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0062D" w14:textId="77777777" w:rsidR="00210E88" w:rsidRDefault="00210E88" w:rsidP="00210E8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325986" w14:textId="77777777" w:rsidR="00210E88" w:rsidRDefault="00210E88" w:rsidP="00210E8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126</w:t>
      </w:r>
    </w:p>
    <w:p w14:paraId="7458B540" w14:textId="77777777" w:rsidR="00210E88" w:rsidRDefault="00210E88" w:rsidP="00210E88">
      <w:pPr>
        <w:jc w:val="center"/>
        <w:rPr>
          <w:rFonts w:ascii="Arial" w:hAnsi="Arial" w:cs="Arial"/>
          <w:b/>
          <w:sz w:val="32"/>
        </w:rPr>
      </w:pPr>
      <w:r>
        <w:rPr>
          <w:rFonts w:ascii="Arial" w:hAnsi="Arial" w:cs="Arial"/>
          <w:b/>
          <w:sz w:val="32"/>
        </w:rPr>
        <w:t>Athens, Greece, 27/02/2023 to 03/03/2023</w:t>
      </w:r>
    </w:p>
    <w:p w14:paraId="2E51F3E8" w14:textId="77777777" w:rsidR="00210E88" w:rsidRDefault="00210E88" w:rsidP="00210E88"/>
    <w:p w14:paraId="37969330" w14:textId="77777777" w:rsidR="00210E88" w:rsidRDefault="00210E88" w:rsidP="00210E88">
      <w:r>
        <w:t>Report generated on Friday, 2023-03-10 15:36  UTC</w:t>
      </w:r>
    </w:p>
    <w:p w14:paraId="63EDAB90" w14:textId="77777777" w:rsidR="00210E88" w:rsidRDefault="00210E88" w:rsidP="00210E88"/>
    <w:p w14:paraId="185219D9" w14:textId="0744A07B" w:rsidR="00210E88" w:rsidRDefault="00210E88" w:rsidP="00210E88">
      <w:r>
        <w:t>Contents:</w:t>
      </w:r>
    </w:p>
    <w:p w14:paraId="1BE24E68" w14:textId="7FDB8D21" w:rsidR="00210E88" w:rsidRDefault="00210E8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_Toc129359460 \h </w:instrText>
      </w:r>
      <w:r>
        <w:fldChar w:fldCharType="separate"/>
      </w:r>
      <w:r>
        <w:t>5</w:t>
      </w:r>
      <w:r>
        <w:fldChar w:fldCharType="end"/>
      </w:r>
    </w:p>
    <w:p w14:paraId="53E6A1F4" w14:textId="6B9D291E" w:rsidR="00210E88" w:rsidRDefault="00210E8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_Toc129359461 \h </w:instrText>
      </w:r>
      <w:r>
        <w:fldChar w:fldCharType="separate"/>
      </w:r>
      <w:r>
        <w:t>5</w:t>
      </w:r>
      <w:r>
        <w:fldChar w:fldCharType="end"/>
      </w:r>
    </w:p>
    <w:p w14:paraId="51DFF3FE" w14:textId="1B0D26EF" w:rsidR="00210E88" w:rsidRDefault="00210E88">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_Toc129359462 \h </w:instrText>
      </w:r>
      <w:r>
        <w:fldChar w:fldCharType="separate"/>
      </w:r>
      <w:r>
        <w:t>5</w:t>
      </w:r>
      <w:r>
        <w:fldChar w:fldCharType="end"/>
      </w:r>
    </w:p>
    <w:p w14:paraId="17A035C3" w14:textId="75652E34" w:rsidR="00210E88" w:rsidRDefault="00210E88">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_Toc129359463 \h </w:instrText>
      </w:r>
      <w:r>
        <w:fldChar w:fldCharType="separate"/>
      </w:r>
      <w:r>
        <w:t>5</w:t>
      </w:r>
      <w:r>
        <w:fldChar w:fldCharType="end"/>
      </w:r>
    </w:p>
    <w:p w14:paraId="783B2F30" w14:textId="79959ECF" w:rsidR="00210E88" w:rsidRDefault="00210E8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_Toc129359464 \h </w:instrText>
      </w:r>
      <w:r>
        <w:fldChar w:fldCharType="separate"/>
      </w:r>
      <w:r>
        <w:t>5</w:t>
      </w:r>
      <w:r>
        <w:fldChar w:fldCharType="end"/>
      </w:r>
    </w:p>
    <w:p w14:paraId="118E2ADE" w14:textId="124BBDC1" w:rsidR="00210E88" w:rsidRDefault="00210E8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_Toc129359465 \h </w:instrText>
      </w:r>
      <w:r>
        <w:fldChar w:fldCharType="separate"/>
      </w:r>
      <w:r>
        <w:t>6</w:t>
      </w:r>
      <w:r>
        <w:fldChar w:fldCharType="end"/>
      </w:r>
    </w:p>
    <w:p w14:paraId="160F45D1" w14:textId="3740239D" w:rsidR="00210E88" w:rsidRDefault="00210E88">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_Toc129359466 \h </w:instrText>
      </w:r>
      <w:r>
        <w:fldChar w:fldCharType="separate"/>
      </w:r>
      <w:r>
        <w:t>6</w:t>
      </w:r>
      <w:r>
        <w:fldChar w:fldCharType="end"/>
      </w:r>
    </w:p>
    <w:p w14:paraId="62F61B1F" w14:textId="774AC9F8" w:rsidR="00210E88" w:rsidRDefault="00210E88">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_Toc129359467 \h </w:instrText>
      </w:r>
      <w:r>
        <w:fldChar w:fldCharType="separate"/>
      </w:r>
      <w:r>
        <w:t>6</w:t>
      </w:r>
      <w:r>
        <w:fldChar w:fldCharType="end"/>
      </w:r>
    </w:p>
    <w:p w14:paraId="167B56F2" w14:textId="407C3D55" w:rsidR="00210E88" w:rsidRDefault="00210E88">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_Toc129359468 \h </w:instrText>
      </w:r>
      <w:r>
        <w:fldChar w:fldCharType="separate"/>
      </w:r>
      <w:r>
        <w:t>7</w:t>
      </w:r>
      <w:r>
        <w:fldChar w:fldCharType="end"/>
      </w:r>
    </w:p>
    <w:p w14:paraId="14C33DDC" w14:textId="5A9C9190" w:rsidR="00210E88" w:rsidRDefault="00210E8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_Toc129359469 \h </w:instrText>
      </w:r>
      <w:r>
        <w:fldChar w:fldCharType="separate"/>
      </w:r>
      <w:r>
        <w:t>7</w:t>
      </w:r>
      <w:r>
        <w:fldChar w:fldCharType="end"/>
      </w:r>
    </w:p>
    <w:p w14:paraId="2128E063" w14:textId="5F41C68C" w:rsidR="00210E88" w:rsidRDefault="00210E8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_Toc129359470 \h </w:instrText>
      </w:r>
      <w:r>
        <w:fldChar w:fldCharType="separate"/>
      </w:r>
      <w:r>
        <w:t>7</w:t>
      </w:r>
      <w:r>
        <w:fldChar w:fldCharType="end"/>
      </w:r>
    </w:p>
    <w:p w14:paraId="38350A09" w14:textId="44A73EC2" w:rsidR="00210E88" w:rsidRDefault="00210E8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_Toc129359471 \h </w:instrText>
      </w:r>
      <w:r>
        <w:fldChar w:fldCharType="separate"/>
      </w:r>
      <w:r>
        <w:t>7</w:t>
      </w:r>
      <w:r>
        <w:fldChar w:fldCharType="end"/>
      </w:r>
    </w:p>
    <w:p w14:paraId="65CECD77" w14:textId="06948306" w:rsidR="00210E88" w:rsidRDefault="00210E8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_Toc129359472 \h </w:instrText>
      </w:r>
      <w:r>
        <w:fldChar w:fldCharType="separate"/>
      </w:r>
      <w:r>
        <w:t>7</w:t>
      </w:r>
      <w:r>
        <w:fldChar w:fldCharType="end"/>
      </w:r>
    </w:p>
    <w:p w14:paraId="49AD3209" w14:textId="790BB178" w:rsidR="00210E88" w:rsidRDefault="00210E8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_Toc129359473 \h </w:instrText>
      </w:r>
      <w:r>
        <w:fldChar w:fldCharType="separate"/>
      </w:r>
      <w:r>
        <w:t>7</w:t>
      </w:r>
      <w:r>
        <w:fldChar w:fldCharType="end"/>
      </w:r>
    </w:p>
    <w:p w14:paraId="14655B03" w14:textId="774D4F9A" w:rsidR="00210E88" w:rsidRDefault="00210E8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_Toc129359474 \h </w:instrText>
      </w:r>
      <w:r>
        <w:fldChar w:fldCharType="separate"/>
      </w:r>
      <w:r>
        <w:t>30</w:t>
      </w:r>
      <w:r>
        <w:fldChar w:fldCharType="end"/>
      </w:r>
    </w:p>
    <w:p w14:paraId="0F615078" w14:textId="4045C760" w:rsidR="00210E88" w:rsidRDefault="00210E8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_Toc129359475 \h </w:instrText>
      </w:r>
      <w:r>
        <w:fldChar w:fldCharType="separate"/>
      </w:r>
      <w:r>
        <w:t>30</w:t>
      </w:r>
      <w:r>
        <w:fldChar w:fldCharType="end"/>
      </w:r>
    </w:p>
    <w:p w14:paraId="2358BEEC" w14:textId="45E9F83C" w:rsidR="00210E88" w:rsidRDefault="00210E8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_Toc129359476 \h </w:instrText>
      </w:r>
      <w:r>
        <w:fldChar w:fldCharType="separate"/>
      </w:r>
      <w:r>
        <w:t>30</w:t>
      </w:r>
      <w:r>
        <w:fldChar w:fldCharType="end"/>
      </w:r>
    </w:p>
    <w:p w14:paraId="1EA12779" w14:textId="438FAB72" w:rsidR="00210E88" w:rsidRDefault="00210E8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_Toc129359477 \h </w:instrText>
      </w:r>
      <w:r>
        <w:fldChar w:fldCharType="separate"/>
      </w:r>
      <w:r>
        <w:t>30</w:t>
      </w:r>
      <w:r>
        <w:fldChar w:fldCharType="end"/>
      </w:r>
    </w:p>
    <w:p w14:paraId="2774083A" w14:textId="534C88E9" w:rsidR="00210E88" w:rsidRDefault="00210E8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_Toc129359478 \h </w:instrText>
      </w:r>
      <w:r>
        <w:fldChar w:fldCharType="separate"/>
      </w:r>
      <w:r>
        <w:t>30</w:t>
      </w:r>
      <w:r>
        <w:fldChar w:fldCharType="end"/>
      </w:r>
    </w:p>
    <w:p w14:paraId="296C668C" w14:textId="53F09EA1" w:rsidR="00210E88" w:rsidRDefault="00210E8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_Toc129359479 \h </w:instrText>
      </w:r>
      <w:r>
        <w:fldChar w:fldCharType="separate"/>
      </w:r>
      <w:r>
        <w:t>30</w:t>
      </w:r>
      <w:r>
        <w:fldChar w:fldCharType="end"/>
      </w:r>
    </w:p>
    <w:p w14:paraId="3EA6DBA8" w14:textId="02FE1B86" w:rsidR="00210E88" w:rsidRDefault="00210E8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_Toc129359480 \h </w:instrText>
      </w:r>
      <w:r>
        <w:fldChar w:fldCharType="separate"/>
      </w:r>
      <w:r>
        <w:t>30</w:t>
      </w:r>
      <w:r>
        <w:fldChar w:fldCharType="end"/>
      </w:r>
    </w:p>
    <w:p w14:paraId="22458ADC" w14:textId="005180AE" w:rsidR="00210E88" w:rsidRDefault="00210E8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_Toc129359481 \h </w:instrText>
      </w:r>
      <w:r>
        <w:fldChar w:fldCharType="separate"/>
      </w:r>
      <w:r>
        <w:t>30</w:t>
      </w:r>
      <w:r>
        <w:fldChar w:fldCharType="end"/>
      </w:r>
    </w:p>
    <w:p w14:paraId="60ECD0B1" w14:textId="409C8B7A" w:rsidR="00210E88" w:rsidRDefault="00210E8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_Toc129359482 \h </w:instrText>
      </w:r>
      <w:r>
        <w:fldChar w:fldCharType="separate"/>
      </w:r>
      <w:r>
        <w:t>30</w:t>
      </w:r>
      <w:r>
        <w:fldChar w:fldCharType="end"/>
      </w:r>
    </w:p>
    <w:p w14:paraId="780F0E08" w14:textId="530C0D2A" w:rsidR="00210E88" w:rsidRDefault="00210E88">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_Toc129359483 \h </w:instrText>
      </w:r>
      <w:r>
        <w:fldChar w:fldCharType="separate"/>
      </w:r>
      <w:r>
        <w:t>30</w:t>
      </w:r>
      <w:r>
        <w:fldChar w:fldCharType="end"/>
      </w:r>
    </w:p>
    <w:p w14:paraId="749A5325" w14:textId="7FB31901" w:rsidR="00210E88" w:rsidRDefault="00210E8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_Toc129359484 \h </w:instrText>
      </w:r>
      <w:r>
        <w:fldChar w:fldCharType="separate"/>
      </w:r>
      <w:r>
        <w:t>30</w:t>
      </w:r>
      <w:r>
        <w:fldChar w:fldCharType="end"/>
      </w:r>
    </w:p>
    <w:p w14:paraId="5F74B796" w14:textId="5B68052B" w:rsidR="00210E88" w:rsidRDefault="00210E88">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_Toc129359485 \h </w:instrText>
      </w:r>
      <w:r>
        <w:fldChar w:fldCharType="separate"/>
      </w:r>
      <w:r>
        <w:t>30</w:t>
      </w:r>
      <w:r>
        <w:fldChar w:fldCharType="end"/>
      </w:r>
    </w:p>
    <w:p w14:paraId="1BB3ED28" w14:textId="2F83B6BD" w:rsidR="00210E88" w:rsidRDefault="00210E88">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_Toc129359486 \h </w:instrText>
      </w:r>
      <w:r>
        <w:fldChar w:fldCharType="separate"/>
      </w:r>
      <w:r>
        <w:t>31</w:t>
      </w:r>
      <w:r>
        <w:fldChar w:fldCharType="end"/>
      </w:r>
    </w:p>
    <w:p w14:paraId="609DCE14" w14:textId="39B2B67F" w:rsidR="00210E88" w:rsidRDefault="00210E8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_Toc129359487 \h </w:instrText>
      </w:r>
      <w:r>
        <w:fldChar w:fldCharType="separate"/>
      </w:r>
      <w:r>
        <w:t>31</w:t>
      </w:r>
      <w:r>
        <w:fldChar w:fldCharType="end"/>
      </w:r>
    </w:p>
    <w:p w14:paraId="20F7B819" w14:textId="4840B612" w:rsidR="00210E88" w:rsidRDefault="00210E8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_Toc129359488 \h </w:instrText>
      </w:r>
      <w:r>
        <w:fldChar w:fldCharType="separate"/>
      </w:r>
      <w:r>
        <w:t>31</w:t>
      </w:r>
      <w:r>
        <w:fldChar w:fldCharType="end"/>
      </w:r>
    </w:p>
    <w:p w14:paraId="5A5E60F6" w14:textId="47A2DE9A" w:rsidR="00210E88" w:rsidRDefault="00210E88">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_Toc129359489 \h </w:instrText>
      </w:r>
      <w:r>
        <w:fldChar w:fldCharType="separate"/>
      </w:r>
      <w:r>
        <w:t>31</w:t>
      </w:r>
      <w:r>
        <w:fldChar w:fldCharType="end"/>
      </w:r>
    </w:p>
    <w:p w14:paraId="71BA9AF3" w14:textId="62266DE4" w:rsidR="00210E88" w:rsidRDefault="00210E8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_Toc129359490 \h </w:instrText>
      </w:r>
      <w:r>
        <w:fldChar w:fldCharType="separate"/>
      </w:r>
      <w:r>
        <w:t>31</w:t>
      </w:r>
      <w:r>
        <w:fldChar w:fldCharType="end"/>
      </w:r>
    </w:p>
    <w:p w14:paraId="1ED75776" w14:textId="714C560B" w:rsidR="00210E88" w:rsidRDefault="00210E88">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_Toc129359491 \h </w:instrText>
      </w:r>
      <w:r>
        <w:fldChar w:fldCharType="separate"/>
      </w:r>
      <w:r>
        <w:t>31</w:t>
      </w:r>
      <w:r>
        <w:fldChar w:fldCharType="end"/>
      </w:r>
    </w:p>
    <w:p w14:paraId="46431505" w14:textId="15E95405" w:rsidR="00210E88" w:rsidRDefault="00210E88">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_Toc129359492 \h </w:instrText>
      </w:r>
      <w:r>
        <w:fldChar w:fldCharType="separate"/>
      </w:r>
      <w:r>
        <w:t>31</w:t>
      </w:r>
      <w:r>
        <w:fldChar w:fldCharType="end"/>
      </w:r>
    </w:p>
    <w:p w14:paraId="168A41C7" w14:textId="2537468E" w:rsidR="00210E88" w:rsidRDefault="00210E8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_Toc129359493 \h </w:instrText>
      </w:r>
      <w:r>
        <w:fldChar w:fldCharType="separate"/>
      </w:r>
      <w:r>
        <w:t>31</w:t>
      </w:r>
      <w:r>
        <w:fldChar w:fldCharType="end"/>
      </w:r>
    </w:p>
    <w:p w14:paraId="510A246B" w14:textId="1E1E2151" w:rsidR="00210E88" w:rsidRDefault="00210E88">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_Toc129359494 \h </w:instrText>
      </w:r>
      <w:r>
        <w:fldChar w:fldCharType="separate"/>
      </w:r>
      <w:r>
        <w:t>31</w:t>
      </w:r>
      <w:r>
        <w:fldChar w:fldCharType="end"/>
      </w:r>
    </w:p>
    <w:p w14:paraId="0D23EE66" w14:textId="72819D7E" w:rsidR="00210E88" w:rsidRDefault="00210E88">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_Toc129359495 \h </w:instrText>
      </w:r>
      <w:r>
        <w:fldChar w:fldCharType="separate"/>
      </w:r>
      <w:r>
        <w:t>31</w:t>
      </w:r>
      <w:r>
        <w:fldChar w:fldCharType="end"/>
      </w:r>
    </w:p>
    <w:p w14:paraId="367D6425" w14:textId="66C33A6D" w:rsidR="00210E88" w:rsidRDefault="00210E8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_Toc129359496 \h </w:instrText>
      </w:r>
      <w:r>
        <w:fldChar w:fldCharType="separate"/>
      </w:r>
      <w:r>
        <w:t>32</w:t>
      </w:r>
      <w:r>
        <w:fldChar w:fldCharType="end"/>
      </w:r>
    </w:p>
    <w:p w14:paraId="0377B5EA" w14:textId="527B2A9C" w:rsidR="00210E88" w:rsidRDefault="00210E88">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Release 15 IMS/CS Work Items [IMSProtoc9], [eCNAM-CT], [eMCVideo-CT], [5GS_Ph1-IMSo5G], [bSRVCC_MT], [MONASTERY], [eSPECTRE], [TEI15] – IMS/CS</w:t>
      </w:r>
      <w:r>
        <w:tab/>
      </w:r>
      <w:r>
        <w:fldChar w:fldCharType="begin"/>
      </w:r>
      <w:r>
        <w:instrText xml:space="preserve"> PAGEREF _Toc129359497 \h </w:instrText>
      </w:r>
      <w:r>
        <w:fldChar w:fldCharType="separate"/>
      </w:r>
      <w:r>
        <w:t>32</w:t>
      </w:r>
      <w:r>
        <w:fldChar w:fldCharType="end"/>
      </w:r>
    </w:p>
    <w:p w14:paraId="228A76A6" w14:textId="7AECA9A9" w:rsidR="00210E88" w:rsidRDefault="00210E88">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Release 15 Packet Core Work Items [FS_PC_VBC], [5GS_Ph1-CT], [NAPS-CT], [EDCE5-CT], [eVoLP-CT], [PS_DATA_OFF2-CT], [PC_VBC], [CAPIF-CT], [NETSLICE-5GTRACE-CT], [TEI15] – PC</w:t>
      </w:r>
      <w:r>
        <w:tab/>
      </w:r>
      <w:r>
        <w:fldChar w:fldCharType="begin"/>
      </w:r>
      <w:r>
        <w:instrText xml:space="preserve"> PAGEREF _Toc129359498 \h </w:instrText>
      </w:r>
      <w:r>
        <w:fldChar w:fldCharType="separate"/>
      </w:r>
      <w:r>
        <w:t>32</w:t>
      </w:r>
      <w:r>
        <w:fldChar w:fldCharType="end"/>
      </w:r>
    </w:p>
    <w:p w14:paraId="34F69154" w14:textId="4B1D4BA3" w:rsidR="00210E88" w:rsidRDefault="00210E88">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OpenAPI updates</w:t>
      </w:r>
      <w:r>
        <w:tab/>
      </w:r>
      <w:r>
        <w:fldChar w:fldCharType="begin"/>
      </w:r>
      <w:r>
        <w:instrText xml:space="preserve"> PAGEREF _Toc129359499 \h </w:instrText>
      </w:r>
      <w:r>
        <w:fldChar w:fldCharType="separate"/>
      </w:r>
      <w:r>
        <w:t>38</w:t>
      </w:r>
      <w:r>
        <w:fldChar w:fldCharType="end"/>
      </w:r>
    </w:p>
    <w:p w14:paraId="723200E1" w14:textId="5313AACF" w:rsidR="00210E88" w:rsidRDefault="00210E88">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_Toc129359500 \h </w:instrText>
      </w:r>
      <w:r>
        <w:fldChar w:fldCharType="separate"/>
      </w:r>
      <w:r>
        <w:t>39</w:t>
      </w:r>
      <w:r>
        <w:fldChar w:fldCharType="end"/>
      </w:r>
    </w:p>
    <w:p w14:paraId="0358AEE1" w14:textId="70AE1D5E" w:rsidR="00210E88" w:rsidRDefault="00210E88">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_Toc129359501 \h </w:instrText>
      </w:r>
      <w:r>
        <w:fldChar w:fldCharType="separate"/>
      </w:r>
      <w:r>
        <w:t>39</w:t>
      </w:r>
      <w:r>
        <w:fldChar w:fldCharType="end"/>
      </w:r>
    </w:p>
    <w:p w14:paraId="7C399A04" w14:textId="3DC2CB90" w:rsidR="00210E88" w:rsidRDefault="00210E88">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_Toc129359502 \h </w:instrText>
      </w:r>
      <w:r>
        <w:fldChar w:fldCharType="separate"/>
      </w:r>
      <w:r>
        <w:t>39</w:t>
      </w:r>
      <w:r>
        <w:fldChar w:fldCharType="end"/>
      </w:r>
    </w:p>
    <w:p w14:paraId="48D69911" w14:textId="1C78C264" w:rsidR="00210E88" w:rsidRDefault="00210E88">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_Toc129359503 \h </w:instrText>
      </w:r>
      <w:r>
        <w:fldChar w:fldCharType="separate"/>
      </w:r>
      <w:r>
        <w:t>39</w:t>
      </w:r>
      <w:r>
        <w:fldChar w:fldCharType="end"/>
      </w:r>
    </w:p>
    <w:p w14:paraId="6BBB06B4" w14:textId="021AA9FB" w:rsidR="00210E88" w:rsidRDefault="00210E88">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_Toc129359504 \h </w:instrText>
      </w:r>
      <w:r>
        <w:fldChar w:fldCharType="separate"/>
      </w:r>
      <w:r>
        <w:t>41</w:t>
      </w:r>
      <w:r>
        <w:fldChar w:fldCharType="end"/>
      </w:r>
    </w:p>
    <w:p w14:paraId="00FD05F4" w14:textId="0485F352" w:rsidR="00210E88" w:rsidRDefault="00210E88">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_Toc129359505 \h </w:instrText>
      </w:r>
      <w:r>
        <w:fldChar w:fldCharType="separate"/>
      </w:r>
      <w:r>
        <w:t>42</w:t>
      </w:r>
      <w:r>
        <w:fldChar w:fldCharType="end"/>
      </w:r>
    </w:p>
    <w:p w14:paraId="05DA1E1D" w14:textId="39848432" w:rsidR="00210E88" w:rsidRDefault="00210E88">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_Toc129359506 \h </w:instrText>
      </w:r>
      <w:r>
        <w:fldChar w:fldCharType="separate"/>
      </w:r>
      <w:r>
        <w:t>44</w:t>
      </w:r>
      <w:r>
        <w:fldChar w:fldCharType="end"/>
      </w:r>
    </w:p>
    <w:p w14:paraId="1BC1E20E" w14:textId="59B63B4D" w:rsidR="00210E88" w:rsidRDefault="00210E88">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_Toc129359507 \h </w:instrText>
      </w:r>
      <w:r>
        <w:fldChar w:fldCharType="separate"/>
      </w:r>
      <w:r>
        <w:t>44</w:t>
      </w:r>
      <w:r>
        <w:fldChar w:fldCharType="end"/>
      </w:r>
    </w:p>
    <w:p w14:paraId="7809F5CD" w14:textId="06D0B022" w:rsidR="00210E88" w:rsidRDefault="00210E88">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_Toc129359508 \h </w:instrText>
      </w:r>
      <w:r>
        <w:fldChar w:fldCharType="separate"/>
      </w:r>
      <w:r>
        <w:t>44</w:t>
      </w:r>
      <w:r>
        <w:fldChar w:fldCharType="end"/>
      </w:r>
    </w:p>
    <w:p w14:paraId="3127BBA9" w14:textId="0218EAF7" w:rsidR="00210E88" w:rsidRDefault="00210E88">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_Toc129359509 \h </w:instrText>
      </w:r>
      <w:r>
        <w:fldChar w:fldCharType="separate"/>
      </w:r>
      <w:r>
        <w:t>44</w:t>
      </w:r>
      <w:r>
        <w:fldChar w:fldCharType="end"/>
      </w:r>
    </w:p>
    <w:p w14:paraId="5C572021" w14:textId="7B4E85A3" w:rsidR="00210E88" w:rsidRDefault="00210E88">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_Toc129359510 \h </w:instrText>
      </w:r>
      <w:r>
        <w:fldChar w:fldCharType="separate"/>
      </w:r>
      <w:r>
        <w:t>44</w:t>
      </w:r>
      <w:r>
        <w:fldChar w:fldCharType="end"/>
      </w:r>
    </w:p>
    <w:p w14:paraId="157874BF" w14:textId="6B46D680" w:rsidR="00210E88" w:rsidRDefault="00210E88">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_Toc129359511 \h </w:instrText>
      </w:r>
      <w:r>
        <w:fldChar w:fldCharType="separate"/>
      </w:r>
      <w:r>
        <w:t>44</w:t>
      </w:r>
      <w:r>
        <w:fldChar w:fldCharType="end"/>
      </w:r>
    </w:p>
    <w:p w14:paraId="4923864C" w14:textId="5B80A0C9" w:rsidR="00210E88" w:rsidRDefault="00210E88">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_Toc129359512 \h </w:instrText>
      </w:r>
      <w:r>
        <w:fldChar w:fldCharType="separate"/>
      </w:r>
      <w:r>
        <w:t>44</w:t>
      </w:r>
      <w:r>
        <w:fldChar w:fldCharType="end"/>
      </w:r>
    </w:p>
    <w:p w14:paraId="72E3F350" w14:textId="14118256" w:rsidR="00210E88" w:rsidRDefault="00210E88">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_Toc129359513 \h </w:instrText>
      </w:r>
      <w:r>
        <w:fldChar w:fldCharType="separate"/>
      </w:r>
      <w:r>
        <w:t>44</w:t>
      </w:r>
      <w:r>
        <w:fldChar w:fldCharType="end"/>
      </w:r>
    </w:p>
    <w:p w14:paraId="2DFA3EDF" w14:textId="4E02D6D8" w:rsidR="00210E88" w:rsidRDefault="00210E88">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_Toc129359514 \h </w:instrText>
      </w:r>
      <w:r>
        <w:fldChar w:fldCharType="separate"/>
      </w:r>
      <w:r>
        <w:t>44</w:t>
      </w:r>
      <w:r>
        <w:fldChar w:fldCharType="end"/>
      </w:r>
    </w:p>
    <w:p w14:paraId="744ABFC2" w14:textId="18A417AF" w:rsidR="00210E88" w:rsidRDefault="00210E88">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_Toc129359515 \h </w:instrText>
      </w:r>
      <w:r>
        <w:fldChar w:fldCharType="separate"/>
      </w:r>
      <w:r>
        <w:t>44</w:t>
      </w:r>
      <w:r>
        <w:fldChar w:fldCharType="end"/>
      </w:r>
    </w:p>
    <w:p w14:paraId="72AB7201" w14:textId="3B3885F4" w:rsidR="00210E88" w:rsidRDefault="00210E88">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_Toc129359516 \h </w:instrText>
      </w:r>
      <w:r>
        <w:fldChar w:fldCharType="separate"/>
      </w:r>
      <w:r>
        <w:t>44</w:t>
      </w:r>
      <w:r>
        <w:fldChar w:fldCharType="end"/>
      </w:r>
    </w:p>
    <w:p w14:paraId="36418C5F" w14:textId="7AA11FB4" w:rsidR="00210E88" w:rsidRDefault="00210E88">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_Toc129359517 \h </w:instrText>
      </w:r>
      <w:r>
        <w:fldChar w:fldCharType="separate"/>
      </w:r>
      <w:r>
        <w:t>44</w:t>
      </w:r>
      <w:r>
        <w:fldChar w:fldCharType="end"/>
      </w:r>
    </w:p>
    <w:p w14:paraId="0BB2E3AB" w14:textId="347658B5" w:rsidR="00210E88" w:rsidRDefault="00210E88">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_Toc129359518 \h </w:instrText>
      </w:r>
      <w:r>
        <w:fldChar w:fldCharType="separate"/>
      </w:r>
      <w:r>
        <w:t>46</w:t>
      </w:r>
      <w:r>
        <w:fldChar w:fldCharType="end"/>
      </w:r>
    </w:p>
    <w:p w14:paraId="68D4D1B6" w14:textId="21CECB51" w:rsidR="00210E88" w:rsidRDefault="00210E88">
      <w:pPr>
        <w:pStyle w:val="TOC3"/>
        <w:rPr>
          <w:rFonts w:asciiTheme="minorHAnsi" w:eastAsiaTheme="minorEastAsia" w:hAnsiTheme="minorHAnsi" w:cstheme="minorBidi"/>
          <w:sz w:val="22"/>
          <w:szCs w:val="22"/>
        </w:rPr>
      </w:pPr>
      <w:r>
        <w:lastRenderedPageBreak/>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_Toc129359519 \h </w:instrText>
      </w:r>
      <w:r>
        <w:fldChar w:fldCharType="separate"/>
      </w:r>
      <w:r>
        <w:t>46</w:t>
      </w:r>
      <w:r>
        <w:fldChar w:fldCharType="end"/>
      </w:r>
    </w:p>
    <w:p w14:paraId="477E34F8" w14:textId="5E9A5BAB" w:rsidR="00210E88" w:rsidRDefault="00210E88">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_Toc129359520 \h </w:instrText>
      </w:r>
      <w:r>
        <w:fldChar w:fldCharType="separate"/>
      </w:r>
      <w:r>
        <w:t>50</w:t>
      </w:r>
      <w:r>
        <w:fldChar w:fldCharType="end"/>
      </w:r>
    </w:p>
    <w:p w14:paraId="4FC2DF9D" w14:textId="38406E1A" w:rsidR="00210E88" w:rsidRDefault="00210E88">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_Toc129359521 \h </w:instrText>
      </w:r>
      <w:r>
        <w:fldChar w:fldCharType="separate"/>
      </w:r>
      <w:r>
        <w:t>50</w:t>
      </w:r>
      <w:r>
        <w:fldChar w:fldCharType="end"/>
      </w:r>
    </w:p>
    <w:p w14:paraId="02097BDB" w14:textId="52882D73" w:rsidR="00210E88" w:rsidRDefault="00210E88">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_Toc129359522 \h </w:instrText>
      </w:r>
      <w:r>
        <w:fldChar w:fldCharType="separate"/>
      </w:r>
      <w:r>
        <w:t>50</w:t>
      </w:r>
      <w:r>
        <w:fldChar w:fldCharType="end"/>
      </w:r>
    </w:p>
    <w:p w14:paraId="40E130AA" w14:textId="217A7A3A" w:rsidR="00210E88" w:rsidRDefault="00210E88">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_Toc129359523 \h </w:instrText>
      </w:r>
      <w:r>
        <w:fldChar w:fldCharType="separate"/>
      </w:r>
      <w:r>
        <w:t>50</w:t>
      </w:r>
      <w:r>
        <w:fldChar w:fldCharType="end"/>
      </w:r>
    </w:p>
    <w:p w14:paraId="1A14B4C4" w14:textId="11BEEA3C" w:rsidR="00210E88" w:rsidRDefault="00210E88">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_Toc129359524 \h </w:instrText>
      </w:r>
      <w:r>
        <w:fldChar w:fldCharType="separate"/>
      </w:r>
      <w:r>
        <w:t>50</w:t>
      </w:r>
      <w:r>
        <w:fldChar w:fldCharType="end"/>
      </w:r>
    </w:p>
    <w:p w14:paraId="276786DD" w14:textId="0E19BA6E" w:rsidR="00210E88" w:rsidRDefault="00210E88">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_Toc129359525 \h </w:instrText>
      </w:r>
      <w:r>
        <w:fldChar w:fldCharType="separate"/>
      </w:r>
      <w:r>
        <w:t>50</w:t>
      </w:r>
      <w:r>
        <w:fldChar w:fldCharType="end"/>
      </w:r>
    </w:p>
    <w:p w14:paraId="49ADA6F3" w14:textId="3AFE5CA8" w:rsidR="00210E88" w:rsidRDefault="00210E88">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_Toc129359526 \h </w:instrText>
      </w:r>
      <w:r>
        <w:fldChar w:fldCharType="separate"/>
      </w:r>
      <w:r>
        <w:t>50</w:t>
      </w:r>
      <w:r>
        <w:fldChar w:fldCharType="end"/>
      </w:r>
    </w:p>
    <w:p w14:paraId="25EA89E0" w14:textId="23977E20" w:rsidR="00210E88" w:rsidRDefault="00210E88">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_Toc129359527 \h </w:instrText>
      </w:r>
      <w:r>
        <w:fldChar w:fldCharType="separate"/>
      </w:r>
      <w:r>
        <w:t>51</w:t>
      </w:r>
      <w:r>
        <w:fldChar w:fldCharType="end"/>
      </w:r>
    </w:p>
    <w:p w14:paraId="31B828CC" w14:textId="56EC951E" w:rsidR="00210E88" w:rsidRDefault="00210E88">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_Toc129359528 \h </w:instrText>
      </w:r>
      <w:r>
        <w:fldChar w:fldCharType="separate"/>
      </w:r>
      <w:r>
        <w:t>51</w:t>
      </w:r>
      <w:r>
        <w:fldChar w:fldCharType="end"/>
      </w:r>
    </w:p>
    <w:p w14:paraId="0101EC76" w14:textId="24AF564B" w:rsidR="00210E88" w:rsidRDefault="00210E88">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_Toc129359529 \h </w:instrText>
      </w:r>
      <w:r>
        <w:fldChar w:fldCharType="separate"/>
      </w:r>
      <w:r>
        <w:t>51</w:t>
      </w:r>
      <w:r>
        <w:fldChar w:fldCharType="end"/>
      </w:r>
    </w:p>
    <w:p w14:paraId="41D90FE2" w14:textId="54F04329" w:rsidR="00210E88" w:rsidRDefault="00210E88">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_Toc129359530 \h </w:instrText>
      </w:r>
      <w:r>
        <w:fldChar w:fldCharType="separate"/>
      </w:r>
      <w:r>
        <w:t>51</w:t>
      </w:r>
      <w:r>
        <w:fldChar w:fldCharType="end"/>
      </w:r>
    </w:p>
    <w:p w14:paraId="3F43209A" w14:textId="5C82307B" w:rsidR="00210E88" w:rsidRDefault="00210E88">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updates</w:t>
      </w:r>
      <w:r>
        <w:tab/>
      </w:r>
      <w:r>
        <w:fldChar w:fldCharType="begin"/>
      </w:r>
      <w:r>
        <w:instrText xml:space="preserve"> PAGEREF _Toc129359531 \h </w:instrText>
      </w:r>
      <w:r>
        <w:fldChar w:fldCharType="separate"/>
      </w:r>
      <w:r>
        <w:t>54</w:t>
      </w:r>
      <w:r>
        <w:fldChar w:fldCharType="end"/>
      </w:r>
    </w:p>
    <w:p w14:paraId="0D468E89" w14:textId="7821AA09" w:rsidR="00210E88" w:rsidRDefault="00210E88">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_Toc129359532 \h </w:instrText>
      </w:r>
      <w:r>
        <w:fldChar w:fldCharType="separate"/>
      </w:r>
      <w:r>
        <w:t>54</w:t>
      </w:r>
      <w:r>
        <w:fldChar w:fldCharType="end"/>
      </w:r>
    </w:p>
    <w:p w14:paraId="66D6E865" w14:textId="7A29BC77" w:rsidR="00210E88" w:rsidRDefault="00210E88">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_Toc129359533 \h </w:instrText>
      </w:r>
      <w:r>
        <w:fldChar w:fldCharType="separate"/>
      </w:r>
      <w:r>
        <w:t>54</w:t>
      </w:r>
      <w:r>
        <w:fldChar w:fldCharType="end"/>
      </w:r>
    </w:p>
    <w:p w14:paraId="5D9E6798" w14:textId="66A0CE74" w:rsidR="00210E88" w:rsidRDefault="00210E88">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_Toc129359534 \h </w:instrText>
      </w:r>
      <w:r>
        <w:fldChar w:fldCharType="separate"/>
      </w:r>
      <w:r>
        <w:t>54</w:t>
      </w:r>
      <w:r>
        <w:fldChar w:fldCharType="end"/>
      </w:r>
    </w:p>
    <w:p w14:paraId="20F92A8E" w14:textId="6F9395BF" w:rsidR="00210E88" w:rsidRDefault="00210E88">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_Toc129359535 \h </w:instrText>
      </w:r>
      <w:r>
        <w:fldChar w:fldCharType="separate"/>
      </w:r>
      <w:r>
        <w:t>55</w:t>
      </w:r>
      <w:r>
        <w:fldChar w:fldCharType="end"/>
      </w:r>
    </w:p>
    <w:p w14:paraId="11E2587D" w14:textId="2AAF8E0D" w:rsidR="00210E88" w:rsidRDefault="00210E88">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_Toc129359536 \h </w:instrText>
      </w:r>
      <w:r>
        <w:fldChar w:fldCharType="separate"/>
      </w:r>
      <w:r>
        <w:t>56</w:t>
      </w:r>
      <w:r>
        <w:fldChar w:fldCharType="end"/>
      </w:r>
    </w:p>
    <w:p w14:paraId="33697127" w14:textId="684E59A3" w:rsidR="00210E88" w:rsidRDefault="00210E88">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_Toc129359537 \h </w:instrText>
      </w:r>
      <w:r>
        <w:fldChar w:fldCharType="separate"/>
      </w:r>
      <w:r>
        <w:t>56</w:t>
      </w:r>
      <w:r>
        <w:fldChar w:fldCharType="end"/>
      </w:r>
    </w:p>
    <w:p w14:paraId="6F26B26B" w14:textId="3FB4B56D" w:rsidR="00210E88" w:rsidRDefault="00210E88">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_Toc129359538 \h </w:instrText>
      </w:r>
      <w:r>
        <w:fldChar w:fldCharType="separate"/>
      </w:r>
      <w:r>
        <w:t>56</w:t>
      </w:r>
      <w:r>
        <w:fldChar w:fldCharType="end"/>
      </w:r>
    </w:p>
    <w:p w14:paraId="3A979720" w14:textId="635C097E" w:rsidR="00210E88" w:rsidRDefault="00210E88">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_Toc129359539 \h </w:instrText>
      </w:r>
      <w:r>
        <w:fldChar w:fldCharType="separate"/>
      </w:r>
      <w:r>
        <w:t>56</w:t>
      </w:r>
      <w:r>
        <w:fldChar w:fldCharType="end"/>
      </w:r>
    </w:p>
    <w:p w14:paraId="648D81F6" w14:textId="5AB67B8B" w:rsidR="00210E88" w:rsidRDefault="00210E88">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_Toc129359540 \h </w:instrText>
      </w:r>
      <w:r>
        <w:fldChar w:fldCharType="separate"/>
      </w:r>
      <w:r>
        <w:t>56</w:t>
      </w:r>
      <w:r>
        <w:fldChar w:fldCharType="end"/>
      </w:r>
    </w:p>
    <w:p w14:paraId="23BFA451" w14:textId="0CF85A51" w:rsidR="00210E88" w:rsidRDefault="00210E88">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_Toc129359541 \h </w:instrText>
      </w:r>
      <w:r>
        <w:fldChar w:fldCharType="separate"/>
      </w:r>
      <w:r>
        <w:t>60</w:t>
      </w:r>
      <w:r>
        <w:fldChar w:fldCharType="end"/>
      </w:r>
    </w:p>
    <w:p w14:paraId="0A0F8B20" w14:textId="4D090ABC" w:rsidR="00210E88" w:rsidRDefault="00210E88">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_Toc129359542 \h </w:instrText>
      </w:r>
      <w:r>
        <w:fldChar w:fldCharType="separate"/>
      </w:r>
      <w:r>
        <w:t>60</w:t>
      </w:r>
      <w:r>
        <w:fldChar w:fldCharType="end"/>
      </w:r>
    </w:p>
    <w:p w14:paraId="1158F9FC" w14:textId="6CE0CDE1" w:rsidR="00210E88" w:rsidRDefault="00210E88">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_Toc129359543 \h </w:instrText>
      </w:r>
      <w:r>
        <w:fldChar w:fldCharType="separate"/>
      </w:r>
      <w:r>
        <w:t>60</w:t>
      </w:r>
      <w:r>
        <w:fldChar w:fldCharType="end"/>
      </w:r>
    </w:p>
    <w:p w14:paraId="1D7AE43C" w14:textId="2B69B152" w:rsidR="00210E88" w:rsidRDefault="00210E88">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_Toc129359544 \h </w:instrText>
      </w:r>
      <w:r>
        <w:fldChar w:fldCharType="separate"/>
      </w:r>
      <w:r>
        <w:t>60</w:t>
      </w:r>
      <w:r>
        <w:fldChar w:fldCharType="end"/>
      </w:r>
    </w:p>
    <w:p w14:paraId="0E92814E" w14:textId="4BE437B1" w:rsidR="00210E88" w:rsidRDefault="00210E88">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_Toc129359545 \h </w:instrText>
      </w:r>
      <w:r>
        <w:fldChar w:fldCharType="separate"/>
      </w:r>
      <w:r>
        <w:t>60</w:t>
      </w:r>
      <w:r>
        <w:fldChar w:fldCharType="end"/>
      </w:r>
    </w:p>
    <w:p w14:paraId="257746F5" w14:textId="7523701F" w:rsidR="00210E88" w:rsidRDefault="00210E88">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_Toc129359546 \h </w:instrText>
      </w:r>
      <w:r>
        <w:fldChar w:fldCharType="separate"/>
      </w:r>
      <w:r>
        <w:t>60</w:t>
      </w:r>
      <w:r>
        <w:fldChar w:fldCharType="end"/>
      </w:r>
    </w:p>
    <w:p w14:paraId="6BE9F2A1" w14:textId="5ED70522" w:rsidR="00210E88" w:rsidRDefault="00210E88">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_Toc129359547 \h </w:instrText>
      </w:r>
      <w:r>
        <w:fldChar w:fldCharType="separate"/>
      </w:r>
      <w:r>
        <w:t>60</w:t>
      </w:r>
      <w:r>
        <w:fldChar w:fldCharType="end"/>
      </w:r>
    </w:p>
    <w:p w14:paraId="090DEB39" w14:textId="7569FC97" w:rsidR="00210E88" w:rsidRDefault="00210E88">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_Toc129359548 \h </w:instrText>
      </w:r>
      <w:r>
        <w:fldChar w:fldCharType="separate"/>
      </w:r>
      <w:r>
        <w:t>66</w:t>
      </w:r>
      <w:r>
        <w:fldChar w:fldCharType="end"/>
      </w:r>
    </w:p>
    <w:p w14:paraId="7605B05D" w14:textId="08E9615D" w:rsidR="00210E88" w:rsidRDefault="00210E88">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_Toc129359549 \h </w:instrText>
      </w:r>
      <w:r>
        <w:fldChar w:fldCharType="separate"/>
      </w:r>
      <w:r>
        <w:t>66</w:t>
      </w:r>
      <w:r>
        <w:fldChar w:fldCharType="end"/>
      </w:r>
    </w:p>
    <w:p w14:paraId="534BC4A3" w14:textId="6786E689" w:rsidR="00210E88" w:rsidRDefault="00210E88">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_Toc129359550 \h </w:instrText>
      </w:r>
      <w:r>
        <w:fldChar w:fldCharType="separate"/>
      </w:r>
      <w:r>
        <w:t>67</w:t>
      </w:r>
      <w:r>
        <w:fldChar w:fldCharType="end"/>
      </w:r>
    </w:p>
    <w:p w14:paraId="1CC38DF0" w14:textId="40320311" w:rsidR="00210E88" w:rsidRDefault="00210E88">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_Toc129359551 \h </w:instrText>
      </w:r>
      <w:r>
        <w:fldChar w:fldCharType="separate"/>
      </w:r>
      <w:r>
        <w:t>67</w:t>
      </w:r>
      <w:r>
        <w:fldChar w:fldCharType="end"/>
      </w:r>
    </w:p>
    <w:p w14:paraId="1528F92C" w14:textId="31FA8F7A" w:rsidR="00210E88" w:rsidRDefault="00210E88">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_Toc129359552 \h </w:instrText>
      </w:r>
      <w:r>
        <w:fldChar w:fldCharType="separate"/>
      </w:r>
      <w:r>
        <w:t>70</w:t>
      </w:r>
      <w:r>
        <w:fldChar w:fldCharType="end"/>
      </w:r>
    </w:p>
    <w:p w14:paraId="5FEBBD50" w14:textId="19E7626D" w:rsidR="00210E88" w:rsidRDefault="00210E88">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_Toc129359553 \h </w:instrText>
      </w:r>
      <w:r>
        <w:fldChar w:fldCharType="separate"/>
      </w:r>
      <w:r>
        <w:t>70</w:t>
      </w:r>
      <w:r>
        <w:fldChar w:fldCharType="end"/>
      </w:r>
    </w:p>
    <w:p w14:paraId="71CA85F8" w14:textId="392642F6" w:rsidR="00210E88" w:rsidRDefault="00210E88">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_Toc129359554 \h </w:instrText>
      </w:r>
      <w:r>
        <w:fldChar w:fldCharType="separate"/>
      </w:r>
      <w:r>
        <w:t>71</w:t>
      </w:r>
      <w:r>
        <w:fldChar w:fldCharType="end"/>
      </w:r>
    </w:p>
    <w:p w14:paraId="0182681E" w14:textId="79AF9535" w:rsidR="00210E88" w:rsidRDefault="00210E88">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BEst Practice of PFCP [BEPoP]</w:t>
      </w:r>
      <w:r>
        <w:tab/>
      </w:r>
      <w:r>
        <w:fldChar w:fldCharType="begin"/>
      </w:r>
      <w:r>
        <w:instrText xml:space="preserve"> PAGEREF _Toc129359555 \h </w:instrText>
      </w:r>
      <w:r>
        <w:fldChar w:fldCharType="separate"/>
      </w:r>
      <w:r>
        <w:t>80</w:t>
      </w:r>
      <w:r>
        <w:fldChar w:fldCharType="end"/>
      </w:r>
    </w:p>
    <w:p w14:paraId="02E10578" w14:textId="04135E3C" w:rsidR="00210E88" w:rsidRDefault="00210E88">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_Toc129359556 \h </w:instrText>
      </w:r>
      <w:r>
        <w:fldChar w:fldCharType="separate"/>
      </w:r>
      <w:r>
        <w:t>81</w:t>
      </w:r>
      <w:r>
        <w:fldChar w:fldCharType="end"/>
      </w:r>
    </w:p>
    <w:p w14:paraId="0D9B7369" w14:textId="54D788EF" w:rsidR="00210E88" w:rsidRDefault="00210E88">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_Toc129359557 \h </w:instrText>
      </w:r>
      <w:r>
        <w:fldChar w:fldCharType="separate"/>
      </w:r>
      <w:r>
        <w:t>81</w:t>
      </w:r>
      <w:r>
        <w:fldChar w:fldCharType="end"/>
      </w:r>
    </w:p>
    <w:p w14:paraId="1FA74592" w14:textId="132C39DC" w:rsidR="00210E88" w:rsidRDefault="00210E88">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_Toc129359558 \h </w:instrText>
      </w:r>
      <w:r>
        <w:fldChar w:fldCharType="separate"/>
      </w:r>
      <w:r>
        <w:t>81</w:t>
      </w:r>
      <w:r>
        <w:fldChar w:fldCharType="end"/>
      </w:r>
    </w:p>
    <w:p w14:paraId="6F24A2A1" w14:textId="2A7B50BF" w:rsidR="00210E88" w:rsidRDefault="00210E88">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_Toc129359559 \h </w:instrText>
      </w:r>
      <w:r>
        <w:fldChar w:fldCharType="separate"/>
      </w:r>
      <w:r>
        <w:t>81</w:t>
      </w:r>
      <w:r>
        <w:fldChar w:fldCharType="end"/>
      </w:r>
    </w:p>
    <w:p w14:paraId="6B7FDF9A" w14:textId="12AC7F2A" w:rsidR="00210E88" w:rsidRDefault="00210E88">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_Toc129359560 \h </w:instrText>
      </w:r>
      <w:r>
        <w:fldChar w:fldCharType="separate"/>
      </w:r>
      <w:r>
        <w:t>82</w:t>
      </w:r>
      <w:r>
        <w:fldChar w:fldCharType="end"/>
      </w:r>
    </w:p>
    <w:p w14:paraId="23B208C3" w14:textId="77DA6945" w:rsidR="00210E88" w:rsidRDefault="00210E88">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_Toc129359561 \h </w:instrText>
      </w:r>
      <w:r>
        <w:fldChar w:fldCharType="separate"/>
      </w:r>
      <w:r>
        <w:t>82</w:t>
      </w:r>
      <w:r>
        <w:fldChar w:fldCharType="end"/>
      </w:r>
    </w:p>
    <w:p w14:paraId="0006F763" w14:textId="0FCCB515" w:rsidR="00210E88" w:rsidRDefault="00210E88">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_Toc129359562 \h </w:instrText>
      </w:r>
      <w:r>
        <w:fldChar w:fldCharType="separate"/>
      </w:r>
      <w:r>
        <w:t>82</w:t>
      </w:r>
      <w:r>
        <w:fldChar w:fldCharType="end"/>
      </w:r>
    </w:p>
    <w:p w14:paraId="264D3C93" w14:textId="72C4B08C" w:rsidR="00210E88" w:rsidRDefault="00210E88">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_Toc129359563 \h </w:instrText>
      </w:r>
      <w:r>
        <w:fldChar w:fldCharType="separate"/>
      </w:r>
      <w:r>
        <w:t>89</w:t>
      </w:r>
      <w:r>
        <w:fldChar w:fldCharType="end"/>
      </w:r>
    </w:p>
    <w:p w14:paraId="7C19A24D" w14:textId="232F0A8C" w:rsidR="00210E88" w:rsidRDefault="00210E88">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_Toc129359564 \h </w:instrText>
      </w:r>
      <w:r>
        <w:fldChar w:fldCharType="separate"/>
      </w:r>
      <w:r>
        <w:t>90</w:t>
      </w:r>
      <w:r>
        <w:fldChar w:fldCharType="end"/>
      </w:r>
    </w:p>
    <w:p w14:paraId="7E7455B6" w14:textId="064F60B4" w:rsidR="00210E88" w:rsidRDefault="00210E88">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_Toc129359565 \h </w:instrText>
      </w:r>
      <w:r>
        <w:fldChar w:fldCharType="separate"/>
      </w:r>
      <w:r>
        <w:t>90</w:t>
      </w:r>
      <w:r>
        <w:fldChar w:fldCharType="end"/>
      </w:r>
    </w:p>
    <w:p w14:paraId="50091D21" w14:textId="287B739D" w:rsidR="00210E88" w:rsidRDefault="00210E88">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_Toc129359566 \h </w:instrText>
      </w:r>
      <w:r>
        <w:fldChar w:fldCharType="separate"/>
      </w:r>
      <w:r>
        <w:t>90</w:t>
      </w:r>
      <w:r>
        <w:fldChar w:fldCharType="end"/>
      </w:r>
    </w:p>
    <w:p w14:paraId="08AF5821" w14:textId="27F3E6E1" w:rsidR="00210E88" w:rsidRDefault="00210E88">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_Toc129359567 \h </w:instrText>
      </w:r>
      <w:r>
        <w:fldChar w:fldCharType="separate"/>
      </w:r>
      <w:r>
        <w:t>90</w:t>
      </w:r>
      <w:r>
        <w:fldChar w:fldCharType="end"/>
      </w:r>
    </w:p>
    <w:p w14:paraId="49D494FF" w14:textId="3CE32EBB" w:rsidR="00210E88" w:rsidRDefault="00210E88">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_Toc129359568 \h </w:instrText>
      </w:r>
      <w:r>
        <w:fldChar w:fldCharType="separate"/>
      </w:r>
      <w:r>
        <w:t>90</w:t>
      </w:r>
      <w:r>
        <w:fldChar w:fldCharType="end"/>
      </w:r>
    </w:p>
    <w:p w14:paraId="7B64DE83" w14:textId="596A4599" w:rsidR="00210E88" w:rsidRDefault="00210E88">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_Toc129359569 \h </w:instrText>
      </w:r>
      <w:r>
        <w:fldChar w:fldCharType="separate"/>
      </w:r>
      <w:r>
        <w:t>90</w:t>
      </w:r>
      <w:r>
        <w:fldChar w:fldCharType="end"/>
      </w:r>
    </w:p>
    <w:p w14:paraId="67B94CA9" w14:textId="1CA31AE8" w:rsidR="00210E88" w:rsidRDefault="00210E88">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_Toc129359570 \h </w:instrText>
      </w:r>
      <w:r>
        <w:fldChar w:fldCharType="separate"/>
      </w:r>
      <w:r>
        <w:t>90</w:t>
      </w:r>
      <w:r>
        <w:fldChar w:fldCharType="end"/>
      </w:r>
    </w:p>
    <w:p w14:paraId="4ABEE003" w14:textId="22937556" w:rsidR="00210E88" w:rsidRDefault="00210E88">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_Toc129359571 \h </w:instrText>
      </w:r>
      <w:r>
        <w:fldChar w:fldCharType="separate"/>
      </w:r>
      <w:r>
        <w:t>90</w:t>
      </w:r>
      <w:r>
        <w:fldChar w:fldCharType="end"/>
      </w:r>
    </w:p>
    <w:p w14:paraId="17A4AD28" w14:textId="3BC048EE" w:rsidR="00210E88" w:rsidRDefault="00210E88">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_Toc129359572 \h </w:instrText>
      </w:r>
      <w:r>
        <w:fldChar w:fldCharType="separate"/>
      </w:r>
      <w:r>
        <w:t>90</w:t>
      </w:r>
      <w:r>
        <w:fldChar w:fldCharType="end"/>
      </w:r>
    </w:p>
    <w:p w14:paraId="239397BF" w14:textId="73B6582E" w:rsidR="00210E88" w:rsidRDefault="00210E88">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_Toc129359573 \h </w:instrText>
      </w:r>
      <w:r>
        <w:fldChar w:fldCharType="separate"/>
      </w:r>
      <w:r>
        <w:t>90</w:t>
      </w:r>
      <w:r>
        <w:fldChar w:fldCharType="end"/>
      </w:r>
    </w:p>
    <w:p w14:paraId="70314769" w14:textId="0E612681" w:rsidR="00210E88" w:rsidRDefault="00210E88">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updates</w:t>
      </w:r>
      <w:r>
        <w:tab/>
      </w:r>
      <w:r>
        <w:fldChar w:fldCharType="begin"/>
      </w:r>
      <w:r>
        <w:instrText xml:space="preserve"> PAGEREF _Toc129359574 \h </w:instrText>
      </w:r>
      <w:r>
        <w:fldChar w:fldCharType="separate"/>
      </w:r>
      <w:r>
        <w:t>97</w:t>
      </w:r>
      <w:r>
        <w:fldChar w:fldCharType="end"/>
      </w:r>
    </w:p>
    <w:p w14:paraId="2D8D7CDC" w14:textId="15884254" w:rsidR="00210E88" w:rsidRDefault="00210E88">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_Toc129359575 \h </w:instrText>
      </w:r>
      <w:r>
        <w:fldChar w:fldCharType="separate"/>
      </w:r>
      <w:r>
        <w:t>99</w:t>
      </w:r>
      <w:r>
        <w:fldChar w:fldCharType="end"/>
      </w:r>
    </w:p>
    <w:p w14:paraId="27FBC530" w14:textId="08B27C47" w:rsidR="00210E88" w:rsidRDefault="00210E88">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_Toc129359576 \h </w:instrText>
      </w:r>
      <w:r>
        <w:fldChar w:fldCharType="separate"/>
      </w:r>
      <w:r>
        <w:t>99</w:t>
      </w:r>
      <w:r>
        <w:fldChar w:fldCharType="end"/>
      </w:r>
    </w:p>
    <w:p w14:paraId="00C87DEF" w14:textId="5954DEBD" w:rsidR="00210E88" w:rsidRDefault="00210E88">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_Toc129359577 \h </w:instrText>
      </w:r>
      <w:r>
        <w:fldChar w:fldCharType="separate"/>
      </w:r>
      <w:r>
        <w:t>101</w:t>
      </w:r>
      <w:r>
        <w:fldChar w:fldCharType="end"/>
      </w:r>
    </w:p>
    <w:p w14:paraId="2693F5D8" w14:textId="347E64C6" w:rsidR="00210E88" w:rsidRDefault="00210E88">
      <w:pPr>
        <w:pStyle w:val="TOC4"/>
        <w:rPr>
          <w:rFonts w:asciiTheme="minorHAnsi" w:eastAsiaTheme="minorEastAsia" w:hAnsiTheme="minorHAnsi" w:cstheme="minorBidi"/>
          <w:sz w:val="22"/>
          <w:szCs w:val="22"/>
        </w:rPr>
      </w:pPr>
      <w:r>
        <w:lastRenderedPageBreak/>
        <w:t>18.1.2</w:t>
      </w:r>
      <w:r>
        <w:rPr>
          <w:rFonts w:asciiTheme="minorHAnsi" w:eastAsiaTheme="minorEastAsia" w:hAnsiTheme="minorHAnsi" w:cstheme="minorBidi"/>
          <w:sz w:val="22"/>
          <w:szCs w:val="22"/>
        </w:rPr>
        <w:tab/>
      </w:r>
      <w:r>
        <w:t>Revised Work Items</w:t>
      </w:r>
      <w:r>
        <w:tab/>
      </w:r>
      <w:r>
        <w:fldChar w:fldCharType="begin"/>
      </w:r>
      <w:r>
        <w:instrText xml:space="preserve"> PAGEREF _Toc129359578 \h </w:instrText>
      </w:r>
      <w:r>
        <w:fldChar w:fldCharType="separate"/>
      </w:r>
      <w:r>
        <w:t>111</w:t>
      </w:r>
      <w:r>
        <w:fldChar w:fldCharType="end"/>
      </w:r>
    </w:p>
    <w:p w14:paraId="154B25E8" w14:textId="23B2A375" w:rsidR="00210E88" w:rsidRDefault="00210E88">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_Toc129359579 \h </w:instrText>
      </w:r>
      <w:r>
        <w:fldChar w:fldCharType="separate"/>
      </w:r>
      <w:r>
        <w:t>118</w:t>
      </w:r>
      <w:r>
        <w:fldChar w:fldCharType="end"/>
      </w:r>
    </w:p>
    <w:p w14:paraId="7EF9EA5D" w14:textId="1D288954" w:rsidR="00210E88" w:rsidRDefault="00210E88">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_Toc129359580 \h </w:instrText>
      </w:r>
      <w:r>
        <w:fldChar w:fldCharType="separate"/>
      </w:r>
      <w:r>
        <w:t>118</w:t>
      </w:r>
      <w:r>
        <w:fldChar w:fldCharType="end"/>
      </w:r>
    </w:p>
    <w:p w14:paraId="54A0F95E" w14:textId="4D4F2508" w:rsidR="00210E88" w:rsidRDefault="00210E88">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_Toc129359581 \h </w:instrText>
      </w:r>
      <w:r>
        <w:fldChar w:fldCharType="separate"/>
      </w:r>
      <w:r>
        <w:t>130</w:t>
      </w:r>
      <w:r>
        <w:fldChar w:fldCharType="end"/>
      </w:r>
    </w:p>
    <w:p w14:paraId="3E8B6BE2" w14:textId="26441D79" w:rsidR="00210E88" w:rsidRDefault="00210E88">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_Toc129359582 \h </w:instrText>
      </w:r>
      <w:r>
        <w:fldChar w:fldCharType="separate"/>
      </w:r>
      <w:r>
        <w:t>143</w:t>
      </w:r>
      <w:r>
        <w:fldChar w:fldCharType="end"/>
      </w:r>
    </w:p>
    <w:p w14:paraId="05B683B0" w14:textId="76E68C8C" w:rsidR="00210E88" w:rsidRDefault="00210E88">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_Toc129359583 \h </w:instrText>
      </w:r>
      <w:r>
        <w:fldChar w:fldCharType="separate"/>
      </w:r>
      <w:r>
        <w:t>144</w:t>
      </w:r>
      <w:r>
        <w:fldChar w:fldCharType="end"/>
      </w:r>
    </w:p>
    <w:p w14:paraId="45E6AE76" w14:textId="52428940" w:rsidR="00210E88" w:rsidRDefault="00210E88">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_Toc129359584 \h </w:instrText>
      </w:r>
      <w:r>
        <w:fldChar w:fldCharType="separate"/>
      </w:r>
      <w:r>
        <w:t>144</w:t>
      </w:r>
      <w:r>
        <w:fldChar w:fldCharType="end"/>
      </w:r>
    </w:p>
    <w:p w14:paraId="3DBFAF32" w14:textId="503E42A5" w:rsidR="00210E88" w:rsidRDefault="00210E88">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_Toc129359585 \h </w:instrText>
      </w:r>
      <w:r>
        <w:fldChar w:fldCharType="separate"/>
      </w:r>
      <w:r>
        <w:t>158</w:t>
      </w:r>
      <w:r>
        <w:fldChar w:fldCharType="end"/>
      </w:r>
    </w:p>
    <w:p w14:paraId="7DB0F231" w14:textId="05FC5AB1" w:rsidR="00210E88" w:rsidRDefault="00210E88">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_Toc129359586 \h </w:instrText>
      </w:r>
      <w:r>
        <w:fldChar w:fldCharType="separate"/>
      </w:r>
      <w:r>
        <w:t>161</w:t>
      </w:r>
      <w:r>
        <w:fldChar w:fldCharType="end"/>
      </w:r>
    </w:p>
    <w:p w14:paraId="08484AA0" w14:textId="181D9CFA" w:rsidR="00210E88" w:rsidRDefault="00210E88">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_Toc129359587 \h </w:instrText>
      </w:r>
      <w:r>
        <w:fldChar w:fldCharType="separate"/>
      </w:r>
      <w:r>
        <w:t>161</w:t>
      </w:r>
      <w:r>
        <w:fldChar w:fldCharType="end"/>
      </w:r>
    </w:p>
    <w:p w14:paraId="58638350" w14:textId="7A357ACC" w:rsidR="00210E88" w:rsidRDefault="00210E88">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_Toc129359588 \h </w:instrText>
      </w:r>
      <w:r>
        <w:fldChar w:fldCharType="separate"/>
      </w:r>
      <w:r>
        <w:t>173</w:t>
      </w:r>
      <w:r>
        <w:fldChar w:fldCharType="end"/>
      </w:r>
    </w:p>
    <w:p w14:paraId="7CB16DD3" w14:textId="1CAECBF8" w:rsidR="00210E88" w:rsidRDefault="00210E88">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_Toc129359589 \h </w:instrText>
      </w:r>
      <w:r>
        <w:fldChar w:fldCharType="separate"/>
      </w:r>
      <w:r>
        <w:t>175</w:t>
      </w:r>
      <w:r>
        <w:fldChar w:fldCharType="end"/>
      </w:r>
    </w:p>
    <w:p w14:paraId="3DCF28B8" w14:textId="0B563D64" w:rsidR="00210E88" w:rsidRDefault="00210E88">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_Toc129359590 \h </w:instrText>
      </w:r>
      <w:r>
        <w:fldChar w:fldCharType="separate"/>
      </w:r>
      <w:r>
        <w:t>178</w:t>
      </w:r>
      <w:r>
        <w:fldChar w:fldCharType="end"/>
      </w:r>
    </w:p>
    <w:p w14:paraId="4F59F86E" w14:textId="7824E844" w:rsidR="00210E88" w:rsidRDefault="00210E88">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_Toc129359591 \h </w:instrText>
      </w:r>
      <w:r>
        <w:fldChar w:fldCharType="separate"/>
      </w:r>
      <w:r>
        <w:t>181</w:t>
      </w:r>
      <w:r>
        <w:fldChar w:fldCharType="end"/>
      </w:r>
    </w:p>
    <w:p w14:paraId="499C68C8" w14:textId="29286802" w:rsidR="00210E88" w:rsidRDefault="00210E88">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_Toc129359592 \h </w:instrText>
      </w:r>
      <w:r>
        <w:fldChar w:fldCharType="separate"/>
      </w:r>
      <w:r>
        <w:t>183</w:t>
      </w:r>
      <w:r>
        <w:fldChar w:fldCharType="end"/>
      </w:r>
    </w:p>
    <w:p w14:paraId="106C8BD0" w14:textId="6796C6DE" w:rsidR="00210E88" w:rsidRDefault="00210E88">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_Toc129359593 \h </w:instrText>
      </w:r>
      <w:r>
        <w:fldChar w:fldCharType="separate"/>
      </w:r>
      <w:r>
        <w:t>186</w:t>
      </w:r>
      <w:r>
        <w:fldChar w:fldCharType="end"/>
      </w:r>
    </w:p>
    <w:p w14:paraId="2F3C6528" w14:textId="6DFB30C2" w:rsidR="00210E88" w:rsidRDefault="00210E88">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_Toc129359594 \h </w:instrText>
      </w:r>
      <w:r>
        <w:fldChar w:fldCharType="separate"/>
      </w:r>
      <w:r>
        <w:t>187</w:t>
      </w:r>
      <w:r>
        <w:fldChar w:fldCharType="end"/>
      </w:r>
    </w:p>
    <w:p w14:paraId="3B018B05" w14:textId="2C4A8FFD" w:rsidR="00210E88" w:rsidRDefault="00210E88">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_Toc129359595 \h </w:instrText>
      </w:r>
      <w:r>
        <w:fldChar w:fldCharType="separate"/>
      </w:r>
      <w:r>
        <w:t>189</w:t>
      </w:r>
      <w:r>
        <w:fldChar w:fldCharType="end"/>
      </w:r>
    </w:p>
    <w:p w14:paraId="453F1057" w14:textId="4ADD49B4" w:rsidR="00210E88" w:rsidRDefault="00210E88">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_Toc129359596 \h </w:instrText>
      </w:r>
      <w:r>
        <w:fldChar w:fldCharType="separate"/>
      </w:r>
      <w:r>
        <w:t>189</w:t>
      </w:r>
      <w:r>
        <w:fldChar w:fldCharType="end"/>
      </w:r>
    </w:p>
    <w:p w14:paraId="1F62A510" w14:textId="7E41E5A0" w:rsidR="00210E88" w:rsidRDefault="00210E88">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_Toc129359597 \h </w:instrText>
      </w:r>
      <w:r>
        <w:fldChar w:fldCharType="separate"/>
      </w:r>
      <w:r>
        <w:t>190</w:t>
      </w:r>
      <w:r>
        <w:fldChar w:fldCharType="end"/>
      </w:r>
    </w:p>
    <w:p w14:paraId="266306EB" w14:textId="11E3F231" w:rsidR="00210E88" w:rsidRDefault="00210E88">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_Toc129359598 \h </w:instrText>
      </w:r>
      <w:r>
        <w:fldChar w:fldCharType="separate"/>
      </w:r>
      <w:r>
        <w:t>192</w:t>
      </w:r>
      <w:r>
        <w:fldChar w:fldCharType="end"/>
      </w:r>
    </w:p>
    <w:p w14:paraId="400D3060" w14:textId="184870D6" w:rsidR="00210E88" w:rsidRDefault="00210E88">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_Toc129359599 \h </w:instrText>
      </w:r>
      <w:r>
        <w:fldChar w:fldCharType="separate"/>
      </w:r>
      <w:r>
        <w:t>192</w:t>
      </w:r>
      <w:r>
        <w:fldChar w:fldCharType="end"/>
      </w:r>
    </w:p>
    <w:p w14:paraId="5505A5E5" w14:textId="3B5134C6" w:rsidR="00210E88" w:rsidRDefault="00210E88">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_Toc129359600 \h </w:instrText>
      </w:r>
      <w:r>
        <w:fldChar w:fldCharType="separate"/>
      </w:r>
      <w:r>
        <w:t>192</w:t>
      </w:r>
      <w:r>
        <w:fldChar w:fldCharType="end"/>
      </w:r>
    </w:p>
    <w:p w14:paraId="54BA25EC" w14:textId="410FBF1C" w:rsidR="00210E88" w:rsidRDefault="00210E88">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_Toc129359601 \h </w:instrText>
      </w:r>
      <w:r>
        <w:fldChar w:fldCharType="separate"/>
      </w:r>
      <w:r>
        <w:t>193</w:t>
      </w:r>
      <w:r>
        <w:fldChar w:fldCharType="end"/>
      </w:r>
    </w:p>
    <w:p w14:paraId="044D9F83" w14:textId="668223FC" w:rsidR="00210E88" w:rsidRDefault="00210E88">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_Toc129359602 \h </w:instrText>
      </w:r>
      <w:r>
        <w:fldChar w:fldCharType="separate"/>
      </w:r>
      <w:r>
        <w:t>193</w:t>
      </w:r>
      <w:r>
        <w:fldChar w:fldCharType="end"/>
      </w:r>
    </w:p>
    <w:p w14:paraId="30ED10B9" w14:textId="5DAB3263" w:rsidR="00210E88" w:rsidRDefault="00210E88">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_Toc129359603 \h </w:instrText>
      </w:r>
      <w:r>
        <w:fldChar w:fldCharType="separate"/>
      </w:r>
      <w:r>
        <w:t>193</w:t>
      </w:r>
      <w:r>
        <w:fldChar w:fldCharType="end"/>
      </w:r>
    </w:p>
    <w:p w14:paraId="11A76286" w14:textId="6B99087B" w:rsidR="00210E88" w:rsidRDefault="00210E88">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_Toc129359604 \h </w:instrText>
      </w:r>
      <w:r>
        <w:fldChar w:fldCharType="separate"/>
      </w:r>
      <w:r>
        <w:t>195</w:t>
      </w:r>
      <w:r>
        <w:fldChar w:fldCharType="end"/>
      </w:r>
    </w:p>
    <w:p w14:paraId="5D7B75EF" w14:textId="4D5F7D36" w:rsidR="00210E88" w:rsidRDefault="00210E88">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_Toc129359605 \h </w:instrText>
      </w:r>
      <w:r>
        <w:fldChar w:fldCharType="separate"/>
      </w:r>
      <w:r>
        <w:t>202</w:t>
      </w:r>
      <w:r>
        <w:fldChar w:fldCharType="end"/>
      </w:r>
    </w:p>
    <w:p w14:paraId="6468480F" w14:textId="1DD17CF8" w:rsidR="00210E88" w:rsidRDefault="00210E88">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_Toc129359606 \h </w:instrText>
      </w:r>
      <w:r>
        <w:fldChar w:fldCharType="separate"/>
      </w:r>
      <w:r>
        <w:t>204</w:t>
      </w:r>
      <w:r>
        <w:fldChar w:fldCharType="end"/>
      </w:r>
    </w:p>
    <w:p w14:paraId="0FA1596B" w14:textId="2781BB92" w:rsidR="00210E88" w:rsidRDefault="00210E88">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_Toc129359607 \h </w:instrText>
      </w:r>
      <w:r>
        <w:fldChar w:fldCharType="separate"/>
      </w:r>
      <w:r>
        <w:t>204</w:t>
      </w:r>
      <w:r>
        <w:fldChar w:fldCharType="end"/>
      </w:r>
    </w:p>
    <w:p w14:paraId="3BF01BEA" w14:textId="1ADBD3B8" w:rsidR="00210E88" w:rsidRDefault="00210E88">
      <w:pPr>
        <w:pStyle w:val="TOC4"/>
        <w:rPr>
          <w:rFonts w:asciiTheme="minorHAnsi" w:eastAsiaTheme="minorEastAsia" w:hAnsiTheme="minorHAnsi" w:cstheme="minorBidi"/>
          <w:sz w:val="22"/>
          <w:szCs w:val="22"/>
        </w:rPr>
      </w:pPr>
      <w:r>
        <w:t>18.29.1</w:t>
      </w:r>
      <w:r>
        <w:rPr>
          <w:rFonts w:asciiTheme="minorHAnsi" w:eastAsiaTheme="minorEastAsia" w:hAnsiTheme="minorHAnsi" w:cstheme="minorBidi"/>
          <w:sz w:val="22"/>
          <w:szCs w:val="22"/>
        </w:rPr>
        <w:tab/>
      </w:r>
      <w:r>
        <w:t>TEI18 for IMS/CS</w:t>
      </w:r>
      <w:r>
        <w:tab/>
      </w:r>
      <w:r>
        <w:fldChar w:fldCharType="begin"/>
      </w:r>
      <w:r>
        <w:instrText xml:space="preserve"> PAGEREF _Toc129359608 \h </w:instrText>
      </w:r>
      <w:r>
        <w:fldChar w:fldCharType="separate"/>
      </w:r>
      <w:r>
        <w:t>204</w:t>
      </w:r>
      <w:r>
        <w:fldChar w:fldCharType="end"/>
      </w:r>
    </w:p>
    <w:p w14:paraId="056BA2C6" w14:textId="2171320C" w:rsidR="00210E88" w:rsidRDefault="00210E88">
      <w:pPr>
        <w:pStyle w:val="TOC4"/>
        <w:rPr>
          <w:rFonts w:asciiTheme="minorHAnsi" w:eastAsiaTheme="minorEastAsia" w:hAnsiTheme="minorHAnsi" w:cstheme="minorBidi"/>
          <w:sz w:val="22"/>
          <w:szCs w:val="22"/>
        </w:rPr>
      </w:pPr>
      <w:r>
        <w:t>18.29.2</w:t>
      </w:r>
      <w:r>
        <w:rPr>
          <w:rFonts w:asciiTheme="minorHAnsi" w:eastAsiaTheme="minorEastAsia" w:hAnsiTheme="minorHAnsi" w:cstheme="minorBidi"/>
          <w:sz w:val="22"/>
          <w:szCs w:val="22"/>
        </w:rPr>
        <w:tab/>
      </w:r>
      <w:r>
        <w:t>TEI18 for Packet Core</w:t>
      </w:r>
      <w:r>
        <w:tab/>
      </w:r>
      <w:r>
        <w:fldChar w:fldCharType="begin"/>
      </w:r>
      <w:r>
        <w:instrText xml:space="preserve"> PAGEREF _Toc129359609 \h </w:instrText>
      </w:r>
      <w:r>
        <w:fldChar w:fldCharType="separate"/>
      </w:r>
      <w:r>
        <w:t>204</w:t>
      </w:r>
      <w:r>
        <w:fldChar w:fldCharType="end"/>
      </w:r>
    </w:p>
    <w:p w14:paraId="0D503357" w14:textId="50DADBC1" w:rsidR="00210E88" w:rsidRDefault="00210E88">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OpenAPI updates</w:t>
      </w:r>
      <w:r>
        <w:tab/>
      </w:r>
      <w:r>
        <w:fldChar w:fldCharType="begin"/>
      </w:r>
      <w:r>
        <w:instrText xml:space="preserve"> PAGEREF _Toc129359610 \h </w:instrText>
      </w:r>
      <w:r>
        <w:fldChar w:fldCharType="separate"/>
      </w:r>
      <w:r>
        <w:t>223</w:t>
      </w:r>
      <w:r>
        <w:fldChar w:fldCharType="end"/>
      </w:r>
    </w:p>
    <w:p w14:paraId="58CE46ED" w14:textId="3100E6DD" w:rsidR="00210E88" w:rsidRDefault="00210E88">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_Toc129359611 \h </w:instrText>
      </w:r>
      <w:r>
        <w:fldChar w:fldCharType="separate"/>
      </w:r>
      <w:r>
        <w:t>228</w:t>
      </w:r>
      <w:r>
        <w:fldChar w:fldCharType="end"/>
      </w:r>
    </w:p>
    <w:p w14:paraId="7C83E662" w14:textId="21CE81DB" w:rsidR="00210E88" w:rsidRDefault="00210E88">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_Toc129359612 \h </w:instrText>
      </w:r>
      <w:r>
        <w:fldChar w:fldCharType="separate"/>
      </w:r>
      <w:r>
        <w:t>228</w:t>
      </w:r>
      <w:r>
        <w:fldChar w:fldCharType="end"/>
      </w:r>
    </w:p>
    <w:p w14:paraId="6B2A3A34" w14:textId="0EECBB33" w:rsidR="00210E88" w:rsidRDefault="00210E88">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_Toc129359613 \h </w:instrText>
      </w:r>
      <w:r>
        <w:fldChar w:fldCharType="separate"/>
      </w:r>
      <w:r>
        <w:t>231</w:t>
      </w:r>
      <w:r>
        <w:fldChar w:fldCharType="end"/>
      </w:r>
    </w:p>
    <w:p w14:paraId="4E07DFCA" w14:textId="6C175FC1" w:rsidR="00210E88" w:rsidRDefault="00210E88">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_Toc129359614 \h </w:instrText>
      </w:r>
      <w:r>
        <w:fldChar w:fldCharType="separate"/>
      </w:r>
      <w:r>
        <w:t>238</w:t>
      </w:r>
      <w:r>
        <w:fldChar w:fldCharType="end"/>
      </w:r>
    </w:p>
    <w:p w14:paraId="1F212ED0" w14:textId="1969D3A4" w:rsidR="00210E88" w:rsidRDefault="00210E88">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_Toc129359615 \h </w:instrText>
      </w:r>
      <w:r>
        <w:fldChar w:fldCharType="separate"/>
      </w:r>
      <w:r>
        <w:t>240</w:t>
      </w:r>
      <w:r>
        <w:fldChar w:fldCharType="end"/>
      </w:r>
    </w:p>
    <w:p w14:paraId="570DA0A7" w14:textId="6BAED769" w:rsidR="00210E88" w:rsidRDefault="00210E88">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_Toc129359616 \h </w:instrText>
      </w:r>
      <w:r>
        <w:fldChar w:fldCharType="separate"/>
      </w:r>
      <w:r>
        <w:t>253</w:t>
      </w:r>
      <w:r>
        <w:fldChar w:fldCharType="end"/>
      </w:r>
    </w:p>
    <w:p w14:paraId="40D8FE42" w14:textId="72291316" w:rsidR="00210E88" w:rsidRDefault="00210E88">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_Toc129359617 \h </w:instrText>
      </w:r>
      <w:r>
        <w:fldChar w:fldCharType="separate"/>
      </w:r>
      <w:r>
        <w:t>254</w:t>
      </w:r>
      <w:r>
        <w:fldChar w:fldCharType="end"/>
      </w:r>
    </w:p>
    <w:p w14:paraId="5F9F10C7" w14:textId="2CCAFB09" w:rsidR="00210E88" w:rsidRDefault="00210E88">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_Toc129359618 \h </w:instrText>
      </w:r>
      <w:r>
        <w:fldChar w:fldCharType="separate"/>
      </w:r>
      <w:r>
        <w:t>254</w:t>
      </w:r>
      <w:r>
        <w:fldChar w:fldCharType="end"/>
      </w:r>
    </w:p>
    <w:p w14:paraId="74538439" w14:textId="61A79DFB" w:rsidR="00210E88" w:rsidRDefault="00210E88">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_Toc129359619 \h </w:instrText>
      </w:r>
      <w:r>
        <w:fldChar w:fldCharType="separate"/>
      </w:r>
      <w:r>
        <w:t>254</w:t>
      </w:r>
      <w:r>
        <w:fldChar w:fldCharType="end"/>
      </w:r>
    </w:p>
    <w:p w14:paraId="4304680E" w14:textId="3155F8BD" w:rsidR="00210E88" w:rsidRDefault="00210E88">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_Toc129359620 \h </w:instrText>
      </w:r>
      <w:r>
        <w:fldChar w:fldCharType="separate"/>
      </w:r>
      <w:r>
        <w:t>254</w:t>
      </w:r>
      <w:r>
        <w:fldChar w:fldCharType="end"/>
      </w:r>
    </w:p>
    <w:p w14:paraId="1B18C9EA" w14:textId="70A83CF9" w:rsidR="00210E88" w:rsidRDefault="00210E88">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_Toc129359621 \h </w:instrText>
      </w:r>
      <w:r>
        <w:fldChar w:fldCharType="separate"/>
      </w:r>
      <w:r>
        <w:t>254</w:t>
      </w:r>
      <w:r>
        <w:fldChar w:fldCharType="end"/>
      </w:r>
    </w:p>
    <w:p w14:paraId="2106CDE8" w14:textId="78C02B70" w:rsidR="00210E88" w:rsidRDefault="00210E88">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Joint Sessions</w:t>
      </w:r>
      <w:r>
        <w:tab/>
      </w:r>
      <w:r>
        <w:fldChar w:fldCharType="begin"/>
      </w:r>
      <w:r>
        <w:instrText xml:space="preserve"> PAGEREF _Toc129359622 \h </w:instrText>
      </w:r>
      <w:r>
        <w:fldChar w:fldCharType="separate"/>
      </w:r>
      <w:r>
        <w:t>254</w:t>
      </w:r>
      <w:r>
        <w:fldChar w:fldCharType="end"/>
      </w:r>
    </w:p>
    <w:p w14:paraId="1D160417" w14:textId="1F8533EF" w:rsidR="00210E88" w:rsidRDefault="00210E88">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Summary of results</w:t>
      </w:r>
      <w:r>
        <w:tab/>
      </w:r>
      <w:r>
        <w:fldChar w:fldCharType="begin"/>
      </w:r>
      <w:r>
        <w:instrText xml:space="preserve"> PAGEREF _Toc129359623 \h </w:instrText>
      </w:r>
      <w:r>
        <w:fldChar w:fldCharType="separate"/>
      </w:r>
      <w:r>
        <w:t>254</w:t>
      </w:r>
      <w:r>
        <w:fldChar w:fldCharType="end"/>
      </w:r>
    </w:p>
    <w:p w14:paraId="70A7B2C8" w14:textId="30397E52" w:rsidR="00210E88" w:rsidRDefault="00210E88">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_Toc129359624 \h </w:instrText>
      </w:r>
      <w:r>
        <w:fldChar w:fldCharType="separate"/>
      </w:r>
      <w:r>
        <w:t>254</w:t>
      </w:r>
      <w:r>
        <w:fldChar w:fldCharType="end"/>
      </w:r>
    </w:p>
    <w:p w14:paraId="6C8286FC" w14:textId="17C01129" w:rsidR="00210E88" w:rsidRDefault="00210E88">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_Toc129359625 \h </w:instrText>
      </w:r>
      <w:r>
        <w:fldChar w:fldCharType="separate"/>
      </w:r>
      <w:r>
        <w:t>254</w:t>
      </w:r>
      <w:r>
        <w:fldChar w:fldCharType="end"/>
      </w:r>
    </w:p>
    <w:p w14:paraId="6ECD44A1" w14:textId="668153C7" w:rsidR="00210E88" w:rsidRDefault="00210E88" w:rsidP="00210E88">
      <w:r>
        <w:fldChar w:fldCharType="end"/>
      </w:r>
    </w:p>
    <w:p w14:paraId="7075D6F5" w14:textId="77777777" w:rsidR="00210E88" w:rsidRDefault="00210E88" w:rsidP="00210E88">
      <w:pPr>
        <w:pStyle w:val="Heading2"/>
      </w:pPr>
      <w:r>
        <w:br w:type="page"/>
      </w:r>
      <w:bookmarkStart w:id="0" w:name="_Toc129359460"/>
      <w:r>
        <w:lastRenderedPageBreak/>
        <w:t>1</w:t>
      </w:r>
      <w:r>
        <w:tab/>
        <w:t>Opening of the meeting</w:t>
      </w:r>
      <w:bookmarkEnd w:id="0"/>
    </w:p>
    <w:p w14:paraId="6BF197E6" w14:textId="77777777" w:rsidR="00210E88" w:rsidRDefault="00210E88" w:rsidP="00210E88">
      <w:pPr>
        <w:pStyle w:val="Heading2"/>
      </w:pPr>
      <w:bookmarkStart w:id="1" w:name="_Toc129359461"/>
      <w:r>
        <w:t>2</w:t>
      </w:r>
      <w:r>
        <w:tab/>
        <w:t>Agenda/schedule</w:t>
      </w:r>
      <w:bookmarkEnd w:id="1"/>
    </w:p>
    <w:p w14:paraId="49C3718A" w14:textId="7CD9E23F" w:rsidR="00210E88" w:rsidRDefault="00210E88" w:rsidP="00210E88">
      <w:pPr>
        <w:rPr>
          <w:rFonts w:ascii="Arial" w:hAnsi="Arial" w:cs="Arial"/>
          <w:b/>
          <w:sz w:val="24"/>
        </w:rPr>
      </w:pPr>
      <w:r>
        <w:rPr>
          <w:rFonts w:ascii="Arial" w:hAnsi="Arial" w:cs="Arial"/>
          <w:b/>
          <w:color w:val="0000FF"/>
          <w:sz w:val="24"/>
        </w:rPr>
        <w:t>C3-230001</w:t>
      </w:r>
      <w:r>
        <w:rPr>
          <w:rFonts w:ascii="Arial" w:hAnsi="Arial" w:cs="Arial"/>
          <w:b/>
          <w:color w:val="0000FF"/>
          <w:sz w:val="24"/>
        </w:rPr>
        <w:tab/>
      </w:r>
      <w:r>
        <w:rPr>
          <w:rFonts w:ascii="Arial" w:hAnsi="Arial" w:cs="Arial"/>
          <w:b/>
          <w:sz w:val="24"/>
        </w:rPr>
        <w:t>Meeting guidance for CT3#126</w:t>
      </w:r>
    </w:p>
    <w:p w14:paraId="70D55D03"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201C6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9823F" w14:textId="56B8BF4A" w:rsidR="00210E88" w:rsidRDefault="00210E88" w:rsidP="00210E88">
      <w:pPr>
        <w:rPr>
          <w:rFonts w:ascii="Arial" w:hAnsi="Arial" w:cs="Arial"/>
          <w:b/>
          <w:sz w:val="24"/>
        </w:rPr>
      </w:pPr>
      <w:r>
        <w:rPr>
          <w:rFonts w:ascii="Arial" w:hAnsi="Arial" w:cs="Arial"/>
          <w:b/>
          <w:color w:val="0000FF"/>
          <w:sz w:val="24"/>
        </w:rPr>
        <w:t>C3-230002</w:t>
      </w:r>
      <w:r>
        <w:rPr>
          <w:rFonts w:ascii="Arial" w:hAnsi="Arial" w:cs="Arial"/>
          <w:b/>
          <w:color w:val="0000FF"/>
          <w:sz w:val="24"/>
        </w:rPr>
        <w:tab/>
      </w:r>
      <w:r>
        <w:rPr>
          <w:rFonts w:ascii="Arial" w:hAnsi="Arial" w:cs="Arial"/>
          <w:b/>
          <w:sz w:val="24"/>
        </w:rPr>
        <w:t>Procedure after CT3#126</w:t>
      </w:r>
    </w:p>
    <w:p w14:paraId="34433674"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7714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84C8" w14:textId="77777777" w:rsidR="00210E88" w:rsidRDefault="00210E88" w:rsidP="00210E88">
      <w:pPr>
        <w:pStyle w:val="Heading3"/>
      </w:pPr>
      <w:bookmarkStart w:id="2" w:name="_Toc129359462"/>
      <w:r>
        <w:t>2.1</w:t>
      </w:r>
      <w:r>
        <w:tab/>
        <w:t>Approval of the agenda.</w:t>
      </w:r>
      <w:bookmarkEnd w:id="2"/>
    </w:p>
    <w:p w14:paraId="088F5FA4" w14:textId="28DDE036" w:rsidR="00210E88" w:rsidRDefault="00210E88" w:rsidP="00210E88">
      <w:pPr>
        <w:rPr>
          <w:rFonts w:ascii="Arial" w:hAnsi="Arial" w:cs="Arial"/>
          <w:b/>
          <w:sz w:val="24"/>
        </w:rPr>
      </w:pPr>
      <w:r>
        <w:rPr>
          <w:rFonts w:ascii="Arial" w:hAnsi="Arial" w:cs="Arial"/>
          <w:b/>
          <w:color w:val="0000FF"/>
          <w:sz w:val="24"/>
        </w:rPr>
        <w:t>C3-230000</w:t>
      </w:r>
      <w:r>
        <w:rPr>
          <w:rFonts w:ascii="Arial" w:hAnsi="Arial" w:cs="Arial"/>
          <w:b/>
          <w:color w:val="0000FF"/>
          <w:sz w:val="24"/>
        </w:rPr>
        <w:tab/>
      </w:r>
      <w:r>
        <w:rPr>
          <w:rFonts w:ascii="Arial" w:hAnsi="Arial" w:cs="Arial"/>
          <w:b/>
          <w:sz w:val="24"/>
        </w:rPr>
        <w:t>Draft Agenda for the CT3#126</w:t>
      </w:r>
    </w:p>
    <w:p w14:paraId="0F9C06FB"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F9BBE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E6FFD" w14:textId="77777777" w:rsidR="00210E88" w:rsidRDefault="00210E88" w:rsidP="00210E88">
      <w:pPr>
        <w:pStyle w:val="Heading3"/>
      </w:pPr>
      <w:bookmarkStart w:id="3" w:name="_Toc129359463"/>
      <w:r>
        <w:t>2.2</w:t>
      </w:r>
      <w:r>
        <w:tab/>
        <w:t>Proposed schedule</w:t>
      </w:r>
      <w:bookmarkEnd w:id="3"/>
    </w:p>
    <w:p w14:paraId="62EF3E46" w14:textId="147C4A11" w:rsidR="00210E88" w:rsidRDefault="00210E88" w:rsidP="00210E88">
      <w:pPr>
        <w:rPr>
          <w:rFonts w:ascii="Arial" w:hAnsi="Arial" w:cs="Arial"/>
          <w:b/>
          <w:sz w:val="24"/>
        </w:rPr>
      </w:pPr>
      <w:r>
        <w:rPr>
          <w:rFonts w:ascii="Arial" w:hAnsi="Arial" w:cs="Arial"/>
          <w:b/>
          <w:color w:val="0000FF"/>
          <w:sz w:val="24"/>
        </w:rPr>
        <w:t>C3-230003</w:t>
      </w:r>
      <w:r>
        <w:rPr>
          <w:rFonts w:ascii="Arial" w:hAnsi="Arial" w:cs="Arial"/>
          <w:b/>
          <w:color w:val="0000FF"/>
          <w:sz w:val="24"/>
        </w:rPr>
        <w:tab/>
      </w:r>
      <w:r>
        <w:rPr>
          <w:rFonts w:ascii="Arial" w:hAnsi="Arial" w:cs="Arial"/>
          <w:b/>
          <w:sz w:val="24"/>
        </w:rPr>
        <w:t>Proposed Schedule for CT3#126</w:t>
      </w:r>
    </w:p>
    <w:p w14:paraId="66F501A6"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FE1F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D7708" w14:textId="77777777" w:rsidR="00210E88" w:rsidRDefault="00210E88" w:rsidP="00210E88">
      <w:pPr>
        <w:pStyle w:val="Heading2"/>
      </w:pPr>
      <w:bookmarkStart w:id="4" w:name="_Toc129359464"/>
      <w:r>
        <w:t>3</w:t>
      </w:r>
      <w:r>
        <w:tab/>
        <w:t>Registration of documents</w:t>
      </w:r>
      <w:bookmarkEnd w:id="4"/>
    </w:p>
    <w:p w14:paraId="7F32180F" w14:textId="210A50F7" w:rsidR="00210E88" w:rsidRDefault="00210E88" w:rsidP="00210E88">
      <w:pPr>
        <w:rPr>
          <w:rFonts w:ascii="Arial" w:hAnsi="Arial" w:cs="Arial"/>
          <w:b/>
          <w:sz w:val="24"/>
        </w:rPr>
      </w:pPr>
      <w:r>
        <w:rPr>
          <w:rFonts w:ascii="Arial" w:hAnsi="Arial" w:cs="Arial"/>
          <w:b/>
          <w:color w:val="0000FF"/>
          <w:sz w:val="24"/>
        </w:rPr>
        <w:t>C3-230004</w:t>
      </w:r>
      <w:r>
        <w:rPr>
          <w:rFonts w:ascii="Arial" w:hAnsi="Arial" w:cs="Arial"/>
          <w:b/>
          <w:color w:val="0000FF"/>
          <w:sz w:val="24"/>
        </w:rPr>
        <w:tab/>
      </w:r>
      <w:r>
        <w:rPr>
          <w:rFonts w:ascii="Arial" w:hAnsi="Arial" w:cs="Arial"/>
          <w:b/>
          <w:sz w:val="24"/>
        </w:rPr>
        <w:t>Allocation of documents to agenda items (at submission deadline)</w:t>
      </w:r>
    </w:p>
    <w:p w14:paraId="3457B50E"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6FD81E" w14:textId="77777777" w:rsidR="00210E88" w:rsidRDefault="00210E88" w:rsidP="00210E88">
      <w:pPr>
        <w:rPr>
          <w:rFonts w:ascii="Arial" w:hAnsi="Arial" w:cs="Arial"/>
          <w:b/>
        </w:rPr>
      </w:pPr>
      <w:r>
        <w:rPr>
          <w:rFonts w:ascii="Arial" w:hAnsi="Arial" w:cs="Arial"/>
          <w:b/>
        </w:rPr>
        <w:t xml:space="preserve">Discussion: </w:t>
      </w:r>
    </w:p>
    <w:p w14:paraId="7CC12E86" w14:textId="77777777" w:rsidR="00210E88" w:rsidRDefault="00210E88" w:rsidP="00210E88">
      <w:r>
        <w:t>607 Tdocs allocated at the submission deadline.</w:t>
      </w:r>
    </w:p>
    <w:p w14:paraId="507685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0D7FE" w14:textId="1BC4CB55" w:rsidR="00210E88" w:rsidRDefault="00210E88" w:rsidP="00210E88">
      <w:pPr>
        <w:rPr>
          <w:rFonts w:ascii="Arial" w:hAnsi="Arial" w:cs="Arial"/>
          <w:b/>
          <w:sz w:val="24"/>
        </w:rPr>
      </w:pPr>
      <w:r>
        <w:rPr>
          <w:rFonts w:ascii="Arial" w:hAnsi="Arial" w:cs="Arial"/>
          <w:b/>
          <w:color w:val="0000FF"/>
          <w:sz w:val="24"/>
        </w:rPr>
        <w:t>C3-230005</w:t>
      </w:r>
      <w:r>
        <w:rPr>
          <w:rFonts w:ascii="Arial" w:hAnsi="Arial" w:cs="Arial"/>
          <w:b/>
          <w:color w:val="0000FF"/>
          <w:sz w:val="24"/>
        </w:rPr>
        <w:tab/>
      </w:r>
      <w:r>
        <w:rPr>
          <w:rFonts w:ascii="Arial" w:hAnsi="Arial" w:cs="Arial"/>
          <w:b/>
          <w:sz w:val="24"/>
        </w:rPr>
        <w:t>Allocation of documents to agenda items (Start of Day 1)</w:t>
      </w:r>
    </w:p>
    <w:p w14:paraId="71E3310F"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F6F6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C3-230609</w:t>
      </w:r>
      <w:r>
        <w:rPr>
          <w:color w:val="993300"/>
          <w:u w:val="single"/>
        </w:rPr>
        <w:t>.</w:t>
      </w:r>
    </w:p>
    <w:p w14:paraId="67B94741" w14:textId="6BB5109E" w:rsidR="00210E88" w:rsidRDefault="00210E88" w:rsidP="00210E88">
      <w:pPr>
        <w:rPr>
          <w:rFonts w:ascii="Arial" w:hAnsi="Arial" w:cs="Arial"/>
          <w:b/>
          <w:sz w:val="24"/>
        </w:rPr>
      </w:pPr>
      <w:r>
        <w:rPr>
          <w:rFonts w:ascii="Arial" w:hAnsi="Arial" w:cs="Arial"/>
          <w:b/>
          <w:color w:val="0000FF"/>
          <w:sz w:val="24"/>
        </w:rPr>
        <w:t>C3-230006</w:t>
      </w:r>
      <w:r>
        <w:rPr>
          <w:rFonts w:ascii="Arial" w:hAnsi="Arial" w:cs="Arial"/>
          <w:b/>
          <w:color w:val="0000FF"/>
          <w:sz w:val="24"/>
        </w:rPr>
        <w:tab/>
      </w:r>
      <w:r>
        <w:rPr>
          <w:rFonts w:ascii="Arial" w:hAnsi="Arial" w:cs="Arial"/>
          <w:b/>
          <w:sz w:val="24"/>
        </w:rPr>
        <w:t>Allocation of documents to agenda items (Start of Day 2)</w:t>
      </w:r>
    </w:p>
    <w:p w14:paraId="2DA2A3D3"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3901460"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7B81" w14:textId="7A908A0E" w:rsidR="00210E88" w:rsidRDefault="00210E88" w:rsidP="00210E88">
      <w:pPr>
        <w:rPr>
          <w:rFonts w:ascii="Arial" w:hAnsi="Arial" w:cs="Arial"/>
          <w:b/>
          <w:sz w:val="24"/>
        </w:rPr>
      </w:pPr>
      <w:r>
        <w:rPr>
          <w:rFonts w:ascii="Arial" w:hAnsi="Arial" w:cs="Arial"/>
          <w:b/>
          <w:color w:val="0000FF"/>
          <w:sz w:val="24"/>
        </w:rPr>
        <w:t>C3-230007</w:t>
      </w:r>
      <w:r>
        <w:rPr>
          <w:rFonts w:ascii="Arial" w:hAnsi="Arial" w:cs="Arial"/>
          <w:b/>
          <w:color w:val="0000FF"/>
          <w:sz w:val="24"/>
        </w:rPr>
        <w:tab/>
      </w:r>
      <w:r>
        <w:rPr>
          <w:rFonts w:ascii="Arial" w:hAnsi="Arial" w:cs="Arial"/>
          <w:b/>
          <w:sz w:val="24"/>
        </w:rPr>
        <w:t>Allocation of documents to agenda items (Start of Day 3)</w:t>
      </w:r>
    </w:p>
    <w:p w14:paraId="54553CC1"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559C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46AE" w14:textId="574BE447" w:rsidR="00210E88" w:rsidRDefault="00210E88" w:rsidP="00210E88">
      <w:pPr>
        <w:rPr>
          <w:rFonts w:ascii="Arial" w:hAnsi="Arial" w:cs="Arial"/>
          <w:b/>
          <w:sz w:val="24"/>
        </w:rPr>
      </w:pPr>
      <w:r>
        <w:rPr>
          <w:rFonts w:ascii="Arial" w:hAnsi="Arial" w:cs="Arial"/>
          <w:b/>
          <w:color w:val="0000FF"/>
          <w:sz w:val="24"/>
        </w:rPr>
        <w:t>C3-230008</w:t>
      </w:r>
      <w:r>
        <w:rPr>
          <w:rFonts w:ascii="Arial" w:hAnsi="Arial" w:cs="Arial"/>
          <w:b/>
          <w:color w:val="0000FF"/>
          <w:sz w:val="24"/>
        </w:rPr>
        <w:tab/>
      </w:r>
      <w:r>
        <w:rPr>
          <w:rFonts w:ascii="Arial" w:hAnsi="Arial" w:cs="Arial"/>
          <w:b/>
          <w:sz w:val="24"/>
        </w:rPr>
        <w:t>Allocation of documents to agenda items (Start of Day 4)</w:t>
      </w:r>
    </w:p>
    <w:p w14:paraId="77E778D0"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2DE1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4D97" w14:textId="5C9B1671" w:rsidR="00210E88" w:rsidRDefault="00210E88" w:rsidP="00210E88">
      <w:pPr>
        <w:rPr>
          <w:rFonts w:ascii="Arial" w:hAnsi="Arial" w:cs="Arial"/>
          <w:b/>
          <w:sz w:val="24"/>
        </w:rPr>
      </w:pPr>
      <w:r>
        <w:rPr>
          <w:rFonts w:ascii="Arial" w:hAnsi="Arial" w:cs="Arial"/>
          <w:b/>
          <w:color w:val="0000FF"/>
          <w:sz w:val="24"/>
        </w:rPr>
        <w:t>C3-230009</w:t>
      </w:r>
      <w:r>
        <w:rPr>
          <w:rFonts w:ascii="Arial" w:hAnsi="Arial" w:cs="Arial"/>
          <w:b/>
          <w:color w:val="0000FF"/>
          <w:sz w:val="24"/>
        </w:rPr>
        <w:tab/>
      </w:r>
      <w:r>
        <w:rPr>
          <w:rFonts w:ascii="Arial" w:hAnsi="Arial" w:cs="Arial"/>
          <w:b/>
          <w:sz w:val="24"/>
        </w:rPr>
        <w:t>Allocation of documents to agenda items (Start of Day 5)</w:t>
      </w:r>
    </w:p>
    <w:p w14:paraId="25805CEA"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BA85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8DE1E" w14:textId="406844CA" w:rsidR="00210E88" w:rsidRDefault="00210E88" w:rsidP="00210E88">
      <w:pPr>
        <w:rPr>
          <w:rFonts w:ascii="Arial" w:hAnsi="Arial" w:cs="Arial"/>
          <w:b/>
          <w:sz w:val="24"/>
        </w:rPr>
      </w:pPr>
      <w:r>
        <w:rPr>
          <w:rFonts w:ascii="Arial" w:hAnsi="Arial" w:cs="Arial"/>
          <w:b/>
          <w:color w:val="0000FF"/>
          <w:sz w:val="24"/>
        </w:rPr>
        <w:t>C3-230010</w:t>
      </w:r>
      <w:r>
        <w:rPr>
          <w:rFonts w:ascii="Arial" w:hAnsi="Arial" w:cs="Arial"/>
          <w:b/>
          <w:color w:val="0000FF"/>
          <w:sz w:val="24"/>
        </w:rPr>
        <w:tab/>
      </w:r>
      <w:r>
        <w:rPr>
          <w:rFonts w:ascii="Arial" w:hAnsi="Arial" w:cs="Arial"/>
          <w:b/>
          <w:sz w:val="24"/>
        </w:rPr>
        <w:t>Allocation of documents to agenda items (End of Day 5)</w:t>
      </w:r>
    </w:p>
    <w:p w14:paraId="371F4FB2"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27591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C5F5" w14:textId="396E58E9" w:rsidR="00210E88" w:rsidRDefault="00210E88" w:rsidP="00210E88">
      <w:pPr>
        <w:rPr>
          <w:rFonts w:ascii="Arial" w:hAnsi="Arial" w:cs="Arial"/>
          <w:b/>
          <w:sz w:val="24"/>
        </w:rPr>
      </w:pPr>
      <w:r>
        <w:rPr>
          <w:rFonts w:ascii="Arial" w:hAnsi="Arial" w:cs="Arial"/>
          <w:b/>
          <w:color w:val="0000FF"/>
          <w:sz w:val="24"/>
        </w:rPr>
        <w:t>C3-230011</w:t>
      </w:r>
      <w:r>
        <w:rPr>
          <w:rFonts w:ascii="Arial" w:hAnsi="Arial" w:cs="Arial"/>
          <w:b/>
          <w:color w:val="0000FF"/>
          <w:sz w:val="24"/>
        </w:rPr>
        <w:tab/>
      </w:r>
      <w:r>
        <w:rPr>
          <w:rFonts w:ascii="Arial" w:hAnsi="Arial" w:cs="Arial"/>
          <w:b/>
          <w:sz w:val="24"/>
        </w:rPr>
        <w:t>Allocation of documents to agenda items after email approval process</w:t>
      </w:r>
    </w:p>
    <w:p w14:paraId="5CE0CD31"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3DA30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A601" w14:textId="0CABF9D6" w:rsidR="00210E88" w:rsidRDefault="00210E88" w:rsidP="00210E88">
      <w:pPr>
        <w:rPr>
          <w:rFonts w:ascii="Arial" w:hAnsi="Arial" w:cs="Arial"/>
          <w:b/>
          <w:sz w:val="24"/>
        </w:rPr>
      </w:pPr>
      <w:r>
        <w:rPr>
          <w:rFonts w:ascii="Arial" w:hAnsi="Arial" w:cs="Arial"/>
          <w:b/>
          <w:color w:val="0000FF"/>
          <w:sz w:val="24"/>
        </w:rPr>
        <w:t>C3-230609</w:t>
      </w:r>
      <w:r>
        <w:rPr>
          <w:rFonts w:ascii="Arial" w:hAnsi="Arial" w:cs="Arial"/>
          <w:b/>
          <w:color w:val="0000FF"/>
          <w:sz w:val="24"/>
        </w:rPr>
        <w:tab/>
      </w:r>
      <w:r>
        <w:rPr>
          <w:rFonts w:ascii="Arial" w:hAnsi="Arial" w:cs="Arial"/>
          <w:b/>
          <w:sz w:val="24"/>
        </w:rPr>
        <w:t>DAD at Start of Day 1</w:t>
      </w:r>
    </w:p>
    <w:p w14:paraId="20F36C9C"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800DC8" w14:textId="77777777" w:rsidR="00210E88" w:rsidRDefault="00210E88" w:rsidP="00210E88">
      <w:pPr>
        <w:rPr>
          <w:color w:val="808080"/>
        </w:rPr>
      </w:pPr>
      <w:r>
        <w:rPr>
          <w:color w:val="808080"/>
        </w:rPr>
        <w:t>(Replaces C3-230005)</w:t>
      </w:r>
    </w:p>
    <w:p w14:paraId="5F9F12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FE55" w14:textId="77777777" w:rsidR="00210E88" w:rsidRDefault="00210E88" w:rsidP="00210E88">
      <w:pPr>
        <w:pStyle w:val="Heading2"/>
      </w:pPr>
      <w:bookmarkStart w:id="5" w:name="_Toc129359465"/>
      <w:r>
        <w:t>4</w:t>
      </w:r>
      <w:r>
        <w:tab/>
        <w:t>Reports</w:t>
      </w:r>
      <w:bookmarkEnd w:id="5"/>
    </w:p>
    <w:p w14:paraId="7E3CA582" w14:textId="77777777" w:rsidR="00210E88" w:rsidRDefault="00210E88" w:rsidP="00210E88">
      <w:pPr>
        <w:pStyle w:val="Heading3"/>
      </w:pPr>
      <w:bookmarkStart w:id="6" w:name="_Toc129359466"/>
      <w:r>
        <w:t>4.1</w:t>
      </w:r>
      <w:r>
        <w:tab/>
        <w:t>Report from previous CT3 meeting</w:t>
      </w:r>
      <w:bookmarkEnd w:id="6"/>
    </w:p>
    <w:p w14:paraId="3C9C478F" w14:textId="3BFB2562" w:rsidR="00210E88" w:rsidRDefault="00210E88" w:rsidP="00210E88">
      <w:pPr>
        <w:rPr>
          <w:rFonts w:ascii="Arial" w:hAnsi="Arial" w:cs="Arial"/>
          <w:b/>
          <w:sz w:val="24"/>
        </w:rPr>
      </w:pPr>
      <w:r>
        <w:rPr>
          <w:rFonts w:ascii="Arial" w:hAnsi="Arial" w:cs="Arial"/>
          <w:b/>
          <w:color w:val="0000FF"/>
          <w:sz w:val="24"/>
        </w:rPr>
        <w:t>C3-230012</w:t>
      </w:r>
      <w:r>
        <w:rPr>
          <w:rFonts w:ascii="Arial" w:hAnsi="Arial" w:cs="Arial"/>
          <w:b/>
          <w:color w:val="0000FF"/>
          <w:sz w:val="24"/>
        </w:rPr>
        <w:tab/>
      </w:r>
      <w:r>
        <w:rPr>
          <w:rFonts w:ascii="Arial" w:hAnsi="Arial" w:cs="Arial"/>
          <w:b/>
          <w:sz w:val="24"/>
        </w:rPr>
        <w:t>Minutes of CT3#125</w:t>
      </w:r>
    </w:p>
    <w:p w14:paraId="5FA96BE1" w14:textId="77777777" w:rsidR="00210E88" w:rsidRDefault="00210E88" w:rsidP="00210E8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DD27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CB190" w14:textId="77777777" w:rsidR="00210E88" w:rsidRDefault="00210E88" w:rsidP="00210E88">
      <w:pPr>
        <w:pStyle w:val="Heading3"/>
      </w:pPr>
      <w:bookmarkStart w:id="7" w:name="_Toc129359467"/>
      <w:r>
        <w:t>4.2</w:t>
      </w:r>
      <w:r>
        <w:tab/>
        <w:t>Report from previous CT plenary</w:t>
      </w:r>
      <w:bookmarkEnd w:id="7"/>
    </w:p>
    <w:p w14:paraId="2CD601DC" w14:textId="078AC8AA" w:rsidR="00210E88" w:rsidRDefault="00210E88" w:rsidP="00210E88">
      <w:pPr>
        <w:rPr>
          <w:rFonts w:ascii="Arial" w:hAnsi="Arial" w:cs="Arial"/>
          <w:b/>
          <w:sz w:val="24"/>
        </w:rPr>
      </w:pPr>
      <w:r>
        <w:rPr>
          <w:rFonts w:ascii="Arial" w:hAnsi="Arial" w:cs="Arial"/>
          <w:b/>
          <w:color w:val="0000FF"/>
          <w:sz w:val="24"/>
        </w:rPr>
        <w:t>C3-230013</w:t>
      </w:r>
      <w:r>
        <w:rPr>
          <w:rFonts w:ascii="Arial" w:hAnsi="Arial" w:cs="Arial"/>
          <w:b/>
          <w:color w:val="0000FF"/>
          <w:sz w:val="24"/>
        </w:rPr>
        <w:tab/>
      </w:r>
      <w:r>
        <w:rPr>
          <w:rFonts w:ascii="Arial" w:hAnsi="Arial" w:cs="Arial"/>
          <w:b/>
          <w:sz w:val="24"/>
        </w:rPr>
        <w:t>Report from previous CT Plenary</w:t>
      </w:r>
    </w:p>
    <w:p w14:paraId="22037A3C" w14:textId="77777777" w:rsidR="00210E88" w:rsidRDefault="00210E88" w:rsidP="00210E8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71D42C7"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35D7" w14:textId="77777777" w:rsidR="00210E88" w:rsidRDefault="00210E88" w:rsidP="00210E88">
      <w:pPr>
        <w:pStyle w:val="Heading3"/>
      </w:pPr>
      <w:bookmarkStart w:id="8" w:name="_Toc129359468"/>
      <w:r>
        <w:t>4.3</w:t>
      </w:r>
      <w:r>
        <w:tab/>
        <w:t>Reports from other groups</w:t>
      </w:r>
      <w:bookmarkEnd w:id="8"/>
    </w:p>
    <w:p w14:paraId="00DDE394" w14:textId="77777777" w:rsidR="00210E88" w:rsidRDefault="00210E88" w:rsidP="00210E88">
      <w:pPr>
        <w:pStyle w:val="Heading2"/>
      </w:pPr>
      <w:bookmarkStart w:id="9" w:name="_Toc129359469"/>
      <w:r>
        <w:t>5</w:t>
      </w:r>
      <w:r>
        <w:tab/>
        <w:t>Items for immediate consideration</w:t>
      </w:r>
      <w:bookmarkEnd w:id="9"/>
    </w:p>
    <w:p w14:paraId="00521010" w14:textId="77777777" w:rsidR="00210E88" w:rsidRDefault="00210E88" w:rsidP="00210E88">
      <w:pPr>
        <w:pStyle w:val="Heading3"/>
      </w:pPr>
      <w:bookmarkStart w:id="10" w:name="_Toc129359470"/>
      <w:r>
        <w:t>5.1</w:t>
      </w:r>
      <w:r>
        <w:tab/>
        <w:t>IPR disclosures</w:t>
      </w:r>
      <w:bookmarkEnd w:id="10"/>
    </w:p>
    <w:p w14:paraId="3B688706" w14:textId="77777777" w:rsidR="00210E88" w:rsidRDefault="00210E88" w:rsidP="00210E88">
      <w:pPr>
        <w:pStyle w:val="Heading3"/>
      </w:pPr>
      <w:bookmarkStart w:id="11" w:name="_Toc129359471"/>
      <w:r>
        <w:t>5.2</w:t>
      </w:r>
      <w:r>
        <w:tab/>
        <w:t>Antitrust declarations</w:t>
      </w:r>
      <w:bookmarkEnd w:id="11"/>
    </w:p>
    <w:p w14:paraId="6B8BE6B7" w14:textId="77777777" w:rsidR="00210E88" w:rsidRDefault="00210E88" w:rsidP="00210E88">
      <w:pPr>
        <w:pStyle w:val="Heading3"/>
      </w:pPr>
      <w:bookmarkStart w:id="12" w:name="_Toc129359472"/>
      <w:r>
        <w:t>5.3</w:t>
      </w:r>
      <w:r>
        <w:tab/>
        <w:t>Other items for immediate consideration</w:t>
      </w:r>
      <w:bookmarkEnd w:id="12"/>
    </w:p>
    <w:p w14:paraId="4FCDE0CE" w14:textId="77777777" w:rsidR="00210E88" w:rsidRDefault="00210E88" w:rsidP="00210E88">
      <w:pPr>
        <w:pStyle w:val="Heading2"/>
      </w:pPr>
      <w:bookmarkStart w:id="13" w:name="_Toc129359473"/>
      <w:r>
        <w:t>6</w:t>
      </w:r>
      <w:r>
        <w:tab/>
        <w:t>Received Liaison Statements</w:t>
      </w:r>
      <w:bookmarkEnd w:id="13"/>
    </w:p>
    <w:p w14:paraId="7240E8B6" w14:textId="4F8E463E" w:rsidR="00210E88" w:rsidRDefault="00210E88" w:rsidP="00210E88">
      <w:pPr>
        <w:rPr>
          <w:rFonts w:ascii="Arial" w:hAnsi="Arial" w:cs="Arial"/>
          <w:b/>
          <w:sz w:val="24"/>
        </w:rPr>
      </w:pPr>
      <w:r>
        <w:rPr>
          <w:rFonts w:ascii="Arial" w:hAnsi="Arial" w:cs="Arial"/>
          <w:b/>
          <w:color w:val="0000FF"/>
          <w:sz w:val="24"/>
        </w:rPr>
        <w:t>C3-230016</w:t>
      </w:r>
      <w:r>
        <w:rPr>
          <w:rFonts w:ascii="Arial" w:hAnsi="Arial" w:cs="Arial"/>
          <w:b/>
          <w:color w:val="0000FF"/>
          <w:sz w:val="24"/>
        </w:rPr>
        <w:tab/>
      </w:r>
      <w:r>
        <w:rPr>
          <w:rFonts w:ascii="Arial" w:hAnsi="Arial" w:cs="Arial"/>
          <w:b/>
          <w:sz w:val="24"/>
        </w:rPr>
        <w:t>LS on Authorization of NF service consumers for data access via DCCF</w:t>
      </w:r>
    </w:p>
    <w:p w14:paraId="1463D2E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C4-225161, to SA3, cc CT3</w:t>
      </w:r>
      <w:r>
        <w:rPr>
          <w:i/>
        </w:rPr>
        <w:br/>
      </w:r>
      <w:r>
        <w:rPr>
          <w:i/>
        </w:rPr>
        <w:tab/>
      </w:r>
      <w:r>
        <w:rPr>
          <w:i/>
        </w:rPr>
        <w:tab/>
      </w:r>
      <w:r>
        <w:rPr>
          <w:i/>
        </w:rPr>
        <w:tab/>
      </w:r>
      <w:r>
        <w:rPr>
          <w:i/>
        </w:rPr>
        <w:tab/>
      </w:r>
      <w:r>
        <w:rPr>
          <w:i/>
        </w:rPr>
        <w:tab/>
        <w:t>Source: CT4</w:t>
      </w:r>
    </w:p>
    <w:p w14:paraId="743245C5" w14:textId="77777777" w:rsidR="00210E88" w:rsidRDefault="00210E88" w:rsidP="00210E88">
      <w:pPr>
        <w:rPr>
          <w:rFonts w:ascii="Arial" w:hAnsi="Arial" w:cs="Arial"/>
          <w:b/>
        </w:rPr>
      </w:pPr>
      <w:r>
        <w:rPr>
          <w:rFonts w:ascii="Arial" w:hAnsi="Arial" w:cs="Arial"/>
          <w:b/>
        </w:rPr>
        <w:t xml:space="preserve">Discussion: </w:t>
      </w:r>
    </w:p>
    <w:p w14:paraId="19EF75E8" w14:textId="77777777" w:rsidR="00210E88" w:rsidRDefault="00210E88" w:rsidP="00210E88">
      <w:r>
        <w:t>To: SA3 Cc: CT3</w:t>
      </w:r>
    </w:p>
    <w:p w14:paraId="79D78C3D" w14:textId="77777777" w:rsidR="00210E88" w:rsidRDefault="00210E88" w:rsidP="00210E88">
      <w:r>
        <w:t>WI: eNA_Ph2</w:t>
      </w:r>
    </w:p>
    <w:p w14:paraId="7ACC3054" w14:textId="77777777" w:rsidR="00210E88" w:rsidRDefault="00210E88" w:rsidP="00210E88">
      <w:r>
        <w:t>Contact: Nokia</w:t>
      </w:r>
    </w:p>
    <w:p w14:paraId="35B0DE40" w14:textId="77777777" w:rsidR="00210E88" w:rsidRDefault="00210E88" w:rsidP="00210E88">
      <w:r>
        <w:t>CT4 has identified the misalignments between requirements specified in TS 29.510 and in Annex X of TS 33.501 on Authorization of NF service consumers (e.g. NWDAF) for data access via DCCF</w:t>
      </w:r>
    </w:p>
    <w:p w14:paraId="222F5CA5" w14:textId="77777777" w:rsidR="00210E88" w:rsidRDefault="00210E88" w:rsidP="00210E88">
      <w:r>
        <w:t xml:space="preserve">So, stage 3 requires: </w:t>
      </w:r>
    </w:p>
    <w:p w14:paraId="296BC1FA" w14:textId="77777777" w:rsidR="00210E88" w:rsidRDefault="00210E88" w:rsidP="00210E88">
      <w:r>
        <w:t>-</w:t>
      </w:r>
      <w:r>
        <w:tab/>
        <w:t xml:space="preserve">the (Rel-15 onwards) nfInstanceId IE in the Access Token Request and the subject claim in the access token to indicate the NF instance ID of the intermediate NF service consumer (e.g. DCCF) creating the subscription at the NF service producer and </w:t>
      </w:r>
    </w:p>
    <w:p w14:paraId="1F404FAF" w14:textId="77777777" w:rsidR="00210E88" w:rsidRDefault="00210E88" w:rsidP="00210E88">
      <w:r>
        <w:t>-</w:t>
      </w:r>
      <w:r>
        <w:tab/>
        <w:t>the (Rel-17 onwards) sourceNfInstanceId IE in the Access Token Request and access token claims to indicate the NF instance ID of the source NF instance ID (e.g. NWDAF).</w:t>
      </w:r>
    </w:p>
    <w:p w14:paraId="0DE07FAE" w14:textId="77777777" w:rsidR="00210E88" w:rsidRDefault="00210E88" w:rsidP="00210E88">
      <w:r>
        <w:t>while stage 2 assumes the opposite (i.e., the legacy IE carries the source NF instance ID and the new Rel-17 IE carries the DCCF instance ID).</w:t>
      </w:r>
    </w:p>
    <w:p w14:paraId="7CA00F9C" w14:textId="77777777" w:rsidR="00210E88" w:rsidRDefault="00210E88" w:rsidP="00210E88">
      <w:r>
        <w:t>CT4 would like to highlight that the scenario whereby an intermediate NF service consumer subscribes to an NF service producer on behalf of another NF service consumer exists from Rel-15 onwards (see e.g. Figure 7.1.2-3 of TS 23.501, copied below), e.g. UDM subscribing to AMF event exposure on behalf of NEF, and that in this scenario, the (Rel-15 onwards) nfInstanceId IE and the subject claim in the access token are set to the NF instance ID of the intermediate NF service consumer.</w:t>
      </w:r>
    </w:p>
    <w:p w14:paraId="1410825D" w14:textId="77777777" w:rsidR="00210E88" w:rsidRDefault="00210E88" w:rsidP="00210E88">
      <w:r>
        <w:t>Accordingly, CT4 extensions specified in Rel-17 for the authorization of NF service consumers for data access via DCCF are consistent with Rel-15 onwards requirements.</w:t>
      </w:r>
    </w:p>
    <w:p w14:paraId="263232EB" w14:textId="77777777" w:rsidR="00210E88" w:rsidRDefault="00210E88" w:rsidP="00210E88">
      <w:r>
        <w:t>Consequently, a pre-Rel-17 NRF and NF service producer validate the NF instance ID of the Intermediate NF service consumer (e.g. DCCF), not the source NF instance ID (e.g. NWDAF).</w:t>
      </w:r>
    </w:p>
    <w:p w14:paraId="747C054B" w14:textId="77777777" w:rsidR="00210E88" w:rsidRDefault="00210E88" w:rsidP="00210E88">
      <w:r>
        <w:t>CT4 kindly asks SA3 to consider aligning stage 2 on stage 3.</w:t>
      </w:r>
    </w:p>
    <w:p w14:paraId="48734CE8" w14:textId="77777777" w:rsidR="00210E88" w:rsidRDefault="00210E88" w:rsidP="00210E88">
      <w:r>
        <w:t>Action proposed by Chair:</w:t>
      </w:r>
    </w:p>
    <w:p w14:paraId="3A7379B6" w14:textId="77777777" w:rsidR="00210E88" w:rsidRDefault="00210E88" w:rsidP="00210E88">
      <w:r>
        <w:t>Noted, no action required in CT3 for the time being.</w:t>
      </w:r>
    </w:p>
    <w:p w14:paraId="3C68CC6D"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9A313" w14:textId="3C93B57C" w:rsidR="00210E88" w:rsidRDefault="00210E88" w:rsidP="00210E88">
      <w:pPr>
        <w:rPr>
          <w:rFonts w:ascii="Arial" w:hAnsi="Arial" w:cs="Arial"/>
          <w:b/>
          <w:sz w:val="24"/>
        </w:rPr>
      </w:pPr>
      <w:r>
        <w:rPr>
          <w:rFonts w:ascii="Arial" w:hAnsi="Arial" w:cs="Arial"/>
          <w:b/>
          <w:color w:val="0000FF"/>
          <w:sz w:val="24"/>
        </w:rPr>
        <w:t>C3-230017</w:t>
      </w:r>
      <w:r>
        <w:rPr>
          <w:rFonts w:ascii="Arial" w:hAnsi="Arial" w:cs="Arial"/>
          <w:b/>
          <w:color w:val="0000FF"/>
          <w:sz w:val="24"/>
        </w:rPr>
        <w:tab/>
      </w:r>
      <w:r>
        <w:rPr>
          <w:rFonts w:ascii="Arial" w:hAnsi="Arial" w:cs="Arial"/>
          <w:b/>
          <w:sz w:val="24"/>
        </w:rPr>
        <w:t>Enhancement on Charging identifier Uniqueness Mechanism</w:t>
      </w:r>
    </w:p>
    <w:p w14:paraId="742FF45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C4-225411, to SA5, cc CT3</w:t>
      </w:r>
      <w:r>
        <w:rPr>
          <w:i/>
        </w:rPr>
        <w:br/>
      </w:r>
      <w:r>
        <w:rPr>
          <w:i/>
        </w:rPr>
        <w:tab/>
      </w:r>
      <w:r>
        <w:rPr>
          <w:i/>
        </w:rPr>
        <w:tab/>
      </w:r>
      <w:r>
        <w:rPr>
          <w:i/>
        </w:rPr>
        <w:tab/>
      </w:r>
      <w:r>
        <w:rPr>
          <w:i/>
        </w:rPr>
        <w:tab/>
      </w:r>
      <w:r>
        <w:rPr>
          <w:i/>
        </w:rPr>
        <w:tab/>
        <w:t>Source: CT4</w:t>
      </w:r>
    </w:p>
    <w:p w14:paraId="198C0FF1" w14:textId="77777777" w:rsidR="00210E88" w:rsidRDefault="00210E88" w:rsidP="00210E88">
      <w:pPr>
        <w:rPr>
          <w:rFonts w:ascii="Arial" w:hAnsi="Arial" w:cs="Arial"/>
          <w:b/>
        </w:rPr>
      </w:pPr>
      <w:r>
        <w:rPr>
          <w:rFonts w:ascii="Arial" w:hAnsi="Arial" w:cs="Arial"/>
          <w:b/>
        </w:rPr>
        <w:t xml:space="preserve">Discussion: </w:t>
      </w:r>
    </w:p>
    <w:p w14:paraId="64A37224" w14:textId="77777777" w:rsidR="00210E88" w:rsidRDefault="00210E88" w:rsidP="00210E88">
      <w:r>
        <w:t>To: SA5 Cc: CT3</w:t>
      </w:r>
    </w:p>
    <w:p w14:paraId="6582BA05" w14:textId="77777777" w:rsidR="00210E88" w:rsidRDefault="00210E88" w:rsidP="00210E88">
      <w:r>
        <w:t>WI: TEI17, 5GS_Ph1-CT</w:t>
      </w:r>
    </w:p>
    <w:p w14:paraId="75BEE448" w14:textId="77777777" w:rsidR="00210E88" w:rsidRDefault="00210E88" w:rsidP="00210E88">
      <w:r>
        <w:t>Contact: Ericsson</w:t>
      </w:r>
    </w:p>
    <w:p w14:paraId="5DD7F28F" w14:textId="77777777" w:rsidR="00210E88" w:rsidRDefault="00210E88" w:rsidP="00210E88">
      <w:r>
        <w:t>As specified by 3GPP TS 32.255, Charging ID generated by V-SMF needs to include additional information to avoid collision between PLMNs. Accordingly, String based Charging ID was specified on PCF and CHF interfaces from Rel-17. CT4 has discussed the possible solution to support String based Charging ID from Rel-17 on SMF interfaces. During the discussion CT4 has observed some possible issues in 3GPP TS 32.255.</w:t>
      </w:r>
    </w:p>
    <w:p w14:paraId="04705B6B" w14:textId="77777777" w:rsidR="00210E88" w:rsidRDefault="00210E88" w:rsidP="00210E88">
      <w:r>
        <w:t>Issue-1: Globally Uniqueness of charging ID cannot be ensured with a String Based Charging ID only including the VPLMN ID.</w:t>
      </w:r>
    </w:p>
    <w:p w14:paraId="3D1C094C" w14:textId="77777777" w:rsidR="00210E88" w:rsidRDefault="00210E88" w:rsidP="00210E88">
      <w:r>
        <w:t>Although the V-SMF assigned Charging ID is unique within the V-SMF, there is a possibility that multiple V-SMFs from the same VPLMN may assign the same Charging ID, which will lead to Charging ID collision (between different PDU sessions) in VPLMN and HPLMN CDRs if only VPLMN ID is included in the String Based Charging ID. It is thus recommended that the String based Charging ID instead includes the SMF NF Instance ID which is globally unique. See the attached draft CR to 3GPP TS 29.571 with the CT4 proposed common data type definition of the String based Charging ID.</w:t>
      </w:r>
    </w:p>
    <w:p w14:paraId="476E6A11" w14:textId="77777777" w:rsidR="00210E88" w:rsidRDefault="00210E88" w:rsidP="00210E88">
      <w:r>
        <w:t>CT4 kindly ask SA5 to provide feedback on whether the common data type proposed in the attached draft CR is agreeable by SA5. If so, the common data type would have to be used by all SBI interfaces (SMF, PCF, CHF) for the new attributes carrying the String based Charging ID.</w:t>
      </w:r>
    </w:p>
    <w:p w14:paraId="74E4CCBA" w14:textId="77777777" w:rsidR="00210E88" w:rsidRDefault="00210E88" w:rsidP="00210E88">
      <w:r>
        <w:t>Issue-2: The charging ID handling for certain scenarios do not seem specified in TS 32.255, including:</w:t>
      </w:r>
    </w:p>
    <w:p w14:paraId="6EC85EFC" w14:textId="77777777" w:rsidR="00210E88" w:rsidRDefault="00210E88" w:rsidP="00210E88">
      <w:r>
        <w:t>-</w:t>
      </w:r>
      <w:r>
        <w:tab/>
        <w:t>Inter-PLMN mobility form HPLMN to VPLMM, i.e., V-SMF insertion</w:t>
      </w:r>
    </w:p>
    <w:p w14:paraId="0D617DD0" w14:textId="77777777" w:rsidR="00210E88" w:rsidRDefault="00210E88" w:rsidP="00210E88">
      <w:r>
        <w:t>-</w:t>
      </w:r>
      <w:r>
        <w:tab/>
        <w:t>Inter-PLMN mobility between R17 VPLMN and pre-R17 VPLMM for a HR PDU Session</w:t>
      </w:r>
    </w:p>
    <w:p w14:paraId="112FCF19" w14:textId="77777777" w:rsidR="00210E88" w:rsidRDefault="00210E88" w:rsidP="00210E88">
      <w:r>
        <w:t>-</w:t>
      </w:r>
      <w:r>
        <w:tab/>
        <w:t>5GS to EPS Mobility for a HR PDU Session with String based Charging ID assigned by R17 V-SMF</w:t>
      </w:r>
    </w:p>
    <w:p w14:paraId="2043E402" w14:textId="77777777" w:rsidR="00210E88" w:rsidRDefault="00210E88" w:rsidP="00210E88">
      <w:r>
        <w:t>-</w:t>
      </w:r>
      <w:r>
        <w:tab/>
        <w:t>EPS to 5GS mobility for a HR PDU Session with R17 H-SMF and R17 V-SMF</w:t>
      </w:r>
    </w:p>
    <w:p w14:paraId="6D082537" w14:textId="77777777" w:rsidR="00210E88" w:rsidRDefault="00210E88" w:rsidP="00210E88">
      <w:r>
        <w:t>Without a clear definition of Charging ID handling for above scenarios, it is not possible to correctly specify the SMF SBI interface.</w:t>
      </w:r>
    </w:p>
    <w:p w14:paraId="35350FD0" w14:textId="77777777" w:rsidR="00210E88" w:rsidRDefault="00210E88" w:rsidP="00210E88">
      <w:r>
        <w:t>CT4 has discussed these scenarios and a possible solution relying on the following principles for Charging IDs handling:</w:t>
      </w:r>
    </w:p>
    <w:p w14:paraId="55DC7803" w14:textId="77777777" w:rsidR="00210E88" w:rsidRDefault="00210E88" w:rsidP="00210E88">
      <w:r>
        <w:t>•</w:t>
      </w:r>
      <w:r>
        <w:tab/>
        <w:t>String based Charging ID support is negotiated between the V-SMF and H-SMF (whereby an SMF indicates support of String based Charging ID if the SMF, PCF and CHF all support the String based Charging ID)</w:t>
      </w:r>
    </w:p>
    <w:p w14:paraId="1EA91404" w14:textId="77777777" w:rsidR="00210E88" w:rsidRDefault="00210E88" w:rsidP="00210E88">
      <w:r>
        <w:t>•</w:t>
      </w:r>
      <w:r>
        <w:tab/>
        <w:t>Rel-17 SMF, PCF and CHF shall support String Based Charging ID.</w:t>
      </w:r>
    </w:p>
    <w:p w14:paraId="3C083E2B" w14:textId="77777777" w:rsidR="00210E88" w:rsidRDefault="00210E88" w:rsidP="00210E88">
      <w:r>
        <w:t>•</w:t>
      </w:r>
      <w:r>
        <w:tab/>
        <w:t>For a HR PDU Session with Pre-R17 H-SMF (i.e. H-SMF not supporting String based Charging ID), then</w:t>
      </w:r>
    </w:p>
    <w:p w14:paraId="65F63EDA" w14:textId="77777777" w:rsidR="00210E88" w:rsidRDefault="00210E88" w:rsidP="00210E88">
      <w:r>
        <w:t>-</w:t>
      </w:r>
      <w:r>
        <w:tab/>
        <w:t>the Legacy Charging ID (as defined from Rel-15 onwards) is always used and reported in CDRs in VPLMNs and HPLMN.</w:t>
      </w:r>
    </w:p>
    <w:p w14:paraId="5C12A02B" w14:textId="77777777" w:rsidR="00210E88" w:rsidRDefault="00210E88" w:rsidP="00210E88">
      <w:r>
        <w:t>•</w:t>
      </w:r>
      <w:r>
        <w:tab/>
        <w:t>For a HR PDU Session with R17 H-SMF (i.e. H-SMF supporting String based Charging ID), then</w:t>
      </w:r>
    </w:p>
    <w:p w14:paraId="3AAEAC45" w14:textId="77777777" w:rsidR="00210E88" w:rsidRDefault="00210E88" w:rsidP="00210E88">
      <w:r>
        <w:t>-</w:t>
      </w:r>
      <w:r>
        <w:tab/>
        <w:t>R17 V-SMF always report String based Charging ID in CDRs</w:t>
      </w:r>
    </w:p>
    <w:p w14:paraId="3E8CDE04" w14:textId="77777777" w:rsidR="00210E88" w:rsidRDefault="00210E88" w:rsidP="00210E88">
      <w:r>
        <w:t>-</w:t>
      </w:r>
      <w:r>
        <w:tab/>
        <w:t>Pre-R17 V-SMF always report Legacy Charging ID with Uint32 value in CDRs</w:t>
      </w:r>
    </w:p>
    <w:p w14:paraId="2A4E3DC9" w14:textId="77777777" w:rsidR="00210E88" w:rsidRDefault="00210E88" w:rsidP="00210E88">
      <w:r>
        <w:lastRenderedPageBreak/>
        <w:t>-</w:t>
      </w:r>
      <w:r>
        <w:tab/>
        <w:t xml:space="preserve">R17 H-SMF always report BOTH Charging IDs in CDRs </w:t>
      </w:r>
    </w:p>
    <w:p w14:paraId="5508A983" w14:textId="77777777" w:rsidR="00210E88" w:rsidRDefault="00210E88" w:rsidP="00210E88">
      <w:r>
        <w:t>-</w:t>
      </w:r>
      <w:r>
        <w:tab/>
        <w:t xml:space="preserve">Legacy Charging ID are always passed between V-SMFs, String based Charging IDs passed between R17 V-SMFs or R17 H-SMF/R17 V-SMF. </w:t>
      </w:r>
    </w:p>
    <w:p w14:paraId="59A151AD" w14:textId="77777777" w:rsidR="00210E88" w:rsidRDefault="00210E88" w:rsidP="00210E88">
      <w:r>
        <w:t>NOTE:    This will require PCF/CHF interface on H-SMF to support both Charging IDs for one PDU session.</w:t>
      </w:r>
    </w:p>
    <w:p w14:paraId="24DF6D07" w14:textId="77777777" w:rsidR="00210E88" w:rsidRDefault="00210E88" w:rsidP="00210E88">
      <w:r>
        <w:t>More detailed information can be found in the attached discussion paper.</w:t>
      </w:r>
    </w:p>
    <w:p w14:paraId="4C7CD4BD" w14:textId="77777777" w:rsidR="00210E88" w:rsidRDefault="00210E88" w:rsidP="00210E88">
      <w:r>
        <w:t>CT4 kindly ask SA5 to clarify requirements for Charging ID handling for the missing scenarios, and to provide feedback on the possible solution outlined in this LS to allow CT4 to specify corresponding protocol extensions for the SMF interface for Rel-17.</w:t>
      </w:r>
    </w:p>
    <w:p w14:paraId="756F07CB" w14:textId="77777777" w:rsidR="00210E88" w:rsidRDefault="00210E88" w:rsidP="00210E88">
      <w:r>
        <w:t>CT4 kindly ask SA5 to provide feedback on whether the common data type proposed in the draft CR for String based Charging ID is agreeable by SA5, clarify requirements for Charging ID handling for the missing scenarios, and to provide feedback on the possible solution outlined in this LS, to allow CT4 to specify corresponding protocol extensions for the SMF interface for Rel-17.</w:t>
      </w:r>
    </w:p>
    <w:p w14:paraId="505EC38A" w14:textId="77777777" w:rsidR="00210E88" w:rsidRDefault="00210E88" w:rsidP="00210E88">
      <w:r>
        <w:t>Action proposed by Chair:</w:t>
      </w:r>
    </w:p>
    <w:p w14:paraId="7EE4DB52" w14:textId="77777777" w:rsidR="00210E88" w:rsidRDefault="00210E88" w:rsidP="00210E88">
      <w:r>
        <w:t>Noted, no action required in CT3 for the time being.</w:t>
      </w:r>
    </w:p>
    <w:p w14:paraId="0FE9ED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62566" w14:textId="29A39F53" w:rsidR="00210E88" w:rsidRDefault="00210E88" w:rsidP="00210E88">
      <w:pPr>
        <w:rPr>
          <w:rFonts w:ascii="Arial" w:hAnsi="Arial" w:cs="Arial"/>
          <w:b/>
          <w:sz w:val="24"/>
        </w:rPr>
      </w:pPr>
      <w:r>
        <w:rPr>
          <w:rFonts w:ascii="Arial" w:hAnsi="Arial" w:cs="Arial"/>
          <w:b/>
          <w:color w:val="0000FF"/>
          <w:sz w:val="24"/>
        </w:rPr>
        <w:t>C3-230018</w:t>
      </w:r>
      <w:r>
        <w:rPr>
          <w:rFonts w:ascii="Arial" w:hAnsi="Arial" w:cs="Arial"/>
          <w:b/>
          <w:color w:val="0000FF"/>
          <w:sz w:val="24"/>
        </w:rPr>
        <w:tab/>
      </w:r>
      <w:r>
        <w:rPr>
          <w:rFonts w:ascii="Arial" w:hAnsi="Arial" w:cs="Arial"/>
          <w:b/>
          <w:sz w:val="24"/>
        </w:rPr>
        <w:t>Reply LS on negotiation of supported features when subscription to notifications occurs via an indirect path</w:t>
      </w:r>
    </w:p>
    <w:p w14:paraId="3289D29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C4-225482, to CT3, cc -</w:t>
      </w:r>
      <w:r>
        <w:rPr>
          <w:i/>
        </w:rPr>
        <w:br/>
      </w:r>
      <w:r>
        <w:rPr>
          <w:i/>
        </w:rPr>
        <w:tab/>
      </w:r>
      <w:r>
        <w:rPr>
          <w:i/>
        </w:rPr>
        <w:tab/>
      </w:r>
      <w:r>
        <w:rPr>
          <w:i/>
        </w:rPr>
        <w:tab/>
      </w:r>
      <w:r>
        <w:rPr>
          <w:i/>
        </w:rPr>
        <w:tab/>
      </w:r>
      <w:r>
        <w:rPr>
          <w:i/>
        </w:rPr>
        <w:tab/>
        <w:t>Source: CT4</w:t>
      </w:r>
    </w:p>
    <w:p w14:paraId="741FA784" w14:textId="77777777" w:rsidR="00210E88" w:rsidRDefault="00210E88" w:rsidP="00210E88">
      <w:pPr>
        <w:rPr>
          <w:rFonts w:ascii="Arial" w:hAnsi="Arial" w:cs="Arial"/>
          <w:b/>
        </w:rPr>
      </w:pPr>
      <w:r>
        <w:rPr>
          <w:rFonts w:ascii="Arial" w:hAnsi="Arial" w:cs="Arial"/>
          <w:b/>
        </w:rPr>
        <w:t xml:space="preserve">Discussion: </w:t>
      </w:r>
    </w:p>
    <w:p w14:paraId="78FB89D3" w14:textId="77777777" w:rsidR="00210E88" w:rsidRDefault="00210E88" w:rsidP="00210E88">
      <w:r>
        <w:t>To: CT3</w:t>
      </w:r>
    </w:p>
    <w:p w14:paraId="027A9A4F" w14:textId="77777777" w:rsidR="00210E88" w:rsidRDefault="00210E88" w:rsidP="00210E88">
      <w:r>
        <w:t>Reply to: C3-224496</w:t>
      </w:r>
    </w:p>
    <w:p w14:paraId="7468B0C5" w14:textId="77777777" w:rsidR="00210E88" w:rsidRDefault="00210E88" w:rsidP="00210E88">
      <w:r>
        <w:t>WI: eEDGE_5GC</w:t>
      </w:r>
    </w:p>
    <w:p w14:paraId="45218A7E" w14:textId="77777777" w:rsidR="00210E88" w:rsidRDefault="00210E88" w:rsidP="00210E88">
      <w:r>
        <w:t>Contact: Nokia</w:t>
      </w:r>
    </w:p>
    <w:p w14:paraId="2ACA2B8A" w14:textId="77777777" w:rsidR="00210E88" w:rsidRDefault="00210E88" w:rsidP="00210E88">
      <w:r>
        <w:t>CT4 thanks CT3 for their LS (C3-224496) on Negotiation of supported features when subscription to notifications occurs via an indirect path.</w:t>
      </w:r>
    </w:p>
    <w:p w14:paraId="797D76D4" w14:textId="77777777" w:rsidR="00210E88" w:rsidRDefault="00210E88" w:rsidP="00210E88">
      <w:r>
        <w:t xml:space="preserve">CT4 has agreed the attached CR that describes how feature negotiation can be performed when subscription to notifications occurs via an indirect path. </w:t>
      </w:r>
    </w:p>
    <w:p w14:paraId="2A1A30FE" w14:textId="77777777" w:rsidR="00210E88" w:rsidRDefault="00210E88" w:rsidP="00210E88">
      <w:r>
        <w:t>CT4 kindly asks CT3 group to take the above information into consideration.</w:t>
      </w:r>
    </w:p>
    <w:p w14:paraId="3A2A374F" w14:textId="77777777" w:rsidR="00210E88" w:rsidRDefault="00210E88" w:rsidP="00210E88">
      <w:r>
        <w:t>Action proposed by Chair:</w:t>
      </w:r>
    </w:p>
    <w:p w14:paraId="5B9513BE" w14:textId="77777777" w:rsidR="00210E88" w:rsidRDefault="00210E88" w:rsidP="00210E88">
      <w:r>
        <w:t>There are related submitted contributions in this meeting. Check if they are aligned with the reply.</w:t>
      </w:r>
    </w:p>
    <w:p w14:paraId="6661E2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40594" w14:textId="6ACDA34D" w:rsidR="00210E88" w:rsidRDefault="00210E88" w:rsidP="00210E88">
      <w:pPr>
        <w:rPr>
          <w:rFonts w:ascii="Arial" w:hAnsi="Arial" w:cs="Arial"/>
          <w:b/>
          <w:sz w:val="24"/>
        </w:rPr>
      </w:pPr>
      <w:r>
        <w:rPr>
          <w:rFonts w:ascii="Arial" w:hAnsi="Arial" w:cs="Arial"/>
          <w:b/>
          <w:color w:val="0000FF"/>
          <w:sz w:val="24"/>
        </w:rPr>
        <w:t>C3-230019</w:t>
      </w:r>
      <w:r>
        <w:rPr>
          <w:rFonts w:ascii="Arial" w:hAnsi="Arial" w:cs="Arial"/>
          <w:b/>
          <w:color w:val="0000FF"/>
          <w:sz w:val="24"/>
        </w:rPr>
        <w:tab/>
      </w:r>
      <w:r>
        <w:rPr>
          <w:rFonts w:ascii="Arial" w:hAnsi="Arial" w:cs="Arial"/>
          <w:b/>
          <w:sz w:val="24"/>
        </w:rPr>
        <w:t>Response LS on Identifier availability for Lawful Interception during Inter-PLMN handover</w:t>
      </w:r>
    </w:p>
    <w:p w14:paraId="78D3CE20"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C4-225542, to SA2, SA3-LI, cc CT3, SA3</w:t>
      </w:r>
      <w:r>
        <w:rPr>
          <w:i/>
        </w:rPr>
        <w:br/>
      </w:r>
      <w:r>
        <w:rPr>
          <w:i/>
        </w:rPr>
        <w:tab/>
      </w:r>
      <w:r>
        <w:rPr>
          <w:i/>
        </w:rPr>
        <w:tab/>
      </w:r>
      <w:r>
        <w:rPr>
          <w:i/>
        </w:rPr>
        <w:tab/>
      </w:r>
      <w:r>
        <w:rPr>
          <w:i/>
        </w:rPr>
        <w:tab/>
      </w:r>
      <w:r>
        <w:rPr>
          <w:i/>
        </w:rPr>
        <w:tab/>
        <w:t>Source: CT4</w:t>
      </w:r>
    </w:p>
    <w:p w14:paraId="02EBE1FE" w14:textId="77777777" w:rsidR="00210E88" w:rsidRDefault="00210E88" w:rsidP="00210E88">
      <w:pPr>
        <w:rPr>
          <w:rFonts w:ascii="Arial" w:hAnsi="Arial" w:cs="Arial"/>
          <w:b/>
        </w:rPr>
      </w:pPr>
      <w:r>
        <w:rPr>
          <w:rFonts w:ascii="Arial" w:hAnsi="Arial" w:cs="Arial"/>
          <w:b/>
        </w:rPr>
        <w:t xml:space="preserve">Discussion: </w:t>
      </w:r>
    </w:p>
    <w:p w14:paraId="54CBD833" w14:textId="77777777" w:rsidR="00210E88" w:rsidRDefault="00210E88" w:rsidP="00210E88">
      <w:r>
        <w:t>To: SA2, SA3-LI Cc: SA3, CT3</w:t>
      </w:r>
    </w:p>
    <w:p w14:paraId="381B566E" w14:textId="77777777" w:rsidR="00210E88" w:rsidRDefault="00210E88" w:rsidP="00210E88">
      <w:r>
        <w:lastRenderedPageBreak/>
        <w:t>WI: LI_18</w:t>
      </w:r>
    </w:p>
    <w:p w14:paraId="3693C391" w14:textId="77777777" w:rsidR="00210E88" w:rsidRDefault="00210E88" w:rsidP="00210E88">
      <w:r>
        <w:t>Contact: Vodafone</w:t>
      </w:r>
    </w:p>
    <w:p w14:paraId="04F72BE6" w14:textId="77777777" w:rsidR="00210E88" w:rsidRDefault="00210E88" w:rsidP="00210E88">
      <w:r>
        <w:t>CT4 thanks SA3 for their request regarding the transfer of MSISDN and IMEI at inter-PLMN handover in EPC and 5GC.</w:t>
      </w:r>
    </w:p>
    <w:p w14:paraId="1C32D77C" w14:textId="77777777" w:rsidR="00210E88" w:rsidRDefault="00210E88" w:rsidP="00210E88">
      <w:r>
        <w:t>CT4 discussed the situation and agrees both with the SA3-LI request and the SA2 assessment.</w:t>
      </w:r>
    </w:p>
    <w:p w14:paraId="33B0B0DD" w14:textId="77777777" w:rsidR="00210E88" w:rsidRDefault="00210E88" w:rsidP="00210E88">
      <w:r>
        <w:t>As announced in the SA2 LS, CT4 encourages SA2 to prepare CR(s) to add the MSISDN to the stage 2 specification for the outlined mobility scenarios for Release 18.</w:t>
      </w:r>
    </w:p>
    <w:p w14:paraId="2572A2F9" w14:textId="77777777" w:rsidR="00210E88" w:rsidRDefault="00210E88" w:rsidP="00210E88">
      <w:r>
        <w:t>CT4 will continue the work once stage 2 is finalised.</w:t>
      </w:r>
    </w:p>
    <w:p w14:paraId="16D2D578" w14:textId="77777777" w:rsidR="00210E88" w:rsidRDefault="00210E88" w:rsidP="00210E88">
      <w:r>
        <w:t>CT WG4 kindly asks SA WG2 to provide the required stage 2 changes and SA WG3-LI to take this into account.</w:t>
      </w:r>
    </w:p>
    <w:p w14:paraId="00CE3628" w14:textId="77777777" w:rsidR="00210E88" w:rsidRDefault="00210E88" w:rsidP="00210E88">
      <w:r>
        <w:t>Action proposed by Chair:</w:t>
      </w:r>
    </w:p>
    <w:p w14:paraId="5EBCE8E9" w14:textId="77777777" w:rsidR="00210E88" w:rsidRDefault="00210E88" w:rsidP="00210E88">
      <w:r>
        <w:t>Noted, no action required in CT3 for the time being</w:t>
      </w:r>
    </w:p>
    <w:p w14:paraId="7EDBB5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EBBDA" w14:textId="69E7F88C" w:rsidR="00210E88" w:rsidRDefault="00210E88" w:rsidP="00210E88">
      <w:pPr>
        <w:rPr>
          <w:rFonts w:ascii="Arial" w:hAnsi="Arial" w:cs="Arial"/>
          <w:b/>
          <w:sz w:val="24"/>
        </w:rPr>
      </w:pPr>
      <w:r>
        <w:rPr>
          <w:rFonts w:ascii="Arial" w:hAnsi="Arial" w:cs="Arial"/>
          <w:b/>
          <w:color w:val="0000FF"/>
          <w:sz w:val="24"/>
        </w:rPr>
        <w:t>C3-230020</w:t>
      </w:r>
      <w:r>
        <w:rPr>
          <w:rFonts w:ascii="Arial" w:hAnsi="Arial" w:cs="Arial"/>
          <w:b/>
          <w:color w:val="0000FF"/>
          <w:sz w:val="24"/>
        </w:rPr>
        <w:tab/>
      </w:r>
      <w:r>
        <w:rPr>
          <w:rFonts w:ascii="Arial" w:hAnsi="Arial" w:cs="Arial"/>
          <w:b/>
          <w:sz w:val="24"/>
        </w:rPr>
        <w:t>Reply LS on Traffic Identification within 5G Media Streaming</w:t>
      </w:r>
    </w:p>
    <w:p w14:paraId="04AAB5B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S2-2211127, to CT WG3, SA WG4, cc -</w:t>
      </w:r>
      <w:r>
        <w:rPr>
          <w:i/>
        </w:rPr>
        <w:br/>
      </w:r>
      <w:r>
        <w:rPr>
          <w:i/>
        </w:rPr>
        <w:tab/>
      </w:r>
      <w:r>
        <w:rPr>
          <w:i/>
        </w:rPr>
        <w:tab/>
      </w:r>
      <w:r>
        <w:rPr>
          <w:i/>
        </w:rPr>
        <w:tab/>
      </w:r>
      <w:r>
        <w:rPr>
          <w:i/>
        </w:rPr>
        <w:tab/>
      </w:r>
      <w:r>
        <w:rPr>
          <w:i/>
        </w:rPr>
        <w:tab/>
        <w:t>Source: SA2</w:t>
      </w:r>
    </w:p>
    <w:p w14:paraId="1353AE2D" w14:textId="77777777" w:rsidR="00210E88" w:rsidRDefault="00210E88" w:rsidP="00210E88">
      <w:pPr>
        <w:rPr>
          <w:rFonts w:ascii="Arial" w:hAnsi="Arial" w:cs="Arial"/>
          <w:b/>
        </w:rPr>
      </w:pPr>
      <w:r>
        <w:rPr>
          <w:rFonts w:ascii="Arial" w:hAnsi="Arial" w:cs="Arial"/>
          <w:b/>
        </w:rPr>
        <w:t xml:space="preserve">Discussion: </w:t>
      </w:r>
    </w:p>
    <w:p w14:paraId="1B4B8E65" w14:textId="77777777" w:rsidR="00210E88" w:rsidRDefault="00210E88" w:rsidP="00210E88">
      <w:r>
        <w:t>To: CT3, SA4</w:t>
      </w:r>
    </w:p>
    <w:p w14:paraId="3F86AF00" w14:textId="77777777" w:rsidR="00210E88" w:rsidRDefault="00210E88" w:rsidP="00210E88">
      <w:r>
        <w:t>Reply to: C3-224556/S2-2210169</w:t>
      </w:r>
    </w:p>
    <w:p w14:paraId="34DB69FD" w14:textId="77777777" w:rsidR="00210E88" w:rsidRDefault="00210E88" w:rsidP="00210E88">
      <w:r>
        <w:t>WI: TEI17</w:t>
      </w:r>
    </w:p>
    <w:p w14:paraId="59B89B06" w14:textId="77777777" w:rsidR="00210E88" w:rsidRDefault="00210E88" w:rsidP="00210E88">
      <w:r>
        <w:t>Contact: Ericsson</w:t>
      </w:r>
    </w:p>
    <w:p w14:paraId="5CDB6E3E" w14:textId="77777777" w:rsidR="00210E88" w:rsidRDefault="00210E88" w:rsidP="00210E88">
      <w:r>
        <w:t xml:space="preserve">SA2 thanks CT3 for the LS reply on Traffic Identification within 5G Media Streaming. SA2 discussed and agreed on the solution in the attached CRs. </w:t>
      </w:r>
    </w:p>
    <w:p w14:paraId="29BC4840" w14:textId="77777777" w:rsidR="00210E88" w:rsidRDefault="00210E88" w:rsidP="00210E88">
      <w:r>
        <w:t>SA2 kindly asks CT3 to take the above into account.</w:t>
      </w:r>
    </w:p>
    <w:p w14:paraId="40B2AA4D" w14:textId="77777777" w:rsidR="00210E88" w:rsidRDefault="00210E88" w:rsidP="00210E88">
      <w:r>
        <w:t>Action proposed by Chair:</w:t>
      </w:r>
    </w:p>
    <w:p w14:paraId="1B07D3CC" w14:textId="77777777" w:rsidR="00210E88" w:rsidRDefault="00210E88" w:rsidP="00210E88">
      <w:r>
        <w:t>There are related submitted contributions in this meeting. Check if they are aligned with the reply.</w:t>
      </w:r>
    </w:p>
    <w:p w14:paraId="01FF72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6FC70" w14:textId="68415A00" w:rsidR="00210E88" w:rsidRDefault="00210E88" w:rsidP="00210E88">
      <w:pPr>
        <w:rPr>
          <w:rFonts w:ascii="Arial" w:hAnsi="Arial" w:cs="Arial"/>
          <w:b/>
          <w:sz w:val="24"/>
        </w:rPr>
      </w:pPr>
      <w:r>
        <w:rPr>
          <w:rFonts w:ascii="Arial" w:hAnsi="Arial" w:cs="Arial"/>
          <w:b/>
          <w:color w:val="0000FF"/>
          <w:sz w:val="24"/>
        </w:rPr>
        <w:t>C3-230021</w:t>
      </w:r>
      <w:r>
        <w:rPr>
          <w:rFonts w:ascii="Arial" w:hAnsi="Arial" w:cs="Arial"/>
          <w:b/>
          <w:color w:val="0000FF"/>
          <w:sz w:val="24"/>
        </w:rPr>
        <w:tab/>
      </w:r>
      <w:r>
        <w:rPr>
          <w:rFonts w:ascii="Arial" w:hAnsi="Arial" w:cs="Arial"/>
          <w:b/>
          <w:sz w:val="24"/>
        </w:rPr>
        <w:t>LS Reply on LS on Packet Delay Failure Threshold</w:t>
      </w:r>
    </w:p>
    <w:p w14:paraId="1B69EEC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S2-2211344, to CT WG4, cc CT WG3</w:t>
      </w:r>
      <w:r>
        <w:rPr>
          <w:i/>
        </w:rPr>
        <w:br/>
      </w:r>
      <w:r>
        <w:rPr>
          <w:i/>
        </w:rPr>
        <w:tab/>
      </w:r>
      <w:r>
        <w:rPr>
          <w:i/>
        </w:rPr>
        <w:tab/>
      </w:r>
      <w:r>
        <w:rPr>
          <w:i/>
        </w:rPr>
        <w:tab/>
      </w:r>
      <w:r>
        <w:rPr>
          <w:i/>
        </w:rPr>
        <w:tab/>
      </w:r>
      <w:r>
        <w:rPr>
          <w:i/>
        </w:rPr>
        <w:tab/>
        <w:t>Source: SA2</w:t>
      </w:r>
    </w:p>
    <w:p w14:paraId="75BDBC81" w14:textId="77777777" w:rsidR="00210E88" w:rsidRDefault="00210E88" w:rsidP="00210E88">
      <w:pPr>
        <w:rPr>
          <w:rFonts w:ascii="Arial" w:hAnsi="Arial" w:cs="Arial"/>
          <w:b/>
        </w:rPr>
      </w:pPr>
      <w:r>
        <w:rPr>
          <w:rFonts w:ascii="Arial" w:hAnsi="Arial" w:cs="Arial"/>
          <w:b/>
        </w:rPr>
        <w:t xml:space="preserve">Discussion: </w:t>
      </w:r>
    </w:p>
    <w:p w14:paraId="0B6D63B8" w14:textId="77777777" w:rsidR="00210E88" w:rsidRDefault="00210E88" w:rsidP="00210E88">
      <w:r>
        <w:t>To: CT4 Cc: CT3</w:t>
      </w:r>
    </w:p>
    <w:p w14:paraId="0DD2C50A" w14:textId="77777777" w:rsidR="00210E88" w:rsidRDefault="00210E88" w:rsidP="00210E88">
      <w:r>
        <w:t>WI: 5G_URLLC</w:t>
      </w:r>
    </w:p>
    <w:p w14:paraId="7B127F57" w14:textId="77777777" w:rsidR="00210E88" w:rsidRDefault="00210E88" w:rsidP="00210E88">
      <w:r>
        <w:t>Contact: Huawei</w:t>
      </w:r>
    </w:p>
    <w:p w14:paraId="795AC206" w14:textId="77777777" w:rsidR="00210E88" w:rsidRDefault="00210E88" w:rsidP="00210E88">
      <w:r>
        <w:t xml:space="preserve">For the first assumption, SA2 has agreed the attached CRs which updates and generalizes the description for the packet delay measurement failure from Rel-16 onwards. A reporting period is now always provided by the PCF to the SMF which forwards it to the UPF. </w:t>
      </w:r>
    </w:p>
    <w:p w14:paraId="07BC7168" w14:textId="77777777" w:rsidR="00210E88" w:rsidRDefault="00210E88" w:rsidP="00210E88">
      <w:r>
        <w:lastRenderedPageBreak/>
        <w:t>For the second assumption, SA2 likes to clarify that the updated description for the measurement failure should make the detection of a measurement failure possible for all types of packet delay measurement parameters (UL, DL, round trip).</w:t>
      </w:r>
    </w:p>
    <w:p w14:paraId="28A07322" w14:textId="77777777" w:rsidR="00210E88" w:rsidRDefault="00210E88" w:rsidP="00210E88">
      <w:r>
        <w:t>SA2 asks CT4 group to take the above information into consideration.</w:t>
      </w:r>
    </w:p>
    <w:p w14:paraId="3FDCBBB3" w14:textId="77777777" w:rsidR="00210E88" w:rsidRDefault="00210E88" w:rsidP="00210E88">
      <w:r>
        <w:t>Action proposed by Chair:</w:t>
      </w:r>
    </w:p>
    <w:p w14:paraId="7D0453BB" w14:textId="77777777" w:rsidR="00210E88" w:rsidRDefault="00210E88" w:rsidP="00210E88">
      <w:r>
        <w:t>There are related submitted contributions in this meeting. Check if they are aligned with the reply.</w:t>
      </w:r>
    </w:p>
    <w:p w14:paraId="07A006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6998D" w14:textId="4B5AF116" w:rsidR="00210E88" w:rsidRDefault="00210E88" w:rsidP="00210E88">
      <w:pPr>
        <w:rPr>
          <w:rFonts w:ascii="Arial" w:hAnsi="Arial" w:cs="Arial"/>
          <w:b/>
          <w:sz w:val="24"/>
        </w:rPr>
      </w:pPr>
      <w:r>
        <w:rPr>
          <w:rFonts w:ascii="Arial" w:hAnsi="Arial" w:cs="Arial"/>
          <w:b/>
          <w:color w:val="0000FF"/>
          <w:sz w:val="24"/>
        </w:rPr>
        <w:t>C3-230022</w:t>
      </w:r>
      <w:r>
        <w:rPr>
          <w:rFonts w:ascii="Arial" w:hAnsi="Arial" w:cs="Arial"/>
          <w:b/>
          <w:color w:val="0000FF"/>
          <w:sz w:val="24"/>
        </w:rPr>
        <w:tab/>
      </w:r>
      <w:r>
        <w:rPr>
          <w:rFonts w:ascii="Arial" w:hAnsi="Arial" w:cs="Arial"/>
          <w:b/>
          <w:sz w:val="24"/>
        </w:rPr>
        <w:t>LS on UPSI handling at the UE</w:t>
      </w:r>
    </w:p>
    <w:p w14:paraId="1A2CC63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S2-2211347, to CT WG1, cc -</w:t>
      </w:r>
      <w:r>
        <w:rPr>
          <w:i/>
        </w:rPr>
        <w:br/>
      </w:r>
      <w:r>
        <w:rPr>
          <w:i/>
        </w:rPr>
        <w:tab/>
      </w:r>
      <w:r>
        <w:rPr>
          <w:i/>
        </w:rPr>
        <w:tab/>
      </w:r>
      <w:r>
        <w:rPr>
          <w:i/>
        </w:rPr>
        <w:tab/>
      </w:r>
      <w:r>
        <w:rPr>
          <w:i/>
        </w:rPr>
        <w:tab/>
      </w:r>
      <w:r>
        <w:rPr>
          <w:i/>
        </w:rPr>
        <w:tab/>
        <w:t>Source: SA2</w:t>
      </w:r>
    </w:p>
    <w:p w14:paraId="4073A92C" w14:textId="77777777" w:rsidR="00210E88" w:rsidRDefault="00210E88" w:rsidP="00210E88">
      <w:pPr>
        <w:rPr>
          <w:rFonts w:ascii="Arial" w:hAnsi="Arial" w:cs="Arial"/>
          <w:b/>
        </w:rPr>
      </w:pPr>
      <w:r>
        <w:rPr>
          <w:rFonts w:ascii="Arial" w:hAnsi="Arial" w:cs="Arial"/>
          <w:b/>
        </w:rPr>
        <w:t xml:space="preserve">Discussion: </w:t>
      </w:r>
    </w:p>
    <w:p w14:paraId="6918B403" w14:textId="77777777" w:rsidR="00210E88" w:rsidRDefault="00210E88" w:rsidP="00210E88">
      <w:r>
        <w:t>To: CT1 Cc: CT3</w:t>
      </w:r>
    </w:p>
    <w:p w14:paraId="79B27CCC" w14:textId="77777777" w:rsidR="00210E88" w:rsidRDefault="00210E88" w:rsidP="00210E88">
      <w:r>
        <w:t>WI: TEI17</w:t>
      </w:r>
    </w:p>
    <w:p w14:paraId="46654A89" w14:textId="77777777" w:rsidR="00210E88" w:rsidRDefault="00210E88" w:rsidP="00210E88">
      <w:r>
        <w:t>Contact: Ericsson</w:t>
      </w:r>
    </w:p>
    <w:p w14:paraId="1D383428" w14:textId="77777777" w:rsidR="00210E88" w:rsidRDefault="00210E88" w:rsidP="00210E88">
      <w:r>
        <w:t>SA2 has discussed a LS from CT3 on UE Policy Control with PCF re-selection during AMF relocation, see C3-224697, that describes a scenario where the UE Policy Association Establishment includes no list of PSIs, or ANDSP support or OS ID to the PCF. SA2 discussed this topic, while one of the solutions discussed is that the PCF considers the list of PSIs stored in the UDR as the list of PSIs stored in the UE, even if the UE provided no list of PSI, no ANDSP support and no OS ID, then it may happen that the PCF may request the UE to remove a Policy Section that is not stored in the UE.</w:t>
      </w:r>
    </w:p>
    <w:p w14:paraId="4BDB1D84" w14:textId="77777777" w:rsidR="00210E88" w:rsidRDefault="00210E88" w:rsidP="00210E88">
      <w:r>
        <w:t>Question 1: How will the UE react if the PCF provides a Policy Section that contains only the PSI and there is no Policy Section stored in the UE with that PSI?</w:t>
      </w:r>
    </w:p>
    <w:p w14:paraId="43F14455" w14:textId="77777777" w:rsidR="00210E88" w:rsidRDefault="00210E88" w:rsidP="00210E88">
      <w:r>
        <w:t>Question 2: Will the same UE behaviour be expected for a Rel-15, Rel-16 and Rel-17 UE?</w:t>
      </w:r>
    </w:p>
    <w:p w14:paraId="6B36F367" w14:textId="77777777" w:rsidR="00210E88" w:rsidRDefault="00210E88" w:rsidP="00210E88">
      <w:r>
        <w:t>SA2 kindly asks CT1 to provide a response to question 1 and question 2. SA2 kindly asks CT1 to inform, when available, the outcome of the discussion, on whether the UE always provide UE Policy Container to the network.</w:t>
      </w:r>
    </w:p>
    <w:p w14:paraId="39C98026" w14:textId="77777777" w:rsidR="00210E88" w:rsidRDefault="00210E88" w:rsidP="00210E88">
      <w:r>
        <w:t>Action proposed by Chair:</w:t>
      </w:r>
    </w:p>
    <w:p w14:paraId="50A493DE" w14:textId="77777777" w:rsidR="00210E88" w:rsidRDefault="00210E88" w:rsidP="00210E88">
      <w:r>
        <w:t>Noted, no action required in CT3.</w:t>
      </w:r>
    </w:p>
    <w:p w14:paraId="6C81F8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FC004" w14:textId="4511A001" w:rsidR="00210E88" w:rsidRDefault="00210E88" w:rsidP="00210E88">
      <w:pPr>
        <w:rPr>
          <w:rFonts w:ascii="Arial" w:hAnsi="Arial" w:cs="Arial"/>
          <w:b/>
          <w:sz w:val="24"/>
        </w:rPr>
      </w:pPr>
      <w:r>
        <w:rPr>
          <w:rFonts w:ascii="Arial" w:hAnsi="Arial" w:cs="Arial"/>
          <w:b/>
          <w:color w:val="0000FF"/>
          <w:sz w:val="24"/>
        </w:rPr>
        <w:t>C3-230023</w:t>
      </w:r>
      <w:r>
        <w:rPr>
          <w:rFonts w:ascii="Arial" w:hAnsi="Arial" w:cs="Arial"/>
          <w:b/>
          <w:color w:val="0000FF"/>
          <w:sz w:val="24"/>
        </w:rPr>
        <w:tab/>
      </w:r>
      <w:r>
        <w:rPr>
          <w:rFonts w:ascii="Arial" w:hAnsi="Arial" w:cs="Arial"/>
          <w:b/>
          <w:sz w:val="24"/>
        </w:rPr>
        <w:t>Reply LS on UE Policy Control with PCF re-selection during AMF relocation</w:t>
      </w:r>
    </w:p>
    <w:p w14:paraId="7627CB0B"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S2-2211349, to CT WG3, cc CT WG1</w:t>
      </w:r>
      <w:r>
        <w:rPr>
          <w:i/>
        </w:rPr>
        <w:br/>
      </w:r>
      <w:r>
        <w:rPr>
          <w:i/>
        </w:rPr>
        <w:tab/>
      </w:r>
      <w:r>
        <w:rPr>
          <w:i/>
        </w:rPr>
        <w:tab/>
      </w:r>
      <w:r>
        <w:rPr>
          <w:i/>
        </w:rPr>
        <w:tab/>
      </w:r>
      <w:r>
        <w:rPr>
          <w:i/>
        </w:rPr>
        <w:tab/>
      </w:r>
      <w:r>
        <w:rPr>
          <w:i/>
        </w:rPr>
        <w:tab/>
        <w:t>Source: SA2</w:t>
      </w:r>
    </w:p>
    <w:p w14:paraId="332035A1" w14:textId="77777777" w:rsidR="00210E88" w:rsidRDefault="00210E88" w:rsidP="00210E88">
      <w:pPr>
        <w:rPr>
          <w:rFonts w:ascii="Arial" w:hAnsi="Arial" w:cs="Arial"/>
          <w:b/>
        </w:rPr>
      </w:pPr>
      <w:r>
        <w:rPr>
          <w:rFonts w:ascii="Arial" w:hAnsi="Arial" w:cs="Arial"/>
          <w:b/>
        </w:rPr>
        <w:t xml:space="preserve">Discussion: </w:t>
      </w:r>
    </w:p>
    <w:p w14:paraId="687F74AC" w14:textId="77777777" w:rsidR="00210E88" w:rsidRDefault="00210E88" w:rsidP="00210E88">
      <w:r>
        <w:t>To: CT3 Cc: CT1</w:t>
      </w:r>
    </w:p>
    <w:p w14:paraId="676055C0" w14:textId="77777777" w:rsidR="00210E88" w:rsidRDefault="00210E88" w:rsidP="00210E88">
      <w:r>
        <w:t>Reply to: C3-224697/S2-2210170</w:t>
      </w:r>
    </w:p>
    <w:p w14:paraId="5D455B3F" w14:textId="77777777" w:rsidR="00210E88" w:rsidRDefault="00210E88" w:rsidP="00210E88">
      <w:r>
        <w:t>WI: 5GS_Ph1-CT</w:t>
      </w:r>
    </w:p>
    <w:p w14:paraId="19A6DACB" w14:textId="77777777" w:rsidR="00210E88" w:rsidRDefault="00210E88" w:rsidP="00210E88">
      <w:r>
        <w:t>Contact: Nokia</w:t>
      </w:r>
    </w:p>
    <w:p w14:paraId="58B1905C" w14:textId="77777777" w:rsidR="00210E88" w:rsidRDefault="00210E88" w:rsidP="00210E88">
      <w:r>
        <w:t>SA2 has discussed the questions and would like CT3 to consider the answer provided below:</w:t>
      </w:r>
    </w:p>
    <w:p w14:paraId="115B1F4F" w14:textId="77777777" w:rsidR="00210E88" w:rsidRDefault="00210E88" w:rsidP="00210E88">
      <w:r>
        <w:lastRenderedPageBreak/>
        <w:t>Question 1: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7AA5580E" w14:textId="77777777" w:rsidR="00210E88" w:rsidRDefault="00210E88" w:rsidP="00210E88">
      <w:r>
        <w:t>Answer 1:  SA2 could not reach an agreement on whether the PCF needs to differentiate the 2 scenarios or whether the existing procedure is sufficient. SA2 is further seeking feedback from CT1 (via LS S2-2211347) on UE behaviour when UE PSIs are delivered to the UE in order to decide the way forward. SA2 would provide definitive feedback to CT3 after consulting with CT1.</w:t>
      </w:r>
    </w:p>
    <w:p w14:paraId="02C41F7B" w14:textId="77777777" w:rsidR="00210E88" w:rsidRDefault="00210E88" w:rsidP="00210E88">
      <w:r>
        <w:t xml:space="preserve">Question 2: Additionally, since the new selected PCF does not receive information about the UE's support for ANDSP or UE’s support of OSIds, which affect to the proper determination of the ANDSP, </w:t>
      </w:r>
    </w:p>
    <w:p w14:paraId="2DA0D84F" w14:textId="77777777" w:rsidR="00210E88" w:rsidRDefault="00210E88" w:rsidP="00210E88">
      <w:r>
        <w:t>how does the ANDSP policies procedure work in this scenario (considering also roaming and V-PCF determination of ANDSP)?</w:t>
      </w:r>
    </w:p>
    <w:p w14:paraId="0420BD2D" w14:textId="77777777" w:rsidR="00210E88" w:rsidRDefault="00210E88" w:rsidP="00210E88">
      <w:r>
        <w:t>Answer 2: As described in clause 6.1.2.2.2 of TS 23.503, The PCF stores the UE's support for ANDSP or UE’s support of OSIds in the UDR using the Nudr_DM_Update including DataSet "Policy Data" and Data Subset "UE context policy control data". For the non-roaming scenario, the new selected PCF can retrieve them from the UDR. For the roaming scenario, the H-PCF forwards the information to the V-PCF if the H-PCF has retrieved the information from the H-UDR. This is clarified in the attached CR to TS 23.502 and TS 23.503.</w:t>
      </w:r>
    </w:p>
    <w:p w14:paraId="3EE6F1D8" w14:textId="77777777" w:rsidR="00210E88" w:rsidRDefault="00210E88" w:rsidP="00210E88">
      <w:r>
        <w:t>SA2 kindly asks CT3 to take the above into account.</w:t>
      </w:r>
    </w:p>
    <w:p w14:paraId="0E22F977" w14:textId="77777777" w:rsidR="00210E88" w:rsidRDefault="00210E88" w:rsidP="00210E88">
      <w:r>
        <w:t>Action proposed by Chair:</w:t>
      </w:r>
    </w:p>
    <w:p w14:paraId="305DB30E" w14:textId="77777777" w:rsidR="00210E88" w:rsidRDefault="00210E88" w:rsidP="00210E88">
      <w:r>
        <w:t xml:space="preserve">There are related submitted contributions in this meeting. Check if they are aligned with the reply. </w:t>
      </w:r>
    </w:p>
    <w:p w14:paraId="5A7F5390" w14:textId="77777777" w:rsidR="00210E88" w:rsidRDefault="00210E88" w:rsidP="00210E88">
      <w:r>
        <w:t>Fuen (Ericsson): waits for CT1’s further response, fine with A2</w:t>
      </w:r>
    </w:p>
    <w:p w14:paraId="44DF7F18" w14:textId="77777777" w:rsidR="00210E88" w:rsidRDefault="00210E88" w:rsidP="00210E88">
      <w:r>
        <w:t>Xiaojian (ZTE): 29.525 CR is needed to have complete E2E functionality. Fine with A2</w:t>
      </w:r>
    </w:p>
    <w:p w14:paraId="348BC5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718" w14:textId="117C77B0" w:rsidR="00210E88" w:rsidRDefault="00210E88" w:rsidP="00210E88">
      <w:pPr>
        <w:rPr>
          <w:rFonts w:ascii="Arial" w:hAnsi="Arial" w:cs="Arial"/>
          <w:b/>
          <w:sz w:val="24"/>
        </w:rPr>
      </w:pPr>
      <w:r>
        <w:rPr>
          <w:rFonts w:ascii="Arial" w:hAnsi="Arial" w:cs="Arial"/>
          <w:b/>
          <w:color w:val="0000FF"/>
          <w:sz w:val="24"/>
        </w:rPr>
        <w:t>C3-230024</w:t>
      </w:r>
      <w:r>
        <w:rPr>
          <w:rFonts w:ascii="Arial" w:hAnsi="Arial" w:cs="Arial"/>
          <w:b/>
          <w:color w:val="0000FF"/>
          <w:sz w:val="24"/>
        </w:rPr>
        <w:tab/>
      </w:r>
      <w:r>
        <w:rPr>
          <w:rFonts w:ascii="Arial" w:hAnsi="Arial" w:cs="Arial"/>
          <w:b/>
          <w:sz w:val="24"/>
        </w:rPr>
        <w:t>Reply LS on 5MBS User Services</w:t>
      </w:r>
    </w:p>
    <w:p w14:paraId="7030129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S4-221415, to CT3, cc SA2, SA6, CT4</w:t>
      </w:r>
      <w:r>
        <w:rPr>
          <w:i/>
        </w:rPr>
        <w:br/>
      </w:r>
      <w:r>
        <w:rPr>
          <w:i/>
        </w:rPr>
        <w:tab/>
      </w:r>
      <w:r>
        <w:rPr>
          <w:i/>
        </w:rPr>
        <w:tab/>
      </w:r>
      <w:r>
        <w:rPr>
          <w:i/>
        </w:rPr>
        <w:tab/>
      </w:r>
      <w:r>
        <w:rPr>
          <w:i/>
        </w:rPr>
        <w:tab/>
      </w:r>
      <w:r>
        <w:rPr>
          <w:i/>
        </w:rPr>
        <w:tab/>
        <w:t>Source: SA4</w:t>
      </w:r>
    </w:p>
    <w:p w14:paraId="5387059E" w14:textId="77777777" w:rsidR="00210E88" w:rsidRDefault="00210E88" w:rsidP="00210E88">
      <w:pPr>
        <w:rPr>
          <w:rFonts w:ascii="Arial" w:hAnsi="Arial" w:cs="Arial"/>
          <w:b/>
        </w:rPr>
      </w:pPr>
      <w:r>
        <w:rPr>
          <w:rFonts w:ascii="Arial" w:hAnsi="Arial" w:cs="Arial"/>
          <w:b/>
        </w:rPr>
        <w:t xml:space="preserve">Discussion: </w:t>
      </w:r>
    </w:p>
    <w:p w14:paraId="623B6C47" w14:textId="77777777" w:rsidR="00210E88" w:rsidRDefault="00210E88" w:rsidP="00210E88">
      <w:r>
        <w:t>To: CT3 Cc: SA2, SA6, CT4</w:t>
      </w:r>
    </w:p>
    <w:p w14:paraId="06AA1EF8" w14:textId="77777777" w:rsidR="00210E88" w:rsidRDefault="00210E88" w:rsidP="00210E88">
      <w:r>
        <w:t>Reply to: C3-224655/S4aI221375</w:t>
      </w:r>
    </w:p>
    <w:p w14:paraId="1A9734C3" w14:textId="77777777" w:rsidR="00210E88" w:rsidRDefault="00210E88" w:rsidP="00210E88">
      <w:r>
        <w:t>WI: 5MBUSA</w:t>
      </w:r>
    </w:p>
    <w:p w14:paraId="03D5DE4E" w14:textId="77777777" w:rsidR="00210E88" w:rsidRDefault="00210E88" w:rsidP="00210E88">
      <w:r>
        <w:t>Contact: Ericsson</w:t>
      </w:r>
    </w:p>
    <w:p w14:paraId="4B9FB3ED" w14:textId="77777777" w:rsidR="00210E88" w:rsidRDefault="00210E88" w:rsidP="00210E88">
      <w:r>
        <w:t>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65876AB6" w14:textId="77777777" w:rsidR="00210E88" w:rsidRDefault="00210E88" w:rsidP="00210E88">
      <w:r>
        <w:t>SA4 is working on a correction of the MBS User Service Announcement clause in TS 26.517, targeting SA4#121 (November 2022) for agreement.</w:t>
      </w:r>
    </w:p>
    <w:p w14:paraId="38E3CCC6" w14:textId="77777777" w:rsidR="00210E88" w:rsidRDefault="00210E88" w:rsidP="00210E88">
      <w:r>
        <w:t>SA4 kindly asks CT3 to take above information into account and to refer to TS 26.517 for the JSON based encoding of the MBS User Service Announcement at reference points Nmb5 / Nmb10.</w:t>
      </w:r>
    </w:p>
    <w:p w14:paraId="42B94513" w14:textId="77777777" w:rsidR="00210E88" w:rsidRDefault="00210E88" w:rsidP="00210E88">
      <w:r>
        <w:t>Action proposed by Chair:</w:t>
      </w:r>
    </w:p>
    <w:p w14:paraId="6C7A2D21" w14:textId="77777777" w:rsidR="00210E88" w:rsidRDefault="00210E88" w:rsidP="00210E88">
      <w:r>
        <w:t>Discuss the reply LS proposal as C3-230454. There are related submitted contributions in this meeting. Check if they are aligned with the reply.</w:t>
      </w:r>
    </w:p>
    <w:p w14:paraId="6DACDE5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5CB9" w14:textId="399697E9" w:rsidR="00210E88" w:rsidRDefault="00210E88" w:rsidP="00210E88">
      <w:pPr>
        <w:rPr>
          <w:rFonts w:ascii="Arial" w:hAnsi="Arial" w:cs="Arial"/>
          <w:b/>
          <w:sz w:val="24"/>
        </w:rPr>
      </w:pPr>
      <w:r>
        <w:rPr>
          <w:rFonts w:ascii="Arial" w:hAnsi="Arial" w:cs="Arial"/>
          <w:b/>
          <w:color w:val="0000FF"/>
          <w:sz w:val="24"/>
        </w:rPr>
        <w:t>C3-230025</w:t>
      </w:r>
      <w:r>
        <w:rPr>
          <w:rFonts w:ascii="Arial" w:hAnsi="Arial" w:cs="Arial"/>
          <w:b/>
          <w:color w:val="0000FF"/>
          <w:sz w:val="24"/>
        </w:rPr>
        <w:tab/>
      </w:r>
      <w:r>
        <w:rPr>
          <w:rFonts w:ascii="Arial" w:hAnsi="Arial" w:cs="Arial"/>
          <w:b/>
          <w:sz w:val="24"/>
        </w:rPr>
        <w:t>Reply LS on user’s consent for EDGEAPP</w:t>
      </w:r>
    </w:p>
    <w:p w14:paraId="0E7115A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S6-223339, to CT3, SA2, cc SA3, CT4</w:t>
      </w:r>
      <w:r>
        <w:rPr>
          <w:i/>
        </w:rPr>
        <w:br/>
      </w:r>
      <w:r>
        <w:rPr>
          <w:i/>
        </w:rPr>
        <w:tab/>
      </w:r>
      <w:r>
        <w:rPr>
          <w:i/>
        </w:rPr>
        <w:tab/>
      </w:r>
      <w:r>
        <w:rPr>
          <w:i/>
        </w:rPr>
        <w:tab/>
      </w:r>
      <w:r>
        <w:rPr>
          <w:i/>
        </w:rPr>
        <w:tab/>
      </w:r>
      <w:r>
        <w:rPr>
          <w:i/>
        </w:rPr>
        <w:tab/>
        <w:t>Source: SA6</w:t>
      </w:r>
    </w:p>
    <w:p w14:paraId="2FADBB89" w14:textId="77777777" w:rsidR="00210E88" w:rsidRDefault="00210E88" w:rsidP="00210E88">
      <w:pPr>
        <w:rPr>
          <w:rFonts w:ascii="Arial" w:hAnsi="Arial" w:cs="Arial"/>
          <w:b/>
        </w:rPr>
      </w:pPr>
      <w:r>
        <w:rPr>
          <w:rFonts w:ascii="Arial" w:hAnsi="Arial" w:cs="Arial"/>
          <w:b/>
        </w:rPr>
        <w:t xml:space="preserve">Discussion: </w:t>
      </w:r>
    </w:p>
    <w:p w14:paraId="212FCD36" w14:textId="77777777" w:rsidR="00210E88" w:rsidRDefault="00210E88" w:rsidP="00210E88">
      <w:r>
        <w:t>To: CT3 Cc: SA2, SA3, CT4</w:t>
      </w:r>
    </w:p>
    <w:p w14:paraId="53B25D9D" w14:textId="77777777" w:rsidR="00210E88" w:rsidRDefault="00210E88" w:rsidP="00210E88">
      <w:r>
        <w:t>Reply to: C3-223780/S6-221510</w:t>
      </w:r>
    </w:p>
    <w:p w14:paraId="2853314A" w14:textId="77777777" w:rsidR="00210E88" w:rsidRDefault="00210E88" w:rsidP="00210E88">
      <w:r>
        <w:t>WI: EDGEAPP</w:t>
      </w:r>
    </w:p>
    <w:p w14:paraId="1EB7F068" w14:textId="77777777" w:rsidR="00210E88" w:rsidRDefault="00210E88" w:rsidP="00210E88">
      <w:r>
        <w:t>Contact: Ericsson</w:t>
      </w:r>
    </w:p>
    <w:p w14:paraId="4950E90B" w14:textId="77777777" w:rsidR="00210E88" w:rsidRDefault="00210E88" w:rsidP="00210E88">
      <w:r>
        <w:t>SA6 thanks CT3 for the LS on EDGEAPP user’s consent observations and related questions. This is a follow-up reply based on SA2 provided answer in S2-2209270. In S6-221510/C3-223780, CT3 asked:</w:t>
      </w:r>
    </w:p>
    <w:p w14:paraId="39DF9707" w14:textId="77777777" w:rsidR="00210E88" w:rsidRDefault="00210E88" w:rsidP="00210E88">
      <w:r>
        <w:t>Question 1 to SA6: For the Eees_UEIdentfier API, whether a trusted EES can directly utilize the relevant 3GPP 5GC services or can only utilize the relevant 3GPP 5GC services via the NEF?</w:t>
      </w:r>
    </w:p>
    <w:p w14:paraId="1586FFD8" w14:textId="77777777" w:rsidR="00210E88" w:rsidRDefault="00210E88" w:rsidP="00210E88">
      <w:r>
        <w:t>Answer 1: In S6-222555, SA6 replied CT3 that SA6 need to consult SA2 before replying CT3. In S2-2209270, SA2 replied that trusted AF bypassing NEF to obtain UE identifier is not supported in Rel-17, therefore EES can only utilize NEF service to obtain EAS specific UE identifier and a trusted EES interacting with 5GC without using NEF for obtaining EAS specific UE identifier is not supported in Rel-17.</w:t>
      </w:r>
    </w:p>
    <w:p w14:paraId="7F3D43BA" w14:textId="77777777" w:rsidR="00210E88" w:rsidRDefault="00210E88" w:rsidP="00210E88">
      <w:r>
        <w:t>SA6 asks CT3 to kindly consider the information provided above in their work.</w:t>
      </w:r>
    </w:p>
    <w:p w14:paraId="27BCA68B" w14:textId="77777777" w:rsidR="00210E88" w:rsidRDefault="00210E88" w:rsidP="00210E88">
      <w:r>
        <w:t>Action proposed by Chair:</w:t>
      </w:r>
    </w:p>
    <w:p w14:paraId="4232BF72" w14:textId="77777777" w:rsidR="00210E88" w:rsidRDefault="00210E88" w:rsidP="00210E88">
      <w:r>
        <w:t>There are related submitted contributions in this meeting. Check if they are aligned with the reply.</w:t>
      </w:r>
    </w:p>
    <w:p w14:paraId="566B4EE2" w14:textId="77777777" w:rsidR="00210E88" w:rsidRDefault="00210E88" w:rsidP="00210E88">
      <w:r>
        <w:t>Maria (Ericsson): the topic treated already in last meeting. discuss the docs firstly</w:t>
      </w:r>
    </w:p>
    <w:p w14:paraId="2EBF4D02" w14:textId="77777777" w:rsidR="00210E88" w:rsidRDefault="00210E88" w:rsidP="00210E88">
      <w:r>
        <w:t>Partha (Nokia): the topic treated already in last meeting. discuss the docs firstly</w:t>
      </w:r>
    </w:p>
    <w:p w14:paraId="77C0F0B0" w14:textId="77777777" w:rsidR="00210E88" w:rsidRDefault="00210E88" w:rsidP="00210E88">
      <w:r>
        <w:t>Abdessamad (Huawei): discuss the docs firstly. Note LS</w:t>
      </w:r>
    </w:p>
    <w:p w14:paraId="558C4695" w14:textId="77777777" w:rsidR="00210E88" w:rsidRDefault="00210E88" w:rsidP="00210E88">
      <w:r>
        <w:t>Naren (Samsung): discuss the docs firstly. Note LS</w:t>
      </w:r>
    </w:p>
    <w:p w14:paraId="180A37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9FA2" w14:textId="71AECCD1" w:rsidR="00210E88" w:rsidRDefault="00210E88" w:rsidP="00210E88">
      <w:pPr>
        <w:rPr>
          <w:rFonts w:ascii="Arial" w:hAnsi="Arial" w:cs="Arial"/>
          <w:b/>
          <w:sz w:val="24"/>
        </w:rPr>
      </w:pPr>
      <w:r>
        <w:rPr>
          <w:rFonts w:ascii="Arial" w:hAnsi="Arial" w:cs="Arial"/>
          <w:b/>
          <w:color w:val="0000FF"/>
          <w:sz w:val="24"/>
        </w:rPr>
        <w:t>C3-230026</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3D4E204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S6-223553, to 3GPP SA, cc 3GPP SA2, 3GPP SA3, 3GPP SA5, 3GPP CT, 3GPP CT3</w:t>
      </w:r>
      <w:r>
        <w:rPr>
          <w:i/>
        </w:rPr>
        <w:br/>
      </w:r>
      <w:r>
        <w:rPr>
          <w:i/>
        </w:rPr>
        <w:tab/>
      </w:r>
      <w:r>
        <w:rPr>
          <w:i/>
        </w:rPr>
        <w:tab/>
      </w:r>
      <w:r>
        <w:rPr>
          <w:i/>
        </w:rPr>
        <w:tab/>
      </w:r>
      <w:r>
        <w:rPr>
          <w:i/>
        </w:rPr>
        <w:tab/>
      </w:r>
      <w:r>
        <w:rPr>
          <w:i/>
        </w:rPr>
        <w:tab/>
        <w:t>Source: SA6</w:t>
      </w:r>
    </w:p>
    <w:p w14:paraId="20801286" w14:textId="77777777" w:rsidR="00210E88" w:rsidRDefault="00210E88" w:rsidP="00210E88">
      <w:pPr>
        <w:rPr>
          <w:rFonts w:ascii="Arial" w:hAnsi="Arial" w:cs="Arial"/>
          <w:b/>
        </w:rPr>
      </w:pPr>
      <w:r>
        <w:rPr>
          <w:rFonts w:ascii="Arial" w:hAnsi="Arial" w:cs="Arial"/>
          <w:b/>
        </w:rPr>
        <w:t xml:space="preserve">Discussion: </w:t>
      </w:r>
    </w:p>
    <w:p w14:paraId="56917707" w14:textId="77777777" w:rsidR="00210E88" w:rsidRDefault="00210E88" w:rsidP="00210E88">
      <w:r>
        <w:t>To: SA Cc: SA2, SA3, SA5, CT, CT3</w:t>
      </w:r>
    </w:p>
    <w:p w14:paraId="24100D47" w14:textId="77777777" w:rsidR="00210E88" w:rsidRDefault="00210E88" w:rsidP="00210E88">
      <w:r>
        <w:t>WI: EDGEAPP_Ph2</w:t>
      </w:r>
    </w:p>
    <w:p w14:paraId="49441AFE" w14:textId="77777777" w:rsidR="00210E88" w:rsidRDefault="00210E88" w:rsidP="00210E88">
      <w:r>
        <w:t>Contact: Huawei</w:t>
      </w:r>
    </w:p>
    <w:p w14:paraId="40948396" w14:textId="77777777" w:rsidR="00210E88" w:rsidRDefault="00210E88" w:rsidP="00210E88">
      <w:r>
        <w:t>SA6 had sent an LS to 3GPP SA in S6-222543 to create a coordinated response to GSMA OPAG on the EWBI APIs.</w:t>
      </w:r>
    </w:p>
    <w:p w14:paraId="18D45283" w14:textId="77777777" w:rsidR="00210E88" w:rsidRDefault="00210E88" w:rsidP="00210E88">
      <w:r>
        <w:t>SA6 provides the following text to be included in the consolidated response to GSMA OPAG on this topic:</w:t>
      </w:r>
    </w:p>
    <w:p w14:paraId="4B71F3B6" w14:textId="77777777" w:rsidR="00210E88" w:rsidRDefault="00210E88" w:rsidP="00210E88">
      <w:r>
        <w:t xml:space="preserve">3GPP SA6 has studied in Release 18, the enhancement to edge enabler layer in 3GPP TR 23.700-98 which addresses concepts of federation. SA6 has developed key issues and solutions which addresses the concept of federation and need </w:t>
      </w:r>
      <w:r>
        <w:lastRenderedPageBreak/>
        <w:t xml:space="preserve">some feedback on whether the study addresses the EWBI interface and APIs supporting federation concept proposed by GSMA OPAG. </w:t>
      </w:r>
    </w:p>
    <w:p w14:paraId="183A8B4C" w14:textId="77777777" w:rsidR="00210E88" w:rsidRDefault="00210E88" w:rsidP="00210E88">
      <w:r>
        <w:t>SA6 asks GSMA OPAG and OPG to provide their feedback on 3GPP TR 23.700-98 in view of EWBI for supporting federation.</w:t>
      </w:r>
    </w:p>
    <w:p w14:paraId="36DACBF9" w14:textId="77777777" w:rsidR="00210E88" w:rsidRDefault="00210E88" w:rsidP="00210E88">
      <w:r>
        <w:t>SA6 asks SA to include the above text in the consolidated response to GSMA OPAG and GSMA OPG</w:t>
      </w:r>
    </w:p>
    <w:p w14:paraId="79BAC25E" w14:textId="77777777" w:rsidR="00210E88" w:rsidRDefault="00210E88" w:rsidP="00210E88">
      <w:r>
        <w:t>Action proposed by Chair:</w:t>
      </w:r>
    </w:p>
    <w:p w14:paraId="2DBB223B" w14:textId="77777777" w:rsidR="00210E88" w:rsidRDefault="00210E88" w:rsidP="00210E88">
      <w:r>
        <w:t>Noted, no action required in CT3.</w:t>
      </w:r>
    </w:p>
    <w:p w14:paraId="2F7AFE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4613E" w14:textId="619B4DD2" w:rsidR="00210E88" w:rsidRDefault="00210E88" w:rsidP="00210E88">
      <w:pPr>
        <w:rPr>
          <w:rFonts w:ascii="Arial" w:hAnsi="Arial" w:cs="Arial"/>
          <w:b/>
          <w:sz w:val="24"/>
        </w:rPr>
      </w:pPr>
      <w:r>
        <w:rPr>
          <w:rFonts w:ascii="Arial" w:hAnsi="Arial" w:cs="Arial"/>
          <w:b/>
          <w:color w:val="0000FF"/>
          <w:sz w:val="24"/>
        </w:rPr>
        <w:t>C3-230027</w:t>
      </w:r>
      <w:r>
        <w:rPr>
          <w:rFonts w:ascii="Arial" w:hAnsi="Arial" w:cs="Arial"/>
          <w:b/>
          <w:color w:val="0000FF"/>
          <w:sz w:val="24"/>
        </w:rPr>
        <w:tab/>
      </w:r>
      <w:r>
        <w:rPr>
          <w:rFonts w:ascii="Arial" w:hAnsi="Arial" w:cs="Arial"/>
          <w:b/>
          <w:sz w:val="24"/>
        </w:rPr>
        <w:t>CAPIF extensions requested by ETSI ISG MEC</w:t>
      </w:r>
    </w:p>
    <w:p w14:paraId="06DA08C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3C47CA94" w14:textId="77777777" w:rsidR="00210E88" w:rsidRDefault="00210E88" w:rsidP="00210E88">
      <w:pPr>
        <w:rPr>
          <w:rFonts w:ascii="Arial" w:hAnsi="Arial" w:cs="Arial"/>
          <w:b/>
        </w:rPr>
      </w:pPr>
      <w:r>
        <w:rPr>
          <w:rFonts w:ascii="Arial" w:hAnsi="Arial" w:cs="Arial"/>
          <w:b/>
        </w:rPr>
        <w:t xml:space="preserve">Discussion: </w:t>
      </w:r>
    </w:p>
    <w:p w14:paraId="364A1B41" w14:textId="77777777" w:rsidR="00210E88" w:rsidRDefault="00210E88" w:rsidP="00210E88">
      <w:r>
        <w:t>To: ETSI ISG MEC, CT3 Cc: SA, CT, SA3</w:t>
      </w:r>
    </w:p>
    <w:p w14:paraId="478505B1" w14:textId="77777777" w:rsidR="00210E88" w:rsidRDefault="00210E88" w:rsidP="00210E88">
      <w:r>
        <w:t>WI: EDGEAPP_Ph2</w:t>
      </w:r>
    </w:p>
    <w:p w14:paraId="68F875C8" w14:textId="77777777" w:rsidR="00210E88" w:rsidRDefault="00210E88" w:rsidP="00210E88">
      <w:r>
        <w:t>Contact: Nokia</w:t>
      </w:r>
    </w:p>
    <w:p w14:paraId="7B882733" w14:textId="77777777" w:rsidR="00210E88" w:rsidRDefault="00210E88" w:rsidP="00210E88">
      <w:r>
        <w:t>SA6 thanks ETSI ISG MEC for collaborating on CAPIF alignment.</w:t>
      </w:r>
    </w:p>
    <w:p w14:paraId="4AB50550" w14:textId="77777777" w:rsidR="00210E88" w:rsidRDefault="00210E88" w:rsidP="00210E88">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2BD94E6F" w14:textId="77777777" w:rsidR="00210E88" w:rsidRDefault="00210E88" w:rsidP="00210E88">
      <w:r>
        <w:t>To ETSI ISG MEC and CT3, please take latest stage 2 CAPIF updates into account.</w:t>
      </w:r>
    </w:p>
    <w:p w14:paraId="24C367FA" w14:textId="77777777" w:rsidR="00210E88" w:rsidRDefault="00210E88" w:rsidP="00210E88">
      <w:r>
        <w:t>Action proposed by Chair:</w:t>
      </w:r>
    </w:p>
    <w:p w14:paraId="68E1AC52" w14:textId="77777777" w:rsidR="00210E88" w:rsidRDefault="00210E88" w:rsidP="00210E88">
      <w:r>
        <w:t xml:space="preserve">Discuss the reply LS proposal as C3-230475. There are related submitted contributions in this meeting. Check if they are aligned with the reply. </w:t>
      </w:r>
    </w:p>
    <w:p w14:paraId="7BC68591" w14:textId="77777777" w:rsidR="00210E88" w:rsidRDefault="00210E88" w:rsidP="00210E88">
      <w:r>
        <w:t>Partha (Nokia): discuss the docs firstly</w:t>
      </w:r>
    </w:p>
    <w:p w14:paraId="15586C71" w14:textId="77777777" w:rsidR="00210E88" w:rsidRDefault="00210E88" w:rsidP="00210E88">
      <w:r>
        <w:t>Abdessamad (Huawei): same view</w:t>
      </w:r>
    </w:p>
    <w:p w14:paraId="3C96F816" w14:textId="77777777" w:rsidR="00210E88" w:rsidRDefault="00210E88" w:rsidP="00210E88">
      <w:r>
        <w:t>Maria (Ericsson): share the same view</w:t>
      </w:r>
    </w:p>
    <w:p w14:paraId="656DE2F2" w14:textId="77777777" w:rsidR="00210E88" w:rsidRDefault="00210E88" w:rsidP="00210E88">
      <w:r>
        <w:t>Abdessamad (Huawei): postpone the LS till next meeting. CRs will be proceed with EN</w:t>
      </w:r>
    </w:p>
    <w:p w14:paraId="29CB5DA1" w14:textId="77777777" w:rsidR="00210E88" w:rsidRDefault="00210E88" w:rsidP="00210E88">
      <w:r>
        <w:t>Naren (Samsung): postpone the LS till next meeting. CRs will be proceed with EN</w:t>
      </w:r>
    </w:p>
    <w:p w14:paraId="48B1E4F3" w14:textId="77777777" w:rsidR="00210E88" w:rsidRDefault="00210E88" w:rsidP="00210E88">
      <w:r>
        <w:t>Partha (Nokia): postpone the LS till next meeting. CRs will be proceed with EN</w:t>
      </w:r>
    </w:p>
    <w:p w14:paraId="10FCB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558C4" w14:textId="3E513988" w:rsidR="00210E88" w:rsidRDefault="00210E88" w:rsidP="00210E88">
      <w:pPr>
        <w:rPr>
          <w:rFonts w:ascii="Arial" w:hAnsi="Arial" w:cs="Arial"/>
          <w:b/>
          <w:sz w:val="24"/>
        </w:rPr>
      </w:pPr>
      <w:r>
        <w:rPr>
          <w:rFonts w:ascii="Arial" w:hAnsi="Arial" w:cs="Arial"/>
          <w:b/>
          <w:color w:val="0000FF"/>
          <w:sz w:val="24"/>
        </w:rPr>
        <w:t>C3-230031</w:t>
      </w:r>
      <w:r>
        <w:rPr>
          <w:rFonts w:ascii="Arial" w:hAnsi="Arial" w:cs="Arial"/>
          <w:b/>
          <w:color w:val="0000FF"/>
          <w:sz w:val="24"/>
        </w:rPr>
        <w:tab/>
      </w:r>
      <w:r>
        <w:rPr>
          <w:rFonts w:ascii="Arial" w:hAnsi="Arial" w:cs="Arial"/>
          <w:b/>
          <w:sz w:val="24"/>
        </w:rPr>
        <w:t>Reply LS on the slice-specific N3IWF prefix configuration in VPLMN</w:t>
      </w:r>
    </w:p>
    <w:p w14:paraId="24B82C5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C1-227033, to SA2, cc CT3, CT4</w:t>
      </w:r>
      <w:r>
        <w:rPr>
          <w:i/>
        </w:rPr>
        <w:br/>
      </w:r>
      <w:r>
        <w:rPr>
          <w:i/>
        </w:rPr>
        <w:tab/>
      </w:r>
      <w:r>
        <w:rPr>
          <w:i/>
        </w:rPr>
        <w:tab/>
      </w:r>
      <w:r>
        <w:rPr>
          <w:i/>
        </w:rPr>
        <w:tab/>
      </w:r>
      <w:r>
        <w:rPr>
          <w:i/>
        </w:rPr>
        <w:tab/>
      </w:r>
      <w:r>
        <w:rPr>
          <w:i/>
        </w:rPr>
        <w:tab/>
        <w:t>Source: CT1</w:t>
      </w:r>
    </w:p>
    <w:p w14:paraId="7ADE2259" w14:textId="77777777" w:rsidR="00210E88" w:rsidRDefault="00210E88" w:rsidP="00210E88">
      <w:pPr>
        <w:rPr>
          <w:rFonts w:ascii="Arial" w:hAnsi="Arial" w:cs="Arial"/>
          <w:b/>
        </w:rPr>
      </w:pPr>
      <w:r>
        <w:rPr>
          <w:rFonts w:ascii="Arial" w:hAnsi="Arial" w:cs="Arial"/>
          <w:b/>
        </w:rPr>
        <w:t xml:space="preserve">Discussion: </w:t>
      </w:r>
    </w:p>
    <w:p w14:paraId="3007FFF7" w14:textId="77777777" w:rsidR="00210E88" w:rsidRDefault="00210E88" w:rsidP="00210E88">
      <w:r>
        <w:t>To: SA2 Cc: CT3, CT4</w:t>
      </w:r>
    </w:p>
    <w:p w14:paraId="413956FB" w14:textId="77777777" w:rsidR="00210E88" w:rsidRDefault="00210E88" w:rsidP="00210E88">
      <w:r>
        <w:t>WI: 5WWC_Ph2</w:t>
      </w:r>
    </w:p>
    <w:p w14:paraId="2BE077C3" w14:textId="77777777" w:rsidR="00210E88" w:rsidRDefault="00210E88" w:rsidP="00210E88">
      <w:r>
        <w:t>Contact: Qualcomm</w:t>
      </w:r>
    </w:p>
    <w:p w14:paraId="2A429442" w14:textId="77777777" w:rsidR="00210E88" w:rsidRDefault="00210E88" w:rsidP="00210E88">
      <w:r>
        <w:lastRenderedPageBreak/>
        <w:t>CT1 is working on implementing stage 2 requirements for N3IWF selection using slice-specific N3IWF prefix configuration.</w:t>
      </w:r>
    </w:p>
    <w:p w14:paraId="157230EB" w14:textId="77777777" w:rsidR="00210E88" w:rsidRDefault="00210E88" w:rsidP="00210E88">
      <w:r>
        <w:t xml:space="preserve">It is not clear whether the HPLMN can also configure this information for a VPLMN. </w:t>
      </w:r>
    </w:p>
    <w:p w14:paraId="0F9F2385" w14:textId="77777777" w:rsidR="00210E88" w:rsidRDefault="00210E88" w:rsidP="00210E88">
      <w:r>
        <w:t>Question to SA2: Can the Slice-specific N3IWF prefix configuration provided by the HPLMN contain entries for Slice-specific N3IWF prefix configuration for a VPLMN(s)?</w:t>
      </w:r>
    </w:p>
    <w:p w14:paraId="2D3C23D5" w14:textId="77777777" w:rsidR="00210E88" w:rsidRDefault="00210E88" w:rsidP="00210E88">
      <w:r>
        <w:t>CT1 kindly asks SA2 to answer the question above.</w:t>
      </w:r>
    </w:p>
    <w:p w14:paraId="23132B25" w14:textId="77777777" w:rsidR="00210E88" w:rsidRDefault="00210E88" w:rsidP="00210E88">
      <w:r>
        <w:t>Action proposed by Chair:</w:t>
      </w:r>
    </w:p>
    <w:p w14:paraId="6ECFB913" w14:textId="77777777" w:rsidR="00210E88" w:rsidRDefault="00210E88" w:rsidP="00210E88">
      <w:r>
        <w:t>Noted, no action required in CT3 for the time being.</w:t>
      </w:r>
    </w:p>
    <w:p w14:paraId="4D4464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8EA67" w14:textId="3C093AC5" w:rsidR="00210E88" w:rsidRDefault="00210E88" w:rsidP="00210E88">
      <w:pPr>
        <w:rPr>
          <w:rFonts w:ascii="Arial" w:hAnsi="Arial" w:cs="Arial"/>
          <w:b/>
          <w:sz w:val="24"/>
        </w:rPr>
      </w:pPr>
      <w:r>
        <w:rPr>
          <w:rFonts w:ascii="Arial" w:hAnsi="Arial" w:cs="Arial"/>
          <w:b/>
          <w:color w:val="0000FF"/>
          <w:sz w:val="24"/>
        </w:rPr>
        <w:t>C3-230032</w:t>
      </w:r>
      <w:r>
        <w:rPr>
          <w:rFonts w:ascii="Arial" w:hAnsi="Arial" w:cs="Arial"/>
          <w:b/>
          <w:color w:val="0000FF"/>
          <w:sz w:val="24"/>
        </w:rPr>
        <w:tab/>
      </w:r>
      <w:r>
        <w:rPr>
          <w:rFonts w:ascii="Arial" w:hAnsi="Arial" w:cs="Arial"/>
          <w:b/>
          <w:sz w:val="24"/>
        </w:rPr>
        <w:t>LS on UE requesting policies during registration procedure</w:t>
      </w:r>
    </w:p>
    <w:p w14:paraId="619D3E0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C1-227137, to SA2, CT3, cc -</w:t>
      </w:r>
      <w:r>
        <w:rPr>
          <w:i/>
        </w:rPr>
        <w:br/>
      </w:r>
      <w:r>
        <w:rPr>
          <w:i/>
        </w:rPr>
        <w:tab/>
      </w:r>
      <w:r>
        <w:rPr>
          <w:i/>
        </w:rPr>
        <w:tab/>
      </w:r>
      <w:r>
        <w:rPr>
          <w:i/>
        </w:rPr>
        <w:tab/>
      </w:r>
      <w:r>
        <w:rPr>
          <w:i/>
        </w:rPr>
        <w:tab/>
      </w:r>
      <w:r>
        <w:rPr>
          <w:i/>
        </w:rPr>
        <w:tab/>
        <w:t>Source: CT1</w:t>
      </w:r>
    </w:p>
    <w:p w14:paraId="65B6C410" w14:textId="77777777" w:rsidR="00210E88" w:rsidRDefault="00210E88" w:rsidP="00210E88">
      <w:pPr>
        <w:rPr>
          <w:rFonts w:ascii="Arial" w:hAnsi="Arial" w:cs="Arial"/>
          <w:b/>
        </w:rPr>
      </w:pPr>
      <w:r>
        <w:rPr>
          <w:rFonts w:ascii="Arial" w:hAnsi="Arial" w:cs="Arial"/>
          <w:b/>
        </w:rPr>
        <w:t xml:space="preserve">Discussion: </w:t>
      </w:r>
    </w:p>
    <w:p w14:paraId="3BCA4D7E" w14:textId="77777777" w:rsidR="00210E88" w:rsidRDefault="00210E88" w:rsidP="00210E88">
      <w:r>
        <w:t>To: SA2, CT3</w:t>
      </w:r>
    </w:p>
    <w:p w14:paraId="6C0E31D7" w14:textId="77777777" w:rsidR="00210E88" w:rsidRDefault="00210E88" w:rsidP="00210E88">
      <w:r>
        <w:t>Contact: Huawei</w:t>
      </w:r>
    </w:p>
    <w:p w14:paraId="717778D0" w14:textId="77777777" w:rsidR="00210E88" w:rsidRDefault="00210E88" w:rsidP="00210E88">
      <w: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p w14:paraId="58AA02A5" w14:textId="77777777" w:rsidR="00210E88" w:rsidRDefault="00210E88" w:rsidP="00210E88">
      <w:r>
        <w:t>CT1 asks the SA2 and CT3 group to align with the decision made by CT WG1 and amend their specifications accordingly.</w:t>
      </w:r>
    </w:p>
    <w:p w14:paraId="2BE35475" w14:textId="77777777" w:rsidR="00210E88" w:rsidRDefault="00210E88" w:rsidP="00210E88">
      <w:r>
        <w:t>Action proposed by Chair:</w:t>
      </w:r>
    </w:p>
    <w:p w14:paraId="4A94066A" w14:textId="77777777" w:rsidR="00210E88" w:rsidRDefault="00210E88" w:rsidP="00210E88">
      <w:r>
        <w:t>Noted, CT3 spec already agreed with the reply LS. However, there are related submitted contributions in this meeting. Check if they are aligned with the reply.</w:t>
      </w:r>
    </w:p>
    <w:p w14:paraId="0D6D9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05E39" w14:textId="7D27A2A0" w:rsidR="00210E88" w:rsidRDefault="00210E88" w:rsidP="00210E88">
      <w:pPr>
        <w:rPr>
          <w:rFonts w:ascii="Arial" w:hAnsi="Arial" w:cs="Arial"/>
          <w:b/>
          <w:sz w:val="24"/>
        </w:rPr>
      </w:pPr>
      <w:r>
        <w:rPr>
          <w:rFonts w:ascii="Arial" w:hAnsi="Arial" w:cs="Arial"/>
          <w:b/>
          <w:color w:val="0000FF"/>
          <w:sz w:val="24"/>
        </w:rPr>
        <w:t>C3-230033</w:t>
      </w:r>
      <w:r>
        <w:rPr>
          <w:rFonts w:ascii="Arial" w:hAnsi="Arial" w:cs="Arial"/>
          <w:b/>
          <w:color w:val="0000FF"/>
          <w:sz w:val="24"/>
        </w:rPr>
        <w:tab/>
      </w:r>
      <w:r>
        <w:rPr>
          <w:rFonts w:ascii="Arial" w:hAnsi="Arial" w:cs="Arial"/>
          <w:b/>
          <w:sz w:val="24"/>
        </w:rPr>
        <w:t>Reply LS on the progress and open issues for NPN enhancements in Rel-18</w:t>
      </w:r>
    </w:p>
    <w:p w14:paraId="69933916"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C1-227157, to SA2, cc CT3, CT4, RAN2, RAN3, SA1, SA3</w:t>
      </w:r>
      <w:r>
        <w:rPr>
          <w:i/>
        </w:rPr>
        <w:br/>
      </w:r>
      <w:r>
        <w:rPr>
          <w:i/>
        </w:rPr>
        <w:tab/>
      </w:r>
      <w:r>
        <w:rPr>
          <w:i/>
        </w:rPr>
        <w:tab/>
      </w:r>
      <w:r>
        <w:rPr>
          <w:i/>
        </w:rPr>
        <w:tab/>
      </w:r>
      <w:r>
        <w:rPr>
          <w:i/>
        </w:rPr>
        <w:tab/>
      </w:r>
      <w:r>
        <w:rPr>
          <w:i/>
        </w:rPr>
        <w:tab/>
        <w:t>Source: CT1</w:t>
      </w:r>
    </w:p>
    <w:p w14:paraId="78030C30" w14:textId="77777777" w:rsidR="00210E88" w:rsidRDefault="00210E88" w:rsidP="00210E88">
      <w:pPr>
        <w:rPr>
          <w:rFonts w:ascii="Arial" w:hAnsi="Arial" w:cs="Arial"/>
          <w:b/>
        </w:rPr>
      </w:pPr>
      <w:r>
        <w:rPr>
          <w:rFonts w:ascii="Arial" w:hAnsi="Arial" w:cs="Arial"/>
          <w:b/>
        </w:rPr>
        <w:t xml:space="preserve">Discussion: </w:t>
      </w:r>
    </w:p>
    <w:p w14:paraId="5BD9E2BD" w14:textId="77777777" w:rsidR="00210E88" w:rsidRDefault="00210E88" w:rsidP="00210E88">
      <w:r>
        <w:t>To: SA2 Cc: CT3, CT4, RAN2, RAN3, SA1, SA3</w:t>
      </w:r>
    </w:p>
    <w:p w14:paraId="309FEA9C" w14:textId="77777777" w:rsidR="00210E88" w:rsidRDefault="00210E88" w:rsidP="00210E88">
      <w:r>
        <w:t>WI: FS_eNPN_Ph2, eNPN_Ph2</w:t>
      </w:r>
    </w:p>
    <w:p w14:paraId="2808C3DD" w14:textId="77777777" w:rsidR="00210E88" w:rsidRDefault="00210E88" w:rsidP="00210E88">
      <w:r>
        <w:t>Contact: Qualcomm</w:t>
      </w:r>
    </w:p>
    <w:p w14:paraId="65DACD84" w14:textId="77777777" w:rsidR="00210E88" w:rsidRDefault="00210E88" w:rsidP="00210E88">
      <w:r>
        <w:t>CT1 would like to thank SA2 for their LS on the progress and open issues for NPN enhancements in Rel-18. CT1 would like to provide the following answers to the questions in the LS that were directed at CT1:</w:t>
      </w:r>
    </w:p>
    <w:p w14:paraId="46DE2394" w14:textId="77777777" w:rsidR="00210E88" w:rsidRDefault="00210E88" w:rsidP="00210E88">
      <w:r>
        <w:t>Question 3: For KI#4 SA2 is progressing means to enable selection of a hosting network, SA2 wonder if CT1 prefers to re-use the terminology SNPN access mode when the hosting network is an SNPN?</w:t>
      </w:r>
    </w:p>
    <w:p w14:paraId="250A0D85" w14:textId="77777777" w:rsidR="00210E88" w:rsidRDefault="00210E88" w:rsidP="00210E88">
      <w:r>
        <w:t xml:space="preserve">CT1 answer: At this time, CT1 could not reach a consensus whether the existing agreed SA2 requirements are sufficient to determine whether terminology “SNPN access mode” can be re-used or whether a new terminology is needed. </w:t>
      </w:r>
    </w:p>
    <w:p w14:paraId="5239338E" w14:textId="77777777" w:rsidR="00210E88" w:rsidRDefault="00210E88" w:rsidP="00210E88">
      <w:r>
        <w:lastRenderedPageBreak/>
        <w:t xml:space="preserve">Question 4: When progressing normative CRs for KI#2, it was proposed to re-use SNPN access mode also when the UE selects an SNPN over non-3GPP access. SA2 understands that TS 24.501 also uses “SNPN access operation mode” and therefore wonder what would be the appropriate term to use for a UE that selects SNPN over non-3GPP access? </w:t>
      </w:r>
    </w:p>
    <w:p w14:paraId="6026D62E" w14:textId="77777777" w:rsidR="00210E88" w:rsidRDefault="00210E88" w:rsidP="00210E88">
      <w:r>
        <w:t>CT1 answer: CT1 would like to continue to use the term “SNPN access operation mode” to encompass all the ways the UE can access SNPN in Rel-18, i.e.:</w:t>
      </w:r>
    </w:p>
    <w:p w14:paraId="34D87511" w14:textId="77777777" w:rsidR="00210E88" w:rsidRDefault="00210E88" w:rsidP="00210E88">
      <w:r>
        <w:t>a) direct access to SNPN using 3GPP access;</w:t>
      </w:r>
    </w:p>
    <w:p w14:paraId="7219A8DA" w14:textId="77777777" w:rsidR="00210E88" w:rsidRDefault="00210E88" w:rsidP="00210E88">
      <w:r>
        <w:t xml:space="preserve">b) access to SNPN (via SNPNs N3IWF) using PLMN; and </w:t>
      </w:r>
    </w:p>
    <w:p w14:paraId="2036CDE8" w14:textId="77777777" w:rsidR="00210E88" w:rsidRDefault="00210E88" w:rsidP="00210E88">
      <w:r>
        <w:t>c) direct access to SNPN using non-3GPP access</w:t>
      </w:r>
    </w:p>
    <w:p w14:paraId="3C691D84" w14:textId="77777777" w:rsidR="00210E88" w:rsidRDefault="00210E88" w:rsidP="00210E88">
      <w:r>
        <w:t>CT1 kindly asks SA2 to take the above feedback into account.</w:t>
      </w:r>
    </w:p>
    <w:p w14:paraId="7AF632BE" w14:textId="77777777" w:rsidR="00210E88" w:rsidRDefault="00210E88" w:rsidP="00210E88">
      <w:r>
        <w:t>Action proposed by Chair:</w:t>
      </w:r>
    </w:p>
    <w:p w14:paraId="3A3A5D83" w14:textId="77777777" w:rsidR="00210E88" w:rsidRDefault="00210E88" w:rsidP="00210E88">
      <w:r>
        <w:t>Noted, no action required in CT3 for the time being.</w:t>
      </w:r>
    </w:p>
    <w:p w14:paraId="4C717A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CB55" w14:textId="2B3304DC" w:rsidR="00210E88" w:rsidRDefault="00210E88" w:rsidP="00210E88">
      <w:pPr>
        <w:rPr>
          <w:rFonts w:ascii="Arial" w:hAnsi="Arial" w:cs="Arial"/>
          <w:b/>
          <w:sz w:val="24"/>
        </w:rPr>
      </w:pPr>
      <w:r>
        <w:rPr>
          <w:rFonts w:ascii="Arial" w:hAnsi="Arial" w:cs="Arial"/>
          <w:b/>
          <w:color w:val="0000FF"/>
          <w:sz w:val="24"/>
        </w:rPr>
        <w:t>C3-230034</w:t>
      </w:r>
      <w:r>
        <w:rPr>
          <w:rFonts w:ascii="Arial" w:hAnsi="Arial" w:cs="Arial"/>
          <w:b/>
          <w:color w:val="0000FF"/>
          <w:sz w:val="24"/>
        </w:rPr>
        <w:tab/>
      </w:r>
      <w:r>
        <w:rPr>
          <w:rFonts w:ascii="Arial" w:hAnsi="Arial" w:cs="Arial"/>
          <w:b/>
          <w:sz w:val="24"/>
        </w:rPr>
        <w:t>Tracking IANA assingment requests</w:t>
      </w:r>
    </w:p>
    <w:p w14:paraId="26621FD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(not specified), cc -</w:t>
      </w:r>
      <w:r>
        <w:rPr>
          <w:i/>
        </w:rPr>
        <w:br/>
      </w:r>
      <w:r>
        <w:rPr>
          <w:i/>
        </w:rPr>
        <w:tab/>
      </w:r>
      <w:r>
        <w:rPr>
          <w:i/>
        </w:rPr>
        <w:tab/>
      </w:r>
      <w:r>
        <w:rPr>
          <w:i/>
        </w:rPr>
        <w:tab/>
      </w:r>
      <w:r>
        <w:rPr>
          <w:i/>
        </w:rPr>
        <w:tab/>
      </w:r>
      <w:r>
        <w:rPr>
          <w:i/>
        </w:rPr>
        <w:tab/>
        <w:t>Source: TSG CT</w:t>
      </w:r>
    </w:p>
    <w:p w14:paraId="7D85C5B7" w14:textId="77777777" w:rsidR="00210E88" w:rsidRDefault="00210E88" w:rsidP="00210E88">
      <w:pPr>
        <w:rPr>
          <w:rFonts w:ascii="Arial" w:hAnsi="Arial" w:cs="Arial"/>
          <w:b/>
        </w:rPr>
      </w:pPr>
      <w:r>
        <w:rPr>
          <w:rFonts w:ascii="Arial" w:hAnsi="Arial" w:cs="Arial"/>
          <w:b/>
        </w:rPr>
        <w:t xml:space="preserve">Discussion: </w:t>
      </w:r>
    </w:p>
    <w:p w14:paraId="42854946" w14:textId="77777777" w:rsidR="00210E88" w:rsidRDefault="00210E88" w:rsidP="00210E88">
      <w:r>
        <w:t>To: SA4, SA5, CT1, CT3, CT4, RAN3 Cc: CT, SA, RAN</w:t>
      </w:r>
    </w:p>
    <w:p w14:paraId="7F91910F" w14:textId="77777777" w:rsidR="00210E88" w:rsidRDefault="00210E88" w:rsidP="00210E88">
      <w:r>
        <w:t>Source: CT Chair</w:t>
      </w:r>
    </w:p>
    <w:p w14:paraId="0095D4B2" w14:textId="77777777" w:rsidR="00210E88" w:rsidRDefault="00210E88" w:rsidP="00210E88">
      <w:r>
        <w:t>A recent review of the CT Rel-17 specifications has highlighted that some IANA assignment requests have been missed.</w:t>
      </w:r>
    </w:p>
    <w:p w14:paraId="105A2429" w14:textId="77777777" w:rsidR="00210E88" w:rsidRDefault="00210E88" w:rsidP="00210E88">
      <w:r>
        <w:t>It is reminded that:</w:t>
      </w:r>
    </w:p>
    <w:p w14:paraId="3550F23D" w14:textId="77777777" w:rsidR="00210E88" w:rsidRDefault="00210E88" w:rsidP="00210E88">
      <w:r>
        <w:t>•</w:t>
      </w:r>
      <w:r>
        <w:tab/>
        <w:t>Specification rapporteurs are responsible for checking whether any IANA action is required and, if it is, to communicate the request for IANA action to the CT chair, acting as IETF/IANA liaison.</w:t>
      </w:r>
    </w:p>
    <w:p w14:paraId="1E99F3C6" w14:textId="77777777" w:rsidR="00210E88" w:rsidRDefault="00210E88" w:rsidP="00210E88">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5C837205" w14:textId="77777777" w:rsidR="00210E88" w:rsidRDefault="00210E88" w:rsidP="00210E88">
      <w:r>
        <w:t>Moreover, this exercise has shown that 3GPP should provide a tool to efficiently track any pending IANA action request.</w:t>
      </w:r>
    </w:p>
    <w:p w14:paraId="31280A53" w14:textId="77777777" w:rsidR="00210E88" w:rsidRDefault="00210E88" w:rsidP="00210E88">
      <w:r>
        <w:t>To SA4, SA5, CT1, CT3, CT4, RAN 3 groups.</w:t>
      </w:r>
    </w:p>
    <w:p w14:paraId="68F3EB53" w14:textId="77777777" w:rsidR="00210E88" w:rsidRDefault="00210E88" w:rsidP="00210E88">
      <w:r>
        <w:t xml:space="preserve">ACTION: </w:t>
      </w:r>
      <w:r>
        <w:tab/>
        <w:t xml:space="preserve">In the relevant 3GPP WGs, specification rapporteurs are kindly asked to review their specification to check if any IANA action is required. If it is, this information needs to be communicated to the CT chair, acting as IETF/IANA liaison. </w:t>
      </w:r>
    </w:p>
    <w:p w14:paraId="06B6C380" w14:textId="77777777" w:rsidR="00210E88" w:rsidRDefault="00210E88" w:rsidP="00210E88">
      <w:r>
        <w:t xml:space="preserve">ACTION: When a new UDP/TCP port number has been initially identified, the TR 29.941 should be used to check whether there could be an alternative to IANA port assignment. </w:t>
      </w:r>
    </w:p>
    <w:p w14:paraId="602A916F" w14:textId="77777777" w:rsidR="00210E88" w:rsidRDefault="00210E88" w:rsidP="00210E88">
      <w:r>
        <w:t>Action proposed by Chair:</w:t>
      </w:r>
    </w:p>
    <w:p w14:paraId="73031DEB" w14:textId="77777777" w:rsidR="00210E88" w:rsidRDefault="00210E88" w:rsidP="00210E88">
      <w:r>
        <w:t>Check with the WG if reply LS is needed.</w:t>
      </w:r>
    </w:p>
    <w:p w14:paraId="2E2872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E2577" w14:textId="054120ED" w:rsidR="00210E88" w:rsidRDefault="00210E88" w:rsidP="00210E88">
      <w:pPr>
        <w:rPr>
          <w:rFonts w:ascii="Arial" w:hAnsi="Arial" w:cs="Arial"/>
          <w:b/>
          <w:sz w:val="24"/>
        </w:rPr>
      </w:pPr>
      <w:r>
        <w:rPr>
          <w:rFonts w:ascii="Arial" w:hAnsi="Arial" w:cs="Arial"/>
          <w:b/>
          <w:color w:val="0000FF"/>
          <w:sz w:val="24"/>
        </w:rPr>
        <w:t>C3-230035</w:t>
      </w:r>
      <w:r>
        <w:rPr>
          <w:rFonts w:ascii="Arial" w:hAnsi="Arial" w:cs="Arial"/>
          <w:b/>
          <w:color w:val="0000FF"/>
          <w:sz w:val="24"/>
        </w:rPr>
        <w:tab/>
      </w:r>
      <w:r>
        <w:rPr>
          <w:rFonts w:ascii="Arial" w:hAnsi="Arial" w:cs="Arial"/>
          <w:b/>
          <w:sz w:val="24"/>
        </w:rPr>
        <w:t>Reply LS to SA2 SA2, SA3, CT1 (cc CT3, CT4, RAN2, RAN3) on Progress and open issues for NPN enhancements in Rel-18</w:t>
      </w:r>
    </w:p>
    <w:p w14:paraId="571CB782" w14:textId="77777777" w:rsidR="00210E88" w:rsidRDefault="00210E88" w:rsidP="00210E8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S1-223540, to SA2 SA2, SA3, CT1, cc CT3, CT4, RAN2, RAN3</w:t>
      </w:r>
      <w:r>
        <w:rPr>
          <w:i/>
        </w:rPr>
        <w:br/>
      </w:r>
      <w:r>
        <w:rPr>
          <w:i/>
        </w:rPr>
        <w:tab/>
      </w:r>
      <w:r>
        <w:rPr>
          <w:i/>
        </w:rPr>
        <w:tab/>
      </w:r>
      <w:r>
        <w:rPr>
          <w:i/>
        </w:rPr>
        <w:tab/>
      </w:r>
      <w:r>
        <w:rPr>
          <w:i/>
        </w:rPr>
        <w:tab/>
      </w:r>
      <w:r>
        <w:rPr>
          <w:i/>
        </w:rPr>
        <w:tab/>
        <w:t>Source: SA1</w:t>
      </w:r>
    </w:p>
    <w:p w14:paraId="68853AA2" w14:textId="77777777" w:rsidR="00210E88" w:rsidRDefault="00210E88" w:rsidP="00210E88">
      <w:pPr>
        <w:rPr>
          <w:rFonts w:ascii="Arial" w:hAnsi="Arial" w:cs="Arial"/>
          <w:b/>
        </w:rPr>
      </w:pPr>
      <w:r>
        <w:rPr>
          <w:rFonts w:ascii="Arial" w:hAnsi="Arial" w:cs="Arial"/>
          <w:b/>
        </w:rPr>
        <w:t xml:space="preserve">Discussion: </w:t>
      </w:r>
    </w:p>
    <w:p w14:paraId="2F65A43B" w14:textId="77777777" w:rsidR="00210E88" w:rsidRDefault="00210E88" w:rsidP="00210E88">
      <w:r>
        <w:t>To: SA2, SA3, CT1 Cc: CT3, CT4, RAN2, RAN3</w:t>
      </w:r>
    </w:p>
    <w:p w14:paraId="42FE8FB2" w14:textId="77777777" w:rsidR="00210E88" w:rsidRDefault="00210E88" w:rsidP="00210E88">
      <w:r>
        <w:t>WI: FS_eNPN_Ph2, eNPN_Ph2</w:t>
      </w:r>
    </w:p>
    <w:p w14:paraId="0E0DFB5A" w14:textId="77777777" w:rsidR="00210E88" w:rsidRDefault="00210E88" w:rsidP="00210E88">
      <w:r>
        <w:t>Contact: Qualcomm</w:t>
      </w:r>
    </w:p>
    <w:p w14:paraId="2576733E" w14:textId="77777777" w:rsidR="00210E88" w:rsidRDefault="00210E88" w:rsidP="00210E88">
      <w:r>
        <w:t>SA1 provides specific PALS related service requirements. First, SA1 assumes that the use of “authorize” in the Question 1 “Does the home network need to authorize…” refers to home network control by configuration or policy (e.g., home network provides list of preferred hosting networks).</w:t>
      </w:r>
    </w:p>
    <w:p w14:paraId="1777847E" w14:textId="77777777" w:rsidR="00210E88" w:rsidRDefault="00210E88" w:rsidP="00210E88">
      <w:r>
        <w:t xml:space="preserve">Therefore based on the service requirements presented above and assumption, SA1 believes automatic network selection by the UE is controlled by configuration or policy by the home network, while there is no SA1 requirement to request home network to control UE to manually select a local hosting network instead SA1 requirements leave manual hosting network selection to user’s decision.  </w:t>
      </w:r>
    </w:p>
    <w:p w14:paraId="4DA44F24" w14:textId="77777777" w:rsidR="00210E88" w:rsidRDefault="00210E88" w:rsidP="00210E88">
      <w:r>
        <w:t>Also, from SA1 perspective, after automatic network or manual selection, the UE may use home network, hosting network or 3rd party service provider credentials when it tries to access the localized services on the hosting network.</w:t>
      </w:r>
    </w:p>
    <w:p w14:paraId="224755C5" w14:textId="77777777" w:rsidR="00210E88" w:rsidRDefault="00210E88" w:rsidP="00210E88">
      <w:r>
        <w:t>Lastly, SA1 would like to bring SA2’s attention to this PALS related requirement:</w:t>
      </w:r>
    </w:p>
    <w:p w14:paraId="78B2F35A" w14:textId="77777777" w:rsidR="00210E88" w:rsidRDefault="00210E88" w:rsidP="00210E88">
      <w:r>
        <w:t>The 5G system may support means for a UE which may or may not have prior subscription to the hosting network to display human readable information on how to gain access to the hosting network and available 3rd party services.</w:t>
      </w:r>
    </w:p>
    <w:p w14:paraId="0F917227" w14:textId="77777777" w:rsidR="00210E88" w:rsidRDefault="00210E88" w:rsidP="00210E88">
      <w:r>
        <w:t>SA1 asks SA2 to take SA1’s response into consideration.</w:t>
      </w:r>
    </w:p>
    <w:p w14:paraId="59D7ED00" w14:textId="77777777" w:rsidR="00210E88" w:rsidRDefault="00210E88" w:rsidP="00210E88">
      <w:r>
        <w:t>Action proposed by Chair:</w:t>
      </w:r>
    </w:p>
    <w:p w14:paraId="2058FF37" w14:textId="77777777" w:rsidR="00210E88" w:rsidRDefault="00210E88" w:rsidP="00210E88">
      <w:r>
        <w:t>Noted, no action required in CT3.</w:t>
      </w:r>
    </w:p>
    <w:p w14:paraId="34888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D241" w14:textId="7B863DFB" w:rsidR="00210E88" w:rsidRDefault="00210E88" w:rsidP="00210E88">
      <w:pPr>
        <w:rPr>
          <w:rFonts w:ascii="Arial" w:hAnsi="Arial" w:cs="Arial"/>
          <w:b/>
          <w:sz w:val="24"/>
        </w:rPr>
      </w:pPr>
      <w:r>
        <w:rPr>
          <w:rFonts w:ascii="Arial" w:hAnsi="Arial" w:cs="Arial"/>
          <w:b/>
          <w:color w:val="0000FF"/>
          <w:sz w:val="24"/>
        </w:rPr>
        <w:t>C3-230036</w:t>
      </w:r>
      <w:r>
        <w:rPr>
          <w:rFonts w:ascii="Arial" w:hAnsi="Arial" w:cs="Arial"/>
          <w:b/>
          <w:color w:val="0000FF"/>
          <w:sz w:val="24"/>
        </w:rPr>
        <w:tab/>
      </w:r>
      <w:r>
        <w:rPr>
          <w:rFonts w:ascii="Arial" w:hAnsi="Arial" w:cs="Arial"/>
          <w:b/>
          <w:sz w:val="24"/>
        </w:rPr>
        <w:t>Reply LS on User Consent for EDGEAPP</w:t>
      </w:r>
    </w:p>
    <w:p w14:paraId="4274B6F0"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S3-223904, to CT3, cc SA2, SA6, CT4</w:t>
      </w:r>
      <w:r>
        <w:rPr>
          <w:i/>
        </w:rPr>
        <w:br/>
      </w:r>
      <w:r>
        <w:rPr>
          <w:i/>
        </w:rPr>
        <w:tab/>
      </w:r>
      <w:r>
        <w:rPr>
          <w:i/>
        </w:rPr>
        <w:tab/>
      </w:r>
      <w:r>
        <w:rPr>
          <w:i/>
        </w:rPr>
        <w:tab/>
      </w:r>
      <w:r>
        <w:rPr>
          <w:i/>
        </w:rPr>
        <w:tab/>
      </w:r>
      <w:r>
        <w:rPr>
          <w:i/>
        </w:rPr>
        <w:tab/>
        <w:t>Source: SA3</w:t>
      </w:r>
    </w:p>
    <w:p w14:paraId="5E40A0A9" w14:textId="77777777" w:rsidR="00210E88" w:rsidRDefault="00210E88" w:rsidP="00210E88">
      <w:pPr>
        <w:rPr>
          <w:rFonts w:ascii="Arial" w:hAnsi="Arial" w:cs="Arial"/>
          <w:b/>
        </w:rPr>
      </w:pPr>
      <w:r>
        <w:rPr>
          <w:rFonts w:ascii="Arial" w:hAnsi="Arial" w:cs="Arial"/>
          <w:b/>
        </w:rPr>
        <w:t xml:space="preserve">Discussion: </w:t>
      </w:r>
    </w:p>
    <w:p w14:paraId="3ADE78B1" w14:textId="77777777" w:rsidR="00210E88" w:rsidRDefault="00210E88" w:rsidP="00210E88">
      <w:r>
        <w:t>To: CT3 Cc: SA2, SA6, CT4</w:t>
      </w:r>
    </w:p>
    <w:p w14:paraId="4F37D682" w14:textId="77777777" w:rsidR="00210E88" w:rsidRDefault="00210E88" w:rsidP="00210E88">
      <w:r>
        <w:t>Reply to: C3-223780</w:t>
      </w:r>
    </w:p>
    <w:p w14:paraId="5ABF6823" w14:textId="77777777" w:rsidR="00210E88" w:rsidRDefault="00210E88" w:rsidP="00210E88">
      <w:r>
        <w:t>WI: eEDGE_5GC</w:t>
      </w:r>
    </w:p>
    <w:p w14:paraId="49246FF2" w14:textId="77777777" w:rsidR="00210E88" w:rsidRDefault="00210E88" w:rsidP="00210E88">
      <w:r>
        <w:t>Contact: Huawei</w:t>
      </w:r>
    </w:p>
    <w:p w14:paraId="6C58DCB6" w14:textId="77777777" w:rsidR="00210E88" w:rsidRDefault="00210E88" w:rsidP="00210E88">
      <w:r>
        <w:t>SA3 would like to thank CT3 for the LS on user’s consent for EDGEAPP (C3-223780) and would like to reply to the following questions:</w:t>
      </w:r>
    </w:p>
    <w:p w14:paraId="1C36EFD8" w14:textId="77777777" w:rsidR="00210E88" w:rsidRDefault="00210E88" w:rsidP="00210E88">
      <w:r>
        <w:t>Question 2 to SA3, SA6: Whether the External Identifier used as GPSI needs user’s consent or not?</w:t>
      </w:r>
    </w:p>
    <w:p w14:paraId="15EDFD76" w14:textId="77777777" w:rsidR="00210E88" w:rsidRDefault="00210E88" w:rsidP="00210E88">
      <w:r>
        <w:t xml:space="preserve">The generation and allocation of the AF specific GPSI in the form of External Identifier, which is arranged before the UE Id retrieval procedure, to its mobile subscription may need user’s consent depending on different regulations. </w:t>
      </w:r>
    </w:p>
    <w:p w14:paraId="28FAA21F" w14:textId="77777777" w:rsidR="00210E88" w:rsidRDefault="00210E88" w:rsidP="00210E88">
      <w:r>
        <w:t>Question 3 to SA3, SA6: Whether the token is needed or not for the user’s consent mechanism required in SA3 specification?</w:t>
      </w:r>
    </w:p>
    <w:p w14:paraId="5A19C4A0" w14:textId="77777777" w:rsidR="00210E88" w:rsidRDefault="00210E88" w:rsidP="00210E88">
      <w:r>
        <w:t xml:space="preserve">SA3 did not specify any token-based mechanism for retrieval or checking of user consent. SA3 would like to point out that SA6 has already resolved this misalignment in SA6#49-bis-e meeting. </w:t>
      </w:r>
    </w:p>
    <w:p w14:paraId="6E24084A" w14:textId="77777777" w:rsidR="00210E88" w:rsidRDefault="00210E88" w:rsidP="00210E88">
      <w:r>
        <w:lastRenderedPageBreak/>
        <w:t>3GPP SA3 kindly asks CT3 to take the above into account.</w:t>
      </w:r>
    </w:p>
    <w:p w14:paraId="0FC93F0F" w14:textId="77777777" w:rsidR="00210E88" w:rsidRDefault="00210E88" w:rsidP="00210E88">
      <w:r>
        <w:t>Action proposed by Chair:</w:t>
      </w:r>
    </w:p>
    <w:p w14:paraId="23E51FD6" w14:textId="77777777" w:rsidR="00210E88" w:rsidRDefault="00210E88" w:rsidP="00210E88">
      <w:r>
        <w:t>There are related submitted contributions in this meeting. Check if they are aligned with the reply.</w:t>
      </w:r>
    </w:p>
    <w:p w14:paraId="6BB2EB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4C7CF" w14:textId="1FFB98A7" w:rsidR="00210E88" w:rsidRDefault="00210E88" w:rsidP="00210E88">
      <w:pPr>
        <w:rPr>
          <w:rFonts w:ascii="Arial" w:hAnsi="Arial" w:cs="Arial"/>
          <w:b/>
          <w:sz w:val="24"/>
        </w:rPr>
      </w:pPr>
      <w:r>
        <w:rPr>
          <w:rFonts w:ascii="Arial" w:hAnsi="Arial" w:cs="Arial"/>
          <w:b/>
          <w:color w:val="0000FF"/>
          <w:sz w:val="24"/>
        </w:rPr>
        <w:t>C3-230037</w:t>
      </w:r>
      <w:r>
        <w:rPr>
          <w:rFonts w:ascii="Arial" w:hAnsi="Arial" w:cs="Arial"/>
          <w:b/>
          <w:color w:val="0000FF"/>
          <w:sz w:val="24"/>
        </w:rPr>
        <w:tab/>
      </w:r>
      <w:r>
        <w:rPr>
          <w:rFonts w:ascii="Arial" w:hAnsi="Arial" w:cs="Arial"/>
          <w:b/>
          <w:sz w:val="24"/>
        </w:rPr>
        <w:t>Reply LS on Network federation interface for Telco edge consideration</w:t>
      </w:r>
    </w:p>
    <w:p w14:paraId="70A5CAF4"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662F7663" w14:textId="77777777" w:rsidR="00210E88" w:rsidRDefault="00210E88" w:rsidP="00210E88">
      <w:pPr>
        <w:rPr>
          <w:rFonts w:ascii="Arial" w:hAnsi="Arial" w:cs="Arial"/>
          <w:b/>
        </w:rPr>
      </w:pPr>
      <w:r>
        <w:rPr>
          <w:rFonts w:ascii="Arial" w:hAnsi="Arial" w:cs="Arial"/>
          <w:b/>
        </w:rPr>
        <w:t xml:space="preserve">Discussion: </w:t>
      </w:r>
    </w:p>
    <w:p w14:paraId="649ACFB2" w14:textId="77777777" w:rsidR="00210E88" w:rsidRDefault="00210E88" w:rsidP="00210E88">
      <w:r>
        <w:t>To: SA6, SA2, SA5, SA Cc: CT, CT1, CT3, CT4</w:t>
      </w:r>
    </w:p>
    <w:p w14:paraId="1553FB43" w14:textId="77777777" w:rsidR="00210E88" w:rsidRDefault="00210E88" w:rsidP="00210E88">
      <w:r>
        <w:t>WI: FS_EDGE_Ph2</w:t>
      </w:r>
    </w:p>
    <w:p w14:paraId="5A2E57E5" w14:textId="77777777" w:rsidR="00210E88" w:rsidRDefault="00210E88" w:rsidP="00210E88">
      <w:r>
        <w:t>Contact: Huawei</w:t>
      </w:r>
    </w:p>
    <w:p w14:paraId="693E51EE" w14:textId="77777777" w:rsidR="00210E88" w:rsidRDefault="00210E88" w:rsidP="00210E88">
      <w:r>
        <w:t>SA3 would like to thank the SA6 for their LS on Network federation interface for Telco edge consideration.</w:t>
      </w:r>
    </w:p>
    <w:p w14:paraId="054678F2" w14:textId="77777777" w:rsidR="00210E88" w:rsidRDefault="00210E88" w:rsidP="00210E88">
      <w:r>
        <w:t>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SA3 has discussed in the details and provides the following feedbacks:</w:t>
      </w:r>
    </w:p>
    <w:p w14:paraId="31EFA4E8" w14:textId="77777777" w:rsidR="00210E88" w:rsidRDefault="00210E88" w:rsidP="00210E88">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560DD268" w14:textId="77777777" w:rsidR="00210E88" w:rsidRDefault="00210E88" w:rsidP="00210E88">
      <w:r>
        <w:t>2. In general, OAuth2 protocol is an optional feature. And its usage will depend on the operator policy. Both the static authorization defined in TS 33.501 clause 13.3.0, and OAuth2 protocol can be selected to perform the authorization for 5G. Hence, SA3’s suggestion would be “The access to the E/WBI APIs shall be authorized by means of OAuth2 protocol (see IETF RFC 6749 [4]), or based on static authorization”.</w:t>
      </w:r>
    </w:p>
    <w:p w14:paraId="393211B2" w14:textId="77777777" w:rsidR="00210E88" w:rsidRDefault="00210E88" w:rsidP="00210E88">
      <w:r>
        <w:t xml:space="preserve">SA3 asks SA2, SA5 and SA6 to review the above technical response, which could be taken as the input for the coordinated LS response sent by 3GPP SA to GSMA OPAG in December. </w:t>
      </w:r>
    </w:p>
    <w:p w14:paraId="65CBBB8F" w14:textId="77777777" w:rsidR="00210E88" w:rsidRDefault="00210E88" w:rsidP="00210E88">
      <w:r>
        <w:t>SA3 would like to ask the SA2, SA6, SA5 and SA to take the above information into account.</w:t>
      </w:r>
    </w:p>
    <w:p w14:paraId="3A81B24E" w14:textId="77777777" w:rsidR="00210E88" w:rsidRDefault="00210E88" w:rsidP="00210E88">
      <w:r>
        <w:t>Action proposed by Chair:</w:t>
      </w:r>
    </w:p>
    <w:p w14:paraId="159BB551" w14:textId="77777777" w:rsidR="00210E88" w:rsidRDefault="00210E88" w:rsidP="00210E88">
      <w:r>
        <w:t>Noted, no action required in CT3 for the time being.</w:t>
      </w:r>
    </w:p>
    <w:p w14:paraId="6AA02F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C0D92" w14:textId="766589E4" w:rsidR="00210E88" w:rsidRDefault="00210E88" w:rsidP="00210E88">
      <w:pPr>
        <w:rPr>
          <w:rFonts w:ascii="Arial" w:hAnsi="Arial" w:cs="Arial"/>
          <w:b/>
          <w:sz w:val="24"/>
        </w:rPr>
      </w:pPr>
      <w:r>
        <w:rPr>
          <w:rFonts w:ascii="Arial" w:hAnsi="Arial" w:cs="Arial"/>
          <w:b/>
          <w:color w:val="0000FF"/>
          <w:sz w:val="24"/>
        </w:rPr>
        <w:t>C3-230038</w:t>
      </w:r>
      <w:r>
        <w:rPr>
          <w:rFonts w:ascii="Arial" w:hAnsi="Arial" w:cs="Arial"/>
          <w:b/>
          <w:color w:val="0000FF"/>
          <w:sz w:val="24"/>
        </w:rPr>
        <w:tab/>
      </w:r>
      <w:r>
        <w:rPr>
          <w:rFonts w:ascii="Arial" w:hAnsi="Arial" w:cs="Arial"/>
          <w:b/>
          <w:sz w:val="24"/>
        </w:rPr>
        <w:t>LS reply on AKMA API</w:t>
      </w:r>
    </w:p>
    <w:p w14:paraId="1FFA9CA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19E2A21F" w14:textId="77777777" w:rsidR="00210E88" w:rsidRDefault="00210E88" w:rsidP="00210E88">
      <w:pPr>
        <w:rPr>
          <w:rFonts w:ascii="Arial" w:hAnsi="Arial" w:cs="Arial"/>
          <w:b/>
        </w:rPr>
      </w:pPr>
      <w:r>
        <w:rPr>
          <w:rFonts w:ascii="Arial" w:hAnsi="Arial" w:cs="Arial"/>
          <w:b/>
        </w:rPr>
        <w:t xml:space="preserve">Discussion: </w:t>
      </w:r>
    </w:p>
    <w:p w14:paraId="05B55279" w14:textId="77777777" w:rsidR="00210E88" w:rsidRDefault="00210E88" w:rsidP="00210E88">
      <w:r>
        <w:t>To: CT3</w:t>
      </w:r>
    </w:p>
    <w:p w14:paraId="1248DACE" w14:textId="77777777" w:rsidR="00210E88" w:rsidRDefault="00210E88" w:rsidP="00210E88">
      <w:r>
        <w:t>Reply to: C3-224730</w:t>
      </w:r>
    </w:p>
    <w:p w14:paraId="3F055CF9" w14:textId="77777777" w:rsidR="00210E88" w:rsidRDefault="00210E88" w:rsidP="00210E88">
      <w:r>
        <w:t>WI: AKMA</w:t>
      </w:r>
    </w:p>
    <w:p w14:paraId="00810C60" w14:textId="77777777" w:rsidR="00210E88" w:rsidRDefault="00210E88" w:rsidP="00210E88">
      <w:r>
        <w:t>Contact: Nokia</w:t>
      </w:r>
    </w:p>
    <w:p w14:paraId="1766C3C0" w14:textId="77777777" w:rsidR="00210E88" w:rsidRDefault="00210E88" w:rsidP="00210E88">
      <w:r>
        <w:lastRenderedPageBreak/>
        <w:t>SA3 thanks CT3 for their LS C3-224730.</w:t>
      </w:r>
    </w:p>
    <w:p w14:paraId="6006E199" w14:textId="77777777" w:rsidR="00210E88" w:rsidRDefault="00210E88" w:rsidP="00210E88">
      <w:r>
        <w:t>Regarding the question:</w:t>
      </w:r>
    </w:p>
    <w:p w14:paraId="334CD445" w14:textId="77777777" w:rsidR="00210E88" w:rsidRDefault="00210E88" w:rsidP="00210E88">
      <w:r>
        <w:t>Question 1: Why the new Naanf_AKMA_ApplicationKey_AnonUser_Get service operation is defined as a separate service operation? It is CT3's understanding that the Naanf_AKMA_ApplicationKey_Get service operation can also be used for this purpose by including "Input, Optional: UEID not needed indication"? (Similar to Nnef_AKMA_ApplicationKey_Get service operation definition).</w:t>
      </w:r>
    </w:p>
    <w:p w14:paraId="289E5361" w14:textId="77777777" w:rsidR="00210E88" w:rsidRDefault="00210E88" w:rsidP="00210E88">
      <w:r>
        <w:t>Answer: SA3 discussed and concluded that a new API is required for the anonymization case to provide security control. For example, if the AF is not supposed to know the SUPI, the AF should not be allowed to invoke the Naanf_AKMA_ApplicationKey_Get API.</w:t>
      </w:r>
    </w:p>
    <w:p w14:paraId="7E259B3C" w14:textId="77777777" w:rsidR="00210E88" w:rsidRDefault="00210E88" w:rsidP="00210E88">
      <w:r>
        <w:t>SA3 kindly ask CT WG3 to take the above feedback into account.</w:t>
      </w:r>
    </w:p>
    <w:p w14:paraId="27696522" w14:textId="77777777" w:rsidR="00210E88" w:rsidRDefault="00210E88" w:rsidP="00210E88">
      <w:r>
        <w:t>Action proposed by Chair:</w:t>
      </w:r>
    </w:p>
    <w:p w14:paraId="31923D21" w14:textId="77777777" w:rsidR="00210E88" w:rsidRDefault="00210E88" w:rsidP="00210E88">
      <w:r>
        <w:t>Check with the WG if current spec supports the requirement.</w:t>
      </w:r>
    </w:p>
    <w:p w14:paraId="76FFC475" w14:textId="77777777" w:rsidR="00210E88" w:rsidRDefault="00210E88" w:rsidP="00210E88">
      <w:r>
        <w:t>Zhenning (China Mobile): some error conditions need to be specified</w:t>
      </w:r>
    </w:p>
    <w:p w14:paraId="09A27F56" w14:textId="77777777" w:rsidR="00210E88" w:rsidRDefault="00210E88" w:rsidP="00210E88">
      <w:r>
        <w:t>Maria (Ericsson): CT3 already agrees to reuse existing API to support the new service.</w:t>
      </w:r>
    </w:p>
    <w:p w14:paraId="08921F36" w14:textId="77777777" w:rsidR="00210E88" w:rsidRDefault="00210E88" w:rsidP="00210E88">
      <w:r>
        <w:t>Abdessamad (Huawei): share the same view, fine to keep the LS open for further work on error handling.</w:t>
      </w:r>
    </w:p>
    <w:p w14:paraId="42B9D346" w14:textId="77777777" w:rsidR="00210E88" w:rsidRDefault="00210E88" w:rsidP="00210E88">
      <w:r>
        <w:t>Rajesh (Nokia): prefer to define a new API.  And need to reply SA3.</w:t>
      </w:r>
    </w:p>
    <w:p w14:paraId="69468476" w14:textId="77777777" w:rsidR="00210E88" w:rsidRDefault="00210E88" w:rsidP="00210E88">
      <w:r>
        <w:t xml:space="preserve">Abdessamad (Huawei): need further discuss. </w:t>
      </w:r>
    </w:p>
    <w:p w14:paraId="4F9B25D2" w14:textId="77777777" w:rsidR="00210E88" w:rsidRDefault="00210E88" w:rsidP="00210E88">
      <w:r>
        <w:t>Zhenning (China Mobile): share the same view as Huawei</w:t>
      </w:r>
    </w:p>
    <w:p w14:paraId="33DA81C6" w14:textId="77777777" w:rsidR="00210E88" w:rsidRDefault="00210E88" w:rsidP="00210E88">
      <w:r>
        <w:t>Maria (Ericsson): the concern from stage 2 can be solved by reusing the API.</w:t>
      </w:r>
    </w:p>
    <w:p w14:paraId="0F8E9819" w14:textId="77777777" w:rsidR="00210E88" w:rsidRDefault="00210E88" w:rsidP="00210E88">
      <w:r>
        <w:t>Abdessamad (Huawei): postpone for further discussion</w:t>
      </w:r>
    </w:p>
    <w:p w14:paraId="446076B4" w14:textId="77777777" w:rsidR="00210E88" w:rsidRDefault="00210E88" w:rsidP="00210E88">
      <w:r>
        <w:t>Maria (Ericsson): postpone for further discussion</w:t>
      </w:r>
    </w:p>
    <w:p w14:paraId="7CB95F2F" w14:textId="77777777" w:rsidR="00210E88" w:rsidRDefault="00210E88" w:rsidP="00210E88">
      <w:r>
        <w:t>Zhenning (China Mobile): postpone for further discussion. Error handling will be discussed.</w:t>
      </w:r>
    </w:p>
    <w:p w14:paraId="15D25E68" w14:textId="77777777" w:rsidR="00210E88" w:rsidRDefault="00210E88" w:rsidP="00210E88">
      <w:r>
        <w:t>Rajesh (Nokia): Postpone for further discussion</w:t>
      </w:r>
    </w:p>
    <w:p w14:paraId="0F2B44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7EE3C" w14:textId="03E34E4A" w:rsidR="00210E88" w:rsidRDefault="00210E88" w:rsidP="00210E88">
      <w:pPr>
        <w:rPr>
          <w:rFonts w:ascii="Arial" w:hAnsi="Arial" w:cs="Arial"/>
          <w:b/>
          <w:sz w:val="24"/>
        </w:rPr>
      </w:pPr>
      <w:r>
        <w:rPr>
          <w:rFonts w:ascii="Arial" w:hAnsi="Arial" w:cs="Arial"/>
          <w:b/>
          <w:color w:val="0000FF"/>
          <w:sz w:val="24"/>
        </w:rPr>
        <w:t>C3-230039</w:t>
      </w:r>
      <w:r>
        <w:rPr>
          <w:rFonts w:ascii="Arial" w:hAnsi="Arial" w:cs="Arial"/>
          <w:b/>
          <w:color w:val="0000FF"/>
          <w:sz w:val="24"/>
        </w:rPr>
        <w:tab/>
      </w:r>
      <w:r>
        <w:rPr>
          <w:rFonts w:ascii="Arial" w:hAnsi="Arial" w:cs="Arial"/>
          <w:b/>
          <w:sz w:val="24"/>
        </w:rPr>
        <w:t>Reply LS on Progress and open issues for NPN enhancements in Rel-18</w:t>
      </w:r>
    </w:p>
    <w:p w14:paraId="3E98D540"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2E124475" w14:textId="77777777" w:rsidR="00210E88" w:rsidRDefault="00210E88" w:rsidP="00210E88">
      <w:pPr>
        <w:rPr>
          <w:rFonts w:ascii="Arial" w:hAnsi="Arial" w:cs="Arial"/>
          <w:b/>
        </w:rPr>
      </w:pPr>
      <w:r>
        <w:rPr>
          <w:rFonts w:ascii="Arial" w:hAnsi="Arial" w:cs="Arial"/>
          <w:b/>
        </w:rPr>
        <w:t xml:space="preserve">Discussion: </w:t>
      </w:r>
    </w:p>
    <w:p w14:paraId="5C747D0D" w14:textId="77777777" w:rsidR="00210E88" w:rsidRDefault="00210E88" w:rsidP="00210E88">
      <w:r>
        <w:t>To: SA2 Cc: SA1, CT1, CT3, CT4, RAN2, RAN3</w:t>
      </w:r>
    </w:p>
    <w:p w14:paraId="015DAF61" w14:textId="77777777" w:rsidR="00210E88" w:rsidRDefault="00210E88" w:rsidP="00210E88">
      <w:r>
        <w:t>WI: FS_eNPN_Ph2, eNPN_Ph2</w:t>
      </w:r>
    </w:p>
    <w:p w14:paraId="4B8B7E9A" w14:textId="77777777" w:rsidR="00210E88" w:rsidRDefault="00210E88" w:rsidP="00210E88">
      <w:r>
        <w:t>Contact: Qualcomm</w:t>
      </w:r>
    </w:p>
    <w:p w14:paraId="3E0D7B95" w14:textId="77777777" w:rsidR="00210E88" w:rsidRDefault="00210E88" w:rsidP="00210E88">
      <w:r>
        <w:t>SA3 would like to thank SA2 for their LSs on “Progress and open issues for NPN enhancements in Rel-18” and “Questions for SUCI protection requirements for non-3GPP (WLAN) access to SNPN”.</w:t>
      </w:r>
    </w:p>
    <w:p w14:paraId="1DB90E0C" w14:textId="77777777" w:rsidR="00210E88" w:rsidRDefault="00210E88" w:rsidP="00210E88">
      <w:r>
        <w:t>The use of same credentials for access to SNPN with NG-RAN and to WLAN Access Network as proposed in Solution #16 is possible as follows:</w:t>
      </w:r>
    </w:p>
    <w:p w14:paraId="336177F2" w14:textId="77777777" w:rsidR="00210E88" w:rsidRDefault="00210E88" w:rsidP="00210E88">
      <w:r>
        <w:t>•</w:t>
      </w:r>
      <w:r>
        <w:tab/>
        <w:t>Case a): SUPI (Identifier) privacy is NOT provided over WLAN, i.e., the EAP method used over WLAN does not support SUPI/identifier privacy (e.g., EAP-TLS without subscriber privacy, EAP-AKA’, EAP-AKA). In this case, null scheme can be used for accessing SNPN with NG-RAN as there is no SUPI privacy provided over WLAN.</w:t>
      </w:r>
    </w:p>
    <w:p w14:paraId="42E73B4C" w14:textId="77777777" w:rsidR="00210E88" w:rsidRDefault="00210E88" w:rsidP="00210E88">
      <w:r>
        <w:lastRenderedPageBreak/>
        <w:t>•</w:t>
      </w:r>
      <w:r>
        <w:tab/>
        <w:t>Case b): SUPI (Identifier) privacy is provided over WLAN using an EAP method that supports SUPI (Identifier) privacy (e.g., EAP-TLS with subscriber privacy, 5G EAP-AKA’). In this case, when accessing SNPN with NG-RAN, the SUCI protection mechanisms already specified for SNPN in TS 33.501 can be reused as the UDM and the AAA are involved for UE authentication. More specifically, the SUPI privacy can be achieved for this case by either reusing one of the existing schemes specified in clause 6.12 of TS 33.501 or by sending anonymous SUCI in the registration message (as described in step 2 of clause I.2.2.2.2 of TS 33.501).</w:t>
      </w:r>
    </w:p>
    <w:p w14:paraId="756B157F" w14:textId="77777777" w:rsidR="00210E88" w:rsidRDefault="00210E88" w:rsidP="00210E88">
      <w:r>
        <w:t>Both case a) and b) are feasible methods. However, SA3 recommends that SNPN operators use a method which protects the identity both over the N1 interface and the WLAN interface, e.g., EAP-TLS with subscriber privacy.</w:t>
      </w:r>
    </w:p>
    <w:p w14:paraId="06FCE0A3" w14:textId="77777777" w:rsidR="00210E88" w:rsidRDefault="00210E88" w:rsidP="00210E88">
      <w:r>
        <w:t>SA3 would also like to point out the existing recommendation in step 5 of Annex I.2.2.2.2 of TS 33.501 about reusing same credentials for authentication in 5G SNPN and non-5G network (quoted below for SA2 information)</w:t>
      </w:r>
    </w:p>
    <w:p w14:paraId="48A0545A" w14:textId="77777777" w:rsidR="00210E88" w:rsidRDefault="00210E88" w:rsidP="00210E88">
      <w:r>
        <w:t>SA3 kindly ask SA2 to take the above information into account.</w:t>
      </w:r>
    </w:p>
    <w:p w14:paraId="6C3FCCBB" w14:textId="77777777" w:rsidR="00210E88" w:rsidRDefault="00210E88" w:rsidP="00210E88">
      <w:r>
        <w:t>Action proposed by Chair:</w:t>
      </w:r>
    </w:p>
    <w:p w14:paraId="5BEC6652" w14:textId="77777777" w:rsidR="00210E88" w:rsidRDefault="00210E88" w:rsidP="00210E88">
      <w:r>
        <w:t>Noted, no action required in CT3.</w:t>
      </w:r>
    </w:p>
    <w:p w14:paraId="782E21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F0E60" w14:textId="1D65CC35" w:rsidR="00210E88" w:rsidRDefault="00210E88" w:rsidP="00210E88">
      <w:pPr>
        <w:rPr>
          <w:rFonts w:ascii="Arial" w:hAnsi="Arial" w:cs="Arial"/>
          <w:b/>
          <w:sz w:val="24"/>
        </w:rPr>
      </w:pPr>
      <w:r>
        <w:rPr>
          <w:rFonts w:ascii="Arial" w:hAnsi="Arial" w:cs="Arial"/>
          <w:b/>
          <w:color w:val="0000FF"/>
          <w:sz w:val="24"/>
        </w:rPr>
        <w:t>C3-230040</w:t>
      </w:r>
      <w:r>
        <w:rPr>
          <w:rFonts w:ascii="Arial" w:hAnsi="Arial" w:cs="Arial"/>
          <w:b/>
          <w:color w:val="0000FF"/>
          <w:sz w:val="24"/>
        </w:rPr>
        <w:tab/>
      </w:r>
      <w:r>
        <w:rPr>
          <w:rFonts w:ascii="Arial" w:hAnsi="Arial" w:cs="Arial"/>
          <w:b/>
          <w:sz w:val="24"/>
        </w:rPr>
        <w:t>Research highlighting potential negated OAuth policy</w:t>
      </w:r>
    </w:p>
    <w:p w14:paraId="5FA17832"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SA3, CT3, CT4, cc -</w:t>
      </w:r>
      <w:r>
        <w:rPr>
          <w:i/>
        </w:rPr>
        <w:br/>
      </w:r>
      <w:r>
        <w:rPr>
          <w:i/>
        </w:rPr>
        <w:tab/>
      </w:r>
      <w:r>
        <w:rPr>
          <w:i/>
        </w:rPr>
        <w:tab/>
      </w:r>
      <w:r>
        <w:rPr>
          <w:i/>
        </w:rPr>
        <w:tab/>
      </w:r>
      <w:r>
        <w:rPr>
          <w:i/>
        </w:rPr>
        <w:tab/>
      </w:r>
      <w:r>
        <w:rPr>
          <w:i/>
        </w:rPr>
        <w:tab/>
        <w:t>Source: GSMA CVD</w:t>
      </w:r>
    </w:p>
    <w:p w14:paraId="4E4F94F3" w14:textId="77777777" w:rsidR="00210E88" w:rsidRDefault="00210E88" w:rsidP="00210E88">
      <w:pPr>
        <w:rPr>
          <w:rFonts w:ascii="Arial" w:hAnsi="Arial" w:cs="Arial"/>
          <w:b/>
        </w:rPr>
      </w:pPr>
      <w:r>
        <w:rPr>
          <w:rFonts w:ascii="Arial" w:hAnsi="Arial" w:cs="Arial"/>
          <w:b/>
        </w:rPr>
        <w:t xml:space="preserve">Discussion: </w:t>
      </w:r>
    </w:p>
    <w:p w14:paraId="780173B6" w14:textId="77777777" w:rsidR="00210E88" w:rsidRDefault="00210E88" w:rsidP="00210E88">
      <w:r>
        <w:t>To: SA3, CT3 and CT4</w:t>
      </w:r>
    </w:p>
    <w:p w14:paraId="72268518" w14:textId="77777777" w:rsidR="00210E88" w:rsidRDefault="00210E88" w:rsidP="00210E88">
      <w:r>
        <w:t>GSMA politely requests 3GPP SA3, CT3 and CT4 to review the information provided by the researchers and consider whether they agree that there could be a misunderstanding due to the use of [ ] and whether they feel either of the recommended mitigations are of value.</w:t>
      </w:r>
    </w:p>
    <w:p w14:paraId="2E76BFAD" w14:textId="77777777" w:rsidR="00210E88" w:rsidRDefault="00210E88" w:rsidP="00210E88">
      <w:r>
        <w:t>Action proposed by Chair:</w:t>
      </w:r>
    </w:p>
    <w:p w14:paraId="6127F360" w14:textId="77777777" w:rsidR="00210E88" w:rsidRDefault="00210E88" w:rsidP="00210E88">
      <w:r>
        <w:t>Check with the WG if reply LS is needed to confirm that usage of OAuth is not required.</w:t>
      </w:r>
    </w:p>
    <w:p w14:paraId="1477611C" w14:textId="77777777" w:rsidR="00210E88" w:rsidRDefault="00210E88" w:rsidP="00210E88">
      <w:r>
        <w:t>Partha (Nokia): It is up to SA3 on the security. Other WGs (work on OpenAPI) will handle in the common way</w:t>
      </w:r>
    </w:p>
    <w:p w14:paraId="4730DE4B" w14:textId="77777777" w:rsidR="00210E88" w:rsidRDefault="00210E88" w:rsidP="00210E88">
      <w:r>
        <w:t>Abdessamad (Huawei): CRs submitted to CT4. Need to discuss the CRs firstly.</w:t>
      </w:r>
    </w:p>
    <w:p w14:paraId="23B7ED0F" w14:textId="77777777" w:rsidR="00210E88" w:rsidRDefault="00210E88" w:rsidP="00210E88">
      <w:r>
        <w:t>Naren (Samsung): share the same view.</w:t>
      </w:r>
    </w:p>
    <w:p w14:paraId="540E252D" w14:textId="77777777" w:rsidR="00210E88" w:rsidRDefault="00210E88" w:rsidP="00210E88">
      <w:r>
        <w:t>Fuen (Ericsson): need to discuss together with CT4. But current spec is completed</w:t>
      </w:r>
    </w:p>
    <w:p w14:paraId="07EDFDFB" w14:textId="77777777" w:rsidR="00210E88" w:rsidRDefault="00210E88" w:rsidP="00210E88">
      <w:r>
        <w:t>Abdessamad (Huawei): It is up to the operator when implement it or not.</w:t>
      </w:r>
    </w:p>
    <w:p w14:paraId="2BF3CE5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7D70E" w14:textId="1D0BFAF7" w:rsidR="00210E88" w:rsidRDefault="00210E88" w:rsidP="00210E88">
      <w:pPr>
        <w:rPr>
          <w:rFonts w:ascii="Arial" w:hAnsi="Arial" w:cs="Arial"/>
          <w:b/>
          <w:sz w:val="24"/>
        </w:rPr>
      </w:pPr>
      <w:r>
        <w:rPr>
          <w:rFonts w:ascii="Arial" w:hAnsi="Arial" w:cs="Arial"/>
          <w:b/>
          <w:color w:val="0000FF"/>
          <w:sz w:val="24"/>
        </w:rPr>
        <w:t>C3-230041</w:t>
      </w:r>
      <w:r>
        <w:rPr>
          <w:rFonts w:ascii="Arial" w:hAnsi="Arial" w:cs="Arial"/>
          <w:b/>
          <w:color w:val="0000FF"/>
          <w:sz w:val="24"/>
        </w:rPr>
        <w:tab/>
      </w:r>
      <w:r>
        <w:rPr>
          <w:rFonts w:ascii="Arial" w:hAnsi="Arial" w:cs="Arial"/>
          <w:b/>
          <w:sz w:val="24"/>
        </w:rPr>
        <w:t>LS on UE event reporting over a user plane connection to LCS client or AF</w:t>
      </w:r>
    </w:p>
    <w:p w14:paraId="2530244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S2-2301789, to SA WG3, CT WG1, CT WG3, cc -</w:t>
      </w:r>
      <w:r>
        <w:rPr>
          <w:i/>
        </w:rPr>
        <w:br/>
      </w:r>
      <w:r>
        <w:rPr>
          <w:i/>
        </w:rPr>
        <w:tab/>
      </w:r>
      <w:r>
        <w:rPr>
          <w:i/>
        </w:rPr>
        <w:tab/>
      </w:r>
      <w:r>
        <w:rPr>
          <w:i/>
        </w:rPr>
        <w:tab/>
      </w:r>
      <w:r>
        <w:rPr>
          <w:i/>
        </w:rPr>
        <w:tab/>
      </w:r>
      <w:r>
        <w:rPr>
          <w:i/>
        </w:rPr>
        <w:tab/>
        <w:t>Source: SA2</w:t>
      </w:r>
    </w:p>
    <w:p w14:paraId="25579A95" w14:textId="77777777" w:rsidR="00210E88" w:rsidRDefault="00210E88" w:rsidP="00210E88">
      <w:pPr>
        <w:rPr>
          <w:rFonts w:ascii="Arial" w:hAnsi="Arial" w:cs="Arial"/>
          <w:b/>
        </w:rPr>
      </w:pPr>
      <w:r>
        <w:rPr>
          <w:rFonts w:ascii="Arial" w:hAnsi="Arial" w:cs="Arial"/>
          <w:b/>
        </w:rPr>
        <w:t xml:space="preserve">Discussion: </w:t>
      </w:r>
    </w:p>
    <w:p w14:paraId="0EEE5AA6" w14:textId="77777777" w:rsidR="00210E88" w:rsidRDefault="00210E88" w:rsidP="00210E88">
      <w:r>
        <w:t>To: SA3, CT1, CT3</w:t>
      </w:r>
    </w:p>
    <w:p w14:paraId="61A48D90" w14:textId="77777777" w:rsidR="00210E88" w:rsidRDefault="00210E88" w:rsidP="00210E88">
      <w:r>
        <w:t>WI: 5G_eLCS_Ph3</w:t>
      </w:r>
    </w:p>
    <w:p w14:paraId="6CFAABEA" w14:textId="77777777" w:rsidR="00210E88" w:rsidRDefault="00210E88" w:rsidP="00210E88">
      <w:r>
        <w:t>Contact: Qualcomm</w:t>
      </w:r>
    </w:p>
    <w:p w14:paraId="51B0A0E4" w14:textId="77777777" w:rsidR="00210E88" w:rsidRDefault="00210E88" w:rsidP="00210E88">
      <w:r>
        <w:lastRenderedPageBreak/>
        <w:t xml:space="preserve">SA2 has agreed for Release 18 to support location event reporting over a user plane connection by a UE to an LCS Client or AF for a deferred periodic or triggered 5GC-MT-LR. </w:t>
      </w:r>
    </w:p>
    <w:p w14:paraId="0C7514F1" w14:textId="77777777" w:rsidR="00210E88" w:rsidRDefault="00210E88" w:rsidP="00210E88">
      <w:r>
        <w:t xml:space="preserve">Please refer to TS 23.273 clause 16.6 for further details. </w:t>
      </w:r>
    </w:p>
    <w:p w14:paraId="60DC240E" w14:textId="77777777" w:rsidR="00210E88" w:rsidRDefault="00210E88" w:rsidP="00210E88">
      <w:r>
        <w:t>SA2 has the following questions for SA3, CT1, CT3 on supporting the user plane connection.</w:t>
      </w:r>
    </w:p>
    <w:p w14:paraId="196EFE53" w14:textId="77777777" w:rsidR="00210E88" w:rsidRDefault="00210E88" w:rsidP="00210E88">
      <w:r>
        <w:t>To SA3</w:t>
      </w:r>
    </w:p>
    <w:p w14:paraId="2AA6FE82" w14:textId="77777777" w:rsidR="00210E88" w:rsidRDefault="00210E88" w:rsidP="00210E88">
      <w:r>
        <w:t xml:space="preserve">SA2 asks SA3 to comment on security information and security procedures and protocols that might be used to establish the user plane connection and subsequently report location events over it. </w:t>
      </w:r>
    </w:p>
    <w:p w14:paraId="070D7B05" w14:textId="77777777" w:rsidR="00210E88" w:rsidRDefault="00210E88" w:rsidP="00210E88">
      <w:r>
        <w:t>To CT1 and CT3</w:t>
      </w:r>
    </w:p>
    <w:p w14:paraId="0F6867D9" w14:textId="77777777" w:rsidR="00210E88" w:rsidRDefault="00210E88" w:rsidP="00210E88">
      <w:r>
        <w:t>SA2 asks CT1 and CT3 to comment on suitable types of user plane address for an LCS Client or AF (e.g. such as an IP address and/or FQDN) and the transport protocols and application level messages that may be suitable to transfer location event reports.</w:t>
      </w:r>
    </w:p>
    <w:p w14:paraId="391305C4" w14:textId="77777777" w:rsidR="00210E88" w:rsidRDefault="00210E88" w:rsidP="00210E88">
      <w:r>
        <w:t>SA2 asks SA3, CT1 and CT3 to respond to the questions above.</w:t>
      </w:r>
    </w:p>
    <w:p w14:paraId="51DD2C4A" w14:textId="77777777" w:rsidR="00210E88" w:rsidRDefault="00210E88" w:rsidP="00210E88">
      <w:r>
        <w:t>Action proposed by Chair:</w:t>
      </w:r>
    </w:p>
    <w:p w14:paraId="736EC98A" w14:textId="77777777" w:rsidR="00210E88" w:rsidRDefault="00210E88" w:rsidP="00210E88">
      <w:r>
        <w:t>Discuss the reply LS proposals as C3-230133, C3-230174 and C3-230403. There are related submitted contributions in this meeting. Check if they are aligned with the reply.</w:t>
      </w:r>
    </w:p>
    <w:p w14:paraId="6A1BC9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78B87" w14:textId="77C71C5D" w:rsidR="00210E88" w:rsidRDefault="00210E88" w:rsidP="00210E88">
      <w:pPr>
        <w:rPr>
          <w:rFonts w:ascii="Arial" w:hAnsi="Arial" w:cs="Arial"/>
          <w:b/>
          <w:sz w:val="24"/>
        </w:rPr>
      </w:pPr>
      <w:r>
        <w:rPr>
          <w:rFonts w:ascii="Arial" w:hAnsi="Arial" w:cs="Arial"/>
          <w:b/>
          <w:color w:val="0000FF"/>
          <w:sz w:val="24"/>
        </w:rPr>
        <w:t>C3-230042</w:t>
      </w:r>
      <w:r>
        <w:rPr>
          <w:rFonts w:ascii="Arial" w:hAnsi="Arial" w:cs="Arial"/>
          <w:b/>
          <w:color w:val="0000FF"/>
          <w:sz w:val="24"/>
        </w:rPr>
        <w:tab/>
      </w:r>
      <w:r>
        <w:rPr>
          <w:rFonts w:ascii="Arial" w:hAnsi="Arial" w:cs="Arial"/>
          <w:b/>
          <w:sz w:val="24"/>
        </w:rPr>
        <w:t>Reply LS on the slice-specific N3IWF prefix configuration in VPLMN</w:t>
      </w:r>
    </w:p>
    <w:p w14:paraId="7EC4B59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S2-2301839, to CT WG1, cc CT WG3, CT WG4</w:t>
      </w:r>
      <w:r>
        <w:rPr>
          <w:i/>
        </w:rPr>
        <w:br/>
      </w:r>
      <w:r>
        <w:rPr>
          <w:i/>
        </w:rPr>
        <w:tab/>
      </w:r>
      <w:r>
        <w:rPr>
          <w:i/>
        </w:rPr>
        <w:tab/>
      </w:r>
      <w:r>
        <w:rPr>
          <w:i/>
        </w:rPr>
        <w:tab/>
      </w:r>
      <w:r>
        <w:rPr>
          <w:i/>
        </w:rPr>
        <w:tab/>
      </w:r>
      <w:r>
        <w:rPr>
          <w:i/>
        </w:rPr>
        <w:tab/>
        <w:t>Source: SA2</w:t>
      </w:r>
    </w:p>
    <w:p w14:paraId="2A342613" w14:textId="77777777" w:rsidR="00210E88" w:rsidRDefault="00210E88" w:rsidP="00210E88">
      <w:pPr>
        <w:rPr>
          <w:rFonts w:ascii="Arial" w:hAnsi="Arial" w:cs="Arial"/>
          <w:b/>
        </w:rPr>
      </w:pPr>
      <w:r>
        <w:rPr>
          <w:rFonts w:ascii="Arial" w:hAnsi="Arial" w:cs="Arial"/>
          <w:b/>
        </w:rPr>
        <w:t xml:space="preserve">Discussion: </w:t>
      </w:r>
    </w:p>
    <w:p w14:paraId="3C2CE58A" w14:textId="77777777" w:rsidR="00210E88" w:rsidRDefault="00210E88" w:rsidP="00210E88">
      <w:r>
        <w:t>To: CT1 Cc: CT3, CT4</w:t>
      </w:r>
    </w:p>
    <w:p w14:paraId="2EF4A30E" w14:textId="77777777" w:rsidR="00210E88" w:rsidRDefault="00210E88" w:rsidP="00210E88">
      <w:r>
        <w:t>WI: 5WWC_Ph2</w:t>
      </w:r>
    </w:p>
    <w:p w14:paraId="3B82C279" w14:textId="77777777" w:rsidR="00210E88" w:rsidRDefault="00210E88" w:rsidP="00210E88">
      <w:r>
        <w:t>Contact: Qualcomm</w:t>
      </w:r>
    </w:p>
    <w:p w14:paraId="0F64E6DB" w14:textId="77777777" w:rsidR="00210E88" w:rsidRDefault="00210E88" w:rsidP="00210E88">
      <w:r>
        <w:t>SA2 would like to thank CT1 for the LS on the slice-specific N3IWF prefix configuration in VPLMN and would like to provide the following feedback.</w:t>
      </w:r>
    </w:p>
    <w:p w14:paraId="4BE71857" w14:textId="77777777" w:rsidR="00210E88" w:rsidRDefault="00210E88" w:rsidP="00210E88">
      <w:r>
        <w:t>CT1 Question: Can the Slice-specific N3IWF prefix configuration provided by the HPLMN contain entries for Slice-specific N3IWF prefix configuration for a VPLMN(s)?</w:t>
      </w:r>
    </w:p>
    <w:p w14:paraId="69B746B2" w14:textId="77777777" w:rsidR="00210E88" w:rsidRDefault="00210E88" w:rsidP="00210E88">
      <w:r>
        <w:t>SA2 reply: No.</w:t>
      </w:r>
    </w:p>
    <w:p w14:paraId="61247CD3" w14:textId="77777777" w:rsidR="00210E88" w:rsidRDefault="00210E88" w:rsidP="00210E88">
      <w:r>
        <w:t>SA2 kindly asks CT1 to take the above into account.</w:t>
      </w:r>
    </w:p>
    <w:p w14:paraId="50BDFF9D" w14:textId="77777777" w:rsidR="00210E88" w:rsidRDefault="00210E88" w:rsidP="00210E88">
      <w:r>
        <w:t>Action proposed by Chair:</w:t>
      </w:r>
    </w:p>
    <w:p w14:paraId="4885C083" w14:textId="77777777" w:rsidR="00210E88" w:rsidRDefault="00210E88" w:rsidP="00210E88">
      <w:r>
        <w:t>Noted, no action required in CT3.</w:t>
      </w:r>
    </w:p>
    <w:p w14:paraId="6CAFE1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82355" w14:textId="18190906" w:rsidR="00210E88" w:rsidRDefault="00210E88" w:rsidP="00210E88">
      <w:pPr>
        <w:rPr>
          <w:rFonts w:ascii="Arial" w:hAnsi="Arial" w:cs="Arial"/>
          <w:b/>
          <w:sz w:val="24"/>
        </w:rPr>
      </w:pPr>
      <w:r>
        <w:rPr>
          <w:rFonts w:ascii="Arial" w:hAnsi="Arial" w:cs="Arial"/>
          <w:b/>
          <w:color w:val="0000FF"/>
          <w:sz w:val="24"/>
        </w:rPr>
        <w:t>C3-230043</w:t>
      </w:r>
      <w:r>
        <w:rPr>
          <w:rFonts w:ascii="Arial" w:hAnsi="Arial" w:cs="Arial"/>
          <w:b/>
          <w:color w:val="0000FF"/>
          <w:sz w:val="24"/>
        </w:rPr>
        <w:tab/>
      </w:r>
      <w:r>
        <w:rPr>
          <w:rFonts w:ascii="Arial" w:hAnsi="Arial" w:cs="Arial"/>
          <w:b/>
          <w:sz w:val="24"/>
        </w:rPr>
        <w:t>Reply LS on Issues on historical analytics and Slice Load Level Analytics</w:t>
      </w:r>
    </w:p>
    <w:p w14:paraId="603130F5"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S2-2302061, to CT WG3, cc -</w:t>
      </w:r>
      <w:r>
        <w:rPr>
          <w:i/>
        </w:rPr>
        <w:br/>
      </w:r>
      <w:r>
        <w:rPr>
          <w:i/>
        </w:rPr>
        <w:tab/>
      </w:r>
      <w:r>
        <w:rPr>
          <w:i/>
        </w:rPr>
        <w:tab/>
      </w:r>
      <w:r>
        <w:rPr>
          <w:i/>
        </w:rPr>
        <w:tab/>
      </w:r>
      <w:r>
        <w:rPr>
          <w:i/>
        </w:rPr>
        <w:tab/>
      </w:r>
      <w:r>
        <w:rPr>
          <w:i/>
        </w:rPr>
        <w:tab/>
        <w:t>Source: SA2</w:t>
      </w:r>
    </w:p>
    <w:p w14:paraId="0151F0FA" w14:textId="77777777" w:rsidR="00210E88" w:rsidRDefault="00210E88" w:rsidP="00210E88">
      <w:pPr>
        <w:rPr>
          <w:rFonts w:ascii="Arial" w:hAnsi="Arial" w:cs="Arial"/>
          <w:b/>
        </w:rPr>
      </w:pPr>
      <w:r>
        <w:rPr>
          <w:rFonts w:ascii="Arial" w:hAnsi="Arial" w:cs="Arial"/>
          <w:b/>
        </w:rPr>
        <w:t xml:space="preserve">Discussion: </w:t>
      </w:r>
    </w:p>
    <w:p w14:paraId="06A580B1" w14:textId="77777777" w:rsidR="00210E88" w:rsidRDefault="00210E88" w:rsidP="00210E88">
      <w:r>
        <w:t>To: CT3</w:t>
      </w:r>
    </w:p>
    <w:p w14:paraId="313825A4" w14:textId="77777777" w:rsidR="00210E88" w:rsidRDefault="00210E88" w:rsidP="00210E88">
      <w:r>
        <w:lastRenderedPageBreak/>
        <w:t>Reply to: C3-225599/S2-2300094</w:t>
      </w:r>
    </w:p>
    <w:p w14:paraId="3680A09E" w14:textId="77777777" w:rsidR="00210E88" w:rsidRDefault="00210E88" w:rsidP="00210E88">
      <w:r>
        <w:t>WI: eNA_Ph2</w:t>
      </w:r>
    </w:p>
    <w:p w14:paraId="02607968" w14:textId="77777777" w:rsidR="00210E88" w:rsidRDefault="00210E88" w:rsidP="00210E88">
      <w:r>
        <w:t>Contact: Huawei</w:t>
      </w:r>
    </w:p>
    <w:p w14:paraId="0791A146" w14:textId="77777777" w:rsidR="00210E88" w:rsidRDefault="00210E88" w:rsidP="00210E88">
      <w:r>
        <w:t>A2 thanks CT3 for their LS on Issues on historical analytics and Slice Load Level Analytics (C3-225599 / S2-220xxxx) and provides the following answers to CT3 questions:</w:t>
      </w:r>
    </w:p>
    <w:p w14:paraId="6DEE4C5D" w14:textId="77777777" w:rsidR="00210E88" w:rsidRDefault="00210E88" w:rsidP="00210E88">
      <w:r>
        <w:t>Question 1: Why is the Nnwdaf_DataManagement service shown in the procedure for collecting historical analytics?</w:t>
      </w:r>
    </w:p>
    <w:p w14:paraId="615B6C51" w14:textId="77777777" w:rsidR="00210E88" w:rsidRDefault="00210E88" w:rsidP="00210E88">
      <w:r>
        <w:t>SA2 answer to question 1:</w:t>
      </w:r>
    </w:p>
    <w:p w14:paraId="4D76A5C2" w14:textId="77777777" w:rsidR="00210E88" w:rsidRDefault="00210E88" w:rsidP="00210E88">
      <w:r>
        <w:t>SA2 believes that the Nnwdaf_DataManagement service shall not be used in the Historical Analytics Exposure via DCCF/Messaging Framework procedures. The Nnwdaf_AnalyticsSubscription service shall be used when collecting the historical analytics from the NWDAF. The related clauses were updated in the attached CR xxxx.</w:t>
      </w:r>
    </w:p>
    <w:p w14:paraId="694419D7" w14:textId="77777777" w:rsidR="00210E88" w:rsidRDefault="00210E88" w:rsidP="00210E88">
      <w:r>
        <w:t>Question 2: How may the consumer collect historical analytics from the NWDAF?</w:t>
      </w:r>
    </w:p>
    <w:p w14:paraId="42EE1674" w14:textId="77777777" w:rsidR="00210E88" w:rsidRDefault="00210E88" w:rsidP="00210E88">
      <w:r>
        <w:t>SA2 answer to question 2:</w:t>
      </w:r>
    </w:p>
    <w:p w14:paraId="2C3D44F7" w14:textId="77777777" w:rsidR="00210E88" w:rsidRDefault="00210E88" w:rsidP="00210E88">
      <w:r>
        <w:t>See the answer to Question 1.</w:t>
      </w:r>
    </w:p>
    <w:p w14:paraId="14C04328" w14:textId="77777777" w:rsidR="00210E88" w:rsidRDefault="00210E88" w:rsidP="00210E88">
      <w:r>
        <w:t>Question 3: 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717B7A37" w14:textId="77777777" w:rsidR="00210E88" w:rsidRDefault="00210E88" w:rsidP="00210E88">
      <w:r>
        <w:t>SA2 answer to question 3:</w:t>
      </w:r>
    </w:p>
    <w:p w14:paraId="79443287" w14:textId="77777777" w:rsidR="00210E88" w:rsidRDefault="00210E88" w:rsidP="00210E88">
      <w:r>
        <w:t>The answer is Yes. The Analytics Specification may be used when the consumer requests the bulked data from an NWDAF.</w:t>
      </w:r>
    </w:p>
    <w:p w14:paraId="76634437" w14:textId="77777777" w:rsidR="00210E88" w:rsidRDefault="00210E88" w:rsidP="00210E88">
      <w:r>
        <w:t>The scenario is for data collection optimization among NWDAFs, when NWDAF#1 alone is not able to generate the analytics, because part of the data that needs to be collected is under the control of a different NWDAF#2. Or when the NWDAF#1 with MTLF needs to collect data for ML model training and the required data from an AoI is covered by different NWDAF#2. In these scenarios, the NWDAF#1 does not need to request every individual event that it needs to collect from the other NWDAF#2, it requests only the bulked data for the analtyics ID, and then the NWDAF#2 knows what are the event types that need to be bulked and sends the bulked data to the NWDAF.</w:t>
      </w:r>
    </w:p>
    <w:p w14:paraId="11E7699D" w14:textId="77777777" w:rsidR="00210E88" w:rsidRDefault="00210E88" w:rsidP="00210E88">
      <w:r>
        <w:t>SA2 kindly asks CT3 to take SA2 answers into account.</w:t>
      </w:r>
    </w:p>
    <w:p w14:paraId="1999EE0B" w14:textId="77777777" w:rsidR="00210E88" w:rsidRDefault="00210E88" w:rsidP="00210E88">
      <w:r>
        <w:t>Action proposed by Chair:</w:t>
      </w:r>
    </w:p>
    <w:p w14:paraId="14570B4C" w14:textId="77777777" w:rsidR="00210E88" w:rsidRDefault="00210E88" w:rsidP="00210E88">
      <w:r>
        <w:t>There are related submitted contributions in this meeting. Check if they are aligned with the reply.</w:t>
      </w:r>
    </w:p>
    <w:p w14:paraId="3617D47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F330" w14:textId="55672A7F" w:rsidR="00210E88" w:rsidRDefault="00210E88" w:rsidP="00210E88">
      <w:pPr>
        <w:rPr>
          <w:rFonts w:ascii="Arial" w:hAnsi="Arial" w:cs="Arial"/>
          <w:b/>
          <w:sz w:val="24"/>
        </w:rPr>
      </w:pPr>
      <w:r>
        <w:rPr>
          <w:rFonts w:ascii="Arial" w:hAnsi="Arial" w:cs="Arial"/>
          <w:b/>
          <w:color w:val="0000FF"/>
          <w:sz w:val="24"/>
        </w:rPr>
        <w:t>C3-230044</w:t>
      </w:r>
      <w:r>
        <w:rPr>
          <w:rFonts w:ascii="Arial" w:hAnsi="Arial" w:cs="Arial"/>
          <w:b/>
          <w:color w:val="0000FF"/>
          <w:sz w:val="24"/>
        </w:rPr>
        <w:tab/>
      </w:r>
      <w:r>
        <w:rPr>
          <w:rFonts w:ascii="Arial" w:hAnsi="Arial" w:cs="Arial"/>
          <w:b/>
          <w:sz w:val="24"/>
        </w:rPr>
        <w:t>LS Reply on V2X policy or ProSe policy request during registration procedure</w:t>
      </w:r>
    </w:p>
    <w:p w14:paraId="606DD7E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S2-2302062, to CT WG1, cc CT WG3</w:t>
      </w:r>
      <w:r>
        <w:rPr>
          <w:i/>
        </w:rPr>
        <w:br/>
      </w:r>
      <w:r>
        <w:rPr>
          <w:i/>
        </w:rPr>
        <w:tab/>
      </w:r>
      <w:r>
        <w:rPr>
          <w:i/>
        </w:rPr>
        <w:tab/>
      </w:r>
      <w:r>
        <w:rPr>
          <w:i/>
        </w:rPr>
        <w:tab/>
      </w:r>
      <w:r>
        <w:rPr>
          <w:i/>
        </w:rPr>
        <w:tab/>
      </w:r>
      <w:r>
        <w:rPr>
          <w:i/>
        </w:rPr>
        <w:tab/>
        <w:t>Source: SA2</w:t>
      </w:r>
    </w:p>
    <w:p w14:paraId="424C5D22" w14:textId="77777777" w:rsidR="00210E88" w:rsidRDefault="00210E88" w:rsidP="00210E88">
      <w:pPr>
        <w:rPr>
          <w:rFonts w:ascii="Arial" w:hAnsi="Arial" w:cs="Arial"/>
          <w:b/>
        </w:rPr>
      </w:pPr>
      <w:r>
        <w:rPr>
          <w:rFonts w:ascii="Arial" w:hAnsi="Arial" w:cs="Arial"/>
          <w:b/>
        </w:rPr>
        <w:t xml:space="preserve">Discussion: </w:t>
      </w:r>
    </w:p>
    <w:p w14:paraId="6DBB461B" w14:textId="77777777" w:rsidR="00210E88" w:rsidRDefault="00210E88" w:rsidP="00210E88">
      <w:r>
        <w:t>To: CT1 Cc: CT3</w:t>
      </w:r>
    </w:p>
    <w:p w14:paraId="1B37A86D" w14:textId="77777777" w:rsidR="00210E88" w:rsidRDefault="00210E88" w:rsidP="00210E88">
      <w:r>
        <w:t>WI: 5G_ProSe, eV2XARC_Ph2</w:t>
      </w:r>
    </w:p>
    <w:p w14:paraId="1627C3FA" w14:textId="77777777" w:rsidR="00210E88" w:rsidRDefault="00210E88" w:rsidP="00210E88">
      <w:r>
        <w:t>Contact: Huawei</w:t>
      </w:r>
    </w:p>
    <w:p w14:paraId="7C25906F" w14:textId="77777777" w:rsidR="00210E88" w:rsidRDefault="00210E88" w:rsidP="00210E88">
      <w:r>
        <w:t>SA2 thanks CT1 for the LS on UE requesting policies during registration. To align with the stage 3 decision, SA2 has agreed the attached CRs to update the corresponding description on V2X/ProSe policy provisioning request during the registration procedure.</w:t>
      </w:r>
    </w:p>
    <w:p w14:paraId="01A7A0CF" w14:textId="77777777" w:rsidR="00210E88" w:rsidRDefault="00210E88" w:rsidP="00210E88">
      <w:r>
        <w:t>SA2 kindly asks CT1 to take the above information into account.</w:t>
      </w:r>
    </w:p>
    <w:p w14:paraId="648E1C99" w14:textId="77777777" w:rsidR="00210E88" w:rsidRDefault="00210E88" w:rsidP="00210E88">
      <w:r>
        <w:lastRenderedPageBreak/>
        <w:t>Action proposed by Chair:</w:t>
      </w:r>
    </w:p>
    <w:p w14:paraId="0AD62190" w14:textId="77777777" w:rsidR="00210E88" w:rsidRDefault="00210E88" w:rsidP="00210E88">
      <w:r>
        <w:t>Noted, no action required in CT3.</w:t>
      </w:r>
    </w:p>
    <w:p w14:paraId="7509E6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3AC0" w14:textId="7BF2E542" w:rsidR="00210E88" w:rsidRDefault="00210E88" w:rsidP="00210E88">
      <w:pPr>
        <w:rPr>
          <w:rFonts w:ascii="Arial" w:hAnsi="Arial" w:cs="Arial"/>
          <w:b/>
          <w:sz w:val="24"/>
        </w:rPr>
      </w:pPr>
      <w:r>
        <w:rPr>
          <w:rFonts w:ascii="Arial" w:hAnsi="Arial" w:cs="Arial"/>
          <w:b/>
          <w:color w:val="0000FF"/>
          <w:sz w:val="24"/>
        </w:rPr>
        <w:t>C3-230045</w:t>
      </w:r>
      <w:r>
        <w:rPr>
          <w:rFonts w:ascii="Arial" w:hAnsi="Arial" w:cs="Arial"/>
          <w:b/>
          <w:color w:val="0000FF"/>
          <w:sz w:val="24"/>
        </w:rPr>
        <w:tab/>
      </w:r>
      <w:r>
        <w:rPr>
          <w:rFonts w:ascii="Arial" w:hAnsi="Arial" w:cs="Arial"/>
          <w:b/>
          <w:sz w:val="24"/>
        </w:rPr>
        <w:t>Reply LS on dedicated DNN for 5G ProSe L3 UE-to-Network Relay connectivity</w:t>
      </w:r>
    </w:p>
    <w:p w14:paraId="6B503E5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S2-2302063, to CT WG3, cc -</w:t>
      </w:r>
      <w:r>
        <w:rPr>
          <w:i/>
        </w:rPr>
        <w:br/>
      </w:r>
      <w:r>
        <w:rPr>
          <w:i/>
        </w:rPr>
        <w:tab/>
      </w:r>
      <w:r>
        <w:rPr>
          <w:i/>
        </w:rPr>
        <w:tab/>
      </w:r>
      <w:r>
        <w:rPr>
          <w:i/>
        </w:rPr>
        <w:tab/>
      </w:r>
      <w:r>
        <w:rPr>
          <w:i/>
        </w:rPr>
        <w:tab/>
      </w:r>
      <w:r>
        <w:rPr>
          <w:i/>
        </w:rPr>
        <w:tab/>
        <w:t>Source: SA2</w:t>
      </w:r>
    </w:p>
    <w:p w14:paraId="0FC12C5A" w14:textId="77777777" w:rsidR="00210E88" w:rsidRDefault="00210E88" w:rsidP="00210E88">
      <w:pPr>
        <w:rPr>
          <w:rFonts w:ascii="Arial" w:hAnsi="Arial" w:cs="Arial"/>
          <w:b/>
        </w:rPr>
      </w:pPr>
      <w:r>
        <w:rPr>
          <w:rFonts w:ascii="Arial" w:hAnsi="Arial" w:cs="Arial"/>
          <w:b/>
        </w:rPr>
        <w:t xml:space="preserve">Discussion: </w:t>
      </w:r>
    </w:p>
    <w:p w14:paraId="2565E21A" w14:textId="77777777" w:rsidR="00210E88" w:rsidRDefault="00210E88" w:rsidP="00210E88">
      <w:r>
        <w:t>To: CT3</w:t>
      </w:r>
    </w:p>
    <w:p w14:paraId="1C2AF79E" w14:textId="77777777" w:rsidR="00210E88" w:rsidRDefault="00210E88" w:rsidP="00210E88">
      <w:r>
        <w:t>Reply to: C3-225374/S2-2300030</w:t>
      </w:r>
    </w:p>
    <w:p w14:paraId="7FD58E59" w14:textId="77777777" w:rsidR="00210E88" w:rsidRDefault="00210E88" w:rsidP="00210E88">
      <w:r>
        <w:t>WI: TEI17</w:t>
      </w:r>
    </w:p>
    <w:p w14:paraId="58ED3F03" w14:textId="77777777" w:rsidR="00210E88" w:rsidRDefault="00210E88" w:rsidP="00210E88">
      <w:r>
        <w:t>Contact: Ericsson</w:t>
      </w:r>
    </w:p>
    <w:p w14:paraId="65D6CF72" w14:textId="77777777" w:rsidR="00210E88" w:rsidRDefault="00210E88" w:rsidP="00210E88">
      <w:r>
        <w:t>SA2 thanks CT3 for the LS reply on dedicated DNN for 5G ProSe L3 UE-to-Network Relay. SA2 would like to provide the following answers to the CT3 questions:</w:t>
      </w:r>
    </w:p>
    <w:p w14:paraId="2CB94F7C" w14:textId="77777777" w:rsidR="00210E88" w:rsidRDefault="00210E88" w:rsidP="00210E88">
      <w:r>
        <w:t>CT3 Q1: Would it be possible to mandate a dedicated DNN for 5G ProSe L3 UE-to-Network Relay connectivity so that the PCF can determine to ignore UE identity in session binding based on the configured DNN?</w:t>
      </w:r>
    </w:p>
    <w:p w14:paraId="79506638" w14:textId="77777777" w:rsidR="00210E88" w:rsidRDefault="00210E88" w:rsidP="00210E88">
      <w:r>
        <w:t>SA2 A1: Yes, please see the agreed CR as attached.</w:t>
      </w:r>
    </w:p>
    <w:p w14:paraId="75E6BF02" w14:textId="77777777" w:rsidR="00210E88" w:rsidRDefault="00210E88" w:rsidP="00210E88">
      <w:r>
        <w:t>CT3 Q2: If the answer to Q1 is NO, how can PCF determine to ignore the UE Identity in session binding?</w:t>
      </w:r>
    </w:p>
    <w:p w14:paraId="5414EAE2" w14:textId="77777777" w:rsidR="00210E88" w:rsidRDefault="00210E88" w:rsidP="00210E88">
      <w:r>
        <w:t>SA2 A2: See A1</w:t>
      </w:r>
    </w:p>
    <w:p w14:paraId="7669F9BF" w14:textId="77777777" w:rsidR="00210E88" w:rsidRDefault="00210E88" w:rsidP="00210E88">
      <w:r>
        <w:t>SA2 kindly asks CT3 to take the above into account.</w:t>
      </w:r>
    </w:p>
    <w:p w14:paraId="1FCC85E2" w14:textId="77777777" w:rsidR="00210E88" w:rsidRDefault="00210E88" w:rsidP="00210E88">
      <w:r>
        <w:t>Action proposed by Chair:</w:t>
      </w:r>
    </w:p>
    <w:p w14:paraId="18921453" w14:textId="77777777" w:rsidR="00210E88" w:rsidRDefault="00210E88" w:rsidP="00210E88">
      <w:r>
        <w:t xml:space="preserve">Check with the WG if current spec supports the requirement. </w:t>
      </w:r>
    </w:p>
    <w:p w14:paraId="60C0486D" w14:textId="77777777" w:rsidR="00210E88" w:rsidRDefault="00210E88" w:rsidP="00210E88">
      <w:r>
        <w:t>Fuen (Ericsson): CRs agreed on 29.513 in CT3#125 meeting.</w:t>
      </w:r>
    </w:p>
    <w:p w14:paraId="5735F34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0D3D" w14:textId="2E959FBD" w:rsidR="00210E88" w:rsidRDefault="00210E88" w:rsidP="00210E88">
      <w:pPr>
        <w:rPr>
          <w:rFonts w:ascii="Arial" w:hAnsi="Arial" w:cs="Arial"/>
          <w:b/>
          <w:sz w:val="24"/>
        </w:rPr>
      </w:pPr>
      <w:r>
        <w:rPr>
          <w:rFonts w:ascii="Arial" w:hAnsi="Arial" w:cs="Arial"/>
          <w:b/>
          <w:color w:val="0000FF"/>
          <w:sz w:val="24"/>
        </w:rPr>
        <w:t>C3-230046</w:t>
      </w:r>
      <w:r>
        <w:rPr>
          <w:rFonts w:ascii="Arial" w:hAnsi="Arial" w:cs="Arial"/>
          <w:b/>
          <w:color w:val="0000FF"/>
          <w:sz w:val="24"/>
        </w:rPr>
        <w:tab/>
      </w:r>
      <w:r>
        <w:rPr>
          <w:rFonts w:ascii="Arial" w:hAnsi="Arial" w:cs="Arial"/>
          <w:b/>
          <w:sz w:val="24"/>
        </w:rPr>
        <w:t>LS Response on TSCTSF usage determination in AF session with required QoS</w:t>
      </w:r>
    </w:p>
    <w:p w14:paraId="507308E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S2-2302082, to CT WG3, cc -</w:t>
      </w:r>
      <w:r>
        <w:rPr>
          <w:i/>
        </w:rPr>
        <w:br/>
      </w:r>
      <w:r>
        <w:rPr>
          <w:i/>
        </w:rPr>
        <w:tab/>
      </w:r>
      <w:r>
        <w:rPr>
          <w:i/>
        </w:rPr>
        <w:tab/>
      </w:r>
      <w:r>
        <w:rPr>
          <w:i/>
        </w:rPr>
        <w:tab/>
      </w:r>
      <w:r>
        <w:rPr>
          <w:i/>
        </w:rPr>
        <w:tab/>
      </w:r>
      <w:r>
        <w:rPr>
          <w:i/>
        </w:rPr>
        <w:tab/>
        <w:t>Source: SA2</w:t>
      </w:r>
    </w:p>
    <w:p w14:paraId="3776A91F" w14:textId="77777777" w:rsidR="00210E88" w:rsidRDefault="00210E88" w:rsidP="00210E88">
      <w:pPr>
        <w:rPr>
          <w:rFonts w:ascii="Arial" w:hAnsi="Arial" w:cs="Arial"/>
          <w:b/>
        </w:rPr>
      </w:pPr>
      <w:r>
        <w:rPr>
          <w:rFonts w:ascii="Arial" w:hAnsi="Arial" w:cs="Arial"/>
          <w:b/>
        </w:rPr>
        <w:t xml:space="preserve">Discussion: </w:t>
      </w:r>
    </w:p>
    <w:p w14:paraId="4547215C" w14:textId="77777777" w:rsidR="00210E88" w:rsidRDefault="00210E88" w:rsidP="00210E88">
      <w:r>
        <w:t>To: CT3</w:t>
      </w:r>
    </w:p>
    <w:p w14:paraId="71D81D3B" w14:textId="77777777" w:rsidR="00210E88" w:rsidRDefault="00210E88" w:rsidP="00210E88">
      <w:r>
        <w:t>Reply to: C3-225700/S2-2300032</w:t>
      </w:r>
    </w:p>
    <w:p w14:paraId="3FC3453E" w14:textId="77777777" w:rsidR="00210E88" w:rsidRDefault="00210E88" w:rsidP="00210E88">
      <w:r>
        <w:t>WI: IIoT</w:t>
      </w:r>
    </w:p>
    <w:p w14:paraId="708F24A7" w14:textId="77777777" w:rsidR="00210E88" w:rsidRDefault="00210E88" w:rsidP="00210E88">
      <w:r>
        <w:t>Contact: China Mobile</w:t>
      </w:r>
    </w:p>
    <w:p w14:paraId="05C89AF9" w14:textId="77777777" w:rsidR="00210E88" w:rsidRDefault="00210E88" w:rsidP="00210E88">
      <w:r>
        <w:t>SA2 thanks CT3 for their LS on TSCTSF usage determination in AF session with required QoS. SA2 has the following answers to the 3 questions from CT3.</w:t>
      </w:r>
    </w:p>
    <w:p w14:paraId="1FC80BC7" w14:textId="77777777" w:rsidR="00210E88" w:rsidRDefault="00210E88" w:rsidP="00210E88">
      <w:r>
        <w:t>Q1</w:t>
      </w:r>
      <w:r>
        <w:tab/>
        <w:t xml:space="preserve">What is the scenario where the AF can update the required QoS from normal QoS requirement into time sensitive QoS requirement? </w:t>
      </w:r>
    </w:p>
    <w:p w14:paraId="2769D31D" w14:textId="77777777" w:rsidR="00210E88" w:rsidRDefault="00210E88" w:rsidP="00210E88">
      <w:r>
        <w:lastRenderedPageBreak/>
        <w:t>Answer:</w:t>
      </w:r>
    </w:p>
    <w:p w14:paraId="7A00B372" w14:textId="77777777" w:rsidR="00210E88" w:rsidRDefault="00210E88" w:rsidP="00210E88">
      <w:r>
        <w:t>SA2 cannot get common understanding about Q1.</w:t>
      </w:r>
    </w:p>
    <w:p w14:paraId="5B01B263" w14:textId="77777777" w:rsidR="00210E88" w:rsidRDefault="00210E88" w:rsidP="00210E88">
      <w:r>
        <w:t>Q2</w:t>
      </w:r>
      <w:r>
        <w:tab/>
        <w:t>Is it possible for the AF to update the required QoS from time sensitive QoS requirement into normal QoS requirement? And then will the NEF always keep the initial decision about triggering the TSCTSF or not as determined in the initial request?</w:t>
      </w:r>
    </w:p>
    <w:p w14:paraId="162360C8" w14:textId="77777777" w:rsidR="00210E88" w:rsidRDefault="00210E88" w:rsidP="00210E88">
      <w:r>
        <w:t xml:space="preserve">Answer: </w:t>
      </w:r>
    </w:p>
    <w:p w14:paraId="7189A5F3" w14:textId="77777777" w:rsidR="00210E88" w:rsidRDefault="00210E88" w:rsidP="00210E88">
      <w:r>
        <w:t>SA2 cannot get common understanding about Q2.</w:t>
      </w:r>
    </w:p>
    <w:p w14:paraId="63BFE7D6" w14:textId="77777777" w:rsidR="00210E88" w:rsidRDefault="00210E88" w:rsidP="00210E88">
      <w:r>
        <w:t>Q3</w:t>
      </w:r>
      <w:r>
        <w:tab/>
        <w:t xml:space="preserve">If the answer to Question 1 is that the scenario exists, then could it be possible to have any solution where the NEF does not reject the AF update request? </w:t>
      </w:r>
    </w:p>
    <w:p w14:paraId="7F70CE12" w14:textId="77777777" w:rsidR="00210E88" w:rsidRDefault="00210E88" w:rsidP="00210E88">
      <w:r>
        <w:t>Answer:</w:t>
      </w:r>
    </w:p>
    <w:p w14:paraId="4D9A76A6" w14:textId="77777777" w:rsidR="00210E88" w:rsidRDefault="00210E88" w:rsidP="00210E88">
      <w:r>
        <w:t>There is no common understanding for Q1.SA2 has approved the attached document S2-2302084 to address potential error condition.</w:t>
      </w:r>
    </w:p>
    <w:p w14:paraId="22F976F3" w14:textId="77777777" w:rsidR="00210E88" w:rsidRDefault="00210E88" w:rsidP="00210E88">
      <w:r>
        <w:t>SA2 asks CT3 group to take the above information into consideration.</w:t>
      </w:r>
    </w:p>
    <w:p w14:paraId="76168112" w14:textId="77777777" w:rsidR="00210E88" w:rsidRDefault="00210E88" w:rsidP="00210E88">
      <w:r>
        <w:t>Action proposed by Chair:</w:t>
      </w:r>
    </w:p>
    <w:p w14:paraId="5659D2FB" w14:textId="77777777" w:rsidR="00210E88" w:rsidRDefault="00210E88" w:rsidP="00210E88">
      <w:r>
        <w:t>There are related submitted contributions in this meeting. Check if they are aligned with the reply.</w:t>
      </w:r>
    </w:p>
    <w:p w14:paraId="670E9B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EE3A" w14:textId="44CF3C48" w:rsidR="00210E88" w:rsidRDefault="00210E88" w:rsidP="00210E88">
      <w:pPr>
        <w:rPr>
          <w:rFonts w:ascii="Arial" w:hAnsi="Arial" w:cs="Arial"/>
          <w:b/>
          <w:sz w:val="24"/>
        </w:rPr>
      </w:pPr>
      <w:r>
        <w:rPr>
          <w:rFonts w:ascii="Arial" w:hAnsi="Arial" w:cs="Arial"/>
          <w:b/>
          <w:color w:val="0000FF"/>
          <w:sz w:val="24"/>
        </w:rPr>
        <w:t>C3-230047</w:t>
      </w:r>
      <w:r>
        <w:rPr>
          <w:rFonts w:ascii="Arial" w:hAnsi="Arial" w:cs="Arial"/>
          <w:b/>
          <w:color w:val="0000FF"/>
          <w:sz w:val="24"/>
        </w:rPr>
        <w:tab/>
      </w:r>
      <w:r>
        <w:rPr>
          <w:rFonts w:ascii="Arial" w:hAnsi="Arial" w:cs="Arial"/>
          <w:b/>
          <w:sz w:val="24"/>
        </w:rPr>
        <w:t>LS on Identifier availability for Lawful Interception during Inter-PLMN handover</w:t>
      </w:r>
    </w:p>
    <w:p w14:paraId="3B219B3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S2-2302165, to CT WG4, SA WG3-LI, cc SA WG3, CT WG3</w:t>
      </w:r>
      <w:r>
        <w:rPr>
          <w:i/>
        </w:rPr>
        <w:br/>
      </w:r>
      <w:r>
        <w:rPr>
          <w:i/>
        </w:rPr>
        <w:tab/>
      </w:r>
      <w:r>
        <w:rPr>
          <w:i/>
        </w:rPr>
        <w:tab/>
      </w:r>
      <w:r>
        <w:rPr>
          <w:i/>
        </w:rPr>
        <w:tab/>
      </w:r>
      <w:r>
        <w:rPr>
          <w:i/>
        </w:rPr>
        <w:tab/>
      </w:r>
      <w:r>
        <w:rPr>
          <w:i/>
        </w:rPr>
        <w:tab/>
        <w:t>Source: SA2</w:t>
      </w:r>
    </w:p>
    <w:p w14:paraId="4F6E0976" w14:textId="77777777" w:rsidR="00210E88" w:rsidRDefault="00210E88" w:rsidP="00210E88">
      <w:pPr>
        <w:rPr>
          <w:rFonts w:ascii="Arial" w:hAnsi="Arial" w:cs="Arial"/>
          <w:b/>
        </w:rPr>
      </w:pPr>
      <w:r>
        <w:rPr>
          <w:rFonts w:ascii="Arial" w:hAnsi="Arial" w:cs="Arial"/>
          <w:b/>
        </w:rPr>
        <w:t xml:space="preserve">Discussion: </w:t>
      </w:r>
    </w:p>
    <w:p w14:paraId="4EDB2607" w14:textId="77777777" w:rsidR="00210E88" w:rsidRDefault="00210E88" w:rsidP="00210E88">
      <w:r>
        <w:t>To: CT4, SA3-LI Cc: SA3, CT3</w:t>
      </w:r>
    </w:p>
    <w:p w14:paraId="10594F08" w14:textId="77777777" w:rsidR="00210E88" w:rsidRDefault="00210E88" w:rsidP="00210E88">
      <w:r>
        <w:t>WI: LI18</w:t>
      </w:r>
    </w:p>
    <w:p w14:paraId="38AF3464" w14:textId="77777777" w:rsidR="00210E88" w:rsidRDefault="00210E88" w:rsidP="00210E88">
      <w:r>
        <w:t>Contact: Nokia</w:t>
      </w:r>
    </w:p>
    <w:p w14:paraId="3C01DFA4" w14:textId="77777777" w:rsidR="00210E88" w:rsidRDefault="00210E88" w:rsidP="00210E88">
      <w:r>
        <w:t>SA2 thanks CT4, and SA3-LI for their LSs. SA2 have discussed them and agreed to the corresponding attached CRs.</w:t>
      </w:r>
    </w:p>
    <w:p w14:paraId="42394B49" w14:textId="77777777" w:rsidR="00210E88" w:rsidRDefault="00210E88" w:rsidP="00210E88">
      <w:r>
        <w:t>As well as handover, these CRs also address inter-MME/AMF TAU, as, at inter-MME/AMF TAU with SGW change/insertion, data can flow for a short period before the MSISDN is received from the HSS/UDM and can then be sent from the MME to the SGW.</w:t>
      </w:r>
    </w:p>
    <w:p w14:paraId="3BF9AE16" w14:textId="77777777" w:rsidR="00210E88" w:rsidRDefault="00210E88" w:rsidP="00210E88">
      <w:r>
        <w:t>SA2 has no problem if CT4 wishes to specify a common handling of the UE context at inter MME/AMF mobility and hence SA2 is open to CT4 transferring the MSISDN also at inter-MME attach; inter-MME TAU-withOUT-SGW change; etc, but SA2 would not expect to show this MSISDN transfer in the SA2 information flows.</w:t>
      </w:r>
    </w:p>
    <w:p w14:paraId="74C3A721" w14:textId="77777777" w:rsidR="00210E88" w:rsidRDefault="00210E88" w:rsidP="00210E88">
      <w:r>
        <w:t>SA2 kindly asks CT4, SA3-LI to take the above information into account.</w:t>
      </w:r>
    </w:p>
    <w:p w14:paraId="51E46457" w14:textId="77777777" w:rsidR="00210E88" w:rsidRDefault="00210E88" w:rsidP="00210E88">
      <w:r>
        <w:t>Action proposed by Chair:</w:t>
      </w:r>
    </w:p>
    <w:p w14:paraId="51C27D8F" w14:textId="77777777" w:rsidR="00210E88" w:rsidRDefault="00210E88" w:rsidP="00210E88">
      <w:r>
        <w:t>Noted, no action required in CT3.</w:t>
      </w:r>
    </w:p>
    <w:p w14:paraId="62CF57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613C" w14:textId="206CC613" w:rsidR="00210E88" w:rsidRDefault="00210E88" w:rsidP="00210E88">
      <w:pPr>
        <w:rPr>
          <w:rFonts w:ascii="Arial" w:hAnsi="Arial" w:cs="Arial"/>
          <w:b/>
          <w:sz w:val="24"/>
        </w:rPr>
      </w:pPr>
      <w:r>
        <w:rPr>
          <w:rFonts w:ascii="Arial" w:hAnsi="Arial" w:cs="Arial"/>
          <w:b/>
          <w:color w:val="0000FF"/>
          <w:sz w:val="24"/>
        </w:rPr>
        <w:t>C3-230048</w:t>
      </w:r>
      <w:r>
        <w:rPr>
          <w:rFonts w:ascii="Arial" w:hAnsi="Arial" w:cs="Arial"/>
          <w:b/>
          <w:color w:val="0000FF"/>
          <w:sz w:val="24"/>
        </w:rPr>
        <w:tab/>
      </w:r>
      <w:r>
        <w:rPr>
          <w:rFonts w:ascii="Arial" w:hAnsi="Arial" w:cs="Arial"/>
          <w:b/>
          <w:sz w:val="24"/>
        </w:rPr>
        <w:t>CAPIF extensibility</w:t>
      </w:r>
    </w:p>
    <w:p w14:paraId="3B1E852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SA, CT, ETSI ISG MEC</w:t>
      </w:r>
      <w:r>
        <w:rPr>
          <w:i/>
        </w:rPr>
        <w:br/>
      </w:r>
      <w:r>
        <w:rPr>
          <w:i/>
        </w:rPr>
        <w:tab/>
      </w:r>
      <w:r>
        <w:rPr>
          <w:i/>
        </w:rPr>
        <w:tab/>
      </w:r>
      <w:r>
        <w:rPr>
          <w:i/>
        </w:rPr>
        <w:tab/>
      </w:r>
      <w:r>
        <w:rPr>
          <w:i/>
        </w:rPr>
        <w:tab/>
      </w:r>
      <w:r>
        <w:rPr>
          <w:i/>
        </w:rPr>
        <w:tab/>
        <w:t>Source: SA6</w:t>
      </w:r>
    </w:p>
    <w:p w14:paraId="00B43B24" w14:textId="77777777" w:rsidR="00210E88" w:rsidRDefault="00210E88" w:rsidP="00210E88">
      <w:pPr>
        <w:rPr>
          <w:rFonts w:ascii="Arial" w:hAnsi="Arial" w:cs="Arial"/>
          <w:b/>
        </w:rPr>
      </w:pPr>
      <w:r>
        <w:rPr>
          <w:rFonts w:ascii="Arial" w:hAnsi="Arial" w:cs="Arial"/>
          <w:b/>
        </w:rPr>
        <w:lastRenderedPageBreak/>
        <w:t xml:space="preserve">Discussion: </w:t>
      </w:r>
    </w:p>
    <w:p w14:paraId="4211275D" w14:textId="77777777" w:rsidR="00210E88" w:rsidRDefault="00210E88" w:rsidP="00210E88">
      <w:r>
        <w:t>To: CT3, SA3 Cc: SA, CT, ETSI ISG MEC</w:t>
      </w:r>
    </w:p>
    <w:p w14:paraId="0F3388B2" w14:textId="77777777" w:rsidR="00210E88" w:rsidRDefault="00210E88" w:rsidP="00210E88">
      <w:r>
        <w:t>WI: EDGEAPP_Ph2</w:t>
      </w:r>
    </w:p>
    <w:p w14:paraId="4601C1C8" w14:textId="77777777" w:rsidR="00210E88" w:rsidRDefault="00210E88" w:rsidP="00210E88">
      <w:r>
        <w:t>Contact: Nokia</w:t>
      </w:r>
    </w:p>
    <w:p w14:paraId="164A71BA" w14:textId="77777777" w:rsidR="00210E88" w:rsidRDefault="00210E88" w:rsidP="00210E88">
      <w:r>
        <w:t>SA6 thanks ETSI ISG MEC for collaborating on CAPIF alignment.</w:t>
      </w:r>
    </w:p>
    <w:p w14:paraId="4BD6F65C" w14:textId="77777777" w:rsidR="00210E88" w:rsidRDefault="00210E88" w:rsidP="00210E88">
      <w:r>
        <w:t>SA6 has further elaborated the necessary CAPIF stage 2 changes to meet the extensibility requirements as indicated in the LS (S6-222714/MEC(22)000451r6) and has agreed the attached CR0099 (Rel-18) against TS 23.222.</w:t>
      </w:r>
    </w:p>
    <w:p w14:paraId="588758BF" w14:textId="77777777" w:rsidR="00210E88" w:rsidRDefault="00210E88" w:rsidP="00210E88">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6F4EDCB1" w14:textId="77777777" w:rsidR="00210E88" w:rsidRDefault="00210E88" w:rsidP="00210E88">
      <w:r>
        <w:t>Extensions based on these requirements will enable CAPIF to support AEFs with non-REST NBIs defined by other SDOs such as ETSI MEC but won't affect the AEFs defined by 3GPP such as SCEF and NEF as per 3GPP's current protocol choice.</w:t>
      </w:r>
    </w:p>
    <w:p w14:paraId="1449D822" w14:textId="77777777" w:rsidR="00210E88" w:rsidRDefault="00210E88" w:rsidP="00210E88">
      <w:r>
        <w:t>Please take latest stage 2 CAPIF updates and the background information in the attached contribution into account.</w:t>
      </w:r>
    </w:p>
    <w:p w14:paraId="2FE1860F" w14:textId="77777777" w:rsidR="00210E88" w:rsidRDefault="00210E88" w:rsidP="00210E88">
      <w:r>
        <w:t>Action proposed by Chair:</w:t>
      </w:r>
    </w:p>
    <w:p w14:paraId="6FB3076F" w14:textId="77777777" w:rsidR="00210E88" w:rsidRDefault="00210E88" w:rsidP="00210E88">
      <w:r>
        <w:t>Discuss the reply LS proposal as C3-230475. There are related submitted contributions in this meeting. Check if they are aligned with the reply.</w:t>
      </w:r>
    </w:p>
    <w:p w14:paraId="0B9880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79163" w14:textId="0F346614" w:rsidR="00210E88" w:rsidRDefault="00210E88" w:rsidP="00210E88">
      <w:pPr>
        <w:rPr>
          <w:rFonts w:ascii="Arial" w:hAnsi="Arial" w:cs="Arial"/>
          <w:b/>
          <w:sz w:val="24"/>
        </w:rPr>
      </w:pPr>
      <w:r>
        <w:rPr>
          <w:rFonts w:ascii="Arial" w:hAnsi="Arial" w:cs="Arial"/>
          <w:b/>
          <w:color w:val="0000FF"/>
          <w:sz w:val="24"/>
        </w:rPr>
        <w:t>C3-230049</w:t>
      </w:r>
      <w:r>
        <w:rPr>
          <w:rFonts w:ascii="Arial" w:hAnsi="Arial" w:cs="Arial"/>
          <w:b/>
          <w:color w:val="0000FF"/>
          <w:sz w:val="24"/>
        </w:rPr>
        <w:tab/>
      </w:r>
      <w:r>
        <w:rPr>
          <w:rFonts w:ascii="Arial" w:hAnsi="Arial" w:cs="Arial"/>
          <w:b/>
          <w:sz w:val="24"/>
        </w:rPr>
        <w:t>LS on consent of draft new Rec ITU-T Q.3647 “Signalling reqs for emergency service in IMS roaming env.”</w:t>
      </w:r>
    </w:p>
    <w:p w14:paraId="2C8F4C02"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S6-230446, to SA, SA2, CT, CT1, CT4, cc -</w:t>
      </w:r>
      <w:r>
        <w:rPr>
          <w:i/>
        </w:rPr>
        <w:br/>
      </w:r>
      <w:r>
        <w:rPr>
          <w:i/>
        </w:rPr>
        <w:tab/>
      </w:r>
      <w:r>
        <w:rPr>
          <w:i/>
        </w:rPr>
        <w:tab/>
      </w:r>
      <w:r>
        <w:rPr>
          <w:i/>
        </w:rPr>
        <w:tab/>
      </w:r>
      <w:r>
        <w:rPr>
          <w:i/>
        </w:rPr>
        <w:tab/>
      </w:r>
      <w:r>
        <w:rPr>
          <w:i/>
        </w:rPr>
        <w:tab/>
        <w:t>Source: SA6</w:t>
      </w:r>
    </w:p>
    <w:p w14:paraId="5AFBAB13" w14:textId="77777777" w:rsidR="00210E88" w:rsidRDefault="00210E88" w:rsidP="00210E88">
      <w:pPr>
        <w:rPr>
          <w:rFonts w:ascii="Arial" w:hAnsi="Arial" w:cs="Arial"/>
          <w:b/>
        </w:rPr>
      </w:pPr>
      <w:r>
        <w:rPr>
          <w:rFonts w:ascii="Arial" w:hAnsi="Arial" w:cs="Arial"/>
          <w:b/>
        </w:rPr>
        <w:t xml:space="preserve">Discussion: </w:t>
      </w:r>
    </w:p>
    <w:p w14:paraId="18FB56D9" w14:textId="77777777" w:rsidR="00210E88" w:rsidRDefault="00210E88" w:rsidP="00210E88">
      <w:r>
        <w:t>To: SA, SA2, CT, CT1, CT3, CT4</w:t>
      </w:r>
    </w:p>
    <w:p w14:paraId="0AB557D1" w14:textId="77777777" w:rsidR="00210E88" w:rsidRDefault="00210E88" w:rsidP="00210E88">
      <w:r>
        <w:t>Contact: Motorola Solutions</w:t>
      </w:r>
    </w:p>
    <w:p w14:paraId="71D95ED0" w14:textId="77777777" w:rsidR="00210E88" w:rsidRDefault="00210E88" w:rsidP="00210E88">
      <w:r>
        <w:t>SA6 would like to forward the following attached LS from ITU-T Study Group 11 (contained in S6-230283) to TSG SA and the corresponding SA WG2, and to TSG CT and the corresponding CT WGs of CT1, CT3, CT4.</w:t>
      </w:r>
    </w:p>
    <w:p w14:paraId="22FEF505" w14:textId="77777777" w:rsidR="00210E88" w:rsidRDefault="00210E88" w:rsidP="00210E88">
      <w:r>
        <w:t>SA6 believes that the topic contained in this LS from ITU-T Study Group 11, LS on consent of draft new Recommendation ITU-T Q.3647 “Signalling requirements for emergency service in IMS roaming environment”, is not in the purview of SA6 and should best be responded to by the appropriate WGs within SA and CT.</w:t>
      </w:r>
    </w:p>
    <w:p w14:paraId="6F35E63E" w14:textId="77777777" w:rsidR="00210E88" w:rsidRDefault="00210E88" w:rsidP="00210E88">
      <w:r>
        <w:t>In the interest of sending a timely response to ITU-T Study Group 11, SA6 request that SA and CT coordinate an appropriate response.</w:t>
      </w:r>
    </w:p>
    <w:p w14:paraId="681CBEF6" w14:textId="77777777" w:rsidR="00210E88" w:rsidRDefault="00210E88" w:rsidP="00210E88">
      <w:r>
        <w:t>To: SA, SA2, CT, CT1, CT3, CT4, Please take the attached LS from ITU-T Study Group 11, LS on Consent of draft new Recommendation ITU-T Q.3647 “Signalling requirements for emergency service in IMS roaming environment”, into account.</w:t>
      </w:r>
    </w:p>
    <w:p w14:paraId="18FF8B14" w14:textId="77777777" w:rsidR="00210E88" w:rsidRDefault="00210E88" w:rsidP="00210E88">
      <w:r>
        <w:t>Action proposed by Chair:</w:t>
      </w:r>
    </w:p>
    <w:p w14:paraId="4796E923" w14:textId="77777777" w:rsidR="00210E88" w:rsidRDefault="00210E88" w:rsidP="00210E88">
      <w:r>
        <w:t>Noted, no action required in CT3.</w:t>
      </w:r>
    </w:p>
    <w:p w14:paraId="54557B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CB460" w14:textId="086BF9AD" w:rsidR="00210E88" w:rsidRDefault="00210E88" w:rsidP="00210E88">
      <w:pPr>
        <w:rPr>
          <w:rFonts w:ascii="Arial" w:hAnsi="Arial" w:cs="Arial"/>
          <w:b/>
          <w:sz w:val="24"/>
        </w:rPr>
      </w:pPr>
      <w:r>
        <w:rPr>
          <w:rFonts w:ascii="Arial" w:hAnsi="Arial" w:cs="Arial"/>
          <w:b/>
          <w:color w:val="0000FF"/>
          <w:sz w:val="24"/>
        </w:rPr>
        <w:t>C3-230050</w:t>
      </w:r>
      <w:r>
        <w:rPr>
          <w:rFonts w:ascii="Arial" w:hAnsi="Arial" w:cs="Arial"/>
          <w:b/>
          <w:color w:val="0000FF"/>
          <w:sz w:val="24"/>
        </w:rPr>
        <w:tab/>
      </w:r>
      <w:r>
        <w:rPr>
          <w:rFonts w:ascii="Arial" w:hAnsi="Arial" w:cs="Arial"/>
          <w:b/>
          <w:sz w:val="24"/>
        </w:rPr>
        <w:t>Reply LS on EAS type attribute for EAS discovery</w:t>
      </w:r>
    </w:p>
    <w:p w14:paraId="5476000B" w14:textId="77777777" w:rsidR="00210E88" w:rsidRDefault="00210E88" w:rsidP="00210E8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S6-230452, to CT3, cc CT1, SA5</w:t>
      </w:r>
      <w:r>
        <w:rPr>
          <w:i/>
        </w:rPr>
        <w:br/>
      </w:r>
      <w:r>
        <w:rPr>
          <w:i/>
        </w:rPr>
        <w:tab/>
      </w:r>
      <w:r>
        <w:rPr>
          <w:i/>
        </w:rPr>
        <w:tab/>
      </w:r>
      <w:r>
        <w:rPr>
          <w:i/>
        </w:rPr>
        <w:tab/>
      </w:r>
      <w:r>
        <w:rPr>
          <w:i/>
        </w:rPr>
        <w:tab/>
      </w:r>
      <w:r>
        <w:rPr>
          <w:i/>
        </w:rPr>
        <w:tab/>
        <w:t>Source: SA6</w:t>
      </w:r>
    </w:p>
    <w:p w14:paraId="043ECE70" w14:textId="77777777" w:rsidR="00210E88" w:rsidRDefault="00210E88" w:rsidP="00210E88">
      <w:pPr>
        <w:rPr>
          <w:rFonts w:ascii="Arial" w:hAnsi="Arial" w:cs="Arial"/>
          <w:b/>
        </w:rPr>
      </w:pPr>
      <w:r>
        <w:rPr>
          <w:rFonts w:ascii="Arial" w:hAnsi="Arial" w:cs="Arial"/>
          <w:b/>
        </w:rPr>
        <w:t xml:space="preserve">Discussion: </w:t>
      </w:r>
    </w:p>
    <w:p w14:paraId="38917E36" w14:textId="77777777" w:rsidR="00210E88" w:rsidRDefault="00210E88" w:rsidP="00210E88">
      <w:r>
        <w:t>To: CT3 Cc: CT1, SA5</w:t>
      </w:r>
    </w:p>
    <w:p w14:paraId="5FE501AA" w14:textId="77777777" w:rsidR="00210E88" w:rsidRDefault="00210E88" w:rsidP="00210E88">
      <w:r>
        <w:t>Reply to: C3-225657/S6-230008</w:t>
      </w:r>
    </w:p>
    <w:p w14:paraId="43967322" w14:textId="77777777" w:rsidR="00210E88" w:rsidRDefault="00210E88" w:rsidP="00210E88">
      <w:r>
        <w:t>WI: EDGEAPP</w:t>
      </w:r>
    </w:p>
    <w:p w14:paraId="0CC2D082" w14:textId="77777777" w:rsidR="00210E88" w:rsidRDefault="00210E88" w:rsidP="00210E88">
      <w:r>
        <w:t>Contact: NTT</w:t>
      </w:r>
    </w:p>
    <w:p w14:paraId="4770B732" w14:textId="77777777" w:rsidR="00210E88" w:rsidRDefault="00210E88" w:rsidP="00210E88">
      <w:r>
        <w:t>SA6 thanks CT3 for the LS on EDGEAPP EAS type attribute for EAS discovery related questions.</w:t>
      </w:r>
    </w:p>
    <w:p w14:paraId="51013DAB" w14:textId="77777777" w:rsidR="00210E88" w:rsidRDefault="00210E88" w:rsidP="00210E88">
      <w:r>
        <w:t>SA6 would like to provide the following answers to CT3.</w:t>
      </w:r>
    </w:p>
    <w:p w14:paraId="36B5F6EF" w14:textId="77777777" w:rsidR="00210E88" w:rsidRDefault="00210E88" w:rsidP="00210E88">
      <w:r>
        <w:t>Question</w:t>
      </w:r>
    </w:p>
    <w:p w14:paraId="0C771B32" w14:textId="77777777" w:rsidR="00210E88" w:rsidRDefault="00210E88" w:rsidP="00210E88">
      <w:r>
        <w:t>1.</w:t>
      </w:r>
      <w:r>
        <w:tab/>
        <w:t>How does the EES use "EAS type" information in "EAS Profile"?</w:t>
      </w:r>
    </w:p>
    <w:p w14:paraId="50C0E7E4" w14:textId="77777777" w:rsidR="00210E88" w:rsidRDefault="00210E88" w:rsidP="00210E88">
      <w:r>
        <w:t>Answer</w:t>
      </w:r>
    </w:p>
    <w:p w14:paraId="7F00C959" w14:textId="77777777" w:rsidR="00210E88" w:rsidRDefault="00210E88" w:rsidP="00210E88">
      <w:r>
        <w:t>The EES uses "EAS type" information in "EAS Profile" for filtering the EAS corresponding to the indicated "EAS type" information in the "EAS discovery filters" in the request from EEC during the EAS discovery procedure. Details of filtering rule depend on ECSP and application provider policy.</w:t>
      </w:r>
    </w:p>
    <w:p w14:paraId="1DD5BB66" w14:textId="77777777" w:rsidR="00210E88" w:rsidRDefault="00210E88" w:rsidP="00210E88">
      <w:r>
        <w:t>Question</w:t>
      </w:r>
    </w:p>
    <w:p w14:paraId="482DA4E0" w14:textId="77777777" w:rsidR="00210E88" w:rsidRDefault="00210E88" w:rsidP="00210E88">
      <w:r>
        <w:t>2.</w:t>
      </w:r>
      <w:r>
        <w:tab/>
        <w:t>Does the "EAS type" value need to represent flexible value (i.e., string data type) for identifying the exact service from various services, or does it need to have a fixed (extensible of course) set of specific values (e.g. “UAS”, “V2X”)? If it is the latter, then please provide the exhaustive list of possible values.</w:t>
      </w:r>
    </w:p>
    <w:p w14:paraId="1889F4FC" w14:textId="77777777" w:rsidR="00210E88" w:rsidRDefault="00210E88" w:rsidP="00210E88">
      <w:r>
        <w:t>Answer</w:t>
      </w:r>
    </w:p>
    <w:p w14:paraId="32FDAA59" w14:textId="77777777" w:rsidR="00210E88" w:rsidRDefault="00210E88" w:rsidP="00210E88">
      <w:r>
        <w:t>3GPP TS 23.558 describes that the "EAS type" information element is "The category or type of required EAS (e.g. V2X)". However, 3GPP TS 23.558 does not specify the requirement to have exact values of the "EAS type" information element since the usage of the "EAS type" is left to the user (e.g., ECSPs, application providers and other SDOs) policy / specification. So, it is expected that "EAS type" information element represents the flexible value to enable the users can apply their policy / specification.</w:t>
      </w:r>
    </w:p>
    <w:p w14:paraId="7CE79C17" w14:textId="77777777" w:rsidR="00210E88" w:rsidRDefault="00210E88" w:rsidP="00210E88">
      <w:r>
        <w:t>SA6 kindly asks CT3 to consider the information provided above in their work.</w:t>
      </w:r>
    </w:p>
    <w:p w14:paraId="396B7265" w14:textId="77777777" w:rsidR="00210E88" w:rsidRDefault="00210E88" w:rsidP="00210E88">
      <w:r>
        <w:t>Action proposed by Chair:</w:t>
      </w:r>
    </w:p>
    <w:p w14:paraId="135F73E4" w14:textId="77777777" w:rsidR="00210E88" w:rsidRDefault="00210E88" w:rsidP="00210E88">
      <w:r>
        <w:t>There are related submitted contributions in this meeting. Check if they are aligned with the reply.</w:t>
      </w:r>
    </w:p>
    <w:p w14:paraId="09AAFB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15D9" w14:textId="1B0D7518" w:rsidR="00210E88" w:rsidRDefault="00210E88" w:rsidP="00210E88">
      <w:pPr>
        <w:rPr>
          <w:rFonts w:ascii="Arial" w:hAnsi="Arial" w:cs="Arial"/>
          <w:b/>
          <w:sz w:val="24"/>
        </w:rPr>
      </w:pPr>
      <w:r>
        <w:rPr>
          <w:rFonts w:ascii="Arial" w:hAnsi="Arial" w:cs="Arial"/>
          <w:b/>
          <w:color w:val="0000FF"/>
          <w:sz w:val="24"/>
        </w:rPr>
        <w:t>C3-230133</w:t>
      </w:r>
      <w:r>
        <w:rPr>
          <w:rFonts w:ascii="Arial" w:hAnsi="Arial" w:cs="Arial"/>
          <w:b/>
          <w:color w:val="0000FF"/>
          <w:sz w:val="24"/>
        </w:rPr>
        <w:tab/>
      </w:r>
      <w:r>
        <w:rPr>
          <w:rFonts w:ascii="Arial" w:hAnsi="Arial" w:cs="Arial"/>
          <w:b/>
          <w:sz w:val="24"/>
        </w:rPr>
        <w:t>Reply LS on UE event reporting over a user plane connection to LCS client or AF</w:t>
      </w:r>
    </w:p>
    <w:p w14:paraId="62D492BB"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062F04A9" w14:textId="77777777" w:rsidR="00210E88" w:rsidRDefault="00210E88" w:rsidP="00210E88">
      <w:pPr>
        <w:rPr>
          <w:rFonts w:ascii="Arial" w:hAnsi="Arial" w:cs="Arial"/>
          <w:b/>
        </w:rPr>
      </w:pPr>
      <w:r>
        <w:rPr>
          <w:rFonts w:ascii="Arial" w:hAnsi="Arial" w:cs="Arial"/>
          <w:b/>
        </w:rPr>
        <w:t xml:space="preserve">Discussion: </w:t>
      </w:r>
    </w:p>
    <w:p w14:paraId="27118D98" w14:textId="77777777" w:rsidR="00210E88" w:rsidRDefault="00210E88" w:rsidP="00210E88">
      <w:r>
        <w:t>Rajesh (Nokia): comments</w:t>
      </w:r>
    </w:p>
    <w:p w14:paraId="13D5F97F" w14:textId="77777777" w:rsidR="00210E88" w:rsidRDefault="00210E88" w:rsidP="00210E88">
      <w:r>
        <w:t>Maria (Ericsson): fine to reword the 1st sentence, 2nd question, need to indicate and reply to SA2</w:t>
      </w:r>
    </w:p>
    <w:p w14:paraId="018D02D2" w14:textId="77777777" w:rsidR="00210E88" w:rsidRDefault="00210E88" w:rsidP="00210E88">
      <w:r>
        <w:t>Abdessamad (Huawei): SA2. Fine to provide IP/FQDN. Should leave remaining issues to SA3&amp;CT1</w:t>
      </w:r>
    </w:p>
    <w:p w14:paraId="57E2B47D" w14:textId="77777777" w:rsidR="00210E88" w:rsidRDefault="00210E88" w:rsidP="00210E88">
      <w:r>
        <w:t>Yunjing (CATT): 1st question, agrees with Nokia and Huawei. 2nd question, CT1 will provide solution.</w:t>
      </w:r>
    </w:p>
    <w:p w14:paraId="5548531D" w14:textId="77777777" w:rsidR="00210E88" w:rsidRDefault="00210E88" w:rsidP="00210E88">
      <w:r>
        <w:lastRenderedPageBreak/>
        <w:t>Rajesh (Nokia): agrees to use 0133 base. But implement some from 0174</w:t>
      </w:r>
    </w:p>
    <w:p w14:paraId="4851CCF7" w14:textId="77777777" w:rsidR="00210E88" w:rsidRDefault="00210E88" w:rsidP="00210E88">
      <w:r>
        <w:t>Abdessamad (Huawei): fine with r5</w:t>
      </w:r>
    </w:p>
    <w:p w14:paraId="44503749" w14:textId="77777777" w:rsidR="00210E88" w:rsidRDefault="00210E88" w:rsidP="00210E88">
      <w:r>
        <w:t>Yunjing (CATT): fine with r5</w:t>
      </w:r>
    </w:p>
    <w:p w14:paraId="614DF534" w14:textId="77777777" w:rsidR="00210E88" w:rsidRDefault="00210E88" w:rsidP="00210E88">
      <w:r>
        <w:t>Rajesh (Nokia): provide comments.</w:t>
      </w:r>
    </w:p>
    <w:p w14:paraId="08875B20" w14:textId="77777777" w:rsidR="00210E88" w:rsidRDefault="00210E88" w:rsidP="00210E88">
      <w:r>
        <w:t>Maria Liang (Ericsson): reply</w:t>
      </w:r>
    </w:p>
    <w:p w14:paraId="0C42E993" w14:textId="77777777" w:rsidR="00210E88" w:rsidRDefault="00210E88" w:rsidP="00210E88">
      <w:r>
        <w:t>Rajesh (Nokia): provide comments.</w:t>
      </w:r>
    </w:p>
    <w:p w14:paraId="514EAA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C3-230726</w:t>
      </w:r>
      <w:r>
        <w:rPr>
          <w:color w:val="993300"/>
          <w:u w:val="single"/>
        </w:rPr>
        <w:t>.</w:t>
      </w:r>
    </w:p>
    <w:p w14:paraId="6E51E9E4" w14:textId="3E1370F2" w:rsidR="00210E88" w:rsidRDefault="00210E88" w:rsidP="00210E88">
      <w:pPr>
        <w:rPr>
          <w:rFonts w:ascii="Arial" w:hAnsi="Arial" w:cs="Arial"/>
          <w:b/>
          <w:sz w:val="24"/>
        </w:rPr>
      </w:pPr>
      <w:r>
        <w:rPr>
          <w:rFonts w:ascii="Arial" w:hAnsi="Arial" w:cs="Arial"/>
          <w:b/>
          <w:color w:val="0000FF"/>
          <w:sz w:val="24"/>
        </w:rPr>
        <w:t>C3-230174</w:t>
      </w:r>
      <w:r>
        <w:rPr>
          <w:rFonts w:ascii="Arial" w:hAnsi="Arial" w:cs="Arial"/>
          <w:b/>
          <w:color w:val="0000FF"/>
          <w:sz w:val="24"/>
        </w:rPr>
        <w:tab/>
      </w:r>
      <w:r>
        <w:rPr>
          <w:rFonts w:ascii="Arial" w:hAnsi="Arial" w:cs="Arial"/>
          <w:b/>
          <w:sz w:val="24"/>
        </w:rPr>
        <w:t>Reply LS on LS on UE event reporting over a user plane connection to LCS client or AF</w:t>
      </w:r>
    </w:p>
    <w:p w14:paraId="432AB3EF"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Nokia, Nokia Shanghai Bell</w:t>
      </w:r>
    </w:p>
    <w:p w14:paraId="061C48A8" w14:textId="77777777" w:rsidR="00210E88" w:rsidRDefault="00210E88" w:rsidP="00210E88">
      <w:pPr>
        <w:rPr>
          <w:rFonts w:ascii="Arial" w:hAnsi="Arial" w:cs="Arial"/>
          <w:b/>
        </w:rPr>
      </w:pPr>
      <w:r>
        <w:rPr>
          <w:rFonts w:ascii="Arial" w:hAnsi="Arial" w:cs="Arial"/>
          <w:b/>
        </w:rPr>
        <w:t xml:space="preserve">Abstract: </w:t>
      </w:r>
    </w:p>
    <w:p w14:paraId="7BD2BCA8" w14:textId="77777777" w:rsidR="00210E88" w:rsidRDefault="00210E88" w:rsidP="00210E88">
      <w:r>
        <w:t>Reply LS on LS on UE event reporting over a user plane connection to LCS client or AF</w:t>
      </w:r>
    </w:p>
    <w:p w14:paraId="3972C3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0D9AC" w14:textId="13827FCA" w:rsidR="00210E88" w:rsidRDefault="00210E88" w:rsidP="00210E88">
      <w:pPr>
        <w:rPr>
          <w:rFonts w:ascii="Arial" w:hAnsi="Arial" w:cs="Arial"/>
          <w:b/>
          <w:sz w:val="24"/>
        </w:rPr>
      </w:pPr>
      <w:r>
        <w:rPr>
          <w:rFonts w:ascii="Arial" w:hAnsi="Arial" w:cs="Arial"/>
          <w:b/>
          <w:color w:val="0000FF"/>
          <w:sz w:val="24"/>
        </w:rPr>
        <w:t>C3-230403</w:t>
      </w:r>
      <w:r>
        <w:rPr>
          <w:rFonts w:ascii="Arial" w:hAnsi="Arial" w:cs="Arial"/>
          <w:b/>
          <w:color w:val="0000FF"/>
          <w:sz w:val="24"/>
        </w:rPr>
        <w:tab/>
      </w:r>
      <w:r>
        <w:rPr>
          <w:rFonts w:ascii="Arial" w:hAnsi="Arial" w:cs="Arial"/>
          <w:b/>
          <w:sz w:val="24"/>
        </w:rPr>
        <w:t>Reply LS on UE event reporting over a user plane connection to LCS client or AF</w:t>
      </w:r>
    </w:p>
    <w:p w14:paraId="5998950C"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CATT</w:t>
      </w:r>
    </w:p>
    <w:p w14:paraId="49C3F410" w14:textId="77777777" w:rsidR="00210E88" w:rsidRDefault="00210E88" w:rsidP="00210E88">
      <w:pPr>
        <w:rPr>
          <w:rFonts w:ascii="Arial" w:hAnsi="Arial" w:cs="Arial"/>
          <w:b/>
        </w:rPr>
      </w:pPr>
      <w:r>
        <w:rPr>
          <w:rFonts w:ascii="Arial" w:hAnsi="Arial" w:cs="Arial"/>
          <w:b/>
        </w:rPr>
        <w:t xml:space="preserve">Abstract: </w:t>
      </w:r>
    </w:p>
    <w:p w14:paraId="57E54E5C" w14:textId="77777777" w:rsidR="00210E88" w:rsidRDefault="00210E88" w:rsidP="00210E88">
      <w:r>
        <w:t>Response to: LS (S2-2301789) on UE event reporting over a user plane connection to LCS client or AF from SA2</w:t>
      </w:r>
    </w:p>
    <w:p w14:paraId="7F7912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D15B8" w14:textId="4667B69C" w:rsidR="00210E88" w:rsidRDefault="00210E88" w:rsidP="00210E88">
      <w:pPr>
        <w:rPr>
          <w:rFonts w:ascii="Arial" w:hAnsi="Arial" w:cs="Arial"/>
          <w:b/>
          <w:sz w:val="24"/>
        </w:rPr>
      </w:pPr>
      <w:r>
        <w:rPr>
          <w:rFonts w:ascii="Arial" w:hAnsi="Arial" w:cs="Arial"/>
          <w:b/>
          <w:color w:val="0000FF"/>
          <w:sz w:val="24"/>
        </w:rPr>
        <w:t>C3-230454</w:t>
      </w:r>
      <w:r>
        <w:rPr>
          <w:rFonts w:ascii="Arial" w:hAnsi="Arial" w:cs="Arial"/>
          <w:b/>
          <w:color w:val="0000FF"/>
          <w:sz w:val="24"/>
        </w:rPr>
        <w:tab/>
      </w:r>
      <w:r>
        <w:rPr>
          <w:rFonts w:ascii="Arial" w:hAnsi="Arial" w:cs="Arial"/>
          <w:b/>
          <w:sz w:val="24"/>
        </w:rPr>
        <w:t>Reply LS on 5MBS User Services</w:t>
      </w:r>
    </w:p>
    <w:p w14:paraId="78CB0F13"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Huawei</w:t>
      </w:r>
    </w:p>
    <w:p w14:paraId="3A629263" w14:textId="77777777" w:rsidR="00210E88" w:rsidRDefault="00210E88" w:rsidP="00210E88">
      <w:pPr>
        <w:rPr>
          <w:rFonts w:ascii="Arial" w:hAnsi="Arial" w:cs="Arial"/>
          <w:b/>
        </w:rPr>
      </w:pPr>
      <w:r>
        <w:rPr>
          <w:rFonts w:ascii="Arial" w:hAnsi="Arial" w:cs="Arial"/>
          <w:b/>
        </w:rPr>
        <w:t xml:space="preserve">Discussion: </w:t>
      </w:r>
    </w:p>
    <w:p w14:paraId="1A351317" w14:textId="77777777" w:rsidR="00210E88" w:rsidRDefault="00210E88" w:rsidP="00210E88">
      <w:r>
        <w:t>Maria (Ericsson): SA6 -&gt; SA4. More comments may be provided later</w:t>
      </w:r>
    </w:p>
    <w:p w14:paraId="46C7C734" w14:textId="77777777" w:rsidR="00210E88" w:rsidRDefault="00210E88" w:rsidP="00210E88">
      <w:r>
        <w:t>Zhenning (China Mobile): “Action” also needs to be updated, only to SA4</w:t>
      </w:r>
    </w:p>
    <w:p w14:paraId="0CB82B36" w14:textId="77777777" w:rsidR="00210E88" w:rsidRDefault="00210E88" w:rsidP="00210E88">
      <w:r>
        <w:t>Abdessamad (Huawei): new rev</w:t>
      </w:r>
    </w:p>
    <w:p w14:paraId="7D7564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C3-230819</w:t>
      </w:r>
      <w:r>
        <w:rPr>
          <w:color w:val="993300"/>
          <w:u w:val="single"/>
        </w:rPr>
        <w:t>.</w:t>
      </w:r>
    </w:p>
    <w:p w14:paraId="13D56A7F" w14:textId="604B4E75" w:rsidR="00210E88" w:rsidRDefault="00210E88" w:rsidP="00210E88">
      <w:pPr>
        <w:rPr>
          <w:rFonts w:ascii="Arial" w:hAnsi="Arial" w:cs="Arial"/>
          <w:b/>
          <w:sz w:val="24"/>
        </w:rPr>
      </w:pPr>
      <w:r>
        <w:rPr>
          <w:rFonts w:ascii="Arial" w:hAnsi="Arial" w:cs="Arial"/>
          <w:b/>
          <w:color w:val="0000FF"/>
          <w:sz w:val="24"/>
        </w:rPr>
        <w:t>C3-230475</w:t>
      </w:r>
      <w:r>
        <w:rPr>
          <w:rFonts w:ascii="Arial" w:hAnsi="Arial" w:cs="Arial"/>
          <w:b/>
          <w:color w:val="0000FF"/>
          <w:sz w:val="24"/>
        </w:rPr>
        <w:tab/>
      </w:r>
      <w:r>
        <w:rPr>
          <w:rFonts w:ascii="Arial" w:hAnsi="Arial" w:cs="Arial"/>
          <w:b/>
          <w:sz w:val="24"/>
        </w:rPr>
        <w:t>Reply LS on CAPIF extensibility</w:t>
      </w:r>
    </w:p>
    <w:p w14:paraId="47182AD2"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w:t>
      </w:r>
    </w:p>
    <w:p w14:paraId="0E667B40" w14:textId="77777777" w:rsidR="00210E88" w:rsidRDefault="00210E88" w:rsidP="00210E88">
      <w:pPr>
        <w:rPr>
          <w:rFonts w:ascii="Arial" w:hAnsi="Arial" w:cs="Arial"/>
          <w:b/>
        </w:rPr>
      </w:pPr>
      <w:r>
        <w:rPr>
          <w:rFonts w:ascii="Arial" w:hAnsi="Arial" w:cs="Arial"/>
          <w:b/>
        </w:rPr>
        <w:t xml:space="preserve">Discussion: </w:t>
      </w:r>
    </w:p>
    <w:p w14:paraId="7BA5FBB5" w14:textId="77777777" w:rsidR="00210E88" w:rsidRDefault="00210E88" w:rsidP="00210E88">
      <w:r>
        <w:t>Abdessamad (Huawei): discuss the CRs 1stly, and handle the LS</w:t>
      </w:r>
    </w:p>
    <w:p w14:paraId="50F76AA6" w14:textId="77777777" w:rsidR="00210E88" w:rsidRDefault="00210E88" w:rsidP="00210E88">
      <w:r>
        <w:lastRenderedPageBreak/>
        <w:t>Naren (Samsung): share the same view</w:t>
      </w:r>
    </w:p>
    <w:p w14:paraId="2D0202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DC156" w14:textId="2CF71492" w:rsidR="00210E88" w:rsidRDefault="00210E88" w:rsidP="00210E88">
      <w:pPr>
        <w:rPr>
          <w:rFonts w:ascii="Arial" w:hAnsi="Arial" w:cs="Arial"/>
          <w:b/>
          <w:sz w:val="24"/>
        </w:rPr>
      </w:pPr>
      <w:r>
        <w:rPr>
          <w:rFonts w:ascii="Arial" w:hAnsi="Arial" w:cs="Arial"/>
          <w:b/>
          <w:color w:val="0000FF"/>
          <w:sz w:val="24"/>
        </w:rPr>
        <w:t>C3-230607</w:t>
      </w:r>
      <w:r>
        <w:rPr>
          <w:rFonts w:ascii="Arial" w:hAnsi="Arial" w:cs="Arial"/>
          <w:b/>
          <w:color w:val="0000FF"/>
          <w:sz w:val="24"/>
        </w:rPr>
        <w:tab/>
      </w:r>
      <w:r>
        <w:rPr>
          <w:rFonts w:ascii="Arial" w:hAnsi="Arial" w:cs="Arial"/>
          <w:b/>
          <w:sz w:val="24"/>
        </w:rPr>
        <w:t>Reply LS on Progress and open issues for NPN enhancements in Rel-18</w:t>
      </w:r>
    </w:p>
    <w:p w14:paraId="643AB11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S2-2303689, to SA3, cc SA1, CT1, CT3, CT4, RAN2, RAN3</w:t>
      </w:r>
      <w:r>
        <w:rPr>
          <w:i/>
        </w:rPr>
        <w:br/>
      </w:r>
      <w:r>
        <w:rPr>
          <w:i/>
        </w:rPr>
        <w:tab/>
      </w:r>
      <w:r>
        <w:rPr>
          <w:i/>
        </w:rPr>
        <w:tab/>
      </w:r>
      <w:r>
        <w:rPr>
          <w:i/>
        </w:rPr>
        <w:tab/>
      </w:r>
      <w:r>
        <w:rPr>
          <w:i/>
        </w:rPr>
        <w:tab/>
      </w:r>
      <w:r>
        <w:rPr>
          <w:i/>
        </w:rPr>
        <w:tab/>
        <w:t>Source: SA2</w:t>
      </w:r>
    </w:p>
    <w:p w14:paraId="5AE28F75" w14:textId="77777777" w:rsidR="00210E88" w:rsidRDefault="00210E88" w:rsidP="00210E88">
      <w:pPr>
        <w:rPr>
          <w:rFonts w:ascii="Arial" w:hAnsi="Arial" w:cs="Arial"/>
          <w:b/>
        </w:rPr>
      </w:pPr>
      <w:r>
        <w:rPr>
          <w:rFonts w:ascii="Arial" w:hAnsi="Arial" w:cs="Arial"/>
          <w:b/>
        </w:rPr>
        <w:t xml:space="preserve">Discussion: </w:t>
      </w:r>
    </w:p>
    <w:p w14:paraId="4C4C72CA" w14:textId="77777777" w:rsidR="00210E88" w:rsidRDefault="00210E88" w:rsidP="00210E88">
      <w:r>
        <w:t>Handled on Tuesday 1Q</w:t>
      </w:r>
    </w:p>
    <w:p w14:paraId="47ED9158" w14:textId="77777777" w:rsidR="00210E88" w:rsidRDefault="00210E88" w:rsidP="00210E88">
      <w:r>
        <w:t>To: SA3 Cc: SA1, CT1, CT3, CT4, RAN2, RAN3</w:t>
      </w:r>
    </w:p>
    <w:p w14:paraId="5BA24ADB" w14:textId="77777777" w:rsidR="00210E88" w:rsidRDefault="00210E88" w:rsidP="00210E88">
      <w:r>
        <w:t>WI: FS_eNPN_Ph2, eNPN_Ph2</w:t>
      </w:r>
    </w:p>
    <w:p w14:paraId="3C93432C" w14:textId="77777777" w:rsidR="00210E88" w:rsidRDefault="00210E88" w:rsidP="00210E88">
      <w:r>
        <w:t>Contact: Qualcomm</w:t>
      </w:r>
    </w:p>
    <w:p w14:paraId="5CE24C22" w14:textId="77777777" w:rsidR="00210E88" w:rsidRDefault="00210E88" w:rsidP="00210E88">
      <w:r>
        <w:t>SA2 would like to thank SA3 for the Reply LS on Progress and open issues for NPN enhancements in Rel-18. SA2 approved the attached CR on support for NSWO with CH that includes all the architecture options SA2 considers for the support of NSWO for SNPNs. SA2 expects the related security procedures for these architectures to be documented in TS 33.501.</w:t>
      </w:r>
    </w:p>
    <w:p w14:paraId="1E4FDD3A" w14:textId="77777777" w:rsidR="00210E88" w:rsidRDefault="00210E88" w:rsidP="00210E88">
      <w:r>
        <w:t>SA2 kindly ask SA3 to take the above information into account</w:t>
      </w:r>
    </w:p>
    <w:p w14:paraId="45F875E2" w14:textId="77777777" w:rsidR="00210E88" w:rsidRDefault="00210E88" w:rsidP="00210E88">
      <w:r>
        <w:t>MCC: The original Tdoc number in SA2 is S2-2303689</w:t>
      </w:r>
    </w:p>
    <w:p w14:paraId="548764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CE39B" w14:textId="2409EE60" w:rsidR="00210E88" w:rsidRDefault="00210E88" w:rsidP="00210E88">
      <w:pPr>
        <w:rPr>
          <w:rFonts w:ascii="Arial" w:hAnsi="Arial" w:cs="Arial"/>
          <w:b/>
          <w:sz w:val="24"/>
        </w:rPr>
      </w:pPr>
      <w:r>
        <w:rPr>
          <w:rFonts w:ascii="Arial" w:hAnsi="Arial" w:cs="Arial"/>
          <w:b/>
          <w:color w:val="0000FF"/>
          <w:sz w:val="24"/>
        </w:rPr>
        <w:t>C3-230608</w:t>
      </w:r>
      <w:r>
        <w:rPr>
          <w:rFonts w:ascii="Arial" w:hAnsi="Arial" w:cs="Arial"/>
          <w:b/>
          <w:color w:val="0000FF"/>
          <w:sz w:val="24"/>
        </w:rPr>
        <w:tab/>
      </w:r>
      <w:r>
        <w:rPr>
          <w:rFonts w:ascii="Arial" w:hAnsi="Arial" w:cs="Arial"/>
          <w:b/>
          <w:sz w:val="24"/>
        </w:rPr>
        <w:t>LS on removal of unspecified QoS monitoring control option</w:t>
      </w:r>
    </w:p>
    <w:p w14:paraId="005DE294"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5B50CFDA" w14:textId="77777777" w:rsidR="00210E88" w:rsidRDefault="00210E88" w:rsidP="00210E88">
      <w:pPr>
        <w:rPr>
          <w:rFonts w:ascii="Arial" w:hAnsi="Arial" w:cs="Arial"/>
          <w:b/>
        </w:rPr>
      </w:pPr>
      <w:r>
        <w:rPr>
          <w:rFonts w:ascii="Arial" w:hAnsi="Arial" w:cs="Arial"/>
          <w:b/>
        </w:rPr>
        <w:t xml:space="preserve">Discussion: </w:t>
      </w:r>
    </w:p>
    <w:p w14:paraId="09EE33AF" w14:textId="77777777" w:rsidR="00210E88" w:rsidRDefault="00210E88" w:rsidP="00210E88">
      <w:r>
        <w:t>Handled on Tuesday 1Q</w:t>
      </w:r>
    </w:p>
    <w:p w14:paraId="75D9D3B3" w14:textId="77777777" w:rsidR="00210E88" w:rsidRDefault="00210E88" w:rsidP="00210E88">
      <w:r>
        <w:t>To: CT3, CT4 Cc: SA, CT</w:t>
      </w:r>
    </w:p>
    <w:p w14:paraId="2687C860" w14:textId="77777777" w:rsidR="00210E88" w:rsidRDefault="00210E88" w:rsidP="00210E88">
      <w:r>
        <w:t>WI: 5G_URLLC</w:t>
      </w:r>
    </w:p>
    <w:p w14:paraId="31342BF6" w14:textId="77777777" w:rsidR="00210E88" w:rsidRDefault="00210E88" w:rsidP="00210E88">
      <w:r>
        <w:t>Contact: Huawei</w:t>
      </w:r>
    </w:p>
    <w:p w14:paraId="111A9B2A" w14:textId="77777777" w:rsidR="00210E88" w:rsidRDefault="00210E88" w:rsidP="00210E88">
      <w: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36DCC3F6" w14:textId="77777777" w:rsidR="00210E88" w:rsidRDefault="00210E88" w:rsidP="00210E88">
      <w: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8499A2F" w14:textId="77777777" w:rsidR="00210E88" w:rsidRDefault="00210E88" w:rsidP="00210E88">
      <w:r>
        <w:t>From SA2 perspective, this control option for QoS monitoring is not really useful, neither from policy control nor from AF perspective, and SA2 therefore believes that is not worthwhile to clarify the unclear details for this option. Instead, SA2 would like to remove the option to report “when the PDU Session is released” from Rel-16 onwards.</w:t>
      </w:r>
    </w:p>
    <w:p w14:paraId="0C7EA103" w14:textId="77777777" w:rsidR="00210E88" w:rsidRDefault="00210E88" w:rsidP="00210E88">
      <w:r>
        <w:t xml:space="preserve">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(e.g. due to protocol or other reasons), CT3 and CT4 are asked to clarify in their specifications that this option is not expected to be used. </w:t>
      </w:r>
    </w:p>
    <w:p w14:paraId="7006A742" w14:textId="77777777" w:rsidR="00210E88" w:rsidRDefault="00210E88" w:rsidP="00210E88">
      <w:r>
        <w:lastRenderedPageBreak/>
        <w:t xml:space="preserve">SA2 asks CT3 and CT4 group to check whether it is possible to remove the option to report “when the PDU Session is released” from Rel-16 onwards and if so, to update their specifications accordingly.  </w:t>
      </w:r>
    </w:p>
    <w:p w14:paraId="4C81EEE8" w14:textId="77777777" w:rsidR="00210E88" w:rsidRDefault="00210E88" w:rsidP="00210E88">
      <w:r>
        <w:t>Susana (Ericsson): need further and should discuss in next meeting</w:t>
      </w:r>
    </w:p>
    <w:p w14:paraId="1FD340AF" w14:textId="77777777" w:rsidR="00210E88" w:rsidRDefault="00210E88" w:rsidP="00210E88">
      <w:r>
        <w:t>Chi (Huawei): share the same view as Ericsson.</w:t>
      </w:r>
    </w:p>
    <w:p w14:paraId="56A24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AA501" w14:textId="782A1D26" w:rsidR="00210E88" w:rsidRDefault="00210E88" w:rsidP="00210E88">
      <w:pPr>
        <w:rPr>
          <w:rFonts w:ascii="Arial" w:hAnsi="Arial" w:cs="Arial"/>
          <w:b/>
          <w:sz w:val="24"/>
        </w:rPr>
      </w:pPr>
      <w:r>
        <w:rPr>
          <w:rFonts w:ascii="Arial" w:hAnsi="Arial" w:cs="Arial"/>
          <w:b/>
          <w:color w:val="0000FF"/>
          <w:sz w:val="24"/>
        </w:rPr>
        <w:t>C3-230726</w:t>
      </w:r>
      <w:r>
        <w:rPr>
          <w:rFonts w:ascii="Arial" w:hAnsi="Arial" w:cs="Arial"/>
          <w:b/>
          <w:color w:val="0000FF"/>
          <w:sz w:val="24"/>
        </w:rPr>
        <w:tab/>
      </w:r>
      <w:r>
        <w:rPr>
          <w:rFonts w:ascii="Arial" w:hAnsi="Arial" w:cs="Arial"/>
          <w:b/>
          <w:sz w:val="24"/>
        </w:rPr>
        <w:t>Reply LS on UE event reporting over a user plane connection to LCS client or AF</w:t>
      </w:r>
    </w:p>
    <w:p w14:paraId="5835A824"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5CD45B0D" w14:textId="77777777" w:rsidR="00210E88" w:rsidRDefault="00210E88" w:rsidP="00210E88">
      <w:pPr>
        <w:rPr>
          <w:color w:val="808080"/>
        </w:rPr>
      </w:pPr>
      <w:r>
        <w:rPr>
          <w:color w:val="808080"/>
        </w:rPr>
        <w:t>(Replaces C3-230133)</w:t>
      </w:r>
    </w:p>
    <w:p w14:paraId="7B8CA0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D3A43" w14:textId="54276E56" w:rsidR="00210E88" w:rsidRDefault="00210E88" w:rsidP="00210E88">
      <w:pPr>
        <w:rPr>
          <w:rFonts w:ascii="Arial" w:hAnsi="Arial" w:cs="Arial"/>
          <w:b/>
          <w:sz w:val="24"/>
        </w:rPr>
      </w:pPr>
      <w:r>
        <w:rPr>
          <w:rFonts w:ascii="Arial" w:hAnsi="Arial" w:cs="Arial"/>
          <w:b/>
          <w:color w:val="0000FF"/>
          <w:sz w:val="24"/>
        </w:rPr>
        <w:t>C3-230819</w:t>
      </w:r>
      <w:r>
        <w:rPr>
          <w:rFonts w:ascii="Arial" w:hAnsi="Arial" w:cs="Arial"/>
          <w:b/>
          <w:color w:val="0000FF"/>
          <w:sz w:val="24"/>
        </w:rPr>
        <w:tab/>
      </w:r>
      <w:r>
        <w:rPr>
          <w:rFonts w:ascii="Arial" w:hAnsi="Arial" w:cs="Arial"/>
          <w:b/>
          <w:sz w:val="24"/>
        </w:rPr>
        <w:t>Reply LS on 5MBS User Services</w:t>
      </w:r>
    </w:p>
    <w:p w14:paraId="28AD32EA"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Huawei</w:t>
      </w:r>
    </w:p>
    <w:p w14:paraId="317D30EF" w14:textId="77777777" w:rsidR="00210E88" w:rsidRDefault="00210E88" w:rsidP="00210E88">
      <w:pPr>
        <w:rPr>
          <w:color w:val="808080"/>
        </w:rPr>
      </w:pPr>
      <w:r>
        <w:rPr>
          <w:color w:val="808080"/>
        </w:rPr>
        <w:t>(Replaces C3-230454)</w:t>
      </w:r>
    </w:p>
    <w:p w14:paraId="77A1382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54897" w14:textId="77777777" w:rsidR="00210E88" w:rsidRDefault="00210E88" w:rsidP="00210E88">
      <w:pPr>
        <w:pStyle w:val="Heading2"/>
      </w:pPr>
      <w:bookmarkStart w:id="14" w:name="_Toc129359474"/>
      <w:r>
        <w:lastRenderedPageBreak/>
        <w:t>7</w:t>
      </w:r>
      <w:r>
        <w:tab/>
        <w:t>Release 7 and earlier releases</w:t>
      </w:r>
      <w:bookmarkEnd w:id="14"/>
    </w:p>
    <w:p w14:paraId="502652B1" w14:textId="77777777" w:rsidR="00210E88" w:rsidRDefault="00210E88" w:rsidP="00210E88">
      <w:pPr>
        <w:pStyle w:val="Heading2"/>
      </w:pPr>
      <w:bookmarkStart w:id="15" w:name="_Toc129359475"/>
      <w:r>
        <w:t>8</w:t>
      </w:r>
      <w:r>
        <w:tab/>
        <w:t>Release 8</w:t>
      </w:r>
      <w:bookmarkEnd w:id="15"/>
    </w:p>
    <w:p w14:paraId="323C48EA" w14:textId="77777777" w:rsidR="00210E88" w:rsidRDefault="00210E88" w:rsidP="00210E88">
      <w:pPr>
        <w:pStyle w:val="Heading3"/>
      </w:pPr>
      <w:bookmarkStart w:id="16" w:name="_Toc129359476"/>
      <w:r>
        <w:t>8.1</w:t>
      </w:r>
      <w:r>
        <w:tab/>
        <w:t>Release 8 IMS/CS Work Items [IMS-CCR-IWIP], [IMS-CCR-IWCS], [IMS-CCR-Mn], [FBI], [PktCbl-Intw], [ExtSIPI], [FBI2-IOPSI], [SIP_Nc], [UUSIW], [MAINT_R1], [MAINT_R2], [REDOC_TIS-C3], [Overlap], [CW_IMS], [CCBS_CCNR], [REDOC_3GPP2], [MESSIW], [MTSI_eMHI], [Ao</w:t>
      </w:r>
      <w:bookmarkEnd w:id="16"/>
    </w:p>
    <w:p w14:paraId="4343BB34" w14:textId="77777777" w:rsidR="00210E88" w:rsidRDefault="00210E88" w:rsidP="00210E88">
      <w:pPr>
        <w:pStyle w:val="Heading3"/>
      </w:pPr>
      <w:bookmarkStart w:id="17" w:name="_Toc129359477"/>
      <w:r>
        <w:t>8.2</w:t>
      </w:r>
      <w:r>
        <w:tab/>
        <w:t>Release 8 Packet Core Work Items [MBMS], [PCC], [DIAMGi], [DIAMWi], [SAES-St3-PCC], [SAES-St3-intwk], [TEI8] - PC</w:t>
      </w:r>
      <w:bookmarkEnd w:id="17"/>
    </w:p>
    <w:p w14:paraId="47B791DB" w14:textId="77777777" w:rsidR="00210E88" w:rsidRDefault="00210E88" w:rsidP="00210E88">
      <w:pPr>
        <w:pStyle w:val="Heading2"/>
      </w:pPr>
      <w:bookmarkStart w:id="18" w:name="_Toc129359478"/>
      <w:r>
        <w:t>9</w:t>
      </w:r>
      <w:r>
        <w:tab/>
        <w:t>Release 9</w:t>
      </w:r>
      <w:bookmarkEnd w:id="18"/>
    </w:p>
    <w:p w14:paraId="4887B89A" w14:textId="77777777" w:rsidR="00210E88" w:rsidRDefault="00210E88" w:rsidP="00210E88">
      <w:pPr>
        <w:pStyle w:val="Heading3"/>
      </w:pPr>
      <w:bookmarkStart w:id="19" w:name="_Toc129359479"/>
      <w:r>
        <w:t>9.1</w:t>
      </w:r>
      <w:r>
        <w:tab/>
        <w:t>Release 9 IMS/CS Work Items [IMS-CCR-IWIP], [IMS-CCR-IWCS], [FBI], [ExtSIPI], [SIP_Nc], [CS-IBCF], [IMS_IBCF], [II-NNI], [eIMS_RP], [IMS_EMER_GPRS_EPS-SRVCC], [MEDIASEC_CORE],[TEI9] – IMS/CS</w:t>
      </w:r>
      <w:bookmarkEnd w:id="19"/>
    </w:p>
    <w:p w14:paraId="0B9978A6" w14:textId="77777777" w:rsidR="00210E88" w:rsidRDefault="00210E88" w:rsidP="00210E88">
      <w:pPr>
        <w:pStyle w:val="Heading3"/>
      </w:pPr>
      <w:bookmarkStart w:id="20" w:name="_Toc129359480"/>
      <w:r>
        <w:t>9.2</w:t>
      </w:r>
      <w:r>
        <w:tab/>
        <w:t>Release 9 Packet Core Work Items [MBMS], [SAES-St3-PCC], [MBMS_EPS], [IMS_EMER_GPRS_EPS], [PCC-Enh], [TEI9] - PC</w:t>
      </w:r>
      <w:bookmarkEnd w:id="20"/>
    </w:p>
    <w:p w14:paraId="000D430D" w14:textId="77777777" w:rsidR="00210E88" w:rsidRDefault="00210E88" w:rsidP="00210E88">
      <w:pPr>
        <w:pStyle w:val="Heading2"/>
      </w:pPr>
      <w:bookmarkStart w:id="21" w:name="_Toc129359481"/>
      <w:r>
        <w:t>10</w:t>
      </w:r>
      <w:r>
        <w:tab/>
        <w:t>Release 10</w:t>
      </w:r>
      <w:bookmarkEnd w:id="21"/>
    </w:p>
    <w:p w14:paraId="687FD55E" w14:textId="77777777" w:rsidR="00210E88" w:rsidRDefault="00210E88" w:rsidP="00210E88">
      <w:pPr>
        <w:pStyle w:val="Heading3"/>
      </w:pPr>
      <w:bookmarkStart w:id="22" w:name="_Toc129359482"/>
      <w:r>
        <w:t>10.1</w:t>
      </w:r>
      <w:r>
        <w:tab/>
        <w:t>Release 10 IMS/CS Work Items [IMS-CCR-IWIP], [IMS-CCR-IWCS], [CPM-SMS], [OMR], [II-NNI2], [CCNL], [ECSRA_LAA-CN] – IMS/CS, [NNI_DV], [CIIC_ES], [TEI10] – IMS/CS</w:t>
      </w:r>
      <w:bookmarkEnd w:id="22"/>
    </w:p>
    <w:p w14:paraId="500592AE" w14:textId="77777777" w:rsidR="00210E88" w:rsidRDefault="00210E88" w:rsidP="00210E88">
      <w:pPr>
        <w:pStyle w:val="Heading3"/>
      </w:pPr>
      <w:bookmarkStart w:id="23" w:name="_Toc129359483"/>
      <w:r>
        <w:t>10.2</w:t>
      </w:r>
      <w:r>
        <w:tab/>
        <w:t>Release 10 Packet Core Work Items [SAES-St3-PCC], [SAES-St3-intwk], [MBMS_EPS], [PCC-Enh], [IFOM-CT], [ECSRA_LAA-CN] – PCC, [SMOG-St3], [eMPS-CN], [PCRF-FR], [MAPCON-St3], [PEST-CT3], [NIMTC], [TEI10] - PC</w:t>
      </w:r>
      <w:bookmarkEnd w:id="23"/>
    </w:p>
    <w:p w14:paraId="12BA0F24" w14:textId="77777777" w:rsidR="00210E88" w:rsidRDefault="00210E88" w:rsidP="00210E88">
      <w:pPr>
        <w:pStyle w:val="Heading2"/>
      </w:pPr>
      <w:bookmarkStart w:id="24" w:name="_Toc129359484"/>
      <w:r>
        <w:t>11</w:t>
      </w:r>
      <w:r>
        <w:tab/>
        <w:t>Release 11</w:t>
      </w:r>
      <w:bookmarkEnd w:id="24"/>
    </w:p>
    <w:p w14:paraId="784C4487" w14:textId="77777777" w:rsidR="00210E88" w:rsidRDefault="00210E88" w:rsidP="00210E88">
      <w:pPr>
        <w:pStyle w:val="Heading3"/>
      </w:pPr>
      <w:bookmarkStart w:id="25" w:name="_Toc129359485"/>
      <w:r>
        <w:t>11.1</w:t>
      </w:r>
      <w:r>
        <w:tab/>
        <w:t>Release 11 IMS/CS Work Items [IMS-CCR-IWIP], [IMS-CCR-IWCS], [OMR], [NNI_DV], [USSI], [vSRVCC-CT] – IMS, [NNI_OI], [IMSProtoc5], [rSRVCC-CT] – IMS, [ACR_CS-CN], [IPXS], [eMPS_Gateway], [NNI_timers], [RAVEL-CT], [MRB], [MMTel_T.38_FAX], [IOC], [TEI11] – IM</w:t>
      </w:r>
      <w:bookmarkEnd w:id="25"/>
    </w:p>
    <w:p w14:paraId="541CE0C3" w14:textId="77777777" w:rsidR="00210E88" w:rsidRDefault="00210E88" w:rsidP="00210E88">
      <w:pPr>
        <w:pStyle w:val="Heading3"/>
      </w:pPr>
      <w:bookmarkStart w:id="26" w:name="_Toc129359486"/>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750403A5" w14:textId="77777777" w:rsidR="00210E88" w:rsidRDefault="00210E88" w:rsidP="00210E88">
      <w:pPr>
        <w:pStyle w:val="Heading2"/>
      </w:pPr>
      <w:bookmarkStart w:id="27" w:name="_Toc129359487"/>
      <w:r>
        <w:t>12</w:t>
      </w:r>
      <w:r>
        <w:tab/>
        <w:t>Release 12</w:t>
      </w:r>
      <w:bookmarkEnd w:id="27"/>
    </w:p>
    <w:p w14:paraId="699E4A6A" w14:textId="77777777" w:rsidR="00210E88" w:rsidRDefault="00210E88" w:rsidP="00210E88">
      <w:pPr>
        <w:pStyle w:val="Heading3"/>
      </w:pPr>
      <w:bookmarkStart w:id="28" w:name="_Toc129359488"/>
      <w:r>
        <w:t>12.1</w:t>
      </w:r>
      <w:r>
        <w:tab/>
        <w:t>Release 12 IMS/CS Work Items [eMEDIASEC-CT], [IMS_TELEP], [IMSProtoc6], [EMC_PC], [NNI_RS], [eDRVCC], [bSRVCC], [ICS_IWE], [CVO-CT], [SIS_CT], [FS_REVOLTE_IMS], [BusTI-CT], [UP6665], [eIODB], [ICEH248], [ALTC], [HISTORY_CT], [EVS_codec-CT], [TEI12] – IMS/</w:t>
      </w:r>
      <w:bookmarkEnd w:id="28"/>
    </w:p>
    <w:p w14:paraId="73795E1A" w14:textId="77777777" w:rsidR="00210E88" w:rsidRDefault="00210E88" w:rsidP="00210E88">
      <w:pPr>
        <w:pStyle w:val="Heading3"/>
      </w:pPr>
      <w:bookmarkStart w:id="29" w:name="_Toc129359489"/>
      <w:r>
        <w:t>12.2</w:t>
      </w:r>
      <w:r>
        <w:tab/>
        <w:t>Release 12 Packet Core Work Items [SAES_WLAN_EPC_intwk], [REST_AF_PC], [ABC-CT3], [UMONC-CT3], [E2EMTSI-CT], [P4C-F-CT3], [eMBMS_Rest], [NETLOC_TWAN_CT], [MTCe-SDDTE-CT], [ProSe-CT], [CNO_ULI-CT], [GCSE_LTE-CT], [DOCME-PCC], [PCSCF_RES], [TEI12] – PC</w:t>
      </w:r>
      <w:bookmarkEnd w:id="29"/>
    </w:p>
    <w:p w14:paraId="54856443" w14:textId="77777777" w:rsidR="00210E88" w:rsidRDefault="00210E88" w:rsidP="00210E88">
      <w:pPr>
        <w:pStyle w:val="Heading2"/>
      </w:pPr>
      <w:bookmarkStart w:id="30" w:name="_Toc129359490"/>
      <w:r>
        <w:t>13</w:t>
      </w:r>
      <w:r>
        <w:tab/>
        <w:t>Release 13</w:t>
      </w:r>
      <w:bookmarkEnd w:id="30"/>
    </w:p>
    <w:p w14:paraId="70FD507E" w14:textId="77777777" w:rsidR="00210E88" w:rsidRDefault="00210E88" w:rsidP="00210E88">
      <w:pPr>
        <w:pStyle w:val="Heading3"/>
      </w:pPr>
      <w:bookmarkStart w:id="31" w:name="_Toc129359491"/>
      <w:r>
        <w:t>13.1</w:t>
      </w:r>
      <w:r>
        <w:tab/>
        <w:t>Release 13 IMS/CS Work Items [QOSE2EMTSI-CT] – IMS/CS, [RTCP_MUX], [DRuMS-CT] – IMS, [IMSProtoc7], [INNB_IW], [EVSoCS-CT], [SDPCN_IMS], [ROI-CT], [mSRVCC], [MCPTT-CT] – IMS, [eWebRTCi_CT]], [eDRX-CT], [TEI13] – IMS/CS</w:t>
      </w:r>
      <w:bookmarkEnd w:id="31"/>
    </w:p>
    <w:p w14:paraId="1A0D1103" w14:textId="77777777" w:rsidR="00210E88" w:rsidRDefault="00210E88" w:rsidP="00210E88">
      <w:pPr>
        <w:pStyle w:val="Heading3"/>
      </w:pPr>
      <w:bookmarkStart w:id="32" w:name="_Toc129359492"/>
      <w:r>
        <w:t>13.2</w:t>
      </w:r>
      <w:r>
        <w:tab/>
        <w:t>Release 13 Packet Core Work Items [UPCON-DOTCON-CT], [VoE-UTRAN_PPD-CT], [QOSE2EMTSI-CT] – PC, [DRuMS-CT] – PC, [eUMONC-CT3], [cDOCME_PCC], [MONTE-CT], [NBIFOM-CT], [eProSe-Ext-CT], [AESE-CT], [FMSS-CT], [SEW1-CT], [EPC_SIG_RACE], [MCPTT-CT] – PC, [MBMS_e</w:t>
      </w:r>
      <w:bookmarkEnd w:id="32"/>
    </w:p>
    <w:p w14:paraId="777F4ACB" w14:textId="77777777" w:rsidR="00210E88" w:rsidRDefault="00210E88" w:rsidP="00210E88">
      <w:pPr>
        <w:pStyle w:val="Heading2"/>
      </w:pPr>
      <w:bookmarkStart w:id="33" w:name="_Toc129359493"/>
      <w:r>
        <w:t>14</w:t>
      </w:r>
      <w:r>
        <w:tab/>
        <w:t>Release 14</w:t>
      </w:r>
      <w:bookmarkEnd w:id="33"/>
    </w:p>
    <w:p w14:paraId="089C9287" w14:textId="77777777" w:rsidR="00210E88" w:rsidRDefault="00210E88" w:rsidP="00210E88">
      <w:pPr>
        <w:pStyle w:val="Heading3"/>
      </w:pPr>
      <w:bookmarkStart w:id="34" w:name="_Toc129359494"/>
      <w:r>
        <w:t>14.1</w:t>
      </w:r>
      <w:r>
        <w:tab/>
        <w:t>Release 14 IMS/CS Work Items [MMCMH-CT], [IMSProtoc8], [PWDIMS-CT], [REAS_EXT], [MCPTTProtoc1], [CH14-DCCII-CT], [SPECTRE-CT], [MCImp-eMCPTT-CT], [MCImp-MCDATA-CT], [MCImp-MCVIDEO-CT], [ISAT], [TEI14] – IMS/CS</w:t>
      </w:r>
      <w:bookmarkEnd w:id="34"/>
    </w:p>
    <w:p w14:paraId="6227D8DB" w14:textId="77777777" w:rsidR="00210E88" w:rsidRDefault="00210E88" w:rsidP="00210E88">
      <w:pPr>
        <w:pStyle w:val="Heading3"/>
      </w:pPr>
      <w:bookmarkStart w:id="35" w:name="_Toc129359495"/>
      <w:r>
        <w:t>14.2</w:t>
      </w:r>
      <w:r>
        <w:tab/>
        <w:t>Release 14 Packet Core Work Items [NonIP_GPRS-CT], [CUPS-CT], [DLoCMe], [V8-CT], [V2X-CT], [SDCI-CT], [AULC-CT], [AE_enTV-CT], [DBPU], [PS_DATA_OFF-CT], [TEI14] – PC</w:t>
      </w:r>
      <w:bookmarkEnd w:id="35"/>
    </w:p>
    <w:p w14:paraId="1ADA39B6" w14:textId="77777777" w:rsidR="00210E88" w:rsidRDefault="00210E88" w:rsidP="00210E88">
      <w:pPr>
        <w:pStyle w:val="Heading2"/>
      </w:pPr>
      <w:bookmarkStart w:id="36" w:name="_Toc129359496"/>
      <w:r>
        <w:lastRenderedPageBreak/>
        <w:t>15</w:t>
      </w:r>
      <w:r>
        <w:tab/>
        <w:t>Release 15</w:t>
      </w:r>
      <w:bookmarkEnd w:id="36"/>
    </w:p>
    <w:p w14:paraId="6C16F983" w14:textId="77777777" w:rsidR="00210E88" w:rsidRDefault="00210E88" w:rsidP="00210E88">
      <w:pPr>
        <w:pStyle w:val="Heading3"/>
      </w:pPr>
      <w:bookmarkStart w:id="37" w:name="_Toc129359497"/>
      <w:r>
        <w:t>15.1</w:t>
      </w:r>
      <w:r>
        <w:tab/>
        <w:t>Release 15 IMS/CS Work Items [IMSProtoc9], [eCNAM-CT], [eMCVideo-CT], [5GS_Ph1-IMSo5G], [bSRVCC_MT], [MONASTERY], [eSPECTRE], [TEI15] – IMS/CS</w:t>
      </w:r>
      <w:bookmarkEnd w:id="37"/>
    </w:p>
    <w:p w14:paraId="3CC88C6C" w14:textId="77777777" w:rsidR="00210E88" w:rsidRDefault="00210E88" w:rsidP="00210E88">
      <w:pPr>
        <w:pStyle w:val="Heading3"/>
      </w:pPr>
      <w:bookmarkStart w:id="38" w:name="_Toc129359498"/>
      <w:r>
        <w:t>15.2</w:t>
      </w:r>
      <w:r>
        <w:tab/>
        <w:t>Release 15 Packet Core Work Items [FS_PC_VBC], [5GS_Ph1-CT], [NAPS-CT], [EDCE5-CT], [eVoLP-CT], [PS_DATA_OFF2-CT], [PC_VBC], [CAPIF-CT], [NETSLICE-5GTRACE-CT], [TEI15] – PC</w:t>
      </w:r>
      <w:bookmarkEnd w:id="38"/>
    </w:p>
    <w:p w14:paraId="07C0B555" w14:textId="15FA60B4" w:rsidR="00210E88" w:rsidRDefault="00210E88" w:rsidP="00210E88">
      <w:pPr>
        <w:rPr>
          <w:rFonts w:ascii="Arial" w:hAnsi="Arial" w:cs="Arial"/>
          <w:b/>
          <w:sz w:val="24"/>
        </w:rPr>
      </w:pPr>
      <w:r>
        <w:rPr>
          <w:rFonts w:ascii="Arial" w:hAnsi="Arial" w:cs="Arial"/>
          <w:b/>
          <w:color w:val="0000FF"/>
          <w:sz w:val="24"/>
        </w:rPr>
        <w:t>C3-230161</w:t>
      </w:r>
      <w:r>
        <w:rPr>
          <w:rFonts w:ascii="Arial" w:hAnsi="Arial" w:cs="Arial"/>
          <w:b/>
          <w:color w:val="0000FF"/>
          <w:sz w:val="24"/>
        </w:rPr>
        <w:tab/>
      </w:r>
      <w:r>
        <w:rPr>
          <w:rFonts w:ascii="Arial" w:hAnsi="Arial" w:cs="Arial"/>
          <w:b/>
          <w:sz w:val="24"/>
        </w:rPr>
        <w:t>Clarification regarding maxReportNbr</w:t>
      </w:r>
    </w:p>
    <w:p w14:paraId="2B085E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v15.10.0</w:t>
      </w:r>
      <w:r>
        <w:rPr>
          <w:i/>
        </w:rPr>
        <w:tab/>
        <w:t xml:space="preserve">  CR-0193  rev  Cat: F (Rel-15)</w:t>
      </w:r>
      <w:r>
        <w:rPr>
          <w:i/>
        </w:rPr>
        <w:br/>
      </w:r>
      <w:r>
        <w:rPr>
          <w:i/>
        </w:rPr>
        <w:br/>
      </w:r>
      <w:r>
        <w:rPr>
          <w:i/>
        </w:rPr>
        <w:tab/>
      </w:r>
      <w:r>
        <w:rPr>
          <w:i/>
        </w:rPr>
        <w:tab/>
      </w:r>
      <w:r>
        <w:rPr>
          <w:i/>
        </w:rPr>
        <w:tab/>
      </w:r>
      <w:r>
        <w:rPr>
          <w:i/>
        </w:rPr>
        <w:tab/>
      </w:r>
      <w:r>
        <w:rPr>
          <w:i/>
        </w:rPr>
        <w:tab/>
        <w:t>Source: Nokia, Nokia Shanghai Bell</w:t>
      </w:r>
    </w:p>
    <w:p w14:paraId="3B4D8776" w14:textId="77777777" w:rsidR="00210E88" w:rsidRDefault="00210E88" w:rsidP="00210E88">
      <w:pPr>
        <w:rPr>
          <w:rFonts w:ascii="Arial" w:hAnsi="Arial" w:cs="Arial"/>
          <w:b/>
        </w:rPr>
      </w:pPr>
      <w:r>
        <w:rPr>
          <w:rFonts w:ascii="Arial" w:hAnsi="Arial" w:cs="Arial"/>
          <w:b/>
        </w:rPr>
        <w:t xml:space="preserve">Abstract: </w:t>
      </w:r>
    </w:p>
    <w:p w14:paraId="0446C96E" w14:textId="77777777" w:rsidR="00210E88" w:rsidRDefault="00210E88" w:rsidP="00210E88">
      <w:r>
        <w:t>Clarification regarding maxReportNbr</w:t>
      </w:r>
    </w:p>
    <w:p w14:paraId="5BF2DDA8" w14:textId="77777777" w:rsidR="00210E88" w:rsidRDefault="00210E88" w:rsidP="00210E88">
      <w:pPr>
        <w:rPr>
          <w:rFonts w:ascii="Arial" w:hAnsi="Arial" w:cs="Arial"/>
          <w:b/>
        </w:rPr>
      </w:pPr>
      <w:r>
        <w:rPr>
          <w:rFonts w:ascii="Arial" w:hAnsi="Arial" w:cs="Arial"/>
          <w:b/>
        </w:rPr>
        <w:t xml:space="preserve">Discussion: </w:t>
      </w:r>
    </w:p>
    <w:p w14:paraId="7EA3F0B7" w14:textId="77777777" w:rsidR="00210E88" w:rsidRDefault="00210E88" w:rsidP="00210E88">
      <w:r>
        <w:t>WI: TEI15, 5GS_Ph1-CT</w:t>
      </w:r>
    </w:p>
    <w:p w14:paraId="7EE58168" w14:textId="77777777" w:rsidR="00210E88" w:rsidRDefault="00210E88" w:rsidP="00210E88">
      <w:r>
        <w:t>Abdessamad (Huawei): CR is no needed. May be from R18 for clarification</w:t>
      </w:r>
    </w:p>
    <w:p w14:paraId="14089DC1" w14:textId="77777777" w:rsidR="00210E88" w:rsidRDefault="00210E88" w:rsidP="00210E88">
      <w:r>
        <w:t>Xiaojian (ZTE): share the same view with Huawei. Clarification should not be done from R15 but R18 as NOTE. The attribute is not applicable when the value of ‘notifMethod’ sets to “ONE_TIME”</w:t>
      </w:r>
    </w:p>
    <w:p w14:paraId="62826F44" w14:textId="77777777" w:rsidR="00210E88" w:rsidRDefault="00210E88" w:rsidP="00210E88">
      <w:r>
        <w:t>Maria (Ericsson): agrees with Huawei and Ericsson. Fine with R18 but change the NOTE, “The value of “notifMethod” setting to “ONE_TIME”, takes precedence over the maxReportNbr attribute”</w:t>
      </w:r>
    </w:p>
    <w:p w14:paraId="51024AFA" w14:textId="77777777" w:rsidR="00210E88" w:rsidRDefault="00210E88" w:rsidP="00210E88">
      <w:r>
        <w:t>Rajesh (Nokia): since the description for maxReportNbr indicates no limit if omitted. Need to correct it.</w:t>
      </w:r>
    </w:p>
    <w:p w14:paraId="7864906A" w14:textId="77777777" w:rsidR="00210E88" w:rsidRDefault="00210E88" w:rsidP="00210E88">
      <w:r>
        <w:t>Apostolos (Nokia): no explicit that which value (either notifMethod or maxReportNbr) in higher level</w:t>
      </w:r>
    </w:p>
    <w:p w14:paraId="1BED8F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5C9CAE" w14:textId="7BF9351D" w:rsidR="00210E88" w:rsidRDefault="00210E88" w:rsidP="00210E88">
      <w:pPr>
        <w:rPr>
          <w:rFonts w:ascii="Arial" w:hAnsi="Arial" w:cs="Arial"/>
          <w:b/>
          <w:sz w:val="24"/>
        </w:rPr>
      </w:pPr>
      <w:r>
        <w:rPr>
          <w:rFonts w:ascii="Arial" w:hAnsi="Arial" w:cs="Arial"/>
          <w:b/>
          <w:color w:val="0000FF"/>
          <w:sz w:val="24"/>
        </w:rPr>
        <w:t>C3-230162</w:t>
      </w:r>
      <w:r>
        <w:rPr>
          <w:rFonts w:ascii="Arial" w:hAnsi="Arial" w:cs="Arial"/>
          <w:b/>
          <w:color w:val="0000FF"/>
          <w:sz w:val="24"/>
        </w:rPr>
        <w:tab/>
      </w:r>
      <w:r>
        <w:rPr>
          <w:rFonts w:ascii="Arial" w:hAnsi="Arial" w:cs="Arial"/>
          <w:b/>
          <w:sz w:val="24"/>
        </w:rPr>
        <w:t>Clarification regarding maxReportNbr</w:t>
      </w:r>
    </w:p>
    <w:p w14:paraId="228CB5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CR-0194  rev  Cat: A (Rel-16)</w:t>
      </w:r>
      <w:r>
        <w:rPr>
          <w:i/>
        </w:rPr>
        <w:br/>
      </w:r>
      <w:r>
        <w:rPr>
          <w:i/>
        </w:rPr>
        <w:br/>
      </w:r>
      <w:r>
        <w:rPr>
          <w:i/>
        </w:rPr>
        <w:tab/>
      </w:r>
      <w:r>
        <w:rPr>
          <w:i/>
        </w:rPr>
        <w:tab/>
      </w:r>
      <w:r>
        <w:rPr>
          <w:i/>
        </w:rPr>
        <w:tab/>
      </w:r>
      <w:r>
        <w:rPr>
          <w:i/>
        </w:rPr>
        <w:tab/>
      </w:r>
      <w:r>
        <w:rPr>
          <w:i/>
        </w:rPr>
        <w:tab/>
        <w:t>Source: Nokia, Nokia Shanghai Bell</w:t>
      </w:r>
    </w:p>
    <w:p w14:paraId="56B76D94" w14:textId="77777777" w:rsidR="00210E88" w:rsidRDefault="00210E88" w:rsidP="00210E88">
      <w:pPr>
        <w:rPr>
          <w:rFonts w:ascii="Arial" w:hAnsi="Arial" w:cs="Arial"/>
          <w:b/>
        </w:rPr>
      </w:pPr>
      <w:r>
        <w:rPr>
          <w:rFonts w:ascii="Arial" w:hAnsi="Arial" w:cs="Arial"/>
          <w:b/>
        </w:rPr>
        <w:t xml:space="preserve">Abstract: </w:t>
      </w:r>
    </w:p>
    <w:p w14:paraId="0067B4D6" w14:textId="77777777" w:rsidR="00210E88" w:rsidRDefault="00210E88" w:rsidP="00210E88">
      <w:r>
        <w:t>Clarification regarding maxReportNbr</w:t>
      </w:r>
    </w:p>
    <w:p w14:paraId="4B858AEC" w14:textId="77777777" w:rsidR="00210E88" w:rsidRDefault="00210E88" w:rsidP="00210E88">
      <w:pPr>
        <w:rPr>
          <w:rFonts w:ascii="Arial" w:hAnsi="Arial" w:cs="Arial"/>
          <w:b/>
        </w:rPr>
      </w:pPr>
      <w:r>
        <w:rPr>
          <w:rFonts w:ascii="Arial" w:hAnsi="Arial" w:cs="Arial"/>
          <w:b/>
        </w:rPr>
        <w:t xml:space="preserve">Discussion: </w:t>
      </w:r>
    </w:p>
    <w:p w14:paraId="7FDC27EB" w14:textId="77777777" w:rsidR="00210E88" w:rsidRDefault="00210E88" w:rsidP="00210E88">
      <w:r>
        <w:t>WI: TEI15, 5GS_Ph1-CT</w:t>
      </w:r>
    </w:p>
    <w:p w14:paraId="4082A5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79AA4" w14:textId="6045F9D9" w:rsidR="00210E88" w:rsidRDefault="00210E88" w:rsidP="00210E88">
      <w:pPr>
        <w:rPr>
          <w:rFonts w:ascii="Arial" w:hAnsi="Arial" w:cs="Arial"/>
          <w:b/>
          <w:sz w:val="24"/>
        </w:rPr>
      </w:pPr>
      <w:r>
        <w:rPr>
          <w:rFonts w:ascii="Arial" w:hAnsi="Arial" w:cs="Arial"/>
          <w:b/>
          <w:color w:val="0000FF"/>
          <w:sz w:val="24"/>
        </w:rPr>
        <w:t>C3-230163</w:t>
      </w:r>
      <w:r>
        <w:rPr>
          <w:rFonts w:ascii="Arial" w:hAnsi="Arial" w:cs="Arial"/>
          <w:b/>
          <w:color w:val="0000FF"/>
          <w:sz w:val="24"/>
        </w:rPr>
        <w:tab/>
      </w:r>
      <w:r>
        <w:rPr>
          <w:rFonts w:ascii="Arial" w:hAnsi="Arial" w:cs="Arial"/>
          <w:b/>
          <w:sz w:val="24"/>
        </w:rPr>
        <w:t>Clarification regarding maxReportNbr</w:t>
      </w:r>
    </w:p>
    <w:p w14:paraId="5306E5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CR-0195  rev  Cat: A (Rel-17)</w:t>
      </w:r>
      <w:r>
        <w:rPr>
          <w:i/>
        </w:rPr>
        <w:br/>
      </w:r>
      <w:r>
        <w:rPr>
          <w:i/>
        </w:rPr>
        <w:br/>
      </w:r>
      <w:r>
        <w:rPr>
          <w:i/>
        </w:rPr>
        <w:tab/>
      </w:r>
      <w:r>
        <w:rPr>
          <w:i/>
        </w:rPr>
        <w:tab/>
      </w:r>
      <w:r>
        <w:rPr>
          <w:i/>
        </w:rPr>
        <w:tab/>
      </w:r>
      <w:r>
        <w:rPr>
          <w:i/>
        </w:rPr>
        <w:tab/>
      </w:r>
      <w:r>
        <w:rPr>
          <w:i/>
        </w:rPr>
        <w:tab/>
        <w:t>Source: Nokia, Nokia Shanghai Bell</w:t>
      </w:r>
    </w:p>
    <w:p w14:paraId="7A0101D8" w14:textId="77777777" w:rsidR="00210E88" w:rsidRDefault="00210E88" w:rsidP="00210E88">
      <w:pPr>
        <w:rPr>
          <w:rFonts w:ascii="Arial" w:hAnsi="Arial" w:cs="Arial"/>
          <w:b/>
        </w:rPr>
      </w:pPr>
      <w:r>
        <w:rPr>
          <w:rFonts w:ascii="Arial" w:hAnsi="Arial" w:cs="Arial"/>
          <w:b/>
        </w:rPr>
        <w:lastRenderedPageBreak/>
        <w:t xml:space="preserve">Abstract: </w:t>
      </w:r>
    </w:p>
    <w:p w14:paraId="7A765155" w14:textId="77777777" w:rsidR="00210E88" w:rsidRDefault="00210E88" w:rsidP="00210E88">
      <w:r>
        <w:t>Clarification regarding maxReportNbr</w:t>
      </w:r>
    </w:p>
    <w:p w14:paraId="36AE47FE" w14:textId="77777777" w:rsidR="00210E88" w:rsidRDefault="00210E88" w:rsidP="00210E88">
      <w:pPr>
        <w:rPr>
          <w:rFonts w:ascii="Arial" w:hAnsi="Arial" w:cs="Arial"/>
          <w:b/>
        </w:rPr>
      </w:pPr>
      <w:r>
        <w:rPr>
          <w:rFonts w:ascii="Arial" w:hAnsi="Arial" w:cs="Arial"/>
          <w:b/>
        </w:rPr>
        <w:t xml:space="preserve">Discussion: </w:t>
      </w:r>
    </w:p>
    <w:p w14:paraId="1CAF952B" w14:textId="77777777" w:rsidR="00210E88" w:rsidRDefault="00210E88" w:rsidP="00210E88">
      <w:r>
        <w:t>WI: TEI15, 5GS_Ph1-CT</w:t>
      </w:r>
    </w:p>
    <w:p w14:paraId="2E0B7C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8EE1AE" w14:textId="04BE7B3C" w:rsidR="00210E88" w:rsidRDefault="00210E88" w:rsidP="00210E88">
      <w:pPr>
        <w:rPr>
          <w:rFonts w:ascii="Arial" w:hAnsi="Arial" w:cs="Arial"/>
          <w:b/>
          <w:sz w:val="24"/>
        </w:rPr>
      </w:pPr>
      <w:r>
        <w:rPr>
          <w:rFonts w:ascii="Arial" w:hAnsi="Arial" w:cs="Arial"/>
          <w:b/>
          <w:color w:val="0000FF"/>
          <w:sz w:val="24"/>
        </w:rPr>
        <w:t>C3-230164</w:t>
      </w:r>
      <w:r>
        <w:rPr>
          <w:rFonts w:ascii="Arial" w:hAnsi="Arial" w:cs="Arial"/>
          <w:b/>
          <w:color w:val="0000FF"/>
          <w:sz w:val="24"/>
        </w:rPr>
        <w:tab/>
      </w:r>
      <w:r>
        <w:rPr>
          <w:rFonts w:ascii="Arial" w:hAnsi="Arial" w:cs="Arial"/>
          <w:b/>
          <w:sz w:val="24"/>
        </w:rPr>
        <w:t>Clarification regarding maxReportNbr</w:t>
      </w:r>
    </w:p>
    <w:p w14:paraId="49DB1D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CR-0196  rev  Cat: A (Rel-18)</w:t>
      </w:r>
      <w:r>
        <w:rPr>
          <w:i/>
        </w:rPr>
        <w:br/>
      </w:r>
      <w:r>
        <w:rPr>
          <w:i/>
        </w:rPr>
        <w:br/>
      </w:r>
      <w:r>
        <w:rPr>
          <w:i/>
        </w:rPr>
        <w:tab/>
      </w:r>
      <w:r>
        <w:rPr>
          <w:i/>
        </w:rPr>
        <w:tab/>
      </w:r>
      <w:r>
        <w:rPr>
          <w:i/>
        </w:rPr>
        <w:tab/>
      </w:r>
      <w:r>
        <w:rPr>
          <w:i/>
        </w:rPr>
        <w:tab/>
      </w:r>
      <w:r>
        <w:rPr>
          <w:i/>
        </w:rPr>
        <w:tab/>
        <w:t>Source: Nokia, Nokia Shanghai Bell</w:t>
      </w:r>
    </w:p>
    <w:p w14:paraId="703E3484" w14:textId="77777777" w:rsidR="00210E88" w:rsidRDefault="00210E88" w:rsidP="00210E88">
      <w:pPr>
        <w:rPr>
          <w:rFonts w:ascii="Arial" w:hAnsi="Arial" w:cs="Arial"/>
          <w:b/>
        </w:rPr>
      </w:pPr>
      <w:r>
        <w:rPr>
          <w:rFonts w:ascii="Arial" w:hAnsi="Arial" w:cs="Arial"/>
          <w:b/>
        </w:rPr>
        <w:t xml:space="preserve">Abstract: </w:t>
      </w:r>
    </w:p>
    <w:p w14:paraId="29EF6E6C" w14:textId="77777777" w:rsidR="00210E88" w:rsidRDefault="00210E88" w:rsidP="00210E88">
      <w:r>
        <w:t>Clarification regarding maxReportNbr</w:t>
      </w:r>
    </w:p>
    <w:p w14:paraId="04708CBF" w14:textId="77777777" w:rsidR="00210E88" w:rsidRDefault="00210E88" w:rsidP="00210E88">
      <w:pPr>
        <w:rPr>
          <w:rFonts w:ascii="Arial" w:hAnsi="Arial" w:cs="Arial"/>
          <w:b/>
        </w:rPr>
      </w:pPr>
      <w:r>
        <w:rPr>
          <w:rFonts w:ascii="Arial" w:hAnsi="Arial" w:cs="Arial"/>
          <w:b/>
        </w:rPr>
        <w:t xml:space="preserve">Discussion: </w:t>
      </w:r>
    </w:p>
    <w:p w14:paraId="22618E1B" w14:textId="77777777" w:rsidR="00210E88" w:rsidRDefault="00210E88" w:rsidP="00210E88">
      <w:r>
        <w:t>WI: TEI15, 5GS_Ph1-CT</w:t>
      </w:r>
    </w:p>
    <w:p w14:paraId="6750F103" w14:textId="77777777" w:rsidR="00210E88" w:rsidRDefault="00210E88" w:rsidP="00210E88">
      <w:r>
        <w:t>Rev move to TEI18, 5GS_Ph1-CT Wis</w:t>
      </w:r>
    </w:p>
    <w:p w14:paraId="198D7CB4" w14:textId="77777777" w:rsidR="00210E88" w:rsidRDefault="00210E88" w:rsidP="00210E88">
      <w:r>
        <w:t>Rajesh (Nokia): provide revision r1.</w:t>
      </w:r>
    </w:p>
    <w:p w14:paraId="64D8ED49" w14:textId="77777777" w:rsidR="00210E88" w:rsidRDefault="00210E88" w:rsidP="00210E88">
      <w:r>
        <w:t>Abdessamad (Huawei): Fine with 0164_r1.</w:t>
      </w:r>
    </w:p>
    <w:p w14:paraId="23C3C98F" w14:textId="77777777" w:rsidR="00210E88" w:rsidRDefault="00210E88" w:rsidP="00210E88">
      <w:r>
        <w:t>Xiaojian (ZTE): fine</w:t>
      </w:r>
    </w:p>
    <w:p w14:paraId="07C5CC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C3-230755</w:t>
      </w:r>
      <w:r>
        <w:rPr>
          <w:color w:val="993300"/>
          <w:u w:val="single"/>
        </w:rPr>
        <w:t>.</w:t>
      </w:r>
    </w:p>
    <w:p w14:paraId="1A8A5543" w14:textId="7C78D1F9" w:rsidR="00210E88" w:rsidRDefault="00210E88" w:rsidP="00210E88">
      <w:pPr>
        <w:rPr>
          <w:rFonts w:ascii="Arial" w:hAnsi="Arial" w:cs="Arial"/>
          <w:b/>
          <w:sz w:val="24"/>
        </w:rPr>
      </w:pPr>
      <w:r>
        <w:rPr>
          <w:rFonts w:ascii="Arial" w:hAnsi="Arial" w:cs="Arial"/>
          <w:b/>
          <w:color w:val="0000FF"/>
          <w:sz w:val="24"/>
        </w:rPr>
        <w:t>C3-230306</w:t>
      </w:r>
      <w:r>
        <w:rPr>
          <w:rFonts w:ascii="Arial" w:hAnsi="Arial" w:cs="Arial"/>
          <w:b/>
          <w:color w:val="0000FF"/>
          <w:sz w:val="24"/>
        </w:rPr>
        <w:tab/>
      </w:r>
      <w:r>
        <w:rPr>
          <w:rFonts w:ascii="Arial" w:hAnsi="Arial" w:cs="Arial"/>
          <w:b/>
          <w:sz w:val="24"/>
        </w:rPr>
        <w:t>Invalid JSON value</w:t>
      </w:r>
    </w:p>
    <w:p w14:paraId="349657E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v15.10.0</w:t>
      </w:r>
      <w:r>
        <w:rPr>
          <w:i/>
        </w:rPr>
        <w:tab/>
        <w:t xml:space="preserve">  CR-0652  rev  Cat: F (Rel-15)</w:t>
      </w:r>
      <w:r>
        <w:rPr>
          <w:i/>
        </w:rPr>
        <w:br/>
      </w:r>
      <w:r>
        <w:rPr>
          <w:i/>
        </w:rPr>
        <w:br/>
      </w:r>
      <w:r>
        <w:rPr>
          <w:i/>
        </w:rPr>
        <w:tab/>
      </w:r>
      <w:r>
        <w:rPr>
          <w:i/>
        </w:rPr>
        <w:tab/>
      </w:r>
      <w:r>
        <w:rPr>
          <w:i/>
        </w:rPr>
        <w:tab/>
      </w:r>
      <w:r>
        <w:rPr>
          <w:i/>
        </w:rPr>
        <w:tab/>
      </w:r>
      <w:r>
        <w:rPr>
          <w:i/>
        </w:rPr>
        <w:tab/>
        <w:t>Source: ZTE</w:t>
      </w:r>
    </w:p>
    <w:p w14:paraId="5C70EE5D" w14:textId="77777777" w:rsidR="00210E88" w:rsidRDefault="00210E88" w:rsidP="00210E88">
      <w:pPr>
        <w:rPr>
          <w:rFonts w:ascii="Arial" w:hAnsi="Arial" w:cs="Arial"/>
          <w:b/>
        </w:rPr>
      </w:pPr>
      <w:r>
        <w:rPr>
          <w:rFonts w:ascii="Arial" w:hAnsi="Arial" w:cs="Arial"/>
          <w:b/>
        </w:rPr>
        <w:t xml:space="preserve">Discussion: </w:t>
      </w:r>
    </w:p>
    <w:p w14:paraId="77B16548" w14:textId="77777777" w:rsidR="00210E88" w:rsidRDefault="00210E88" w:rsidP="00210E88">
      <w:r>
        <w:t>WI: 5GS_Ph1-CT</w:t>
      </w:r>
    </w:p>
    <w:p w14:paraId="44BFEAC2" w14:textId="77777777" w:rsidR="00210E88" w:rsidRDefault="00210E88" w:rsidP="00210E88">
      <w:r>
        <w:t>This CR introduces backward compatible corrections to the OpenAPI file for Nnwdaf_EventsSubscription API.</w:t>
      </w:r>
    </w:p>
    <w:p w14:paraId="7430DB0F" w14:textId="77777777" w:rsidR="00210E88" w:rsidRDefault="00210E88" w:rsidP="00210E88">
      <w:r>
        <w:t>Maria (Ericsson): Not FASMO. Fine with R18.</w:t>
      </w:r>
    </w:p>
    <w:p w14:paraId="622C0466" w14:textId="77777777" w:rsidR="00210E88" w:rsidRDefault="00210E88" w:rsidP="00210E88">
      <w:r>
        <w:t>Abdessamad (Huawei): fine from R15</w:t>
      </w:r>
    </w:p>
    <w:p w14:paraId="3371E449" w14:textId="77777777" w:rsidR="00210E88" w:rsidRDefault="00210E88" w:rsidP="00210E88">
      <w:r>
        <w:t>Apostolos (Nokia): fine from R15.</w:t>
      </w:r>
    </w:p>
    <w:p w14:paraId="2EA7B6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3A96" w14:textId="67347C10" w:rsidR="00210E88" w:rsidRDefault="00210E88" w:rsidP="00210E88">
      <w:pPr>
        <w:rPr>
          <w:rFonts w:ascii="Arial" w:hAnsi="Arial" w:cs="Arial"/>
          <w:b/>
          <w:sz w:val="24"/>
        </w:rPr>
      </w:pPr>
      <w:r>
        <w:rPr>
          <w:rFonts w:ascii="Arial" w:hAnsi="Arial" w:cs="Arial"/>
          <w:b/>
          <w:color w:val="0000FF"/>
          <w:sz w:val="24"/>
        </w:rPr>
        <w:t>C3-230307</w:t>
      </w:r>
      <w:r>
        <w:rPr>
          <w:rFonts w:ascii="Arial" w:hAnsi="Arial" w:cs="Arial"/>
          <w:b/>
          <w:color w:val="0000FF"/>
          <w:sz w:val="24"/>
        </w:rPr>
        <w:tab/>
      </w:r>
      <w:r>
        <w:rPr>
          <w:rFonts w:ascii="Arial" w:hAnsi="Arial" w:cs="Arial"/>
          <w:b/>
          <w:sz w:val="24"/>
        </w:rPr>
        <w:t>Invalid JSON value</w:t>
      </w:r>
    </w:p>
    <w:p w14:paraId="3E6EBD0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v16.12.0</w:t>
      </w:r>
      <w:r>
        <w:rPr>
          <w:i/>
        </w:rPr>
        <w:tab/>
        <w:t xml:space="preserve">  CR-0653  rev  Cat: A (Rel-16)</w:t>
      </w:r>
      <w:r>
        <w:rPr>
          <w:i/>
        </w:rPr>
        <w:br/>
      </w:r>
      <w:r>
        <w:rPr>
          <w:i/>
        </w:rPr>
        <w:br/>
      </w:r>
      <w:r>
        <w:rPr>
          <w:i/>
        </w:rPr>
        <w:tab/>
      </w:r>
      <w:r>
        <w:rPr>
          <w:i/>
        </w:rPr>
        <w:tab/>
      </w:r>
      <w:r>
        <w:rPr>
          <w:i/>
        </w:rPr>
        <w:tab/>
      </w:r>
      <w:r>
        <w:rPr>
          <w:i/>
        </w:rPr>
        <w:tab/>
      </w:r>
      <w:r>
        <w:rPr>
          <w:i/>
        </w:rPr>
        <w:tab/>
        <w:t>Source: ZTE</w:t>
      </w:r>
    </w:p>
    <w:p w14:paraId="35C4EF39" w14:textId="77777777" w:rsidR="00210E88" w:rsidRDefault="00210E88" w:rsidP="00210E88">
      <w:pPr>
        <w:rPr>
          <w:rFonts w:ascii="Arial" w:hAnsi="Arial" w:cs="Arial"/>
          <w:b/>
        </w:rPr>
      </w:pPr>
      <w:r>
        <w:rPr>
          <w:rFonts w:ascii="Arial" w:hAnsi="Arial" w:cs="Arial"/>
          <w:b/>
        </w:rPr>
        <w:t xml:space="preserve">Discussion: </w:t>
      </w:r>
    </w:p>
    <w:p w14:paraId="0AFA313C" w14:textId="77777777" w:rsidR="00210E88" w:rsidRDefault="00210E88" w:rsidP="00210E88">
      <w:r>
        <w:t>WI: 5GS_Ph1-CT</w:t>
      </w:r>
    </w:p>
    <w:p w14:paraId="0E1E3221" w14:textId="77777777" w:rsidR="00210E88" w:rsidRDefault="00210E88" w:rsidP="00210E88">
      <w:r>
        <w:lastRenderedPageBreak/>
        <w:t>This CR introduces backward compatible corrections to the OpenAPI file for Nnwdaf_EventsSubscription API.</w:t>
      </w:r>
    </w:p>
    <w:p w14:paraId="7CDA80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723D" w14:textId="3F5CCBA9" w:rsidR="00210E88" w:rsidRDefault="00210E88" w:rsidP="00210E88">
      <w:pPr>
        <w:rPr>
          <w:rFonts w:ascii="Arial" w:hAnsi="Arial" w:cs="Arial"/>
          <w:b/>
          <w:sz w:val="24"/>
        </w:rPr>
      </w:pPr>
      <w:r>
        <w:rPr>
          <w:rFonts w:ascii="Arial" w:hAnsi="Arial" w:cs="Arial"/>
          <w:b/>
          <w:color w:val="0000FF"/>
          <w:sz w:val="24"/>
        </w:rPr>
        <w:t>C3-230308</w:t>
      </w:r>
      <w:r>
        <w:rPr>
          <w:rFonts w:ascii="Arial" w:hAnsi="Arial" w:cs="Arial"/>
          <w:b/>
          <w:color w:val="0000FF"/>
          <w:sz w:val="24"/>
        </w:rPr>
        <w:tab/>
      </w:r>
      <w:r>
        <w:rPr>
          <w:rFonts w:ascii="Arial" w:hAnsi="Arial" w:cs="Arial"/>
          <w:b/>
          <w:sz w:val="24"/>
        </w:rPr>
        <w:t>Invalid JSON value</w:t>
      </w:r>
    </w:p>
    <w:p w14:paraId="0AAE90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CR-0654  rev  Cat: A (Rel-17)</w:t>
      </w:r>
      <w:r>
        <w:rPr>
          <w:i/>
        </w:rPr>
        <w:br/>
      </w:r>
      <w:r>
        <w:rPr>
          <w:i/>
        </w:rPr>
        <w:br/>
      </w:r>
      <w:r>
        <w:rPr>
          <w:i/>
        </w:rPr>
        <w:tab/>
      </w:r>
      <w:r>
        <w:rPr>
          <w:i/>
        </w:rPr>
        <w:tab/>
      </w:r>
      <w:r>
        <w:rPr>
          <w:i/>
        </w:rPr>
        <w:tab/>
      </w:r>
      <w:r>
        <w:rPr>
          <w:i/>
        </w:rPr>
        <w:tab/>
      </w:r>
      <w:r>
        <w:rPr>
          <w:i/>
        </w:rPr>
        <w:tab/>
        <w:t>Source: ZTE</w:t>
      </w:r>
    </w:p>
    <w:p w14:paraId="1D3D0407" w14:textId="77777777" w:rsidR="00210E88" w:rsidRDefault="00210E88" w:rsidP="00210E88">
      <w:pPr>
        <w:rPr>
          <w:rFonts w:ascii="Arial" w:hAnsi="Arial" w:cs="Arial"/>
          <w:b/>
        </w:rPr>
      </w:pPr>
      <w:r>
        <w:rPr>
          <w:rFonts w:ascii="Arial" w:hAnsi="Arial" w:cs="Arial"/>
          <w:b/>
        </w:rPr>
        <w:t xml:space="preserve">Discussion: </w:t>
      </w:r>
    </w:p>
    <w:p w14:paraId="794E141E" w14:textId="77777777" w:rsidR="00210E88" w:rsidRDefault="00210E88" w:rsidP="00210E88">
      <w:r>
        <w:t>WI: 5GS_Ph1-CT</w:t>
      </w:r>
    </w:p>
    <w:p w14:paraId="59E9FC16" w14:textId="77777777" w:rsidR="00210E88" w:rsidRDefault="00210E88" w:rsidP="00210E88">
      <w:r>
        <w:t>Zhenning (China Mobile): quotation mark</w:t>
      </w:r>
    </w:p>
    <w:p w14:paraId="75731B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C3-230719</w:t>
      </w:r>
      <w:r>
        <w:rPr>
          <w:color w:val="993300"/>
          <w:u w:val="single"/>
        </w:rPr>
        <w:t>.</w:t>
      </w:r>
    </w:p>
    <w:p w14:paraId="65FDF094" w14:textId="2356D90B" w:rsidR="00210E88" w:rsidRDefault="00210E88" w:rsidP="00210E88">
      <w:pPr>
        <w:rPr>
          <w:rFonts w:ascii="Arial" w:hAnsi="Arial" w:cs="Arial"/>
          <w:b/>
          <w:sz w:val="24"/>
        </w:rPr>
      </w:pPr>
      <w:r>
        <w:rPr>
          <w:rFonts w:ascii="Arial" w:hAnsi="Arial" w:cs="Arial"/>
          <w:b/>
          <w:color w:val="0000FF"/>
          <w:sz w:val="24"/>
        </w:rPr>
        <w:t>C3-230309</w:t>
      </w:r>
      <w:r>
        <w:rPr>
          <w:rFonts w:ascii="Arial" w:hAnsi="Arial" w:cs="Arial"/>
          <w:b/>
          <w:color w:val="0000FF"/>
          <w:sz w:val="24"/>
        </w:rPr>
        <w:tab/>
      </w:r>
      <w:r>
        <w:rPr>
          <w:rFonts w:ascii="Arial" w:hAnsi="Arial" w:cs="Arial"/>
          <w:b/>
          <w:sz w:val="24"/>
        </w:rPr>
        <w:t>Invalid JSON value</w:t>
      </w:r>
    </w:p>
    <w:p w14:paraId="1A3EE40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CR-0655  rev  Cat: A (Rel-18)</w:t>
      </w:r>
      <w:r>
        <w:rPr>
          <w:i/>
        </w:rPr>
        <w:br/>
      </w:r>
      <w:r>
        <w:rPr>
          <w:i/>
        </w:rPr>
        <w:br/>
      </w:r>
      <w:r>
        <w:rPr>
          <w:i/>
        </w:rPr>
        <w:tab/>
      </w:r>
      <w:r>
        <w:rPr>
          <w:i/>
        </w:rPr>
        <w:tab/>
      </w:r>
      <w:r>
        <w:rPr>
          <w:i/>
        </w:rPr>
        <w:tab/>
      </w:r>
      <w:r>
        <w:rPr>
          <w:i/>
        </w:rPr>
        <w:tab/>
      </w:r>
      <w:r>
        <w:rPr>
          <w:i/>
        </w:rPr>
        <w:tab/>
        <w:t>Source: ZTE</w:t>
      </w:r>
    </w:p>
    <w:p w14:paraId="3BACAE2A" w14:textId="77777777" w:rsidR="00210E88" w:rsidRDefault="00210E88" w:rsidP="00210E88">
      <w:pPr>
        <w:rPr>
          <w:rFonts w:ascii="Arial" w:hAnsi="Arial" w:cs="Arial"/>
          <w:b/>
        </w:rPr>
      </w:pPr>
      <w:r>
        <w:rPr>
          <w:rFonts w:ascii="Arial" w:hAnsi="Arial" w:cs="Arial"/>
          <w:b/>
        </w:rPr>
        <w:t xml:space="preserve">Discussion: </w:t>
      </w:r>
    </w:p>
    <w:p w14:paraId="7228D8C4" w14:textId="77777777" w:rsidR="00210E88" w:rsidRDefault="00210E88" w:rsidP="00210E88">
      <w:r>
        <w:t>WI: 5GS_Ph1-CT</w:t>
      </w:r>
    </w:p>
    <w:p w14:paraId="1CCDAE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C3-230720</w:t>
      </w:r>
      <w:r>
        <w:rPr>
          <w:color w:val="993300"/>
          <w:u w:val="single"/>
        </w:rPr>
        <w:t>.</w:t>
      </w:r>
    </w:p>
    <w:p w14:paraId="55D13584" w14:textId="3B6FD659" w:rsidR="00210E88" w:rsidRDefault="00210E88" w:rsidP="00210E88">
      <w:pPr>
        <w:rPr>
          <w:rFonts w:ascii="Arial" w:hAnsi="Arial" w:cs="Arial"/>
          <w:b/>
          <w:sz w:val="24"/>
        </w:rPr>
      </w:pPr>
      <w:r>
        <w:rPr>
          <w:rFonts w:ascii="Arial" w:hAnsi="Arial" w:cs="Arial"/>
          <w:b/>
          <w:color w:val="0000FF"/>
          <w:sz w:val="24"/>
        </w:rPr>
        <w:t>C3-230441</w:t>
      </w:r>
      <w:r>
        <w:rPr>
          <w:rFonts w:ascii="Arial" w:hAnsi="Arial" w:cs="Arial"/>
          <w:b/>
          <w:color w:val="0000FF"/>
          <w:sz w:val="24"/>
        </w:rPr>
        <w:tab/>
      </w:r>
      <w:r>
        <w:rPr>
          <w:rFonts w:ascii="Arial" w:hAnsi="Arial" w:cs="Arial"/>
          <w:b/>
          <w:sz w:val="24"/>
        </w:rPr>
        <w:t>Correction of enumerations values</w:t>
      </w:r>
    </w:p>
    <w:p w14:paraId="79ECF8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v15.14.0</w:t>
      </w:r>
      <w:r>
        <w:rPr>
          <w:i/>
        </w:rPr>
        <w:tab/>
        <w:t xml:space="preserve">  CR-1028  rev  Cat: F (Rel-15)</w:t>
      </w:r>
      <w:r>
        <w:rPr>
          <w:i/>
        </w:rPr>
        <w:br/>
      </w:r>
      <w:r>
        <w:rPr>
          <w:i/>
        </w:rPr>
        <w:br/>
      </w:r>
      <w:r>
        <w:rPr>
          <w:i/>
        </w:rPr>
        <w:tab/>
      </w:r>
      <w:r>
        <w:rPr>
          <w:i/>
        </w:rPr>
        <w:tab/>
      </w:r>
      <w:r>
        <w:rPr>
          <w:i/>
        </w:rPr>
        <w:tab/>
      </w:r>
      <w:r>
        <w:rPr>
          <w:i/>
        </w:rPr>
        <w:tab/>
      </w:r>
      <w:r>
        <w:rPr>
          <w:i/>
        </w:rPr>
        <w:tab/>
        <w:t>Source: Huawei</w:t>
      </w:r>
    </w:p>
    <w:p w14:paraId="60262747" w14:textId="77777777" w:rsidR="00210E88" w:rsidRDefault="00210E88" w:rsidP="00210E88">
      <w:pPr>
        <w:rPr>
          <w:rFonts w:ascii="Arial" w:hAnsi="Arial" w:cs="Arial"/>
          <w:b/>
        </w:rPr>
      </w:pPr>
      <w:r>
        <w:rPr>
          <w:rFonts w:ascii="Arial" w:hAnsi="Arial" w:cs="Arial"/>
          <w:b/>
        </w:rPr>
        <w:t xml:space="preserve">Discussion: </w:t>
      </w:r>
    </w:p>
    <w:p w14:paraId="356A8D71" w14:textId="77777777" w:rsidR="00210E88" w:rsidRDefault="00210E88" w:rsidP="00210E88">
      <w:r>
        <w:t>WI: 5GS_Ph1-CT</w:t>
      </w:r>
    </w:p>
    <w:p w14:paraId="2BE5D6DC" w14:textId="77777777" w:rsidR="00210E88" w:rsidRDefault="00210E88" w:rsidP="00210E88">
      <w:r>
        <w:t>Susana (Ericsson): clause 4.2.4.17 needs update too</w:t>
      </w:r>
    </w:p>
    <w:p w14:paraId="14AD4707" w14:textId="77777777" w:rsidR="00210E88" w:rsidRDefault="00210E88" w:rsidP="00210E88">
      <w:r>
        <w:t>Xiaojian (ZTE): even prefer to another solution like snssaa in 29.520. but also fine.</w:t>
      </w:r>
    </w:p>
    <w:p w14:paraId="1EB8D153" w14:textId="77777777" w:rsidR="00210E88" w:rsidRDefault="00210E88" w:rsidP="00210E88">
      <w:r>
        <w:t>Abdessamad (Huawei): Providing r1 versions.</w:t>
      </w:r>
    </w:p>
    <w:p w14:paraId="2F745B91" w14:textId="77777777" w:rsidR="00210E88" w:rsidRDefault="00210E88" w:rsidP="00210E88">
      <w:r>
        <w:t>Xiaojian (ZTE): fine with all r1 revs.</w:t>
      </w:r>
    </w:p>
    <w:p w14:paraId="4E31AC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C3-230807</w:t>
      </w:r>
      <w:r>
        <w:rPr>
          <w:color w:val="993300"/>
          <w:u w:val="single"/>
        </w:rPr>
        <w:t>.</w:t>
      </w:r>
    </w:p>
    <w:p w14:paraId="4C7ED5E5" w14:textId="51C0AB2F" w:rsidR="00210E88" w:rsidRDefault="00210E88" w:rsidP="00210E88">
      <w:pPr>
        <w:rPr>
          <w:rFonts w:ascii="Arial" w:hAnsi="Arial" w:cs="Arial"/>
          <w:b/>
          <w:sz w:val="24"/>
        </w:rPr>
      </w:pPr>
      <w:r>
        <w:rPr>
          <w:rFonts w:ascii="Arial" w:hAnsi="Arial" w:cs="Arial"/>
          <w:b/>
          <w:color w:val="0000FF"/>
          <w:sz w:val="24"/>
        </w:rPr>
        <w:t>C3-230442</w:t>
      </w:r>
      <w:r>
        <w:rPr>
          <w:rFonts w:ascii="Arial" w:hAnsi="Arial" w:cs="Arial"/>
          <w:b/>
          <w:color w:val="0000FF"/>
          <w:sz w:val="24"/>
        </w:rPr>
        <w:tab/>
      </w:r>
      <w:r>
        <w:rPr>
          <w:rFonts w:ascii="Arial" w:hAnsi="Arial" w:cs="Arial"/>
          <w:b/>
          <w:sz w:val="24"/>
        </w:rPr>
        <w:t>Correction of enumerations values</w:t>
      </w:r>
    </w:p>
    <w:p w14:paraId="5A5FDC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CR-1029  rev  Cat: A (Rel-16)</w:t>
      </w:r>
      <w:r>
        <w:rPr>
          <w:i/>
        </w:rPr>
        <w:br/>
      </w:r>
      <w:r>
        <w:rPr>
          <w:i/>
        </w:rPr>
        <w:br/>
      </w:r>
      <w:r>
        <w:rPr>
          <w:i/>
        </w:rPr>
        <w:tab/>
      </w:r>
      <w:r>
        <w:rPr>
          <w:i/>
        </w:rPr>
        <w:tab/>
      </w:r>
      <w:r>
        <w:rPr>
          <w:i/>
        </w:rPr>
        <w:tab/>
      </w:r>
      <w:r>
        <w:rPr>
          <w:i/>
        </w:rPr>
        <w:tab/>
      </w:r>
      <w:r>
        <w:rPr>
          <w:i/>
        </w:rPr>
        <w:tab/>
        <w:t>Source: Huawei</w:t>
      </w:r>
    </w:p>
    <w:p w14:paraId="0ED02FD6" w14:textId="77777777" w:rsidR="00210E88" w:rsidRDefault="00210E88" w:rsidP="00210E88">
      <w:pPr>
        <w:rPr>
          <w:rFonts w:ascii="Arial" w:hAnsi="Arial" w:cs="Arial"/>
          <w:b/>
        </w:rPr>
      </w:pPr>
      <w:r>
        <w:rPr>
          <w:rFonts w:ascii="Arial" w:hAnsi="Arial" w:cs="Arial"/>
          <w:b/>
        </w:rPr>
        <w:t xml:space="preserve">Discussion: </w:t>
      </w:r>
    </w:p>
    <w:p w14:paraId="081FE718" w14:textId="77777777" w:rsidR="00210E88" w:rsidRDefault="00210E88" w:rsidP="00210E88">
      <w:r>
        <w:t>WI: 5GS_Ph1-CT</w:t>
      </w:r>
    </w:p>
    <w:p w14:paraId="20E281BB" w14:textId="77777777" w:rsidR="00210E88" w:rsidRDefault="00210E88" w:rsidP="00210E88">
      <w:r>
        <w:t>Abdessamad (Huawei): Providing r1 versions.</w:t>
      </w:r>
    </w:p>
    <w:p w14:paraId="24EE72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C3-230808</w:t>
      </w:r>
      <w:r>
        <w:rPr>
          <w:color w:val="993300"/>
          <w:u w:val="single"/>
        </w:rPr>
        <w:t>.</w:t>
      </w:r>
    </w:p>
    <w:p w14:paraId="677410CC" w14:textId="00C7B1A1" w:rsidR="00210E88" w:rsidRDefault="00210E88" w:rsidP="00210E88">
      <w:pPr>
        <w:rPr>
          <w:rFonts w:ascii="Arial" w:hAnsi="Arial" w:cs="Arial"/>
          <w:b/>
          <w:sz w:val="24"/>
        </w:rPr>
      </w:pPr>
      <w:r>
        <w:rPr>
          <w:rFonts w:ascii="Arial" w:hAnsi="Arial" w:cs="Arial"/>
          <w:b/>
          <w:color w:val="0000FF"/>
          <w:sz w:val="24"/>
        </w:rPr>
        <w:lastRenderedPageBreak/>
        <w:t>C3-230443</w:t>
      </w:r>
      <w:r>
        <w:rPr>
          <w:rFonts w:ascii="Arial" w:hAnsi="Arial" w:cs="Arial"/>
          <w:b/>
          <w:color w:val="0000FF"/>
          <w:sz w:val="24"/>
        </w:rPr>
        <w:tab/>
      </w:r>
      <w:r>
        <w:rPr>
          <w:rFonts w:ascii="Arial" w:hAnsi="Arial" w:cs="Arial"/>
          <w:b/>
          <w:sz w:val="24"/>
        </w:rPr>
        <w:t>Correction of enumerations values</w:t>
      </w:r>
    </w:p>
    <w:p w14:paraId="02DFCD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CR-1030  rev  Cat: A (Rel-17)</w:t>
      </w:r>
      <w:r>
        <w:rPr>
          <w:i/>
        </w:rPr>
        <w:br/>
      </w:r>
      <w:r>
        <w:rPr>
          <w:i/>
        </w:rPr>
        <w:br/>
      </w:r>
      <w:r>
        <w:rPr>
          <w:i/>
        </w:rPr>
        <w:tab/>
      </w:r>
      <w:r>
        <w:rPr>
          <w:i/>
        </w:rPr>
        <w:tab/>
      </w:r>
      <w:r>
        <w:rPr>
          <w:i/>
        </w:rPr>
        <w:tab/>
      </w:r>
      <w:r>
        <w:rPr>
          <w:i/>
        </w:rPr>
        <w:tab/>
      </w:r>
      <w:r>
        <w:rPr>
          <w:i/>
        </w:rPr>
        <w:tab/>
        <w:t>Source: Huawei</w:t>
      </w:r>
    </w:p>
    <w:p w14:paraId="5E4F5665" w14:textId="77777777" w:rsidR="00210E88" w:rsidRDefault="00210E88" w:rsidP="00210E88">
      <w:pPr>
        <w:rPr>
          <w:rFonts w:ascii="Arial" w:hAnsi="Arial" w:cs="Arial"/>
          <w:b/>
        </w:rPr>
      </w:pPr>
      <w:r>
        <w:rPr>
          <w:rFonts w:ascii="Arial" w:hAnsi="Arial" w:cs="Arial"/>
          <w:b/>
        </w:rPr>
        <w:t xml:space="preserve">Discussion: </w:t>
      </w:r>
    </w:p>
    <w:p w14:paraId="673F6543" w14:textId="77777777" w:rsidR="00210E88" w:rsidRDefault="00210E88" w:rsidP="00210E88">
      <w:r>
        <w:t>WI: 5GS_Ph1-CT</w:t>
      </w:r>
    </w:p>
    <w:p w14:paraId="14CFB224" w14:textId="77777777" w:rsidR="00210E88" w:rsidRDefault="00210E88" w:rsidP="00210E88">
      <w:r>
        <w:t>Abdessamad (Huawei): Providing r1 versions.</w:t>
      </w:r>
    </w:p>
    <w:p w14:paraId="12F4260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C3-230809</w:t>
      </w:r>
      <w:r>
        <w:rPr>
          <w:color w:val="993300"/>
          <w:u w:val="single"/>
        </w:rPr>
        <w:t>.</w:t>
      </w:r>
    </w:p>
    <w:p w14:paraId="07F62D55" w14:textId="0F0B467A" w:rsidR="00210E88" w:rsidRDefault="00210E88" w:rsidP="00210E88">
      <w:pPr>
        <w:rPr>
          <w:rFonts w:ascii="Arial" w:hAnsi="Arial" w:cs="Arial"/>
          <w:b/>
          <w:sz w:val="24"/>
        </w:rPr>
      </w:pPr>
      <w:r>
        <w:rPr>
          <w:rFonts w:ascii="Arial" w:hAnsi="Arial" w:cs="Arial"/>
          <w:b/>
          <w:color w:val="0000FF"/>
          <w:sz w:val="24"/>
        </w:rPr>
        <w:t>C3-230444</w:t>
      </w:r>
      <w:r>
        <w:rPr>
          <w:rFonts w:ascii="Arial" w:hAnsi="Arial" w:cs="Arial"/>
          <w:b/>
          <w:color w:val="0000FF"/>
          <w:sz w:val="24"/>
        </w:rPr>
        <w:tab/>
      </w:r>
      <w:r>
        <w:rPr>
          <w:rFonts w:ascii="Arial" w:hAnsi="Arial" w:cs="Arial"/>
          <w:b/>
          <w:sz w:val="24"/>
        </w:rPr>
        <w:t>Correction of enumerations values</w:t>
      </w:r>
    </w:p>
    <w:p w14:paraId="25B9154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CR-1031  rev  Cat: A (Rel-18)</w:t>
      </w:r>
      <w:r>
        <w:rPr>
          <w:i/>
        </w:rPr>
        <w:br/>
      </w:r>
      <w:r>
        <w:rPr>
          <w:i/>
        </w:rPr>
        <w:br/>
      </w:r>
      <w:r>
        <w:rPr>
          <w:i/>
        </w:rPr>
        <w:tab/>
      </w:r>
      <w:r>
        <w:rPr>
          <w:i/>
        </w:rPr>
        <w:tab/>
      </w:r>
      <w:r>
        <w:rPr>
          <w:i/>
        </w:rPr>
        <w:tab/>
      </w:r>
      <w:r>
        <w:rPr>
          <w:i/>
        </w:rPr>
        <w:tab/>
      </w:r>
      <w:r>
        <w:rPr>
          <w:i/>
        </w:rPr>
        <w:tab/>
        <w:t>Source: Huawei</w:t>
      </w:r>
    </w:p>
    <w:p w14:paraId="7CAC9257" w14:textId="77777777" w:rsidR="00210E88" w:rsidRDefault="00210E88" w:rsidP="00210E88">
      <w:pPr>
        <w:rPr>
          <w:rFonts w:ascii="Arial" w:hAnsi="Arial" w:cs="Arial"/>
          <w:b/>
        </w:rPr>
      </w:pPr>
      <w:r>
        <w:rPr>
          <w:rFonts w:ascii="Arial" w:hAnsi="Arial" w:cs="Arial"/>
          <w:b/>
        </w:rPr>
        <w:t xml:space="preserve">Discussion: </w:t>
      </w:r>
    </w:p>
    <w:p w14:paraId="074E9FD5" w14:textId="77777777" w:rsidR="00210E88" w:rsidRDefault="00210E88" w:rsidP="00210E88">
      <w:r>
        <w:t>Incorrect Tdoc number in the cover page</w:t>
      </w:r>
    </w:p>
    <w:p w14:paraId="04C3AB6A" w14:textId="77777777" w:rsidR="00210E88" w:rsidRDefault="00210E88" w:rsidP="00210E88">
      <w:r>
        <w:t>WI: 5GS_Ph1-CT</w:t>
      </w:r>
    </w:p>
    <w:p w14:paraId="78D28D64" w14:textId="77777777" w:rsidR="00210E88" w:rsidRDefault="00210E88" w:rsidP="00210E88">
      <w:r>
        <w:t>Abdessamad (Huawei): Providing r1 versions.</w:t>
      </w:r>
    </w:p>
    <w:p w14:paraId="12FE21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C3-230810</w:t>
      </w:r>
      <w:r>
        <w:rPr>
          <w:color w:val="993300"/>
          <w:u w:val="single"/>
        </w:rPr>
        <w:t>.</w:t>
      </w:r>
    </w:p>
    <w:p w14:paraId="3E9B685F" w14:textId="225651BC" w:rsidR="00210E88" w:rsidRDefault="00210E88" w:rsidP="00210E88">
      <w:pPr>
        <w:rPr>
          <w:rFonts w:ascii="Arial" w:hAnsi="Arial" w:cs="Arial"/>
          <w:b/>
          <w:sz w:val="24"/>
        </w:rPr>
      </w:pPr>
      <w:r>
        <w:rPr>
          <w:rFonts w:ascii="Arial" w:hAnsi="Arial" w:cs="Arial"/>
          <w:b/>
          <w:color w:val="0000FF"/>
          <w:sz w:val="24"/>
        </w:rPr>
        <w:t>C3-230445</w:t>
      </w:r>
      <w:r>
        <w:rPr>
          <w:rFonts w:ascii="Arial" w:hAnsi="Arial" w:cs="Arial"/>
          <w:b/>
          <w:color w:val="0000FF"/>
          <w:sz w:val="24"/>
        </w:rPr>
        <w:tab/>
      </w:r>
      <w:r>
        <w:rPr>
          <w:rFonts w:ascii="Arial" w:hAnsi="Arial" w:cs="Arial"/>
          <w:b/>
          <w:sz w:val="24"/>
        </w:rPr>
        <w:t>Correction of a misalignment in an attribute's name</w:t>
      </w:r>
    </w:p>
    <w:p w14:paraId="1990DBF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v15.10.0</w:t>
      </w:r>
      <w:r>
        <w:rPr>
          <w:i/>
        </w:rPr>
        <w:tab/>
        <w:t xml:space="preserve">  CR-0394  rev  Cat: F (Rel-15)</w:t>
      </w:r>
      <w:r>
        <w:rPr>
          <w:i/>
        </w:rPr>
        <w:br/>
      </w:r>
      <w:r>
        <w:rPr>
          <w:i/>
        </w:rPr>
        <w:br/>
      </w:r>
      <w:r>
        <w:rPr>
          <w:i/>
        </w:rPr>
        <w:tab/>
      </w:r>
      <w:r>
        <w:rPr>
          <w:i/>
        </w:rPr>
        <w:tab/>
      </w:r>
      <w:r>
        <w:rPr>
          <w:i/>
        </w:rPr>
        <w:tab/>
      </w:r>
      <w:r>
        <w:rPr>
          <w:i/>
        </w:rPr>
        <w:tab/>
      </w:r>
      <w:r>
        <w:rPr>
          <w:i/>
        </w:rPr>
        <w:tab/>
        <w:t>Source: Huawei</w:t>
      </w:r>
    </w:p>
    <w:p w14:paraId="4E58F91D" w14:textId="77777777" w:rsidR="00210E88" w:rsidRDefault="00210E88" w:rsidP="00210E88">
      <w:pPr>
        <w:rPr>
          <w:rFonts w:ascii="Arial" w:hAnsi="Arial" w:cs="Arial"/>
          <w:b/>
        </w:rPr>
      </w:pPr>
      <w:r>
        <w:rPr>
          <w:rFonts w:ascii="Arial" w:hAnsi="Arial" w:cs="Arial"/>
          <w:b/>
        </w:rPr>
        <w:t xml:space="preserve">Discussion: </w:t>
      </w:r>
    </w:p>
    <w:p w14:paraId="78BEBC50" w14:textId="77777777" w:rsidR="00210E88" w:rsidRDefault="00210E88" w:rsidP="00210E88">
      <w:r>
        <w:t>WI: 5GS_Ph1-CT</w:t>
      </w:r>
    </w:p>
    <w:p w14:paraId="074455B3" w14:textId="77777777" w:rsidR="00210E88" w:rsidRDefault="00210E88" w:rsidP="00210E88">
      <w:r>
        <w:t>Susana (Ericsson): update NOTE 1</w:t>
      </w:r>
    </w:p>
    <w:p w14:paraId="670FC552" w14:textId="77777777" w:rsidR="00210E88" w:rsidRDefault="00210E88" w:rsidP="00210E88">
      <w:r>
        <w:t>Abdessamad (Huawei): Providing r1 versions.</w:t>
      </w:r>
    </w:p>
    <w:p w14:paraId="1A8320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C3-230811</w:t>
      </w:r>
      <w:r>
        <w:rPr>
          <w:color w:val="993300"/>
          <w:u w:val="single"/>
        </w:rPr>
        <w:t>.</w:t>
      </w:r>
    </w:p>
    <w:p w14:paraId="648A625A" w14:textId="1E4CFFCF" w:rsidR="00210E88" w:rsidRDefault="00210E88" w:rsidP="00210E88">
      <w:pPr>
        <w:rPr>
          <w:rFonts w:ascii="Arial" w:hAnsi="Arial" w:cs="Arial"/>
          <w:b/>
          <w:sz w:val="24"/>
        </w:rPr>
      </w:pPr>
      <w:r>
        <w:rPr>
          <w:rFonts w:ascii="Arial" w:hAnsi="Arial" w:cs="Arial"/>
          <w:b/>
          <w:color w:val="0000FF"/>
          <w:sz w:val="24"/>
        </w:rPr>
        <w:t>C3-230446</w:t>
      </w:r>
      <w:r>
        <w:rPr>
          <w:rFonts w:ascii="Arial" w:hAnsi="Arial" w:cs="Arial"/>
          <w:b/>
          <w:color w:val="0000FF"/>
          <w:sz w:val="24"/>
        </w:rPr>
        <w:tab/>
      </w:r>
      <w:r>
        <w:rPr>
          <w:rFonts w:ascii="Arial" w:hAnsi="Arial" w:cs="Arial"/>
          <w:b/>
          <w:sz w:val="24"/>
        </w:rPr>
        <w:t>Correction of a misalignment in an attribute's name</w:t>
      </w:r>
    </w:p>
    <w:p w14:paraId="76B0AD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CR-0395  rev  Cat: A (Rel-16)</w:t>
      </w:r>
      <w:r>
        <w:rPr>
          <w:i/>
        </w:rPr>
        <w:br/>
      </w:r>
      <w:r>
        <w:rPr>
          <w:i/>
        </w:rPr>
        <w:br/>
      </w:r>
      <w:r>
        <w:rPr>
          <w:i/>
        </w:rPr>
        <w:tab/>
      </w:r>
      <w:r>
        <w:rPr>
          <w:i/>
        </w:rPr>
        <w:tab/>
      </w:r>
      <w:r>
        <w:rPr>
          <w:i/>
        </w:rPr>
        <w:tab/>
      </w:r>
      <w:r>
        <w:rPr>
          <w:i/>
        </w:rPr>
        <w:tab/>
      </w:r>
      <w:r>
        <w:rPr>
          <w:i/>
        </w:rPr>
        <w:tab/>
        <w:t>Source: Huawei</w:t>
      </w:r>
    </w:p>
    <w:p w14:paraId="186CC5DC" w14:textId="77777777" w:rsidR="00210E88" w:rsidRDefault="00210E88" w:rsidP="00210E88">
      <w:pPr>
        <w:rPr>
          <w:rFonts w:ascii="Arial" w:hAnsi="Arial" w:cs="Arial"/>
          <w:b/>
        </w:rPr>
      </w:pPr>
      <w:r>
        <w:rPr>
          <w:rFonts w:ascii="Arial" w:hAnsi="Arial" w:cs="Arial"/>
          <w:b/>
        </w:rPr>
        <w:t xml:space="preserve">Discussion: </w:t>
      </w:r>
    </w:p>
    <w:p w14:paraId="3AF503CF" w14:textId="77777777" w:rsidR="00210E88" w:rsidRDefault="00210E88" w:rsidP="00210E88">
      <w:r>
        <w:t>WI: 5GS_Ph1-CT</w:t>
      </w:r>
    </w:p>
    <w:p w14:paraId="6797B056" w14:textId="77777777" w:rsidR="00210E88" w:rsidRDefault="00210E88" w:rsidP="00210E88">
      <w:r>
        <w:t>Abdessamad (Huawei): Providing r1 versions.</w:t>
      </w:r>
    </w:p>
    <w:p w14:paraId="2CC574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C3-230812</w:t>
      </w:r>
      <w:r>
        <w:rPr>
          <w:color w:val="993300"/>
          <w:u w:val="single"/>
        </w:rPr>
        <w:t>.</w:t>
      </w:r>
    </w:p>
    <w:p w14:paraId="0AFE7275" w14:textId="4A1ECE33" w:rsidR="00210E88" w:rsidRDefault="00210E88" w:rsidP="00210E88">
      <w:pPr>
        <w:rPr>
          <w:rFonts w:ascii="Arial" w:hAnsi="Arial" w:cs="Arial"/>
          <w:b/>
          <w:sz w:val="24"/>
        </w:rPr>
      </w:pPr>
      <w:r>
        <w:rPr>
          <w:rFonts w:ascii="Arial" w:hAnsi="Arial" w:cs="Arial"/>
          <w:b/>
          <w:color w:val="0000FF"/>
          <w:sz w:val="24"/>
        </w:rPr>
        <w:t>C3-230447</w:t>
      </w:r>
      <w:r>
        <w:rPr>
          <w:rFonts w:ascii="Arial" w:hAnsi="Arial" w:cs="Arial"/>
          <w:b/>
          <w:color w:val="0000FF"/>
          <w:sz w:val="24"/>
        </w:rPr>
        <w:tab/>
      </w:r>
      <w:r>
        <w:rPr>
          <w:rFonts w:ascii="Arial" w:hAnsi="Arial" w:cs="Arial"/>
          <w:b/>
          <w:sz w:val="24"/>
        </w:rPr>
        <w:t>Correction of a misalignment in an attribute's name</w:t>
      </w:r>
    </w:p>
    <w:p w14:paraId="0A0043AD"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CR-0396  rev  Cat: A (Rel-17)</w:t>
      </w:r>
      <w:r>
        <w:rPr>
          <w:i/>
        </w:rPr>
        <w:br/>
      </w:r>
      <w:r>
        <w:rPr>
          <w:i/>
        </w:rPr>
        <w:br/>
      </w:r>
      <w:r>
        <w:rPr>
          <w:i/>
        </w:rPr>
        <w:tab/>
      </w:r>
      <w:r>
        <w:rPr>
          <w:i/>
        </w:rPr>
        <w:tab/>
      </w:r>
      <w:r>
        <w:rPr>
          <w:i/>
        </w:rPr>
        <w:tab/>
      </w:r>
      <w:r>
        <w:rPr>
          <w:i/>
        </w:rPr>
        <w:tab/>
      </w:r>
      <w:r>
        <w:rPr>
          <w:i/>
        </w:rPr>
        <w:tab/>
        <w:t>Source: Huawei</w:t>
      </w:r>
    </w:p>
    <w:p w14:paraId="3EC62338" w14:textId="77777777" w:rsidR="00210E88" w:rsidRDefault="00210E88" w:rsidP="00210E88">
      <w:pPr>
        <w:rPr>
          <w:rFonts w:ascii="Arial" w:hAnsi="Arial" w:cs="Arial"/>
          <w:b/>
        </w:rPr>
      </w:pPr>
      <w:r>
        <w:rPr>
          <w:rFonts w:ascii="Arial" w:hAnsi="Arial" w:cs="Arial"/>
          <w:b/>
        </w:rPr>
        <w:t xml:space="preserve">Discussion: </w:t>
      </w:r>
    </w:p>
    <w:p w14:paraId="45C9F05E" w14:textId="77777777" w:rsidR="00210E88" w:rsidRDefault="00210E88" w:rsidP="00210E88">
      <w:r>
        <w:t>WI: 5GS_Ph1-CT</w:t>
      </w:r>
    </w:p>
    <w:p w14:paraId="67D3A051" w14:textId="77777777" w:rsidR="00210E88" w:rsidRDefault="00210E88" w:rsidP="00210E88">
      <w:r>
        <w:t>Abdessamad (Huawei): Providing r1 versions.</w:t>
      </w:r>
    </w:p>
    <w:p w14:paraId="3988F0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C3-230813</w:t>
      </w:r>
      <w:r>
        <w:rPr>
          <w:color w:val="993300"/>
          <w:u w:val="single"/>
        </w:rPr>
        <w:t>.</w:t>
      </w:r>
    </w:p>
    <w:p w14:paraId="1AD96527" w14:textId="0EA3EC0C" w:rsidR="00210E88" w:rsidRDefault="00210E88" w:rsidP="00210E88">
      <w:pPr>
        <w:rPr>
          <w:rFonts w:ascii="Arial" w:hAnsi="Arial" w:cs="Arial"/>
          <w:b/>
          <w:sz w:val="24"/>
        </w:rPr>
      </w:pPr>
      <w:r>
        <w:rPr>
          <w:rFonts w:ascii="Arial" w:hAnsi="Arial" w:cs="Arial"/>
          <w:b/>
          <w:color w:val="0000FF"/>
          <w:sz w:val="24"/>
        </w:rPr>
        <w:t>C3-230448</w:t>
      </w:r>
      <w:r>
        <w:rPr>
          <w:rFonts w:ascii="Arial" w:hAnsi="Arial" w:cs="Arial"/>
          <w:b/>
          <w:color w:val="0000FF"/>
          <w:sz w:val="24"/>
        </w:rPr>
        <w:tab/>
      </w:r>
      <w:r>
        <w:rPr>
          <w:rFonts w:ascii="Arial" w:hAnsi="Arial" w:cs="Arial"/>
          <w:b/>
          <w:sz w:val="24"/>
        </w:rPr>
        <w:t>Correction of a misalignment in an attribute's name</w:t>
      </w:r>
    </w:p>
    <w:p w14:paraId="7AAABE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CR-0397  rev  Cat: A (Rel-18)</w:t>
      </w:r>
      <w:r>
        <w:rPr>
          <w:i/>
        </w:rPr>
        <w:br/>
      </w:r>
      <w:r>
        <w:rPr>
          <w:i/>
        </w:rPr>
        <w:br/>
      </w:r>
      <w:r>
        <w:rPr>
          <w:i/>
        </w:rPr>
        <w:tab/>
      </w:r>
      <w:r>
        <w:rPr>
          <w:i/>
        </w:rPr>
        <w:tab/>
      </w:r>
      <w:r>
        <w:rPr>
          <w:i/>
        </w:rPr>
        <w:tab/>
      </w:r>
      <w:r>
        <w:rPr>
          <w:i/>
        </w:rPr>
        <w:tab/>
      </w:r>
      <w:r>
        <w:rPr>
          <w:i/>
        </w:rPr>
        <w:tab/>
        <w:t>Source: Huawei</w:t>
      </w:r>
    </w:p>
    <w:p w14:paraId="114D0E0E" w14:textId="77777777" w:rsidR="00210E88" w:rsidRDefault="00210E88" w:rsidP="00210E88">
      <w:pPr>
        <w:rPr>
          <w:rFonts w:ascii="Arial" w:hAnsi="Arial" w:cs="Arial"/>
          <w:b/>
        </w:rPr>
      </w:pPr>
      <w:r>
        <w:rPr>
          <w:rFonts w:ascii="Arial" w:hAnsi="Arial" w:cs="Arial"/>
          <w:b/>
        </w:rPr>
        <w:t xml:space="preserve">Discussion: </w:t>
      </w:r>
    </w:p>
    <w:p w14:paraId="0DB193B4" w14:textId="77777777" w:rsidR="00210E88" w:rsidRDefault="00210E88" w:rsidP="00210E88">
      <w:r>
        <w:t>WI: 5GS_Ph1-CT</w:t>
      </w:r>
    </w:p>
    <w:p w14:paraId="61D3EBAC" w14:textId="77777777" w:rsidR="00210E88" w:rsidRDefault="00210E88" w:rsidP="00210E88">
      <w:r>
        <w:t>Abdessamad (Huawei): Providing r1 versions.</w:t>
      </w:r>
    </w:p>
    <w:p w14:paraId="17D999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C3-230814</w:t>
      </w:r>
      <w:r>
        <w:rPr>
          <w:color w:val="993300"/>
          <w:u w:val="single"/>
        </w:rPr>
        <w:t>.</w:t>
      </w:r>
    </w:p>
    <w:p w14:paraId="41A33E28" w14:textId="5D4C7902" w:rsidR="00210E88" w:rsidRDefault="00210E88" w:rsidP="00210E88">
      <w:pPr>
        <w:rPr>
          <w:rFonts w:ascii="Arial" w:hAnsi="Arial" w:cs="Arial"/>
          <w:b/>
          <w:sz w:val="24"/>
        </w:rPr>
      </w:pPr>
      <w:r>
        <w:rPr>
          <w:rFonts w:ascii="Arial" w:hAnsi="Arial" w:cs="Arial"/>
          <w:b/>
          <w:color w:val="0000FF"/>
          <w:sz w:val="24"/>
        </w:rPr>
        <w:t>C3-230510</w:t>
      </w:r>
      <w:r>
        <w:rPr>
          <w:rFonts w:ascii="Arial" w:hAnsi="Arial" w:cs="Arial"/>
          <w:b/>
          <w:color w:val="0000FF"/>
          <w:sz w:val="24"/>
        </w:rPr>
        <w:tab/>
      </w:r>
      <w:r>
        <w:rPr>
          <w:rFonts w:ascii="Arial" w:hAnsi="Arial" w:cs="Arial"/>
          <w:b/>
          <w:sz w:val="24"/>
        </w:rPr>
        <w:t>Corrections for CAPIF_Auditing_API</w:t>
      </w:r>
    </w:p>
    <w:p w14:paraId="1DF728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v15.12.0</w:t>
      </w:r>
      <w:r>
        <w:rPr>
          <w:i/>
        </w:rPr>
        <w:tab/>
        <w:t xml:space="preserve">  CR-0291  rev  Cat: F (Rel-15)</w:t>
      </w:r>
      <w:r>
        <w:rPr>
          <w:i/>
        </w:rPr>
        <w:br/>
      </w:r>
      <w:r>
        <w:rPr>
          <w:i/>
        </w:rPr>
        <w:br/>
      </w:r>
      <w:r>
        <w:rPr>
          <w:i/>
        </w:rPr>
        <w:tab/>
      </w:r>
      <w:r>
        <w:rPr>
          <w:i/>
        </w:rPr>
        <w:tab/>
      </w:r>
      <w:r>
        <w:rPr>
          <w:i/>
        </w:rPr>
        <w:tab/>
      </w:r>
      <w:r>
        <w:rPr>
          <w:i/>
        </w:rPr>
        <w:tab/>
      </w:r>
      <w:r>
        <w:rPr>
          <w:i/>
        </w:rPr>
        <w:tab/>
        <w:t>Source: Huawei</w:t>
      </w:r>
    </w:p>
    <w:p w14:paraId="567F29AB" w14:textId="77777777" w:rsidR="00210E88" w:rsidRDefault="00210E88" w:rsidP="00210E88">
      <w:pPr>
        <w:rPr>
          <w:rFonts w:ascii="Arial" w:hAnsi="Arial" w:cs="Arial"/>
          <w:b/>
        </w:rPr>
      </w:pPr>
      <w:r>
        <w:rPr>
          <w:rFonts w:ascii="Arial" w:hAnsi="Arial" w:cs="Arial"/>
          <w:b/>
        </w:rPr>
        <w:t xml:space="preserve">Discussion: </w:t>
      </w:r>
    </w:p>
    <w:p w14:paraId="115D481C" w14:textId="77777777" w:rsidR="00210E88" w:rsidRDefault="00210E88" w:rsidP="00210E88">
      <w:r>
        <w:t>WI: CAPIF-CT</w:t>
      </w:r>
    </w:p>
    <w:p w14:paraId="64AB3D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B16B2" w14:textId="4131ACA1" w:rsidR="00210E88" w:rsidRDefault="00210E88" w:rsidP="00210E88">
      <w:pPr>
        <w:rPr>
          <w:rFonts w:ascii="Arial" w:hAnsi="Arial" w:cs="Arial"/>
          <w:b/>
          <w:sz w:val="24"/>
        </w:rPr>
      </w:pPr>
      <w:r>
        <w:rPr>
          <w:rFonts w:ascii="Arial" w:hAnsi="Arial" w:cs="Arial"/>
          <w:b/>
          <w:color w:val="0000FF"/>
          <w:sz w:val="24"/>
        </w:rPr>
        <w:t>C3-230511</w:t>
      </w:r>
      <w:r>
        <w:rPr>
          <w:rFonts w:ascii="Arial" w:hAnsi="Arial" w:cs="Arial"/>
          <w:b/>
          <w:color w:val="0000FF"/>
          <w:sz w:val="24"/>
        </w:rPr>
        <w:tab/>
      </w:r>
      <w:r>
        <w:rPr>
          <w:rFonts w:ascii="Arial" w:hAnsi="Arial" w:cs="Arial"/>
          <w:b/>
          <w:sz w:val="24"/>
        </w:rPr>
        <w:t>Corrections for CAPIF_Auditing_API</w:t>
      </w:r>
    </w:p>
    <w:p w14:paraId="5D30B5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v16.10.0</w:t>
      </w:r>
      <w:r>
        <w:rPr>
          <w:i/>
        </w:rPr>
        <w:tab/>
        <w:t xml:space="preserve">  CR-0292  rev  Cat: A (Rel-16)</w:t>
      </w:r>
      <w:r>
        <w:rPr>
          <w:i/>
        </w:rPr>
        <w:br/>
      </w:r>
      <w:r>
        <w:rPr>
          <w:i/>
        </w:rPr>
        <w:br/>
      </w:r>
      <w:r>
        <w:rPr>
          <w:i/>
        </w:rPr>
        <w:tab/>
      </w:r>
      <w:r>
        <w:rPr>
          <w:i/>
        </w:rPr>
        <w:tab/>
      </w:r>
      <w:r>
        <w:rPr>
          <w:i/>
        </w:rPr>
        <w:tab/>
      </w:r>
      <w:r>
        <w:rPr>
          <w:i/>
        </w:rPr>
        <w:tab/>
      </w:r>
      <w:r>
        <w:rPr>
          <w:i/>
        </w:rPr>
        <w:tab/>
        <w:t>Source: Huawei</w:t>
      </w:r>
    </w:p>
    <w:p w14:paraId="0935EA5C" w14:textId="77777777" w:rsidR="00210E88" w:rsidRDefault="00210E88" w:rsidP="00210E88">
      <w:pPr>
        <w:rPr>
          <w:rFonts w:ascii="Arial" w:hAnsi="Arial" w:cs="Arial"/>
          <w:b/>
        </w:rPr>
      </w:pPr>
      <w:r>
        <w:rPr>
          <w:rFonts w:ascii="Arial" w:hAnsi="Arial" w:cs="Arial"/>
          <w:b/>
        </w:rPr>
        <w:t xml:space="preserve">Discussion: </w:t>
      </w:r>
    </w:p>
    <w:p w14:paraId="7F0E2917" w14:textId="77777777" w:rsidR="00210E88" w:rsidRDefault="00210E88" w:rsidP="00210E88">
      <w:r>
        <w:t>WI: CAPIF-CT</w:t>
      </w:r>
    </w:p>
    <w:p w14:paraId="4F5C2C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8834B" w14:textId="564F35E6" w:rsidR="00210E88" w:rsidRDefault="00210E88" w:rsidP="00210E88">
      <w:pPr>
        <w:rPr>
          <w:rFonts w:ascii="Arial" w:hAnsi="Arial" w:cs="Arial"/>
          <w:b/>
          <w:sz w:val="24"/>
        </w:rPr>
      </w:pPr>
      <w:r>
        <w:rPr>
          <w:rFonts w:ascii="Arial" w:hAnsi="Arial" w:cs="Arial"/>
          <w:b/>
          <w:color w:val="0000FF"/>
          <w:sz w:val="24"/>
        </w:rPr>
        <w:t>C3-230512</w:t>
      </w:r>
      <w:r>
        <w:rPr>
          <w:rFonts w:ascii="Arial" w:hAnsi="Arial" w:cs="Arial"/>
          <w:b/>
          <w:color w:val="0000FF"/>
          <w:sz w:val="24"/>
        </w:rPr>
        <w:tab/>
      </w:r>
      <w:r>
        <w:rPr>
          <w:rFonts w:ascii="Arial" w:hAnsi="Arial" w:cs="Arial"/>
          <w:b/>
          <w:sz w:val="24"/>
        </w:rPr>
        <w:t>Corrections for CAPIF_Auditing_API</w:t>
      </w:r>
    </w:p>
    <w:p w14:paraId="093ED9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v17.7.0</w:t>
      </w:r>
      <w:r>
        <w:rPr>
          <w:i/>
        </w:rPr>
        <w:tab/>
        <w:t xml:space="preserve">  CR-0293  rev  Cat: A (Rel-17)</w:t>
      </w:r>
      <w:r>
        <w:rPr>
          <w:i/>
        </w:rPr>
        <w:br/>
      </w:r>
      <w:r>
        <w:rPr>
          <w:i/>
        </w:rPr>
        <w:br/>
      </w:r>
      <w:r>
        <w:rPr>
          <w:i/>
        </w:rPr>
        <w:tab/>
      </w:r>
      <w:r>
        <w:rPr>
          <w:i/>
        </w:rPr>
        <w:tab/>
      </w:r>
      <w:r>
        <w:rPr>
          <w:i/>
        </w:rPr>
        <w:tab/>
      </w:r>
      <w:r>
        <w:rPr>
          <w:i/>
        </w:rPr>
        <w:tab/>
      </w:r>
      <w:r>
        <w:rPr>
          <w:i/>
        </w:rPr>
        <w:tab/>
        <w:t>Source: Huawei</w:t>
      </w:r>
    </w:p>
    <w:p w14:paraId="71E41DCD" w14:textId="77777777" w:rsidR="00210E88" w:rsidRDefault="00210E88" w:rsidP="00210E88">
      <w:pPr>
        <w:rPr>
          <w:rFonts w:ascii="Arial" w:hAnsi="Arial" w:cs="Arial"/>
          <w:b/>
        </w:rPr>
      </w:pPr>
      <w:r>
        <w:rPr>
          <w:rFonts w:ascii="Arial" w:hAnsi="Arial" w:cs="Arial"/>
          <w:b/>
        </w:rPr>
        <w:t xml:space="preserve">Discussion: </w:t>
      </w:r>
    </w:p>
    <w:p w14:paraId="700779BA" w14:textId="77777777" w:rsidR="00210E88" w:rsidRDefault="00210E88" w:rsidP="00210E88">
      <w:r>
        <w:t>WI: CAPIF-CT</w:t>
      </w:r>
    </w:p>
    <w:p w14:paraId="314B6A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39877" w14:textId="15286530" w:rsidR="00210E88" w:rsidRDefault="00210E88" w:rsidP="00210E88">
      <w:pPr>
        <w:rPr>
          <w:rFonts w:ascii="Arial" w:hAnsi="Arial" w:cs="Arial"/>
          <w:b/>
          <w:sz w:val="24"/>
        </w:rPr>
      </w:pPr>
      <w:r>
        <w:rPr>
          <w:rFonts w:ascii="Arial" w:hAnsi="Arial" w:cs="Arial"/>
          <w:b/>
          <w:color w:val="0000FF"/>
          <w:sz w:val="24"/>
        </w:rPr>
        <w:lastRenderedPageBreak/>
        <w:t>C3-230719</w:t>
      </w:r>
      <w:r>
        <w:rPr>
          <w:rFonts w:ascii="Arial" w:hAnsi="Arial" w:cs="Arial"/>
          <w:b/>
          <w:color w:val="0000FF"/>
          <w:sz w:val="24"/>
        </w:rPr>
        <w:tab/>
      </w:r>
      <w:r>
        <w:rPr>
          <w:rFonts w:ascii="Arial" w:hAnsi="Arial" w:cs="Arial"/>
          <w:b/>
          <w:sz w:val="24"/>
        </w:rPr>
        <w:t>Invalid JSON value</w:t>
      </w:r>
    </w:p>
    <w:p w14:paraId="177DAB4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CR-0654  rev 1 Cat: A (Rel-17)</w:t>
      </w:r>
      <w:r>
        <w:rPr>
          <w:i/>
        </w:rPr>
        <w:br/>
      </w:r>
      <w:r>
        <w:rPr>
          <w:i/>
        </w:rPr>
        <w:br/>
      </w:r>
      <w:r>
        <w:rPr>
          <w:i/>
        </w:rPr>
        <w:tab/>
      </w:r>
      <w:r>
        <w:rPr>
          <w:i/>
        </w:rPr>
        <w:tab/>
      </w:r>
      <w:r>
        <w:rPr>
          <w:i/>
        </w:rPr>
        <w:tab/>
      </w:r>
      <w:r>
        <w:rPr>
          <w:i/>
        </w:rPr>
        <w:tab/>
      </w:r>
      <w:r>
        <w:rPr>
          <w:i/>
        </w:rPr>
        <w:tab/>
        <w:t>Source: ZTE</w:t>
      </w:r>
    </w:p>
    <w:p w14:paraId="49E171DE" w14:textId="77777777" w:rsidR="00210E88" w:rsidRDefault="00210E88" w:rsidP="00210E88">
      <w:pPr>
        <w:rPr>
          <w:color w:val="808080"/>
        </w:rPr>
      </w:pPr>
      <w:r>
        <w:rPr>
          <w:color w:val="808080"/>
        </w:rPr>
        <w:t>(Replaces C3-230308)</w:t>
      </w:r>
    </w:p>
    <w:p w14:paraId="15C020B4" w14:textId="77777777" w:rsidR="00210E88" w:rsidRDefault="00210E88" w:rsidP="00210E88">
      <w:pPr>
        <w:rPr>
          <w:rFonts w:ascii="Arial" w:hAnsi="Arial" w:cs="Arial"/>
          <w:b/>
        </w:rPr>
      </w:pPr>
      <w:r>
        <w:rPr>
          <w:rFonts w:ascii="Arial" w:hAnsi="Arial" w:cs="Arial"/>
          <w:b/>
        </w:rPr>
        <w:t xml:space="preserve">Discussion: </w:t>
      </w:r>
    </w:p>
    <w:p w14:paraId="2AAC4EE3" w14:textId="77777777" w:rsidR="00210E88" w:rsidRDefault="00210E88" w:rsidP="00210E88">
      <w:r>
        <w:t>This CR introduces backward compatible corrections to the OpenAPI file for Nnwdaf_EventsSubscription API.</w:t>
      </w:r>
    </w:p>
    <w:p w14:paraId="155594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9BAF" w14:textId="2C998757" w:rsidR="00210E88" w:rsidRDefault="00210E88" w:rsidP="00210E88">
      <w:pPr>
        <w:rPr>
          <w:rFonts w:ascii="Arial" w:hAnsi="Arial" w:cs="Arial"/>
          <w:b/>
          <w:sz w:val="24"/>
        </w:rPr>
      </w:pPr>
      <w:r>
        <w:rPr>
          <w:rFonts w:ascii="Arial" w:hAnsi="Arial" w:cs="Arial"/>
          <w:b/>
          <w:color w:val="0000FF"/>
          <w:sz w:val="24"/>
        </w:rPr>
        <w:t>C3-230720</w:t>
      </w:r>
      <w:r>
        <w:rPr>
          <w:rFonts w:ascii="Arial" w:hAnsi="Arial" w:cs="Arial"/>
          <w:b/>
          <w:color w:val="0000FF"/>
          <w:sz w:val="24"/>
        </w:rPr>
        <w:tab/>
      </w:r>
      <w:r>
        <w:rPr>
          <w:rFonts w:ascii="Arial" w:hAnsi="Arial" w:cs="Arial"/>
          <w:b/>
          <w:sz w:val="24"/>
        </w:rPr>
        <w:t>Invalid JSON value</w:t>
      </w:r>
    </w:p>
    <w:p w14:paraId="1CF90F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CR-0655  rev 1 Cat: A (Rel-18)</w:t>
      </w:r>
      <w:r>
        <w:rPr>
          <w:i/>
        </w:rPr>
        <w:br/>
      </w:r>
      <w:r>
        <w:rPr>
          <w:i/>
        </w:rPr>
        <w:br/>
      </w:r>
      <w:r>
        <w:rPr>
          <w:i/>
        </w:rPr>
        <w:tab/>
      </w:r>
      <w:r>
        <w:rPr>
          <w:i/>
        </w:rPr>
        <w:tab/>
      </w:r>
      <w:r>
        <w:rPr>
          <w:i/>
        </w:rPr>
        <w:tab/>
      </w:r>
      <w:r>
        <w:rPr>
          <w:i/>
        </w:rPr>
        <w:tab/>
      </w:r>
      <w:r>
        <w:rPr>
          <w:i/>
        </w:rPr>
        <w:tab/>
        <w:t>Source: ZTE</w:t>
      </w:r>
    </w:p>
    <w:p w14:paraId="6263FD08" w14:textId="77777777" w:rsidR="00210E88" w:rsidRDefault="00210E88" w:rsidP="00210E88">
      <w:pPr>
        <w:rPr>
          <w:color w:val="808080"/>
        </w:rPr>
      </w:pPr>
      <w:r>
        <w:rPr>
          <w:color w:val="808080"/>
        </w:rPr>
        <w:t>(Replaces C3-230309)</w:t>
      </w:r>
    </w:p>
    <w:p w14:paraId="5B4DA6EF" w14:textId="77777777" w:rsidR="00210E88" w:rsidRDefault="00210E88" w:rsidP="00210E88">
      <w:pPr>
        <w:rPr>
          <w:rFonts w:ascii="Arial" w:hAnsi="Arial" w:cs="Arial"/>
          <w:b/>
        </w:rPr>
      </w:pPr>
      <w:r>
        <w:rPr>
          <w:rFonts w:ascii="Arial" w:hAnsi="Arial" w:cs="Arial"/>
          <w:b/>
        </w:rPr>
        <w:t xml:space="preserve">Discussion: </w:t>
      </w:r>
    </w:p>
    <w:p w14:paraId="16E531C5" w14:textId="77777777" w:rsidR="00210E88" w:rsidRDefault="00210E88" w:rsidP="00210E88">
      <w:r>
        <w:t>This CR introduces backward compatible corrections to the OpenAPI file for Nnwdaf_EventsSubscription API.</w:t>
      </w:r>
    </w:p>
    <w:p w14:paraId="1348BA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9CF94" w14:textId="035E8D2D" w:rsidR="00210E88" w:rsidRDefault="00210E88" w:rsidP="00210E88">
      <w:pPr>
        <w:rPr>
          <w:rFonts w:ascii="Arial" w:hAnsi="Arial" w:cs="Arial"/>
          <w:b/>
          <w:sz w:val="24"/>
        </w:rPr>
      </w:pPr>
      <w:r>
        <w:rPr>
          <w:rFonts w:ascii="Arial" w:hAnsi="Arial" w:cs="Arial"/>
          <w:b/>
          <w:color w:val="0000FF"/>
          <w:sz w:val="24"/>
        </w:rPr>
        <w:t>C3-230807</w:t>
      </w:r>
      <w:r>
        <w:rPr>
          <w:rFonts w:ascii="Arial" w:hAnsi="Arial" w:cs="Arial"/>
          <w:b/>
          <w:color w:val="0000FF"/>
          <w:sz w:val="24"/>
        </w:rPr>
        <w:tab/>
      </w:r>
      <w:r>
        <w:rPr>
          <w:rFonts w:ascii="Arial" w:hAnsi="Arial" w:cs="Arial"/>
          <w:b/>
          <w:sz w:val="24"/>
        </w:rPr>
        <w:t>Correction of enumerations values</w:t>
      </w:r>
    </w:p>
    <w:p w14:paraId="5F8E43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v15.14.0</w:t>
      </w:r>
      <w:r>
        <w:rPr>
          <w:i/>
        </w:rPr>
        <w:tab/>
        <w:t xml:space="preserve">  CR-1028  rev 1 Cat: F (Rel-15)</w:t>
      </w:r>
      <w:r>
        <w:rPr>
          <w:i/>
        </w:rPr>
        <w:br/>
      </w:r>
      <w:r>
        <w:rPr>
          <w:i/>
        </w:rPr>
        <w:br/>
      </w:r>
      <w:r>
        <w:rPr>
          <w:i/>
        </w:rPr>
        <w:tab/>
      </w:r>
      <w:r>
        <w:rPr>
          <w:i/>
        </w:rPr>
        <w:tab/>
      </w:r>
      <w:r>
        <w:rPr>
          <w:i/>
        </w:rPr>
        <w:tab/>
      </w:r>
      <w:r>
        <w:rPr>
          <w:i/>
        </w:rPr>
        <w:tab/>
      </w:r>
      <w:r>
        <w:rPr>
          <w:i/>
        </w:rPr>
        <w:tab/>
        <w:t>Source: Huawei</w:t>
      </w:r>
    </w:p>
    <w:p w14:paraId="7421995E" w14:textId="77777777" w:rsidR="00210E88" w:rsidRDefault="00210E88" w:rsidP="00210E88">
      <w:pPr>
        <w:rPr>
          <w:color w:val="808080"/>
        </w:rPr>
      </w:pPr>
      <w:r>
        <w:rPr>
          <w:color w:val="808080"/>
        </w:rPr>
        <w:t>(Replaces C3-230441)</w:t>
      </w:r>
    </w:p>
    <w:p w14:paraId="191E78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AAFC4" w14:textId="538BE1F2" w:rsidR="00210E88" w:rsidRDefault="00210E88" w:rsidP="00210E88">
      <w:pPr>
        <w:rPr>
          <w:rFonts w:ascii="Arial" w:hAnsi="Arial" w:cs="Arial"/>
          <w:b/>
          <w:sz w:val="24"/>
        </w:rPr>
      </w:pPr>
      <w:r>
        <w:rPr>
          <w:rFonts w:ascii="Arial" w:hAnsi="Arial" w:cs="Arial"/>
          <w:b/>
          <w:color w:val="0000FF"/>
          <w:sz w:val="24"/>
        </w:rPr>
        <w:t>C3-230808</w:t>
      </w:r>
      <w:r>
        <w:rPr>
          <w:rFonts w:ascii="Arial" w:hAnsi="Arial" w:cs="Arial"/>
          <w:b/>
          <w:color w:val="0000FF"/>
          <w:sz w:val="24"/>
        </w:rPr>
        <w:tab/>
      </w:r>
      <w:r>
        <w:rPr>
          <w:rFonts w:ascii="Arial" w:hAnsi="Arial" w:cs="Arial"/>
          <w:b/>
          <w:sz w:val="24"/>
        </w:rPr>
        <w:t>Correction of enumerations values</w:t>
      </w:r>
    </w:p>
    <w:p w14:paraId="507E51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CR-1029  rev 1 Cat: A (Rel-16)</w:t>
      </w:r>
      <w:r>
        <w:rPr>
          <w:i/>
        </w:rPr>
        <w:br/>
      </w:r>
      <w:r>
        <w:rPr>
          <w:i/>
        </w:rPr>
        <w:br/>
      </w:r>
      <w:r>
        <w:rPr>
          <w:i/>
        </w:rPr>
        <w:tab/>
      </w:r>
      <w:r>
        <w:rPr>
          <w:i/>
        </w:rPr>
        <w:tab/>
      </w:r>
      <w:r>
        <w:rPr>
          <w:i/>
        </w:rPr>
        <w:tab/>
      </w:r>
      <w:r>
        <w:rPr>
          <w:i/>
        </w:rPr>
        <w:tab/>
      </w:r>
      <w:r>
        <w:rPr>
          <w:i/>
        </w:rPr>
        <w:tab/>
        <w:t>Source: Huawei</w:t>
      </w:r>
    </w:p>
    <w:p w14:paraId="688ADBCD" w14:textId="77777777" w:rsidR="00210E88" w:rsidRDefault="00210E88" w:rsidP="00210E88">
      <w:pPr>
        <w:rPr>
          <w:color w:val="808080"/>
        </w:rPr>
      </w:pPr>
      <w:r>
        <w:rPr>
          <w:color w:val="808080"/>
        </w:rPr>
        <w:t>(Replaces C3-230442)</w:t>
      </w:r>
    </w:p>
    <w:p w14:paraId="31C69A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D270" w14:textId="41381A31" w:rsidR="00210E88" w:rsidRDefault="00210E88" w:rsidP="00210E88">
      <w:pPr>
        <w:rPr>
          <w:rFonts w:ascii="Arial" w:hAnsi="Arial" w:cs="Arial"/>
          <w:b/>
          <w:sz w:val="24"/>
        </w:rPr>
      </w:pPr>
      <w:r>
        <w:rPr>
          <w:rFonts w:ascii="Arial" w:hAnsi="Arial" w:cs="Arial"/>
          <w:b/>
          <w:color w:val="0000FF"/>
          <w:sz w:val="24"/>
        </w:rPr>
        <w:t>C3-230809</w:t>
      </w:r>
      <w:r>
        <w:rPr>
          <w:rFonts w:ascii="Arial" w:hAnsi="Arial" w:cs="Arial"/>
          <w:b/>
          <w:color w:val="0000FF"/>
          <w:sz w:val="24"/>
        </w:rPr>
        <w:tab/>
      </w:r>
      <w:r>
        <w:rPr>
          <w:rFonts w:ascii="Arial" w:hAnsi="Arial" w:cs="Arial"/>
          <w:b/>
          <w:sz w:val="24"/>
        </w:rPr>
        <w:t>Correction of enumerations values</w:t>
      </w:r>
    </w:p>
    <w:p w14:paraId="126E1C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CR-1030  rev 1 Cat: A (Rel-17)</w:t>
      </w:r>
      <w:r>
        <w:rPr>
          <w:i/>
        </w:rPr>
        <w:br/>
      </w:r>
      <w:r>
        <w:rPr>
          <w:i/>
        </w:rPr>
        <w:br/>
      </w:r>
      <w:r>
        <w:rPr>
          <w:i/>
        </w:rPr>
        <w:tab/>
      </w:r>
      <w:r>
        <w:rPr>
          <w:i/>
        </w:rPr>
        <w:tab/>
      </w:r>
      <w:r>
        <w:rPr>
          <w:i/>
        </w:rPr>
        <w:tab/>
      </w:r>
      <w:r>
        <w:rPr>
          <w:i/>
        </w:rPr>
        <w:tab/>
      </w:r>
      <w:r>
        <w:rPr>
          <w:i/>
        </w:rPr>
        <w:tab/>
        <w:t>Source: Huawei</w:t>
      </w:r>
    </w:p>
    <w:p w14:paraId="503EC088" w14:textId="77777777" w:rsidR="00210E88" w:rsidRDefault="00210E88" w:rsidP="00210E88">
      <w:pPr>
        <w:rPr>
          <w:color w:val="808080"/>
        </w:rPr>
      </w:pPr>
      <w:r>
        <w:rPr>
          <w:color w:val="808080"/>
        </w:rPr>
        <w:t>(Replaces C3-230443)</w:t>
      </w:r>
    </w:p>
    <w:p w14:paraId="28F435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1ADE8" w14:textId="2626C408" w:rsidR="00210E88" w:rsidRDefault="00210E88" w:rsidP="00210E88">
      <w:pPr>
        <w:rPr>
          <w:rFonts w:ascii="Arial" w:hAnsi="Arial" w:cs="Arial"/>
          <w:b/>
          <w:sz w:val="24"/>
        </w:rPr>
      </w:pPr>
      <w:r>
        <w:rPr>
          <w:rFonts w:ascii="Arial" w:hAnsi="Arial" w:cs="Arial"/>
          <w:b/>
          <w:color w:val="0000FF"/>
          <w:sz w:val="24"/>
        </w:rPr>
        <w:t>C3-230810</w:t>
      </w:r>
      <w:r>
        <w:rPr>
          <w:rFonts w:ascii="Arial" w:hAnsi="Arial" w:cs="Arial"/>
          <w:b/>
          <w:color w:val="0000FF"/>
          <w:sz w:val="24"/>
        </w:rPr>
        <w:tab/>
      </w:r>
      <w:r>
        <w:rPr>
          <w:rFonts w:ascii="Arial" w:hAnsi="Arial" w:cs="Arial"/>
          <w:b/>
          <w:sz w:val="24"/>
        </w:rPr>
        <w:t>Correction of enumerations values</w:t>
      </w:r>
    </w:p>
    <w:p w14:paraId="5085E08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CR-1031  rev 1 Cat: A (Rel-18)</w:t>
      </w:r>
      <w:r>
        <w:rPr>
          <w:i/>
        </w:rPr>
        <w:br/>
      </w:r>
      <w:r>
        <w:rPr>
          <w:i/>
        </w:rPr>
        <w:br/>
      </w:r>
      <w:r>
        <w:rPr>
          <w:i/>
        </w:rPr>
        <w:tab/>
      </w:r>
      <w:r>
        <w:rPr>
          <w:i/>
        </w:rPr>
        <w:tab/>
      </w:r>
      <w:r>
        <w:rPr>
          <w:i/>
        </w:rPr>
        <w:tab/>
      </w:r>
      <w:r>
        <w:rPr>
          <w:i/>
        </w:rPr>
        <w:tab/>
      </w:r>
      <w:r>
        <w:rPr>
          <w:i/>
        </w:rPr>
        <w:tab/>
        <w:t>Source: Huawei</w:t>
      </w:r>
    </w:p>
    <w:p w14:paraId="023CA2D0" w14:textId="77777777" w:rsidR="00210E88" w:rsidRDefault="00210E88" w:rsidP="00210E88">
      <w:pPr>
        <w:rPr>
          <w:color w:val="808080"/>
        </w:rPr>
      </w:pPr>
      <w:r>
        <w:rPr>
          <w:color w:val="808080"/>
        </w:rPr>
        <w:t>(Replaces C3-230444)</w:t>
      </w:r>
    </w:p>
    <w:p w14:paraId="7C9C4D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B2A58" w14:textId="3CDF7026" w:rsidR="00210E88" w:rsidRDefault="00210E88" w:rsidP="00210E88">
      <w:pPr>
        <w:rPr>
          <w:rFonts w:ascii="Arial" w:hAnsi="Arial" w:cs="Arial"/>
          <w:b/>
          <w:sz w:val="24"/>
        </w:rPr>
      </w:pPr>
      <w:r>
        <w:rPr>
          <w:rFonts w:ascii="Arial" w:hAnsi="Arial" w:cs="Arial"/>
          <w:b/>
          <w:color w:val="0000FF"/>
          <w:sz w:val="24"/>
        </w:rPr>
        <w:t>C3-230811</w:t>
      </w:r>
      <w:r>
        <w:rPr>
          <w:rFonts w:ascii="Arial" w:hAnsi="Arial" w:cs="Arial"/>
          <w:b/>
          <w:color w:val="0000FF"/>
          <w:sz w:val="24"/>
        </w:rPr>
        <w:tab/>
      </w:r>
      <w:r>
        <w:rPr>
          <w:rFonts w:ascii="Arial" w:hAnsi="Arial" w:cs="Arial"/>
          <w:b/>
          <w:sz w:val="24"/>
        </w:rPr>
        <w:t>Correction of a misalignment in an attribute's name</w:t>
      </w:r>
    </w:p>
    <w:p w14:paraId="2CBC5B5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v15.10.0</w:t>
      </w:r>
      <w:r>
        <w:rPr>
          <w:i/>
        </w:rPr>
        <w:tab/>
        <w:t xml:space="preserve">  CR-0394  rev 1 Cat: F (Rel-15)</w:t>
      </w:r>
      <w:r>
        <w:rPr>
          <w:i/>
        </w:rPr>
        <w:br/>
      </w:r>
      <w:r>
        <w:rPr>
          <w:i/>
        </w:rPr>
        <w:br/>
      </w:r>
      <w:r>
        <w:rPr>
          <w:i/>
        </w:rPr>
        <w:tab/>
      </w:r>
      <w:r>
        <w:rPr>
          <w:i/>
        </w:rPr>
        <w:tab/>
      </w:r>
      <w:r>
        <w:rPr>
          <w:i/>
        </w:rPr>
        <w:tab/>
      </w:r>
      <w:r>
        <w:rPr>
          <w:i/>
        </w:rPr>
        <w:tab/>
      </w:r>
      <w:r>
        <w:rPr>
          <w:i/>
        </w:rPr>
        <w:tab/>
        <w:t>Source: Huawei</w:t>
      </w:r>
    </w:p>
    <w:p w14:paraId="45487C9B" w14:textId="77777777" w:rsidR="00210E88" w:rsidRDefault="00210E88" w:rsidP="00210E88">
      <w:pPr>
        <w:rPr>
          <w:color w:val="808080"/>
        </w:rPr>
      </w:pPr>
      <w:r>
        <w:rPr>
          <w:color w:val="808080"/>
        </w:rPr>
        <w:t>(Replaces C3-230445)</w:t>
      </w:r>
    </w:p>
    <w:p w14:paraId="282EEF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E3C17" w14:textId="4958894A" w:rsidR="00210E88" w:rsidRDefault="00210E88" w:rsidP="00210E88">
      <w:pPr>
        <w:rPr>
          <w:rFonts w:ascii="Arial" w:hAnsi="Arial" w:cs="Arial"/>
          <w:b/>
          <w:sz w:val="24"/>
        </w:rPr>
      </w:pPr>
      <w:r>
        <w:rPr>
          <w:rFonts w:ascii="Arial" w:hAnsi="Arial" w:cs="Arial"/>
          <w:b/>
          <w:color w:val="0000FF"/>
          <w:sz w:val="24"/>
        </w:rPr>
        <w:t>C3-230812</w:t>
      </w:r>
      <w:r>
        <w:rPr>
          <w:rFonts w:ascii="Arial" w:hAnsi="Arial" w:cs="Arial"/>
          <w:b/>
          <w:color w:val="0000FF"/>
          <w:sz w:val="24"/>
        </w:rPr>
        <w:tab/>
      </w:r>
      <w:r>
        <w:rPr>
          <w:rFonts w:ascii="Arial" w:hAnsi="Arial" w:cs="Arial"/>
          <w:b/>
          <w:sz w:val="24"/>
        </w:rPr>
        <w:t>Correction of a misalignment in an attribute's name</w:t>
      </w:r>
    </w:p>
    <w:p w14:paraId="19C695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CR-0395  rev 1 Cat: A (Rel-16)</w:t>
      </w:r>
      <w:r>
        <w:rPr>
          <w:i/>
        </w:rPr>
        <w:br/>
      </w:r>
      <w:r>
        <w:rPr>
          <w:i/>
        </w:rPr>
        <w:br/>
      </w:r>
      <w:r>
        <w:rPr>
          <w:i/>
        </w:rPr>
        <w:tab/>
      </w:r>
      <w:r>
        <w:rPr>
          <w:i/>
        </w:rPr>
        <w:tab/>
      </w:r>
      <w:r>
        <w:rPr>
          <w:i/>
        </w:rPr>
        <w:tab/>
      </w:r>
      <w:r>
        <w:rPr>
          <w:i/>
        </w:rPr>
        <w:tab/>
      </w:r>
      <w:r>
        <w:rPr>
          <w:i/>
        </w:rPr>
        <w:tab/>
        <w:t>Source: Huawei</w:t>
      </w:r>
    </w:p>
    <w:p w14:paraId="22368085" w14:textId="77777777" w:rsidR="00210E88" w:rsidRDefault="00210E88" w:rsidP="00210E88">
      <w:pPr>
        <w:rPr>
          <w:color w:val="808080"/>
        </w:rPr>
      </w:pPr>
      <w:r>
        <w:rPr>
          <w:color w:val="808080"/>
        </w:rPr>
        <w:t>(Replaces C3-230446)</w:t>
      </w:r>
    </w:p>
    <w:p w14:paraId="28FAA4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7B75E" w14:textId="738FFA83" w:rsidR="00210E88" w:rsidRDefault="00210E88" w:rsidP="00210E88">
      <w:pPr>
        <w:rPr>
          <w:rFonts w:ascii="Arial" w:hAnsi="Arial" w:cs="Arial"/>
          <w:b/>
          <w:sz w:val="24"/>
        </w:rPr>
      </w:pPr>
      <w:r>
        <w:rPr>
          <w:rFonts w:ascii="Arial" w:hAnsi="Arial" w:cs="Arial"/>
          <w:b/>
          <w:color w:val="0000FF"/>
          <w:sz w:val="24"/>
        </w:rPr>
        <w:t>C3-230813</w:t>
      </w:r>
      <w:r>
        <w:rPr>
          <w:rFonts w:ascii="Arial" w:hAnsi="Arial" w:cs="Arial"/>
          <w:b/>
          <w:color w:val="0000FF"/>
          <w:sz w:val="24"/>
        </w:rPr>
        <w:tab/>
      </w:r>
      <w:r>
        <w:rPr>
          <w:rFonts w:ascii="Arial" w:hAnsi="Arial" w:cs="Arial"/>
          <w:b/>
          <w:sz w:val="24"/>
        </w:rPr>
        <w:t>Correction of a misalignment in an attribute's name</w:t>
      </w:r>
    </w:p>
    <w:p w14:paraId="2640A1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CR-0396  rev 1 Cat: A (Rel-17)</w:t>
      </w:r>
      <w:r>
        <w:rPr>
          <w:i/>
        </w:rPr>
        <w:br/>
      </w:r>
      <w:r>
        <w:rPr>
          <w:i/>
        </w:rPr>
        <w:br/>
      </w:r>
      <w:r>
        <w:rPr>
          <w:i/>
        </w:rPr>
        <w:tab/>
      </w:r>
      <w:r>
        <w:rPr>
          <w:i/>
        </w:rPr>
        <w:tab/>
      </w:r>
      <w:r>
        <w:rPr>
          <w:i/>
        </w:rPr>
        <w:tab/>
      </w:r>
      <w:r>
        <w:rPr>
          <w:i/>
        </w:rPr>
        <w:tab/>
      </w:r>
      <w:r>
        <w:rPr>
          <w:i/>
        </w:rPr>
        <w:tab/>
        <w:t>Source: Huawei</w:t>
      </w:r>
    </w:p>
    <w:p w14:paraId="57DC9959" w14:textId="77777777" w:rsidR="00210E88" w:rsidRDefault="00210E88" w:rsidP="00210E88">
      <w:pPr>
        <w:rPr>
          <w:color w:val="808080"/>
        </w:rPr>
      </w:pPr>
      <w:r>
        <w:rPr>
          <w:color w:val="808080"/>
        </w:rPr>
        <w:t>(Replaces C3-230447)</w:t>
      </w:r>
    </w:p>
    <w:p w14:paraId="3CAD8B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A6AB9" w14:textId="6FC89EA3" w:rsidR="00210E88" w:rsidRDefault="00210E88" w:rsidP="00210E88">
      <w:pPr>
        <w:rPr>
          <w:rFonts w:ascii="Arial" w:hAnsi="Arial" w:cs="Arial"/>
          <w:b/>
          <w:sz w:val="24"/>
        </w:rPr>
      </w:pPr>
      <w:r>
        <w:rPr>
          <w:rFonts w:ascii="Arial" w:hAnsi="Arial" w:cs="Arial"/>
          <w:b/>
          <w:color w:val="0000FF"/>
          <w:sz w:val="24"/>
        </w:rPr>
        <w:t>C3-230814</w:t>
      </w:r>
      <w:r>
        <w:rPr>
          <w:rFonts w:ascii="Arial" w:hAnsi="Arial" w:cs="Arial"/>
          <w:b/>
          <w:color w:val="0000FF"/>
          <w:sz w:val="24"/>
        </w:rPr>
        <w:tab/>
      </w:r>
      <w:r>
        <w:rPr>
          <w:rFonts w:ascii="Arial" w:hAnsi="Arial" w:cs="Arial"/>
          <w:b/>
          <w:sz w:val="24"/>
        </w:rPr>
        <w:t>Correction of a misalignment in an attribute's name</w:t>
      </w:r>
    </w:p>
    <w:p w14:paraId="53FC0B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CR-0397  rev 1 Cat: A (Rel-18)</w:t>
      </w:r>
      <w:r>
        <w:rPr>
          <w:i/>
        </w:rPr>
        <w:br/>
      </w:r>
      <w:r>
        <w:rPr>
          <w:i/>
        </w:rPr>
        <w:br/>
      </w:r>
      <w:r>
        <w:rPr>
          <w:i/>
        </w:rPr>
        <w:tab/>
      </w:r>
      <w:r>
        <w:rPr>
          <w:i/>
        </w:rPr>
        <w:tab/>
      </w:r>
      <w:r>
        <w:rPr>
          <w:i/>
        </w:rPr>
        <w:tab/>
      </w:r>
      <w:r>
        <w:rPr>
          <w:i/>
        </w:rPr>
        <w:tab/>
      </w:r>
      <w:r>
        <w:rPr>
          <w:i/>
        </w:rPr>
        <w:tab/>
        <w:t>Source: Huawei</w:t>
      </w:r>
    </w:p>
    <w:p w14:paraId="3775DC4C" w14:textId="77777777" w:rsidR="00210E88" w:rsidRDefault="00210E88" w:rsidP="00210E88">
      <w:pPr>
        <w:rPr>
          <w:color w:val="808080"/>
        </w:rPr>
      </w:pPr>
      <w:r>
        <w:rPr>
          <w:color w:val="808080"/>
        </w:rPr>
        <w:t>(Replaces C3-230448)</w:t>
      </w:r>
    </w:p>
    <w:p w14:paraId="091119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BB0E" w14:textId="77777777" w:rsidR="00210E88" w:rsidRDefault="00210E88" w:rsidP="00210E88">
      <w:pPr>
        <w:pStyle w:val="Heading3"/>
      </w:pPr>
      <w:bookmarkStart w:id="39" w:name="_Toc129359499"/>
      <w:r>
        <w:t>15.3</w:t>
      </w:r>
      <w:r>
        <w:tab/>
        <w:t>OpenAPI updates</w:t>
      </w:r>
      <w:bookmarkEnd w:id="39"/>
    </w:p>
    <w:p w14:paraId="7E7AC9BF" w14:textId="71E4469F" w:rsidR="00210E88" w:rsidRDefault="00210E88" w:rsidP="00210E88">
      <w:pPr>
        <w:rPr>
          <w:rFonts w:ascii="Arial" w:hAnsi="Arial" w:cs="Arial"/>
          <w:b/>
          <w:sz w:val="24"/>
        </w:rPr>
      </w:pPr>
      <w:r>
        <w:rPr>
          <w:rFonts w:ascii="Arial" w:hAnsi="Arial" w:cs="Arial"/>
          <w:b/>
          <w:color w:val="0000FF"/>
          <w:sz w:val="24"/>
        </w:rPr>
        <w:t>C3-230903</w:t>
      </w:r>
      <w:r>
        <w:rPr>
          <w:rFonts w:ascii="Arial" w:hAnsi="Arial" w:cs="Arial"/>
          <w:b/>
          <w:color w:val="0000FF"/>
          <w:sz w:val="24"/>
        </w:rPr>
        <w:tab/>
      </w:r>
      <w:r>
        <w:rPr>
          <w:rFonts w:ascii="Arial" w:hAnsi="Arial" w:cs="Arial"/>
          <w:b/>
          <w:sz w:val="24"/>
        </w:rPr>
        <w:t>Update of info and externalDocs fields</w:t>
      </w:r>
    </w:p>
    <w:p w14:paraId="2EEF8D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v15.10.0</w:t>
      </w:r>
      <w:r>
        <w:rPr>
          <w:i/>
        </w:rPr>
        <w:tab/>
        <w:t xml:space="preserve">  CR-0684  rev  Cat: F (Rel-15)</w:t>
      </w:r>
      <w:r>
        <w:rPr>
          <w:i/>
        </w:rPr>
        <w:br/>
      </w:r>
      <w:r>
        <w:rPr>
          <w:i/>
        </w:rPr>
        <w:br/>
      </w:r>
      <w:r>
        <w:rPr>
          <w:i/>
        </w:rPr>
        <w:tab/>
      </w:r>
      <w:r>
        <w:rPr>
          <w:i/>
        </w:rPr>
        <w:tab/>
      </w:r>
      <w:r>
        <w:rPr>
          <w:i/>
        </w:rPr>
        <w:tab/>
      </w:r>
      <w:r>
        <w:rPr>
          <w:i/>
        </w:rPr>
        <w:tab/>
      </w:r>
      <w:r>
        <w:rPr>
          <w:i/>
        </w:rPr>
        <w:tab/>
        <w:t>Source: China Mobile</w:t>
      </w:r>
    </w:p>
    <w:p w14:paraId="3B0BFF84" w14:textId="77777777" w:rsidR="00210E88" w:rsidRDefault="00210E88" w:rsidP="00210E88">
      <w:pPr>
        <w:rPr>
          <w:rFonts w:ascii="Arial" w:hAnsi="Arial" w:cs="Arial"/>
          <w:b/>
        </w:rPr>
      </w:pPr>
      <w:r>
        <w:rPr>
          <w:rFonts w:ascii="Arial" w:hAnsi="Arial" w:cs="Arial"/>
          <w:b/>
        </w:rPr>
        <w:t xml:space="preserve">Discussion: </w:t>
      </w:r>
    </w:p>
    <w:p w14:paraId="4649750A" w14:textId="77777777" w:rsidR="00210E88" w:rsidRDefault="00210E88" w:rsidP="00210E88">
      <w:r>
        <w:t>All the Tdocs under AI 15.3 will be handled during email approval procedure. Please do the following changes:</w:t>
      </w:r>
    </w:p>
    <w:p w14:paraId="469365E3" w14:textId="77777777" w:rsidR="00210E88" w:rsidRDefault="00210E88" w:rsidP="00210E88">
      <w:r>
        <w:lastRenderedPageBreak/>
        <w:t>1.Update the info field:</w:t>
      </w:r>
    </w:p>
    <w:p w14:paraId="07896790" w14:textId="77777777" w:rsidR="00210E88" w:rsidRDefault="00210E88" w:rsidP="00210E88">
      <w:r>
        <w:t>Update the OpenAPI version; Update the year of copyright to 2023 if not yet</w:t>
      </w:r>
    </w:p>
    <w:p w14:paraId="41078D36" w14:textId="77777777" w:rsidR="00210E88" w:rsidRDefault="00210E88" w:rsidP="00210E88">
      <w:r>
        <w:t>2.Update the externalDocs field:</w:t>
      </w:r>
    </w:p>
    <w:p w14:paraId="553C76ED" w14:textId="77777777" w:rsidR="00210E88" w:rsidRDefault="00210E88" w:rsidP="00210E88">
      <w:r>
        <w:t>Update the TS version in the description field</w:t>
      </w:r>
    </w:p>
    <w:p w14:paraId="31147C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ACBA" w14:textId="77777777" w:rsidR="00210E88" w:rsidRDefault="00210E88" w:rsidP="00210E88">
      <w:pPr>
        <w:pStyle w:val="Heading2"/>
      </w:pPr>
      <w:bookmarkStart w:id="40" w:name="_Toc129359500"/>
      <w:r>
        <w:t>16</w:t>
      </w:r>
      <w:r>
        <w:tab/>
        <w:t>Release 16</w:t>
      </w:r>
      <w:bookmarkEnd w:id="40"/>
    </w:p>
    <w:p w14:paraId="2ED2EA18" w14:textId="77777777" w:rsidR="00210E88" w:rsidRDefault="00210E88" w:rsidP="00210E88">
      <w:pPr>
        <w:pStyle w:val="Heading3"/>
      </w:pPr>
      <w:bookmarkStart w:id="41" w:name="_Toc129359501"/>
      <w:r>
        <w:t>16.1</w:t>
      </w:r>
      <w:r>
        <w:tab/>
        <w:t>Multi-device and multi-identity [MuD]</w:t>
      </w:r>
      <w:bookmarkEnd w:id="41"/>
    </w:p>
    <w:p w14:paraId="1DF020AB" w14:textId="77777777" w:rsidR="00210E88" w:rsidRDefault="00210E88" w:rsidP="00210E88">
      <w:pPr>
        <w:pStyle w:val="Heading3"/>
      </w:pPr>
      <w:bookmarkStart w:id="42" w:name="_Toc129359502"/>
      <w:r>
        <w:t>16.2</w:t>
      </w:r>
      <w:r>
        <w:tab/>
        <w:t>IMS Stage-3 IETF Protocol Alignment [IMSProtoc16]</w:t>
      </w:r>
      <w:bookmarkEnd w:id="42"/>
    </w:p>
    <w:p w14:paraId="45AC6B1F" w14:textId="77777777" w:rsidR="00210E88" w:rsidRDefault="00210E88" w:rsidP="00210E88">
      <w:pPr>
        <w:pStyle w:val="Heading3"/>
      </w:pPr>
      <w:bookmarkStart w:id="43" w:name="_Toc129359503"/>
      <w:r>
        <w:t>16.3</w:t>
      </w:r>
      <w:r>
        <w:tab/>
        <w:t>Enhancement of 5G PCC related services [en5GPccSer]</w:t>
      </w:r>
      <w:bookmarkEnd w:id="43"/>
    </w:p>
    <w:p w14:paraId="5D763048" w14:textId="26CE8C61" w:rsidR="00210E88" w:rsidRDefault="00210E88" w:rsidP="00210E88">
      <w:pPr>
        <w:rPr>
          <w:rFonts w:ascii="Arial" w:hAnsi="Arial" w:cs="Arial"/>
          <w:b/>
          <w:sz w:val="24"/>
        </w:rPr>
      </w:pPr>
      <w:r>
        <w:rPr>
          <w:rFonts w:ascii="Arial" w:hAnsi="Arial" w:cs="Arial"/>
          <w:b/>
          <w:color w:val="0000FF"/>
          <w:sz w:val="24"/>
        </w:rPr>
        <w:t>C3-230084</w:t>
      </w:r>
      <w:r>
        <w:rPr>
          <w:rFonts w:ascii="Arial" w:hAnsi="Arial" w:cs="Arial"/>
          <w:b/>
          <w:color w:val="0000FF"/>
          <w:sz w:val="24"/>
        </w:rPr>
        <w:tab/>
      </w:r>
      <w:r>
        <w:rPr>
          <w:rFonts w:ascii="Arial" w:hAnsi="Arial" w:cs="Arial"/>
          <w:b/>
          <w:sz w:val="24"/>
        </w:rPr>
        <w:t>Correcting the support of multiple IPv6 prefixes</w:t>
      </w:r>
    </w:p>
    <w:p w14:paraId="443688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CR-0995  rev  Cat: F (Rel-16)</w:t>
      </w:r>
      <w:r>
        <w:rPr>
          <w:i/>
        </w:rPr>
        <w:br/>
      </w:r>
      <w:r>
        <w:rPr>
          <w:i/>
        </w:rPr>
        <w:br/>
      </w:r>
      <w:r>
        <w:rPr>
          <w:i/>
        </w:rPr>
        <w:tab/>
      </w:r>
      <w:r>
        <w:rPr>
          <w:i/>
        </w:rPr>
        <w:tab/>
      </w:r>
      <w:r>
        <w:rPr>
          <w:i/>
        </w:rPr>
        <w:tab/>
      </w:r>
      <w:r>
        <w:rPr>
          <w:i/>
        </w:rPr>
        <w:tab/>
      </w:r>
      <w:r>
        <w:rPr>
          <w:i/>
        </w:rPr>
        <w:tab/>
        <w:t>Source: Nokia, Nokia Shanghai Bell</w:t>
      </w:r>
    </w:p>
    <w:p w14:paraId="2184FF9B" w14:textId="77777777" w:rsidR="00210E88" w:rsidRDefault="00210E88" w:rsidP="00210E88">
      <w:pPr>
        <w:rPr>
          <w:rFonts w:ascii="Arial" w:hAnsi="Arial" w:cs="Arial"/>
          <w:b/>
        </w:rPr>
      </w:pPr>
      <w:r>
        <w:rPr>
          <w:rFonts w:ascii="Arial" w:hAnsi="Arial" w:cs="Arial"/>
          <w:b/>
        </w:rPr>
        <w:t xml:space="preserve">Abstract: </w:t>
      </w:r>
    </w:p>
    <w:p w14:paraId="143F8534" w14:textId="77777777" w:rsidR="00210E88" w:rsidRDefault="00210E88" w:rsidP="00210E88">
      <w:r>
        <w:t>Correcting the support of multiple IPv6 prefixes</w:t>
      </w:r>
    </w:p>
    <w:p w14:paraId="059E34CD" w14:textId="77777777" w:rsidR="00210E88" w:rsidRDefault="00210E88" w:rsidP="00210E88">
      <w:pPr>
        <w:rPr>
          <w:rFonts w:ascii="Arial" w:hAnsi="Arial" w:cs="Arial"/>
          <w:b/>
        </w:rPr>
      </w:pPr>
      <w:r>
        <w:rPr>
          <w:rFonts w:ascii="Arial" w:hAnsi="Arial" w:cs="Arial"/>
          <w:b/>
        </w:rPr>
        <w:t xml:space="preserve">Discussion: </w:t>
      </w:r>
    </w:p>
    <w:p w14:paraId="6FC9D40C" w14:textId="77777777" w:rsidR="00210E88" w:rsidRDefault="00210E88" w:rsidP="00210E88">
      <w:r>
        <w:t xml:space="preserve">Fuen (Ericsson): clashes with 0490/0491/0492. </w:t>
      </w:r>
    </w:p>
    <w:p w14:paraId="12BACD9A" w14:textId="77777777" w:rsidR="00210E88" w:rsidRDefault="00210E88" w:rsidP="00210E88">
      <w:r>
        <w:t>Apostolos (Nokia): provides r1 having merged Ericsson’s 490/491/492 into this CR and addressed offline Ericsson comments</w:t>
      </w:r>
    </w:p>
    <w:p w14:paraId="6605895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C3-230856</w:t>
      </w:r>
      <w:r>
        <w:rPr>
          <w:color w:val="993300"/>
          <w:u w:val="single"/>
        </w:rPr>
        <w:t>.</w:t>
      </w:r>
    </w:p>
    <w:p w14:paraId="5CEC3D21" w14:textId="1A640B56" w:rsidR="00210E88" w:rsidRDefault="00210E88" w:rsidP="00210E88">
      <w:pPr>
        <w:rPr>
          <w:rFonts w:ascii="Arial" w:hAnsi="Arial" w:cs="Arial"/>
          <w:b/>
          <w:sz w:val="24"/>
        </w:rPr>
      </w:pPr>
      <w:r>
        <w:rPr>
          <w:rFonts w:ascii="Arial" w:hAnsi="Arial" w:cs="Arial"/>
          <w:b/>
          <w:color w:val="0000FF"/>
          <w:sz w:val="24"/>
        </w:rPr>
        <w:t>C3-230085</w:t>
      </w:r>
      <w:r>
        <w:rPr>
          <w:rFonts w:ascii="Arial" w:hAnsi="Arial" w:cs="Arial"/>
          <w:b/>
          <w:color w:val="0000FF"/>
          <w:sz w:val="24"/>
        </w:rPr>
        <w:tab/>
      </w:r>
      <w:r>
        <w:rPr>
          <w:rFonts w:ascii="Arial" w:hAnsi="Arial" w:cs="Arial"/>
          <w:b/>
          <w:sz w:val="24"/>
        </w:rPr>
        <w:t>Correcting the support of multiple IPv6 prefixes</w:t>
      </w:r>
    </w:p>
    <w:p w14:paraId="6333D7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CR-0996  rev  Cat: A (Rel-17)</w:t>
      </w:r>
      <w:r>
        <w:rPr>
          <w:i/>
        </w:rPr>
        <w:br/>
      </w:r>
      <w:r>
        <w:rPr>
          <w:i/>
        </w:rPr>
        <w:br/>
      </w:r>
      <w:r>
        <w:rPr>
          <w:i/>
        </w:rPr>
        <w:tab/>
      </w:r>
      <w:r>
        <w:rPr>
          <w:i/>
        </w:rPr>
        <w:tab/>
      </w:r>
      <w:r>
        <w:rPr>
          <w:i/>
        </w:rPr>
        <w:tab/>
      </w:r>
      <w:r>
        <w:rPr>
          <w:i/>
        </w:rPr>
        <w:tab/>
      </w:r>
      <w:r>
        <w:rPr>
          <w:i/>
        </w:rPr>
        <w:tab/>
        <w:t>Source: Nokia, Nokia Shanghai Bell</w:t>
      </w:r>
    </w:p>
    <w:p w14:paraId="55377E64" w14:textId="77777777" w:rsidR="00210E88" w:rsidRDefault="00210E88" w:rsidP="00210E88">
      <w:pPr>
        <w:rPr>
          <w:rFonts w:ascii="Arial" w:hAnsi="Arial" w:cs="Arial"/>
          <w:b/>
        </w:rPr>
      </w:pPr>
      <w:r>
        <w:rPr>
          <w:rFonts w:ascii="Arial" w:hAnsi="Arial" w:cs="Arial"/>
          <w:b/>
        </w:rPr>
        <w:t xml:space="preserve">Abstract: </w:t>
      </w:r>
    </w:p>
    <w:p w14:paraId="7CADBFB3" w14:textId="77777777" w:rsidR="00210E88" w:rsidRDefault="00210E88" w:rsidP="00210E88">
      <w:r>
        <w:t>Correcting the support of multiple IPv6 prefixes</w:t>
      </w:r>
    </w:p>
    <w:p w14:paraId="0A2E2B23" w14:textId="77777777" w:rsidR="00210E88" w:rsidRDefault="00210E88" w:rsidP="00210E88">
      <w:pPr>
        <w:rPr>
          <w:rFonts w:ascii="Arial" w:hAnsi="Arial" w:cs="Arial"/>
          <w:b/>
        </w:rPr>
      </w:pPr>
      <w:r>
        <w:rPr>
          <w:rFonts w:ascii="Arial" w:hAnsi="Arial" w:cs="Arial"/>
          <w:b/>
        </w:rPr>
        <w:t xml:space="preserve">Discussion: </w:t>
      </w:r>
    </w:p>
    <w:p w14:paraId="43B4B446" w14:textId="77777777" w:rsidR="00210E88" w:rsidRDefault="00210E88" w:rsidP="00210E88">
      <w:r>
        <w:t>Apostolos (Nokia): provides r1 having merged Ericsson’s 490/491/492 into this CR and addressed offline Ericsson comments</w:t>
      </w:r>
    </w:p>
    <w:p w14:paraId="5801B1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C3-230857</w:t>
      </w:r>
      <w:r>
        <w:rPr>
          <w:color w:val="993300"/>
          <w:u w:val="single"/>
        </w:rPr>
        <w:t>.</w:t>
      </w:r>
    </w:p>
    <w:p w14:paraId="0B13914D" w14:textId="5792440A" w:rsidR="00210E88" w:rsidRDefault="00210E88" w:rsidP="00210E88">
      <w:pPr>
        <w:rPr>
          <w:rFonts w:ascii="Arial" w:hAnsi="Arial" w:cs="Arial"/>
          <w:b/>
          <w:sz w:val="24"/>
        </w:rPr>
      </w:pPr>
      <w:r>
        <w:rPr>
          <w:rFonts w:ascii="Arial" w:hAnsi="Arial" w:cs="Arial"/>
          <w:b/>
          <w:color w:val="0000FF"/>
          <w:sz w:val="24"/>
        </w:rPr>
        <w:t>C3-230086</w:t>
      </w:r>
      <w:r>
        <w:rPr>
          <w:rFonts w:ascii="Arial" w:hAnsi="Arial" w:cs="Arial"/>
          <w:b/>
          <w:color w:val="0000FF"/>
          <w:sz w:val="24"/>
        </w:rPr>
        <w:tab/>
      </w:r>
      <w:r>
        <w:rPr>
          <w:rFonts w:ascii="Arial" w:hAnsi="Arial" w:cs="Arial"/>
          <w:b/>
          <w:sz w:val="24"/>
        </w:rPr>
        <w:t>Correcting the support of multiple IPv6 prefixes</w:t>
      </w:r>
    </w:p>
    <w:p w14:paraId="2A32D0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CR-0997  rev  Cat: A (Rel-18)</w:t>
      </w:r>
      <w:r>
        <w:rPr>
          <w:i/>
        </w:rPr>
        <w:br/>
      </w:r>
      <w:r>
        <w:rPr>
          <w:i/>
        </w:rPr>
        <w:br/>
      </w:r>
      <w:r>
        <w:rPr>
          <w:i/>
        </w:rPr>
        <w:tab/>
      </w:r>
      <w:r>
        <w:rPr>
          <w:i/>
        </w:rPr>
        <w:tab/>
      </w:r>
      <w:r>
        <w:rPr>
          <w:i/>
        </w:rPr>
        <w:tab/>
      </w:r>
      <w:r>
        <w:rPr>
          <w:i/>
        </w:rPr>
        <w:tab/>
      </w:r>
      <w:r>
        <w:rPr>
          <w:i/>
        </w:rPr>
        <w:tab/>
        <w:t>Source: Nokia, Nokia Shanghai Bell</w:t>
      </w:r>
    </w:p>
    <w:p w14:paraId="3B2BA3B1" w14:textId="77777777" w:rsidR="00210E88" w:rsidRDefault="00210E88" w:rsidP="00210E88">
      <w:pPr>
        <w:rPr>
          <w:rFonts w:ascii="Arial" w:hAnsi="Arial" w:cs="Arial"/>
          <w:b/>
        </w:rPr>
      </w:pPr>
      <w:r>
        <w:rPr>
          <w:rFonts w:ascii="Arial" w:hAnsi="Arial" w:cs="Arial"/>
          <w:b/>
        </w:rPr>
        <w:lastRenderedPageBreak/>
        <w:t xml:space="preserve">Abstract: </w:t>
      </w:r>
    </w:p>
    <w:p w14:paraId="1B5984D2" w14:textId="77777777" w:rsidR="00210E88" w:rsidRDefault="00210E88" w:rsidP="00210E88">
      <w:r>
        <w:t>Correcting the support of multiple IPv6 prefixes</w:t>
      </w:r>
    </w:p>
    <w:p w14:paraId="15BEA395" w14:textId="77777777" w:rsidR="00210E88" w:rsidRDefault="00210E88" w:rsidP="00210E88">
      <w:pPr>
        <w:rPr>
          <w:rFonts w:ascii="Arial" w:hAnsi="Arial" w:cs="Arial"/>
          <w:b/>
        </w:rPr>
      </w:pPr>
      <w:r>
        <w:rPr>
          <w:rFonts w:ascii="Arial" w:hAnsi="Arial" w:cs="Arial"/>
          <w:b/>
        </w:rPr>
        <w:t xml:space="preserve">Discussion: </w:t>
      </w:r>
    </w:p>
    <w:p w14:paraId="1A8773FB" w14:textId="77777777" w:rsidR="00210E88" w:rsidRDefault="00210E88" w:rsidP="00210E88">
      <w:r>
        <w:t>Apostolos (Nokia): provides r1 having merged Ericsson’s 490/491/492 into this CR and addressed offline Ericsson comments</w:t>
      </w:r>
    </w:p>
    <w:p w14:paraId="3B49DB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C3-230858</w:t>
      </w:r>
      <w:r>
        <w:rPr>
          <w:color w:val="993300"/>
          <w:u w:val="single"/>
        </w:rPr>
        <w:t>.</w:t>
      </w:r>
    </w:p>
    <w:p w14:paraId="214908FA" w14:textId="4C40C2D6" w:rsidR="00210E88" w:rsidRDefault="00210E88" w:rsidP="00210E88">
      <w:pPr>
        <w:rPr>
          <w:rFonts w:ascii="Arial" w:hAnsi="Arial" w:cs="Arial"/>
          <w:b/>
          <w:sz w:val="24"/>
        </w:rPr>
      </w:pPr>
      <w:r>
        <w:rPr>
          <w:rFonts w:ascii="Arial" w:hAnsi="Arial" w:cs="Arial"/>
          <w:b/>
          <w:color w:val="0000FF"/>
          <w:sz w:val="24"/>
        </w:rPr>
        <w:t>C3-230490</w:t>
      </w:r>
      <w:r>
        <w:rPr>
          <w:rFonts w:ascii="Arial" w:hAnsi="Arial" w:cs="Arial"/>
          <w:b/>
          <w:color w:val="0000FF"/>
          <w:sz w:val="24"/>
        </w:rPr>
        <w:tab/>
      </w:r>
      <w:r>
        <w:rPr>
          <w:rFonts w:ascii="Arial" w:hAnsi="Arial" w:cs="Arial"/>
          <w:b/>
          <w:sz w:val="24"/>
        </w:rPr>
        <w:t>Correction to Multiple IPv6 prefix support</w:t>
      </w:r>
    </w:p>
    <w:p w14:paraId="37EE83C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CR-1035  rev  Cat: F (Rel-16)</w:t>
      </w:r>
      <w:r>
        <w:rPr>
          <w:i/>
        </w:rPr>
        <w:br/>
      </w:r>
      <w:r>
        <w:rPr>
          <w:i/>
        </w:rPr>
        <w:br/>
      </w:r>
      <w:r>
        <w:rPr>
          <w:i/>
        </w:rPr>
        <w:tab/>
      </w:r>
      <w:r>
        <w:rPr>
          <w:i/>
        </w:rPr>
        <w:tab/>
      </w:r>
      <w:r>
        <w:rPr>
          <w:i/>
        </w:rPr>
        <w:tab/>
      </w:r>
      <w:r>
        <w:rPr>
          <w:i/>
        </w:rPr>
        <w:tab/>
      </w:r>
      <w:r>
        <w:rPr>
          <w:i/>
        </w:rPr>
        <w:tab/>
        <w:t>Source: Ericsson</w:t>
      </w:r>
    </w:p>
    <w:p w14:paraId="18C69A66" w14:textId="77777777" w:rsidR="00210E88" w:rsidRDefault="00210E88" w:rsidP="00210E88">
      <w:pPr>
        <w:rPr>
          <w:rFonts w:ascii="Arial" w:hAnsi="Arial" w:cs="Arial"/>
          <w:b/>
        </w:rPr>
      </w:pPr>
      <w:r>
        <w:rPr>
          <w:rFonts w:ascii="Arial" w:hAnsi="Arial" w:cs="Arial"/>
          <w:b/>
        </w:rPr>
        <w:t xml:space="preserve">Discussion: </w:t>
      </w:r>
    </w:p>
    <w:p w14:paraId="16433E59" w14:textId="77777777" w:rsidR="00210E88" w:rsidRDefault="00210E88" w:rsidP="00210E88">
      <w:r>
        <w:t>This CR impacts the OpenAPI file with a backwards compatible correction.</w:t>
      </w:r>
    </w:p>
    <w:p w14:paraId="5AF020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F626F" w14:textId="4E77D88A" w:rsidR="00210E88" w:rsidRDefault="00210E88" w:rsidP="00210E88">
      <w:pPr>
        <w:rPr>
          <w:rFonts w:ascii="Arial" w:hAnsi="Arial" w:cs="Arial"/>
          <w:b/>
          <w:sz w:val="24"/>
        </w:rPr>
      </w:pPr>
      <w:r>
        <w:rPr>
          <w:rFonts w:ascii="Arial" w:hAnsi="Arial" w:cs="Arial"/>
          <w:b/>
          <w:color w:val="0000FF"/>
          <w:sz w:val="24"/>
        </w:rPr>
        <w:t>C3-230491</w:t>
      </w:r>
      <w:r>
        <w:rPr>
          <w:rFonts w:ascii="Arial" w:hAnsi="Arial" w:cs="Arial"/>
          <w:b/>
          <w:color w:val="0000FF"/>
          <w:sz w:val="24"/>
        </w:rPr>
        <w:tab/>
      </w:r>
      <w:r>
        <w:rPr>
          <w:rFonts w:ascii="Arial" w:hAnsi="Arial" w:cs="Arial"/>
          <w:b/>
          <w:sz w:val="24"/>
        </w:rPr>
        <w:t>Correction to Multiple IPv6 prefix support</w:t>
      </w:r>
    </w:p>
    <w:p w14:paraId="2C1C29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CR-1036  rev  Cat: A (Rel-17)</w:t>
      </w:r>
      <w:r>
        <w:rPr>
          <w:i/>
        </w:rPr>
        <w:br/>
      </w:r>
      <w:r>
        <w:rPr>
          <w:i/>
        </w:rPr>
        <w:br/>
      </w:r>
      <w:r>
        <w:rPr>
          <w:i/>
        </w:rPr>
        <w:tab/>
      </w:r>
      <w:r>
        <w:rPr>
          <w:i/>
        </w:rPr>
        <w:tab/>
      </w:r>
      <w:r>
        <w:rPr>
          <w:i/>
        </w:rPr>
        <w:tab/>
      </w:r>
      <w:r>
        <w:rPr>
          <w:i/>
        </w:rPr>
        <w:tab/>
      </w:r>
      <w:r>
        <w:rPr>
          <w:i/>
        </w:rPr>
        <w:tab/>
        <w:t>Source: Ericsson</w:t>
      </w:r>
    </w:p>
    <w:p w14:paraId="67502B9F" w14:textId="77777777" w:rsidR="00210E88" w:rsidRDefault="00210E88" w:rsidP="00210E88">
      <w:pPr>
        <w:rPr>
          <w:rFonts w:ascii="Arial" w:hAnsi="Arial" w:cs="Arial"/>
          <w:b/>
        </w:rPr>
      </w:pPr>
      <w:r>
        <w:rPr>
          <w:rFonts w:ascii="Arial" w:hAnsi="Arial" w:cs="Arial"/>
          <w:b/>
        </w:rPr>
        <w:t xml:space="preserve">Discussion: </w:t>
      </w:r>
    </w:p>
    <w:p w14:paraId="509E0A86" w14:textId="77777777" w:rsidR="00210E88" w:rsidRDefault="00210E88" w:rsidP="00210E88">
      <w:r>
        <w:t>As Mirror CR, the WICs in the cover page are different with CR#1035</w:t>
      </w:r>
    </w:p>
    <w:p w14:paraId="4A3080FC" w14:textId="77777777" w:rsidR="00210E88" w:rsidRDefault="00210E88" w:rsidP="00210E88">
      <w:r>
        <w:t>This CR impacts the OpenAPI file with a backwards compatible correction.</w:t>
      </w:r>
    </w:p>
    <w:p w14:paraId="226347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B1420" w14:textId="7F3184C3" w:rsidR="00210E88" w:rsidRDefault="00210E88" w:rsidP="00210E88">
      <w:pPr>
        <w:rPr>
          <w:rFonts w:ascii="Arial" w:hAnsi="Arial" w:cs="Arial"/>
          <w:b/>
          <w:sz w:val="24"/>
        </w:rPr>
      </w:pPr>
      <w:r>
        <w:rPr>
          <w:rFonts w:ascii="Arial" w:hAnsi="Arial" w:cs="Arial"/>
          <w:b/>
          <w:color w:val="0000FF"/>
          <w:sz w:val="24"/>
        </w:rPr>
        <w:t>C3-230492</w:t>
      </w:r>
      <w:r>
        <w:rPr>
          <w:rFonts w:ascii="Arial" w:hAnsi="Arial" w:cs="Arial"/>
          <w:b/>
          <w:color w:val="0000FF"/>
          <w:sz w:val="24"/>
        </w:rPr>
        <w:tab/>
      </w:r>
      <w:r>
        <w:rPr>
          <w:rFonts w:ascii="Arial" w:hAnsi="Arial" w:cs="Arial"/>
          <w:b/>
          <w:sz w:val="24"/>
        </w:rPr>
        <w:t>Correction to Multiple IPv6 prefix support</w:t>
      </w:r>
    </w:p>
    <w:p w14:paraId="4CEE79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CR-1037  rev  Cat: A (Rel-18)</w:t>
      </w:r>
      <w:r>
        <w:rPr>
          <w:i/>
        </w:rPr>
        <w:br/>
      </w:r>
      <w:r>
        <w:rPr>
          <w:i/>
        </w:rPr>
        <w:br/>
      </w:r>
      <w:r>
        <w:rPr>
          <w:i/>
        </w:rPr>
        <w:tab/>
      </w:r>
      <w:r>
        <w:rPr>
          <w:i/>
        </w:rPr>
        <w:tab/>
      </w:r>
      <w:r>
        <w:rPr>
          <w:i/>
        </w:rPr>
        <w:tab/>
      </w:r>
      <w:r>
        <w:rPr>
          <w:i/>
        </w:rPr>
        <w:tab/>
      </w:r>
      <w:r>
        <w:rPr>
          <w:i/>
        </w:rPr>
        <w:tab/>
        <w:t>Source: Ericsson</w:t>
      </w:r>
    </w:p>
    <w:p w14:paraId="799EC6FD" w14:textId="77777777" w:rsidR="00210E88" w:rsidRDefault="00210E88" w:rsidP="00210E88">
      <w:pPr>
        <w:rPr>
          <w:rFonts w:ascii="Arial" w:hAnsi="Arial" w:cs="Arial"/>
          <w:b/>
        </w:rPr>
      </w:pPr>
      <w:r>
        <w:rPr>
          <w:rFonts w:ascii="Arial" w:hAnsi="Arial" w:cs="Arial"/>
          <w:b/>
        </w:rPr>
        <w:t xml:space="preserve">Discussion: </w:t>
      </w:r>
    </w:p>
    <w:p w14:paraId="77AE4A1C" w14:textId="77777777" w:rsidR="00210E88" w:rsidRDefault="00210E88" w:rsidP="00210E88">
      <w:r>
        <w:t>As Mirror CR, the WICs in the cover page are different with CR#1035</w:t>
      </w:r>
    </w:p>
    <w:p w14:paraId="59B907C1" w14:textId="77777777" w:rsidR="00210E88" w:rsidRDefault="00210E88" w:rsidP="00210E88">
      <w:r>
        <w:t>This CR impacts the OpenAPI file with a backwards compatible correction.</w:t>
      </w:r>
    </w:p>
    <w:p w14:paraId="227F96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BF2540" w14:textId="402B39B8" w:rsidR="00210E88" w:rsidRDefault="00210E88" w:rsidP="00210E88">
      <w:pPr>
        <w:rPr>
          <w:rFonts w:ascii="Arial" w:hAnsi="Arial" w:cs="Arial"/>
          <w:b/>
          <w:sz w:val="24"/>
        </w:rPr>
      </w:pPr>
      <w:r>
        <w:rPr>
          <w:rFonts w:ascii="Arial" w:hAnsi="Arial" w:cs="Arial"/>
          <w:b/>
          <w:color w:val="0000FF"/>
          <w:sz w:val="24"/>
        </w:rPr>
        <w:t>C3-230856</w:t>
      </w:r>
      <w:r>
        <w:rPr>
          <w:rFonts w:ascii="Arial" w:hAnsi="Arial" w:cs="Arial"/>
          <w:b/>
          <w:color w:val="0000FF"/>
          <w:sz w:val="24"/>
        </w:rPr>
        <w:tab/>
      </w:r>
      <w:r>
        <w:rPr>
          <w:rFonts w:ascii="Arial" w:hAnsi="Arial" w:cs="Arial"/>
          <w:b/>
          <w:sz w:val="24"/>
        </w:rPr>
        <w:t>Correcting the support of multiple IPv6 prefixes</w:t>
      </w:r>
    </w:p>
    <w:p w14:paraId="42C6F4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CR-0995  rev 1 Cat: F (Rel-16)</w:t>
      </w:r>
      <w:r>
        <w:rPr>
          <w:i/>
        </w:rPr>
        <w:br/>
      </w:r>
      <w:r>
        <w:rPr>
          <w:i/>
        </w:rPr>
        <w:br/>
      </w:r>
      <w:r>
        <w:rPr>
          <w:i/>
        </w:rPr>
        <w:tab/>
      </w:r>
      <w:r>
        <w:rPr>
          <w:i/>
        </w:rPr>
        <w:tab/>
      </w:r>
      <w:r>
        <w:rPr>
          <w:i/>
        </w:rPr>
        <w:tab/>
      </w:r>
      <w:r>
        <w:rPr>
          <w:i/>
        </w:rPr>
        <w:tab/>
      </w:r>
      <w:r>
        <w:rPr>
          <w:i/>
        </w:rPr>
        <w:tab/>
        <w:t>Source: Nokia, Nokia Shanghai Bell, Ericsson</w:t>
      </w:r>
    </w:p>
    <w:p w14:paraId="43A407F5" w14:textId="77777777" w:rsidR="00210E88" w:rsidRDefault="00210E88" w:rsidP="00210E88">
      <w:pPr>
        <w:rPr>
          <w:color w:val="808080"/>
        </w:rPr>
      </w:pPr>
      <w:r>
        <w:rPr>
          <w:color w:val="808080"/>
        </w:rPr>
        <w:t>(Replaces C3-230084)</w:t>
      </w:r>
    </w:p>
    <w:p w14:paraId="43DC7227" w14:textId="77777777" w:rsidR="00210E88" w:rsidRDefault="00210E88" w:rsidP="00210E88">
      <w:pPr>
        <w:rPr>
          <w:rFonts w:ascii="Arial" w:hAnsi="Arial" w:cs="Arial"/>
          <w:b/>
        </w:rPr>
      </w:pPr>
      <w:r>
        <w:rPr>
          <w:rFonts w:ascii="Arial" w:hAnsi="Arial" w:cs="Arial"/>
          <w:b/>
        </w:rPr>
        <w:t xml:space="preserve">Abstract: </w:t>
      </w:r>
    </w:p>
    <w:p w14:paraId="4C3E7903" w14:textId="77777777" w:rsidR="00210E88" w:rsidRDefault="00210E88" w:rsidP="00210E88">
      <w:r>
        <w:t>Correcting the support of multiple IPv6 prefixes</w:t>
      </w:r>
    </w:p>
    <w:p w14:paraId="5F0D6A5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13AC" w14:textId="56319CDA" w:rsidR="00210E88" w:rsidRDefault="00210E88" w:rsidP="00210E88">
      <w:pPr>
        <w:rPr>
          <w:rFonts w:ascii="Arial" w:hAnsi="Arial" w:cs="Arial"/>
          <w:b/>
          <w:sz w:val="24"/>
        </w:rPr>
      </w:pPr>
      <w:r>
        <w:rPr>
          <w:rFonts w:ascii="Arial" w:hAnsi="Arial" w:cs="Arial"/>
          <w:b/>
          <w:color w:val="0000FF"/>
          <w:sz w:val="24"/>
        </w:rPr>
        <w:t>C3-230857</w:t>
      </w:r>
      <w:r>
        <w:rPr>
          <w:rFonts w:ascii="Arial" w:hAnsi="Arial" w:cs="Arial"/>
          <w:b/>
          <w:color w:val="0000FF"/>
          <w:sz w:val="24"/>
        </w:rPr>
        <w:tab/>
      </w:r>
      <w:r>
        <w:rPr>
          <w:rFonts w:ascii="Arial" w:hAnsi="Arial" w:cs="Arial"/>
          <w:b/>
          <w:sz w:val="24"/>
        </w:rPr>
        <w:t>Correcting the support of multiple IPv6 prefixes</w:t>
      </w:r>
    </w:p>
    <w:p w14:paraId="331AA8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CR-0996  rev 1 Cat: A (Rel-17)</w:t>
      </w:r>
      <w:r>
        <w:rPr>
          <w:i/>
        </w:rPr>
        <w:br/>
      </w:r>
      <w:r>
        <w:rPr>
          <w:i/>
        </w:rPr>
        <w:br/>
      </w:r>
      <w:r>
        <w:rPr>
          <w:i/>
        </w:rPr>
        <w:tab/>
      </w:r>
      <w:r>
        <w:rPr>
          <w:i/>
        </w:rPr>
        <w:tab/>
      </w:r>
      <w:r>
        <w:rPr>
          <w:i/>
        </w:rPr>
        <w:tab/>
      </w:r>
      <w:r>
        <w:rPr>
          <w:i/>
        </w:rPr>
        <w:tab/>
      </w:r>
      <w:r>
        <w:rPr>
          <w:i/>
        </w:rPr>
        <w:tab/>
        <w:t>Source: Nokia, Nokia Shanghai Bell, Ericsson</w:t>
      </w:r>
    </w:p>
    <w:p w14:paraId="642B5E29" w14:textId="77777777" w:rsidR="00210E88" w:rsidRDefault="00210E88" w:rsidP="00210E88">
      <w:pPr>
        <w:rPr>
          <w:color w:val="808080"/>
        </w:rPr>
      </w:pPr>
      <w:r>
        <w:rPr>
          <w:color w:val="808080"/>
        </w:rPr>
        <w:t>(Replaces C3-230085)</w:t>
      </w:r>
    </w:p>
    <w:p w14:paraId="0F2A927D" w14:textId="77777777" w:rsidR="00210E88" w:rsidRDefault="00210E88" w:rsidP="00210E88">
      <w:pPr>
        <w:rPr>
          <w:rFonts w:ascii="Arial" w:hAnsi="Arial" w:cs="Arial"/>
          <w:b/>
        </w:rPr>
      </w:pPr>
      <w:r>
        <w:rPr>
          <w:rFonts w:ascii="Arial" w:hAnsi="Arial" w:cs="Arial"/>
          <w:b/>
        </w:rPr>
        <w:t xml:space="preserve">Abstract: </w:t>
      </w:r>
    </w:p>
    <w:p w14:paraId="66915233" w14:textId="77777777" w:rsidR="00210E88" w:rsidRDefault="00210E88" w:rsidP="00210E88">
      <w:r>
        <w:t>Correcting the support of multiple IPv6 prefixes</w:t>
      </w:r>
    </w:p>
    <w:p w14:paraId="00C8F5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49C3" w14:textId="44A3D48E" w:rsidR="00210E88" w:rsidRDefault="00210E88" w:rsidP="00210E88">
      <w:pPr>
        <w:rPr>
          <w:rFonts w:ascii="Arial" w:hAnsi="Arial" w:cs="Arial"/>
          <w:b/>
          <w:sz w:val="24"/>
        </w:rPr>
      </w:pPr>
      <w:r>
        <w:rPr>
          <w:rFonts w:ascii="Arial" w:hAnsi="Arial" w:cs="Arial"/>
          <w:b/>
          <w:color w:val="0000FF"/>
          <w:sz w:val="24"/>
        </w:rPr>
        <w:t>C3-230858</w:t>
      </w:r>
      <w:r>
        <w:rPr>
          <w:rFonts w:ascii="Arial" w:hAnsi="Arial" w:cs="Arial"/>
          <w:b/>
          <w:color w:val="0000FF"/>
          <w:sz w:val="24"/>
        </w:rPr>
        <w:tab/>
      </w:r>
      <w:r>
        <w:rPr>
          <w:rFonts w:ascii="Arial" w:hAnsi="Arial" w:cs="Arial"/>
          <w:b/>
          <w:sz w:val="24"/>
        </w:rPr>
        <w:t>Correcting the support of multiple IPv6 prefixes</w:t>
      </w:r>
    </w:p>
    <w:p w14:paraId="708D6F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CR-0997  rev 1 Cat: A (Rel-18)</w:t>
      </w:r>
      <w:r>
        <w:rPr>
          <w:i/>
        </w:rPr>
        <w:br/>
      </w:r>
      <w:r>
        <w:rPr>
          <w:i/>
        </w:rPr>
        <w:br/>
      </w:r>
      <w:r>
        <w:rPr>
          <w:i/>
        </w:rPr>
        <w:tab/>
      </w:r>
      <w:r>
        <w:rPr>
          <w:i/>
        </w:rPr>
        <w:tab/>
      </w:r>
      <w:r>
        <w:rPr>
          <w:i/>
        </w:rPr>
        <w:tab/>
      </w:r>
      <w:r>
        <w:rPr>
          <w:i/>
        </w:rPr>
        <w:tab/>
      </w:r>
      <w:r>
        <w:rPr>
          <w:i/>
        </w:rPr>
        <w:tab/>
        <w:t>Source: Nokia, Nokia Shanghai Bell, Ericsson</w:t>
      </w:r>
    </w:p>
    <w:p w14:paraId="7EB1C47D" w14:textId="77777777" w:rsidR="00210E88" w:rsidRDefault="00210E88" w:rsidP="00210E88">
      <w:pPr>
        <w:rPr>
          <w:color w:val="808080"/>
        </w:rPr>
      </w:pPr>
      <w:r>
        <w:rPr>
          <w:color w:val="808080"/>
        </w:rPr>
        <w:t>(Replaces C3-230086)</w:t>
      </w:r>
    </w:p>
    <w:p w14:paraId="1B8F4FFF" w14:textId="77777777" w:rsidR="00210E88" w:rsidRDefault="00210E88" w:rsidP="00210E88">
      <w:pPr>
        <w:rPr>
          <w:rFonts w:ascii="Arial" w:hAnsi="Arial" w:cs="Arial"/>
          <w:b/>
        </w:rPr>
      </w:pPr>
      <w:r>
        <w:rPr>
          <w:rFonts w:ascii="Arial" w:hAnsi="Arial" w:cs="Arial"/>
          <w:b/>
        </w:rPr>
        <w:t xml:space="preserve">Abstract: </w:t>
      </w:r>
    </w:p>
    <w:p w14:paraId="6E9142C8" w14:textId="77777777" w:rsidR="00210E88" w:rsidRDefault="00210E88" w:rsidP="00210E88">
      <w:r>
        <w:t>Correcting the support of multiple IPv6 prefixes</w:t>
      </w:r>
    </w:p>
    <w:p w14:paraId="7A8243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D98F6" w14:textId="77777777" w:rsidR="00210E88" w:rsidRDefault="00210E88" w:rsidP="00210E88">
      <w:pPr>
        <w:pStyle w:val="Heading3"/>
      </w:pPr>
      <w:bookmarkStart w:id="44" w:name="_Toc129359504"/>
      <w:r>
        <w:t>16.4</w:t>
      </w:r>
      <w:r>
        <w:tab/>
        <w:t>CT aspects on Enablers for Network Automation for 5G [eNA]</w:t>
      </w:r>
      <w:bookmarkEnd w:id="44"/>
    </w:p>
    <w:p w14:paraId="5C1E1936" w14:textId="4DEB4A41" w:rsidR="00210E88" w:rsidRDefault="00210E88" w:rsidP="00210E88">
      <w:pPr>
        <w:rPr>
          <w:rFonts w:ascii="Arial" w:hAnsi="Arial" w:cs="Arial"/>
          <w:b/>
          <w:sz w:val="24"/>
        </w:rPr>
      </w:pPr>
      <w:r>
        <w:rPr>
          <w:rFonts w:ascii="Arial" w:hAnsi="Arial" w:cs="Arial"/>
          <w:b/>
          <w:color w:val="0000FF"/>
          <w:sz w:val="24"/>
        </w:rPr>
        <w:t>C3-230300</w:t>
      </w:r>
      <w:r>
        <w:rPr>
          <w:rFonts w:ascii="Arial" w:hAnsi="Arial" w:cs="Arial"/>
          <w:b/>
          <w:color w:val="0000FF"/>
          <w:sz w:val="24"/>
        </w:rPr>
        <w:tab/>
      </w:r>
      <w:r>
        <w:rPr>
          <w:rFonts w:ascii="Arial" w:hAnsi="Arial" w:cs="Arial"/>
          <w:b/>
          <w:sz w:val="24"/>
        </w:rPr>
        <w:t>non-existent eventId</w:t>
      </w:r>
    </w:p>
    <w:p w14:paraId="2FE2D5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CR-0804  rev  Cat: F (Rel-16)</w:t>
      </w:r>
      <w:r>
        <w:rPr>
          <w:i/>
        </w:rPr>
        <w:br/>
      </w:r>
      <w:r>
        <w:rPr>
          <w:i/>
        </w:rPr>
        <w:br/>
      </w:r>
      <w:r>
        <w:rPr>
          <w:i/>
        </w:rPr>
        <w:tab/>
      </w:r>
      <w:r>
        <w:rPr>
          <w:i/>
        </w:rPr>
        <w:tab/>
      </w:r>
      <w:r>
        <w:rPr>
          <w:i/>
        </w:rPr>
        <w:tab/>
      </w:r>
      <w:r>
        <w:rPr>
          <w:i/>
        </w:rPr>
        <w:tab/>
      </w:r>
      <w:r>
        <w:rPr>
          <w:i/>
        </w:rPr>
        <w:tab/>
        <w:t>Source: ZTE</w:t>
      </w:r>
    </w:p>
    <w:p w14:paraId="774E277E" w14:textId="77777777" w:rsidR="00210E88" w:rsidRDefault="00210E88" w:rsidP="00210E88">
      <w:pPr>
        <w:rPr>
          <w:rFonts w:ascii="Arial" w:hAnsi="Arial" w:cs="Arial"/>
          <w:b/>
        </w:rPr>
      </w:pPr>
      <w:r>
        <w:rPr>
          <w:rFonts w:ascii="Arial" w:hAnsi="Arial" w:cs="Arial"/>
          <w:b/>
        </w:rPr>
        <w:t xml:space="preserve">Discussion: </w:t>
      </w:r>
    </w:p>
    <w:p w14:paraId="2A4BD972" w14:textId="77777777" w:rsidR="00210E88" w:rsidRDefault="00210E88" w:rsidP="00210E88">
      <w:r>
        <w:t>Maria (Ericsson): Not FASMO. Fine with R18 eNetAE WI</w:t>
      </w:r>
    </w:p>
    <w:p w14:paraId="01CE27D1" w14:textId="77777777" w:rsidR="00210E88" w:rsidRDefault="00210E88" w:rsidP="00210E88">
      <w:r>
        <w:t>Apostolos (Nokia): same view</w:t>
      </w:r>
    </w:p>
    <w:p w14:paraId="380CE1C7" w14:textId="77777777" w:rsidR="00210E88" w:rsidRDefault="00210E88" w:rsidP="00210E88">
      <w:r>
        <w:t>Xiaojian (ZTE): fine</w:t>
      </w:r>
    </w:p>
    <w:p w14:paraId="2B65E4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C8FEE" w14:textId="541C751C" w:rsidR="00210E88" w:rsidRDefault="00210E88" w:rsidP="00210E88">
      <w:pPr>
        <w:rPr>
          <w:rFonts w:ascii="Arial" w:hAnsi="Arial" w:cs="Arial"/>
          <w:b/>
          <w:sz w:val="24"/>
        </w:rPr>
      </w:pPr>
      <w:r>
        <w:rPr>
          <w:rFonts w:ascii="Arial" w:hAnsi="Arial" w:cs="Arial"/>
          <w:b/>
          <w:color w:val="0000FF"/>
          <w:sz w:val="24"/>
        </w:rPr>
        <w:t>C3-230301</w:t>
      </w:r>
      <w:r>
        <w:rPr>
          <w:rFonts w:ascii="Arial" w:hAnsi="Arial" w:cs="Arial"/>
          <w:b/>
          <w:color w:val="0000FF"/>
          <w:sz w:val="24"/>
        </w:rPr>
        <w:tab/>
      </w:r>
      <w:r>
        <w:rPr>
          <w:rFonts w:ascii="Arial" w:hAnsi="Arial" w:cs="Arial"/>
          <w:b/>
          <w:sz w:val="24"/>
        </w:rPr>
        <w:t>non-existent eventId</w:t>
      </w:r>
    </w:p>
    <w:p w14:paraId="0A6DB1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CR-0805  rev  Cat: A (Rel-17)</w:t>
      </w:r>
      <w:r>
        <w:rPr>
          <w:i/>
        </w:rPr>
        <w:br/>
      </w:r>
      <w:r>
        <w:rPr>
          <w:i/>
        </w:rPr>
        <w:br/>
      </w:r>
      <w:r>
        <w:rPr>
          <w:i/>
        </w:rPr>
        <w:tab/>
      </w:r>
      <w:r>
        <w:rPr>
          <w:i/>
        </w:rPr>
        <w:tab/>
      </w:r>
      <w:r>
        <w:rPr>
          <w:i/>
        </w:rPr>
        <w:tab/>
      </w:r>
      <w:r>
        <w:rPr>
          <w:i/>
        </w:rPr>
        <w:tab/>
      </w:r>
      <w:r>
        <w:rPr>
          <w:i/>
        </w:rPr>
        <w:tab/>
        <w:t>Source: ZTE</w:t>
      </w:r>
    </w:p>
    <w:p w14:paraId="1012CD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58418" w14:textId="55C32910" w:rsidR="00210E88" w:rsidRDefault="00210E88" w:rsidP="00210E88">
      <w:pPr>
        <w:rPr>
          <w:rFonts w:ascii="Arial" w:hAnsi="Arial" w:cs="Arial"/>
          <w:b/>
          <w:sz w:val="24"/>
        </w:rPr>
      </w:pPr>
      <w:r>
        <w:rPr>
          <w:rFonts w:ascii="Arial" w:hAnsi="Arial" w:cs="Arial"/>
          <w:b/>
          <w:color w:val="0000FF"/>
          <w:sz w:val="24"/>
        </w:rPr>
        <w:t>C3-230302</w:t>
      </w:r>
      <w:r>
        <w:rPr>
          <w:rFonts w:ascii="Arial" w:hAnsi="Arial" w:cs="Arial"/>
          <w:b/>
          <w:color w:val="0000FF"/>
          <w:sz w:val="24"/>
        </w:rPr>
        <w:tab/>
      </w:r>
      <w:r>
        <w:rPr>
          <w:rFonts w:ascii="Arial" w:hAnsi="Arial" w:cs="Arial"/>
          <w:b/>
          <w:sz w:val="24"/>
        </w:rPr>
        <w:t>non-existent eventId</w:t>
      </w:r>
    </w:p>
    <w:p w14:paraId="1B3C63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CR-0806  rev  Cat: A (Rel-18)</w:t>
      </w:r>
      <w:r>
        <w:rPr>
          <w:i/>
        </w:rPr>
        <w:br/>
      </w:r>
      <w:r>
        <w:rPr>
          <w:i/>
        </w:rPr>
        <w:lastRenderedPageBreak/>
        <w:br/>
      </w:r>
      <w:r>
        <w:rPr>
          <w:i/>
        </w:rPr>
        <w:tab/>
      </w:r>
      <w:r>
        <w:rPr>
          <w:i/>
        </w:rPr>
        <w:tab/>
      </w:r>
      <w:r>
        <w:rPr>
          <w:i/>
        </w:rPr>
        <w:tab/>
      </w:r>
      <w:r>
        <w:rPr>
          <w:i/>
        </w:rPr>
        <w:tab/>
      </w:r>
      <w:r>
        <w:rPr>
          <w:i/>
        </w:rPr>
        <w:tab/>
        <w:t>Source: ZTE</w:t>
      </w:r>
    </w:p>
    <w:p w14:paraId="5B9FC54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C3-230718</w:t>
      </w:r>
      <w:r>
        <w:rPr>
          <w:color w:val="993300"/>
          <w:u w:val="single"/>
        </w:rPr>
        <w:t>.</w:t>
      </w:r>
    </w:p>
    <w:p w14:paraId="3B0B2554" w14:textId="5A2F4851" w:rsidR="00210E88" w:rsidRDefault="00210E88" w:rsidP="00210E88">
      <w:pPr>
        <w:rPr>
          <w:rFonts w:ascii="Arial" w:hAnsi="Arial" w:cs="Arial"/>
          <w:b/>
          <w:sz w:val="24"/>
        </w:rPr>
      </w:pPr>
      <w:r>
        <w:rPr>
          <w:rFonts w:ascii="Arial" w:hAnsi="Arial" w:cs="Arial"/>
          <w:b/>
          <w:color w:val="0000FF"/>
          <w:sz w:val="24"/>
        </w:rPr>
        <w:t>C3-230690</w:t>
      </w:r>
      <w:r>
        <w:rPr>
          <w:rFonts w:ascii="Arial" w:hAnsi="Arial" w:cs="Arial"/>
          <w:b/>
          <w:color w:val="0000FF"/>
          <w:sz w:val="24"/>
        </w:rPr>
        <w:tab/>
      </w:r>
      <w:r>
        <w:rPr>
          <w:rFonts w:ascii="Arial" w:hAnsi="Arial" w:cs="Arial"/>
          <w:b/>
          <w:sz w:val="24"/>
        </w:rPr>
        <w:t>Correction of expectedUmtDays attribute</w:t>
      </w:r>
    </w:p>
    <w:p w14:paraId="023C43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CR-0630  rev 1 Cat: F (Rel-16)</w:t>
      </w:r>
      <w:r>
        <w:rPr>
          <w:i/>
        </w:rPr>
        <w:br/>
      </w:r>
      <w:r>
        <w:rPr>
          <w:i/>
        </w:rPr>
        <w:br/>
      </w:r>
      <w:r>
        <w:rPr>
          <w:i/>
        </w:rPr>
        <w:tab/>
      </w:r>
      <w:r>
        <w:rPr>
          <w:i/>
        </w:rPr>
        <w:tab/>
      </w:r>
      <w:r>
        <w:rPr>
          <w:i/>
        </w:rPr>
        <w:tab/>
      </w:r>
      <w:r>
        <w:rPr>
          <w:i/>
        </w:rPr>
        <w:tab/>
      </w:r>
      <w:r>
        <w:rPr>
          <w:i/>
        </w:rPr>
        <w:tab/>
        <w:t>Source: Nokia, Nokia Shanghai Bell</w:t>
      </w:r>
    </w:p>
    <w:p w14:paraId="7EF6880D" w14:textId="77777777" w:rsidR="00210E88" w:rsidRDefault="00210E88" w:rsidP="00210E88">
      <w:pPr>
        <w:rPr>
          <w:color w:val="808080"/>
        </w:rPr>
      </w:pPr>
      <w:r>
        <w:rPr>
          <w:color w:val="808080"/>
        </w:rPr>
        <w:t>(Replaces C3-230156)</w:t>
      </w:r>
    </w:p>
    <w:p w14:paraId="51DC23E9" w14:textId="77777777" w:rsidR="00210E88" w:rsidRDefault="00210E88" w:rsidP="00210E88">
      <w:pPr>
        <w:rPr>
          <w:rFonts w:ascii="Arial" w:hAnsi="Arial" w:cs="Arial"/>
          <w:b/>
        </w:rPr>
      </w:pPr>
      <w:r>
        <w:rPr>
          <w:rFonts w:ascii="Arial" w:hAnsi="Arial" w:cs="Arial"/>
          <w:b/>
        </w:rPr>
        <w:t xml:space="preserve">Abstract: </w:t>
      </w:r>
    </w:p>
    <w:p w14:paraId="7B5FB44B" w14:textId="77777777" w:rsidR="00210E88" w:rsidRDefault="00210E88" w:rsidP="00210E88">
      <w:r>
        <w:t>Correction of expectedUmtDays attribute</w:t>
      </w:r>
    </w:p>
    <w:p w14:paraId="774E19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6245D" w14:textId="19B059A8" w:rsidR="00210E88" w:rsidRDefault="00210E88" w:rsidP="00210E88">
      <w:pPr>
        <w:rPr>
          <w:rFonts w:ascii="Arial" w:hAnsi="Arial" w:cs="Arial"/>
          <w:b/>
          <w:sz w:val="24"/>
        </w:rPr>
      </w:pPr>
      <w:r>
        <w:rPr>
          <w:rFonts w:ascii="Arial" w:hAnsi="Arial" w:cs="Arial"/>
          <w:b/>
          <w:color w:val="0000FF"/>
          <w:sz w:val="24"/>
        </w:rPr>
        <w:t>C3-230691</w:t>
      </w:r>
      <w:r>
        <w:rPr>
          <w:rFonts w:ascii="Arial" w:hAnsi="Arial" w:cs="Arial"/>
          <w:b/>
          <w:color w:val="0000FF"/>
          <w:sz w:val="24"/>
        </w:rPr>
        <w:tab/>
      </w:r>
      <w:r>
        <w:rPr>
          <w:rFonts w:ascii="Arial" w:hAnsi="Arial" w:cs="Arial"/>
          <w:b/>
          <w:sz w:val="24"/>
        </w:rPr>
        <w:t>Correction of expectedUmtDays attribute</w:t>
      </w:r>
    </w:p>
    <w:p w14:paraId="3698A24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CR-0631  rev 1 Cat: A (Rel-17)</w:t>
      </w:r>
      <w:r>
        <w:rPr>
          <w:i/>
        </w:rPr>
        <w:br/>
      </w:r>
      <w:r>
        <w:rPr>
          <w:i/>
        </w:rPr>
        <w:br/>
      </w:r>
      <w:r>
        <w:rPr>
          <w:i/>
        </w:rPr>
        <w:tab/>
      </w:r>
      <w:r>
        <w:rPr>
          <w:i/>
        </w:rPr>
        <w:tab/>
      </w:r>
      <w:r>
        <w:rPr>
          <w:i/>
        </w:rPr>
        <w:tab/>
      </w:r>
      <w:r>
        <w:rPr>
          <w:i/>
        </w:rPr>
        <w:tab/>
      </w:r>
      <w:r>
        <w:rPr>
          <w:i/>
        </w:rPr>
        <w:tab/>
        <w:t>Source: Nokia, Nokia Shanghai Bell</w:t>
      </w:r>
    </w:p>
    <w:p w14:paraId="418B94F4" w14:textId="77777777" w:rsidR="00210E88" w:rsidRDefault="00210E88" w:rsidP="00210E88">
      <w:pPr>
        <w:rPr>
          <w:color w:val="808080"/>
        </w:rPr>
      </w:pPr>
      <w:r>
        <w:rPr>
          <w:color w:val="808080"/>
        </w:rPr>
        <w:t>(Replaces C3-230157)</w:t>
      </w:r>
    </w:p>
    <w:p w14:paraId="42F45BF9" w14:textId="77777777" w:rsidR="00210E88" w:rsidRDefault="00210E88" w:rsidP="00210E88">
      <w:pPr>
        <w:rPr>
          <w:rFonts w:ascii="Arial" w:hAnsi="Arial" w:cs="Arial"/>
          <w:b/>
        </w:rPr>
      </w:pPr>
      <w:r>
        <w:rPr>
          <w:rFonts w:ascii="Arial" w:hAnsi="Arial" w:cs="Arial"/>
          <w:b/>
        </w:rPr>
        <w:t xml:space="preserve">Abstract: </w:t>
      </w:r>
    </w:p>
    <w:p w14:paraId="4D05255E" w14:textId="77777777" w:rsidR="00210E88" w:rsidRDefault="00210E88" w:rsidP="00210E88">
      <w:r>
        <w:t>Correction of expectedUmtDays attribute</w:t>
      </w:r>
    </w:p>
    <w:p w14:paraId="4AC7E6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FA0DA" w14:textId="77777777" w:rsidR="00210E88" w:rsidRDefault="00210E88" w:rsidP="00210E88">
      <w:pPr>
        <w:pStyle w:val="Heading3"/>
      </w:pPr>
      <w:bookmarkStart w:id="45" w:name="_Toc129359505"/>
      <w:r>
        <w:t>16.5</w:t>
      </w:r>
      <w:r>
        <w:tab/>
        <w:t>CT aspects on eSBA [5G_eSBA]</w:t>
      </w:r>
      <w:bookmarkEnd w:id="45"/>
    </w:p>
    <w:p w14:paraId="1D6C4F23" w14:textId="7D568CE5" w:rsidR="00210E88" w:rsidRDefault="00210E88" w:rsidP="00210E88">
      <w:pPr>
        <w:rPr>
          <w:rFonts w:ascii="Arial" w:hAnsi="Arial" w:cs="Arial"/>
          <w:b/>
          <w:sz w:val="24"/>
        </w:rPr>
      </w:pPr>
      <w:r>
        <w:rPr>
          <w:rFonts w:ascii="Arial" w:hAnsi="Arial" w:cs="Arial"/>
          <w:b/>
          <w:color w:val="0000FF"/>
          <w:sz w:val="24"/>
        </w:rPr>
        <w:t>C3-230341</w:t>
      </w:r>
      <w:r>
        <w:rPr>
          <w:rFonts w:ascii="Arial" w:hAnsi="Arial" w:cs="Arial"/>
          <w:b/>
          <w:color w:val="0000FF"/>
          <w:sz w:val="24"/>
        </w:rPr>
        <w:tab/>
      </w:r>
      <w:r>
        <w:rPr>
          <w:rFonts w:ascii="Arial" w:hAnsi="Arial" w:cs="Arial"/>
          <w:b/>
          <w:sz w:val="24"/>
        </w:rPr>
        <w:t>Support of temporary and permanent redirections</w:t>
      </w:r>
    </w:p>
    <w:p w14:paraId="5B2727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v16.4.0</w:t>
      </w:r>
      <w:r>
        <w:rPr>
          <w:i/>
        </w:rPr>
        <w:tab/>
        <w:t xml:space="preserve">  CR-0035  rev  Cat: F (Rel-16)</w:t>
      </w:r>
      <w:r>
        <w:rPr>
          <w:i/>
        </w:rPr>
        <w:br/>
      </w:r>
      <w:r>
        <w:rPr>
          <w:i/>
        </w:rPr>
        <w:br/>
      </w:r>
      <w:r>
        <w:rPr>
          <w:i/>
        </w:rPr>
        <w:tab/>
      </w:r>
      <w:r>
        <w:rPr>
          <w:i/>
        </w:rPr>
        <w:tab/>
      </w:r>
      <w:r>
        <w:rPr>
          <w:i/>
        </w:rPr>
        <w:tab/>
      </w:r>
      <w:r>
        <w:rPr>
          <w:i/>
        </w:rPr>
        <w:tab/>
      </w:r>
      <w:r>
        <w:rPr>
          <w:i/>
        </w:rPr>
        <w:tab/>
        <w:t>Source: Ericsson</w:t>
      </w:r>
    </w:p>
    <w:p w14:paraId="61C445C9" w14:textId="77777777" w:rsidR="00210E88" w:rsidRDefault="00210E88" w:rsidP="00210E88">
      <w:pPr>
        <w:rPr>
          <w:rFonts w:ascii="Arial" w:hAnsi="Arial" w:cs="Arial"/>
          <w:b/>
        </w:rPr>
      </w:pPr>
      <w:r>
        <w:rPr>
          <w:rFonts w:ascii="Arial" w:hAnsi="Arial" w:cs="Arial"/>
          <w:b/>
        </w:rPr>
        <w:t xml:space="preserve">Discussion: </w:t>
      </w:r>
    </w:p>
    <w:p w14:paraId="016B3A2A" w14:textId="77777777" w:rsidR="00210E88" w:rsidRDefault="00210E88" w:rsidP="00210E88">
      <w:r>
        <w:t>CP-190191 (CT4 leading)</w:t>
      </w:r>
    </w:p>
    <w:p w14:paraId="4FDCCCEF" w14:textId="77777777" w:rsidR="00210E88" w:rsidRDefault="00210E88" w:rsidP="00210E88">
      <w:r>
        <w:t>This CR introduces backward compatible correction to the OpenAPI file of Nucmf_Provisioning API.</w:t>
      </w:r>
    </w:p>
    <w:p w14:paraId="227F2D15" w14:textId="77777777" w:rsidR="00210E88" w:rsidRDefault="00210E88" w:rsidP="00210E88">
      <w:r>
        <w:t>Abdessamad (Huawei): either align with the proposal from Huawei or further discuss on EN.</w:t>
      </w:r>
    </w:p>
    <w:p w14:paraId="59FBE65F" w14:textId="77777777" w:rsidR="00210E88" w:rsidRDefault="00210E88" w:rsidP="00210E88">
      <w:r>
        <w:t>Nevenka (Ericsson): fine to add EN in R18.</w:t>
      </w:r>
    </w:p>
    <w:p w14:paraId="27DE046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82141" w14:textId="591FB774" w:rsidR="00210E88" w:rsidRDefault="00210E88" w:rsidP="00210E88">
      <w:pPr>
        <w:rPr>
          <w:rFonts w:ascii="Arial" w:hAnsi="Arial" w:cs="Arial"/>
          <w:b/>
          <w:sz w:val="24"/>
        </w:rPr>
      </w:pPr>
      <w:r>
        <w:rPr>
          <w:rFonts w:ascii="Arial" w:hAnsi="Arial" w:cs="Arial"/>
          <w:b/>
          <w:color w:val="0000FF"/>
          <w:sz w:val="24"/>
        </w:rPr>
        <w:t>C3-230342</w:t>
      </w:r>
      <w:r>
        <w:rPr>
          <w:rFonts w:ascii="Arial" w:hAnsi="Arial" w:cs="Arial"/>
          <w:b/>
          <w:color w:val="0000FF"/>
          <w:sz w:val="24"/>
        </w:rPr>
        <w:tab/>
      </w:r>
      <w:r>
        <w:rPr>
          <w:rFonts w:ascii="Arial" w:hAnsi="Arial" w:cs="Arial"/>
          <w:b/>
          <w:sz w:val="24"/>
        </w:rPr>
        <w:t>Support of temporary and permanent redirections</w:t>
      </w:r>
    </w:p>
    <w:p w14:paraId="73B67C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CR-0036  rev  Cat: A (Rel-17)</w:t>
      </w:r>
      <w:r>
        <w:rPr>
          <w:i/>
        </w:rPr>
        <w:br/>
      </w:r>
      <w:r>
        <w:rPr>
          <w:i/>
        </w:rPr>
        <w:br/>
      </w:r>
      <w:r>
        <w:rPr>
          <w:i/>
        </w:rPr>
        <w:tab/>
      </w:r>
      <w:r>
        <w:rPr>
          <w:i/>
        </w:rPr>
        <w:tab/>
      </w:r>
      <w:r>
        <w:rPr>
          <w:i/>
        </w:rPr>
        <w:tab/>
      </w:r>
      <w:r>
        <w:rPr>
          <w:i/>
        </w:rPr>
        <w:tab/>
      </w:r>
      <w:r>
        <w:rPr>
          <w:i/>
        </w:rPr>
        <w:tab/>
        <w:t>Source: Ericsson</w:t>
      </w:r>
    </w:p>
    <w:p w14:paraId="5B75A887" w14:textId="77777777" w:rsidR="00210E88" w:rsidRDefault="00210E88" w:rsidP="00210E88">
      <w:pPr>
        <w:rPr>
          <w:rFonts w:ascii="Arial" w:hAnsi="Arial" w:cs="Arial"/>
          <w:b/>
        </w:rPr>
      </w:pPr>
      <w:r>
        <w:rPr>
          <w:rFonts w:ascii="Arial" w:hAnsi="Arial" w:cs="Arial"/>
          <w:b/>
        </w:rPr>
        <w:t xml:space="preserve">Discussion: </w:t>
      </w:r>
    </w:p>
    <w:p w14:paraId="673FD17B" w14:textId="77777777" w:rsidR="00210E88" w:rsidRDefault="00210E88" w:rsidP="00210E88">
      <w:r>
        <w:t>This CR introduces backward compatible correction to the OpenAPI file of Nucmf_Provisioning API.</w:t>
      </w:r>
    </w:p>
    <w:p w14:paraId="2B6FECD3"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CAC3" w14:textId="325DCEA3" w:rsidR="00210E88" w:rsidRDefault="00210E88" w:rsidP="00210E88">
      <w:pPr>
        <w:rPr>
          <w:rFonts w:ascii="Arial" w:hAnsi="Arial" w:cs="Arial"/>
          <w:b/>
          <w:sz w:val="24"/>
        </w:rPr>
      </w:pPr>
      <w:r>
        <w:rPr>
          <w:rFonts w:ascii="Arial" w:hAnsi="Arial" w:cs="Arial"/>
          <w:b/>
          <w:color w:val="0000FF"/>
          <w:sz w:val="24"/>
        </w:rPr>
        <w:t>C3-230343</w:t>
      </w:r>
      <w:r>
        <w:rPr>
          <w:rFonts w:ascii="Arial" w:hAnsi="Arial" w:cs="Arial"/>
          <w:b/>
          <w:color w:val="0000FF"/>
          <w:sz w:val="24"/>
        </w:rPr>
        <w:tab/>
      </w:r>
      <w:r>
        <w:rPr>
          <w:rFonts w:ascii="Arial" w:hAnsi="Arial" w:cs="Arial"/>
          <w:b/>
          <w:sz w:val="24"/>
        </w:rPr>
        <w:t>Support of temporary and permanent redirections</w:t>
      </w:r>
    </w:p>
    <w:p w14:paraId="7485EC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CR-0037  rev  Cat: A (Rel-18)</w:t>
      </w:r>
      <w:r>
        <w:rPr>
          <w:i/>
        </w:rPr>
        <w:br/>
      </w:r>
      <w:r>
        <w:rPr>
          <w:i/>
        </w:rPr>
        <w:br/>
      </w:r>
      <w:r>
        <w:rPr>
          <w:i/>
        </w:rPr>
        <w:tab/>
      </w:r>
      <w:r>
        <w:rPr>
          <w:i/>
        </w:rPr>
        <w:tab/>
      </w:r>
      <w:r>
        <w:rPr>
          <w:i/>
        </w:rPr>
        <w:tab/>
      </w:r>
      <w:r>
        <w:rPr>
          <w:i/>
        </w:rPr>
        <w:tab/>
      </w:r>
      <w:r>
        <w:rPr>
          <w:i/>
        </w:rPr>
        <w:tab/>
        <w:t>Source: Ericsson</w:t>
      </w:r>
    </w:p>
    <w:p w14:paraId="5BBCDC9B" w14:textId="77777777" w:rsidR="00210E88" w:rsidRDefault="00210E88" w:rsidP="00210E88">
      <w:pPr>
        <w:rPr>
          <w:rFonts w:ascii="Arial" w:hAnsi="Arial" w:cs="Arial"/>
          <w:b/>
        </w:rPr>
      </w:pPr>
      <w:r>
        <w:rPr>
          <w:rFonts w:ascii="Arial" w:hAnsi="Arial" w:cs="Arial"/>
          <w:b/>
        </w:rPr>
        <w:t xml:space="preserve">Discussion: </w:t>
      </w:r>
    </w:p>
    <w:p w14:paraId="6BFA220D" w14:textId="77777777" w:rsidR="00210E88" w:rsidRDefault="00210E88" w:rsidP="00210E88"/>
    <w:p w14:paraId="76EF3E84" w14:textId="77777777" w:rsidR="00210E88" w:rsidRDefault="00210E88" w:rsidP="00210E88">
      <w:r>
        <w:t>Igor (Ericsson): EN is no needed in R18.</w:t>
      </w:r>
    </w:p>
    <w:p w14:paraId="168E7A32" w14:textId="77777777" w:rsidR="00210E88" w:rsidRDefault="00210E88" w:rsidP="00210E88">
      <w:r>
        <w:t>Abdessamad (Huawei): comments. The proposal is incorrect, waits for CT4’s feedback. fine to add EN</w:t>
      </w:r>
    </w:p>
    <w:p w14:paraId="3B1DF8F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C3-230881</w:t>
      </w:r>
      <w:r>
        <w:rPr>
          <w:color w:val="993300"/>
          <w:u w:val="single"/>
        </w:rPr>
        <w:t>.</w:t>
      </w:r>
    </w:p>
    <w:p w14:paraId="53CD1A48" w14:textId="327AA321" w:rsidR="00210E88" w:rsidRDefault="00210E88" w:rsidP="00210E88">
      <w:pPr>
        <w:rPr>
          <w:rFonts w:ascii="Arial" w:hAnsi="Arial" w:cs="Arial"/>
          <w:b/>
          <w:sz w:val="24"/>
        </w:rPr>
      </w:pPr>
      <w:r>
        <w:rPr>
          <w:rFonts w:ascii="Arial" w:hAnsi="Arial" w:cs="Arial"/>
          <w:b/>
          <w:color w:val="0000FF"/>
          <w:sz w:val="24"/>
        </w:rPr>
        <w:t>C3-230881</w:t>
      </w:r>
      <w:r>
        <w:rPr>
          <w:rFonts w:ascii="Arial" w:hAnsi="Arial" w:cs="Arial"/>
          <w:b/>
          <w:color w:val="0000FF"/>
          <w:sz w:val="24"/>
        </w:rPr>
        <w:tab/>
      </w:r>
      <w:r>
        <w:rPr>
          <w:rFonts w:ascii="Arial" w:hAnsi="Arial" w:cs="Arial"/>
          <w:b/>
          <w:sz w:val="24"/>
        </w:rPr>
        <w:t>Support of temporary and permanent redirections</w:t>
      </w:r>
    </w:p>
    <w:p w14:paraId="1560AC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CR-0037  rev 1 Cat: A (Rel-18)</w:t>
      </w:r>
      <w:r>
        <w:rPr>
          <w:i/>
        </w:rPr>
        <w:br/>
      </w:r>
      <w:r>
        <w:rPr>
          <w:i/>
        </w:rPr>
        <w:br/>
      </w:r>
      <w:r>
        <w:rPr>
          <w:i/>
        </w:rPr>
        <w:tab/>
      </w:r>
      <w:r>
        <w:rPr>
          <w:i/>
        </w:rPr>
        <w:tab/>
      </w:r>
      <w:r>
        <w:rPr>
          <w:i/>
        </w:rPr>
        <w:tab/>
      </w:r>
      <w:r>
        <w:rPr>
          <w:i/>
        </w:rPr>
        <w:tab/>
      </w:r>
      <w:r>
        <w:rPr>
          <w:i/>
        </w:rPr>
        <w:tab/>
        <w:t>Source: Ericsson</w:t>
      </w:r>
    </w:p>
    <w:p w14:paraId="397E2254" w14:textId="77777777" w:rsidR="00210E88" w:rsidRDefault="00210E88" w:rsidP="00210E88">
      <w:pPr>
        <w:rPr>
          <w:color w:val="808080"/>
        </w:rPr>
      </w:pPr>
      <w:r>
        <w:rPr>
          <w:color w:val="808080"/>
        </w:rPr>
        <w:t>(Replaces C3-230343)</w:t>
      </w:r>
    </w:p>
    <w:p w14:paraId="5B8531F2" w14:textId="77777777" w:rsidR="00210E88" w:rsidRDefault="00210E88" w:rsidP="00210E88">
      <w:pPr>
        <w:rPr>
          <w:rFonts w:ascii="Arial" w:hAnsi="Arial" w:cs="Arial"/>
          <w:b/>
        </w:rPr>
      </w:pPr>
      <w:r>
        <w:rPr>
          <w:rFonts w:ascii="Arial" w:hAnsi="Arial" w:cs="Arial"/>
          <w:b/>
        </w:rPr>
        <w:t xml:space="preserve">Discussion: </w:t>
      </w:r>
    </w:p>
    <w:p w14:paraId="0623DEE2" w14:textId="77777777" w:rsidR="00210E88" w:rsidRDefault="00210E88" w:rsidP="00210E88">
      <w:r>
        <w:t>This CR introduces backward compatible correction to the OpenAPI file of Nucmf_Provisioning API.</w:t>
      </w:r>
    </w:p>
    <w:p w14:paraId="76AE06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8876" w14:textId="77777777" w:rsidR="00210E88" w:rsidRDefault="00210E88" w:rsidP="00210E88">
      <w:pPr>
        <w:pStyle w:val="Heading3"/>
      </w:pPr>
      <w:bookmarkStart w:id="46" w:name="_Toc129359506"/>
      <w:r>
        <w:lastRenderedPageBreak/>
        <w:t>16.6</w:t>
      </w:r>
      <w:r>
        <w:tab/>
        <w:t>CT aspects of Access Traffic Steering, Switch and Splitting support in 5G system [ATSSS]</w:t>
      </w:r>
      <w:bookmarkEnd w:id="46"/>
    </w:p>
    <w:p w14:paraId="21304264" w14:textId="77777777" w:rsidR="00210E88" w:rsidRDefault="00210E88" w:rsidP="00210E88">
      <w:pPr>
        <w:pStyle w:val="Heading3"/>
      </w:pPr>
      <w:bookmarkStart w:id="47" w:name="_Toc129359507"/>
      <w:r>
        <w:t>16.7</w:t>
      </w:r>
      <w:r>
        <w:tab/>
        <w:t>CT aspects of 5GS enhanced support of vertical and LAN services [Vertical_LAN]</w:t>
      </w:r>
      <w:bookmarkEnd w:id="47"/>
    </w:p>
    <w:p w14:paraId="27F41C4E" w14:textId="77777777" w:rsidR="00210E88" w:rsidRDefault="00210E88" w:rsidP="00210E88">
      <w:pPr>
        <w:pStyle w:val="Heading3"/>
      </w:pPr>
      <w:bookmarkStart w:id="48" w:name="_Toc129359508"/>
      <w:r>
        <w:t>16.8</w:t>
      </w:r>
      <w:r>
        <w:tab/>
        <w:t>CT aspects of Enhancing Topology of SMF and UPF in 5G Networks [ETSUN]</w:t>
      </w:r>
      <w:bookmarkEnd w:id="48"/>
    </w:p>
    <w:p w14:paraId="4A891314" w14:textId="77777777" w:rsidR="00210E88" w:rsidRDefault="00210E88" w:rsidP="00210E88">
      <w:pPr>
        <w:pStyle w:val="Heading3"/>
      </w:pPr>
      <w:bookmarkStart w:id="49" w:name="_Toc129359509"/>
      <w:r>
        <w:t>16.9</w:t>
      </w:r>
      <w:r>
        <w:tab/>
        <w:t>CT aspects of System enhancements for Provision of Access to Restricted Local Operator Services by Unauthenticated UEs [PARLOS]</w:t>
      </w:r>
      <w:bookmarkEnd w:id="49"/>
    </w:p>
    <w:p w14:paraId="20045F6F" w14:textId="77777777" w:rsidR="00210E88" w:rsidRDefault="00210E88" w:rsidP="00210E88">
      <w:pPr>
        <w:pStyle w:val="Heading3"/>
      </w:pPr>
      <w:bookmarkStart w:id="50" w:name="_Toc129359510"/>
      <w:r>
        <w:t>16.10</w:t>
      </w:r>
      <w:r>
        <w:tab/>
        <w:t>CT aspects on enhancement of network slicing [eNS]</w:t>
      </w:r>
      <w:bookmarkEnd w:id="50"/>
    </w:p>
    <w:p w14:paraId="04ABF0DC" w14:textId="77777777" w:rsidR="00210E88" w:rsidRDefault="00210E88" w:rsidP="00210E88">
      <w:pPr>
        <w:pStyle w:val="Heading3"/>
      </w:pPr>
      <w:bookmarkStart w:id="51" w:name="_Toc129359511"/>
      <w:r>
        <w:t>16.11</w:t>
      </w:r>
      <w:r>
        <w:tab/>
        <w:t>CT aspects of Enhancement to the 5GC LoCation Services [5G_eLCS]</w:t>
      </w:r>
      <w:bookmarkEnd w:id="51"/>
    </w:p>
    <w:p w14:paraId="6F0DB529" w14:textId="77777777" w:rsidR="00210E88" w:rsidRDefault="00210E88" w:rsidP="00210E88">
      <w:pPr>
        <w:pStyle w:val="Heading3"/>
      </w:pPr>
      <w:bookmarkStart w:id="52" w:name="_Toc129359512"/>
      <w:r>
        <w:t>16.12</w:t>
      </w:r>
      <w:r>
        <w:tab/>
        <w:t>CT Aspects of Media Handling for RAN Delay Budget Reporting in MTSI [E2E_DELAY]</w:t>
      </w:r>
      <w:bookmarkEnd w:id="52"/>
    </w:p>
    <w:p w14:paraId="5FAC0D13" w14:textId="77777777" w:rsidR="00210E88" w:rsidRDefault="00210E88" w:rsidP="00210E88">
      <w:pPr>
        <w:pStyle w:val="Heading3"/>
      </w:pPr>
      <w:bookmarkStart w:id="53" w:name="_Toc129359513"/>
      <w:r>
        <w:t>16.13</w:t>
      </w:r>
      <w:r>
        <w:tab/>
        <w:t>Cellular IoT support and evolution for the 5G System [5G_CIoT]</w:t>
      </w:r>
      <w:bookmarkEnd w:id="53"/>
    </w:p>
    <w:p w14:paraId="3568999D" w14:textId="77777777" w:rsidR="00210E88" w:rsidRDefault="00210E88" w:rsidP="00210E88">
      <w:pPr>
        <w:pStyle w:val="Heading3"/>
      </w:pPr>
      <w:bookmarkStart w:id="54" w:name="_Toc129359514"/>
      <w:r>
        <w:t>16.14</w:t>
      </w:r>
      <w:r>
        <w:tab/>
        <w:t>CT aspects on wireless and wireline convergence for the 5G system architecture [5WWC]</w:t>
      </w:r>
      <w:bookmarkEnd w:id="54"/>
    </w:p>
    <w:p w14:paraId="28D6F02C" w14:textId="77777777" w:rsidR="00210E88" w:rsidRDefault="00210E88" w:rsidP="00210E88">
      <w:pPr>
        <w:pStyle w:val="Heading3"/>
      </w:pPr>
      <w:bookmarkStart w:id="55" w:name="_Toc129359515"/>
      <w:r>
        <w:t>16.15</w:t>
      </w:r>
      <w:r>
        <w:tab/>
        <w:t>Volume Based Charging Aspects for VoLTE [VBCLTE]</w:t>
      </w:r>
      <w:bookmarkEnd w:id="55"/>
    </w:p>
    <w:p w14:paraId="7908C7FC" w14:textId="77777777" w:rsidR="00210E88" w:rsidRDefault="00210E88" w:rsidP="00210E88">
      <w:pPr>
        <w:pStyle w:val="Heading3"/>
      </w:pPr>
      <w:bookmarkStart w:id="56" w:name="_Toc129359516"/>
      <w:r>
        <w:t>16.16</w:t>
      </w:r>
      <w:r>
        <w:tab/>
        <w:t>CT aspects of optimisations on UE radio capability signalling [RACS]</w:t>
      </w:r>
      <w:bookmarkEnd w:id="56"/>
    </w:p>
    <w:p w14:paraId="01924B1E" w14:textId="77777777" w:rsidR="00210E88" w:rsidRDefault="00210E88" w:rsidP="00210E88">
      <w:pPr>
        <w:pStyle w:val="Heading3"/>
      </w:pPr>
      <w:bookmarkStart w:id="57" w:name="_Toc129359517"/>
      <w:r>
        <w:t>16.17</w:t>
      </w:r>
      <w:r>
        <w:tab/>
        <w:t>Service Based Interface Protocol Enhancement [SBIProtoc16]</w:t>
      </w:r>
      <w:bookmarkEnd w:id="57"/>
    </w:p>
    <w:p w14:paraId="25D109B9" w14:textId="52EAD902" w:rsidR="00210E88" w:rsidRDefault="00210E88" w:rsidP="00210E88">
      <w:pPr>
        <w:rPr>
          <w:rFonts w:ascii="Arial" w:hAnsi="Arial" w:cs="Arial"/>
          <w:b/>
          <w:sz w:val="24"/>
        </w:rPr>
      </w:pPr>
      <w:r>
        <w:rPr>
          <w:rFonts w:ascii="Arial" w:hAnsi="Arial" w:cs="Arial"/>
          <w:b/>
          <w:color w:val="0000FF"/>
          <w:sz w:val="24"/>
        </w:rPr>
        <w:t>C3-230165</w:t>
      </w:r>
      <w:r>
        <w:rPr>
          <w:rFonts w:ascii="Arial" w:hAnsi="Arial" w:cs="Arial"/>
          <w:b/>
          <w:color w:val="0000FF"/>
          <w:sz w:val="24"/>
        </w:rPr>
        <w:tab/>
      </w:r>
      <w:r>
        <w:rPr>
          <w:rFonts w:ascii="Arial" w:hAnsi="Arial" w:cs="Arial"/>
          <w:b/>
          <w:sz w:val="24"/>
        </w:rPr>
        <w:t>internal-Group-Ids attribute correction</w:t>
      </w:r>
    </w:p>
    <w:p w14:paraId="15F655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CR-0415  rev  Cat: F (Rel-16)</w:t>
      </w:r>
      <w:r>
        <w:rPr>
          <w:i/>
        </w:rPr>
        <w:br/>
      </w:r>
      <w:r>
        <w:rPr>
          <w:i/>
        </w:rPr>
        <w:br/>
      </w:r>
      <w:r>
        <w:rPr>
          <w:i/>
        </w:rPr>
        <w:tab/>
      </w:r>
      <w:r>
        <w:rPr>
          <w:i/>
        </w:rPr>
        <w:tab/>
      </w:r>
      <w:r>
        <w:rPr>
          <w:i/>
        </w:rPr>
        <w:tab/>
      </w:r>
      <w:r>
        <w:rPr>
          <w:i/>
        </w:rPr>
        <w:tab/>
      </w:r>
      <w:r>
        <w:rPr>
          <w:i/>
        </w:rPr>
        <w:tab/>
        <w:t>Source: Nokia, Nokia Shanghai Bell</w:t>
      </w:r>
    </w:p>
    <w:p w14:paraId="262ADF3C" w14:textId="77777777" w:rsidR="00210E88" w:rsidRDefault="00210E88" w:rsidP="00210E88">
      <w:pPr>
        <w:rPr>
          <w:rFonts w:ascii="Arial" w:hAnsi="Arial" w:cs="Arial"/>
          <w:b/>
        </w:rPr>
      </w:pPr>
      <w:r>
        <w:rPr>
          <w:rFonts w:ascii="Arial" w:hAnsi="Arial" w:cs="Arial"/>
          <w:b/>
        </w:rPr>
        <w:t xml:space="preserve">Abstract: </w:t>
      </w:r>
    </w:p>
    <w:p w14:paraId="299ED233" w14:textId="77777777" w:rsidR="00210E88" w:rsidRDefault="00210E88" w:rsidP="00210E88">
      <w:r>
        <w:t>internal-Group-Ids attribute correction</w:t>
      </w:r>
    </w:p>
    <w:p w14:paraId="1499A264" w14:textId="77777777" w:rsidR="00210E88" w:rsidRDefault="00210E88" w:rsidP="00210E88">
      <w:pPr>
        <w:rPr>
          <w:rFonts w:ascii="Arial" w:hAnsi="Arial" w:cs="Arial"/>
          <w:b/>
        </w:rPr>
      </w:pPr>
      <w:r>
        <w:rPr>
          <w:rFonts w:ascii="Arial" w:hAnsi="Arial" w:cs="Arial"/>
          <w:b/>
        </w:rPr>
        <w:t xml:space="preserve">Discussion: </w:t>
      </w:r>
    </w:p>
    <w:p w14:paraId="07601628" w14:textId="77777777" w:rsidR="00210E88" w:rsidRDefault="00210E88" w:rsidP="00210E88">
      <w:r>
        <w:t>Late doc</w:t>
      </w:r>
    </w:p>
    <w:p w14:paraId="00951C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40E27" w14:textId="692A4BB3" w:rsidR="00210E88" w:rsidRDefault="00210E88" w:rsidP="00210E88">
      <w:pPr>
        <w:rPr>
          <w:rFonts w:ascii="Arial" w:hAnsi="Arial" w:cs="Arial"/>
          <w:b/>
          <w:sz w:val="24"/>
        </w:rPr>
      </w:pPr>
      <w:r>
        <w:rPr>
          <w:rFonts w:ascii="Arial" w:hAnsi="Arial" w:cs="Arial"/>
          <w:b/>
          <w:color w:val="0000FF"/>
          <w:sz w:val="24"/>
        </w:rPr>
        <w:t>C3-230166</w:t>
      </w:r>
      <w:r>
        <w:rPr>
          <w:rFonts w:ascii="Arial" w:hAnsi="Arial" w:cs="Arial"/>
          <w:b/>
          <w:color w:val="0000FF"/>
          <w:sz w:val="24"/>
        </w:rPr>
        <w:tab/>
      </w:r>
      <w:r>
        <w:rPr>
          <w:rFonts w:ascii="Arial" w:hAnsi="Arial" w:cs="Arial"/>
          <w:b/>
          <w:sz w:val="24"/>
        </w:rPr>
        <w:t>internal-Group-Ids attribute correction</w:t>
      </w:r>
    </w:p>
    <w:p w14:paraId="3FC3E1B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CR-0416  rev  Cat: A (Rel-17)</w:t>
      </w:r>
      <w:r>
        <w:rPr>
          <w:i/>
        </w:rPr>
        <w:br/>
      </w:r>
      <w:r>
        <w:rPr>
          <w:i/>
        </w:rPr>
        <w:br/>
      </w:r>
      <w:r>
        <w:rPr>
          <w:i/>
        </w:rPr>
        <w:tab/>
      </w:r>
      <w:r>
        <w:rPr>
          <w:i/>
        </w:rPr>
        <w:tab/>
      </w:r>
      <w:r>
        <w:rPr>
          <w:i/>
        </w:rPr>
        <w:tab/>
      </w:r>
      <w:r>
        <w:rPr>
          <w:i/>
        </w:rPr>
        <w:tab/>
      </w:r>
      <w:r>
        <w:rPr>
          <w:i/>
        </w:rPr>
        <w:tab/>
        <w:t>Source: Nokia, Nokia Shanghai Bell</w:t>
      </w:r>
    </w:p>
    <w:p w14:paraId="5CF90637" w14:textId="77777777" w:rsidR="00210E88" w:rsidRDefault="00210E88" w:rsidP="00210E88">
      <w:pPr>
        <w:rPr>
          <w:rFonts w:ascii="Arial" w:hAnsi="Arial" w:cs="Arial"/>
          <w:b/>
        </w:rPr>
      </w:pPr>
      <w:r>
        <w:rPr>
          <w:rFonts w:ascii="Arial" w:hAnsi="Arial" w:cs="Arial"/>
          <w:b/>
        </w:rPr>
        <w:t xml:space="preserve">Abstract: </w:t>
      </w:r>
    </w:p>
    <w:p w14:paraId="6844432A" w14:textId="77777777" w:rsidR="00210E88" w:rsidRDefault="00210E88" w:rsidP="00210E88">
      <w:r>
        <w:t>internal-Group-Ids attribute correction</w:t>
      </w:r>
    </w:p>
    <w:p w14:paraId="09DA4E04" w14:textId="77777777" w:rsidR="00210E88" w:rsidRDefault="00210E88" w:rsidP="00210E88">
      <w:pPr>
        <w:rPr>
          <w:rFonts w:ascii="Arial" w:hAnsi="Arial" w:cs="Arial"/>
          <w:b/>
        </w:rPr>
      </w:pPr>
      <w:r>
        <w:rPr>
          <w:rFonts w:ascii="Arial" w:hAnsi="Arial" w:cs="Arial"/>
          <w:b/>
        </w:rPr>
        <w:t xml:space="preserve">Discussion: </w:t>
      </w:r>
    </w:p>
    <w:p w14:paraId="00CEE735" w14:textId="77777777" w:rsidR="00210E88" w:rsidRDefault="00210E88" w:rsidP="00210E88">
      <w:r>
        <w:t>Late doc</w:t>
      </w:r>
    </w:p>
    <w:p w14:paraId="13C82B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700A0" w14:textId="3EC35841" w:rsidR="00210E88" w:rsidRDefault="00210E88" w:rsidP="00210E88">
      <w:pPr>
        <w:rPr>
          <w:rFonts w:ascii="Arial" w:hAnsi="Arial" w:cs="Arial"/>
          <w:b/>
          <w:sz w:val="24"/>
        </w:rPr>
      </w:pPr>
      <w:r>
        <w:rPr>
          <w:rFonts w:ascii="Arial" w:hAnsi="Arial" w:cs="Arial"/>
          <w:b/>
          <w:color w:val="0000FF"/>
          <w:sz w:val="24"/>
        </w:rPr>
        <w:t>C3-230167</w:t>
      </w:r>
      <w:r>
        <w:rPr>
          <w:rFonts w:ascii="Arial" w:hAnsi="Arial" w:cs="Arial"/>
          <w:b/>
          <w:color w:val="0000FF"/>
          <w:sz w:val="24"/>
        </w:rPr>
        <w:tab/>
      </w:r>
      <w:r>
        <w:rPr>
          <w:rFonts w:ascii="Arial" w:hAnsi="Arial" w:cs="Arial"/>
          <w:b/>
          <w:sz w:val="24"/>
        </w:rPr>
        <w:t>internal-Group-Ids attribute correction</w:t>
      </w:r>
    </w:p>
    <w:p w14:paraId="13DFD0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CR-0417  rev  Cat: A (Rel-18)</w:t>
      </w:r>
      <w:r>
        <w:rPr>
          <w:i/>
        </w:rPr>
        <w:br/>
      </w:r>
      <w:r>
        <w:rPr>
          <w:i/>
        </w:rPr>
        <w:br/>
      </w:r>
      <w:r>
        <w:rPr>
          <w:i/>
        </w:rPr>
        <w:tab/>
      </w:r>
      <w:r>
        <w:rPr>
          <w:i/>
        </w:rPr>
        <w:tab/>
      </w:r>
      <w:r>
        <w:rPr>
          <w:i/>
        </w:rPr>
        <w:tab/>
      </w:r>
      <w:r>
        <w:rPr>
          <w:i/>
        </w:rPr>
        <w:tab/>
      </w:r>
      <w:r>
        <w:rPr>
          <w:i/>
        </w:rPr>
        <w:tab/>
        <w:t>Source: Nokia, Nokia Shanghai Bell</w:t>
      </w:r>
    </w:p>
    <w:p w14:paraId="650832E7" w14:textId="77777777" w:rsidR="00210E88" w:rsidRDefault="00210E88" w:rsidP="00210E88">
      <w:pPr>
        <w:rPr>
          <w:rFonts w:ascii="Arial" w:hAnsi="Arial" w:cs="Arial"/>
          <w:b/>
        </w:rPr>
      </w:pPr>
      <w:r>
        <w:rPr>
          <w:rFonts w:ascii="Arial" w:hAnsi="Arial" w:cs="Arial"/>
          <w:b/>
        </w:rPr>
        <w:t xml:space="preserve">Abstract: </w:t>
      </w:r>
    </w:p>
    <w:p w14:paraId="3C625B69" w14:textId="77777777" w:rsidR="00210E88" w:rsidRDefault="00210E88" w:rsidP="00210E88">
      <w:r>
        <w:t>internal-Group-Ids attribute correction</w:t>
      </w:r>
    </w:p>
    <w:p w14:paraId="0B3B6B4E" w14:textId="77777777" w:rsidR="00210E88" w:rsidRDefault="00210E88" w:rsidP="00210E88">
      <w:pPr>
        <w:rPr>
          <w:rFonts w:ascii="Arial" w:hAnsi="Arial" w:cs="Arial"/>
          <w:b/>
        </w:rPr>
      </w:pPr>
      <w:r>
        <w:rPr>
          <w:rFonts w:ascii="Arial" w:hAnsi="Arial" w:cs="Arial"/>
          <w:b/>
        </w:rPr>
        <w:t xml:space="preserve">Discussion: </w:t>
      </w:r>
    </w:p>
    <w:p w14:paraId="2ED94C9A" w14:textId="77777777" w:rsidR="00210E88" w:rsidRDefault="00210E88" w:rsidP="00210E88">
      <w:r>
        <w:t>Late doc</w:t>
      </w:r>
    </w:p>
    <w:p w14:paraId="0E7EC98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D873F" w14:textId="68CF540A" w:rsidR="00210E88" w:rsidRDefault="00210E88" w:rsidP="00210E88">
      <w:pPr>
        <w:rPr>
          <w:rFonts w:ascii="Arial" w:hAnsi="Arial" w:cs="Arial"/>
          <w:b/>
          <w:sz w:val="24"/>
        </w:rPr>
      </w:pPr>
      <w:r>
        <w:rPr>
          <w:rFonts w:ascii="Arial" w:hAnsi="Arial" w:cs="Arial"/>
          <w:b/>
          <w:color w:val="0000FF"/>
          <w:sz w:val="24"/>
        </w:rPr>
        <w:t>C3-230227</w:t>
      </w:r>
      <w:r>
        <w:rPr>
          <w:rFonts w:ascii="Arial" w:hAnsi="Arial" w:cs="Arial"/>
          <w:b/>
          <w:color w:val="0000FF"/>
          <w:sz w:val="24"/>
        </w:rPr>
        <w:tab/>
      </w:r>
      <w:r>
        <w:rPr>
          <w:rFonts w:ascii="Arial" w:hAnsi="Arial" w:cs="Arial"/>
          <w:b/>
          <w:sz w:val="24"/>
        </w:rPr>
        <w:t>internal-Group-Ids attribute correction</w:t>
      </w:r>
    </w:p>
    <w:p w14:paraId="6D7132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57F6232E" w14:textId="77777777" w:rsidR="00210E88" w:rsidRDefault="00210E88" w:rsidP="00210E88">
      <w:pPr>
        <w:rPr>
          <w:rFonts w:ascii="Arial" w:hAnsi="Arial" w:cs="Arial"/>
          <w:b/>
        </w:rPr>
      </w:pPr>
      <w:r>
        <w:rPr>
          <w:rFonts w:ascii="Arial" w:hAnsi="Arial" w:cs="Arial"/>
          <w:b/>
        </w:rPr>
        <w:t xml:space="preserve">Abstract: </w:t>
      </w:r>
    </w:p>
    <w:p w14:paraId="4B0759E7" w14:textId="77777777" w:rsidR="00210E88" w:rsidRDefault="00210E88" w:rsidP="00210E88">
      <w:r>
        <w:t>internal-Group-Ids attribute correction</w:t>
      </w:r>
    </w:p>
    <w:p w14:paraId="4000B48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7F393" w14:textId="41BF069B" w:rsidR="00210E88" w:rsidRDefault="00210E88" w:rsidP="00210E88">
      <w:pPr>
        <w:rPr>
          <w:rFonts w:ascii="Arial" w:hAnsi="Arial" w:cs="Arial"/>
          <w:b/>
          <w:sz w:val="24"/>
        </w:rPr>
      </w:pPr>
      <w:r>
        <w:rPr>
          <w:rFonts w:ascii="Arial" w:hAnsi="Arial" w:cs="Arial"/>
          <w:b/>
          <w:color w:val="0000FF"/>
          <w:sz w:val="24"/>
        </w:rPr>
        <w:t>C3-230228</w:t>
      </w:r>
      <w:r>
        <w:rPr>
          <w:rFonts w:ascii="Arial" w:hAnsi="Arial" w:cs="Arial"/>
          <w:b/>
          <w:color w:val="0000FF"/>
          <w:sz w:val="24"/>
        </w:rPr>
        <w:tab/>
      </w:r>
      <w:r>
        <w:rPr>
          <w:rFonts w:ascii="Arial" w:hAnsi="Arial" w:cs="Arial"/>
          <w:b/>
          <w:sz w:val="24"/>
        </w:rPr>
        <w:t>internal-Group-Ids attribute correction</w:t>
      </w:r>
    </w:p>
    <w:p w14:paraId="518099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1D3FBF39" w14:textId="77777777" w:rsidR="00210E88" w:rsidRDefault="00210E88" w:rsidP="00210E88">
      <w:pPr>
        <w:rPr>
          <w:rFonts w:ascii="Arial" w:hAnsi="Arial" w:cs="Arial"/>
          <w:b/>
        </w:rPr>
      </w:pPr>
      <w:r>
        <w:rPr>
          <w:rFonts w:ascii="Arial" w:hAnsi="Arial" w:cs="Arial"/>
          <w:b/>
        </w:rPr>
        <w:t xml:space="preserve">Abstract: </w:t>
      </w:r>
    </w:p>
    <w:p w14:paraId="4335C5B0" w14:textId="77777777" w:rsidR="00210E88" w:rsidRDefault="00210E88" w:rsidP="00210E88">
      <w:r>
        <w:t>internal-Group-Ids attribute correction</w:t>
      </w:r>
    </w:p>
    <w:p w14:paraId="4BC67F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D4931" w14:textId="1DEE5EAC" w:rsidR="00210E88" w:rsidRDefault="00210E88" w:rsidP="00210E88">
      <w:pPr>
        <w:rPr>
          <w:rFonts w:ascii="Arial" w:hAnsi="Arial" w:cs="Arial"/>
          <w:b/>
          <w:sz w:val="24"/>
        </w:rPr>
      </w:pPr>
      <w:r>
        <w:rPr>
          <w:rFonts w:ascii="Arial" w:hAnsi="Arial" w:cs="Arial"/>
          <w:b/>
          <w:color w:val="0000FF"/>
          <w:sz w:val="24"/>
        </w:rPr>
        <w:t>C3-230229</w:t>
      </w:r>
      <w:r>
        <w:rPr>
          <w:rFonts w:ascii="Arial" w:hAnsi="Arial" w:cs="Arial"/>
          <w:b/>
          <w:color w:val="0000FF"/>
          <w:sz w:val="24"/>
        </w:rPr>
        <w:tab/>
      </w:r>
      <w:r>
        <w:rPr>
          <w:rFonts w:ascii="Arial" w:hAnsi="Arial" w:cs="Arial"/>
          <w:b/>
          <w:sz w:val="24"/>
        </w:rPr>
        <w:t>internal-Group-Ids attribute correction</w:t>
      </w:r>
    </w:p>
    <w:p w14:paraId="22AEFF3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70F47F69" w14:textId="77777777" w:rsidR="00210E88" w:rsidRDefault="00210E88" w:rsidP="00210E88">
      <w:pPr>
        <w:rPr>
          <w:rFonts w:ascii="Arial" w:hAnsi="Arial" w:cs="Arial"/>
          <w:b/>
        </w:rPr>
      </w:pPr>
      <w:r>
        <w:rPr>
          <w:rFonts w:ascii="Arial" w:hAnsi="Arial" w:cs="Arial"/>
          <w:b/>
        </w:rPr>
        <w:t xml:space="preserve">Abstract: </w:t>
      </w:r>
    </w:p>
    <w:p w14:paraId="55FAE0F7" w14:textId="77777777" w:rsidR="00210E88" w:rsidRDefault="00210E88" w:rsidP="00210E88">
      <w:r>
        <w:lastRenderedPageBreak/>
        <w:t>internal-Group-Ids attribute correction</w:t>
      </w:r>
    </w:p>
    <w:p w14:paraId="6FF77E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C8215" w14:textId="77777777" w:rsidR="00210E88" w:rsidRDefault="00210E88" w:rsidP="00210E88">
      <w:pPr>
        <w:pStyle w:val="Heading3"/>
      </w:pPr>
      <w:bookmarkStart w:id="58" w:name="_Toc129359518"/>
      <w:r>
        <w:t>16.18</w:t>
      </w:r>
      <w:r>
        <w:tab/>
        <w:t>CT aspects of eV2XARC [eV2XARC]</w:t>
      </w:r>
      <w:bookmarkEnd w:id="58"/>
    </w:p>
    <w:p w14:paraId="01FF59CE" w14:textId="77777777" w:rsidR="00210E88" w:rsidRDefault="00210E88" w:rsidP="00210E88">
      <w:pPr>
        <w:pStyle w:val="Heading3"/>
      </w:pPr>
      <w:bookmarkStart w:id="59" w:name="_Toc129359519"/>
      <w:r>
        <w:t>16.19</w:t>
      </w:r>
      <w:r>
        <w:tab/>
        <w:t>CT aspects of 5G URLLC [5G_URLLC]</w:t>
      </w:r>
      <w:bookmarkEnd w:id="59"/>
    </w:p>
    <w:p w14:paraId="5CB2B8D6" w14:textId="4708B27E" w:rsidR="00210E88" w:rsidRDefault="00210E88" w:rsidP="00210E88">
      <w:pPr>
        <w:rPr>
          <w:rFonts w:ascii="Arial" w:hAnsi="Arial" w:cs="Arial"/>
          <w:b/>
          <w:sz w:val="24"/>
        </w:rPr>
      </w:pPr>
      <w:r>
        <w:rPr>
          <w:rFonts w:ascii="Arial" w:hAnsi="Arial" w:cs="Arial"/>
          <w:b/>
          <w:color w:val="0000FF"/>
          <w:sz w:val="24"/>
        </w:rPr>
        <w:t>C3-230303</w:t>
      </w:r>
      <w:r>
        <w:rPr>
          <w:rFonts w:ascii="Arial" w:hAnsi="Arial" w:cs="Arial"/>
          <w:b/>
          <w:color w:val="0000FF"/>
          <w:sz w:val="24"/>
        </w:rPr>
        <w:tab/>
      </w:r>
      <w:r>
        <w:rPr>
          <w:rFonts w:ascii="Arial" w:hAnsi="Arial" w:cs="Arial"/>
          <w:b/>
          <w:sz w:val="24"/>
        </w:rPr>
        <w:t>Corrections to QoS monitoring</w:t>
      </w:r>
    </w:p>
    <w:p w14:paraId="203FAB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v16.15.0</w:t>
      </w:r>
      <w:r>
        <w:rPr>
          <w:i/>
        </w:rPr>
        <w:tab/>
        <w:t xml:space="preserve">  CR-0459  rev  Cat: F (Rel-16)</w:t>
      </w:r>
      <w:r>
        <w:rPr>
          <w:i/>
        </w:rPr>
        <w:br/>
      </w:r>
      <w:r>
        <w:rPr>
          <w:i/>
        </w:rPr>
        <w:br/>
      </w:r>
      <w:r>
        <w:rPr>
          <w:i/>
        </w:rPr>
        <w:tab/>
      </w:r>
      <w:r>
        <w:rPr>
          <w:i/>
        </w:rPr>
        <w:tab/>
      </w:r>
      <w:r>
        <w:rPr>
          <w:i/>
        </w:rPr>
        <w:tab/>
      </w:r>
      <w:r>
        <w:rPr>
          <w:i/>
        </w:rPr>
        <w:tab/>
      </w:r>
      <w:r>
        <w:rPr>
          <w:i/>
        </w:rPr>
        <w:tab/>
        <w:t>Source: ZTE</w:t>
      </w:r>
    </w:p>
    <w:p w14:paraId="3065804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45E58" w14:textId="454159FA" w:rsidR="00210E88" w:rsidRDefault="00210E88" w:rsidP="00210E88">
      <w:pPr>
        <w:rPr>
          <w:rFonts w:ascii="Arial" w:hAnsi="Arial" w:cs="Arial"/>
          <w:b/>
          <w:sz w:val="24"/>
        </w:rPr>
      </w:pPr>
      <w:r>
        <w:rPr>
          <w:rFonts w:ascii="Arial" w:hAnsi="Arial" w:cs="Arial"/>
          <w:b/>
          <w:color w:val="0000FF"/>
          <w:sz w:val="24"/>
        </w:rPr>
        <w:t>C3-230304</w:t>
      </w:r>
      <w:r>
        <w:rPr>
          <w:rFonts w:ascii="Arial" w:hAnsi="Arial" w:cs="Arial"/>
          <w:b/>
          <w:color w:val="0000FF"/>
          <w:sz w:val="24"/>
        </w:rPr>
        <w:tab/>
      </w:r>
      <w:r>
        <w:rPr>
          <w:rFonts w:ascii="Arial" w:hAnsi="Arial" w:cs="Arial"/>
          <w:b/>
          <w:sz w:val="24"/>
        </w:rPr>
        <w:t>Corrections to QoS monitoring</w:t>
      </w:r>
    </w:p>
    <w:p w14:paraId="28D580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CR-0460  rev  Cat: A (Rel-17)</w:t>
      </w:r>
      <w:r>
        <w:rPr>
          <w:i/>
        </w:rPr>
        <w:br/>
      </w:r>
      <w:r>
        <w:rPr>
          <w:i/>
        </w:rPr>
        <w:br/>
      </w:r>
      <w:r>
        <w:rPr>
          <w:i/>
        </w:rPr>
        <w:tab/>
      </w:r>
      <w:r>
        <w:rPr>
          <w:i/>
        </w:rPr>
        <w:tab/>
      </w:r>
      <w:r>
        <w:rPr>
          <w:i/>
        </w:rPr>
        <w:tab/>
      </w:r>
      <w:r>
        <w:rPr>
          <w:i/>
        </w:rPr>
        <w:tab/>
      </w:r>
      <w:r>
        <w:rPr>
          <w:i/>
        </w:rPr>
        <w:tab/>
        <w:t>Source: ZTE</w:t>
      </w:r>
    </w:p>
    <w:p w14:paraId="75D04FF3" w14:textId="77777777" w:rsidR="00210E88" w:rsidRDefault="00210E88" w:rsidP="00210E88">
      <w:pPr>
        <w:rPr>
          <w:rFonts w:ascii="Arial" w:hAnsi="Arial" w:cs="Arial"/>
          <w:b/>
        </w:rPr>
      </w:pPr>
      <w:r>
        <w:rPr>
          <w:rFonts w:ascii="Arial" w:hAnsi="Arial" w:cs="Arial"/>
          <w:b/>
        </w:rPr>
        <w:t xml:space="preserve">Discussion: </w:t>
      </w:r>
    </w:p>
    <w:p w14:paraId="039345EF" w14:textId="77777777" w:rsidR="00210E88" w:rsidRDefault="00210E88" w:rsidP="00210E88">
      <w:r>
        <w:t>Incorrect spec version in the cover page</w:t>
      </w:r>
    </w:p>
    <w:p w14:paraId="30CEB492" w14:textId="77777777" w:rsidR="00210E88" w:rsidRDefault="00210E88" w:rsidP="00210E88">
      <w:r>
        <w:t>Rev is pre-agreed</w:t>
      </w:r>
    </w:p>
    <w:p w14:paraId="209173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C3-230717</w:t>
      </w:r>
      <w:r>
        <w:rPr>
          <w:color w:val="993300"/>
          <w:u w:val="single"/>
        </w:rPr>
        <w:t>.</w:t>
      </w:r>
    </w:p>
    <w:p w14:paraId="77259433" w14:textId="47D7A09D" w:rsidR="00210E88" w:rsidRDefault="00210E88" w:rsidP="00210E88">
      <w:pPr>
        <w:rPr>
          <w:rFonts w:ascii="Arial" w:hAnsi="Arial" w:cs="Arial"/>
          <w:b/>
          <w:sz w:val="24"/>
        </w:rPr>
      </w:pPr>
      <w:r>
        <w:rPr>
          <w:rFonts w:ascii="Arial" w:hAnsi="Arial" w:cs="Arial"/>
          <w:b/>
          <w:color w:val="0000FF"/>
          <w:sz w:val="24"/>
        </w:rPr>
        <w:t>C3-230305</w:t>
      </w:r>
      <w:r>
        <w:rPr>
          <w:rFonts w:ascii="Arial" w:hAnsi="Arial" w:cs="Arial"/>
          <w:b/>
          <w:color w:val="0000FF"/>
          <w:sz w:val="24"/>
        </w:rPr>
        <w:tab/>
      </w:r>
      <w:r>
        <w:rPr>
          <w:rFonts w:ascii="Arial" w:hAnsi="Arial" w:cs="Arial"/>
          <w:b/>
          <w:sz w:val="24"/>
        </w:rPr>
        <w:t>Corrections to QoS monitoring</w:t>
      </w:r>
    </w:p>
    <w:p w14:paraId="2E9342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CR-0461  rev  Cat: A (Rel-18)</w:t>
      </w:r>
      <w:r>
        <w:rPr>
          <w:i/>
        </w:rPr>
        <w:br/>
      </w:r>
      <w:r>
        <w:rPr>
          <w:i/>
        </w:rPr>
        <w:br/>
      </w:r>
      <w:r>
        <w:rPr>
          <w:i/>
        </w:rPr>
        <w:tab/>
      </w:r>
      <w:r>
        <w:rPr>
          <w:i/>
        </w:rPr>
        <w:tab/>
      </w:r>
      <w:r>
        <w:rPr>
          <w:i/>
        </w:rPr>
        <w:tab/>
      </w:r>
      <w:r>
        <w:rPr>
          <w:i/>
        </w:rPr>
        <w:tab/>
      </w:r>
      <w:r>
        <w:rPr>
          <w:i/>
        </w:rPr>
        <w:tab/>
        <w:t>Source: ZTE</w:t>
      </w:r>
    </w:p>
    <w:p w14:paraId="67DB10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7E67" w14:textId="308615E9" w:rsidR="00210E88" w:rsidRDefault="00210E88" w:rsidP="00210E88">
      <w:pPr>
        <w:rPr>
          <w:rFonts w:ascii="Arial" w:hAnsi="Arial" w:cs="Arial"/>
          <w:b/>
          <w:sz w:val="24"/>
        </w:rPr>
      </w:pPr>
      <w:r>
        <w:rPr>
          <w:rFonts w:ascii="Arial" w:hAnsi="Arial" w:cs="Arial"/>
          <w:b/>
          <w:color w:val="0000FF"/>
          <w:sz w:val="24"/>
        </w:rPr>
        <w:t>C3-230310</w:t>
      </w:r>
      <w:r>
        <w:rPr>
          <w:rFonts w:ascii="Arial" w:hAnsi="Arial" w:cs="Arial"/>
          <w:b/>
          <w:color w:val="0000FF"/>
          <w:sz w:val="24"/>
        </w:rPr>
        <w:tab/>
      </w:r>
      <w:r>
        <w:rPr>
          <w:rFonts w:ascii="Arial" w:hAnsi="Arial" w:cs="Arial"/>
          <w:b/>
          <w:sz w:val="24"/>
        </w:rPr>
        <w:t>Fix for Packet Delay Failure Threshold</w:t>
      </w:r>
    </w:p>
    <w:p w14:paraId="1A0D9A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CR-0205  rev  Cat: F (Rel-16)</w:t>
      </w:r>
      <w:r>
        <w:rPr>
          <w:i/>
        </w:rPr>
        <w:br/>
      </w:r>
      <w:r>
        <w:rPr>
          <w:i/>
        </w:rPr>
        <w:br/>
      </w:r>
      <w:r>
        <w:rPr>
          <w:i/>
        </w:rPr>
        <w:tab/>
      </w:r>
      <w:r>
        <w:rPr>
          <w:i/>
        </w:rPr>
        <w:tab/>
      </w:r>
      <w:r>
        <w:rPr>
          <w:i/>
        </w:rPr>
        <w:tab/>
      </w:r>
      <w:r>
        <w:rPr>
          <w:i/>
        </w:rPr>
        <w:tab/>
      </w:r>
      <w:r>
        <w:rPr>
          <w:i/>
        </w:rPr>
        <w:tab/>
        <w:t>Source: Huawei</w:t>
      </w:r>
    </w:p>
    <w:p w14:paraId="2EC1EF58" w14:textId="77777777" w:rsidR="00210E88" w:rsidRDefault="00210E88" w:rsidP="00210E88">
      <w:pPr>
        <w:rPr>
          <w:rFonts w:ascii="Arial" w:hAnsi="Arial" w:cs="Arial"/>
          <w:b/>
        </w:rPr>
      </w:pPr>
      <w:r>
        <w:rPr>
          <w:rFonts w:ascii="Arial" w:hAnsi="Arial" w:cs="Arial"/>
          <w:b/>
        </w:rPr>
        <w:t xml:space="preserve">Discussion: </w:t>
      </w:r>
    </w:p>
    <w:p w14:paraId="4C4DA0A9" w14:textId="77777777" w:rsidR="00210E88" w:rsidRDefault="00210E88" w:rsidP="00210E88">
      <w:r>
        <w:t>This CR introduces a backward compatible correction to the Open API file for Nsmf_EventExposure API.</w:t>
      </w:r>
    </w:p>
    <w:p w14:paraId="77233C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365A3" w14:textId="58AF158E" w:rsidR="00210E88" w:rsidRDefault="00210E88" w:rsidP="00210E88">
      <w:pPr>
        <w:rPr>
          <w:rFonts w:ascii="Arial" w:hAnsi="Arial" w:cs="Arial"/>
          <w:b/>
          <w:sz w:val="24"/>
        </w:rPr>
      </w:pPr>
      <w:r>
        <w:rPr>
          <w:rFonts w:ascii="Arial" w:hAnsi="Arial" w:cs="Arial"/>
          <w:b/>
          <w:color w:val="0000FF"/>
          <w:sz w:val="24"/>
        </w:rPr>
        <w:t>C3-230311</w:t>
      </w:r>
      <w:r>
        <w:rPr>
          <w:rFonts w:ascii="Arial" w:hAnsi="Arial" w:cs="Arial"/>
          <w:b/>
          <w:color w:val="0000FF"/>
          <w:sz w:val="24"/>
        </w:rPr>
        <w:tab/>
      </w:r>
      <w:r>
        <w:rPr>
          <w:rFonts w:ascii="Arial" w:hAnsi="Arial" w:cs="Arial"/>
          <w:b/>
          <w:sz w:val="24"/>
        </w:rPr>
        <w:t>Fix for Packet Delay Failure Threshold</w:t>
      </w:r>
    </w:p>
    <w:p w14:paraId="0DAEE7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CR-0206  rev  Cat: A (Rel-17)</w:t>
      </w:r>
      <w:r>
        <w:rPr>
          <w:i/>
        </w:rPr>
        <w:br/>
      </w:r>
      <w:r>
        <w:rPr>
          <w:i/>
        </w:rPr>
        <w:br/>
      </w:r>
      <w:r>
        <w:rPr>
          <w:i/>
        </w:rPr>
        <w:tab/>
      </w:r>
      <w:r>
        <w:rPr>
          <w:i/>
        </w:rPr>
        <w:tab/>
      </w:r>
      <w:r>
        <w:rPr>
          <w:i/>
        </w:rPr>
        <w:tab/>
      </w:r>
      <w:r>
        <w:rPr>
          <w:i/>
        </w:rPr>
        <w:tab/>
      </w:r>
      <w:r>
        <w:rPr>
          <w:i/>
        </w:rPr>
        <w:tab/>
        <w:t>Source: Huawei</w:t>
      </w:r>
    </w:p>
    <w:p w14:paraId="172323FB" w14:textId="77777777" w:rsidR="00210E88" w:rsidRDefault="00210E88" w:rsidP="00210E88">
      <w:pPr>
        <w:rPr>
          <w:rFonts w:ascii="Arial" w:hAnsi="Arial" w:cs="Arial"/>
          <w:b/>
        </w:rPr>
      </w:pPr>
      <w:r>
        <w:rPr>
          <w:rFonts w:ascii="Arial" w:hAnsi="Arial" w:cs="Arial"/>
          <w:b/>
        </w:rPr>
        <w:t xml:space="preserve">Discussion: </w:t>
      </w:r>
    </w:p>
    <w:p w14:paraId="0987BFD5" w14:textId="77777777" w:rsidR="00210E88" w:rsidRDefault="00210E88" w:rsidP="00210E88">
      <w:r>
        <w:t>This CR introduces a backward compatible correction to the Open API file for Nsmf_EventExposure API.</w:t>
      </w:r>
    </w:p>
    <w:p w14:paraId="64D250FA"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AD096" w14:textId="7034A8F7" w:rsidR="00210E88" w:rsidRDefault="00210E88" w:rsidP="00210E88">
      <w:pPr>
        <w:rPr>
          <w:rFonts w:ascii="Arial" w:hAnsi="Arial" w:cs="Arial"/>
          <w:b/>
          <w:sz w:val="24"/>
        </w:rPr>
      </w:pPr>
      <w:r>
        <w:rPr>
          <w:rFonts w:ascii="Arial" w:hAnsi="Arial" w:cs="Arial"/>
          <w:b/>
          <w:color w:val="0000FF"/>
          <w:sz w:val="24"/>
        </w:rPr>
        <w:t>C3-230312</w:t>
      </w:r>
      <w:r>
        <w:rPr>
          <w:rFonts w:ascii="Arial" w:hAnsi="Arial" w:cs="Arial"/>
          <w:b/>
          <w:color w:val="0000FF"/>
          <w:sz w:val="24"/>
        </w:rPr>
        <w:tab/>
      </w:r>
      <w:r>
        <w:rPr>
          <w:rFonts w:ascii="Arial" w:hAnsi="Arial" w:cs="Arial"/>
          <w:b/>
          <w:sz w:val="24"/>
        </w:rPr>
        <w:t>Fix for Packet Delay Failure Threshold</w:t>
      </w:r>
    </w:p>
    <w:p w14:paraId="62F5DC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CR-0207  rev  Cat: A (Rel-18)</w:t>
      </w:r>
      <w:r>
        <w:rPr>
          <w:i/>
        </w:rPr>
        <w:br/>
      </w:r>
      <w:r>
        <w:rPr>
          <w:i/>
        </w:rPr>
        <w:br/>
      </w:r>
      <w:r>
        <w:rPr>
          <w:i/>
        </w:rPr>
        <w:tab/>
      </w:r>
      <w:r>
        <w:rPr>
          <w:i/>
        </w:rPr>
        <w:tab/>
      </w:r>
      <w:r>
        <w:rPr>
          <w:i/>
        </w:rPr>
        <w:tab/>
      </w:r>
      <w:r>
        <w:rPr>
          <w:i/>
        </w:rPr>
        <w:tab/>
      </w:r>
      <w:r>
        <w:rPr>
          <w:i/>
        </w:rPr>
        <w:tab/>
        <w:t>Source: Huawei</w:t>
      </w:r>
    </w:p>
    <w:p w14:paraId="5DCE9564" w14:textId="77777777" w:rsidR="00210E88" w:rsidRDefault="00210E88" w:rsidP="00210E88">
      <w:pPr>
        <w:rPr>
          <w:rFonts w:ascii="Arial" w:hAnsi="Arial" w:cs="Arial"/>
          <w:b/>
        </w:rPr>
      </w:pPr>
      <w:r>
        <w:rPr>
          <w:rFonts w:ascii="Arial" w:hAnsi="Arial" w:cs="Arial"/>
          <w:b/>
        </w:rPr>
        <w:t xml:space="preserve">Discussion: </w:t>
      </w:r>
    </w:p>
    <w:p w14:paraId="532B4718" w14:textId="77777777" w:rsidR="00210E88" w:rsidRDefault="00210E88" w:rsidP="00210E88">
      <w:r>
        <w:t>This CR introduces a backward compatible correction to the Open API file for Nsmf_EventExposure API.</w:t>
      </w:r>
    </w:p>
    <w:p w14:paraId="5137DC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30916" w14:textId="3DF2CD6A" w:rsidR="00210E88" w:rsidRDefault="00210E88" w:rsidP="00210E88">
      <w:pPr>
        <w:rPr>
          <w:rFonts w:ascii="Arial" w:hAnsi="Arial" w:cs="Arial"/>
          <w:b/>
          <w:sz w:val="24"/>
        </w:rPr>
      </w:pPr>
      <w:r>
        <w:rPr>
          <w:rFonts w:ascii="Arial" w:hAnsi="Arial" w:cs="Arial"/>
          <w:b/>
          <w:color w:val="0000FF"/>
          <w:sz w:val="24"/>
        </w:rPr>
        <w:t>C3-230313</w:t>
      </w:r>
      <w:r>
        <w:rPr>
          <w:rFonts w:ascii="Arial" w:hAnsi="Arial" w:cs="Arial"/>
          <w:b/>
          <w:color w:val="0000FF"/>
          <w:sz w:val="24"/>
        </w:rPr>
        <w:tab/>
      </w:r>
      <w:r>
        <w:rPr>
          <w:rFonts w:ascii="Arial" w:hAnsi="Arial" w:cs="Arial"/>
          <w:b/>
          <w:sz w:val="24"/>
        </w:rPr>
        <w:t>Fix for Packet Delay Failure Threshold</w:t>
      </w:r>
    </w:p>
    <w:p w14:paraId="06C462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CR-1005  rev  Cat: F (Rel-16)</w:t>
      </w:r>
      <w:r>
        <w:rPr>
          <w:i/>
        </w:rPr>
        <w:br/>
      </w:r>
      <w:r>
        <w:rPr>
          <w:i/>
        </w:rPr>
        <w:br/>
      </w:r>
      <w:r>
        <w:rPr>
          <w:i/>
        </w:rPr>
        <w:tab/>
      </w:r>
      <w:r>
        <w:rPr>
          <w:i/>
        </w:rPr>
        <w:tab/>
      </w:r>
      <w:r>
        <w:rPr>
          <w:i/>
        </w:rPr>
        <w:tab/>
      </w:r>
      <w:r>
        <w:rPr>
          <w:i/>
        </w:rPr>
        <w:tab/>
      </w:r>
      <w:r>
        <w:rPr>
          <w:i/>
        </w:rPr>
        <w:tab/>
        <w:t>Source: Huawei</w:t>
      </w:r>
    </w:p>
    <w:p w14:paraId="2C7C0440" w14:textId="77777777" w:rsidR="00210E88" w:rsidRDefault="00210E88" w:rsidP="00210E88">
      <w:pPr>
        <w:rPr>
          <w:rFonts w:ascii="Arial" w:hAnsi="Arial" w:cs="Arial"/>
          <w:b/>
        </w:rPr>
      </w:pPr>
      <w:r>
        <w:rPr>
          <w:rFonts w:ascii="Arial" w:hAnsi="Arial" w:cs="Arial"/>
          <w:b/>
        </w:rPr>
        <w:t xml:space="preserve">Discussion: </w:t>
      </w:r>
    </w:p>
    <w:p w14:paraId="3FD589BF" w14:textId="77777777" w:rsidR="00210E88" w:rsidRDefault="00210E88" w:rsidP="00210E88">
      <w:r>
        <w:t>This CR introduces a backward compatible correction to the Open API file for Npcf_SMPolicyControl API.</w:t>
      </w:r>
    </w:p>
    <w:p w14:paraId="357843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F252A" w14:textId="21169ED8" w:rsidR="00210E88" w:rsidRDefault="00210E88" w:rsidP="00210E88">
      <w:pPr>
        <w:rPr>
          <w:rFonts w:ascii="Arial" w:hAnsi="Arial" w:cs="Arial"/>
          <w:b/>
          <w:sz w:val="24"/>
        </w:rPr>
      </w:pPr>
      <w:r>
        <w:rPr>
          <w:rFonts w:ascii="Arial" w:hAnsi="Arial" w:cs="Arial"/>
          <w:b/>
          <w:color w:val="0000FF"/>
          <w:sz w:val="24"/>
        </w:rPr>
        <w:t>C3-230314</w:t>
      </w:r>
      <w:r>
        <w:rPr>
          <w:rFonts w:ascii="Arial" w:hAnsi="Arial" w:cs="Arial"/>
          <w:b/>
          <w:color w:val="0000FF"/>
          <w:sz w:val="24"/>
        </w:rPr>
        <w:tab/>
      </w:r>
      <w:r>
        <w:rPr>
          <w:rFonts w:ascii="Arial" w:hAnsi="Arial" w:cs="Arial"/>
          <w:b/>
          <w:sz w:val="24"/>
        </w:rPr>
        <w:t>Fix for Packet Delay Failure Threshold</w:t>
      </w:r>
    </w:p>
    <w:p w14:paraId="60E6A3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CR-1006  rev  Cat: A (Rel-17)</w:t>
      </w:r>
      <w:r>
        <w:rPr>
          <w:i/>
        </w:rPr>
        <w:br/>
      </w:r>
      <w:r>
        <w:rPr>
          <w:i/>
        </w:rPr>
        <w:br/>
      </w:r>
      <w:r>
        <w:rPr>
          <w:i/>
        </w:rPr>
        <w:tab/>
      </w:r>
      <w:r>
        <w:rPr>
          <w:i/>
        </w:rPr>
        <w:tab/>
      </w:r>
      <w:r>
        <w:rPr>
          <w:i/>
        </w:rPr>
        <w:tab/>
      </w:r>
      <w:r>
        <w:rPr>
          <w:i/>
        </w:rPr>
        <w:tab/>
      </w:r>
      <w:r>
        <w:rPr>
          <w:i/>
        </w:rPr>
        <w:tab/>
        <w:t>Source: Huawei</w:t>
      </w:r>
    </w:p>
    <w:p w14:paraId="7D44E77B" w14:textId="77777777" w:rsidR="00210E88" w:rsidRDefault="00210E88" w:rsidP="00210E88">
      <w:pPr>
        <w:rPr>
          <w:rFonts w:ascii="Arial" w:hAnsi="Arial" w:cs="Arial"/>
          <w:b/>
        </w:rPr>
      </w:pPr>
      <w:r>
        <w:rPr>
          <w:rFonts w:ascii="Arial" w:hAnsi="Arial" w:cs="Arial"/>
          <w:b/>
        </w:rPr>
        <w:t xml:space="preserve">Discussion: </w:t>
      </w:r>
    </w:p>
    <w:p w14:paraId="1FC78012" w14:textId="77777777" w:rsidR="00210E88" w:rsidRDefault="00210E88" w:rsidP="00210E88">
      <w:r>
        <w:t>This CR introduces a backward compatible correction to the Open API file for Npcf_SMPolicyControl API.</w:t>
      </w:r>
    </w:p>
    <w:p w14:paraId="5B874DDB"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D88893" w14:textId="5B17A6C0" w:rsidR="00996536" w:rsidRDefault="00210E88" w:rsidP="00210E88">
      <w:pPr>
        <w:rPr>
          <w:rFonts w:ascii="Arial" w:hAnsi="Arial" w:cs="Arial"/>
          <w:b/>
          <w:sz w:val="24"/>
        </w:rPr>
      </w:pPr>
      <w:r>
        <w:rPr>
          <w:rFonts w:ascii="Arial" w:hAnsi="Arial" w:cs="Arial"/>
          <w:b/>
          <w:color w:val="0000FF"/>
          <w:sz w:val="24"/>
        </w:rPr>
        <w:t>C3-230315</w:t>
      </w:r>
      <w:r>
        <w:rPr>
          <w:rFonts w:ascii="Arial" w:hAnsi="Arial" w:cs="Arial"/>
          <w:b/>
          <w:color w:val="0000FF"/>
          <w:sz w:val="24"/>
        </w:rPr>
        <w:tab/>
      </w:r>
      <w:r>
        <w:rPr>
          <w:rFonts w:ascii="Arial" w:hAnsi="Arial" w:cs="Arial"/>
          <w:b/>
          <w:sz w:val="24"/>
        </w:rPr>
        <w:t>Fix for Packet Delay Failure Threshold</w:t>
      </w:r>
    </w:p>
    <w:p w14:paraId="04BDB0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CR-1007  rev  Cat: A (Rel-18)</w:t>
      </w:r>
      <w:r>
        <w:rPr>
          <w:i/>
        </w:rPr>
        <w:br/>
      </w:r>
      <w:r>
        <w:rPr>
          <w:i/>
        </w:rPr>
        <w:br/>
      </w:r>
      <w:r>
        <w:rPr>
          <w:i/>
        </w:rPr>
        <w:tab/>
      </w:r>
      <w:r>
        <w:rPr>
          <w:i/>
        </w:rPr>
        <w:tab/>
      </w:r>
      <w:r>
        <w:rPr>
          <w:i/>
        </w:rPr>
        <w:tab/>
      </w:r>
      <w:r>
        <w:rPr>
          <w:i/>
        </w:rPr>
        <w:tab/>
      </w:r>
      <w:r>
        <w:rPr>
          <w:i/>
        </w:rPr>
        <w:tab/>
        <w:t>Source: Huawei</w:t>
      </w:r>
    </w:p>
    <w:p w14:paraId="0A107CD8" w14:textId="77777777" w:rsidR="00210E88" w:rsidRDefault="00210E88" w:rsidP="00210E88">
      <w:pPr>
        <w:rPr>
          <w:rFonts w:ascii="Arial" w:hAnsi="Arial" w:cs="Arial"/>
          <w:b/>
        </w:rPr>
      </w:pPr>
      <w:r>
        <w:rPr>
          <w:rFonts w:ascii="Arial" w:hAnsi="Arial" w:cs="Arial"/>
          <w:b/>
        </w:rPr>
        <w:t xml:space="preserve">Discussion: </w:t>
      </w:r>
    </w:p>
    <w:p w14:paraId="432BCC39" w14:textId="77777777" w:rsidR="00210E88" w:rsidRDefault="00210E88" w:rsidP="00210E88">
      <w:r>
        <w:t>This CR introduces a backward compatible correction to the Open API file for Npcf_SMPolicyControl API.</w:t>
      </w:r>
    </w:p>
    <w:p w14:paraId="4F1BA3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4F5FB" w14:textId="0FF255A2" w:rsidR="00210E88" w:rsidRDefault="00210E88" w:rsidP="00210E88">
      <w:pPr>
        <w:rPr>
          <w:rFonts w:ascii="Arial" w:hAnsi="Arial" w:cs="Arial"/>
          <w:b/>
          <w:sz w:val="24"/>
        </w:rPr>
      </w:pPr>
      <w:r>
        <w:rPr>
          <w:rFonts w:ascii="Arial" w:hAnsi="Arial" w:cs="Arial"/>
          <w:b/>
          <w:color w:val="0000FF"/>
          <w:sz w:val="24"/>
        </w:rPr>
        <w:t>C3-230316</w:t>
      </w:r>
      <w:r>
        <w:rPr>
          <w:rFonts w:ascii="Arial" w:hAnsi="Arial" w:cs="Arial"/>
          <w:b/>
          <w:color w:val="0000FF"/>
          <w:sz w:val="24"/>
        </w:rPr>
        <w:tab/>
      </w:r>
      <w:r>
        <w:rPr>
          <w:rFonts w:ascii="Arial" w:hAnsi="Arial" w:cs="Arial"/>
          <w:b/>
          <w:sz w:val="24"/>
        </w:rPr>
        <w:t>Fix for Packet Delay Failure Threshold</w:t>
      </w:r>
    </w:p>
    <w:p w14:paraId="3E2F5C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v16.15.0</w:t>
      </w:r>
      <w:r>
        <w:rPr>
          <w:i/>
        </w:rPr>
        <w:tab/>
        <w:t xml:space="preserve">  CR-0462  rev  Cat: F (Rel-16)</w:t>
      </w:r>
      <w:r>
        <w:rPr>
          <w:i/>
        </w:rPr>
        <w:br/>
      </w:r>
      <w:r>
        <w:rPr>
          <w:i/>
        </w:rPr>
        <w:br/>
      </w:r>
      <w:r>
        <w:rPr>
          <w:i/>
        </w:rPr>
        <w:tab/>
      </w:r>
      <w:r>
        <w:rPr>
          <w:i/>
        </w:rPr>
        <w:tab/>
      </w:r>
      <w:r>
        <w:rPr>
          <w:i/>
        </w:rPr>
        <w:tab/>
      </w:r>
      <w:r>
        <w:rPr>
          <w:i/>
        </w:rPr>
        <w:tab/>
      </w:r>
      <w:r>
        <w:rPr>
          <w:i/>
        </w:rPr>
        <w:tab/>
        <w:t>Source: Huawei</w:t>
      </w:r>
    </w:p>
    <w:p w14:paraId="6357BF26" w14:textId="77777777" w:rsidR="00210E88" w:rsidRDefault="00210E88" w:rsidP="00210E88">
      <w:pPr>
        <w:rPr>
          <w:rFonts w:ascii="Arial" w:hAnsi="Arial" w:cs="Arial"/>
          <w:b/>
        </w:rPr>
      </w:pPr>
      <w:r>
        <w:rPr>
          <w:rFonts w:ascii="Arial" w:hAnsi="Arial" w:cs="Arial"/>
          <w:b/>
        </w:rPr>
        <w:t xml:space="preserve">Discussion: </w:t>
      </w:r>
    </w:p>
    <w:p w14:paraId="7BCAB1D5" w14:textId="77777777" w:rsidR="00210E88" w:rsidRDefault="00210E88" w:rsidP="00210E88">
      <w:r>
        <w:t>This CR introduces a backward compatible correction to the Open API file for Npcf_PolicyAuthorization API.</w:t>
      </w:r>
    </w:p>
    <w:p w14:paraId="502549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BE43E" w14:textId="650C0565" w:rsidR="00210E88" w:rsidRDefault="00210E88" w:rsidP="00210E88">
      <w:pPr>
        <w:rPr>
          <w:rFonts w:ascii="Arial" w:hAnsi="Arial" w:cs="Arial"/>
          <w:b/>
          <w:sz w:val="24"/>
        </w:rPr>
      </w:pPr>
      <w:r>
        <w:rPr>
          <w:rFonts w:ascii="Arial" w:hAnsi="Arial" w:cs="Arial"/>
          <w:b/>
          <w:color w:val="0000FF"/>
          <w:sz w:val="24"/>
        </w:rPr>
        <w:lastRenderedPageBreak/>
        <w:t>C3-230317</w:t>
      </w:r>
      <w:r>
        <w:rPr>
          <w:rFonts w:ascii="Arial" w:hAnsi="Arial" w:cs="Arial"/>
          <w:b/>
          <w:color w:val="0000FF"/>
          <w:sz w:val="24"/>
        </w:rPr>
        <w:tab/>
      </w:r>
      <w:r>
        <w:rPr>
          <w:rFonts w:ascii="Arial" w:hAnsi="Arial" w:cs="Arial"/>
          <w:b/>
          <w:sz w:val="24"/>
        </w:rPr>
        <w:t>Fix for Packet Delay Failure Threshold</w:t>
      </w:r>
    </w:p>
    <w:p w14:paraId="2E562A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CR-0463  rev  Cat: A (Rel-17)</w:t>
      </w:r>
      <w:r>
        <w:rPr>
          <w:i/>
        </w:rPr>
        <w:br/>
      </w:r>
      <w:r>
        <w:rPr>
          <w:i/>
        </w:rPr>
        <w:br/>
      </w:r>
      <w:r>
        <w:rPr>
          <w:i/>
        </w:rPr>
        <w:tab/>
      </w:r>
      <w:r>
        <w:rPr>
          <w:i/>
        </w:rPr>
        <w:tab/>
      </w:r>
      <w:r>
        <w:rPr>
          <w:i/>
        </w:rPr>
        <w:tab/>
      </w:r>
      <w:r>
        <w:rPr>
          <w:i/>
        </w:rPr>
        <w:tab/>
      </w:r>
      <w:r>
        <w:rPr>
          <w:i/>
        </w:rPr>
        <w:tab/>
        <w:t>Source: Huawei</w:t>
      </w:r>
    </w:p>
    <w:p w14:paraId="6DB097DB" w14:textId="77777777" w:rsidR="00210E88" w:rsidRDefault="00210E88" w:rsidP="00210E88">
      <w:pPr>
        <w:rPr>
          <w:rFonts w:ascii="Arial" w:hAnsi="Arial" w:cs="Arial"/>
          <w:b/>
        </w:rPr>
      </w:pPr>
      <w:r>
        <w:rPr>
          <w:rFonts w:ascii="Arial" w:hAnsi="Arial" w:cs="Arial"/>
          <w:b/>
        </w:rPr>
        <w:t xml:space="preserve">Discussion: </w:t>
      </w:r>
    </w:p>
    <w:p w14:paraId="6D672412" w14:textId="77777777" w:rsidR="00210E88" w:rsidRDefault="00210E88" w:rsidP="00210E88">
      <w:r>
        <w:t>This CR introduces a backward compatible correction to the Open API file for Npcf_PolicyAuthorization API.</w:t>
      </w:r>
    </w:p>
    <w:p w14:paraId="1AA317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7E330" w14:textId="4C31C1C1" w:rsidR="00210E88" w:rsidRDefault="00210E88" w:rsidP="00210E88">
      <w:pPr>
        <w:rPr>
          <w:rFonts w:ascii="Arial" w:hAnsi="Arial" w:cs="Arial"/>
          <w:b/>
          <w:sz w:val="24"/>
        </w:rPr>
      </w:pPr>
      <w:r>
        <w:rPr>
          <w:rFonts w:ascii="Arial" w:hAnsi="Arial" w:cs="Arial"/>
          <w:b/>
          <w:color w:val="0000FF"/>
          <w:sz w:val="24"/>
        </w:rPr>
        <w:t>C3-230318</w:t>
      </w:r>
      <w:r>
        <w:rPr>
          <w:rFonts w:ascii="Arial" w:hAnsi="Arial" w:cs="Arial"/>
          <w:b/>
          <w:color w:val="0000FF"/>
          <w:sz w:val="24"/>
        </w:rPr>
        <w:tab/>
      </w:r>
      <w:r>
        <w:rPr>
          <w:rFonts w:ascii="Arial" w:hAnsi="Arial" w:cs="Arial"/>
          <w:b/>
          <w:sz w:val="24"/>
        </w:rPr>
        <w:t>Fix for Packet Delay Failure Threshold</w:t>
      </w:r>
    </w:p>
    <w:p w14:paraId="596183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CR-0464  rev  Cat: A (Rel-18)</w:t>
      </w:r>
      <w:r>
        <w:rPr>
          <w:i/>
        </w:rPr>
        <w:br/>
      </w:r>
      <w:r>
        <w:rPr>
          <w:i/>
        </w:rPr>
        <w:br/>
      </w:r>
      <w:r>
        <w:rPr>
          <w:i/>
        </w:rPr>
        <w:tab/>
      </w:r>
      <w:r>
        <w:rPr>
          <w:i/>
        </w:rPr>
        <w:tab/>
      </w:r>
      <w:r>
        <w:rPr>
          <w:i/>
        </w:rPr>
        <w:tab/>
      </w:r>
      <w:r>
        <w:rPr>
          <w:i/>
        </w:rPr>
        <w:tab/>
      </w:r>
      <w:r>
        <w:rPr>
          <w:i/>
        </w:rPr>
        <w:tab/>
        <w:t>Source: Huawei</w:t>
      </w:r>
    </w:p>
    <w:p w14:paraId="572C9516" w14:textId="77777777" w:rsidR="00210E88" w:rsidRDefault="00210E88" w:rsidP="00210E88">
      <w:pPr>
        <w:rPr>
          <w:rFonts w:ascii="Arial" w:hAnsi="Arial" w:cs="Arial"/>
          <w:b/>
        </w:rPr>
      </w:pPr>
      <w:r>
        <w:rPr>
          <w:rFonts w:ascii="Arial" w:hAnsi="Arial" w:cs="Arial"/>
          <w:b/>
        </w:rPr>
        <w:t xml:space="preserve">Discussion: </w:t>
      </w:r>
    </w:p>
    <w:p w14:paraId="5EB7D1F6" w14:textId="77777777" w:rsidR="00210E88" w:rsidRDefault="00210E88" w:rsidP="00210E88">
      <w:r>
        <w:t>This CR introduces a backward compatible correction to the Open API file for Npcf_PolicyAuthorization API.</w:t>
      </w:r>
    </w:p>
    <w:p w14:paraId="0129A1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E2E07B" w14:textId="1FA7626A" w:rsidR="00210E88" w:rsidRDefault="00210E88" w:rsidP="00210E88">
      <w:pPr>
        <w:rPr>
          <w:rFonts w:ascii="Arial" w:hAnsi="Arial" w:cs="Arial"/>
          <w:b/>
          <w:sz w:val="24"/>
        </w:rPr>
      </w:pPr>
      <w:r>
        <w:rPr>
          <w:rFonts w:ascii="Arial" w:hAnsi="Arial" w:cs="Arial"/>
          <w:b/>
          <w:color w:val="0000FF"/>
          <w:sz w:val="24"/>
        </w:rPr>
        <w:t>C3-230319</w:t>
      </w:r>
      <w:r>
        <w:rPr>
          <w:rFonts w:ascii="Arial" w:hAnsi="Arial" w:cs="Arial"/>
          <w:b/>
          <w:color w:val="0000FF"/>
          <w:sz w:val="24"/>
        </w:rPr>
        <w:tab/>
      </w:r>
      <w:r>
        <w:rPr>
          <w:rFonts w:ascii="Arial" w:hAnsi="Arial" w:cs="Arial"/>
          <w:b/>
          <w:sz w:val="24"/>
        </w:rPr>
        <w:t>Fix for Packet Delay Failure Threshold</w:t>
      </w:r>
    </w:p>
    <w:p w14:paraId="3DF786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CR-0646  rev  Cat: F (Rel-16)</w:t>
      </w:r>
      <w:r>
        <w:rPr>
          <w:i/>
        </w:rPr>
        <w:br/>
      </w:r>
      <w:r>
        <w:rPr>
          <w:i/>
        </w:rPr>
        <w:br/>
      </w:r>
      <w:r>
        <w:rPr>
          <w:i/>
        </w:rPr>
        <w:tab/>
      </w:r>
      <w:r>
        <w:rPr>
          <w:i/>
        </w:rPr>
        <w:tab/>
      </w:r>
      <w:r>
        <w:rPr>
          <w:i/>
        </w:rPr>
        <w:tab/>
      </w:r>
      <w:r>
        <w:rPr>
          <w:i/>
        </w:rPr>
        <w:tab/>
      </w:r>
      <w:r>
        <w:rPr>
          <w:i/>
        </w:rPr>
        <w:tab/>
        <w:t>Source: Huawei</w:t>
      </w:r>
    </w:p>
    <w:p w14:paraId="4FF1A6F8" w14:textId="77777777" w:rsidR="00210E88" w:rsidRDefault="00210E88" w:rsidP="00210E88">
      <w:pPr>
        <w:rPr>
          <w:rFonts w:ascii="Arial" w:hAnsi="Arial" w:cs="Arial"/>
          <w:b/>
        </w:rPr>
      </w:pPr>
      <w:r>
        <w:rPr>
          <w:rFonts w:ascii="Arial" w:hAnsi="Arial" w:cs="Arial"/>
          <w:b/>
        </w:rPr>
        <w:t xml:space="preserve">Discussion: </w:t>
      </w:r>
    </w:p>
    <w:p w14:paraId="7075BFB7" w14:textId="77777777" w:rsidR="00210E88" w:rsidRDefault="00210E88" w:rsidP="00210E88">
      <w:r>
        <w:t>This CR introduces a backward compatible correction to the Open API file for AsSessionWithQoS API.</w:t>
      </w:r>
    </w:p>
    <w:p w14:paraId="309585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73689" w14:textId="00951D55" w:rsidR="00210E88" w:rsidRDefault="00210E88" w:rsidP="00210E88">
      <w:pPr>
        <w:rPr>
          <w:rFonts w:ascii="Arial" w:hAnsi="Arial" w:cs="Arial"/>
          <w:b/>
          <w:sz w:val="24"/>
        </w:rPr>
      </w:pPr>
      <w:r>
        <w:rPr>
          <w:rFonts w:ascii="Arial" w:hAnsi="Arial" w:cs="Arial"/>
          <w:b/>
          <w:color w:val="0000FF"/>
          <w:sz w:val="24"/>
        </w:rPr>
        <w:t>C3-230320</w:t>
      </w:r>
      <w:r>
        <w:rPr>
          <w:rFonts w:ascii="Arial" w:hAnsi="Arial" w:cs="Arial"/>
          <w:b/>
          <w:color w:val="0000FF"/>
          <w:sz w:val="24"/>
        </w:rPr>
        <w:tab/>
      </w:r>
      <w:r>
        <w:rPr>
          <w:rFonts w:ascii="Arial" w:hAnsi="Arial" w:cs="Arial"/>
          <w:b/>
          <w:sz w:val="24"/>
        </w:rPr>
        <w:t>Fix for Packet Delay Failure Threshold</w:t>
      </w:r>
    </w:p>
    <w:p w14:paraId="142DFA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CR-0647  rev  Cat: A (Rel-17)</w:t>
      </w:r>
      <w:r>
        <w:rPr>
          <w:i/>
        </w:rPr>
        <w:br/>
      </w:r>
      <w:r>
        <w:rPr>
          <w:i/>
        </w:rPr>
        <w:br/>
      </w:r>
      <w:r>
        <w:rPr>
          <w:i/>
        </w:rPr>
        <w:tab/>
      </w:r>
      <w:r>
        <w:rPr>
          <w:i/>
        </w:rPr>
        <w:tab/>
      </w:r>
      <w:r>
        <w:rPr>
          <w:i/>
        </w:rPr>
        <w:tab/>
      </w:r>
      <w:r>
        <w:rPr>
          <w:i/>
        </w:rPr>
        <w:tab/>
      </w:r>
      <w:r>
        <w:rPr>
          <w:i/>
        </w:rPr>
        <w:tab/>
        <w:t>Source: Huawei</w:t>
      </w:r>
    </w:p>
    <w:p w14:paraId="52F0FBAD" w14:textId="77777777" w:rsidR="00210E88" w:rsidRDefault="00210E88" w:rsidP="00210E88">
      <w:pPr>
        <w:rPr>
          <w:rFonts w:ascii="Arial" w:hAnsi="Arial" w:cs="Arial"/>
          <w:b/>
        </w:rPr>
      </w:pPr>
      <w:r>
        <w:rPr>
          <w:rFonts w:ascii="Arial" w:hAnsi="Arial" w:cs="Arial"/>
          <w:b/>
        </w:rPr>
        <w:t xml:space="preserve">Discussion: </w:t>
      </w:r>
    </w:p>
    <w:p w14:paraId="073F1173" w14:textId="77777777" w:rsidR="00210E88" w:rsidRDefault="00210E88" w:rsidP="00210E88">
      <w:r>
        <w:t>This CR introduces a backward compatible correction to the Open API file for AsSessionWithQoS API.</w:t>
      </w:r>
    </w:p>
    <w:p w14:paraId="7E51C9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2EAE4" w14:textId="31A9EFB6" w:rsidR="00210E88" w:rsidRDefault="00210E88" w:rsidP="00210E88">
      <w:pPr>
        <w:rPr>
          <w:rFonts w:ascii="Arial" w:hAnsi="Arial" w:cs="Arial"/>
          <w:b/>
          <w:sz w:val="24"/>
        </w:rPr>
      </w:pPr>
      <w:r>
        <w:rPr>
          <w:rFonts w:ascii="Arial" w:hAnsi="Arial" w:cs="Arial"/>
          <w:b/>
          <w:color w:val="0000FF"/>
          <w:sz w:val="24"/>
        </w:rPr>
        <w:t>C3-230321</w:t>
      </w:r>
      <w:r>
        <w:rPr>
          <w:rFonts w:ascii="Arial" w:hAnsi="Arial" w:cs="Arial"/>
          <w:b/>
          <w:color w:val="0000FF"/>
          <w:sz w:val="24"/>
        </w:rPr>
        <w:tab/>
      </w:r>
      <w:r>
        <w:rPr>
          <w:rFonts w:ascii="Arial" w:hAnsi="Arial" w:cs="Arial"/>
          <w:b/>
          <w:sz w:val="24"/>
        </w:rPr>
        <w:t>Fix for Packet Delay Failure Threshold</w:t>
      </w:r>
    </w:p>
    <w:p w14:paraId="27933E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CR-0648  rev  Cat: A (Rel-18)</w:t>
      </w:r>
      <w:r>
        <w:rPr>
          <w:i/>
        </w:rPr>
        <w:br/>
      </w:r>
      <w:r>
        <w:rPr>
          <w:i/>
        </w:rPr>
        <w:br/>
      </w:r>
      <w:r>
        <w:rPr>
          <w:i/>
        </w:rPr>
        <w:tab/>
      </w:r>
      <w:r>
        <w:rPr>
          <w:i/>
        </w:rPr>
        <w:tab/>
      </w:r>
      <w:r>
        <w:rPr>
          <w:i/>
        </w:rPr>
        <w:tab/>
      </w:r>
      <w:r>
        <w:rPr>
          <w:i/>
        </w:rPr>
        <w:tab/>
      </w:r>
      <w:r>
        <w:rPr>
          <w:i/>
        </w:rPr>
        <w:tab/>
        <w:t>Source: Huawei</w:t>
      </w:r>
    </w:p>
    <w:p w14:paraId="780DEAAC" w14:textId="77777777" w:rsidR="00210E88" w:rsidRDefault="00210E88" w:rsidP="00210E88">
      <w:pPr>
        <w:rPr>
          <w:rFonts w:ascii="Arial" w:hAnsi="Arial" w:cs="Arial"/>
          <w:b/>
        </w:rPr>
      </w:pPr>
      <w:r>
        <w:rPr>
          <w:rFonts w:ascii="Arial" w:hAnsi="Arial" w:cs="Arial"/>
          <w:b/>
        </w:rPr>
        <w:t xml:space="preserve">Discussion: </w:t>
      </w:r>
    </w:p>
    <w:p w14:paraId="559838FB" w14:textId="77777777" w:rsidR="00210E88" w:rsidRDefault="00210E88" w:rsidP="00210E88">
      <w:r>
        <w:t>This CR introduces a backward compatible correction to the Open API file for AsSessionWithQoS API.</w:t>
      </w:r>
    </w:p>
    <w:p w14:paraId="609E3EF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DF534" w14:textId="48FE6D5D" w:rsidR="00210E88" w:rsidRDefault="00210E88" w:rsidP="00210E88">
      <w:pPr>
        <w:rPr>
          <w:rFonts w:ascii="Arial" w:hAnsi="Arial" w:cs="Arial"/>
          <w:b/>
          <w:sz w:val="24"/>
        </w:rPr>
      </w:pPr>
      <w:r>
        <w:rPr>
          <w:rFonts w:ascii="Arial" w:hAnsi="Arial" w:cs="Arial"/>
          <w:b/>
          <w:color w:val="0000FF"/>
          <w:sz w:val="24"/>
        </w:rPr>
        <w:t>C3-230322</w:t>
      </w:r>
      <w:r>
        <w:rPr>
          <w:rFonts w:ascii="Arial" w:hAnsi="Arial" w:cs="Arial"/>
          <w:b/>
          <w:color w:val="0000FF"/>
          <w:sz w:val="24"/>
        </w:rPr>
        <w:tab/>
      </w:r>
      <w:r>
        <w:rPr>
          <w:rFonts w:ascii="Arial" w:hAnsi="Arial" w:cs="Arial"/>
          <w:b/>
          <w:sz w:val="24"/>
        </w:rPr>
        <w:t>Fix for Packet Delay Failure Threshold</w:t>
      </w:r>
    </w:p>
    <w:p w14:paraId="2A49A98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CR-0807  rev  Cat: F (Rel-16)</w:t>
      </w:r>
      <w:r>
        <w:rPr>
          <w:i/>
        </w:rPr>
        <w:br/>
      </w:r>
      <w:r>
        <w:rPr>
          <w:i/>
        </w:rPr>
        <w:br/>
      </w:r>
      <w:r>
        <w:rPr>
          <w:i/>
        </w:rPr>
        <w:tab/>
      </w:r>
      <w:r>
        <w:rPr>
          <w:i/>
        </w:rPr>
        <w:tab/>
      </w:r>
      <w:r>
        <w:rPr>
          <w:i/>
        </w:rPr>
        <w:tab/>
      </w:r>
      <w:r>
        <w:rPr>
          <w:i/>
        </w:rPr>
        <w:tab/>
      </w:r>
      <w:r>
        <w:rPr>
          <w:i/>
        </w:rPr>
        <w:tab/>
        <w:t>Source: Huawei</w:t>
      </w:r>
    </w:p>
    <w:p w14:paraId="4AFCB0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B65403" w14:textId="1F64F912" w:rsidR="00210E88" w:rsidRDefault="00210E88" w:rsidP="00210E88">
      <w:pPr>
        <w:rPr>
          <w:rFonts w:ascii="Arial" w:hAnsi="Arial" w:cs="Arial"/>
          <w:b/>
          <w:sz w:val="24"/>
        </w:rPr>
      </w:pPr>
      <w:r>
        <w:rPr>
          <w:rFonts w:ascii="Arial" w:hAnsi="Arial" w:cs="Arial"/>
          <w:b/>
          <w:color w:val="0000FF"/>
          <w:sz w:val="24"/>
        </w:rPr>
        <w:t>C3-230323</w:t>
      </w:r>
      <w:r>
        <w:rPr>
          <w:rFonts w:ascii="Arial" w:hAnsi="Arial" w:cs="Arial"/>
          <w:b/>
          <w:color w:val="0000FF"/>
          <w:sz w:val="24"/>
        </w:rPr>
        <w:tab/>
      </w:r>
      <w:r>
        <w:rPr>
          <w:rFonts w:ascii="Arial" w:hAnsi="Arial" w:cs="Arial"/>
          <w:b/>
          <w:sz w:val="24"/>
        </w:rPr>
        <w:t>Fix for Packet Delay Failure Threshold</w:t>
      </w:r>
    </w:p>
    <w:p w14:paraId="55EF93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CR-0808  rev  Cat: A (Rel-17)</w:t>
      </w:r>
      <w:r>
        <w:rPr>
          <w:i/>
        </w:rPr>
        <w:br/>
      </w:r>
      <w:r>
        <w:rPr>
          <w:i/>
        </w:rPr>
        <w:br/>
      </w:r>
      <w:r>
        <w:rPr>
          <w:i/>
        </w:rPr>
        <w:tab/>
      </w:r>
      <w:r>
        <w:rPr>
          <w:i/>
        </w:rPr>
        <w:tab/>
      </w:r>
      <w:r>
        <w:rPr>
          <w:i/>
        </w:rPr>
        <w:tab/>
      </w:r>
      <w:r>
        <w:rPr>
          <w:i/>
        </w:rPr>
        <w:tab/>
      </w:r>
      <w:r>
        <w:rPr>
          <w:i/>
        </w:rPr>
        <w:tab/>
        <w:t>Source: Huawei</w:t>
      </w:r>
    </w:p>
    <w:p w14:paraId="0BC00E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3E7AD" w14:textId="1E290155" w:rsidR="00210E88" w:rsidRDefault="00210E88" w:rsidP="00210E88">
      <w:pPr>
        <w:rPr>
          <w:rFonts w:ascii="Arial" w:hAnsi="Arial" w:cs="Arial"/>
          <w:b/>
          <w:sz w:val="24"/>
        </w:rPr>
      </w:pPr>
      <w:r>
        <w:rPr>
          <w:rFonts w:ascii="Arial" w:hAnsi="Arial" w:cs="Arial"/>
          <w:b/>
          <w:color w:val="0000FF"/>
          <w:sz w:val="24"/>
        </w:rPr>
        <w:t>C3-230324</w:t>
      </w:r>
      <w:r>
        <w:rPr>
          <w:rFonts w:ascii="Arial" w:hAnsi="Arial" w:cs="Arial"/>
          <w:b/>
          <w:color w:val="0000FF"/>
          <w:sz w:val="24"/>
        </w:rPr>
        <w:tab/>
      </w:r>
      <w:r>
        <w:rPr>
          <w:rFonts w:ascii="Arial" w:hAnsi="Arial" w:cs="Arial"/>
          <w:b/>
          <w:sz w:val="24"/>
        </w:rPr>
        <w:t>Fix for Packet Delay Failure Threshold</w:t>
      </w:r>
    </w:p>
    <w:p w14:paraId="106143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CR-0809  rev  Cat: A (Rel-18)</w:t>
      </w:r>
      <w:r>
        <w:rPr>
          <w:i/>
        </w:rPr>
        <w:br/>
      </w:r>
      <w:r>
        <w:rPr>
          <w:i/>
        </w:rPr>
        <w:br/>
      </w:r>
      <w:r>
        <w:rPr>
          <w:i/>
        </w:rPr>
        <w:tab/>
      </w:r>
      <w:r>
        <w:rPr>
          <w:i/>
        </w:rPr>
        <w:tab/>
      </w:r>
      <w:r>
        <w:rPr>
          <w:i/>
        </w:rPr>
        <w:tab/>
      </w:r>
      <w:r>
        <w:rPr>
          <w:i/>
        </w:rPr>
        <w:tab/>
      </w:r>
      <w:r>
        <w:rPr>
          <w:i/>
        </w:rPr>
        <w:tab/>
        <w:t>Source: Huawei</w:t>
      </w:r>
    </w:p>
    <w:p w14:paraId="3CBE2D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4D0F4" w14:textId="1C4C8553" w:rsidR="00210E88" w:rsidRDefault="00210E88" w:rsidP="00210E88">
      <w:pPr>
        <w:rPr>
          <w:rFonts w:ascii="Arial" w:hAnsi="Arial" w:cs="Arial"/>
          <w:b/>
          <w:sz w:val="24"/>
        </w:rPr>
      </w:pPr>
      <w:r>
        <w:rPr>
          <w:rFonts w:ascii="Arial" w:hAnsi="Arial" w:cs="Arial"/>
          <w:b/>
          <w:color w:val="0000FF"/>
          <w:sz w:val="24"/>
        </w:rPr>
        <w:t>C3-230325</w:t>
      </w:r>
      <w:r>
        <w:rPr>
          <w:rFonts w:ascii="Arial" w:hAnsi="Arial" w:cs="Arial"/>
          <w:b/>
          <w:color w:val="0000FF"/>
          <w:sz w:val="24"/>
        </w:rPr>
        <w:tab/>
      </w:r>
      <w:r>
        <w:rPr>
          <w:rFonts w:ascii="Arial" w:hAnsi="Arial" w:cs="Arial"/>
          <w:b/>
          <w:sz w:val="24"/>
        </w:rPr>
        <w:t>Fix for Packet Delay Failure Threshold</w:t>
      </w:r>
    </w:p>
    <w:p w14:paraId="129393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CR-0419  rev  Cat: F (Rel-16)</w:t>
      </w:r>
      <w:r>
        <w:rPr>
          <w:i/>
        </w:rPr>
        <w:br/>
      </w:r>
      <w:r>
        <w:rPr>
          <w:i/>
        </w:rPr>
        <w:br/>
      </w:r>
      <w:r>
        <w:rPr>
          <w:i/>
        </w:rPr>
        <w:tab/>
      </w:r>
      <w:r>
        <w:rPr>
          <w:i/>
        </w:rPr>
        <w:tab/>
      </w:r>
      <w:r>
        <w:rPr>
          <w:i/>
        </w:rPr>
        <w:tab/>
      </w:r>
      <w:r>
        <w:rPr>
          <w:i/>
        </w:rPr>
        <w:tab/>
      </w:r>
      <w:r>
        <w:rPr>
          <w:i/>
        </w:rPr>
        <w:tab/>
        <w:t>Source: Huawei</w:t>
      </w:r>
    </w:p>
    <w:p w14:paraId="67FEA0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371C9" w14:textId="05F3E510" w:rsidR="00210E88" w:rsidRDefault="00210E88" w:rsidP="00210E88">
      <w:pPr>
        <w:rPr>
          <w:rFonts w:ascii="Arial" w:hAnsi="Arial" w:cs="Arial"/>
          <w:b/>
          <w:sz w:val="24"/>
        </w:rPr>
      </w:pPr>
      <w:r>
        <w:rPr>
          <w:rFonts w:ascii="Arial" w:hAnsi="Arial" w:cs="Arial"/>
          <w:b/>
          <w:color w:val="0000FF"/>
          <w:sz w:val="24"/>
        </w:rPr>
        <w:t>C3-230326</w:t>
      </w:r>
      <w:r>
        <w:rPr>
          <w:rFonts w:ascii="Arial" w:hAnsi="Arial" w:cs="Arial"/>
          <w:b/>
          <w:color w:val="0000FF"/>
          <w:sz w:val="24"/>
        </w:rPr>
        <w:tab/>
      </w:r>
      <w:r>
        <w:rPr>
          <w:rFonts w:ascii="Arial" w:hAnsi="Arial" w:cs="Arial"/>
          <w:b/>
          <w:sz w:val="24"/>
        </w:rPr>
        <w:t>Fix for Packet Delay Failure Threshold</w:t>
      </w:r>
    </w:p>
    <w:p w14:paraId="1DF33E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CR-0420  rev  Cat: A (Rel-17)</w:t>
      </w:r>
      <w:r>
        <w:rPr>
          <w:i/>
        </w:rPr>
        <w:br/>
      </w:r>
      <w:r>
        <w:rPr>
          <w:i/>
        </w:rPr>
        <w:br/>
      </w:r>
      <w:r>
        <w:rPr>
          <w:i/>
        </w:rPr>
        <w:tab/>
      </w:r>
      <w:r>
        <w:rPr>
          <w:i/>
        </w:rPr>
        <w:tab/>
      </w:r>
      <w:r>
        <w:rPr>
          <w:i/>
        </w:rPr>
        <w:tab/>
      </w:r>
      <w:r>
        <w:rPr>
          <w:i/>
        </w:rPr>
        <w:tab/>
      </w:r>
      <w:r>
        <w:rPr>
          <w:i/>
        </w:rPr>
        <w:tab/>
        <w:t>Source: Huawei</w:t>
      </w:r>
    </w:p>
    <w:p w14:paraId="5A941E60" w14:textId="77777777" w:rsidR="00210E88" w:rsidRDefault="00210E88" w:rsidP="00210E88">
      <w:pPr>
        <w:rPr>
          <w:rFonts w:ascii="Arial" w:hAnsi="Arial" w:cs="Arial"/>
          <w:b/>
        </w:rPr>
      </w:pPr>
      <w:r>
        <w:rPr>
          <w:rFonts w:ascii="Arial" w:hAnsi="Arial" w:cs="Arial"/>
          <w:b/>
        </w:rPr>
        <w:t xml:space="preserve">Discussion: </w:t>
      </w:r>
    </w:p>
    <w:p w14:paraId="5DD8E4F0" w14:textId="77777777" w:rsidR="00210E88" w:rsidRDefault="00210E88" w:rsidP="00210E88">
      <w:r>
        <w:t>Rev move to AI 17.39.2</w:t>
      </w:r>
    </w:p>
    <w:p w14:paraId="2909B137" w14:textId="77777777" w:rsidR="00210E88" w:rsidRDefault="00210E88" w:rsidP="00210E88">
      <w:r>
        <w:t>Xiaojian (ZTE): CR no needed</w:t>
      </w:r>
    </w:p>
    <w:p w14:paraId="7D2A9BC6" w14:textId="77777777" w:rsidR="00210E88" w:rsidRDefault="00210E88" w:rsidP="00210E88">
      <w:r>
        <w:t>Xiaoyun (Huawei): offline check</w:t>
      </w:r>
    </w:p>
    <w:p w14:paraId="30EB82DB" w14:textId="77777777" w:rsidR="00210E88" w:rsidRDefault="00210E88" w:rsidP="00210E88">
      <w:r>
        <w:t>Apostolos (Nokia): CT4 applies from Rel-16</w:t>
      </w:r>
    </w:p>
    <w:p w14:paraId="692E8C0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A74112" w14:textId="58C36BD8" w:rsidR="00210E88" w:rsidRDefault="00210E88" w:rsidP="00210E88">
      <w:pPr>
        <w:rPr>
          <w:rFonts w:ascii="Arial" w:hAnsi="Arial" w:cs="Arial"/>
          <w:b/>
          <w:sz w:val="24"/>
        </w:rPr>
      </w:pPr>
      <w:r>
        <w:rPr>
          <w:rFonts w:ascii="Arial" w:hAnsi="Arial" w:cs="Arial"/>
          <w:b/>
          <w:color w:val="0000FF"/>
          <w:sz w:val="24"/>
        </w:rPr>
        <w:t>C3-230327</w:t>
      </w:r>
      <w:r>
        <w:rPr>
          <w:rFonts w:ascii="Arial" w:hAnsi="Arial" w:cs="Arial"/>
          <w:b/>
          <w:color w:val="0000FF"/>
          <w:sz w:val="24"/>
        </w:rPr>
        <w:tab/>
      </w:r>
      <w:r>
        <w:rPr>
          <w:rFonts w:ascii="Arial" w:hAnsi="Arial" w:cs="Arial"/>
          <w:b/>
          <w:sz w:val="24"/>
        </w:rPr>
        <w:t>Fix for Packet Delay Failure Threshold</w:t>
      </w:r>
    </w:p>
    <w:p w14:paraId="419CD1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CR-0421  rev  Cat: A (Rel-18)</w:t>
      </w:r>
      <w:r>
        <w:rPr>
          <w:i/>
        </w:rPr>
        <w:br/>
      </w:r>
      <w:r>
        <w:rPr>
          <w:i/>
        </w:rPr>
        <w:br/>
      </w:r>
      <w:r>
        <w:rPr>
          <w:i/>
        </w:rPr>
        <w:tab/>
      </w:r>
      <w:r>
        <w:rPr>
          <w:i/>
        </w:rPr>
        <w:tab/>
      </w:r>
      <w:r>
        <w:rPr>
          <w:i/>
        </w:rPr>
        <w:tab/>
      </w:r>
      <w:r>
        <w:rPr>
          <w:i/>
        </w:rPr>
        <w:tab/>
      </w:r>
      <w:r>
        <w:rPr>
          <w:i/>
        </w:rPr>
        <w:tab/>
        <w:t>Source: Huawei</w:t>
      </w:r>
    </w:p>
    <w:p w14:paraId="2A7D2572" w14:textId="77777777" w:rsidR="00210E88" w:rsidRDefault="00210E88" w:rsidP="00210E88">
      <w:pPr>
        <w:rPr>
          <w:rFonts w:ascii="Arial" w:hAnsi="Arial" w:cs="Arial"/>
          <w:b/>
        </w:rPr>
      </w:pPr>
      <w:r>
        <w:rPr>
          <w:rFonts w:ascii="Arial" w:hAnsi="Arial" w:cs="Arial"/>
          <w:b/>
        </w:rPr>
        <w:t xml:space="preserve">Discussion: </w:t>
      </w:r>
    </w:p>
    <w:p w14:paraId="3F03F1D1" w14:textId="77777777" w:rsidR="00210E88" w:rsidRDefault="00210E88" w:rsidP="00210E88">
      <w:r>
        <w:t>Rev move to AI 17.39.2</w:t>
      </w:r>
    </w:p>
    <w:p w14:paraId="78F3D55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0D2B63" w14:textId="2C8D895A" w:rsidR="00210E88" w:rsidRDefault="00210E88" w:rsidP="00210E88">
      <w:pPr>
        <w:rPr>
          <w:rFonts w:ascii="Arial" w:hAnsi="Arial" w:cs="Arial"/>
          <w:b/>
          <w:sz w:val="24"/>
        </w:rPr>
      </w:pPr>
      <w:r>
        <w:rPr>
          <w:rFonts w:ascii="Arial" w:hAnsi="Arial" w:cs="Arial"/>
          <w:b/>
          <w:color w:val="0000FF"/>
          <w:sz w:val="24"/>
        </w:rPr>
        <w:lastRenderedPageBreak/>
        <w:t>C3-230717</w:t>
      </w:r>
      <w:r>
        <w:rPr>
          <w:rFonts w:ascii="Arial" w:hAnsi="Arial" w:cs="Arial"/>
          <w:b/>
          <w:color w:val="0000FF"/>
          <w:sz w:val="24"/>
        </w:rPr>
        <w:tab/>
      </w:r>
      <w:r>
        <w:rPr>
          <w:rFonts w:ascii="Arial" w:hAnsi="Arial" w:cs="Arial"/>
          <w:b/>
          <w:sz w:val="24"/>
        </w:rPr>
        <w:t>Corrections to QoS monitoring</w:t>
      </w:r>
    </w:p>
    <w:p w14:paraId="7914A7E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CR-0460  rev 1 Cat: A (Rel-17)</w:t>
      </w:r>
      <w:r>
        <w:rPr>
          <w:i/>
        </w:rPr>
        <w:br/>
      </w:r>
      <w:r>
        <w:rPr>
          <w:i/>
        </w:rPr>
        <w:br/>
      </w:r>
      <w:r>
        <w:rPr>
          <w:i/>
        </w:rPr>
        <w:tab/>
      </w:r>
      <w:r>
        <w:rPr>
          <w:i/>
        </w:rPr>
        <w:tab/>
      </w:r>
      <w:r>
        <w:rPr>
          <w:i/>
        </w:rPr>
        <w:tab/>
      </w:r>
      <w:r>
        <w:rPr>
          <w:i/>
        </w:rPr>
        <w:tab/>
      </w:r>
      <w:r>
        <w:rPr>
          <w:i/>
        </w:rPr>
        <w:tab/>
        <w:t>Source: ZTE</w:t>
      </w:r>
    </w:p>
    <w:p w14:paraId="69FCEA0F" w14:textId="77777777" w:rsidR="00210E88" w:rsidRDefault="00210E88" w:rsidP="00210E88">
      <w:pPr>
        <w:rPr>
          <w:color w:val="808080"/>
        </w:rPr>
      </w:pPr>
      <w:r>
        <w:rPr>
          <w:color w:val="808080"/>
        </w:rPr>
        <w:t>(Replaces C3-230304)</w:t>
      </w:r>
    </w:p>
    <w:p w14:paraId="4A3372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BD8BC" w14:textId="77777777" w:rsidR="00210E88" w:rsidRDefault="00210E88" w:rsidP="00210E88">
      <w:pPr>
        <w:pStyle w:val="Heading3"/>
      </w:pPr>
      <w:bookmarkStart w:id="60" w:name="_Toc129359520"/>
      <w:r>
        <w:t>16.20</w:t>
      </w:r>
      <w:r>
        <w:tab/>
        <w:t>Enhancement of 3GPP Northbound APIs [eNAPIs]</w:t>
      </w:r>
      <w:bookmarkEnd w:id="60"/>
    </w:p>
    <w:p w14:paraId="3648FCEC" w14:textId="77777777" w:rsidR="00210E88" w:rsidRDefault="00210E88" w:rsidP="00210E88">
      <w:pPr>
        <w:pStyle w:val="Heading3"/>
      </w:pPr>
      <w:bookmarkStart w:id="61" w:name="_Toc129359521"/>
      <w:r>
        <w:t>16.21</w:t>
      </w:r>
      <w:r>
        <w:tab/>
        <w:t>CT Aspects of 5GS Transfer of Policies for Background Data [xBDT]</w:t>
      </w:r>
      <w:bookmarkEnd w:id="61"/>
    </w:p>
    <w:p w14:paraId="08A522B0" w14:textId="77777777" w:rsidR="00210E88" w:rsidRDefault="00210E88" w:rsidP="00210E88">
      <w:pPr>
        <w:pStyle w:val="Heading3"/>
      </w:pPr>
      <w:bookmarkStart w:id="62" w:name="_Toc129359522"/>
      <w:r>
        <w:t>16.22</w:t>
      </w:r>
      <w:r>
        <w:tab/>
        <w:t>CT aspects of SBA interactions between IMS and 5GC [eIMS5G_SBA]</w:t>
      </w:r>
      <w:bookmarkEnd w:id="62"/>
    </w:p>
    <w:p w14:paraId="4CDB0DBF" w14:textId="7BD15EA9" w:rsidR="00210E88" w:rsidRDefault="00210E88" w:rsidP="00210E88">
      <w:pPr>
        <w:rPr>
          <w:rFonts w:ascii="Arial" w:hAnsi="Arial" w:cs="Arial"/>
          <w:b/>
          <w:sz w:val="24"/>
        </w:rPr>
      </w:pPr>
      <w:r>
        <w:rPr>
          <w:rFonts w:ascii="Arial" w:hAnsi="Arial" w:cs="Arial"/>
          <w:b/>
          <w:color w:val="0000FF"/>
          <w:sz w:val="24"/>
        </w:rPr>
        <w:t>C3-230410</w:t>
      </w:r>
      <w:r>
        <w:rPr>
          <w:rFonts w:ascii="Arial" w:hAnsi="Arial" w:cs="Arial"/>
          <w:b/>
          <w:color w:val="0000FF"/>
          <w:sz w:val="24"/>
        </w:rPr>
        <w:tab/>
      </w:r>
      <w:r>
        <w:rPr>
          <w:rFonts w:ascii="Arial" w:hAnsi="Arial" w:cs="Arial"/>
          <w:b/>
          <w:sz w:val="24"/>
        </w:rPr>
        <w:t>Correction to incorrect attribute name capitalization</w:t>
      </w:r>
    </w:p>
    <w:p w14:paraId="6BD675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CR-1022  rev  Cat: F (Rel-16)</w:t>
      </w:r>
      <w:r>
        <w:rPr>
          <w:i/>
        </w:rPr>
        <w:br/>
      </w:r>
      <w:r>
        <w:rPr>
          <w:i/>
        </w:rPr>
        <w:br/>
      </w:r>
      <w:r>
        <w:rPr>
          <w:i/>
        </w:rPr>
        <w:tab/>
      </w:r>
      <w:r>
        <w:rPr>
          <w:i/>
        </w:rPr>
        <w:tab/>
      </w:r>
      <w:r>
        <w:rPr>
          <w:i/>
        </w:rPr>
        <w:tab/>
      </w:r>
      <w:r>
        <w:rPr>
          <w:i/>
        </w:rPr>
        <w:tab/>
      </w:r>
      <w:r>
        <w:rPr>
          <w:i/>
        </w:rPr>
        <w:tab/>
        <w:t>Source: Ericsson</w:t>
      </w:r>
    </w:p>
    <w:p w14:paraId="3C0889C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96F7C" w14:textId="556F34F9" w:rsidR="00210E88" w:rsidRDefault="00210E88" w:rsidP="00210E88">
      <w:pPr>
        <w:rPr>
          <w:rFonts w:ascii="Arial" w:hAnsi="Arial" w:cs="Arial"/>
          <w:b/>
          <w:sz w:val="24"/>
        </w:rPr>
      </w:pPr>
      <w:r>
        <w:rPr>
          <w:rFonts w:ascii="Arial" w:hAnsi="Arial" w:cs="Arial"/>
          <w:b/>
          <w:color w:val="0000FF"/>
          <w:sz w:val="24"/>
        </w:rPr>
        <w:t>C3-230411</w:t>
      </w:r>
      <w:r>
        <w:rPr>
          <w:rFonts w:ascii="Arial" w:hAnsi="Arial" w:cs="Arial"/>
          <w:b/>
          <w:color w:val="0000FF"/>
          <w:sz w:val="24"/>
        </w:rPr>
        <w:tab/>
      </w:r>
      <w:r>
        <w:rPr>
          <w:rFonts w:ascii="Arial" w:hAnsi="Arial" w:cs="Arial"/>
          <w:b/>
          <w:sz w:val="24"/>
        </w:rPr>
        <w:t>Correction to incorrect attribute name capitalization</w:t>
      </w:r>
    </w:p>
    <w:p w14:paraId="56F14D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CR-1023  rev  Cat: A (Rel-17)</w:t>
      </w:r>
      <w:r>
        <w:rPr>
          <w:i/>
        </w:rPr>
        <w:br/>
      </w:r>
      <w:r>
        <w:rPr>
          <w:i/>
        </w:rPr>
        <w:br/>
      </w:r>
      <w:r>
        <w:rPr>
          <w:i/>
        </w:rPr>
        <w:tab/>
      </w:r>
      <w:r>
        <w:rPr>
          <w:i/>
        </w:rPr>
        <w:tab/>
      </w:r>
      <w:r>
        <w:rPr>
          <w:i/>
        </w:rPr>
        <w:tab/>
      </w:r>
      <w:r>
        <w:rPr>
          <w:i/>
        </w:rPr>
        <w:tab/>
      </w:r>
      <w:r>
        <w:rPr>
          <w:i/>
        </w:rPr>
        <w:tab/>
        <w:t>Source: Ericsson</w:t>
      </w:r>
    </w:p>
    <w:p w14:paraId="2644CE0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00ADA" w14:textId="06066972" w:rsidR="00210E88" w:rsidRDefault="00210E88" w:rsidP="00210E88">
      <w:pPr>
        <w:rPr>
          <w:rFonts w:ascii="Arial" w:hAnsi="Arial" w:cs="Arial"/>
          <w:b/>
          <w:sz w:val="24"/>
        </w:rPr>
      </w:pPr>
      <w:r>
        <w:rPr>
          <w:rFonts w:ascii="Arial" w:hAnsi="Arial" w:cs="Arial"/>
          <w:b/>
          <w:color w:val="0000FF"/>
          <w:sz w:val="24"/>
        </w:rPr>
        <w:t>C3-230412</w:t>
      </w:r>
      <w:r>
        <w:rPr>
          <w:rFonts w:ascii="Arial" w:hAnsi="Arial" w:cs="Arial"/>
          <w:b/>
          <w:color w:val="0000FF"/>
          <w:sz w:val="24"/>
        </w:rPr>
        <w:tab/>
      </w:r>
      <w:r>
        <w:rPr>
          <w:rFonts w:ascii="Arial" w:hAnsi="Arial" w:cs="Arial"/>
          <w:b/>
          <w:sz w:val="24"/>
        </w:rPr>
        <w:t>Correction to incorrect attribute name capitalization</w:t>
      </w:r>
    </w:p>
    <w:p w14:paraId="436D6D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CR-1024  rev  Cat: A (Rel-18)</w:t>
      </w:r>
      <w:r>
        <w:rPr>
          <w:i/>
        </w:rPr>
        <w:br/>
      </w:r>
      <w:r>
        <w:rPr>
          <w:i/>
        </w:rPr>
        <w:br/>
      </w:r>
      <w:r>
        <w:rPr>
          <w:i/>
        </w:rPr>
        <w:tab/>
      </w:r>
      <w:r>
        <w:rPr>
          <w:i/>
        </w:rPr>
        <w:tab/>
      </w:r>
      <w:r>
        <w:rPr>
          <w:i/>
        </w:rPr>
        <w:tab/>
      </w:r>
      <w:r>
        <w:rPr>
          <w:i/>
        </w:rPr>
        <w:tab/>
      </w:r>
      <w:r>
        <w:rPr>
          <w:i/>
        </w:rPr>
        <w:tab/>
        <w:t>Source: Ericsson</w:t>
      </w:r>
    </w:p>
    <w:p w14:paraId="6B0CE8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8DEC" w14:textId="77777777" w:rsidR="00210E88" w:rsidRDefault="00210E88" w:rsidP="00210E88">
      <w:pPr>
        <w:pStyle w:val="Heading3"/>
      </w:pPr>
      <w:bookmarkStart w:id="63" w:name="_Toc129359523"/>
      <w:r>
        <w:t>16.23</w:t>
      </w:r>
      <w:r>
        <w:tab/>
        <w:t>CT aspects of application layer support for V2X services [V2XAPP]</w:t>
      </w:r>
      <w:bookmarkEnd w:id="63"/>
    </w:p>
    <w:p w14:paraId="2BCD65E4" w14:textId="77777777" w:rsidR="00210E88" w:rsidRDefault="00210E88" w:rsidP="00210E88">
      <w:pPr>
        <w:pStyle w:val="Heading3"/>
      </w:pPr>
      <w:bookmarkStart w:id="64" w:name="_Toc129359524"/>
      <w:r>
        <w:t>16.24</w:t>
      </w:r>
      <w:r>
        <w:tab/>
        <w:t>xMB extension for mission critical services [MC_XMB-CT]</w:t>
      </w:r>
      <w:bookmarkEnd w:id="64"/>
    </w:p>
    <w:p w14:paraId="7E8C993E" w14:textId="77777777" w:rsidR="00210E88" w:rsidRDefault="00210E88" w:rsidP="00210E88">
      <w:pPr>
        <w:pStyle w:val="Heading3"/>
      </w:pPr>
      <w:bookmarkStart w:id="65" w:name="_Toc129359525"/>
      <w:r>
        <w:t>16.25</w:t>
      </w:r>
      <w:r>
        <w:tab/>
        <w:t>CT aspects of enhancements for Common API Framework for 3GPP Northbound APIs [eCAPIF]</w:t>
      </w:r>
      <w:bookmarkEnd w:id="65"/>
    </w:p>
    <w:p w14:paraId="6A90B791" w14:textId="77777777" w:rsidR="00210E88" w:rsidRDefault="00210E88" w:rsidP="00210E88">
      <w:pPr>
        <w:pStyle w:val="Heading3"/>
      </w:pPr>
      <w:bookmarkStart w:id="66" w:name="_Toc129359526"/>
      <w:r>
        <w:t>16.26</w:t>
      </w:r>
      <w:r>
        <w:tab/>
        <w:t>CT aspects of Service Enabler Architecture Layer for Verticals [SEAL]</w:t>
      </w:r>
      <w:bookmarkEnd w:id="66"/>
    </w:p>
    <w:p w14:paraId="3F07E7AC" w14:textId="68EB7545" w:rsidR="00210E88" w:rsidRDefault="00210E88" w:rsidP="00210E88">
      <w:pPr>
        <w:rPr>
          <w:rFonts w:ascii="Arial" w:hAnsi="Arial" w:cs="Arial"/>
          <w:b/>
          <w:sz w:val="24"/>
        </w:rPr>
      </w:pPr>
      <w:r>
        <w:rPr>
          <w:rFonts w:ascii="Arial" w:hAnsi="Arial" w:cs="Arial"/>
          <w:b/>
          <w:color w:val="0000FF"/>
          <w:sz w:val="24"/>
        </w:rPr>
        <w:t>C3-230253</w:t>
      </w:r>
      <w:r>
        <w:rPr>
          <w:rFonts w:ascii="Arial" w:hAnsi="Arial" w:cs="Arial"/>
          <w:b/>
          <w:color w:val="0000FF"/>
          <w:sz w:val="24"/>
        </w:rPr>
        <w:tab/>
      </w:r>
      <w:r>
        <w:rPr>
          <w:rFonts w:ascii="Arial" w:hAnsi="Arial" w:cs="Arial"/>
          <w:b/>
          <w:sz w:val="24"/>
        </w:rPr>
        <w:t>Essential correction of the Create_Group service operation in the SS_GroupManagement API</w:t>
      </w:r>
    </w:p>
    <w:p w14:paraId="470A6EE0"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v16.6.0</w:t>
      </w:r>
      <w:r>
        <w:rPr>
          <w:i/>
        </w:rPr>
        <w:tab/>
        <w:t xml:space="preserve">  CR-0130  rev  Cat: F (Rel-16)</w:t>
      </w:r>
      <w:r>
        <w:rPr>
          <w:i/>
        </w:rPr>
        <w:br/>
      </w:r>
      <w:r>
        <w:rPr>
          <w:i/>
        </w:rPr>
        <w:br/>
      </w:r>
      <w:r>
        <w:rPr>
          <w:i/>
        </w:rPr>
        <w:tab/>
      </w:r>
      <w:r>
        <w:rPr>
          <w:i/>
        </w:rPr>
        <w:tab/>
      </w:r>
      <w:r>
        <w:rPr>
          <w:i/>
        </w:rPr>
        <w:tab/>
      </w:r>
      <w:r>
        <w:rPr>
          <w:i/>
        </w:rPr>
        <w:tab/>
      </w:r>
      <w:r>
        <w:rPr>
          <w:i/>
        </w:rPr>
        <w:tab/>
        <w:t>Source: Ericsson</w:t>
      </w:r>
    </w:p>
    <w:p w14:paraId="697FA091" w14:textId="77777777" w:rsidR="00210E88" w:rsidRDefault="00210E88" w:rsidP="00210E88">
      <w:pPr>
        <w:rPr>
          <w:rFonts w:ascii="Arial" w:hAnsi="Arial" w:cs="Arial"/>
          <w:b/>
        </w:rPr>
      </w:pPr>
      <w:r>
        <w:rPr>
          <w:rFonts w:ascii="Arial" w:hAnsi="Arial" w:cs="Arial"/>
          <w:b/>
        </w:rPr>
        <w:t xml:space="preserve">Discussion: </w:t>
      </w:r>
    </w:p>
    <w:p w14:paraId="0A0ADA74" w14:textId="77777777" w:rsidR="00210E88" w:rsidRDefault="00210E88" w:rsidP="00210E88">
      <w:r>
        <w:t>Abdessamad (Huawei): CR is no needed. E.g. based on configuration, to ensure the unique of ValGroupId for the case that VAL server : SEAL Server = N: 1</w:t>
      </w:r>
    </w:p>
    <w:p w14:paraId="135C9ED5" w14:textId="77777777" w:rsidR="00210E88" w:rsidRDefault="00210E88" w:rsidP="00210E88">
      <w:r>
        <w:t>Igor (Ericsson): it is client error, need to define to solve the clashing among VAL servers. Need offline discuss</w:t>
      </w:r>
    </w:p>
    <w:p w14:paraId="1359F306" w14:textId="77777777" w:rsidR="00210E88" w:rsidRDefault="00210E88" w:rsidP="00210E88">
      <w:r>
        <w:t>Naren (Samsung): not sure about the duplicated case. Fine to define from R18</w:t>
      </w:r>
    </w:p>
    <w:p w14:paraId="6A149C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FED9D8" w14:textId="0F4160BA" w:rsidR="00210E88" w:rsidRDefault="00210E88" w:rsidP="00210E88">
      <w:pPr>
        <w:rPr>
          <w:rFonts w:ascii="Arial" w:hAnsi="Arial" w:cs="Arial"/>
          <w:b/>
          <w:sz w:val="24"/>
        </w:rPr>
      </w:pPr>
      <w:r>
        <w:rPr>
          <w:rFonts w:ascii="Arial" w:hAnsi="Arial" w:cs="Arial"/>
          <w:b/>
          <w:color w:val="0000FF"/>
          <w:sz w:val="24"/>
        </w:rPr>
        <w:t>C3-230254</w:t>
      </w:r>
      <w:r>
        <w:rPr>
          <w:rFonts w:ascii="Arial" w:hAnsi="Arial" w:cs="Arial"/>
          <w:b/>
          <w:color w:val="0000FF"/>
          <w:sz w:val="24"/>
        </w:rPr>
        <w:tab/>
      </w:r>
      <w:r>
        <w:rPr>
          <w:rFonts w:ascii="Arial" w:hAnsi="Arial" w:cs="Arial"/>
          <w:b/>
          <w:sz w:val="24"/>
        </w:rPr>
        <w:t>Essential correction of the Create_Group service operation in the SS_GroupManagement API</w:t>
      </w:r>
    </w:p>
    <w:p w14:paraId="7ABE7A9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CR-0131  rev  Cat: A (Rel-17)</w:t>
      </w:r>
      <w:r>
        <w:rPr>
          <w:i/>
        </w:rPr>
        <w:br/>
      </w:r>
      <w:r>
        <w:rPr>
          <w:i/>
        </w:rPr>
        <w:br/>
      </w:r>
      <w:r>
        <w:rPr>
          <w:i/>
        </w:rPr>
        <w:tab/>
      </w:r>
      <w:r>
        <w:rPr>
          <w:i/>
        </w:rPr>
        <w:tab/>
      </w:r>
      <w:r>
        <w:rPr>
          <w:i/>
        </w:rPr>
        <w:tab/>
      </w:r>
      <w:r>
        <w:rPr>
          <w:i/>
        </w:rPr>
        <w:tab/>
      </w:r>
      <w:r>
        <w:rPr>
          <w:i/>
        </w:rPr>
        <w:tab/>
        <w:t>Source: Ericsson</w:t>
      </w:r>
    </w:p>
    <w:p w14:paraId="217CFC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88361" w14:textId="4816499A" w:rsidR="00210E88" w:rsidRDefault="00210E88" w:rsidP="00210E88">
      <w:pPr>
        <w:rPr>
          <w:rFonts w:ascii="Arial" w:hAnsi="Arial" w:cs="Arial"/>
          <w:b/>
          <w:sz w:val="24"/>
        </w:rPr>
      </w:pPr>
      <w:r>
        <w:rPr>
          <w:rFonts w:ascii="Arial" w:hAnsi="Arial" w:cs="Arial"/>
          <w:b/>
          <w:color w:val="0000FF"/>
          <w:sz w:val="24"/>
        </w:rPr>
        <w:t>C3-230255</w:t>
      </w:r>
      <w:r>
        <w:rPr>
          <w:rFonts w:ascii="Arial" w:hAnsi="Arial" w:cs="Arial"/>
          <w:b/>
          <w:color w:val="0000FF"/>
          <w:sz w:val="24"/>
        </w:rPr>
        <w:tab/>
      </w:r>
      <w:r>
        <w:rPr>
          <w:rFonts w:ascii="Arial" w:hAnsi="Arial" w:cs="Arial"/>
          <w:b/>
          <w:sz w:val="24"/>
        </w:rPr>
        <w:t>Essential correction of the Create_Group service operation in the SS_GroupManagement API</w:t>
      </w:r>
    </w:p>
    <w:p w14:paraId="4FBFCA0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CR-0132  rev  Cat: A (Rel-18)</w:t>
      </w:r>
      <w:r>
        <w:rPr>
          <w:i/>
        </w:rPr>
        <w:br/>
      </w:r>
      <w:r>
        <w:rPr>
          <w:i/>
        </w:rPr>
        <w:br/>
      </w:r>
      <w:r>
        <w:rPr>
          <w:i/>
        </w:rPr>
        <w:tab/>
      </w:r>
      <w:r>
        <w:rPr>
          <w:i/>
        </w:rPr>
        <w:tab/>
      </w:r>
      <w:r>
        <w:rPr>
          <w:i/>
        </w:rPr>
        <w:tab/>
      </w:r>
      <w:r>
        <w:rPr>
          <w:i/>
        </w:rPr>
        <w:tab/>
      </w:r>
      <w:r>
        <w:rPr>
          <w:i/>
        </w:rPr>
        <w:tab/>
        <w:t>Source: Ericsson</w:t>
      </w:r>
    </w:p>
    <w:p w14:paraId="7EA44735" w14:textId="77777777" w:rsidR="00210E88" w:rsidRDefault="00210E88" w:rsidP="00210E88">
      <w:pPr>
        <w:rPr>
          <w:rFonts w:ascii="Arial" w:hAnsi="Arial" w:cs="Arial"/>
          <w:b/>
        </w:rPr>
      </w:pPr>
      <w:r>
        <w:rPr>
          <w:rFonts w:ascii="Arial" w:hAnsi="Arial" w:cs="Arial"/>
          <w:b/>
        </w:rPr>
        <w:t xml:space="preserve">Discussion: </w:t>
      </w:r>
    </w:p>
    <w:p w14:paraId="3F22D806" w14:textId="77777777" w:rsidR="00210E88" w:rsidRDefault="00210E88" w:rsidP="00210E88">
      <w:r>
        <w:t>Igor (Ericsson): providing 0255_R1.</w:t>
      </w:r>
    </w:p>
    <w:p w14:paraId="6F6B11F3" w14:textId="77777777" w:rsidR="00210E88" w:rsidRDefault="00210E88" w:rsidP="00210E88">
      <w:r>
        <w:t>Rev move to NBI18 WI</w:t>
      </w:r>
    </w:p>
    <w:p w14:paraId="043040AE" w14:textId="77777777" w:rsidR="00210E88" w:rsidRDefault="00210E88" w:rsidP="00210E88">
      <w:r>
        <w:t>Abdessamad (Huawei): Fine with 0255_r1.</w:t>
      </w:r>
    </w:p>
    <w:p w14:paraId="6364585E" w14:textId="77777777" w:rsidR="00210E88" w:rsidRDefault="00210E88" w:rsidP="00210E88">
      <w:r>
        <w:t>Rev is pre-agreed</w:t>
      </w:r>
    </w:p>
    <w:p w14:paraId="1734DD8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C3-230794</w:t>
      </w:r>
      <w:r>
        <w:rPr>
          <w:color w:val="993300"/>
          <w:u w:val="single"/>
        </w:rPr>
        <w:t>.</w:t>
      </w:r>
    </w:p>
    <w:p w14:paraId="1034D33D" w14:textId="77777777" w:rsidR="00210E88" w:rsidRDefault="00210E88" w:rsidP="00210E88">
      <w:pPr>
        <w:pStyle w:val="Heading3"/>
      </w:pPr>
      <w:bookmarkStart w:id="67" w:name="_Toc129359527"/>
      <w:r>
        <w:t>16.27</w:t>
      </w:r>
      <w:r>
        <w:tab/>
        <w:t>CT aspect of single radio voice continuity from 5GS to 3G [5G_SRVCC]</w:t>
      </w:r>
      <w:bookmarkEnd w:id="67"/>
    </w:p>
    <w:p w14:paraId="0C2C78A8" w14:textId="77777777" w:rsidR="00210E88" w:rsidRDefault="00210E88" w:rsidP="00210E88">
      <w:pPr>
        <w:pStyle w:val="Heading3"/>
      </w:pPr>
      <w:bookmarkStart w:id="68" w:name="_Toc129359528"/>
      <w:r>
        <w:t>16.28</w:t>
      </w:r>
      <w:r>
        <w:tab/>
        <w:t>Technical Enhancements and Improvements [TEI16]</w:t>
      </w:r>
      <w:bookmarkEnd w:id="68"/>
    </w:p>
    <w:p w14:paraId="66D7E93E" w14:textId="77777777" w:rsidR="00210E88" w:rsidRDefault="00210E88" w:rsidP="00210E88">
      <w:pPr>
        <w:pStyle w:val="Heading4"/>
      </w:pPr>
      <w:bookmarkStart w:id="69" w:name="_Toc129359529"/>
      <w:r>
        <w:t>16.28.1</w:t>
      </w:r>
      <w:r>
        <w:tab/>
        <w:t>TEI16 for IMS/CS</w:t>
      </w:r>
      <w:bookmarkEnd w:id="69"/>
    </w:p>
    <w:p w14:paraId="3E3BAA94" w14:textId="77777777" w:rsidR="00210E88" w:rsidRDefault="00210E88" w:rsidP="00210E88">
      <w:pPr>
        <w:pStyle w:val="Heading4"/>
      </w:pPr>
      <w:bookmarkStart w:id="70" w:name="_Toc129359530"/>
      <w:r>
        <w:t>16.28.2</w:t>
      </w:r>
      <w:r>
        <w:tab/>
        <w:t>TEI16 for Packet Core</w:t>
      </w:r>
      <w:bookmarkEnd w:id="70"/>
    </w:p>
    <w:p w14:paraId="1A1285D2" w14:textId="5CCFDF2B" w:rsidR="00210E88" w:rsidRDefault="00210E88" w:rsidP="00210E88">
      <w:pPr>
        <w:rPr>
          <w:rFonts w:ascii="Arial" w:hAnsi="Arial" w:cs="Arial"/>
          <w:b/>
          <w:sz w:val="24"/>
        </w:rPr>
      </w:pPr>
      <w:r>
        <w:rPr>
          <w:rFonts w:ascii="Arial" w:hAnsi="Arial" w:cs="Arial"/>
          <w:b/>
          <w:color w:val="0000FF"/>
          <w:sz w:val="24"/>
        </w:rPr>
        <w:t>C3-230156</w:t>
      </w:r>
      <w:r>
        <w:rPr>
          <w:rFonts w:ascii="Arial" w:hAnsi="Arial" w:cs="Arial"/>
          <w:b/>
          <w:color w:val="0000FF"/>
          <w:sz w:val="24"/>
        </w:rPr>
        <w:tab/>
      </w:r>
      <w:r>
        <w:rPr>
          <w:rFonts w:ascii="Arial" w:hAnsi="Arial" w:cs="Arial"/>
          <w:b/>
          <w:sz w:val="24"/>
        </w:rPr>
        <w:t>Correction of expectedUmtDays attribute</w:t>
      </w:r>
    </w:p>
    <w:p w14:paraId="18218DB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CR-0630  rev  Cat: F (Rel-16)</w:t>
      </w:r>
      <w:r>
        <w:rPr>
          <w:i/>
        </w:rPr>
        <w:br/>
      </w:r>
      <w:r>
        <w:rPr>
          <w:i/>
        </w:rPr>
        <w:br/>
      </w:r>
      <w:r>
        <w:rPr>
          <w:i/>
        </w:rPr>
        <w:tab/>
      </w:r>
      <w:r>
        <w:rPr>
          <w:i/>
        </w:rPr>
        <w:tab/>
      </w:r>
      <w:r>
        <w:rPr>
          <w:i/>
        </w:rPr>
        <w:tab/>
      </w:r>
      <w:r>
        <w:rPr>
          <w:i/>
        </w:rPr>
        <w:tab/>
      </w:r>
      <w:r>
        <w:rPr>
          <w:i/>
        </w:rPr>
        <w:tab/>
        <w:t>Source: Nokia, Nokia Shanghai Bell</w:t>
      </w:r>
    </w:p>
    <w:p w14:paraId="3B642800" w14:textId="77777777" w:rsidR="00210E88" w:rsidRDefault="00210E88" w:rsidP="00210E88">
      <w:pPr>
        <w:rPr>
          <w:rFonts w:ascii="Arial" w:hAnsi="Arial" w:cs="Arial"/>
          <w:b/>
        </w:rPr>
      </w:pPr>
      <w:r>
        <w:rPr>
          <w:rFonts w:ascii="Arial" w:hAnsi="Arial" w:cs="Arial"/>
          <w:b/>
        </w:rPr>
        <w:lastRenderedPageBreak/>
        <w:t xml:space="preserve">Abstract: </w:t>
      </w:r>
    </w:p>
    <w:p w14:paraId="417E6F2F" w14:textId="77777777" w:rsidR="00210E88" w:rsidRDefault="00210E88" w:rsidP="00210E88">
      <w:r>
        <w:t>Correction of expectedUmtDays attribute</w:t>
      </w:r>
    </w:p>
    <w:p w14:paraId="7A4EBF9E" w14:textId="77777777" w:rsidR="00210E88" w:rsidRDefault="00210E88" w:rsidP="00210E88">
      <w:pPr>
        <w:rPr>
          <w:rFonts w:ascii="Arial" w:hAnsi="Arial" w:cs="Arial"/>
          <w:b/>
        </w:rPr>
      </w:pPr>
      <w:r>
        <w:rPr>
          <w:rFonts w:ascii="Arial" w:hAnsi="Arial" w:cs="Arial"/>
          <w:b/>
        </w:rPr>
        <w:t xml:space="preserve">Discussion: </w:t>
      </w:r>
    </w:p>
    <w:p w14:paraId="12AE7048" w14:textId="77777777" w:rsidR="00210E88" w:rsidRDefault="00210E88" w:rsidP="00210E88">
      <w:r>
        <w:t>WI: TEI16, eNA</w:t>
      </w:r>
    </w:p>
    <w:p w14:paraId="750678D2" w14:textId="77777777" w:rsidR="00210E88" w:rsidRDefault="00210E88" w:rsidP="00210E88">
      <w:r>
        <w:t>Rev is pre-agreed</w:t>
      </w:r>
    </w:p>
    <w:p w14:paraId="7488EE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C3-230690</w:t>
      </w:r>
      <w:r>
        <w:rPr>
          <w:color w:val="993300"/>
          <w:u w:val="single"/>
        </w:rPr>
        <w:t>.</w:t>
      </w:r>
    </w:p>
    <w:p w14:paraId="2DB16C6F" w14:textId="77D57A37" w:rsidR="00210E88" w:rsidRDefault="00210E88" w:rsidP="00210E88">
      <w:pPr>
        <w:rPr>
          <w:rFonts w:ascii="Arial" w:hAnsi="Arial" w:cs="Arial"/>
          <w:b/>
          <w:sz w:val="24"/>
        </w:rPr>
      </w:pPr>
      <w:r>
        <w:rPr>
          <w:rFonts w:ascii="Arial" w:hAnsi="Arial" w:cs="Arial"/>
          <w:b/>
          <w:color w:val="0000FF"/>
          <w:sz w:val="24"/>
        </w:rPr>
        <w:t>C3-230157</w:t>
      </w:r>
      <w:r>
        <w:rPr>
          <w:rFonts w:ascii="Arial" w:hAnsi="Arial" w:cs="Arial"/>
          <w:b/>
          <w:color w:val="0000FF"/>
          <w:sz w:val="24"/>
        </w:rPr>
        <w:tab/>
      </w:r>
      <w:r>
        <w:rPr>
          <w:rFonts w:ascii="Arial" w:hAnsi="Arial" w:cs="Arial"/>
          <w:b/>
          <w:sz w:val="24"/>
        </w:rPr>
        <w:t>Correction of expectedUmtDays attribute</w:t>
      </w:r>
    </w:p>
    <w:p w14:paraId="693C1B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CR-0631  rev  Cat: A (Rel-17)</w:t>
      </w:r>
      <w:r>
        <w:rPr>
          <w:i/>
        </w:rPr>
        <w:br/>
      </w:r>
      <w:r>
        <w:rPr>
          <w:i/>
        </w:rPr>
        <w:br/>
      </w:r>
      <w:r>
        <w:rPr>
          <w:i/>
        </w:rPr>
        <w:tab/>
      </w:r>
      <w:r>
        <w:rPr>
          <w:i/>
        </w:rPr>
        <w:tab/>
      </w:r>
      <w:r>
        <w:rPr>
          <w:i/>
        </w:rPr>
        <w:tab/>
      </w:r>
      <w:r>
        <w:rPr>
          <w:i/>
        </w:rPr>
        <w:tab/>
      </w:r>
      <w:r>
        <w:rPr>
          <w:i/>
        </w:rPr>
        <w:tab/>
        <w:t>Source: Nokia, Nokia Shanghai Bell</w:t>
      </w:r>
    </w:p>
    <w:p w14:paraId="38145253" w14:textId="77777777" w:rsidR="00210E88" w:rsidRDefault="00210E88" w:rsidP="00210E88">
      <w:pPr>
        <w:rPr>
          <w:rFonts w:ascii="Arial" w:hAnsi="Arial" w:cs="Arial"/>
          <w:b/>
        </w:rPr>
      </w:pPr>
      <w:r>
        <w:rPr>
          <w:rFonts w:ascii="Arial" w:hAnsi="Arial" w:cs="Arial"/>
          <w:b/>
        </w:rPr>
        <w:t xml:space="preserve">Abstract: </w:t>
      </w:r>
    </w:p>
    <w:p w14:paraId="682D262C" w14:textId="77777777" w:rsidR="00210E88" w:rsidRDefault="00210E88" w:rsidP="00210E88">
      <w:r>
        <w:t>Correction of expectedUmtDays attribute</w:t>
      </w:r>
    </w:p>
    <w:p w14:paraId="500A41BC" w14:textId="77777777" w:rsidR="00210E88" w:rsidRDefault="00210E88" w:rsidP="00210E88">
      <w:pPr>
        <w:rPr>
          <w:rFonts w:ascii="Arial" w:hAnsi="Arial" w:cs="Arial"/>
          <w:b/>
        </w:rPr>
      </w:pPr>
      <w:r>
        <w:rPr>
          <w:rFonts w:ascii="Arial" w:hAnsi="Arial" w:cs="Arial"/>
          <w:b/>
        </w:rPr>
        <w:t xml:space="preserve">Discussion: </w:t>
      </w:r>
    </w:p>
    <w:p w14:paraId="7B14EE4B" w14:textId="77777777" w:rsidR="00210E88" w:rsidRDefault="00210E88" w:rsidP="00210E88">
      <w:r>
        <w:t>WI: TEI16, eNA</w:t>
      </w:r>
    </w:p>
    <w:p w14:paraId="35F98AB2" w14:textId="77777777" w:rsidR="00210E88" w:rsidRDefault="00210E88" w:rsidP="00210E88">
      <w:r>
        <w:t>Rev is pre-agreed</w:t>
      </w:r>
    </w:p>
    <w:p w14:paraId="0D7FBC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C3-230691</w:t>
      </w:r>
      <w:r>
        <w:rPr>
          <w:color w:val="993300"/>
          <w:u w:val="single"/>
        </w:rPr>
        <w:t>.</w:t>
      </w:r>
    </w:p>
    <w:p w14:paraId="53BE7775" w14:textId="030AE6FE" w:rsidR="00210E88" w:rsidRDefault="00210E88" w:rsidP="00210E88">
      <w:pPr>
        <w:rPr>
          <w:rFonts w:ascii="Arial" w:hAnsi="Arial" w:cs="Arial"/>
          <w:b/>
          <w:sz w:val="24"/>
        </w:rPr>
      </w:pPr>
      <w:r>
        <w:rPr>
          <w:rFonts w:ascii="Arial" w:hAnsi="Arial" w:cs="Arial"/>
          <w:b/>
          <w:color w:val="0000FF"/>
          <w:sz w:val="24"/>
        </w:rPr>
        <w:t>C3-230158</w:t>
      </w:r>
      <w:r>
        <w:rPr>
          <w:rFonts w:ascii="Arial" w:hAnsi="Arial" w:cs="Arial"/>
          <w:b/>
          <w:color w:val="0000FF"/>
          <w:sz w:val="24"/>
        </w:rPr>
        <w:tab/>
      </w:r>
      <w:r>
        <w:rPr>
          <w:rFonts w:ascii="Arial" w:hAnsi="Arial" w:cs="Arial"/>
          <w:b/>
          <w:sz w:val="24"/>
        </w:rPr>
        <w:t>Correction of expectedUmtDays attribute</w:t>
      </w:r>
    </w:p>
    <w:p w14:paraId="6EE80D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CR-0632  rev  Cat: A (Rel-18)</w:t>
      </w:r>
      <w:r>
        <w:rPr>
          <w:i/>
        </w:rPr>
        <w:br/>
      </w:r>
      <w:r>
        <w:rPr>
          <w:i/>
        </w:rPr>
        <w:br/>
      </w:r>
      <w:r>
        <w:rPr>
          <w:i/>
        </w:rPr>
        <w:tab/>
      </w:r>
      <w:r>
        <w:rPr>
          <w:i/>
        </w:rPr>
        <w:tab/>
      </w:r>
      <w:r>
        <w:rPr>
          <w:i/>
        </w:rPr>
        <w:tab/>
      </w:r>
      <w:r>
        <w:rPr>
          <w:i/>
        </w:rPr>
        <w:tab/>
      </w:r>
      <w:r>
        <w:rPr>
          <w:i/>
        </w:rPr>
        <w:tab/>
        <w:t>Source: Nokia, Nokia Shanghai Bell</w:t>
      </w:r>
    </w:p>
    <w:p w14:paraId="2184359B" w14:textId="77777777" w:rsidR="00210E88" w:rsidRDefault="00210E88" w:rsidP="00210E88">
      <w:pPr>
        <w:rPr>
          <w:rFonts w:ascii="Arial" w:hAnsi="Arial" w:cs="Arial"/>
          <w:b/>
        </w:rPr>
      </w:pPr>
      <w:r>
        <w:rPr>
          <w:rFonts w:ascii="Arial" w:hAnsi="Arial" w:cs="Arial"/>
          <w:b/>
        </w:rPr>
        <w:t xml:space="preserve">Abstract: </w:t>
      </w:r>
    </w:p>
    <w:p w14:paraId="46DE1DF4" w14:textId="77777777" w:rsidR="00210E88" w:rsidRDefault="00210E88" w:rsidP="00210E88">
      <w:r>
        <w:t>Correction of expectedUmtDays attribute</w:t>
      </w:r>
    </w:p>
    <w:p w14:paraId="1579DD66" w14:textId="77777777" w:rsidR="00210E88" w:rsidRDefault="00210E88" w:rsidP="00210E88">
      <w:pPr>
        <w:rPr>
          <w:rFonts w:ascii="Arial" w:hAnsi="Arial" w:cs="Arial"/>
          <w:b/>
        </w:rPr>
      </w:pPr>
      <w:r>
        <w:rPr>
          <w:rFonts w:ascii="Arial" w:hAnsi="Arial" w:cs="Arial"/>
          <w:b/>
        </w:rPr>
        <w:t xml:space="preserve">Discussion: </w:t>
      </w:r>
    </w:p>
    <w:p w14:paraId="57AA349D" w14:textId="77777777" w:rsidR="00210E88" w:rsidRDefault="00210E88" w:rsidP="00210E88">
      <w:r>
        <w:t xml:space="preserve">WI: TEI16, eNA </w:t>
      </w:r>
    </w:p>
    <w:p w14:paraId="29EDB18B" w14:textId="77777777" w:rsidR="00210E88" w:rsidRDefault="00210E88" w:rsidP="00210E88">
      <w:r>
        <w:t>This CR introduces backwards compatible correction in the OpenAPI file for CpProvisioning API</w:t>
      </w:r>
    </w:p>
    <w:p w14:paraId="6B856EC6" w14:textId="77777777" w:rsidR="00210E88" w:rsidRDefault="00210E88" w:rsidP="00210E88">
      <w:r>
        <w:t>Abdessamad (Huawei): prefer to define new IE for additional elements</w:t>
      </w:r>
    </w:p>
    <w:p w14:paraId="4F250352" w14:textId="77777777" w:rsidR="00210E88" w:rsidRDefault="00210E88" w:rsidP="00210E88">
      <w:r>
        <w:t xml:space="preserve">Rajesh (Nokia): fine with R18. Proposals from R16/R17 will not help much. </w:t>
      </w:r>
    </w:p>
    <w:p w14:paraId="235320C4" w14:textId="77777777" w:rsidR="00210E88" w:rsidRDefault="00210E88" w:rsidP="00210E88">
      <w:r>
        <w:t>Maria (Ericsson): new feature in R18 is needed. Rev of 0158 move to NBI18</w:t>
      </w:r>
    </w:p>
    <w:p w14:paraId="34EB18C5" w14:textId="77777777" w:rsidR="00210E88" w:rsidRDefault="00210E88" w:rsidP="00210E88">
      <w:r>
        <w:t>Rajesh (Nokia): provide revision r1.</w:t>
      </w:r>
    </w:p>
    <w:p w14:paraId="46B83BAC" w14:textId="77777777" w:rsidR="00210E88" w:rsidRDefault="00210E88" w:rsidP="00210E88">
      <w:r>
        <w:t>Rajesh (Nokia): provide comments.</w:t>
      </w:r>
    </w:p>
    <w:p w14:paraId="42B7D918" w14:textId="77777777" w:rsidR="00210E88" w:rsidRDefault="00210E88" w:rsidP="00210E88">
      <w:r>
        <w:t>Abdessamad (Huawei): Providing comments on 0158_r1.</w:t>
      </w:r>
    </w:p>
    <w:p w14:paraId="62E70987" w14:textId="77777777" w:rsidR="00210E88" w:rsidRDefault="00210E88" w:rsidP="00210E88">
      <w:r>
        <w:t>Rajesh (Nokia): provide revision r3.</w:t>
      </w:r>
    </w:p>
    <w:p w14:paraId="6DA03240" w14:textId="77777777" w:rsidR="00210E88" w:rsidRDefault="00210E88" w:rsidP="00210E88">
      <w:r>
        <w:t>Maria Liang (Ericsson): need further clarification/revision.</w:t>
      </w:r>
    </w:p>
    <w:p w14:paraId="7279D05E" w14:textId="77777777" w:rsidR="00210E88" w:rsidRDefault="00210E88" w:rsidP="00210E88">
      <w:r>
        <w:t>Rajesh (Nokia): provide further clarification</w:t>
      </w:r>
    </w:p>
    <w:p w14:paraId="6898CE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C3-230752</w:t>
      </w:r>
      <w:r>
        <w:rPr>
          <w:color w:val="993300"/>
          <w:u w:val="single"/>
        </w:rPr>
        <w:t>.</w:t>
      </w:r>
    </w:p>
    <w:p w14:paraId="544C4CE1" w14:textId="16233978" w:rsidR="00210E88" w:rsidRDefault="00210E88" w:rsidP="00210E88">
      <w:pPr>
        <w:rPr>
          <w:rFonts w:ascii="Arial" w:hAnsi="Arial" w:cs="Arial"/>
          <w:b/>
          <w:sz w:val="24"/>
        </w:rPr>
      </w:pPr>
      <w:r>
        <w:rPr>
          <w:rFonts w:ascii="Arial" w:hAnsi="Arial" w:cs="Arial"/>
          <w:b/>
          <w:color w:val="0000FF"/>
          <w:sz w:val="24"/>
        </w:rPr>
        <w:lastRenderedPageBreak/>
        <w:t>C3-230193</w:t>
      </w:r>
      <w:r>
        <w:rPr>
          <w:rFonts w:ascii="Arial" w:hAnsi="Arial" w:cs="Arial"/>
          <w:b/>
          <w:color w:val="0000FF"/>
          <w:sz w:val="24"/>
        </w:rPr>
        <w:tab/>
      </w:r>
      <w:r>
        <w:rPr>
          <w:rFonts w:ascii="Arial" w:hAnsi="Arial" w:cs="Arial"/>
          <w:b/>
          <w:sz w:val="24"/>
        </w:rPr>
        <w:t>Correction on TLS_SCN in PFD data</w:t>
      </w:r>
    </w:p>
    <w:p w14:paraId="549D36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CR-0637  rev  Cat: F (Rel-16)</w:t>
      </w:r>
      <w:r>
        <w:rPr>
          <w:i/>
        </w:rPr>
        <w:br/>
      </w:r>
      <w:r>
        <w:rPr>
          <w:i/>
        </w:rPr>
        <w:br/>
      </w:r>
      <w:r>
        <w:rPr>
          <w:i/>
        </w:rPr>
        <w:tab/>
      </w:r>
      <w:r>
        <w:rPr>
          <w:i/>
        </w:rPr>
        <w:tab/>
      </w:r>
      <w:r>
        <w:rPr>
          <w:i/>
        </w:rPr>
        <w:tab/>
      </w:r>
      <w:r>
        <w:rPr>
          <w:i/>
        </w:rPr>
        <w:tab/>
      </w:r>
      <w:r>
        <w:rPr>
          <w:i/>
        </w:rPr>
        <w:tab/>
        <w:t>Source: Ericsson</w:t>
      </w:r>
    </w:p>
    <w:p w14:paraId="7C87D655" w14:textId="77777777" w:rsidR="00210E88" w:rsidRDefault="00210E88" w:rsidP="00210E88">
      <w:pPr>
        <w:rPr>
          <w:rFonts w:ascii="Arial" w:hAnsi="Arial" w:cs="Arial"/>
          <w:b/>
        </w:rPr>
      </w:pPr>
      <w:r>
        <w:rPr>
          <w:rFonts w:ascii="Arial" w:hAnsi="Arial" w:cs="Arial"/>
          <w:b/>
        </w:rPr>
        <w:t xml:space="preserve">Discussion: </w:t>
      </w:r>
    </w:p>
    <w:p w14:paraId="7D33FC5C" w14:textId="77777777" w:rsidR="00210E88" w:rsidRDefault="00210E88" w:rsidP="00210E88">
      <w:r>
        <w:t>WI: TEI16, 5GS_Ph1-CT</w:t>
      </w:r>
    </w:p>
    <w:p w14:paraId="1D4E4983" w14:textId="77777777" w:rsidR="00210E88" w:rsidRDefault="00210E88" w:rsidP="00210E88">
      <w:r>
        <w:t>This CR introduces backwards compatible correction to the OpenAPI file for PfdManagement API.</w:t>
      </w:r>
    </w:p>
    <w:p w14:paraId="08E5230C" w14:textId="77777777" w:rsidR="00210E88" w:rsidRDefault="00210E88" w:rsidP="00210E88">
      <w:r>
        <w:t>Abdessamad (Huawei): NBC, update main body instead of OpenAPI file, and add NOTE</w:t>
      </w:r>
    </w:p>
    <w:p w14:paraId="57DC771B" w14:textId="77777777" w:rsidR="00210E88" w:rsidRDefault="00210E88" w:rsidP="00210E88">
      <w:r>
        <w:t>Maria (Ericsson):  BC since correction on enumeration value</w:t>
      </w:r>
    </w:p>
    <w:p w14:paraId="7DE77332" w14:textId="77777777" w:rsidR="00210E88" w:rsidRDefault="00210E88" w:rsidP="00210E88">
      <w:r>
        <w:t>Apostolos (Nokia): share the same view to correct the main body</w:t>
      </w:r>
    </w:p>
    <w:p w14:paraId="008E1F2E" w14:textId="77777777" w:rsidR="00210E88" w:rsidRDefault="00210E88" w:rsidP="00210E88">
      <w:r>
        <w:t>Maria (Ericsson):  fine with comments</w:t>
      </w:r>
    </w:p>
    <w:p w14:paraId="3EC59E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C3-230882</w:t>
      </w:r>
      <w:r>
        <w:rPr>
          <w:color w:val="993300"/>
          <w:u w:val="single"/>
        </w:rPr>
        <w:t>.</w:t>
      </w:r>
    </w:p>
    <w:p w14:paraId="60605F7F" w14:textId="647EB2AE" w:rsidR="00210E88" w:rsidRDefault="00210E88" w:rsidP="00210E88">
      <w:pPr>
        <w:rPr>
          <w:rFonts w:ascii="Arial" w:hAnsi="Arial" w:cs="Arial"/>
          <w:b/>
          <w:sz w:val="24"/>
        </w:rPr>
      </w:pPr>
      <w:r>
        <w:rPr>
          <w:rFonts w:ascii="Arial" w:hAnsi="Arial" w:cs="Arial"/>
          <w:b/>
          <w:color w:val="0000FF"/>
          <w:sz w:val="24"/>
        </w:rPr>
        <w:t>C3-230194</w:t>
      </w:r>
      <w:r>
        <w:rPr>
          <w:rFonts w:ascii="Arial" w:hAnsi="Arial" w:cs="Arial"/>
          <w:b/>
          <w:color w:val="0000FF"/>
          <w:sz w:val="24"/>
        </w:rPr>
        <w:tab/>
      </w:r>
      <w:r>
        <w:rPr>
          <w:rFonts w:ascii="Arial" w:hAnsi="Arial" w:cs="Arial"/>
          <w:b/>
          <w:sz w:val="24"/>
        </w:rPr>
        <w:t>Correction to TLS_SCN in PFD data</w:t>
      </w:r>
    </w:p>
    <w:p w14:paraId="62EAD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CR-0638  rev  Cat: A (Rel-17)</w:t>
      </w:r>
      <w:r>
        <w:rPr>
          <w:i/>
        </w:rPr>
        <w:br/>
      </w:r>
      <w:r>
        <w:rPr>
          <w:i/>
        </w:rPr>
        <w:br/>
      </w:r>
      <w:r>
        <w:rPr>
          <w:i/>
        </w:rPr>
        <w:tab/>
      </w:r>
      <w:r>
        <w:rPr>
          <w:i/>
        </w:rPr>
        <w:tab/>
      </w:r>
      <w:r>
        <w:rPr>
          <w:i/>
        </w:rPr>
        <w:tab/>
      </w:r>
      <w:r>
        <w:rPr>
          <w:i/>
        </w:rPr>
        <w:tab/>
      </w:r>
      <w:r>
        <w:rPr>
          <w:i/>
        </w:rPr>
        <w:tab/>
        <w:t>Source: Ericsson</w:t>
      </w:r>
    </w:p>
    <w:p w14:paraId="397C8D6A" w14:textId="77777777" w:rsidR="00210E88" w:rsidRDefault="00210E88" w:rsidP="00210E88">
      <w:pPr>
        <w:rPr>
          <w:rFonts w:ascii="Arial" w:hAnsi="Arial" w:cs="Arial"/>
          <w:b/>
        </w:rPr>
      </w:pPr>
      <w:r>
        <w:rPr>
          <w:rFonts w:ascii="Arial" w:hAnsi="Arial" w:cs="Arial"/>
          <w:b/>
        </w:rPr>
        <w:t xml:space="preserve">Discussion: </w:t>
      </w:r>
    </w:p>
    <w:p w14:paraId="0305811E" w14:textId="77777777" w:rsidR="00210E88" w:rsidRDefault="00210E88" w:rsidP="00210E88">
      <w:r>
        <w:t>WI: TEI16, 5GS_Ph1-CT</w:t>
      </w:r>
    </w:p>
    <w:p w14:paraId="2ED98A95" w14:textId="77777777" w:rsidR="00210E88" w:rsidRDefault="00210E88" w:rsidP="00210E88">
      <w:r>
        <w:t>This CR introduces backwards compatible correction to the OpenAPI file for PfdManagement API.</w:t>
      </w:r>
    </w:p>
    <w:p w14:paraId="4BADC5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C3-230883</w:t>
      </w:r>
      <w:r>
        <w:rPr>
          <w:color w:val="993300"/>
          <w:u w:val="single"/>
        </w:rPr>
        <w:t>.</w:t>
      </w:r>
    </w:p>
    <w:p w14:paraId="6B99A044" w14:textId="288AC7BE" w:rsidR="00210E88" w:rsidRDefault="00210E88" w:rsidP="00210E88">
      <w:pPr>
        <w:rPr>
          <w:rFonts w:ascii="Arial" w:hAnsi="Arial" w:cs="Arial"/>
          <w:b/>
          <w:sz w:val="24"/>
        </w:rPr>
      </w:pPr>
      <w:r>
        <w:rPr>
          <w:rFonts w:ascii="Arial" w:hAnsi="Arial" w:cs="Arial"/>
          <w:b/>
          <w:color w:val="0000FF"/>
          <w:sz w:val="24"/>
        </w:rPr>
        <w:t>C3-230195</w:t>
      </w:r>
      <w:r>
        <w:rPr>
          <w:rFonts w:ascii="Arial" w:hAnsi="Arial" w:cs="Arial"/>
          <w:b/>
          <w:color w:val="0000FF"/>
          <w:sz w:val="24"/>
        </w:rPr>
        <w:tab/>
      </w:r>
      <w:r>
        <w:rPr>
          <w:rFonts w:ascii="Arial" w:hAnsi="Arial" w:cs="Arial"/>
          <w:b/>
          <w:sz w:val="24"/>
        </w:rPr>
        <w:t>Correction to TLS_SCN in PFD data</w:t>
      </w:r>
    </w:p>
    <w:p w14:paraId="0031AA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CR-0639  rev  Cat: A (Rel-18)</w:t>
      </w:r>
      <w:r>
        <w:rPr>
          <w:i/>
        </w:rPr>
        <w:br/>
      </w:r>
      <w:r>
        <w:rPr>
          <w:i/>
        </w:rPr>
        <w:br/>
      </w:r>
      <w:r>
        <w:rPr>
          <w:i/>
        </w:rPr>
        <w:tab/>
      </w:r>
      <w:r>
        <w:rPr>
          <w:i/>
        </w:rPr>
        <w:tab/>
      </w:r>
      <w:r>
        <w:rPr>
          <w:i/>
        </w:rPr>
        <w:tab/>
      </w:r>
      <w:r>
        <w:rPr>
          <w:i/>
        </w:rPr>
        <w:tab/>
      </w:r>
      <w:r>
        <w:rPr>
          <w:i/>
        </w:rPr>
        <w:tab/>
        <w:t>Source: Ericsson</w:t>
      </w:r>
    </w:p>
    <w:p w14:paraId="018D1D70" w14:textId="77777777" w:rsidR="00210E88" w:rsidRDefault="00210E88" w:rsidP="00210E88">
      <w:pPr>
        <w:rPr>
          <w:rFonts w:ascii="Arial" w:hAnsi="Arial" w:cs="Arial"/>
          <w:b/>
        </w:rPr>
      </w:pPr>
      <w:r>
        <w:rPr>
          <w:rFonts w:ascii="Arial" w:hAnsi="Arial" w:cs="Arial"/>
          <w:b/>
        </w:rPr>
        <w:t xml:space="preserve">Discussion: </w:t>
      </w:r>
    </w:p>
    <w:p w14:paraId="5B9CB205" w14:textId="77777777" w:rsidR="00210E88" w:rsidRDefault="00210E88" w:rsidP="00210E88">
      <w:r>
        <w:t>WI: TEI16, 5GS_Ph1-CT</w:t>
      </w:r>
    </w:p>
    <w:p w14:paraId="5FA18134" w14:textId="77777777" w:rsidR="00210E88" w:rsidRDefault="00210E88" w:rsidP="00210E88">
      <w:r>
        <w:t>This CR introduces backwards compatible correction to the OpenAPI file for PfdManagement API.</w:t>
      </w:r>
    </w:p>
    <w:p w14:paraId="564CBF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C3-230884</w:t>
      </w:r>
      <w:r>
        <w:rPr>
          <w:color w:val="993300"/>
          <w:u w:val="single"/>
        </w:rPr>
        <w:t>.</w:t>
      </w:r>
    </w:p>
    <w:p w14:paraId="6F1D84AF" w14:textId="10991A29" w:rsidR="00210E88" w:rsidRDefault="00210E88" w:rsidP="00210E88">
      <w:pPr>
        <w:rPr>
          <w:rFonts w:ascii="Arial" w:hAnsi="Arial" w:cs="Arial"/>
          <w:b/>
          <w:sz w:val="24"/>
        </w:rPr>
      </w:pPr>
      <w:r>
        <w:rPr>
          <w:rFonts w:ascii="Arial" w:hAnsi="Arial" w:cs="Arial"/>
          <w:b/>
          <w:color w:val="0000FF"/>
          <w:sz w:val="24"/>
        </w:rPr>
        <w:t>C3-230882</w:t>
      </w:r>
      <w:r>
        <w:rPr>
          <w:rFonts w:ascii="Arial" w:hAnsi="Arial" w:cs="Arial"/>
          <w:b/>
          <w:color w:val="0000FF"/>
          <w:sz w:val="24"/>
        </w:rPr>
        <w:tab/>
      </w:r>
      <w:r>
        <w:rPr>
          <w:rFonts w:ascii="Arial" w:hAnsi="Arial" w:cs="Arial"/>
          <w:b/>
          <w:sz w:val="24"/>
        </w:rPr>
        <w:t>Correction on TLS_SCN in PFD data</w:t>
      </w:r>
    </w:p>
    <w:p w14:paraId="6819BA2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CR-0637  rev 1 Cat: F (Rel-16)</w:t>
      </w:r>
      <w:r>
        <w:rPr>
          <w:i/>
        </w:rPr>
        <w:br/>
      </w:r>
      <w:r>
        <w:rPr>
          <w:i/>
        </w:rPr>
        <w:br/>
      </w:r>
      <w:r>
        <w:rPr>
          <w:i/>
        </w:rPr>
        <w:tab/>
      </w:r>
      <w:r>
        <w:rPr>
          <w:i/>
        </w:rPr>
        <w:tab/>
      </w:r>
      <w:r>
        <w:rPr>
          <w:i/>
        </w:rPr>
        <w:tab/>
      </w:r>
      <w:r>
        <w:rPr>
          <w:i/>
        </w:rPr>
        <w:tab/>
      </w:r>
      <w:r>
        <w:rPr>
          <w:i/>
        </w:rPr>
        <w:tab/>
        <w:t>Source: Ericsson</w:t>
      </w:r>
    </w:p>
    <w:p w14:paraId="178665F4" w14:textId="77777777" w:rsidR="00210E88" w:rsidRDefault="00210E88" w:rsidP="00210E88">
      <w:pPr>
        <w:rPr>
          <w:color w:val="808080"/>
        </w:rPr>
      </w:pPr>
      <w:r>
        <w:rPr>
          <w:color w:val="808080"/>
        </w:rPr>
        <w:t>(Replaces C3-230193)</w:t>
      </w:r>
    </w:p>
    <w:p w14:paraId="42F3D0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D58C1" w14:textId="3D344800" w:rsidR="00210E88" w:rsidRDefault="00210E88" w:rsidP="00210E88">
      <w:pPr>
        <w:rPr>
          <w:rFonts w:ascii="Arial" w:hAnsi="Arial" w:cs="Arial"/>
          <w:b/>
          <w:sz w:val="24"/>
        </w:rPr>
      </w:pPr>
      <w:r>
        <w:rPr>
          <w:rFonts w:ascii="Arial" w:hAnsi="Arial" w:cs="Arial"/>
          <w:b/>
          <w:color w:val="0000FF"/>
          <w:sz w:val="24"/>
        </w:rPr>
        <w:t>C3-230883</w:t>
      </w:r>
      <w:r>
        <w:rPr>
          <w:rFonts w:ascii="Arial" w:hAnsi="Arial" w:cs="Arial"/>
          <w:b/>
          <w:color w:val="0000FF"/>
          <w:sz w:val="24"/>
        </w:rPr>
        <w:tab/>
      </w:r>
      <w:r>
        <w:rPr>
          <w:rFonts w:ascii="Arial" w:hAnsi="Arial" w:cs="Arial"/>
          <w:b/>
          <w:sz w:val="24"/>
        </w:rPr>
        <w:t>Correction to TLS_SCN in PFD data</w:t>
      </w:r>
    </w:p>
    <w:p w14:paraId="790275B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CR-0638  rev 1 Cat: A (Rel-17)</w:t>
      </w:r>
      <w:r>
        <w:rPr>
          <w:i/>
        </w:rPr>
        <w:br/>
      </w:r>
      <w:r>
        <w:rPr>
          <w:i/>
        </w:rPr>
        <w:br/>
      </w:r>
      <w:r>
        <w:rPr>
          <w:i/>
        </w:rPr>
        <w:tab/>
      </w:r>
      <w:r>
        <w:rPr>
          <w:i/>
        </w:rPr>
        <w:tab/>
      </w:r>
      <w:r>
        <w:rPr>
          <w:i/>
        </w:rPr>
        <w:tab/>
      </w:r>
      <w:r>
        <w:rPr>
          <w:i/>
        </w:rPr>
        <w:tab/>
      </w:r>
      <w:r>
        <w:rPr>
          <w:i/>
        </w:rPr>
        <w:tab/>
        <w:t>Source: Ericsson</w:t>
      </w:r>
    </w:p>
    <w:p w14:paraId="2B7D1A4C" w14:textId="77777777" w:rsidR="00210E88" w:rsidRDefault="00210E88" w:rsidP="00210E88">
      <w:pPr>
        <w:rPr>
          <w:color w:val="808080"/>
        </w:rPr>
      </w:pPr>
      <w:r>
        <w:rPr>
          <w:color w:val="808080"/>
        </w:rPr>
        <w:t>(Replaces C3-230194)</w:t>
      </w:r>
    </w:p>
    <w:p w14:paraId="661FD0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BB0A89" w14:textId="4CE63D3F" w:rsidR="00210E88" w:rsidRDefault="00210E88" w:rsidP="00210E88">
      <w:pPr>
        <w:rPr>
          <w:rFonts w:ascii="Arial" w:hAnsi="Arial" w:cs="Arial"/>
          <w:b/>
          <w:sz w:val="24"/>
        </w:rPr>
      </w:pPr>
      <w:r>
        <w:rPr>
          <w:rFonts w:ascii="Arial" w:hAnsi="Arial" w:cs="Arial"/>
          <w:b/>
          <w:color w:val="0000FF"/>
          <w:sz w:val="24"/>
        </w:rPr>
        <w:t>C3-230884</w:t>
      </w:r>
      <w:r>
        <w:rPr>
          <w:rFonts w:ascii="Arial" w:hAnsi="Arial" w:cs="Arial"/>
          <w:b/>
          <w:color w:val="0000FF"/>
          <w:sz w:val="24"/>
        </w:rPr>
        <w:tab/>
      </w:r>
      <w:r>
        <w:rPr>
          <w:rFonts w:ascii="Arial" w:hAnsi="Arial" w:cs="Arial"/>
          <w:b/>
          <w:sz w:val="24"/>
        </w:rPr>
        <w:t>Correction to TLS_SCN in PFD data</w:t>
      </w:r>
    </w:p>
    <w:p w14:paraId="5C937B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CR-0639  rev 1 Cat: A (Rel-18)</w:t>
      </w:r>
      <w:r>
        <w:rPr>
          <w:i/>
        </w:rPr>
        <w:br/>
      </w:r>
      <w:r>
        <w:rPr>
          <w:i/>
        </w:rPr>
        <w:br/>
      </w:r>
      <w:r>
        <w:rPr>
          <w:i/>
        </w:rPr>
        <w:tab/>
      </w:r>
      <w:r>
        <w:rPr>
          <w:i/>
        </w:rPr>
        <w:tab/>
      </w:r>
      <w:r>
        <w:rPr>
          <w:i/>
        </w:rPr>
        <w:tab/>
      </w:r>
      <w:r>
        <w:rPr>
          <w:i/>
        </w:rPr>
        <w:tab/>
      </w:r>
      <w:r>
        <w:rPr>
          <w:i/>
        </w:rPr>
        <w:tab/>
        <w:t>Source: Ericsson</w:t>
      </w:r>
    </w:p>
    <w:p w14:paraId="0A842FF0" w14:textId="77777777" w:rsidR="00210E88" w:rsidRDefault="00210E88" w:rsidP="00210E88">
      <w:pPr>
        <w:rPr>
          <w:color w:val="808080"/>
        </w:rPr>
      </w:pPr>
      <w:r>
        <w:rPr>
          <w:color w:val="808080"/>
        </w:rPr>
        <w:t>(Replaces C3-230195)</w:t>
      </w:r>
    </w:p>
    <w:p w14:paraId="1D4C79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EDD9B7" w14:textId="77777777" w:rsidR="00210E88" w:rsidRDefault="00210E88" w:rsidP="00210E88">
      <w:pPr>
        <w:pStyle w:val="Heading3"/>
      </w:pPr>
      <w:bookmarkStart w:id="71" w:name="_Toc129359531"/>
      <w:r>
        <w:t>16.29</w:t>
      </w:r>
      <w:r>
        <w:tab/>
        <w:t>OpenAPI updates</w:t>
      </w:r>
      <w:bookmarkEnd w:id="71"/>
    </w:p>
    <w:p w14:paraId="37C881BD" w14:textId="4E0CB727" w:rsidR="00210E88" w:rsidRDefault="00210E88" w:rsidP="00210E88">
      <w:pPr>
        <w:rPr>
          <w:rFonts w:ascii="Arial" w:hAnsi="Arial" w:cs="Arial"/>
          <w:b/>
          <w:sz w:val="24"/>
        </w:rPr>
      </w:pPr>
      <w:r>
        <w:rPr>
          <w:rFonts w:ascii="Arial" w:hAnsi="Arial" w:cs="Arial"/>
          <w:b/>
          <w:color w:val="0000FF"/>
          <w:sz w:val="24"/>
        </w:rPr>
        <w:t>C3-230916</w:t>
      </w:r>
      <w:r>
        <w:rPr>
          <w:rFonts w:ascii="Arial" w:hAnsi="Arial" w:cs="Arial"/>
          <w:b/>
          <w:color w:val="0000FF"/>
          <w:sz w:val="24"/>
        </w:rPr>
        <w:tab/>
      </w:r>
      <w:r>
        <w:rPr>
          <w:rFonts w:ascii="Arial" w:hAnsi="Arial" w:cs="Arial"/>
          <w:b/>
          <w:sz w:val="24"/>
        </w:rPr>
        <w:t>Update of info and externalDocs fields</w:t>
      </w:r>
    </w:p>
    <w:p w14:paraId="5216A3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v16.12.0</w:t>
      </w:r>
      <w:r>
        <w:rPr>
          <w:i/>
        </w:rPr>
        <w:tab/>
        <w:t xml:space="preserve">  CR-0685  rev  Cat: F (Rel-16)</w:t>
      </w:r>
      <w:r>
        <w:rPr>
          <w:i/>
        </w:rPr>
        <w:br/>
      </w:r>
      <w:r>
        <w:rPr>
          <w:i/>
        </w:rPr>
        <w:br/>
      </w:r>
      <w:r>
        <w:rPr>
          <w:i/>
        </w:rPr>
        <w:tab/>
      </w:r>
      <w:r>
        <w:rPr>
          <w:i/>
        </w:rPr>
        <w:tab/>
      </w:r>
      <w:r>
        <w:rPr>
          <w:i/>
        </w:rPr>
        <w:tab/>
      </w:r>
      <w:r>
        <w:rPr>
          <w:i/>
        </w:rPr>
        <w:tab/>
      </w:r>
      <w:r>
        <w:rPr>
          <w:i/>
        </w:rPr>
        <w:tab/>
        <w:t>Source: China Mobile</w:t>
      </w:r>
    </w:p>
    <w:p w14:paraId="64E206C8" w14:textId="77777777" w:rsidR="00210E88" w:rsidRDefault="00210E88" w:rsidP="00210E88">
      <w:pPr>
        <w:rPr>
          <w:rFonts w:ascii="Arial" w:hAnsi="Arial" w:cs="Arial"/>
          <w:b/>
        </w:rPr>
      </w:pPr>
      <w:r>
        <w:rPr>
          <w:rFonts w:ascii="Arial" w:hAnsi="Arial" w:cs="Arial"/>
          <w:b/>
        </w:rPr>
        <w:t xml:space="preserve">Discussion: </w:t>
      </w:r>
    </w:p>
    <w:p w14:paraId="64AA63B1" w14:textId="77777777" w:rsidR="00210E88" w:rsidRDefault="00210E88" w:rsidP="00210E88">
      <w:r>
        <w:t>All the Tdocs under AI 16.29 will be handled during email approval procedure. Please do the following changes:</w:t>
      </w:r>
    </w:p>
    <w:p w14:paraId="060E08C2" w14:textId="77777777" w:rsidR="00210E88" w:rsidRDefault="00210E88" w:rsidP="00210E88">
      <w:r>
        <w:t>1.Update the info field:</w:t>
      </w:r>
    </w:p>
    <w:p w14:paraId="412C3F73" w14:textId="77777777" w:rsidR="00210E88" w:rsidRDefault="00210E88" w:rsidP="00210E88">
      <w:r>
        <w:t>Update the OpenAPI version; Update the year of copyright to 2023 if not yet</w:t>
      </w:r>
    </w:p>
    <w:p w14:paraId="45E33AE1" w14:textId="77777777" w:rsidR="00210E88" w:rsidRDefault="00210E88" w:rsidP="00210E88">
      <w:r>
        <w:t>2.Update the externalDocs field:</w:t>
      </w:r>
    </w:p>
    <w:p w14:paraId="7C884021" w14:textId="77777777" w:rsidR="00210E88" w:rsidRDefault="00210E88" w:rsidP="00210E88">
      <w:r>
        <w:t>Update the TS version in the description field</w:t>
      </w:r>
    </w:p>
    <w:p w14:paraId="470DA9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B2909" w14:textId="5A316156" w:rsidR="00210E88" w:rsidRDefault="00210E88" w:rsidP="00210E88">
      <w:pPr>
        <w:rPr>
          <w:rFonts w:ascii="Arial" w:hAnsi="Arial" w:cs="Arial"/>
          <w:b/>
          <w:sz w:val="24"/>
        </w:rPr>
      </w:pPr>
      <w:r>
        <w:rPr>
          <w:rFonts w:ascii="Arial" w:hAnsi="Arial" w:cs="Arial"/>
          <w:b/>
          <w:color w:val="0000FF"/>
          <w:sz w:val="24"/>
        </w:rPr>
        <w:t>C3-230917</w:t>
      </w:r>
      <w:r>
        <w:rPr>
          <w:rFonts w:ascii="Arial" w:hAnsi="Arial" w:cs="Arial"/>
          <w:b/>
          <w:color w:val="0000FF"/>
          <w:sz w:val="24"/>
        </w:rPr>
        <w:tab/>
      </w:r>
      <w:r>
        <w:rPr>
          <w:rFonts w:ascii="Arial" w:hAnsi="Arial" w:cs="Arial"/>
          <w:b/>
          <w:sz w:val="24"/>
        </w:rPr>
        <w:t>Update of info and externalDocs fields</w:t>
      </w:r>
    </w:p>
    <w:p w14:paraId="607F07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v16.4.0</w:t>
      </w:r>
      <w:r>
        <w:rPr>
          <w:i/>
        </w:rPr>
        <w:tab/>
        <w:t xml:space="preserve">  CR-0038  rev  Cat: F (Rel-16)</w:t>
      </w:r>
      <w:r>
        <w:rPr>
          <w:i/>
        </w:rPr>
        <w:br/>
      </w:r>
      <w:r>
        <w:rPr>
          <w:i/>
        </w:rPr>
        <w:br/>
      </w:r>
      <w:r>
        <w:rPr>
          <w:i/>
        </w:rPr>
        <w:tab/>
      </w:r>
      <w:r>
        <w:rPr>
          <w:i/>
        </w:rPr>
        <w:tab/>
      </w:r>
      <w:r>
        <w:rPr>
          <w:i/>
        </w:rPr>
        <w:tab/>
      </w:r>
      <w:r>
        <w:rPr>
          <w:i/>
        </w:rPr>
        <w:tab/>
      </w:r>
      <w:r>
        <w:rPr>
          <w:i/>
        </w:rPr>
        <w:tab/>
        <w:t>Source: Ericsson</w:t>
      </w:r>
    </w:p>
    <w:p w14:paraId="35E8C2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DA252" w14:textId="77777777" w:rsidR="00210E88" w:rsidRDefault="00210E88" w:rsidP="00210E88">
      <w:pPr>
        <w:pStyle w:val="Heading2"/>
      </w:pPr>
      <w:bookmarkStart w:id="72" w:name="_Toc129359532"/>
      <w:r>
        <w:t>17</w:t>
      </w:r>
      <w:r>
        <w:tab/>
        <w:t>Release 17</w:t>
      </w:r>
      <w:bookmarkEnd w:id="72"/>
    </w:p>
    <w:p w14:paraId="784BDF4B" w14:textId="77777777" w:rsidR="00210E88" w:rsidRDefault="00210E88" w:rsidP="00210E88">
      <w:pPr>
        <w:pStyle w:val="Heading3"/>
      </w:pPr>
      <w:bookmarkStart w:id="73" w:name="_Toc129359533"/>
      <w:r>
        <w:t>17.1</w:t>
      </w:r>
      <w:r>
        <w:tab/>
        <w:t>Stage 3 of Multimedia Priority Service (MPS) Phase 2 [MPS2]</w:t>
      </w:r>
      <w:bookmarkEnd w:id="73"/>
    </w:p>
    <w:p w14:paraId="625222FE" w14:textId="77777777" w:rsidR="00210E88" w:rsidRDefault="00210E88" w:rsidP="00210E88">
      <w:pPr>
        <w:pStyle w:val="Heading3"/>
      </w:pPr>
      <w:bookmarkStart w:id="74" w:name="_Toc129359534"/>
      <w:r>
        <w:t>17.2</w:t>
      </w:r>
      <w:r>
        <w:tab/>
        <w:t>PFD Management Enhancement [pfdManEnh]</w:t>
      </w:r>
      <w:bookmarkEnd w:id="74"/>
    </w:p>
    <w:p w14:paraId="337011C2" w14:textId="683A5DCD" w:rsidR="00210E88" w:rsidRDefault="00210E88" w:rsidP="00210E88">
      <w:pPr>
        <w:rPr>
          <w:rFonts w:ascii="Arial" w:hAnsi="Arial" w:cs="Arial"/>
          <w:b/>
          <w:sz w:val="24"/>
        </w:rPr>
      </w:pPr>
      <w:r>
        <w:rPr>
          <w:rFonts w:ascii="Arial" w:hAnsi="Arial" w:cs="Arial"/>
          <w:b/>
          <w:color w:val="0000FF"/>
          <w:sz w:val="24"/>
        </w:rPr>
        <w:t>C3-230191</w:t>
      </w:r>
      <w:r>
        <w:rPr>
          <w:rFonts w:ascii="Arial" w:hAnsi="Arial" w:cs="Arial"/>
          <w:b/>
          <w:color w:val="0000FF"/>
          <w:sz w:val="24"/>
        </w:rPr>
        <w:tab/>
      </w:r>
      <w:r>
        <w:rPr>
          <w:rFonts w:ascii="Arial" w:hAnsi="Arial" w:cs="Arial"/>
          <w:b/>
          <w:sz w:val="24"/>
        </w:rPr>
        <w:t>Correction to allowedDelay for PFD data</w:t>
      </w:r>
    </w:p>
    <w:p w14:paraId="62A7F8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CR-0382  rev  Cat: F (Rel-17)</w:t>
      </w:r>
      <w:r>
        <w:rPr>
          <w:i/>
        </w:rPr>
        <w:br/>
      </w:r>
      <w:r>
        <w:rPr>
          <w:i/>
        </w:rPr>
        <w:lastRenderedPageBreak/>
        <w:br/>
      </w:r>
      <w:r>
        <w:rPr>
          <w:i/>
        </w:rPr>
        <w:tab/>
      </w:r>
      <w:r>
        <w:rPr>
          <w:i/>
        </w:rPr>
        <w:tab/>
      </w:r>
      <w:r>
        <w:rPr>
          <w:i/>
        </w:rPr>
        <w:tab/>
      </w:r>
      <w:r>
        <w:rPr>
          <w:i/>
        </w:rPr>
        <w:tab/>
      </w:r>
      <w:r>
        <w:rPr>
          <w:i/>
        </w:rPr>
        <w:tab/>
        <w:t>Source: Ericsson</w:t>
      </w:r>
    </w:p>
    <w:p w14:paraId="41AFF7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7A69" w14:textId="32DD12A3" w:rsidR="00210E88" w:rsidRDefault="00210E88" w:rsidP="00210E88">
      <w:pPr>
        <w:rPr>
          <w:rFonts w:ascii="Arial" w:hAnsi="Arial" w:cs="Arial"/>
          <w:b/>
          <w:sz w:val="24"/>
        </w:rPr>
      </w:pPr>
      <w:r>
        <w:rPr>
          <w:rFonts w:ascii="Arial" w:hAnsi="Arial" w:cs="Arial"/>
          <w:b/>
          <w:color w:val="0000FF"/>
          <w:sz w:val="24"/>
        </w:rPr>
        <w:t>C3-230192</w:t>
      </w:r>
      <w:r>
        <w:rPr>
          <w:rFonts w:ascii="Arial" w:hAnsi="Arial" w:cs="Arial"/>
          <w:b/>
          <w:color w:val="0000FF"/>
          <w:sz w:val="24"/>
        </w:rPr>
        <w:tab/>
      </w:r>
      <w:r>
        <w:rPr>
          <w:rFonts w:ascii="Arial" w:hAnsi="Arial" w:cs="Arial"/>
          <w:b/>
          <w:sz w:val="24"/>
        </w:rPr>
        <w:t>Correction to allowedDelay for PFD data</w:t>
      </w:r>
    </w:p>
    <w:p w14:paraId="0FEB12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CR-0383  rev  Cat: A (Rel-18)</w:t>
      </w:r>
      <w:r>
        <w:rPr>
          <w:i/>
        </w:rPr>
        <w:br/>
      </w:r>
      <w:r>
        <w:rPr>
          <w:i/>
        </w:rPr>
        <w:br/>
      </w:r>
      <w:r>
        <w:rPr>
          <w:i/>
        </w:rPr>
        <w:tab/>
      </w:r>
      <w:r>
        <w:rPr>
          <w:i/>
        </w:rPr>
        <w:tab/>
      </w:r>
      <w:r>
        <w:rPr>
          <w:i/>
        </w:rPr>
        <w:tab/>
      </w:r>
      <w:r>
        <w:rPr>
          <w:i/>
        </w:rPr>
        <w:tab/>
      </w:r>
      <w:r>
        <w:rPr>
          <w:i/>
        </w:rPr>
        <w:tab/>
        <w:t>Source: Ericsson</w:t>
      </w:r>
    </w:p>
    <w:p w14:paraId="6E0BBA7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6FCD" w14:textId="77777777" w:rsidR="00210E88" w:rsidRDefault="00210E88" w:rsidP="00210E88">
      <w:pPr>
        <w:pStyle w:val="Heading3"/>
      </w:pPr>
      <w:bookmarkStart w:id="75" w:name="_Toc129359535"/>
      <w:r>
        <w:t>17.3</w:t>
      </w:r>
      <w:r>
        <w:tab/>
        <w:t>Service Based Interface Protocol Improvements Release 17 [SBIProtoc17]</w:t>
      </w:r>
      <w:bookmarkEnd w:id="75"/>
    </w:p>
    <w:p w14:paraId="6620BDA6" w14:textId="5A53F05D" w:rsidR="00210E88" w:rsidRDefault="00210E88" w:rsidP="00210E88">
      <w:pPr>
        <w:rPr>
          <w:rFonts w:ascii="Arial" w:hAnsi="Arial" w:cs="Arial"/>
          <w:b/>
          <w:sz w:val="24"/>
        </w:rPr>
      </w:pPr>
      <w:r>
        <w:rPr>
          <w:rFonts w:ascii="Arial" w:hAnsi="Arial" w:cs="Arial"/>
          <w:b/>
          <w:color w:val="0000FF"/>
          <w:sz w:val="24"/>
        </w:rPr>
        <w:t>C3-230095</w:t>
      </w:r>
      <w:r>
        <w:rPr>
          <w:rFonts w:ascii="Arial" w:hAnsi="Arial" w:cs="Arial"/>
          <w:b/>
          <w:color w:val="0000FF"/>
          <w:sz w:val="24"/>
        </w:rPr>
        <w:tab/>
      </w:r>
      <w:r>
        <w:rPr>
          <w:rFonts w:ascii="Arial" w:hAnsi="Arial" w:cs="Arial"/>
          <w:b/>
          <w:sz w:val="24"/>
        </w:rPr>
        <w:t>Partial subscriptions corrections</w:t>
      </w:r>
    </w:p>
    <w:p w14:paraId="7DBEF1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CR-0374  rev  Cat: F (Rel-17)</w:t>
      </w:r>
      <w:r>
        <w:rPr>
          <w:i/>
        </w:rPr>
        <w:br/>
      </w:r>
      <w:r>
        <w:rPr>
          <w:i/>
        </w:rPr>
        <w:br/>
      </w:r>
      <w:r>
        <w:rPr>
          <w:i/>
        </w:rPr>
        <w:tab/>
      </w:r>
      <w:r>
        <w:rPr>
          <w:i/>
        </w:rPr>
        <w:tab/>
      </w:r>
      <w:r>
        <w:rPr>
          <w:i/>
        </w:rPr>
        <w:tab/>
      </w:r>
      <w:r>
        <w:rPr>
          <w:i/>
        </w:rPr>
        <w:tab/>
      </w:r>
      <w:r>
        <w:rPr>
          <w:i/>
        </w:rPr>
        <w:tab/>
        <w:t>Source: Nokia, Nokia Shanghai Bell</w:t>
      </w:r>
    </w:p>
    <w:p w14:paraId="6C85ECCA" w14:textId="77777777" w:rsidR="00210E88" w:rsidRDefault="00210E88" w:rsidP="00210E88">
      <w:pPr>
        <w:rPr>
          <w:rFonts w:ascii="Arial" w:hAnsi="Arial" w:cs="Arial"/>
          <w:b/>
        </w:rPr>
      </w:pPr>
      <w:r>
        <w:rPr>
          <w:rFonts w:ascii="Arial" w:hAnsi="Arial" w:cs="Arial"/>
          <w:b/>
        </w:rPr>
        <w:t xml:space="preserve">Abstract: </w:t>
      </w:r>
    </w:p>
    <w:p w14:paraId="09BBBFDF" w14:textId="77777777" w:rsidR="00210E88" w:rsidRDefault="00210E88" w:rsidP="00210E88">
      <w:r>
        <w:t>Partial subscriptions corrections</w:t>
      </w:r>
    </w:p>
    <w:p w14:paraId="1735EDC3" w14:textId="77777777" w:rsidR="00210E88" w:rsidRDefault="00210E88" w:rsidP="00210E88">
      <w:pPr>
        <w:rPr>
          <w:rFonts w:ascii="Arial" w:hAnsi="Arial" w:cs="Arial"/>
          <w:b/>
        </w:rPr>
      </w:pPr>
      <w:r>
        <w:rPr>
          <w:rFonts w:ascii="Arial" w:hAnsi="Arial" w:cs="Arial"/>
          <w:b/>
        </w:rPr>
        <w:t xml:space="preserve">Discussion: </w:t>
      </w:r>
    </w:p>
    <w:p w14:paraId="11551E74" w14:textId="77777777" w:rsidR="00210E88" w:rsidRDefault="00210E88" w:rsidP="00210E88">
      <w:r>
        <w:t>Igor (Ericsson): empty line after each table</w:t>
      </w:r>
    </w:p>
    <w:p w14:paraId="42D9DAAC" w14:textId="77777777" w:rsidR="00210E88" w:rsidRDefault="00210E88" w:rsidP="00210E88">
      <w:r>
        <w:t>Abdessamad (Huawei): Table 5.4.3.2-1: ItemPath, remove “in the "monResourceUri" attribute and "notifiItems" attribute”</w:t>
      </w:r>
    </w:p>
    <w:p w14:paraId="2C27941A" w14:textId="77777777" w:rsidR="00210E88" w:rsidRDefault="00210E88" w:rsidP="00210E88">
      <w:r>
        <w:t>Apostolos (Nokia): provides r1</w:t>
      </w:r>
    </w:p>
    <w:p w14:paraId="3B15223F" w14:textId="77777777" w:rsidR="00210E88" w:rsidRDefault="00210E88" w:rsidP="00210E88">
      <w:r>
        <w:t>Abdessamad (Huawei): Fine with r1 versions.</w:t>
      </w:r>
    </w:p>
    <w:p w14:paraId="14EFF878" w14:textId="77777777" w:rsidR="00210E88" w:rsidRDefault="00210E88" w:rsidP="00210E88">
      <w:r>
        <w:t>Igor (Ericsson): fine with r1s</w:t>
      </w:r>
    </w:p>
    <w:p w14:paraId="270C9F90" w14:textId="77777777" w:rsidR="00210E88" w:rsidRDefault="00210E88" w:rsidP="00210E88">
      <w:r>
        <w:t>Rev is pre-agreed</w:t>
      </w:r>
    </w:p>
    <w:p w14:paraId="4D0ECB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C3-230864</w:t>
      </w:r>
      <w:r>
        <w:rPr>
          <w:color w:val="993300"/>
          <w:u w:val="single"/>
        </w:rPr>
        <w:t>.</w:t>
      </w:r>
    </w:p>
    <w:p w14:paraId="61390A8E" w14:textId="293982DB" w:rsidR="00210E88" w:rsidRDefault="00210E88" w:rsidP="00210E88">
      <w:pPr>
        <w:rPr>
          <w:rFonts w:ascii="Arial" w:hAnsi="Arial" w:cs="Arial"/>
          <w:b/>
          <w:sz w:val="24"/>
        </w:rPr>
      </w:pPr>
      <w:r>
        <w:rPr>
          <w:rFonts w:ascii="Arial" w:hAnsi="Arial" w:cs="Arial"/>
          <w:b/>
          <w:color w:val="0000FF"/>
          <w:sz w:val="24"/>
        </w:rPr>
        <w:t>C3-230096</w:t>
      </w:r>
      <w:r>
        <w:rPr>
          <w:rFonts w:ascii="Arial" w:hAnsi="Arial" w:cs="Arial"/>
          <w:b/>
          <w:color w:val="0000FF"/>
          <w:sz w:val="24"/>
        </w:rPr>
        <w:tab/>
      </w:r>
      <w:r>
        <w:rPr>
          <w:rFonts w:ascii="Arial" w:hAnsi="Arial" w:cs="Arial"/>
          <w:b/>
          <w:sz w:val="24"/>
        </w:rPr>
        <w:t>Partial subscriptions corrections</w:t>
      </w:r>
    </w:p>
    <w:p w14:paraId="5C4EE8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CR-0375  rev  Cat: A (Rel-18)</w:t>
      </w:r>
      <w:r>
        <w:rPr>
          <w:i/>
        </w:rPr>
        <w:br/>
      </w:r>
      <w:r>
        <w:rPr>
          <w:i/>
        </w:rPr>
        <w:br/>
      </w:r>
      <w:r>
        <w:rPr>
          <w:i/>
        </w:rPr>
        <w:tab/>
      </w:r>
      <w:r>
        <w:rPr>
          <w:i/>
        </w:rPr>
        <w:tab/>
      </w:r>
      <w:r>
        <w:rPr>
          <w:i/>
        </w:rPr>
        <w:tab/>
      </w:r>
      <w:r>
        <w:rPr>
          <w:i/>
        </w:rPr>
        <w:tab/>
      </w:r>
      <w:r>
        <w:rPr>
          <w:i/>
        </w:rPr>
        <w:tab/>
        <w:t>Source: Nokia, Nokia Shanghai Bell</w:t>
      </w:r>
    </w:p>
    <w:p w14:paraId="45EAFB01" w14:textId="77777777" w:rsidR="00210E88" w:rsidRDefault="00210E88" w:rsidP="00210E88">
      <w:pPr>
        <w:rPr>
          <w:rFonts w:ascii="Arial" w:hAnsi="Arial" w:cs="Arial"/>
          <w:b/>
        </w:rPr>
      </w:pPr>
      <w:r>
        <w:rPr>
          <w:rFonts w:ascii="Arial" w:hAnsi="Arial" w:cs="Arial"/>
          <w:b/>
        </w:rPr>
        <w:t xml:space="preserve">Abstract: </w:t>
      </w:r>
    </w:p>
    <w:p w14:paraId="04451C6D" w14:textId="77777777" w:rsidR="00210E88" w:rsidRDefault="00210E88" w:rsidP="00210E88">
      <w:r>
        <w:t>Partial subscriptions corrections</w:t>
      </w:r>
    </w:p>
    <w:p w14:paraId="086525A1" w14:textId="77777777" w:rsidR="00210E88" w:rsidRDefault="00210E88" w:rsidP="00210E88">
      <w:pPr>
        <w:rPr>
          <w:rFonts w:ascii="Arial" w:hAnsi="Arial" w:cs="Arial"/>
          <w:b/>
        </w:rPr>
      </w:pPr>
      <w:r>
        <w:rPr>
          <w:rFonts w:ascii="Arial" w:hAnsi="Arial" w:cs="Arial"/>
          <w:b/>
        </w:rPr>
        <w:t xml:space="preserve">Discussion: </w:t>
      </w:r>
    </w:p>
    <w:p w14:paraId="4DE4864C" w14:textId="77777777" w:rsidR="00210E88" w:rsidRDefault="00210E88" w:rsidP="00210E88">
      <w:r>
        <w:t>Apostolos (Nokia): provides r1</w:t>
      </w:r>
    </w:p>
    <w:p w14:paraId="67B1114A" w14:textId="77777777" w:rsidR="00210E88" w:rsidRDefault="00210E88" w:rsidP="00210E88">
      <w:r>
        <w:t>Abdessamad (Huawei): Fine with r1 versions.</w:t>
      </w:r>
    </w:p>
    <w:p w14:paraId="5586776D" w14:textId="77777777" w:rsidR="00210E88" w:rsidRDefault="00210E88" w:rsidP="00210E88">
      <w:r>
        <w:t>Rev is pre-agreed</w:t>
      </w:r>
    </w:p>
    <w:p w14:paraId="7C96FB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C3-230865</w:t>
      </w:r>
      <w:r>
        <w:rPr>
          <w:color w:val="993300"/>
          <w:u w:val="single"/>
        </w:rPr>
        <w:t>.</w:t>
      </w:r>
    </w:p>
    <w:p w14:paraId="1E5DCE8C" w14:textId="6E7C02C3" w:rsidR="00210E88" w:rsidRDefault="00210E88" w:rsidP="00210E88">
      <w:pPr>
        <w:rPr>
          <w:rFonts w:ascii="Arial" w:hAnsi="Arial" w:cs="Arial"/>
          <w:b/>
          <w:sz w:val="24"/>
        </w:rPr>
      </w:pPr>
      <w:r>
        <w:rPr>
          <w:rFonts w:ascii="Arial" w:hAnsi="Arial" w:cs="Arial"/>
          <w:b/>
          <w:color w:val="0000FF"/>
          <w:sz w:val="24"/>
        </w:rPr>
        <w:lastRenderedPageBreak/>
        <w:t>C3-230864</w:t>
      </w:r>
      <w:r>
        <w:rPr>
          <w:rFonts w:ascii="Arial" w:hAnsi="Arial" w:cs="Arial"/>
          <w:b/>
          <w:color w:val="0000FF"/>
          <w:sz w:val="24"/>
        </w:rPr>
        <w:tab/>
      </w:r>
      <w:r>
        <w:rPr>
          <w:rFonts w:ascii="Arial" w:hAnsi="Arial" w:cs="Arial"/>
          <w:b/>
          <w:sz w:val="24"/>
        </w:rPr>
        <w:t>Partial subscriptions corrections</w:t>
      </w:r>
    </w:p>
    <w:p w14:paraId="27A360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CR-0374  rev 1 Cat: F (Rel-17)</w:t>
      </w:r>
      <w:r>
        <w:rPr>
          <w:i/>
        </w:rPr>
        <w:br/>
      </w:r>
      <w:r>
        <w:rPr>
          <w:i/>
        </w:rPr>
        <w:br/>
      </w:r>
      <w:r>
        <w:rPr>
          <w:i/>
        </w:rPr>
        <w:tab/>
      </w:r>
      <w:r>
        <w:rPr>
          <w:i/>
        </w:rPr>
        <w:tab/>
      </w:r>
      <w:r>
        <w:rPr>
          <w:i/>
        </w:rPr>
        <w:tab/>
      </w:r>
      <w:r>
        <w:rPr>
          <w:i/>
        </w:rPr>
        <w:tab/>
      </w:r>
      <w:r>
        <w:rPr>
          <w:i/>
        </w:rPr>
        <w:tab/>
        <w:t>Source: Nokia, Nokia Shanghai Bell</w:t>
      </w:r>
    </w:p>
    <w:p w14:paraId="15433ED2" w14:textId="77777777" w:rsidR="00210E88" w:rsidRDefault="00210E88" w:rsidP="00210E88">
      <w:pPr>
        <w:rPr>
          <w:color w:val="808080"/>
        </w:rPr>
      </w:pPr>
      <w:r>
        <w:rPr>
          <w:color w:val="808080"/>
        </w:rPr>
        <w:t>(Replaces C3-230095)</w:t>
      </w:r>
    </w:p>
    <w:p w14:paraId="23AA810A" w14:textId="77777777" w:rsidR="00210E88" w:rsidRDefault="00210E88" w:rsidP="00210E88">
      <w:pPr>
        <w:rPr>
          <w:rFonts w:ascii="Arial" w:hAnsi="Arial" w:cs="Arial"/>
          <w:b/>
        </w:rPr>
      </w:pPr>
      <w:r>
        <w:rPr>
          <w:rFonts w:ascii="Arial" w:hAnsi="Arial" w:cs="Arial"/>
          <w:b/>
        </w:rPr>
        <w:t xml:space="preserve">Abstract: </w:t>
      </w:r>
    </w:p>
    <w:p w14:paraId="2C18B1A6" w14:textId="77777777" w:rsidR="00210E88" w:rsidRDefault="00210E88" w:rsidP="00210E88">
      <w:r>
        <w:t>Partial subscriptions corrections</w:t>
      </w:r>
    </w:p>
    <w:p w14:paraId="6E751D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2D55F" w14:textId="0897464E" w:rsidR="00210E88" w:rsidRDefault="00210E88" w:rsidP="00210E88">
      <w:pPr>
        <w:rPr>
          <w:rFonts w:ascii="Arial" w:hAnsi="Arial" w:cs="Arial"/>
          <w:b/>
          <w:sz w:val="24"/>
        </w:rPr>
      </w:pPr>
      <w:r>
        <w:rPr>
          <w:rFonts w:ascii="Arial" w:hAnsi="Arial" w:cs="Arial"/>
          <w:b/>
          <w:color w:val="0000FF"/>
          <w:sz w:val="24"/>
        </w:rPr>
        <w:t>C3-230865</w:t>
      </w:r>
      <w:r>
        <w:rPr>
          <w:rFonts w:ascii="Arial" w:hAnsi="Arial" w:cs="Arial"/>
          <w:b/>
          <w:color w:val="0000FF"/>
          <w:sz w:val="24"/>
        </w:rPr>
        <w:tab/>
      </w:r>
      <w:r>
        <w:rPr>
          <w:rFonts w:ascii="Arial" w:hAnsi="Arial" w:cs="Arial"/>
          <w:b/>
          <w:sz w:val="24"/>
        </w:rPr>
        <w:t>Partial subscriptions corrections</w:t>
      </w:r>
    </w:p>
    <w:p w14:paraId="080D1B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CR-0375  rev 1 Cat: A (Rel-18)</w:t>
      </w:r>
      <w:r>
        <w:rPr>
          <w:i/>
        </w:rPr>
        <w:br/>
      </w:r>
      <w:r>
        <w:rPr>
          <w:i/>
        </w:rPr>
        <w:br/>
      </w:r>
      <w:r>
        <w:rPr>
          <w:i/>
        </w:rPr>
        <w:tab/>
      </w:r>
      <w:r>
        <w:rPr>
          <w:i/>
        </w:rPr>
        <w:tab/>
      </w:r>
      <w:r>
        <w:rPr>
          <w:i/>
        </w:rPr>
        <w:tab/>
      </w:r>
      <w:r>
        <w:rPr>
          <w:i/>
        </w:rPr>
        <w:tab/>
      </w:r>
      <w:r>
        <w:rPr>
          <w:i/>
        </w:rPr>
        <w:tab/>
        <w:t>Source: Nokia, Nokia Shanghai Bell</w:t>
      </w:r>
    </w:p>
    <w:p w14:paraId="27289860" w14:textId="77777777" w:rsidR="00210E88" w:rsidRDefault="00210E88" w:rsidP="00210E88">
      <w:pPr>
        <w:rPr>
          <w:color w:val="808080"/>
        </w:rPr>
      </w:pPr>
      <w:r>
        <w:rPr>
          <w:color w:val="808080"/>
        </w:rPr>
        <w:t>(Replaces C3-230096)</w:t>
      </w:r>
    </w:p>
    <w:p w14:paraId="196097F4" w14:textId="77777777" w:rsidR="00210E88" w:rsidRDefault="00210E88" w:rsidP="00210E88">
      <w:pPr>
        <w:rPr>
          <w:rFonts w:ascii="Arial" w:hAnsi="Arial" w:cs="Arial"/>
          <w:b/>
        </w:rPr>
      </w:pPr>
      <w:r>
        <w:rPr>
          <w:rFonts w:ascii="Arial" w:hAnsi="Arial" w:cs="Arial"/>
          <w:b/>
        </w:rPr>
        <w:t xml:space="preserve">Abstract: </w:t>
      </w:r>
    </w:p>
    <w:p w14:paraId="354326D3" w14:textId="77777777" w:rsidR="00210E88" w:rsidRDefault="00210E88" w:rsidP="00210E88">
      <w:r>
        <w:t>Partial subscriptions corrections</w:t>
      </w:r>
    </w:p>
    <w:p w14:paraId="40AEFB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EB14" w14:textId="77777777" w:rsidR="00210E88" w:rsidRDefault="00210E88" w:rsidP="00210E88">
      <w:pPr>
        <w:pStyle w:val="Heading3"/>
      </w:pPr>
      <w:bookmarkStart w:id="76" w:name="_Toc129359536"/>
      <w:r>
        <w:t>17.4</w:t>
      </w:r>
      <w:r>
        <w:tab/>
        <w:t>IMS Stage-3 IETF Protocol Alignment [IMSProtoc17]</w:t>
      </w:r>
      <w:bookmarkEnd w:id="76"/>
    </w:p>
    <w:p w14:paraId="543493FA" w14:textId="77777777" w:rsidR="00210E88" w:rsidRDefault="00210E88" w:rsidP="00210E88">
      <w:pPr>
        <w:pStyle w:val="Heading3"/>
      </w:pPr>
      <w:bookmarkStart w:id="77" w:name="_Toc129359537"/>
      <w:r>
        <w:t>17.5</w:t>
      </w:r>
      <w:r>
        <w:tab/>
        <w:t>Study on enhanced IMS to 5GC Integration Phase 2 [FS_eIMS5G2]</w:t>
      </w:r>
      <w:bookmarkEnd w:id="77"/>
    </w:p>
    <w:p w14:paraId="10F5EABB" w14:textId="77777777" w:rsidR="00210E88" w:rsidRDefault="00210E88" w:rsidP="00210E88">
      <w:pPr>
        <w:pStyle w:val="Heading3"/>
      </w:pPr>
      <w:bookmarkStart w:id="78" w:name="_Toc129359538"/>
      <w:r>
        <w:t>17.6</w:t>
      </w:r>
      <w:r>
        <w:tab/>
        <w:t>Authentication and key management for applications based on 3GPP credential in 5G [AKMA-CT]</w:t>
      </w:r>
      <w:bookmarkEnd w:id="78"/>
    </w:p>
    <w:p w14:paraId="72927B44" w14:textId="77777777" w:rsidR="00210E88" w:rsidRDefault="00210E88" w:rsidP="00210E88">
      <w:pPr>
        <w:pStyle w:val="Heading3"/>
      </w:pPr>
      <w:bookmarkStart w:id="79" w:name="_Toc129359539"/>
      <w:r>
        <w:t>17.7</w:t>
      </w:r>
      <w:r>
        <w:tab/>
        <w:t>CT aspects on PAP/CHAP protocols usage in 5GS [PAP_CHAP]</w:t>
      </w:r>
      <w:bookmarkEnd w:id="79"/>
    </w:p>
    <w:p w14:paraId="7776FEA4" w14:textId="77777777" w:rsidR="00210E88" w:rsidRDefault="00210E88" w:rsidP="00210E88">
      <w:pPr>
        <w:pStyle w:val="Heading3"/>
      </w:pPr>
      <w:bookmarkStart w:id="80" w:name="_Toc129359540"/>
      <w:r>
        <w:t>17.8</w:t>
      </w:r>
      <w:r>
        <w:tab/>
        <w:t>CT aspects for enabling Edge Applications [EDGEAPP]</w:t>
      </w:r>
      <w:bookmarkEnd w:id="80"/>
    </w:p>
    <w:p w14:paraId="2E70CD51" w14:textId="5083E8F4" w:rsidR="00210E88" w:rsidRDefault="00210E88" w:rsidP="00210E88">
      <w:pPr>
        <w:rPr>
          <w:rFonts w:ascii="Arial" w:hAnsi="Arial" w:cs="Arial"/>
          <w:b/>
          <w:sz w:val="24"/>
        </w:rPr>
      </w:pPr>
      <w:r>
        <w:rPr>
          <w:rFonts w:ascii="Arial" w:hAnsi="Arial" w:cs="Arial"/>
          <w:b/>
          <w:color w:val="0000FF"/>
          <w:sz w:val="24"/>
        </w:rPr>
        <w:t>C3-230051</w:t>
      </w:r>
      <w:r>
        <w:rPr>
          <w:rFonts w:ascii="Arial" w:hAnsi="Arial" w:cs="Arial"/>
          <w:b/>
          <w:color w:val="0000FF"/>
          <w:sz w:val="24"/>
        </w:rPr>
        <w:tab/>
      </w:r>
      <w:r>
        <w:rPr>
          <w:rFonts w:ascii="Arial" w:hAnsi="Arial" w:cs="Arial"/>
          <w:b/>
          <w:sz w:val="24"/>
        </w:rPr>
        <w:t>Correction of type data type of EAS Profile</w:t>
      </w:r>
    </w:p>
    <w:p w14:paraId="6C7CA0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CR-0052  rev  Cat: F (Rel-17)</w:t>
      </w:r>
      <w:r>
        <w:rPr>
          <w:i/>
        </w:rPr>
        <w:br/>
      </w:r>
      <w:r>
        <w:rPr>
          <w:i/>
        </w:rPr>
        <w:br/>
      </w:r>
      <w:r>
        <w:rPr>
          <w:i/>
        </w:rPr>
        <w:tab/>
      </w:r>
      <w:r>
        <w:rPr>
          <w:i/>
        </w:rPr>
        <w:tab/>
      </w:r>
      <w:r>
        <w:rPr>
          <w:i/>
        </w:rPr>
        <w:tab/>
      </w:r>
      <w:r>
        <w:rPr>
          <w:i/>
        </w:rPr>
        <w:tab/>
      </w:r>
      <w:r>
        <w:rPr>
          <w:i/>
        </w:rPr>
        <w:tab/>
        <w:t>Source: NTT</w:t>
      </w:r>
    </w:p>
    <w:p w14:paraId="5A24E11C" w14:textId="77777777" w:rsidR="00210E88" w:rsidRDefault="00210E88" w:rsidP="00210E88">
      <w:pPr>
        <w:rPr>
          <w:rFonts w:ascii="Arial" w:hAnsi="Arial" w:cs="Arial"/>
          <w:b/>
        </w:rPr>
      </w:pPr>
      <w:r>
        <w:rPr>
          <w:rFonts w:ascii="Arial" w:hAnsi="Arial" w:cs="Arial"/>
          <w:b/>
        </w:rPr>
        <w:t xml:space="preserve">Discussion: </w:t>
      </w:r>
    </w:p>
    <w:p w14:paraId="5C70B7B6" w14:textId="77777777" w:rsidR="00210E88" w:rsidRDefault="00210E88" w:rsidP="00210E88">
      <w:r>
        <w:t>Late doc</w:t>
      </w:r>
    </w:p>
    <w:p w14:paraId="10E8FF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CAE6E" w14:textId="349A0BEC" w:rsidR="00210E88" w:rsidRDefault="00210E88" w:rsidP="00210E88">
      <w:pPr>
        <w:rPr>
          <w:rFonts w:ascii="Arial" w:hAnsi="Arial" w:cs="Arial"/>
          <w:b/>
          <w:sz w:val="24"/>
        </w:rPr>
      </w:pPr>
      <w:r>
        <w:rPr>
          <w:rFonts w:ascii="Arial" w:hAnsi="Arial" w:cs="Arial"/>
          <w:b/>
          <w:color w:val="0000FF"/>
          <w:sz w:val="24"/>
        </w:rPr>
        <w:t>C3-230187</w:t>
      </w:r>
      <w:r>
        <w:rPr>
          <w:rFonts w:ascii="Arial" w:hAnsi="Arial" w:cs="Arial"/>
          <w:b/>
          <w:color w:val="0000FF"/>
          <w:sz w:val="24"/>
        </w:rPr>
        <w:tab/>
      </w:r>
      <w:r>
        <w:rPr>
          <w:rFonts w:ascii="Arial" w:hAnsi="Arial" w:cs="Arial"/>
          <w:b/>
          <w:sz w:val="24"/>
        </w:rPr>
        <w:t>Resolve editor notes on user consent during AF specific UE ID retrieval</w:t>
      </w:r>
    </w:p>
    <w:p w14:paraId="406B58E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CR-0790  rev  Cat: F (Rel-17)</w:t>
      </w:r>
      <w:r>
        <w:rPr>
          <w:i/>
        </w:rPr>
        <w:br/>
      </w:r>
      <w:r>
        <w:rPr>
          <w:i/>
        </w:rPr>
        <w:br/>
      </w:r>
      <w:r>
        <w:rPr>
          <w:i/>
        </w:rPr>
        <w:tab/>
      </w:r>
      <w:r>
        <w:rPr>
          <w:i/>
        </w:rPr>
        <w:tab/>
      </w:r>
      <w:r>
        <w:rPr>
          <w:i/>
        </w:rPr>
        <w:tab/>
      </w:r>
      <w:r>
        <w:rPr>
          <w:i/>
        </w:rPr>
        <w:tab/>
      </w:r>
      <w:r>
        <w:rPr>
          <w:i/>
        </w:rPr>
        <w:tab/>
        <w:t>Source: Ericsson</w:t>
      </w:r>
    </w:p>
    <w:p w14:paraId="032FB8B4" w14:textId="77777777" w:rsidR="00210E88" w:rsidRDefault="00210E88" w:rsidP="00210E88">
      <w:pPr>
        <w:rPr>
          <w:rFonts w:ascii="Arial" w:hAnsi="Arial" w:cs="Arial"/>
          <w:b/>
        </w:rPr>
      </w:pPr>
      <w:r>
        <w:rPr>
          <w:rFonts w:ascii="Arial" w:hAnsi="Arial" w:cs="Arial"/>
          <w:b/>
        </w:rPr>
        <w:lastRenderedPageBreak/>
        <w:t xml:space="preserve">Discussion: </w:t>
      </w:r>
    </w:p>
    <w:p w14:paraId="610CF7B3" w14:textId="77777777" w:rsidR="00210E88" w:rsidRDefault="00210E88" w:rsidP="00210E88">
      <w:r>
        <w:t>Maria (Ericsson): Clashes with 0477. Prefer 0187 to be base</w:t>
      </w:r>
    </w:p>
    <w:p w14:paraId="6B57D96E" w14:textId="77777777" w:rsidR="00210E88" w:rsidRDefault="00210E88" w:rsidP="00210E88">
      <w:r>
        <w:t>Continue offline on the way forward, based on response from Abdessamad (Huawei) on merger proposal from Ericsson (Maria)</w:t>
      </w:r>
    </w:p>
    <w:p w14:paraId="71C37E30" w14:textId="77777777" w:rsidR="00210E88" w:rsidRDefault="00210E88" w:rsidP="00210E88">
      <w:r>
        <w:t>Abdessamad (Huawei): Proposal to merge this CR and its mirror into 0477 and its mirror.</w:t>
      </w:r>
    </w:p>
    <w:p w14:paraId="1750F6D5" w14:textId="77777777" w:rsidR="00210E88" w:rsidRDefault="00210E88" w:rsidP="00210E88">
      <w:r>
        <w:t>Abdessamad (Huawei): Fine with r1 versions.</w:t>
      </w:r>
    </w:p>
    <w:p w14:paraId="6EFF94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C3-230761</w:t>
      </w:r>
      <w:r>
        <w:rPr>
          <w:color w:val="993300"/>
          <w:u w:val="single"/>
        </w:rPr>
        <w:t>.</w:t>
      </w:r>
    </w:p>
    <w:p w14:paraId="14C833CE" w14:textId="4AEA349A" w:rsidR="00210E88" w:rsidRDefault="00210E88" w:rsidP="00210E88">
      <w:pPr>
        <w:rPr>
          <w:rFonts w:ascii="Arial" w:hAnsi="Arial" w:cs="Arial"/>
          <w:b/>
          <w:sz w:val="24"/>
        </w:rPr>
      </w:pPr>
      <w:r>
        <w:rPr>
          <w:rFonts w:ascii="Arial" w:hAnsi="Arial" w:cs="Arial"/>
          <w:b/>
          <w:color w:val="0000FF"/>
          <w:sz w:val="24"/>
        </w:rPr>
        <w:t>C3-230188</w:t>
      </w:r>
      <w:r>
        <w:rPr>
          <w:rFonts w:ascii="Arial" w:hAnsi="Arial" w:cs="Arial"/>
          <w:b/>
          <w:color w:val="0000FF"/>
          <w:sz w:val="24"/>
        </w:rPr>
        <w:tab/>
      </w:r>
      <w:r>
        <w:rPr>
          <w:rFonts w:ascii="Arial" w:hAnsi="Arial" w:cs="Arial"/>
          <w:b/>
          <w:sz w:val="24"/>
        </w:rPr>
        <w:t>Resolve editor notes on user consent during AF specific UE ID retrieval</w:t>
      </w:r>
    </w:p>
    <w:p w14:paraId="120C7B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CR-0791  rev  Cat: A (Rel-18)</w:t>
      </w:r>
      <w:r>
        <w:rPr>
          <w:i/>
        </w:rPr>
        <w:br/>
      </w:r>
      <w:r>
        <w:rPr>
          <w:i/>
        </w:rPr>
        <w:br/>
      </w:r>
      <w:r>
        <w:rPr>
          <w:i/>
        </w:rPr>
        <w:tab/>
      </w:r>
      <w:r>
        <w:rPr>
          <w:i/>
        </w:rPr>
        <w:tab/>
      </w:r>
      <w:r>
        <w:rPr>
          <w:i/>
        </w:rPr>
        <w:tab/>
      </w:r>
      <w:r>
        <w:rPr>
          <w:i/>
        </w:rPr>
        <w:tab/>
      </w:r>
      <w:r>
        <w:rPr>
          <w:i/>
        </w:rPr>
        <w:tab/>
        <w:t>Source: Ericsson</w:t>
      </w:r>
    </w:p>
    <w:p w14:paraId="7B1FFA83" w14:textId="77777777" w:rsidR="00210E88" w:rsidRDefault="00210E88" w:rsidP="00210E88">
      <w:pPr>
        <w:rPr>
          <w:rFonts w:ascii="Arial" w:hAnsi="Arial" w:cs="Arial"/>
          <w:b/>
        </w:rPr>
      </w:pPr>
      <w:r>
        <w:rPr>
          <w:rFonts w:ascii="Arial" w:hAnsi="Arial" w:cs="Arial"/>
          <w:b/>
        </w:rPr>
        <w:t xml:space="preserve">Discussion: </w:t>
      </w:r>
    </w:p>
    <w:p w14:paraId="1A993015" w14:textId="77777777" w:rsidR="00210E88" w:rsidRDefault="00210E88" w:rsidP="00210E88">
      <w:r>
        <w:t xml:space="preserve">Clash with 0478. </w:t>
      </w:r>
    </w:p>
    <w:p w14:paraId="143E084E" w14:textId="77777777" w:rsidR="00210E88" w:rsidRDefault="00210E88" w:rsidP="00210E88">
      <w:r>
        <w:t>Maria (Ericsson): Clashes with 0478. Prefer 0188 to be base</w:t>
      </w:r>
    </w:p>
    <w:p w14:paraId="3950BF02" w14:textId="77777777" w:rsidR="00210E88" w:rsidRDefault="00210E88" w:rsidP="00210E88">
      <w:r>
        <w:t>Continue offline on the way forward, based on response from Abdessamad (Huawei) on merger proposal from Ericsson (Maria)</w:t>
      </w:r>
    </w:p>
    <w:p w14:paraId="460B832E" w14:textId="77777777" w:rsidR="00210E88" w:rsidRDefault="00210E88" w:rsidP="00210E88">
      <w:r>
        <w:t>Maria Liang (Ericsson): C3-230187r1 and C3-230188r1 are provided, Huawei is added as cosigner upon merging.</w:t>
      </w:r>
    </w:p>
    <w:p w14:paraId="1D313DA7" w14:textId="77777777" w:rsidR="00210E88" w:rsidRDefault="00210E88" w:rsidP="00210E88">
      <w:r>
        <w:t>Abdessamad (Huawei): Fine with r1 versions.</w:t>
      </w:r>
    </w:p>
    <w:p w14:paraId="4329E3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C3-230762</w:t>
      </w:r>
      <w:r>
        <w:rPr>
          <w:color w:val="993300"/>
          <w:u w:val="single"/>
        </w:rPr>
        <w:t>.</w:t>
      </w:r>
    </w:p>
    <w:p w14:paraId="15F0E6C4" w14:textId="530705B9" w:rsidR="00210E88" w:rsidRDefault="00210E88" w:rsidP="00210E88">
      <w:pPr>
        <w:rPr>
          <w:rFonts w:ascii="Arial" w:hAnsi="Arial" w:cs="Arial"/>
          <w:b/>
          <w:sz w:val="24"/>
        </w:rPr>
      </w:pPr>
      <w:r>
        <w:rPr>
          <w:rFonts w:ascii="Arial" w:hAnsi="Arial" w:cs="Arial"/>
          <w:b/>
          <w:color w:val="0000FF"/>
          <w:sz w:val="24"/>
        </w:rPr>
        <w:t>C3-230189</w:t>
      </w:r>
      <w:r>
        <w:rPr>
          <w:rFonts w:ascii="Arial" w:hAnsi="Arial" w:cs="Arial"/>
          <w:b/>
          <w:color w:val="0000FF"/>
          <w:sz w:val="24"/>
        </w:rPr>
        <w:tab/>
      </w:r>
      <w:r>
        <w:rPr>
          <w:rFonts w:ascii="Arial" w:hAnsi="Arial" w:cs="Arial"/>
          <w:b/>
          <w:sz w:val="24"/>
        </w:rPr>
        <w:t>Corrections on EAS type attribute in EASProfile</w:t>
      </w:r>
    </w:p>
    <w:p w14:paraId="70A106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CR-0053  rev  Cat: F (Rel-17)</w:t>
      </w:r>
      <w:r>
        <w:rPr>
          <w:i/>
        </w:rPr>
        <w:br/>
      </w:r>
      <w:r>
        <w:rPr>
          <w:i/>
        </w:rPr>
        <w:br/>
      </w:r>
      <w:r>
        <w:rPr>
          <w:i/>
        </w:rPr>
        <w:tab/>
      </w:r>
      <w:r>
        <w:rPr>
          <w:i/>
        </w:rPr>
        <w:tab/>
      </w:r>
      <w:r>
        <w:rPr>
          <w:i/>
        </w:rPr>
        <w:tab/>
      </w:r>
      <w:r>
        <w:rPr>
          <w:i/>
        </w:rPr>
        <w:tab/>
      </w:r>
      <w:r>
        <w:rPr>
          <w:i/>
        </w:rPr>
        <w:tab/>
        <w:t>Source: Ericsson</w:t>
      </w:r>
    </w:p>
    <w:p w14:paraId="6559A0AF" w14:textId="77777777" w:rsidR="00210E88" w:rsidRDefault="00210E88" w:rsidP="00210E88">
      <w:pPr>
        <w:rPr>
          <w:rFonts w:ascii="Arial" w:hAnsi="Arial" w:cs="Arial"/>
          <w:b/>
        </w:rPr>
      </w:pPr>
      <w:r>
        <w:rPr>
          <w:rFonts w:ascii="Arial" w:hAnsi="Arial" w:cs="Arial"/>
          <w:b/>
        </w:rPr>
        <w:t xml:space="preserve">Discussion: </w:t>
      </w:r>
    </w:p>
    <w:p w14:paraId="672B9250" w14:textId="77777777" w:rsidR="00210E88" w:rsidRDefault="00210E88" w:rsidP="00210E88">
      <w:r>
        <w:t>This CR introduces backwards compatible correction in the OpenAPI file of the Eees_EASRegistration API, upon the same EAS type attribute is defined with different data type in TS 29.558 and TS 24.558 cannot work together.</w:t>
      </w:r>
    </w:p>
    <w:p w14:paraId="06D35E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737A4D" w14:textId="0ABAC5BE" w:rsidR="00210E88" w:rsidRDefault="00210E88" w:rsidP="00210E88">
      <w:pPr>
        <w:rPr>
          <w:rFonts w:ascii="Arial" w:hAnsi="Arial" w:cs="Arial"/>
          <w:b/>
          <w:sz w:val="24"/>
        </w:rPr>
      </w:pPr>
      <w:r>
        <w:rPr>
          <w:rFonts w:ascii="Arial" w:hAnsi="Arial" w:cs="Arial"/>
          <w:b/>
          <w:color w:val="0000FF"/>
          <w:sz w:val="24"/>
        </w:rPr>
        <w:t>C3-230190</w:t>
      </w:r>
      <w:r>
        <w:rPr>
          <w:rFonts w:ascii="Arial" w:hAnsi="Arial" w:cs="Arial"/>
          <w:b/>
          <w:color w:val="0000FF"/>
          <w:sz w:val="24"/>
        </w:rPr>
        <w:tab/>
      </w:r>
      <w:r>
        <w:rPr>
          <w:rFonts w:ascii="Arial" w:hAnsi="Arial" w:cs="Arial"/>
          <w:b/>
          <w:sz w:val="24"/>
        </w:rPr>
        <w:t>Corrections on EAS type attribute in EASProfile</w:t>
      </w:r>
    </w:p>
    <w:p w14:paraId="78833F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CR-0054  rev  Cat: A (Rel-18)</w:t>
      </w:r>
      <w:r>
        <w:rPr>
          <w:i/>
        </w:rPr>
        <w:br/>
      </w:r>
      <w:r>
        <w:rPr>
          <w:i/>
        </w:rPr>
        <w:br/>
      </w:r>
      <w:r>
        <w:rPr>
          <w:i/>
        </w:rPr>
        <w:tab/>
      </w:r>
      <w:r>
        <w:rPr>
          <w:i/>
        </w:rPr>
        <w:tab/>
      </w:r>
      <w:r>
        <w:rPr>
          <w:i/>
        </w:rPr>
        <w:tab/>
      </w:r>
      <w:r>
        <w:rPr>
          <w:i/>
        </w:rPr>
        <w:tab/>
      </w:r>
      <w:r>
        <w:rPr>
          <w:i/>
        </w:rPr>
        <w:tab/>
        <w:t>Source: Ericsson</w:t>
      </w:r>
    </w:p>
    <w:p w14:paraId="53BE8C47" w14:textId="77777777" w:rsidR="00210E88" w:rsidRDefault="00210E88" w:rsidP="00210E88">
      <w:pPr>
        <w:rPr>
          <w:rFonts w:ascii="Arial" w:hAnsi="Arial" w:cs="Arial"/>
          <w:b/>
        </w:rPr>
      </w:pPr>
      <w:r>
        <w:rPr>
          <w:rFonts w:ascii="Arial" w:hAnsi="Arial" w:cs="Arial"/>
          <w:b/>
        </w:rPr>
        <w:t xml:space="preserve">Discussion: </w:t>
      </w:r>
    </w:p>
    <w:p w14:paraId="52C2FB8C" w14:textId="77777777" w:rsidR="00210E88" w:rsidRDefault="00210E88" w:rsidP="00210E88">
      <w:r>
        <w:t>This CR introduces backwards compatible correction in the OpenAPI file of the Eees_EASRegistration API, upon the same EAS type attribute is defined with different data type in TS 29.558 and TS 24.558 cannot work together.</w:t>
      </w:r>
    </w:p>
    <w:p w14:paraId="4475BE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40BD20" w14:textId="5D084F02" w:rsidR="00210E88" w:rsidRDefault="00210E88" w:rsidP="00210E88">
      <w:pPr>
        <w:rPr>
          <w:rFonts w:ascii="Arial" w:hAnsi="Arial" w:cs="Arial"/>
          <w:b/>
          <w:sz w:val="24"/>
        </w:rPr>
      </w:pPr>
      <w:r>
        <w:rPr>
          <w:rFonts w:ascii="Arial" w:hAnsi="Arial" w:cs="Arial"/>
          <w:b/>
          <w:color w:val="0000FF"/>
          <w:sz w:val="24"/>
        </w:rPr>
        <w:t>C3-230344</w:t>
      </w:r>
      <w:r>
        <w:rPr>
          <w:rFonts w:ascii="Arial" w:hAnsi="Arial" w:cs="Arial"/>
          <w:b/>
          <w:color w:val="0000FF"/>
          <w:sz w:val="24"/>
        </w:rPr>
        <w:tab/>
      </w:r>
      <w:r>
        <w:rPr>
          <w:rFonts w:ascii="Arial" w:hAnsi="Arial" w:cs="Arial"/>
          <w:b/>
          <w:sz w:val="24"/>
        </w:rPr>
        <w:t>Adding EASProfile attribute for EAS discovery</w:t>
      </w:r>
    </w:p>
    <w:p w14:paraId="362B927C"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CR-0058  rev  Cat: F (Rel-17)</w:t>
      </w:r>
      <w:r>
        <w:rPr>
          <w:i/>
        </w:rPr>
        <w:br/>
      </w:r>
      <w:r>
        <w:rPr>
          <w:i/>
        </w:rPr>
        <w:br/>
      </w:r>
      <w:r>
        <w:rPr>
          <w:i/>
        </w:rPr>
        <w:tab/>
      </w:r>
      <w:r>
        <w:rPr>
          <w:i/>
        </w:rPr>
        <w:tab/>
      </w:r>
      <w:r>
        <w:rPr>
          <w:i/>
        </w:rPr>
        <w:tab/>
      </w:r>
      <w:r>
        <w:rPr>
          <w:i/>
        </w:rPr>
        <w:tab/>
      </w:r>
      <w:r>
        <w:rPr>
          <w:i/>
        </w:rPr>
        <w:tab/>
        <w:t>Source: NTT</w:t>
      </w:r>
    </w:p>
    <w:p w14:paraId="3DC89259" w14:textId="77777777" w:rsidR="00210E88" w:rsidRDefault="00210E88" w:rsidP="00210E88">
      <w:pPr>
        <w:rPr>
          <w:rFonts w:ascii="Arial" w:hAnsi="Arial" w:cs="Arial"/>
          <w:b/>
        </w:rPr>
      </w:pPr>
      <w:r>
        <w:rPr>
          <w:rFonts w:ascii="Arial" w:hAnsi="Arial" w:cs="Arial"/>
          <w:b/>
        </w:rPr>
        <w:t xml:space="preserve">Discussion: </w:t>
      </w:r>
    </w:p>
    <w:p w14:paraId="5B5D3742" w14:textId="77777777" w:rsidR="00210E88" w:rsidRDefault="00210E88" w:rsidP="00210E88">
      <w:r>
        <w:t>This CR introduces backward compatible modification into the OpenAPI file of the Eees_EASRegistration API.</w:t>
      </w:r>
    </w:p>
    <w:p w14:paraId="7EA7DB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BE7E1" w14:textId="2914BB91" w:rsidR="00210E88" w:rsidRDefault="00210E88" w:rsidP="00210E88">
      <w:pPr>
        <w:rPr>
          <w:rFonts w:ascii="Arial" w:hAnsi="Arial" w:cs="Arial"/>
          <w:b/>
          <w:sz w:val="24"/>
        </w:rPr>
      </w:pPr>
      <w:r>
        <w:rPr>
          <w:rFonts w:ascii="Arial" w:hAnsi="Arial" w:cs="Arial"/>
          <w:b/>
          <w:color w:val="0000FF"/>
          <w:sz w:val="24"/>
        </w:rPr>
        <w:t>C3-230477</w:t>
      </w:r>
      <w:r>
        <w:rPr>
          <w:rFonts w:ascii="Arial" w:hAnsi="Arial" w:cs="Arial"/>
          <w:b/>
          <w:color w:val="0000FF"/>
          <w:sz w:val="24"/>
        </w:rPr>
        <w:tab/>
      </w:r>
      <w:r>
        <w:rPr>
          <w:rFonts w:ascii="Arial" w:hAnsi="Arial" w:cs="Arial"/>
          <w:b/>
          <w:sz w:val="24"/>
        </w:rPr>
        <w:t>Removal of the remaining ENs on user consent for AF specific UE ID retrieval</w:t>
      </w:r>
    </w:p>
    <w:p w14:paraId="0C6B00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CR-0826  rev  Cat: F (Rel-17)</w:t>
      </w:r>
      <w:r>
        <w:rPr>
          <w:i/>
        </w:rPr>
        <w:br/>
      </w:r>
      <w:r>
        <w:rPr>
          <w:i/>
        </w:rPr>
        <w:br/>
      </w:r>
      <w:r>
        <w:rPr>
          <w:i/>
        </w:rPr>
        <w:tab/>
      </w:r>
      <w:r>
        <w:rPr>
          <w:i/>
        </w:rPr>
        <w:tab/>
      </w:r>
      <w:r>
        <w:rPr>
          <w:i/>
        </w:rPr>
        <w:tab/>
      </w:r>
      <w:r>
        <w:rPr>
          <w:i/>
        </w:rPr>
        <w:tab/>
      </w:r>
      <w:r>
        <w:rPr>
          <w:i/>
        </w:rPr>
        <w:tab/>
        <w:t>Source: Huawei</w:t>
      </w:r>
    </w:p>
    <w:p w14:paraId="30CFFAE8" w14:textId="77777777" w:rsidR="00210E88" w:rsidRDefault="00210E88" w:rsidP="00210E88">
      <w:pPr>
        <w:rPr>
          <w:rFonts w:ascii="Arial" w:hAnsi="Arial" w:cs="Arial"/>
          <w:b/>
        </w:rPr>
      </w:pPr>
      <w:r>
        <w:rPr>
          <w:rFonts w:ascii="Arial" w:hAnsi="Arial" w:cs="Arial"/>
          <w:b/>
        </w:rPr>
        <w:t xml:space="preserve">Discussion: </w:t>
      </w:r>
    </w:p>
    <w:p w14:paraId="72A389C3" w14:textId="77777777" w:rsidR="00210E88" w:rsidRDefault="00210E88" w:rsidP="00210E88">
      <w:r>
        <w:t>Clashes with 0187.</w:t>
      </w:r>
    </w:p>
    <w:p w14:paraId="32A62655" w14:textId="77777777" w:rsidR="00210E88" w:rsidRDefault="00210E88" w:rsidP="00210E88">
      <w:r>
        <w:t>Discuss offline on a possible merger</w:t>
      </w:r>
    </w:p>
    <w:p w14:paraId="30457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6C6A0B" w14:textId="67EB6431" w:rsidR="00210E88" w:rsidRDefault="00210E88" w:rsidP="00210E88">
      <w:pPr>
        <w:rPr>
          <w:rFonts w:ascii="Arial" w:hAnsi="Arial" w:cs="Arial"/>
          <w:b/>
          <w:sz w:val="24"/>
        </w:rPr>
      </w:pPr>
      <w:r>
        <w:rPr>
          <w:rFonts w:ascii="Arial" w:hAnsi="Arial" w:cs="Arial"/>
          <w:b/>
          <w:color w:val="0000FF"/>
          <w:sz w:val="24"/>
        </w:rPr>
        <w:t>C3-230478</w:t>
      </w:r>
      <w:r>
        <w:rPr>
          <w:rFonts w:ascii="Arial" w:hAnsi="Arial" w:cs="Arial"/>
          <w:b/>
          <w:color w:val="0000FF"/>
          <w:sz w:val="24"/>
        </w:rPr>
        <w:tab/>
      </w:r>
      <w:r>
        <w:rPr>
          <w:rFonts w:ascii="Arial" w:hAnsi="Arial" w:cs="Arial"/>
          <w:b/>
          <w:sz w:val="24"/>
        </w:rPr>
        <w:t>Removal of the remaining ENs on user consent for AF specific UE ID retrieval</w:t>
      </w:r>
    </w:p>
    <w:p w14:paraId="0DA98F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CR-0827  rev  Cat: A (Rel-18)</w:t>
      </w:r>
      <w:r>
        <w:rPr>
          <w:i/>
        </w:rPr>
        <w:br/>
      </w:r>
      <w:r>
        <w:rPr>
          <w:i/>
        </w:rPr>
        <w:br/>
      </w:r>
      <w:r>
        <w:rPr>
          <w:i/>
        </w:rPr>
        <w:tab/>
      </w:r>
      <w:r>
        <w:rPr>
          <w:i/>
        </w:rPr>
        <w:tab/>
      </w:r>
      <w:r>
        <w:rPr>
          <w:i/>
        </w:rPr>
        <w:tab/>
      </w:r>
      <w:r>
        <w:rPr>
          <w:i/>
        </w:rPr>
        <w:tab/>
      </w:r>
      <w:r>
        <w:rPr>
          <w:i/>
        </w:rPr>
        <w:tab/>
        <w:t>Source: Huawei</w:t>
      </w:r>
    </w:p>
    <w:p w14:paraId="74EA9F4B" w14:textId="77777777" w:rsidR="00210E88" w:rsidRDefault="00210E88" w:rsidP="00210E88">
      <w:pPr>
        <w:rPr>
          <w:rFonts w:ascii="Arial" w:hAnsi="Arial" w:cs="Arial"/>
          <w:b/>
        </w:rPr>
      </w:pPr>
      <w:r>
        <w:rPr>
          <w:rFonts w:ascii="Arial" w:hAnsi="Arial" w:cs="Arial"/>
          <w:b/>
        </w:rPr>
        <w:t xml:space="preserve">Discussion: </w:t>
      </w:r>
    </w:p>
    <w:p w14:paraId="2E272976" w14:textId="77777777" w:rsidR="00210E88" w:rsidRDefault="00210E88" w:rsidP="00210E88">
      <w:r>
        <w:t>Clashes with 0188.</w:t>
      </w:r>
    </w:p>
    <w:p w14:paraId="36D8D3F1" w14:textId="77777777" w:rsidR="00210E88" w:rsidRDefault="00210E88" w:rsidP="00210E88">
      <w:r>
        <w:t>Discuss offline on a possible merger</w:t>
      </w:r>
    </w:p>
    <w:p w14:paraId="6CC2DD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FA2F0" w14:textId="5C55C778" w:rsidR="00210E88" w:rsidRDefault="00210E88" w:rsidP="00210E88">
      <w:pPr>
        <w:rPr>
          <w:rFonts w:ascii="Arial" w:hAnsi="Arial" w:cs="Arial"/>
          <w:b/>
          <w:sz w:val="24"/>
        </w:rPr>
      </w:pPr>
      <w:r>
        <w:rPr>
          <w:rFonts w:ascii="Arial" w:hAnsi="Arial" w:cs="Arial"/>
          <w:b/>
          <w:color w:val="0000FF"/>
          <w:sz w:val="24"/>
        </w:rPr>
        <w:t>C3-230479</w:t>
      </w:r>
      <w:r>
        <w:rPr>
          <w:rFonts w:ascii="Arial" w:hAnsi="Arial" w:cs="Arial"/>
          <w:b/>
          <w:color w:val="0000FF"/>
          <w:sz w:val="24"/>
        </w:rPr>
        <w:tab/>
      </w:r>
      <w:r>
        <w:rPr>
          <w:rFonts w:ascii="Arial" w:hAnsi="Arial" w:cs="Arial"/>
          <w:b/>
          <w:sz w:val="24"/>
        </w:rPr>
        <w:t>Corrections to the definition of the EAS type</w:t>
      </w:r>
    </w:p>
    <w:p w14:paraId="7877BE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CR-0059  rev  Cat: F (Rel-17)</w:t>
      </w:r>
      <w:r>
        <w:rPr>
          <w:i/>
        </w:rPr>
        <w:br/>
      </w:r>
      <w:r>
        <w:rPr>
          <w:i/>
        </w:rPr>
        <w:br/>
      </w:r>
      <w:r>
        <w:rPr>
          <w:i/>
        </w:rPr>
        <w:tab/>
      </w:r>
      <w:r>
        <w:rPr>
          <w:i/>
        </w:rPr>
        <w:tab/>
      </w:r>
      <w:r>
        <w:rPr>
          <w:i/>
        </w:rPr>
        <w:tab/>
      </w:r>
      <w:r>
        <w:rPr>
          <w:i/>
        </w:rPr>
        <w:tab/>
      </w:r>
      <w:r>
        <w:rPr>
          <w:i/>
        </w:rPr>
        <w:tab/>
        <w:t>Source: Huawei</w:t>
      </w:r>
    </w:p>
    <w:p w14:paraId="40672F81" w14:textId="77777777" w:rsidR="00210E88" w:rsidRDefault="00210E88" w:rsidP="00210E88">
      <w:pPr>
        <w:rPr>
          <w:rFonts w:ascii="Arial" w:hAnsi="Arial" w:cs="Arial"/>
          <w:b/>
        </w:rPr>
      </w:pPr>
      <w:r>
        <w:rPr>
          <w:rFonts w:ascii="Arial" w:hAnsi="Arial" w:cs="Arial"/>
          <w:b/>
        </w:rPr>
        <w:t xml:space="preserve">Discussion: </w:t>
      </w:r>
    </w:p>
    <w:p w14:paraId="0ECD6C43" w14:textId="77777777" w:rsidR="00210E88" w:rsidRDefault="00210E88" w:rsidP="00210E88">
      <w:r>
        <w:t>This CR introduces a backwards compatible correction to the OpenAPI description of the Eees_EASRegistration API defined in this specification.</w:t>
      </w:r>
    </w:p>
    <w:p w14:paraId="2DE47FB6" w14:textId="77777777" w:rsidR="00210E88" w:rsidRDefault="00210E88" w:rsidP="00210E88">
      <w:r>
        <w:t>Merges: 0189, 0344</w:t>
      </w:r>
    </w:p>
    <w:p w14:paraId="67F40966" w14:textId="77777777" w:rsidR="00210E88" w:rsidRDefault="00210E88" w:rsidP="00210E88">
      <w:r>
        <w:t>R3 version to be amde available in draft folder.</w:t>
      </w:r>
    </w:p>
    <w:p w14:paraId="2533CC88" w14:textId="77777777" w:rsidR="00210E88" w:rsidRDefault="00210E88" w:rsidP="00210E88">
      <w:r>
        <w:t>Abdessamad (Huawei): Providing new versions of the CRs.</w:t>
      </w:r>
    </w:p>
    <w:p w14:paraId="09B69A25" w14:textId="77777777" w:rsidR="00210E88" w:rsidRDefault="00210E88" w:rsidP="00210E88">
      <w:r>
        <w:t>Naren (Samsung): Fine with r2 and r4 versions of C3-230553 and C3-230479.</w:t>
      </w:r>
    </w:p>
    <w:p w14:paraId="7A85EB04" w14:textId="77777777" w:rsidR="00210E88" w:rsidRDefault="00210E88" w:rsidP="00210E88">
      <w:r>
        <w:t>Shota (NTT): Fine with C3-230479_r4 and C3-230553_r2.</w:t>
      </w:r>
    </w:p>
    <w:p w14:paraId="59FB3C27" w14:textId="77777777" w:rsidR="00210E88" w:rsidRDefault="00210E88" w:rsidP="00210E88">
      <w:r>
        <w:t>Rev is pre-agreed</w:t>
      </w:r>
    </w:p>
    <w:p w14:paraId="79067C8D"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C3-230828</w:t>
      </w:r>
      <w:r>
        <w:rPr>
          <w:color w:val="993300"/>
          <w:u w:val="single"/>
        </w:rPr>
        <w:t>.</w:t>
      </w:r>
    </w:p>
    <w:p w14:paraId="61D23436" w14:textId="77CBDD1B" w:rsidR="00210E88" w:rsidRDefault="00210E88" w:rsidP="00210E88">
      <w:pPr>
        <w:rPr>
          <w:rFonts w:ascii="Arial" w:hAnsi="Arial" w:cs="Arial"/>
          <w:b/>
          <w:sz w:val="24"/>
        </w:rPr>
      </w:pPr>
      <w:r>
        <w:rPr>
          <w:rFonts w:ascii="Arial" w:hAnsi="Arial" w:cs="Arial"/>
          <w:b/>
          <w:color w:val="0000FF"/>
          <w:sz w:val="24"/>
        </w:rPr>
        <w:t>C3-230480</w:t>
      </w:r>
      <w:r>
        <w:rPr>
          <w:rFonts w:ascii="Arial" w:hAnsi="Arial" w:cs="Arial"/>
          <w:b/>
          <w:color w:val="0000FF"/>
          <w:sz w:val="24"/>
        </w:rPr>
        <w:tab/>
      </w:r>
      <w:r>
        <w:rPr>
          <w:rFonts w:ascii="Arial" w:hAnsi="Arial" w:cs="Arial"/>
          <w:b/>
          <w:sz w:val="24"/>
        </w:rPr>
        <w:t>Corrections to the EAS Type definition</w:t>
      </w:r>
    </w:p>
    <w:p w14:paraId="63EAE1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CR-0828  rev  Cat: A (Rel-18)</w:t>
      </w:r>
      <w:r>
        <w:rPr>
          <w:i/>
        </w:rPr>
        <w:br/>
      </w:r>
      <w:r>
        <w:rPr>
          <w:i/>
        </w:rPr>
        <w:br/>
      </w:r>
      <w:r>
        <w:rPr>
          <w:i/>
        </w:rPr>
        <w:tab/>
      </w:r>
      <w:r>
        <w:rPr>
          <w:i/>
        </w:rPr>
        <w:tab/>
      </w:r>
      <w:r>
        <w:rPr>
          <w:i/>
        </w:rPr>
        <w:tab/>
      </w:r>
      <w:r>
        <w:rPr>
          <w:i/>
        </w:rPr>
        <w:tab/>
      </w:r>
      <w:r>
        <w:rPr>
          <w:i/>
        </w:rPr>
        <w:tab/>
        <w:t>Source: Huawei</w:t>
      </w:r>
    </w:p>
    <w:p w14:paraId="38BC8051" w14:textId="77777777" w:rsidR="00210E88" w:rsidRDefault="00210E88" w:rsidP="00210E88">
      <w:pPr>
        <w:rPr>
          <w:rFonts w:ascii="Arial" w:hAnsi="Arial" w:cs="Arial"/>
          <w:b/>
        </w:rPr>
      </w:pPr>
      <w:r>
        <w:rPr>
          <w:rFonts w:ascii="Arial" w:hAnsi="Arial" w:cs="Arial"/>
          <w:b/>
        </w:rPr>
        <w:t xml:space="preserve">Discussion: </w:t>
      </w:r>
    </w:p>
    <w:p w14:paraId="60EE57B7" w14:textId="77777777" w:rsidR="00210E88" w:rsidRDefault="00210E88" w:rsidP="00210E88">
      <w:r>
        <w:t>Late doc</w:t>
      </w:r>
    </w:p>
    <w:p w14:paraId="4AAA7B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E5E00" w14:textId="3C911E83" w:rsidR="00210E88" w:rsidRDefault="00210E88" w:rsidP="00210E88">
      <w:pPr>
        <w:rPr>
          <w:rFonts w:ascii="Arial" w:hAnsi="Arial" w:cs="Arial"/>
          <w:b/>
          <w:sz w:val="24"/>
        </w:rPr>
      </w:pPr>
      <w:r>
        <w:rPr>
          <w:rFonts w:ascii="Arial" w:hAnsi="Arial" w:cs="Arial"/>
          <w:b/>
          <w:color w:val="0000FF"/>
          <w:sz w:val="24"/>
        </w:rPr>
        <w:t>C3-230553</w:t>
      </w:r>
      <w:r>
        <w:rPr>
          <w:rFonts w:ascii="Arial" w:hAnsi="Arial" w:cs="Arial"/>
          <w:b/>
          <w:color w:val="0000FF"/>
          <w:sz w:val="24"/>
        </w:rPr>
        <w:tab/>
      </w:r>
      <w:r>
        <w:rPr>
          <w:rFonts w:ascii="Arial" w:hAnsi="Arial" w:cs="Arial"/>
          <w:b/>
          <w:sz w:val="24"/>
        </w:rPr>
        <w:t>Corrections to the definition of the EAS type</w:t>
      </w:r>
    </w:p>
    <w:p w14:paraId="60DD91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CR-0060  rev  Cat: A (Rel-18)</w:t>
      </w:r>
      <w:r>
        <w:rPr>
          <w:i/>
        </w:rPr>
        <w:br/>
      </w:r>
      <w:r>
        <w:rPr>
          <w:i/>
        </w:rPr>
        <w:br/>
      </w:r>
      <w:r>
        <w:rPr>
          <w:i/>
        </w:rPr>
        <w:tab/>
      </w:r>
      <w:r>
        <w:rPr>
          <w:i/>
        </w:rPr>
        <w:tab/>
      </w:r>
      <w:r>
        <w:rPr>
          <w:i/>
        </w:rPr>
        <w:tab/>
      </w:r>
      <w:r>
        <w:rPr>
          <w:i/>
        </w:rPr>
        <w:tab/>
      </w:r>
      <w:r>
        <w:rPr>
          <w:i/>
        </w:rPr>
        <w:tab/>
        <w:t>Source: Huawei</w:t>
      </w:r>
    </w:p>
    <w:p w14:paraId="25EDFE59" w14:textId="77777777" w:rsidR="00210E88" w:rsidRDefault="00210E88" w:rsidP="00210E88">
      <w:pPr>
        <w:rPr>
          <w:rFonts w:ascii="Arial" w:hAnsi="Arial" w:cs="Arial"/>
          <w:b/>
        </w:rPr>
      </w:pPr>
      <w:r>
        <w:rPr>
          <w:rFonts w:ascii="Arial" w:hAnsi="Arial" w:cs="Arial"/>
          <w:b/>
        </w:rPr>
        <w:t xml:space="preserve">Discussion: </w:t>
      </w:r>
    </w:p>
    <w:p w14:paraId="54D44AC2" w14:textId="77777777" w:rsidR="00210E88" w:rsidRDefault="00210E88" w:rsidP="00210E88">
      <w:r>
        <w:t>This CR introduces a backwards compatible correction to the OpenAPI description of the Eees_EASRegistration API defined in this specification.</w:t>
      </w:r>
    </w:p>
    <w:p w14:paraId="40ED6598" w14:textId="77777777" w:rsidR="00210E88" w:rsidRDefault="00210E88" w:rsidP="00210E88">
      <w:r>
        <w:t>Merges: 0190</w:t>
      </w:r>
    </w:p>
    <w:p w14:paraId="58EA65FC" w14:textId="77777777" w:rsidR="00210E88" w:rsidRDefault="00210E88" w:rsidP="00210E88">
      <w:r>
        <w:t>R3 version to be available in draft folder</w:t>
      </w:r>
    </w:p>
    <w:p w14:paraId="377DFC9A" w14:textId="77777777" w:rsidR="00210E88" w:rsidRDefault="00210E88" w:rsidP="00210E88">
      <w:r>
        <w:t>Abdessamad (Huawei): Providing new versions of the CRs.</w:t>
      </w:r>
    </w:p>
    <w:p w14:paraId="661A9D27" w14:textId="77777777" w:rsidR="00210E88" w:rsidRDefault="00210E88" w:rsidP="00210E88">
      <w:r>
        <w:t>Rev is pre-agreed</w:t>
      </w:r>
    </w:p>
    <w:p w14:paraId="68A9C6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C3-230829</w:t>
      </w:r>
      <w:r>
        <w:rPr>
          <w:color w:val="993300"/>
          <w:u w:val="single"/>
        </w:rPr>
        <w:t>.</w:t>
      </w:r>
    </w:p>
    <w:p w14:paraId="264C53A5" w14:textId="49D3FBAF" w:rsidR="00210E88" w:rsidRDefault="00210E88" w:rsidP="00210E88">
      <w:pPr>
        <w:rPr>
          <w:rFonts w:ascii="Arial" w:hAnsi="Arial" w:cs="Arial"/>
          <w:b/>
          <w:sz w:val="24"/>
        </w:rPr>
      </w:pPr>
      <w:r>
        <w:rPr>
          <w:rFonts w:ascii="Arial" w:hAnsi="Arial" w:cs="Arial"/>
          <w:b/>
          <w:color w:val="0000FF"/>
          <w:sz w:val="24"/>
        </w:rPr>
        <w:t>C3-230761</w:t>
      </w:r>
      <w:r>
        <w:rPr>
          <w:rFonts w:ascii="Arial" w:hAnsi="Arial" w:cs="Arial"/>
          <w:b/>
          <w:color w:val="0000FF"/>
          <w:sz w:val="24"/>
        </w:rPr>
        <w:tab/>
      </w:r>
      <w:r>
        <w:rPr>
          <w:rFonts w:ascii="Arial" w:hAnsi="Arial" w:cs="Arial"/>
          <w:b/>
          <w:sz w:val="24"/>
        </w:rPr>
        <w:t>Resolve editor notes on user consent during AF specific UE ID retrieval</w:t>
      </w:r>
    </w:p>
    <w:p w14:paraId="59C9BC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CR-0790  rev 1 Cat: F (Rel-17)</w:t>
      </w:r>
      <w:r>
        <w:rPr>
          <w:i/>
        </w:rPr>
        <w:br/>
      </w:r>
      <w:r>
        <w:rPr>
          <w:i/>
        </w:rPr>
        <w:br/>
      </w:r>
      <w:r>
        <w:rPr>
          <w:i/>
        </w:rPr>
        <w:tab/>
      </w:r>
      <w:r>
        <w:rPr>
          <w:i/>
        </w:rPr>
        <w:tab/>
      </w:r>
      <w:r>
        <w:rPr>
          <w:i/>
        </w:rPr>
        <w:tab/>
      </w:r>
      <w:r>
        <w:rPr>
          <w:i/>
        </w:rPr>
        <w:tab/>
      </w:r>
      <w:r>
        <w:rPr>
          <w:i/>
        </w:rPr>
        <w:tab/>
        <w:t>Source: Ericsson, Huawei</w:t>
      </w:r>
    </w:p>
    <w:p w14:paraId="0679F41B" w14:textId="77777777" w:rsidR="00210E88" w:rsidRDefault="00210E88" w:rsidP="00210E88">
      <w:pPr>
        <w:rPr>
          <w:color w:val="808080"/>
        </w:rPr>
      </w:pPr>
      <w:r>
        <w:rPr>
          <w:color w:val="808080"/>
        </w:rPr>
        <w:t>(Replaces C3-230187)</w:t>
      </w:r>
    </w:p>
    <w:p w14:paraId="0442FC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B3F57" w14:textId="35A80EED" w:rsidR="00210E88" w:rsidRDefault="00210E88" w:rsidP="00210E88">
      <w:pPr>
        <w:rPr>
          <w:rFonts w:ascii="Arial" w:hAnsi="Arial" w:cs="Arial"/>
          <w:b/>
          <w:sz w:val="24"/>
        </w:rPr>
      </w:pPr>
      <w:r>
        <w:rPr>
          <w:rFonts w:ascii="Arial" w:hAnsi="Arial" w:cs="Arial"/>
          <w:b/>
          <w:color w:val="0000FF"/>
          <w:sz w:val="24"/>
        </w:rPr>
        <w:t>C3-230762</w:t>
      </w:r>
      <w:r>
        <w:rPr>
          <w:rFonts w:ascii="Arial" w:hAnsi="Arial" w:cs="Arial"/>
          <w:b/>
          <w:color w:val="0000FF"/>
          <w:sz w:val="24"/>
        </w:rPr>
        <w:tab/>
      </w:r>
      <w:r>
        <w:rPr>
          <w:rFonts w:ascii="Arial" w:hAnsi="Arial" w:cs="Arial"/>
          <w:b/>
          <w:sz w:val="24"/>
        </w:rPr>
        <w:t>Resolve editor notes on user consent during AF specific UE ID retrieval</w:t>
      </w:r>
    </w:p>
    <w:p w14:paraId="24A6875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CR-0791  rev 1 Cat: A (Rel-18)</w:t>
      </w:r>
      <w:r>
        <w:rPr>
          <w:i/>
        </w:rPr>
        <w:br/>
      </w:r>
      <w:r>
        <w:rPr>
          <w:i/>
        </w:rPr>
        <w:br/>
      </w:r>
      <w:r>
        <w:rPr>
          <w:i/>
        </w:rPr>
        <w:tab/>
      </w:r>
      <w:r>
        <w:rPr>
          <w:i/>
        </w:rPr>
        <w:tab/>
      </w:r>
      <w:r>
        <w:rPr>
          <w:i/>
        </w:rPr>
        <w:tab/>
      </w:r>
      <w:r>
        <w:rPr>
          <w:i/>
        </w:rPr>
        <w:tab/>
      </w:r>
      <w:r>
        <w:rPr>
          <w:i/>
        </w:rPr>
        <w:tab/>
        <w:t>Source: Ericsson, Huawei</w:t>
      </w:r>
    </w:p>
    <w:p w14:paraId="503D3B48" w14:textId="77777777" w:rsidR="00210E88" w:rsidRDefault="00210E88" w:rsidP="00210E88">
      <w:pPr>
        <w:rPr>
          <w:color w:val="808080"/>
        </w:rPr>
      </w:pPr>
      <w:r>
        <w:rPr>
          <w:color w:val="808080"/>
        </w:rPr>
        <w:t>(Replaces C3-230188)</w:t>
      </w:r>
    </w:p>
    <w:p w14:paraId="35397F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17810" w14:textId="59BF087B" w:rsidR="00210E88" w:rsidRDefault="00210E88" w:rsidP="00210E88">
      <w:pPr>
        <w:rPr>
          <w:rFonts w:ascii="Arial" w:hAnsi="Arial" w:cs="Arial"/>
          <w:b/>
          <w:sz w:val="24"/>
        </w:rPr>
      </w:pPr>
      <w:r>
        <w:rPr>
          <w:rFonts w:ascii="Arial" w:hAnsi="Arial" w:cs="Arial"/>
          <w:b/>
          <w:color w:val="0000FF"/>
          <w:sz w:val="24"/>
        </w:rPr>
        <w:t>C3-230828</w:t>
      </w:r>
      <w:r>
        <w:rPr>
          <w:rFonts w:ascii="Arial" w:hAnsi="Arial" w:cs="Arial"/>
          <w:b/>
          <w:color w:val="0000FF"/>
          <w:sz w:val="24"/>
        </w:rPr>
        <w:tab/>
      </w:r>
      <w:r>
        <w:rPr>
          <w:rFonts w:ascii="Arial" w:hAnsi="Arial" w:cs="Arial"/>
          <w:b/>
          <w:sz w:val="24"/>
        </w:rPr>
        <w:t>Corrections to the EAS Type definition</w:t>
      </w:r>
    </w:p>
    <w:p w14:paraId="0E733D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CR-0059  rev 1 Cat: F (Rel-17)</w:t>
      </w:r>
      <w:r>
        <w:rPr>
          <w:i/>
        </w:rPr>
        <w:br/>
      </w:r>
      <w:r>
        <w:rPr>
          <w:i/>
        </w:rPr>
        <w:br/>
      </w:r>
      <w:r>
        <w:rPr>
          <w:i/>
        </w:rPr>
        <w:tab/>
      </w:r>
      <w:r>
        <w:rPr>
          <w:i/>
        </w:rPr>
        <w:tab/>
      </w:r>
      <w:r>
        <w:rPr>
          <w:i/>
        </w:rPr>
        <w:tab/>
      </w:r>
      <w:r>
        <w:rPr>
          <w:i/>
        </w:rPr>
        <w:tab/>
      </w:r>
      <w:r>
        <w:rPr>
          <w:i/>
        </w:rPr>
        <w:tab/>
        <w:t>Source: Huawei, NTT, Samsung, Ericsson</w:t>
      </w:r>
    </w:p>
    <w:p w14:paraId="2A827726" w14:textId="77777777" w:rsidR="00210E88" w:rsidRDefault="00210E88" w:rsidP="00210E88">
      <w:pPr>
        <w:rPr>
          <w:color w:val="808080"/>
        </w:rPr>
      </w:pPr>
      <w:r>
        <w:rPr>
          <w:color w:val="808080"/>
        </w:rPr>
        <w:lastRenderedPageBreak/>
        <w:t>(Replaces C3-230479)</w:t>
      </w:r>
    </w:p>
    <w:p w14:paraId="29E31B3D" w14:textId="77777777" w:rsidR="00210E88" w:rsidRDefault="00210E88" w:rsidP="00210E88">
      <w:pPr>
        <w:rPr>
          <w:rFonts w:ascii="Arial" w:hAnsi="Arial" w:cs="Arial"/>
          <w:b/>
        </w:rPr>
      </w:pPr>
      <w:r>
        <w:rPr>
          <w:rFonts w:ascii="Arial" w:hAnsi="Arial" w:cs="Arial"/>
          <w:b/>
        </w:rPr>
        <w:t xml:space="preserve">Discussion: </w:t>
      </w:r>
    </w:p>
    <w:p w14:paraId="6884901A" w14:textId="77777777" w:rsidR="00210E88" w:rsidRDefault="00210E88" w:rsidP="00210E88">
      <w:r>
        <w:t>This CR introduces a backwards compatible correction to the OpenAPI description of the Eees_EASRegistration API defined in this specification.</w:t>
      </w:r>
    </w:p>
    <w:p w14:paraId="78E786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3A31" w14:textId="35AC2B79" w:rsidR="00210E88" w:rsidRDefault="00210E88" w:rsidP="00210E88">
      <w:pPr>
        <w:rPr>
          <w:rFonts w:ascii="Arial" w:hAnsi="Arial" w:cs="Arial"/>
          <w:b/>
          <w:sz w:val="24"/>
        </w:rPr>
      </w:pPr>
      <w:r>
        <w:rPr>
          <w:rFonts w:ascii="Arial" w:hAnsi="Arial" w:cs="Arial"/>
          <w:b/>
          <w:color w:val="0000FF"/>
          <w:sz w:val="24"/>
        </w:rPr>
        <w:t>C3-230829</w:t>
      </w:r>
      <w:r>
        <w:rPr>
          <w:rFonts w:ascii="Arial" w:hAnsi="Arial" w:cs="Arial"/>
          <w:b/>
          <w:color w:val="0000FF"/>
          <w:sz w:val="24"/>
        </w:rPr>
        <w:tab/>
      </w:r>
      <w:r>
        <w:rPr>
          <w:rFonts w:ascii="Arial" w:hAnsi="Arial" w:cs="Arial"/>
          <w:b/>
          <w:sz w:val="24"/>
        </w:rPr>
        <w:t>Corrections to the EAS Type definition</w:t>
      </w:r>
    </w:p>
    <w:p w14:paraId="40AE930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CR-0060  rev 1 Cat: A (Rel-18)</w:t>
      </w:r>
      <w:r>
        <w:rPr>
          <w:i/>
        </w:rPr>
        <w:br/>
      </w:r>
      <w:r>
        <w:rPr>
          <w:i/>
        </w:rPr>
        <w:br/>
      </w:r>
      <w:r>
        <w:rPr>
          <w:i/>
        </w:rPr>
        <w:tab/>
      </w:r>
      <w:r>
        <w:rPr>
          <w:i/>
        </w:rPr>
        <w:tab/>
      </w:r>
      <w:r>
        <w:rPr>
          <w:i/>
        </w:rPr>
        <w:tab/>
      </w:r>
      <w:r>
        <w:rPr>
          <w:i/>
        </w:rPr>
        <w:tab/>
      </w:r>
      <w:r>
        <w:rPr>
          <w:i/>
        </w:rPr>
        <w:tab/>
        <w:t>Source: Huawei, NTT, Samsung, Ericsson</w:t>
      </w:r>
    </w:p>
    <w:p w14:paraId="3B2E64F6" w14:textId="77777777" w:rsidR="00210E88" w:rsidRDefault="00210E88" w:rsidP="00210E88">
      <w:pPr>
        <w:rPr>
          <w:color w:val="808080"/>
        </w:rPr>
      </w:pPr>
      <w:r>
        <w:rPr>
          <w:color w:val="808080"/>
        </w:rPr>
        <w:t>(Replaces C3-230553)</w:t>
      </w:r>
    </w:p>
    <w:p w14:paraId="21FA55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A7372" w14:textId="77777777" w:rsidR="00210E88" w:rsidRDefault="00210E88" w:rsidP="00210E88">
      <w:pPr>
        <w:pStyle w:val="Heading3"/>
      </w:pPr>
      <w:bookmarkStart w:id="81" w:name="_Toc129359541"/>
      <w:r>
        <w:t>17.9</w:t>
      </w:r>
      <w:r>
        <w:tab/>
        <w:t>Reliable Data Service Serialization Indication [RDSSI]</w:t>
      </w:r>
      <w:bookmarkEnd w:id="81"/>
    </w:p>
    <w:p w14:paraId="2AECD7B5" w14:textId="77777777" w:rsidR="00210E88" w:rsidRDefault="00210E88" w:rsidP="00210E88">
      <w:pPr>
        <w:pStyle w:val="Heading3"/>
      </w:pPr>
      <w:bookmarkStart w:id="82" w:name="_Toc129359542"/>
      <w:r>
        <w:t>17.10</w:t>
      </w:r>
      <w:r>
        <w:tab/>
        <w:t>CT aspects on Dynamically Changing AM Policies in the 5GC [TEI17_DCAMP]</w:t>
      </w:r>
      <w:bookmarkEnd w:id="82"/>
    </w:p>
    <w:p w14:paraId="36962564" w14:textId="77777777" w:rsidR="00210E88" w:rsidRDefault="00210E88" w:rsidP="00210E88">
      <w:pPr>
        <w:pStyle w:val="Heading3"/>
      </w:pPr>
      <w:bookmarkStart w:id="83" w:name="_Toc129359543"/>
      <w:r>
        <w:t>17.11</w:t>
      </w:r>
      <w:r>
        <w:tab/>
        <w:t>N7 Interfaces Enhancements to Support GERAN and UTRAN [TEI17_NIESGU]</w:t>
      </w:r>
      <w:bookmarkEnd w:id="83"/>
    </w:p>
    <w:p w14:paraId="45471526" w14:textId="77777777" w:rsidR="00210E88" w:rsidRDefault="00210E88" w:rsidP="00210E88">
      <w:pPr>
        <w:pStyle w:val="Heading3"/>
      </w:pPr>
      <w:bookmarkStart w:id="84" w:name="_Toc129359544"/>
      <w:r>
        <w:t>17.12</w:t>
      </w:r>
      <w:r>
        <w:tab/>
        <w:t>CT aspects on Dynamic Management of Group-based Event Monitoring [TEI17_GEM]</w:t>
      </w:r>
      <w:bookmarkEnd w:id="84"/>
    </w:p>
    <w:p w14:paraId="3BD1A7BE" w14:textId="77777777" w:rsidR="00210E88" w:rsidRDefault="00210E88" w:rsidP="00210E88">
      <w:pPr>
        <w:pStyle w:val="Heading3"/>
      </w:pPr>
      <w:bookmarkStart w:id="85" w:name="_Toc129359545"/>
      <w:r>
        <w:t>17.13</w:t>
      </w:r>
      <w:r>
        <w:tab/>
        <w:t>CT aspects on Same PCF Selection for AMF and SMF [TEI17_SPSFAS]</w:t>
      </w:r>
      <w:bookmarkEnd w:id="85"/>
    </w:p>
    <w:p w14:paraId="223ED666" w14:textId="77777777" w:rsidR="00210E88" w:rsidRDefault="00210E88" w:rsidP="00210E88">
      <w:pPr>
        <w:pStyle w:val="Heading3"/>
      </w:pPr>
      <w:bookmarkStart w:id="86" w:name="_Toc129359546"/>
      <w:r>
        <w:t>17.14</w:t>
      </w:r>
      <w:r>
        <w:tab/>
        <w:t>CT aspects of Access Traffic Steering, Switch and Splitting support in the 5G system architecture; Phase 2 [ATSSS_Ph2]</w:t>
      </w:r>
      <w:bookmarkEnd w:id="86"/>
    </w:p>
    <w:p w14:paraId="1D1F6D3E" w14:textId="77777777" w:rsidR="00210E88" w:rsidRDefault="00210E88" w:rsidP="00210E88">
      <w:pPr>
        <w:pStyle w:val="Heading3"/>
      </w:pPr>
      <w:bookmarkStart w:id="87" w:name="_Toc129359547"/>
      <w:r>
        <w:t>17.15</w:t>
      </w:r>
      <w:r>
        <w:tab/>
        <w:t>CT aspects of support of enhanced Industrial IoT [IIoT]</w:t>
      </w:r>
      <w:bookmarkEnd w:id="87"/>
    </w:p>
    <w:p w14:paraId="290C7FAC" w14:textId="1083C355" w:rsidR="00210E88" w:rsidRDefault="00210E88" w:rsidP="00210E88">
      <w:pPr>
        <w:rPr>
          <w:rFonts w:ascii="Arial" w:hAnsi="Arial" w:cs="Arial"/>
          <w:b/>
          <w:sz w:val="24"/>
        </w:rPr>
      </w:pPr>
      <w:r>
        <w:rPr>
          <w:rFonts w:ascii="Arial" w:hAnsi="Arial" w:cs="Arial"/>
          <w:b/>
          <w:color w:val="0000FF"/>
          <w:sz w:val="24"/>
        </w:rPr>
        <w:t>C3-230093</w:t>
      </w:r>
      <w:r>
        <w:rPr>
          <w:rFonts w:ascii="Arial" w:hAnsi="Arial" w:cs="Arial"/>
          <w:b/>
          <w:color w:val="0000FF"/>
          <w:sz w:val="24"/>
        </w:rPr>
        <w:tab/>
      </w:r>
      <w:r>
        <w:rPr>
          <w:rFonts w:ascii="Arial" w:hAnsi="Arial" w:cs="Arial"/>
          <w:b/>
          <w:sz w:val="24"/>
        </w:rPr>
        <w:t>Packet delay budget attribute name correction</w:t>
      </w:r>
    </w:p>
    <w:p w14:paraId="179D331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CR-0772  rev  Cat: F (Rel-17)</w:t>
      </w:r>
      <w:r>
        <w:rPr>
          <w:i/>
        </w:rPr>
        <w:br/>
      </w:r>
      <w:r>
        <w:rPr>
          <w:i/>
        </w:rPr>
        <w:br/>
      </w:r>
      <w:r>
        <w:rPr>
          <w:i/>
        </w:rPr>
        <w:tab/>
      </w:r>
      <w:r>
        <w:rPr>
          <w:i/>
        </w:rPr>
        <w:tab/>
      </w:r>
      <w:r>
        <w:rPr>
          <w:i/>
        </w:rPr>
        <w:tab/>
      </w:r>
      <w:r>
        <w:rPr>
          <w:i/>
        </w:rPr>
        <w:tab/>
      </w:r>
      <w:r>
        <w:rPr>
          <w:i/>
        </w:rPr>
        <w:tab/>
        <w:t>Source: Nokia, Nokia Shanghai Bell, KDDI</w:t>
      </w:r>
    </w:p>
    <w:p w14:paraId="21060A24" w14:textId="77777777" w:rsidR="00210E88" w:rsidRDefault="00210E88" w:rsidP="00210E88">
      <w:pPr>
        <w:rPr>
          <w:rFonts w:ascii="Arial" w:hAnsi="Arial" w:cs="Arial"/>
          <w:b/>
        </w:rPr>
      </w:pPr>
      <w:r>
        <w:rPr>
          <w:rFonts w:ascii="Arial" w:hAnsi="Arial" w:cs="Arial"/>
          <w:b/>
        </w:rPr>
        <w:t xml:space="preserve">Abstract: </w:t>
      </w:r>
    </w:p>
    <w:p w14:paraId="79BAE760" w14:textId="77777777" w:rsidR="00210E88" w:rsidRDefault="00210E88" w:rsidP="00210E88">
      <w:r>
        <w:t>Packet delay budget attribute name correction</w:t>
      </w:r>
    </w:p>
    <w:p w14:paraId="70A634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948A1" w14:textId="2E36010A" w:rsidR="00210E88" w:rsidRDefault="00210E88" w:rsidP="00210E88">
      <w:pPr>
        <w:rPr>
          <w:rFonts w:ascii="Arial" w:hAnsi="Arial" w:cs="Arial"/>
          <w:b/>
          <w:sz w:val="24"/>
        </w:rPr>
      </w:pPr>
      <w:r>
        <w:rPr>
          <w:rFonts w:ascii="Arial" w:hAnsi="Arial" w:cs="Arial"/>
          <w:b/>
          <w:color w:val="0000FF"/>
          <w:sz w:val="24"/>
        </w:rPr>
        <w:t>C3-230094</w:t>
      </w:r>
      <w:r>
        <w:rPr>
          <w:rFonts w:ascii="Arial" w:hAnsi="Arial" w:cs="Arial"/>
          <w:b/>
          <w:color w:val="0000FF"/>
          <w:sz w:val="24"/>
        </w:rPr>
        <w:tab/>
      </w:r>
      <w:r>
        <w:rPr>
          <w:rFonts w:ascii="Arial" w:hAnsi="Arial" w:cs="Arial"/>
          <w:b/>
          <w:sz w:val="24"/>
        </w:rPr>
        <w:t>Packet delay budget attribute name correction</w:t>
      </w:r>
    </w:p>
    <w:p w14:paraId="0D0F48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CR-0773  rev  Cat: A (Rel-18)</w:t>
      </w:r>
      <w:r>
        <w:rPr>
          <w:i/>
        </w:rPr>
        <w:br/>
      </w:r>
      <w:r>
        <w:rPr>
          <w:i/>
        </w:rPr>
        <w:lastRenderedPageBreak/>
        <w:br/>
      </w:r>
      <w:r>
        <w:rPr>
          <w:i/>
        </w:rPr>
        <w:tab/>
      </w:r>
      <w:r>
        <w:rPr>
          <w:i/>
        </w:rPr>
        <w:tab/>
      </w:r>
      <w:r>
        <w:rPr>
          <w:i/>
        </w:rPr>
        <w:tab/>
      </w:r>
      <w:r>
        <w:rPr>
          <w:i/>
        </w:rPr>
        <w:tab/>
      </w:r>
      <w:r>
        <w:rPr>
          <w:i/>
        </w:rPr>
        <w:tab/>
        <w:t>Source: Nokia, Nokia Shanghai Bell, KDDI</w:t>
      </w:r>
    </w:p>
    <w:p w14:paraId="712E817F" w14:textId="77777777" w:rsidR="00210E88" w:rsidRDefault="00210E88" w:rsidP="00210E88">
      <w:pPr>
        <w:rPr>
          <w:rFonts w:ascii="Arial" w:hAnsi="Arial" w:cs="Arial"/>
          <w:b/>
        </w:rPr>
      </w:pPr>
      <w:r>
        <w:rPr>
          <w:rFonts w:ascii="Arial" w:hAnsi="Arial" w:cs="Arial"/>
          <w:b/>
        </w:rPr>
        <w:t xml:space="preserve">Abstract: </w:t>
      </w:r>
    </w:p>
    <w:p w14:paraId="26C18265" w14:textId="77777777" w:rsidR="00210E88" w:rsidRDefault="00210E88" w:rsidP="00210E88">
      <w:r>
        <w:t>Packet delay budget attribute name correction</w:t>
      </w:r>
    </w:p>
    <w:p w14:paraId="6DB0C3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2A3E3" w14:textId="226A42BC" w:rsidR="00210E88" w:rsidRDefault="00210E88" w:rsidP="00210E88">
      <w:pPr>
        <w:rPr>
          <w:rFonts w:ascii="Arial" w:hAnsi="Arial" w:cs="Arial"/>
          <w:b/>
          <w:sz w:val="24"/>
        </w:rPr>
      </w:pPr>
      <w:r>
        <w:rPr>
          <w:rFonts w:ascii="Arial" w:hAnsi="Arial" w:cs="Arial"/>
          <w:b/>
          <w:color w:val="0000FF"/>
          <w:sz w:val="24"/>
        </w:rPr>
        <w:t>C3-230276</w:t>
      </w:r>
      <w:r>
        <w:rPr>
          <w:rFonts w:ascii="Arial" w:hAnsi="Arial" w:cs="Arial"/>
          <w:b/>
          <w:color w:val="0000FF"/>
          <w:sz w:val="24"/>
        </w:rPr>
        <w:tab/>
      </w:r>
      <w:r>
        <w:rPr>
          <w:rFonts w:ascii="Arial" w:hAnsi="Arial" w:cs="Arial"/>
          <w:b/>
          <w:sz w:val="24"/>
        </w:rPr>
        <w:t>Correction to Ntsctsf_TimeSynchronization Service</w:t>
      </w:r>
    </w:p>
    <w:p w14:paraId="0A33F83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CR-0037  rev  Cat: F (Rel-17)</w:t>
      </w:r>
      <w:r>
        <w:rPr>
          <w:i/>
        </w:rPr>
        <w:br/>
      </w:r>
      <w:r>
        <w:rPr>
          <w:i/>
        </w:rPr>
        <w:br/>
      </w:r>
      <w:r>
        <w:rPr>
          <w:i/>
        </w:rPr>
        <w:tab/>
      </w:r>
      <w:r>
        <w:rPr>
          <w:i/>
        </w:rPr>
        <w:tab/>
      </w:r>
      <w:r>
        <w:rPr>
          <w:i/>
        </w:rPr>
        <w:tab/>
      </w:r>
      <w:r>
        <w:rPr>
          <w:i/>
        </w:rPr>
        <w:tab/>
      </w:r>
      <w:r>
        <w:rPr>
          <w:i/>
        </w:rPr>
        <w:tab/>
        <w:t>Source: ZTE</w:t>
      </w:r>
    </w:p>
    <w:p w14:paraId="112A6ADE" w14:textId="77777777" w:rsidR="00210E88" w:rsidRDefault="00210E88" w:rsidP="00210E88">
      <w:pPr>
        <w:rPr>
          <w:rFonts w:ascii="Arial" w:hAnsi="Arial" w:cs="Arial"/>
          <w:b/>
        </w:rPr>
      </w:pPr>
      <w:r>
        <w:rPr>
          <w:rFonts w:ascii="Arial" w:hAnsi="Arial" w:cs="Arial"/>
          <w:b/>
        </w:rPr>
        <w:t xml:space="preserve">Discussion: </w:t>
      </w:r>
    </w:p>
    <w:p w14:paraId="2D88B648" w14:textId="77777777" w:rsidR="00210E88" w:rsidRDefault="00210E88" w:rsidP="00210E88">
      <w:r>
        <w:t>Fuen (Ericsson): fine with change. Comments on numbering of 6.1.5.2.3.1 tables</w:t>
      </w:r>
    </w:p>
    <w:p w14:paraId="6C79B346" w14:textId="77777777" w:rsidR="00210E88" w:rsidRDefault="00210E88" w:rsidP="00210E88">
      <w:r>
        <w:t>Abdessamad (Huawei): fine to renumbering the tables</w:t>
      </w:r>
    </w:p>
    <w:p w14:paraId="7E9A277F" w14:textId="77777777" w:rsidR="00210E88" w:rsidRDefault="00210E88" w:rsidP="00210E88">
      <w:r>
        <w:t>Rev is pre-agreed</w:t>
      </w:r>
    </w:p>
    <w:p w14:paraId="4A8FA3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C3-230712</w:t>
      </w:r>
      <w:r>
        <w:rPr>
          <w:color w:val="993300"/>
          <w:u w:val="single"/>
        </w:rPr>
        <w:t>.</w:t>
      </w:r>
    </w:p>
    <w:p w14:paraId="618EE65C" w14:textId="11412A22" w:rsidR="00210E88" w:rsidRDefault="00210E88" w:rsidP="00210E88">
      <w:pPr>
        <w:rPr>
          <w:rFonts w:ascii="Arial" w:hAnsi="Arial" w:cs="Arial"/>
          <w:b/>
          <w:sz w:val="24"/>
        </w:rPr>
      </w:pPr>
      <w:r>
        <w:rPr>
          <w:rFonts w:ascii="Arial" w:hAnsi="Arial" w:cs="Arial"/>
          <w:b/>
          <w:color w:val="0000FF"/>
          <w:sz w:val="24"/>
        </w:rPr>
        <w:t>C3-230277</w:t>
      </w:r>
      <w:r>
        <w:rPr>
          <w:rFonts w:ascii="Arial" w:hAnsi="Arial" w:cs="Arial"/>
          <w:b/>
          <w:color w:val="0000FF"/>
          <w:sz w:val="24"/>
        </w:rPr>
        <w:tab/>
      </w:r>
      <w:r>
        <w:rPr>
          <w:rFonts w:ascii="Arial" w:hAnsi="Arial" w:cs="Arial"/>
          <w:b/>
          <w:sz w:val="24"/>
        </w:rPr>
        <w:t>Correction to Ntsctsf_TimeSynchronization Service</w:t>
      </w:r>
    </w:p>
    <w:p w14:paraId="560E1F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CR-0038  rev  Cat: A (Rel-18)</w:t>
      </w:r>
      <w:r>
        <w:rPr>
          <w:i/>
        </w:rPr>
        <w:br/>
      </w:r>
      <w:r>
        <w:rPr>
          <w:i/>
        </w:rPr>
        <w:br/>
      </w:r>
      <w:r>
        <w:rPr>
          <w:i/>
        </w:rPr>
        <w:tab/>
      </w:r>
      <w:r>
        <w:rPr>
          <w:i/>
        </w:rPr>
        <w:tab/>
      </w:r>
      <w:r>
        <w:rPr>
          <w:i/>
        </w:rPr>
        <w:tab/>
      </w:r>
      <w:r>
        <w:rPr>
          <w:i/>
        </w:rPr>
        <w:tab/>
      </w:r>
      <w:r>
        <w:rPr>
          <w:i/>
        </w:rPr>
        <w:tab/>
        <w:t>Source: ZTE</w:t>
      </w:r>
    </w:p>
    <w:p w14:paraId="400A3F13" w14:textId="77777777" w:rsidR="00210E88" w:rsidRDefault="00210E88" w:rsidP="00210E88">
      <w:pPr>
        <w:rPr>
          <w:rFonts w:ascii="Arial" w:hAnsi="Arial" w:cs="Arial"/>
          <w:b/>
        </w:rPr>
      </w:pPr>
      <w:r>
        <w:rPr>
          <w:rFonts w:ascii="Arial" w:hAnsi="Arial" w:cs="Arial"/>
          <w:b/>
        </w:rPr>
        <w:t xml:space="preserve">Discussion: </w:t>
      </w:r>
    </w:p>
    <w:p w14:paraId="1FEE13A5" w14:textId="77777777" w:rsidR="00210E88" w:rsidRDefault="00210E88" w:rsidP="00210E88"/>
    <w:p w14:paraId="08E2DE08" w14:textId="77777777" w:rsidR="00210E88" w:rsidRDefault="00210E88" w:rsidP="00210E88">
      <w:r>
        <w:t>Rev is pre-agreed</w:t>
      </w:r>
    </w:p>
    <w:p w14:paraId="73B7CF4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C3-230711</w:t>
      </w:r>
      <w:r>
        <w:rPr>
          <w:color w:val="993300"/>
          <w:u w:val="single"/>
        </w:rPr>
        <w:t>.</w:t>
      </w:r>
    </w:p>
    <w:p w14:paraId="0BFA237C" w14:textId="0778DBD8" w:rsidR="00210E88" w:rsidRDefault="00210E88" w:rsidP="00210E88">
      <w:pPr>
        <w:rPr>
          <w:rFonts w:ascii="Arial" w:hAnsi="Arial" w:cs="Arial"/>
          <w:b/>
          <w:sz w:val="24"/>
        </w:rPr>
      </w:pPr>
      <w:r>
        <w:rPr>
          <w:rFonts w:ascii="Arial" w:hAnsi="Arial" w:cs="Arial"/>
          <w:b/>
          <w:color w:val="0000FF"/>
          <w:sz w:val="24"/>
        </w:rPr>
        <w:t>C3-230278</w:t>
      </w:r>
      <w:r>
        <w:rPr>
          <w:rFonts w:ascii="Arial" w:hAnsi="Arial" w:cs="Arial"/>
          <w:b/>
          <w:color w:val="0000FF"/>
          <w:sz w:val="24"/>
        </w:rPr>
        <w:tab/>
      </w:r>
      <w:r>
        <w:rPr>
          <w:rFonts w:ascii="Arial" w:hAnsi="Arial" w:cs="Arial"/>
          <w:b/>
          <w:sz w:val="24"/>
        </w:rPr>
        <w:t>Correction to Ntsctsf_TSCQoSandAssistance Service</w:t>
      </w:r>
    </w:p>
    <w:p w14:paraId="5B651E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CR-0039  rev  Cat: F (Rel-17)</w:t>
      </w:r>
      <w:r>
        <w:rPr>
          <w:i/>
        </w:rPr>
        <w:br/>
      </w:r>
      <w:r>
        <w:rPr>
          <w:i/>
        </w:rPr>
        <w:br/>
      </w:r>
      <w:r>
        <w:rPr>
          <w:i/>
        </w:rPr>
        <w:tab/>
      </w:r>
      <w:r>
        <w:rPr>
          <w:i/>
        </w:rPr>
        <w:tab/>
      </w:r>
      <w:r>
        <w:rPr>
          <w:i/>
        </w:rPr>
        <w:tab/>
      </w:r>
      <w:r>
        <w:rPr>
          <w:i/>
        </w:rPr>
        <w:tab/>
      </w:r>
      <w:r>
        <w:rPr>
          <w:i/>
        </w:rPr>
        <w:tab/>
        <w:t>Source: ZTE</w:t>
      </w:r>
    </w:p>
    <w:p w14:paraId="39A68A8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6B028" w14:textId="22DA60E4" w:rsidR="00210E88" w:rsidRDefault="00210E88" w:rsidP="00210E88">
      <w:pPr>
        <w:rPr>
          <w:rFonts w:ascii="Arial" w:hAnsi="Arial" w:cs="Arial"/>
          <w:b/>
          <w:sz w:val="24"/>
        </w:rPr>
      </w:pPr>
      <w:r>
        <w:rPr>
          <w:rFonts w:ascii="Arial" w:hAnsi="Arial" w:cs="Arial"/>
          <w:b/>
          <w:color w:val="0000FF"/>
          <w:sz w:val="24"/>
        </w:rPr>
        <w:t>C3-230279</w:t>
      </w:r>
      <w:r>
        <w:rPr>
          <w:rFonts w:ascii="Arial" w:hAnsi="Arial" w:cs="Arial"/>
          <w:b/>
          <w:color w:val="0000FF"/>
          <w:sz w:val="24"/>
        </w:rPr>
        <w:tab/>
      </w:r>
      <w:r>
        <w:rPr>
          <w:rFonts w:ascii="Arial" w:hAnsi="Arial" w:cs="Arial"/>
          <w:b/>
          <w:sz w:val="24"/>
        </w:rPr>
        <w:t>Correction to Ntsctsf_TSCQoSandAssistance Service</w:t>
      </w:r>
    </w:p>
    <w:p w14:paraId="0DBE05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CR-0040  rev  Cat: A (Rel-18)</w:t>
      </w:r>
      <w:r>
        <w:rPr>
          <w:i/>
        </w:rPr>
        <w:br/>
      </w:r>
      <w:r>
        <w:rPr>
          <w:i/>
        </w:rPr>
        <w:br/>
      </w:r>
      <w:r>
        <w:rPr>
          <w:i/>
        </w:rPr>
        <w:tab/>
      </w:r>
      <w:r>
        <w:rPr>
          <w:i/>
        </w:rPr>
        <w:tab/>
      </w:r>
      <w:r>
        <w:rPr>
          <w:i/>
        </w:rPr>
        <w:tab/>
      </w:r>
      <w:r>
        <w:rPr>
          <w:i/>
        </w:rPr>
        <w:tab/>
      </w:r>
      <w:r>
        <w:rPr>
          <w:i/>
        </w:rPr>
        <w:tab/>
        <w:t>Source: ZTE</w:t>
      </w:r>
    </w:p>
    <w:p w14:paraId="2B3C2C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3C6D9" w14:textId="4610DF91" w:rsidR="00210E88" w:rsidRDefault="00210E88" w:rsidP="00210E88">
      <w:pPr>
        <w:rPr>
          <w:rFonts w:ascii="Arial" w:hAnsi="Arial" w:cs="Arial"/>
          <w:b/>
          <w:sz w:val="24"/>
        </w:rPr>
      </w:pPr>
      <w:r>
        <w:rPr>
          <w:rFonts w:ascii="Arial" w:hAnsi="Arial" w:cs="Arial"/>
          <w:b/>
          <w:color w:val="0000FF"/>
          <w:sz w:val="24"/>
        </w:rPr>
        <w:t>C3-230280</w:t>
      </w:r>
      <w:r>
        <w:rPr>
          <w:rFonts w:ascii="Arial" w:hAnsi="Arial" w:cs="Arial"/>
          <w:b/>
          <w:color w:val="0000FF"/>
          <w:sz w:val="24"/>
        </w:rPr>
        <w:tab/>
      </w:r>
      <w:r>
        <w:rPr>
          <w:rFonts w:ascii="Arial" w:hAnsi="Arial" w:cs="Arial"/>
          <w:b/>
          <w:sz w:val="24"/>
        </w:rPr>
        <w:t>Correction to Ntsctsf_ASTI Service</w:t>
      </w:r>
    </w:p>
    <w:p w14:paraId="48E6C1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CR-0041  rev  Cat: F (Rel-17)</w:t>
      </w:r>
      <w:r>
        <w:rPr>
          <w:i/>
        </w:rPr>
        <w:br/>
      </w:r>
      <w:r>
        <w:rPr>
          <w:i/>
        </w:rPr>
        <w:br/>
      </w:r>
      <w:r>
        <w:rPr>
          <w:i/>
        </w:rPr>
        <w:tab/>
      </w:r>
      <w:r>
        <w:rPr>
          <w:i/>
        </w:rPr>
        <w:tab/>
      </w:r>
      <w:r>
        <w:rPr>
          <w:i/>
        </w:rPr>
        <w:tab/>
      </w:r>
      <w:r>
        <w:rPr>
          <w:i/>
        </w:rPr>
        <w:tab/>
      </w:r>
      <w:r>
        <w:rPr>
          <w:i/>
        </w:rPr>
        <w:tab/>
        <w:t>Source: ZTE</w:t>
      </w:r>
    </w:p>
    <w:p w14:paraId="587DCB8F"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D8F20" w14:textId="7CFA1854" w:rsidR="00210E88" w:rsidRDefault="00210E88" w:rsidP="00210E88">
      <w:pPr>
        <w:rPr>
          <w:rFonts w:ascii="Arial" w:hAnsi="Arial" w:cs="Arial"/>
          <w:b/>
          <w:sz w:val="24"/>
        </w:rPr>
      </w:pPr>
      <w:r>
        <w:rPr>
          <w:rFonts w:ascii="Arial" w:hAnsi="Arial" w:cs="Arial"/>
          <w:b/>
          <w:color w:val="0000FF"/>
          <w:sz w:val="24"/>
        </w:rPr>
        <w:t>C3-230281</w:t>
      </w:r>
      <w:r>
        <w:rPr>
          <w:rFonts w:ascii="Arial" w:hAnsi="Arial" w:cs="Arial"/>
          <w:b/>
          <w:color w:val="0000FF"/>
          <w:sz w:val="24"/>
        </w:rPr>
        <w:tab/>
      </w:r>
      <w:r>
        <w:rPr>
          <w:rFonts w:ascii="Arial" w:hAnsi="Arial" w:cs="Arial"/>
          <w:b/>
          <w:sz w:val="24"/>
        </w:rPr>
        <w:t>Correction to Ntsctsf_ASTI Service</w:t>
      </w:r>
    </w:p>
    <w:p w14:paraId="0F5F20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CR-0042  rev  Cat: A (Rel-18)</w:t>
      </w:r>
      <w:r>
        <w:rPr>
          <w:i/>
        </w:rPr>
        <w:br/>
      </w:r>
      <w:r>
        <w:rPr>
          <w:i/>
        </w:rPr>
        <w:br/>
      </w:r>
      <w:r>
        <w:rPr>
          <w:i/>
        </w:rPr>
        <w:tab/>
      </w:r>
      <w:r>
        <w:rPr>
          <w:i/>
        </w:rPr>
        <w:tab/>
      </w:r>
      <w:r>
        <w:rPr>
          <w:i/>
        </w:rPr>
        <w:tab/>
      </w:r>
      <w:r>
        <w:rPr>
          <w:i/>
        </w:rPr>
        <w:tab/>
      </w:r>
      <w:r>
        <w:rPr>
          <w:i/>
        </w:rPr>
        <w:tab/>
        <w:t>Source: ZTE</w:t>
      </w:r>
    </w:p>
    <w:p w14:paraId="2105EF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45623" w14:textId="0EBBA5B3" w:rsidR="00210E88" w:rsidRDefault="00210E88" w:rsidP="00210E88">
      <w:pPr>
        <w:rPr>
          <w:rFonts w:ascii="Arial" w:hAnsi="Arial" w:cs="Arial"/>
          <w:b/>
          <w:sz w:val="24"/>
        </w:rPr>
      </w:pPr>
      <w:r>
        <w:rPr>
          <w:rFonts w:ascii="Arial" w:hAnsi="Arial" w:cs="Arial"/>
          <w:b/>
          <w:color w:val="0000FF"/>
          <w:sz w:val="24"/>
        </w:rPr>
        <w:t>C3-230435</w:t>
      </w:r>
      <w:r>
        <w:rPr>
          <w:rFonts w:ascii="Arial" w:hAnsi="Arial" w:cs="Arial"/>
          <w:b/>
          <w:color w:val="0000FF"/>
          <w:sz w:val="24"/>
        </w:rPr>
        <w:tab/>
      </w:r>
      <w:r>
        <w:rPr>
          <w:rFonts w:ascii="Arial" w:hAnsi="Arial" w:cs="Arial"/>
          <w:b/>
          <w:sz w:val="24"/>
        </w:rPr>
        <w:t>Correction to TSCTSF invocation</w:t>
      </w:r>
    </w:p>
    <w:p w14:paraId="33D732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CR-0824  rev  Cat: F (Rel-17)</w:t>
      </w:r>
      <w:r>
        <w:rPr>
          <w:i/>
        </w:rPr>
        <w:br/>
      </w:r>
      <w:r>
        <w:rPr>
          <w:i/>
        </w:rPr>
        <w:br/>
      </w:r>
      <w:r>
        <w:rPr>
          <w:i/>
        </w:rPr>
        <w:tab/>
      </w:r>
      <w:r>
        <w:rPr>
          <w:i/>
        </w:rPr>
        <w:tab/>
      </w:r>
      <w:r>
        <w:rPr>
          <w:i/>
        </w:rPr>
        <w:tab/>
      </w:r>
      <w:r>
        <w:rPr>
          <w:i/>
        </w:rPr>
        <w:tab/>
      </w:r>
      <w:r>
        <w:rPr>
          <w:i/>
        </w:rPr>
        <w:tab/>
        <w:t>Source: Ericsson</w:t>
      </w:r>
    </w:p>
    <w:p w14:paraId="736C56DF" w14:textId="77777777" w:rsidR="00210E88" w:rsidRDefault="00210E88" w:rsidP="00210E88">
      <w:pPr>
        <w:rPr>
          <w:rFonts w:ascii="Arial" w:hAnsi="Arial" w:cs="Arial"/>
          <w:b/>
        </w:rPr>
      </w:pPr>
      <w:r>
        <w:rPr>
          <w:rFonts w:ascii="Arial" w:hAnsi="Arial" w:cs="Arial"/>
          <w:b/>
        </w:rPr>
        <w:t xml:space="preserve">Discussion: </w:t>
      </w:r>
    </w:p>
    <w:p w14:paraId="224DACBB" w14:textId="77777777" w:rsidR="00210E88" w:rsidRDefault="00210E88" w:rsidP="00210E88">
      <w:r>
        <w:t>Apostolos (Nokia): add “if the TSC_5G is also supported…”</w:t>
      </w:r>
    </w:p>
    <w:p w14:paraId="20A05FF2" w14:textId="77777777" w:rsidR="00210E88" w:rsidRDefault="00210E88" w:rsidP="00210E88">
      <w:r>
        <w:t>Fuen (Ericsson): rev</w:t>
      </w:r>
    </w:p>
    <w:p w14:paraId="294355F9" w14:textId="77777777" w:rsidR="00210E88" w:rsidRDefault="00210E88" w:rsidP="00210E88">
      <w:r>
        <w:t>Apostolos (Nokia): fine with rev</w:t>
      </w:r>
    </w:p>
    <w:p w14:paraId="6FDC9173" w14:textId="77777777" w:rsidR="00210E88" w:rsidRDefault="00210E88" w:rsidP="00210E88">
      <w:r>
        <w:t>Rev is pre-agreed</w:t>
      </w:r>
    </w:p>
    <w:p w14:paraId="05815E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C3-230843</w:t>
      </w:r>
      <w:r>
        <w:rPr>
          <w:color w:val="993300"/>
          <w:u w:val="single"/>
        </w:rPr>
        <w:t>.</w:t>
      </w:r>
    </w:p>
    <w:p w14:paraId="4FD09001" w14:textId="7B6C5D41" w:rsidR="00210E88" w:rsidRDefault="00210E88" w:rsidP="00210E88">
      <w:pPr>
        <w:rPr>
          <w:rFonts w:ascii="Arial" w:hAnsi="Arial" w:cs="Arial"/>
          <w:b/>
          <w:sz w:val="24"/>
        </w:rPr>
      </w:pPr>
      <w:r>
        <w:rPr>
          <w:rFonts w:ascii="Arial" w:hAnsi="Arial" w:cs="Arial"/>
          <w:b/>
          <w:color w:val="0000FF"/>
          <w:sz w:val="24"/>
        </w:rPr>
        <w:t>C3-230436</w:t>
      </w:r>
      <w:r>
        <w:rPr>
          <w:rFonts w:ascii="Arial" w:hAnsi="Arial" w:cs="Arial"/>
          <w:b/>
          <w:color w:val="0000FF"/>
          <w:sz w:val="24"/>
        </w:rPr>
        <w:tab/>
      </w:r>
      <w:r>
        <w:rPr>
          <w:rFonts w:ascii="Arial" w:hAnsi="Arial" w:cs="Arial"/>
          <w:b/>
          <w:sz w:val="24"/>
        </w:rPr>
        <w:t>Correction to TSCTSF invocation</w:t>
      </w:r>
    </w:p>
    <w:p w14:paraId="7778B9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CR-0825  rev  Cat: A (Rel-18)</w:t>
      </w:r>
      <w:r>
        <w:rPr>
          <w:i/>
        </w:rPr>
        <w:br/>
      </w:r>
      <w:r>
        <w:rPr>
          <w:i/>
        </w:rPr>
        <w:br/>
      </w:r>
      <w:r>
        <w:rPr>
          <w:i/>
        </w:rPr>
        <w:tab/>
      </w:r>
      <w:r>
        <w:rPr>
          <w:i/>
        </w:rPr>
        <w:tab/>
      </w:r>
      <w:r>
        <w:rPr>
          <w:i/>
        </w:rPr>
        <w:tab/>
      </w:r>
      <w:r>
        <w:rPr>
          <w:i/>
        </w:rPr>
        <w:tab/>
      </w:r>
      <w:r>
        <w:rPr>
          <w:i/>
        </w:rPr>
        <w:tab/>
        <w:t>Source: Ericsson</w:t>
      </w:r>
    </w:p>
    <w:p w14:paraId="0A36885C" w14:textId="77777777" w:rsidR="00210E88" w:rsidRDefault="00210E88" w:rsidP="00210E88">
      <w:pPr>
        <w:rPr>
          <w:rFonts w:ascii="Arial" w:hAnsi="Arial" w:cs="Arial"/>
          <w:b/>
        </w:rPr>
      </w:pPr>
      <w:r>
        <w:rPr>
          <w:rFonts w:ascii="Arial" w:hAnsi="Arial" w:cs="Arial"/>
          <w:b/>
        </w:rPr>
        <w:t xml:space="preserve">Discussion: </w:t>
      </w:r>
    </w:p>
    <w:p w14:paraId="21ED978A" w14:textId="77777777" w:rsidR="00210E88" w:rsidRDefault="00210E88" w:rsidP="00210E88">
      <w:r>
        <w:t>Fuen (Ericsson): rev</w:t>
      </w:r>
    </w:p>
    <w:p w14:paraId="21322D04" w14:textId="77777777" w:rsidR="00210E88" w:rsidRDefault="00210E88" w:rsidP="00210E88">
      <w:r>
        <w:t>Apostolos (Nokia): fine with rev</w:t>
      </w:r>
    </w:p>
    <w:p w14:paraId="1A5545D2" w14:textId="77777777" w:rsidR="00210E88" w:rsidRDefault="00210E88" w:rsidP="00210E88">
      <w:r>
        <w:t>Rev is pre-agreed</w:t>
      </w:r>
    </w:p>
    <w:p w14:paraId="3FEE54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C3-230844</w:t>
      </w:r>
      <w:r>
        <w:rPr>
          <w:color w:val="993300"/>
          <w:u w:val="single"/>
        </w:rPr>
        <w:t>.</w:t>
      </w:r>
    </w:p>
    <w:p w14:paraId="07428732" w14:textId="2B70A40F" w:rsidR="00210E88" w:rsidRDefault="00210E88" w:rsidP="00210E88">
      <w:pPr>
        <w:rPr>
          <w:rFonts w:ascii="Arial" w:hAnsi="Arial" w:cs="Arial"/>
          <w:b/>
          <w:sz w:val="24"/>
        </w:rPr>
      </w:pPr>
      <w:r>
        <w:rPr>
          <w:rFonts w:ascii="Arial" w:hAnsi="Arial" w:cs="Arial"/>
          <w:b/>
          <w:color w:val="0000FF"/>
          <w:sz w:val="24"/>
        </w:rPr>
        <w:t>C3-230437</w:t>
      </w:r>
      <w:r>
        <w:rPr>
          <w:rFonts w:ascii="Arial" w:hAnsi="Arial" w:cs="Arial"/>
          <w:b/>
          <w:color w:val="0000FF"/>
          <w:sz w:val="24"/>
        </w:rPr>
        <w:tab/>
      </w:r>
      <w:r>
        <w:rPr>
          <w:rFonts w:ascii="Arial" w:hAnsi="Arial" w:cs="Arial"/>
          <w:b/>
          <w:sz w:val="24"/>
        </w:rPr>
        <w:t>Correction to QoS notification control</w:t>
      </w:r>
    </w:p>
    <w:p w14:paraId="5C1F92D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CR-0050  rev  Cat: F (Rel-17)</w:t>
      </w:r>
      <w:r>
        <w:rPr>
          <w:i/>
        </w:rPr>
        <w:br/>
      </w:r>
      <w:r>
        <w:rPr>
          <w:i/>
        </w:rPr>
        <w:br/>
      </w:r>
      <w:r>
        <w:rPr>
          <w:i/>
        </w:rPr>
        <w:tab/>
      </w:r>
      <w:r>
        <w:rPr>
          <w:i/>
        </w:rPr>
        <w:tab/>
      </w:r>
      <w:r>
        <w:rPr>
          <w:i/>
        </w:rPr>
        <w:tab/>
      </w:r>
      <w:r>
        <w:rPr>
          <w:i/>
        </w:rPr>
        <w:tab/>
      </w:r>
      <w:r>
        <w:rPr>
          <w:i/>
        </w:rPr>
        <w:tab/>
        <w:t>Source: Ericsson</w:t>
      </w:r>
    </w:p>
    <w:p w14:paraId="5477D26A" w14:textId="77777777" w:rsidR="00210E88" w:rsidRDefault="00210E88" w:rsidP="00210E88">
      <w:pPr>
        <w:rPr>
          <w:rFonts w:ascii="Arial" w:hAnsi="Arial" w:cs="Arial"/>
          <w:b/>
        </w:rPr>
      </w:pPr>
      <w:r>
        <w:rPr>
          <w:rFonts w:ascii="Arial" w:hAnsi="Arial" w:cs="Arial"/>
          <w:b/>
        </w:rPr>
        <w:t xml:space="preserve">Discussion: </w:t>
      </w:r>
    </w:p>
    <w:p w14:paraId="30060531" w14:textId="77777777" w:rsidR="00210E88" w:rsidRDefault="00210E88" w:rsidP="00210E88">
      <w:r>
        <w:t>Fuen (Ericsson): revise to avoid contradicting with 0278</w:t>
      </w:r>
    </w:p>
    <w:p w14:paraId="524E9DB3" w14:textId="77777777" w:rsidR="00210E88" w:rsidRDefault="00210E88" w:rsidP="00210E88">
      <w:r>
        <w:t>Apostolos (Nokia): comments on 1st change</w:t>
      </w:r>
    </w:p>
    <w:p w14:paraId="270CEAFB" w14:textId="77777777" w:rsidR="00210E88" w:rsidRDefault="00210E88" w:rsidP="00210E88">
      <w:r>
        <w:t>Fuen (Ericsson): provides r1</w:t>
      </w:r>
    </w:p>
    <w:p w14:paraId="3E049A1E" w14:textId="77777777" w:rsidR="00210E88" w:rsidRDefault="00210E88" w:rsidP="00210E88">
      <w:r>
        <w:t>Xiaojian (ZTE): rewording proposal.</w:t>
      </w:r>
    </w:p>
    <w:p w14:paraId="7E73A1BF" w14:textId="77777777" w:rsidR="00210E88" w:rsidRDefault="00210E88" w:rsidP="00210E88">
      <w:r>
        <w:t>Xiaojian (ZTE): fine with r2</w:t>
      </w:r>
    </w:p>
    <w:p w14:paraId="6B23EE61" w14:textId="77777777" w:rsidR="00210E88" w:rsidRDefault="00210E88" w:rsidP="00210E88">
      <w:r>
        <w:t>Apostolos (Nokia): fine with r2</w:t>
      </w:r>
    </w:p>
    <w:p w14:paraId="2C46765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C3-230845</w:t>
      </w:r>
      <w:r>
        <w:rPr>
          <w:color w:val="993300"/>
          <w:u w:val="single"/>
        </w:rPr>
        <w:t>.</w:t>
      </w:r>
    </w:p>
    <w:p w14:paraId="1B52AF04" w14:textId="3ED6BB7F" w:rsidR="00210E88" w:rsidRDefault="00210E88" w:rsidP="00210E88">
      <w:pPr>
        <w:rPr>
          <w:rFonts w:ascii="Arial" w:hAnsi="Arial" w:cs="Arial"/>
          <w:b/>
          <w:sz w:val="24"/>
        </w:rPr>
      </w:pPr>
      <w:r>
        <w:rPr>
          <w:rFonts w:ascii="Arial" w:hAnsi="Arial" w:cs="Arial"/>
          <w:b/>
          <w:color w:val="0000FF"/>
          <w:sz w:val="24"/>
        </w:rPr>
        <w:t>C3-230438</w:t>
      </w:r>
      <w:r>
        <w:rPr>
          <w:rFonts w:ascii="Arial" w:hAnsi="Arial" w:cs="Arial"/>
          <w:b/>
          <w:color w:val="0000FF"/>
          <w:sz w:val="24"/>
        </w:rPr>
        <w:tab/>
      </w:r>
      <w:r>
        <w:rPr>
          <w:rFonts w:ascii="Arial" w:hAnsi="Arial" w:cs="Arial"/>
          <w:b/>
          <w:sz w:val="24"/>
        </w:rPr>
        <w:t>Correction to QoS notification control</w:t>
      </w:r>
    </w:p>
    <w:p w14:paraId="51E443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CR-0051  rev  Cat: A (Rel-18)</w:t>
      </w:r>
      <w:r>
        <w:rPr>
          <w:i/>
        </w:rPr>
        <w:br/>
      </w:r>
      <w:r>
        <w:rPr>
          <w:i/>
        </w:rPr>
        <w:br/>
      </w:r>
      <w:r>
        <w:rPr>
          <w:i/>
        </w:rPr>
        <w:tab/>
      </w:r>
      <w:r>
        <w:rPr>
          <w:i/>
        </w:rPr>
        <w:tab/>
      </w:r>
      <w:r>
        <w:rPr>
          <w:i/>
        </w:rPr>
        <w:tab/>
      </w:r>
      <w:r>
        <w:rPr>
          <w:i/>
        </w:rPr>
        <w:tab/>
      </w:r>
      <w:r>
        <w:rPr>
          <w:i/>
        </w:rPr>
        <w:tab/>
        <w:t>Source: Ericsson</w:t>
      </w:r>
    </w:p>
    <w:p w14:paraId="7FC27B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C3-230846</w:t>
      </w:r>
      <w:r>
        <w:rPr>
          <w:color w:val="993300"/>
          <w:u w:val="single"/>
        </w:rPr>
        <w:t>.</w:t>
      </w:r>
    </w:p>
    <w:p w14:paraId="4EE3D279" w14:textId="587C7824" w:rsidR="00210E88" w:rsidRDefault="00210E88" w:rsidP="00210E88">
      <w:pPr>
        <w:rPr>
          <w:rFonts w:ascii="Arial" w:hAnsi="Arial" w:cs="Arial"/>
          <w:b/>
          <w:sz w:val="24"/>
        </w:rPr>
      </w:pPr>
      <w:r>
        <w:rPr>
          <w:rFonts w:ascii="Arial" w:hAnsi="Arial" w:cs="Arial"/>
          <w:b/>
          <w:color w:val="0000FF"/>
          <w:sz w:val="24"/>
        </w:rPr>
        <w:t>C3-230481</w:t>
      </w:r>
      <w:r>
        <w:rPr>
          <w:rFonts w:ascii="Arial" w:hAnsi="Arial" w:cs="Arial"/>
          <w:b/>
          <w:color w:val="0000FF"/>
          <w:sz w:val="24"/>
        </w:rPr>
        <w:tab/>
      </w:r>
      <w:r>
        <w:rPr>
          <w:rFonts w:ascii="Arial" w:hAnsi="Arial" w:cs="Arial"/>
          <w:b/>
          <w:sz w:val="24"/>
        </w:rPr>
        <w:t>Removal of the remaining ENs in the definition of the Nnef_TimeSyncExposure API</w:t>
      </w:r>
    </w:p>
    <w:p w14:paraId="70CB6A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CR-0829  rev  Cat: F (Rel-17)</w:t>
      </w:r>
      <w:r>
        <w:rPr>
          <w:i/>
        </w:rPr>
        <w:br/>
      </w:r>
      <w:r>
        <w:rPr>
          <w:i/>
        </w:rPr>
        <w:br/>
      </w:r>
      <w:r>
        <w:rPr>
          <w:i/>
        </w:rPr>
        <w:tab/>
      </w:r>
      <w:r>
        <w:rPr>
          <w:i/>
        </w:rPr>
        <w:tab/>
      </w:r>
      <w:r>
        <w:rPr>
          <w:i/>
        </w:rPr>
        <w:tab/>
      </w:r>
      <w:r>
        <w:rPr>
          <w:i/>
        </w:rPr>
        <w:tab/>
      </w:r>
      <w:r>
        <w:rPr>
          <w:i/>
        </w:rPr>
        <w:tab/>
        <w:t>Source: Huawei</w:t>
      </w:r>
    </w:p>
    <w:p w14:paraId="5F1B041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D9EA" w14:textId="297BC9E6" w:rsidR="00210E88" w:rsidRDefault="00210E88" w:rsidP="00210E88">
      <w:pPr>
        <w:rPr>
          <w:rFonts w:ascii="Arial" w:hAnsi="Arial" w:cs="Arial"/>
          <w:b/>
          <w:sz w:val="24"/>
        </w:rPr>
      </w:pPr>
      <w:r>
        <w:rPr>
          <w:rFonts w:ascii="Arial" w:hAnsi="Arial" w:cs="Arial"/>
          <w:b/>
          <w:color w:val="0000FF"/>
          <w:sz w:val="24"/>
        </w:rPr>
        <w:t>C3-230482</w:t>
      </w:r>
      <w:r>
        <w:rPr>
          <w:rFonts w:ascii="Arial" w:hAnsi="Arial" w:cs="Arial"/>
          <w:b/>
          <w:color w:val="0000FF"/>
          <w:sz w:val="24"/>
        </w:rPr>
        <w:tab/>
      </w:r>
      <w:r>
        <w:rPr>
          <w:rFonts w:ascii="Arial" w:hAnsi="Arial" w:cs="Arial"/>
          <w:b/>
          <w:sz w:val="24"/>
        </w:rPr>
        <w:t>Removal of the remaining ENs in the definition of the Nnef_TimeSyncExposure API</w:t>
      </w:r>
    </w:p>
    <w:p w14:paraId="1E0855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CR-0830  rev  Cat: A (Rel-18)</w:t>
      </w:r>
      <w:r>
        <w:rPr>
          <w:i/>
        </w:rPr>
        <w:br/>
      </w:r>
      <w:r>
        <w:rPr>
          <w:i/>
        </w:rPr>
        <w:br/>
      </w:r>
      <w:r>
        <w:rPr>
          <w:i/>
        </w:rPr>
        <w:tab/>
      </w:r>
      <w:r>
        <w:rPr>
          <w:i/>
        </w:rPr>
        <w:tab/>
      </w:r>
      <w:r>
        <w:rPr>
          <w:i/>
        </w:rPr>
        <w:tab/>
      </w:r>
      <w:r>
        <w:rPr>
          <w:i/>
        </w:rPr>
        <w:tab/>
      </w:r>
      <w:r>
        <w:rPr>
          <w:i/>
        </w:rPr>
        <w:tab/>
        <w:t>Source: Huawei</w:t>
      </w:r>
    </w:p>
    <w:p w14:paraId="3CB34C5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D42FE" w14:textId="688182D8" w:rsidR="00210E88" w:rsidRDefault="00210E88" w:rsidP="00210E88">
      <w:pPr>
        <w:rPr>
          <w:rFonts w:ascii="Arial" w:hAnsi="Arial" w:cs="Arial"/>
          <w:b/>
          <w:sz w:val="24"/>
        </w:rPr>
      </w:pPr>
      <w:r>
        <w:rPr>
          <w:rFonts w:ascii="Arial" w:hAnsi="Arial" w:cs="Arial"/>
          <w:b/>
          <w:color w:val="0000FF"/>
          <w:sz w:val="24"/>
        </w:rPr>
        <w:t>C3-230602</w:t>
      </w:r>
      <w:r>
        <w:rPr>
          <w:rFonts w:ascii="Arial" w:hAnsi="Arial" w:cs="Arial"/>
          <w:b/>
          <w:color w:val="0000FF"/>
          <w:sz w:val="24"/>
        </w:rPr>
        <w:tab/>
      </w:r>
      <w:r>
        <w:rPr>
          <w:rFonts w:ascii="Arial" w:hAnsi="Arial" w:cs="Arial"/>
          <w:b/>
          <w:sz w:val="24"/>
        </w:rPr>
        <w:t>Correction of the procedure when the NEF reject the AF update request</w:t>
      </w:r>
    </w:p>
    <w:p w14:paraId="18DF72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CR-0661  rev  Cat: F (Rel-17)</w:t>
      </w:r>
      <w:r>
        <w:rPr>
          <w:i/>
        </w:rPr>
        <w:br/>
      </w:r>
      <w:r>
        <w:rPr>
          <w:i/>
        </w:rPr>
        <w:br/>
      </w:r>
      <w:r>
        <w:rPr>
          <w:i/>
        </w:rPr>
        <w:tab/>
      </w:r>
      <w:r>
        <w:rPr>
          <w:i/>
        </w:rPr>
        <w:tab/>
      </w:r>
      <w:r>
        <w:rPr>
          <w:i/>
        </w:rPr>
        <w:tab/>
      </w:r>
      <w:r>
        <w:rPr>
          <w:i/>
        </w:rPr>
        <w:tab/>
      </w:r>
      <w:r>
        <w:rPr>
          <w:i/>
        </w:rPr>
        <w:tab/>
        <w:t>Source: China Mobile Communications Group Co.,Ltd.</w:t>
      </w:r>
    </w:p>
    <w:p w14:paraId="78072ADD" w14:textId="77777777" w:rsidR="00210E88" w:rsidRDefault="00210E88" w:rsidP="00210E88">
      <w:pPr>
        <w:rPr>
          <w:rFonts w:ascii="Arial" w:hAnsi="Arial" w:cs="Arial"/>
          <w:b/>
        </w:rPr>
      </w:pPr>
      <w:r>
        <w:rPr>
          <w:rFonts w:ascii="Arial" w:hAnsi="Arial" w:cs="Arial"/>
          <w:b/>
        </w:rPr>
        <w:t xml:space="preserve">Discussion: </w:t>
      </w:r>
    </w:p>
    <w:p w14:paraId="2CE5DBF9" w14:textId="77777777" w:rsidR="00210E88" w:rsidRDefault="00210E88" w:rsidP="00210E88">
      <w:r>
        <w:t>Incorrect WIC in the cover page</w:t>
      </w:r>
    </w:p>
    <w:p w14:paraId="4708C688" w14:textId="77777777" w:rsidR="00210E88" w:rsidRDefault="00210E88" w:rsidP="00210E88">
      <w:r>
        <w:t>Apostolos (Nokia): comments on Table 5.14.5.3-1</w:t>
      </w:r>
    </w:p>
    <w:p w14:paraId="5E414FF7" w14:textId="77777777" w:rsidR="00210E88" w:rsidRDefault="00210E88" w:rsidP="00210E88">
      <w:r>
        <w:t>Fuen (Ericsson): no need to add feature for application error</w:t>
      </w:r>
    </w:p>
    <w:p w14:paraId="0C7CE4A7" w14:textId="77777777" w:rsidR="00210E88" w:rsidRDefault="00210E88" w:rsidP="00210E88">
      <w:r>
        <w:t>Zhenning (China Mobile): will remove the feature</w:t>
      </w:r>
    </w:p>
    <w:p w14:paraId="33386B69" w14:textId="77777777" w:rsidR="00210E88" w:rsidRDefault="00210E88" w:rsidP="00210E88">
      <w:r>
        <w:t>Chi (Huawei): OpenAPI file</w:t>
      </w:r>
    </w:p>
    <w:p w14:paraId="7917842F" w14:textId="77777777" w:rsidR="00210E88" w:rsidRDefault="00210E88" w:rsidP="00210E88">
      <w:r>
        <w:t>Zhenning (China Mobile): fine to remove OpenAPI update</w:t>
      </w:r>
    </w:p>
    <w:p w14:paraId="5576695A" w14:textId="77777777" w:rsidR="00210E88" w:rsidRDefault="00210E88" w:rsidP="00210E88">
      <w:r>
        <w:t>Rev is pre-agreed</w:t>
      </w:r>
    </w:p>
    <w:p w14:paraId="04D8F7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C3-230759</w:t>
      </w:r>
      <w:r>
        <w:rPr>
          <w:color w:val="993300"/>
          <w:u w:val="single"/>
        </w:rPr>
        <w:t>.</w:t>
      </w:r>
    </w:p>
    <w:p w14:paraId="4B8595AD" w14:textId="3FE519F5" w:rsidR="00210E88" w:rsidRDefault="00210E88" w:rsidP="00210E88">
      <w:pPr>
        <w:rPr>
          <w:rFonts w:ascii="Arial" w:hAnsi="Arial" w:cs="Arial"/>
          <w:b/>
          <w:sz w:val="24"/>
        </w:rPr>
      </w:pPr>
      <w:r>
        <w:rPr>
          <w:rFonts w:ascii="Arial" w:hAnsi="Arial" w:cs="Arial"/>
          <w:b/>
          <w:color w:val="0000FF"/>
          <w:sz w:val="24"/>
        </w:rPr>
        <w:t>C3-230603</w:t>
      </w:r>
      <w:r>
        <w:rPr>
          <w:rFonts w:ascii="Arial" w:hAnsi="Arial" w:cs="Arial"/>
          <w:b/>
          <w:color w:val="0000FF"/>
          <w:sz w:val="24"/>
        </w:rPr>
        <w:tab/>
      </w:r>
      <w:r>
        <w:rPr>
          <w:rFonts w:ascii="Arial" w:hAnsi="Arial" w:cs="Arial"/>
          <w:b/>
          <w:sz w:val="24"/>
        </w:rPr>
        <w:t>Correction of the procedure when the NEF reject the AF update request</w:t>
      </w:r>
    </w:p>
    <w:p w14:paraId="26EA79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Cat: A (Rel-18)</w:t>
      </w:r>
      <w:r>
        <w:rPr>
          <w:i/>
        </w:rPr>
        <w:br/>
      </w:r>
      <w:r>
        <w:rPr>
          <w:i/>
        </w:rPr>
        <w:br/>
      </w:r>
      <w:r>
        <w:rPr>
          <w:i/>
        </w:rPr>
        <w:tab/>
      </w:r>
      <w:r>
        <w:rPr>
          <w:i/>
        </w:rPr>
        <w:tab/>
      </w:r>
      <w:r>
        <w:rPr>
          <w:i/>
        </w:rPr>
        <w:tab/>
      </w:r>
      <w:r>
        <w:rPr>
          <w:i/>
        </w:rPr>
        <w:tab/>
      </w:r>
      <w:r>
        <w:rPr>
          <w:i/>
        </w:rPr>
        <w:tab/>
        <w:t>Source: China Mobile Communications Group Co.,Ltd.</w:t>
      </w:r>
    </w:p>
    <w:p w14:paraId="12167939" w14:textId="77777777" w:rsidR="00210E88" w:rsidRDefault="00210E88" w:rsidP="00210E88">
      <w:pPr>
        <w:rPr>
          <w:rFonts w:ascii="Arial" w:hAnsi="Arial" w:cs="Arial"/>
          <w:b/>
        </w:rPr>
      </w:pPr>
      <w:r>
        <w:rPr>
          <w:rFonts w:ascii="Arial" w:hAnsi="Arial" w:cs="Arial"/>
          <w:b/>
        </w:rPr>
        <w:t xml:space="preserve">Discussion: </w:t>
      </w:r>
    </w:p>
    <w:p w14:paraId="2D88C643" w14:textId="77777777" w:rsidR="00210E88" w:rsidRDefault="00210E88" w:rsidP="00210E88">
      <w:r>
        <w:lastRenderedPageBreak/>
        <w:t>Incorrect WIC in the cover page</w:t>
      </w:r>
    </w:p>
    <w:p w14:paraId="49E878C0" w14:textId="77777777" w:rsidR="00210E88" w:rsidRDefault="00210E88" w:rsidP="00210E88">
      <w:r>
        <w:t>Rev is pre-agreed</w:t>
      </w:r>
    </w:p>
    <w:p w14:paraId="3B64A9D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C3-230760</w:t>
      </w:r>
      <w:r>
        <w:rPr>
          <w:color w:val="993300"/>
          <w:u w:val="single"/>
        </w:rPr>
        <w:t>.</w:t>
      </w:r>
    </w:p>
    <w:p w14:paraId="5321A684" w14:textId="7CAE6260" w:rsidR="00210E88" w:rsidRDefault="00210E88" w:rsidP="00210E88">
      <w:pPr>
        <w:rPr>
          <w:rFonts w:ascii="Arial" w:hAnsi="Arial" w:cs="Arial"/>
          <w:b/>
          <w:sz w:val="24"/>
        </w:rPr>
      </w:pPr>
      <w:r>
        <w:rPr>
          <w:rFonts w:ascii="Arial" w:hAnsi="Arial" w:cs="Arial"/>
          <w:b/>
          <w:color w:val="0000FF"/>
          <w:sz w:val="24"/>
        </w:rPr>
        <w:t>C3-230604</w:t>
      </w:r>
      <w:r>
        <w:rPr>
          <w:rFonts w:ascii="Arial" w:hAnsi="Arial" w:cs="Arial"/>
          <w:b/>
          <w:color w:val="0000FF"/>
          <w:sz w:val="24"/>
        </w:rPr>
        <w:tab/>
      </w:r>
      <w:r>
        <w:rPr>
          <w:rFonts w:ascii="Arial" w:hAnsi="Arial" w:cs="Arial"/>
          <w:b/>
          <w:sz w:val="24"/>
        </w:rPr>
        <w:t>Correction of the procedure when the NEF reject the AF update request</w:t>
      </w:r>
    </w:p>
    <w:p w14:paraId="107657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CR-0846  rev  Cat: F (Rel-17)</w:t>
      </w:r>
      <w:r>
        <w:rPr>
          <w:i/>
        </w:rPr>
        <w:br/>
      </w:r>
      <w:r>
        <w:rPr>
          <w:i/>
        </w:rPr>
        <w:br/>
      </w:r>
      <w:r>
        <w:rPr>
          <w:i/>
        </w:rPr>
        <w:tab/>
      </w:r>
      <w:r>
        <w:rPr>
          <w:i/>
        </w:rPr>
        <w:tab/>
      </w:r>
      <w:r>
        <w:rPr>
          <w:i/>
        </w:rPr>
        <w:tab/>
      </w:r>
      <w:r>
        <w:rPr>
          <w:i/>
        </w:rPr>
        <w:tab/>
      </w:r>
      <w:r>
        <w:rPr>
          <w:i/>
        </w:rPr>
        <w:tab/>
        <w:t>Source: China Mobile Communications Group Co.,Ltd.</w:t>
      </w:r>
    </w:p>
    <w:p w14:paraId="5B774F0A" w14:textId="77777777" w:rsidR="00210E88" w:rsidRDefault="00210E88" w:rsidP="00210E88">
      <w:pPr>
        <w:rPr>
          <w:rFonts w:ascii="Arial" w:hAnsi="Arial" w:cs="Arial"/>
          <w:b/>
        </w:rPr>
      </w:pPr>
      <w:r>
        <w:rPr>
          <w:rFonts w:ascii="Arial" w:hAnsi="Arial" w:cs="Arial"/>
          <w:b/>
        </w:rPr>
        <w:t xml:space="preserve">Discussion: </w:t>
      </w:r>
    </w:p>
    <w:p w14:paraId="6A936CB5" w14:textId="77777777" w:rsidR="00210E88" w:rsidRDefault="00210E88" w:rsidP="00210E88">
      <w:r>
        <w:t>Incorrect WIC in the cover page</w:t>
      </w:r>
    </w:p>
    <w:p w14:paraId="05C398B7" w14:textId="77777777" w:rsidR="00210E88" w:rsidRDefault="00210E88" w:rsidP="00210E88">
      <w:r>
        <w:t>Fuen (Ericsson): align with TS 29.122</w:t>
      </w:r>
    </w:p>
    <w:p w14:paraId="4248EDC3" w14:textId="77777777" w:rsidR="00210E88" w:rsidRDefault="00210E88" w:rsidP="00210E88">
      <w:r>
        <w:t>Rev is pre-agreed</w:t>
      </w:r>
    </w:p>
    <w:p w14:paraId="0D844B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C3-230763</w:t>
      </w:r>
      <w:r>
        <w:rPr>
          <w:color w:val="993300"/>
          <w:u w:val="single"/>
        </w:rPr>
        <w:t>.</w:t>
      </w:r>
    </w:p>
    <w:p w14:paraId="490104B8" w14:textId="63F00B1F" w:rsidR="00210E88" w:rsidRDefault="00210E88" w:rsidP="00210E88">
      <w:pPr>
        <w:rPr>
          <w:rFonts w:ascii="Arial" w:hAnsi="Arial" w:cs="Arial"/>
          <w:b/>
          <w:sz w:val="24"/>
        </w:rPr>
      </w:pPr>
      <w:r>
        <w:rPr>
          <w:rFonts w:ascii="Arial" w:hAnsi="Arial" w:cs="Arial"/>
          <w:b/>
          <w:color w:val="0000FF"/>
          <w:sz w:val="24"/>
        </w:rPr>
        <w:t>C3-230605</w:t>
      </w:r>
      <w:r>
        <w:rPr>
          <w:rFonts w:ascii="Arial" w:hAnsi="Arial" w:cs="Arial"/>
          <w:b/>
          <w:color w:val="0000FF"/>
          <w:sz w:val="24"/>
        </w:rPr>
        <w:tab/>
      </w:r>
      <w:r>
        <w:rPr>
          <w:rFonts w:ascii="Arial" w:hAnsi="Arial" w:cs="Arial"/>
          <w:b/>
          <w:sz w:val="24"/>
        </w:rPr>
        <w:t>Correction of the procedure when the NEF reject the AF update request</w:t>
      </w:r>
    </w:p>
    <w:p w14:paraId="22EEC4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CR-0847  rev  Cat: A (Rel-18)</w:t>
      </w:r>
      <w:r>
        <w:rPr>
          <w:i/>
        </w:rPr>
        <w:br/>
      </w:r>
      <w:r>
        <w:rPr>
          <w:i/>
        </w:rPr>
        <w:br/>
      </w:r>
      <w:r>
        <w:rPr>
          <w:i/>
        </w:rPr>
        <w:tab/>
      </w:r>
      <w:r>
        <w:rPr>
          <w:i/>
        </w:rPr>
        <w:tab/>
      </w:r>
      <w:r>
        <w:rPr>
          <w:i/>
        </w:rPr>
        <w:tab/>
      </w:r>
      <w:r>
        <w:rPr>
          <w:i/>
        </w:rPr>
        <w:tab/>
      </w:r>
      <w:r>
        <w:rPr>
          <w:i/>
        </w:rPr>
        <w:tab/>
        <w:t>Source: China Mobile Communications Group Co.,Ltd.</w:t>
      </w:r>
    </w:p>
    <w:p w14:paraId="656E26E4" w14:textId="77777777" w:rsidR="00210E88" w:rsidRDefault="00210E88" w:rsidP="00210E88">
      <w:pPr>
        <w:rPr>
          <w:rFonts w:ascii="Arial" w:hAnsi="Arial" w:cs="Arial"/>
          <w:b/>
        </w:rPr>
      </w:pPr>
      <w:r>
        <w:rPr>
          <w:rFonts w:ascii="Arial" w:hAnsi="Arial" w:cs="Arial"/>
          <w:b/>
        </w:rPr>
        <w:t xml:space="preserve">Discussion: </w:t>
      </w:r>
    </w:p>
    <w:p w14:paraId="457F3A3E" w14:textId="77777777" w:rsidR="00210E88" w:rsidRDefault="00210E88" w:rsidP="00210E88">
      <w:r>
        <w:t>Incorrect WIC in the cover page</w:t>
      </w:r>
    </w:p>
    <w:p w14:paraId="7E79B35F" w14:textId="77777777" w:rsidR="00210E88" w:rsidRDefault="00210E88" w:rsidP="00210E88">
      <w:r>
        <w:t>Rev is pre-agreed</w:t>
      </w:r>
    </w:p>
    <w:p w14:paraId="12A027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C3-230764</w:t>
      </w:r>
      <w:r>
        <w:rPr>
          <w:color w:val="993300"/>
          <w:u w:val="single"/>
        </w:rPr>
        <w:t>.</w:t>
      </w:r>
    </w:p>
    <w:p w14:paraId="0AE79196" w14:textId="22B1FFF6" w:rsidR="00210E88" w:rsidRDefault="00210E88" w:rsidP="00210E88">
      <w:pPr>
        <w:rPr>
          <w:rFonts w:ascii="Arial" w:hAnsi="Arial" w:cs="Arial"/>
          <w:b/>
          <w:sz w:val="24"/>
        </w:rPr>
      </w:pPr>
      <w:r>
        <w:rPr>
          <w:rFonts w:ascii="Arial" w:hAnsi="Arial" w:cs="Arial"/>
          <w:b/>
          <w:color w:val="0000FF"/>
          <w:sz w:val="24"/>
        </w:rPr>
        <w:t>C3-230711</w:t>
      </w:r>
      <w:r>
        <w:rPr>
          <w:rFonts w:ascii="Arial" w:hAnsi="Arial" w:cs="Arial"/>
          <w:b/>
          <w:color w:val="0000FF"/>
          <w:sz w:val="24"/>
        </w:rPr>
        <w:tab/>
      </w:r>
      <w:r>
        <w:rPr>
          <w:rFonts w:ascii="Arial" w:hAnsi="Arial" w:cs="Arial"/>
          <w:b/>
          <w:sz w:val="24"/>
        </w:rPr>
        <w:t>Correction to Ntsctsf_TimeSynchronization Service</w:t>
      </w:r>
    </w:p>
    <w:p w14:paraId="36EE43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CR-0038  rev 1 Cat: A (Rel-18)</w:t>
      </w:r>
      <w:r>
        <w:rPr>
          <w:i/>
        </w:rPr>
        <w:br/>
      </w:r>
      <w:r>
        <w:rPr>
          <w:i/>
        </w:rPr>
        <w:br/>
      </w:r>
      <w:r>
        <w:rPr>
          <w:i/>
        </w:rPr>
        <w:tab/>
      </w:r>
      <w:r>
        <w:rPr>
          <w:i/>
        </w:rPr>
        <w:tab/>
      </w:r>
      <w:r>
        <w:rPr>
          <w:i/>
        </w:rPr>
        <w:tab/>
      </w:r>
      <w:r>
        <w:rPr>
          <w:i/>
        </w:rPr>
        <w:tab/>
      </w:r>
      <w:r>
        <w:rPr>
          <w:i/>
        </w:rPr>
        <w:tab/>
        <w:t>Source: ZTE</w:t>
      </w:r>
    </w:p>
    <w:p w14:paraId="6A7790ED" w14:textId="77777777" w:rsidR="00210E88" w:rsidRDefault="00210E88" w:rsidP="00210E88">
      <w:pPr>
        <w:rPr>
          <w:color w:val="808080"/>
        </w:rPr>
      </w:pPr>
      <w:r>
        <w:rPr>
          <w:color w:val="808080"/>
        </w:rPr>
        <w:t>(Replaces C3-230277)</w:t>
      </w:r>
    </w:p>
    <w:p w14:paraId="643B1E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540BC" w14:textId="4A527E66" w:rsidR="00210E88" w:rsidRDefault="00210E88" w:rsidP="00210E88">
      <w:pPr>
        <w:rPr>
          <w:rFonts w:ascii="Arial" w:hAnsi="Arial" w:cs="Arial"/>
          <w:b/>
          <w:sz w:val="24"/>
        </w:rPr>
      </w:pPr>
      <w:r>
        <w:rPr>
          <w:rFonts w:ascii="Arial" w:hAnsi="Arial" w:cs="Arial"/>
          <w:b/>
          <w:color w:val="0000FF"/>
          <w:sz w:val="24"/>
        </w:rPr>
        <w:t>C3-230712</w:t>
      </w:r>
      <w:r>
        <w:rPr>
          <w:rFonts w:ascii="Arial" w:hAnsi="Arial" w:cs="Arial"/>
          <w:b/>
          <w:color w:val="0000FF"/>
          <w:sz w:val="24"/>
        </w:rPr>
        <w:tab/>
      </w:r>
      <w:r>
        <w:rPr>
          <w:rFonts w:ascii="Arial" w:hAnsi="Arial" w:cs="Arial"/>
          <w:b/>
          <w:sz w:val="24"/>
        </w:rPr>
        <w:t>Correction to Ntsctsf_TimeSynchronization Service</w:t>
      </w:r>
    </w:p>
    <w:p w14:paraId="6D7F39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CR-0037  rev 1 Cat: F (Rel-17)</w:t>
      </w:r>
      <w:r>
        <w:rPr>
          <w:i/>
        </w:rPr>
        <w:br/>
      </w:r>
      <w:r>
        <w:rPr>
          <w:i/>
        </w:rPr>
        <w:br/>
      </w:r>
      <w:r>
        <w:rPr>
          <w:i/>
        </w:rPr>
        <w:tab/>
      </w:r>
      <w:r>
        <w:rPr>
          <w:i/>
        </w:rPr>
        <w:tab/>
      </w:r>
      <w:r>
        <w:rPr>
          <w:i/>
        </w:rPr>
        <w:tab/>
      </w:r>
      <w:r>
        <w:rPr>
          <w:i/>
        </w:rPr>
        <w:tab/>
      </w:r>
      <w:r>
        <w:rPr>
          <w:i/>
        </w:rPr>
        <w:tab/>
        <w:t>Source: ZTE</w:t>
      </w:r>
    </w:p>
    <w:p w14:paraId="0F6299B6" w14:textId="77777777" w:rsidR="00210E88" w:rsidRDefault="00210E88" w:rsidP="00210E88">
      <w:pPr>
        <w:rPr>
          <w:color w:val="808080"/>
        </w:rPr>
      </w:pPr>
      <w:r>
        <w:rPr>
          <w:color w:val="808080"/>
        </w:rPr>
        <w:t>(Replaces C3-230276)</w:t>
      </w:r>
    </w:p>
    <w:p w14:paraId="119F5E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7EC90" w14:textId="31235D69" w:rsidR="00210E88" w:rsidRDefault="00210E88" w:rsidP="00210E88">
      <w:pPr>
        <w:rPr>
          <w:rFonts w:ascii="Arial" w:hAnsi="Arial" w:cs="Arial"/>
          <w:b/>
          <w:sz w:val="24"/>
        </w:rPr>
      </w:pPr>
      <w:r>
        <w:rPr>
          <w:rFonts w:ascii="Arial" w:hAnsi="Arial" w:cs="Arial"/>
          <w:b/>
          <w:color w:val="0000FF"/>
          <w:sz w:val="24"/>
        </w:rPr>
        <w:t>C3-230759</w:t>
      </w:r>
      <w:r>
        <w:rPr>
          <w:rFonts w:ascii="Arial" w:hAnsi="Arial" w:cs="Arial"/>
          <w:b/>
          <w:color w:val="0000FF"/>
          <w:sz w:val="24"/>
        </w:rPr>
        <w:tab/>
      </w:r>
      <w:r>
        <w:rPr>
          <w:rFonts w:ascii="Arial" w:hAnsi="Arial" w:cs="Arial"/>
          <w:b/>
          <w:sz w:val="24"/>
        </w:rPr>
        <w:t>Correction of the procedure when the NEF reject the AF update request</w:t>
      </w:r>
    </w:p>
    <w:p w14:paraId="6AFB67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CR-0661  rev 1 Cat: F (Rel-17)</w:t>
      </w:r>
      <w:r>
        <w:rPr>
          <w:i/>
        </w:rPr>
        <w:br/>
      </w:r>
      <w:r>
        <w:rPr>
          <w:i/>
        </w:rPr>
        <w:br/>
      </w:r>
      <w:r>
        <w:rPr>
          <w:i/>
        </w:rPr>
        <w:tab/>
      </w:r>
      <w:r>
        <w:rPr>
          <w:i/>
        </w:rPr>
        <w:tab/>
      </w:r>
      <w:r>
        <w:rPr>
          <w:i/>
        </w:rPr>
        <w:tab/>
      </w:r>
      <w:r>
        <w:rPr>
          <w:i/>
        </w:rPr>
        <w:tab/>
      </w:r>
      <w:r>
        <w:rPr>
          <w:i/>
        </w:rPr>
        <w:tab/>
        <w:t>Source: China Mobile Communications Group Co.,Ltd.</w:t>
      </w:r>
    </w:p>
    <w:p w14:paraId="0E36E8C3" w14:textId="77777777" w:rsidR="00210E88" w:rsidRDefault="00210E88" w:rsidP="00210E88">
      <w:pPr>
        <w:rPr>
          <w:color w:val="808080"/>
        </w:rPr>
      </w:pPr>
      <w:r>
        <w:rPr>
          <w:color w:val="808080"/>
        </w:rPr>
        <w:lastRenderedPageBreak/>
        <w:t>(Replaces C3-230602)</w:t>
      </w:r>
    </w:p>
    <w:p w14:paraId="46D7A4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36547" w14:textId="2770232C" w:rsidR="00210E88" w:rsidRDefault="00210E88" w:rsidP="00210E88">
      <w:pPr>
        <w:rPr>
          <w:rFonts w:ascii="Arial" w:hAnsi="Arial" w:cs="Arial"/>
          <w:b/>
          <w:sz w:val="24"/>
        </w:rPr>
      </w:pPr>
      <w:r>
        <w:rPr>
          <w:rFonts w:ascii="Arial" w:hAnsi="Arial" w:cs="Arial"/>
          <w:b/>
          <w:color w:val="0000FF"/>
          <w:sz w:val="24"/>
        </w:rPr>
        <w:t>C3-230760</w:t>
      </w:r>
      <w:r>
        <w:rPr>
          <w:rFonts w:ascii="Arial" w:hAnsi="Arial" w:cs="Arial"/>
          <w:b/>
          <w:color w:val="0000FF"/>
          <w:sz w:val="24"/>
        </w:rPr>
        <w:tab/>
      </w:r>
      <w:r>
        <w:rPr>
          <w:rFonts w:ascii="Arial" w:hAnsi="Arial" w:cs="Arial"/>
          <w:b/>
          <w:sz w:val="24"/>
        </w:rPr>
        <w:t>Correction of the procedure when the NEF reject the AF update request</w:t>
      </w:r>
    </w:p>
    <w:p w14:paraId="3FBD3D3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1 Cat: A (Rel-18)</w:t>
      </w:r>
      <w:r>
        <w:rPr>
          <w:i/>
        </w:rPr>
        <w:br/>
      </w:r>
      <w:r>
        <w:rPr>
          <w:i/>
        </w:rPr>
        <w:br/>
      </w:r>
      <w:r>
        <w:rPr>
          <w:i/>
        </w:rPr>
        <w:tab/>
      </w:r>
      <w:r>
        <w:rPr>
          <w:i/>
        </w:rPr>
        <w:tab/>
      </w:r>
      <w:r>
        <w:rPr>
          <w:i/>
        </w:rPr>
        <w:tab/>
      </w:r>
      <w:r>
        <w:rPr>
          <w:i/>
        </w:rPr>
        <w:tab/>
      </w:r>
      <w:r>
        <w:rPr>
          <w:i/>
        </w:rPr>
        <w:tab/>
        <w:t>Source: China Mobile Communications Group Co.,Ltd.</w:t>
      </w:r>
    </w:p>
    <w:p w14:paraId="440EEE18" w14:textId="77777777" w:rsidR="00210E88" w:rsidRDefault="00210E88" w:rsidP="00210E88">
      <w:pPr>
        <w:rPr>
          <w:color w:val="808080"/>
        </w:rPr>
      </w:pPr>
      <w:r>
        <w:rPr>
          <w:color w:val="808080"/>
        </w:rPr>
        <w:t>(Replaces C3-230603)</w:t>
      </w:r>
    </w:p>
    <w:p w14:paraId="31B3EC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226A7" w14:textId="7A0DB496" w:rsidR="00210E88" w:rsidRDefault="00210E88" w:rsidP="00210E88">
      <w:pPr>
        <w:rPr>
          <w:rFonts w:ascii="Arial" w:hAnsi="Arial" w:cs="Arial"/>
          <w:b/>
          <w:sz w:val="24"/>
        </w:rPr>
      </w:pPr>
      <w:r>
        <w:rPr>
          <w:rFonts w:ascii="Arial" w:hAnsi="Arial" w:cs="Arial"/>
          <w:b/>
          <w:color w:val="0000FF"/>
          <w:sz w:val="24"/>
        </w:rPr>
        <w:t>C3-230763</w:t>
      </w:r>
      <w:r>
        <w:rPr>
          <w:rFonts w:ascii="Arial" w:hAnsi="Arial" w:cs="Arial"/>
          <w:b/>
          <w:color w:val="0000FF"/>
          <w:sz w:val="24"/>
        </w:rPr>
        <w:tab/>
      </w:r>
      <w:r>
        <w:rPr>
          <w:rFonts w:ascii="Arial" w:hAnsi="Arial" w:cs="Arial"/>
          <w:b/>
          <w:sz w:val="24"/>
        </w:rPr>
        <w:t>Correction of the procedure when the NEF reject the AF update request</w:t>
      </w:r>
    </w:p>
    <w:p w14:paraId="547837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CR-0846  rev 1 Cat: F (Rel-17)</w:t>
      </w:r>
      <w:r>
        <w:rPr>
          <w:i/>
        </w:rPr>
        <w:br/>
      </w:r>
      <w:r>
        <w:rPr>
          <w:i/>
        </w:rPr>
        <w:br/>
      </w:r>
      <w:r>
        <w:rPr>
          <w:i/>
        </w:rPr>
        <w:tab/>
      </w:r>
      <w:r>
        <w:rPr>
          <w:i/>
        </w:rPr>
        <w:tab/>
      </w:r>
      <w:r>
        <w:rPr>
          <w:i/>
        </w:rPr>
        <w:tab/>
      </w:r>
      <w:r>
        <w:rPr>
          <w:i/>
        </w:rPr>
        <w:tab/>
      </w:r>
      <w:r>
        <w:rPr>
          <w:i/>
        </w:rPr>
        <w:tab/>
        <w:t>Source: China Mobile Communications Group Co.,Ltd.</w:t>
      </w:r>
    </w:p>
    <w:p w14:paraId="173BD425" w14:textId="77777777" w:rsidR="00210E88" w:rsidRDefault="00210E88" w:rsidP="00210E88">
      <w:pPr>
        <w:rPr>
          <w:color w:val="808080"/>
        </w:rPr>
      </w:pPr>
      <w:r>
        <w:rPr>
          <w:color w:val="808080"/>
        </w:rPr>
        <w:t>(Replaces C3-230604)</w:t>
      </w:r>
    </w:p>
    <w:p w14:paraId="4C8D6E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E848" w14:textId="79AAA8FA" w:rsidR="00210E88" w:rsidRDefault="00210E88" w:rsidP="00210E88">
      <w:pPr>
        <w:rPr>
          <w:rFonts w:ascii="Arial" w:hAnsi="Arial" w:cs="Arial"/>
          <w:b/>
          <w:sz w:val="24"/>
        </w:rPr>
      </w:pPr>
      <w:r>
        <w:rPr>
          <w:rFonts w:ascii="Arial" w:hAnsi="Arial" w:cs="Arial"/>
          <w:b/>
          <w:color w:val="0000FF"/>
          <w:sz w:val="24"/>
        </w:rPr>
        <w:t>C3-230764</w:t>
      </w:r>
      <w:r>
        <w:rPr>
          <w:rFonts w:ascii="Arial" w:hAnsi="Arial" w:cs="Arial"/>
          <w:b/>
          <w:color w:val="0000FF"/>
          <w:sz w:val="24"/>
        </w:rPr>
        <w:tab/>
      </w:r>
      <w:r>
        <w:rPr>
          <w:rFonts w:ascii="Arial" w:hAnsi="Arial" w:cs="Arial"/>
          <w:b/>
          <w:sz w:val="24"/>
        </w:rPr>
        <w:t>Correction of the procedure when the NEF reject the AF update request</w:t>
      </w:r>
    </w:p>
    <w:p w14:paraId="40D031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CR-0847  rev 1 Cat: A (Rel-18)</w:t>
      </w:r>
      <w:r>
        <w:rPr>
          <w:i/>
        </w:rPr>
        <w:br/>
      </w:r>
      <w:r>
        <w:rPr>
          <w:i/>
        </w:rPr>
        <w:br/>
      </w:r>
      <w:r>
        <w:rPr>
          <w:i/>
        </w:rPr>
        <w:tab/>
      </w:r>
      <w:r>
        <w:rPr>
          <w:i/>
        </w:rPr>
        <w:tab/>
      </w:r>
      <w:r>
        <w:rPr>
          <w:i/>
        </w:rPr>
        <w:tab/>
      </w:r>
      <w:r>
        <w:rPr>
          <w:i/>
        </w:rPr>
        <w:tab/>
      </w:r>
      <w:r>
        <w:rPr>
          <w:i/>
        </w:rPr>
        <w:tab/>
        <w:t>Source: China Mobile Communications Group Co.,Ltd.</w:t>
      </w:r>
    </w:p>
    <w:p w14:paraId="0DB836FD" w14:textId="77777777" w:rsidR="00210E88" w:rsidRDefault="00210E88" w:rsidP="00210E88">
      <w:pPr>
        <w:rPr>
          <w:color w:val="808080"/>
        </w:rPr>
      </w:pPr>
      <w:r>
        <w:rPr>
          <w:color w:val="808080"/>
        </w:rPr>
        <w:t>(Replaces C3-230605)</w:t>
      </w:r>
    </w:p>
    <w:p w14:paraId="3DCA7F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18744" w14:textId="15181D0D" w:rsidR="00210E88" w:rsidRDefault="00210E88" w:rsidP="00210E88">
      <w:pPr>
        <w:rPr>
          <w:rFonts w:ascii="Arial" w:hAnsi="Arial" w:cs="Arial"/>
          <w:b/>
          <w:sz w:val="24"/>
        </w:rPr>
      </w:pPr>
      <w:r>
        <w:rPr>
          <w:rFonts w:ascii="Arial" w:hAnsi="Arial" w:cs="Arial"/>
          <w:b/>
          <w:color w:val="0000FF"/>
          <w:sz w:val="24"/>
        </w:rPr>
        <w:t>C3-230843</w:t>
      </w:r>
      <w:r>
        <w:rPr>
          <w:rFonts w:ascii="Arial" w:hAnsi="Arial" w:cs="Arial"/>
          <w:b/>
          <w:color w:val="0000FF"/>
          <w:sz w:val="24"/>
        </w:rPr>
        <w:tab/>
      </w:r>
      <w:r>
        <w:rPr>
          <w:rFonts w:ascii="Arial" w:hAnsi="Arial" w:cs="Arial"/>
          <w:b/>
          <w:sz w:val="24"/>
        </w:rPr>
        <w:t>Correction to TSCTSF invocation</w:t>
      </w:r>
    </w:p>
    <w:p w14:paraId="152468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CR-0824  rev 1 Cat: F (Rel-17)</w:t>
      </w:r>
      <w:r>
        <w:rPr>
          <w:i/>
        </w:rPr>
        <w:br/>
      </w:r>
      <w:r>
        <w:rPr>
          <w:i/>
        </w:rPr>
        <w:br/>
      </w:r>
      <w:r>
        <w:rPr>
          <w:i/>
        </w:rPr>
        <w:tab/>
      </w:r>
      <w:r>
        <w:rPr>
          <w:i/>
        </w:rPr>
        <w:tab/>
      </w:r>
      <w:r>
        <w:rPr>
          <w:i/>
        </w:rPr>
        <w:tab/>
      </w:r>
      <w:r>
        <w:rPr>
          <w:i/>
        </w:rPr>
        <w:tab/>
      </w:r>
      <w:r>
        <w:rPr>
          <w:i/>
        </w:rPr>
        <w:tab/>
        <w:t>Source: Ericsson</w:t>
      </w:r>
    </w:p>
    <w:p w14:paraId="720853C4" w14:textId="77777777" w:rsidR="00210E88" w:rsidRDefault="00210E88" w:rsidP="00210E88">
      <w:pPr>
        <w:rPr>
          <w:color w:val="808080"/>
        </w:rPr>
      </w:pPr>
      <w:r>
        <w:rPr>
          <w:color w:val="808080"/>
        </w:rPr>
        <w:t>(Replaces C3-230435)</w:t>
      </w:r>
    </w:p>
    <w:p w14:paraId="3B6E72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3558" w14:textId="42DAA390" w:rsidR="00210E88" w:rsidRDefault="00210E88" w:rsidP="00210E88">
      <w:pPr>
        <w:rPr>
          <w:rFonts w:ascii="Arial" w:hAnsi="Arial" w:cs="Arial"/>
          <w:b/>
          <w:sz w:val="24"/>
        </w:rPr>
      </w:pPr>
      <w:r>
        <w:rPr>
          <w:rFonts w:ascii="Arial" w:hAnsi="Arial" w:cs="Arial"/>
          <w:b/>
          <w:color w:val="0000FF"/>
          <w:sz w:val="24"/>
        </w:rPr>
        <w:t>C3-230844</w:t>
      </w:r>
      <w:r>
        <w:rPr>
          <w:rFonts w:ascii="Arial" w:hAnsi="Arial" w:cs="Arial"/>
          <w:b/>
          <w:color w:val="0000FF"/>
          <w:sz w:val="24"/>
        </w:rPr>
        <w:tab/>
      </w:r>
      <w:r>
        <w:rPr>
          <w:rFonts w:ascii="Arial" w:hAnsi="Arial" w:cs="Arial"/>
          <w:b/>
          <w:sz w:val="24"/>
        </w:rPr>
        <w:t>Correction to TSCTSF invocation</w:t>
      </w:r>
    </w:p>
    <w:p w14:paraId="1C85D83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CR-0825  rev 1 Cat: A (Rel-18)</w:t>
      </w:r>
      <w:r>
        <w:rPr>
          <w:i/>
        </w:rPr>
        <w:br/>
      </w:r>
      <w:r>
        <w:rPr>
          <w:i/>
        </w:rPr>
        <w:br/>
      </w:r>
      <w:r>
        <w:rPr>
          <w:i/>
        </w:rPr>
        <w:tab/>
      </w:r>
      <w:r>
        <w:rPr>
          <w:i/>
        </w:rPr>
        <w:tab/>
      </w:r>
      <w:r>
        <w:rPr>
          <w:i/>
        </w:rPr>
        <w:tab/>
      </w:r>
      <w:r>
        <w:rPr>
          <w:i/>
        </w:rPr>
        <w:tab/>
      </w:r>
      <w:r>
        <w:rPr>
          <w:i/>
        </w:rPr>
        <w:tab/>
        <w:t>Source: Ericsson</w:t>
      </w:r>
    </w:p>
    <w:p w14:paraId="755788B6" w14:textId="77777777" w:rsidR="00210E88" w:rsidRDefault="00210E88" w:rsidP="00210E88">
      <w:pPr>
        <w:rPr>
          <w:color w:val="808080"/>
        </w:rPr>
      </w:pPr>
      <w:r>
        <w:rPr>
          <w:color w:val="808080"/>
        </w:rPr>
        <w:t>(Replaces C3-230436)</w:t>
      </w:r>
    </w:p>
    <w:p w14:paraId="110542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9125" w14:textId="23F6AE70" w:rsidR="00210E88" w:rsidRDefault="00210E88" w:rsidP="00210E88">
      <w:pPr>
        <w:rPr>
          <w:rFonts w:ascii="Arial" w:hAnsi="Arial" w:cs="Arial"/>
          <w:b/>
          <w:sz w:val="24"/>
        </w:rPr>
      </w:pPr>
      <w:r>
        <w:rPr>
          <w:rFonts w:ascii="Arial" w:hAnsi="Arial" w:cs="Arial"/>
          <w:b/>
          <w:color w:val="0000FF"/>
          <w:sz w:val="24"/>
        </w:rPr>
        <w:t>C3-230845</w:t>
      </w:r>
      <w:r>
        <w:rPr>
          <w:rFonts w:ascii="Arial" w:hAnsi="Arial" w:cs="Arial"/>
          <w:b/>
          <w:color w:val="0000FF"/>
          <w:sz w:val="24"/>
        </w:rPr>
        <w:tab/>
      </w:r>
      <w:r>
        <w:rPr>
          <w:rFonts w:ascii="Arial" w:hAnsi="Arial" w:cs="Arial"/>
          <w:b/>
          <w:sz w:val="24"/>
        </w:rPr>
        <w:t>Correction to QoS notification control</w:t>
      </w:r>
    </w:p>
    <w:p w14:paraId="4E363A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CR-0050  rev 1 Cat: F (Rel-17)</w:t>
      </w:r>
      <w:r>
        <w:rPr>
          <w:i/>
        </w:rPr>
        <w:br/>
      </w:r>
      <w:r>
        <w:rPr>
          <w:i/>
        </w:rPr>
        <w:br/>
      </w:r>
      <w:r>
        <w:rPr>
          <w:i/>
        </w:rPr>
        <w:tab/>
      </w:r>
      <w:r>
        <w:rPr>
          <w:i/>
        </w:rPr>
        <w:tab/>
      </w:r>
      <w:r>
        <w:rPr>
          <w:i/>
        </w:rPr>
        <w:tab/>
      </w:r>
      <w:r>
        <w:rPr>
          <w:i/>
        </w:rPr>
        <w:tab/>
      </w:r>
      <w:r>
        <w:rPr>
          <w:i/>
        </w:rPr>
        <w:tab/>
        <w:t>Source: Ericsson</w:t>
      </w:r>
    </w:p>
    <w:p w14:paraId="1218D5C0" w14:textId="77777777" w:rsidR="00210E88" w:rsidRDefault="00210E88" w:rsidP="00210E88">
      <w:pPr>
        <w:rPr>
          <w:color w:val="808080"/>
        </w:rPr>
      </w:pPr>
      <w:r>
        <w:rPr>
          <w:color w:val="808080"/>
        </w:rPr>
        <w:lastRenderedPageBreak/>
        <w:t>(Replaces C3-230437)</w:t>
      </w:r>
    </w:p>
    <w:p w14:paraId="0380B5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C160" w14:textId="2C7E5115" w:rsidR="00210E88" w:rsidRDefault="00210E88" w:rsidP="00210E88">
      <w:pPr>
        <w:rPr>
          <w:rFonts w:ascii="Arial" w:hAnsi="Arial" w:cs="Arial"/>
          <w:b/>
          <w:sz w:val="24"/>
        </w:rPr>
      </w:pPr>
      <w:r>
        <w:rPr>
          <w:rFonts w:ascii="Arial" w:hAnsi="Arial" w:cs="Arial"/>
          <w:b/>
          <w:color w:val="0000FF"/>
          <w:sz w:val="24"/>
        </w:rPr>
        <w:t>C3-230846</w:t>
      </w:r>
      <w:r>
        <w:rPr>
          <w:rFonts w:ascii="Arial" w:hAnsi="Arial" w:cs="Arial"/>
          <w:b/>
          <w:color w:val="0000FF"/>
          <w:sz w:val="24"/>
        </w:rPr>
        <w:tab/>
      </w:r>
      <w:r>
        <w:rPr>
          <w:rFonts w:ascii="Arial" w:hAnsi="Arial" w:cs="Arial"/>
          <w:b/>
          <w:sz w:val="24"/>
        </w:rPr>
        <w:t>Correction to QoS notification control</w:t>
      </w:r>
    </w:p>
    <w:p w14:paraId="7740EE0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CR-0051  rev 1 Cat: A (Rel-18)</w:t>
      </w:r>
      <w:r>
        <w:rPr>
          <w:i/>
        </w:rPr>
        <w:br/>
      </w:r>
      <w:r>
        <w:rPr>
          <w:i/>
        </w:rPr>
        <w:br/>
      </w:r>
      <w:r>
        <w:rPr>
          <w:i/>
        </w:rPr>
        <w:tab/>
      </w:r>
      <w:r>
        <w:rPr>
          <w:i/>
        </w:rPr>
        <w:tab/>
      </w:r>
      <w:r>
        <w:rPr>
          <w:i/>
        </w:rPr>
        <w:tab/>
      </w:r>
      <w:r>
        <w:rPr>
          <w:i/>
        </w:rPr>
        <w:tab/>
      </w:r>
      <w:r>
        <w:rPr>
          <w:i/>
        </w:rPr>
        <w:tab/>
        <w:t>Source: Ericsson</w:t>
      </w:r>
    </w:p>
    <w:p w14:paraId="14419707" w14:textId="77777777" w:rsidR="00210E88" w:rsidRDefault="00210E88" w:rsidP="00210E88">
      <w:pPr>
        <w:rPr>
          <w:color w:val="808080"/>
        </w:rPr>
      </w:pPr>
      <w:r>
        <w:rPr>
          <w:color w:val="808080"/>
        </w:rPr>
        <w:t>(Replaces C3-230438)</w:t>
      </w:r>
    </w:p>
    <w:p w14:paraId="341B26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30368" w14:textId="77777777" w:rsidR="00210E88" w:rsidRDefault="00210E88" w:rsidP="00210E88">
      <w:pPr>
        <w:pStyle w:val="Heading3"/>
      </w:pPr>
      <w:bookmarkStart w:id="88" w:name="_Toc129359548"/>
      <w:r>
        <w:t>17.16</w:t>
      </w:r>
      <w:r>
        <w:tab/>
        <w:t>CT aspects of Enhanced support of Non-Public Networks [eNPN]</w:t>
      </w:r>
      <w:bookmarkEnd w:id="88"/>
    </w:p>
    <w:p w14:paraId="013BDAB6" w14:textId="77777777" w:rsidR="00210E88" w:rsidRDefault="00210E88" w:rsidP="00210E88">
      <w:pPr>
        <w:pStyle w:val="Heading3"/>
      </w:pPr>
      <w:bookmarkStart w:id="89" w:name="_Toc129359549"/>
      <w:r>
        <w:t>17.17</w:t>
      </w:r>
      <w:r>
        <w:tab/>
        <w:t>Enhancement of Network Slicing Phase 2 [eNS_Ph2]</w:t>
      </w:r>
      <w:bookmarkEnd w:id="89"/>
    </w:p>
    <w:p w14:paraId="04F95FCF" w14:textId="36C6A902" w:rsidR="00210E88" w:rsidRDefault="00210E88" w:rsidP="00210E88">
      <w:pPr>
        <w:rPr>
          <w:rFonts w:ascii="Arial" w:hAnsi="Arial" w:cs="Arial"/>
          <w:b/>
          <w:sz w:val="24"/>
        </w:rPr>
      </w:pPr>
      <w:r>
        <w:rPr>
          <w:rFonts w:ascii="Arial" w:hAnsi="Arial" w:cs="Arial"/>
          <w:b/>
          <w:color w:val="0000FF"/>
          <w:sz w:val="24"/>
        </w:rPr>
        <w:t>C3-230159</w:t>
      </w:r>
      <w:r>
        <w:rPr>
          <w:rFonts w:ascii="Arial" w:hAnsi="Arial" w:cs="Arial"/>
          <w:b/>
          <w:color w:val="0000FF"/>
          <w:sz w:val="24"/>
        </w:rPr>
        <w:tab/>
      </w:r>
      <w:r>
        <w:rPr>
          <w:rFonts w:ascii="Arial" w:hAnsi="Arial" w:cs="Arial"/>
          <w:b/>
          <w:sz w:val="24"/>
        </w:rPr>
        <w:t>Correction of an openAPI error</w:t>
      </w:r>
    </w:p>
    <w:p w14:paraId="393C70C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CR-0235  rev  Cat: F (Rel-17)</w:t>
      </w:r>
      <w:r>
        <w:rPr>
          <w:i/>
        </w:rPr>
        <w:br/>
      </w:r>
      <w:r>
        <w:rPr>
          <w:i/>
        </w:rPr>
        <w:br/>
      </w:r>
      <w:r>
        <w:rPr>
          <w:i/>
        </w:rPr>
        <w:tab/>
      </w:r>
      <w:r>
        <w:rPr>
          <w:i/>
        </w:rPr>
        <w:tab/>
      </w:r>
      <w:r>
        <w:rPr>
          <w:i/>
        </w:rPr>
        <w:tab/>
      </w:r>
      <w:r>
        <w:rPr>
          <w:i/>
        </w:rPr>
        <w:tab/>
      </w:r>
      <w:r>
        <w:rPr>
          <w:i/>
        </w:rPr>
        <w:tab/>
        <w:t>Source: Nokia, Nokia Shanghai Bell</w:t>
      </w:r>
    </w:p>
    <w:p w14:paraId="5961864F" w14:textId="77777777" w:rsidR="00210E88" w:rsidRDefault="00210E88" w:rsidP="00210E88">
      <w:pPr>
        <w:rPr>
          <w:rFonts w:ascii="Arial" w:hAnsi="Arial" w:cs="Arial"/>
          <w:b/>
        </w:rPr>
      </w:pPr>
      <w:r>
        <w:rPr>
          <w:rFonts w:ascii="Arial" w:hAnsi="Arial" w:cs="Arial"/>
          <w:b/>
        </w:rPr>
        <w:t xml:space="preserve">Abstract: </w:t>
      </w:r>
    </w:p>
    <w:p w14:paraId="480C7F86" w14:textId="77777777" w:rsidR="00210E88" w:rsidRDefault="00210E88" w:rsidP="00210E88">
      <w:r>
        <w:t>Correction of an openAPI error</w:t>
      </w:r>
    </w:p>
    <w:p w14:paraId="6717A050" w14:textId="77777777" w:rsidR="00210E88" w:rsidRDefault="00210E88" w:rsidP="00210E88">
      <w:pPr>
        <w:rPr>
          <w:rFonts w:ascii="Arial" w:hAnsi="Arial" w:cs="Arial"/>
          <w:b/>
        </w:rPr>
      </w:pPr>
      <w:r>
        <w:rPr>
          <w:rFonts w:ascii="Arial" w:hAnsi="Arial" w:cs="Arial"/>
          <w:b/>
        </w:rPr>
        <w:t xml:space="preserve">Discussion: </w:t>
      </w:r>
    </w:p>
    <w:p w14:paraId="684C2F11" w14:textId="77777777" w:rsidR="00210E88" w:rsidRDefault="00210E88" w:rsidP="00210E88">
      <w:r>
        <w:t>This CR introduces a backwards compatible correction in the OpenAPI file for Npcf_AMPolicyControl API</w:t>
      </w:r>
    </w:p>
    <w:p w14:paraId="6FF675F6" w14:textId="77777777" w:rsidR="00210E88" w:rsidRDefault="00210E88" w:rsidP="00210E88">
      <w:r>
        <w:t>Abdessamad (Huawei): fine</w:t>
      </w:r>
    </w:p>
    <w:p w14:paraId="0AC2DADC" w14:textId="77777777" w:rsidR="00210E88" w:rsidRDefault="00210E88" w:rsidP="00210E88">
      <w:r>
        <w:t>Xiaojian (ZTE): further check the original text for OpenAPI file on description: field</w:t>
      </w:r>
    </w:p>
    <w:p w14:paraId="35608B19" w14:textId="77777777" w:rsidR="00210E88" w:rsidRDefault="00210E88" w:rsidP="00210E88">
      <w:r>
        <w:t>Rajesh (Nokia): provide r1</w:t>
      </w:r>
    </w:p>
    <w:p w14:paraId="0F458ED5" w14:textId="77777777" w:rsidR="00210E88" w:rsidRDefault="00210E88" w:rsidP="00210E88">
      <w:r>
        <w:t>Xiaojian (ZTE): fine with r1</w:t>
      </w:r>
    </w:p>
    <w:p w14:paraId="64CD95C5" w14:textId="77777777" w:rsidR="00210E88" w:rsidRDefault="00210E88" w:rsidP="00210E88">
      <w:r>
        <w:t>Rev is pre-agreed</w:t>
      </w:r>
    </w:p>
    <w:p w14:paraId="60578B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C3-230753</w:t>
      </w:r>
      <w:r>
        <w:rPr>
          <w:color w:val="993300"/>
          <w:u w:val="single"/>
        </w:rPr>
        <w:t>.</w:t>
      </w:r>
    </w:p>
    <w:p w14:paraId="7E4E84E5" w14:textId="41EAAF4A" w:rsidR="00210E88" w:rsidRDefault="00210E88" w:rsidP="00210E88">
      <w:pPr>
        <w:rPr>
          <w:rFonts w:ascii="Arial" w:hAnsi="Arial" w:cs="Arial"/>
          <w:b/>
          <w:sz w:val="24"/>
        </w:rPr>
      </w:pPr>
      <w:r>
        <w:rPr>
          <w:rFonts w:ascii="Arial" w:hAnsi="Arial" w:cs="Arial"/>
          <w:b/>
          <w:color w:val="0000FF"/>
          <w:sz w:val="24"/>
        </w:rPr>
        <w:t>C3-230160</w:t>
      </w:r>
      <w:r>
        <w:rPr>
          <w:rFonts w:ascii="Arial" w:hAnsi="Arial" w:cs="Arial"/>
          <w:b/>
          <w:color w:val="0000FF"/>
          <w:sz w:val="24"/>
        </w:rPr>
        <w:tab/>
      </w:r>
      <w:r>
        <w:rPr>
          <w:rFonts w:ascii="Arial" w:hAnsi="Arial" w:cs="Arial"/>
          <w:b/>
          <w:sz w:val="24"/>
        </w:rPr>
        <w:t>Correction of an openAPI error</w:t>
      </w:r>
    </w:p>
    <w:p w14:paraId="5D3074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CR-0236  rev  Cat: A (Rel-18)</w:t>
      </w:r>
      <w:r>
        <w:rPr>
          <w:i/>
        </w:rPr>
        <w:br/>
      </w:r>
      <w:r>
        <w:rPr>
          <w:i/>
        </w:rPr>
        <w:br/>
      </w:r>
      <w:r>
        <w:rPr>
          <w:i/>
        </w:rPr>
        <w:tab/>
      </w:r>
      <w:r>
        <w:rPr>
          <w:i/>
        </w:rPr>
        <w:tab/>
      </w:r>
      <w:r>
        <w:rPr>
          <w:i/>
        </w:rPr>
        <w:tab/>
      </w:r>
      <w:r>
        <w:rPr>
          <w:i/>
        </w:rPr>
        <w:tab/>
      </w:r>
      <w:r>
        <w:rPr>
          <w:i/>
        </w:rPr>
        <w:tab/>
        <w:t>Source: Nokia, Nokia Shanghai Bell</w:t>
      </w:r>
    </w:p>
    <w:p w14:paraId="0A481C7B" w14:textId="77777777" w:rsidR="00210E88" w:rsidRDefault="00210E88" w:rsidP="00210E88">
      <w:pPr>
        <w:rPr>
          <w:rFonts w:ascii="Arial" w:hAnsi="Arial" w:cs="Arial"/>
          <w:b/>
        </w:rPr>
      </w:pPr>
      <w:r>
        <w:rPr>
          <w:rFonts w:ascii="Arial" w:hAnsi="Arial" w:cs="Arial"/>
          <w:b/>
        </w:rPr>
        <w:t xml:space="preserve">Abstract: </w:t>
      </w:r>
    </w:p>
    <w:p w14:paraId="455CA7BA" w14:textId="77777777" w:rsidR="00210E88" w:rsidRDefault="00210E88" w:rsidP="00210E88">
      <w:r>
        <w:t>Correction of an openAPI error</w:t>
      </w:r>
    </w:p>
    <w:p w14:paraId="77CCFFD1" w14:textId="77777777" w:rsidR="00210E88" w:rsidRDefault="00210E88" w:rsidP="00210E88">
      <w:pPr>
        <w:rPr>
          <w:rFonts w:ascii="Arial" w:hAnsi="Arial" w:cs="Arial"/>
          <w:b/>
        </w:rPr>
      </w:pPr>
      <w:r>
        <w:rPr>
          <w:rFonts w:ascii="Arial" w:hAnsi="Arial" w:cs="Arial"/>
          <w:b/>
        </w:rPr>
        <w:t xml:space="preserve">Discussion: </w:t>
      </w:r>
    </w:p>
    <w:p w14:paraId="370A8AAF" w14:textId="77777777" w:rsidR="00210E88" w:rsidRDefault="00210E88" w:rsidP="00210E88">
      <w:r>
        <w:t>This CR introduces a backwards compatible correction in the OpenAPI file for Npcf_AMPolicyControl API</w:t>
      </w:r>
    </w:p>
    <w:p w14:paraId="3AECCDCF" w14:textId="77777777" w:rsidR="00210E88" w:rsidRDefault="00210E88" w:rsidP="00210E88">
      <w:r>
        <w:t>Rajesh (Nokia): provide r1</w:t>
      </w:r>
    </w:p>
    <w:p w14:paraId="0697F23B" w14:textId="77777777" w:rsidR="00210E88" w:rsidRDefault="00210E88" w:rsidP="00210E88">
      <w:r>
        <w:t>Xiaojian (ZTE): fine with r1</w:t>
      </w:r>
    </w:p>
    <w:p w14:paraId="0FC325CF" w14:textId="77777777" w:rsidR="00210E88" w:rsidRDefault="00210E88" w:rsidP="00210E88">
      <w:r>
        <w:lastRenderedPageBreak/>
        <w:t>Rev is pre-agreed</w:t>
      </w:r>
    </w:p>
    <w:p w14:paraId="155F24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C3-230754</w:t>
      </w:r>
      <w:r>
        <w:rPr>
          <w:color w:val="993300"/>
          <w:u w:val="single"/>
        </w:rPr>
        <w:t>.</w:t>
      </w:r>
    </w:p>
    <w:p w14:paraId="63537662" w14:textId="5896AFBC" w:rsidR="00210E88" w:rsidRDefault="00210E88" w:rsidP="00210E88">
      <w:pPr>
        <w:rPr>
          <w:rFonts w:ascii="Arial" w:hAnsi="Arial" w:cs="Arial"/>
          <w:b/>
          <w:sz w:val="24"/>
        </w:rPr>
      </w:pPr>
      <w:r>
        <w:rPr>
          <w:rFonts w:ascii="Arial" w:hAnsi="Arial" w:cs="Arial"/>
          <w:b/>
          <w:color w:val="0000FF"/>
          <w:sz w:val="24"/>
        </w:rPr>
        <w:t>C3-230753</w:t>
      </w:r>
      <w:r>
        <w:rPr>
          <w:rFonts w:ascii="Arial" w:hAnsi="Arial" w:cs="Arial"/>
          <w:b/>
          <w:color w:val="0000FF"/>
          <w:sz w:val="24"/>
        </w:rPr>
        <w:tab/>
      </w:r>
      <w:r>
        <w:rPr>
          <w:rFonts w:ascii="Arial" w:hAnsi="Arial" w:cs="Arial"/>
          <w:b/>
          <w:sz w:val="24"/>
        </w:rPr>
        <w:t>Correction of an openAPI error</w:t>
      </w:r>
    </w:p>
    <w:p w14:paraId="055F28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CR-0235  rev 1 Cat: F (Rel-17)</w:t>
      </w:r>
      <w:r>
        <w:rPr>
          <w:i/>
        </w:rPr>
        <w:br/>
      </w:r>
      <w:r>
        <w:rPr>
          <w:i/>
        </w:rPr>
        <w:br/>
      </w:r>
      <w:r>
        <w:rPr>
          <w:i/>
        </w:rPr>
        <w:tab/>
      </w:r>
      <w:r>
        <w:rPr>
          <w:i/>
        </w:rPr>
        <w:tab/>
      </w:r>
      <w:r>
        <w:rPr>
          <w:i/>
        </w:rPr>
        <w:tab/>
      </w:r>
      <w:r>
        <w:rPr>
          <w:i/>
        </w:rPr>
        <w:tab/>
      </w:r>
      <w:r>
        <w:rPr>
          <w:i/>
        </w:rPr>
        <w:tab/>
        <w:t>Source: Nokia, Nokia Shanghai Bell</w:t>
      </w:r>
    </w:p>
    <w:p w14:paraId="55970891" w14:textId="77777777" w:rsidR="00210E88" w:rsidRDefault="00210E88" w:rsidP="00210E88">
      <w:pPr>
        <w:rPr>
          <w:color w:val="808080"/>
        </w:rPr>
      </w:pPr>
      <w:r>
        <w:rPr>
          <w:color w:val="808080"/>
        </w:rPr>
        <w:t>(Replaces C3-230159)</w:t>
      </w:r>
    </w:p>
    <w:p w14:paraId="445F4E8C" w14:textId="77777777" w:rsidR="00210E88" w:rsidRDefault="00210E88" w:rsidP="00210E88">
      <w:pPr>
        <w:rPr>
          <w:rFonts w:ascii="Arial" w:hAnsi="Arial" w:cs="Arial"/>
          <w:b/>
        </w:rPr>
      </w:pPr>
      <w:r>
        <w:rPr>
          <w:rFonts w:ascii="Arial" w:hAnsi="Arial" w:cs="Arial"/>
          <w:b/>
        </w:rPr>
        <w:t xml:space="preserve">Abstract: </w:t>
      </w:r>
    </w:p>
    <w:p w14:paraId="3BA12C30" w14:textId="77777777" w:rsidR="00210E88" w:rsidRDefault="00210E88" w:rsidP="00210E88">
      <w:r>
        <w:t>Correction of an openAPI error</w:t>
      </w:r>
    </w:p>
    <w:p w14:paraId="087283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0B1F0" w14:textId="6E8F0751" w:rsidR="00210E88" w:rsidRDefault="00210E88" w:rsidP="00210E88">
      <w:pPr>
        <w:rPr>
          <w:rFonts w:ascii="Arial" w:hAnsi="Arial" w:cs="Arial"/>
          <w:b/>
          <w:sz w:val="24"/>
        </w:rPr>
      </w:pPr>
      <w:r>
        <w:rPr>
          <w:rFonts w:ascii="Arial" w:hAnsi="Arial" w:cs="Arial"/>
          <w:b/>
          <w:color w:val="0000FF"/>
          <w:sz w:val="24"/>
        </w:rPr>
        <w:t>C3-230754</w:t>
      </w:r>
      <w:r>
        <w:rPr>
          <w:rFonts w:ascii="Arial" w:hAnsi="Arial" w:cs="Arial"/>
          <w:b/>
          <w:color w:val="0000FF"/>
          <w:sz w:val="24"/>
        </w:rPr>
        <w:tab/>
      </w:r>
      <w:r>
        <w:rPr>
          <w:rFonts w:ascii="Arial" w:hAnsi="Arial" w:cs="Arial"/>
          <w:b/>
          <w:sz w:val="24"/>
        </w:rPr>
        <w:t>Correction of an openAPI error</w:t>
      </w:r>
    </w:p>
    <w:p w14:paraId="18AC0B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CR-0236  rev 1 Cat: A (Rel-18)</w:t>
      </w:r>
      <w:r>
        <w:rPr>
          <w:i/>
        </w:rPr>
        <w:br/>
      </w:r>
      <w:r>
        <w:rPr>
          <w:i/>
        </w:rPr>
        <w:br/>
      </w:r>
      <w:r>
        <w:rPr>
          <w:i/>
        </w:rPr>
        <w:tab/>
      </w:r>
      <w:r>
        <w:rPr>
          <w:i/>
        </w:rPr>
        <w:tab/>
      </w:r>
      <w:r>
        <w:rPr>
          <w:i/>
        </w:rPr>
        <w:tab/>
      </w:r>
      <w:r>
        <w:rPr>
          <w:i/>
        </w:rPr>
        <w:tab/>
      </w:r>
      <w:r>
        <w:rPr>
          <w:i/>
        </w:rPr>
        <w:tab/>
        <w:t>Source: Nokia, Nokia Shanghai Bell</w:t>
      </w:r>
    </w:p>
    <w:p w14:paraId="41968B3F" w14:textId="77777777" w:rsidR="00210E88" w:rsidRDefault="00210E88" w:rsidP="00210E88">
      <w:pPr>
        <w:rPr>
          <w:color w:val="808080"/>
        </w:rPr>
      </w:pPr>
      <w:r>
        <w:rPr>
          <w:color w:val="808080"/>
        </w:rPr>
        <w:t>(Replaces C3-230160)</w:t>
      </w:r>
    </w:p>
    <w:p w14:paraId="18B10606" w14:textId="77777777" w:rsidR="00210E88" w:rsidRDefault="00210E88" w:rsidP="00210E88">
      <w:pPr>
        <w:rPr>
          <w:rFonts w:ascii="Arial" w:hAnsi="Arial" w:cs="Arial"/>
          <w:b/>
        </w:rPr>
      </w:pPr>
      <w:r>
        <w:rPr>
          <w:rFonts w:ascii="Arial" w:hAnsi="Arial" w:cs="Arial"/>
          <w:b/>
        </w:rPr>
        <w:t xml:space="preserve">Abstract: </w:t>
      </w:r>
    </w:p>
    <w:p w14:paraId="02C24380" w14:textId="77777777" w:rsidR="00210E88" w:rsidRDefault="00210E88" w:rsidP="00210E88">
      <w:r>
        <w:t>Correction of an openAPI error</w:t>
      </w:r>
    </w:p>
    <w:p w14:paraId="794275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8F25" w14:textId="77777777" w:rsidR="00210E88" w:rsidRDefault="00210E88" w:rsidP="00210E88">
      <w:pPr>
        <w:pStyle w:val="Heading3"/>
      </w:pPr>
      <w:bookmarkStart w:id="90" w:name="_Toc129359550"/>
      <w:r>
        <w:t>17.18</w:t>
      </w:r>
      <w:r>
        <w:tab/>
        <w:t>CT aspects for Support of Uncrewed Aerial Systems Connectivity, Identification, and Tracking [ID_UAS]</w:t>
      </w:r>
      <w:bookmarkEnd w:id="90"/>
    </w:p>
    <w:p w14:paraId="1DDDFBAC" w14:textId="77777777" w:rsidR="00210E88" w:rsidRDefault="00210E88" w:rsidP="00210E88">
      <w:pPr>
        <w:pStyle w:val="Heading3"/>
      </w:pPr>
      <w:bookmarkStart w:id="91" w:name="_Toc129359551"/>
      <w:r>
        <w:t>17.19</w:t>
      </w:r>
      <w:r>
        <w:tab/>
        <w:t>CT Aspects of 5G eEDGE [eEDGE_5GC]</w:t>
      </w:r>
      <w:bookmarkEnd w:id="91"/>
    </w:p>
    <w:p w14:paraId="00189E00" w14:textId="0E75A0C8" w:rsidR="00210E88" w:rsidRDefault="00210E88" w:rsidP="00210E88">
      <w:pPr>
        <w:rPr>
          <w:rFonts w:ascii="Arial" w:hAnsi="Arial" w:cs="Arial"/>
          <w:b/>
          <w:sz w:val="24"/>
        </w:rPr>
      </w:pPr>
      <w:r>
        <w:rPr>
          <w:rFonts w:ascii="Arial" w:hAnsi="Arial" w:cs="Arial"/>
          <w:b/>
          <w:color w:val="0000FF"/>
          <w:sz w:val="24"/>
        </w:rPr>
        <w:t>C3-230282</w:t>
      </w:r>
      <w:r>
        <w:rPr>
          <w:rFonts w:ascii="Arial" w:hAnsi="Arial" w:cs="Arial"/>
          <w:b/>
          <w:color w:val="0000FF"/>
          <w:sz w:val="24"/>
        </w:rPr>
        <w:tab/>
      </w:r>
      <w:r>
        <w:rPr>
          <w:rFonts w:ascii="Arial" w:hAnsi="Arial" w:cs="Arial"/>
          <w:b/>
          <w:sz w:val="24"/>
        </w:rPr>
        <w:t>incorrect attribute name</w:t>
      </w:r>
    </w:p>
    <w:p w14:paraId="5A5159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CR-0801  rev  Cat: F (Rel-17)</w:t>
      </w:r>
      <w:r>
        <w:rPr>
          <w:i/>
        </w:rPr>
        <w:br/>
      </w:r>
      <w:r>
        <w:rPr>
          <w:i/>
        </w:rPr>
        <w:br/>
      </w:r>
      <w:r>
        <w:rPr>
          <w:i/>
        </w:rPr>
        <w:tab/>
      </w:r>
      <w:r>
        <w:rPr>
          <w:i/>
        </w:rPr>
        <w:tab/>
      </w:r>
      <w:r>
        <w:rPr>
          <w:i/>
        </w:rPr>
        <w:tab/>
      </w:r>
      <w:r>
        <w:rPr>
          <w:i/>
        </w:rPr>
        <w:tab/>
      </w:r>
      <w:r>
        <w:rPr>
          <w:i/>
        </w:rPr>
        <w:tab/>
        <w:t>Source: ZTE</w:t>
      </w:r>
    </w:p>
    <w:p w14:paraId="3B1B09FE" w14:textId="77777777" w:rsidR="00210E88" w:rsidRDefault="00210E88" w:rsidP="00210E88">
      <w:pPr>
        <w:rPr>
          <w:rFonts w:ascii="Arial" w:hAnsi="Arial" w:cs="Arial"/>
          <w:b/>
        </w:rPr>
      </w:pPr>
      <w:r>
        <w:rPr>
          <w:rFonts w:ascii="Arial" w:hAnsi="Arial" w:cs="Arial"/>
          <w:b/>
        </w:rPr>
        <w:t xml:space="preserve">Discussion: </w:t>
      </w:r>
    </w:p>
    <w:p w14:paraId="1E03560A" w14:textId="77777777" w:rsidR="00210E88" w:rsidRDefault="00210E88" w:rsidP="00210E88">
      <w:r>
        <w:t>This CR introduces backward compatible corrections to the OpenAPI file for ServiceParameter API.</w:t>
      </w:r>
    </w:p>
    <w:p w14:paraId="523AE0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5DC17" w14:textId="1BE3EA04" w:rsidR="00210E88" w:rsidRDefault="00210E88" w:rsidP="00210E88">
      <w:pPr>
        <w:rPr>
          <w:rFonts w:ascii="Arial" w:hAnsi="Arial" w:cs="Arial"/>
          <w:b/>
          <w:sz w:val="24"/>
        </w:rPr>
      </w:pPr>
      <w:r>
        <w:rPr>
          <w:rFonts w:ascii="Arial" w:hAnsi="Arial" w:cs="Arial"/>
          <w:b/>
          <w:color w:val="0000FF"/>
          <w:sz w:val="24"/>
        </w:rPr>
        <w:t>C3-230283</w:t>
      </w:r>
      <w:r>
        <w:rPr>
          <w:rFonts w:ascii="Arial" w:hAnsi="Arial" w:cs="Arial"/>
          <w:b/>
          <w:color w:val="0000FF"/>
          <w:sz w:val="24"/>
        </w:rPr>
        <w:tab/>
      </w:r>
      <w:r>
        <w:rPr>
          <w:rFonts w:ascii="Arial" w:hAnsi="Arial" w:cs="Arial"/>
          <w:b/>
          <w:sz w:val="24"/>
        </w:rPr>
        <w:t>incorrect attribute name</w:t>
      </w:r>
    </w:p>
    <w:p w14:paraId="19B84EC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CR-0802  rev  Cat: A (Rel-18)</w:t>
      </w:r>
      <w:r>
        <w:rPr>
          <w:i/>
        </w:rPr>
        <w:br/>
      </w:r>
      <w:r>
        <w:rPr>
          <w:i/>
        </w:rPr>
        <w:br/>
      </w:r>
      <w:r>
        <w:rPr>
          <w:i/>
        </w:rPr>
        <w:tab/>
      </w:r>
      <w:r>
        <w:rPr>
          <w:i/>
        </w:rPr>
        <w:tab/>
      </w:r>
      <w:r>
        <w:rPr>
          <w:i/>
        </w:rPr>
        <w:tab/>
      </w:r>
      <w:r>
        <w:rPr>
          <w:i/>
        </w:rPr>
        <w:tab/>
      </w:r>
      <w:r>
        <w:rPr>
          <w:i/>
        </w:rPr>
        <w:tab/>
        <w:t>Source: ZTE</w:t>
      </w:r>
    </w:p>
    <w:p w14:paraId="14920C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603E" w14:textId="23F5B8C3" w:rsidR="00210E88" w:rsidRDefault="00210E88" w:rsidP="00210E88">
      <w:pPr>
        <w:rPr>
          <w:rFonts w:ascii="Arial" w:hAnsi="Arial" w:cs="Arial"/>
          <w:b/>
          <w:sz w:val="24"/>
        </w:rPr>
      </w:pPr>
      <w:r>
        <w:rPr>
          <w:rFonts w:ascii="Arial" w:hAnsi="Arial" w:cs="Arial"/>
          <w:b/>
          <w:color w:val="0000FF"/>
          <w:sz w:val="24"/>
        </w:rPr>
        <w:t>C3-230353</w:t>
      </w:r>
      <w:r>
        <w:rPr>
          <w:rFonts w:ascii="Arial" w:hAnsi="Arial" w:cs="Arial"/>
          <w:b/>
          <w:color w:val="0000FF"/>
          <w:sz w:val="24"/>
        </w:rPr>
        <w:tab/>
      </w:r>
      <w:r>
        <w:rPr>
          <w:rFonts w:ascii="Arial" w:hAnsi="Arial" w:cs="Arial"/>
          <w:b/>
          <w:sz w:val="24"/>
        </w:rPr>
        <w:t>Correction on the feature support for implicit subscriptions</w:t>
      </w:r>
    </w:p>
    <w:p w14:paraId="4B6121F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CR-0208  rev  Cat: F (Rel-17)</w:t>
      </w:r>
      <w:r>
        <w:rPr>
          <w:i/>
        </w:rPr>
        <w:br/>
      </w:r>
      <w:r>
        <w:rPr>
          <w:i/>
        </w:rPr>
        <w:br/>
      </w:r>
      <w:r>
        <w:rPr>
          <w:i/>
        </w:rPr>
        <w:tab/>
      </w:r>
      <w:r>
        <w:rPr>
          <w:i/>
        </w:rPr>
        <w:tab/>
      </w:r>
      <w:r>
        <w:rPr>
          <w:i/>
        </w:rPr>
        <w:tab/>
      </w:r>
      <w:r>
        <w:rPr>
          <w:i/>
        </w:rPr>
        <w:tab/>
      </w:r>
      <w:r>
        <w:rPr>
          <w:i/>
        </w:rPr>
        <w:tab/>
        <w:t>Source: Ericsson</w:t>
      </w:r>
    </w:p>
    <w:p w14:paraId="6671876D" w14:textId="77777777" w:rsidR="00210E88" w:rsidRDefault="00210E88" w:rsidP="00210E88">
      <w:pPr>
        <w:rPr>
          <w:rFonts w:ascii="Arial" w:hAnsi="Arial" w:cs="Arial"/>
          <w:b/>
        </w:rPr>
      </w:pPr>
      <w:r>
        <w:rPr>
          <w:rFonts w:ascii="Arial" w:hAnsi="Arial" w:cs="Arial"/>
          <w:b/>
        </w:rPr>
        <w:t xml:space="preserve">Abstract: </w:t>
      </w:r>
    </w:p>
    <w:p w14:paraId="43E6FC32" w14:textId="77777777" w:rsidR="00210E88" w:rsidRDefault="00210E88" w:rsidP="00210E88">
      <w:r>
        <w:t>Summary of Change: Clause 5.8 is updated to indicate that EASIPreplacement and ULBuffering features supported by the SMF are discovered based on configuration.</w:t>
      </w:r>
    </w:p>
    <w:p w14:paraId="768290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E343" w14:textId="3F6414A9" w:rsidR="00210E88" w:rsidRDefault="00210E88" w:rsidP="00210E88">
      <w:pPr>
        <w:rPr>
          <w:rFonts w:ascii="Arial" w:hAnsi="Arial" w:cs="Arial"/>
          <w:b/>
          <w:sz w:val="24"/>
        </w:rPr>
      </w:pPr>
      <w:r>
        <w:rPr>
          <w:rFonts w:ascii="Arial" w:hAnsi="Arial" w:cs="Arial"/>
          <w:b/>
          <w:color w:val="0000FF"/>
          <w:sz w:val="24"/>
        </w:rPr>
        <w:t>C3-230357</w:t>
      </w:r>
      <w:r>
        <w:rPr>
          <w:rFonts w:ascii="Arial" w:hAnsi="Arial" w:cs="Arial"/>
          <w:b/>
          <w:color w:val="0000FF"/>
          <w:sz w:val="24"/>
        </w:rPr>
        <w:tab/>
      </w:r>
      <w:r>
        <w:rPr>
          <w:rFonts w:ascii="Arial" w:hAnsi="Arial" w:cs="Arial"/>
          <w:b/>
          <w:sz w:val="24"/>
        </w:rPr>
        <w:t>Correction in QoS monitoring handling</w:t>
      </w:r>
    </w:p>
    <w:p w14:paraId="453F5C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CR-1013  rev  Cat: F (Rel-17)</w:t>
      </w:r>
      <w:r>
        <w:rPr>
          <w:i/>
        </w:rPr>
        <w:br/>
      </w:r>
      <w:r>
        <w:rPr>
          <w:i/>
        </w:rPr>
        <w:br/>
      </w:r>
      <w:r>
        <w:rPr>
          <w:i/>
        </w:rPr>
        <w:tab/>
      </w:r>
      <w:r>
        <w:rPr>
          <w:i/>
        </w:rPr>
        <w:tab/>
      </w:r>
      <w:r>
        <w:rPr>
          <w:i/>
        </w:rPr>
        <w:tab/>
      </w:r>
      <w:r>
        <w:rPr>
          <w:i/>
        </w:rPr>
        <w:tab/>
      </w:r>
      <w:r>
        <w:rPr>
          <w:i/>
        </w:rPr>
        <w:tab/>
        <w:t>Source: Ericsson</w:t>
      </w:r>
    </w:p>
    <w:p w14:paraId="40F9F539" w14:textId="77777777" w:rsidR="00210E88" w:rsidRDefault="00210E88" w:rsidP="00210E88">
      <w:pPr>
        <w:rPr>
          <w:rFonts w:ascii="Arial" w:hAnsi="Arial" w:cs="Arial"/>
          <w:b/>
        </w:rPr>
      </w:pPr>
      <w:r>
        <w:rPr>
          <w:rFonts w:ascii="Arial" w:hAnsi="Arial" w:cs="Arial"/>
          <w:b/>
        </w:rPr>
        <w:t xml:space="preserve">Abstract: </w:t>
      </w:r>
    </w:p>
    <w:p w14:paraId="776BA2D5" w14:textId="77777777" w:rsidR="00210E88" w:rsidRDefault="00210E88" w:rsidP="00210E88">
      <w:r>
        <w:t>Summary of Change: The PCC rule description is updates to indicate that the target of reporting is not decided by the PCF since it does not apply in all cases.</w:t>
      </w:r>
    </w:p>
    <w:p w14:paraId="39F4BF06" w14:textId="77777777" w:rsidR="00210E88" w:rsidRDefault="00210E88" w:rsidP="00210E88">
      <w:r>
        <w:t>The procedures for policy provisioning o</w:t>
      </w:r>
    </w:p>
    <w:p w14:paraId="52D29E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9726E" w14:textId="3CD71163" w:rsidR="00210E88" w:rsidRDefault="00210E88" w:rsidP="00210E88">
      <w:pPr>
        <w:rPr>
          <w:rFonts w:ascii="Arial" w:hAnsi="Arial" w:cs="Arial"/>
          <w:b/>
          <w:sz w:val="24"/>
        </w:rPr>
      </w:pPr>
      <w:r>
        <w:rPr>
          <w:rFonts w:ascii="Arial" w:hAnsi="Arial" w:cs="Arial"/>
          <w:b/>
          <w:color w:val="0000FF"/>
          <w:sz w:val="24"/>
        </w:rPr>
        <w:t>C3-230358</w:t>
      </w:r>
      <w:r>
        <w:rPr>
          <w:rFonts w:ascii="Arial" w:hAnsi="Arial" w:cs="Arial"/>
          <w:b/>
          <w:color w:val="0000FF"/>
          <w:sz w:val="24"/>
        </w:rPr>
        <w:tab/>
      </w:r>
      <w:r>
        <w:rPr>
          <w:rFonts w:ascii="Arial" w:hAnsi="Arial" w:cs="Arial"/>
          <w:b/>
          <w:sz w:val="24"/>
        </w:rPr>
        <w:t>Correction in QoS monitoring handling</w:t>
      </w:r>
    </w:p>
    <w:p w14:paraId="755B4D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CR-1014  rev  Cat: A (Rel-18)</w:t>
      </w:r>
      <w:r>
        <w:rPr>
          <w:i/>
        </w:rPr>
        <w:br/>
      </w:r>
      <w:r>
        <w:rPr>
          <w:i/>
        </w:rPr>
        <w:br/>
      </w:r>
      <w:r>
        <w:rPr>
          <w:i/>
        </w:rPr>
        <w:tab/>
      </w:r>
      <w:r>
        <w:rPr>
          <w:i/>
        </w:rPr>
        <w:tab/>
      </w:r>
      <w:r>
        <w:rPr>
          <w:i/>
        </w:rPr>
        <w:tab/>
      </w:r>
      <w:r>
        <w:rPr>
          <w:i/>
        </w:rPr>
        <w:tab/>
      </w:r>
      <w:r>
        <w:rPr>
          <w:i/>
        </w:rPr>
        <w:tab/>
        <w:t>Source: Ericsson</w:t>
      </w:r>
    </w:p>
    <w:p w14:paraId="1027ECFC" w14:textId="77777777" w:rsidR="00210E88" w:rsidRDefault="00210E88" w:rsidP="00210E88">
      <w:pPr>
        <w:rPr>
          <w:rFonts w:ascii="Arial" w:hAnsi="Arial" w:cs="Arial"/>
          <w:b/>
        </w:rPr>
      </w:pPr>
      <w:r>
        <w:rPr>
          <w:rFonts w:ascii="Arial" w:hAnsi="Arial" w:cs="Arial"/>
          <w:b/>
        </w:rPr>
        <w:t xml:space="preserve">Abstract: </w:t>
      </w:r>
    </w:p>
    <w:p w14:paraId="395BBF6D" w14:textId="77777777" w:rsidR="00210E88" w:rsidRDefault="00210E88" w:rsidP="00210E88">
      <w:r>
        <w:t>Summary of Change: The PCC rule description is updated to indicate that the target of reporting is not decided by the PCF since it does not apply in all cases.</w:t>
      </w:r>
    </w:p>
    <w:p w14:paraId="0F140BFE" w14:textId="77777777" w:rsidR="00210E88" w:rsidRDefault="00210E88" w:rsidP="00210E88">
      <w:r>
        <w:t>The procedures for policy provisioning o</w:t>
      </w:r>
    </w:p>
    <w:p w14:paraId="14170C2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E918" w14:textId="11EB8585" w:rsidR="00210E88" w:rsidRDefault="00210E88" w:rsidP="00210E88">
      <w:pPr>
        <w:rPr>
          <w:rFonts w:ascii="Arial" w:hAnsi="Arial" w:cs="Arial"/>
          <w:b/>
          <w:sz w:val="24"/>
        </w:rPr>
      </w:pPr>
      <w:r>
        <w:rPr>
          <w:rFonts w:ascii="Arial" w:hAnsi="Arial" w:cs="Arial"/>
          <w:b/>
          <w:color w:val="0000FF"/>
          <w:sz w:val="24"/>
        </w:rPr>
        <w:t>C3-230364</w:t>
      </w:r>
      <w:r>
        <w:rPr>
          <w:rFonts w:ascii="Arial" w:hAnsi="Arial" w:cs="Arial"/>
          <w:b/>
          <w:color w:val="0000FF"/>
          <w:sz w:val="24"/>
        </w:rPr>
        <w:tab/>
      </w:r>
      <w:r>
        <w:rPr>
          <w:rFonts w:ascii="Arial" w:hAnsi="Arial" w:cs="Arial"/>
          <w:b/>
          <w:sz w:val="24"/>
        </w:rPr>
        <w:t>Correction on the feature support for implicit subscriptions</w:t>
      </w:r>
    </w:p>
    <w:p w14:paraId="42E1DF1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CR-0427  rev  Cat: F (Rel-17)</w:t>
      </w:r>
      <w:r>
        <w:rPr>
          <w:i/>
        </w:rPr>
        <w:br/>
      </w:r>
      <w:r>
        <w:rPr>
          <w:i/>
        </w:rPr>
        <w:br/>
      </w:r>
      <w:r>
        <w:rPr>
          <w:i/>
        </w:rPr>
        <w:tab/>
      </w:r>
      <w:r>
        <w:rPr>
          <w:i/>
        </w:rPr>
        <w:tab/>
      </w:r>
      <w:r>
        <w:rPr>
          <w:i/>
        </w:rPr>
        <w:tab/>
      </w:r>
      <w:r>
        <w:rPr>
          <w:i/>
        </w:rPr>
        <w:tab/>
      </w:r>
      <w:r>
        <w:rPr>
          <w:i/>
        </w:rPr>
        <w:tab/>
        <w:t>Source: Ericsson</w:t>
      </w:r>
    </w:p>
    <w:p w14:paraId="71375BA4" w14:textId="77777777" w:rsidR="00210E88" w:rsidRDefault="00210E88" w:rsidP="00210E88">
      <w:pPr>
        <w:rPr>
          <w:rFonts w:ascii="Arial" w:hAnsi="Arial" w:cs="Arial"/>
          <w:b/>
        </w:rPr>
      </w:pPr>
      <w:r>
        <w:rPr>
          <w:rFonts w:ascii="Arial" w:hAnsi="Arial" w:cs="Arial"/>
          <w:b/>
        </w:rPr>
        <w:t xml:space="preserve">Abstract: </w:t>
      </w:r>
    </w:p>
    <w:p w14:paraId="306305C5" w14:textId="77777777" w:rsidR="00210E88" w:rsidRDefault="00210E88" w:rsidP="00210E88">
      <w:r>
        <w:t>Summary of Change: The AF requests targeting an individual UE address procedure is updated in order to remove the references to Nnrf services and associated TS and refer to TS 29.508 instead.</w:t>
      </w:r>
    </w:p>
    <w:p w14:paraId="2435E0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DFEC9" w14:textId="39CC1066" w:rsidR="00210E88" w:rsidRDefault="00210E88" w:rsidP="00210E88">
      <w:pPr>
        <w:rPr>
          <w:rFonts w:ascii="Arial" w:hAnsi="Arial" w:cs="Arial"/>
          <w:b/>
          <w:sz w:val="24"/>
        </w:rPr>
      </w:pPr>
      <w:r>
        <w:rPr>
          <w:rFonts w:ascii="Arial" w:hAnsi="Arial" w:cs="Arial"/>
          <w:b/>
          <w:color w:val="0000FF"/>
          <w:sz w:val="24"/>
        </w:rPr>
        <w:t>C3-230365</w:t>
      </w:r>
      <w:r>
        <w:rPr>
          <w:rFonts w:ascii="Arial" w:hAnsi="Arial" w:cs="Arial"/>
          <w:b/>
          <w:color w:val="0000FF"/>
          <w:sz w:val="24"/>
        </w:rPr>
        <w:tab/>
      </w:r>
      <w:r>
        <w:rPr>
          <w:rFonts w:ascii="Arial" w:hAnsi="Arial" w:cs="Arial"/>
          <w:b/>
          <w:sz w:val="24"/>
        </w:rPr>
        <w:t>Correction in the handling of QoS monitoring report</w:t>
      </w:r>
    </w:p>
    <w:p w14:paraId="3BAA95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CR-0428  rev  Cat: F (Rel-17)</w:t>
      </w:r>
      <w:r>
        <w:rPr>
          <w:i/>
        </w:rPr>
        <w:br/>
      </w:r>
      <w:r>
        <w:rPr>
          <w:i/>
        </w:rPr>
        <w:br/>
      </w:r>
      <w:r>
        <w:rPr>
          <w:i/>
        </w:rPr>
        <w:tab/>
      </w:r>
      <w:r>
        <w:rPr>
          <w:i/>
        </w:rPr>
        <w:tab/>
      </w:r>
      <w:r>
        <w:rPr>
          <w:i/>
        </w:rPr>
        <w:tab/>
      </w:r>
      <w:r>
        <w:rPr>
          <w:i/>
        </w:rPr>
        <w:tab/>
      </w:r>
      <w:r>
        <w:rPr>
          <w:i/>
        </w:rPr>
        <w:tab/>
        <w:t>Source: Ericsson</w:t>
      </w:r>
    </w:p>
    <w:p w14:paraId="68C092EE" w14:textId="77777777" w:rsidR="00210E88" w:rsidRDefault="00210E88" w:rsidP="00210E88">
      <w:pPr>
        <w:rPr>
          <w:rFonts w:ascii="Arial" w:hAnsi="Arial" w:cs="Arial"/>
          <w:b/>
        </w:rPr>
      </w:pPr>
      <w:r>
        <w:rPr>
          <w:rFonts w:ascii="Arial" w:hAnsi="Arial" w:cs="Arial"/>
          <w:b/>
        </w:rPr>
        <w:t xml:space="preserve">Abstract: </w:t>
      </w:r>
    </w:p>
    <w:p w14:paraId="0CB69ED3" w14:textId="77777777" w:rsidR="00210E88" w:rsidRDefault="00210E88" w:rsidP="00210E88">
      <w:r>
        <w:lastRenderedPageBreak/>
        <w:t>Summary of Change: The QoS monitoring procedure is updated so that the PCF only sends the notification to the AF when the direct notification indicator was not provided or was set to false during the</w:t>
      </w:r>
    </w:p>
    <w:p w14:paraId="3D0F4ACB" w14:textId="77777777" w:rsidR="00210E88" w:rsidRDefault="00210E88" w:rsidP="00210E88">
      <w:pPr>
        <w:rPr>
          <w:rFonts w:ascii="Arial" w:hAnsi="Arial" w:cs="Arial"/>
          <w:b/>
        </w:rPr>
      </w:pPr>
      <w:r>
        <w:rPr>
          <w:rFonts w:ascii="Arial" w:hAnsi="Arial" w:cs="Arial"/>
          <w:b/>
        </w:rPr>
        <w:t xml:space="preserve">Discussion: </w:t>
      </w:r>
    </w:p>
    <w:p w14:paraId="542FF485" w14:textId="77777777" w:rsidR="00210E88" w:rsidRDefault="00210E88" w:rsidP="00210E88">
      <w:r>
        <w:t>Apostolos (Nokia): comments on steps 11c-11d, refer to 29.512, cl 4.2.3.25.</w:t>
      </w:r>
    </w:p>
    <w:p w14:paraId="629B1380" w14:textId="77777777" w:rsidR="00210E88" w:rsidRDefault="00210E88" w:rsidP="00210E88">
      <w:r>
        <w:t>Xiaoyun (Huawei): comments on steps 11c-11d. fine to refer to 29.512</w:t>
      </w:r>
    </w:p>
    <w:p w14:paraId="4F6A6F1C" w14:textId="77777777" w:rsidR="00210E88" w:rsidRDefault="00210E88" w:rsidP="00210E88">
      <w:r>
        <w:t>Apostolos (Nokia): fine with rev</w:t>
      </w:r>
    </w:p>
    <w:p w14:paraId="795AB5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C3-230658</w:t>
      </w:r>
      <w:r>
        <w:rPr>
          <w:color w:val="993300"/>
          <w:u w:val="single"/>
        </w:rPr>
        <w:t>.</w:t>
      </w:r>
    </w:p>
    <w:p w14:paraId="649DE58E" w14:textId="5401CABE" w:rsidR="00210E88" w:rsidRDefault="00210E88" w:rsidP="00210E88">
      <w:pPr>
        <w:rPr>
          <w:rFonts w:ascii="Arial" w:hAnsi="Arial" w:cs="Arial"/>
          <w:b/>
          <w:sz w:val="24"/>
        </w:rPr>
      </w:pPr>
      <w:r>
        <w:rPr>
          <w:rFonts w:ascii="Arial" w:hAnsi="Arial" w:cs="Arial"/>
          <w:b/>
          <w:color w:val="0000FF"/>
          <w:sz w:val="24"/>
        </w:rPr>
        <w:t>C3-230366</w:t>
      </w:r>
      <w:r>
        <w:rPr>
          <w:rFonts w:ascii="Arial" w:hAnsi="Arial" w:cs="Arial"/>
          <w:b/>
          <w:color w:val="0000FF"/>
          <w:sz w:val="24"/>
        </w:rPr>
        <w:tab/>
      </w:r>
      <w:r>
        <w:rPr>
          <w:rFonts w:ascii="Arial" w:hAnsi="Arial" w:cs="Arial"/>
          <w:b/>
          <w:sz w:val="24"/>
        </w:rPr>
        <w:t>Correction on the feature support for implicit subscriptions</w:t>
      </w:r>
    </w:p>
    <w:p w14:paraId="460FAC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CR-0429  rev  Cat: A (Rel-18)</w:t>
      </w:r>
      <w:r>
        <w:rPr>
          <w:i/>
        </w:rPr>
        <w:br/>
      </w:r>
      <w:r>
        <w:rPr>
          <w:i/>
        </w:rPr>
        <w:br/>
      </w:r>
      <w:r>
        <w:rPr>
          <w:i/>
        </w:rPr>
        <w:tab/>
      </w:r>
      <w:r>
        <w:rPr>
          <w:i/>
        </w:rPr>
        <w:tab/>
      </w:r>
      <w:r>
        <w:rPr>
          <w:i/>
        </w:rPr>
        <w:tab/>
      </w:r>
      <w:r>
        <w:rPr>
          <w:i/>
        </w:rPr>
        <w:tab/>
      </w:r>
      <w:r>
        <w:rPr>
          <w:i/>
        </w:rPr>
        <w:tab/>
        <w:t>Source: Ericsson</w:t>
      </w:r>
    </w:p>
    <w:p w14:paraId="1EEA7075" w14:textId="77777777" w:rsidR="00210E88" w:rsidRDefault="00210E88" w:rsidP="00210E88">
      <w:pPr>
        <w:rPr>
          <w:rFonts w:ascii="Arial" w:hAnsi="Arial" w:cs="Arial"/>
          <w:b/>
        </w:rPr>
      </w:pPr>
      <w:r>
        <w:rPr>
          <w:rFonts w:ascii="Arial" w:hAnsi="Arial" w:cs="Arial"/>
          <w:b/>
        </w:rPr>
        <w:t xml:space="preserve">Abstract: </w:t>
      </w:r>
    </w:p>
    <w:p w14:paraId="5E4CDB5C" w14:textId="77777777" w:rsidR="00210E88" w:rsidRDefault="00210E88" w:rsidP="00210E88">
      <w:r>
        <w:t>Summary of Change: The AF requests targeting an individual UE address procedure is updated in order to remove the references to Nnrf services and associated TS.</w:t>
      </w:r>
    </w:p>
    <w:p w14:paraId="324C59D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BB503" w14:textId="10C6CE39" w:rsidR="00210E88" w:rsidRDefault="00210E88" w:rsidP="00210E88">
      <w:pPr>
        <w:rPr>
          <w:rFonts w:ascii="Arial" w:hAnsi="Arial" w:cs="Arial"/>
          <w:b/>
          <w:sz w:val="24"/>
        </w:rPr>
      </w:pPr>
      <w:r>
        <w:rPr>
          <w:rFonts w:ascii="Arial" w:hAnsi="Arial" w:cs="Arial"/>
          <w:b/>
          <w:color w:val="0000FF"/>
          <w:sz w:val="24"/>
        </w:rPr>
        <w:t>C3-230367</w:t>
      </w:r>
      <w:r>
        <w:rPr>
          <w:rFonts w:ascii="Arial" w:hAnsi="Arial" w:cs="Arial"/>
          <w:b/>
          <w:color w:val="0000FF"/>
          <w:sz w:val="24"/>
        </w:rPr>
        <w:tab/>
      </w:r>
      <w:r>
        <w:rPr>
          <w:rFonts w:ascii="Arial" w:hAnsi="Arial" w:cs="Arial"/>
          <w:b/>
          <w:sz w:val="24"/>
        </w:rPr>
        <w:t>Correction in the handling of QoS monitoring report</w:t>
      </w:r>
    </w:p>
    <w:p w14:paraId="6F5AA8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CR-0430  rev  Cat: A (Rel-18)</w:t>
      </w:r>
      <w:r>
        <w:rPr>
          <w:i/>
        </w:rPr>
        <w:br/>
      </w:r>
      <w:r>
        <w:rPr>
          <w:i/>
        </w:rPr>
        <w:br/>
      </w:r>
      <w:r>
        <w:rPr>
          <w:i/>
        </w:rPr>
        <w:tab/>
      </w:r>
      <w:r>
        <w:rPr>
          <w:i/>
        </w:rPr>
        <w:tab/>
      </w:r>
      <w:r>
        <w:rPr>
          <w:i/>
        </w:rPr>
        <w:tab/>
      </w:r>
      <w:r>
        <w:rPr>
          <w:i/>
        </w:rPr>
        <w:tab/>
      </w:r>
      <w:r>
        <w:rPr>
          <w:i/>
        </w:rPr>
        <w:tab/>
        <w:t>Source: Ericsson</w:t>
      </w:r>
    </w:p>
    <w:p w14:paraId="718CDAB0" w14:textId="77777777" w:rsidR="00210E88" w:rsidRDefault="00210E88" w:rsidP="00210E88">
      <w:pPr>
        <w:rPr>
          <w:rFonts w:ascii="Arial" w:hAnsi="Arial" w:cs="Arial"/>
          <w:b/>
        </w:rPr>
      </w:pPr>
      <w:r>
        <w:rPr>
          <w:rFonts w:ascii="Arial" w:hAnsi="Arial" w:cs="Arial"/>
          <w:b/>
        </w:rPr>
        <w:t xml:space="preserve">Abstract: </w:t>
      </w:r>
    </w:p>
    <w:p w14:paraId="1BCD1962" w14:textId="77777777" w:rsidR="00210E88" w:rsidRDefault="00210E88" w:rsidP="00210E88">
      <w:r>
        <w:t>Summary of Change: The QoS monitoring procedure is updated so that the PCF only sends the notification to the AF when the direct notification indicator was not provided or was set to false during the</w:t>
      </w:r>
    </w:p>
    <w:p w14:paraId="52D8C6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C3-230659</w:t>
      </w:r>
      <w:r>
        <w:rPr>
          <w:color w:val="993300"/>
          <w:u w:val="single"/>
        </w:rPr>
        <w:t>.</w:t>
      </w:r>
    </w:p>
    <w:p w14:paraId="35E20DBD" w14:textId="0FC438F5" w:rsidR="00210E88" w:rsidRDefault="00210E88" w:rsidP="00210E88">
      <w:pPr>
        <w:rPr>
          <w:rFonts w:ascii="Arial" w:hAnsi="Arial" w:cs="Arial"/>
          <w:b/>
          <w:sz w:val="24"/>
        </w:rPr>
      </w:pPr>
      <w:r>
        <w:rPr>
          <w:rFonts w:ascii="Arial" w:hAnsi="Arial" w:cs="Arial"/>
          <w:b/>
          <w:color w:val="0000FF"/>
          <w:sz w:val="24"/>
        </w:rPr>
        <w:t>C3-230552</w:t>
      </w:r>
      <w:r>
        <w:rPr>
          <w:rFonts w:ascii="Arial" w:hAnsi="Arial" w:cs="Arial"/>
          <w:b/>
          <w:color w:val="0000FF"/>
          <w:sz w:val="24"/>
        </w:rPr>
        <w:tab/>
      </w:r>
      <w:r>
        <w:rPr>
          <w:rFonts w:ascii="Arial" w:hAnsi="Arial" w:cs="Arial"/>
          <w:b/>
          <w:sz w:val="24"/>
        </w:rPr>
        <w:t>Correction in QoS monitoring handling</w:t>
      </w:r>
    </w:p>
    <w:p w14:paraId="07C6F8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CR-1044  rev  Cat: F (Rel-17)</w:t>
      </w:r>
      <w:r>
        <w:rPr>
          <w:i/>
        </w:rPr>
        <w:br/>
      </w:r>
      <w:r>
        <w:rPr>
          <w:i/>
        </w:rPr>
        <w:br/>
      </w:r>
      <w:r>
        <w:rPr>
          <w:i/>
        </w:rPr>
        <w:tab/>
      </w:r>
      <w:r>
        <w:rPr>
          <w:i/>
        </w:rPr>
        <w:tab/>
      </w:r>
      <w:r>
        <w:rPr>
          <w:i/>
        </w:rPr>
        <w:tab/>
      </w:r>
      <w:r>
        <w:rPr>
          <w:i/>
        </w:rPr>
        <w:tab/>
      </w:r>
      <w:r>
        <w:rPr>
          <w:i/>
        </w:rPr>
        <w:tab/>
        <w:t>Source: Ericsson</w:t>
      </w:r>
    </w:p>
    <w:p w14:paraId="5E16F5B4" w14:textId="77777777" w:rsidR="00210E88" w:rsidRDefault="00210E88" w:rsidP="00210E88">
      <w:pPr>
        <w:rPr>
          <w:rFonts w:ascii="Arial" w:hAnsi="Arial" w:cs="Arial"/>
          <w:b/>
        </w:rPr>
      </w:pPr>
      <w:r>
        <w:rPr>
          <w:rFonts w:ascii="Arial" w:hAnsi="Arial" w:cs="Arial"/>
          <w:b/>
        </w:rPr>
        <w:t xml:space="preserve">Discussion: </w:t>
      </w:r>
    </w:p>
    <w:p w14:paraId="0175D9B6" w14:textId="77777777" w:rsidR="00210E88" w:rsidRDefault="00210E88" w:rsidP="00210E88">
      <w:r>
        <w:t>Spec version misaligned between the cover page and the 3GU</w:t>
      </w:r>
    </w:p>
    <w:p w14:paraId="74A3772A" w14:textId="77777777" w:rsidR="00210E88" w:rsidRDefault="00210E88" w:rsidP="00210E88">
      <w:r>
        <w:t>Rev is pre-agreed</w:t>
      </w:r>
    </w:p>
    <w:p w14:paraId="08CD0D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C3-230657</w:t>
      </w:r>
      <w:r>
        <w:rPr>
          <w:color w:val="993300"/>
          <w:u w:val="single"/>
        </w:rPr>
        <w:t>.</w:t>
      </w:r>
    </w:p>
    <w:p w14:paraId="75C9B9A3" w14:textId="0A4E2FF2" w:rsidR="00210E88" w:rsidRDefault="00210E88" w:rsidP="00210E88">
      <w:pPr>
        <w:rPr>
          <w:rFonts w:ascii="Arial" w:hAnsi="Arial" w:cs="Arial"/>
          <w:b/>
          <w:sz w:val="24"/>
        </w:rPr>
      </w:pPr>
      <w:r>
        <w:rPr>
          <w:rFonts w:ascii="Arial" w:hAnsi="Arial" w:cs="Arial"/>
          <w:b/>
          <w:color w:val="0000FF"/>
          <w:sz w:val="24"/>
        </w:rPr>
        <w:t>C3-230657</w:t>
      </w:r>
      <w:r>
        <w:rPr>
          <w:rFonts w:ascii="Arial" w:hAnsi="Arial" w:cs="Arial"/>
          <w:b/>
          <w:color w:val="0000FF"/>
          <w:sz w:val="24"/>
        </w:rPr>
        <w:tab/>
      </w:r>
      <w:r>
        <w:rPr>
          <w:rFonts w:ascii="Arial" w:hAnsi="Arial" w:cs="Arial"/>
          <w:b/>
          <w:sz w:val="24"/>
        </w:rPr>
        <w:t>Correction in QoS monitoring handling</w:t>
      </w:r>
    </w:p>
    <w:p w14:paraId="1B817B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CR-1044  rev 1 Cat: F (Rel-17)</w:t>
      </w:r>
      <w:r>
        <w:rPr>
          <w:i/>
        </w:rPr>
        <w:br/>
      </w:r>
      <w:r>
        <w:rPr>
          <w:i/>
        </w:rPr>
        <w:br/>
      </w:r>
      <w:r>
        <w:rPr>
          <w:i/>
        </w:rPr>
        <w:tab/>
      </w:r>
      <w:r>
        <w:rPr>
          <w:i/>
        </w:rPr>
        <w:tab/>
      </w:r>
      <w:r>
        <w:rPr>
          <w:i/>
        </w:rPr>
        <w:tab/>
      </w:r>
      <w:r>
        <w:rPr>
          <w:i/>
        </w:rPr>
        <w:tab/>
      </w:r>
      <w:r>
        <w:rPr>
          <w:i/>
        </w:rPr>
        <w:tab/>
        <w:t>Source: Ericsson</w:t>
      </w:r>
    </w:p>
    <w:p w14:paraId="1A108727" w14:textId="77777777" w:rsidR="00210E88" w:rsidRDefault="00210E88" w:rsidP="00210E88">
      <w:pPr>
        <w:rPr>
          <w:color w:val="808080"/>
        </w:rPr>
      </w:pPr>
      <w:r>
        <w:rPr>
          <w:color w:val="808080"/>
        </w:rPr>
        <w:t>(Replaces C3-230552)</w:t>
      </w:r>
    </w:p>
    <w:p w14:paraId="0D30C4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207D7" w14:textId="3C65B97E" w:rsidR="00210E88" w:rsidRDefault="00210E88" w:rsidP="00210E88">
      <w:pPr>
        <w:rPr>
          <w:rFonts w:ascii="Arial" w:hAnsi="Arial" w:cs="Arial"/>
          <w:b/>
          <w:sz w:val="24"/>
        </w:rPr>
      </w:pPr>
      <w:r>
        <w:rPr>
          <w:rFonts w:ascii="Arial" w:hAnsi="Arial" w:cs="Arial"/>
          <w:b/>
          <w:color w:val="0000FF"/>
          <w:sz w:val="24"/>
        </w:rPr>
        <w:lastRenderedPageBreak/>
        <w:t>C3-230658</w:t>
      </w:r>
      <w:r>
        <w:rPr>
          <w:rFonts w:ascii="Arial" w:hAnsi="Arial" w:cs="Arial"/>
          <w:b/>
          <w:color w:val="0000FF"/>
          <w:sz w:val="24"/>
        </w:rPr>
        <w:tab/>
      </w:r>
      <w:r>
        <w:rPr>
          <w:rFonts w:ascii="Arial" w:hAnsi="Arial" w:cs="Arial"/>
          <w:b/>
          <w:sz w:val="24"/>
        </w:rPr>
        <w:t>Correction in the handling of QoS monitoring report</w:t>
      </w:r>
    </w:p>
    <w:p w14:paraId="2BF4C3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CR-0428  rev 1 Cat: F (Rel-17)</w:t>
      </w:r>
      <w:r>
        <w:rPr>
          <w:i/>
        </w:rPr>
        <w:br/>
      </w:r>
      <w:r>
        <w:rPr>
          <w:i/>
        </w:rPr>
        <w:br/>
      </w:r>
      <w:r>
        <w:rPr>
          <w:i/>
        </w:rPr>
        <w:tab/>
      </w:r>
      <w:r>
        <w:rPr>
          <w:i/>
        </w:rPr>
        <w:tab/>
      </w:r>
      <w:r>
        <w:rPr>
          <w:i/>
        </w:rPr>
        <w:tab/>
      </w:r>
      <w:r>
        <w:rPr>
          <w:i/>
        </w:rPr>
        <w:tab/>
      </w:r>
      <w:r>
        <w:rPr>
          <w:i/>
        </w:rPr>
        <w:tab/>
        <w:t>Source: Ericsson</w:t>
      </w:r>
    </w:p>
    <w:p w14:paraId="3CE62FC0" w14:textId="77777777" w:rsidR="00210E88" w:rsidRDefault="00210E88" w:rsidP="00210E88">
      <w:pPr>
        <w:rPr>
          <w:color w:val="808080"/>
        </w:rPr>
      </w:pPr>
      <w:r>
        <w:rPr>
          <w:color w:val="808080"/>
        </w:rPr>
        <w:t>(Replaces C3-230365)</w:t>
      </w:r>
    </w:p>
    <w:p w14:paraId="1BEFCD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DD82" w14:textId="72360A50" w:rsidR="00210E88" w:rsidRDefault="00210E88" w:rsidP="00210E88">
      <w:pPr>
        <w:rPr>
          <w:rFonts w:ascii="Arial" w:hAnsi="Arial" w:cs="Arial"/>
          <w:b/>
          <w:sz w:val="24"/>
        </w:rPr>
      </w:pPr>
      <w:r>
        <w:rPr>
          <w:rFonts w:ascii="Arial" w:hAnsi="Arial" w:cs="Arial"/>
          <w:b/>
          <w:color w:val="0000FF"/>
          <w:sz w:val="24"/>
        </w:rPr>
        <w:t>C3-230659</w:t>
      </w:r>
      <w:r>
        <w:rPr>
          <w:rFonts w:ascii="Arial" w:hAnsi="Arial" w:cs="Arial"/>
          <w:b/>
          <w:color w:val="0000FF"/>
          <w:sz w:val="24"/>
        </w:rPr>
        <w:tab/>
      </w:r>
      <w:r>
        <w:rPr>
          <w:rFonts w:ascii="Arial" w:hAnsi="Arial" w:cs="Arial"/>
          <w:b/>
          <w:sz w:val="24"/>
        </w:rPr>
        <w:t>Correction in the handling of QoS monitoring report</w:t>
      </w:r>
    </w:p>
    <w:p w14:paraId="5D2A49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CR-0430  rev 1 Cat: A (Rel-18)</w:t>
      </w:r>
      <w:r>
        <w:rPr>
          <w:i/>
        </w:rPr>
        <w:br/>
      </w:r>
      <w:r>
        <w:rPr>
          <w:i/>
        </w:rPr>
        <w:br/>
      </w:r>
      <w:r>
        <w:rPr>
          <w:i/>
        </w:rPr>
        <w:tab/>
      </w:r>
      <w:r>
        <w:rPr>
          <w:i/>
        </w:rPr>
        <w:tab/>
      </w:r>
      <w:r>
        <w:rPr>
          <w:i/>
        </w:rPr>
        <w:tab/>
      </w:r>
      <w:r>
        <w:rPr>
          <w:i/>
        </w:rPr>
        <w:tab/>
      </w:r>
      <w:r>
        <w:rPr>
          <w:i/>
        </w:rPr>
        <w:tab/>
        <w:t>Source: Ericsson</w:t>
      </w:r>
    </w:p>
    <w:p w14:paraId="5F4A5532" w14:textId="77777777" w:rsidR="00210E88" w:rsidRDefault="00210E88" w:rsidP="00210E88">
      <w:pPr>
        <w:rPr>
          <w:color w:val="808080"/>
        </w:rPr>
      </w:pPr>
      <w:r>
        <w:rPr>
          <w:color w:val="808080"/>
        </w:rPr>
        <w:t>(Replaces C3-230367)</w:t>
      </w:r>
    </w:p>
    <w:p w14:paraId="340AFF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B8F9B" w14:textId="77777777" w:rsidR="00210E88" w:rsidRDefault="00210E88" w:rsidP="00210E88">
      <w:pPr>
        <w:pStyle w:val="Heading3"/>
      </w:pPr>
      <w:bookmarkStart w:id="92" w:name="_Toc129359552"/>
      <w:r>
        <w:t>17.20</w:t>
      </w:r>
      <w:r>
        <w:tab/>
        <w:t>Enhancement to the 5GC Location Services - Phase 2 [5G_eLCS_ph2]</w:t>
      </w:r>
      <w:bookmarkEnd w:id="92"/>
    </w:p>
    <w:p w14:paraId="15542FFC" w14:textId="77777777" w:rsidR="00210E88" w:rsidRDefault="00210E88" w:rsidP="00210E88">
      <w:pPr>
        <w:pStyle w:val="Heading3"/>
      </w:pPr>
      <w:bookmarkStart w:id="93" w:name="_Toc129359553"/>
      <w:r>
        <w:t>17.21</w:t>
      </w:r>
      <w:r>
        <w:tab/>
        <w:t>CT aspects of proximity based services in 5GS [5G_ProSe]</w:t>
      </w:r>
      <w:bookmarkEnd w:id="93"/>
    </w:p>
    <w:p w14:paraId="1E36A244" w14:textId="56102665" w:rsidR="00210E88" w:rsidRDefault="00210E88" w:rsidP="00210E88">
      <w:pPr>
        <w:rPr>
          <w:rFonts w:ascii="Arial" w:hAnsi="Arial" w:cs="Arial"/>
          <w:b/>
          <w:sz w:val="24"/>
        </w:rPr>
      </w:pPr>
      <w:r>
        <w:rPr>
          <w:rFonts w:ascii="Arial" w:hAnsi="Arial" w:cs="Arial"/>
          <w:b/>
          <w:color w:val="0000FF"/>
          <w:sz w:val="24"/>
        </w:rPr>
        <w:t>C3-230345</w:t>
      </w:r>
      <w:r>
        <w:rPr>
          <w:rFonts w:ascii="Arial" w:hAnsi="Arial" w:cs="Arial"/>
          <w:b/>
          <w:color w:val="0000FF"/>
          <w:sz w:val="24"/>
        </w:rPr>
        <w:tab/>
      </w:r>
      <w:r>
        <w:rPr>
          <w:rFonts w:ascii="Arial" w:hAnsi="Arial" w:cs="Arial"/>
          <w:b/>
          <w:sz w:val="24"/>
        </w:rPr>
        <w:t>Removal of V2XP/ProSeP during registration</w:t>
      </w:r>
    </w:p>
    <w:p w14:paraId="2E181C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CR-0424  rev  Cat: F (Rel-17)</w:t>
      </w:r>
      <w:r>
        <w:rPr>
          <w:i/>
        </w:rPr>
        <w:br/>
      </w:r>
      <w:r>
        <w:rPr>
          <w:i/>
        </w:rPr>
        <w:br/>
      </w:r>
      <w:r>
        <w:rPr>
          <w:i/>
        </w:rPr>
        <w:tab/>
      </w:r>
      <w:r>
        <w:rPr>
          <w:i/>
        </w:rPr>
        <w:tab/>
      </w:r>
      <w:r>
        <w:rPr>
          <w:i/>
        </w:rPr>
        <w:tab/>
      </w:r>
      <w:r>
        <w:rPr>
          <w:i/>
        </w:rPr>
        <w:tab/>
      </w:r>
      <w:r>
        <w:rPr>
          <w:i/>
        </w:rPr>
        <w:tab/>
        <w:t>Source: Ericsson</w:t>
      </w:r>
    </w:p>
    <w:p w14:paraId="74522289" w14:textId="77777777" w:rsidR="00210E88" w:rsidRDefault="00210E88" w:rsidP="00210E88">
      <w:pPr>
        <w:rPr>
          <w:rFonts w:ascii="Arial" w:hAnsi="Arial" w:cs="Arial"/>
          <w:b/>
        </w:rPr>
      </w:pPr>
      <w:r>
        <w:rPr>
          <w:rFonts w:ascii="Arial" w:hAnsi="Arial" w:cs="Arial"/>
          <w:b/>
        </w:rPr>
        <w:t xml:space="preserve">Discussion: </w:t>
      </w:r>
    </w:p>
    <w:p w14:paraId="459963DC" w14:textId="77777777" w:rsidR="00210E88" w:rsidRDefault="00210E88" w:rsidP="00210E88">
      <w:r>
        <w:t>WI: 5G_ProSe, TEI17, eV2XARC</w:t>
      </w:r>
    </w:p>
    <w:p w14:paraId="0891500F" w14:textId="77777777" w:rsidR="00210E88" w:rsidRDefault="00210E88" w:rsidP="00210E88">
      <w:r>
        <w:t>Abdessamad (Huawei): Not FASMO, correct it from R18. Update step 6c. Will check R16</w:t>
      </w:r>
    </w:p>
    <w:p w14:paraId="59647343" w14:textId="77777777" w:rsidR="00210E88" w:rsidRDefault="00210E88" w:rsidP="00210E88">
      <w:r>
        <w:t>Fuen (Ericsson): provides r1</w:t>
      </w:r>
    </w:p>
    <w:p w14:paraId="7D5DFCC0" w14:textId="77777777" w:rsidR="00210E88" w:rsidRDefault="00210E88" w:rsidP="00210E88">
      <w:r>
        <w:t>Abdessamad (Huawei): Fine with r1 versions.</w:t>
      </w:r>
    </w:p>
    <w:p w14:paraId="286B20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C3-230804</w:t>
      </w:r>
      <w:r>
        <w:rPr>
          <w:color w:val="993300"/>
          <w:u w:val="single"/>
        </w:rPr>
        <w:t>.</w:t>
      </w:r>
    </w:p>
    <w:p w14:paraId="449DD4DF" w14:textId="6CE7C98F" w:rsidR="00210E88" w:rsidRDefault="00210E88" w:rsidP="00210E88">
      <w:pPr>
        <w:rPr>
          <w:rFonts w:ascii="Arial" w:hAnsi="Arial" w:cs="Arial"/>
          <w:b/>
          <w:sz w:val="24"/>
        </w:rPr>
      </w:pPr>
      <w:r>
        <w:rPr>
          <w:rFonts w:ascii="Arial" w:hAnsi="Arial" w:cs="Arial"/>
          <w:b/>
          <w:color w:val="0000FF"/>
          <w:sz w:val="24"/>
        </w:rPr>
        <w:t>C3-230346</w:t>
      </w:r>
      <w:r>
        <w:rPr>
          <w:rFonts w:ascii="Arial" w:hAnsi="Arial" w:cs="Arial"/>
          <w:b/>
          <w:color w:val="0000FF"/>
          <w:sz w:val="24"/>
        </w:rPr>
        <w:tab/>
      </w:r>
      <w:r>
        <w:rPr>
          <w:rFonts w:ascii="Arial" w:hAnsi="Arial" w:cs="Arial"/>
          <w:b/>
          <w:sz w:val="24"/>
        </w:rPr>
        <w:t>Removal of V2XP/ProSeP during registration</w:t>
      </w:r>
    </w:p>
    <w:p w14:paraId="230360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CR-0425  rev  Cat: A (Rel-18)</w:t>
      </w:r>
      <w:r>
        <w:rPr>
          <w:i/>
        </w:rPr>
        <w:br/>
      </w:r>
      <w:r>
        <w:rPr>
          <w:i/>
        </w:rPr>
        <w:br/>
      </w:r>
      <w:r>
        <w:rPr>
          <w:i/>
        </w:rPr>
        <w:tab/>
      </w:r>
      <w:r>
        <w:rPr>
          <w:i/>
        </w:rPr>
        <w:tab/>
      </w:r>
      <w:r>
        <w:rPr>
          <w:i/>
        </w:rPr>
        <w:tab/>
      </w:r>
      <w:r>
        <w:rPr>
          <w:i/>
        </w:rPr>
        <w:tab/>
      </w:r>
      <w:r>
        <w:rPr>
          <w:i/>
        </w:rPr>
        <w:tab/>
        <w:t>Source: Ericsson</w:t>
      </w:r>
    </w:p>
    <w:p w14:paraId="3A015CD2" w14:textId="77777777" w:rsidR="00210E88" w:rsidRDefault="00210E88" w:rsidP="00210E88">
      <w:pPr>
        <w:rPr>
          <w:rFonts w:ascii="Arial" w:hAnsi="Arial" w:cs="Arial"/>
          <w:b/>
        </w:rPr>
      </w:pPr>
      <w:r>
        <w:rPr>
          <w:rFonts w:ascii="Arial" w:hAnsi="Arial" w:cs="Arial"/>
          <w:b/>
        </w:rPr>
        <w:t xml:space="preserve">Discussion: </w:t>
      </w:r>
    </w:p>
    <w:p w14:paraId="3D71B3E1" w14:textId="77777777" w:rsidR="00210E88" w:rsidRDefault="00210E88" w:rsidP="00210E88">
      <w:r>
        <w:t>WI: 5G_ProSe, TEI17, eV2XARC</w:t>
      </w:r>
    </w:p>
    <w:p w14:paraId="1DFAFA3B" w14:textId="77777777" w:rsidR="00210E88" w:rsidRDefault="00210E88" w:rsidP="00210E88">
      <w:r>
        <w:t>Fuen (Ericsson): provides r1</w:t>
      </w:r>
    </w:p>
    <w:p w14:paraId="7E758FF1" w14:textId="77777777" w:rsidR="00210E88" w:rsidRDefault="00210E88" w:rsidP="00210E88">
      <w:r>
        <w:t>Abdessamad (Huawei): Fine with r1 versions.</w:t>
      </w:r>
    </w:p>
    <w:p w14:paraId="49CAD7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C3-230805</w:t>
      </w:r>
      <w:r>
        <w:rPr>
          <w:color w:val="993300"/>
          <w:u w:val="single"/>
        </w:rPr>
        <w:t>.</w:t>
      </w:r>
    </w:p>
    <w:p w14:paraId="132C6CB6" w14:textId="173F280B" w:rsidR="00210E88" w:rsidRDefault="00210E88" w:rsidP="00210E88">
      <w:pPr>
        <w:rPr>
          <w:rFonts w:ascii="Arial" w:hAnsi="Arial" w:cs="Arial"/>
          <w:b/>
          <w:sz w:val="24"/>
        </w:rPr>
      </w:pPr>
      <w:r>
        <w:rPr>
          <w:rFonts w:ascii="Arial" w:hAnsi="Arial" w:cs="Arial"/>
          <w:b/>
          <w:color w:val="0000FF"/>
          <w:sz w:val="24"/>
        </w:rPr>
        <w:t>C3-230804</w:t>
      </w:r>
      <w:r>
        <w:rPr>
          <w:rFonts w:ascii="Arial" w:hAnsi="Arial" w:cs="Arial"/>
          <w:b/>
          <w:color w:val="0000FF"/>
          <w:sz w:val="24"/>
        </w:rPr>
        <w:tab/>
      </w:r>
      <w:r>
        <w:rPr>
          <w:rFonts w:ascii="Arial" w:hAnsi="Arial" w:cs="Arial"/>
          <w:b/>
          <w:sz w:val="24"/>
        </w:rPr>
        <w:t>Removal of V2XP/ProSeP during registration</w:t>
      </w:r>
    </w:p>
    <w:p w14:paraId="5CB7ED4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CR-0424  rev 1 Cat: F (Rel-17)</w:t>
      </w:r>
      <w:r>
        <w:rPr>
          <w:i/>
        </w:rPr>
        <w:br/>
      </w:r>
      <w:r>
        <w:rPr>
          <w:i/>
        </w:rPr>
        <w:br/>
      </w:r>
      <w:r>
        <w:rPr>
          <w:i/>
        </w:rPr>
        <w:tab/>
      </w:r>
      <w:r>
        <w:rPr>
          <w:i/>
        </w:rPr>
        <w:tab/>
      </w:r>
      <w:r>
        <w:rPr>
          <w:i/>
        </w:rPr>
        <w:tab/>
      </w:r>
      <w:r>
        <w:rPr>
          <w:i/>
        </w:rPr>
        <w:tab/>
      </w:r>
      <w:r>
        <w:rPr>
          <w:i/>
        </w:rPr>
        <w:tab/>
        <w:t>Source: Ericsson</w:t>
      </w:r>
    </w:p>
    <w:p w14:paraId="6D328977" w14:textId="77777777" w:rsidR="00210E88" w:rsidRDefault="00210E88" w:rsidP="00210E88">
      <w:pPr>
        <w:rPr>
          <w:color w:val="808080"/>
        </w:rPr>
      </w:pPr>
      <w:r>
        <w:rPr>
          <w:color w:val="808080"/>
        </w:rPr>
        <w:t>(Replaces C3-230345)</w:t>
      </w:r>
    </w:p>
    <w:p w14:paraId="6FC1D9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F6D3" w14:textId="19038576" w:rsidR="00210E88" w:rsidRDefault="00210E88" w:rsidP="00210E88">
      <w:pPr>
        <w:rPr>
          <w:rFonts w:ascii="Arial" w:hAnsi="Arial" w:cs="Arial"/>
          <w:b/>
          <w:sz w:val="24"/>
        </w:rPr>
      </w:pPr>
      <w:r>
        <w:rPr>
          <w:rFonts w:ascii="Arial" w:hAnsi="Arial" w:cs="Arial"/>
          <w:b/>
          <w:color w:val="0000FF"/>
          <w:sz w:val="24"/>
        </w:rPr>
        <w:t>C3-230805</w:t>
      </w:r>
      <w:r>
        <w:rPr>
          <w:rFonts w:ascii="Arial" w:hAnsi="Arial" w:cs="Arial"/>
          <w:b/>
          <w:color w:val="0000FF"/>
          <w:sz w:val="24"/>
        </w:rPr>
        <w:tab/>
      </w:r>
      <w:r>
        <w:rPr>
          <w:rFonts w:ascii="Arial" w:hAnsi="Arial" w:cs="Arial"/>
          <w:b/>
          <w:sz w:val="24"/>
        </w:rPr>
        <w:t>Removal of V2XP/ProSeP during registration</w:t>
      </w:r>
    </w:p>
    <w:p w14:paraId="1DA1DC6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CR-0425  rev 1 Cat: A (Rel-18)</w:t>
      </w:r>
      <w:r>
        <w:rPr>
          <w:i/>
        </w:rPr>
        <w:br/>
      </w:r>
      <w:r>
        <w:rPr>
          <w:i/>
        </w:rPr>
        <w:br/>
      </w:r>
      <w:r>
        <w:rPr>
          <w:i/>
        </w:rPr>
        <w:tab/>
      </w:r>
      <w:r>
        <w:rPr>
          <w:i/>
        </w:rPr>
        <w:tab/>
      </w:r>
      <w:r>
        <w:rPr>
          <w:i/>
        </w:rPr>
        <w:tab/>
      </w:r>
      <w:r>
        <w:rPr>
          <w:i/>
        </w:rPr>
        <w:tab/>
      </w:r>
      <w:r>
        <w:rPr>
          <w:i/>
        </w:rPr>
        <w:tab/>
        <w:t>Source: Ericsson</w:t>
      </w:r>
    </w:p>
    <w:p w14:paraId="1751B375" w14:textId="77777777" w:rsidR="00210E88" w:rsidRDefault="00210E88" w:rsidP="00210E88">
      <w:pPr>
        <w:rPr>
          <w:color w:val="808080"/>
        </w:rPr>
      </w:pPr>
      <w:r>
        <w:rPr>
          <w:color w:val="808080"/>
        </w:rPr>
        <w:t>(Replaces C3-230346)</w:t>
      </w:r>
    </w:p>
    <w:p w14:paraId="18BC92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217E0" w14:textId="77777777" w:rsidR="00210E88" w:rsidRDefault="00210E88" w:rsidP="00210E88">
      <w:pPr>
        <w:pStyle w:val="Heading3"/>
      </w:pPr>
      <w:bookmarkStart w:id="94" w:name="_Toc129359554"/>
      <w:r>
        <w:t>17.22</w:t>
      </w:r>
      <w:r>
        <w:tab/>
        <w:t>Enablers for Network Automation for 5G - phase 2 [eNA_Ph2]</w:t>
      </w:r>
      <w:bookmarkEnd w:id="94"/>
    </w:p>
    <w:p w14:paraId="3723C926" w14:textId="3F6C7C62" w:rsidR="00210E88" w:rsidRDefault="00210E88" w:rsidP="00210E88">
      <w:pPr>
        <w:rPr>
          <w:rFonts w:ascii="Arial" w:hAnsi="Arial" w:cs="Arial"/>
          <w:b/>
          <w:sz w:val="24"/>
        </w:rPr>
      </w:pPr>
      <w:r>
        <w:rPr>
          <w:rFonts w:ascii="Arial" w:hAnsi="Arial" w:cs="Arial"/>
          <w:b/>
          <w:color w:val="0000FF"/>
          <w:sz w:val="24"/>
        </w:rPr>
        <w:t>C3-230087</w:t>
      </w:r>
      <w:r>
        <w:rPr>
          <w:rFonts w:ascii="Arial" w:hAnsi="Arial" w:cs="Arial"/>
          <w:b/>
          <w:color w:val="0000FF"/>
          <w:sz w:val="24"/>
        </w:rPr>
        <w:tab/>
      </w:r>
      <w:r>
        <w:rPr>
          <w:rFonts w:ascii="Arial" w:hAnsi="Arial" w:cs="Arial"/>
          <w:b/>
          <w:sz w:val="24"/>
        </w:rPr>
        <w:t>Adding DCCF to the NF service consumers</w:t>
      </w:r>
    </w:p>
    <w:p w14:paraId="048C63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v17.8.0</w:t>
      </w:r>
      <w:r>
        <w:rPr>
          <w:i/>
        </w:rPr>
        <w:tab/>
        <w:t xml:space="preserve">  CR-0092  rev  Cat: F (Rel-17)</w:t>
      </w:r>
      <w:r>
        <w:rPr>
          <w:i/>
        </w:rPr>
        <w:br/>
      </w:r>
      <w:r>
        <w:rPr>
          <w:i/>
        </w:rPr>
        <w:br/>
      </w:r>
      <w:r>
        <w:rPr>
          <w:i/>
        </w:rPr>
        <w:tab/>
      </w:r>
      <w:r>
        <w:rPr>
          <w:i/>
        </w:rPr>
        <w:tab/>
      </w:r>
      <w:r>
        <w:rPr>
          <w:i/>
        </w:rPr>
        <w:tab/>
      </w:r>
      <w:r>
        <w:rPr>
          <w:i/>
        </w:rPr>
        <w:tab/>
      </w:r>
      <w:r>
        <w:rPr>
          <w:i/>
        </w:rPr>
        <w:tab/>
        <w:t>Source: Nokia, Nokia Shanghai Bell</w:t>
      </w:r>
    </w:p>
    <w:p w14:paraId="3E95F007" w14:textId="77777777" w:rsidR="00210E88" w:rsidRDefault="00210E88" w:rsidP="00210E88">
      <w:pPr>
        <w:rPr>
          <w:rFonts w:ascii="Arial" w:hAnsi="Arial" w:cs="Arial"/>
          <w:b/>
        </w:rPr>
      </w:pPr>
      <w:r>
        <w:rPr>
          <w:rFonts w:ascii="Arial" w:hAnsi="Arial" w:cs="Arial"/>
          <w:b/>
        </w:rPr>
        <w:t xml:space="preserve">Abstract: </w:t>
      </w:r>
    </w:p>
    <w:p w14:paraId="65831BC8" w14:textId="77777777" w:rsidR="00210E88" w:rsidRDefault="00210E88" w:rsidP="00210E88">
      <w:r>
        <w:t>Adding DCCF to the NF service consumers</w:t>
      </w:r>
    </w:p>
    <w:p w14:paraId="793AB0FC" w14:textId="77777777" w:rsidR="00210E88" w:rsidRDefault="00210E88" w:rsidP="00210E88">
      <w:pPr>
        <w:rPr>
          <w:rFonts w:ascii="Arial" w:hAnsi="Arial" w:cs="Arial"/>
          <w:b/>
        </w:rPr>
      </w:pPr>
      <w:r>
        <w:rPr>
          <w:rFonts w:ascii="Arial" w:hAnsi="Arial" w:cs="Arial"/>
          <w:b/>
        </w:rPr>
        <w:t xml:space="preserve">Discussion: </w:t>
      </w:r>
    </w:p>
    <w:p w14:paraId="59769426" w14:textId="77777777" w:rsidR="00210E88" w:rsidRDefault="00210E88" w:rsidP="00210E88">
      <w:r>
        <w:t>Maria (Ericsson): add MFAF as another consumer, title change. Ericsson would like to co-sign if comments are acceptable</w:t>
      </w:r>
    </w:p>
    <w:p w14:paraId="6A323876" w14:textId="77777777" w:rsidR="00210E88" w:rsidRDefault="00210E88" w:rsidP="00210E88">
      <w:r>
        <w:t>Maria (Ericsson): fine with rev</w:t>
      </w:r>
    </w:p>
    <w:p w14:paraId="3BED1DA4" w14:textId="77777777" w:rsidR="00210E88" w:rsidRDefault="00210E88" w:rsidP="00210E88">
      <w:r>
        <w:t>Rev is pre-agreed, add Ericson as co-signer</w:t>
      </w:r>
    </w:p>
    <w:p w14:paraId="5454D0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C3-230859</w:t>
      </w:r>
      <w:r>
        <w:rPr>
          <w:color w:val="993300"/>
          <w:u w:val="single"/>
        </w:rPr>
        <w:t>.</w:t>
      </w:r>
    </w:p>
    <w:p w14:paraId="3FEC8C13" w14:textId="53FF7603" w:rsidR="00210E88" w:rsidRDefault="00210E88" w:rsidP="00210E88">
      <w:pPr>
        <w:rPr>
          <w:rFonts w:ascii="Arial" w:hAnsi="Arial" w:cs="Arial"/>
          <w:b/>
          <w:sz w:val="24"/>
        </w:rPr>
      </w:pPr>
      <w:r>
        <w:rPr>
          <w:rFonts w:ascii="Arial" w:hAnsi="Arial" w:cs="Arial"/>
          <w:b/>
          <w:color w:val="0000FF"/>
          <w:sz w:val="24"/>
        </w:rPr>
        <w:t>C3-230088</w:t>
      </w:r>
      <w:r>
        <w:rPr>
          <w:rFonts w:ascii="Arial" w:hAnsi="Arial" w:cs="Arial"/>
          <w:b/>
          <w:color w:val="0000FF"/>
          <w:sz w:val="24"/>
        </w:rPr>
        <w:tab/>
      </w:r>
      <w:r>
        <w:rPr>
          <w:rFonts w:ascii="Arial" w:hAnsi="Arial" w:cs="Arial"/>
          <w:b/>
          <w:sz w:val="24"/>
        </w:rPr>
        <w:t>Adding DCCF to the NF service consumers</w:t>
      </w:r>
    </w:p>
    <w:p w14:paraId="04CA25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CR-0093  rev  Cat: A (Rel-18)</w:t>
      </w:r>
      <w:r>
        <w:rPr>
          <w:i/>
        </w:rPr>
        <w:br/>
      </w:r>
      <w:r>
        <w:rPr>
          <w:i/>
        </w:rPr>
        <w:br/>
      </w:r>
      <w:r>
        <w:rPr>
          <w:i/>
        </w:rPr>
        <w:tab/>
      </w:r>
      <w:r>
        <w:rPr>
          <w:i/>
        </w:rPr>
        <w:tab/>
      </w:r>
      <w:r>
        <w:rPr>
          <w:i/>
        </w:rPr>
        <w:tab/>
      </w:r>
      <w:r>
        <w:rPr>
          <w:i/>
        </w:rPr>
        <w:tab/>
      </w:r>
      <w:r>
        <w:rPr>
          <w:i/>
        </w:rPr>
        <w:tab/>
        <w:t>Source: Nokia, Nokia Shanghai Bell</w:t>
      </w:r>
    </w:p>
    <w:p w14:paraId="3A09AF0F" w14:textId="77777777" w:rsidR="00210E88" w:rsidRDefault="00210E88" w:rsidP="00210E88">
      <w:pPr>
        <w:rPr>
          <w:rFonts w:ascii="Arial" w:hAnsi="Arial" w:cs="Arial"/>
          <w:b/>
        </w:rPr>
      </w:pPr>
      <w:r>
        <w:rPr>
          <w:rFonts w:ascii="Arial" w:hAnsi="Arial" w:cs="Arial"/>
          <w:b/>
        </w:rPr>
        <w:t xml:space="preserve">Abstract: </w:t>
      </w:r>
    </w:p>
    <w:p w14:paraId="73F53D20" w14:textId="77777777" w:rsidR="00210E88" w:rsidRDefault="00210E88" w:rsidP="00210E88">
      <w:r>
        <w:t>Adding DCCF to the NF service consumers</w:t>
      </w:r>
    </w:p>
    <w:p w14:paraId="2DE5E299" w14:textId="77777777" w:rsidR="00210E88" w:rsidRDefault="00210E88" w:rsidP="00210E88">
      <w:pPr>
        <w:rPr>
          <w:rFonts w:ascii="Arial" w:hAnsi="Arial" w:cs="Arial"/>
          <w:b/>
        </w:rPr>
      </w:pPr>
      <w:r>
        <w:rPr>
          <w:rFonts w:ascii="Arial" w:hAnsi="Arial" w:cs="Arial"/>
          <w:b/>
        </w:rPr>
        <w:t xml:space="preserve">Discussion: </w:t>
      </w:r>
    </w:p>
    <w:p w14:paraId="21B78F2E" w14:textId="77777777" w:rsidR="00210E88" w:rsidRDefault="00210E88" w:rsidP="00210E88">
      <w:r>
        <w:t>Maria (Ericsson): add MFAF as another consumer, title change. Ericsson would like to co-sign if comments are acceptable</w:t>
      </w:r>
    </w:p>
    <w:p w14:paraId="0DB8A575" w14:textId="77777777" w:rsidR="00210E88" w:rsidRDefault="00210E88" w:rsidP="00210E88">
      <w:r>
        <w:t>Xiaojian (ZTE): 3rd change, the heading is missing.</w:t>
      </w:r>
    </w:p>
    <w:p w14:paraId="283862A3" w14:textId="77777777" w:rsidR="00210E88" w:rsidRDefault="00210E88" w:rsidP="00210E88">
      <w:r>
        <w:t>Maria (Ericsson): fine with rev</w:t>
      </w:r>
    </w:p>
    <w:p w14:paraId="505B836F" w14:textId="77777777" w:rsidR="00210E88" w:rsidRDefault="00210E88" w:rsidP="00210E88">
      <w:r>
        <w:t>Rev is pre-agreed, add Ericson as co-signer</w:t>
      </w:r>
    </w:p>
    <w:p w14:paraId="0AF7680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C3-230860</w:t>
      </w:r>
      <w:r>
        <w:rPr>
          <w:color w:val="993300"/>
          <w:u w:val="single"/>
        </w:rPr>
        <w:t>.</w:t>
      </w:r>
    </w:p>
    <w:p w14:paraId="0A5F460E" w14:textId="489C500C" w:rsidR="00210E88" w:rsidRDefault="00210E88" w:rsidP="00210E88">
      <w:pPr>
        <w:rPr>
          <w:rFonts w:ascii="Arial" w:hAnsi="Arial" w:cs="Arial"/>
          <w:b/>
          <w:sz w:val="24"/>
        </w:rPr>
      </w:pPr>
      <w:r>
        <w:rPr>
          <w:rFonts w:ascii="Arial" w:hAnsi="Arial" w:cs="Arial"/>
          <w:b/>
          <w:color w:val="0000FF"/>
          <w:sz w:val="24"/>
        </w:rPr>
        <w:t>C3-230089</w:t>
      </w:r>
      <w:r>
        <w:rPr>
          <w:rFonts w:ascii="Arial" w:hAnsi="Arial" w:cs="Arial"/>
          <w:b/>
          <w:color w:val="0000FF"/>
          <w:sz w:val="24"/>
        </w:rPr>
        <w:tab/>
      </w:r>
      <w:r>
        <w:rPr>
          <w:rFonts w:ascii="Arial" w:hAnsi="Arial" w:cs="Arial"/>
          <w:b/>
          <w:sz w:val="24"/>
        </w:rPr>
        <w:t>Adding DCCF to the NF service consumers</w:t>
      </w:r>
    </w:p>
    <w:p w14:paraId="54EDEE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v17.8.0</w:t>
      </w:r>
      <w:r>
        <w:rPr>
          <w:i/>
        </w:rPr>
        <w:tab/>
        <w:t xml:space="preserve">  CR-0105  rev  Cat: F (Rel-17)</w:t>
      </w:r>
      <w:r>
        <w:rPr>
          <w:i/>
        </w:rPr>
        <w:br/>
      </w:r>
      <w:r>
        <w:rPr>
          <w:i/>
        </w:rPr>
        <w:br/>
      </w:r>
      <w:r>
        <w:rPr>
          <w:i/>
        </w:rPr>
        <w:tab/>
      </w:r>
      <w:r>
        <w:rPr>
          <w:i/>
        </w:rPr>
        <w:tab/>
      </w:r>
      <w:r>
        <w:rPr>
          <w:i/>
        </w:rPr>
        <w:tab/>
      </w:r>
      <w:r>
        <w:rPr>
          <w:i/>
        </w:rPr>
        <w:tab/>
      </w:r>
      <w:r>
        <w:rPr>
          <w:i/>
        </w:rPr>
        <w:tab/>
        <w:t>Source: Nokia, Nokia Shanghai Bell</w:t>
      </w:r>
    </w:p>
    <w:p w14:paraId="01DBB890" w14:textId="77777777" w:rsidR="00210E88" w:rsidRDefault="00210E88" w:rsidP="00210E88">
      <w:pPr>
        <w:rPr>
          <w:rFonts w:ascii="Arial" w:hAnsi="Arial" w:cs="Arial"/>
          <w:b/>
        </w:rPr>
      </w:pPr>
      <w:r>
        <w:rPr>
          <w:rFonts w:ascii="Arial" w:hAnsi="Arial" w:cs="Arial"/>
          <w:b/>
        </w:rPr>
        <w:t xml:space="preserve">Abstract: </w:t>
      </w:r>
    </w:p>
    <w:p w14:paraId="03B7C0B7" w14:textId="77777777" w:rsidR="00210E88" w:rsidRDefault="00210E88" w:rsidP="00210E88">
      <w:r>
        <w:t>Adding DCCF to the NF service consumers</w:t>
      </w:r>
    </w:p>
    <w:p w14:paraId="3EB58A96" w14:textId="77777777" w:rsidR="00210E88" w:rsidRDefault="00210E88" w:rsidP="00210E88">
      <w:pPr>
        <w:rPr>
          <w:rFonts w:ascii="Arial" w:hAnsi="Arial" w:cs="Arial"/>
          <w:b/>
        </w:rPr>
      </w:pPr>
      <w:r>
        <w:rPr>
          <w:rFonts w:ascii="Arial" w:hAnsi="Arial" w:cs="Arial"/>
          <w:b/>
        </w:rPr>
        <w:t xml:space="preserve">Discussion: </w:t>
      </w:r>
    </w:p>
    <w:p w14:paraId="6CE122EC" w14:textId="77777777" w:rsidR="00210E88" w:rsidRDefault="00210E88" w:rsidP="00210E88">
      <w:r>
        <w:t>Maria (Ericsson): add MFAF as another consumer, title change. Ericsson would like to co-sign if comments are acceptable</w:t>
      </w:r>
    </w:p>
    <w:p w14:paraId="37F8C02F" w14:textId="77777777" w:rsidR="00210E88" w:rsidRDefault="00210E88" w:rsidP="00210E88">
      <w:r>
        <w:t>Maria (Ericsson): fine with rev</w:t>
      </w:r>
    </w:p>
    <w:p w14:paraId="3A84B6E2" w14:textId="77777777" w:rsidR="00210E88" w:rsidRDefault="00210E88" w:rsidP="00210E88">
      <w:r>
        <w:t>Rev is pre-agreed, add Ericson as co-signer</w:t>
      </w:r>
    </w:p>
    <w:p w14:paraId="7867B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C3-230861</w:t>
      </w:r>
      <w:r>
        <w:rPr>
          <w:color w:val="993300"/>
          <w:u w:val="single"/>
        </w:rPr>
        <w:t>.</w:t>
      </w:r>
    </w:p>
    <w:p w14:paraId="2FB7AAE3" w14:textId="6B4E3A06" w:rsidR="00210E88" w:rsidRDefault="00210E88" w:rsidP="00210E88">
      <w:pPr>
        <w:rPr>
          <w:rFonts w:ascii="Arial" w:hAnsi="Arial" w:cs="Arial"/>
          <w:b/>
          <w:sz w:val="24"/>
        </w:rPr>
      </w:pPr>
      <w:r>
        <w:rPr>
          <w:rFonts w:ascii="Arial" w:hAnsi="Arial" w:cs="Arial"/>
          <w:b/>
          <w:color w:val="0000FF"/>
          <w:sz w:val="24"/>
        </w:rPr>
        <w:t>C3-230090</w:t>
      </w:r>
      <w:r>
        <w:rPr>
          <w:rFonts w:ascii="Arial" w:hAnsi="Arial" w:cs="Arial"/>
          <w:b/>
          <w:color w:val="0000FF"/>
          <w:sz w:val="24"/>
        </w:rPr>
        <w:tab/>
      </w:r>
      <w:r>
        <w:rPr>
          <w:rFonts w:ascii="Arial" w:hAnsi="Arial" w:cs="Arial"/>
          <w:b/>
          <w:sz w:val="24"/>
        </w:rPr>
        <w:t>Adding DCCF to the NF service consumers</w:t>
      </w:r>
    </w:p>
    <w:p w14:paraId="13C54D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CR-0106  rev  Cat: A (Rel-18)</w:t>
      </w:r>
      <w:r>
        <w:rPr>
          <w:i/>
        </w:rPr>
        <w:br/>
      </w:r>
      <w:r>
        <w:rPr>
          <w:i/>
        </w:rPr>
        <w:br/>
      </w:r>
      <w:r>
        <w:rPr>
          <w:i/>
        </w:rPr>
        <w:tab/>
      </w:r>
      <w:r>
        <w:rPr>
          <w:i/>
        </w:rPr>
        <w:tab/>
      </w:r>
      <w:r>
        <w:rPr>
          <w:i/>
        </w:rPr>
        <w:tab/>
      </w:r>
      <w:r>
        <w:rPr>
          <w:i/>
        </w:rPr>
        <w:tab/>
      </w:r>
      <w:r>
        <w:rPr>
          <w:i/>
        </w:rPr>
        <w:tab/>
        <w:t>Source: Nokia, Nokia Shanghai Bell</w:t>
      </w:r>
    </w:p>
    <w:p w14:paraId="2E04C3E9" w14:textId="77777777" w:rsidR="00210E88" w:rsidRDefault="00210E88" w:rsidP="00210E88">
      <w:pPr>
        <w:rPr>
          <w:rFonts w:ascii="Arial" w:hAnsi="Arial" w:cs="Arial"/>
          <w:b/>
        </w:rPr>
      </w:pPr>
      <w:r>
        <w:rPr>
          <w:rFonts w:ascii="Arial" w:hAnsi="Arial" w:cs="Arial"/>
          <w:b/>
        </w:rPr>
        <w:t xml:space="preserve">Abstract: </w:t>
      </w:r>
    </w:p>
    <w:p w14:paraId="34CFDB06" w14:textId="77777777" w:rsidR="00210E88" w:rsidRDefault="00210E88" w:rsidP="00210E88">
      <w:r>
        <w:t>Adding DCCF to the NF service consumers</w:t>
      </w:r>
    </w:p>
    <w:p w14:paraId="46F04CB5" w14:textId="77777777" w:rsidR="00210E88" w:rsidRDefault="00210E88" w:rsidP="00210E88">
      <w:pPr>
        <w:rPr>
          <w:rFonts w:ascii="Arial" w:hAnsi="Arial" w:cs="Arial"/>
          <w:b/>
        </w:rPr>
      </w:pPr>
      <w:r>
        <w:rPr>
          <w:rFonts w:ascii="Arial" w:hAnsi="Arial" w:cs="Arial"/>
          <w:b/>
        </w:rPr>
        <w:t xml:space="preserve">Discussion: </w:t>
      </w:r>
    </w:p>
    <w:p w14:paraId="38AE3FA3" w14:textId="77777777" w:rsidR="00210E88" w:rsidRDefault="00210E88" w:rsidP="00210E88">
      <w:r>
        <w:t>Maria (Ericsson): add MFAF as another consumer, title change. Ericsson would like to co-sign if comments are acceptable</w:t>
      </w:r>
    </w:p>
    <w:p w14:paraId="278180BB" w14:textId="77777777" w:rsidR="00210E88" w:rsidRDefault="00210E88" w:rsidP="00210E88">
      <w:r>
        <w:t>Maria (Ericsson): fine with rev</w:t>
      </w:r>
    </w:p>
    <w:p w14:paraId="2A4820BC" w14:textId="77777777" w:rsidR="00210E88" w:rsidRDefault="00210E88" w:rsidP="00210E88">
      <w:r>
        <w:t>Rev is pre-agreed, add Ericson as co-signer</w:t>
      </w:r>
    </w:p>
    <w:p w14:paraId="1BBA75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C3-230862</w:t>
      </w:r>
      <w:r>
        <w:rPr>
          <w:color w:val="993300"/>
          <w:u w:val="single"/>
        </w:rPr>
        <w:t>.</w:t>
      </w:r>
    </w:p>
    <w:p w14:paraId="3314E2F4" w14:textId="47642C0B" w:rsidR="00210E88" w:rsidRDefault="00210E88" w:rsidP="00210E88">
      <w:pPr>
        <w:rPr>
          <w:rFonts w:ascii="Arial" w:hAnsi="Arial" w:cs="Arial"/>
          <w:b/>
          <w:sz w:val="24"/>
        </w:rPr>
      </w:pPr>
      <w:r>
        <w:rPr>
          <w:rFonts w:ascii="Arial" w:hAnsi="Arial" w:cs="Arial"/>
          <w:b/>
          <w:color w:val="0000FF"/>
          <w:sz w:val="24"/>
        </w:rPr>
        <w:t>C3-230211</w:t>
      </w:r>
      <w:r>
        <w:rPr>
          <w:rFonts w:ascii="Arial" w:hAnsi="Arial" w:cs="Arial"/>
          <w:b/>
          <w:color w:val="0000FF"/>
          <w:sz w:val="24"/>
        </w:rPr>
        <w:tab/>
      </w:r>
      <w:r>
        <w:rPr>
          <w:rFonts w:ascii="Arial" w:hAnsi="Arial" w:cs="Arial"/>
          <w:b/>
          <w:sz w:val="24"/>
        </w:rPr>
        <w:t>Corrections on offsetPeriod</w:t>
      </w:r>
    </w:p>
    <w:p w14:paraId="1B7D87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CR-0634  rev  Cat: F (Rel-17)</w:t>
      </w:r>
      <w:r>
        <w:rPr>
          <w:i/>
        </w:rPr>
        <w:br/>
      </w:r>
      <w:r>
        <w:rPr>
          <w:i/>
        </w:rPr>
        <w:br/>
      </w:r>
      <w:r>
        <w:rPr>
          <w:i/>
        </w:rPr>
        <w:tab/>
      </w:r>
      <w:r>
        <w:rPr>
          <w:i/>
        </w:rPr>
        <w:tab/>
      </w:r>
      <w:r>
        <w:rPr>
          <w:i/>
        </w:rPr>
        <w:tab/>
      </w:r>
      <w:r>
        <w:rPr>
          <w:i/>
        </w:rPr>
        <w:tab/>
      </w:r>
      <w:r>
        <w:rPr>
          <w:i/>
        </w:rPr>
        <w:tab/>
        <w:t>Source: Ericsson</w:t>
      </w:r>
    </w:p>
    <w:p w14:paraId="7B36A411" w14:textId="77777777" w:rsidR="00210E88" w:rsidRDefault="00210E88" w:rsidP="00210E88">
      <w:pPr>
        <w:rPr>
          <w:rFonts w:ascii="Arial" w:hAnsi="Arial" w:cs="Arial"/>
          <w:b/>
        </w:rPr>
      </w:pPr>
      <w:r>
        <w:rPr>
          <w:rFonts w:ascii="Arial" w:hAnsi="Arial" w:cs="Arial"/>
          <w:b/>
        </w:rPr>
        <w:t xml:space="preserve">Discussion: </w:t>
      </w:r>
    </w:p>
    <w:p w14:paraId="2E842692" w14:textId="77777777" w:rsidR="00210E88" w:rsidRDefault="00210E88" w:rsidP="00210E88">
      <w:r>
        <w:t>This CR introduce backwards compatible correction in the OpenAPI file of the Nnwdaf_EventsSubscription API.</w:t>
      </w:r>
    </w:p>
    <w:p w14:paraId="0DB9771B" w14:textId="77777777" w:rsidR="00210E88" w:rsidRDefault="00210E88" w:rsidP="00210E88">
      <w:r>
        <w:t>Apostolos (Nokia): not FASMO, only fine with R18.</w:t>
      </w:r>
    </w:p>
    <w:p w14:paraId="675CE712" w14:textId="77777777" w:rsidR="00210E88" w:rsidRDefault="00210E88" w:rsidP="00210E88">
      <w:r>
        <w:t>Xiaojian (ZTE): FASMO, agree with the CRs.</w:t>
      </w:r>
    </w:p>
    <w:p w14:paraId="59E2696C" w14:textId="77777777" w:rsidR="00210E88" w:rsidRDefault="00210E88" w:rsidP="00210E88">
      <w:r>
        <w:t>Xuefei (Huawei): define it from Rel-18.</w:t>
      </w:r>
    </w:p>
    <w:p w14:paraId="43D764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FA6BA6" w14:textId="0BD4546E" w:rsidR="00210E88" w:rsidRDefault="00210E88" w:rsidP="00210E88">
      <w:pPr>
        <w:rPr>
          <w:rFonts w:ascii="Arial" w:hAnsi="Arial" w:cs="Arial"/>
          <w:b/>
          <w:sz w:val="24"/>
        </w:rPr>
      </w:pPr>
      <w:r>
        <w:rPr>
          <w:rFonts w:ascii="Arial" w:hAnsi="Arial" w:cs="Arial"/>
          <w:b/>
          <w:color w:val="0000FF"/>
          <w:sz w:val="24"/>
        </w:rPr>
        <w:t>C3-230212</w:t>
      </w:r>
      <w:r>
        <w:rPr>
          <w:rFonts w:ascii="Arial" w:hAnsi="Arial" w:cs="Arial"/>
          <w:b/>
          <w:color w:val="0000FF"/>
          <w:sz w:val="24"/>
        </w:rPr>
        <w:tab/>
      </w:r>
      <w:r>
        <w:rPr>
          <w:rFonts w:ascii="Arial" w:hAnsi="Arial" w:cs="Arial"/>
          <w:b/>
          <w:sz w:val="24"/>
        </w:rPr>
        <w:t>Corrections on offsetPeriod</w:t>
      </w:r>
    </w:p>
    <w:p w14:paraId="5ABE75A6"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CR-0635  rev  Cat: A (Rel-18)</w:t>
      </w:r>
      <w:r>
        <w:rPr>
          <w:i/>
        </w:rPr>
        <w:br/>
      </w:r>
      <w:r>
        <w:rPr>
          <w:i/>
        </w:rPr>
        <w:br/>
      </w:r>
      <w:r>
        <w:rPr>
          <w:i/>
        </w:rPr>
        <w:tab/>
      </w:r>
      <w:r>
        <w:rPr>
          <w:i/>
        </w:rPr>
        <w:tab/>
      </w:r>
      <w:r>
        <w:rPr>
          <w:i/>
        </w:rPr>
        <w:tab/>
      </w:r>
      <w:r>
        <w:rPr>
          <w:i/>
        </w:rPr>
        <w:tab/>
      </w:r>
      <w:r>
        <w:rPr>
          <w:i/>
        </w:rPr>
        <w:tab/>
        <w:t>Source: Ericsson</w:t>
      </w:r>
    </w:p>
    <w:p w14:paraId="397B9E89" w14:textId="77777777" w:rsidR="00210E88" w:rsidRDefault="00210E88" w:rsidP="00210E88">
      <w:pPr>
        <w:rPr>
          <w:rFonts w:ascii="Arial" w:hAnsi="Arial" w:cs="Arial"/>
          <w:b/>
        </w:rPr>
      </w:pPr>
      <w:r>
        <w:rPr>
          <w:rFonts w:ascii="Arial" w:hAnsi="Arial" w:cs="Arial"/>
          <w:b/>
        </w:rPr>
        <w:t xml:space="preserve">Discussion: </w:t>
      </w:r>
    </w:p>
    <w:p w14:paraId="30B3309D" w14:textId="77777777" w:rsidR="00210E88" w:rsidRDefault="00210E88" w:rsidP="00210E88">
      <w:r>
        <w:t>This CR introduce backwards compatible correction in the OpenAPI file of the Nnwdaf_EventsSubscription API.</w:t>
      </w:r>
    </w:p>
    <w:p w14:paraId="34BD5370" w14:textId="77777777" w:rsidR="00210E88" w:rsidRDefault="00210E88" w:rsidP="00210E88">
      <w:r>
        <w:t>Rev move to eNetAE WI, cat.F</w:t>
      </w:r>
    </w:p>
    <w:p w14:paraId="72E75F5D" w14:textId="77777777" w:rsidR="00210E88" w:rsidRDefault="00210E88" w:rsidP="00210E88">
      <w:r>
        <w:t>Rev is pre-agreed</w:t>
      </w:r>
    </w:p>
    <w:p w14:paraId="5E81EC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C3-230850</w:t>
      </w:r>
      <w:r>
        <w:rPr>
          <w:color w:val="993300"/>
          <w:u w:val="single"/>
        </w:rPr>
        <w:t>.</w:t>
      </w:r>
    </w:p>
    <w:p w14:paraId="6BB7BA54" w14:textId="0C07C6EF" w:rsidR="00210E88" w:rsidRDefault="00210E88" w:rsidP="00210E88">
      <w:pPr>
        <w:rPr>
          <w:rFonts w:ascii="Arial" w:hAnsi="Arial" w:cs="Arial"/>
          <w:b/>
          <w:sz w:val="24"/>
        </w:rPr>
      </w:pPr>
      <w:r>
        <w:rPr>
          <w:rFonts w:ascii="Arial" w:hAnsi="Arial" w:cs="Arial"/>
          <w:b/>
          <w:color w:val="0000FF"/>
          <w:sz w:val="24"/>
        </w:rPr>
        <w:t>C3-230213</w:t>
      </w:r>
      <w:r>
        <w:rPr>
          <w:rFonts w:ascii="Arial" w:hAnsi="Arial" w:cs="Arial"/>
          <w:b/>
          <w:color w:val="0000FF"/>
          <w:sz w:val="24"/>
        </w:rPr>
        <w:tab/>
      </w:r>
      <w:r>
        <w:rPr>
          <w:rFonts w:ascii="Arial" w:hAnsi="Arial" w:cs="Arial"/>
          <w:b/>
          <w:sz w:val="24"/>
        </w:rPr>
        <w:t>Corrections on list of analytics subsets in Network Performance Analytics</w:t>
      </w:r>
    </w:p>
    <w:p w14:paraId="74BA08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CR-0636  rev  Cat: F (Rel-17)</w:t>
      </w:r>
      <w:r>
        <w:rPr>
          <w:i/>
        </w:rPr>
        <w:br/>
      </w:r>
      <w:r>
        <w:rPr>
          <w:i/>
        </w:rPr>
        <w:br/>
      </w:r>
      <w:r>
        <w:rPr>
          <w:i/>
        </w:rPr>
        <w:tab/>
      </w:r>
      <w:r>
        <w:rPr>
          <w:i/>
        </w:rPr>
        <w:tab/>
      </w:r>
      <w:r>
        <w:rPr>
          <w:i/>
        </w:rPr>
        <w:tab/>
      </w:r>
      <w:r>
        <w:rPr>
          <w:i/>
        </w:rPr>
        <w:tab/>
      </w:r>
      <w:r>
        <w:rPr>
          <w:i/>
        </w:rPr>
        <w:tab/>
        <w:t>Source: Ericsson</w:t>
      </w:r>
    </w:p>
    <w:p w14:paraId="6D0D1F62" w14:textId="77777777" w:rsidR="00210E88" w:rsidRDefault="00210E88" w:rsidP="00210E88">
      <w:pPr>
        <w:rPr>
          <w:rFonts w:ascii="Arial" w:hAnsi="Arial" w:cs="Arial"/>
          <w:b/>
        </w:rPr>
      </w:pPr>
      <w:r>
        <w:rPr>
          <w:rFonts w:ascii="Arial" w:hAnsi="Arial" w:cs="Arial"/>
          <w:b/>
        </w:rPr>
        <w:t xml:space="preserve">Discussion: </w:t>
      </w:r>
    </w:p>
    <w:p w14:paraId="7B70F3B0" w14:textId="77777777" w:rsidR="00210E88" w:rsidRDefault="00210E88" w:rsidP="00210E88">
      <w:r>
        <w:t>Apostolos (Nokia): not FASMO, only fine with R18. Current sentence covers everything.</w:t>
      </w:r>
    </w:p>
    <w:p w14:paraId="5DB500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677812" w14:textId="26AFF040" w:rsidR="00210E88" w:rsidRDefault="00210E88" w:rsidP="00210E88">
      <w:pPr>
        <w:rPr>
          <w:rFonts w:ascii="Arial" w:hAnsi="Arial" w:cs="Arial"/>
          <w:b/>
          <w:sz w:val="24"/>
        </w:rPr>
      </w:pPr>
      <w:r>
        <w:rPr>
          <w:rFonts w:ascii="Arial" w:hAnsi="Arial" w:cs="Arial"/>
          <w:b/>
          <w:color w:val="0000FF"/>
          <w:sz w:val="24"/>
        </w:rPr>
        <w:t>C3-230214</w:t>
      </w:r>
      <w:r>
        <w:rPr>
          <w:rFonts w:ascii="Arial" w:hAnsi="Arial" w:cs="Arial"/>
          <w:b/>
          <w:color w:val="0000FF"/>
          <w:sz w:val="24"/>
        </w:rPr>
        <w:tab/>
      </w:r>
      <w:r>
        <w:rPr>
          <w:rFonts w:ascii="Arial" w:hAnsi="Arial" w:cs="Arial"/>
          <w:b/>
          <w:sz w:val="24"/>
        </w:rPr>
        <w:t>Corrections on list of analytics subsets in Network Performance Analytics</w:t>
      </w:r>
    </w:p>
    <w:p w14:paraId="7698AF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CR-0637  rev  Cat: A (Rel-18)</w:t>
      </w:r>
      <w:r>
        <w:rPr>
          <w:i/>
        </w:rPr>
        <w:br/>
      </w:r>
      <w:r>
        <w:rPr>
          <w:i/>
        </w:rPr>
        <w:br/>
      </w:r>
      <w:r>
        <w:rPr>
          <w:i/>
        </w:rPr>
        <w:tab/>
      </w:r>
      <w:r>
        <w:rPr>
          <w:i/>
        </w:rPr>
        <w:tab/>
      </w:r>
      <w:r>
        <w:rPr>
          <w:i/>
        </w:rPr>
        <w:tab/>
      </w:r>
      <w:r>
        <w:rPr>
          <w:i/>
        </w:rPr>
        <w:tab/>
      </w:r>
      <w:r>
        <w:rPr>
          <w:i/>
        </w:rPr>
        <w:tab/>
        <w:t>Source: Ericsson</w:t>
      </w:r>
    </w:p>
    <w:p w14:paraId="7B640D92" w14:textId="77777777" w:rsidR="00210E88" w:rsidRDefault="00210E88" w:rsidP="00210E88">
      <w:pPr>
        <w:rPr>
          <w:rFonts w:ascii="Arial" w:hAnsi="Arial" w:cs="Arial"/>
          <w:b/>
        </w:rPr>
      </w:pPr>
      <w:r>
        <w:rPr>
          <w:rFonts w:ascii="Arial" w:hAnsi="Arial" w:cs="Arial"/>
          <w:b/>
        </w:rPr>
        <w:t xml:space="preserve">Discussion: </w:t>
      </w:r>
    </w:p>
    <w:p w14:paraId="17156546" w14:textId="77777777" w:rsidR="00210E88" w:rsidRDefault="00210E88" w:rsidP="00210E88">
      <w:r>
        <w:t>Rev move to eNetAE WI, cat.F</w:t>
      </w:r>
    </w:p>
    <w:p w14:paraId="2D694CCE" w14:textId="77777777" w:rsidR="00210E88" w:rsidRDefault="00210E88" w:rsidP="00210E88">
      <w:r>
        <w:t>Rev is pre-agreed</w:t>
      </w:r>
    </w:p>
    <w:p w14:paraId="04AB91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C3-230851</w:t>
      </w:r>
      <w:r>
        <w:rPr>
          <w:color w:val="993300"/>
          <w:u w:val="single"/>
        </w:rPr>
        <w:t>.</w:t>
      </w:r>
    </w:p>
    <w:p w14:paraId="46A0903B" w14:textId="5AC4BBCE" w:rsidR="00210E88" w:rsidRDefault="00210E88" w:rsidP="00210E88">
      <w:pPr>
        <w:rPr>
          <w:rFonts w:ascii="Arial" w:hAnsi="Arial" w:cs="Arial"/>
          <w:b/>
          <w:sz w:val="24"/>
        </w:rPr>
      </w:pPr>
      <w:r>
        <w:rPr>
          <w:rFonts w:ascii="Arial" w:hAnsi="Arial" w:cs="Arial"/>
          <w:b/>
          <w:color w:val="0000FF"/>
          <w:sz w:val="24"/>
        </w:rPr>
        <w:t>C3-230215</w:t>
      </w:r>
      <w:r>
        <w:rPr>
          <w:rFonts w:ascii="Arial" w:hAnsi="Arial" w:cs="Arial"/>
          <w:b/>
          <w:color w:val="0000FF"/>
          <w:sz w:val="24"/>
        </w:rPr>
        <w:tab/>
      </w:r>
      <w:r>
        <w:rPr>
          <w:rFonts w:ascii="Arial" w:hAnsi="Arial" w:cs="Arial"/>
          <w:b/>
          <w:sz w:val="24"/>
        </w:rPr>
        <w:t>Corrections to Analytics Exposure via DCCF and MFAF</w:t>
      </w:r>
    </w:p>
    <w:p w14:paraId="1DEB03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CR-0040  rev  Cat: F (Rel-17)</w:t>
      </w:r>
      <w:r>
        <w:rPr>
          <w:i/>
        </w:rPr>
        <w:br/>
      </w:r>
      <w:r>
        <w:rPr>
          <w:i/>
        </w:rPr>
        <w:br/>
      </w:r>
      <w:r>
        <w:rPr>
          <w:i/>
        </w:rPr>
        <w:tab/>
      </w:r>
      <w:r>
        <w:rPr>
          <w:i/>
        </w:rPr>
        <w:tab/>
      </w:r>
      <w:r>
        <w:rPr>
          <w:i/>
        </w:rPr>
        <w:tab/>
      </w:r>
      <w:r>
        <w:rPr>
          <w:i/>
        </w:rPr>
        <w:tab/>
      </w:r>
      <w:r>
        <w:rPr>
          <w:i/>
        </w:rPr>
        <w:tab/>
        <w:t>Source: Ericsson</w:t>
      </w:r>
    </w:p>
    <w:p w14:paraId="1755C810" w14:textId="77777777" w:rsidR="00210E88" w:rsidRDefault="00210E88" w:rsidP="00210E88">
      <w:pPr>
        <w:rPr>
          <w:rFonts w:ascii="Arial" w:hAnsi="Arial" w:cs="Arial"/>
          <w:b/>
        </w:rPr>
      </w:pPr>
      <w:r>
        <w:rPr>
          <w:rFonts w:ascii="Arial" w:hAnsi="Arial" w:cs="Arial"/>
          <w:b/>
        </w:rPr>
        <w:t xml:space="preserve">Discussion: </w:t>
      </w:r>
    </w:p>
    <w:p w14:paraId="387BAEFD" w14:textId="77777777" w:rsidR="00210E88" w:rsidRDefault="00210E88" w:rsidP="00210E88">
      <w:r>
        <w:t>Apostolos (Nokia): some places need to be merged into Huawei’s CR 0521. Disagree with other places.</w:t>
      </w:r>
    </w:p>
    <w:p w14:paraId="01461F1B" w14:textId="77777777" w:rsidR="00210E88" w:rsidRDefault="00210E88" w:rsidP="00210E88">
      <w:r>
        <w:t>Xuefei (Huawei): merge the contradicting part into 0521. Some in the CR is incorrect.</w:t>
      </w:r>
    </w:p>
    <w:p w14:paraId="6B9CA3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5A67A" w14:textId="477BE078" w:rsidR="00210E88" w:rsidRDefault="00210E88" w:rsidP="00210E88">
      <w:pPr>
        <w:rPr>
          <w:rFonts w:ascii="Arial" w:hAnsi="Arial" w:cs="Arial"/>
          <w:b/>
          <w:sz w:val="24"/>
        </w:rPr>
      </w:pPr>
      <w:r>
        <w:rPr>
          <w:rFonts w:ascii="Arial" w:hAnsi="Arial" w:cs="Arial"/>
          <w:b/>
          <w:color w:val="0000FF"/>
          <w:sz w:val="24"/>
        </w:rPr>
        <w:t>C3-230216</w:t>
      </w:r>
      <w:r>
        <w:rPr>
          <w:rFonts w:ascii="Arial" w:hAnsi="Arial" w:cs="Arial"/>
          <w:b/>
          <w:color w:val="0000FF"/>
          <w:sz w:val="24"/>
        </w:rPr>
        <w:tab/>
      </w:r>
      <w:r>
        <w:rPr>
          <w:rFonts w:ascii="Arial" w:hAnsi="Arial" w:cs="Arial"/>
          <w:b/>
          <w:sz w:val="24"/>
        </w:rPr>
        <w:t>Corrections to Data Collection via DCCF and Messaging Framework</w:t>
      </w:r>
    </w:p>
    <w:p w14:paraId="244852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CR-0041  rev  Cat: F (Rel-17)</w:t>
      </w:r>
      <w:r>
        <w:rPr>
          <w:i/>
        </w:rPr>
        <w:br/>
      </w:r>
      <w:r>
        <w:rPr>
          <w:i/>
        </w:rPr>
        <w:br/>
      </w:r>
      <w:r>
        <w:rPr>
          <w:i/>
        </w:rPr>
        <w:tab/>
      </w:r>
      <w:r>
        <w:rPr>
          <w:i/>
        </w:rPr>
        <w:tab/>
      </w:r>
      <w:r>
        <w:rPr>
          <w:i/>
        </w:rPr>
        <w:tab/>
      </w:r>
      <w:r>
        <w:rPr>
          <w:i/>
        </w:rPr>
        <w:tab/>
      </w:r>
      <w:r>
        <w:rPr>
          <w:i/>
        </w:rPr>
        <w:tab/>
        <w:t>Source: Ericsson</w:t>
      </w:r>
    </w:p>
    <w:p w14:paraId="64465E89" w14:textId="77777777" w:rsidR="00210E88" w:rsidRDefault="00210E88" w:rsidP="00210E88">
      <w:pPr>
        <w:rPr>
          <w:rFonts w:ascii="Arial" w:hAnsi="Arial" w:cs="Arial"/>
          <w:b/>
        </w:rPr>
      </w:pPr>
      <w:r>
        <w:rPr>
          <w:rFonts w:ascii="Arial" w:hAnsi="Arial" w:cs="Arial"/>
          <w:b/>
        </w:rPr>
        <w:lastRenderedPageBreak/>
        <w:t xml:space="preserve">Discussion: </w:t>
      </w:r>
    </w:p>
    <w:p w14:paraId="33C23F78" w14:textId="77777777" w:rsidR="00210E88" w:rsidRDefault="00210E88" w:rsidP="00210E88">
      <w:r>
        <w:t>Maria (Ericsson): further check</w:t>
      </w:r>
    </w:p>
    <w:p w14:paraId="4B09F2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5F3F05" w14:textId="059EA97E" w:rsidR="00210E88" w:rsidRDefault="00210E88" w:rsidP="00210E88">
      <w:pPr>
        <w:rPr>
          <w:rFonts w:ascii="Arial" w:hAnsi="Arial" w:cs="Arial"/>
          <w:b/>
          <w:sz w:val="24"/>
        </w:rPr>
      </w:pPr>
      <w:r>
        <w:rPr>
          <w:rFonts w:ascii="Arial" w:hAnsi="Arial" w:cs="Arial"/>
          <w:b/>
          <w:color w:val="0000FF"/>
          <w:sz w:val="24"/>
        </w:rPr>
        <w:t>C3-230264</w:t>
      </w:r>
      <w:r>
        <w:rPr>
          <w:rFonts w:ascii="Arial" w:hAnsi="Arial" w:cs="Arial"/>
          <w:b/>
          <w:color w:val="0000FF"/>
          <w:sz w:val="24"/>
        </w:rPr>
        <w:tab/>
      </w:r>
      <w:r>
        <w:rPr>
          <w:rFonts w:ascii="Arial" w:hAnsi="Arial" w:cs="Arial"/>
          <w:b/>
          <w:sz w:val="24"/>
        </w:rPr>
        <w:t>misspelled attribute anyUeInd</w:t>
      </w:r>
    </w:p>
    <w:p w14:paraId="4FD0C38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CR-0799  rev  Cat: F (Rel-17)</w:t>
      </w:r>
      <w:r>
        <w:rPr>
          <w:i/>
        </w:rPr>
        <w:br/>
      </w:r>
      <w:r>
        <w:rPr>
          <w:i/>
        </w:rPr>
        <w:br/>
      </w:r>
      <w:r>
        <w:rPr>
          <w:i/>
        </w:rPr>
        <w:tab/>
      </w:r>
      <w:r>
        <w:rPr>
          <w:i/>
        </w:rPr>
        <w:tab/>
      </w:r>
      <w:r>
        <w:rPr>
          <w:i/>
        </w:rPr>
        <w:tab/>
      </w:r>
      <w:r>
        <w:rPr>
          <w:i/>
        </w:rPr>
        <w:tab/>
      </w:r>
      <w:r>
        <w:rPr>
          <w:i/>
        </w:rPr>
        <w:tab/>
        <w:t>Source: ZTE</w:t>
      </w:r>
    </w:p>
    <w:p w14:paraId="628F08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F348" w14:textId="511904C6" w:rsidR="00210E88" w:rsidRDefault="00210E88" w:rsidP="00210E88">
      <w:pPr>
        <w:rPr>
          <w:rFonts w:ascii="Arial" w:hAnsi="Arial" w:cs="Arial"/>
          <w:b/>
          <w:sz w:val="24"/>
        </w:rPr>
      </w:pPr>
      <w:r>
        <w:rPr>
          <w:rFonts w:ascii="Arial" w:hAnsi="Arial" w:cs="Arial"/>
          <w:b/>
          <w:color w:val="0000FF"/>
          <w:sz w:val="24"/>
        </w:rPr>
        <w:t>C3-230265</w:t>
      </w:r>
      <w:r>
        <w:rPr>
          <w:rFonts w:ascii="Arial" w:hAnsi="Arial" w:cs="Arial"/>
          <w:b/>
          <w:color w:val="0000FF"/>
          <w:sz w:val="24"/>
        </w:rPr>
        <w:tab/>
      </w:r>
      <w:r>
        <w:rPr>
          <w:rFonts w:ascii="Arial" w:hAnsi="Arial" w:cs="Arial"/>
          <w:b/>
          <w:sz w:val="24"/>
        </w:rPr>
        <w:t>misspelled attribute anyUeInd</w:t>
      </w:r>
    </w:p>
    <w:p w14:paraId="77341F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CR-0800  rev  Cat: A (Rel-18)</w:t>
      </w:r>
      <w:r>
        <w:rPr>
          <w:i/>
        </w:rPr>
        <w:br/>
      </w:r>
      <w:r>
        <w:rPr>
          <w:i/>
        </w:rPr>
        <w:br/>
      </w:r>
      <w:r>
        <w:rPr>
          <w:i/>
        </w:rPr>
        <w:tab/>
      </w:r>
      <w:r>
        <w:rPr>
          <w:i/>
        </w:rPr>
        <w:tab/>
      </w:r>
      <w:r>
        <w:rPr>
          <w:i/>
        </w:rPr>
        <w:tab/>
      </w:r>
      <w:r>
        <w:rPr>
          <w:i/>
        </w:rPr>
        <w:tab/>
      </w:r>
      <w:r>
        <w:rPr>
          <w:i/>
        </w:rPr>
        <w:tab/>
        <w:t>Source: ZTE</w:t>
      </w:r>
    </w:p>
    <w:p w14:paraId="2D51CB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F5CC" w14:textId="7796137E" w:rsidR="00210E88" w:rsidRDefault="00210E88" w:rsidP="00210E88">
      <w:pPr>
        <w:rPr>
          <w:rFonts w:ascii="Arial" w:hAnsi="Arial" w:cs="Arial"/>
          <w:b/>
          <w:sz w:val="24"/>
        </w:rPr>
      </w:pPr>
      <w:r>
        <w:rPr>
          <w:rFonts w:ascii="Arial" w:hAnsi="Arial" w:cs="Arial"/>
          <w:b/>
          <w:color w:val="0000FF"/>
          <w:sz w:val="24"/>
        </w:rPr>
        <w:t>C3-230266</w:t>
      </w:r>
      <w:r>
        <w:rPr>
          <w:rFonts w:ascii="Arial" w:hAnsi="Arial" w:cs="Arial"/>
          <w:b/>
          <w:color w:val="0000FF"/>
          <w:sz w:val="24"/>
        </w:rPr>
        <w:tab/>
      </w:r>
      <w:r>
        <w:rPr>
          <w:rFonts w:ascii="Arial" w:hAnsi="Arial" w:cs="Arial"/>
          <w:b/>
          <w:sz w:val="24"/>
        </w:rPr>
        <w:t>Correction to DnPerformanceReq for Nnwdaf_AnalyticsInfo API</w:t>
      </w:r>
    </w:p>
    <w:p w14:paraId="7D7B69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CR-0640  rev  Cat: F (Rel-17)</w:t>
      </w:r>
      <w:r>
        <w:rPr>
          <w:i/>
        </w:rPr>
        <w:br/>
      </w:r>
      <w:r>
        <w:rPr>
          <w:i/>
        </w:rPr>
        <w:br/>
      </w:r>
      <w:r>
        <w:rPr>
          <w:i/>
        </w:rPr>
        <w:tab/>
      </w:r>
      <w:r>
        <w:rPr>
          <w:i/>
        </w:rPr>
        <w:tab/>
      </w:r>
      <w:r>
        <w:rPr>
          <w:i/>
        </w:rPr>
        <w:tab/>
      </w:r>
      <w:r>
        <w:rPr>
          <w:i/>
        </w:rPr>
        <w:tab/>
      </w:r>
      <w:r>
        <w:rPr>
          <w:i/>
        </w:rPr>
        <w:tab/>
        <w:t>Source: ZTE</w:t>
      </w:r>
    </w:p>
    <w:p w14:paraId="3EA09FDA" w14:textId="77777777" w:rsidR="00210E88" w:rsidRDefault="00210E88" w:rsidP="00210E88">
      <w:pPr>
        <w:rPr>
          <w:rFonts w:ascii="Arial" w:hAnsi="Arial" w:cs="Arial"/>
          <w:b/>
        </w:rPr>
      </w:pPr>
      <w:r>
        <w:rPr>
          <w:rFonts w:ascii="Arial" w:hAnsi="Arial" w:cs="Arial"/>
          <w:b/>
        </w:rPr>
        <w:t xml:space="preserve">Discussion: </w:t>
      </w:r>
    </w:p>
    <w:p w14:paraId="2F268CCA" w14:textId="77777777" w:rsidR="00210E88" w:rsidRDefault="00210E88" w:rsidP="00210E88">
      <w:r>
        <w:t>Apostolos (Nokia): not FASMO, fine with R18.</w:t>
      </w:r>
    </w:p>
    <w:p w14:paraId="4CAF25C3" w14:textId="77777777" w:rsidR="00210E88" w:rsidRDefault="00210E88" w:rsidP="00210E88">
      <w:r>
        <w:t>Apostolos (Nokia): fine with r17</w:t>
      </w:r>
    </w:p>
    <w:p w14:paraId="23A382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BD5C" w14:textId="1AAF57DB" w:rsidR="00210E88" w:rsidRDefault="00210E88" w:rsidP="00210E88">
      <w:pPr>
        <w:rPr>
          <w:rFonts w:ascii="Arial" w:hAnsi="Arial" w:cs="Arial"/>
          <w:b/>
          <w:sz w:val="24"/>
        </w:rPr>
      </w:pPr>
      <w:r>
        <w:rPr>
          <w:rFonts w:ascii="Arial" w:hAnsi="Arial" w:cs="Arial"/>
          <w:b/>
          <w:color w:val="0000FF"/>
          <w:sz w:val="24"/>
        </w:rPr>
        <w:t>C3-230267</w:t>
      </w:r>
      <w:r>
        <w:rPr>
          <w:rFonts w:ascii="Arial" w:hAnsi="Arial" w:cs="Arial"/>
          <w:b/>
          <w:color w:val="0000FF"/>
          <w:sz w:val="24"/>
        </w:rPr>
        <w:tab/>
      </w:r>
      <w:r>
        <w:rPr>
          <w:rFonts w:ascii="Arial" w:hAnsi="Arial" w:cs="Arial"/>
          <w:b/>
          <w:sz w:val="24"/>
        </w:rPr>
        <w:t>Correction to DnPerformanceReq for Nnwdaf_AnalyticsInfo API</w:t>
      </w:r>
    </w:p>
    <w:p w14:paraId="76EA41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CR-0641  rev  Cat: A (Rel-18)</w:t>
      </w:r>
      <w:r>
        <w:rPr>
          <w:i/>
        </w:rPr>
        <w:br/>
      </w:r>
      <w:r>
        <w:rPr>
          <w:i/>
        </w:rPr>
        <w:br/>
      </w:r>
      <w:r>
        <w:rPr>
          <w:i/>
        </w:rPr>
        <w:tab/>
      </w:r>
      <w:r>
        <w:rPr>
          <w:i/>
        </w:rPr>
        <w:tab/>
      </w:r>
      <w:r>
        <w:rPr>
          <w:i/>
        </w:rPr>
        <w:tab/>
      </w:r>
      <w:r>
        <w:rPr>
          <w:i/>
        </w:rPr>
        <w:tab/>
      </w:r>
      <w:r>
        <w:rPr>
          <w:i/>
        </w:rPr>
        <w:tab/>
        <w:t>Source: ZTE</w:t>
      </w:r>
    </w:p>
    <w:p w14:paraId="7BB405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A2966" w14:textId="7B298FCA" w:rsidR="00210E88" w:rsidRDefault="00210E88" w:rsidP="00210E88">
      <w:pPr>
        <w:rPr>
          <w:rFonts w:ascii="Arial" w:hAnsi="Arial" w:cs="Arial"/>
          <w:b/>
          <w:sz w:val="24"/>
        </w:rPr>
      </w:pPr>
      <w:r>
        <w:rPr>
          <w:rFonts w:ascii="Arial" w:hAnsi="Arial" w:cs="Arial"/>
          <w:b/>
          <w:color w:val="0000FF"/>
          <w:sz w:val="24"/>
        </w:rPr>
        <w:t>C3-230268</w:t>
      </w:r>
      <w:r>
        <w:rPr>
          <w:rFonts w:ascii="Arial" w:hAnsi="Arial" w:cs="Arial"/>
          <w:b/>
          <w:color w:val="0000FF"/>
          <w:sz w:val="24"/>
        </w:rPr>
        <w:tab/>
      </w:r>
      <w:r>
        <w:rPr>
          <w:rFonts w:ascii="Arial" w:hAnsi="Arial" w:cs="Arial"/>
          <w:b/>
          <w:sz w:val="24"/>
        </w:rPr>
        <w:t>Corrections related to ServiceExperienceExt</w:t>
      </w:r>
    </w:p>
    <w:p w14:paraId="626098D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CR-0642  rev  Cat: F (Rel-17)</w:t>
      </w:r>
      <w:r>
        <w:rPr>
          <w:i/>
        </w:rPr>
        <w:br/>
      </w:r>
      <w:r>
        <w:rPr>
          <w:i/>
        </w:rPr>
        <w:br/>
      </w:r>
      <w:r>
        <w:rPr>
          <w:i/>
        </w:rPr>
        <w:tab/>
      </w:r>
      <w:r>
        <w:rPr>
          <w:i/>
        </w:rPr>
        <w:tab/>
      </w:r>
      <w:r>
        <w:rPr>
          <w:i/>
        </w:rPr>
        <w:tab/>
      </w:r>
      <w:r>
        <w:rPr>
          <w:i/>
        </w:rPr>
        <w:tab/>
      </w:r>
      <w:r>
        <w:rPr>
          <w:i/>
        </w:rPr>
        <w:tab/>
        <w:t>Source: ZTE</w:t>
      </w:r>
    </w:p>
    <w:p w14:paraId="6E192387" w14:textId="77777777" w:rsidR="00210E88" w:rsidRDefault="00210E88" w:rsidP="00210E88">
      <w:pPr>
        <w:rPr>
          <w:rFonts w:ascii="Arial" w:hAnsi="Arial" w:cs="Arial"/>
          <w:b/>
        </w:rPr>
      </w:pPr>
      <w:r>
        <w:rPr>
          <w:rFonts w:ascii="Arial" w:hAnsi="Arial" w:cs="Arial"/>
          <w:b/>
        </w:rPr>
        <w:t xml:space="preserve">Discussion: </w:t>
      </w:r>
    </w:p>
    <w:p w14:paraId="3064DE51" w14:textId="77777777" w:rsidR="00210E88" w:rsidRDefault="00210E88" w:rsidP="00210E88">
      <w:r>
        <w:t>Xuefei (Huawei): the attributes in 4.5.2.2.2 should be corrected due to not exist in present spec</w:t>
      </w:r>
    </w:p>
    <w:p w14:paraId="465DE8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C3-230705</w:t>
      </w:r>
      <w:r>
        <w:rPr>
          <w:color w:val="993300"/>
          <w:u w:val="single"/>
        </w:rPr>
        <w:t>.</w:t>
      </w:r>
    </w:p>
    <w:p w14:paraId="047E2E19" w14:textId="52F66CB6" w:rsidR="00210E88" w:rsidRDefault="00210E88" w:rsidP="00210E88">
      <w:pPr>
        <w:rPr>
          <w:rFonts w:ascii="Arial" w:hAnsi="Arial" w:cs="Arial"/>
          <w:b/>
          <w:sz w:val="24"/>
        </w:rPr>
      </w:pPr>
      <w:r>
        <w:rPr>
          <w:rFonts w:ascii="Arial" w:hAnsi="Arial" w:cs="Arial"/>
          <w:b/>
          <w:color w:val="0000FF"/>
          <w:sz w:val="24"/>
        </w:rPr>
        <w:t>C3-230269</w:t>
      </w:r>
      <w:r>
        <w:rPr>
          <w:rFonts w:ascii="Arial" w:hAnsi="Arial" w:cs="Arial"/>
          <w:b/>
          <w:color w:val="0000FF"/>
          <w:sz w:val="24"/>
        </w:rPr>
        <w:tab/>
      </w:r>
      <w:r>
        <w:rPr>
          <w:rFonts w:ascii="Arial" w:hAnsi="Arial" w:cs="Arial"/>
          <w:b/>
          <w:sz w:val="24"/>
        </w:rPr>
        <w:t>Corrections related to ServiceExperienceExt</w:t>
      </w:r>
    </w:p>
    <w:p w14:paraId="1D02C3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CR-0643  rev  Cat: A (Rel-18)</w:t>
      </w:r>
      <w:r>
        <w:rPr>
          <w:i/>
        </w:rPr>
        <w:br/>
      </w:r>
      <w:r>
        <w:rPr>
          <w:i/>
        </w:rPr>
        <w:lastRenderedPageBreak/>
        <w:br/>
      </w:r>
      <w:r>
        <w:rPr>
          <w:i/>
        </w:rPr>
        <w:tab/>
      </w:r>
      <w:r>
        <w:rPr>
          <w:i/>
        </w:rPr>
        <w:tab/>
      </w:r>
      <w:r>
        <w:rPr>
          <w:i/>
        </w:rPr>
        <w:tab/>
      </w:r>
      <w:r>
        <w:rPr>
          <w:i/>
        </w:rPr>
        <w:tab/>
      </w:r>
      <w:r>
        <w:rPr>
          <w:i/>
        </w:rPr>
        <w:tab/>
        <w:t>Source: ZTE</w:t>
      </w:r>
    </w:p>
    <w:p w14:paraId="6FD049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C3-230706</w:t>
      </w:r>
      <w:r>
        <w:rPr>
          <w:color w:val="993300"/>
          <w:u w:val="single"/>
        </w:rPr>
        <w:t>.</w:t>
      </w:r>
    </w:p>
    <w:p w14:paraId="52B566E5" w14:textId="7A82A566" w:rsidR="00210E88" w:rsidRDefault="00210E88" w:rsidP="00210E88">
      <w:pPr>
        <w:rPr>
          <w:rFonts w:ascii="Arial" w:hAnsi="Arial" w:cs="Arial"/>
          <w:b/>
          <w:sz w:val="24"/>
        </w:rPr>
      </w:pPr>
      <w:r>
        <w:rPr>
          <w:rFonts w:ascii="Arial" w:hAnsi="Arial" w:cs="Arial"/>
          <w:b/>
          <w:color w:val="0000FF"/>
          <w:sz w:val="24"/>
        </w:rPr>
        <w:t>C3-230270</w:t>
      </w:r>
      <w:r>
        <w:rPr>
          <w:rFonts w:ascii="Arial" w:hAnsi="Arial" w:cs="Arial"/>
          <w:b/>
          <w:color w:val="0000FF"/>
          <w:sz w:val="24"/>
        </w:rPr>
        <w:tab/>
      </w:r>
      <w:r>
        <w:rPr>
          <w:rFonts w:ascii="Arial" w:hAnsi="Arial" w:cs="Arial"/>
          <w:b/>
          <w:sz w:val="24"/>
        </w:rPr>
        <w:t>misplaced description and useless NOTE</w:t>
      </w:r>
    </w:p>
    <w:p w14:paraId="6CD7D3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CR-0644  rev  Cat: F (Rel-17)</w:t>
      </w:r>
      <w:r>
        <w:rPr>
          <w:i/>
        </w:rPr>
        <w:br/>
      </w:r>
      <w:r>
        <w:rPr>
          <w:i/>
        </w:rPr>
        <w:br/>
      </w:r>
      <w:r>
        <w:rPr>
          <w:i/>
        </w:rPr>
        <w:tab/>
      </w:r>
      <w:r>
        <w:rPr>
          <w:i/>
        </w:rPr>
        <w:tab/>
      </w:r>
      <w:r>
        <w:rPr>
          <w:i/>
        </w:rPr>
        <w:tab/>
      </w:r>
      <w:r>
        <w:rPr>
          <w:i/>
        </w:rPr>
        <w:tab/>
      </w:r>
      <w:r>
        <w:rPr>
          <w:i/>
        </w:rPr>
        <w:tab/>
        <w:t>Source: ZTE</w:t>
      </w:r>
    </w:p>
    <w:p w14:paraId="10E92B5D" w14:textId="77777777" w:rsidR="00210E88" w:rsidRDefault="00210E88" w:rsidP="00210E88">
      <w:pPr>
        <w:rPr>
          <w:rFonts w:ascii="Arial" w:hAnsi="Arial" w:cs="Arial"/>
          <w:b/>
        </w:rPr>
      </w:pPr>
      <w:r>
        <w:rPr>
          <w:rFonts w:ascii="Arial" w:hAnsi="Arial" w:cs="Arial"/>
          <w:b/>
        </w:rPr>
        <w:t xml:space="preserve">Discussion: </w:t>
      </w:r>
    </w:p>
    <w:p w14:paraId="4FADFDDC" w14:textId="77777777" w:rsidR="00210E88" w:rsidRDefault="00210E88" w:rsidP="00210E88">
      <w:r>
        <w:t>Apostolos (Nokia): concern on removal of NOTE</w:t>
      </w:r>
    </w:p>
    <w:p w14:paraId="225A93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03B16" w14:textId="7BD55083" w:rsidR="00210E88" w:rsidRDefault="00210E88" w:rsidP="00210E88">
      <w:pPr>
        <w:rPr>
          <w:rFonts w:ascii="Arial" w:hAnsi="Arial" w:cs="Arial"/>
          <w:b/>
          <w:sz w:val="24"/>
        </w:rPr>
      </w:pPr>
      <w:r>
        <w:rPr>
          <w:rFonts w:ascii="Arial" w:hAnsi="Arial" w:cs="Arial"/>
          <w:b/>
          <w:color w:val="0000FF"/>
          <w:sz w:val="24"/>
        </w:rPr>
        <w:t>C3-230271</w:t>
      </w:r>
      <w:r>
        <w:rPr>
          <w:rFonts w:ascii="Arial" w:hAnsi="Arial" w:cs="Arial"/>
          <w:b/>
          <w:color w:val="0000FF"/>
          <w:sz w:val="24"/>
        </w:rPr>
        <w:tab/>
      </w:r>
      <w:r>
        <w:rPr>
          <w:rFonts w:ascii="Arial" w:hAnsi="Arial" w:cs="Arial"/>
          <w:b/>
          <w:sz w:val="24"/>
        </w:rPr>
        <w:t>misplaced description and useless NOTE</w:t>
      </w:r>
    </w:p>
    <w:p w14:paraId="530E90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CR-0645  rev  Cat: A (Rel-18)</w:t>
      </w:r>
      <w:r>
        <w:rPr>
          <w:i/>
        </w:rPr>
        <w:br/>
      </w:r>
      <w:r>
        <w:rPr>
          <w:i/>
        </w:rPr>
        <w:br/>
      </w:r>
      <w:r>
        <w:rPr>
          <w:i/>
        </w:rPr>
        <w:tab/>
      </w:r>
      <w:r>
        <w:rPr>
          <w:i/>
        </w:rPr>
        <w:tab/>
      </w:r>
      <w:r>
        <w:rPr>
          <w:i/>
        </w:rPr>
        <w:tab/>
      </w:r>
      <w:r>
        <w:rPr>
          <w:i/>
        </w:rPr>
        <w:tab/>
      </w:r>
      <w:r>
        <w:rPr>
          <w:i/>
        </w:rPr>
        <w:tab/>
        <w:t>Source: ZTE</w:t>
      </w:r>
    </w:p>
    <w:p w14:paraId="30E020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BA69" w14:textId="388CD762" w:rsidR="00210E88" w:rsidRDefault="00210E88" w:rsidP="00210E88">
      <w:pPr>
        <w:rPr>
          <w:rFonts w:ascii="Arial" w:hAnsi="Arial" w:cs="Arial"/>
          <w:b/>
          <w:sz w:val="24"/>
        </w:rPr>
      </w:pPr>
      <w:r>
        <w:rPr>
          <w:rFonts w:ascii="Arial" w:hAnsi="Arial" w:cs="Arial"/>
          <w:b/>
          <w:color w:val="0000FF"/>
          <w:sz w:val="24"/>
        </w:rPr>
        <w:t>C3-230272</w:t>
      </w:r>
      <w:r>
        <w:rPr>
          <w:rFonts w:ascii="Arial" w:hAnsi="Arial" w:cs="Arial"/>
          <w:b/>
          <w:color w:val="0000FF"/>
          <w:sz w:val="24"/>
        </w:rPr>
        <w:tab/>
      </w:r>
      <w:r>
        <w:rPr>
          <w:rFonts w:ascii="Arial" w:hAnsi="Arial" w:cs="Arial"/>
          <w:b/>
          <w:sz w:val="24"/>
        </w:rPr>
        <w:t>definition of the value of perioCommInd attribute</w:t>
      </w:r>
    </w:p>
    <w:p w14:paraId="2E918B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CR-0646  rev  Cat: F (Rel-17)</w:t>
      </w:r>
      <w:r>
        <w:rPr>
          <w:i/>
        </w:rPr>
        <w:br/>
      </w:r>
      <w:r>
        <w:rPr>
          <w:i/>
        </w:rPr>
        <w:br/>
      </w:r>
      <w:r>
        <w:rPr>
          <w:i/>
        </w:rPr>
        <w:tab/>
      </w:r>
      <w:r>
        <w:rPr>
          <w:i/>
        </w:rPr>
        <w:tab/>
      </w:r>
      <w:r>
        <w:rPr>
          <w:i/>
        </w:rPr>
        <w:tab/>
      </w:r>
      <w:r>
        <w:rPr>
          <w:i/>
        </w:rPr>
        <w:tab/>
      </w:r>
      <w:r>
        <w:rPr>
          <w:i/>
        </w:rPr>
        <w:tab/>
        <w:t>Source: ZTE</w:t>
      </w:r>
    </w:p>
    <w:p w14:paraId="315B5B4B" w14:textId="77777777" w:rsidR="00210E88" w:rsidRDefault="00210E88" w:rsidP="00210E88">
      <w:pPr>
        <w:rPr>
          <w:rFonts w:ascii="Arial" w:hAnsi="Arial" w:cs="Arial"/>
          <w:b/>
        </w:rPr>
      </w:pPr>
      <w:r>
        <w:rPr>
          <w:rFonts w:ascii="Arial" w:hAnsi="Arial" w:cs="Arial"/>
          <w:b/>
        </w:rPr>
        <w:t xml:space="preserve">Discussion: </w:t>
      </w:r>
    </w:p>
    <w:p w14:paraId="6ECF4BE6" w14:textId="77777777" w:rsidR="00210E88" w:rsidRDefault="00210E88" w:rsidP="00210E88">
      <w:r>
        <w:t xml:space="preserve">Xiaojian (ZTE): clashes with 0528. </w:t>
      </w:r>
    </w:p>
    <w:p w14:paraId="05A37421" w14:textId="77777777" w:rsidR="00210E88" w:rsidRDefault="00210E88" w:rsidP="00210E88">
      <w:r>
        <w:t>Apostolos (Nokia): whether it is FASMO to be defined from Rel-17, need to align</w:t>
      </w:r>
    </w:p>
    <w:p w14:paraId="3489D135" w14:textId="77777777" w:rsidR="00210E88" w:rsidRDefault="00210E88" w:rsidP="00210E88">
      <w:r>
        <w:t>Abdessamad (Huawei): need to correct from R17.</w:t>
      </w:r>
    </w:p>
    <w:p w14:paraId="72C44A9C" w14:textId="77777777" w:rsidR="00210E88" w:rsidRDefault="00210E88" w:rsidP="00210E88">
      <w:r>
        <w:t>Maria (Ericsson): fine.</w:t>
      </w:r>
    </w:p>
    <w:p w14:paraId="71B6E95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C3-230707</w:t>
      </w:r>
      <w:r>
        <w:rPr>
          <w:color w:val="993300"/>
          <w:u w:val="single"/>
        </w:rPr>
        <w:t>.</w:t>
      </w:r>
    </w:p>
    <w:p w14:paraId="0E2FA44B" w14:textId="3033BF1D" w:rsidR="00210E88" w:rsidRDefault="00210E88" w:rsidP="00210E88">
      <w:pPr>
        <w:rPr>
          <w:rFonts w:ascii="Arial" w:hAnsi="Arial" w:cs="Arial"/>
          <w:b/>
          <w:sz w:val="24"/>
        </w:rPr>
      </w:pPr>
      <w:r>
        <w:rPr>
          <w:rFonts w:ascii="Arial" w:hAnsi="Arial" w:cs="Arial"/>
          <w:b/>
          <w:color w:val="0000FF"/>
          <w:sz w:val="24"/>
        </w:rPr>
        <w:t>C3-230273</w:t>
      </w:r>
      <w:r>
        <w:rPr>
          <w:rFonts w:ascii="Arial" w:hAnsi="Arial" w:cs="Arial"/>
          <w:b/>
          <w:color w:val="0000FF"/>
          <w:sz w:val="24"/>
        </w:rPr>
        <w:tab/>
      </w:r>
      <w:r>
        <w:rPr>
          <w:rFonts w:ascii="Arial" w:hAnsi="Arial" w:cs="Arial"/>
          <w:b/>
          <w:sz w:val="24"/>
        </w:rPr>
        <w:t>definition of the value of perioCommInd attribute</w:t>
      </w:r>
    </w:p>
    <w:p w14:paraId="74C55D5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Cat: A (Rel-18)</w:t>
      </w:r>
      <w:r>
        <w:rPr>
          <w:i/>
        </w:rPr>
        <w:br/>
      </w:r>
      <w:r>
        <w:rPr>
          <w:i/>
        </w:rPr>
        <w:br/>
      </w:r>
      <w:r>
        <w:rPr>
          <w:i/>
        </w:rPr>
        <w:tab/>
      </w:r>
      <w:r>
        <w:rPr>
          <w:i/>
        </w:rPr>
        <w:tab/>
      </w:r>
      <w:r>
        <w:rPr>
          <w:i/>
        </w:rPr>
        <w:tab/>
      </w:r>
      <w:r>
        <w:rPr>
          <w:i/>
        </w:rPr>
        <w:tab/>
      </w:r>
      <w:r>
        <w:rPr>
          <w:i/>
        </w:rPr>
        <w:tab/>
        <w:t>Source: ZTE</w:t>
      </w:r>
    </w:p>
    <w:p w14:paraId="6312CE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C3-230708, C3-230709</w:t>
      </w:r>
      <w:r>
        <w:rPr>
          <w:color w:val="993300"/>
          <w:u w:val="single"/>
        </w:rPr>
        <w:t>.</w:t>
      </w:r>
    </w:p>
    <w:p w14:paraId="4C37796D" w14:textId="6DF87FB0" w:rsidR="00210E88" w:rsidRDefault="00210E88" w:rsidP="00210E88">
      <w:pPr>
        <w:rPr>
          <w:rFonts w:ascii="Arial" w:hAnsi="Arial" w:cs="Arial"/>
          <w:b/>
          <w:sz w:val="24"/>
        </w:rPr>
      </w:pPr>
      <w:r>
        <w:rPr>
          <w:rFonts w:ascii="Arial" w:hAnsi="Arial" w:cs="Arial"/>
          <w:b/>
          <w:color w:val="0000FF"/>
          <w:sz w:val="24"/>
        </w:rPr>
        <w:t>C3-230274</w:t>
      </w:r>
      <w:r>
        <w:rPr>
          <w:rFonts w:ascii="Arial" w:hAnsi="Arial" w:cs="Arial"/>
          <w:b/>
          <w:color w:val="0000FF"/>
          <w:sz w:val="24"/>
        </w:rPr>
        <w:tab/>
      </w:r>
      <w:r>
        <w:rPr>
          <w:rFonts w:ascii="Arial" w:hAnsi="Arial" w:cs="Arial"/>
          <w:b/>
          <w:sz w:val="24"/>
        </w:rPr>
        <w:t>Missing presence condition for transacInfos attribute</w:t>
      </w:r>
    </w:p>
    <w:p w14:paraId="23F31C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CR-0201  rev  Cat: F (Rel-17)</w:t>
      </w:r>
      <w:r>
        <w:rPr>
          <w:i/>
        </w:rPr>
        <w:br/>
      </w:r>
      <w:r>
        <w:rPr>
          <w:i/>
        </w:rPr>
        <w:br/>
      </w:r>
      <w:r>
        <w:rPr>
          <w:i/>
        </w:rPr>
        <w:tab/>
      </w:r>
      <w:r>
        <w:rPr>
          <w:i/>
        </w:rPr>
        <w:tab/>
      </w:r>
      <w:r>
        <w:rPr>
          <w:i/>
        </w:rPr>
        <w:tab/>
      </w:r>
      <w:r>
        <w:rPr>
          <w:i/>
        </w:rPr>
        <w:tab/>
      </w:r>
      <w:r>
        <w:rPr>
          <w:i/>
        </w:rPr>
        <w:tab/>
        <w:t>Source: ZTE</w:t>
      </w:r>
    </w:p>
    <w:p w14:paraId="78FCCB3F"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6ECB" w14:textId="7329F3A5" w:rsidR="00996536" w:rsidRDefault="00210E88" w:rsidP="00210E88">
      <w:pPr>
        <w:rPr>
          <w:rFonts w:ascii="Arial" w:hAnsi="Arial" w:cs="Arial"/>
          <w:b/>
          <w:sz w:val="24"/>
        </w:rPr>
      </w:pPr>
      <w:r>
        <w:rPr>
          <w:rFonts w:ascii="Arial" w:hAnsi="Arial" w:cs="Arial"/>
          <w:b/>
          <w:color w:val="0000FF"/>
          <w:sz w:val="24"/>
        </w:rPr>
        <w:t>C3-230275</w:t>
      </w:r>
      <w:r>
        <w:rPr>
          <w:rFonts w:ascii="Arial" w:hAnsi="Arial" w:cs="Arial"/>
          <w:b/>
          <w:color w:val="0000FF"/>
          <w:sz w:val="24"/>
        </w:rPr>
        <w:tab/>
      </w:r>
      <w:r>
        <w:rPr>
          <w:rFonts w:ascii="Arial" w:hAnsi="Arial" w:cs="Arial"/>
          <w:b/>
          <w:sz w:val="24"/>
        </w:rPr>
        <w:t>Missing presence condition for transacInfos attribute</w:t>
      </w:r>
    </w:p>
    <w:p w14:paraId="3F86A63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CR-0202  rev  Cat: A (Rel-18)</w:t>
      </w:r>
      <w:r>
        <w:rPr>
          <w:i/>
        </w:rPr>
        <w:br/>
      </w:r>
      <w:r>
        <w:rPr>
          <w:i/>
        </w:rPr>
        <w:br/>
      </w:r>
      <w:r>
        <w:rPr>
          <w:i/>
        </w:rPr>
        <w:tab/>
      </w:r>
      <w:r>
        <w:rPr>
          <w:i/>
        </w:rPr>
        <w:tab/>
      </w:r>
      <w:r>
        <w:rPr>
          <w:i/>
        </w:rPr>
        <w:tab/>
      </w:r>
      <w:r>
        <w:rPr>
          <w:i/>
        </w:rPr>
        <w:tab/>
      </w:r>
      <w:r>
        <w:rPr>
          <w:i/>
        </w:rPr>
        <w:tab/>
        <w:t>Source: ZTE</w:t>
      </w:r>
    </w:p>
    <w:p w14:paraId="008F77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4E51F" w14:textId="5C44DC20" w:rsidR="00210E88" w:rsidRDefault="00210E88" w:rsidP="00210E88">
      <w:pPr>
        <w:rPr>
          <w:rFonts w:ascii="Arial" w:hAnsi="Arial" w:cs="Arial"/>
          <w:b/>
          <w:sz w:val="24"/>
        </w:rPr>
      </w:pPr>
      <w:r>
        <w:rPr>
          <w:rFonts w:ascii="Arial" w:hAnsi="Arial" w:cs="Arial"/>
          <w:b/>
          <w:color w:val="0000FF"/>
          <w:sz w:val="24"/>
        </w:rPr>
        <w:t>C3-230517</w:t>
      </w:r>
      <w:r>
        <w:rPr>
          <w:rFonts w:ascii="Arial" w:hAnsi="Arial" w:cs="Arial"/>
          <w:b/>
          <w:color w:val="0000FF"/>
          <w:sz w:val="24"/>
        </w:rPr>
        <w:tab/>
      </w:r>
      <w:r>
        <w:rPr>
          <w:rFonts w:ascii="Arial" w:hAnsi="Arial" w:cs="Arial"/>
          <w:b/>
          <w:sz w:val="24"/>
        </w:rPr>
        <w:t>Clarification for historical analytics exposure</w:t>
      </w:r>
    </w:p>
    <w:p w14:paraId="564AE6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CR-0834  rev  Cat: F (Rel-17)</w:t>
      </w:r>
      <w:r>
        <w:rPr>
          <w:i/>
        </w:rPr>
        <w:br/>
      </w:r>
      <w:r>
        <w:rPr>
          <w:i/>
        </w:rPr>
        <w:br/>
      </w:r>
      <w:r>
        <w:rPr>
          <w:i/>
        </w:rPr>
        <w:tab/>
      </w:r>
      <w:r>
        <w:rPr>
          <w:i/>
        </w:rPr>
        <w:tab/>
      </w:r>
      <w:r>
        <w:rPr>
          <w:i/>
        </w:rPr>
        <w:tab/>
      </w:r>
      <w:r>
        <w:rPr>
          <w:i/>
        </w:rPr>
        <w:tab/>
      </w:r>
      <w:r>
        <w:rPr>
          <w:i/>
        </w:rPr>
        <w:tab/>
        <w:t>Source: Huawei</w:t>
      </w:r>
    </w:p>
    <w:p w14:paraId="1BE71401" w14:textId="77777777" w:rsidR="00210E88" w:rsidRDefault="00210E88" w:rsidP="00210E88">
      <w:pPr>
        <w:rPr>
          <w:rFonts w:ascii="Arial" w:hAnsi="Arial" w:cs="Arial"/>
          <w:b/>
        </w:rPr>
      </w:pPr>
      <w:r>
        <w:rPr>
          <w:rFonts w:ascii="Arial" w:hAnsi="Arial" w:cs="Arial"/>
          <w:b/>
        </w:rPr>
        <w:t xml:space="preserve">Discussion: </w:t>
      </w:r>
    </w:p>
    <w:p w14:paraId="48A4ABB8" w14:textId="77777777" w:rsidR="00210E88" w:rsidRDefault="00210E88" w:rsidP="00210E88">
      <w:r>
        <w:t>Xuefei (Huawei): update the reason for change</w:t>
      </w:r>
    </w:p>
    <w:p w14:paraId="2C8C6609" w14:textId="77777777" w:rsidR="00210E88" w:rsidRDefault="00210E88" w:rsidP="00210E88">
      <w:r>
        <w:t>Apostolos (Nokia): why not applicable</w:t>
      </w:r>
    </w:p>
    <w:p w14:paraId="45D72689" w14:textId="77777777" w:rsidR="00210E88" w:rsidRDefault="00210E88" w:rsidP="00210E88">
      <w:r>
        <w:t>Maria (Ericsson): should move to eNA feature</w:t>
      </w:r>
    </w:p>
    <w:p w14:paraId="75D0D9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C3-230697</w:t>
      </w:r>
      <w:r>
        <w:rPr>
          <w:color w:val="993300"/>
          <w:u w:val="single"/>
        </w:rPr>
        <w:t>.</w:t>
      </w:r>
    </w:p>
    <w:p w14:paraId="58BDA881" w14:textId="59A989F5" w:rsidR="00210E88" w:rsidRDefault="00210E88" w:rsidP="00210E88">
      <w:pPr>
        <w:rPr>
          <w:rFonts w:ascii="Arial" w:hAnsi="Arial" w:cs="Arial"/>
          <w:b/>
          <w:sz w:val="24"/>
        </w:rPr>
      </w:pPr>
      <w:r>
        <w:rPr>
          <w:rFonts w:ascii="Arial" w:hAnsi="Arial" w:cs="Arial"/>
          <w:b/>
          <w:color w:val="0000FF"/>
          <w:sz w:val="24"/>
        </w:rPr>
        <w:t>C3-230518</w:t>
      </w:r>
      <w:r>
        <w:rPr>
          <w:rFonts w:ascii="Arial" w:hAnsi="Arial" w:cs="Arial"/>
          <w:b/>
          <w:color w:val="0000FF"/>
          <w:sz w:val="24"/>
        </w:rPr>
        <w:tab/>
      </w:r>
      <w:r>
        <w:rPr>
          <w:rFonts w:ascii="Arial" w:hAnsi="Arial" w:cs="Arial"/>
          <w:b/>
          <w:sz w:val="24"/>
        </w:rPr>
        <w:t>Clarification for historical analytics exposure</w:t>
      </w:r>
    </w:p>
    <w:p w14:paraId="383D31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CR-0835  rev  Cat: A (Rel-18)</w:t>
      </w:r>
      <w:r>
        <w:rPr>
          <w:i/>
        </w:rPr>
        <w:br/>
      </w:r>
      <w:r>
        <w:rPr>
          <w:i/>
        </w:rPr>
        <w:br/>
      </w:r>
      <w:r>
        <w:rPr>
          <w:i/>
        </w:rPr>
        <w:tab/>
      </w:r>
      <w:r>
        <w:rPr>
          <w:i/>
        </w:rPr>
        <w:tab/>
      </w:r>
      <w:r>
        <w:rPr>
          <w:i/>
        </w:rPr>
        <w:tab/>
      </w:r>
      <w:r>
        <w:rPr>
          <w:i/>
        </w:rPr>
        <w:tab/>
      </w:r>
      <w:r>
        <w:rPr>
          <w:i/>
        </w:rPr>
        <w:tab/>
        <w:t>Source: Huawei</w:t>
      </w:r>
    </w:p>
    <w:p w14:paraId="53F34E04" w14:textId="77777777" w:rsidR="00210E88" w:rsidRDefault="00210E88" w:rsidP="00210E88">
      <w:pPr>
        <w:rPr>
          <w:rFonts w:ascii="Arial" w:hAnsi="Arial" w:cs="Arial"/>
          <w:b/>
        </w:rPr>
      </w:pPr>
      <w:r>
        <w:rPr>
          <w:rFonts w:ascii="Arial" w:hAnsi="Arial" w:cs="Arial"/>
          <w:b/>
        </w:rPr>
        <w:t xml:space="preserve">Discussion: </w:t>
      </w:r>
    </w:p>
    <w:p w14:paraId="2DC75019" w14:textId="77777777" w:rsidR="00210E88" w:rsidRDefault="00210E88" w:rsidP="00210E88">
      <w:r>
        <w:t>Xuefei (Huawei): update the reason for change</w:t>
      </w:r>
    </w:p>
    <w:p w14:paraId="4CE8F1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C3-230698</w:t>
      </w:r>
      <w:r>
        <w:rPr>
          <w:color w:val="993300"/>
          <w:u w:val="single"/>
        </w:rPr>
        <w:t>.</w:t>
      </w:r>
    </w:p>
    <w:p w14:paraId="581E5697" w14:textId="745BFAB4" w:rsidR="00210E88" w:rsidRDefault="00210E88" w:rsidP="00210E88">
      <w:pPr>
        <w:rPr>
          <w:rFonts w:ascii="Arial" w:hAnsi="Arial" w:cs="Arial"/>
          <w:b/>
          <w:sz w:val="24"/>
        </w:rPr>
      </w:pPr>
      <w:r>
        <w:rPr>
          <w:rFonts w:ascii="Arial" w:hAnsi="Arial" w:cs="Arial"/>
          <w:b/>
          <w:color w:val="0000FF"/>
          <w:sz w:val="24"/>
        </w:rPr>
        <w:t>C3-230519</w:t>
      </w:r>
      <w:r>
        <w:rPr>
          <w:rFonts w:ascii="Arial" w:hAnsi="Arial" w:cs="Arial"/>
          <w:b/>
          <w:color w:val="0000FF"/>
          <w:sz w:val="24"/>
        </w:rPr>
        <w:tab/>
      </w:r>
      <w:r>
        <w:rPr>
          <w:rFonts w:ascii="Arial" w:hAnsi="Arial" w:cs="Arial"/>
          <w:b/>
          <w:sz w:val="24"/>
        </w:rPr>
        <w:t>Corrections for historical analytics exposure procedures</w:t>
      </w:r>
    </w:p>
    <w:p w14:paraId="46423E9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CR-0656  rev  Cat: F (Rel-17)</w:t>
      </w:r>
      <w:r>
        <w:rPr>
          <w:i/>
        </w:rPr>
        <w:br/>
      </w:r>
      <w:r>
        <w:rPr>
          <w:i/>
        </w:rPr>
        <w:br/>
      </w:r>
      <w:r>
        <w:rPr>
          <w:i/>
        </w:rPr>
        <w:tab/>
      </w:r>
      <w:r>
        <w:rPr>
          <w:i/>
        </w:rPr>
        <w:tab/>
      </w:r>
      <w:r>
        <w:rPr>
          <w:i/>
        </w:rPr>
        <w:tab/>
      </w:r>
      <w:r>
        <w:rPr>
          <w:i/>
        </w:rPr>
        <w:tab/>
      </w:r>
      <w:r>
        <w:rPr>
          <w:i/>
        </w:rPr>
        <w:tab/>
        <w:t>Source: Huawei</w:t>
      </w:r>
    </w:p>
    <w:p w14:paraId="26C8EBA6" w14:textId="77777777" w:rsidR="00210E88" w:rsidRDefault="00210E88" w:rsidP="00210E88">
      <w:pPr>
        <w:rPr>
          <w:rFonts w:ascii="Arial" w:hAnsi="Arial" w:cs="Arial"/>
          <w:b/>
        </w:rPr>
      </w:pPr>
      <w:r>
        <w:rPr>
          <w:rFonts w:ascii="Arial" w:hAnsi="Arial" w:cs="Arial"/>
          <w:b/>
        </w:rPr>
        <w:t xml:space="preserve">Discussion: </w:t>
      </w:r>
    </w:p>
    <w:p w14:paraId="2EA57D7F" w14:textId="77777777" w:rsidR="00210E88" w:rsidRDefault="00210E88" w:rsidP="00210E88">
      <w:r>
        <w:t>This CR introduces backwards compatible corrections to the OpenAPI file for Nnwdaf_EventsSubscription API.</w:t>
      </w:r>
    </w:p>
    <w:p w14:paraId="3E2F0F7B" w14:textId="77777777" w:rsidR="00210E88" w:rsidRDefault="00210E88" w:rsidP="00210E88">
      <w:r>
        <w:t>Maria (Ericsson): add SA2 CR dependency.</w:t>
      </w:r>
    </w:p>
    <w:p w14:paraId="5A8A687E" w14:textId="77777777" w:rsidR="00210E88" w:rsidRDefault="00210E88" w:rsidP="00210E88">
      <w:r>
        <w:t>Rev is pre-agreed</w:t>
      </w:r>
    </w:p>
    <w:p w14:paraId="1612F0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C3-230662</w:t>
      </w:r>
      <w:r>
        <w:rPr>
          <w:color w:val="993300"/>
          <w:u w:val="single"/>
        </w:rPr>
        <w:t>.</w:t>
      </w:r>
    </w:p>
    <w:p w14:paraId="07ADB7D1" w14:textId="149AEE66" w:rsidR="00210E88" w:rsidRDefault="00210E88" w:rsidP="00210E88">
      <w:pPr>
        <w:rPr>
          <w:rFonts w:ascii="Arial" w:hAnsi="Arial" w:cs="Arial"/>
          <w:b/>
          <w:sz w:val="24"/>
        </w:rPr>
      </w:pPr>
      <w:r>
        <w:rPr>
          <w:rFonts w:ascii="Arial" w:hAnsi="Arial" w:cs="Arial"/>
          <w:b/>
          <w:color w:val="0000FF"/>
          <w:sz w:val="24"/>
        </w:rPr>
        <w:t>C3-230520</w:t>
      </w:r>
      <w:r>
        <w:rPr>
          <w:rFonts w:ascii="Arial" w:hAnsi="Arial" w:cs="Arial"/>
          <w:b/>
          <w:color w:val="0000FF"/>
          <w:sz w:val="24"/>
        </w:rPr>
        <w:tab/>
      </w:r>
      <w:r>
        <w:rPr>
          <w:rFonts w:ascii="Arial" w:hAnsi="Arial" w:cs="Arial"/>
          <w:b/>
          <w:sz w:val="24"/>
        </w:rPr>
        <w:t>Corrections for historical analytics exposure procedures</w:t>
      </w:r>
    </w:p>
    <w:p w14:paraId="3B08FB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CR-0657  rev  Cat: A (Rel-18)</w:t>
      </w:r>
      <w:r>
        <w:rPr>
          <w:i/>
        </w:rPr>
        <w:br/>
      </w:r>
      <w:r>
        <w:rPr>
          <w:i/>
        </w:rPr>
        <w:br/>
      </w:r>
      <w:r>
        <w:rPr>
          <w:i/>
        </w:rPr>
        <w:tab/>
      </w:r>
      <w:r>
        <w:rPr>
          <w:i/>
        </w:rPr>
        <w:tab/>
      </w:r>
      <w:r>
        <w:rPr>
          <w:i/>
        </w:rPr>
        <w:tab/>
      </w:r>
      <w:r>
        <w:rPr>
          <w:i/>
        </w:rPr>
        <w:tab/>
      </w:r>
      <w:r>
        <w:rPr>
          <w:i/>
        </w:rPr>
        <w:tab/>
        <w:t>Source: Huawei</w:t>
      </w:r>
    </w:p>
    <w:p w14:paraId="43C722FF" w14:textId="77777777" w:rsidR="00210E88" w:rsidRDefault="00210E88" w:rsidP="00210E88">
      <w:pPr>
        <w:rPr>
          <w:rFonts w:ascii="Arial" w:hAnsi="Arial" w:cs="Arial"/>
          <w:b/>
        </w:rPr>
      </w:pPr>
      <w:r>
        <w:rPr>
          <w:rFonts w:ascii="Arial" w:hAnsi="Arial" w:cs="Arial"/>
          <w:b/>
        </w:rPr>
        <w:t xml:space="preserve">Discussion: </w:t>
      </w:r>
    </w:p>
    <w:p w14:paraId="2851F515" w14:textId="77777777" w:rsidR="00210E88" w:rsidRDefault="00210E88" w:rsidP="00210E88">
      <w:r>
        <w:t>This CR introduces backwards compatible corrections to the OpenAPI file for Nnwdaf_EventsSubscription API.</w:t>
      </w:r>
    </w:p>
    <w:p w14:paraId="4405D8A5" w14:textId="77777777" w:rsidR="00210E88" w:rsidRDefault="00210E88" w:rsidP="00210E88">
      <w:r>
        <w:t>Maria (Ericsson): add SA2 CR dependency.</w:t>
      </w:r>
    </w:p>
    <w:p w14:paraId="6F412BD7" w14:textId="77777777" w:rsidR="00210E88" w:rsidRDefault="00210E88" w:rsidP="00210E88">
      <w:r>
        <w:lastRenderedPageBreak/>
        <w:t>Rev is pre-agreed</w:t>
      </w:r>
    </w:p>
    <w:p w14:paraId="4723C21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C3-230661</w:t>
      </w:r>
      <w:r>
        <w:rPr>
          <w:color w:val="993300"/>
          <w:u w:val="single"/>
        </w:rPr>
        <w:t>.</w:t>
      </w:r>
    </w:p>
    <w:p w14:paraId="16B88AE3" w14:textId="24DAD937" w:rsidR="00210E88" w:rsidRDefault="00210E88" w:rsidP="00210E88">
      <w:pPr>
        <w:rPr>
          <w:rFonts w:ascii="Arial" w:hAnsi="Arial" w:cs="Arial"/>
          <w:b/>
          <w:sz w:val="24"/>
        </w:rPr>
      </w:pPr>
      <w:r>
        <w:rPr>
          <w:rFonts w:ascii="Arial" w:hAnsi="Arial" w:cs="Arial"/>
          <w:b/>
          <w:color w:val="0000FF"/>
          <w:sz w:val="24"/>
        </w:rPr>
        <w:t>C3-230521</w:t>
      </w:r>
      <w:r>
        <w:rPr>
          <w:rFonts w:ascii="Arial" w:hAnsi="Arial" w:cs="Arial"/>
          <w:b/>
          <w:color w:val="0000FF"/>
          <w:sz w:val="24"/>
        </w:rPr>
        <w:tab/>
      </w:r>
      <w:r>
        <w:rPr>
          <w:rFonts w:ascii="Arial" w:hAnsi="Arial" w:cs="Arial"/>
          <w:b/>
          <w:sz w:val="24"/>
        </w:rPr>
        <w:t>Update for Analytics Exposure via DCCF procedure</w:t>
      </w:r>
    </w:p>
    <w:p w14:paraId="1CEAAC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Cat: F (Rel-17)</w:t>
      </w:r>
      <w:r>
        <w:rPr>
          <w:i/>
        </w:rPr>
        <w:br/>
      </w:r>
      <w:r>
        <w:rPr>
          <w:i/>
        </w:rPr>
        <w:br/>
      </w:r>
      <w:r>
        <w:rPr>
          <w:i/>
        </w:rPr>
        <w:tab/>
      </w:r>
      <w:r>
        <w:rPr>
          <w:i/>
        </w:rPr>
        <w:tab/>
      </w:r>
      <w:r>
        <w:rPr>
          <w:i/>
        </w:rPr>
        <w:tab/>
      </w:r>
      <w:r>
        <w:rPr>
          <w:i/>
        </w:rPr>
        <w:tab/>
      </w:r>
      <w:r>
        <w:rPr>
          <w:i/>
        </w:rPr>
        <w:tab/>
        <w:t>Source: Huawei</w:t>
      </w:r>
    </w:p>
    <w:p w14:paraId="44F92B74" w14:textId="77777777" w:rsidR="00210E88" w:rsidRDefault="00210E88" w:rsidP="00210E88">
      <w:pPr>
        <w:rPr>
          <w:rFonts w:ascii="Arial" w:hAnsi="Arial" w:cs="Arial"/>
          <w:b/>
        </w:rPr>
      </w:pPr>
      <w:r>
        <w:rPr>
          <w:rFonts w:ascii="Arial" w:hAnsi="Arial" w:cs="Arial"/>
          <w:b/>
        </w:rPr>
        <w:t xml:space="preserve">Discussion: </w:t>
      </w:r>
    </w:p>
    <w:p w14:paraId="2299A922" w14:textId="77777777" w:rsidR="00210E88" w:rsidRDefault="00210E88" w:rsidP="00210E88">
      <w:r>
        <w:t xml:space="preserve">Maria (Ericsson): two steps wrong in 2nd clause, 7c and 8 </w:t>
      </w:r>
    </w:p>
    <w:p w14:paraId="4D268D86" w14:textId="77777777" w:rsidR="00210E88" w:rsidRDefault="00210E88" w:rsidP="00210E88">
      <w:r>
        <w:t>Xuefei (Huawei): r1 is available.</w:t>
      </w:r>
    </w:p>
    <w:p w14:paraId="18B4495E" w14:textId="77777777" w:rsidR="00210E88" w:rsidRDefault="00210E88" w:rsidP="00210E88">
      <w:r>
        <w:t>Maria Liang (Ericsson): fine with r1.</w:t>
      </w:r>
    </w:p>
    <w:p w14:paraId="19E116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C3-230634</w:t>
      </w:r>
      <w:r>
        <w:rPr>
          <w:color w:val="993300"/>
          <w:u w:val="single"/>
        </w:rPr>
        <w:t>.</w:t>
      </w:r>
    </w:p>
    <w:p w14:paraId="7ACBE8EC" w14:textId="65E52522" w:rsidR="00210E88" w:rsidRDefault="00210E88" w:rsidP="00210E88">
      <w:pPr>
        <w:rPr>
          <w:rFonts w:ascii="Arial" w:hAnsi="Arial" w:cs="Arial"/>
          <w:b/>
          <w:sz w:val="24"/>
        </w:rPr>
      </w:pPr>
      <w:r>
        <w:rPr>
          <w:rFonts w:ascii="Arial" w:hAnsi="Arial" w:cs="Arial"/>
          <w:b/>
          <w:color w:val="0000FF"/>
          <w:sz w:val="24"/>
        </w:rPr>
        <w:t>C3-230522</w:t>
      </w:r>
      <w:r>
        <w:rPr>
          <w:rFonts w:ascii="Arial" w:hAnsi="Arial" w:cs="Arial"/>
          <w:b/>
          <w:color w:val="0000FF"/>
          <w:sz w:val="24"/>
        </w:rPr>
        <w:tab/>
      </w:r>
      <w:r>
        <w:rPr>
          <w:rFonts w:ascii="Arial" w:hAnsi="Arial" w:cs="Arial"/>
          <w:b/>
          <w:sz w:val="24"/>
        </w:rPr>
        <w:t>LS on Issues on anonymization rules</w:t>
      </w:r>
    </w:p>
    <w:p w14:paraId="2EBE66E6"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C97DFF8" w14:textId="77777777" w:rsidR="00210E88" w:rsidRDefault="00210E88" w:rsidP="00210E88">
      <w:pPr>
        <w:rPr>
          <w:rFonts w:ascii="Arial" w:hAnsi="Arial" w:cs="Arial"/>
          <w:b/>
        </w:rPr>
      </w:pPr>
      <w:r>
        <w:rPr>
          <w:rFonts w:ascii="Arial" w:hAnsi="Arial" w:cs="Arial"/>
          <w:b/>
        </w:rPr>
        <w:t xml:space="preserve">Discussion: </w:t>
      </w:r>
    </w:p>
    <w:p w14:paraId="20D0A0E8" w14:textId="77777777" w:rsidR="00210E88" w:rsidRDefault="00210E88" w:rsidP="00210E88">
      <w:r>
        <w:t>Maria (Ericsson): fine with the proposal but prefer to support it from R18 due to new feature.</w:t>
      </w:r>
    </w:p>
    <w:p w14:paraId="33A060E3" w14:textId="77777777" w:rsidR="00210E88" w:rsidRDefault="00210E88" w:rsidP="00210E88">
      <w:r>
        <w:t>Xuefei (Huawei): further discuss once the reply LS is received. EN is added into R18.</w:t>
      </w:r>
    </w:p>
    <w:p w14:paraId="7F0411D5" w14:textId="77777777" w:rsidR="00210E88" w:rsidRDefault="00210E88" w:rsidP="00210E88">
      <w:r>
        <w:t>Apostolos (Nokia): already implemented. add EN.</w:t>
      </w:r>
    </w:p>
    <w:p w14:paraId="417742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E6ECE" w14:textId="2F071515" w:rsidR="00210E88" w:rsidRDefault="00210E88" w:rsidP="00210E88">
      <w:pPr>
        <w:rPr>
          <w:rFonts w:ascii="Arial" w:hAnsi="Arial" w:cs="Arial"/>
          <w:b/>
          <w:sz w:val="24"/>
        </w:rPr>
      </w:pPr>
      <w:r>
        <w:rPr>
          <w:rFonts w:ascii="Arial" w:hAnsi="Arial" w:cs="Arial"/>
          <w:b/>
          <w:color w:val="0000FF"/>
          <w:sz w:val="24"/>
        </w:rPr>
        <w:t>C3-230634</w:t>
      </w:r>
      <w:r>
        <w:rPr>
          <w:rFonts w:ascii="Arial" w:hAnsi="Arial" w:cs="Arial"/>
          <w:b/>
          <w:color w:val="0000FF"/>
          <w:sz w:val="24"/>
        </w:rPr>
        <w:tab/>
      </w:r>
      <w:r>
        <w:rPr>
          <w:rFonts w:ascii="Arial" w:hAnsi="Arial" w:cs="Arial"/>
          <w:b/>
          <w:sz w:val="24"/>
        </w:rPr>
        <w:t>Update for Analytics Exposure via DCCF procedure</w:t>
      </w:r>
    </w:p>
    <w:p w14:paraId="103589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1 Cat: F (Rel-17)</w:t>
      </w:r>
      <w:r>
        <w:rPr>
          <w:i/>
        </w:rPr>
        <w:br/>
      </w:r>
      <w:r>
        <w:rPr>
          <w:i/>
        </w:rPr>
        <w:br/>
      </w:r>
      <w:r>
        <w:rPr>
          <w:i/>
        </w:rPr>
        <w:tab/>
      </w:r>
      <w:r>
        <w:rPr>
          <w:i/>
        </w:rPr>
        <w:tab/>
      </w:r>
      <w:r>
        <w:rPr>
          <w:i/>
        </w:rPr>
        <w:tab/>
      </w:r>
      <w:r>
        <w:rPr>
          <w:i/>
        </w:rPr>
        <w:tab/>
      </w:r>
      <w:r>
        <w:rPr>
          <w:i/>
        </w:rPr>
        <w:tab/>
        <w:t>Source: Huawei</w:t>
      </w:r>
    </w:p>
    <w:p w14:paraId="04EF40E3" w14:textId="77777777" w:rsidR="00210E88" w:rsidRDefault="00210E88" w:rsidP="00210E88">
      <w:pPr>
        <w:rPr>
          <w:color w:val="808080"/>
        </w:rPr>
      </w:pPr>
      <w:r>
        <w:rPr>
          <w:color w:val="808080"/>
        </w:rPr>
        <w:t>(Replaces C3-230521)</w:t>
      </w:r>
    </w:p>
    <w:p w14:paraId="2F18CB72" w14:textId="77777777" w:rsidR="00210E88" w:rsidRDefault="00210E88" w:rsidP="00210E88">
      <w:pPr>
        <w:rPr>
          <w:rFonts w:ascii="Arial" w:hAnsi="Arial" w:cs="Arial"/>
          <w:b/>
        </w:rPr>
      </w:pPr>
      <w:r>
        <w:rPr>
          <w:rFonts w:ascii="Arial" w:hAnsi="Arial" w:cs="Arial"/>
          <w:b/>
        </w:rPr>
        <w:t xml:space="preserve">Discussion: </w:t>
      </w:r>
    </w:p>
    <w:p w14:paraId="2073EB91" w14:textId="77777777" w:rsidR="00210E88" w:rsidRDefault="00210E88" w:rsidP="00210E88">
      <w:r>
        <w:t>Apostolos (Nokia): further check about content of 0215</w:t>
      </w:r>
    </w:p>
    <w:p w14:paraId="1AC000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C3-230885</w:t>
      </w:r>
      <w:r>
        <w:rPr>
          <w:color w:val="993300"/>
          <w:u w:val="single"/>
        </w:rPr>
        <w:t>.</w:t>
      </w:r>
    </w:p>
    <w:p w14:paraId="3DC09FB8" w14:textId="0DE1397B" w:rsidR="00210E88" w:rsidRDefault="00210E88" w:rsidP="00210E88">
      <w:pPr>
        <w:rPr>
          <w:rFonts w:ascii="Arial" w:hAnsi="Arial" w:cs="Arial"/>
          <w:b/>
          <w:sz w:val="24"/>
        </w:rPr>
      </w:pPr>
      <w:r>
        <w:rPr>
          <w:rFonts w:ascii="Arial" w:hAnsi="Arial" w:cs="Arial"/>
          <w:b/>
          <w:color w:val="0000FF"/>
          <w:sz w:val="24"/>
        </w:rPr>
        <w:t>C3-230661</w:t>
      </w:r>
      <w:r>
        <w:rPr>
          <w:rFonts w:ascii="Arial" w:hAnsi="Arial" w:cs="Arial"/>
          <w:b/>
          <w:color w:val="0000FF"/>
          <w:sz w:val="24"/>
        </w:rPr>
        <w:tab/>
      </w:r>
      <w:r>
        <w:rPr>
          <w:rFonts w:ascii="Arial" w:hAnsi="Arial" w:cs="Arial"/>
          <w:b/>
          <w:sz w:val="24"/>
        </w:rPr>
        <w:t>Corrections for historical analytics exposure procedures</w:t>
      </w:r>
    </w:p>
    <w:p w14:paraId="19048A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CR-0657  rev 1 Cat: A (Rel-18)</w:t>
      </w:r>
      <w:r>
        <w:rPr>
          <w:i/>
        </w:rPr>
        <w:br/>
      </w:r>
      <w:r>
        <w:rPr>
          <w:i/>
        </w:rPr>
        <w:br/>
      </w:r>
      <w:r>
        <w:rPr>
          <w:i/>
        </w:rPr>
        <w:tab/>
      </w:r>
      <w:r>
        <w:rPr>
          <w:i/>
        </w:rPr>
        <w:tab/>
      </w:r>
      <w:r>
        <w:rPr>
          <w:i/>
        </w:rPr>
        <w:tab/>
      </w:r>
      <w:r>
        <w:rPr>
          <w:i/>
        </w:rPr>
        <w:tab/>
      </w:r>
      <w:r>
        <w:rPr>
          <w:i/>
        </w:rPr>
        <w:tab/>
        <w:t>Source: Huawei</w:t>
      </w:r>
    </w:p>
    <w:p w14:paraId="7F789FF0" w14:textId="77777777" w:rsidR="00210E88" w:rsidRDefault="00210E88" w:rsidP="00210E88">
      <w:pPr>
        <w:rPr>
          <w:color w:val="808080"/>
        </w:rPr>
      </w:pPr>
      <w:r>
        <w:rPr>
          <w:color w:val="808080"/>
        </w:rPr>
        <w:t>(Replaces C3-230520)</w:t>
      </w:r>
    </w:p>
    <w:p w14:paraId="40364C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6D032" w14:textId="36EB18F8" w:rsidR="00210E88" w:rsidRDefault="00210E88" w:rsidP="00210E88">
      <w:pPr>
        <w:rPr>
          <w:rFonts w:ascii="Arial" w:hAnsi="Arial" w:cs="Arial"/>
          <w:b/>
          <w:sz w:val="24"/>
        </w:rPr>
      </w:pPr>
      <w:r>
        <w:rPr>
          <w:rFonts w:ascii="Arial" w:hAnsi="Arial" w:cs="Arial"/>
          <w:b/>
          <w:color w:val="0000FF"/>
          <w:sz w:val="24"/>
        </w:rPr>
        <w:t>C3-230662</w:t>
      </w:r>
      <w:r>
        <w:rPr>
          <w:rFonts w:ascii="Arial" w:hAnsi="Arial" w:cs="Arial"/>
          <w:b/>
          <w:color w:val="0000FF"/>
          <w:sz w:val="24"/>
        </w:rPr>
        <w:tab/>
      </w:r>
      <w:r>
        <w:rPr>
          <w:rFonts w:ascii="Arial" w:hAnsi="Arial" w:cs="Arial"/>
          <w:b/>
          <w:sz w:val="24"/>
        </w:rPr>
        <w:t>Corrections for historical analytics exposure procedures</w:t>
      </w:r>
    </w:p>
    <w:p w14:paraId="4100DA9F"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CR-0656  rev 1 Cat: F (Rel-17)</w:t>
      </w:r>
      <w:r>
        <w:rPr>
          <w:i/>
        </w:rPr>
        <w:br/>
      </w:r>
      <w:r>
        <w:rPr>
          <w:i/>
        </w:rPr>
        <w:br/>
      </w:r>
      <w:r>
        <w:rPr>
          <w:i/>
        </w:rPr>
        <w:tab/>
      </w:r>
      <w:r>
        <w:rPr>
          <w:i/>
        </w:rPr>
        <w:tab/>
      </w:r>
      <w:r>
        <w:rPr>
          <w:i/>
        </w:rPr>
        <w:tab/>
      </w:r>
      <w:r>
        <w:rPr>
          <w:i/>
        </w:rPr>
        <w:tab/>
      </w:r>
      <w:r>
        <w:rPr>
          <w:i/>
        </w:rPr>
        <w:tab/>
        <w:t>Source: Huawei</w:t>
      </w:r>
    </w:p>
    <w:p w14:paraId="383AFA35" w14:textId="77777777" w:rsidR="00210E88" w:rsidRDefault="00210E88" w:rsidP="00210E88">
      <w:pPr>
        <w:rPr>
          <w:color w:val="808080"/>
        </w:rPr>
      </w:pPr>
      <w:r>
        <w:rPr>
          <w:color w:val="808080"/>
        </w:rPr>
        <w:t>(Replaces C3-230519)</w:t>
      </w:r>
    </w:p>
    <w:p w14:paraId="3DC8E9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ADB2" w14:textId="0B53F2A0" w:rsidR="00210E88" w:rsidRDefault="00210E88" w:rsidP="00210E88">
      <w:pPr>
        <w:rPr>
          <w:rFonts w:ascii="Arial" w:hAnsi="Arial" w:cs="Arial"/>
          <w:b/>
          <w:sz w:val="24"/>
        </w:rPr>
      </w:pPr>
      <w:r>
        <w:rPr>
          <w:rFonts w:ascii="Arial" w:hAnsi="Arial" w:cs="Arial"/>
          <w:b/>
          <w:color w:val="0000FF"/>
          <w:sz w:val="24"/>
        </w:rPr>
        <w:t>C3-230697</w:t>
      </w:r>
      <w:r>
        <w:rPr>
          <w:rFonts w:ascii="Arial" w:hAnsi="Arial" w:cs="Arial"/>
          <w:b/>
          <w:color w:val="0000FF"/>
          <w:sz w:val="24"/>
        </w:rPr>
        <w:tab/>
      </w:r>
      <w:r>
        <w:rPr>
          <w:rFonts w:ascii="Arial" w:hAnsi="Arial" w:cs="Arial"/>
          <w:b/>
          <w:sz w:val="24"/>
        </w:rPr>
        <w:t>Clarification for historical analytics exposure</w:t>
      </w:r>
    </w:p>
    <w:p w14:paraId="58A722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CR-0834  rev 1 Cat: F (Rel-17)</w:t>
      </w:r>
      <w:r>
        <w:rPr>
          <w:i/>
        </w:rPr>
        <w:br/>
      </w:r>
      <w:r>
        <w:rPr>
          <w:i/>
        </w:rPr>
        <w:br/>
      </w:r>
      <w:r>
        <w:rPr>
          <w:i/>
        </w:rPr>
        <w:tab/>
      </w:r>
      <w:r>
        <w:rPr>
          <w:i/>
        </w:rPr>
        <w:tab/>
      </w:r>
      <w:r>
        <w:rPr>
          <w:i/>
        </w:rPr>
        <w:tab/>
      </w:r>
      <w:r>
        <w:rPr>
          <w:i/>
        </w:rPr>
        <w:tab/>
      </w:r>
      <w:r>
        <w:rPr>
          <w:i/>
        </w:rPr>
        <w:tab/>
        <w:t>Source: Huawei</w:t>
      </w:r>
    </w:p>
    <w:p w14:paraId="2F95D3AF" w14:textId="77777777" w:rsidR="00210E88" w:rsidRDefault="00210E88" w:rsidP="00210E88">
      <w:pPr>
        <w:rPr>
          <w:color w:val="808080"/>
        </w:rPr>
      </w:pPr>
      <w:r>
        <w:rPr>
          <w:color w:val="808080"/>
        </w:rPr>
        <w:t>(Replaces C3-230517)</w:t>
      </w:r>
    </w:p>
    <w:p w14:paraId="777E2D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F94E8" w14:textId="6A8704CF" w:rsidR="00210E88" w:rsidRDefault="00210E88" w:rsidP="00210E88">
      <w:pPr>
        <w:rPr>
          <w:rFonts w:ascii="Arial" w:hAnsi="Arial" w:cs="Arial"/>
          <w:b/>
          <w:sz w:val="24"/>
        </w:rPr>
      </w:pPr>
      <w:r>
        <w:rPr>
          <w:rFonts w:ascii="Arial" w:hAnsi="Arial" w:cs="Arial"/>
          <w:b/>
          <w:color w:val="0000FF"/>
          <w:sz w:val="24"/>
        </w:rPr>
        <w:t>C3-230698</w:t>
      </w:r>
      <w:r>
        <w:rPr>
          <w:rFonts w:ascii="Arial" w:hAnsi="Arial" w:cs="Arial"/>
          <w:b/>
          <w:color w:val="0000FF"/>
          <w:sz w:val="24"/>
        </w:rPr>
        <w:tab/>
      </w:r>
      <w:r>
        <w:rPr>
          <w:rFonts w:ascii="Arial" w:hAnsi="Arial" w:cs="Arial"/>
          <w:b/>
          <w:sz w:val="24"/>
        </w:rPr>
        <w:t>Clarification for historical analytics exposure</w:t>
      </w:r>
    </w:p>
    <w:p w14:paraId="1B7C90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CR-0835  rev 1 Cat: A (Rel-18)</w:t>
      </w:r>
      <w:r>
        <w:rPr>
          <w:i/>
        </w:rPr>
        <w:br/>
      </w:r>
      <w:r>
        <w:rPr>
          <w:i/>
        </w:rPr>
        <w:br/>
      </w:r>
      <w:r>
        <w:rPr>
          <w:i/>
        </w:rPr>
        <w:tab/>
      </w:r>
      <w:r>
        <w:rPr>
          <w:i/>
        </w:rPr>
        <w:tab/>
      </w:r>
      <w:r>
        <w:rPr>
          <w:i/>
        </w:rPr>
        <w:tab/>
      </w:r>
      <w:r>
        <w:rPr>
          <w:i/>
        </w:rPr>
        <w:tab/>
      </w:r>
      <w:r>
        <w:rPr>
          <w:i/>
        </w:rPr>
        <w:tab/>
        <w:t>Source: Huawei</w:t>
      </w:r>
    </w:p>
    <w:p w14:paraId="5E0258D6" w14:textId="77777777" w:rsidR="00210E88" w:rsidRDefault="00210E88" w:rsidP="00210E88">
      <w:pPr>
        <w:rPr>
          <w:color w:val="808080"/>
        </w:rPr>
      </w:pPr>
      <w:r>
        <w:rPr>
          <w:color w:val="808080"/>
        </w:rPr>
        <w:t>(Replaces C3-230518)</w:t>
      </w:r>
    </w:p>
    <w:p w14:paraId="7500B59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072A8" w14:textId="64FF3EA0" w:rsidR="00210E88" w:rsidRDefault="00210E88" w:rsidP="00210E88">
      <w:pPr>
        <w:rPr>
          <w:rFonts w:ascii="Arial" w:hAnsi="Arial" w:cs="Arial"/>
          <w:b/>
          <w:sz w:val="24"/>
        </w:rPr>
      </w:pPr>
      <w:r>
        <w:rPr>
          <w:rFonts w:ascii="Arial" w:hAnsi="Arial" w:cs="Arial"/>
          <w:b/>
          <w:color w:val="0000FF"/>
          <w:sz w:val="24"/>
        </w:rPr>
        <w:t>C3-230705</w:t>
      </w:r>
      <w:r>
        <w:rPr>
          <w:rFonts w:ascii="Arial" w:hAnsi="Arial" w:cs="Arial"/>
          <w:b/>
          <w:color w:val="0000FF"/>
          <w:sz w:val="24"/>
        </w:rPr>
        <w:tab/>
      </w:r>
      <w:r>
        <w:rPr>
          <w:rFonts w:ascii="Arial" w:hAnsi="Arial" w:cs="Arial"/>
          <w:b/>
          <w:sz w:val="24"/>
        </w:rPr>
        <w:t>Corrections related to ServiceExperienceExt</w:t>
      </w:r>
    </w:p>
    <w:p w14:paraId="4079EF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CR-0642  rev 1 Cat: F (Rel-17)</w:t>
      </w:r>
      <w:r>
        <w:rPr>
          <w:i/>
        </w:rPr>
        <w:br/>
      </w:r>
      <w:r>
        <w:rPr>
          <w:i/>
        </w:rPr>
        <w:br/>
      </w:r>
      <w:r>
        <w:rPr>
          <w:i/>
        </w:rPr>
        <w:tab/>
      </w:r>
      <w:r>
        <w:rPr>
          <w:i/>
        </w:rPr>
        <w:tab/>
      </w:r>
      <w:r>
        <w:rPr>
          <w:i/>
        </w:rPr>
        <w:tab/>
      </w:r>
      <w:r>
        <w:rPr>
          <w:i/>
        </w:rPr>
        <w:tab/>
      </w:r>
      <w:r>
        <w:rPr>
          <w:i/>
        </w:rPr>
        <w:tab/>
        <w:t>Source: ZTE</w:t>
      </w:r>
    </w:p>
    <w:p w14:paraId="0D7D61C7" w14:textId="77777777" w:rsidR="00210E88" w:rsidRDefault="00210E88" w:rsidP="00210E88">
      <w:pPr>
        <w:rPr>
          <w:color w:val="808080"/>
        </w:rPr>
      </w:pPr>
      <w:r>
        <w:rPr>
          <w:color w:val="808080"/>
        </w:rPr>
        <w:t>(Replaces C3-230268)</w:t>
      </w:r>
    </w:p>
    <w:p w14:paraId="3A568D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259AA" w14:textId="37F1B9F5" w:rsidR="00210E88" w:rsidRDefault="00210E88" w:rsidP="00210E88">
      <w:pPr>
        <w:rPr>
          <w:rFonts w:ascii="Arial" w:hAnsi="Arial" w:cs="Arial"/>
          <w:b/>
          <w:sz w:val="24"/>
        </w:rPr>
      </w:pPr>
      <w:r>
        <w:rPr>
          <w:rFonts w:ascii="Arial" w:hAnsi="Arial" w:cs="Arial"/>
          <w:b/>
          <w:color w:val="0000FF"/>
          <w:sz w:val="24"/>
        </w:rPr>
        <w:t>C3-230706</w:t>
      </w:r>
      <w:r>
        <w:rPr>
          <w:rFonts w:ascii="Arial" w:hAnsi="Arial" w:cs="Arial"/>
          <w:b/>
          <w:color w:val="0000FF"/>
          <w:sz w:val="24"/>
        </w:rPr>
        <w:tab/>
      </w:r>
      <w:r>
        <w:rPr>
          <w:rFonts w:ascii="Arial" w:hAnsi="Arial" w:cs="Arial"/>
          <w:b/>
          <w:sz w:val="24"/>
        </w:rPr>
        <w:t>Corrections related to ServiceExperienceExt</w:t>
      </w:r>
    </w:p>
    <w:p w14:paraId="3435FD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CR-0643  rev 1 Cat: A (Rel-18)</w:t>
      </w:r>
      <w:r>
        <w:rPr>
          <w:i/>
        </w:rPr>
        <w:br/>
      </w:r>
      <w:r>
        <w:rPr>
          <w:i/>
        </w:rPr>
        <w:br/>
      </w:r>
      <w:r>
        <w:rPr>
          <w:i/>
        </w:rPr>
        <w:tab/>
      </w:r>
      <w:r>
        <w:rPr>
          <w:i/>
        </w:rPr>
        <w:tab/>
      </w:r>
      <w:r>
        <w:rPr>
          <w:i/>
        </w:rPr>
        <w:tab/>
      </w:r>
      <w:r>
        <w:rPr>
          <w:i/>
        </w:rPr>
        <w:tab/>
      </w:r>
      <w:r>
        <w:rPr>
          <w:i/>
        </w:rPr>
        <w:tab/>
        <w:t>Source: ZTE</w:t>
      </w:r>
    </w:p>
    <w:p w14:paraId="0C04643D" w14:textId="77777777" w:rsidR="00210E88" w:rsidRDefault="00210E88" w:rsidP="00210E88">
      <w:pPr>
        <w:rPr>
          <w:color w:val="808080"/>
        </w:rPr>
      </w:pPr>
      <w:r>
        <w:rPr>
          <w:color w:val="808080"/>
        </w:rPr>
        <w:t>(Replaces C3-230269)</w:t>
      </w:r>
    </w:p>
    <w:p w14:paraId="431B2A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7B12A" w14:textId="65655B11" w:rsidR="00210E88" w:rsidRDefault="00210E88" w:rsidP="00210E88">
      <w:pPr>
        <w:rPr>
          <w:rFonts w:ascii="Arial" w:hAnsi="Arial" w:cs="Arial"/>
          <w:b/>
          <w:sz w:val="24"/>
        </w:rPr>
      </w:pPr>
      <w:r>
        <w:rPr>
          <w:rFonts w:ascii="Arial" w:hAnsi="Arial" w:cs="Arial"/>
          <w:b/>
          <w:color w:val="0000FF"/>
          <w:sz w:val="24"/>
        </w:rPr>
        <w:t>C3-230707</w:t>
      </w:r>
      <w:r>
        <w:rPr>
          <w:rFonts w:ascii="Arial" w:hAnsi="Arial" w:cs="Arial"/>
          <w:b/>
          <w:color w:val="0000FF"/>
          <w:sz w:val="24"/>
        </w:rPr>
        <w:tab/>
      </w:r>
      <w:r>
        <w:rPr>
          <w:rFonts w:ascii="Arial" w:hAnsi="Arial" w:cs="Arial"/>
          <w:b/>
          <w:sz w:val="24"/>
        </w:rPr>
        <w:t>definition of the value for boolean data type</w:t>
      </w:r>
    </w:p>
    <w:p w14:paraId="7ADD88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CR-0646  rev 1 Cat: F (Rel-17)</w:t>
      </w:r>
      <w:r>
        <w:rPr>
          <w:i/>
        </w:rPr>
        <w:br/>
      </w:r>
      <w:r>
        <w:rPr>
          <w:i/>
        </w:rPr>
        <w:br/>
      </w:r>
      <w:r>
        <w:rPr>
          <w:i/>
        </w:rPr>
        <w:tab/>
      </w:r>
      <w:r>
        <w:rPr>
          <w:i/>
        </w:rPr>
        <w:tab/>
      </w:r>
      <w:r>
        <w:rPr>
          <w:i/>
        </w:rPr>
        <w:tab/>
      </w:r>
      <w:r>
        <w:rPr>
          <w:i/>
        </w:rPr>
        <w:tab/>
      </w:r>
      <w:r>
        <w:rPr>
          <w:i/>
        </w:rPr>
        <w:tab/>
        <w:t>Source: ZTE, Huawei</w:t>
      </w:r>
    </w:p>
    <w:p w14:paraId="13AE5E15" w14:textId="77777777" w:rsidR="00210E88" w:rsidRDefault="00210E88" w:rsidP="00210E88">
      <w:pPr>
        <w:rPr>
          <w:color w:val="808080"/>
        </w:rPr>
      </w:pPr>
      <w:r>
        <w:rPr>
          <w:color w:val="808080"/>
        </w:rPr>
        <w:t>(Replaces C3-230272)</w:t>
      </w:r>
    </w:p>
    <w:p w14:paraId="22DC71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39202" w14:textId="3D8C0A54" w:rsidR="00210E88" w:rsidRDefault="00210E88" w:rsidP="00210E88">
      <w:pPr>
        <w:rPr>
          <w:rFonts w:ascii="Arial" w:hAnsi="Arial" w:cs="Arial"/>
          <w:b/>
          <w:sz w:val="24"/>
        </w:rPr>
      </w:pPr>
      <w:r>
        <w:rPr>
          <w:rFonts w:ascii="Arial" w:hAnsi="Arial" w:cs="Arial"/>
          <w:b/>
          <w:color w:val="0000FF"/>
          <w:sz w:val="24"/>
        </w:rPr>
        <w:t>C3-230708</w:t>
      </w:r>
      <w:r>
        <w:rPr>
          <w:rFonts w:ascii="Arial" w:hAnsi="Arial" w:cs="Arial"/>
          <w:b/>
          <w:color w:val="0000FF"/>
          <w:sz w:val="24"/>
        </w:rPr>
        <w:tab/>
      </w:r>
      <w:r>
        <w:rPr>
          <w:rFonts w:ascii="Arial" w:hAnsi="Arial" w:cs="Arial"/>
          <w:b/>
          <w:sz w:val="24"/>
        </w:rPr>
        <w:t>definition of the value for boolean data type</w:t>
      </w:r>
    </w:p>
    <w:p w14:paraId="60E48CF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1 Cat: A (Rel-18)</w:t>
      </w:r>
      <w:r>
        <w:rPr>
          <w:i/>
        </w:rPr>
        <w:br/>
      </w:r>
      <w:r>
        <w:rPr>
          <w:i/>
        </w:rPr>
        <w:br/>
      </w:r>
      <w:r>
        <w:rPr>
          <w:i/>
        </w:rPr>
        <w:tab/>
      </w:r>
      <w:r>
        <w:rPr>
          <w:i/>
        </w:rPr>
        <w:tab/>
      </w:r>
      <w:r>
        <w:rPr>
          <w:i/>
        </w:rPr>
        <w:tab/>
      </w:r>
      <w:r>
        <w:rPr>
          <w:i/>
        </w:rPr>
        <w:tab/>
      </w:r>
      <w:r>
        <w:rPr>
          <w:i/>
        </w:rPr>
        <w:tab/>
        <w:t>Source: ZTE, Huawei</w:t>
      </w:r>
    </w:p>
    <w:p w14:paraId="0CAF49AA" w14:textId="77777777" w:rsidR="00210E88" w:rsidRDefault="00210E88" w:rsidP="00210E88">
      <w:pPr>
        <w:rPr>
          <w:color w:val="808080"/>
        </w:rPr>
      </w:pPr>
      <w:r>
        <w:rPr>
          <w:color w:val="808080"/>
        </w:rPr>
        <w:t>(Replaces C3-230273)</w:t>
      </w:r>
    </w:p>
    <w:p w14:paraId="5ACDCD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51EDE" w14:textId="1019B678" w:rsidR="00210E88" w:rsidRDefault="00210E88" w:rsidP="00210E88">
      <w:pPr>
        <w:rPr>
          <w:rFonts w:ascii="Arial" w:hAnsi="Arial" w:cs="Arial"/>
          <w:b/>
          <w:sz w:val="24"/>
        </w:rPr>
      </w:pPr>
      <w:r>
        <w:rPr>
          <w:rFonts w:ascii="Arial" w:hAnsi="Arial" w:cs="Arial"/>
          <w:b/>
          <w:color w:val="0000FF"/>
          <w:sz w:val="24"/>
        </w:rPr>
        <w:t>C3-230709</w:t>
      </w:r>
      <w:r>
        <w:rPr>
          <w:rFonts w:ascii="Arial" w:hAnsi="Arial" w:cs="Arial"/>
          <w:b/>
          <w:color w:val="0000FF"/>
          <w:sz w:val="24"/>
        </w:rPr>
        <w:tab/>
      </w:r>
      <w:r>
        <w:rPr>
          <w:rFonts w:ascii="Arial" w:hAnsi="Arial" w:cs="Arial"/>
          <w:b/>
          <w:sz w:val="24"/>
        </w:rPr>
        <w:t>definition of the value for boolean data type</w:t>
      </w:r>
    </w:p>
    <w:p w14:paraId="04C841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2 Cat: A (Rel-18)</w:t>
      </w:r>
      <w:r>
        <w:rPr>
          <w:i/>
        </w:rPr>
        <w:br/>
      </w:r>
      <w:r>
        <w:rPr>
          <w:i/>
        </w:rPr>
        <w:br/>
      </w:r>
      <w:r>
        <w:rPr>
          <w:i/>
        </w:rPr>
        <w:tab/>
      </w:r>
      <w:r>
        <w:rPr>
          <w:i/>
        </w:rPr>
        <w:tab/>
      </w:r>
      <w:r>
        <w:rPr>
          <w:i/>
        </w:rPr>
        <w:tab/>
      </w:r>
      <w:r>
        <w:rPr>
          <w:i/>
        </w:rPr>
        <w:tab/>
      </w:r>
      <w:r>
        <w:rPr>
          <w:i/>
        </w:rPr>
        <w:tab/>
        <w:t>Source: ZTE, Huawei</w:t>
      </w:r>
    </w:p>
    <w:p w14:paraId="276D4105" w14:textId="77777777" w:rsidR="00210E88" w:rsidRDefault="00210E88" w:rsidP="00210E88">
      <w:pPr>
        <w:rPr>
          <w:color w:val="808080"/>
        </w:rPr>
      </w:pPr>
      <w:r>
        <w:rPr>
          <w:color w:val="808080"/>
        </w:rPr>
        <w:t>(Replaces C3-230273)</w:t>
      </w:r>
    </w:p>
    <w:p w14:paraId="5AA017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9C0EE" w14:textId="45DC792F" w:rsidR="00210E88" w:rsidRDefault="00210E88" w:rsidP="00210E88">
      <w:pPr>
        <w:rPr>
          <w:rFonts w:ascii="Arial" w:hAnsi="Arial" w:cs="Arial"/>
          <w:b/>
          <w:sz w:val="24"/>
        </w:rPr>
      </w:pPr>
      <w:r>
        <w:rPr>
          <w:rFonts w:ascii="Arial" w:hAnsi="Arial" w:cs="Arial"/>
          <w:b/>
          <w:color w:val="0000FF"/>
          <w:sz w:val="24"/>
        </w:rPr>
        <w:t>C3-230859</w:t>
      </w:r>
      <w:r>
        <w:rPr>
          <w:rFonts w:ascii="Arial" w:hAnsi="Arial" w:cs="Arial"/>
          <w:b/>
          <w:color w:val="0000FF"/>
          <w:sz w:val="24"/>
        </w:rPr>
        <w:tab/>
      </w:r>
      <w:r>
        <w:rPr>
          <w:rFonts w:ascii="Arial" w:hAnsi="Arial" w:cs="Arial"/>
          <w:b/>
          <w:sz w:val="24"/>
        </w:rPr>
        <w:t>Adding DCCF and MFAF to the NF service consumers</w:t>
      </w:r>
    </w:p>
    <w:p w14:paraId="259E45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v17.8.0</w:t>
      </w:r>
      <w:r>
        <w:rPr>
          <w:i/>
        </w:rPr>
        <w:tab/>
        <w:t xml:space="preserve">  CR-0092  rev 1 Cat: F (Rel-17)</w:t>
      </w:r>
      <w:r>
        <w:rPr>
          <w:i/>
        </w:rPr>
        <w:br/>
      </w:r>
      <w:r>
        <w:rPr>
          <w:i/>
        </w:rPr>
        <w:br/>
      </w:r>
      <w:r>
        <w:rPr>
          <w:i/>
        </w:rPr>
        <w:tab/>
      </w:r>
      <w:r>
        <w:rPr>
          <w:i/>
        </w:rPr>
        <w:tab/>
      </w:r>
      <w:r>
        <w:rPr>
          <w:i/>
        </w:rPr>
        <w:tab/>
      </w:r>
      <w:r>
        <w:rPr>
          <w:i/>
        </w:rPr>
        <w:tab/>
      </w:r>
      <w:r>
        <w:rPr>
          <w:i/>
        </w:rPr>
        <w:tab/>
        <w:t>Source: Nokia, Nokia Shanghai Bell, Ericsson</w:t>
      </w:r>
    </w:p>
    <w:p w14:paraId="54ED70C7" w14:textId="77777777" w:rsidR="00210E88" w:rsidRDefault="00210E88" w:rsidP="00210E88">
      <w:pPr>
        <w:rPr>
          <w:color w:val="808080"/>
        </w:rPr>
      </w:pPr>
      <w:r>
        <w:rPr>
          <w:color w:val="808080"/>
        </w:rPr>
        <w:t>(Replaces C3-230087)</w:t>
      </w:r>
    </w:p>
    <w:p w14:paraId="5B062133" w14:textId="77777777" w:rsidR="00210E88" w:rsidRDefault="00210E88" w:rsidP="00210E88">
      <w:pPr>
        <w:rPr>
          <w:rFonts w:ascii="Arial" w:hAnsi="Arial" w:cs="Arial"/>
          <w:b/>
        </w:rPr>
      </w:pPr>
      <w:r>
        <w:rPr>
          <w:rFonts w:ascii="Arial" w:hAnsi="Arial" w:cs="Arial"/>
          <w:b/>
        </w:rPr>
        <w:t xml:space="preserve">Abstract: </w:t>
      </w:r>
    </w:p>
    <w:p w14:paraId="1D6A08E9" w14:textId="77777777" w:rsidR="00210E88" w:rsidRDefault="00210E88" w:rsidP="00210E88">
      <w:r>
        <w:t>Adding DCCF and MFAF to the NF service consumers</w:t>
      </w:r>
    </w:p>
    <w:p w14:paraId="0FCBEB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1DDBC" w14:textId="2D54EE59" w:rsidR="00210E88" w:rsidRDefault="00210E88" w:rsidP="00210E88">
      <w:pPr>
        <w:rPr>
          <w:rFonts w:ascii="Arial" w:hAnsi="Arial" w:cs="Arial"/>
          <w:b/>
          <w:sz w:val="24"/>
        </w:rPr>
      </w:pPr>
      <w:r>
        <w:rPr>
          <w:rFonts w:ascii="Arial" w:hAnsi="Arial" w:cs="Arial"/>
          <w:b/>
          <w:color w:val="0000FF"/>
          <w:sz w:val="24"/>
        </w:rPr>
        <w:t>C3-230860</w:t>
      </w:r>
      <w:r>
        <w:rPr>
          <w:rFonts w:ascii="Arial" w:hAnsi="Arial" w:cs="Arial"/>
          <w:b/>
          <w:color w:val="0000FF"/>
          <w:sz w:val="24"/>
        </w:rPr>
        <w:tab/>
      </w:r>
      <w:r>
        <w:rPr>
          <w:rFonts w:ascii="Arial" w:hAnsi="Arial" w:cs="Arial"/>
          <w:b/>
          <w:sz w:val="24"/>
        </w:rPr>
        <w:t>Adding DCCF and MFAF to the NF service consumers</w:t>
      </w:r>
    </w:p>
    <w:p w14:paraId="734474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CR-0093  rev 1 Cat: A (Rel-18)</w:t>
      </w:r>
      <w:r>
        <w:rPr>
          <w:i/>
        </w:rPr>
        <w:br/>
      </w:r>
      <w:r>
        <w:rPr>
          <w:i/>
        </w:rPr>
        <w:br/>
      </w:r>
      <w:r>
        <w:rPr>
          <w:i/>
        </w:rPr>
        <w:tab/>
      </w:r>
      <w:r>
        <w:rPr>
          <w:i/>
        </w:rPr>
        <w:tab/>
      </w:r>
      <w:r>
        <w:rPr>
          <w:i/>
        </w:rPr>
        <w:tab/>
      </w:r>
      <w:r>
        <w:rPr>
          <w:i/>
        </w:rPr>
        <w:tab/>
      </w:r>
      <w:r>
        <w:rPr>
          <w:i/>
        </w:rPr>
        <w:tab/>
        <w:t>Source: Nokia, Nokia Shanghai Bell, Ericsson</w:t>
      </w:r>
    </w:p>
    <w:p w14:paraId="5578D041" w14:textId="77777777" w:rsidR="00210E88" w:rsidRDefault="00210E88" w:rsidP="00210E88">
      <w:pPr>
        <w:rPr>
          <w:color w:val="808080"/>
        </w:rPr>
      </w:pPr>
      <w:r>
        <w:rPr>
          <w:color w:val="808080"/>
        </w:rPr>
        <w:t>(Replaces C3-230088)</w:t>
      </w:r>
    </w:p>
    <w:p w14:paraId="4E025274" w14:textId="77777777" w:rsidR="00210E88" w:rsidRDefault="00210E88" w:rsidP="00210E88">
      <w:pPr>
        <w:rPr>
          <w:rFonts w:ascii="Arial" w:hAnsi="Arial" w:cs="Arial"/>
          <w:b/>
        </w:rPr>
      </w:pPr>
      <w:r>
        <w:rPr>
          <w:rFonts w:ascii="Arial" w:hAnsi="Arial" w:cs="Arial"/>
          <w:b/>
        </w:rPr>
        <w:t xml:space="preserve">Abstract: </w:t>
      </w:r>
    </w:p>
    <w:p w14:paraId="171E166B" w14:textId="77777777" w:rsidR="00210E88" w:rsidRDefault="00210E88" w:rsidP="00210E88">
      <w:r>
        <w:t>Adding DCCF and MFAF to the NF service consumers</w:t>
      </w:r>
    </w:p>
    <w:p w14:paraId="3499D1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88B93" w14:textId="1EE76AAC" w:rsidR="00210E88" w:rsidRDefault="00210E88" w:rsidP="00210E88">
      <w:pPr>
        <w:rPr>
          <w:rFonts w:ascii="Arial" w:hAnsi="Arial" w:cs="Arial"/>
          <w:b/>
          <w:sz w:val="24"/>
        </w:rPr>
      </w:pPr>
      <w:r>
        <w:rPr>
          <w:rFonts w:ascii="Arial" w:hAnsi="Arial" w:cs="Arial"/>
          <w:b/>
          <w:color w:val="0000FF"/>
          <w:sz w:val="24"/>
        </w:rPr>
        <w:t>C3-230861</w:t>
      </w:r>
      <w:r>
        <w:rPr>
          <w:rFonts w:ascii="Arial" w:hAnsi="Arial" w:cs="Arial"/>
          <w:b/>
          <w:color w:val="0000FF"/>
          <w:sz w:val="24"/>
        </w:rPr>
        <w:tab/>
      </w:r>
      <w:r>
        <w:rPr>
          <w:rFonts w:ascii="Arial" w:hAnsi="Arial" w:cs="Arial"/>
          <w:b/>
          <w:sz w:val="24"/>
        </w:rPr>
        <w:t>Adding DCCF and MFAF to the NF service consumers</w:t>
      </w:r>
    </w:p>
    <w:p w14:paraId="026FF5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v17.8.0</w:t>
      </w:r>
      <w:r>
        <w:rPr>
          <w:i/>
        </w:rPr>
        <w:tab/>
        <w:t xml:space="preserve">  CR-0105  rev 1 Cat: F (Rel-17)</w:t>
      </w:r>
      <w:r>
        <w:rPr>
          <w:i/>
        </w:rPr>
        <w:br/>
      </w:r>
      <w:r>
        <w:rPr>
          <w:i/>
        </w:rPr>
        <w:br/>
      </w:r>
      <w:r>
        <w:rPr>
          <w:i/>
        </w:rPr>
        <w:tab/>
      </w:r>
      <w:r>
        <w:rPr>
          <w:i/>
        </w:rPr>
        <w:tab/>
      </w:r>
      <w:r>
        <w:rPr>
          <w:i/>
        </w:rPr>
        <w:tab/>
      </w:r>
      <w:r>
        <w:rPr>
          <w:i/>
        </w:rPr>
        <w:tab/>
      </w:r>
      <w:r>
        <w:rPr>
          <w:i/>
        </w:rPr>
        <w:tab/>
        <w:t>Source: Nokia, Nokia Shanghai Bell, Ericsson</w:t>
      </w:r>
    </w:p>
    <w:p w14:paraId="4E6D0989" w14:textId="77777777" w:rsidR="00210E88" w:rsidRDefault="00210E88" w:rsidP="00210E88">
      <w:pPr>
        <w:rPr>
          <w:color w:val="808080"/>
        </w:rPr>
      </w:pPr>
      <w:r>
        <w:rPr>
          <w:color w:val="808080"/>
        </w:rPr>
        <w:t>(Replaces C3-230089)</w:t>
      </w:r>
    </w:p>
    <w:p w14:paraId="3624D240" w14:textId="77777777" w:rsidR="00210E88" w:rsidRDefault="00210E88" w:rsidP="00210E88">
      <w:pPr>
        <w:rPr>
          <w:rFonts w:ascii="Arial" w:hAnsi="Arial" w:cs="Arial"/>
          <w:b/>
        </w:rPr>
      </w:pPr>
      <w:r>
        <w:rPr>
          <w:rFonts w:ascii="Arial" w:hAnsi="Arial" w:cs="Arial"/>
          <w:b/>
        </w:rPr>
        <w:t xml:space="preserve">Abstract: </w:t>
      </w:r>
    </w:p>
    <w:p w14:paraId="22CB82C0" w14:textId="77777777" w:rsidR="00210E88" w:rsidRDefault="00210E88" w:rsidP="00210E88">
      <w:r>
        <w:t>Adding DCCF and MFAF to the NF service consumers</w:t>
      </w:r>
    </w:p>
    <w:p w14:paraId="750A6E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3F871" w14:textId="7F193E88" w:rsidR="00210E88" w:rsidRDefault="00210E88" w:rsidP="00210E88">
      <w:pPr>
        <w:rPr>
          <w:rFonts w:ascii="Arial" w:hAnsi="Arial" w:cs="Arial"/>
          <w:b/>
          <w:sz w:val="24"/>
        </w:rPr>
      </w:pPr>
      <w:r>
        <w:rPr>
          <w:rFonts w:ascii="Arial" w:hAnsi="Arial" w:cs="Arial"/>
          <w:b/>
          <w:color w:val="0000FF"/>
          <w:sz w:val="24"/>
        </w:rPr>
        <w:t>C3-230862</w:t>
      </w:r>
      <w:r>
        <w:rPr>
          <w:rFonts w:ascii="Arial" w:hAnsi="Arial" w:cs="Arial"/>
          <w:b/>
          <w:color w:val="0000FF"/>
          <w:sz w:val="24"/>
        </w:rPr>
        <w:tab/>
      </w:r>
      <w:r>
        <w:rPr>
          <w:rFonts w:ascii="Arial" w:hAnsi="Arial" w:cs="Arial"/>
          <w:b/>
          <w:sz w:val="24"/>
        </w:rPr>
        <w:t>Adding DCCF and MFAF to the NF service consumers</w:t>
      </w:r>
    </w:p>
    <w:p w14:paraId="54826E6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CR-0106  rev 1 Cat: A (Rel-18)</w:t>
      </w:r>
      <w:r>
        <w:rPr>
          <w:i/>
        </w:rPr>
        <w:br/>
      </w:r>
      <w:r>
        <w:rPr>
          <w:i/>
        </w:rPr>
        <w:br/>
      </w:r>
      <w:r>
        <w:rPr>
          <w:i/>
        </w:rPr>
        <w:tab/>
      </w:r>
      <w:r>
        <w:rPr>
          <w:i/>
        </w:rPr>
        <w:tab/>
      </w:r>
      <w:r>
        <w:rPr>
          <w:i/>
        </w:rPr>
        <w:tab/>
      </w:r>
      <w:r>
        <w:rPr>
          <w:i/>
        </w:rPr>
        <w:tab/>
      </w:r>
      <w:r>
        <w:rPr>
          <w:i/>
        </w:rPr>
        <w:tab/>
        <w:t>Source: Nokia, Nokia Shanghai Bell, Ericsson</w:t>
      </w:r>
    </w:p>
    <w:p w14:paraId="6138BCF9" w14:textId="77777777" w:rsidR="00210E88" w:rsidRDefault="00210E88" w:rsidP="00210E88">
      <w:pPr>
        <w:rPr>
          <w:color w:val="808080"/>
        </w:rPr>
      </w:pPr>
      <w:r>
        <w:rPr>
          <w:color w:val="808080"/>
        </w:rPr>
        <w:t>(Replaces C3-230090)</w:t>
      </w:r>
    </w:p>
    <w:p w14:paraId="6AE51347" w14:textId="77777777" w:rsidR="00210E88" w:rsidRDefault="00210E88" w:rsidP="00210E88">
      <w:pPr>
        <w:rPr>
          <w:rFonts w:ascii="Arial" w:hAnsi="Arial" w:cs="Arial"/>
          <w:b/>
        </w:rPr>
      </w:pPr>
      <w:r>
        <w:rPr>
          <w:rFonts w:ascii="Arial" w:hAnsi="Arial" w:cs="Arial"/>
          <w:b/>
        </w:rPr>
        <w:t xml:space="preserve">Abstract: </w:t>
      </w:r>
    </w:p>
    <w:p w14:paraId="2ECCEB29" w14:textId="77777777" w:rsidR="00210E88" w:rsidRDefault="00210E88" w:rsidP="00210E88">
      <w:r>
        <w:t>Adding DCCF and MFAF to the NF service consumers</w:t>
      </w:r>
    </w:p>
    <w:p w14:paraId="500E64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D3AE" w14:textId="6181630E" w:rsidR="00210E88" w:rsidRDefault="00210E88" w:rsidP="00210E88">
      <w:pPr>
        <w:rPr>
          <w:rFonts w:ascii="Arial" w:hAnsi="Arial" w:cs="Arial"/>
          <w:b/>
          <w:sz w:val="24"/>
        </w:rPr>
      </w:pPr>
      <w:r>
        <w:rPr>
          <w:rFonts w:ascii="Arial" w:hAnsi="Arial" w:cs="Arial"/>
          <w:b/>
          <w:color w:val="0000FF"/>
          <w:sz w:val="24"/>
        </w:rPr>
        <w:t>C3-230885</w:t>
      </w:r>
      <w:r>
        <w:rPr>
          <w:rFonts w:ascii="Arial" w:hAnsi="Arial" w:cs="Arial"/>
          <w:b/>
          <w:color w:val="0000FF"/>
          <w:sz w:val="24"/>
        </w:rPr>
        <w:tab/>
      </w:r>
      <w:r>
        <w:rPr>
          <w:rFonts w:ascii="Arial" w:hAnsi="Arial" w:cs="Arial"/>
          <w:b/>
          <w:sz w:val="24"/>
        </w:rPr>
        <w:t>Update for Analytics Exposure via DCCF procedure</w:t>
      </w:r>
    </w:p>
    <w:p w14:paraId="48094F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2 Cat: F (Rel-17)</w:t>
      </w:r>
      <w:r>
        <w:rPr>
          <w:i/>
        </w:rPr>
        <w:br/>
      </w:r>
      <w:r>
        <w:rPr>
          <w:i/>
        </w:rPr>
        <w:br/>
      </w:r>
      <w:r>
        <w:rPr>
          <w:i/>
        </w:rPr>
        <w:tab/>
      </w:r>
      <w:r>
        <w:rPr>
          <w:i/>
        </w:rPr>
        <w:tab/>
      </w:r>
      <w:r>
        <w:rPr>
          <w:i/>
        </w:rPr>
        <w:tab/>
      </w:r>
      <w:r>
        <w:rPr>
          <w:i/>
        </w:rPr>
        <w:tab/>
      </w:r>
      <w:r>
        <w:rPr>
          <w:i/>
        </w:rPr>
        <w:tab/>
        <w:t>Source: Huawei, Ericsson</w:t>
      </w:r>
    </w:p>
    <w:p w14:paraId="37AB3836" w14:textId="77777777" w:rsidR="00210E88" w:rsidRDefault="00210E88" w:rsidP="00210E88">
      <w:pPr>
        <w:rPr>
          <w:color w:val="808080"/>
        </w:rPr>
      </w:pPr>
      <w:r>
        <w:rPr>
          <w:color w:val="808080"/>
        </w:rPr>
        <w:t>(Replaces C3-230634)</w:t>
      </w:r>
    </w:p>
    <w:p w14:paraId="520A67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A7B5" w14:textId="77777777" w:rsidR="00210E88" w:rsidRDefault="00210E88" w:rsidP="00210E88">
      <w:pPr>
        <w:pStyle w:val="Heading3"/>
      </w:pPr>
      <w:bookmarkStart w:id="95" w:name="_Toc129359555"/>
      <w:r>
        <w:t>17.23</w:t>
      </w:r>
      <w:r>
        <w:tab/>
        <w:t>BEst Practice of PFCP [BEPoP]</w:t>
      </w:r>
      <w:bookmarkEnd w:id="95"/>
    </w:p>
    <w:p w14:paraId="3BC1F6AA" w14:textId="0E38922C" w:rsidR="00210E88" w:rsidRDefault="00210E88" w:rsidP="00210E88">
      <w:pPr>
        <w:rPr>
          <w:rFonts w:ascii="Arial" w:hAnsi="Arial" w:cs="Arial"/>
          <w:b/>
          <w:sz w:val="24"/>
        </w:rPr>
      </w:pPr>
      <w:r>
        <w:rPr>
          <w:rFonts w:ascii="Arial" w:hAnsi="Arial" w:cs="Arial"/>
          <w:b/>
          <w:color w:val="0000FF"/>
          <w:sz w:val="24"/>
        </w:rPr>
        <w:t>C3-230583</w:t>
      </w:r>
      <w:r>
        <w:rPr>
          <w:rFonts w:ascii="Arial" w:hAnsi="Arial" w:cs="Arial"/>
          <w:b/>
          <w:color w:val="0000FF"/>
          <w:sz w:val="24"/>
        </w:rPr>
        <w:tab/>
      </w:r>
      <w:r>
        <w:rPr>
          <w:rFonts w:ascii="Arial" w:hAnsi="Arial" w:cs="Arial"/>
          <w:b/>
          <w:sz w:val="24"/>
        </w:rPr>
        <w:t>Enhancement to L2TP procedures</w:t>
      </w:r>
    </w:p>
    <w:p w14:paraId="5E6680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1 Cat: F (Rel-17)</w:t>
      </w:r>
      <w:r>
        <w:rPr>
          <w:i/>
        </w:rPr>
        <w:br/>
      </w:r>
      <w:r>
        <w:rPr>
          <w:i/>
        </w:rPr>
        <w:br/>
      </w:r>
      <w:r>
        <w:rPr>
          <w:i/>
        </w:rPr>
        <w:tab/>
      </w:r>
      <w:r>
        <w:rPr>
          <w:i/>
        </w:rPr>
        <w:tab/>
      </w:r>
      <w:r>
        <w:rPr>
          <w:i/>
        </w:rPr>
        <w:tab/>
      </w:r>
      <w:r>
        <w:rPr>
          <w:i/>
        </w:rPr>
        <w:tab/>
      </w:r>
      <w:r>
        <w:rPr>
          <w:i/>
        </w:rPr>
        <w:tab/>
        <w:t>Source: Samsung, Nokia, Nokia Shanghai Bell</w:t>
      </w:r>
    </w:p>
    <w:p w14:paraId="311B2EE9" w14:textId="77777777" w:rsidR="00210E88" w:rsidRDefault="00210E88" w:rsidP="00210E88">
      <w:pPr>
        <w:rPr>
          <w:color w:val="808080"/>
        </w:rPr>
      </w:pPr>
      <w:r>
        <w:rPr>
          <w:color w:val="808080"/>
        </w:rPr>
        <w:t>(Replaces C3-224414)</w:t>
      </w:r>
    </w:p>
    <w:p w14:paraId="7F60EC72" w14:textId="77777777" w:rsidR="00210E88" w:rsidRDefault="00210E88" w:rsidP="00210E88">
      <w:pPr>
        <w:rPr>
          <w:rFonts w:ascii="Arial" w:hAnsi="Arial" w:cs="Arial"/>
          <w:b/>
        </w:rPr>
      </w:pPr>
      <w:r>
        <w:rPr>
          <w:rFonts w:ascii="Arial" w:hAnsi="Arial" w:cs="Arial"/>
          <w:b/>
        </w:rPr>
        <w:t xml:space="preserve">Discussion: </w:t>
      </w:r>
    </w:p>
    <w:p w14:paraId="114BEEBC" w14:textId="77777777" w:rsidR="00210E88" w:rsidRDefault="00210E88" w:rsidP="00210E88">
      <w:r>
        <w:t>Revision of C3-224414</w:t>
      </w:r>
    </w:p>
    <w:p w14:paraId="4145E986" w14:textId="77777777" w:rsidR="00210E88" w:rsidRDefault="00210E88" w:rsidP="00210E88">
      <w:r>
        <w:t>Maria (Ericsson): same comments. Not agree with the CR.</w:t>
      </w:r>
    </w:p>
    <w:p w14:paraId="0A54A986" w14:textId="77777777" w:rsidR="00210E88" w:rsidRDefault="00210E88" w:rsidP="00210E88">
      <w:r>
        <w:t>Rajesh (Nokia): support the change</w:t>
      </w:r>
    </w:p>
    <w:p w14:paraId="06035F10" w14:textId="77777777" w:rsidR="00210E88" w:rsidRDefault="00210E88" w:rsidP="00210E88">
      <w:r>
        <w:t>Naren (Samsung): Provide response to comments.</w:t>
      </w:r>
    </w:p>
    <w:p w14:paraId="44E74AFC" w14:textId="77777777" w:rsidR="00210E88" w:rsidRDefault="00210E88" w:rsidP="00210E88">
      <w:r>
        <w:t>Maria Liang (Ericsson): Clarify Ericsson only accept step 5, not others.</w:t>
      </w:r>
    </w:p>
    <w:p w14:paraId="1075EE92" w14:textId="77777777" w:rsidR="00210E88" w:rsidRDefault="00210E88" w:rsidP="00210E88">
      <w:r>
        <w:t>Ashok (Samsung): Explains the need for Step 6 and 7</w:t>
      </w:r>
    </w:p>
    <w:p w14:paraId="641435C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FA35E" w14:textId="77777777" w:rsidR="00210E88" w:rsidRDefault="00210E88" w:rsidP="00210E88">
      <w:pPr>
        <w:pStyle w:val="Heading3"/>
      </w:pPr>
      <w:bookmarkStart w:id="96" w:name="_Toc129359556"/>
      <w:r>
        <w:lastRenderedPageBreak/>
        <w:t>17.24</w:t>
      </w:r>
      <w:r>
        <w:tab/>
        <w:t>CT aspects of 5GC architecture for satellite networks [5GSAT_ARCH-CT]</w:t>
      </w:r>
      <w:bookmarkEnd w:id="96"/>
    </w:p>
    <w:p w14:paraId="024B5735" w14:textId="77777777" w:rsidR="00210E88" w:rsidRDefault="00210E88" w:rsidP="00210E88">
      <w:pPr>
        <w:pStyle w:val="Heading3"/>
      </w:pPr>
      <w:bookmarkStart w:id="97" w:name="_Toc129359557"/>
      <w:r>
        <w:t>17.25</w:t>
      </w:r>
      <w:r>
        <w:tab/>
        <w:t>CT aspects of Enhanced application layer support for V2X services [eV2XAPP]</w:t>
      </w:r>
      <w:bookmarkEnd w:id="97"/>
    </w:p>
    <w:p w14:paraId="582351F1" w14:textId="77777777" w:rsidR="00210E88" w:rsidRDefault="00210E88" w:rsidP="00210E88">
      <w:pPr>
        <w:pStyle w:val="Heading3"/>
      </w:pPr>
      <w:bookmarkStart w:id="98" w:name="_Toc129359558"/>
      <w:r>
        <w:t>17.26</w:t>
      </w:r>
      <w:r>
        <w:tab/>
        <w:t>CT aspects on support for Signed Attestation for Priority and Emergency Sessions [TEI17_SAPES]</w:t>
      </w:r>
      <w:bookmarkEnd w:id="98"/>
    </w:p>
    <w:p w14:paraId="78560822" w14:textId="77777777" w:rsidR="00210E88" w:rsidRDefault="00210E88" w:rsidP="00210E88">
      <w:pPr>
        <w:pStyle w:val="Heading3"/>
      </w:pPr>
      <w:bookmarkStart w:id="99" w:name="_Toc129359559"/>
      <w:r>
        <w:t>17.27</w:t>
      </w:r>
      <w:r>
        <w:tab/>
        <w:t>Enhancements of 3GPP Northbound Interfaces [NBI17]</w:t>
      </w:r>
      <w:bookmarkEnd w:id="99"/>
    </w:p>
    <w:p w14:paraId="2B4C5F21" w14:textId="7BA9BE1F" w:rsidR="00210E88" w:rsidRDefault="00210E88" w:rsidP="00210E88">
      <w:pPr>
        <w:rPr>
          <w:rFonts w:ascii="Arial" w:hAnsi="Arial" w:cs="Arial"/>
          <w:b/>
          <w:sz w:val="24"/>
        </w:rPr>
      </w:pPr>
      <w:r>
        <w:rPr>
          <w:rFonts w:ascii="Arial" w:hAnsi="Arial" w:cs="Arial"/>
          <w:b/>
          <w:color w:val="0000FF"/>
          <w:sz w:val="24"/>
        </w:rPr>
        <w:t>C3-230418</w:t>
      </w:r>
      <w:r>
        <w:rPr>
          <w:rFonts w:ascii="Arial" w:hAnsi="Arial" w:cs="Arial"/>
          <w:b/>
          <w:color w:val="0000FF"/>
          <w:sz w:val="24"/>
        </w:rPr>
        <w:tab/>
      </w:r>
      <w:r>
        <w:rPr>
          <w:rFonts w:ascii="Arial" w:hAnsi="Arial" w:cs="Arial"/>
          <w:b/>
          <w:sz w:val="24"/>
        </w:rPr>
        <w:t>Corrections in MonitoringEvent API</w:t>
      </w:r>
    </w:p>
    <w:p w14:paraId="5C9A95E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CR-0654  rev  Cat: F (Rel-17)</w:t>
      </w:r>
      <w:r>
        <w:rPr>
          <w:i/>
        </w:rPr>
        <w:br/>
      </w:r>
      <w:r>
        <w:rPr>
          <w:i/>
        </w:rPr>
        <w:br/>
      </w:r>
      <w:r>
        <w:rPr>
          <w:i/>
        </w:rPr>
        <w:tab/>
      </w:r>
      <w:r>
        <w:rPr>
          <w:i/>
        </w:rPr>
        <w:tab/>
      </w:r>
      <w:r>
        <w:rPr>
          <w:i/>
        </w:rPr>
        <w:tab/>
      </w:r>
      <w:r>
        <w:rPr>
          <w:i/>
        </w:rPr>
        <w:tab/>
      </w:r>
      <w:r>
        <w:rPr>
          <w:i/>
        </w:rPr>
        <w:tab/>
        <w:t>Source: Ericsson</w:t>
      </w:r>
    </w:p>
    <w:p w14:paraId="6712F0FE" w14:textId="77777777" w:rsidR="00210E88" w:rsidRDefault="00210E88" w:rsidP="00210E88">
      <w:pPr>
        <w:rPr>
          <w:rFonts w:ascii="Arial" w:hAnsi="Arial" w:cs="Arial"/>
          <w:b/>
        </w:rPr>
      </w:pPr>
      <w:r>
        <w:rPr>
          <w:rFonts w:ascii="Arial" w:hAnsi="Arial" w:cs="Arial"/>
          <w:b/>
        </w:rPr>
        <w:t xml:space="preserve">Discussion: </w:t>
      </w:r>
    </w:p>
    <w:p w14:paraId="084B8ED1" w14:textId="77777777" w:rsidR="00210E88" w:rsidRDefault="00210E88" w:rsidP="00210E88">
      <w:r>
        <w:t>Abdessamad (Huawei): new sentence Both "requestTestNotification" and "websockNotifConfig" attributes shall not be modified if previously provided</w:t>
      </w:r>
    </w:p>
    <w:p w14:paraId="41A15D56" w14:textId="77777777" w:rsidR="00210E88" w:rsidRDefault="00210E88" w:rsidP="00210E88">
      <w:r>
        <w:t>Partha (Nokia): also apply to PUT</w:t>
      </w:r>
    </w:p>
    <w:p w14:paraId="54312A03" w14:textId="77777777" w:rsidR="00210E88" w:rsidRDefault="00210E88" w:rsidP="00210E88">
      <w:r>
        <w:t>Maria (Ericsson): fine with the comments</w:t>
      </w:r>
    </w:p>
    <w:p w14:paraId="2FCBBBC7" w14:textId="77777777" w:rsidR="00210E88" w:rsidRDefault="00210E88" w:rsidP="00210E88">
      <w:r>
        <w:t>Abdessamad (Huawei): Fine with r1 versions.</w:t>
      </w:r>
    </w:p>
    <w:p w14:paraId="04F554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C3-230663</w:t>
      </w:r>
      <w:r>
        <w:rPr>
          <w:color w:val="993300"/>
          <w:u w:val="single"/>
        </w:rPr>
        <w:t>.</w:t>
      </w:r>
    </w:p>
    <w:p w14:paraId="39EFA2B3" w14:textId="29022577" w:rsidR="00210E88" w:rsidRDefault="00210E88" w:rsidP="00210E88">
      <w:pPr>
        <w:rPr>
          <w:rFonts w:ascii="Arial" w:hAnsi="Arial" w:cs="Arial"/>
          <w:b/>
          <w:sz w:val="24"/>
        </w:rPr>
      </w:pPr>
      <w:r>
        <w:rPr>
          <w:rFonts w:ascii="Arial" w:hAnsi="Arial" w:cs="Arial"/>
          <w:b/>
          <w:color w:val="0000FF"/>
          <w:sz w:val="24"/>
        </w:rPr>
        <w:t>C3-230419</w:t>
      </w:r>
      <w:r>
        <w:rPr>
          <w:rFonts w:ascii="Arial" w:hAnsi="Arial" w:cs="Arial"/>
          <w:b/>
          <w:color w:val="0000FF"/>
          <w:sz w:val="24"/>
        </w:rPr>
        <w:tab/>
      </w:r>
      <w:r>
        <w:rPr>
          <w:rFonts w:ascii="Arial" w:hAnsi="Arial" w:cs="Arial"/>
          <w:b/>
          <w:sz w:val="24"/>
        </w:rPr>
        <w:t>Corrections in MonitoringEvent API</w:t>
      </w:r>
    </w:p>
    <w:p w14:paraId="1A017E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CR-0655  rev  Cat: A (Rel-18)</w:t>
      </w:r>
      <w:r>
        <w:rPr>
          <w:i/>
        </w:rPr>
        <w:br/>
      </w:r>
      <w:r>
        <w:rPr>
          <w:i/>
        </w:rPr>
        <w:br/>
      </w:r>
      <w:r>
        <w:rPr>
          <w:i/>
        </w:rPr>
        <w:tab/>
      </w:r>
      <w:r>
        <w:rPr>
          <w:i/>
        </w:rPr>
        <w:tab/>
      </w:r>
      <w:r>
        <w:rPr>
          <w:i/>
        </w:rPr>
        <w:tab/>
      </w:r>
      <w:r>
        <w:rPr>
          <w:i/>
        </w:rPr>
        <w:tab/>
      </w:r>
      <w:r>
        <w:rPr>
          <w:i/>
        </w:rPr>
        <w:tab/>
        <w:t>Source: Ericsson</w:t>
      </w:r>
    </w:p>
    <w:p w14:paraId="25E3FD0C" w14:textId="77777777" w:rsidR="00210E88" w:rsidRDefault="00210E88" w:rsidP="00210E88">
      <w:pPr>
        <w:rPr>
          <w:rFonts w:ascii="Arial" w:hAnsi="Arial" w:cs="Arial"/>
          <w:b/>
        </w:rPr>
      </w:pPr>
      <w:r>
        <w:rPr>
          <w:rFonts w:ascii="Arial" w:hAnsi="Arial" w:cs="Arial"/>
          <w:b/>
        </w:rPr>
        <w:t xml:space="preserve">Discussion: </w:t>
      </w:r>
    </w:p>
    <w:p w14:paraId="70AD2B02" w14:textId="77777777" w:rsidR="00210E88" w:rsidRDefault="00210E88" w:rsidP="00210E88">
      <w:r>
        <w:t>Maria Liang (Ericsson): C3-230418r1 and C3-230419r1 provided</w:t>
      </w:r>
    </w:p>
    <w:p w14:paraId="4B177CD5" w14:textId="77777777" w:rsidR="00210E88" w:rsidRDefault="00210E88" w:rsidP="00210E88">
      <w:r>
        <w:t>Partha (Nokia): C3-230418r1 and C3-230419r1 looks good. Co-sign.</w:t>
      </w:r>
    </w:p>
    <w:p w14:paraId="7025BC6B" w14:textId="77777777" w:rsidR="00210E88" w:rsidRDefault="00210E88" w:rsidP="00210E88">
      <w:r>
        <w:t>Abdessamad (Huawei): Fine with r1 versions.</w:t>
      </w:r>
    </w:p>
    <w:p w14:paraId="058FCC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C3-230664</w:t>
      </w:r>
      <w:r>
        <w:rPr>
          <w:color w:val="993300"/>
          <w:u w:val="single"/>
        </w:rPr>
        <w:t>.</w:t>
      </w:r>
    </w:p>
    <w:p w14:paraId="52641C66" w14:textId="149BA1AA" w:rsidR="00210E88" w:rsidRDefault="00210E88" w:rsidP="00210E88">
      <w:pPr>
        <w:rPr>
          <w:rFonts w:ascii="Arial" w:hAnsi="Arial" w:cs="Arial"/>
          <w:b/>
          <w:sz w:val="24"/>
        </w:rPr>
      </w:pPr>
      <w:r>
        <w:rPr>
          <w:rFonts w:ascii="Arial" w:hAnsi="Arial" w:cs="Arial"/>
          <w:b/>
          <w:color w:val="0000FF"/>
          <w:sz w:val="24"/>
        </w:rPr>
        <w:t>C3-230581</w:t>
      </w:r>
      <w:r>
        <w:rPr>
          <w:rFonts w:ascii="Arial" w:hAnsi="Arial" w:cs="Arial"/>
          <w:b/>
          <w:color w:val="0000FF"/>
          <w:sz w:val="24"/>
        </w:rPr>
        <w:tab/>
      </w:r>
      <w:r>
        <w:rPr>
          <w:rFonts w:ascii="Arial" w:hAnsi="Arial" w:cs="Arial"/>
          <w:b/>
          <w:sz w:val="24"/>
        </w:rPr>
        <w:t>Missing features for AsSessionWithQoS API</w:t>
      </w:r>
    </w:p>
    <w:p w14:paraId="699DDB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CR-0839  rev  Cat: F (Rel-17)</w:t>
      </w:r>
      <w:r>
        <w:rPr>
          <w:i/>
        </w:rPr>
        <w:br/>
      </w:r>
      <w:r>
        <w:rPr>
          <w:i/>
        </w:rPr>
        <w:br/>
      </w:r>
      <w:r>
        <w:rPr>
          <w:i/>
        </w:rPr>
        <w:tab/>
      </w:r>
      <w:r>
        <w:rPr>
          <w:i/>
        </w:rPr>
        <w:tab/>
      </w:r>
      <w:r>
        <w:rPr>
          <w:i/>
        </w:rPr>
        <w:tab/>
      </w:r>
      <w:r>
        <w:rPr>
          <w:i/>
        </w:rPr>
        <w:tab/>
      </w:r>
      <w:r>
        <w:rPr>
          <w:i/>
        </w:rPr>
        <w:tab/>
        <w:t>Source: Huawei</w:t>
      </w:r>
    </w:p>
    <w:p w14:paraId="74B9669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A763" w14:textId="7424310A" w:rsidR="00210E88" w:rsidRDefault="00210E88" w:rsidP="00210E88">
      <w:pPr>
        <w:rPr>
          <w:rFonts w:ascii="Arial" w:hAnsi="Arial" w:cs="Arial"/>
          <w:b/>
          <w:sz w:val="24"/>
        </w:rPr>
      </w:pPr>
      <w:r>
        <w:rPr>
          <w:rFonts w:ascii="Arial" w:hAnsi="Arial" w:cs="Arial"/>
          <w:b/>
          <w:color w:val="0000FF"/>
          <w:sz w:val="24"/>
        </w:rPr>
        <w:t>C3-230582</w:t>
      </w:r>
      <w:r>
        <w:rPr>
          <w:rFonts w:ascii="Arial" w:hAnsi="Arial" w:cs="Arial"/>
          <w:b/>
          <w:color w:val="0000FF"/>
          <w:sz w:val="24"/>
        </w:rPr>
        <w:tab/>
      </w:r>
      <w:r>
        <w:rPr>
          <w:rFonts w:ascii="Arial" w:hAnsi="Arial" w:cs="Arial"/>
          <w:b/>
          <w:sz w:val="24"/>
        </w:rPr>
        <w:t>Missing features for AsSessionWithQoS API</w:t>
      </w:r>
    </w:p>
    <w:p w14:paraId="222395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CR-0840  rev  Cat: A (Rel-18)</w:t>
      </w:r>
      <w:r>
        <w:rPr>
          <w:i/>
        </w:rPr>
        <w:br/>
      </w:r>
      <w:r>
        <w:rPr>
          <w:i/>
        </w:rPr>
        <w:lastRenderedPageBreak/>
        <w:br/>
      </w:r>
      <w:r>
        <w:rPr>
          <w:i/>
        </w:rPr>
        <w:tab/>
      </w:r>
      <w:r>
        <w:rPr>
          <w:i/>
        </w:rPr>
        <w:tab/>
      </w:r>
      <w:r>
        <w:rPr>
          <w:i/>
        </w:rPr>
        <w:tab/>
      </w:r>
      <w:r>
        <w:rPr>
          <w:i/>
        </w:rPr>
        <w:tab/>
      </w:r>
      <w:r>
        <w:rPr>
          <w:i/>
        </w:rPr>
        <w:tab/>
        <w:t>Source: Huawei</w:t>
      </w:r>
    </w:p>
    <w:p w14:paraId="365E09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3336" w14:textId="4C777638" w:rsidR="00210E88" w:rsidRDefault="00210E88" w:rsidP="00210E88">
      <w:pPr>
        <w:rPr>
          <w:rFonts w:ascii="Arial" w:hAnsi="Arial" w:cs="Arial"/>
          <w:b/>
          <w:sz w:val="24"/>
        </w:rPr>
      </w:pPr>
      <w:r>
        <w:rPr>
          <w:rFonts w:ascii="Arial" w:hAnsi="Arial" w:cs="Arial"/>
          <w:b/>
          <w:color w:val="0000FF"/>
          <w:sz w:val="24"/>
        </w:rPr>
        <w:t>C3-230663</w:t>
      </w:r>
      <w:r>
        <w:rPr>
          <w:rFonts w:ascii="Arial" w:hAnsi="Arial" w:cs="Arial"/>
          <w:b/>
          <w:color w:val="0000FF"/>
          <w:sz w:val="24"/>
        </w:rPr>
        <w:tab/>
      </w:r>
      <w:r>
        <w:rPr>
          <w:rFonts w:ascii="Arial" w:hAnsi="Arial" w:cs="Arial"/>
          <w:b/>
          <w:sz w:val="24"/>
        </w:rPr>
        <w:t>Corrections in MonitoringEvent API</w:t>
      </w:r>
    </w:p>
    <w:p w14:paraId="72C9A7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CR-0654  rev 1 Cat: F (Rel-17)</w:t>
      </w:r>
      <w:r>
        <w:rPr>
          <w:i/>
        </w:rPr>
        <w:br/>
      </w:r>
      <w:r>
        <w:rPr>
          <w:i/>
        </w:rPr>
        <w:br/>
      </w:r>
      <w:r>
        <w:rPr>
          <w:i/>
        </w:rPr>
        <w:tab/>
      </w:r>
      <w:r>
        <w:rPr>
          <w:i/>
        </w:rPr>
        <w:tab/>
      </w:r>
      <w:r>
        <w:rPr>
          <w:i/>
        </w:rPr>
        <w:tab/>
      </w:r>
      <w:r>
        <w:rPr>
          <w:i/>
        </w:rPr>
        <w:tab/>
      </w:r>
      <w:r>
        <w:rPr>
          <w:i/>
        </w:rPr>
        <w:tab/>
        <w:t>Source: Ericsson, Nokia, Nokia Shanghai Bell</w:t>
      </w:r>
    </w:p>
    <w:p w14:paraId="7B956E24" w14:textId="77777777" w:rsidR="00210E88" w:rsidRDefault="00210E88" w:rsidP="00210E88">
      <w:pPr>
        <w:rPr>
          <w:color w:val="808080"/>
        </w:rPr>
      </w:pPr>
      <w:r>
        <w:rPr>
          <w:color w:val="808080"/>
        </w:rPr>
        <w:t>(Replaces C3-230418)</w:t>
      </w:r>
    </w:p>
    <w:p w14:paraId="3CB630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0E2D" w14:textId="0FB0199A" w:rsidR="00210E88" w:rsidRDefault="00210E88" w:rsidP="00210E88">
      <w:pPr>
        <w:rPr>
          <w:rFonts w:ascii="Arial" w:hAnsi="Arial" w:cs="Arial"/>
          <w:b/>
          <w:sz w:val="24"/>
        </w:rPr>
      </w:pPr>
      <w:r>
        <w:rPr>
          <w:rFonts w:ascii="Arial" w:hAnsi="Arial" w:cs="Arial"/>
          <w:b/>
          <w:color w:val="0000FF"/>
          <w:sz w:val="24"/>
        </w:rPr>
        <w:t>C3-230664</w:t>
      </w:r>
      <w:r>
        <w:rPr>
          <w:rFonts w:ascii="Arial" w:hAnsi="Arial" w:cs="Arial"/>
          <w:b/>
          <w:color w:val="0000FF"/>
          <w:sz w:val="24"/>
        </w:rPr>
        <w:tab/>
      </w:r>
      <w:r>
        <w:rPr>
          <w:rFonts w:ascii="Arial" w:hAnsi="Arial" w:cs="Arial"/>
          <w:b/>
          <w:sz w:val="24"/>
        </w:rPr>
        <w:t>Corrections in MonitoringEvent API</w:t>
      </w:r>
    </w:p>
    <w:p w14:paraId="482B26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CR-0655  rev 1 Cat: A (Rel-18)</w:t>
      </w:r>
      <w:r>
        <w:rPr>
          <w:i/>
        </w:rPr>
        <w:br/>
      </w:r>
      <w:r>
        <w:rPr>
          <w:i/>
        </w:rPr>
        <w:br/>
      </w:r>
      <w:r>
        <w:rPr>
          <w:i/>
        </w:rPr>
        <w:tab/>
      </w:r>
      <w:r>
        <w:rPr>
          <w:i/>
        </w:rPr>
        <w:tab/>
      </w:r>
      <w:r>
        <w:rPr>
          <w:i/>
        </w:rPr>
        <w:tab/>
      </w:r>
      <w:r>
        <w:rPr>
          <w:i/>
        </w:rPr>
        <w:tab/>
      </w:r>
      <w:r>
        <w:rPr>
          <w:i/>
        </w:rPr>
        <w:tab/>
        <w:t>Source: Ericsson, Nokia, Nokia Shanghai Bell</w:t>
      </w:r>
    </w:p>
    <w:p w14:paraId="48A554D6" w14:textId="77777777" w:rsidR="00210E88" w:rsidRDefault="00210E88" w:rsidP="00210E88">
      <w:pPr>
        <w:rPr>
          <w:color w:val="808080"/>
        </w:rPr>
      </w:pPr>
      <w:r>
        <w:rPr>
          <w:color w:val="808080"/>
        </w:rPr>
        <w:t>(Replaces C3-230419)</w:t>
      </w:r>
    </w:p>
    <w:p w14:paraId="68CE7F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AFF4" w14:textId="77777777" w:rsidR="00210E88" w:rsidRDefault="00210E88" w:rsidP="00210E88">
      <w:pPr>
        <w:pStyle w:val="Heading3"/>
      </w:pPr>
      <w:bookmarkStart w:id="100" w:name="_Toc129359560"/>
      <w:r>
        <w:t>17.28</w:t>
      </w:r>
      <w:r>
        <w:tab/>
        <w:t>Enhancement of 5G PCC related services in Rel-17 [en5GPccSer17]</w:t>
      </w:r>
      <w:bookmarkEnd w:id="100"/>
    </w:p>
    <w:p w14:paraId="71D2D7EC" w14:textId="1488629F" w:rsidR="00210E88" w:rsidRDefault="00210E88" w:rsidP="00210E88">
      <w:pPr>
        <w:rPr>
          <w:rFonts w:ascii="Arial" w:hAnsi="Arial" w:cs="Arial"/>
          <w:b/>
          <w:sz w:val="24"/>
        </w:rPr>
      </w:pPr>
      <w:r>
        <w:rPr>
          <w:rFonts w:ascii="Arial" w:hAnsi="Arial" w:cs="Arial"/>
          <w:b/>
          <w:color w:val="0000FF"/>
          <w:sz w:val="24"/>
        </w:rPr>
        <w:t>C3-230488</w:t>
      </w:r>
      <w:r>
        <w:rPr>
          <w:rFonts w:ascii="Arial" w:hAnsi="Arial" w:cs="Arial"/>
          <w:b/>
          <w:color w:val="0000FF"/>
          <w:sz w:val="24"/>
        </w:rPr>
        <w:tab/>
      </w:r>
      <w:r>
        <w:rPr>
          <w:rFonts w:ascii="Arial" w:hAnsi="Arial" w:cs="Arial"/>
          <w:b/>
          <w:sz w:val="24"/>
        </w:rPr>
        <w:t>Correction to wrong attribute name</w:t>
      </w:r>
    </w:p>
    <w:p w14:paraId="4ADC17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CR-1033  rev  Cat: F (Rel-17)</w:t>
      </w:r>
      <w:r>
        <w:rPr>
          <w:i/>
        </w:rPr>
        <w:br/>
      </w:r>
      <w:r>
        <w:rPr>
          <w:i/>
        </w:rPr>
        <w:br/>
      </w:r>
      <w:r>
        <w:rPr>
          <w:i/>
        </w:rPr>
        <w:tab/>
      </w:r>
      <w:r>
        <w:rPr>
          <w:i/>
        </w:rPr>
        <w:tab/>
      </w:r>
      <w:r>
        <w:rPr>
          <w:i/>
        </w:rPr>
        <w:tab/>
      </w:r>
      <w:r>
        <w:rPr>
          <w:i/>
        </w:rPr>
        <w:tab/>
      </w:r>
      <w:r>
        <w:rPr>
          <w:i/>
        </w:rPr>
        <w:tab/>
        <w:t>Source: Ericsson</w:t>
      </w:r>
    </w:p>
    <w:p w14:paraId="15EEC8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C311F" w14:textId="7126D8A1" w:rsidR="00210E88" w:rsidRDefault="00210E88" w:rsidP="00210E88">
      <w:pPr>
        <w:rPr>
          <w:rFonts w:ascii="Arial" w:hAnsi="Arial" w:cs="Arial"/>
          <w:b/>
          <w:sz w:val="24"/>
        </w:rPr>
      </w:pPr>
      <w:r>
        <w:rPr>
          <w:rFonts w:ascii="Arial" w:hAnsi="Arial" w:cs="Arial"/>
          <w:b/>
          <w:color w:val="0000FF"/>
          <w:sz w:val="24"/>
        </w:rPr>
        <w:t>C3-230489</w:t>
      </w:r>
      <w:r>
        <w:rPr>
          <w:rFonts w:ascii="Arial" w:hAnsi="Arial" w:cs="Arial"/>
          <w:b/>
          <w:color w:val="0000FF"/>
          <w:sz w:val="24"/>
        </w:rPr>
        <w:tab/>
      </w:r>
      <w:r>
        <w:rPr>
          <w:rFonts w:ascii="Arial" w:hAnsi="Arial" w:cs="Arial"/>
          <w:b/>
          <w:sz w:val="24"/>
        </w:rPr>
        <w:t>Correction to wrong attribute name</w:t>
      </w:r>
    </w:p>
    <w:p w14:paraId="29E041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CR-1034  rev  Cat: A (Rel-18)</w:t>
      </w:r>
      <w:r>
        <w:rPr>
          <w:i/>
        </w:rPr>
        <w:br/>
      </w:r>
      <w:r>
        <w:rPr>
          <w:i/>
        </w:rPr>
        <w:br/>
      </w:r>
      <w:r>
        <w:rPr>
          <w:i/>
        </w:rPr>
        <w:tab/>
      </w:r>
      <w:r>
        <w:rPr>
          <w:i/>
        </w:rPr>
        <w:tab/>
      </w:r>
      <w:r>
        <w:rPr>
          <w:i/>
        </w:rPr>
        <w:tab/>
      </w:r>
      <w:r>
        <w:rPr>
          <w:i/>
        </w:rPr>
        <w:tab/>
      </w:r>
      <w:r>
        <w:rPr>
          <w:i/>
        </w:rPr>
        <w:tab/>
        <w:t>Source: Ericsson</w:t>
      </w:r>
    </w:p>
    <w:p w14:paraId="24E875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7BD3" w14:textId="77777777" w:rsidR="00210E88" w:rsidRDefault="00210E88" w:rsidP="00210E88">
      <w:pPr>
        <w:pStyle w:val="Heading3"/>
      </w:pPr>
      <w:bookmarkStart w:id="101" w:name="_Toc129359561"/>
      <w:r>
        <w:t>17.29</w:t>
      </w:r>
      <w:r>
        <w:tab/>
        <w:t>CT Aspects of Application Layer Support for Uncrewed Aerial Systems (UAS) [UASAPP]</w:t>
      </w:r>
      <w:bookmarkEnd w:id="101"/>
    </w:p>
    <w:p w14:paraId="4DF9DF09" w14:textId="77777777" w:rsidR="00210E88" w:rsidRDefault="00210E88" w:rsidP="00210E88">
      <w:pPr>
        <w:pStyle w:val="Heading3"/>
      </w:pPr>
      <w:bookmarkStart w:id="102" w:name="_Toc129359562"/>
      <w:r>
        <w:t>17.30</w:t>
      </w:r>
      <w:r>
        <w:tab/>
        <w:t>CT aspects of the architectural enhancements for 5G multicast-broadcast services [5MBS]</w:t>
      </w:r>
      <w:bookmarkEnd w:id="102"/>
    </w:p>
    <w:p w14:paraId="7A518E0C" w14:textId="0E9A87AA" w:rsidR="00210E88" w:rsidRDefault="00210E88" w:rsidP="00210E88">
      <w:pPr>
        <w:rPr>
          <w:rFonts w:ascii="Arial" w:hAnsi="Arial" w:cs="Arial"/>
          <w:b/>
          <w:sz w:val="24"/>
        </w:rPr>
      </w:pPr>
      <w:r>
        <w:rPr>
          <w:rFonts w:ascii="Arial" w:hAnsi="Arial" w:cs="Arial"/>
          <w:b/>
          <w:color w:val="0000FF"/>
          <w:sz w:val="24"/>
        </w:rPr>
        <w:t>C3-230029</w:t>
      </w:r>
      <w:r>
        <w:rPr>
          <w:rFonts w:ascii="Arial" w:hAnsi="Arial" w:cs="Arial"/>
          <w:b/>
          <w:color w:val="0000FF"/>
          <w:sz w:val="24"/>
        </w:rPr>
        <w:tab/>
      </w:r>
      <w:r>
        <w:rPr>
          <w:rFonts w:ascii="Arial" w:hAnsi="Arial" w:cs="Arial"/>
          <w:b/>
          <w:sz w:val="24"/>
        </w:rPr>
        <w:t>Adding MBS service area to the TmgiAllocRequest</w:t>
      </w:r>
    </w:p>
    <w:p w14:paraId="540809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CR-0770  rev  Cat: A (Rel-18)</w:t>
      </w:r>
      <w:r>
        <w:rPr>
          <w:i/>
        </w:rPr>
        <w:br/>
      </w:r>
      <w:r>
        <w:rPr>
          <w:i/>
        </w:rPr>
        <w:br/>
      </w:r>
      <w:r>
        <w:rPr>
          <w:i/>
        </w:rPr>
        <w:tab/>
      </w:r>
      <w:r>
        <w:rPr>
          <w:i/>
        </w:rPr>
        <w:tab/>
      </w:r>
      <w:r>
        <w:rPr>
          <w:i/>
        </w:rPr>
        <w:tab/>
      </w:r>
      <w:r>
        <w:rPr>
          <w:i/>
        </w:rPr>
        <w:tab/>
      </w:r>
      <w:r>
        <w:rPr>
          <w:i/>
        </w:rPr>
        <w:tab/>
        <w:t>Source: Huawei</w:t>
      </w:r>
    </w:p>
    <w:p w14:paraId="4215B879" w14:textId="77777777" w:rsidR="00210E88" w:rsidRDefault="00210E88" w:rsidP="00210E88">
      <w:pPr>
        <w:rPr>
          <w:rFonts w:ascii="Arial" w:hAnsi="Arial" w:cs="Arial"/>
          <w:b/>
        </w:rPr>
      </w:pPr>
      <w:r>
        <w:rPr>
          <w:rFonts w:ascii="Arial" w:hAnsi="Arial" w:cs="Arial"/>
          <w:b/>
        </w:rPr>
        <w:lastRenderedPageBreak/>
        <w:t xml:space="preserve">Discussion: </w:t>
      </w:r>
    </w:p>
    <w:p w14:paraId="4329840E" w14:textId="77777777" w:rsidR="00210E88" w:rsidRDefault="00210E88" w:rsidP="00210E88">
      <w:r>
        <w:t>This CR adds backward compatible correction to the MBSTMGI API.</w:t>
      </w:r>
    </w:p>
    <w:p w14:paraId="07E70922" w14:textId="77777777" w:rsidR="00210E88" w:rsidRDefault="00210E88" w:rsidP="00210E88">
      <w:r>
        <w:t xml:space="preserve">Maria (Ericsson): source to CT3. Other comments should be “correction” </w:t>
      </w:r>
    </w:p>
    <w:p w14:paraId="11017001" w14:textId="77777777" w:rsidR="00210E88" w:rsidRDefault="00210E88" w:rsidP="00210E88">
      <w:r>
        <w:t>Abdessamad (Huawei): fine with the comments</w:t>
      </w:r>
    </w:p>
    <w:p w14:paraId="4F46A124" w14:textId="77777777" w:rsidR="00210E88" w:rsidRDefault="00210E88" w:rsidP="00210E88">
      <w:r>
        <w:t>Abdessamad (Huawei): Providing r1 versions.</w:t>
      </w:r>
    </w:p>
    <w:p w14:paraId="29BA6802" w14:textId="77777777" w:rsidR="00210E88" w:rsidRDefault="00210E88" w:rsidP="00210E88">
      <w:r>
        <w:t>Rev is pre-agreed</w:t>
      </w:r>
    </w:p>
    <w:p w14:paraId="1434DF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C3-230888</w:t>
      </w:r>
      <w:r>
        <w:rPr>
          <w:color w:val="993300"/>
          <w:u w:val="single"/>
        </w:rPr>
        <w:t>.</w:t>
      </w:r>
    </w:p>
    <w:p w14:paraId="595337C8" w14:textId="5CCA0448" w:rsidR="00210E88" w:rsidRDefault="00210E88" w:rsidP="00210E88">
      <w:pPr>
        <w:rPr>
          <w:rFonts w:ascii="Arial" w:hAnsi="Arial" w:cs="Arial"/>
          <w:b/>
          <w:sz w:val="24"/>
        </w:rPr>
      </w:pPr>
      <w:r>
        <w:rPr>
          <w:rFonts w:ascii="Arial" w:hAnsi="Arial" w:cs="Arial"/>
          <w:b/>
          <w:color w:val="0000FF"/>
          <w:sz w:val="24"/>
        </w:rPr>
        <w:t>C3-230030</w:t>
      </w:r>
      <w:r>
        <w:rPr>
          <w:rFonts w:ascii="Arial" w:hAnsi="Arial" w:cs="Arial"/>
          <w:b/>
          <w:color w:val="0000FF"/>
          <w:sz w:val="24"/>
        </w:rPr>
        <w:tab/>
      </w:r>
      <w:r>
        <w:rPr>
          <w:rFonts w:ascii="Arial" w:hAnsi="Arial" w:cs="Arial"/>
          <w:b/>
          <w:sz w:val="24"/>
        </w:rPr>
        <w:t>Adding MBS service area to the TmgiAllocRequest</w:t>
      </w:r>
    </w:p>
    <w:p w14:paraId="5CF321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CR-0771  rev  Cat: F (Rel-17)</w:t>
      </w:r>
      <w:r>
        <w:rPr>
          <w:i/>
        </w:rPr>
        <w:br/>
      </w:r>
      <w:r>
        <w:rPr>
          <w:i/>
        </w:rPr>
        <w:br/>
      </w:r>
      <w:r>
        <w:rPr>
          <w:i/>
        </w:rPr>
        <w:tab/>
      </w:r>
      <w:r>
        <w:rPr>
          <w:i/>
        </w:rPr>
        <w:tab/>
      </w:r>
      <w:r>
        <w:rPr>
          <w:i/>
        </w:rPr>
        <w:tab/>
      </w:r>
      <w:r>
        <w:rPr>
          <w:i/>
        </w:rPr>
        <w:tab/>
      </w:r>
      <w:r>
        <w:rPr>
          <w:i/>
        </w:rPr>
        <w:tab/>
        <w:t>Source: Huawei</w:t>
      </w:r>
    </w:p>
    <w:p w14:paraId="5CAA4348" w14:textId="77777777" w:rsidR="00210E88" w:rsidRDefault="00210E88" w:rsidP="00210E88">
      <w:pPr>
        <w:rPr>
          <w:rFonts w:ascii="Arial" w:hAnsi="Arial" w:cs="Arial"/>
          <w:b/>
        </w:rPr>
      </w:pPr>
      <w:r>
        <w:rPr>
          <w:rFonts w:ascii="Arial" w:hAnsi="Arial" w:cs="Arial"/>
          <w:b/>
        </w:rPr>
        <w:t xml:space="preserve">Discussion: </w:t>
      </w:r>
    </w:p>
    <w:p w14:paraId="689C493C" w14:textId="77777777" w:rsidR="00210E88" w:rsidRDefault="00210E88" w:rsidP="00210E88">
      <w:r>
        <w:t>Incorrect Tdoc number in the cover page</w:t>
      </w:r>
    </w:p>
    <w:p w14:paraId="303EB559" w14:textId="77777777" w:rsidR="00210E88" w:rsidRDefault="00210E88" w:rsidP="00210E88">
      <w:r>
        <w:t>Maria (Ericsson): source to CT3. Other comments should be “correction”</w:t>
      </w:r>
    </w:p>
    <w:p w14:paraId="0BCB16BC" w14:textId="77777777" w:rsidR="00210E88" w:rsidRDefault="00210E88" w:rsidP="00210E88">
      <w:r>
        <w:t>Abdessamad (Huawei): fine with the comments</w:t>
      </w:r>
    </w:p>
    <w:p w14:paraId="23B35EEB" w14:textId="77777777" w:rsidR="00210E88" w:rsidRDefault="00210E88" w:rsidP="00210E88">
      <w:r>
        <w:t>Abdessamad (Huawei): Providing r1 versions.</w:t>
      </w:r>
    </w:p>
    <w:p w14:paraId="2F9A5A59" w14:textId="77777777" w:rsidR="00210E88" w:rsidRDefault="00210E88" w:rsidP="00210E88">
      <w:r>
        <w:t>Rev is pre-agreed</w:t>
      </w:r>
    </w:p>
    <w:p w14:paraId="14B704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C3-230886</w:t>
      </w:r>
      <w:r>
        <w:rPr>
          <w:color w:val="993300"/>
          <w:u w:val="single"/>
        </w:rPr>
        <w:t>.</w:t>
      </w:r>
    </w:p>
    <w:p w14:paraId="4D131D17" w14:textId="12EFDD6C" w:rsidR="00210E88" w:rsidRDefault="00210E88" w:rsidP="00210E88">
      <w:pPr>
        <w:rPr>
          <w:rFonts w:ascii="Arial" w:hAnsi="Arial" w:cs="Arial"/>
          <w:b/>
          <w:sz w:val="24"/>
        </w:rPr>
      </w:pPr>
      <w:r>
        <w:rPr>
          <w:rFonts w:ascii="Arial" w:hAnsi="Arial" w:cs="Arial"/>
          <w:b/>
          <w:color w:val="0000FF"/>
          <w:sz w:val="24"/>
        </w:rPr>
        <w:t>C3-230081</w:t>
      </w:r>
      <w:r>
        <w:rPr>
          <w:rFonts w:ascii="Arial" w:hAnsi="Arial" w:cs="Arial"/>
          <w:b/>
          <w:color w:val="0000FF"/>
          <w:sz w:val="24"/>
        </w:rPr>
        <w:tab/>
      </w:r>
      <w:r>
        <w:rPr>
          <w:rFonts w:ascii="Arial" w:hAnsi="Arial" w:cs="Arial"/>
          <w:b/>
          <w:sz w:val="24"/>
        </w:rPr>
        <w:t>Miscellaneous MBS PCC related essential corrections and signalling simplification</w:t>
      </w:r>
    </w:p>
    <w:p w14:paraId="622FE54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CR-0411  rev  Cat: F (Rel-17)</w:t>
      </w:r>
      <w:r>
        <w:rPr>
          <w:i/>
        </w:rPr>
        <w:br/>
      </w:r>
      <w:r>
        <w:rPr>
          <w:i/>
        </w:rPr>
        <w:br/>
      </w:r>
      <w:r>
        <w:rPr>
          <w:i/>
        </w:rPr>
        <w:tab/>
      </w:r>
      <w:r>
        <w:rPr>
          <w:i/>
        </w:rPr>
        <w:tab/>
      </w:r>
      <w:r>
        <w:rPr>
          <w:i/>
        </w:rPr>
        <w:tab/>
      </w:r>
      <w:r>
        <w:rPr>
          <w:i/>
        </w:rPr>
        <w:tab/>
      </w:r>
      <w:r>
        <w:rPr>
          <w:i/>
        </w:rPr>
        <w:tab/>
        <w:t>Source: Huawei</w:t>
      </w:r>
    </w:p>
    <w:p w14:paraId="6955DA4A" w14:textId="77777777" w:rsidR="00210E88" w:rsidRDefault="00210E88" w:rsidP="00210E88">
      <w:pPr>
        <w:rPr>
          <w:rFonts w:ascii="Arial" w:hAnsi="Arial" w:cs="Arial"/>
          <w:b/>
        </w:rPr>
      </w:pPr>
      <w:r>
        <w:rPr>
          <w:rFonts w:ascii="Arial" w:hAnsi="Arial" w:cs="Arial"/>
          <w:b/>
        </w:rPr>
        <w:t xml:space="preserve">Discussion: </w:t>
      </w:r>
    </w:p>
    <w:p w14:paraId="3F980511" w14:textId="77777777" w:rsidR="00210E88" w:rsidRDefault="00210E88" w:rsidP="00210E88">
      <w:r>
        <w:t>Rajesh (Nokia): needs to align with CT4</w:t>
      </w:r>
    </w:p>
    <w:p w14:paraId="1B528319" w14:textId="77777777" w:rsidR="00210E88" w:rsidRDefault="00210E88" w:rsidP="00210E88">
      <w:r>
        <w:t>Susana (Ericsson): The CR is no needed, need to discuss in SA2 firstly. The proposal changes the way of discovery.</w:t>
      </w:r>
    </w:p>
    <w:p w14:paraId="7CD24141" w14:textId="77777777" w:rsidR="00210E88" w:rsidRDefault="00210E88" w:rsidP="00210E88">
      <w:r>
        <w:t>Abdessamad (Huawei): replies, propose to send LS to SA2</w:t>
      </w:r>
    </w:p>
    <w:p w14:paraId="0DAE48BE" w14:textId="77777777" w:rsidR="00210E88" w:rsidRDefault="00210E88" w:rsidP="00210E88">
      <w:r>
        <w:t>Rajesh (Nokia): comments</w:t>
      </w:r>
    </w:p>
    <w:p w14:paraId="5D66FB81" w14:textId="77777777" w:rsidR="00210E88" w:rsidRDefault="00210E88" w:rsidP="00210E88">
      <w:r>
        <w:t>Susana (Ericsson): disagree with sending LS</w:t>
      </w:r>
    </w:p>
    <w:p w14:paraId="5EF072E6" w14:textId="77777777" w:rsidR="00210E88" w:rsidRDefault="00210E88" w:rsidP="00210E88">
      <w:r>
        <w:t>Abdessamad (Huawei): certain change based on discussion in CT3#125</w:t>
      </w:r>
    </w:p>
    <w:p w14:paraId="1E6581F1" w14:textId="77777777" w:rsidR="00210E88" w:rsidRDefault="00210E88" w:rsidP="00210E88">
      <w:r>
        <w:t>Rajesh (Nokia): provide comments.</w:t>
      </w:r>
    </w:p>
    <w:p w14:paraId="51D8A6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E298A" w14:textId="7F36E67F" w:rsidR="00210E88" w:rsidRDefault="00210E88" w:rsidP="00210E88">
      <w:pPr>
        <w:rPr>
          <w:rFonts w:ascii="Arial" w:hAnsi="Arial" w:cs="Arial"/>
          <w:b/>
          <w:sz w:val="24"/>
        </w:rPr>
      </w:pPr>
      <w:r>
        <w:rPr>
          <w:rFonts w:ascii="Arial" w:hAnsi="Arial" w:cs="Arial"/>
          <w:b/>
          <w:color w:val="0000FF"/>
          <w:sz w:val="24"/>
        </w:rPr>
        <w:t>C3-230175</w:t>
      </w:r>
      <w:r>
        <w:rPr>
          <w:rFonts w:ascii="Arial" w:hAnsi="Arial" w:cs="Arial"/>
          <w:b/>
          <w:color w:val="0000FF"/>
          <w:sz w:val="24"/>
        </w:rPr>
        <w:tab/>
      </w:r>
      <w:r>
        <w:rPr>
          <w:rFonts w:ascii="Arial" w:hAnsi="Arial" w:cs="Arial"/>
          <w:b/>
          <w:sz w:val="24"/>
        </w:rPr>
        <w:t>Correct Flow Description Information with ToSTC in ChargeableParty API</w:t>
      </w:r>
    </w:p>
    <w:p w14:paraId="64FBE9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CR-0633  rev  Cat: F (Rel-17)</w:t>
      </w:r>
      <w:r>
        <w:rPr>
          <w:i/>
        </w:rPr>
        <w:br/>
      </w:r>
      <w:r>
        <w:rPr>
          <w:i/>
        </w:rPr>
        <w:lastRenderedPageBreak/>
        <w:br/>
      </w:r>
      <w:r>
        <w:rPr>
          <w:i/>
        </w:rPr>
        <w:tab/>
      </w:r>
      <w:r>
        <w:rPr>
          <w:i/>
        </w:rPr>
        <w:tab/>
      </w:r>
      <w:r>
        <w:rPr>
          <w:i/>
        </w:rPr>
        <w:tab/>
      </w:r>
      <w:r>
        <w:rPr>
          <w:i/>
        </w:rPr>
        <w:tab/>
      </w:r>
      <w:r>
        <w:rPr>
          <w:i/>
        </w:rPr>
        <w:tab/>
        <w:t>Source: Ericsson</w:t>
      </w:r>
    </w:p>
    <w:p w14:paraId="68E452CD" w14:textId="77777777" w:rsidR="00210E88" w:rsidRDefault="00210E88" w:rsidP="00210E88">
      <w:pPr>
        <w:rPr>
          <w:rFonts w:ascii="Arial" w:hAnsi="Arial" w:cs="Arial"/>
          <w:b/>
        </w:rPr>
      </w:pPr>
      <w:r>
        <w:rPr>
          <w:rFonts w:ascii="Arial" w:hAnsi="Arial" w:cs="Arial"/>
          <w:b/>
        </w:rPr>
        <w:t xml:space="preserve">Discussion: </w:t>
      </w:r>
    </w:p>
    <w:p w14:paraId="0DE83DE6" w14:textId="77777777" w:rsidR="00210E88" w:rsidRDefault="00210E88" w:rsidP="00210E88">
      <w:r>
        <w:t>This CR introduce backwards compatible corrections in the OpenAPI files of the TS29122_CommonData.yaml and the Nnef_ChargeableParty API.</w:t>
      </w:r>
    </w:p>
    <w:p w14:paraId="5F246661" w14:textId="77777777" w:rsidR="00210E88" w:rsidRDefault="00210E88" w:rsidP="00210E88">
      <w:r>
        <w:t>Abdessamad (Huawei): not this WI but other one. Will provide comments via email</w:t>
      </w:r>
    </w:p>
    <w:p w14:paraId="44A16E81" w14:textId="77777777" w:rsidR="00210E88" w:rsidRDefault="00210E88" w:rsidP="00210E88">
      <w:r>
        <w:t>Rajesh (Nokia): not belong to 5MBS WI, but TEI17, 5GS_Ph1-CT</w:t>
      </w:r>
    </w:p>
    <w:p w14:paraId="5CCD7FA7" w14:textId="77777777" w:rsidR="00210E88" w:rsidRDefault="00210E88" w:rsidP="00210E88">
      <w:r>
        <w:t>Maria (Ericsson): the WI is correct due to the reply LS. Fine to move it to TEI17, NAPS-CT Wis</w:t>
      </w:r>
    </w:p>
    <w:p w14:paraId="6C94ADA7" w14:textId="77777777" w:rsidR="00210E88" w:rsidRDefault="00210E88" w:rsidP="00210E88">
      <w:r>
        <w:t>Apostolos (Nokia): the change on NOTE is no needed. Further check</w:t>
      </w:r>
    </w:p>
    <w:p w14:paraId="4D749BAD" w14:textId="77777777" w:rsidR="00210E88" w:rsidRDefault="00210E88" w:rsidP="00210E88">
      <w:r>
        <w:t>Maria Liang (Ericsson): r1 provided for C3-230175 ~ C3-230180, with WI TEI17, NAPS-CT</w:t>
      </w:r>
    </w:p>
    <w:p w14:paraId="43F465C0" w14:textId="77777777" w:rsidR="00210E88" w:rsidRDefault="00210E88" w:rsidP="00210E88">
      <w:r>
        <w:t>Apostolos (Nokia): requires revision</w:t>
      </w:r>
    </w:p>
    <w:p w14:paraId="2A820B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C3-230628</w:t>
      </w:r>
      <w:r>
        <w:rPr>
          <w:color w:val="993300"/>
          <w:u w:val="single"/>
        </w:rPr>
        <w:t>.</w:t>
      </w:r>
    </w:p>
    <w:p w14:paraId="783590A4" w14:textId="2C6E4DA3" w:rsidR="00210E88" w:rsidRDefault="00210E88" w:rsidP="00210E88">
      <w:pPr>
        <w:rPr>
          <w:rFonts w:ascii="Arial" w:hAnsi="Arial" w:cs="Arial"/>
          <w:b/>
          <w:sz w:val="24"/>
        </w:rPr>
      </w:pPr>
      <w:r>
        <w:rPr>
          <w:rFonts w:ascii="Arial" w:hAnsi="Arial" w:cs="Arial"/>
          <w:b/>
          <w:color w:val="0000FF"/>
          <w:sz w:val="24"/>
        </w:rPr>
        <w:t>C3-230176</w:t>
      </w:r>
      <w:r>
        <w:rPr>
          <w:rFonts w:ascii="Arial" w:hAnsi="Arial" w:cs="Arial"/>
          <w:b/>
          <w:color w:val="0000FF"/>
          <w:sz w:val="24"/>
        </w:rPr>
        <w:tab/>
      </w:r>
      <w:r>
        <w:rPr>
          <w:rFonts w:ascii="Arial" w:hAnsi="Arial" w:cs="Arial"/>
          <w:b/>
          <w:sz w:val="24"/>
        </w:rPr>
        <w:t>Correct Flow Description Information with ToSTC in ChargeableParty API</w:t>
      </w:r>
    </w:p>
    <w:p w14:paraId="792776B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CR-0634  rev  Cat: A (Rel-18)</w:t>
      </w:r>
      <w:r>
        <w:rPr>
          <w:i/>
        </w:rPr>
        <w:br/>
      </w:r>
      <w:r>
        <w:rPr>
          <w:i/>
        </w:rPr>
        <w:br/>
      </w:r>
      <w:r>
        <w:rPr>
          <w:i/>
        </w:rPr>
        <w:tab/>
      </w:r>
      <w:r>
        <w:rPr>
          <w:i/>
        </w:rPr>
        <w:tab/>
      </w:r>
      <w:r>
        <w:rPr>
          <w:i/>
        </w:rPr>
        <w:tab/>
      </w:r>
      <w:r>
        <w:rPr>
          <w:i/>
        </w:rPr>
        <w:tab/>
      </w:r>
      <w:r>
        <w:rPr>
          <w:i/>
        </w:rPr>
        <w:tab/>
        <w:t>Source: Ericsson</w:t>
      </w:r>
    </w:p>
    <w:p w14:paraId="286FD604" w14:textId="77777777" w:rsidR="00210E88" w:rsidRDefault="00210E88" w:rsidP="00210E88">
      <w:pPr>
        <w:rPr>
          <w:rFonts w:ascii="Arial" w:hAnsi="Arial" w:cs="Arial"/>
          <w:b/>
        </w:rPr>
      </w:pPr>
      <w:r>
        <w:rPr>
          <w:rFonts w:ascii="Arial" w:hAnsi="Arial" w:cs="Arial"/>
          <w:b/>
        </w:rPr>
        <w:t xml:space="preserve">Discussion: </w:t>
      </w:r>
    </w:p>
    <w:p w14:paraId="64E60970" w14:textId="77777777" w:rsidR="00210E88" w:rsidRDefault="00210E88" w:rsidP="00210E88">
      <w:r>
        <w:t>This CR introduce backwards compatible corrections in the OpenAPI files of the TS29122_CommonData.yaml and the Nnef_ChargeableParty API.</w:t>
      </w:r>
    </w:p>
    <w:p w14:paraId="23CD82B1" w14:textId="77777777" w:rsidR="00210E88" w:rsidRDefault="00210E88" w:rsidP="00210E88">
      <w:r>
        <w:t>Maria Liang (Ericsson): r1 provided for C3-230175 ~ C3-230180, with WI TEI17, NAPS-CT</w:t>
      </w:r>
    </w:p>
    <w:p w14:paraId="7F759233" w14:textId="77777777" w:rsidR="00210E88" w:rsidRDefault="00210E88" w:rsidP="00210E88">
      <w:r>
        <w:t>Apostolos (Nokia): requires revision</w:t>
      </w:r>
    </w:p>
    <w:p w14:paraId="4CCA13C2" w14:textId="77777777" w:rsidR="00210E88" w:rsidRDefault="00210E88" w:rsidP="00210E88">
      <w:r>
        <w:t>Maria Liang (Ericsson): r2 of C3-230176, 0178, 0180 are provided, WI change to NBI18, with Cat B</w:t>
      </w:r>
    </w:p>
    <w:p w14:paraId="5831516F" w14:textId="77777777" w:rsidR="00210E88" w:rsidRDefault="00210E88" w:rsidP="00210E88">
      <w:r>
        <w:t>Apostolos (Nokia): fine with rev</w:t>
      </w:r>
    </w:p>
    <w:p w14:paraId="6FD2D298" w14:textId="77777777" w:rsidR="00210E88" w:rsidRDefault="00210E88" w:rsidP="00210E88">
      <w:r>
        <w:t>Abdessamad (Huawei): need further check</w:t>
      </w:r>
    </w:p>
    <w:p w14:paraId="0F1255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C3-230629</w:t>
      </w:r>
      <w:r>
        <w:rPr>
          <w:color w:val="993300"/>
          <w:u w:val="single"/>
        </w:rPr>
        <w:t>.</w:t>
      </w:r>
    </w:p>
    <w:p w14:paraId="1EA52921" w14:textId="3313B83C" w:rsidR="00210E88" w:rsidRDefault="00210E88" w:rsidP="00210E88">
      <w:pPr>
        <w:rPr>
          <w:rFonts w:ascii="Arial" w:hAnsi="Arial" w:cs="Arial"/>
          <w:b/>
          <w:sz w:val="24"/>
        </w:rPr>
      </w:pPr>
      <w:r>
        <w:rPr>
          <w:rFonts w:ascii="Arial" w:hAnsi="Arial" w:cs="Arial"/>
          <w:b/>
          <w:color w:val="0000FF"/>
          <w:sz w:val="24"/>
        </w:rPr>
        <w:t>C3-230177</w:t>
      </w:r>
      <w:r>
        <w:rPr>
          <w:rFonts w:ascii="Arial" w:hAnsi="Arial" w:cs="Arial"/>
          <w:b/>
          <w:color w:val="0000FF"/>
          <w:sz w:val="24"/>
        </w:rPr>
        <w:tab/>
      </w:r>
      <w:r>
        <w:rPr>
          <w:rFonts w:ascii="Arial" w:hAnsi="Arial" w:cs="Arial"/>
          <w:b/>
          <w:sz w:val="24"/>
        </w:rPr>
        <w:t>Correct Flow Description Information with ToSTC in AsSessionWithQoS API</w:t>
      </w:r>
    </w:p>
    <w:p w14:paraId="123EC1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CR-0635  rev  Cat: F (Rel-17)</w:t>
      </w:r>
      <w:r>
        <w:rPr>
          <w:i/>
        </w:rPr>
        <w:br/>
      </w:r>
      <w:r>
        <w:rPr>
          <w:i/>
        </w:rPr>
        <w:br/>
      </w:r>
      <w:r>
        <w:rPr>
          <w:i/>
        </w:rPr>
        <w:tab/>
      </w:r>
      <w:r>
        <w:rPr>
          <w:i/>
        </w:rPr>
        <w:tab/>
      </w:r>
      <w:r>
        <w:rPr>
          <w:i/>
        </w:rPr>
        <w:tab/>
      </w:r>
      <w:r>
        <w:rPr>
          <w:i/>
        </w:rPr>
        <w:tab/>
      </w:r>
      <w:r>
        <w:rPr>
          <w:i/>
        </w:rPr>
        <w:tab/>
        <w:t>Source: Ericsson</w:t>
      </w:r>
    </w:p>
    <w:p w14:paraId="47162E4C" w14:textId="77777777" w:rsidR="00210E88" w:rsidRDefault="00210E88" w:rsidP="00210E88">
      <w:pPr>
        <w:rPr>
          <w:rFonts w:ascii="Arial" w:hAnsi="Arial" w:cs="Arial"/>
          <w:b/>
        </w:rPr>
      </w:pPr>
      <w:r>
        <w:rPr>
          <w:rFonts w:ascii="Arial" w:hAnsi="Arial" w:cs="Arial"/>
          <w:b/>
        </w:rPr>
        <w:t xml:space="preserve">Discussion: </w:t>
      </w:r>
    </w:p>
    <w:p w14:paraId="0C29CDAC" w14:textId="77777777" w:rsidR="00210E88" w:rsidRDefault="00210E88" w:rsidP="00210E88">
      <w:r>
        <w:t>This CR introduce backwards compatible corrections in the OpenAPI files of the Nnef_AsSessionWithQoS API.</w:t>
      </w:r>
    </w:p>
    <w:p w14:paraId="09EDBD4F" w14:textId="77777777" w:rsidR="00210E88" w:rsidRDefault="00210E88" w:rsidP="00210E88">
      <w:r>
        <w:t>Maria Liang (Ericsson): r1 provided for C3-230175 ~ C3-230180, with WI TEI17, NAPS-CT</w:t>
      </w:r>
    </w:p>
    <w:p w14:paraId="6DBCD3B6" w14:textId="77777777" w:rsidR="00210E88" w:rsidRDefault="00210E88" w:rsidP="00210E88">
      <w:r>
        <w:t>Apostolos (Nokia): requires revision</w:t>
      </w:r>
    </w:p>
    <w:p w14:paraId="472855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C3-230630</w:t>
      </w:r>
      <w:r>
        <w:rPr>
          <w:color w:val="993300"/>
          <w:u w:val="single"/>
        </w:rPr>
        <w:t>.</w:t>
      </w:r>
    </w:p>
    <w:p w14:paraId="168FAC58" w14:textId="1BD806FE" w:rsidR="00210E88" w:rsidRDefault="00210E88" w:rsidP="00210E88">
      <w:pPr>
        <w:rPr>
          <w:rFonts w:ascii="Arial" w:hAnsi="Arial" w:cs="Arial"/>
          <w:b/>
          <w:sz w:val="24"/>
        </w:rPr>
      </w:pPr>
      <w:r>
        <w:rPr>
          <w:rFonts w:ascii="Arial" w:hAnsi="Arial" w:cs="Arial"/>
          <w:b/>
          <w:color w:val="0000FF"/>
          <w:sz w:val="24"/>
        </w:rPr>
        <w:lastRenderedPageBreak/>
        <w:t>C3-230178</w:t>
      </w:r>
      <w:r>
        <w:rPr>
          <w:rFonts w:ascii="Arial" w:hAnsi="Arial" w:cs="Arial"/>
          <w:b/>
          <w:color w:val="0000FF"/>
          <w:sz w:val="24"/>
        </w:rPr>
        <w:tab/>
      </w:r>
      <w:r>
        <w:rPr>
          <w:rFonts w:ascii="Arial" w:hAnsi="Arial" w:cs="Arial"/>
          <w:b/>
          <w:sz w:val="24"/>
        </w:rPr>
        <w:t>Correct Flow Description Information with ToSTC in AsSessionWithQoS API</w:t>
      </w:r>
    </w:p>
    <w:p w14:paraId="1FFFF3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CR-0636  rev  Cat: A (Rel-18)</w:t>
      </w:r>
      <w:r>
        <w:rPr>
          <w:i/>
        </w:rPr>
        <w:br/>
      </w:r>
      <w:r>
        <w:rPr>
          <w:i/>
        </w:rPr>
        <w:br/>
      </w:r>
      <w:r>
        <w:rPr>
          <w:i/>
        </w:rPr>
        <w:tab/>
      </w:r>
      <w:r>
        <w:rPr>
          <w:i/>
        </w:rPr>
        <w:tab/>
      </w:r>
      <w:r>
        <w:rPr>
          <w:i/>
        </w:rPr>
        <w:tab/>
      </w:r>
      <w:r>
        <w:rPr>
          <w:i/>
        </w:rPr>
        <w:tab/>
      </w:r>
      <w:r>
        <w:rPr>
          <w:i/>
        </w:rPr>
        <w:tab/>
        <w:t>Source: Ericsson</w:t>
      </w:r>
    </w:p>
    <w:p w14:paraId="4717BA74" w14:textId="77777777" w:rsidR="00210E88" w:rsidRDefault="00210E88" w:rsidP="00210E88">
      <w:pPr>
        <w:rPr>
          <w:rFonts w:ascii="Arial" w:hAnsi="Arial" w:cs="Arial"/>
          <w:b/>
        </w:rPr>
      </w:pPr>
      <w:r>
        <w:rPr>
          <w:rFonts w:ascii="Arial" w:hAnsi="Arial" w:cs="Arial"/>
          <w:b/>
        </w:rPr>
        <w:t xml:space="preserve">Discussion: </w:t>
      </w:r>
    </w:p>
    <w:p w14:paraId="104A0C2F" w14:textId="77777777" w:rsidR="00210E88" w:rsidRDefault="00210E88" w:rsidP="00210E88">
      <w:r>
        <w:t>This CR introduce backwards compatible corrections in the OpenAPI files of the Nnef_AsSessionWithQoS API.</w:t>
      </w:r>
    </w:p>
    <w:p w14:paraId="488164E5" w14:textId="77777777" w:rsidR="00210E88" w:rsidRDefault="00210E88" w:rsidP="00210E88">
      <w:r>
        <w:t>Maria Liang (Ericsson): r1 provided for C3-230175 ~ C3-230180, with WI TEI17, NAPS-CT</w:t>
      </w:r>
    </w:p>
    <w:p w14:paraId="0BECE85C" w14:textId="77777777" w:rsidR="00210E88" w:rsidRDefault="00210E88" w:rsidP="00210E88">
      <w:r>
        <w:t>Apostolos (Nokia): requires revision</w:t>
      </w:r>
    </w:p>
    <w:p w14:paraId="669B3003" w14:textId="77777777" w:rsidR="00210E88" w:rsidRDefault="00210E88" w:rsidP="00210E88">
      <w:r>
        <w:t>Maria Liang (Ericsson): r2 of C3-230176, 0178, 0180 are provided, WI change to NBI18, with Cat B</w:t>
      </w:r>
    </w:p>
    <w:p w14:paraId="293FE7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C3-230631</w:t>
      </w:r>
      <w:r>
        <w:rPr>
          <w:color w:val="993300"/>
          <w:u w:val="single"/>
        </w:rPr>
        <w:t>.</w:t>
      </w:r>
    </w:p>
    <w:p w14:paraId="4990F0A0" w14:textId="6FA3ACD6" w:rsidR="00210E88" w:rsidRDefault="00210E88" w:rsidP="00210E88">
      <w:pPr>
        <w:rPr>
          <w:rFonts w:ascii="Arial" w:hAnsi="Arial" w:cs="Arial"/>
          <w:b/>
          <w:sz w:val="24"/>
        </w:rPr>
      </w:pPr>
      <w:r>
        <w:rPr>
          <w:rFonts w:ascii="Arial" w:hAnsi="Arial" w:cs="Arial"/>
          <w:b/>
          <w:color w:val="0000FF"/>
          <w:sz w:val="24"/>
        </w:rPr>
        <w:t>C3-230179</w:t>
      </w:r>
      <w:r>
        <w:rPr>
          <w:rFonts w:ascii="Arial" w:hAnsi="Arial" w:cs="Arial"/>
          <w:b/>
          <w:color w:val="0000FF"/>
          <w:sz w:val="24"/>
        </w:rPr>
        <w:tab/>
      </w:r>
      <w:r>
        <w:rPr>
          <w:rFonts w:ascii="Arial" w:hAnsi="Arial" w:cs="Arial"/>
          <w:b/>
          <w:sz w:val="24"/>
        </w:rPr>
        <w:t>Correct procedures for Flow Description Information with ToSTC</w:t>
      </w:r>
    </w:p>
    <w:p w14:paraId="6A3AB9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CR-0785  rev  Cat: F (Rel-17)</w:t>
      </w:r>
      <w:r>
        <w:rPr>
          <w:i/>
        </w:rPr>
        <w:br/>
      </w:r>
      <w:r>
        <w:rPr>
          <w:i/>
        </w:rPr>
        <w:br/>
      </w:r>
      <w:r>
        <w:rPr>
          <w:i/>
        </w:rPr>
        <w:tab/>
      </w:r>
      <w:r>
        <w:rPr>
          <w:i/>
        </w:rPr>
        <w:tab/>
      </w:r>
      <w:r>
        <w:rPr>
          <w:i/>
        </w:rPr>
        <w:tab/>
      </w:r>
      <w:r>
        <w:rPr>
          <w:i/>
        </w:rPr>
        <w:tab/>
      </w:r>
      <w:r>
        <w:rPr>
          <w:i/>
        </w:rPr>
        <w:tab/>
        <w:t>Source: Ericsson</w:t>
      </w:r>
    </w:p>
    <w:p w14:paraId="5CA3FBD2" w14:textId="77777777" w:rsidR="00210E88" w:rsidRDefault="00210E88" w:rsidP="00210E88">
      <w:pPr>
        <w:rPr>
          <w:rFonts w:ascii="Arial" w:hAnsi="Arial" w:cs="Arial"/>
          <w:b/>
        </w:rPr>
      </w:pPr>
      <w:r>
        <w:rPr>
          <w:rFonts w:ascii="Arial" w:hAnsi="Arial" w:cs="Arial"/>
          <w:b/>
        </w:rPr>
        <w:t xml:space="preserve">Discussion: </w:t>
      </w:r>
    </w:p>
    <w:p w14:paraId="22F8E30C" w14:textId="77777777" w:rsidR="00210E88" w:rsidRDefault="00210E88" w:rsidP="00210E88">
      <w:r>
        <w:t>Maria Liang (Ericsson): r1 provided for C3-230175 ~ C3-230180, with WI TEI17, NAPS-CT</w:t>
      </w:r>
    </w:p>
    <w:p w14:paraId="2A8847AE" w14:textId="77777777" w:rsidR="00210E88" w:rsidRDefault="00210E88" w:rsidP="00210E88">
      <w:r>
        <w:t>Apostolos (Nokia): requires revision</w:t>
      </w:r>
    </w:p>
    <w:p w14:paraId="7ED1E2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C3-230632</w:t>
      </w:r>
      <w:r>
        <w:rPr>
          <w:color w:val="993300"/>
          <w:u w:val="single"/>
        </w:rPr>
        <w:t>.</w:t>
      </w:r>
    </w:p>
    <w:p w14:paraId="752A72BE" w14:textId="618F9A92" w:rsidR="00210E88" w:rsidRDefault="00210E88" w:rsidP="00210E88">
      <w:pPr>
        <w:rPr>
          <w:rFonts w:ascii="Arial" w:hAnsi="Arial" w:cs="Arial"/>
          <w:b/>
          <w:sz w:val="24"/>
        </w:rPr>
      </w:pPr>
      <w:r>
        <w:rPr>
          <w:rFonts w:ascii="Arial" w:hAnsi="Arial" w:cs="Arial"/>
          <w:b/>
          <w:color w:val="0000FF"/>
          <w:sz w:val="24"/>
        </w:rPr>
        <w:t>C3-230180</w:t>
      </w:r>
      <w:r>
        <w:rPr>
          <w:rFonts w:ascii="Arial" w:hAnsi="Arial" w:cs="Arial"/>
          <w:b/>
          <w:color w:val="0000FF"/>
          <w:sz w:val="24"/>
        </w:rPr>
        <w:tab/>
      </w:r>
      <w:r>
        <w:rPr>
          <w:rFonts w:ascii="Arial" w:hAnsi="Arial" w:cs="Arial"/>
          <w:b/>
          <w:sz w:val="24"/>
        </w:rPr>
        <w:t>Correct procedures for Flow Description Information with ToSTC</w:t>
      </w:r>
    </w:p>
    <w:p w14:paraId="20441A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CR-0786  rev  Cat: A (Rel-18)</w:t>
      </w:r>
      <w:r>
        <w:rPr>
          <w:i/>
        </w:rPr>
        <w:br/>
      </w:r>
      <w:r>
        <w:rPr>
          <w:i/>
        </w:rPr>
        <w:br/>
      </w:r>
      <w:r>
        <w:rPr>
          <w:i/>
        </w:rPr>
        <w:tab/>
      </w:r>
      <w:r>
        <w:rPr>
          <w:i/>
        </w:rPr>
        <w:tab/>
      </w:r>
      <w:r>
        <w:rPr>
          <w:i/>
        </w:rPr>
        <w:tab/>
      </w:r>
      <w:r>
        <w:rPr>
          <w:i/>
        </w:rPr>
        <w:tab/>
      </w:r>
      <w:r>
        <w:rPr>
          <w:i/>
        </w:rPr>
        <w:tab/>
        <w:t>Source: Ericsson</w:t>
      </w:r>
    </w:p>
    <w:p w14:paraId="4F98CB4C" w14:textId="77777777" w:rsidR="00210E88" w:rsidRDefault="00210E88" w:rsidP="00210E88">
      <w:pPr>
        <w:rPr>
          <w:rFonts w:ascii="Arial" w:hAnsi="Arial" w:cs="Arial"/>
          <w:b/>
        </w:rPr>
      </w:pPr>
      <w:r>
        <w:rPr>
          <w:rFonts w:ascii="Arial" w:hAnsi="Arial" w:cs="Arial"/>
          <w:b/>
        </w:rPr>
        <w:t xml:space="preserve">Discussion: </w:t>
      </w:r>
    </w:p>
    <w:p w14:paraId="4FB94377" w14:textId="77777777" w:rsidR="00210E88" w:rsidRDefault="00210E88" w:rsidP="00210E88">
      <w:r>
        <w:t>Maria Liang (Ericsson): r1 provided for C3-230175 ~ C3-230180, with WI TEI17, NAPS-CT</w:t>
      </w:r>
    </w:p>
    <w:p w14:paraId="5D894451" w14:textId="77777777" w:rsidR="00210E88" w:rsidRDefault="00210E88" w:rsidP="00210E88">
      <w:r>
        <w:t>Apostolos (Nokia): requires revision</w:t>
      </w:r>
    </w:p>
    <w:p w14:paraId="2CDB8D91" w14:textId="77777777" w:rsidR="00210E88" w:rsidRDefault="00210E88" w:rsidP="00210E88">
      <w:r>
        <w:t>Maria Liang (Ericsson): r2 of C3-230176, 0178, 0180 are provided, WI change to NBI18, with Cat B</w:t>
      </w:r>
    </w:p>
    <w:p w14:paraId="72F12A87" w14:textId="77777777" w:rsidR="00210E88" w:rsidRDefault="00210E88" w:rsidP="00210E88">
      <w:r>
        <w:t>Apostolos (Nokia): will further check</w:t>
      </w:r>
    </w:p>
    <w:p w14:paraId="034CEDFC" w14:textId="77777777" w:rsidR="00210E88" w:rsidRDefault="00210E88" w:rsidP="00210E88">
      <w:r>
        <w:t>Abdessamad (Huawei): will further check</w:t>
      </w:r>
    </w:p>
    <w:p w14:paraId="220192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C3-230635</w:t>
      </w:r>
      <w:r>
        <w:rPr>
          <w:color w:val="993300"/>
          <w:u w:val="single"/>
        </w:rPr>
        <w:t>.</w:t>
      </w:r>
    </w:p>
    <w:p w14:paraId="5D29CC32" w14:textId="30B55C6B" w:rsidR="00210E88" w:rsidRDefault="00210E88" w:rsidP="00210E88">
      <w:pPr>
        <w:rPr>
          <w:rFonts w:ascii="Arial" w:hAnsi="Arial" w:cs="Arial"/>
          <w:b/>
          <w:sz w:val="24"/>
        </w:rPr>
      </w:pPr>
      <w:r>
        <w:rPr>
          <w:rFonts w:ascii="Arial" w:hAnsi="Arial" w:cs="Arial"/>
          <w:b/>
          <w:color w:val="0000FF"/>
          <w:sz w:val="24"/>
        </w:rPr>
        <w:t>C3-230181</w:t>
      </w:r>
      <w:r>
        <w:rPr>
          <w:rFonts w:ascii="Arial" w:hAnsi="Arial" w:cs="Arial"/>
          <w:b/>
          <w:color w:val="0000FF"/>
          <w:sz w:val="24"/>
        </w:rPr>
        <w:tab/>
      </w:r>
      <w:r>
        <w:rPr>
          <w:rFonts w:ascii="Arial" w:hAnsi="Arial" w:cs="Arial"/>
          <w:b/>
          <w:sz w:val="24"/>
        </w:rPr>
        <w:t>Correct the data type of the DELETE method of Individual MBS session</w:t>
      </w:r>
    </w:p>
    <w:p w14:paraId="6CE065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CR-0787  rev  Cat: F (Rel-17)</w:t>
      </w:r>
      <w:r>
        <w:rPr>
          <w:i/>
        </w:rPr>
        <w:br/>
      </w:r>
      <w:r>
        <w:rPr>
          <w:i/>
        </w:rPr>
        <w:br/>
      </w:r>
      <w:r>
        <w:rPr>
          <w:i/>
        </w:rPr>
        <w:tab/>
      </w:r>
      <w:r>
        <w:rPr>
          <w:i/>
        </w:rPr>
        <w:tab/>
      </w:r>
      <w:r>
        <w:rPr>
          <w:i/>
        </w:rPr>
        <w:tab/>
      </w:r>
      <w:r>
        <w:rPr>
          <w:i/>
        </w:rPr>
        <w:tab/>
      </w:r>
      <w:r>
        <w:rPr>
          <w:i/>
        </w:rPr>
        <w:tab/>
        <w:t>Source: Ericsson</w:t>
      </w:r>
    </w:p>
    <w:p w14:paraId="0C50C882" w14:textId="77777777" w:rsidR="00210E88" w:rsidRDefault="00210E88" w:rsidP="00210E88">
      <w:pPr>
        <w:rPr>
          <w:rFonts w:ascii="Arial" w:hAnsi="Arial" w:cs="Arial"/>
          <w:b/>
        </w:rPr>
      </w:pPr>
      <w:r>
        <w:rPr>
          <w:rFonts w:ascii="Arial" w:hAnsi="Arial" w:cs="Arial"/>
          <w:b/>
        </w:rPr>
        <w:t xml:space="preserve">Discussion: </w:t>
      </w:r>
    </w:p>
    <w:p w14:paraId="43099157" w14:textId="77777777" w:rsidR="00210E88" w:rsidRDefault="00210E88" w:rsidP="00210E88">
      <w:r>
        <w:t>Abdessamad (Huawei): not FASMO, fine with R18 with correct it as lower latter.</w:t>
      </w:r>
    </w:p>
    <w:p w14:paraId="2BFE0024" w14:textId="77777777" w:rsidR="00210E88" w:rsidRDefault="00210E88" w:rsidP="00210E88">
      <w:r>
        <w:lastRenderedPageBreak/>
        <w:t>Maria (Ericsson): is FASMO.</w:t>
      </w:r>
    </w:p>
    <w:p w14:paraId="339E2FA2" w14:textId="77777777" w:rsidR="00210E88" w:rsidRDefault="00210E88" w:rsidP="00210E88">
      <w:r>
        <w:t>Rajesh (Nokia): do not need the 1st change; fine with R17.</w:t>
      </w:r>
    </w:p>
    <w:p w14:paraId="6D39F6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A74EC9" w14:textId="4B8C4D9E" w:rsidR="00210E88" w:rsidRDefault="00210E88" w:rsidP="00210E88">
      <w:pPr>
        <w:rPr>
          <w:rFonts w:ascii="Arial" w:hAnsi="Arial" w:cs="Arial"/>
          <w:b/>
          <w:sz w:val="24"/>
        </w:rPr>
      </w:pPr>
      <w:r>
        <w:rPr>
          <w:rFonts w:ascii="Arial" w:hAnsi="Arial" w:cs="Arial"/>
          <w:b/>
          <w:color w:val="0000FF"/>
          <w:sz w:val="24"/>
        </w:rPr>
        <w:t>C3-230182</w:t>
      </w:r>
      <w:r>
        <w:rPr>
          <w:rFonts w:ascii="Arial" w:hAnsi="Arial" w:cs="Arial"/>
          <w:b/>
          <w:color w:val="0000FF"/>
          <w:sz w:val="24"/>
        </w:rPr>
        <w:tab/>
      </w:r>
      <w:r>
        <w:rPr>
          <w:rFonts w:ascii="Arial" w:hAnsi="Arial" w:cs="Arial"/>
          <w:b/>
          <w:sz w:val="24"/>
        </w:rPr>
        <w:t>Correct the data type of the DELETE method of Individual MBS session</w:t>
      </w:r>
    </w:p>
    <w:p w14:paraId="661634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CR-0788  rev  Cat: A (Rel-18)</w:t>
      </w:r>
      <w:r>
        <w:rPr>
          <w:i/>
        </w:rPr>
        <w:br/>
      </w:r>
      <w:r>
        <w:rPr>
          <w:i/>
        </w:rPr>
        <w:br/>
      </w:r>
      <w:r>
        <w:rPr>
          <w:i/>
        </w:rPr>
        <w:tab/>
      </w:r>
      <w:r>
        <w:rPr>
          <w:i/>
        </w:rPr>
        <w:tab/>
      </w:r>
      <w:r>
        <w:rPr>
          <w:i/>
        </w:rPr>
        <w:tab/>
      </w:r>
      <w:r>
        <w:rPr>
          <w:i/>
        </w:rPr>
        <w:tab/>
      </w:r>
      <w:r>
        <w:rPr>
          <w:i/>
        </w:rPr>
        <w:tab/>
        <w:t>Source: Ericsson</w:t>
      </w:r>
    </w:p>
    <w:p w14:paraId="66615384" w14:textId="77777777" w:rsidR="00210E88" w:rsidRDefault="00210E88" w:rsidP="00210E88">
      <w:pPr>
        <w:rPr>
          <w:rFonts w:ascii="Arial" w:hAnsi="Arial" w:cs="Arial"/>
          <w:b/>
        </w:rPr>
      </w:pPr>
      <w:r>
        <w:rPr>
          <w:rFonts w:ascii="Arial" w:hAnsi="Arial" w:cs="Arial"/>
          <w:b/>
        </w:rPr>
        <w:t xml:space="preserve">Discussion: </w:t>
      </w:r>
    </w:p>
    <w:p w14:paraId="7D6262F1" w14:textId="77777777" w:rsidR="00210E88" w:rsidRDefault="00210E88" w:rsidP="00210E88">
      <w:r>
        <w:t>Abdessamad (Huawei): clashes with 0183. Not pursued 0182, move one additional change from 0182 into 0183</w:t>
      </w:r>
    </w:p>
    <w:p w14:paraId="779AC7DC" w14:textId="77777777" w:rsidR="00210E88" w:rsidRDefault="00210E88" w:rsidP="00210E88">
      <w:r>
        <w:t>Maria (Ericsson): should be handled with valuable change.</w:t>
      </w:r>
    </w:p>
    <w:p w14:paraId="71E6ACE3" w14:textId="77777777" w:rsidR="00210E88" w:rsidRDefault="00210E88" w:rsidP="00210E88">
      <w:r>
        <w:t>Maria Liang (Ericsson): C3-230182r1, C3-230183r1 are provided, WI: TEI18, 5MBS</w:t>
      </w:r>
    </w:p>
    <w:p w14:paraId="2BFE5B3B" w14:textId="77777777" w:rsidR="00210E88" w:rsidRDefault="00210E88" w:rsidP="00210E88">
      <w:r>
        <w:t>Abdessamad (Huawei): fine with r1s of 0182 and 0183</w:t>
      </w:r>
    </w:p>
    <w:p w14:paraId="2F88B5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C3-230834</w:t>
      </w:r>
      <w:r>
        <w:rPr>
          <w:color w:val="993300"/>
          <w:u w:val="single"/>
        </w:rPr>
        <w:t>.</w:t>
      </w:r>
    </w:p>
    <w:p w14:paraId="608A8CD3" w14:textId="0FE60551" w:rsidR="00210E88" w:rsidRDefault="00210E88" w:rsidP="00210E88">
      <w:pPr>
        <w:rPr>
          <w:rFonts w:ascii="Arial" w:hAnsi="Arial" w:cs="Arial"/>
          <w:b/>
          <w:sz w:val="24"/>
        </w:rPr>
      </w:pPr>
      <w:r>
        <w:rPr>
          <w:rFonts w:ascii="Arial" w:hAnsi="Arial" w:cs="Arial"/>
          <w:b/>
          <w:color w:val="0000FF"/>
          <w:sz w:val="24"/>
        </w:rPr>
        <w:t>C3-230449</w:t>
      </w:r>
      <w:r>
        <w:rPr>
          <w:rFonts w:ascii="Arial" w:hAnsi="Arial" w:cs="Arial"/>
          <w:b/>
          <w:color w:val="0000FF"/>
          <w:sz w:val="24"/>
        </w:rPr>
        <w:tab/>
      </w:r>
      <w:r>
        <w:rPr>
          <w:rFonts w:ascii="Arial" w:hAnsi="Arial" w:cs="Arial"/>
          <w:b/>
          <w:sz w:val="24"/>
        </w:rPr>
        <w:t>Miscellaneous essential corrections to the MBS related procedures</w:t>
      </w:r>
    </w:p>
    <w:p w14:paraId="2F6B11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v17.7.0</w:t>
      </w:r>
      <w:r>
        <w:rPr>
          <w:i/>
        </w:rPr>
        <w:tab/>
        <w:t xml:space="preserve">  CR-0177  rev  Cat: F (Rel-17)</w:t>
      </w:r>
      <w:r>
        <w:rPr>
          <w:i/>
        </w:rPr>
        <w:br/>
      </w:r>
      <w:r>
        <w:rPr>
          <w:i/>
        </w:rPr>
        <w:br/>
      </w:r>
      <w:r>
        <w:rPr>
          <w:i/>
        </w:rPr>
        <w:tab/>
      </w:r>
      <w:r>
        <w:rPr>
          <w:i/>
        </w:rPr>
        <w:tab/>
      </w:r>
      <w:r>
        <w:rPr>
          <w:i/>
        </w:rPr>
        <w:tab/>
      </w:r>
      <w:r>
        <w:rPr>
          <w:i/>
        </w:rPr>
        <w:tab/>
      </w:r>
      <w:r>
        <w:rPr>
          <w:i/>
        </w:rPr>
        <w:tab/>
        <w:t>Source: Huawei</w:t>
      </w:r>
    </w:p>
    <w:p w14:paraId="4BCF1F6C" w14:textId="77777777" w:rsidR="00210E88" w:rsidRDefault="00210E88" w:rsidP="00210E88">
      <w:pPr>
        <w:rPr>
          <w:rFonts w:ascii="Arial" w:hAnsi="Arial" w:cs="Arial"/>
          <w:b/>
        </w:rPr>
      </w:pPr>
      <w:r>
        <w:rPr>
          <w:rFonts w:ascii="Arial" w:hAnsi="Arial" w:cs="Arial"/>
          <w:b/>
        </w:rPr>
        <w:t xml:space="preserve">Discussion: </w:t>
      </w:r>
    </w:p>
    <w:p w14:paraId="5271BDB9" w14:textId="77777777" w:rsidR="00210E88" w:rsidRDefault="00210E88" w:rsidP="00210E88">
      <w:r>
        <w:t>Rajesh (Nokia): negociation; will provide comments offline</w:t>
      </w:r>
    </w:p>
    <w:p w14:paraId="36B37BAD" w14:textId="77777777" w:rsidR="00210E88" w:rsidRDefault="00210E88" w:rsidP="00210E88">
      <w:r>
        <w:t>Susana (Ericsson): comments</w:t>
      </w:r>
    </w:p>
    <w:p w14:paraId="73BD6E36" w14:textId="77777777" w:rsidR="00210E88" w:rsidRDefault="00210E88" w:rsidP="00210E88">
      <w:r>
        <w:t>Rajesh (Nokia): provide comments.</w:t>
      </w:r>
    </w:p>
    <w:p w14:paraId="5B5FAF01" w14:textId="77777777" w:rsidR="00210E88" w:rsidRDefault="00210E88" w:rsidP="00210E88">
      <w:r>
        <w:t>Abdessamad (Huawei): Providing comments and proposed changes in 0449_r1.</w:t>
      </w:r>
    </w:p>
    <w:p w14:paraId="541D75A7" w14:textId="77777777" w:rsidR="00210E88" w:rsidRDefault="00210E88" w:rsidP="00210E88">
      <w:r>
        <w:t>Rajesh (Nokia): fine with the revision r1.</w:t>
      </w:r>
    </w:p>
    <w:p w14:paraId="7261DC5B" w14:textId="77777777" w:rsidR="00210E88" w:rsidRDefault="00210E88" w:rsidP="00210E88">
      <w:r>
        <w:t>Abdessamad (Huawei): Providing comments and proposed changes in 0449_r2.</w:t>
      </w:r>
    </w:p>
    <w:p w14:paraId="17830E55" w14:textId="77777777" w:rsidR="00210E88" w:rsidRDefault="00210E88" w:rsidP="00210E88">
      <w:r>
        <w:t>Abdessamad (Huawei): Providing 0449_r3 and 0450_r3.</w:t>
      </w:r>
    </w:p>
    <w:p w14:paraId="6495B2D2" w14:textId="77777777" w:rsidR="00210E88" w:rsidRDefault="00210E88" w:rsidP="00210E88">
      <w:r>
        <w:t>Susana (Ericsson): fine with rev</w:t>
      </w:r>
    </w:p>
    <w:p w14:paraId="78F93D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C3-230815</w:t>
      </w:r>
      <w:r>
        <w:rPr>
          <w:color w:val="993300"/>
          <w:u w:val="single"/>
        </w:rPr>
        <w:t>.</w:t>
      </w:r>
    </w:p>
    <w:p w14:paraId="0666B6E4" w14:textId="6D74B27C" w:rsidR="00210E88" w:rsidRDefault="00210E88" w:rsidP="00210E88">
      <w:pPr>
        <w:rPr>
          <w:rFonts w:ascii="Arial" w:hAnsi="Arial" w:cs="Arial"/>
          <w:b/>
          <w:sz w:val="24"/>
        </w:rPr>
      </w:pPr>
      <w:r>
        <w:rPr>
          <w:rFonts w:ascii="Arial" w:hAnsi="Arial" w:cs="Arial"/>
          <w:b/>
          <w:color w:val="0000FF"/>
          <w:sz w:val="24"/>
        </w:rPr>
        <w:t>C3-230450</w:t>
      </w:r>
      <w:r>
        <w:rPr>
          <w:rFonts w:ascii="Arial" w:hAnsi="Arial" w:cs="Arial"/>
          <w:b/>
          <w:color w:val="0000FF"/>
          <w:sz w:val="24"/>
        </w:rPr>
        <w:tab/>
      </w:r>
      <w:r>
        <w:rPr>
          <w:rFonts w:ascii="Arial" w:hAnsi="Arial" w:cs="Arial"/>
          <w:b/>
          <w:sz w:val="24"/>
        </w:rPr>
        <w:t>Miscellaneous essential corrections to the MBS related procedures</w:t>
      </w:r>
    </w:p>
    <w:p w14:paraId="72A550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CR-0178  rev  Cat: A (Rel-18)</w:t>
      </w:r>
      <w:r>
        <w:rPr>
          <w:i/>
        </w:rPr>
        <w:br/>
      </w:r>
      <w:r>
        <w:rPr>
          <w:i/>
        </w:rPr>
        <w:br/>
      </w:r>
      <w:r>
        <w:rPr>
          <w:i/>
        </w:rPr>
        <w:tab/>
      </w:r>
      <w:r>
        <w:rPr>
          <w:i/>
        </w:rPr>
        <w:tab/>
      </w:r>
      <w:r>
        <w:rPr>
          <w:i/>
        </w:rPr>
        <w:tab/>
      </w:r>
      <w:r>
        <w:rPr>
          <w:i/>
        </w:rPr>
        <w:tab/>
      </w:r>
      <w:r>
        <w:rPr>
          <w:i/>
        </w:rPr>
        <w:tab/>
        <w:t>Source: Huawei</w:t>
      </w:r>
    </w:p>
    <w:p w14:paraId="1EC15245" w14:textId="77777777" w:rsidR="00210E88" w:rsidRDefault="00210E88" w:rsidP="00210E88">
      <w:pPr>
        <w:rPr>
          <w:rFonts w:ascii="Arial" w:hAnsi="Arial" w:cs="Arial"/>
          <w:b/>
        </w:rPr>
      </w:pPr>
      <w:r>
        <w:rPr>
          <w:rFonts w:ascii="Arial" w:hAnsi="Arial" w:cs="Arial"/>
          <w:b/>
        </w:rPr>
        <w:t xml:space="preserve">Discussion: </w:t>
      </w:r>
    </w:p>
    <w:p w14:paraId="6EA563C1" w14:textId="77777777" w:rsidR="00210E88" w:rsidRDefault="00210E88" w:rsidP="00210E88">
      <w:r>
        <w:t>This CR introduces backwards compatible corrections to the OpenAPI description of the Nbsf_Management API defined in this specification.</w:t>
      </w:r>
    </w:p>
    <w:p w14:paraId="09CBE67C" w14:textId="77777777" w:rsidR="00210E88" w:rsidRDefault="00210E88" w:rsidP="00210E88">
      <w:r>
        <w:t>Abdessamad (Huawei): Providing comments and proposed changes in 0449_r2.</w:t>
      </w:r>
    </w:p>
    <w:p w14:paraId="4B04CF57" w14:textId="77777777" w:rsidR="00210E88" w:rsidRDefault="00210E88" w:rsidP="00210E88">
      <w:r>
        <w:t>Abdessamad (Huawei): Providing 0449_r3 and 0450_r3.</w:t>
      </w:r>
    </w:p>
    <w:p w14:paraId="30609E9F" w14:textId="77777777" w:rsidR="00210E88" w:rsidRDefault="00210E88" w:rsidP="00210E88">
      <w:r>
        <w:lastRenderedPageBreak/>
        <w:t>Susana (Ericsson): fine with rev</w:t>
      </w:r>
    </w:p>
    <w:p w14:paraId="67FDF8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C3-230816</w:t>
      </w:r>
      <w:r>
        <w:rPr>
          <w:color w:val="993300"/>
          <w:u w:val="single"/>
        </w:rPr>
        <w:t>.</w:t>
      </w:r>
    </w:p>
    <w:p w14:paraId="30F03BCE" w14:textId="1649681B" w:rsidR="00210E88" w:rsidRDefault="00210E88" w:rsidP="00210E88">
      <w:pPr>
        <w:rPr>
          <w:rFonts w:ascii="Arial" w:hAnsi="Arial" w:cs="Arial"/>
          <w:b/>
          <w:sz w:val="24"/>
        </w:rPr>
      </w:pPr>
      <w:r>
        <w:rPr>
          <w:rFonts w:ascii="Arial" w:hAnsi="Arial" w:cs="Arial"/>
          <w:b/>
          <w:color w:val="0000FF"/>
          <w:sz w:val="24"/>
        </w:rPr>
        <w:t>C3-230451</w:t>
      </w:r>
      <w:r>
        <w:rPr>
          <w:rFonts w:ascii="Arial" w:hAnsi="Arial" w:cs="Arial"/>
          <w:b/>
          <w:color w:val="0000FF"/>
          <w:sz w:val="24"/>
        </w:rPr>
        <w:tab/>
      </w:r>
      <w:r>
        <w:rPr>
          <w:rFonts w:ascii="Arial" w:hAnsi="Arial" w:cs="Arial"/>
          <w:b/>
          <w:sz w:val="24"/>
        </w:rPr>
        <w:t>Miscellaneous essential corrections to the MBS PCF APIs</w:t>
      </w:r>
    </w:p>
    <w:p w14:paraId="3D815B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v17.1.0</w:t>
      </w:r>
      <w:r>
        <w:rPr>
          <w:i/>
        </w:rPr>
        <w:tab/>
        <w:t xml:space="preserve">  CR-0018  rev  Cat: F (Rel-17)</w:t>
      </w:r>
      <w:r>
        <w:rPr>
          <w:i/>
        </w:rPr>
        <w:br/>
      </w:r>
      <w:r>
        <w:rPr>
          <w:i/>
        </w:rPr>
        <w:br/>
      </w:r>
      <w:r>
        <w:rPr>
          <w:i/>
        </w:rPr>
        <w:tab/>
      </w:r>
      <w:r>
        <w:rPr>
          <w:i/>
        </w:rPr>
        <w:tab/>
      </w:r>
      <w:r>
        <w:rPr>
          <w:i/>
        </w:rPr>
        <w:tab/>
      </w:r>
      <w:r>
        <w:rPr>
          <w:i/>
        </w:rPr>
        <w:tab/>
      </w:r>
      <w:r>
        <w:rPr>
          <w:i/>
        </w:rPr>
        <w:tab/>
        <w:t>Source: Huawei</w:t>
      </w:r>
    </w:p>
    <w:p w14:paraId="2404D175" w14:textId="77777777" w:rsidR="00210E88" w:rsidRDefault="00210E88" w:rsidP="00210E88">
      <w:pPr>
        <w:rPr>
          <w:rFonts w:ascii="Arial" w:hAnsi="Arial" w:cs="Arial"/>
          <w:b/>
        </w:rPr>
      </w:pPr>
      <w:r>
        <w:rPr>
          <w:rFonts w:ascii="Arial" w:hAnsi="Arial" w:cs="Arial"/>
          <w:b/>
        </w:rPr>
        <w:t xml:space="preserve">Discussion: </w:t>
      </w:r>
    </w:p>
    <w:p w14:paraId="3A15B38D" w14:textId="77777777" w:rsidR="00210E88" w:rsidRDefault="00210E88" w:rsidP="00210E88">
      <w:r>
        <w:t>Rajesh (Nokia): provide comments.</w:t>
      </w:r>
    </w:p>
    <w:p w14:paraId="2CE8A7DC" w14:textId="77777777" w:rsidR="00210E88" w:rsidRDefault="00210E88" w:rsidP="00210E88">
      <w:r>
        <w:t>Abdessamad (Huawei): Providing comments and proposed changes in 0451_r1.</w:t>
      </w:r>
    </w:p>
    <w:p w14:paraId="645872B4" w14:textId="77777777" w:rsidR="00210E88" w:rsidRDefault="00210E88" w:rsidP="00210E88">
      <w:r>
        <w:t>Abdessamad (Huawei): r2 is available</w:t>
      </w:r>
    </w:p>
    <w:p w14:paraId="07D0B736" w14:textId="77777777" w:rsidR="00210E88" w:rsidRDefault="00210E88" w:rsidP="00210E88">
      <w:r>
        <w:t>Abdessamad (Huawei): Providing comments and proposed changes in 0451_r2.</w:t>
      </w:r>
    </w:p>
    <w:p w14:paraId="496FE8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C3-230817</w:t>
      </w:r>
      <w:r>
        <w:rPr>
          <w:color w:val="993300"/>
          <w:u w:val="single"/>
        </w:rPr>
        <w:t>.</w:t>
      </w:r>
    </w:p>
    <w:p w14:paraId="192BA110" w14:textId="0D58BA51" w:rsidR="00210E88" w:rsidRDefault="00210E88" w:rsidP="00210E88">
      <w:pPr>
        <w:rPr>
          <w:rFonts w:ascii="Arial" w:hAnsi="Arial" w:cs="Arial"/>
          <w:b/>
          <w:sz w:val="24"/>
        </w:rPr>
      </w:pPr>
      <w:r>
        <w:rPr>
          <w:rFonts w:ascii="Arial" w:hAnsi="Arial" w:cs="Arial"/>
          <w:b/>
          <w:color w:val="0000FF"/>
          <w:sz w:val="24"/>
        </w:rPr>
        <w:t>C3-230452</w:t>
      </w:r>
      <w:r>
        <w:rPr>
          <w:rFonts w:ascii="Arial" w:hAnsi="Arial" w:cs="Arial"/>
          <w:b/>
          <w:color w:val="0000FF"/>
          <w:sz w:val="24"/>
        </w:rPr>
        <w:tab/>
      </w:r>
      <w:r>
        <w:rPr>
          <w:rFonts w:ascii="Arial" w:hAnsi="Arial" w:cs="Arial"/>
          <w:b/>
          <w:sz w:val="24"/>
        </w:rPr>
        <w:t>Miscellaneous essential corrections to the MBS PCF APIs</w:t>
      </w:r>
    </w:p>
    <w:p w14:paraId="51A0EC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CR-0019  rev  Cat: A (Rel-18)</w:t>
      </w:r>
      <w:r>
        <w:rPr>
          <w:i/>
        </w:rPr>
        <w:br/>
      </w:r>
      <w:r>
        <w:rPr>
          <w:i/>
        </w:rPr>
        <w:br/>
      </w:r>
      <w:r>
        <w:rPr>
          <w:i/>
        </w:rPr>
        <w:tab/>
      </w:r>
      <w:r>
        <w:rPr>
          <w:i/>
        </w:rPr>
        <w:tab/>
      </w:r>
      <w:r>
        <w:rPr>
          <w:i/>
        </w:rPr>
        <w:tab/>
      </w:r>
      <w:r>
        <w:rPr>
          <w:i/>
        </w:rPr>
        <w:tab/>
      </w:r>
      <w:r>
        <w:rPr>
          <w:i/>
        </w:rPr>
        <w:tab/>
        <w:t>Source: Huawei</w:t>
      </w:r>
    </w:p>
    <w:p w14:paraId="3822AC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C3-230818</w:t>
      </w:r>
      <w:r>
        <w:rPr>
          <w:color w:val="993300"/>
          <w:u w:val="single"/>
        </w:rPr>
        <w:t>.</w:t>
      </w:r>
    </w:p>
    <w:p w14:paraId="1FF06FDF" w14:textId="0997E003" w:rsidR="00210E88" w:rsidRDefault="00210E88" w:rsidP="00210E88">
      <w:pPr>
        <w:rPr>
          <w:rFonts w:ascii="Arial" w:hAnsi="Arial" w:cs="Arial"/>
          <w:b/>
          <w:sz w:val="24"/>
        </w:rPr>
      </w:pPr>
      <w:r>
        <w:rPr>
          <w:rFonts w:ascii="Arial" w:hAnsi="Arial" w:cs="Arial"/>
          <w:b/>
          <w:color w:val="0000FF"/>
          <w:sz w:val="24"/>
        </w:rPr>
        <w:t>C3-230453</w:t>
      </w:r>
      <w:r>
        <w:rPr>
          <w:rFonts w:ascii="Arial" w:hAnsi="Arial" w:cs="Arial"/>
          <w:b/>
          <w:color w:val="0000FF"/>
          <w:sz w:val="24"/>
        </w:rPr>
        <w:tab/>
      </w:r>
      <w:r>
        <w:rPr>
          <w:rFonts w:ascii="Arial" w:hAnsi="Arial" w:cs="Arial"/>
          <w:b/>
          <w:sz w:val="24"/>
        </w:rPr>
        <w:t>Discussion on the necessary corrections to MBS User Service framework</w:t>
      </w:r>
    </w:p>
    <w:p w14:paraId="2F298CEE"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7659B4" w14:textId="77777777" w:rsidR="00210E88" w:rsidRDefault="00210E88" w:rsidP="00210E88">
      <w:pPr>
        <w:rPr>
          <w:rFonts w:ascii="Arial" w:hAnsi="Arial" w:cs="Arial"/>
          <w:b/>
        </w:rPr>
      </w:pPr>
      <w:r>
        <w:rPr>
          <w:rFonts w:ascii="Arial" w:hAnsi="Arial" w:cs="Arial"/>
          <w:b/>
        </w:rPr>
        <w:t xml:space="preserve">Discussion: </w:t>
      </w:r>
    </w:p>
    <w:p w14:paraId="56AAF825" w14:textId="77777777" w:rsidR="00210E88" w:rsidRDefault="00210E88" w:rsidP="00210E88">
      <w:r>
        <w:t>Maria (Ericsson): comments</w:t>
      </w:r>
    </w:p>
    <w:p w14:paraId="4FFF4E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83CC" w14:textId="31FC3358" w:rsidR="00210E88" w:rsidRDefault="00210E88" w:rsidP="00210E88">
      <w:pPr>
        <w:rPr>
          <w:rFonts w:ascii="Arial" w:hAnsi="Arial" w:cs="Arial"/>
          <w:b/>
          <w:sz w:val="24"/>
        </w:rPr>
      </w:pPr>
      <w:r>
        <w:rPr>
          <w:rFonts w:ascii="Arial" w:hAnsi="Arial" w:cs="Arial"/>
          <w:b/>
          <w:color w:val="0000FF"/>
          <w:sz w:val="24"/>
        </w:rPr>
        <w:t>C3-230455</w:t>
      </w:r>
      <w:r>
        <w:rPr>
          <w:rFonts w:ascii="Arial" w:hAnsi="Arial" w:cs="Arial"/>
          <w:b/>
          <w:color w:val="0000FF"/>
          <w:sz w:val="24"/>
        </w:rPr>
        <w:tab/>
      </w:r>
      <w:r>
        <w:rPr>
          <w:rFonts w:ascii="Arial" w:hAnsi="Arial" w:cs="Arial"/>
          <w:b/>
          <w:sz w:val="24"/>
        </w:rPr>
        <w:t>Miscellaneous essential corrections to the MBSF APIs</w:t>
      </w:r>
    </w:p>
    <w:p w14:paraId="6A649F5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CR-0017  rev  Cat: F (Rel-17)</w:t>
      </w:r>
      <w:r>
        <w:rPr>
          <w:i/>
        </w:rPr>
        <w:br/>
      </w:r>
      <w:r>
        <w:rPr>
          <w:i/>
        </w:rPr>
        <w:br/>
      </w:r>
      <w:r>
        <w:rPr>
          <w:i/>
        </w:rPr>
        <w:tab/>
      </w:r>
      <w:r>
        <w:rPr>
          <w:i/>
        </w:rPr>
        <w:tab/>
      </w:r>
      <w:r>
        <w:rPr>
          <w:i/>
        </w:rPr>
        <w:tab/>
      </w:r>
      <w:r>
        <w:rPr>
          <w:i/>
        </w:rPr>
        <w:tab/>
      </w:r>
      <w:r>
        <w:rPr>
          <w:i/>
        </w:rPr>
        <w:tab/>
        <w:t>Source: Huawei</w:t>
      </w:r>
    </w:p>
    <w:p w14:paraId="4F67739D" w14:textId="77777777" w:rsidR="00210E88" w:rsidRDefault="00210E88" w:rsidP="00210E88">
      <w:pPr>
        <w:rPr>
          <w:rFonts w:ascii="Arial" w:hAnsi="Arial" w:cs="Arial"/>
          <w:b/>
        </w:rPr>
      </w:pPr>
      <w:r>
        <w:rPr>
          <w:rFonts w:ascii="Arial" w:hAnsi="Arial" w:cs="Arial"/>
          <w:b/>
        </w:rPr>
        <w:t xml:space="preserve">Discussion: </w:t>
      </w:r>
    </w:p>
    <w:p w14:paraId="64693B2A" w14:textId="77777777" w:rsidR="00210E88" w:rsidRDefault="00210E88" w:rsidP="00210E88">
      <w:r>
        <w:t>This CR introduces backwards compatible corrections to the OpenAPI descriptions of the APIs defined in this specification (i.e. 3GPP TS 29.580) and the following APIs defined in 3GPP TS 29.522:</w:t>
      </w:r>
    </w:p>
    <w:p w14:paraId="5671C094" w14:textId="77777777" w:rsidR="00210E88" w:rsidRDefault="00210E88" w:rsidP="00210E88">
      <w:r>
        <w:t>-</w:t>
      </w:r>
      <w:r>
        <w:tab/>
        <w:t>Nnef_MBSUserService</w:t>
      </w:r>
    </w:p>
    <w:p w14:paraId="454A87B8" w14:textId="77777777" w:rsidR="00210E88" w:rsidRDefault="00210E88" w:rsidP="00210E88">
      <w:r>
        <w:t>-</w:t>
      </w:r>
      <w:r>
        <w:tab/>
        <w:t>Nnef_MBSUserDataIngestSession</w:t>
      </w:r>
    </w:p>
    <w:p w14:paraId="474EE6C8" w14:textId="77777777" w:rsidR="00210E88" w:rsidRDefault="00210E88" w:rsidP="00210E88">
      <w:r>
        <w:t>Maria (Ericsson): comments</w:t>
      </w:r>
    </w:p>
    <w:p w14:paraId="2D19089C" w14:textId="77777777" w:rsidR="00210E88" w:rsidRDefault="00210E88" w:rsidP="00210E88">
      <w:r>
        <w:t>Abdessamad (Huawei): Providing 0455_r1 and 0456_r1.</w:t>
      </w:r>
    </w:p>
    <w:p w14:paraId="41BC1F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C3-230820</w:t>
      </w:r>
      <w:r>
        <w:rPr>
          <w:color w:val="993300"/>
          <w:u w:val="single"/>
        </w:rPr>
        <w:t>.</w:t>
      </w:r>
    </w:p>
    <w:p w14:paraId="334A8F3C" w14:textId="76C94A25" w:rsidR="00210E88" w:rsidRDefault="00210E88" w:rsidP="00210E88">
      <w:pPr>
        <w:rPr>
          <w:rFonts w:ascii="Arial" w:hAnsi="Arial" w:cs="Arial"/>
          <w:b/>
          <w:sz w:val="24"/>
        </w:rPr>
      </w:pPr>
      <w:r>
        <w:rPr>
          <w:rFonts w:ascii="Arial" w:hAnsi="Arial" w:cs="Arial"/>
          <w:b/>
          <w:color w:val="0000FF"/>
          <w:sz w:val="24"/>
        </w:rPr>
        <w:lastRenderedPageBreak/>
        <w:t>C3-230456</w:t>
      </w:r>
      <w:r>
        <w:rPr>
          <w:rFonts w:ascii="Arial" w:hAnsi="Arial" w:cs="Arial"/>
          <w:b/>
          <w:color w:val="0000FF"/>
          <w:sz w:val="24"/>
        </w:rPr>
        <w:tab/>
      </w:r>
      <w:r>
        <w:rPr>
          <w:rFonts w:ascii="Arial" w:hAnsi="Arial" w:cs="Arial"/>
          <w:b/>
          <w:sz w:val="24"/>
        </w:rPr>
        <w:t>Miscellaneous essential corrections to the MBSF APIs</w:t>
      </w:r>
    </w:p>
    <w:p w14:paraId="28B057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CR-0018  rev  Cat: A (Rel-18)</w:t>
      </w:r>
      <w:r>
        <w:rPr>
          <w:i/>
        </w:rPr>
        <w:br/>
      </w:r>
      <w:r>
        <w:rPr>
          <w:i/>
        </w:rPr>
        <w:br/>
      </w:r>
      <w:r>
        <w:rPr>
          <w:i/>
        </w:rPr>
        <w:tab/>
      </w:r>
      <w:r>
        <w:rPr>
          <w:i/>
        </w:rPr>
        <w:tab/>
      </w:r>
      <w:r>
        <w:rPr>
          <w:i/>
        </w:rPr>
        <w:tab/>
      </w:r>
      <w:r>
        <w:rPr>
          <w:i/>
        </w:rPr>
        <w:tab/>
      </w:r>
      <w:r>
        <w:rPr>
          <w:i/>
        </w:rPr>
        <w:tab/>
        <w:t>Source: Huawei</w:t>
      </w:r>
    </w:p>
    <w:p w14:paraId="1D8A1F80" w14:textId="77777777" w:rsidR="00210E88" w:rsidRDefault="00210E88" w:rsidP="00210E88">
      <w:pPr>
        <w:rPr>
          <w:rFonts w:ascii="Arial" w:hAnsi="Arial" w:cs="Arial"/>
          <w:b/>
        </w:rPr>
      </w:pPr>
      <w:r>
        <w:rPr>
          <w:rFonts w:ascii="Arial" w:hAnsi="Arial" w:cs="Arial"/>
          <w:b/>
        </w:rPr>
        <w:t xml:space="preserve">Discussion: </w:t>
      </w:r>
    </w:p>
    <w:p w14:paraId="7DA4AF6D" w14:textId="77777777" w:rsidR="00210E88" w:rsidRDefault="00210E88" w:rsidP="00210E88">
      <w:r>
        <w:t>This CR introduces backwards compatible corrections to the OpenAPI descriptions of the APIs defined in this specification (i.e. 3GPP TS 29.580) and the following APIs defined in 3GPP TS 29.522:</w:t>
      </w:r>
    </w:p>
    <w:p w14:paraId="1CBDE91D" w14:textId="77777777" w:rsidR="00210E88" w:rsidRDefault="00210E88" w:rsidP="00210E88">
      <w:r>
        <w:t>-</w:t>
      </w:r>
      <w:r>
        <w:tab/>
        <w:t>Nnef_MBSUserService</w:t>
      </w:r>
    </w:p>
    <w:p w14:paraId="195201C9" w14:textId="77777777" w:rsidR="00210E88" w:rsidRDefault="00210E88" w:rsidP="00210E88">
      <w:r>
        <w:t>-</w:t>
      </w:r>
      <w:r>
        <w:tab/>
        <w:t>Nnef_MBSUserDataIngestSession</w:t>
      </w:r>
    </w:p>
    <w:p w14:paraId="6AF9251E" w14:textId="77777777" w:rsidR="00210E88" w:rsidRDefault="00210E88" w:rsidP="00210E88">
      <w:r>
        <w:t>Abdessamad (Huawei): Providing 0455_r1 and 0456_r1.</w:t>
      </w:r>
    </w:p>
    <w:p w14:paraId="19901A4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C3-230821</w:t>
      </w:r>
      <w:r>
        <w:rPr>
          <w:color w:val="993300"/>
          <w:u w:val="single"/>
        </w:rPr>
        <w:t>.</w:t>
      </w:r>
    </w:p>
    <w:p w14:paraId="232E70A5" w14:textId="729D9A1F" w:rsidR="00210E88" w:rsidRDefault="00210E88" w:rsidP="00210E88">
      <w:pPr>
        <w:rPr>
          <w:rFonts w:ascii="Arial" w:hAnsi="Arial" w:cs="Arial"/>
          <w:b/>
          <w:sz w:val="24"/>
        </w:rPr>
      </w:pPr>
      <w:r>
        <w:rPr>
          <w:rFonts w:ascii="Arial" w:hAnsi="Arial" w:cs="Arial"/>
          <w:b/>
          <w:color w:val="0000FF"/>
          <w:sz w:val="24"/>
        </w:rPr>
        <w:t>C3-230596</w:t>
      </w:r>
      <w:r>
        <w:rPr>
          <w:rFonts w:ascii="Arial" w:hAnsi="Arial" w:cs="Arial"/>
          <w:b/>
          <w:color w:val="0000FF"/>
          <w:sz w:val="24"/>
        </w:rPr>
        <w:tab/>
      </w:r>
      <w:r>
        <w:rPr>
          <w:rFonts w:ascii="Arial" w:hAnsi="Arial" w:cs="Arial"/>
          <w:b/>
          <w:sz w:val="24"/>
        </w:rPr>
        <w:t>Miscellaneous MBS PCC related essential corrections and signalling simplification</w:t>
      </w:r>
    </w:p>
    <w:p w14:paraId="560D1C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CR-0442  rev  Cat: A (Rel-18)</w:t>
      </w:r>
      <w:r>
        <w:rPr>
          <w:i/>
        </w:rPr>
        <w:br/>
      </w:r>
      <w:r>
        <w:rPr>
          <w:i/>
        </w:rPr>
        <w:br/>
      </w:r>
      <w:r>
        <w:rPr>
          <w:i/>
        </w:rPr>
        <w:tab/>
      </w:r>
      <w:r>
        <w:rPr>
          <w:i/>
        </w:rPr>
        <w:tab/>
      </w:r>
      <w:r>
        <w:rPr>
          <w:i/>
        </w:rPr>
        <w:tab/>
      </w:r>
      <w:r>
        <w:rPr>
          <w:i/>
        </w:rPr>
        <w:tab/>
      </w:r>
      <w:r>
        <w:rPr>
          <w:i/>
        </w:rPr>
        <w:tab/>
        <w:t>Source: Huawei</w:t>
      </w:r>
    </w:p>
    <w:p w14:paraId="4B60E1AC" w14:textId="77777777" w:rsidR="00210E88" w:rsidRDefault="00210E88" w:rsidP="00210E88">
      <w:pPr>
        <w:rPr>
          <w:rFonts w:ascii="Arial" w:hAnsi="Arial" w:cs="Arial"/>
          <w:b/>
        </w:rPr>
      </w:pPr>
      <w:r>
        <w:rPr>
          <w:rFonts w:ascii="Arial" w:hAnsi="Arial" w:cs="Arial"/>
          <w:b/>
        </w:rPr>
        <w:t xml:space="preserve">Discussion: </w:t>
      </w:r>
    </w:p>
    <w:p w14:paraId="47B30EF6" w14:textId="77777777" w:rsidR="00210E88" w:rsidRDefault="00210E88" w:rsidP="00210E88">
      <w:r>
        <w:t>Abdessamad (Huawei): work on revision, move to TEI18, 5MBS</w:t>
      </w:r>
    </w:p>
    <w:p w14:paraId="70E4D4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C3-230890</w:t>
      </w:r>
      <w:r>
        <w:rPr>
          <w:color w:val="993300"/>
          <w:u w:val="single"/>
        </w:rPr>
        <w:t>.</w:t>
      </w:r>
    </w:p>
    <w:p w14:paraId="232E881B" w14:textId="432D1A8E" w:rsidR="00210E88" w:rsidRDefault="00210E88" w:rsidP="00210E88">
      <w:pPr>
        <w:rPr>
          <w:rFonts w:ascii="Arial" w:hAnsi="Arial" w:cs="Arial"/>
          <w:b/>
          <w:sz w:val="24"/>
        </w:rPr>
      </w:pPr>
      <w:r>
        <w:rPr>
          <w:rFonts w:ascii="Arial" w:hAnsi="Arial" w:cs="Arial"/>
          <w:b/>
          <w:color w:val="0000FF"/>
          <w:sz w:val="24"/>
        </w:rPr>
        <w:t>C3-230815</w:t>
      </w:r>
      <w:r>
        <w:rPr>
          <w:rFonts w:ascii="Arial" w:hAnsi="Arial" w:cs="Arial"/>
          <w:b/>
          <w:color w:val="0000FF"/>
          <w:sz w:val="24"/>
        </w:rPr>
        <w:tab/>
      </w:r>
      <w:r>
        <w:rPr>
          <w:rFonts w:ascii="Arial" w:hAnsi="Arial" w:cs="Arial"/>
          <w:b/>
          <w:sz w:val="24"/>
        </w:rPr>
        <w:t>Miscellaneous essential corrections to the MBS related procedures</w:t>
      </w:r>
    </w:p>
    <w:p w14:paraId="6FB09D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v17.7.0</w:t>
      </w:r>
      <w:r>
        <w:rPr>
          <w:i/>
        </w:rPr>
        <w:tab/>
        <w:t xml:space="preserve">  CR-0177  rev 1 Cat: F (Rel-17)</w:t>
      </w:r>
      <w:r>
        <w:rPr>
          <w:i/>
        </w:rPr>
        <w:br/>
      </w:r>
      <w:r>
        <w:rPr>
          <w:i/>
        </w:rPr>
        <w:br/>
      </w:r>
      <w:r>
        <w:rPr>
          <w:i/>
        </w:rPr>
        <w:tab/>
      </w:r>
      <w:r>
        <w:rPr>
          <w:i/>
        </w:rPr>
        <w:tab/>
      </w:r>
      <w:r>
        <w:rPr>
          <w:i/>
        </w:rPr>
        <w:tab/>
      </w:r>
      <w:r>
        <w:rPr>
          <w:i/>
        </w:rPr>
        <w:tab/>
      </w:r>
      <w:r>
        <w:rPr>
          <w:i/>
        </w:rPr>
        <w:tab/>
        <w:t>Source: Huawei</w:t>
      </w:r>
    </w:p>
    <w:p w14:paraId="30E1951A" w14:textId="77777777" w:rsidR="00210E88" w:rsidRDefault="00210E88" w:rsidP="00210E88">
      <w:pPr>
        <w:rPr>
          <w:color w:val="808080"/>
        </w:rPr>
      </w:pPr>
      <w:r>
        <w:rPr>
          <w:color w:val="808080"/>
        </w:rPr>
        <w:t>(Replaces C3-230449)</w:t>
      </w:r>
    </w:p>
    <w:p w14:paraId="0A3A90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0893C" w14:textId="07251D7A" w:rsidR="00210E88" w:rsidRDefault="00210E88" w:rsidP="00210E88">
      <w:pPr>
        <w:rPr>
          <w:rFonts w:ascii="Arial" w:hAnsi="Arial" w:cs="Arial"/>
          <w:b/>
          <w:sz w:val="24"/>
        </w:rPr>
      </w:pPr>
      <w:r>
        <w:rPr>
          <w:rFonts w:ascii="Arial" w:hAnsi="Arial" w:cs="Arial"/>
          <w:b/>
          <w:color w:val="0000FF"/>
          <w:sz w:val="24"/>
        </w:rPr>
        <w:t>C3-230816</w:t>
      </w:r>
      <w:r>
        <w:rPr>
          <w:rFonts w:ascii="Arial" w:hAnsi="Arial" w:cs="Arial"/>
          <w:b/>
          <w:color w:val="0000FF"/>
          <w:sz w:val="24"/>
        </w:rPr>
        <w:tab/>
      </w:r>
      <w:r>
        <w:rPr>
          <w:rFonts w:ascii="Arial" w:hAnsi="Arial" w:cs="Arial"/>
          <w:b/>
          <w:sz w:val="24"/>
        </w:rPr>
        <w:t>Miscellaneous essential corrections to the MBS related procedures</w:t>
      </w:r>
    </w:p>
    <w:p w14:paraId="79D0D3E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CR-0178  rev 1 Cat: A (Rel-18)</w:t>
      </w:r>
      <w:r>
        <w:rPr>
          <w:i/>
        </w:rPr>
        <w:br/>
      </w:r>
      <w:r>
        <w:rPr>
          <w:i/>
        </w:rPr>
        <w:br/>
      </w:r>
      <w:r>
        <w:rPr>
          <w:i/>
        </w:rPr>
        <w:tab/>
      </w:r>
      <w:r>
        <w:rPr>
          <w:i/>
        </w:rPr>
        <w:tab/>
      </w:r>
      <w:r>
        <w:rPr>
          <w:i/>
        </w:rPr>
        <w:tab/>
      </w:r>
      <w:r>
        <w:rPr>
          <w:i/>
        </w:rPr>
        <w:tab/>
      </w:r>
      <w:r>
        <w:rPr>
          <w:i/>
        </w:rPr>
        <w:tab/>
        <w:t>Source: Huawei</w:t>
      </w:r>
    </w:p>
    <w:p w14:paraId="4E5CFC3E" w14:textId="77777777" w:rsidR="00210E88" w:rsidRDefault="00210E88" w:rsidP="00210E88">
      <w:pPr>
        <w:rPr>
          <w:color w:val="808080"/>
        </w:rPr>
      </w:pPr>
      <w:r>
        <w:rPr>
          <w:color w:val="808080"/>
        </w:rPr>
        <w:t>(Replaces C3-230450)</w:t>
      </w:r>
    </w:p>
    <w:p w14:paraId="5A92F2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888C5" w14:textId="041BE15C" w:rsidR="00210E88" w:rsidRDefault="00210E88" w:rsidP="00210E88">
      <w:pPr>
        <w:rPr>
          <w:rFonts w:ascii="Arial" w:hAnsi="Arial" w:cs="Arial"/>
          <w:b/>
          <w:sz w:val="24"/>
        </w:rPr>
      </w:pPr>
      <w:r>
        <w:rPr>
          <w:rFonts w:ascii="Arial" w:hAnsi="Arial" w:cs="Arial"/>
          <w:b/>
          <w:color w:val="0000FF"/>
          <w:sz w:val="24"/>
        </w:rPr>
        <w:t>C3-230817</w:t>
      </w:r>
      <w:r>
        <w:rPr>
          <w:rFonts w:ascii="Arial" w:hAnsi="Arial" w:cs="Arial"/>
          <w:b/>
          <w:color w:val="0000FF"/>
          <w:sz w:val="24"/>
        </w:rPr>
        <w:tab/>
      </w:r>
      <w:r>
        <w:rPr>
          <w:rFonts w:ascii="Arial" w:hAnsi="Arial" w:cs="Arial"/>
          <w:b/>
          <w:sz w:val="24"/>
        </w:rPr>
        <w:t>Miscellaneous essential corrections to the MBS PCF APIs</w:t>
      </w:r>
    </w:p>
    <w:p w14:paraId="765943B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v17.1.0</w:t>
      </w:r>
      <w:r>
        <w:rPr>
          <w:i/>
        </w:rPr>
        <w:tab/>
        <w:t xml:space="preserve">  CR-0018  rev 1 Cat: F (Rel-17)</w:t>
      </w:r>
      <w:r>
        <w:rPr>
          <w:i/>
        </w:rPr>
        <w:br/>
      </w:r>
      <w:r>
        <w:rPr>
          <w:i/>
        </w:rPr>
        <w:br/>
      </w:r>
      <w:r>
        <w:rPr>
          <w:i/>
        </w:rPr>
        <w:tab/>
      </w:r>
      <w:r>
        <w:rPr>
          <w:i/>
        </w:rPr>
        <w:tab/>
      </w:r>
      <w:r>
        <w:rPr>
          <w:i/>
        </w:rPr>
        <w:tab/>
      </w:r>
      <w:r>
        <w:rPr>
          <w:i/>
        </w:rPr>
        <w:tab/>
      </w:r>
      <w:r>
        <w:rPr>
          <w:i/>
        </w:rPr>
        <w:tab/>
        <w:t>Source: Huawei</w:t>
      </w:r>
    </w:p>
    <w:p w14:paraId="33999218" w14:textId="77777777" w:rsidR="00210E88" w:rsidRDefault="00210E88" w:rsidP="00210E88">
      <w:pPr>
        <w:rPr>
          <w:color w:val="808080"/>
        </w:rPr>
      </w:pPr>
      <w:r>
        <w:rPr>
          <w:color w:val="808080"/>
        </w:rPr>
        <w:t>(Replaces C3-230451)</w:t>
      </w:r>
    </w:p>
    <w:p w14:paraId="3F1CF8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127FE" w14:textId="0AE7D584" w:rsidR="00210E88" w:rsidRDefault="00210E88" w:rsidP="00210E88">
      <w:pPr>
        <w:rPr>
          <w:rFonts w:ascii="Arial" w:hAnsi="Arial" w:cs="Arial"/>
          <w:b/>
          <w:sz w:val="24"/>
        </w:rPr>
      </w:pPr>
      <w:r>
        <w:rPr>
          <w:rFonts w:ascii="Arial" w:hAnsi="Arial" w:cs="Arial"/>
          <w:b/>
          <w:color w:val="0000FF"/>
          <w:sz w:val="24"/>
        </w:rPr>
        <w:lastRenderedPageBreak/>
        <w:t>C3-230818</w:t>
      </w:r>
      <w:r>
        <w:rPr>
          <w:rFonts w:ascii="Arial" w:hAnsi="Arial" w:cs="Arial"/>
          <w:b/>
          <w:color w:val="0000FF"/>
          <w:sz w:val="24"/>
        </w:rPr>
        <w:tab/>
      </w:r>
      <w:r>
        <w:rPr>
          <w:rFonts w:ascii="Arial" w:hAnsi="Arial" w:cs="Arial"/>
          <w:b/>
          <w:sz w:val="24"/>
        </w:rPr>
        <w:t>Miscellaneous essential corrections to the MBS PCF APIs</w:t>
      </w:r>
    </w:p>
    <w:p w14:paraId="204599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CR-0019  rev 1 Cat: A (Rel-18)</w:t>
      </w:r>
      <w:r>
        <w:rPr>
          <w:i/>
        </w:rPr>
        <w:br/>
      </w:r>
      <w:r>
        <w:rPr>
          <w:i/>
        </w:rPr>
        <w:br/>
      </w:r>
      <w:r>
        <w:rPr>
          <w:i/>
        </w:rPr>
        <w:tab/>
      </w:r>
      <w:r>
        <w:rPr>
          <w:i/>
        </w:rPr>
        <w:tab/>
      </w:r>
      <w:r>
        <w:rPr>
          <w:i/>
        </w:rPr>
        <w:tab/>
      </w:r>
      <w:r>
        <w:rPr>
          <w:i/>
        </w:rPr>
        <w:tab/>
      </w:r>
      <w:r>
        <w:rPr>
          <w:i/>
        </w:rPr>
        <w:tab/>
        <w:t>Source: Huawei</w:t>
      </w:r>
    </w:p>
    <w:p w14:paraId="31386A0E" w14:textId="77777777" w:rsidR="00210E88" w:rsidRDefault="00210E88" w:rsidP="00210E88">
      <w:pPr>
        <w:rPr>
          <w:color w:val="808080"/>
        </w:rPr>
      </w:pPr>
      <w:r>
        <w:rPr>
          <w:color w:val="808080"/>
        </w:rPr>
        <w:t>(Replaces C3-230452)</w:t>
      </w:r>
    </w:p>
    <w:p w14:paraId="569827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6DDB3" w14:textId="5E383CC5" w:rsidR="00210E88" w:rsidRDefault="00210E88" w:rsidP="00210E88">
      <w:pPr>
        <w:rPr>
          <w:rFonts w:ascii="Arial" w:hAnsi="Arial" w:cs="Arial"/>
          <w:b/>
          <w:sz w:val="24"/>
        </w:rPr>
      </w:pPr>
      <w:r>
        <w:rPr>
          <w:rFonts w:ascii="Arial" w:hAnsi="Arial" w:cs="Arial"/>
          <w:b/>
          <w:color w:val="0000FF"/>
          <w:sz w:val="24"/>
        </w:rPr>
        <w:t>C3-230820</w:t>
      </w:r>
      <w:r>
        <w:rPr>
          <w:rFonts w:ascii="Arial" w:hAnsi="Arial" w:cs="Arial"/>
          <w:b/>
          <w:color w:val="0000FF"/>
          <w:sz w:val="24"/>
        </w:rPr>
        <w:tab/>
      </w:r>
      <w:r>
        <w:rPr>
          <w:rFonts w:ascii="Arial" w:hAnsi="Arial" w:cs="Arial"/>
          <w:b/>
          <w:sz w:val="24"/>
        </w:rPr>
        <w:t>Miscellaneous essential corrections to the MBSF APIs</w:t>
      </w:r>
    </w:p>
    <w:p w14:paraId="179A32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CR-0017  rev 1 Cat: F (Rel-17)</w:t>
      </w:r>
      <w:r>
        <w:rPr>
          <w:i/>
        </w:rPr>
        <w:br/>
      </w:r>
      <w:r>
        <w:rPr>
          <w:i/>
        </w:rPr>
        <w:br/>
      </w:r>
      <w:r>
        <w:rPr>
          <w:i/>
        </w:rPr>
        <w:tab/>
      </w:r>
      <w:r>
        <w:rPr>
          <w:i/>
        </w:rPr>
        <w:tab/>
      </w:r>
      <w:r>
        <w:rPr>
          <w:i/>
        </w:rPr>
        <w:tab/>
      </w:r>
      <w:r>
        <w:rPr>
          <w:i/>
        </w:rPr>
        <w:tab/>
      </w:r>
      <w:r>
        <w:rPr>
          <w:i/>
        </w:rPr>
        <w:tab/>
        <w:t>Source: Huawei</w:t>
      </w:r>
    </w:p>
    <w:p w14:paraId="3B2A9179" w14:textId="77777777" w:rsidR="00210E88" w:rsidRDefault="00210E88" w:rsidP="00210E88">
      <w:pPr>
        <w:rPr>
          <w:color w:val="808080"/>
        </w:rPr>
      </w:pPr>
      <w:r>
        <w:rPr>
          <w:color w:val="808080"/>
        </w:rPr>
        <w:t>(Replaces C3-230455)</w:t>
      </w:r>
    </w:p>
    <w:p w14:paraId="738549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02929" w14:textId="132CDFF3" w:rsidR="00210E88" w:rsidRDefault="00210E88" w:rsidP="00210E88">
      <w:pPr>
        <w:rPr>
          <w:rFonts w:ascii="Arial" w:hAnsi="Arial" w:cs="Arial"/>
          <w:b/>
          <w:sz w:val="24"/>
        </w:rPr>
      </w:pPr>
      <w:r>
        <w:rPr>
          <w:rFonts w:ascii="Arial" w:hAnsi="Arial" w:cs="Arial"/>
          <w:b/>
          <w:color w:val="0000FF"/>
          <w:sz w:val="24"/>
        </w:rPr>
        <w:t>C3-230821</w:t>
      </w:r>
      <w:r>
        <w:rPr>
          <w:rFonts w:ascii="Arial" w:hAnsi="Arial" w:cs="Arial"/>
          <w:b/>
          <w:color w:val="0000FF"/>
          <w:sz w:val="24"/>
        </w:rPr>
        <w:tab/>
      </w:r>
      <w:r>
        <w:rPr>
          <w:rFonts w:ascii="Arial" w:hAnsi="Arial" w:cs="Arial"/>
          <w:b/>
          <w:sz w:val="24"/>
        </w:rPr>
        <w:t>Miscellaneous essential corrections to the MBSF APIs</w:t>
      </w:r>
    </w:p>
    <w:p w14:paraId="2845B0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CR-0018  rev 1 Cat: A (Rel-18)</w:t>
      </w:r>
      <w:r>
        <w:rPr>
          <w:i/>
        </w:rPr>
        <w:br/>
      </w:r>
      <w:r>
        <w:rPr>
          <w:i/>
        </w:rPr>
        <w:br/>
      </w:r>
      <w:r>
        <w:rPr>
          <w:i/>
        </w:rPr>
        <w:tab/>
      </w:r>
      <w:r>
        <w:rPr>
          <w:i/>
        </w:rPr>
        <w:tab/>
      </w:r>
      <w:r>
        <w:rPr>
          <w:i/>
        </w:rPr>
        <w:tab/>
      </w:r>
      <w:r>
        <w:rPr>
          <w:i/>
        </w:rPr>
        <w:tab/>
      </w:r>
      <w:r>
        <w:rPr>
          <w:i/>
        </w:rPr>
        <w:tab/>
        <w:t>Source: Huawei</w:t>
      </w:r>
    </w:p>
    <w:p w14:paraId="08B43326" w14:textId="77777777" w:rsidR="00210E88" w:rsidRDefault="00210E88" w:rsidP="00210E88">
      <w:pPr>
        <w:rPr>
          <w:color w:val="808080"/>
        </w:rPr>
      </w:pPr>
      <w:r>
        <w:rPr>
          <w:color w:val="808080"/>
        </w:rPr>
        <w:t>(Replaces C3-230456)</w:t>
      </w:r>
    </w:p>
    <w:p w14:paraId="224D9B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2998" w14:textId="005E412A" w:rsidR="00210E88" w:rsidRDefault="00210E88" w:rsidP="00210E88">
      <w:pPr>
        <w:rPr>
          <w:rFonts w:ascii="Arial" w:hAnsi="Arial" w:cs="Arial"/>
          <w:b/>
          <w:sz w:val="24"/>
        </w:rPr>
      </w:pPr>
      <w:r>
        <w:rPr>
          <w:rFonts w:ascii="Arial" w:hAnsi="Arial" w:cs="Arial"/>
          <w:b/>
          <w:color w:val="0000FF"/>
          <w:sz w:val="24"/>
        </w:rPr>
        <w:t>C3-230886</w:t>
      </w:r>
      <w:r>
        <w:rPr>
          <w:rFonts w:ascii="Arial" w:hAnsi="Arial" w:cs="Arial"/>
          <w:b/>
          <w:color w:val="0000FF"/>
          <w:sz w:val="24"/>
        </w:rPr>
        <w:tab/>
      </w:r>
      <w:r>
        <w:rPr>
          <w:rFonts w:ascii="Arial" w:hAnsi="Arial" w:cs="Arial"/>
          <w:b/>
          <w:sz w:val="24"/>
        </w:rPr>
        <w:t>Adding MBS service area to the TmgiAllocRequest</w:t>
      </w:r>
    </w:p>
    <w:p w14:paraId="79FF70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CR-0771  rev 1 Cat: F (Rel-17)</w:t>
      </w:r>
      <w:r>
        <w:rPr>
          <w:i/>
        </w:rPr>
        <w:br/>
      </w:r>
      <w:r>
        <w:rPr>
          <w:i/>
        </w:rPr>
        <w:br/>
      </w:r>
      <w:r>
        <w:rPr>
          <w:i/>
        </w:rPr>
        <w:tab/>
      </w:r>
      <w:r>
        <w:rPr>
          <w:i/>
        </w:rPr>
        <w:tab/>
      </w:r>
      <w:r>
        <w:rPr>
          <w:i/>
        </w:rPr>
        <w:tab/>
      </w:r>
      <w:r>
        <w:rPr>
          <w:i/>
        </w:rPr>
        <w:tab/>
      </w:r>
      <w:r>
        <w:rPr>
          <w:i/>
        </w:rPr>
        <w:tab/>
        <w:t>Source: Huawei</w:t>
      </w:r>
    </w:p>
    <w:p w14:paraId="5DA89B1D" w14:textId="77777777" w:rsidR="00210E88" w:rsidRDefault="00210E88" w:rsidP="00210E88">
      <w:pPr>
        <w:rPr>
          <w:color w:val="808080"/>
        </w:rPr>
      </w:pPr>
      <w:r>
        <w:rPr>
          <w:color w:val="808080"/>
        </w:rPr>
        <w:t>(Replaces C3-230030)</w:t>
      </w:r>
    </w:p>
    <w:p w14:paraId="11C1D7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696CA" w14:textId="04C649AC" w:rsidR="00210E88" w:rsidRDefault="00210E88" w:rsidP="00210E88">
      <w:pPr>
        <w:rPr>
          <w:rFonts w:ascii="Arial" w:hAnsi="Arial" w:cs="Arial"/>
          <w:b/>
          <w:sz w:val="24"/>
        </w:rPr>
      </w:pPr>
      <w:r>
        <w:rPr>
          <w:rFonts w:ascii="Arial" w:hAnsi="Arial" w:cs="Arial"/>
          <w:b/>
          <w:color w:val="0000FF"/>
          <w:sz w:val="24"/>
        </w:rPr>
        <w:t>C3-230888</w:t>
      </w:r>
      <w:r>
        <w:rPr>
          <w:rFonts w:ascii="Arial" w:hAnsi="Arial" w:cs="Arial"/>
          <w:b/>
          <w:color w:val="0000FF"/>
          <w:sz w:val="24"/>
        </w:rPr>
        <w:tab/>
      </w:r>
      <w:r>
        <w:rPr>
          <w:rFonts w:ascii="Arial" w:hAnsi="Arial" w:cs="Arial"/>
          <w:b/>
          <w:sz w:val="24"/>
        </w:rPr>
        <w:t>Adding MBS service area to the TmgiAllocRequest</w:t>
      </w:r>
    </w:p>
    <w:p w14:paraId="55658F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CR-0770  rev 1 Cat: A (Rel-18)</w:t>
      </w:r>
      <w:r>
        <w:rPr>
          <w:i/>
        </w:rPr>
        <w:br/>
      </w:r>
      <w:r>
        <w:rPr>
          <w:i/>
        </w:rPr>
        <w:br/>
      </w:r>
      <w:r>
        <w:rPr>
          <w:i/>
        </w:rPr>
        <w:tab/>
      </w:r>
      <w:r>
        <w:rPr>
          <w:i/>
        </w:rPr>
        <w:tab/>
      </w:r>
      <w:r>
        <w:rPr>
          <w:i/>
        </w:rPr>
        <w:tab/>
      </w:r>
      <w:r>
        <w:rPr>
          <w:i/>
        </w:rPr>
        <w:tab/>
      </w:r>
      <w:r>
        <w:rPr>
          <w:i/>
        </w:rPr>
        <w:tab/>
        <w:t>Source: Huawei</w:t>
      </w:r>
    </w:p>
    <w:p w14:paraId="38259740" w14:textId="77777777" w:rsidR="00210E88" w:rsidRDefault="00210E88" w:rsidP="00210E88">
      <w:pPr>
        <w:rPr>
          <w:color w:val="808080"/>
        </w:rPr>
      </w:pPr>
      <w:r>
        <w:rPr>
          <w:color w:val="808080"/>
        </w:rPr>
        <w:t>(Replaces C3-230029)</w:t>
      </w:r>
    </w:p>
    <w:p w14:paraId="65C7D2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2D42" w14:textId="77777777" w:rsidR="00210E88" w:rsidRDefault="00210E88" w:rsidP="00210E88">
      <w:pPr>
        <w:pStyle w:val="Heading3"/>
      </w:pPr>
      <w:bookmarkStart w:id="103" w:name="_Toc129359563"/>
      <w:r>
        <w:t>17.31</w:t>
      </w:r>
      <w:r>
        <w:tab/>
        <w:t>Enhanced Service Enabler Architecture Layer for Verticals [eSEAL]</w:t>
      </w:r>
      <w:bookmarkEnd w:id="103"/>
    </w:p>
    <w:p w14:paraId="4604FFC9" w14:textId="5BC0FD24" w:rsidR="00210E88" w:rsidRDefault="00210E88" w:rsidP="00210E88">
      <w:pPr>
        <w:rPr>
          <w:rFonts w:ascii="Arial" w:hAnsi="Arial" w:cs="Arial"/>
          <w:b/>
          <w:sz w:val="24"/>
        </w:rPr>
      </w:pPr>
      <w:r>
        <w:rPr>
          <w:rFonts w:ascii="Arial" w:hAnsi="Arial" w:cs="Arial"/>
          <w:b/>
          <w:color w:val="0000FF"/>
          <w:sz w:val="24"/>
        </w:rPr>
        <w:t>C3-230261</w:t>
      </w:r>
      <w:r>
        <w:rPr>
          <w:rFonts w:ascii="Arial" w:hAnsi="Arial" w:cs="Arial"/>
          <w:b/>
          <w:color w:val="0000FF"/>
          <w:sz w:val="24"/>
        </w:rPr>
        <w:tab/>
      </w:r>
      <w:r>
        <w:rPr>
          <w:rFonts w:ascii="Arial" w:hAnsi="Arial" w:cs="Arial"/>
          <w:b/>
          <w:sz w:val="24"/>
        </w:rPr>
        <w:t>Correction of the websocket procedures in the SS_Events API</w:t>
      </w:r>
    </w:p>
    <w:p w14:paraId="056763E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CR-0136  rev  Cat: F (Rel-17)</w:t>
      </w:r>
      <w:r>
        <w:rPr>
          <w:i/>
        </w:rPr>
        <w:br/>
      </w:r>
      <w:r>
        <w:rPr>
          <w:i/>
        </w:rPr>
        <w:br/>
      </w:r>
      <w:r>
        <w:rPr>
          <w:i/>
        </w:rPr>
        <w:tab/>
      </w:r>
      <w:r>
        <w:rPr>
          <w:i/>
        </w:rPr>
        <w:tab/>
      </w:r>
      <w:r>
        <w:rPr>
          <w:i/>
        </w:rPr>
        <w:tab/>
      </w:r>
      <w:r>
        <w:rPr>
          <w:i/>
        </w:rPr>
        <w:tab/>
      </w:r>
      <w:r>
        <w:rPr>
          <w:i/>
        </w:rPr>
        <w:tab/>
        <w:t>Source: Ericsson</w:t>
      </w:r>
    </w:p>
    <w:p w14:paraId="1C804293" w14:textId="77777777" w:rsidR="00210E88" w:rsidRDefault="00210E88" w:rsidP="00210E88">
      <w:pPr>
        <w:rPr>
          <w:rFonts w:ascii="Arial" w:hAnsi="Arial" w:cs="Arial"/>
          <w:b/>
        </w:rPr>
      </w:pPr>
      <w:r>
        <w:rPr>
          <w:rFonts w:ascii="Arial" w:hAnsi="Arial" w:cs="Arial"/>
          <w:b/>
        </w:rPr>
        <w:lastRenderedPageBreak/>
        <w:t xml:space="preserve">Discussion: </w:t>
      </w:r>
    </w:p>
    <w:p w14:paraId="6D09D697" w14:textId="77777777" w:rsidR="00210E88" w:rsidRDefault="00210E88" w:rsidP="00210E88">
      <w:r>
        <w:t xml:space="preserve">Abdessamad (Huawei): 7.5.1.2.3.3.3 – Changes are not needed. </w:t>
      </w:r>
    </w:p>
    <w:p w14:paraId="486A2D8B" w14:textId="77777777" w:rsidR="00210E88" w:rsidRDefault="00210E88" w:rsidP="00210E88">
      <w:r>
        <w:t>Igor (Ericsson): The Boolean value in WebSocketNotifConfig is modifiable in 29.122.</w:t>
      </w:r>
    </w:p>
    <w:p w14:paraId="490AD10B" w14:textId="77777777" w:rsidR="00210E88" w:rsidRDefault="00210E88" w:rsidP="00210E88">
      <w:r>
        <w:t>Continue offline discussion</w:t>
      </w:r>
    </w:p>
    <w:p w14:paraId="495BF1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BC4478" w14:textId="2492248C" w:rsidR="00210E88" w:rsidRDefault="00210E88" w:rsidP="00210E88">
      <w:pPr>
        <w:rPr>
          <w:rFonts w:ascii="Arial" w:hAnsi="Arial" w:cs="Arial"/>
          <w:b/>
          <w:sz w:val="24"/>
        </w:rPr>
      </w:pPr>
      <w:r>
        <w:rPr>
          <w:rFonts w:ascii="Arial" w:hAnsi="Arial" w:cs="Arial"/>
          <w:b/>
          <w:color w:val="0000FF"/>
          <w:sz w:val="24"/>
        </w:rPr>
        <w:t>C3-230262</w:t>
      </w:r>
      <w:r>
        <w:rPr>
          <w:rFonts w:ascii="Arial" w:hAnsi="Arial" w:cs="Arial"/>
          <w:b/>
          <w:color w:val="0000FF"/>
          <w:sz w:val="24"/>
        </w:rPr>
        <w:tab/>
      </w:r>
      <w:r>
        <w:rPr>
          <w:rFonts w:ascii="Arial" w:hAnsi="Arial" w:cs="Arial"/>
          <w:b/>
          <w:sz w:val="24"/>
        </w:rPr>
        <w:t>Correction of the websocket procedures in the SS_Events API</w:t>
      </w:r>
    </w:p>
    <w:p w14:paraId="02D65C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CR-0137  rev  Cat: A (Rel-18)</w:t>
      </w:r>
      <w:r>
        <w:rPr>
          <w:i/>
        </w:rPr>
        <w:br/>
      </w:r>
      <w:r>
        <w:rPr>
          <w:i/>
        </w:rPr>
        <w:br/>
      </w:r>
      <w:r>
        <w:rPr>
          <w:i/>
        </w:rPr>
        <w:tab/>
      </w:r>
      <w:r>
        <w:rPr>
          <w:i/>
        </w:rPr>
        <w:tab/>
      </w:r>
      <w:r>
        <w:rPr>
          <w:i/>
        </w:rPr>
        <w:tab/>
      </w:r>
      <w:r>
        <w:rPr>
          <w:i/>
        </w:rPr>
        <w:tab/>
      </w:r>
      <w:r>
        <w:rPr>
          <w:i/>
        </w:rPr>
        <w:tab/>
        <w:t>Source: Ericsson</w:t>
      </w:r>
    </w:p>
    <w:p w14:paraId="21FFEC83" w14:textId="77777777" w:rsidR="00210E88" w:rsidRDefault="00210E88" w:rsidP="00210E88">
      <w:pPr>
        <w:rPr>
          <w:rFonts w:ascii="Arial" w:hAnsi="Arial" w:cs="Arial"/>
          <w:b/>
        </w:rPr>
      </w:pPr>
      <w:r>
        <w:rPr>
          <w:rFonts w:ascii="Arial" w:hAnsi="Arial" w:cs="Arial"/>
          <w:b/>
        </w:rPr>
        <w:t xml:space="preserve">Discussion: </w:t>
      </w:r>
    </w:p>
    <w:p w14:paraId="7B9833D3" w14:textId="77777777" w:rsidR="00210E88" w:rsidRDefault="00210E88" w:rsidP="00210E88">
      <w:r>
        <w:t>Incorrect spec version in the cover page</w:t>
      </w:r>
    </w:p>
    <w:p w14:paraId="0E3A9D1A" w14:textId="77777777" w:rsidR="00210E88" w:rsidRDefault="00210E88" w:rsidP="00210E88">
      <w:r>
        <w:t>Mirror to 0261. Continue offline discussion in the context of 0261.</w:t>
      </w:r>
    </w:p>
    <w:p w14:paraId="7E702CFA" w14:textId="77777777" w:rsidR="00210E88" w:rsidRDefault="00210E88" w:rsidP="00210E88">
      <w:r>
        <w:t>Igor (Ericsson): r1 available</w:t>
      </w:r>
    </w:p>
    <w:p w14:paraId="63F4C66D" w14:textId="77777777" w:rsidR="00210E88" w:rsidRDefault="00210E88" w:rsidP="00210E88">
      <w:r>
        <w:t>Abdessamad (Huawei): fine with r1.</w:t>
      </w:r>
    </w:p>
    <w:p w14:paraId="375C68D9" w14:textId="77777777" w:rsidR="00210E88" w:rsidRDefault="00210E88" w:rsidP="00210E88">
      <w:r>
        <w:t>Abdessamad (Huawei): Fine with 0262_r3.</w:t>
      </w:r>
    </w:p>
    <w:p w14:paraId="7EBA885A" w14:textId="77777777" w:rsidR="00210E88" w:rsidRDefault="00210E88" w:rsidP="00210E88">
      <w:r>
        <w:t>Rev is pre-agreed</w:t>
      </w:r>
    </w:p>
    <w:p w14:paraId="3ABA0C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C3-230797</w:t>
      </w:r>
      <w:r>
        <w:rPr>
          <w:color w:val="993300"/>
          <w:u w:val="single"/>
        </w:rPr>
        <w:t>.</w:t>
      </w:r>
    </w:p>
    <w:p w14:paraId="520A2FA8" w14:textId="77777777" w:rsidR="00210E88" w:rsidRDefault="00210E88" w:rsidP="00210E88">
      <w:pPr>
        <w:pStyle w:val="Heading3"/>
      </w:pPr>
      <w:bookmarkStart w:id="104" w:name="_Toc129359564"/>
      <w:r>
        <w:t>17.32</w:t>
      </w:r>
      <w:r>
        <w:tab/>
        <w:t>System enhancement for redundant PDU session [TEI17_SE_RPS]</w:t>
      </w:r>
      <w:bookmarkEnd w:id="104"/>
    </w:p>
    <w:p w14:paraId="1BD97A18" w14:textId="77777777" w:rsidR="00210E88" w:rsidRDefault="00210E88" w:rsidP="00210E88">
      <w:pPr>
        <w:pStyle w:val="Heading3"/>
      </w:pPr>
      <w:bookmarkStart w:id="105" w:name="_Toc129359565"/>
      <w:r>
        <w:t>17.33</w:t>
      </w:r>
      <w:r>
        <w:tab/>
        <w:t>CT aspects for enabling MSGin5G Service [5GMARCH]</w:t>
      </w:r>
      <w:bookmarkEnd w:id="105"/>
    </w:p>
    <w:p w14:paraId="10D63DE5" w14:textId="77777777" w:rsidR="00210E88" w:rsidRDefault="00210E88" w:rsidP="00210E88">
      <w:pPr>
        <w:pStyle w:val="Heading3"/>
      </w:pPr>
      <w:bookmarkStart w:id="106" w:name="_Toc129359566"/>
      <w:r>
        <w:t>17.34</w:t>
      </w:r>
      <w:r>
        <w:tab/>
        <w:t>Enhancements of 3GPP profiles for cryptographic algorithms and security protocols [eCryptPr]</w:t>
      </w:r>
      <w:bookmarkEnd w:id="106"/>
    </w:p>
    <w:p w14:paraId="6293E4F3" w14:textId="77777777" w:rsidR="00210E88" w:rsidRDefault="00210E88" w:rsidP="00210E88">
      <w:pPr>
        <w:pStyle w:val="Heading3"/>
      </w:pPr>
      <w:bookmarkStart w:id="107" w:name="_Toc129359567"/>
      <w:r>
        <w:t>17.35</w:t>
      </w:r>
      <w:r>
        <w:tab/>
        <w:t>CT aspects of NB-IoT/eMTC Non-Terrestrial Networks in EPS [IoT_SAT_ARCH_EPS]</w:t>
      </w:r>
      <w:bookmarkEnd w:id="107"/>
    </w:p>
    <w:p w14:paraId="56059ABE" w14:textId="77777777" w:rsidR="00210E88" w:rsidRDefault="00210E88" w:rsidP="00210E88">
      <w:pPr>
        <w:pStyle w:val="Heading3"/>
      </w:pPr>
      <w:bookmarkStart w:id="108" w:name="_Toc129359568"/>
      <w:r>
        <w:t>17.36</w:t>
      </w:r>
      <w:r>
        <w:tab/>
        <w:t>Restoration of Profiles related to UDR [ReP_UDR]</w:t>
      </w:r>
      <w:bookmarkEnd w:id="108"/>
    </w:p>
    <w:p w14:paraId="2DD0CB54" w14:textId="77777777" w:rsidR="00210E88" w:rsidRDefault="00210E88" w:rsidP="00210E88">
      <w:pPr>
        <w:pStyle w:val="Heading3"/>
      </w:pPr>
      <w:bookmarkStart w:id="109" w:name="_Toc129359569"/>
      <w:r>
        <w:t>17.37</w:t>
      </w:r>
      <w:r>
        <w:tab/>
        <w:t>CT aspects of Architecture Enhancement for NR Reduced Capability Devices [ARCH_NR_REDCAP]</w:t>
      </w:r>
      <w:bookmarkEnd w:id="109"/>
    </w:p>
    <w:p w14:paraId="100EFAE1" w14:textId="77777777" w:rsidR="00210E88" w:rsidRDefault="00210E88" w:rsidP="00210E88">
      <w:pPr>
        <w:pStyle w:val="Heading3"/>
      </w:pPr>
      <w:bookmarkStart w:id="110" w:name="_Toc129359570"/>
      <w:r>
        <w:t>17.38</w:t>
      </w:r>
      <w:r>
        <w:tab/>
        <w:t>CT aspects of 5GMS AF Event Exposure [EVEX]</w:t>
      </w:r>
      <w:bookmarkEnd w:id="110"/>
    </w:p>
    <w:p w14:paraId="5D478DEA" w14:textId="77777777" w:rsidR="00210E88" w:rsidRDefault="00210E88" w:rsidP="00210E88">
      <w:pPr>
        <w:pStyle w:val="Heading3"/>
      </w:pPr>
      <w:bookmarkStart w:id="111" w:name="_Toc129359571"/>
      <w:r>
        <w:t>17.39</w:t>
      </w:r>
      <w:r>
        <w:tab/>
        <w:t>Technical Enhancements and Improvements [TEI17]</w:t>
      </w:r>
      <w:bookmarkEnd w:id="111"/>
    </w:p>
    <w:p w14:paraId="5DF97216" w14:textId="77777777" w:rsidR="00210E88" w:rsidRDefault="00210E88" w:rsidP="00210E88">
      <w:pPr>
        <w:pStyle w:val="Heading4"/>
      </w:pPr>
      <w:bookmarkStart w:id="112" w:name="_Toc129359572"/>
      <w:r>
        <w:t>17.39.1</w:t>
      </w:r>
      <w:r>
        <w:tab/>
        <w:t>TEI17 for IMS/CS</w:t>
      </w:r>
      <w:bookmarkEnd w:id="112"/>
    </w:p>
    <w:p w14:paraId="3C1C07B7" w14:textId="77777777" w:rsidR="00210E88" w:rsidRDefault="00210E88" w:rsidP="00210E88">
      <w:pPr>
        <w:pStyle w:val="Heading4"/>
      </w:pPr>
      <w:bookmarkStart w:id="113" w:name="_Toc129359573"/>
      <w:r>
        <w:t>17.39.2</w:t>
      </w:r>
      <w:r>
        <w:tab/>
        <w:t>TEI17 for Packet Core</w:t>
      </w:r>
      <w:bookmarkEnd w:id="113"/>
    </w:p>
    <w:p w14:paraId="1590C230" w14:textId="1AE5EA1D" w:rsidR="00210E88" w:rsidRDefault="00210E88" w:rsidP="00210E88">
      <w:pPr>
        <w:rPr>
          <w:rFonts w:ascii="Arial" w:hAnsi="Arial" w:cs="Arial"/>
          <w:b/>
          <w:sz w:val="24"/>
        </w:rPr>
      </w:pPr>
      <w:r>
        <w:rPr>
          <w:rFonts w:ascii="Arial" w:hAnsi="Arial" w:cs="Arial"/>
          <w:b/>
          <w:color w:val="0000FF"/>
          <w:sz w:val="24"/>
        </w:rPr>
        <w:t>C3-230349</w:t>
      </w:r>
      <w:r>
        <w:rPr>
          <w:rFonts w:ascii="Arial" w:hAnsi="Arial" w:cs="Arial"/>
          <w:b/>
          <w:color w:val="0000FF"/>
          <w:sz w:val="24"/>
        </w:rPr>
        <w:tab/>
      </w:r>
      <w:r>
        <w:rPr>
          <w:rFonts w:ascii="Arial" w:hAnsi="Arial" w:cs="Arial"/>
          <w:b/>
          <w:sz w:val="24"/>
        </w:rPr>
        <w:t>Correction on handling of Packet Delay Failure report Threshold</w:t>
      </w:r>
    </w:p>
    <w:p w14:paraId="74A8279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Cat: F (Rel-17)</w:t>
      </w:r>
      <w:r>
        <w:rPr>
          <w:i/>
        </w:rPr>
        <w:br/>
      </w:r>
      <w:r>
        <w:rPr>
          <w:i/>
        </w:rPr>
        <w:br/>
      </w:r>
      <w:r>
        <w:rPr>
          <w:i/>
        </w:rPr>
        <w:tab/>
      </w:r>
      <w:r>
        <w:rPr>
          <w:i/>
        </w:rPr>
        <w:tab/>
      </w:r>
      <w:r>
        <w:rPr>
          <w:i/>
        </w:rPr>
        <w:tab/>
      </w:r>
      <w:r>
        <w:rPr>
          <w:i/>
        </w:rPr>
        <w:tab/>
      </w:r>
      <w:r>
        <w:rPr>
          <w:i/>
        </w:rPr>
        <w:tab/>
        <w:t>Source: Ericsson</w:t>
      </w:r>
    </w:p>
    <w:p w14:paraId="2C3BB569" w14:textId="77777777" w:rsidR="00210E88" w:rsidRDefault="00210E88" w:rsidP="00210E88">
      <w:pPr>
        <w:rPr>
          <w:rFonts w:ascii="Arial" w:hAnsi="Arial" w:cs="Arial"/>
          <w:b/>
        </w:rPr>
      </w:pPr>
      <w:r>
        <w:rPr>
          <w:rFonts w:ascii="Arial" w:hAnsi="Arial" w:cs="Arial"/>
          <w:b/>
        </w:rPr>
        <w:t xml:space="preserve">Abstract: </w:t>
      </w:r>
    </w:p>
    <w:p w14:paraId="097A7E29" w14:textId="77777777" w:rsidR="00210E88" w:rsidRDefault="00210E88" w:rsidP="00210E88">
      <w:r>
        <w:t>Summary of Change: The QosMonitoringInformation and QosMonitoringInformationRm data types are updated to extend the use of the reporting period.</w:t>
      </w:r>
    </w:p>
    <w:p w14:paraId="1D36CB35" w14:textId="77777777" w:rsidR="00210E88" w:rsidRDefault="00210E88" w:rsidP="00210E88">
      <w:r>
        <w:t>The QosMonitoringReport is modified to introduce the pl</w:t>
      </w:r>
    </w:p>
    <w:p w14:paraId="5B85C75D" w14:textId="77777777" w:rsidR="00210E88" w:rsidRDefault="00210E88" w:rsidP="00210E88">
      <w:pPr>
        <w:rPr>
          <w:rFonts w:ascii="Arial" w:hAnsi="Arial" w:cs="Arial"/>
          <w:b/>
        </w:rPr>
      </w:pPr>
      <w:r>
        <w:rPr>
          <w:rFonts w:ascii="Arial" w:hAnsi="Arial" w:cs="Arial"/>
          <w:b/>
        </w:rPr>
        <w:t xml:space="preserve">Discussion: </w:t>
      </w:r>
    </w:p>
    <w:p w14:paraId="0681D19C" w14:textId="77777777" w:rsidR="00210E88" w:rsidRDefault="00210E88" w:rsidP="00210E88">
      <w:r>
        <w:t>WI: TEI17, 5G_URLLC</w:t>
      </w:r>
    </w:p>
    <w:p w14:paraId="37343FE3" w14:textId="77777777" w:rsidR="00210E88" w:rsidRDefault="00210E88" w:rsidP="00210E88">
      <w:r>
        <w:t>This CR introduces a backward compatible correction in AsSessionWithQoS API specification.</w:t>
      </w:r>
    </w:p>
    <w:p w14:paraId="5B22E470" w14:textId="77777777" w:rsidR="00210E88" w:rsidRDefault="00210E88" w:rsidP="00210E88">
      <w:r>
        <w:t>Merged with 0320</w:t>
      </w:r>
    </w:p>
    <w:p w14:paraId="4A89C99B" w14:textId="77777777" w:rsidR="00210E88" w:rsidRDefault="00210E88" w:rsidP="00210E88">
      <w:r>
        <w:t>Xiaoyun (Huawei): comments on definition error indication; name of the new IE. May provide additional comments via email</w:t>
      </w:r>
    </w:p>
    <w:p w14:paraId="03DEC261" w14:textId="77777777" w:rsidR="00210E88" w:rsidRDefault="00210E88" w:rsidP="00210E88">
      <w:r>
        <w:t>Susana (Ericsson): open for the name of new IE and Boolean or new type</w:t>
      </w:r>
    </w:p>
    <w:p w14:paraId="3CE172F8" w14:textId="77777777" w:rsidR="00210E88" w:rsidRDefault="00210E88" w:rsidP="00210E88">
      <w:r>
        <w:t>Xiaojian (ZTE): prefer to boolean.</w:t>
      </w:r>
    </w:p>
    <w:p w14:paraId="370E0392" w14:textId="77777777" w:rsidR="00210E88" w:rsidRDefault="00210E88" w:rsidP="00210E88">
      <w:r>
        <w:t>Apostolos (Nokia): check S2-2211345. Offline check</w:t>
      </w:r>
    </w:p>
    <w:p w14:paraId="6E490EC7" w14:textId="77777777" w:rsidR="00210E88" w:rsidRDefault="00210E88" w:rsidP="00210E88">
      <w:r>
        <w:t>Apostolos (Nokia): fine with rev</w:t>
      </w:r>
    </w:p>
    <w:p w14:paraId="4B8998F5" w14:textId="77777777" w:rsidR="00210E88" w:rsidRDefault="00210E88" w:rsidP="00210E88">
      <w:r>
        <w:t>Xiaojian (ZTE): add description field into the OpenAPI</w:t>
      </w:r>
    </w:p>
    <w:p w14:paraId="4700D7C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C3-230673, C3-230683</w:t>
      </w:r>
      <w:r>
        <w:rPr>
          <w:color w:val="993300"/>
          <w:u w:val="single"/>
        </w:rPr>
        <w:t>.</w:t>
      </w:r>
    </w:p>
    <w:p w14:paraId="01531103" w14:textId="0550B7FC" w:rsidR="00210E88" w:rsidRDefault="00210E88" w:rsidP="00210E88">
      <w:pPr>
        <w:rPr>
          <w:rFonts w:ascii="Arial" w:hAnsi="Arial" w:cs="Arial"/>
          <w:b/>
          <w:sz w:val="24"/>
        </w:rPr>
      </w:pPr>
      <w:r>
        <w:rPr>
          <w:rFonts w:ascii="Arial" w:hAnsi="Arial" w:cs="Arial"/>
          <w:b/>
          <w:color w:val="0000FF"/>
          <w:sz w:val="24"/>
        </w:rPr>
        <w:t>C3-230350</w:t>
      </w:r>
      <w:r>
        <w:rPr>
          <w:rFonts w:ascii="Arial" w:hAnsi="Arial" w:cs="Arial"/>
          <w:b/>
          <w:color w:val="0000FF"/>
          <w:sz w:val="24"/>
        </w:rPr>
        <w:tab/>
      </w:r>
      <w:r>
        <w:rPr>
          <w:rFonts w:ascii="Arial" w:hAnsi="Arial" w:cs="Arial"/>
          <w:b/>
          <w:sz w:val="24"/>
        </w:rPr>
        <w:t>Correction on handling of Packet Delay Failure report Threshold</w:t>
      </w:r>
    </w:p>
    <w:p w14:paraId="64F6CD1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CR-0650  rev  Cat: A (Rel-18)</w:t>
      </w:r>
      <w:r>
        <w:rPr>
          <w:i/>
        </w:rPr>
        <w:br/>
      </w:r>
      <w:r>
        <w:rPr>
          <w:i/>
        </w:rPr>
        <w:br/>
      </w:r>
      <w:r>
        <w:rPr>
          <w:i/>
        </w:rPr>
        <w:tab/>
      </w:r>
      <w:r>
        <w:rPr>
          <w:i/>
        </w:rPr>
        <w:tab/>
      </w:r>
      <w:r>
        <w:rPr>
          <w:i/>
        </w:rPr>
        <w:tab/>
      </w:r>
      <w:r>
        <w:rPr>
          <w:i/>
        </w:rPr>
        <w:tab/>
      </w:r>
      <w:r>
        <w:rPr>
          <w:i/>
        </w:rPr>
        <w:tab/>
        <w:t>Source: Ericsson</w:t>
      </w:r>
    </w:p>
    <w:p w14:paraId="5B53926E" w14:textId="77777777" w:rsidR="00210E88" w:rsidRDefault="00210E88" w:rsidP="00210E88">
      <w:pPr>
        <w:rPr>
          <w:rFonts w:ascii="Arial" w:hAnsi="Arial" w:cs="Arial"/>
          <w:b/>
        </w:rPr>
      </w:pPr>
      <w:r>
        <w:rPr>
          <w:rFonts w:ascii="Arial" w:hAnsi="Arial" w:cs="Arial"/>
          <w:b/>
        </w:rPr>
        <w:t xml:space="preserve">Abstract: </w:t>
      </w:r>
    </w:p>
    <w:p w14:paraId="27FDE8EF" w14:textId="77777777" w:rsidR="00210E88" w:rsidRDefault="00210E88" w:rsidP="00210E88">
      <w:r>
        <w:t>Summary of Change: The QosMonitoringInformation and QosMonitoringInformationRm data types are updated to extend the use of the reporting period.</w:t>
      </w:r>
    </w:p>
    <w:p w14:paraId="272EFB61" w14:textId="77777777" w:rsidR="00210E88" w:rsidRDefault="00210E88" w:rsidP="00210E88">
      <w:r>
        <w:t>The QosMonitoringReport is modified to introduce the pl</w:t>
      </w:r>
    </w:p>
    <w:p w14:paraId="3C7F5F98" w14:textId="77777777" w:rsidR="00210E88" w:rsidRDefault="00210E88" w:rsidP="00210E88">
      <w:pPr>
        <w:rPr>
          <w:rFonts w:ascii="Arial" w:hAnsi="Arial" w:cs="Arial"/>
          <w:b/>
        </w:rPr>
      </w:pPr>
      <w:r>
        <w:rPr>
          <w:rFonts w:ascii="Arial" w:hAnsi="Arial" w:cs="Arial"/>
          <w:b/>
        </w:rPr>
        <w:t xml:space="preserve">Discussion: </w:t>
      </w:r>
    </w:p>
    <w:p w14:paraId="2A366EB1" w14:textId="77777777" w:rsidR="00210E88" w:rsidRDefault="00210E88" w:rsidP="00210E88">
      <w:r>
        <w:t>WI: TEI17, 5G_URLLC</w:t>
      </w:r>
    </w:p>
    <w:p w14:paraId="363678E4" w14:textId="77777777" w:rsidR="00210E88" w:rsidRDefault="00210E88" w:rsidP="00210E88">
      <w:r>
        <w:t>This CR introduces a backward compatible correction in AsSessionWithQoS API specification.</w:t>
      </w:r>
    </w:p>
    <w:p w14:paraId="41E203D1" w14:textId="77777777" w:rsidR="00210E88" w:rsidRDefault="00210E88" w:rsidP="00210E88">
      <w:r>
        <w:t>Merged with 0321, 0294</w:t>
      </w:r>
    </w:p>
    <w:p w14:paraId="613D35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C3-230674</w:t>
      </w:r>
      <w:r>
        <w:rPr>
          <w:color w:val="993300"/>
          <w:u w:val="single"/>
        </w:rPr>
        <w:t>.</w:t>
      </w:r>
    </w:p>
    <w:p w14:paraId="04AEFBD8" w14:textId="0B31A62C" w:rsidR="00210E88" w:rsidRDefault="00210E88" w:rsidP="00210E88">
      <w:pPr>
        <w:rPr>
          <w:rFonts w:ascii="Arial" w:hAnsi="Arial" w:cs="Arial"/>
          <w:b/>
          <w:sz w:val="24"/>
        </w:rPr>
      </w:pPr>
      <w:r>
        <w:rPr>
          <w:rFonts w:ascii="Arial" w:hAnsi="Arial" w:cs="Arial"/>
          <w:b/>
          <w:color w:val="0000FF"/>
          <w:sz w:val="24"/>
        </w:rPr>
        <w:t>C3-230355</w:t>
      </w:r>
      <w:r>
        <w:rPr>
          <w:rFonts w:ascii="Arial" w:hAnsi="Arial" w:cs="Arial"/>
          <w:b/>
          <w:color w:val="0000FF"/>
          <w:sz w:val="24"/>
        </w:rPr>
        <w:tab/>
      </w:r>
      <w:r>
        <w:rPr>
          <w:rFonts w:ascii="Arial" w:hAnsi="Arial" w:cs="Arial"/>
          <w:b/>
          <w:sz w:val="24"/>
        </w:rPr>
        <w:t>Correction on handling of Packet Delay Failure report Threshold</w:t>
      </w:r>
    </w:p>
    <w:p w14:paraId="0E8EF4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CR-0210  rev  Cat: F (Rel-17)</w:t>
      </w:r>
      <w:r>
        <w:rPr>
          <w:i/>
        </w:rPr>
        <w:br/>
      </w:r>
      <w:r>
        <w:rPr>
          <w:i/>
        </w:rPr>
        <w:br/>
      </w:r>
      <w:r>
        <w:rPr>
          <w:i/>
        </w:rPr>
        <w:tab/>
      </w:r>
      <w:r>
        <w:rPr>
          <w:i/>
        </w:rPr>
        <w:tab/>
      </w:r>
      <w:r>
        <w:rPr>
          <w:i/>
        </w:rPr>
        <w:tab/>
      </w:r>
      <w:r>
        <w:rPr>
          <w:i/>
        </w:rPr>
        <w:tab/>
      </w:r>
      <w:r>
        <w:rPr>
          <w:i/>
        </w:rPr>
        <w:tab/>
        <w:t>Source: Ericsson</w:t>
      </w:r>
    </w:p>
    <w:p w14:paraId="3D677A98" w14:textId="77777777" w:rsidR="00210E88" w:rsidRDefault="00210E88" w:rsidP="00210E88">
      <w:pPr>
        <w:rPr>
          <w:rFonts w:ascii="Arial" w:hAnsi="Arial" w:cs="Arial"/>
          <w:b/>
        </w:rPr>
      </w:pPr>
      <w:r>
        <w:rPr>
          <w:rFonts w:ascii="Arial" w:hAnsi="Arial" w:cs="Arial"/>
          <w:b/>
        </w:rPr>
        <w:t xml:space="preserve">Abstract: </w:t>
      </w:r>
    </w:p>
    <w:p w14:paraId="6100E616" w14:textId="77777777" w:rsidR="00210E88" w:rsidRDefault="00210E88" w:rsidP="00210E88">
      <w:r>
        <w:lastRenderedPageBreak/>
        <w:t>Summary of Change: The procedure for notification is modified to introduce the reporting that the maximum period with no QoS measurement results is exceeded.</w:t>
      </w:r>
    </w:p>
    <w:p w14:paraId="466EDCFF" w14:textId="77777777" w:rsidR="00210E88" w:rsidRDefault="00210E88" w:rsidP="00210E88">
      <w:r>
        <w:t>The EventNotification data type is updated</w:t>
      </w:r>
    </w:p>
    <w:p w14:paraId="57E7C3FF" w14:textId="77777777" w:rsidR="00210E88" w:rsidRDefault="00210E88" w:rsidP="00210E88">
      <w:pPr>
        <w:rPr>
          <w:rFonts w:ascii="Arial" w:hAnsi="Arial" w:cs="Arial"/>
          <w:b/>
        </w:rPr>
      </w:pPr>
      <w:r>
        <w:rPr>
          <w:rFonts w:ascii="Arial" w:hAnsi="Arial" w:cs="Arial"/>
          <w:b/>
        </w:rPr>
        <w:t xml:space="preserve">Discussion: </w:t>
      </w:r>
    </w:p>
    <w:p w14:paraId="2D76CAF1" w14:textId="77777777" w:rsidR="00210E88" w:rsidRDefault="00210E88" w:rsidP="00210E88">
      <w:r>
        <w:t>WI: TEI17, 5G_URLLC</w:t>
      </w:r>
    </w:p>
    <w:p w14:paraId="5B8EA7A8" w14:textId="77777777" w:rsidR="00210E88" w:rsidRDefault="00210E88" w:rsidP="00210E88">
      <w:r>
        <w:t>This CR introduces a backward compatible correction in the OpenAPI specification.</w:t>
      </w:r>
    </w:p>
    <w:p w14:paraId="6959D340" w14:textId="77777777" w:rsidR="00210E88" w:rsidRDefault="00210E88" w:rsidP="00210E88">
      <w:r>
        <w:t>Merged with 0311</w:t>
      </w:r>
    </w:p>
    <w:p w14:paraId="41AEBDF3" w14:textId="77777777" w:rsidR="00210E88" w:rsidRDefault="00210E88" w:rsidP="00210E88">
      <w:r>
        <w:t>Same comments on 0349 apply.</w:t>
      </w:r>
    </w:p>
    <w:p w14:paraId="5E1D3B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C3-230675</w:t>
      </w:r>
      <w:r>
        <w:rPr>
          <w:color w:val="993300"/>
          <w:u w:val="single"/>
        </w:rPr>
        <w:t>.</w:t>
      </w:r>
    </w:p>
    <w:p w14:paraId="0AC095CB" w14:textId="67D592F4" w:rsidR="00210E88" w:rsidRDefault="00210E88" w:rsidP="00210E88">
      <w:pPr>
        <w:rPr>
          <w:rFonts w:ascii="Arial" w:hAnsi="Arial" w:cs="Arial"/>
          <w:b/>
          <w:sz w:val="24"/>
        </w:rPr>
      </w:pPr>
      <w:r>
        <w:rPr>
          <w:rFonts w:ascii="Arial" w:hAnsi="Arial" w:cs="Arial"/>
          <w:b/>
          <w:color w:val="0000FF"/>
          <w:sz w:val="24"/>
        </w:rPr>
        <w:t>C3-230356</w:t>
      </w:r>
      <w:r>
        <w:rPr>
          <w:rFonts w:ascii="Arial" w:hAnsi="Arial" w:cs="Arial"/>
          <w:b/>
          <w:color w:val="0000FF"/>
          <w:sz w:val="24"/>
        </w:rPr>
        <w:tab/>
      </w:r>
      <w:r>
        <w:rPr>
          <w:rFonts w:ascii="Arial" w:hAnsi="Arial" w:cs="Arial"/>
          <w:b/>
          <w:sz w:val="24"/>
        </w:rPr>
        <w:t>Correction on handling of Packet Delay Failure report Threshold</w:t>
      </w:r>
    </w:p>
    <w:p w14:paraId="08D049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CR-0211  rev  Cat: A (Rel-18)</w:t>
      </w:r>
      <w:r>
        <w:rPr>
          <w:i/>
        </w:rPr>
        <w:br/>
      </w:r>
      <w:r>
        <w:rPr>
          <w:i/>
        </w:rPr>
        <w:br/>
      </w:r>
      <w:r>
        <w:rPr>
          <w:i/>
        </w:rPr>
        <w:tab/>
      </w:r>
      <w:r>
        <w:rPr>
          <w:i/>
        </w:rPr>
        <w:tab/>
      </w:r>
      <w:r>
        <w:rPr>
          <w:i/>
        </w:rPr>
        <w:tab/>
      </w:r>
      <w:r>
        <w:rPr>
          <w:i/>
        </w:rPr>
        <w:tab/>
      </w:r>
      <w:r>
        <w:rPr>
          <w:i/>
        </w:rPr>
        <w:tab/>
        <w:t>Source: Ericsson</w:t>
      </w:r>
    </w:p>
    <w:p w14:paraId="5F6693C2" w14:textId="77777777" w:rsidR="00210E88" w:rsidRDefault="00210E88" w:rsidP="00210E88">
      <w:pPr>
        <w:rPr>
          <w:rFonts w:ascii="Arial" w:hAnsi="Arial" w:cs="Arial"/>
          <w:b/>
        </w:rPr>
      </w:pPr>
      <w:r>
        <w:rPr>
          <w:rFonts w:ascii="Arial" w:hAnsi="Arial" w:cs="Arial"/>
          <w:b/>
        </w:rPr>
        <w:t xml:space="preserve">Abstract: </w:t>
      </w:r>
    </w:p>
    <w:p w14:paraId="04A2371D" w14:textId="77777777" w:rsidR="00210E88" w:rsidRDefault="00210E88" w:rsidP="00210E88">
      <w:r>
        <w:t>Summary of Change: The procedure for notification is modified to introduce the reporting that the maximum period with no QoS measurement results is exceeded.</w:t>
      </w:r>
    </w:p>
    <w:p w14:paraId="6885BE2C" w14:textId="77777777" w:rsidR="00210E88" w:rsidRDefault="00210E88" w:rsidP="00210E88">
      <w:r>
        <w:t>The EventNotification data type is updated</w:t>
      </w:r>
    </w:p>
    <w:p w14:paraId="6678523C" w14:textId="77777777" w:rsidR="00210E88" w:rsidRDefault="00210E88" w:rsidP="00210E88">
      <w:pPr>
        <w:rPr>
          <w:rFonts w:ascii="Arial" w:hAnsi="Arial" w:cs="Arial"/>
          <w:b/>
        </w:rPr>
      </w:pPr>
      <w:r>
        <w:rPr>
          <w:rFonts w:ascii="Arial" w:hAnsi="Arial" w:cs="Arial"/>
          <w:b/>
        </w:rPr>
        <w:t xml:space="preserve">Discussion: </w:t>
      </w:r>
    </w:p>
    <w:p w14:paraId="27DB320F" w14:textId="77777777" w:rsidR="00210E88" w:rsidRDefault="00210E88" w:rsidP="00210E88">
      <w:r>
        <w:t>WI: TEI17, 5G_URLLC</w:t>
      </w:r>
    </w:p>
    <w:p w14:paraId="194B8B32" w14:textId="77777777" w:rsidR="00210E88" w:rsidRDefault="00210E88" w:rsidP="00210E88">
      <w:r>
        <w:t>This CR introduces a backward compatible correction in the OpenAPI specification.</w:t>
      </w:r>
    </w:p>
    <w:p w14:paraId="4B7629CC" w14:textId="77777777" w:rsidR="00210E88" w:rsidRDefault="00210E88" w:rsidP="00210E88">
      <w:r>
        <w:t>Merged with 0312, 0291</w:t>
      </w:r>
    </w:p>
    <w:p w14:paraId="30B657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C3-230676</w:t>
      </w:r>
      <w:r>
        <w:rPr>
          <w:color w:val="993300"/>
          <w:u w:val="single"/>
        </w:rPr>
        <w:t>.</w:t>
      </w:r>
    </w:p>
    <w:p w14:paraId="077391C8" w14:textId="178CC1C8" w:rsidR="00210E88" w:rsidRDefault="00210E88" w:rsidP="00210E88">
      <w:pPr>
        <w:rPr>
          <w:rFonts w:ascii="Arial" w:hAnsi="Arial" w:cs="Arial"/>
          <w:b/>
          <w:sz w:val="24"/>
        </w:rPr>
      </w:pPr>
      <w:r>
        <w:rPr>
          <w:rFonts w:ascii="Arial" w:hAnsi="Arial" w:cs="Arial"/>
          <w:b/>
          <w:color w:val="0000FF"/>
          <w:sz w:val="24"/>
        </w:rPr>
        <w:t>C3-230362</w:t>
      </w:r>
      <w:r>
        <w:rPr>
          <w:rFonts w:ascii="Arial" w:hAnsi="Arial" w:cs="Arial"/>
          <w:b/>
          <w:color w:val="0000FF"/>
          <w:sz w:val="24"/>
        </w:rPr>
        <w:tab/>
      </w:r>
      <w:r>
        <w:rPr>
          <w:rFonts w:ascii="Arial" w:hAnsi="Arial" w:cs="Arial"/>
          <w:b/>
          <w:sz w:val="24"/>
        </w:rPr>
        <w:t>Correction on setting Packet Delay Failure report Threshold</w:t>
      </w:r>
    </w:p>
    <w:p w14:paraId="179683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CR-1018  rev  Cat: F (Rel-17)</w:t>
      </w:r>
      <w:r>
        <w:rPr>
          <w:i/>
        </w:rPr>
        <w:br/>
      </w:r>
      <w:r>
        <w:rPr>
          <w:i/>
        </w:rPr>
        <w:br/>
      </w:r>
      <w:r>
        <w:rPr>
          <w:i/>
        </w:rPr>
        <w:tab/>
      </w:r>
      <w:r>
        <w:rPr>
          <w:i/>
        </w:rPr>
        <w:tab/>
      </w:r>
      <w:r>
        <w:rPr>
          <w:i/>
        </w:rPr>
        <w:tab/>
      </w:r>
      <w:r>
        <w:rPr>
          <w:i/>
        </w:rPr>
        <w:tab/>
      </w:r>
      <w:r>
        <w:rPr>
          <w:i/>
        </w:rPr>
        <w:tab/>
        <w:t>Source: Ericsson</w:t>
      </w:r>
    </w:p>
    <w:p w14:paraId="42B0AE32" w14:textId="77777777" w:rsidR="00210E88" w:rsidRDefault="00210E88" w:rsidP="00210E88">
      <w:pPr>
        <w:rPr>
          <w:rFonts w:ascii="Arial" w:hAnsi="Arial" w:cs="Arial"/>
          <w:b/>
        </w:rPr>
      </w:pPr>
      <w:r>
        <w:rPr>
          <w:rFonts w:ascii="Arial" w:hAnsi="Arial" w:cs="Arial"/>
          <w:b/>
        </w:rPr>
        <w:t xml:space="preserve">Abstract: </w:t>
      </w:r>
    </w:p>
    <w:p w14:paraId="1713FE00" w14:textId="77777777" w:rsidR="00210E88" w:rsidRDefault="00210E88" w:rsidP="00210E88">
      <w:r>
        <w:t>Summary of Change: The procedure for subscription is modified in order to properly specify the use of the "repPeriod" attribute.</w:t>
      </w:r>
    </w:p>
    <w:p w14:paraId="385DA2C3" w14:textId="77777777" w:rsidR="00210E88" w:rsidRDefault="00210E88" w:rsidP="00210E88">
      <w:r>
        <w:t>The procedure for notification is modified to introduce the reporting t</w:t>
      </w:r>
    </w:p>
    <w:p w14:paraId="79A99053" w14:textId="77777777" w:rsidR="00210E88" w:rsidRDefault="00210E88" w:rsidP="00210E88">
      <w:pPr>
        <w:rPr>
          <w:rFonts w:ascii="Arial" w:hAnsi="Arial" w:cs="Arial"/>
          <w:b/>
        </w:rPr>
      </w:pPr>
      <w:r>
        <w:rPr>
          <w:rFonts w:ascii="Arial" w:hAnsi="Arial" w:cs="Arial"/>
          <w:b/>
        </w:rPr>
        <w:t xml:space="preserve">Discussion: </w:t>
      </w:r>
    </w:p>
    <w:p w14:paraId="60CEA4C4" w14:textId="77777777" w:rsidR="00210E88" w:rsidRDefault="00210E88" w:rsidP="00210E88">
      <w:r>
        <w:t>WI: TEI17, 5G_URLLC</w:t>
      </w:r>
    </w:p>
    <w:p w14:paraId="30133848" w14:textId="77777777" w:rsidR="00210E88" w:rsidRDefault="00210E88" w:rsidP="00210E88">
      <w:r>
        <w:t>This CR introduces a backward compatible correction in Npcf_SMPolicyControl OpenAPI specification.</w:t>
      </w:r>
    </w:p>
    <w:p w14:paraId="2D502CF7" w14:textId="77777777" w:rsidR="00210E88" w:rsidRDefault="00210E88" w:rsidP="00210E88">
      <w:r>
        <w:t>Merged with 0314</w:t>
      </w:r>
    </w:p>
    <w:p w14:paraId="78072F8A" w14:textId="77777777" w:rsidR="00210E88" w:rsidRDefault="00210E88" w:rsidP="00210E88">
      <w:r>
        <w:t>Same comments on 0349 apply.</w:t>
      </w:r>
    </w:p>
    <w:p w14:paraId="5C84653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C3-230677</w:t>
      </w:r>
      <w:r>
        <w:rPr>
          <w:color w:val="993300"/>
          <w:u w:val="single"/>
        </w:rPr>
        <w:t>.</w:t>
      </w:r>
    </w:p>
    <w:p w14:paraId="0DF2C4A4" w14:textId="2D358059" w:rsidR="00210E88" w:rsidRDefault="00210E88" w:rsidP="00210E88">
      <w:pPr>
        <w:rPr>
          <w:rFonts w:ascii="Arial" w:hAnsi="Arial" w:cs="Arial"/>
          <w:b/>
          <w:sz w:val="24"/>
        </w:rPr>
      </w:pPr>
      <w:r>
        <w:rPr>
          <w:rFonts w:ascii="Arial" w:hAnsi="Arial" w:cs="Arial"/>
          <w:b/>
          <w:color w:val="0000FF"/>
          <w:sz w:val="24"/>
        </w:rPr>
        <w:lastRenderedPageBreak/>
        <w:t>C3-230363</w:t>
      </w:r>
      <w:r>
        <w:rPr>
          <w:rFonts w:ascii="Arial" w:hAnsi="Arial" w:cs="Arial"/>
          <w:b/>
          <w:color w:val="0000FF"/>
          <w:sz w:val="24"/>
        </w:rPr>
        <w:tab/>
      </w:r>
      <w:r>
        <w:rPr>
          <w:rFonts w:ascii="Arial" w:hAnsi="Arial" w:cs="Arial"/>
          <w:b/>
          <w:sz w:val="24"/>
        </w:rPr>
        <w:t>Correction on setting Packet Delay Failure report Threshold</w:t>
      </w:r>
    </w:p>
    <w:p w14:paraId="37A369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CR-1019  rev  Cat: A (Rel-18)</w:t>
      </w:r>
      <w:r>
        <w:rPr>
          <w:i/>
        </w:rPr>
        <w:br/>
      </w:r>
      <w:r>
        <w:rPr>
          <w:i/>
        </w:rPr>
        <w:br/>
      </w:r>
      <w:r>
        <w:rPr>
          <w:i/>
        </w:rPr>
        <w:tab/>
      </w:r>
      <w:r>
        <w:rPr>
          <w:i/>
        </w:rPr>
        <w:tab/>
      </w:r>
      <w:r>
        <w:rPr>
          <w:i/>
        </w:rPr>
        <w:tab/>
      </w:r>
      <w:r>
        <w:rPr>
          <w:i/>
        </w:rPr>
        <w:tab/>
      </w:r>
      <w:r>
        <w:rPr>
          <w:i/>
        </w:rPr>
        <w:tab/>
        <w:t>Source: Ericsson</w:t>
      </w:r>
    </w:p>
    <w:p w14:paraId="7340BCF1" w14:textId="77777777" w:rsidR="00210E88" w:rsidRDefault="00210E88" w:rsidP="00210E88">
      <w:pPr>
        <w:rPr>
          <w:rFonts w:ascii="Arial" w:hAnsi="Arial" w:cs="Arial"/>
          <w:b/>
        </w:rPr>
      </w:pPr>
      <w:r>
        <w:rPr>
          <w:rFonts w:ascii="Arial" w:hAnsi="Arial" w:cs="Arial"/>
          <w:b/>
        </w:rPr>
        <w:t xml:space="preserve">Abstract: </w:t>
      </w:r>
    </w:p>
    <w:p w14:paraId="53E057FF" w14:textId="77777777" w:rsidR="00210E88" w:rsidRDefault="00210E88" w:rsidP="00210E88">
      <w:r>
        <w:t>Summary of Change: The procedure for subscription is modified in order to properly specify the use of the "repPeriod" attribute.</w:t>
      </w:r>
    </w:p>
    <w:p w14:paraId="7642CF4A" w14:textId="77777777" w:rsidR="00210E88" w:rsidRDefault="00210E88" w:rsidP="00210E88">
      <w:r>
        <w:t>The procedure for notification is modified to introduce the reporting t</w:t>
      </w:r>
    </w:p>
    <w:p w14:paraId="241D6431" w14:textId="77777777" w:rsidR="00210E88" w:rsidRDefault="00210E88" w:rsidP="00210E88">
      <w:pPr>
        <w:rPr>
          <w:rFonts w:ascii="Arial" w:hAnsi="Arial" w:cs="Arial"/>
          <w:b/>
        </w:rPr>
      </w:pPr>
      <w:r>
        <w:rPr>
          <w:rFonts w:ascii="Arial" w:hAnsi="Arial" w:cs="Arial"/>
          <w:b/>
        </w:rPr>
        <w:t xml:space="preserve">Discussion: </w:t>
      </w:r>
    </w:p>
    <w:p w14:paraId="1938C6CE" w14:textId="77777777" w:rsidR="00210E88" w:rsidRDefault="00210E88" w:rsidP="00210E88">
      <w:r>
        <w:t>WI: TEI17, 5G_URLLC</w:t>
      </w:r>
    </w:p>
    <w:p w14:paraId="6798DDD9" w14:textId="77777777" w:rsidR="00210E88" w:rsidRDefault="00210E88" w:rsidP="00210E88">
      <w:r>
        <w:t>This CR introduces a backward compatible correction in Npcf_SMPolicyControl OpenAPI specification.</w:t>
      </w:r>
    </w:p>
    <w:p w14:paraId="4DF7A9CF" w14:textId="77777777" w:rsidR="00210E88" w:rsidRDefault="00210E88" w:rsidP="00210E88">
      <w:r>
        <w:t>Merged with 0315, 0292</w:t>
      </w:r>
    </w:p>
    <w:p w14:paraId="7647ED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C3-230678</w:t>
      </w:r>
      <w:r>
        <w:rPr>
          <w:color w:val="993300"/>
          <w:u w:val="single"/>
        </w:rPr>
        <w:t>.</w:t>
      </w:r>
    </w:p>
    <w:p w14:paraId="7889A47B" w14:textId="62475520" w:rsidR="00210E88" w:rsidRDefault="00210E88" w:rsidP="00210E88">
      <w:pPr>
        <w:rPr>
          <w:rFonts w:ascii="Arial" w:hAnsi="Arial" w:cs="Arial"/>
          <w:b/>
          <w:sz w:val="24"/>
        </w:rPr>
      </w:pPr>
      <w:r>
        <w:rPr>
          <w:rFonts w:ascii="Arial" w:hAnsi="Arial" w:cs="Arial"/>
          <w:b/>
          <w:color w:val="0000FF"/>
          <w:sz w:val="24"/>
        </w:rPr>
        <w:t>C3-230369</w:t>
      </w:r>
      <w:r>
        <w:rPr>
          <w:rFonts w:ascii="Arial" w:hAnsi="Arial" w:cs="Arial"/>
          <w:b/>
          <w:color w:val="0000FF"/>
          <w:sz w:val="24"/>
        </w:rPr>
        <w:tab/>
      </w:r>
      <w:r>
        <w:rPr>
          <w:rFonts w:ascii="Arial" w:hAnsi="Arial" w:cs="Arial"/>
          <w:b/>
          <w:sz w:val="24"/>
        </w:rPr>
        <w:t>Correction on setting Packet Delay Failure report Threshold</w:t>
      </w:r>
    </w:p>
    <w:p w14:paraId="627AF2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CR-0467  rev  Cat: F (Rel-17)</w:t>
      </w:r>
      <w:r>
        <w:rPr>
          <w:i/>
        </w:rPr>
        <w:br/>
      </w:r>
      <w:r>
        <w:rPr>
          <w:i/>
        </w:rPr>
        <w:br/>
      </w:r>
      <w:r>
        <w:rPr>
          <w:i/>
        </w:rPr>
        <w:tab/>
      </w:r>
      <w:r>
        <w:rPr>
          <w:i/>
        </w:rPr>
        <w:tab/>
      </w:r>
      <w:r>
        <w:rPr>
          <w:i/>
        </w:rPr>
        <w:tab/>
      </w:r>
      <w:r>
        <w:rPr>
          <w:i/>
        </w:rPr>
        <w:tab/>
      </w:r>
      <w:r>
        <w:rPr>
          <w:i/>
        </w:rPr>
        <w:tab/>
        <w:t>Source: Ericsson</w:t>
      </w:r>
    </w:p>
    <w:p w14:paraId="423A2F81" w14:textId="77777777" w:rsidR="00210E88" w:rsidRDefault="00210E88" w:rsidP="00210E88">
      <w:pPr>
        <w:rPr>
          <w:rFonts w:ascii="Arial" w:hAnsi="Arial" w:cs="Arial"/>
          <w:b/>
        </w:rPr>
      </w:pPr>
      <w:r>
        <w:rPr>
          <w:rFonts w:ascii="Arial" w:hAnsi="Arial" w:cs="Arial"/>
          <w:b/>
        </w:rPr>
        <w:t xml:space="preserve">Abstract: </w:t>
      </w:r>
    </w:p>
    <w:p w14:paraId="40597BB8" w14:textId="77777777" w:rsidR="00210E88" w:rsidRDefault="00210E88" w:rsidP="00210E88">
      <w:r>
        <w:t>Summary of Change: The procedure for subscription is modified in order to properly specify the use of the "repPeriod" attribute.</w:t>
      </w:r>
    </w:p>
    <w:p w14:paraId="55C0854B" w14:textId="77777777" w:rsidR="00210E88" w:rsidRDefault="00210E88" w:rsidP="00210E88">
      <w:r>
        <w:t>The procedure for notification is modified to introduce the reporting t</w:t>
      </w:r>
    </w:p>
    <w:p w14:paraId="3AF23EDE" w14:textId="77777777" w:rsidR="00210E88" w:rsidRDefault="00210E88" w:rsidP="00210E88">
      <w:pPr>
        <w:rPr>
          <w:rFonts w:ascii="Arial" w:hAnsi="Arial" w:cs="Arial"/>
          <w:b/>
        </w:rPr>
      </w:pPr>
      <w:r>
        <w:rPr>
          <w:rFonts w:ascii="Arial" w:hAnsi="Arial" w:cs="Arial"/>
          <w:b/>
        </w:rPr>
        <w:t xml:space="preserve">Discussion: </w:t>
      </w:r>
    </w:p>
    <w:p w14:paraId="33EE70DC" w14:textId="77777777" w:rsidR="00210E88" w:rsidRDefault="00210E88" w:rsidP="00210E88">
      <w:r>
        <w:t>WI: TEI17, 5G_URLLC</w:t>
      </w:r>
    </w:p>
    <w:p w14:paraId="2744E14E" w14:textId="77777777" w:rsidR="00210E88" w:rsidRDefault="00210E88" w:rsidP="00210E88">
      <w:r>
        <w:t>This CR introduces a backward compatible correction in the OpenAPI specification.</w:t>
      </w:r>
    </w:p>
    <w:p w14:paraId="24B42625" w14:textId="77777777" w:rsidR="00210E88" w:rsidRDefault="00210E88" w:rsidP="00210E88">
      <w:r>
        <w:t>Merged with 0317</w:t>
      </w:r>
    </w:p>
    <w:p w14:paraId="52D1D60A" w14:textId="77777777" w:rsidR="00210E88" w:rsidRDefault="00210E88" w:rsidP="00210E88">
      <w:r>
        <w:t>Same comments on 0349 apply.</w:t>
      </w:r>
    </w:p>
    <w:p w14:paraId="1AD01C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C3-230679</w:t>
      </w:r>
      <w:r>
        <w:rPr>
          <w:color w:val="993300"/>
          <w:u w:val="single"/>
        </w:rPr>
        <w:t>.</w:t>
      </w:r>
    </w:p>
    <w:p w14:paraId="6599997E" w14:textId="3B1FFCF0" w:rsidR="00210E88" w:rsidRDefault="00210E88" w:rsidP="00210E88">
      <w:pPr>
        <w:rPr>
          <w:rFonts w:ascii="Arial" w:hAnsi="Arial" w:cs="Arial"/>
          <w:b/>
          <w:sz w:val="24"/>
        </w:rPr>
      </w:pPr>
      <w:r>
        <w:rPr>
          <w:rFonts w:ascii="Arial" w:hAnsi="Arial" w:cs="Arial"/>
          <w:b/>
          <w:color w:val="0000FF"/>
          <w:sz w:val="24"/>
        </w:rPr>
        <w:t>C3-230370</w:t>
      </w:r>
      <w:r>
        <w:rPr>
          <w:rFonts w:ascii="Arial" w:hAnsi="Arial" w:cs="Arial"/>
          <w:b/>
          <w:color w:val="0000FF"/>
          <w:sz w:val="24"/>
        </w:rPr>
        <w:tab/>
      </w:r>
      <w:r>
        <w:rPr>
          <w:rFonts w:ascii="Arial" w:hAnsi="Arial" w:cs="Arial"/>
          <w:b/>
          <w:sz w:val="24"/>
        </w:rPr>
        <w:t>Correction on setting Packet Delay Failure report Threshold</w:t>
      </w:r>
    </w:p>
    <w:p w14:paraId="702749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Cat: A (Rel-18)</w:t>
      </w:r>
      <w:r>
        <w:rPr>
          <w:i/>
        </w:rPr>
        <w:br/>
      </w:r>
      <w:r>
        <w:rPr>
          <w:i/>
        </w:rPr>
        <w:br/>
      </w:r>
      <w:r>
        <w:rPr>
          <w:i/>
        </w:rPr>
        <w:tab/>
      </w:r>
      <w:r>
        <w:rPr>
          <w:i/>
        </w:rPr>
        <w:tab/>
      </w:r>
      <w:r>
        <w:rPr>
          <w:i/>
        </w:rPr>
        <w:tab/>
      </w:r>
      <w:r>
        <w:rPr>
          <w:i/>
        </w:rPr>
        <w:tab/>
      </w:r>
      <w:r>
        <w:rPr>
          <w:i/>
        </w:rPr>
        <w:tab/>
        <w:t>Source: Ericsson</w:t>
      </w:r>
    </w:p>
    <w:p w14:paraId="5F693428" w14:textId="77777777" w:rsidR="00210E88" w:rsidRDefault="00210E88" w:rsidP="00210E88">
      <w:pPr>
        <w:rPr>
          <w:rFonts w:ascii="Arial" w:hAnsi="Arial" w:cs="Arial"/>
          <w:b/>
        </w:rPr>
      </w:pPr>
      <w:r>
        <w:rPr>
          <w:rFonts w:ascii="Arial" w:hAnsi="Arial" w:cs="Arial"/>
          <w:b/>
        </w:rPr>
        <w:t xml:space="preserve">Abstract: </w:t>
      </w:r>
    </w:p>
    <w:p w14:paraId="1FA2276F" w14:textId="77777777" w:rsidR="00210E88" w:rsidRDefault="00210E88" w:rsidP="00210E88">
      <w:r>
        <w:t>Summary of Change: The procedure for subscription is modified in order to properly specify the use of the "repPeriod" attribute.</w:t>
      </w:r>
    </w:p>
    <w:p w14:paraId="77EB8EDB" w14:textId="77777777" w:rsidR="00210E88" w:rsidRDefault="00210E88" w:rsidP="00210E88">
      <w:r>
        <w:t>The procedure for notification is modified to introduce the reporting t</w:t>
      </w:r>
    </w:p>
    <w:p w14:paraId="45B80263" w14:textId="77777777" w:rsidR="00210E88" w:rsidRDefault="00210E88" w:rsidP="00210E88">
      <w:pPr>
        <w:rPr>
          <w:rFonts w:ascii="Arial" w:hAnsi="Arial" w:cs="Arial"/>
          <w:b/>
        </w:rPr>
      </w:pPr>
      <w:r>
        <w:rPr>
          <w:rFonts w:ascii="Arial" w:hAnsi="Arial" w:cs="Arial"/>
          <w:b/>
        </w:rPr>
        <w:t xml:space="preserve">Discussion: </w:t>
      </w:r>
    </w:p>
    <w:p w14:paraId="26ABE40D" w14:textId="77777777" w:rsidR="00210E88" w:rsidRDefault="00210E88" w:rsidP="00210E88">
      <w:r>
        <w:t>WI: TEI17, 5G_URLLC</w:t>
      </w:r>
    </w:p>
    <w:p w14:paraId="7F2087FE" w14:textId="77777777" w:rsidR="00210E88" w:rsidRDefault="00210E88" w:rsidP="00210E88">
      <w:r>
        <w:lastRenderedPageBreak/>
        <w:t>This CR introduces a backward compatible correction in the OpenAPI specification.</w:t>
      </w:r>
    </w:p>
    <w:p w14:paraId="1FA2793D" w14:textId="77777777" w:rsidR="00210E88" w:rsidRDefault="00210E88" w:rsidP="00210E88">
      <w:r>
        <w:t>Merged with 0318, 0293</w:t>
      </w:r>
    </w:p>
    <w:p w14:paraId="7944AA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C3-230680</w:t>
      </w:r>
      <w:r>
        <w:rPr>
          <w:color w:val="993300"/>
          <w:u w:val="single"/>
        </w:rPr>
        <w:t>.</w:t>
      </w:r>
    </w:p>
    <w:p w14:paraId="55374B1E" w14:textId="3854BA95" w:rsidR="00210E88" w:rsidRDefault="00210E88" w:rsidP="00210E88">
      <w:pPr>
        <w:rPr>
          <w:rFonts w:ascii="Arial" w:hAnsi="Arial" w:cs="Arial"/>
          <w:b/>
          <w:sz w:val="24"/>
        </w:rPr>
      </w:pPr>
      <w:r>
        <w:rPr>
          <w:rFonts w:ascii="Arial" w:hAnsi="Arial" w:cs="Arial"/>
          <w:b/>
          <w:color w:val="0000FF"/>
          <w:sz w:val="24"/>
        </w:rPr>
        <w:t>C3-230376</w:t>
      </w:r>
      <w:r>
        <w:rPr>
          <w:rFonts w:ascii="Arial" w:hAnsi="Arial" w:cs="Arial"/>
          <w:b/>
          <w:color w:val="0000FF"/>
          <w:sz w:val="24"/>
        </w:rPr>
        <w:tab/>
      </w:r>
      <w:r>
        <w:rPr>
          <w:rFonts w:ascii="Arial" w:hAnsi="Arial" w:cs="Arial"/>
          <w:b/>
          <w:sz w:val="24"/>
        </w:rPr>
        <w:t>Correction on handling of Packet Delay Failure report Threshold</w:t>
      </w:r>
    </w:p>
    <w:p w14:paraId="712965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CR-0812  rev  Cat: F (Rel-17)</w:t>
      </w:r>
      <w:r>
        <w:rPr>
          <w:i/>
        </w:rPr>
        <w:br/>
      </w:r>
      <w:r>
        <w:rPr>
          <w:i/>
        </w:rPr>
        <w:br/>
      </w:r>
      <w:r>
        <w:rPr>
          <w:i/>
        </w:rPr>
        <w:tab/>
      </w:r>
      <w:r>
        <w:rPr>
          <w:i/>
        </w:rPr>
        <w:tab/>
      </w:r>
      <w:r>
        <w:rPr>
          <w:i/>
        </w:rPr>
        <w:tab/>
      </w:r>
      <w:r>
        <w:rPr>
          <w:i/>
        </w:rPr>
        <w:tab/>
      </w:r>
      <w:r>
        <w:rPr>
          <w:i/>
        </w:rPr>
        <w:tab/>
        <w:t>Source: Ericsson</w:t>
      </w:r>
    </w:p>
    <w:p w14:paraId="61549A40" w14:textId="77777777" w:rsidR="00210E88" w:rsidRDefault="00210E88" w:rsidP="00210E88">
      <w:pPr>
        <w:rPr>
          <w:rFonts w:ascii="Arial" w:hAnsi="Arial" w:cs="Arial"/>
          <w:b/>
        </w:rPr>
      </w:pPr>
      <w:r>
        <w:rPr>
          <w:rFonts w:ascii="Arial" w:hAnsi="Arial" w:cs="Arial"/>
          <w:b/>
        </w:rPr>
        <w:t xml:space="preserve">Abstract: </w:t>
      </w:r>
    </w:p>
    <w:p w14:paraId="10863F3A"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350B7EA5" w14:textId="77777777" w:rsidR="00210E88" w:rsidRDefault="00210E88" w:rsidP="00210E88">
      <w:pPr>
        <w:rPr>
          <w:rFonts w:ascii="Arial" w:hAnsi="Arial" w:cs="Arial"/>
          <w:b/>
        </w:rPr>
      </w:pPr>
      <w:r>
        <w:rPr>
          <w:rFonts w:ascii="Arial" w:hAnsi="Arial" w:cs="Arial"/>
          <w:b/>
        </w:rPr>
        <w:t xml:space="preserve">Discussion: </w:t>
      </w:r>
    </w:p>
    <w:p w14:paraId="2F16C62F" w14:textId="77777777" w:rsidR="00210E88" w:rsidRDefault="00210E88" w:rsidP="00210E88">
      <w:r>
        <w:t>WI: TEI17, 5G_URLLC</w:t>
      </w:r>
    </w:p>
    <w:p w14:paraId="667CA1C2" w14:textId="77777777" w:rsidR="00210E88" w:rsidRDefault="00210E88" w:rsidP="00210E88">
      <w:r>
        <w:t>Merged with 0323</w:t>
      </w:r>
    </w:p>
    <w:p w14:paraId="4EF0191E" w14:textId="77777777" w:rsidR="00210E88" w:rsidRDefault="00210E88" w:rsidP="00210E88">
      <w:r>
        <w:t>Same comments on 0349 apply.</w:t>
      </w:r>
    </w:p>
    <w:p w14:paraId="7136C9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C3-230681</w:t>
      </w:r>
      <w:r>
        <w:rPr>
          <w:color w:val="993300"/>
          <w:u w:val="single"/>
        </w:rPr>
        <w:t>.</w:t>
      </w:r>
    </w:p>
    <w:p w14:paraId="2586BE06" w14:textId="0AC50BB1" w:rsidR="00210E88" w:rsidRDefault="00210E88" w:rsidP="00210E88">
      <w:pPr>
        <w:rPr>
          <w:rFonts w:ascii="Arial" w:hAnsi="Arial" w:cs="Arial"/>
          <w:b/>
          <w:sz w:val="24"/>
        </w:rPr>
      </w:pPr>
      <w:r>
        <w:rPr>
          <w:rFonts w:ascii="Arial" w:hAnsi="Arial" w:cs="Arial"/>
          <w:b/>
          <w:color w:val="0000FF"/>
          <w:sz w:val="24"/>
        </w:rPr>
        <w:t>C3-230377</w:t>
      </w:r>
      <w:r>
        <w:rPr>
          <w:rFonts w:ascii="Arial" w:hAnsi="Arial" w:cs="Arial"/>
          <w:b/>
          <w:color w:val="0000FF"/>
          <w:sz w:val="24"/>
        </w:rPr>
        <w:tab/>
      </w:r>
      <w:r>
        <w:rPr>
          <w:rFonts w:ascii="Arial" w:hAnsi="Arial" w:cs="Arial"/>
          <w:b/>
          <w:sz w:val="24"/>
        </w:rPr>
        <w:t>Correction on handling of Packet Delay Failure report Threshold</w:t>
      </w:r>
    </w:p>
    <w:p w14:paraId="1151CB1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CR-0813  rev  Cat: A (Rel-18)</w:t>
      </w:r>
      <w:r>
        <w:rPr>
          <w:i/>
        </w:rPr>
        <w:br/>
      </w:r>
      <w:r>
        <w:rPr>
          <w:i/>
        </w:rPr>
        <w:br/>
      </w:r>
      <w:r>
        <w:rPr>
          <w:i/>
        </w:rPr>
        <w:tab/>
      </w:r>
      <w:r>
        <w:rPr>
          <w:i/>
        </w:rPr>
        <w:tab/>
      </w:r>
      <w:r>
        <w:rPr>
          <w:i/>
        </w:rPr>
        <w:tab/>
      </w:r>
      <w:r>
        <w:rPr>
          <w:i/>
        </w:rPr>
        <w:tab/>
      </w:r>
      <w:r>
        <w:rPr>
          <w:i/>
        </w:rPr>
        <w:tab/>
        <w:t>Source: Ericsson</w:t>
      </w:r>
    </w:p>
    <w:p w14:paraId="3AEC6ED0" w14:textId="77777777" w:rsidR="00210E88" w:rsidRDefault="00210E88" w:rsidP="00210E88">
      <w:pPr>
        <w:rPr>
          <w:rFonts w:ascii="Arial" w:hAnsi="Arial" w:cs="Arial"/>
          <w:b/>
        </w:rPr>
      </w:pPr>
      <w:r>
        <w:rPr>
          <w:rFonts w:ascii="Arial" w:hAnsi="Arial" w:cs="Arial"/>
          <w:b/>
        </w:rPr>
        <w:t xml:space="preserve">Abstract: </w:t>
      </w:r>
    </w:p>
    <w:p w14:paraId="63E1A4E9"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72702BF7" w14:textId="77777777" w:rsidR="00210E88" w:rsidRDefault="00210E88" w:rsidP="00210E88">
      <w:pPr>
        <w:rPr>
          <w:rFonts w:ascii="Arial" w:hAnsi="Arial" w:cs="Arial"/>
          <w:b/>
        </w:rPr>
      </w:pPr>
      <w:r>
        <w:rPr>
          <w:rFonts w:ascii="Arial" w:hAnsi="Arial" w:cs="Arial"/>
          <w:b/>
        </w:rPr>
        <w:t xml:space="preserve">Discussion: </w:t>
      </w:r>
    </w:p>
    <w:p w14:paraId="243D4393" w14:textId="77777777" w:rsidR="00210E88" w:rsidRDefault="00210E88" w:rsidP="00210E88">
      <w:r>
        <w:t>WI: TEI17, 5G_URLLC</w:t>
      </w:r>
    </w:p>
    <w:p w14:paraId="4DE9A904" w14:textId="77777777" w:rsidR="00210E88" w:rsidRDefault="00210E88" w:rsidP="00210E88">
      <w:r>
        <w:t>Merged with 0324, 0295</w:t>
      </w:r>
    </w:p>
    <w:p w14:paraId="75822B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C3-230682</w:t>
      </w:r>
      <w:r>
        <w:rPr>
          <w:color w:val="993300"/>
          <w:u w:val="single"/>
        </w:rPr>
        <w:t>.</w:t>
      </w:r>
    </w:p>
    <w:p w14:paraId="445E2C0A" w14:textId="0BEDFC06" w:rsidR="00210E88" w:rsidRDefault="00210E88" w:rsidP="00210E88">
      <w:pPr>
        <w:rPr>
          <w:rFonts w:ascii="Arial" w:hAnsi="Arial" w:cs="Arial"/>
          <w:b/>
          <w:sz w:val="24"/>
        </w:rPr>
      </w:pPr>
      <w:r>
        <w:rPr>
          <w:rFonts w:ascii="Arial" w:hAnsi="Arial" w:cs="Arial"/>
          <w:b/>
          <w:color w:val="0000FF"/>
          <w:sz w:val="24"/>
        </w:rPr>
        <w:t>C3-230628</w:t>
      </w:r>
      <w:r>
        <w:rPr>
          <w:rFonts w:ascii="Arial" w:hAnsi="Arial" w:cs="Arial"/>
          <w:b/>
          <w:color w:val="0000FF"/>
          <w:sz w:val="24"/>
        </w:rPr>
        <w:tab/>
      </w:r>
      <w:r>
        <w:rPr>
          <w:rFonts w:ascii="Arial" w:hAnsi="Arial" w:cs="Arial"/>
          <w:b/>
          <w:sz w:val="24"/>
        </w:rPr>
        <w:t>Correct Flow Description Information with ToSTC in ChargeableParty API</w:t>
      </w:r>
    </w:p>
    <w:p w14:paraId="5220ED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CR-0633  rev 1 Cat: F (Rel-17)</w:t>
      </w:r>
      <w:r>
        <w:rPr>
          <w:i/>
        </w:rPr>
        <w:br/>
      </w:r>
      <w:r>
        <w:rPr>
          <w:i/>
        </w:rPr>
        <w:br/>
      </w:r>
      <w:r>
        <w:rPr>
          <w:i/>
        </w:rPr>
        <w:tab/>
      </w:r>
      <w:r>
        <w:rPr>
          <w:i/>
        </w:rPr>
        <w:tab/>
      </w:r>
      <w:r>
        <w:rPr>
          <w:i/>
        </w:rPr>
        <w:tab/>
      </w:r>
      <w:r>
        <w:rPr>
          <w:i/>
        </w:rPr>
        <w:tab/>
      </w:r>
      <w:r>
        <w:rPr>
          <w:i/>
        </w:rPr>
        <w:tab/>
        <w:t>Source: Ericsson</w:t>
      </w:r>
    </w:p>
    <w:p w14:paraId="651FA4B8" w14:textId="77777777" w:rsidR="00210E88" w:rsidRDefault="00210E88" w:rsidP="00210E88">
      <w:pPr>
        <w:rPr>
          <w:color w:val="808080"/>
        </w:rPr>
      </w:pPr>
      <w:r>
        <w:rPr>
          <w:color w:val="808080"/>
        </w:rPr>
        <w:t>(Replaces C3-230175)</w:t>
      </w:r>
    </w:p>
    <w:p w14:paraId="09E8582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A1E03" w14:textId="4EA7DBF2" w:rsidR="00210E88" w:rsidRDefault="00210E88" w:rsidP="00210E88">
      <w:pPr>
        <w:rPr>
          <w:rFonts w:ascii="Arial" w:hAnsi="Arial" w:cs="Arial"/>
          <w:b/>
          <w:sz w:val="24"/>
        </w:rPr>
      </w:pPr>
      <w:r>
        <w:rPr>
          <w:rFonts w:ascii="Arial" w:hAnsi="Arial" w:cs="Arial"/>
          <w:b/>
          <w:color w:val="0000FF"/>
          <w:sz w:val="24"/>
        </w:rPr>
        <w:t>C3-230630</w:t>
      </w:r>
      <w:r>
        <w:rPr>
          <w:rFonts w:ascii="Arial" w:hAnsi="Arial" w:cs="Arial"/>
          <w:b/>
          <w:color w:val="0000FF"/>
          <w:sz w:val="24"/>
        </w:rPr>
        <w:tab/>
      </w:r>
      <w:r>
        <w:rPr>
          <w:rFonts w:ascii="Arial" w:hAnsi="Arial" w:cs="Arial"/>
          <w:b/>
          <w:sz w:val="24"/>
        </w:rPr>
        <w:t>Correct Flow Description Information with ToSTC in AsSessionWithQoS API</w:t>
      </w:r>
    </w:p>
    <w:p w14:paraId="26C2CFE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CR-0635  rev 1 Cat: F (Rel-17)</w:t>
      </w:r>
      <w:r>
        <w:rPr>
          <w:i/>
        </w:rPr>
        <w:br/>
      </w:r>
      <w:r>
        <w:rPr>
          <w:i/>
        </w:rPr>
        <w:lastRenderedPageBreak/>
        <w:br/>
      </w:r>
      <w:r>
        <w:rPr>
          <w:i/>
        </w:rPr>
        <w:tab/>
      </w:r>
      <w:r>
        <w:rPr>
          <w:i/>
        </w:rPr>
        <w:tab/>
      </w:r>
      <w:r>
        <w:rPr>
          <w:i/>
        </w:rPr>
        <w:tab/>
      </w:r>
      <w:r>
        <w:rPr>
          <w:i/>
        </w:rPr>
        <w:tab/>
      </w:r>
      <w:r>
        <w:rPr>
          <w:i/>
        </w:rPr>
        <w:tab/>
        <w:t>Source: Ericsson</w:t>
      </w:r>
    </w:p>
    <w:p w14:paraId="45D4BC28" w14:textId="77777777" w:rsidR="00210E88" w:rsidRDefault="00210E88" w:rsidP="00210E88">
      <w:pPr>
        <w:rPr>
          <w:color w:val="808080"/>
        </w:rPr>
      </w:pPr>
      <w:r>
        <w:rPr>
          <w:color w:val="808080"/>
        </w:rPr>
        <w:t>(Replaces C3-230177)</w:t>
      </w:r>
    </w:p>
    <w:p w14:paraId="7FE639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DA02B" w14:textId="79C10488" w:rsidR="00210E88" w:rsidRDefault="00210E88" w:rsidP="00210E88">
      <w:pPr>
        <w:rPr>
          <w:rFonts w:ascii="Arial" w:hAnsi="Arial" w:cs="Arial"/>
          <w:b/>
          <w:sz w:val="24"/>
        </w:rPr>
      </w:pPr>
      <w:r>
        <w:rPr>
          <w:rFonts w:ascii="Arial" w:hAnsi="Arial" w:cs="Arial"/>
          <w:b/>
          <w:color w:val="0000FF"/>
          <w:sz w:val="24"/>
        </w:rPr>
        <w:t>C3-230632</w:t>
      </w:r>
      <w:r>
        <w:rPr>
          <w:rFonts w:ascii="Arial" w:hAnsi="Arial" w:cs="Arial"/>
          <w:b/>
          <w:color w:val="0000FF"/>
          <w:sz w:val="24"/>
        </w:rPr>
        <w:tab/>
      </w:r>
      <w:r>
        <w:rPr>
          <w:rFonts w:ascii="Arial" w:hAnsi="Arial" w:cs="Arial"/>
          <w:b/>
          <w:sz w:val="24"/>
        </w:rPr>
        <w:t>Correct procedures for Flow Description Information with ToSTC</w:t>
      </w:r>
    </w:p>
    <w:p w14:paraId="3BA376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CR-0785  rev 1 Cat: F (Rel-17)</w:t>
      </w:r>
      <w:r>
        <w:rPr>
          <w:i/>
        </w:rPr>
        <w:br/>
      </w:r>
      <w:r>
        <w:rPr>
          <w:i/>
        </w:rPr>
        <w:br/>
      </w:r>
      <w:r>
        <w:rPr>
          <w:i/>
        </w:rPr>
        <w:tab/>
      </w:r>
      <w:r>
        <w:rPr>
          <w:i/>
        </w:rPr>
        <w:tab/>
      </w:r>
      <w:r>
        <w:rPr>
          <w:i/>
        </w:rPr>
        <w:tab/>
      </w:r>
      <w:r>
        <w:rPr>
          <w:i/>
        </w:rPr>
        <w:tab/>
      </w:r>
      <w:r>
        <w:rPr>
          <w:i/>
        </w:rPr>
        <w:tab/>
        <w:t>Source: Ericsson</w:t>
      </w:r>
    </w:p>
    <w:p w14:paraId="43BA1C13" w14:textId="77777777" w:rsidR="00210E88" w:rsidRDefault="00210E88" w:rsidP="00210E88">
      <w:pPr>
        <w:rPr>
          <w:color w:val="808080"/>
        </w:rPr>
      </w:pPr>
      <w:r>
        <w:rPr>
          <w:color w:val="808080"/>
        </w:rPr>
        <w:t>(Replaces C3-230179)</w:t>
      </w:r>
    </w:p>
    <w:p w14:paraId="156D68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7DDFF" w14:textId="1E7762EF" w:rsidR="00210E88" w:rsidRDefault="00210E88" w:rsidP="00210E88">
      <w:pPr>
        <w:rPr>
          <w:rFonts w:ascii="Arial" w:hAnsi="Arial" w:cs="Arial"/>
          <w:b/>
          <w:sz w:val="24"/>
        </w:rPr>
      </w:pPr>
      <w:r>
        <w:rPr>
          <w:rFonts w:ascii="Arial" w:hAnsi="Arial" w:cs="Arial"/>
          <w:b/>
          <w:color w:val="0000FF"/>
          <w:sz w:val="24"/>
        </w:rPr>
        <w:t>C3-230673</w:t>
      </w:r>
      <w:r>
        <w:rPr>
          <w:rFonts w:ascii="Arial" w:hAnsi="Arial" w:cs="Arial"/>
          <w:b/>
          <w:color w:val="0000FF"/>
          <w:sz w:val="24"/>
        </w:rPr>
        <w:tab/>
      </w:r>
      <w:r>
        <w:rPr>
          <w:rFonts w:ascii="Arial" w:hAnsi="Arial" w:cs="Arial"/>
          <w:b/>
          <w:sz w:val="24"/>
        </w:rPr>
        <w:t>Correction on handling of Packet Delay Failure report Threshold</w:t>
      </w:r>
    </w:p>
    <w:p w14:paraId="5E9CA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1 Cat: F (Rel-17)</w:t>
      </w:r>
      <w:r>
        <w:rPr>
          <w:i/>
        </w:rPr>
        <w:br/>
      </w:r>
      <w:r>
        <w:rPr>
          <w:i/>
        </w:rPr>
        <w:br/>
      </w:r>
      <w:r>
        <w:rPr>
          <w:i/>
        </w:rPr>
        <w:tab/>
      </w:r>
      <w:r>
        <w:rPr>
          <w:i/>
        </w:rPr>
        <w:tab/>
      </w:r>
      <w:r>
        <w:rPr>
          <w:i/>
        </w:rPr>
        <w:tab/>
      </w:r>
      <w:r>
        <w:rPr>
          <w:i/>
        </w:rPr>
        <w:tab/>
      </w:r>
      <w:r>
        <w:rPr>
          <w:i/>
        </w:rPr>
        <w:tab/>
        <w:t>Source: Ericsson, Huawei, ZTE</w:t>
      </w:r>
    </w:p>
    <w:p w14:paraId="49D1F527" w14:textId="77777777" w:rsidR="00210E88" w:rsidRDefault="00210E88" w:rsidP="00210E88">
      <w:pPr>
        <w:rPr>
          <w:color w:val="808080"/>
        </w:rPr>
      </w:pPr>
      <w:r>
        <w:rPr>
          <w:color w:val="808080"/>
        </w:rPr>
        <w:t>(Replaces C3-230349)</w:t>
      </w:r>
    </w:p>
    <w:p w14:paraId="49392A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32FA" w14:textId="30E5DF7C" w:rsidR="00210E88" w:rsidRDefault="00210E88" w:rsidP="00210E88">
      <w:pPr>
        <w:rPr>
          <w:rFonts w:ascii="Arial" w:hAnsi="Arial" w:cs="Arial"/>
          <w:b/>
          <w:sz w:val="24"/>
        </w:rPr>
      </w:pPr>
      <w:r>
        <w:rPr>
          <w:rFonts w:ascii="Arial" w:hAnsi="Arial" w:cs="Arial"/>
          <w:b/>
          <w:color w:val="0000FF"/>
          <w:sz w:val="24"/>
        </w:rPr>
        <w:t>C3-230674</w:t>
      </w:r>
      <w:r>
        <w:rPr>
          <w:rFonts w:ascii="Arial" w:hAnsi="Arial" w:cs="Arial"/>
          <w:b/>
          <w:color w:val="0000FF"/>
          <w:sz w:val="24"/>
        </w:rPr>
        <w:tab/>
      </w:r>
      <w:r>
        <w:rPr>
          <w:rFonts w:ascii="Arial" w:hAnsi="Arial" w:cs="Arial"/>
          <w:b/>
          <w:sz w:val="24"/>
        </w:rPr>
        <w:t>Correction on handling of Packet Delay Failure report Threshold</w:t>
      </w:r>
    </w:p>
    <w:p w14:paraId="207671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CR-0650  rev 1 Cat: A (Rel-18)</w:t>
      </w:r>
      <w:r>
        <w:rPr>
          <w:i/>
        </w:rPr>
        <w:br/>
      </w:r>
      <w:r>
        <w:rPr>
          <w:i/>
        </w:rPr>
        <w:br/>
      </w:r>
      <w:r>
        <w:rPr>
          <w:i/>
        </w:rPr>
        <w:tab/>
      </w:r>
      <w:r>
        <w:rPr>
          <w:i/>
        </w:rPr>
        <w:tab/>
      </w:r>
      <w:r>
        <w:rPr>
          <w:i/>
        </w:rPr>
        <w:tab/>
      </w:r>
      <w:r>
        <w:rPr>
          <w:i/>
        </w:rPr>
        <w:tab/>
      </w:r>
      <w:r>
        <w:rPr>
          <w:i/>
        </w:rPr>
        <w:tab/>
        <w:t>Source: Ericsson, Huawei, ZTE</w:t>
      </w:r>
    </w:p>
    <w:p w14:paraId="0D8BB342" w14:textId="77777777" w:rsidR="00210E88" w:rsidRDefault="00210E88" w:rsidP="00210E88">
      <w:pPr>
        <w:rPr>
          <w:color w:val="808080"/>
        </w:rPr>
      </w:pPr>
      <w:r>
        <w:rPr>
          <w:color w:val="808080"/>
        </w:rPr>
        <w:t>(Replaces C3-230350)</w:t>
      </w:r>
    </w:p>
    <w:p w14:paraId="021AE1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B6452" w14:textId="39275D77" w:rsidR="00210E88" w:rsidRDefault="00210E88" w:rsidP="00210E88">
      <w:pPr>
        <w:rPr>
          <w:rFonts w:ascii="Arial" w:hAnsi="Arial" w:cs="Arial"/>
          <w:b/>
          <w:sz w:val="24"/>
        </w:rPr>
      </w:pPr>
      <w:r>
        <w:rPr>
          <w:rFonts w:ascii="Arial" w:hAnsi="Arial" w:cs="Arial"/>
          <w:b/>
          <w:color w:val="0000FF"/>
          <w:sz w:val="24"/>
        </w:rPr>
        <w:t>C3-230675</w:t>
      </w:r>
      <w:r>
        <w:rPr>
          <w:rFonts w:ascii="Arial" w:hAnsi="Arial" w:cs="Arial"/>
          <w:b/>
          <w:color w:val="0000FF"/>
          <w:sz w:val="24"/>
        </w:rPr>
        <w:tab/>
      </w:r>
      <w:r>
        <w:rPr>
          <w:rFonts w:ascii="Arial" w:hAnsi="Arial" w:cs="Arial"/>
          <w:b/>
          <w:sz w:val="24"/>
        </w:rPr>
        <w:t>Correction on handling of Packet Delay Failure report Threshold</w:t>
      </w:r>
    </w:p>
    <w:p w14:paraId="571EC1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CR-0210  rev 1 Cat: F (Rel-17)</w:t>
      </w:r>
      <w:r>
        <w:rPr>
          <w:i/>
        </w:rPr>
        <w:br/>
      </w:r>
      <w:r>
        <w:rPr>
          <w:i/>
        </w:rPr>
        <w:br/>
      </w:r>
      <w:r>
        <w:rPr>
          <w:i/>
        </w:rPr>
        <w:tab/>
      </w:r>
      <w:r>
        <w:rPr>
          <w:i/>
        </w:rPr>
        <w:tab/>
      </w:r>
      <w:r>
        <w:rPr>
          <w:i/>
        </w:rPr>
        <w:tab/>
      </w:r>
      <w:r>
        <w:rPr>
          <w:i/>
        </w:rPr>
        <w:tab/>
      </w:r>
      <w:r>
        <w:rPr>
          <w:i/>
        </w:rPr>
        <w:tab/>
        <w:t>Source: Ericsson, Huawei, ZTE</w:t>
      </w:r>
    </w:p>
    <w:p w14:paraId="3BDBAF44" w14:textId="77777777" w:rsidR="00210E88" w:rsidRDefault="00210E88" w:rsidP="00210E88">
      <w:pPr>
        <w:rPr>
          <w:color w:val="808080"/>
        </w:rPr>
      </w:pPr>
      <w:r>
        <w:rPr>
          <w:color w:val="808080"/>
        </w:rPr>
        <w:t>(Replaces C3-230355)</w:t>
      </w:r>
    </w:p>
    <w:p w14:paraId="5D8FDA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8170" w14:textId="7053F266" w:rsidR="00210E88" w:rsidRDefault="00210E88" w:rsidP="00210E88">
      <w:pPr>
        <w:rPr>
          <w:rFonts w:ascii="Arial" w:hAnsi="Arial" w:cs="Arial"/>
          <w:b/>
          <w:sz w:val="24"/>
        </w:rPr>
      </w:pPr>
      <w:r>
        <w:rPr>
          <w:rFonts w:ascii="Arial" w:hAnsi="Arial" w:cs="Arial"/>
          <w:b/>
          <w:color w:val="0000FF"/>
          <w:sz w:val="24"/>
        </w:rPr>
        <w:t>C3-230676</w:t>
      </w:r>
      <w:r>
        <w:rPr>
          <w:rFonts w:ascii="Arial" w:hAnsi="Arial" w:cs="Arial"/>
          <w:b/>
          <w:color w:val="0000FF"/>
          <w:sz w:val="24"/>
        </w:rPr>
        <w:tab/>
      </w:r>
      <w:r>
        <w:rPr>
          <w:rFonts w:ascii="Arial" w:hAnsi="Arial" w:cs="Arial"/>
          <w:b/>
          <w:sz w:val="24"/>
        </w:rPr>
        <w:t>Correction on handling of Packet Delay Failure report Threshold</w:t>
      </w:r>
    </w:p>
    <w:p w14:paraId="65292F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CR-0211  rev 1 Cat: A (Rel-18)</w:t>
      </w:r>
      <w:r>
        <w:rPr>
          <w:i/>
        </w:rPr>
        <w:br/>
      </w:r>
      <w:r>
        <w:rPr>
          <w:i/>
        </w:rPr>
        <w:br/>
      </w:r>
      <w:r>
        <w:rPr>
          <w:i/>
        </w:rPr>
        <w:tab/>
      </w:r>
      <w:r>
        <w:rPr>
          <w:i/>
        </w:rPr>
        <w:tab/>
      </w:r>
      <w:r>
        <w:rPr>
          <w:i/>
        </w:rPr>
        <w:tab/>
      </w:r>
      <w:r>
        <w:rPr>
          <w:i/>
        </w:rPr>
        <w:tab/>
      </w:r>
      <w:r>
        <w:rPr>
          <w:i/>
        </w:rPr>
        <w:tab/>
        <w:t>Source: Ericsson, Huawei, ZTE</w:t>
      </w:r>
    </w:p>
    <w:p w14:paraId="1185CBC0" w14:textId="77777777" w:rsidR="00210E88" w:rsidRDefault="00210E88" w:rsidP="00210E88">
      <w:pPr>
        <w:rPr>
          <w:color w:val="808080"/>
        </w:rPr>
      </w:pPr>
      <w:r>
        <w:rPr>
          <w:color w:val="808080"/>
        </w:rPr>
        <w:t>(Replaces C3-230356)</w:t>
      </w:r>
    </w:p>
    <w:p w14:paraId="12E43E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39A0" w14:textId="4E46A651" w:rsidR="00210E88" w:rsidRDefault="00210E88" w:rsidP="00210E88">
      <w:pPr>
        <w:rPr>
          <w:rFonts w:ascii="Arial" w:hAnsi="Arial" w:cs="Arial"/>
          <w:b/>
          <w:sz w:val="24"/>
        </w:rPr>
      </w:pPr>
      <w:r>
        <w:rPr>
          <w:rFonts w:ascii="Arial" w:hAnsi="Arial" w:cs="Arial"/>
          <w:b/>
          <w:color w:val="0000FF"/>
          <w:sz w:val="24"/>
        </w:rPr>
        <w:t>C3-230677</w:t>
      </w:r>
      <w:r>
        <w:rPr>
          <w:rFonts w:ascii="Arial" w:hAnsi="Arial" w:cs="Arial"/>
          <w:b/>
          <w:color w:val="0000FF"/>
          <w:sz w:val="24"/>
        </w:rPr>
        <w:tab/>
      </w:r>
      <w:r>
        <w:rPr>
          <w:rFonts w:ascii="Arial" w:hAnsi="Arial" w:cs="Arial"/>
          <w:b/>
          <w:sz w:val="24"/>
        </w:rPr>
        <w:t>Correction on setting Packet Delay Failure report Threshold</w:t>
      </w:r>
    </w:p>
    <w:p w14:paraId="6B8E4C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CR-1018  rev 1 Cat: F (Rel-17)</w:t>
      </w:r>
      <w:r>
        <w:rPr>
          <w:i/>
        </w:rPr>
        <w:br/>
      </w:r>
      <w:r>
        <w:rPr>
          <w:i/>
        </w:rPr>
        <w:lastRenderedPageBreak/>
        <w:br/>
      </w:r>
      <w:r>
        <w:rPr>
          <w:i/>
        </w:rPr>
        <w:tab/>
      </w:r>
      <w:r>
        <w:rPr>
          <w:i/>
        </w:rPr>
        <w:tab/>
      </w:r>
      <w:r>
        <w:rPr>
          <w:i/>
        </w:rPr>
        <w:tab/>
      </w:r>
      <w:r>
        <w:rPr>
          <w:i/>
        </w:rPr>
        <w:tab/>
      </w:r>
      <w:r>
        <w:rPr>
          <w:i/>
        </w:rPr>
        <w:tab/>
        <w:t>Source: Ericsson, Huawei, ZTE</w:t>
      </w:r>
    </w:p>
    <w:p w14:paraId="6E2D4CBB" w14:textId="77777777" w:rsidR="00210E88" w:rsidRDefault="00210E88" w:rsidP="00210E88">
      <w:pPr>
        <w:rPr>
          <w:color w:val="808080"/>
        </w:rPr>
      </w:pPr>
      <w:r>
        <w:rPr>
          <w:color w:val="808080"/>
        </w:rPr>
        <w:t>(Replaces C3-230362)</w:t>
      </w:r>
    </w:p>
    <w:p w14:paraId="45F34B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4114" w14:textId="4B0AB1BB" w:rsidR="00210E88" w:rsidRDefault="00210E88" w:rsidP="00210E88">
      <w:pPr>
        <w:rPr>
          <w:rFonts w:ascii="Arial" w:hAnsi="Arial" w:cs="Arial"/>
          <w:b/>
          <w:sz w:val="24"/>
        </w:rPr>
      </w:pPr>
      <w:r>
        <w:rPr>
          <w:rFonts w:ascii="Arial" w:hAnsi="Arial" w:cs="Arial"/>
          <w:b/>
          <w:color w:val="0000FF"/>
          <w:sz w:val="24"/>
        </w:rPr>
        <w:t>C3-230678</w:t>
      </w:r>
      <w:r>
        <w:rPr>
          <w:rFonts w:ascii="Arial" w:hAnsi="Arial" w:cs="Arial"/>
          <w:b/>
          <w:color w:val="0000FF"/>
          <w:sz w:val="24"/>
        </w:rPr>
        <w:tab/>
      </w:r>
      <w:r>
        <w:rPr>
          <w:rFonts w:ascii="Arial" w:hAnsi="Arial" w:cs="Arial"/>
          <w:b/>
          <w:sz w:val="24"/>
        </w:rPr>
        <w:t>Correction on setting Packet Delay Failure report Threshold</w:t>
      </w:r>
    </w:p>
    <w:p w14:paraId="652CC1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CR-1019  rev 1 Cat: A (Rel-18)</w:t>
      </w:r>
      <w:r>
        <w:rPr>
          <w:i/>
        </w:rPr>
        <w:br/>
      </w:r>
      <w:r>
        <w:rPr>
          <w:i/>
        </w:rPr>
        <w:br/>
      </w:r>
      <w:r>
        <w:rPr>
          <w:i/>
        </w:rPr>
        <w:tab/>
      </w:r>
      <w:r>
        <w:rPr>
          <w:i/>
        </w:rPr>
        <w:tab/>
      </w:r>
      <w:r>
        <w:rPr>
          <w:i/>
        </w:rPr>
        <w:tab/>
      </w:r>
      <w:r>
        <w:rPr>
          <w:i/>
        </w:rPr>
        <w:tab/>
      </w:r>
      <w:r>
        <w:rPr>
          <w:i/>
        </w:rPr>
        <w:tab/>
        <w:t>Source: Ericsson, Huawei, ZTE</w:t>
      </w:r>
    </w:p>
    <w:p w14:paraId="0344012B" w14:textId="77777777" w:rsidR="00210E88" w:rsidRDefault="00210E88" w:rsidP="00210E88">
      <w:pPr>
        <w:rPr>
          <w:color w:val="808080"/>
        </w:rPr>
      </w:pPr>
      <w:r>
        <w:rPr>
          <w:color w:val="808080"/>
        </w:rPr>
        <w:t>(Replaces C3-230363)</w:t>
      </w:r>
    </w:p>
    <w:p w14:paraId="011E9A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255A" w14:textId="593AF5C4" w:rsidR="00210E88" w:rsidRDefault="00210E88" w:rsidP="00210E88">
      <w:pPr>
        <w:rPr>
          <w:rFonts w:ascii="Arial" w:hAnsi="Arial" w:cs="Arial"/>
          <w:b/>
          <w:sz w:val="24"/>
        </w:rPr>
      </w:pPr>
      <w:r>
        <w:rPr>
          <w:rFonts w:ascii="Arial" w:hAnsi="Arial" w:cs="Arial"/>
          <w:b/>
          <w:color w:val="0000FF"/>
          <w:sz w:val="24"/>
        </w:rPr>
        <w:t>C3-230679</w:t>
      </w:r>
      <w:r>
        <w:rPr>
          <w:rFonts w:ascii="Arial" w:hAnsi="Arial" w:cs="Arial"/>
          <w:b/>
          <w:color w:val="0000FF"/>
          <w:sz w:val="24"/>
        </w:rPr>
        <w:tab/>
      </w:r>
      <w:r>
        <w:rPr>
          <w:rFonts w:ascii="Arial" w:hAnsi="Arial" w:cs="Arial"/>
          <w:b/>
          <w:sz w:val="24"/>
        </w:rPr>
        <w:t>Correction on setting Packet Delay Failure report Threshold</w:t>
      </w:r>
    </w:p>
    <w:p w14:paraId="170D89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CR-0467  rev 1 Cat: F (Rel-17)</w:t>
      </w:r>
      <w:r>
        <w:rPr>
          <w:i/>
        </w:rPr>
        <w:br/>
      </w:r>
      <w:r>
        <w:rPr>
          <w:i/>
        </w:rPr>
        <w:br/>
      </w:r>
      <w:r>
        <w:rPr>
          <w:i/>
        </w:rPr>
        <w:tab/>
      </w:r>
      <w:r>
        <w:rPr>
          <w:i/>
        </w:rPr>
        <w:tab/>
      </w:r>
      <w:r>
        <w:rPr>
          <w:i/>
        </w:rPr>
        <w:tab/>
      </w:r>
      <w:r>
        <w:rPr>
          <w:i/>
        </w:rPr>
        <w:tab/>
      </w:r>
      <w:r>
        <w:rPr>
          <w:i/>
        </w:rPr>
        <w:tab/>
        <w:t>Source: Ericsson, Huawei, ZTE</w:t>
      </w:r>
    </w:p>
    <w:p w14:paraId="5DE8D0FA" w14:textId="77777777" w:rsidR="00210E88" w:rsidRDefault="00210E88" w:rsidP="00210E88">
      <w:pPr>
        <w:rPr>
          <w:color w:val="808080"/>
        </w:rPr>
      </w:pPr>
      <w:r>
        <w:rPr>
          <w:color w:val="808080"/>
        </w:rPr>
        <w:t>(Replaces C3-230369)</w:t>
      </w:r>
    </w:p>
    <w:p w14:paraId="6E3066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34728" w14:textId="583BF82B" w:rsidR="00210E88" w:rsidRDefault="00210E88" w:rsidP="00210E88">
      <w:pPr>
        <w:rPr>
          <w:rFonts w:ascii="Arial" w:hAnsi="Arial" w:cs="Arial"/>
          <w:b/>
          <w:sz w:val="24"/>
        </w:rPr>
      </w:pPr>
      <w:r>
        <w:rPr>
          <w:rFonts w:ascii="Arial" w:hAnsi="Arial" w:cs="Arial"/>
          <w:b/>
          <w:color w:val="0000FF"/>
          <w:sz w:val="24"/>
        </w:rPr>
        <w:t>C3-230680</w:t>
      </w:r>
      <w:r>
        <w:rPr>
          <w:rFonts w:ascii="Arial" w:hAnsi="Arial" w:cs="Arial"/>
          <w:b/>
          <w:color w:val="0000FF"/>
          <w:sz w:val="24"/>
        </w:rPr>
        <w:tab/>
      </w:r>
      <w:r>
        <w:rPr>
          <w:rFonts w:ascii="Arial" w:hAnsi="Arial" w:cs="Arial"/>
          <w:b/>
          <w:sz w:val="24"/>
        </w:rPr>
        <w:t>Correction on setting Packet Delay Failure report Threshold</w:t>
      </w:r>
    </w:p>
    <w:p w14:paraId="0331E2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1 Cat: A (Rel-18)</w:t>
      </w:r>
      <w:r>
        <w:rPr>
          <w:i/>
        </w:rPr>
        <w:br/>
      </w:r>
      <w:r>
        <w:rPr>
          <w:i/>
        </w:rPr>
        <w:br/>
      </w:r>
      <w:r>
        <w:rPr>
          <w:i/>
        </w:rPr>
        <w:tab/>
      </w:r>
      <w:r>
        <w:rPr>
          <w:i/>
        </w:rPr>
        <w:tab/>
      </w:r>
      <w:r>
        <w:rPr>
          <w:i/>
        </w:rPr>
        <w:tab/>
      </w:r>
      <w:r>
        <w:rPr>
          <w:i/>
        </w:rPr>
        <w:tab/>
      </w:r>
      <w:r>
        <w:rPr>
          <w:i/>
        </w:rPr>
        <w:tab/>
        <w:t>Source: Ericsson, Huawei, ZTE</w:t>
      </w:r>
    </w:p>
    <w:p w14:paraId="4D656D01" w14:textId="77777777" w:rsidR="00210E88" w:rsidRDefault="00210E88" w:rsidP="00210E88">
      <w:pPr>
        <w:rPr>
          <w:color w:val="808080"/>
        </w:rPr>
      </w:pPr>
      <w:r>
        <w:rPr>
          <w:color w:val="808080"/>
        </w:rPr>
        <w:t>(Replaces C3-230370)</w:t>
      </w:r>
    </w:p>
    <w:p w14:paraId="5C4097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C609E" w14:textId="28BE3837" w:rsidR="00210E88" w:rsidRDefault="00210E88" w:rsidP="00210E88">
      <w:pPr>
        <w:rPr>
          <w:rFonts w:ascii="Arial" w:hAnsi="Arial" w:cs="Arial"/>
          <w:b/>
          <w:sz w:val="24"/>
        </w:rPr>
      </w:pPr>
      <w:r>
        <w:rPr>
          <w:rFonts w:ascii="Arial" w:hAnsi="Arial" w:cs="Arial"/>
          <w:b/>
          <w:color w:val="0000FF"/>
          <w:sz w:val="24"/>
        </w:rPr>
        <w:t>C3-230681</w:t>
      </w:r>
      <w:r>
        <w:rPr>
          <w:rFonts w:ascii="Arial" w:hAnsi="Arial" w:cs="Arial"/>
          <w:b/>
          <w:color w:val="0000FF"/>
          <w:sz w:val="24"/>
        </w:rPr>
        <w:tab/>
      </w:r>
      <w:r>
        <w:rPr>
          <w:rFonts w:ascii="Arial" w:hAnsi="Arial" w:cs="Arial"/>
          <w:b/>
          <w:sz w:val="24"/>
        </w:rPr>
        <w:t>Correction on handling of Packet Delay Failure report Threshold</w:t>
      </w:r>
    </w:p>
    <w:p w14:paraId="71E349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CR-0812  rev 1 Cat: F (Rel-17)</w:t>
      </w:r>
      <w:r>
        <w:rPr>
          <w:i/>
        </w:rPr>
        <w:br/>
      </w:r>
      <w:r>
        <w:rPr>
          <w:i/>
        </w:rPr>
        <w:br/>
      </w:r>
      <w:r>
        <w:rPr>
          <w:i/>
        </w:rPr>
        <w:tab/>
      </w:r>
      <w:r>
        <w:rPr>
          <w:i/>
        </w:rPr>
        <w:tab/>
      </w:r>
      <w:r>
        <w:rPr>
          <w:i/>
        </w:rPr>
        <w:tab/>
      </w:r>
      <w:r>
        <w:rPr>
          <w:i/>
        </w:rPr>
        <w:tab/>
      </w:r>
      <w:r>
        <w:rPr>
          <w:i/>
        </w:rPr>
        <w:tab/>
        <w:t>Source: Ericsson, Huawei, ZTE</w:t>
      </w:r>
    </w:p>
    <w:p w14:paraId="21BF098E" w14:textId="77777777" w:rsidR="00210E88" w:rsidRDefault="00210E88" w:rsidP="00210E88">
      <w:pPr>
        <w:rPr>
          <w:color w:val="808080"/>
        </w:rPr>
      </w:pPr>
      <w:r>
        <w:rPr>
          <w:color w:val="808080"/>
        </w:rPr>
        <w:t>(Replaces C3-230376)</w:t>
      </w:r>
    </w:p>
    <w:p w14:paraId="44A7F0D1" w14:textId="77777777" w:rsidR="00210E88" w:rsidRDefault="00210E88" w:rsidP="00210E88">
      <w:pPr>
        <w:rPr>
          <w:rFonts w:ascii="Arial" w:hAnsi="Arial" w:cs="Arial"/>
          <w:b/>
        </w:rPr>
      </w:pPr>
      <w:r>
        <w:rPr>
          <w:rFonts w:ascii="Arial" w:hAnsi="Arial" w:cs="Arial"/>
          <w:b/>
        </w:rPr>
        <w:t xml:space="preserve">Abstract: </w:t>
      </w:r>
    </w:p>
    <w:p w14:paraId="7BE2A889"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6BDC1B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F6987" w14:textId="7A6A4C8C" w:rsidR="00210E88" w:rsidRDefault="00210E88" w:rsidP="00210E88">
      <w:pPr>
        <w:rPr>
          <w:rFonts w:ascii="Arial" w:hAnsi="Arial" w:cs="Arial"/>
          <w:b/>
          <w:sz w:val="24"/>
        </w:rPr>
      </w:pPr>
      <w:r>
        <w:rPr>
          <w:rFonts w:ascii="Arial" w:hAnsi="Arial" w:cs="Arial"/>
          <w:b/>
          <w:color w:val="0000FF"/>
          <w:sz w:val="24"/>
        </w:rPr>
        <w:t>C3-230682</w:t>
      </w:r>
      <w:r>
        <w:rPr>
          <w:rFonts w:ascii="Arial" w:hAnsi="Arial" w:cs="Arial"/>
          <w:b/>
          <w:color w:val="0000FF"/>
          <w:sz w:val="24"/>
        </w:rPr>
        <w:tab/>
      </w:r>
      <w:r>
        <w:rPr>
          <w:rFonts w:ascii="Arial" w:hAnsi="Arial" w:cs="Arial"/>
          <w:b/>
          <w:sz w:val="24"/>
        </w:rPr>
        <w:t>Correction on handling of Packet Delay Failure report Threshold</w:t>
      </w:r>
    </w:p>
    <w:p w14:paraId="45DE736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CR-0813  rev 1 Cat: A (Rel-18)</w:t>
      </w:r>
      <w:r>
        <w:rPr>
          <w:i/>
        </w:rPr>
        <w:br/>
      </w:r>
      <w:r>
        <w:rPr>
          <w:i/>
        </w:rPr>
        <w:br/>
      </w:r>
      <w:r>
        <w:rPr>
          <w:i/>
        </w:rPr>
        <w:tab/>
      </w:r>
      <w:r>
        <w:rPr>
          <w:i/>
        </w:rPr>
        <w:tab/>
      </w:r>
      <w:r>
        <w:rPr>
          <w:i/>
        </w:rPr>
        <w:tab/>
      </w:r>
      <w:r>
        <w:rPr>
          <w:i/>
        </w:rPr>
        <w:tab/>
      </w:r>
      <w:r>
        <w:rPr>
          <w:i/>
        </w:rPr>
        <w:tab/>
        <w:t>Source: Ericsson, Huawei, ZTE</w:t>
      </w:r>
    </w:p>
    <w:p w14:paraId="721FE163" w14:textId="77777777" w:rsidR="00210E88" w:rsidRDefault="00210E88" w:rsidP="00210E88">
      <w:pPr>
        <w:rPr>
          <w:color w:val="808080"/>
        </w:rPr>
      </w:pPr>
      <w:r>
        <w:rPr>
          <w:color w:val="808080"/>
        </w:rPr>
        <w:t>(Replaces C3-230377)</w:t>
      </w:r>
    </w:p>
    <w:p w14:paraId="1735D707" w14:textId="77777777" w:rsidR="00210E88" w:rsidRDefault="00210E88" w:rsidP="00210E88">
      <w:pPr>
        <w:rPr>
          <w:rFonts w:ascii="Arial" w:hAnsi="Arial" w:cs="Arial"/>
          <w:b/>
        </w:rPr>
      </w:pPr>
      <w:r>
        <w:rPr>
          <w:rFonts w:ascii="Arial" w:hAnsi="Arial" w:cs="Arial"/>
          <w:b/>
        </w:rPr>
        <w:t xml:space="preserve">Abstract: </w:t>
      </w:r>
    </w:p>
    <w:p w14:paraId="5A650DCF" w14:textId="77777777" w:rsidR="00210E88" w:rsidRDefault="00210E88" w:rsidP="00210E88">
      <w:r>
        <w:lastRenderedPageBreak/>
        <w:t>Summary of Change: The procedures for setting up an AF session with required QoS are updated so that the AF can utilize the reporting period to indicate the maximum period with no QoS measurement resu</w:t>
      </w:r>
    </w:p>
    <w:p w14:paraId="287895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8B4C" w14:textId="11F03C0F" w:rsidR="00210E88" w:rsidRDefault="00210E88" w:rsidP="00210E88">
      <w:pPr>
        <w:rPr>
          <w:rFonts w:ascii="Arial" w:hAnsi="Arial" w:cs="Arial"/>
          <w:b/>
          <w:sz w:val="24"/>
        </w:rPr>
      </w:pPr>
      <w:r>
        <w:rPr>
          <w:rFonts w:ascii="Arial" w:hAnsi="Arial" w:cs="Arial"/>
          <w:b/>
          <w:color w:val="0000FF"/>
          <w:sz w:val="24"/>
        </w:rPr>
        <w:t>C3-230683</w:t>
      </w:r>
      <w:r>
        <w:rPr>
          <w:rFonts w:ascii="Arial" w:hAnsi="Arial" w:cs="Arial"/>
          <w:b/>
          <w:color w:val="0000FF"/>
          <w:sz w:val="24"/>
        </w:rPr>
        <w:tab/>
      </w:r>
      <w:r>
        <w:rPr>
          <w:rFonts w:ascii="Arial" w:hAnsi="Arial" w:cs="Arial"/>
          <w:b/>
          <w:sz w:val="24"/>
        </w:rPr>
        <w:t>Correction on handling of Packet Delay Failure report Threshold</w:t>
      </w:r>
    </w:p>
    <w:p w14:paraId="1EA3EE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2 Cat: F (Rel-17)</w:t>
      </w:r>
      <w:r>
        <w:rPr>
          <w:i/>
        </w:rPr>
        <w:br/>
      </w:r>
      <w:r>
        <w:rPr>
          <w:i/>
        </w:rPr>
        <w:br/>
      </w:r>
      <w:r>
        <w:rPr>
          <w:i/>
        </w:rPr>
        <w:tab/>
      </w:r>
      <w:r>
        <w:rPr>
          <w:i/>
        </w:rPr>
        <w:tab/>
      </w:r>
      <w:r>
        <w:rPr>
          <w:i/>
        </w:rPr>
        <w:tab/>
      </w:r>
      <w:r>
        <w:rPr>
          <w:i/>
        </w:rPr>
        <w:tab/>
      </w:r>
      <w:r>
        <w:rPr>
          <w:i/>
        </w:rPr>
        <w:tab/>
        <w:t>Source: Ericsson, Huawei, ZTE</w:t>
      </w:r>
    </w:p>
    <w:p w14:paraId="0511F58E" w14:textId="77777777" w:rsidR="00210E88" w:rsidRDefault="00210E88" w:rsidP="00210E88">
      <w:pPr>
        <w:rPr>
          <w:color w:val="808080"/>
        </w:rPr>
      </w:pPr>
      <w:r>
        <w:rPr>
          <w:color w:val="808080"/>
        </w:rPr>
        <w:t>(Replaces C3-230349)</w:t>
      </w:r>
    </w:p>
    <w:p w14:paraId="074C6E74" w14:textId="77777777" w:rsidR="00210E88" w:rsidRDefault="00210E88" w:rsidP="00210E88">
      <w:pPr>
        <w:rPr>
          <w:rFonts w:ascii="Arial" w:hAnsi="Arial" w:cs="Arial"/>
          <w:b/>
        </w:rPr>
      </w:pPr>
      <w:r>
        <w:rPr>
          <w:rFonts w:ascii="Arial" w:hAnsi="Arial" w:cs="Arial"/>
          <w:b/>
        </w:rPr>
        <w:t xml:space="preserve">Abstract: </w:t>
      </w:r>
    </w:p>
    <w:p w14:paraId="25C055A3" w14:textId="77777777" w:rsidR="00210E88" w:rsidRDefault="00210E88" w:rsidP="00210E88">
      <w:r>
        <w:t>Summary of Change: The QosMonitoringInformation and QosMonitoringInformationRm data types are updated to extend the use of the reporting period.</w:t>
      </w:r>
    </w:p>
    <w:p w14:paraId="0C9891D4" w14:textId="77777777" w:rsidR="00210E88" w:rsidRDefault="00210E88" w:rsidP="00210E88">
      <w:r>
        <w:t>The QosMonitoringReport is modified to introduce the pl</w:t>
      </w:r>
    </w:p>
    <w:p w14:paraId="1B3873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34D4A" w14:textId="77777777" w:rsidR="00210E88" w:rsidRDefault="00210E88" w:rsidP="00210E88">
      <w:pPr>
        <w:pStyle w:val="Heading3"/>
      </w:pPr>
      <w:bookmarkStart w:id="114" w:name="_Toc129359574"/>
      <w:r>
        <w:t>17.40</w:t>
      </w:r>
      <w:r>
        <w:tab/>
        <w:t>OpenAPI updates</w:t>
      </w:r>
      <w:bookmarkEnd w:id="114"/>
    </w:p>
    <w:p w14:paraId="483CCF69" w14:textId="7995AD8B" w:rsidR="00210E88" w:rsidRDefault="00210E88" w:rsidP="00210E88">
      <w:pPr>
        <w:rPr>
          <w:rFonts w:ascii="Arial" w:hAnsi="Arial" w:cs="Arial"/>
          <w:b/>
          <w:sz w:val="24"/>
        </w:rPr>
      </w:pPr>
      <w:r>
        <w:rPr>
          <w:rFonts w:ascii="Arial" w:hAnsi="Arial" w:cs="Arial"/>
          <w:b/>
          <w:color w:val="0000FF"/>
          <w:sz w:val="24"/>
        </w:rPr>
        <w:t>C3-230918</w:t>
      </w:r>
      <w:r>
        <w:rPr>
          <w:rFonts w:ascii="Arial" w:hAnsi="Arial" w:cs="Arial"/>
          <w:b/>
          <w:color w:val="0000FF"/>
          <w:sz w:val="24"/>
        </w:rPr>
        <w:tab/>
      </w:r>
      <w:r>
        <w:rPr>
          <w:rFonts w:ascii="Arial" w:hAnsi="Arial" w:cs="Arial"/>
          <w:b/>
          <w:sz w:val="24"/>
        </w:rPr>
        <w:t>Update of info and externalDocs fields</w:t>
      </w:r>
    </w:p>
    <w:p w14:paraId="0C3304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CR-0663  rev  Cat: F (Rel-17)</w:t>
      </w:r>
      <w:r>
        <w:rPr>
          <w:i/>
        </w:rPr>
        <w:br/>
      </w:r>
      <w:r>
        <w:rPr>
          <w:i/>
        </w:rPr>
        <w:br/>
      </w:r>
      <w:r>
        <w:rPr>
          <w:i/>
        </w:rPr>
        <w:tab/>
      </w:r>
      <w:r>
        <w:rPr>
          <w:i/>
        </w:rPr>
        <w:tab/>
      </w:r>
      <w:r>
        <w:rPr>
          <w:i/>
        </w:rPr>
        <w:tab/>
      </w:r>
      <w:r>
        <w:rPr>
          <w:i/>
        </w:rPr>
        <w:tab/>
      </w:r>
      <w:r>
        <w:rPr>
          <w:i/>
        </w:rPr>
        <w:tab/>
        <w:t>Source: Huawei</w:t>
      </w:r>
    </w:p>
    <w:p w14:paraId="7304C638" w14:textId="77777777" w:rsidR="00210E88" w:rsidRDefault="00210E88" w:rsidP="00210E88">
      <w:pPr>
        <w:rPr>
          <w:rFonts w:ascii="Arial" w:hAnsi="Arial" w:cs="Arial"/>
          <w:b/>
        </w:rPr>
      </w:pPr>
      <w:r>
        <w:rPr>
          <w:rFonts w:ascii="Arial" w:hAnsi="Arial" w:cs="Arial"/>
          <w:b/>
        </w:rPr>
        <w:t xml:space="preserve">Discussion: </w:t>
      </w:r>
    </w:p>
    <w:p w14:paraId="2C7064D5" w14:textId="77777777" w:rsidR="00210E88" w:rsidRDefault="00210E88" w:rsidP="00210E88">
      <w:r>
        <w:t>All the Tdocs under AI 17.40 will be handled during email approval procedure. Please do the following changes:</w:t>
      </w:r>
    </w:p>
    <w:p w14:paraId="19952BEC" w14:textId="77777777" w:rsidR="00210E88" w:rsidRDefault="00210E88" w:rsidP="00210E88">
      <w:r>
        <w:t>1.Update the info field:</w:t>
      </w:r>
    </w:p>
    <w:p w14:paraId="6E332825" w14:textId="77777777" w:rsidR="00210E88" w:rsidRDefault="00210E88" w:rsidP="00210E88">
      <w:r>
        <w:t>Update the OpenAPI version; Update the year of copyright to 2023 if not yet</w:t>
      </w:r>
    </w:p>
    <w:p w14:paraId="4F6DE9C8" w14:textId="77777777" w:rsidR="00210E88" w:rsidRDefault="00210E88" w:rsidP="00210E88">
      <w:r>
        <w:t>2.Update the externalDocs field:</w:t>
      </w:r>
    </w:p>
    <w:p w14:paraId="3229A86B" w14:textId="77777777" w:rsidR="00210E88" w:rsidRDefault="00210E88" w:rsidP="00210E88">
      <w:r>
        <w:t>Update the TS version in the description field</w:t>
      </w:r>
    </w:p>
    <w:p w14:paraId="53EDFF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B88F" w14:textId="4C314645" w:rsidR="00210E88" w:rsidRDefault="00210E88" w:rsidP="00210E88">
      <w:pPr>
        <w:rPr>
          <w:rFonts w:ascii="Arial" w:hAnsi="Arial" w:cs="Arial"/>
          <w:b/>
          <w:sz w:val="24"/>
        </w:rPr>
      </w:pPr>
      <w:r>
        <w:rPr>
          <w:rFonts w:ascii="Arial" w:hAnsi="Arial" w:cs="Arial"/>
          <w:b/>
          <w:color w:val="0000FF"/>
          <w:sz w:val="24"/>
        </w:rPr>
        <w:t>C3-230919</w:t>
      </w:r>
      <w:r>
        <w:rPr>
          <w:rFonts w:ascii="Arial" w:hAnsi="Arial" w:cs="Arial"/>
          <w:b/>
          <w:color w:val="0000FF"/>
          <w:sz w:val="24"/>
        </w:rPr>
        <w:tab/>
      </w:r>
      <w:r>
        <w:rPr>
          <w:rFonts w:ascii="Arial" w:hAnsi="Arial" w:cs="Arial"/>
          <w:b/>
          <w:sz w:val="24"/>
        </w:rPr>
        <w:t>Update of info and externalDocs fields</w:t>
      </w:r>
    </w:p>
    <w:p w14:paraId="16FB1BB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CR-0238  rev  Cat: F (Rel-17)</w:t>
      </w:r>
      <w:r>
        <w:rPr>
          <w:i/>
        </w:rPr>
        <w:br/>
      </w:r>
      <w:r>
        <w:rPr>
          <w:i/>
        </w:rPr>
        <w:br/>
      </w:r>
      <w:r>
        <w:rPr>
          <w:i/>
        </w:rPr>
        <w:tab/>
      </w:r>
      <w:r>
        <w:rPr>
          <w:i/>
        </w:rPr>
        <w:tab/>
      </w:r>
      <w:r>
        <w:rPr>
          <w:i/>
        </w:rPr>
        <w:tab/>
      </w:r>
      <w:r>
        <w:rPr>
          <w:i/>
        </w:rPr>
        <w:tab/>
      </w:r>
      <w:r>
        <w:rPr>
          <w:i/>
        </w:rPr>
        <w:tab/>
        <w:t>Source: Nokia, Nokia Shanghai Bell</w:t>
      </w:r>
    </w:p>
    <w:p w14:paraId="4D92F00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AB1F" w14:textId="66BB6439" w:rsidR="00210E88" w:rsidRDefault="00210E88" w:rsidP="00210E88">
      <w:pPr>
        <w:rPr>
          <w:rFonts w:ascii="Arial" w:hAnsi="Arial" w:cs="Arial"/>
          <w:b/>
          <w:sz w:val="24"/>
        </w:rPr>
      </w:pPr>
      <w:r>
        <w:rPr>
          <w:rFonts w:ascii="Arial" w:hAnsi="Arial" w:cs="Arial"/>
          <w:b/>
          <w:color w:val="0000FF"/>
          <w:sz w:val="24"/>
        </w:rPr>
        <w:t>C3-230920</w:t>
      </w:r>
      <w:r>
        <w:rPr>
          <w:rFonts w:ascii="Arial" w:hAnsi="Arial" w:cs="Arial"/>
          <w:b/>
          <w:color w:val="0000FF"/>
          <w:sz w:val="24"/>
        </w:rPr>
        <w:tab/>
      </w:r>
      <w:r>
        <w:rPr>
          <w:rFonts w:ascii="Arial" w:hAnsi="Arial" w:cs="Arial"/>
          <w:b/>
          <w:sz w:val="24"/>
        </w:rPr>
        <w:t>Update of info and externalDocs fields</w:t>
      </w:r>
    </w:p>
    <w:p w14:paraId="74FD47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CR-0216  rev  Cat: F (Rel-17)</w:t>
      </w:r>
      <w:r>
        <w:rPr>
          <w:i/>
        </w:rPr>
        <w:br/>
      </w:r>
      <w:r>
        <w:rPr>
          <w:i/>
        </w:rPr>
        <w:br/>
      </w:r>
      <w:r>
        <w:rPr>
          <w:i/>
        </w:rPr>
        <w:tab/>
      </w:r>
      <w:r>
        <w:rPr>
          <w:i/>
        </w:rPr>
        <w:tab/>
      </w:r>
      <w:r>
        <w:rPr>
          <w:i/>
        </w:rPr>
        <w:tab/>
      </w:r>
      <w:r>
        <w:rPr>
          <w:i/>
        </w:rPr>
        <w:tab/>
      </w:r>
      <w:r>
        <w:rPr>
          <w:i/>
        </w:rPr>
        <w:tab/>
        <w:t>Source: Nokia, Nokia Shanghai Bell</w:t>
      </w:r>
    </w:p>
    <w:p w14:paraId="02B5BF1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C3F0" w14:textId="03C04B9E" w:rsidR="00210E88" w:rsidRDefault="00210E88" w:rsidP="00210E88">
      <w:pPr>
        <w:rPr>
          <w:rFonts w:ascii="Arial" w:hAnsi="Arial" w:cs="Arial"/>
          <w:b/>
          <w:sz w:val="24"/>
        </w:rPr>
      </w:pPr>
      <w:r>
        <w:rPr>
          <w:rFonts w:ascii="Arial" w:hAnsi="Arial" w:cs="Arial"/>
          <w:b/>
          <w:color w:val="0000FF"/>
          <w:sz w:val="24"/>
        </w:rPr>
        <w:t>C3-230921</w:t>
      </w:r>
      <w:r>
        <w:rPr>
          <w:rFonts w:ascii="Arial" w:hAnsi="Arial" w:cs="Arial"/>
          <w:b/>
          <w:color w:val="0000FF"/>
          <w:sz w:val="24"/>
        </w:rPr>
        <w:tab/>
      </w:r>
      <w:r>
        <w:rPr>
          <w:rFonts w:ascii="Arial" w:hAnsi="Arial" w:cs="Arial"/>
          <w:b/>
          <w:sz w:val="24"/>
        </w:rPr>
        <w:t>Update of info and externalDocs fields</w:t>
      </w:r>
    </w:p>
    <w:p w14:paraId="77C1B11C"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CR-1046  rev  Cat: F (Rel-17)</w:t>
      </w:r>
      <w:r>
        <w:rPr>
          <w:i/>
        </w:rPr>
        <w:br/>
      </w:r>
      <w:r>
        <w:rPr>
          <w:i/>
        </w:rPr>
        <w:br/>
      </w:r>
      <w:r>
        <w:rPr>
          <w:i/>
        </w:rPr>
        <w:tab/>
      </w:r>
      <w:r>
        <w:rPr>
          <w:i/>
        </w:rPr>
        <w:tab/>
      </w:r>
      <w:r>
        <w:rPr>
          <w:i/>
        </w:rPr>
        <w:tab/>
      </w:r>
      <w:r>
        <w:rPr>
          <w:i/>
        </w:rPr>
        <w:tab/>
      </w:r>
      <w:r>
        <w:rPr>
          <w:i/>
        </w:rPr>
        <w:tab/>
        <w:t>Source: Huawei</w:t>
      </w:r>
    </w:p>
    <w:p w14:paraId="21FACD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1AD5E" w14:textId="7DB19E2A" w:rsidR="00210E88" w:rsidRDefault="00210E88" w:rsidP="00210E88">
      <w:pPr>
        <w:rPr>
          <w:rFonts w:ascii="Arial" w:hAnsi="Arial" w:cs="Arial"/>
          <w:b/>
          <w:sz w:val="24"/>
        </w:rPr>
      </w:pPr>
      <w:r>
        <w:rPr>
          <w:rFonts w:ascii="Arial" w:hAnsi="Arial" w:cs="Arial"/>
          <w:b/>
          <w:color w:val="0000FF"/>
          <w:sz w:val="24"/>
        </w:rPr>
        <w:t>C3-230922</w:t>
      </w:r>
      <w:r>
        <w:rPr>
          <w:rFonts w:ascii="Arial" w:hAnsi="Arial" w:cs="Arial"/>
          <w:b/>
          <w:color w:val="0000FF"/>
          <w:sz w:val="24"/>
        </w:rPr>
        <w:tab/>
      </w:r>
      <w:r>
        <w:rPr>
          <w:rFonts w:ascii="Arial" w:hAnsi="Arial" w:cs="Arial"/>
          <w:b/>
          <w:sz w:val="24"/>
        </w:rPr>
        <w:t>Update of info and externalDocs fields</w:t>
      </w:r>
    </w:p>
    <w:p w14:paraId="06CCDD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CR-0485  rev  Cat: F (Rel-17)</w:t>
      </w:r>
      <w:r>
        <w:rPr>
          <w:i/>
        </w:rPr>
        <w:br/>
      </w:r>
      <w:r>
        <w:rPr>
          <w:i/>
        </w:rPr>
        <w:br/>
      </w:r>
      <w:r>
        <w:rPr>
          <w:i/>
        </w:rPr>
        <w:tab/>
      </w:r>
      <w:r>
        <w:rPr>
          <w:i/>
        </w:rPr>
        <w:tab/>
      </w:r>
      <w:r>
        <w:rPr>
          <w:i/>
        </w:rPr>
        <w:tab/>
      </w:r>
      <w:r>
        <w:rPr>
          <w:i/>
        </w:rPr>
        <w:tab/>
      </w:r>
      <w:r>
        <w:rPr>
          <w:i/>
        </w:rPr>
        <w:tab/>
        <w:t>Source: Ericsson</w:t>
      </w:r>
    </w:p>
    <w:p w14:paraId="3C40F7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B5F5" w14:textId="5B08B174" w:rsidR="00210E88" w:rsidRDefault="00210E88" w:rsidP="00210E88">
      <w:pPr>
        <w:rPr>
          <w:rFonts w:ascii="Arial" w:hAnsi="Arial" w:cs="Arial"/>
          <w:b/>
          <w:sz w:val="24"/>
        </w:rPr>
      </w:pPr>
      <w:r>
        <w:rPr>
          <w:rFonts w:ascii="Arial" w:hAnsi="Arial" w:cs="Arial"/>
          <w:b/>
          <w:color w:val="0000FF"/>
          <w:sz w:val="24"/>
        </w:rPr>
        <w:t>C3-230923</w:t>
      </w:r>
      <w:r>
        <w:rPr>
          <w:rFonts w:ascii="Arial" w:hAnsi="Arial" w:cs="Arial"/>
          <w:b/>
          <w:color w:val="0000FF"/>
          <w:sz w:val="24"/>
        </w:rPr>
        <w:tab/>
      </w:r>
      <w:r>
        <w:rPr>
          <w:rFonts w:ascii="Arial" w:hAnsi="Arial" w:cs="Arial"/>
          <w:b/>
          <w:sz w:val="24"/>
        </w:rPr>
        <w:t>Update of info and externalDocs fields</w:t>
      </w:r>
    </w:p>
    <w:p w14:paraId="64E881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CR-0686  rev  Cat: F (Rel-17)</w:t>
      </w:r>
      <w:r>
        <w:rPr>
          <w:i/>
        </w:rPr>
        <w:br/>
      </w:r>
      <w:r>
        <w:rPr>
          <w:i/>
        </w:rPr>
        <w:br/>
      </w:r>
      <w:r>
        <w:rPr>
          <w:i/>
        </w:rPr>
        <w:tab/>
      </w:r>
      <w:r>
        <w:rPr>
          <w:i/>
        </w:rPr>
        <w:tab/>
      </w:r>
      <w:r>
        <w:rPr>
          <w:i/>
        </w:rPr>
        <w:tab/>
      </w:r>
      <w:r>
        <w:rPr>
          <w:i/>
        </w:rPr>
        <w:tab/>
      </w:r>
      <w:r>
        <w:rPr>
          <w:i/>
        </w:rPr>
        <w:tab/>
        <w:t>Source: China Mobile</w:t>
      </w:r>
    </w:p>
    <w:p w14:paraId="4F7F24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C9F74" w14:textId="135B1F59" w:rsidR="00210E88" w:rsidRDefault="00210E88" w:rsidP="00210E88">
      <w:pPr>
        <w:rPr>
          <w:rFonts w:ascii="Arial" w:hAnsi="Arial" w:cs="Arial"/>
          <w:b/>
          <w:sz w:val="24"/>
        </w:rPr>
      </w:pPr>
      <w:r>
        <w:rPr>
          <w:rFonts w:ascii="Arial" w:hAnsi="Arial" w:cs="Arial"/>
          <w:b/>
          <w:color w:val="0000FF"/>
          <w:sz w:val="24"/>
        </w:rPr>
        <w:t>C3-230924</w:t>
      </w:r>
      <w:r>
        <w:rPr>
          <w:rFonts w:ascii="Arial" w:hAnsi="Arial" w:cs="Arial"/>
          <w:b/>
          <w:color w:val="0000FF"/>
          <w:sz w:val="24"/>
        </w:rPr>
        <w:tab/>
      </w:r>
      <w:r>
        <w:rPr>
          <w:rFonts w:ascii="Arial" w:hAnsi="Arial" w:cs="Arial"/>
          <w:b/>
          <w:sz w:val="24"/>
        </w:rPr>
        <w:t>Update of info and externalDocs fields</w:t>
      </w:r>
    </w:p>
    <w:p w14:paraId="79C2E5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CR-0848  rev  Cat: F (Rel-17)</w:t>
      </w:r>
      <w:r>
        <w:rPr>
          <w:i/>
        </w:rPr>
        <w:br/>
      </w:r>
      <w:r>
        <w:rPr>
          <w:i/>
        </w:rPr>
        <w:br/>
      </w:r>
      <w:r>
        <w:rPr>
          <w:i/>
        </w:rPr>
        <w:tab/>
      </w:r>
      <w:r>
        <w:rPr>
          <w:i/>
        </w:rPr>
        <w:tab/>
      </w:r>
      <w:r>
        <w:rPr>
          <w:i/>
        </w:rPr>
        <w:tab/>
      </w:r>
      <w:r>
        <w:rPr>
          <w:i/>
        </w:rPr>
        <w:tab/>
      </w:r>
      <w:r>
        <w:rPr>
          <w:i/>
        </w:rPr>
        <w:tab/>
        <w:t>Source: Huawei</w:t>
      </w:r>
    </w:p>
    <w:p w14:paraId="387A69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6310" w14:textId="285ADA62" w:rsidR="00210E88" w:rsidRDefault="00210E88" w:rsidP="00210E88">
      <w:pPr>
        <w:rPr>
          <w:rFonts w:ascii="Arial" w:hAnsi="Arial" w:cs="Arial"/>
          <w:b/>
          <w:sz w:val="24"/>
        </w:rPr>
      </w:pPr>
      <w:r>
        <w:rPr>
          <w:rFonts w:ascii="Arial" w:hAnsi="Arial" w:cs="Arial"/>
          <w:b/>
          <w:color w:val="0000FF"/>
          <w:sz w:val="24"/>
        </w:rPr>
        <w:t>C3-230925</w:t>
      </w:r>
      <w:r>
        <w:rPr>
          <w:rFonts w:ascii="Arial" w:hAnsi="Arial" w:cs="Arial"/>
          <w:b/>
          <w:color w:val="0000FF"/>
          <w:sz w:val="24"/>
        </w:rPr>
        <w:tab/>
      </w:r>
      <w:r>
        <w:rPr>
          <w:rFonts w:ascii="Arial" w:hAnsi="Arial" w:cs="Arial"/>
          <w:b/>
          <w:sz w:val="24"/>
        </w:rPr>
        <w:t>Update of info and externalDocs fields</w:t>
      </w:r>
    </w:p>
    <w:p w14:paraId="177939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CR-0062  rev  Cat: F (Rel-17)</w:t>
      </w:r>
      <w:r>
        <w:rPr>
          <w:i/>
        </w:rPr>
        <w:br/>
      </w:r>
      <w:r>
        <w:rPr>
          <w:i/>
        </w:rPr>
        <w:br/>
      </w:r>
      <w:r>
        <w:rPr>
          <w:i/>
        </w:rPr>
        <w:tab/>
      </w:r>
      <w:r>
        <w:rPr>
          <w:i/>
        </w:rPr>
        <w:tab/>
      </w:r>
      <w:r>
        <w:rPr>
          <w:i/>
        </w:rPr>
        <w:tab/>
      </w:r>
      <w:r>
        <w:rPr>
          <w:i/>
        </w:rPr>
        <w:tab/>
      </w:r>
      <w:r>
        <w:rPr>
          <w:i/>
        </w:rPr>
        <w:tab/>
        <w:t>Source: Samsung</w:t>
      </w:r>
    </w:p>
    <w:p w14:paraId="1F150B5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B885" w14:textId="2F6496EF" w:rsidR="00210E88" w:rsidRDefault="00210E88" w:rsidP="00210E88">
      <w:pPr>
        <w:rPr>
          <w:rFonts w:ascii="Arial" w:hAnsi="Arial" w:cs="Arial"/>
          <w:b/>
          <w:sz w:val="24"/>
        </w:rPr>
      </w:pPr>
      <w:r>
        <w:rPr>
          <w:rFonts w:ascii="Arial" w:hAnsi="Arial" w:cs="Arial"/>
          <w:b/>
          <w:color w:val="0000FF"/>
          <w:sz w:val="24"/>
        </w:rPr>
        <w:t>C3-230926</w:t>
      </w:r>
      <w:r>
        <w:rPr>
          <w:rFonts w:ascii="Arial" w:hAnsi="Arial" w:cs="Arial"/>
          <w:b/>
          <w:color w:val="0000FF"/>
          <w:sz w:val="24"/>
        </w:rPr>
        <w:tab/>
      </w:r>
      <w:r>
        <w:rPr>
          <w:rFonts w:ascii="Arial" w:hAnsi="Arial" w:cs="Arial"/>
          <w:b/>
          <w:sz w:val="24"/>
        </w:rPr>
        <w:t>Update of info and externalDocs fields</w:t>
      </w:r>
    </w:p>
    <w:p w14:paraId="4BD524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CR-0020  rev  Cat: F (Rel-17)</w:t>
      </w:r>
      <w:r>
        <w:rPr>
          <w:i/>
        </w:rPr>
        <w:br/>
      </w:r>
      <w:r>
        <w:rPr>
          <w:i/>
        </w:rPr>
        <w:br/>
      </w:r>
      <w:r>
        <w:rPr>
          <w:i/>
        </w:rPr>
        <w:tab/>
      </w:r>
      <w:r>
        <w:rPr>
          <w:i/>
        </w:rPr>
        <w:tab/>
      </w:r>
      <w:r>
        <w:rPr>
          <w:i/>
        </w:rPr>
        <w:tab/>
      </w:r>
      <w:r>
        <w:rPr>
          <w:i/>
        </w:rPr>
        <w:tab/>
      </w:r>
      <w:r>
        <w:rPr>
          <w:i/>
        </w:rPr>
        <w:tab/>
        <w:t>Source: Huawei</w:t>
      </w:r>
    </w:p>
    <w:p w14:paraId="39539B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F2C8F" w14:textId="746D781C" w:rsidR="00210E88" w:rsidRDefault="00210E88" w:rsidP="00210E88">
      <w:pPr>
        <w:rPr>
          <w:rFonts w:ascii="Arial" w:hAnsi="Arial" w:cs="Arial"/>
          <w:b/>
          <w:sz w:val="24"/>
        </w:rPr>
      </w:pPr>
      <w:r>
        <w:rPr>
          <w:rFonts w:ascii="Arial" w:hAnsi="Arial" w:cs="Arial"/>
          <w:b/>
          <w:color w:val="0000FF"/>
          <w:sz w:val="24"/>
        </w:rPr>
        <w:t>C3-230927</w:t>
      </w:r>
      <w:r>
        <w:rPr>
          <w:rFonts w:ascii="Arial" w:hAnsi="Arial" w:cs="Arial"/>
          <w:b/>
          <w:color w:val="0000FF"/>
          <w:sz w:val="24"/>
        </w:rPr>
        <w:tab/>
      </w:r>
      <w:r>
        <w:rPr>
          <w:rFonts w:ascii="Arial" w:hAnsi="Arial" w:cs="Arial"/>
          <w:b/>
          <w:sz w:val="24"/>
        </w:rPr>
        <w:t>Update of info and externalDocs fields</w:t>
      </w:r>
    </w:p>
    <w:p w14:paraId="173DF2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6898A8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AF0C" w14:textId="77777777" w:rsidR="00210E88" w:rsidRDefault="00210E88" w:rsidP="00210E88">
      <w:pPr>
        <w:pStyle w:val="Heading2"/>
      </w:pPr>
      <w:bookmarkStart w:id="115" w:name="_Toc129359575"/>
      <w:r>
        <w:lastRenderedPageBreak/>
        <w:t>18</w:t>
      </w:r>
      <w:r>
        <w:tab/>
        <w:t>Release 18</w:t>
      </w:r>
      <w:bookmarkEnd w:id="115"/>
    </w:p>
    <w:p w14:paraId="6E9E4942" w14:textId="77777777" w:rsidR="00210E88" w:rsidRDefault="00210E88" w:rsidP="00210E88">
      <w:pPr>
        <w:pStyle w:val="Heading3"/>
      </w:pPr>
      <w:bookmarkStart w:id="116" w:name="_Toc129359576"/>
      <w:r>
        <w:t>18.1</w:t>
      </w:r>
      <w:r>
        <w:tab/>
        <w:t>Rel-18 Work Items</w:t>
      </w:r>
      <w:bookmarkEnd w:id="116"/>
    </w:p>
    <w:p w14:paraId="26A5C6C8" w14:textId="1A044961" w:rsidR="00210E88" w:rsidRDefault="00210E88" w:rsidP="00210E88">
      <w:pPr>
        <w:rPr>
          <w:rFonts w:ascii="Arial" w:hAnsi="Arial" w:cs="Arial"/>
          <w:b/>
          <w:sz w:val="24"/>
        </w:rPr>
      </w:pPr>
      <w:r>
        <w:rPr>
          <w:rFonts w:ascii="Arial" w:hAnsi="Arial" w:cs="Arial"/>
          <w:b/>
          <w:color w:val="0000FF"/>
          <w:sz w:val="24"/>
        </w:rPr>
        <w:t>C3-230055</w:t>
      </w:r>
      <w:r>
        <w:rPr>
          <w:rFonts w:ascii="Arial" w:hAnsi="Arial" w:cs="Arial"/>
          <w:b/>
          <w:color w:val="0000FF"/>
          <w:sz w:val="24"/>
        </w:rPr>
        <w:tab/>
      </w:r>
      <w:r>
        <w:rPr>
          <w:rFonts w:ascii="Arial" w:hAnsi="Arial" w:cs="Arial"/>
          <w:b/>
          <w:sz w:val="24"/>
        </w:rPr>
        <w:t>Discussion on Rel-18 generic group management, exposure and communication enhancements</w:t>
      </w:r>
    </w:p>
    <w:p w14:paraId="156A2F42"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61E63D" w14:textId="77777777" w:rsidR="00210E88" w:rsidRDefault="00210E88" w:rsidP="00210E88">
      <w:pPr>
        <w:rPr>
          <w:rFonts w:ascii="Arial" w:hAnsi="Arial" w:cs="Arial"/>
          <w:b/>
        </w:rPr>
      </w:pPr>
      <w:r>
        <w:rPr>
          <w:rFonts w:ascii="Arial" w:hAnsi="Arial" w:cs="Arial"/>
          <w:b/>
        </w:rPr>
        <w:t xml:space="preserve">Discussion: </w:t>
      </w:r>
    </w:p>
    <w:p w14:paraId="3A4A661D" w14:textId="77777777" w:rsidR="00210E88" w:rsidRDefault="00210E88" w:rsidP="00210E88">
      <w:r>
        <w:t>WI: GMEC</w:t>
      </w:r>
    </w:p>
    <w:p w14:paraId="4B2DA126" w14:textId="77777777" w:rsidR="00210E88" w:rsidRDefault="00210E88" w:rsidP="00210E88">
      <w:r>
        <w:t>Abdessamad (Huawei): whether a need to send a LS to SA2</w:t>
      </w:r>
    </w:p>
    <w:p w14:paraId="067C7BE5" w14:textId="77777777" w:rsidR="00210E88" w:rsidRDefault="00210E88" w:rsidP="00210E88">
      <w:r>
        <w:t>Maria (Ericsson): need further check about the proposed LS to SA2. Then decide later the need of the LS</w:t>
      </w:r>
    </w:p>
    <w:p w14:paraId="510BE8CA" w14:textId="77777777" w:rsidR="00210E88" w:rsidRDefault="00210E88" w:rsidP="00210E88">
      <w:r>
        <w:t>Partha (Nokia): agree to ask SA2 about the service design on GMEC and AIMLsys WIs. Offline discuss on LS to stage 2.</w:t>
      </w:r>
    </w:p>
    <w:p w14:paraId="650EE679" w14:textId="77777777" w:rsidR="00210E88" w:rsidRDefault="00210E88" w:rsidP="00210E88">
      <w:r>
        <w:t>Abdessamad (Huawei): r1 is available.</w:t>
      </w:r>
    </w:p>
    <w:p w14:paraId="028AF923" w14:textId="77777777" w:rsidR="00210E88" w:rsidRDefault="00210E88" w:rsidP="00210E88">
      <w:r>
        <w:t>Naren (Samsung): check stage 2 status. The LS is no needed.</w:t>
      </w:r>
    </w:p>
    <w:p w14:paraId="28D0C2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C3-230822</w:t>
      </w:r>
      <w:r>
        <w:rPr>
          <w:color w:val="993300"/>
          <w:u w:val="single"/>
        </w:rPr>
        <w:t>.</w:t>
      </w:r>
    </w:p>
    <w:p w14:paraId="317FCEAE" w14:textId="57E237A6" w:rsidR="00210E88" w:rsidRDefault="00210E88" w:rsidP="00210E88">
      <w:pPr>
        <w:rPr>
          <w:rFonts w:ascii="Arial" w:hAnsi="Arial" w:cs="Arial"/>
          <w:b/>
          <w:sz w:val="24"/>
        </w:rPr>
      </w:pPr>
      <w:r>
        <w:rPr>
          <w:rFonts w:ascii="Arial" w:hAnsi="Arial" w:cs="Arial"/>
          <w:b/>
          <w:color w:val="0000FF"/>
          <w:sz w:val="24"/>
        </w:rPr>
        <w:t>C3-230058</w:t>
      </w:r>
      <w:r>
        <w:rPr>
          <w:rFonts w:ascii="Arial" w:hAnsi="Arial" w:cs="Arial"/>
          <w:b/>
          <w:color w:val="0000FF"/>
          <w:sz w:val="24"/>
        </w:rPr>
        <w:tab/>
      </w:r>
      <w:r>
        <w:rPr>
          <w:rFonts w:ascii="Arial" w:hAnsi="Arial" w:cs="Arial"/>
          <w:b/>
          <w:sz w:val="24"/>
        </w:rPr>
        <w:t>Discussion on architectural enhancements for 5G multicast-broadcast services Phase 2</w:t>
      </w:r>
    </w:p>
    <w:p w14:paraId="5E0CA7B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869ECB" w14:textId="77777777" w:rsidR="00210E88" w:rsidRDefault="00210E88" w:rsidP="00210E88">
      <w:pPr>
        <w:rPr>
          <w:rFonts w:ascii="Arial" w:hAnsi="Arial" w:cs="Arial"/>
          <w:b/>
        </w:rPr>
      </w:pPr>
      <w:r>
        <w:rPr>
          <w:rFonts w:ascii="Arial" w:hAnsi="Arial" w:cs="Arial"/>
          <w:b/>
        </w:rPr>
        <w:t xml:space="preserve">Discussion: </w:t>
      </w:r>
    </w:p>
    <w:p w14:paraId="196BAB6D" w14:textId="77777777" w:rsidR="00210E88" w:rsidRDefault="00210E88" w:rsidP="00210E88">
      <w:r>
        <w:t>WI: 5MBS_Ph2</w:t>
      </w:r>
    </w:p>
    <w:p w14:paraId="6B2829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DD0A5" w14:textId="640153C8" w:rsidR="00210E88" w:rsidRDefault="00210E88" w:rsidP="00210E88">
      <w:pPr>
        <w:rPr>
          <w:rFonts w:ascii="Arial" w:hAnsi="Arial" w:cs="Arial"/>
          <w:b/>
          <w:sz w:val="24"/>
        </w:rPr>
      </w:pPr>
      <w:r>
        <w:rPr>
          <w:rFonts w:ascii="Arial" w:hAnsi="Arial" w:cs="Arial"/>
          <w:b/>
          <w:color w:val="0000FF"/>
          <w:sz w:val="24"/>
        </w:rPr>
        <w:t>C3-230069</w:t>
      </w:r>
      <w:r>
        <w:rPr>
          <w:rFonts w:ascii="Arial" w:hAnsi="Arial" w:cs="Arial"/>
          <w:b/>
          <w:color w:val="0000FF"/>
          <w:sz w:val="24"/>
        </w:rPr>
        <w:tab/>
      </w:r>
      <w:r>
        <w:rPr>
          <w:rFonts w:ascii="Arial" w:hAnsi="Arial" w:cs="Arial"/>
          <w:b/>
          <w:sz w:val="24"/>
        </w:rPr>
        <w:t>Status of Rel-18 work on VMR</w:t>
      </w:r>
    </w:p>
    <w:p w14:paraId="052B3D47"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691E35BA" w14:textId="77777777" w:rsidR="00210E88" w:rsidRDefault="00210E88" w:rsidP="00210E88">
      <w:pPr>
        <w:rPr>
          <w:rFonts w:ascii="Arial" w:hAnsi="Arial" w:cs="Arial"/>
          <w:b/>
        </w:rPr>
      </w:pPr>
      <w:r>
        <w:rPr>
          <w:rFonts w:ascii="Arial" w:hAnsi="Arial" w:cs="Arial"/>
          <w:b/>
        </w:rPr>
        <w:t xml:space="preserve">Abstract: </w:t>
      </w:r>
    </w:p>
    <w:p w14:paraId="6658B2C1" w14:textId="77777777" w:rsidR="00210E88" w:rsidRDefault="00210E88" w:rsidP="00210E88">
      <w:r>
        <w:t>to present the current status of the Rel-18 work on VMR, to assess the expected CT impacts and to propose the corresponding CT WID</w:t>
      </w:r>
    </w:p>
    <w:p w14:paraId="5275CC21" w14:textId="77777777" w:rsidR="00210E88" w:rsidRDefault="00210E88" w:rsidP="00210E88">
      <w:pPr>
        <w:rPr>
          <w:rFonts w:ascii="Arial" w:hAnsi="Arial" w:cs="Arial"/>
          <w:b/>
        </w:rPr>
      </w:pPr>
      <w:r>
        <w:rPr>
          <w:rFonts w:ascii="Arial" w:hAnsi="Arial" w:cs="Arial"/>
          <w:b/>
        </w:rPr>
        <w:t xml:space="preserve">Discussion: </w:t>
      </w:r>
    </w:p>
    <w:p w14:paraId="00F529A3" w14:textId="77777777" w:rsidR="00210E88" w:rsidRDefault="00210E88" w:rsidP="00210E88">
      <w:r>
        <w:t>WI: VMR</w:t>
      </w:r>
    </w:p>
    <w:p w14:paraId="5131A875" w14:textId="77777777" w:rsidR="00210E88" w:rsidRDefault="00210E88" w:rsidP="00210E88">
      <w:r>
        <w:t>Abdessamad (Huawei): comments</w:t>
      </w:r>
    </w:p>
    <w:p w14:paraId="117588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0F00" w14:textId="76B00224" w:rsidR="00210E88" w:rsidRDefault="00210E88" w:rsidP="00210E88">
      <w:pPr>
        <w:rPr>
          <w:rFonts w:ascii="Arial" w:hAnsi="Arial" w:cs="Arial"/>
          <w:b/>
          <w:sz w:val="24"/>
        </w:rPr>
      </w:pPr>
      <w:r>
        <w:rPr>
          <w:rFonts w:ascii="Arial" w:hAnsi="Arial" w:cs="Arial"/>
          <w:b/>
          <w:color w:val="0000FF"/>
          <w:sz w:val="24"/>
        </w:rPr>
        <w:t>C3-230184</w:t>
      </w:r>
      <w:r>
        <w:rPr>
          <w:rFonts w:ascii="Arial" w:hAnsi="Arial" w:cs="Arial"/>
          <w:b/>
          <w:color w:val="0000FF"/>
          <w:sz w:val="24"/>
        </w:rPr>
        <w:tab/>
      </w:r>
      <w:r>
        <w:rPr>
          <w:rFonts w:ascii="Arial" w:hAnsi="Arial" w:cs="Arial"/>
          <w:b/>
          <w:sz w:val="24"/>
        </w:rPr>
        <w:t>Status of the Rel-18 NTN work in SA2</w:t>
      </w:r>
    </w:p>
    <w:p w14:paraId="61650046" w14:textId="77777777" w:rsidR="00210E88" w:rsidRDefault="00210E88" w:rsidP="00210E88">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74F38AC7" w14:textId="77777777" w:rsidR="00210E88" w:rsidRDefault="00210E88" w:rsidP="00210E88">
      <w:pPr>
        <w:rPr>
          <w:rFonts w:ascii="Arial" w:hAnsi="Arial" w:cs="Arial"/>
          <w:b/>
        </w:rPr>
      </w:pPr>
      <w:r>
        <w:rPr>
          <w:rFonts w:ascii="Arial" w:hAnsi="Arial" w:cs="Arial"/>
          <w:b/>
        </w:rPr>
        <w:t xml:space="preserve">Discussion: </w:t>
      </w:r>
    </w:p>
    <w:p w14:paraId="66AF2F06" w14:textId="77777777" w:rsidR="00210E88" w:rsidRDefault="00210E88" w:rsidP="00210E88">
      <w:r>
        <w:t>WI: 5GSAT_Ph2</w:t>
      </w:r>
    </w:p>
    <w:p w14:paraId="032D20DD"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F1EAE" w14:textId="02B296E9" w:rsidR="00210E88" w:rsidRDefault="00210E88" w:rsidP="00210E88">
      <w:pPr>
        <w:rPr>
          <w:rFonts w:ascii="Arial" w:hAnsi="Arial" w:cs="Arial"/>
          <w:b/>
          <w:sz w:val="24"/>
        </w:rPr>
      </w:pPr>
      <w:r>
        <w:rPr>
          <w:rFonts w:ascii="Arial" w:hAnsi="Arial" w:cs="Arial"/>
          <w:b/>
          <w:color w:val="0000FF"/>
          <w:sz w:val="24"/>
        </w:rPr>
        <w:t>C3-230209</w:t>
      </w:r>
      <w:r>
        <w:rPr>
          <w:rFonts w:ascii="Arial" w:hAnsi="Arial" w:cs="Arial"/>
          <w:b/>
          <w:color w:val="0000FF"/>
          <w:sz w:val="24"/>
        </w:rPr>
        <w:tab/>
      </w:r>
      <w:r>
        <w:rPr>
          <w:rFonts w:ascii="Arial" w:hAnsi="Arial" w:cs="Arial"/>
          <w:b/>
          <w:sz w:val="24"/>
        </w:rPr>
        <w:t>State of Rel-18 eNS_Ph3 work and impacts to CT WGs</w:t>
      </w:r>
    </w:p>
    <w:p w14:paraId="6B541414"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ECA7B62" w14:textId="77777777" w:rsidR="00210E88" w:rsidRDefault="00210E88" w:rsidP="00210E88">
      <w:pPr>
        <w:rPr>
          <w:rFonts w:ascii="Arial" w:hAnsi="Arial" w:cs="Arial"/>
          <w:b/>
        </w:rPr>
      </w:pPr>
      <w:r>
        <w:rPr>
          <w:rFonts w:ascii="Arial" w:hAnsi="Arial" w:cs="Arial"/>
          <w:b/>
        </w:rPr>
        <w:t xml:space="preserve">Discussion: </w:t>
      </w:r>
    </w:p>
    <w:p w14:paraId="6386FA8C" w14:textId="77777777" w:rsidR="00210E88" w:rsidRDefault="00210E88" w:rsidP="00210E88">
      <w:r>
        <w:t>WI: eNS_Ph3</w:t>
      </w:r>
    </w:p>
    <w:p w14:paraId="1F334C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42650" w14:textId="698E6DDE" w:rsidR="00210E88" w:rsidRDefault="00210E88" w:rsidP="00210E88">
      <w:pPr>
        <w:rPr>
          <w:rFonts w:ascii="Arial" w:hAnsi="Arial" w:cs="Arial"/>
          <w:b/>
          <w:sz w:val="24"/>
        </w:rPr>
      </w:pPr>
      <w:r>
        <w:rPr>
          <w:rFonts w:ascii="Arial" w:hAnsi="Arial" w:cs="Arial"/>
          <w:b/>
          <w:color w:val="0000FF"/>
          <w:sz w:val="24"/>
        </w:rPr>
        <w:t>C3-230225</w:t>
      </w:r>
      <w:r>
        <w:rPr>
          <w:rFonts w:ascii="Arial" w:hAnsi="Arial" w:cs="Arial"/>
          <w:b/>
          <w:color w:val="0000FF"/>
          <w:sz w:val="24"/>
        </w:rPr>
        <w:tab/>
      </w:r>
      <w:r>
        <w:rPr>
          <w:rFonts w:ascii="Arial" w:hAnsi="Arial" w:cs="Arial"/>
          <w:b/>
          <w:sz w:val="24"/>
        </w:rPr>
        <w:t>Discussion on CT aspects of Application layer support for Personal IoT Network</w:t>
      </w:r>
    </w:p>
    <w:p w14:paraId="473D9569"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3E9105" w14:textId="77777777" w:rsidR="00210E88" w:rsidRDefault="00210E88" w:rsidP="00210E88">
      <w:pPr>
        <w:rPr>
          <w:rFonts w:ascii="Arial" w:hAnsi="Arial" w:cs="Arial"/>
          <w:b/>
        </w:rPr>
      </w:pPr>
      <w:r>
        <w:rPr>
          <w:rFonts w:ascii="Arial" w:hAnsi="Arial" w:cs="Arial"/>
          <w:b/>
        </w:rPr>
        <w:t xml:space="preserve">Discussion: </w:t>
      </w:r>
    </w:p>
    <w:p w14:paraId="69E801F8" w14:textId="77777777" w:rsidR="00210E88" w:rsidRDefault="00210E88" w:rsidP="00210E88">
      <w:r>
        <w:t>WI: PINAPP</w:t>
      </w:r>
    </w:p>
    <w:p w14:paraId="60E2BB7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9BC10" w14:textId="50C5E051" w:rsidR="00210E88" w:rsidRDefault="00210E88" w:rsidP="00210E88">
      <w:pPr>
        <w:rPr>
          <w:rFonts w:ascii="Arial" w:hAnsi="Arial" w:cs="Arial"/>
          <w:b/>
          <w:sz w:val="24"/>
        </w:rPr>
      </w:pPr>
      <w:r>
        <w:rPr>
          <w:rFonts w:ascii="Arial" w:hAnsi="Arial" w:cs="Arial"/>
          <w:b/>
          <w:color w:val="0000FF"/>
          <w:sz w:val="24"/>
        </w:rPr>
        <w:t>C3-230401</w:t>
      </w:r>
      <w:r>
        <w:rPr>
          <w:rFonts w:ascii="Arial" w:hAnsi="Arial" w:cs="Arial"/>
          <w:b/>
          <w:color w:val="0000FF"/>
          <w:sz w:val="24"/>
        </w:rPr>
        <w:tab/>
      </w:r>
      <w:r>
        <w:rPr>
          <w:rFonts w:ascii="Arial" w:hAnsi="Arial" w:cs="Arial"/>
          <w:b/>
          <w:sz w:val="24"/>
        </w:rPr>
        <w:t>Discussion on CT aspects of 5G-enabled fused location service capability exposure</w:t>
      </w:r>
    </w:p>
    <w:p w14:paraId="2541525F"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42574B" w14:textId="77777777" w:rsidR="00210E88" w:rsidRDefault="00210E88" w:rsidP="00210E88">
      <w:pPr>
        <w:rPr>
          <w:rFonts w:ascii="Arial" w:hAnsi="Arial" w:cs="Arial"/>
          <w:b/>
        </w:rPr>
      </w:pPr>
      <w:r>
        <w:rPr>
          <w:rFonts w:ascii="Arial" w:hAnsi="Arial" w:cs="Arial"/>
          <w:b/>
        </w:rPr>
        <w:t xml:space="preserve">Abstract: </w:t>
      </w:r>
    </w:p>
    <w:p w14:paraId="7806A1B6" w14:textId="77777777" w:rsidR="00210E88" w:rsidRDefault="00210E88" w:rsidP="00210E88">
      <w:r>
        <w:t xml:space="preserve">This contribution provides discussions for the proposed Rel-18 WID on CT aspects of 5G-enabled fused location service capability exposure, including Stage 2 progress on 5G-enabled fused location service capability exposure, analysis on CT impacts and the </w:t>
      </w:r>
    </w:p>
    <w:p w14:paraId="32754674" w14:textId="77777777" w:rsidR="00210E88" w:rsidRDefault="00210E88" w:rsidP="00210E88">
      <w:pPr>
        <w:rPr>
          <w:rFonts w:ascii="Arial" w:hAnsi="Arial" w:cs="Arial"/>
          <w:b/>
        </w:rPr>
      </w:pPr>
      <w:r>
        <w:rPr>
          <w:rFonts w:ascii="Arial" w:hAnsi="Arial" w:cs="Arial"/>
          <w:b/>
        </w:rPr>
        <w:t xml:space="preserve">Discussion: </w:t>
      </w:r>
    </w:p>
    <w:p w14:paraId="5D0B46DD" w14:textId="77777777" w:rsidR="00210E88" w:rsidRDefault="00210E88" w:rsidP="00210E88">
      <w:r>
        <w:t>WI: 5GFLS</w:t>
      </w:r>
    </w:p>
    <w:p w14:paraId="37383B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B58FE" w14:textId="4EDCF25A" w:rsidR="00210E88" w:rsidRDefault="00210E88" w:rsidP="00210E88">
      <w:pPr>
        <w:rPr>
          <w:rFonts w:ascii="Arial" w:hAnsi="Arial" w:cs="Arial"/>
          <w:b/>
          <w:sz w:val="24"/>
        </w:rPr>
      </w:pPr>
      <w:r>
        <w:rPr>
          <w:rFonts w:ascii="Arial" w:hAnsi="Arial" w:cs="Arial"/>
          <w:b/>
          <w:color w:val="0000FF"/>
          <w:sz w:val="24"/>
        </w:rPr>
        <w:t>C3-230593</w:t>
      </w:r>
      <w:r>
        <w:rPr>
          <w:rFonts w:ascii="Arial" w:hAnsi="Arial" w:cs="Arial"/>
          <w:b/>
          <w:color w:val="0000FF"/>
          <w:sz w:val="24"/>
        </w:rPr>
        <w:tab/>
      </w:r>
      <w:r>
        <w:rPr>
          <w:rFonts w:ascii="Arial" w:hAnsi="Arial" w:cs="Arial"/>
          <w:b/>
          <w:sz w:val="24"/>
        </w:rPr>
        <w:t>Discussion on support of bulk requests for Northbound APIs</w:t>
      </w:r>
    </w:p>
    <w:p w14:paraId="75A3B027"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428FE0CF" w14:textId="77777777" w:rsidR="00210E88" w:rsidRDefault="00210E88" w:rsidP="00210E88">
      <w:pPr>
        <w:rPr>
          <w:rFonts w:ascii="Arial" w:hAnsi="Arial" w:cs="Arial"/>
          <w:b/>
        </w:rPr>
      </w:pPr>
      <w:r>
        <w:rPr>
          <w:rFonts w:ascii="Arial" w:hAnsi="Arial" w:cs="Arial"/>
          <w:b/>
        </w:rPr>
        <w:t xml:space="preserve">Discussion: </w:t>
      </w:r>
    </w:p>
    <w:p w14:paraId="18BCD0D1" w14:textId="77777777" w:rsidR="00210E88" w:rsidRDefault="00210E88" w:rsidP="00210E88">
      <w:r>
        <w:t>Naren (Samsung): offline discuss with Nokia and Huawei. The issues are agreed to be solved. Fine with Ericsson to treat the issue case by case not for all APIs. Open on either new WI or NBI18 WI can be used.</w:t>
      </w:r>
    </w:p>
    <w:p w14:paraId="06CB82D4" w14:textId="77777777" w:rsidR="00210E88" w:rsidRDefault="00210E88" w:rsidP="00210E88">
      <w:r>
        <w:t>Abdessamad (Huawei): okay to discuss on possible solutions, and check enough or not. Under NBI18 WI.</w:t>
      </w:r>
    </w:p>
    <w:p w14:paraId="27A39465" w14:textId="77777777" w:rsidR="00210E88" w:rsidRDefault="00210E88" w:rsidP="00210E88">
      <w:r>
        <w:t xml:space="preserve">Naren (Samsung): fine to NBI18 WI. </w:t>
      </w:r>
    </w:p>
    <w:p w14:paraId="68591641" w14:textId="77777777" w:rsidR="00210E88" w:rsidRDefault="00210E88" w:rsidP="00210E88">
      <w:r>
        <w:t>Apostolos (Nokia): need to further check with stage 2 if not defined in certain cases. The issue is general not optimization, should get clarification from stage 2.</w:t>
      </w:r>
    </w:p>
    <w:p w14:paraId="6B1E071A" w14:textId="77777777" w:rsidR="00210E88" w:rsidRDefault="00210E88" w:rsidP="00210E88">
      <w:r>
        <w:t>Naren (Samsung): stage 2 is clear. Stag 3 can further discuss</w:t>
      </w:r>
    </w:p>
    <w:p w14:paraId="40A00A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7F1D" w14:textId="77777777" w:rsidR="00210E88" w:rsidRDefault="00210E88" w:rsidP="00210E88">
      <w:pPr>
        <w:pStyle w:val="Heading4"/>
      </w:pPr>
      <w:bookmarkStart w:id="117" w:name="_Toc129359577"/>
      <w:r>
        <w:lastRenderedPageBreak/>
        <w:t>18.1.1</w:t>
      </w:r>
      <w:r>
        <w:tab/>
        <w:t>New Work Items</w:t>
      </w:r>
      <w:bookmarkEnd w:id="117"/>
    </w:p>
    <w:p w14:paraId="0D4A3EE1" w14:textId="1735F1A8" w:rsidR="00210E88" w:rsidRDefault="00210E88" w:rsidP="00210E88">
      <w:pPr>
        <w:rPr>
          <w:rFonts w:ascii="Arial" w:hAnsi="Arial" w:cs="Arial"/>
          <w:b/>
          <w:sz w:val="24"/>
        </w:rPr>
      </w:pPr>
      <w:r>
        <w:rPr>
          <w:rFonts w:ascii="Arial" w:hAnsi="Arial" w:cs="Arial"/>
          <w:b/>
          <w:color w:val="0000FF"/>
          <w:sz w:val="24"/>
        </w:rPr>
        <w:t>C3-230052</w:t>
      </w:r>
      <w:r>
        <w:rPr>
          <w:rFonts w:ascii="Arial" w:hAnsi="Arial" w:cs="Arial"/>
          <w:b/>
          <w:color w:val="0000FF"/>
          <w:sz w:val="24"/>
        </w:rPr>
        <w:tab/>
      </w:r>
      <w:r>
        <w:rPr>
          <w:rFonts w:ascii="Arial" w:hAnsi="Arial" w:cs="Arial"/>
          <w:b/>
          <w:sz w:val="24"/>
        </w:rPr>
        <w:t>CT aspects of System Support for AI/ML-based Services</w:t>
      </w:r>
    </w:p>
    <w:p w14:paraId="72EA5F1A"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w:t>
      </w:r>
    </w:p>
    <w:p w14:paraId="1366318A" w14:textId="77777777" w:rsidR="00210E88" w:rsidRDefault="00210E88" w:rsidP="00210E88">
      <w:pPr>
        <w:rPr>
          <w:rFonts w:ascii="Arial" w:hAnsi="Arial" w:cs="Arial"/>
          <w:b/>
        </w:rPr>
      </w:pPr>
      <w:r>
        <w:rPr>
          <w:rFonts w:ascii="Arial" w:hAnsi="Arial" w:cs="Arial"/>
          <w:b/>
        </w:rPr>
        <w:t xml:space="preserve">Discussion: </w:t>
      </w:r>
    </w:p>
    <w:p w14:paraId="25E615ED" w14:textId="77777777" w:rsidR="00210E88" w:rsidRDefault="00210E88" w:rsidP="00210E88">
      <w:r>
        <w:t>WI: AIMLsys</w:t>
      </w:r>
    </w:p>
    <w:p w14:paraId="6F821F5B" w14:textId="77777777" w:rsidR="00210E88" w:rsidRDefault="00210E88" w:rsidP="00210E88">
      <w:r>
        <w:t>CT3 leading, CT1 and CT4 impacted</w:t>
      </w:r>
    </w:p>
    <w:p w14:paraId="22D33A67" w14:textId="77777777" w:rsidR="00210E88" w:rsidRDefault="00210E88" w:rsidP="00210E88">
      <w:r>
        <w:t>Xuefei (Huawei): Unclear whether a new TS is needed, maybe reusing the existing Npcf_BDTPolicyControl defined in TS 29.554. Need further discussion.</w:t>
      </w:r>
    </w:p>
    <w:p w14:paraId="73637E0E" w14:textId="77777777" w:rsidR="00210E88" w:rsidRDefault="00210E88" w:rsidP="00210E88">
      <w:r>
        <w:t>Maria (Ericsson): 29.517/591 should be included into the table of impacted specs</w:t>
      </w:r>
    </w:p>
    <w:p w14:paraId="3B51585C" w14:textId="77777777" w:rsidR="00210E88" w:rsidRDefault="00210E88" w:rsidP="00210E88">
      <w:r>
        <w:t>Partha (Nokia): need to indicate the dependency between GMEC and AIMLsys on the API design of NEF northbound. Section 2.3, prefer to update the description. Section 4, Don’t see requirement about Nbsf_Management_Discovery</w:t>
      </w:r>
    </w:p>
    <w:p w14:paraId="00851696" w14:textId="77777777" w:rsidR="00210E88" w:rsidRDefault="00210E88" w:rsidP="00210E88">
      <w:r>
        <w:t xml:space="preserve">Fuen (Ericsson): a new service is needed. </w:t>
      </w:r>
    </w:p>
    <w:p w14:paraId="424FA72F" w14:textId="77777777" w:rsidR="00210E88" w:rsidRDefault="00210E88" w:rsidP="00210E88">
      <w:r>
        <w:t>Tomas (Intel): would like to co-sign.</w:t>
      </w:r>
    </w:p>
    <w:p w14:paraId="5ACB002A" w14:textId="77777777" w:rsidR="00210E88" w:rsidRDefault="00210E88" w:rsidP="00210E88">
      <w:r>
        <w:t>Naren (Samsung): further discuss per 2.3, further disucss on Nbsf service impact</w:t>
      </w:r>
    </w:p>
    <w:p w14:paraId="712AFEA6" w14:textId="77777777" w:rsidR="00210E88" w:rsidRDefault="00210E88" w:rsidP="00210E88">
      <w:r>
        <w:t>Naren (Samsung): r1 is available with implementation of comments</w:t>
      </w:r>
    </w:p>
    <w:p w14:paraId="2E060208" w14:textId="77777777" w:rsidR="00210E88" w:rsidRDefault="00210E88" w:rsidP="00210E88">
      <w:r>
        <w:t>Maria (Ericsson): fine with r1.</w:t>
      </w:r>
    </w:p>
    <w:p w14:paraId="35B84B99" w14:textId="77777777" w:rsidR="00210E88" w:rsidRDefault="00210E88" w:rsidP="00210E88">
      <w:r>
        <w:t>Partha (Nokia): fine with r1, Nokia, Nokia Shanghai Bell support the WID.</w:t>
      </w:r>
    </w:p>
    <w:p w14:paraId="774DFF33" w14:textId="77777777" w:rsidR="00210E88" w:rsidRDefault="00210E88" w:rsidP="00210E88">
      <w:r>
        <w:t>Xuefei (Huawei): fine with new TS, but further discuss on the title.</w:t>
      </w:r>
    </w:p>
    <w:p w14:paraId="01C3423D" w14:textId="77777777" w:rsidR="00210E88" w:rsidRDefault="00210E88" w:rsidP="00210E88">
      <w:r>
        <w:t>Xuefei(Huawei): provide proposal for the new TS title. Fine with r2</w:t>
      </w:r>
    </w:p>
    <w:p w14:paraId="131B4B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C3-230721</w:t>
      </w:r>
      <w:r>
        <w:rPr>
          <w:color w:val="993300"/>
          <w:u w:val="single"/>
        </w:rPr>
        <w:t>.</w:t>
      </w:r>
    </w:p>
    <w:p w14:paraId="0B848B08" w14:textId="2BF6E0D7" w:rsidR="00210E88" w:rsidRDefault="00210E88" w:rsidP="00210E88">
      <w:pPr>
        <w:rPr>
          <w:rFonts w:ascii="Arial" w:hAnsi="Arial" w:cs="Arial"/>
          <w:b/>
          <w:sz w:val="24"/>
        </w:rPr>
      </w:pPr>
      <w:r>
        <w:rPr>
          <w:rFonts w:ascii="Arial" w:hAnsi="Arial" w:cs="Arial"/>
          <w:b/>
          <w:color w:val="0000FF"/>
          <w:sz w:val="24"/>
        </w:rPr>
        <w:t>C3-230056</w:t>
      </w:r>
      <w:r>
        <w:rPr>
          <w:rFonts w:ascii="Arial" w:hAnsi="Arial" w:cs="Arial"/>
          <w:b/>
          <w:color w:val="0000FF"/>
          <w:sz w:val="24"/>
        </w:rPr>
        <w:tab/>
      </w:r>
      <w:r>
        <w:rPr>
          <w:rFonts w:ascii="Arial" w:hAnsi="Arial" w:cs="Arial"/>
          <w:b/>
          <w:sz w:val="24"/>
        </w:rPr>
        <w:t>New WID on Rel-18 Generic Group Management, Exposure and Communication Enhancements</w:t>
      </w:r>
    </w:p>
    <w:p w14:paraId="3C08633A"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2A7B649" w14:textId="77777777" w:rsidR="00210E88" w:rsidRDefault="00210E88" w:rsidP="00210E88">
      <w:pPr>
        <w:rPr>
          <w:rFonts w:ascii="Arial" w:hAnsi="Arial" w:cs="Arial"/>
          <w:b/>
        </w:rPr>
      </w:pPr>
      <w:r>
        <w:rPr>
          <w:rFonts w:ascii="Arial" w:hAnsi="Arial" w:cs="Arial"/>
          <w:b/>
        </w:rPr>
        <w:t xml:space="preserve">Discussion: </w:t>
      </w:r>
    </w:p>
    <w:p w14:paraId="7C119FBA" w14:textId="77777777" w:rsidR="00210E88" w:rsidRDefault="00210E88" w:rsidP="00210E88">
      <w:r>
        <w:t>WI: GMEC</w:t>
      </w:r>
    </w:p>
    <w:p w14:paraId="1875CABF" w14:textId="77777777" w:rsidR="00210E88" w:rsidRDefault="00210E88" w:rsidP="00210E88">
      <w:r>
        <w:t>CT3 leading, CT1 and CT4 impacted</w:t>
      </w:r>
    </w:p>
    <w:p w14:paraId="7E6FD7A2" w14:textId="77777777" w:rsidR="00210E88" w:rsidRDefault="00210E88" w:rsidP="00210E88">
      <w:r>
        <w:t>Abdessamad (Huawei): will update the revision based on received comments on the DP.</w:t>
      </w:r>
    </w:p>
    <w:p w14:paraId="7ACD69B1" w14:textId="77777777" w:rsidR="00210E88" w:rsidRDefault="00210E88" w:rsidP="00210E88">
      <w:r>
        <w:t>Fuen (Ericsson): for the table of impacted TSs, remove 2nd bullet for 29.512. put TS 29.513 and TS 29.525 as potential impacts. TS 29.512, concern on “group of UEs” . fine with description more general</w:t>
      </w:r>
    </w:p>
    <w:p w14:paraId="3EADCB4D" w14:textId="77777777" w:rsidR="00210E88" w:rsidRDefault="00210E88" w:rsidP="00210E88">
      <w:r>
        <w:t>Abdessamad (Huawei): r1 is available.</w:t>
      </w:r>
    </w:p>
    <w:p w14:paraId="0B74FE18" w14:textId="77777777" w:rsidR="00210E88" w:rsidRDefault="00210E88" w:rsidP="00210E88">
      <w:r>
        <w:t>Abdessamad (Huawei): Providing 0056_r1.</w:t>
      </w:r>
    </w:p>
    <w:p w14:paraId="69136B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C3-230736</w:t>
      </w:r>
      <w:r>
        <w:rPr>
          <w:color w:val="993300"/>
          <w:u w:val="single"/>
        </w:rPr>
        <w:t>.</w:t>
      </w:r>
    </w:p>
    <w:p w14:paraId="391C5985" w14:textId="34C094D3" w:rsidR="00210E88" w:rsidRDefault="00210E88" w:rsidP="00210E88">
      <w:pPr>
        <w:rPr>
          <w:rFonts w:ascii="Arial" w:hAnsi="Arial" w:cs="Arial"/>
          <w:b/>
          <w:sz w:val="24"/>
        </w:rPr>
      </w:pPr>
      <w:r>
        <w:rPr>
          <w:rFonts w:ascii="Arial" w:hAnsi="Arial" w:cs="Arial"/>
          <w:b/>
          <w:color w:val="0000FF"/>
          <w:sz w:val="24"/>
        </w:rPr>
        <w:t>C3-230059</w:t>
      </w:r>
      <w:r>
        <w:rPr>
          <w:rFonts w:ascii="Arial" w:hAnsi="Arial" w:cs="Arial"/>
          <w:b/>
          <w:color w:val="0000FF"/>
          <w:sz w:val="24"/>
        </w:rPr>
        <w:tab/>
      </w:r>
      <w:r>
        <w:rPr>
          <w:rFonts w:ascii="Arial" w:hAnsi="Arial" w:cs="Arial"/>
          <w:b/>
          <w:sz w:val="24"/>
        </w:rPr>
        <w:t>New WID on CT aspects architectural enhancements for 5G multicast-broadcast services Phase 2</w:t>
      </w:r>
    </w:p>
    <w:p w14:paraId="3160076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FF67244" w14:textId="77777777" w:rsidR="00210E88" w:rsidRDefault="00210E88" w:rsidP="00210E88">
      <w:pPr>
        <w:rPr>
          <w:rFonts w:ascii="Arial" w:hAnsi="Arial" w:cs="Arial"/>
          <w:b/>
        </w:rPr>
      </w:pPr>
      <w:r>
        <w:rPr>
          <w:rFonts w:ascii="Arial" w:hAnsi="Arial" w:cs="Arial"/>
          <w:b/>
        </w:rPr>
        <w:lastRenderedPageBreak/>
        <w:t xml:space="preserve">Discussion: </w:t>
      </w:r>
    </w:p>
    <w:p w14:paraId="5F1FE0D1" w14:textId="77777777" w:rsidR="00210E88" w:rsidRDefault="00210E88" w:rsidP="00210E88">
      <w:r>
        <w:t>WI: 5MBS_Ph2</w:t>
      </w:r>
    </w:p>
    <w:p w14:paraId="60C53276" w14:textId="77777777" w:rsidR="00210E88" w:rsidRDefault="00210E88" w:rsidP="00210E88">
      <w:r>
        <w:t>CT4 leading, CT1, CT3 and CT6 (TBD) impacted</w:t>
      </w:r>
    </w:p>
    <w:p w14:paraId="5CF6D25F" w14:textId="77777777" w:rsidR="00210E88" w:rsidRDefault="00210E88" w:rsidP="00210E88">
      <w:r>
        <w:t>Abdessamad (Huawei): offline discussion with Nokia</w:t>
      </w:r>
    </w:p>
    <w:p w14:paraId="60BC0F54" w14:textId="77777777" w:rsidR="00210E88" w:rsidRDefault="00210E88" w:rsidP="00210E88">
      <w:r>
        <w:t>Abdessamad (Huawei): Providing 0059_r1.</w:t>
      </w:r>
    </w:p>
    <w:p w14:paraId="36E39E06" w14:textId="77777777" w:rsidR="00210E88" w:rsidRDefault="00210E88" w:rsidP="00210E88">
      <w:r>
        <w:t>Rajesh (Nokia): fine with r1.</w:t>
      </w:r>
    </w:p>
    <w:p w14:paraId="7D9EF9DE" w14:textId="77777777" w:rsidR="00210E88" w:rsidRDefault="00210E88" w:rsidP="00210E88">
      <w:r>
        <w:t>Abdessamad (Huawei): Providing 0059_r3.</w:t>
      </w:r>
    </w:p>
    <w:p w14:paraId="566BE1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C3-230733</w:t>
      </w:r>
      <w:r>
        <w:rPr>
          <w:color w:val="993300"/>
          <w:u w:val="single"/>
        </w:rPr>
        <w:t>.</w:t>
      </w:r>
    </w:p>
    <w:p w14:paraId="5B1A3599" w14:textId="1C68618F" w:rsidR="00210E88" w:rsidRDefault="00210E88" w:rsidP="00210E88">
      <w:pPr>
        <w:rPr>
          <w:rFonts w:ascii="Arial" w:hAnsi="Arial" w:cs="Arial"/>
          <w:b/>
          <w:sz w:val="24"/>
        </w:rPr>
      </w:pPr>
      <w:r>
        <w:rPr>
          <w:rFonts w:ascii="Arial" w:hAnsi="Arial" w:cs="Arial"/>
          <w:b/>
          <w:color w:val="0000FF"/>
          <w:sz w:val="24"/>
        </w:rPr>
        <w:t>C3-230068</w:t>
      </w:r>
      <w:r>
        <w:rPr>
          <w:rFonts w:ascii="Arial" w:hAnsi="Arial" w:cs="Arial"/>
          <w:b/>
          <w:color w:val="0000FF"/>
          <w:sz w:val="24"/>
        </w:rPr>
        <w:tab/>
      </w:r>
      <w:r>
        <w:rPr>
          <w:rFonts w:ascii="Arial" w:hAnsi="Arial" w:cs="Arial"/>
          <w:b/>
          <w:sz w:val="24"/>
        </w:rPr>
        <w:t>WID for CT aspect of VMR</w:t>
      </w:r>
    </w:p>
    <w:p w14:paraId="455626C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0F651F4D" w14:textId="77777777" w:rsidR="00210E88" w:rsidRDefault="00210E88" w:rsidP="00210E88">
      <w:pPr>
        <w:rPr>
          <w:rFonts w:ascii="Arial" w:hAnsi="Arial" w:cs="Arial"/>
          <w:b/>
        </w:rPr>
      </w:pPr>
      <w:r>
        <w:rPr>
          <w:rFonts w:ascii="Arial" w:hAnsi="Arial" w:cs="Arial"/>
          <w:b/>
        </w:rPr>
        <w:t xml:space="preserve">Abstract: </w:t>
      </w:r>
    </w:p>
    <w:p w14:paraId="6CB27CE5" w14:textId="77777777" w:rsidR="00210E88" w:rsidRDefault="00210E88" w:rsidP="00210E88">
      <w:r>
        <w:t>WID for VMR (Vehicle Mounted Relay)</w:t>
      </w:r>
    </w:p>
    <w:p w14:paraId="1EA0AFE1" w14:textId="77777777" w:rsidR="00210E88" w:rsidRDefault="00210E88" w:rsidP="00210E88">
      <w:pPr>
        <w:rPr>
          <w:rFonts w:ascii="Arial" w:hAnsi="Arial" w:cs="Arial"/>
          <w:b/>
        </w:rPr>
      </w:pPr>
      <w:r>
        <w:rPr>
          <w:rFonts w:ascii="Arial" w:hAnsi="Arial" w:cs="Arial"/>
          <w:b/>
        </w:rPr>
        <w:t xml:space="preserve">Discussion: </w:t>
      </w:r>
    </w:p>
    <w:p w14:paraId="1D8F3163" w14:textId="77777777" w:rsidR="00210E88" w:rsidRDefault="00210E88" w:rsidP="00210E88">
      <w:r>
        <w:t>WI: VMR</w:t>
      </w:r>
    </w:p>
    <w:p w14:paraId="089B815F" w14:textId="77777777" w:rsidR="00210E88" w:rsidRDefault="00210E88" w:rsidP="00210E88">
      <w:r>
        <w:t>CT1 leading, CT3 and CT4 impacted</w:t>
      </w:r>
    </w:p>
    <w:p w14:paraId="408351D6" w14:textId="77777777" w:rsidR="00210E88" w:rsidRDefault="00210E88" w:rsidP="00210E88">
      <w:r>
        <w:t>Hanna (Qualcomm): “Possible updates on UDR or NEF northbound interface…”, Possible impacts on TS 29.519, 29.522</w:t>
      </w:r>
    </w:p>
    <w:p w14:paraId="2D104B62" w14:textId="77777777" w:rsidR="00210E88" w:rsidRDefault="00210E88" w:rsidP="00210E88">
      <w:r>
        <w:t>Abdessamad (Huawei): Fine with 0068_r1 for the CT3 part/scope.</w:t>
      </w:r>
    </w:p>
    <w:p w14:paraId="64687938" w14:textId="77777777" w:rsidR="00210E88" w:rsidRDefault="00210E88" w:rsidP="00210E88">
      <w:r>
        <w:t>CT3 agrees to endorse r1.</w:t>
      </w:r>
    </w:p>
    <w:p w14:paraId="19AD2F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C3-230749</w:t>
      </w:r>
      <w:r>
        <w:rPr>
          <w:color w:val="993300"/>
          <w:u w:val="single"/>
        </w:rPr>
        <w:t>.</w:t>
      </w:r>
    </w:p>
    <w:p w14:paraId="6B737A25" w14:textId="6E8162E1" w:rsidR="00210E88" w:rsidRDefault="00210E88" w:rsidP="00210E88">
      <w:pPr>
        <w:rPr>
          <w:rFonts w:ascii="Arial" w:hAnsi="Arial" w:cs="Arial"/>
          <w:b/>
          <w:sz w:val="24"/>
        </w:rPr>
      </w:pPr>
      <w:r>
        <w:rPr>
          <w:rFonts w:ascii="Arial" w:hAnsi="Arial" w:cs="Arial"/>
          <w:b/>
          <w:color w:val="0000FF"/>
          <w:sz w:val="24"/>
        </w:rPr>
        <w:t>C3-230070</w:t>
      </w:r>
      <w:r>
        <w:rPr>
          <w:rFonts w:ascii="Arial" w:hAnsi="Arial" w:cs="Arial"/>
          <w:b/>
          <w:color w:val="0000FF"/>
          <w:sz w:val="24"/>
        </w:rPr>
        <w:tab/>
      </w:r>
      <w:r>
        <w:rPr>
          <w:rFonts w:ascii="Arial" w:hAnsi="Arial" w:cs="Arial"/>
          <w:b/>
          <w:sz w:val="24"/>
        </w:rPr>
        <w:t>CT3 aspects of Application Data Analytics Enablement Service</w:t>
      </w:r>
    </w:p>
    <w:p w14:paraId="4336586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FCED835" w14:textId="77777777" w:rsidR="00210E88" w:rsidRDefault="00210E88" w:rsidP="00210E88">
      <w:pPr>
        <w:rPr>
          <w:rFonts w:ascii="Arial" w:hAnsi="Arial" w:cs="Arial"/>
          <w:b/>
        </w:rPr>
      </w:pPr>
      <w:r>
        <w:rPr>
          <w:rFonts w:ascii="Arial" w:hAnsi="Arial" w:cs="Arial"/>
          <w:b/>
        </w:rPr>
        <w:t xml:space="preserve">Discussion: </w:t>
      </w:r>
    </w:p>
    <w:p w14:paraId="207CEBED" w14:textId="77777777" w:rsidR="00210E88" w:rsidRDefault="00210E88" w:rsidP="00210E88">
      <w:r>
        <w:t>WI: ADAES</w:t>
      </w:r>
    </w:p>
    <w:p w14:paraId="354A4CBB" w14:textId="77777777" w:rsidR="00210E88" w:rsidRDefault="00210E88" w:rsidP="00210E88">
      <w:r>
        <w:t>CT1 leading, CT3 impacted</w:t>
      </w:r>
    </w:p>
    <w:p w14:paraId="6C19D46E" w14:textId="77777777" w:rsidR="00210E88" w:rsidRDefault="00210E88" w:rsidP="00210E88">
      <w:r>
        <w:t>Igor (Ericsson): incorrect title, should be “CT aspect of…”; The need of TS is questionable, 29.549 can be used.</w:t>
      </w:r>
    </w:p>
    <w:p w14:paraId="1B209B5A" w14:textId="77777777" w:rsidR="00210E88" w:rsidRDefault="00210E88" w:rsidP="00210E88">
      <w:r>
        <w:t>Naren (Samsung): agree with Ericsson that new TS is no needed, can reuse 29.549. Section 8, should add a new sentence about SA3 for security</w:t>
      </w:r>
    </w:p>
    <w:p w14:paraId="5AA88DB1" w14:textId="77777777" w:rsidR="00210E88" w:rsidRDefault="00210E88" w:rsidP="00210E88">
      <w:r>
        <w:t>Xuefei (Huawei): update the time for approval and information</w:t>
      </w:r>
    </w:p>
    <w:p w14:paraId="212F95D7" w14:textId="77777777" w:rsidR="00210E88" w:rsidRDefault="00210E88" w:rsidP="00210E88">
      <w:r>
        <w:t>Naren (Samsung): Samsung would like to support the WID</w:t>
      </w:r>
    </w:p>
    <w:p w14:paraId="01CFE97E" w14:textId="77777777" w:rsidR="00210E88" w:rsidRDefault="00210E88" w:rsidP="00210E88">
      <w:r>
        <w:t>CT3 agrees to endorse it</w:t>
      </w:r>
    </w:p>
    <w:p w14:paraId="7E7E5C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C3-230689</w:t>
      </w:r>
      <w:r>
        <w:rPr>
          <w:color w:val="993300"/>
          <w:u w:val="single"/>
        </w:rPr>
        <w:t>.</w:t>
      </w:r>
    </w:p>
    <w:p w14:paraId="74BB40B4" w14:textId="4FA6F949" w:rsidR="00210E88" w:rsidRDefault="00210E88" w:rsidP="00210E88">
      <w:pPr>
        <w:rPr>
          <w:rFonts w:ascii="Arial" w:hAnsi="Arial" w:cs="Arial"/>
          <w:b/>
          <w:sz w:val="24"/>
        </w:rPr>
      </w:pPr>
      <w:r>
        <w:rPr>
          <w:rFonts w:ascii="Arial" w:hAnsi="Arial" w:cs="Arial"/>
          <w:b/>
          <w:color w:val="0000FF"/>
          <w:sz w:val="24"/>
        </w:rPr>
        <w:t>C3-230072</w:t>
      </w:r>
      <w:r>
        <w:rPr>
          <w:rFonts w:ascii="Arial" w:hAnsi="Arial" w:cs="Arial"/>
          <w:b/>
          <w:color w:val="0000FF"/>
          <w:sz w:val="24"/>
        </w:rPr>
        <w:tab/>
      </w:r>
      <w:r>
        <w:rPr>
          <w:rFonts w:ascii="Arial" w:hAnsi="Arial" w:cs="Arial"/>
          <w:b/>
          <w:sz w:val="24"/>
        </w:rPr>
        <w:t>CT3 aspects of Access Traffic Steering, Switch and Splitting support in 5G system – Phase 3</w:t>
      </w:r>
    </w:p>
    <w:p w14:paraId="5A5E18D9"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0BE6625F" w14:textId="77777777" w:rsidR="00210E88" w:rsidRDefault="00210E88" w:rsidP="00210E88">
      <w:pPr>
        <w:rPr>
          <w:rFonts w:ascii="Arial" w:hAnsi="Arial" w:cs="Arial"/>
          <w:b/>
        </w:rPr>
      </w:pPr>
      <w:r>
        <w:rPr>
          <w:rFonts w:ascii="Arial" w:hAnsi="Arial" w:cs="Arial"/>
          <w:b/>
        </w:rPr>
        <w:t xml:space="preserve">Discussion: </w:t>
      </w:r>
    </w:p>
    <w:p w14:paraId="02DFFBFD" w14:textId="77777777" w:rsidR="00210E88" w:rsidRDefault="00210E88" w:rsidP="00210E88">
      <w:r>
        <w:t>Using incorrect WID template.</w:t>
      </w:r>
    </w:p>
    <w:p w14:paraId="60993EED" w14:textId="77777777" w:rsidR="00210E88" w:rsidRDefault="00210E88" w:rsidP="00210E88">
      <w:r>
        <w:t>WI: ATSSS_Ph3</w:t>
      </w:r>
    </w:p>
    <w:p w14:paraId="681DEF0B" w14:textId="77777777" w:rsidR="00210E88" w:rsidRDefault="00210E88" w:rsidP="00210E88">
      <w:r>
        <w:t>CT1 leading, CT3 and CT4 impacted</w:t>
      </w:r>
    </w:p>
    <w:p w14:paraId="4620E9A6" w14:textId="77777777" w:rsidR="00210E88" w:rsidRDefault="00210E88" w:rsidP="00210E88">
      <w:r>
        <w:t>Partha (Nokia): will provide comments offline</w:t>
      </w:r>
    </w:p>
    <w:p w14:paraId="42843408" w14:textId="77777777" w:rsidR="00210E88" w:rsidRDefault="00210E88" w:rsidP="00210E88">
      <w:r>
        <w:t>Igor (Ericsson): incorrect title, should be “CT aspect of…”;</w:t>
      </w:r>
    </w:p>
    <w:p w14:paraId="228AC019" w14:textId="77777777" w:rsidR="00210E88" w:rsidRDefault="00210E88" w:rsidP="00210E88">
      <w:r>
        <w:t>CT3 agrees to endorse it</w:t>
      </w:r>
    </w:p>
    <w:p w14:paraId="74D8C0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C3-230688</w:t>
      </w:r>
      <w:r>
        <w:rPr>
          <w:color w:val="993300"/>
          <w:u w:val="single"/>
        </w:rPr>
        <w:t>.</w:t>
      </w:r>
    </w:p>
    <w:p w14:paraId="53B63505" w14:textId="69117EAA" w:rsidR="00210E88" w:rsidRDefault="00210E88" w:rsidP="00210E88">
      <w:pPr>
        <w:rPr>
          <w:rFonts w:ascii="Arial" w:hAnsi="Arial" w:cs="Arial"/>
          <w:b/>
          <w:sz w:val="24"/>
        </w:rPr>
      </w:pPr>
      <w:r>
        <w:rPr>
          <w:rFonts w:ascii="Arial" w:hAnsi="Arial" w:cs="Arial"/>
          <w:b/>
          <w:color w:val="0000FF"/>
          <w:sz w:val="24"/>
        </w:rPr>
        <w:t>C3-230073</w:t>
      </w:r>
      <w:r>
        <w:rPr>
          <w:rFonts w:ascii="Arial" w:hAnsi="Arial" w:cs="Arial"/>
          <w:b/>
          <w:color w:val="0000FF"/>
          <w:sz w:val="24"/>
        </w:rPr>
        <w:tab/>
      </w:r>
      <w:r>
        <w:rPr>
          <w:rFonts w:ascii="Arial" w:hAnsi="Arial" w:cs="Arial"/>
          <w:b/>
          <w:sz w:val="24"/>
        </w:rPr>
        <w:t>New WID on CT aspects on 5G AM Policy</w:t>
      </w:r>
    </w:p>
    <w:p w14:paraId="058443AB"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1D899A16" w14:textId="77777777" w:rsidR="00210E88" w:rsidRDefault="00210E88" w:rsidP="00210E88">
      <w:pPr>
        <w:rPr>
          <w:color w:val="808080"/>
        </w:rPr>
      </w:pPr>
      <w:r>
        <w:rPr>
          <w:color w:val="808080"/>
        </w:rPr>
        <w:t>(Replaces C3-225067)</w:t>
      </w:r>
    </w:p>
    <w:p w14:paraId="010AF1A9" w14:textId="77777777" w:rsidR="00210E88" w:rsidRDefault="00210E88" w:rsidP="00210E88">
      <w:pPr>
        <w:rPr>
          <w:rFonts w:ascii="Arial" w:hAnsi="Arial" w:cs="Arial"/>
          <w:b/>
        </w:rPr>
      </w:pPr>
      <w:r>
        <w:rPr>
          <w:rFonts w:ascii="Arial" w:hAnsi="Arial" w:cs="Arial"/>
          <w:b/>
        </w:rPr>
        <w:t xml:space="preserve">Discussion: </w:t>
      </w:r>
    </w:p>
    <w:p w14:paraId="52E2129D" w14:textId="77777777" w:rsidR="00210E88" w:rsidRDefault="00210E88" w:rsidP="00210E88">
      <w:r>
        <w:t>Revision of C3-225067</w:t>
      </w:r>
    </w:p>
    <w:p w14:paraId="470EEDE8" w14:textId="77777777" w:rsidR="00210E88" w:rsidRDefault="00210E88" w:rsidP="00210E88">
      <w:r>
        <w:t>WI: AMP</w:t>
      </w:r>
    </w:p>
    <w:p w14:paraId="302F6A2D" w14:textId="77777777" w:rsidR="00210E88" w:rsidRDefault="00210E88" w:rsidP="00210E88">
      <w:r>
        <w:t>CT3 leading, CT4 impacted</w:t>
      </w:r>
    </w:p>
    <w:p w14:paraId="439DD35F" w14:textId="77777777" w:rsidR="00210E88" w:rsidRDefault="00210E88" w:rsidP="00210E88">
      <w:r>
        <w:t>Apostolos (Nokia): concern on 29.513, provide comments offline.</w:t>
      </w:r>
    </w:p>
    <w:p w14:paraId="029EEF18" w14:textId="77777777" w:rsidR="00210E88" w:rsidRDefault="00210E88" w:rsidP="00210E88">
      <w:r>
        <w:t>Yue (China Telecom): agree with the initial version.</w:t>
      </w:r>
    </w:p>
    <w:p w14:paraId="49C7E5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C3-230642</w:t>
      </w:r>
      <w:r>
        <w:rPr>
          <w:color w:val="993300"/>
          <w:u w:val="single"/>
        </w:rPr>
        <w:t>.</w:t>
      </w:r>
    </w:p>
    <w:p w14:paraId="5F353146" w14:textId="76AE7C73" w:rsidR="00210E88" w:rsidRDefault="00210E88" w:rsidP="00210E88">
      <w:pPr>
        <w:rPr>
          <w:rFonts w:ascii="Arial" w:hAnsi="Arial" w:cs="Arial"/>
          <w:b/>
          <w:sz w:val="24"/>
        </w:rPr>
      </w:pPr>
      <w:r>
        <w:rPr>
          <w:rFonts w:ascii="Arial" w:hAnsi="Arial" w:cs="Arial"/>
          <w:b/>
          <w:color w:val="0000FF"/>
          <w:sz w:val="24"/>
        </w:rPr>
        <w:t>C3-230074</w:t>
      </w:r>
      <w:r>
        <w:rPr>
          <w:rFonts w:ascii="Arial" w:hAnsi="Arial" w:cs="Arial"/>
          <w:b/>
          <w:color w:val="0000FF"/>
          <w:sz w:val="24"/>
        </w:rPr>
        <w:tab/>
      </w:r>
      <w:r>
        <w:rPr>
          <w:rFonts w:ascii="Arial" w:hAnsi="Arial" w:cs="Arial"/>
          <w:b/>
          <w:sz w:val="24"/>
        </w:rPr>
        <w:t>New WID on Personal IoT Network</w:t>
      </w:r>
    </w:p>
    <w:p w14:paraId="7910FEE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7F2C4933" w14:textId="77777777" w:rsidR="00210E88" w:rsidRDefault="00210E88" w:rsidP="00210E88">
      <w:pPr>
        <w:rPr>
          <w:rFonts w:ascii="Arial" w:hAnsi="Arial" w:cs="Arial"/>
          <w:b/>
        </w:rPr>
      </w:pPr>
      <w:r>
        <w:rPr>
          <w:rFonts w:ascii="Arial" w:hAnsi="Arial" w:cs="Arial"/>
          <w:b/>
        </w:rPr>
        <w:t xml:space="preserve">Discussion: </w:t>
      </w:r>
    </w:p>
    <w:p w14:paraId="01BC7E83" w14:textId="77777777" w:rsidR="00210E88" w:rsidRDefault="00210E88" w:rsidP="00210E88">
      <w:r>
        <w:t>WI: PIN</w:t>
      </w:r>
    </w:p>
    <w:p w14:paraId="4CAD331D" w14:textId="77777777" w:rsidR="00210E88" w:rsidRDefault="00210E88" w:rsidP="00210E88">
      <w:r>
        <w:t>CT1 leading, CT3 and CT4 impacted</w:t>
      </w:r>
    </w:p>
    <w:p w14:paraId="1EA0DB95" w14:textId="77777777" w:rsidR="00210E88" w:rsidRDefault="00210E88" w:rsidP="00210E88">
      <w:r>
        <w:t>Chi (Huawei): NO subscription data in TS 29.519, UE policy for TS 29.525. Will impact TS 29.522 not potential impact; should use clean version as new WID</w:t>
      </w:r>
    </w:p>
    <w:p w14:paraId="444A21ED" w14:textId="77777777" w:rsidR="00210E88" w:rsidRDefault="00210E88" w:rsidP="00210E88">
      <w:r>
        <w:t>Rajesh (Nokia): better to add EN about further stable stage 2 agreement; will not define a new NEF northbound API to provision the PIN related parameters but reusing an existing one API.</w:t>
      </w:r>
    </w:p>
    <w:p w14:paraId="1F02334E" w14:textId="77777777" w:rsidR="00210E88" w:rsidRDefault="00210E88" w:rsidP="00210E88">
      <w:r>
        <w:t>Hui (vivo): implement all the comments</w:t>
      </w:r>
    </w:p>
    <w:p w14:paraId="18CA2BD7" w14:textId="77777777" w:rsidR="00210E88" w:rsidRDefault="00210E88" w:rsidP="00210E88">
      <w:r>
        <w:t>Chi (Huawei): fine</w:t>
      </w:r>
    </w:p>
    <w:p w14:paraId="72195013" w14:textId="77777777" w:rsidR="00210E88" w:rsidRDefault="00210E88" w:rsidP="00210E88">
      <w:r>
        <w:t>Rajesh (Nokia): fine</w:t>
      </w:r>
    </w:p>
    <w:p w14:paraId="79F522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C3-230668</w:t>
      </w:r>
      <w:r>
        <w:rPr>
          <w:color w:val="993300"/>
          <w:u w:val="single"/>
        </w:rPr>
        <w:t>.</w:t>
      </w:r>
    </w:p>
    <w:p w14:paraId="1EE94343" w14:textId="6118FD7A" w:rsidR="00210E88" w:rsidRDefault="00210E88" w:rsidP="00210E88">
      <w:pPr>
        <w:rPr>
          <w:rFonts w:ascii="Arial" w:hAnsi="Arial" w:cs="Arial"/>
          <w:b/>
          <w:sz w:val="24"/>
        </w:rPr>
      </w:pPr>
      <w:r>
        <w:rPr>
          <w:rFonts w:ascii="Arial" w:hAnsi="Arial" w:cs="Arial"/>
          <w:b/>
          <w:color w:val="0000FF"/>
          <w:sz w:val="24"/>
        </w:rPr>
        <w:t>C3-230076</w:t>
      </w:r>
      <w:r>
        <w:rPr>
          <w:rFonts w:ascii="Arial" w:hAnsi="Arial" w:cs="Arial"/>
          <w:b/>
          <w:color w:val="0000FF"/>
          <w:sz w:val="24"/>
        </w:rPr>
        <w:tab/>
      </w:r>
      <w:r>
        <w:rPr>
          <w:rFonts w:ascii="Arial" w:hAnsi="Arial" w:cs="Arial"/>
          <w:b/>
          <w:sz w:val="24"/>
        </w:rPr>
        <w:t>New WID on CT aspects of UPF enhancement for exposure and SBA</w:t>
      </w:r>
    </w:p>
    <w:p w14:paraId="41A43297"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4CE7C7BB" w14:textId="77777777" w:rsidR="00210E88" w:rsidRDefault="00210E88" w:rsidP="00210E88">
      <w:pPr>
        <w:rPr>
          <w:rFonts w:ascii="Arial" w:hAnsi="Arial" w:cs="Arial"/>
          <w:b/>
        </w:rPr>
      </w:pPr>
      <w:r>
        <w:rPr>
          <w:rFonts w:ascii="Arial" w:hAnsi="Arial" w:cs="Arial"/>
          <w:b/>
        </w:rPr>
        <w:t xml:space="preserve">Discussion: </w:t>
      </w:r>
    </w:p>
    <w:p w14:paraId="040C33B5" w14:textId="77777777" w:rsidR="00210E88" w:rsidRDefault="00210E88" w:rsidP="00210E88">
      <w:r>
        <w:t>WI: UPEAS</w:t>
      </w:r>
    </w:p>
    <w:p w14:paraId="1EBB53DE" w14:textId="77777777" w:rsidR="00210E88" w:rsidRDefault="00210E88" w:rsidP="00210E88">
      <w:r>
        <w:t>CT4 leading, CT3 impacted</w:t>
      </w:r>
    </w:p>
    <w:p w14:paraId="27C7A21C" w14:textId="77777777" w:rsidR="00210E88" w:rsidRDefault="00210E88" w:rsidP="00210E88">
      <w:r>
        <w:t>Abdessamad (Huawei): Objective section, not clear about the last 3 bullets, and also the CT3 impacted TSs 29.512,513,565,574,575,552</w:t>
      </w:r>
    </w:p>
    <w:p w14:paraId="71737462" w14:textId="77777777" w:rsidR="00210E88" w:rsidRDefault="00210E88" w:rsidP="00210E88">
      <w:r>
        <w:t>Zhenning (China Mobile): offline check and agree</w:t>
      </w:r>
    </w:p>
    <w:p w14:paraId="139C8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C3-230621</w:t>
      </w:r>
      <w:r>
        <w:rPr>
          <w:color w:val="993300"/>
          <w:u w:val="single"/>
        </w:rPr>
        <w:t>.</w:t>
      </w:r>
    </w:p>
    <w:p w14:paraId="16C12B62" w14:textId="7A01247F" w:rsidR="00210E88" w:rsidRDefault="00210E88" w:rsidP="00210E88">
      <w:pPr>
        <w:rPr>
          <w:rFonts w:ascii="Arial" w:hAnsi="Arial" w:cs="Arial"/>
          <w:b/>
          <w:sz w:val="24"/>
        </w:rPr>
      </w:pPr>
      <w:r>
        <w:rPr>
          <w:rFonts w:ascii="Arial" w:hAnsi="Arial" w:cs="Arial"/>
          <w:b/>
          <w:color w:val="0000FF"/>
          <w:sz w:val="24"/>
        </w:rPr>
        <w:t>C3-230077</w:t>
      </w:r>
      <w:r>
        <w:rPr>
          <w:rFonts w:ascii="Arial" w:hAnsi="Arial" w:cs="Arial"/>
          <w:b/>
          <w:color w:val="0000FF"/>
          <w:sz w:val="24"/>
        </w:rPr>
        <w:tab/>
      </w:r>
      <w:r>
        <w:rPr>
          <w:rFonts w:ascii="Arial" w:hAnsi="Arial" w:cs="Arial"/>
          <w:b/>
          <w:sz w:val="24"/>
        </w:rPr>
        <w:t>New WID on Next Generation Real time Communication services</w:t>
      </w:r>
    </w:p>
    <w:p w14:paraId="5B018423"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w:t>
      </w:r>
    </w:p>
    <w:p w14:paraId="0E0ABE71" w14:textId="77777777" w:rsidR="00210E88" w:rsidRDefault="00210E88" w:rsidP="00210E88">
      <w:pPr>
        <w:rPr>
          <w:rFonts w:ascii="Arial" w:hAnsi="Arial" w:cs="Arial"/>
          <w:b/>
        </w:rPr>
      </w:pPr>
      <w:r>
        <w:rPr>
          <w:rFonts w:ascii="Arial" w:hAnsi="Arial" w:cs="Arial"/>
          <w:b/>
        </w:rPr>
        <w:t xml:space="preserve">Discussion: </w:t>
      </w:r>
    </w:p>
    <w:p w14:paraId="4096A987" w14:textId="77777777" w:rsidR="00210E88" w:rsidRDefault="00210E88" w:rsidP="00210E88">
      <w:r>
        <w:t>WI: NG_RTC</w:t>
      </w:r>
    </w:p>
    <w:p w14:paraId="66E468A7" w14:textId="77777777" w:rsidR="00210E88" w:rsidRDefault="00210E88" w:rsidP="00210E88">
      <w:r>
        <w:t>CT1 leading, CT3 and CT4 impacted</w:t>
      </w:r>
    </w:p>
    <w:p w14:paraId="1A76C6EF" w14:textId="77777777" w:rsidR="00210E88" w:rsidRDefault="00210E88" w:rsidP="00210E88">
      <w:r>
        <w:t>CT3 agrees to endorse it.</w:t>
      </w:r>
    </w:p>
    <w:p w14:paraId="4E7779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C3-230619</w:t>
      </w:r>
      <w:r>
        <w:rPr>
          <w:color w:val="993300"/>
          <w:u w:val="single"/>
        </w:rPr>
        <w:t>.</w:t>
      </w:r>
    </w:p>
    <w:p w14:paraId="18E2154C" w14:textId="03E1247D" w:rsidR="00210E88" w:rsidRDefault="00210E88" w:rsidP="00210E88">
      <w:pPr>
        <w:rPr>
          <w:rFonts w:ascii="Arial" w:hAnsi="Arial" w:cs="Arial"/>
          <w:b/>
          <w:sz w:val="24"/>
        </w:rPr>
      </w:pPr>
      <w:r>
        <w:rPr>
          <w:rFonts w:ascii="Arial" w:hAnsi="Arial" w:cs="Arial"/>
          <w:b/>
          <w:color w:val="0000FF"/>
          <w:sz w:val="24"/>
        </w:rPr>
        <w:t>C3-230079</w:t>
      </w:r>
      <w:r>
        <w:rPr>
          <w:rFonts w:ascii="Arial" w:hAnsi="Arial" w:cs="Arial"/>
          <w:b/>
          <w:color w:val="0000FF"/>
          <w:sz w:val="24"/>
        </w:rPr>
        <w:tab/>
      </w:r>
      <w:r>
        <w:rPr>
          <w:rFonts w:ascii="Arial" w:hAnsi="Arial" w:cs="Arial"/>
          <w:b/>
          <w:sz w:val="24"/>
        </w:rPr>
        <w:t>New WID on Architecture Enhancements for XR and media services</w:t>
      </w:r>
    </w:p>
    <w:p w14:paraId="20C3AD92"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3E8D4E76" w14:textId="77777777" w:rsidR="00210E88" w:rsidRDefault="00210E88" w:rsidP="00210E88">
      <w:pPr>
        <w:rPr>
          <w:rFonts w:ascii="Arial" w:hAnsi="Arial" w:cs="Arial"/>
          <w:b/>
        </w:rPr>
      </w:pPr>
      <w:r>
        <w:rPr>
          <w:rFonts w:ascii="Arial" w:hAnsi="Arial" w:cs="Arial"/>
          <w:b/>
        </w:rPr>
        <w:t xml:space="preserve">Discussion: </w:t>
      </w:r>
    </w:p>
    <w:p w14:paraId="229762CD" w14:textId="77777777" w:rsidR="00210E88" w:rsidRDefault="00210E88" w:rsidP="00210E88">
      <w:r>
        <w:t>WI: XRM</w:t>
      </w:r>
    </w:p>
    <w:p w14:paraId="79F1A033" w14:textId="77777777" w:rsidR="00210E88" w:rsidRDefault="00210E88" w:rsidP="00210E88">
      <w:r>
        <w:t>CT3 leading, CT4 impacted</w:t>
      </w:r>
    </w:p>
    <w:p w14:paraId="02CE9795" w14:textId="77777777" w:rsidR="00210E88" w:rsidRDefault="00210E88" w:rsidP="00210E88">
      <w:r>
        <w:t>Fuen (Ericsson): comments on Section of Objectives</w:t>
      </w:r>
    </w:p>
    <w:p w14:paraId="0CE4C27F" w14:textId="77777777" w:rsidR="00210E88" w:rsidRDefault="00210E88" w:rsidP="00210E88">
      <w:r>
        <w:t>Partha (Nokia): comments</w:t>
      </w:r>
    </w:p>
    <w:p w14:paraId="6A77AE66" w14:textId="77777777" w:rsidR="00210E88" w:rsidRDefault="00210E88" w:rsidP="00210E88">
      <w:r>
        <w:t>Kenichi (KDDI): comments</w:t>
      </w:r>
    </w:p>
    <w:p w14:paraId="67E3CF39" w14:textId="77777777" w:rsidR="00210E88" w:rsidRDefault="00210E88" w:rsidP="00210E88">
      <w:r>
        <w:t>Zhenning (China Mobile): r4 is available.</w:t>
      </w:r>
    </w:p>
    <w:p w14:paraId="53471252" w14:textId="77777777" w:rsidR="00210E88" w:rsidRDefault="00210E88" w:rsidP="00210E88">
      <w:r>
        <w:t>Sunghoon (Qualcomm): provide comments.</w:t>
      </w:r>
    </w:p>
    <w:p w14:paraId="3AB45483" w14:textId="77777777" w:rsidR="00210E88" w:rsidRDefault="00210E88" w:rsidP="00210E88">
      <w:r>
        <w:t>Zhenning (China Mobile): r5 is available.</w:t>
      </w:r>
    </w:p>
    <w:p w14:paraId="2B368E1F" w14:textId="77777777" w:rsidR="00210E88" w:rsidRDefault="00210E88" w:rsidP="00210E88">
      <w:r>
        <w:t>Kenichi (KDDI): comment of r5.</w:t>
      </w:r>
    </w:p>
    <w:p w14:paraId="2CF4BA85" w14:textId="77777777" w:rsidR="00210E88" w:rsidRDefault="00210E88" w:rsidP="00210E88">
      <w:r>
        <w:t>Sunghoon (Qualcomm): fine with r5.</w:t>
      </w:r>
    </w:p>
    <w:p w14:paraId="109F9F2D" w14:textId="77777777" w:rsidR="00210E88" w:rsidRDefault="00210E88" w:rsidP="00210E88">
      <w:r>
        <w:t>Zhenning (China Mobile): r6 is available.</w:t>
      </w:r>
    </w:p>
    <w:p w14:paraId="5B0410F6" w14:textId="77777777" w:rsidR="00210E88" w:rsidRDefault="00210E88" w:rsidP="00210E88">
      <w:r>
        <w:t>Fuen (Ericsson): fine with r6.</w:t>
      </w:r>
    </w:p>
    <w:p w14:paraId="446E40FE" w14:textId="77777777" w:rsidR="00210E88" w:rsidRDefault="00210E88" w:rsidP="00210E88">
      <w:r>
        <w:t>Kenichi (KDDI): fine with r6.</w:t>
      </w:r>
    </w:p>
    <w:p w14:paraId="6C869BE9" w14:textId="77777777" w:rsidR="00210E88" w:rsidRDefault="00210E88" w:rsidP="00210E88">
      <w:r>
        <w:t>Partha (Nokia): fine with r6</w:t>
      </w:r>
    </w:p>
    <w:p w14:paraId="467E741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C3-230622</w:t>
      </w:r>
      <w:r>
        <w:rPr>
          <w:color w:val="993300"/>
          <w:u w:val="single"/>
        </w:rPr>
        <w:t>.</w:t>
      </w:r>
    </w:p>
    <w:p w14:paraId="6F418402" w14:textId="07305AA4" w:rsidR="00210E88" w:rsidRDefault="00210E88" w:rsidP="00210E88">
      <w:pPr>
        <w:rPr>
          <w:rFonts w:ascii="Arial" w:hAnsi="Arial" w:cs="Arial"/>
          <w:b/>
          <w:sz w:val="24"/>
        </w:rPr>
      </w:pPr>
      <w:r>
        <w:rPr>
          <w:rFonts w:ascii="Arial" w:hAnsi="Arial" w:cs="Arial"/>
          <w:b/>
          <w:color w:val="0000FF"/>
          <w:sz w:val="24"/>
        </w:rPr>
        <w:t>C3-230080</w:t>
      </w:r>
      <w:r>
        <w:rPr>
          <w:rFonts w:ascii="Arial" w:hAnsi="Arial" w:cs="Arial"/>
          <w:b/>
          <w:color w:val="0000FF"/>
          <w:sz w:val="24"/>
        </w:rPr>
        <w:tab/>
      </w:r>
      <w:r>
        <w:rPr>
          <w:rFonts w:ascii="Arial" w:hAnsi="Arial" w:cs="Arial"/>
          <w:b/>
          <w:sz w:val="24"/>
        </w:rPr>
        <w:t>New WID on Enablers for Network Automation for 5G - phase 3</w:t>
      </w:r>
    </w:p>
    <w:p w14:paraId="3FCBC4C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 Corporation</w:t>
      </w:r>
    </w:p>
    <w:p w14:paraId="673702B4" w14:textId="77777777" w:rsidR="00210E88" w:rsidRDefault="00210E88" w:rsidP="00210E88">
      <w:pPr>
        <w:rPr>
          <w:rFonts w:ascii="Arial" w:hAnsi="Arial" w:cs="Arial"/>
          <w:b/>
        </w:rPr>
      </w:pPr>
      <w:r>
        <w:rPr>
          <w:rFonts w:ascii="Arial" w:hAnsi="Arial" w:cs="Arial"/>
          <w:b/>
        </w:rPr>
        <w:t xml:space="preserve">Discussion: </w:t>
      </w:r>
    </w:p>
    <w:p w14:paraId="6291054F" w14:textId="77777777" w:rsidR="00210E88" w:rsidRDefault="00210E88" w:rsidP="00210E88">
      <w:r>
        <w:t>WI: eNA_Ph3</w:t>
      </w:r>
    </w:p>
    <w:p w14:paraId="508A517B" w14:textId="77777777" w:rsidR="00210E88" w:rsidRDefault="00210E88" w:rsidP="00210E88">
      <w:r>
        <w:t>CT3 leading, CT4 impacted</w:t>
      </w:r>
    </w:p>
    <w:p w14:paraId="639A6717" w14:textId="77777777" w:rsidR="00210E88" w:rsidRDefault="00210E88" w:rsidP="00210E88">
      <w:r>
        <w:t>Kenichi (KDDI): KDDI would like to support the WID</w:t>
      </w:r>
    </w:p>
    <w:p w14:paraId="6B00179F" w14:textId="77777777" w:rsidR="00210E88" w:rsidRDefault="00210E88" w:rsidP="00210E88">
      <w:r>
        <w:t>Apostolos (Nokia): offline comments.</w:t>
      </w:r>
    </w:p>
    <w:p w14:paraId="28C6EFF3" w14:textId="77777777" w:rsidR="00210E88" w:rsidRDefault="00210E88" w:rsidP="00210E88">
      <w:r>
        <w:t>Zhenning (China Mobile): CT1 impact will be removed</w:t>
      </w:r>
    </w:p>
    <w:p w14:paraId="7CA00F01" w14:textId="77777777" w:rsidR="00210E88" w:rsidRDefault="00210E88" w:rsidP="00210E88">
      <w:r>
        <w:t>Apostolos (Nokia): fine with 0623</w:t>
      </w:r>
    </w:p>
    <w:p w14:paraId="799610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C3-230623</w:t>
      </w:r>
      <w:r>
        <w:rPr>
          <w:color w:val="993300"/>
          <w:u w:val="single"/>
        </w:rPr>
        <w:t>.</w:t>
      </w:r>
    </w:p>
    <w:p w14:paraId="6511FD06" w14:textId="3CCA1B97" w:rsidR="00210E88" w:rsidRDefault="00210E88" w:rsidP="00210E88">
      <w:pPr>
        <w:rPr>
          <w:rFonts w:ascii="Arial" w:hAnsi="Arial" w:cs="Arial"/>
          <w:b/>
          <w:sz w:val="24"/>
        </w:rPr>
      </w:pPr>
      <w:r>
        <w:rPr>
          <w:rFonts w:ascii="Arial" w:hAnsi="Arial" w:cs="Arial"/>
          <w:b/>
          <w:color w:val="0000FF"/>
          <w:sz w:val="24"/>
        </w:rPr>
        <w:t>C3-230118</w:t>
      </w:r>
      <w:r>
        <w:rPr>
          <w:rFonts w:ascii="Arial" w:hAnsi="Arial" w:cs="Arial"/>
          <w:b/>
          <w:color w:val="0000FF"/>
          <w:sz w:val="24"/>
        </w:rPr>
        <w:tab/>
      </w:r>
      <w:r>
        <w:rPr>
          <w:rFonts w:ascii="Arial" w:hAnsi="Arial" w:cs="Arial"/>
          <w:b/>
          <w:sz w:val="24"/>
        </w:rPr>
        <w:t>New WID on CT Aspect of Further Architecture Enhancement for UAV and UAM</w:t>
      </w:r>
    </w:p>
    <w:p w14:paraId="555A7CB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19DE1EC7" w14:textId="77777777" w:rsidR="00210E88" w:rsidRDefault="00210E88" w:rsidP="00210E88">
      <w:pPr>
        <w:rPr>
          <w:rFonts w:ascii="Arial" w:hAnsi="Arial" w:cs="Arial"/>
          <w:b/>
        </w:rPr>
      </w:pPr>
      <w:r>
        <w:rPr>
          <w:rFonts w:ascii="Arial" w:hAnsi="Arial" w:cs="Arial"/>
          <w:b/>
        </w:rPr>
        <w:t xml:space="preserve">Abstract: </w:t>
      </w:r>
    </w:p>
    <w:p w14:paraId="4A98916B" w14:textId="77777777" w:rsidR="00210E88" w:rsidRDefault="00210E88" w:rsidP="00210E88">
      <w:r>
        <w:t>New WID on CT Aspect of Further Architecture Enhancement for UAV and UAM</w:t>
      </w:r>
    </w:p>
    <w:p w14:paraId="2275F655" w14:textId="77777777" w:rsidR="00210E88" w:rsidRDefault="00210E88" w:rsidP="00210E88">
      <w:pPr>
        <w:rPr>
          <w:rFonts w:ascii="Arial" w:hAnsi="Arial" w:cs="Arial"/>
          <w:b/>
        </w:rPr>
      </w:pPr>
      <w:r>
        <w:rPr>
          <w:rFonts w:ascii="Arial" w:hAnsi="Arial" w:cs="Arial"/>
          <w:b/>
        </w:rPr>
        <w:t xml:space="preserve">Discussion: </w:t>
      </w:r>
    </w:p>
    <w:p w14:paraId="37C76D00" w14:textId="77777777" w:rsidR="00210E88" w:rsidRDefault="00210E88" w:rsidP="00210E88">
      <w:r>
        <w:t>WI: UAS_Ph2</w:t>
      </w:r>
    </w:p>
    <w:p w14:paraId="31ED4A56" w14:textId="77777777" w:rsidR="00210E88" w:rsidRDefault="00210E88" w:rsidP="00210E88">
      <w:r>
        <w:t>CT1 leading, CT3, CT4 and CT6 impacted</w:t>
      </w:r>
    </w:p>
    <w:p w14:paraId="5F433078" w14:textId="77777777" w:rsidR="00210E88" w:rsidRDefault="00210E88" w:rsidP="00210E88">
      <w:r>
        <w:t>CT3 agrees to endorse it.</w:t>
      </w:r>
    </w:p>
    <w:p w14:paraId="4E06A9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C3-230750</w:t>
      </w:r>
      <w:r>
        <w:rPr>
          <w:color w:val="993300"/>
          <w:u w:val="single"/>
        </w:rPr>
        <w:t>.</w:t>
      </w:r>
    </w:p>
    <w:p w14:paraId="30913F95" w14:textId="672128DB" w:rsidR="00210E88" w:rsidRDefault="00210E88" w:rsidP="00210E88">
      <w:pPr>
        <w:rPr>
          <w:rFonts w:ascii="Arial" w:hAnsi="Arial" w:cs="Arial"/>
          <w:b/>
          <w:sz w:val="24"/>
        </w:rPr>
      </w:pPr>
      <w:r>
        <w:rPr>
          <w:rFonts w:ascii="Arial" w:hAnsi="Arial" w:cs="Arial"/>
          <w:b/>
          <w:color w:val="0000FF"/>
          <w:sz w:val="24"/>
        </w:rPr>
        <w:t>C3-230135</w:t>
      </w:r>
      <w:r>
        <w:rPr>
          <w:rFonts w:ascii="Arial" w:hAnsi="Arial" w:cs="Arial"/>
          <w:b/>
          <w:color w:val="0000FF"/>
          <w:sz w:val="24"/>
        </w:rPr>
        <w:tab/>
      </w:r>
      <w:r>
        <w:rPr>
          <w:rFonts w:ascii="Arial" w:hAnsi="Arial" w:cs="Arial"/>
          <w:b/>
          <w:sz w:val="24"/>
        </w:rPr>
        <w:t>New WID on CT aspects on Dynamically Changing AM Policies in the 5GC Phase 2</w:t>
      </w:r>
    </w:p>
    <w:p w14:paraId="70F02523"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770126FC" w14:textId="77777777" w:rsidR="00210E88" w:rsidRDefault="00210E88" w:rsidP="00210E88">
      <w:pPr>
        <w:rPr>
          <w:rFonts w:ascii="Arial" w:hAnsi="Arial" w:cs="Arial"/>
          <w:b/>
        </w:rPr>
      </w:pPr>
      <w:r>
        <w:rPr>
          <w:rFonts w:ascii="Arial" w:hAnsi="Arial" w:cs="Arial"/>
          <w:b/>
        </w:rPr>
        <w:t xml:space="preserve">Discussion: </w:t>
      </w:r>
    </w:p>
    <w:p w14:paraId="3BC3D812" w14:textId="77777777" w:rsidR="00210E88" w:rsidRDefault="00210E88" w:rsidP="00210E88">
      <w:r>
        <w:t>WI: TEI18_DCAMP_Ph2</w:t>
      </w:r>
    </w:p>
    <w:p w14:paraId="69B76F8E" w14:textId="77777777" w:rsidR="00210E88" w:rsidRDefault="00210E88" w:rsidP="00210E88">
      <w:r>
        <w:t>CT3 leading</w:t>
      </w:r>
    </w:p>
    <w:p w14:paraId="4967887B" w14:textId="77777777" w:rsidR="00210E88" w:rsidRDefault="00210E88" w:rsidP="00210E88">
      <w:r>
        <w:t>Yue (China Telecom): will revise it by using the correct template</w:t>
      </w:r>
    </w:p>
    <w:p w14:paraId="2466F046" w14:textId="77777777" w:rsidR="00210E88" w:rsidRDefault="00210E88" w:rsidP="00210E88">
      <w:r>
        <w:t>Rev is pre-agreed</w:t>
      </w:r>
    </w:p>
    <w:p w14:paraId="13ED3A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C3-230613</w:t>
      </w:r>
      <w:r>
        <w:rPr>
          <w:color w:val="993300"/>
          <w:u w:val="single"/>
        </w:rPr>
        <w:t>.</w:t>
      </w:r>
    </w:p>
    <w:p w14:paraId="7E2943A7" w14:textId="203DF552" w:rsidR="00210E88" w:rsidRDefault="00210E88" w:rsidP="00210E88">
      <w:pPr>
        <w:rPr>
          <w:rFonts w:ascii="Arial" w:hAnsi="Arial" w:cs="Arial"/>
          <w:b/>
          <w:sz w:val="24"/>
        </w:rPr>
      </w:pPr>
      <w:r>
        <w:rPr>
          <w:rFonts w:ascii="Arial" w:hAnsi="Arial" w:cs="Arial"/>
          <w:b/>
          <w:color w:val="0000FF"/>
          <w:sz w:val="24"/>
        </w:rPr>
        <w:t>C3-230185</w:t>
      </w:r>
      <w:r>
        <w:rPr>
          <w:rFonts w:ascii="Arial" w:hAnsi="Arial" w:cs="Arial"/>
          <w:b/>
          <w:color w:val="0000FF"/>
          <w:sz w:val="24"/>
        </w:rPr>
        <w:tab/>
      </w:r>
      <w:r>
        <w:rPr>
          <w:rFonts w:ascii="Arial" w:hAnsi="Arial" w:cs="Arial"/>
          <w:b/>
          <w:sz w:val="24"/>
        </w:rPr>
        <w:t>New WID on 5GC/EPC enhancement for satellite access Phase 2</w:t>
      </w:r>
    </w:p>
    <w:p w14:paraId="6B5D6B1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 Amer</w:t>
      </w:r>
    </w:p>
    <w:p w14:paraId="2C18E980" w14:textId="77777777" w:rsidR="00210E88" w:rsidRDefault="00210E88" w:rsidP="00210E88">
      <w:pPr>
        <w:rPr>
          <w:rFonts w:ascii="Arial" w:hAnsi="Arial" w:cs="Arial"/>
          <w:b/>
        </w:rPr>
      </w:pPr>
      <w:r>
        <w:rPr>
          <w:rFonts w:ascii="Arial" w:hAnsi="Arial" w:cs="Arial"/>
          <w:b/>
        </w:rPr>
        <w:t xml:space="preserve">Discussion: </w:t>
      </w:r>
    </w:p>
    <w:p w14:paraId="370B413A" w14:textId="77777777" w:rsidR="00210E88" w:rsidRDefault="00210E88" w:rsidP="00210E88">
      <w:r>
        <w:lastRenderedPageBreak/>
        <w:t>WI: 5GSAT_Ph2</w:t>
      </w:r>
    </w:p>
    <w:p w14:paraId="28D67864" w14:textId="77777777" w:rsidR="00210E88" w:rsidRDefault="00210E88" w:rsidP="00210E88">
      <w:r>
        <w:t>CT1 leading, CT3, CT4 and CT6 impacted</w:t>
      </w:r>
    </w:p>
    <w:p w14:paraId="0027B064" w14:textId="77777777" w:rsidR="00210E88" w:rsidRDefault="00210E88" w:rsidP="00210E88">
      <w:r>
        <w:t>Rajesh (Nokia): not see any CT3 impact per KI#1 and KI#2</w:t>
      </w:r>
    </w:p>
    <w:p w14:paraId="4ADD8410" w14:textId="77777777" w:rsidR="00210E88" w:rsidRDefault="00210E88" w:rsidP="00210E88">
      <w:r>
        <w:t>Maria (Ericsson): split the objective for CT3 part.</w:t>
      </w:r>
    </w:p>
    <w:p w14:paraId="02105FE5" w14:textId="77777777" w:rsidR="00210E88" w:rsidRDefault="00210E88" w:rsidP="00210E88">
      <w:r>
        <w:t xml:space="preserve">Zhenning (China Mobile): Add NOTE for further update based on stage 2 conclusion. </w:t>
      </w:r>
    </w:p>
    <w:p w14:paraId="5E626BA6" w14:textId="77777777" w:rsidR="00210E88" w:rsidRDefault="00210E88" w:rsidP="00210E88">
      <w:r>
        <w:t xml:space="preserve">Amer (Qualcomm): pls check S2-2301769, will split CT3 and CT4 objective. </w:t>
      </w:r>
    </w:p>
    <w:p w14:paraId="2E2BA9A3" w14:textId="77777777" w:rsidR="00210E88" w:rsidRDefault="00210E88" w:rsidP="00210E88">
      <w:r>
        <w:t>Amer (Qualcomm): r1 is available.</w:t>
      </w:r>
    </w:p>
    <w:p w14:paraId="0F8A3C4B" w14:textId="77777777" w:rsidR="00210E88" w:rsidRDefault="00210E88" w:rsidP="00210E88">
      <w:r>
        <w:t>Zhenning (China Mobile): fine with r1</w:t>
      </w:r>
    </w:p>
    <w:p w14:paraId="07F0A421" w14:textId="77777777" w:rsidR="00210E88" w:rsidRDefault="00210E88" w:rsidP="00210E88">
      <w:r>
        <w:t>Maria (Ericsson): fine with r1.</w:t>
      </w:r>
    </w:p>
    <w:p w14:paraId="5268E09D" w14:textId="77777777" w:rsidR="00210E88" w:rsidRDefault="00210E88" w:rsidP="00210E88">
      <w:r>
        <w:t>Rajesh (Nokia): provide comments.</w:t>
      </w:r>
    </w:p>
    <w:p w14:paraId="249F870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C3-230746</w:t>
      </w:r>
      <w:r>
        <w:rPr>
          <w:color w:val="993300"/>
          <w:u w:val="single"/>
        </w:rPr>
        <w:t>.</w:t>
      </w:r>
    </w:p>
    <w:p w14:paraId="03F90457" w14:textId="1CEDDB96" w:rsidR="00210E88" w:rsidRDefault="00210E88" w:rsidP="00210E88">
      <w:pPr>
        <w:rPr>
          <w:rFonts w:ascii="Arial" w:hAnsi="Arial" w:cs="Arial"/>
          <w:b/>
          <w:sz w:val="24"/>
        </w:rPr>
      </w:pPr>
      <w:r>
        <w:rPr>
          <w:rFonts w:ascii="Arial" w:hAnsi="Arial" w:cs="Arial"/>
          <w:b/>
          <w:color w:val="0000FF"/>
          <w:sz w:val="24"/>
        </w:rPr>
        <w:t>C3-230186</w:t>
      </w:r>
      <w:r>
        <w:rPr>
          <w:rFonts w:ascii="Arial" w:hAnsi="Arial" w:cs="Arial"/>
          <w:b/>
          <w:color w:val="0000FF"/>
          <w:sz w:val="24"/>
        </w:rPr>
        <w:tab/>
      </w:r>
      <w:r>
        <w:rPr>
          <w:rFonts w:ascii="Arial" w:hAnsi="Arial" w:cs="Arial"/>
          <w:b/>
          <w:sz w:val="24"/>
        </w:rPr>
        <w:t>New WID on CT aspects for enabling MSGin5G Service phase 2</w:t>
      </w:r>
    </w:p>
    <w:p w14:paraId="1A5EE5F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(Suzhou) Software</w:t>
      </w:r>
    </w:p>
    <w:p w14:paraId="33455980" w14:textId="77777777" w:rsidR="00210E88" w:rsidRDefault="00210E88" w:rsidP="00210E88">
      <w:pPr>
        <w:rPr>
          <w:rFonts w:ascii="Arial" w:hAnsi="Arial" w:cs="Arial"/>
          <w:b/>
        </w:rPr>
      </w:pPr>
      <w:r>
        <w:rPr>
          <w:rFonts w:ascii="Arial" w:hAnsi="Arial" w:cs="Arial"/>
          <w:b/>
        </w:rPr>
        <w:t xml:space="preserve">Discussion: </w:t>
      </w:r>
    </w:p>
    <w:p w14:paraId="3BF2BDAB" w14:textId="77777777" w:rsidR="00210E88" w:rsidRDefault="00210E88" w:rsidP="00210E88">
      <w:r>
        <w:t>WI: 5GMARCH_Ph2</w:t>
      </w:r>
    </w:p>
    <w:p w14:paraId="77AB8FC3" w14:textId="77777777" w:rsidR="00210E88" w:rsidRDefault="00210E88" w:rsidP="00210E88">
      <w:r>
        <w:t>CT1 leading, CT3 impacted</w:t>
      </w:r>
    </w:p>
    <w:p w14:paraId="0AAECFF1" w14:textId="77777777" w:rsidR="00210E88" w:rsidRDefault="00210E88" w:rsidP="00210E88">
      <w:r>
        <w:t>CT3 agrees to endorse it.</w:t>
      </w:r>
    </w:p>
    <w:p w14:paraId="45C6BB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C3-230738</w:t>
      </w:r>
      <w:r>
        <w:rPr>
          <w:color w:val="993300"/>
          <w:u w:val="single"/>
        </w:rPr>
        <w:t>.</w:t>
      </w:r>
    </w:p>
    <w:p w14:paraId="6C0DD1CC" w14:textId="38CF6DA3" w:rsidR="00210E88" w:rsidRDefault="00210E88" w:rsidP="00210E88">
      <w:pPr>
        <w:rPr>
          <w:rFonts w:ascii="Arial" w:hAnsi="Arial" w:cs="Arial"/>
          <w:b/>
          <w:sz w:val="24"/>
        </w:rPr>
      </w:pPr>
      <w:r>
        <w:rPr>
          <w:rFonts w:ascii="Arial" w:hAnsi="Arial" w:cs="Arial"/>
          <w:b/>
          <w:color w:val="0000FF"/>
          <w:sz w:val="24"/>
        </w:rPr>
        <w:t>C3-230200</w:t>
      </w:r>
      <w:r>
        <w:rPr>
          <w:rFonts w:ascii="Arial" w:hAnsi="Arial" w:cs="Arial"/>
          <w:b/>
          <w:color w:val="0000FF"/>
          <w:sz w:val="24"/>
        </w:rPr>
        <w:tab/>
      </w:r>
      <w:r>
        <w:rPr>
          <w:rFonts w:ascii="Arial" w:hAnsi="Arial" w:cs="Arial"/>
          <w:b/>
          <w:sz w:val="24"/>
        </w:rPr>
        <w:t>New WID on Stage 3 Ranging</w:t>
      </w:r>
    </w:p>
    <w:p w14:paraId="540554A6"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0846300B" w14:textId="77777777" w:rsidR="00210E88" w:rsidRDefault="00210E88" w:rsidP="00210E88">
      <w:pPr>
        <w:rPr>
          <w:rFonts w:ascii="Arial" w:hAnsi="Arial" w:cs="Arial"/>
          <w:b/>
        </w:rPr>
      </w:pPr>
      <w:r>
        <w:rPr>
          <w:rFonts w:ascii="Arial" w:hAnsi="Arial" w:cs="Arial"/>
          <w:b/>
        </w:rPr>
        <w:t xml:space="preserve">Discussion: </w:t>
      </w:r>
    </w:p>
    <w:p w14:paraId="3CF6680C" w14:textId="77777777" w:rsidR="00210E88" w:rsidRDefault="00210E88" w:rsidP="00210E88">
      <w:r>
        <w:t>WI: Ranging_SL</w:t>
      </w:r>
    </w:p>
    <w:p w14:paraId="7AC37DC9" w14:textId="77777777" w:rsidR="00210E88" w:rsidRDefault="00210E88" w:rsidP="00210E88">
      <w:r>
        <w:t>CT1 leading, CT3 and CT4 impacted</w:t>
      </w:r>
    </w:p>
    <w:p w14:paraId="57CF9F18" w14:textId="77777777" w:rsidR="00210E88" w:rsidRDefault="00210E88" w:rsidP="00210E88">
      <w:r>
        <w:t>Abdessamad (Huawei): comments on specific enhancement to NEF event exposure service for the 1st bullet in CT3 part. And NEF/UDR impacts. Need to add TS 29.122/29.519</w:t>
      </w:r>
    </w:p>
    <w:p w14:paraId="5E5E766C" w14:textId="77777777" w:rsidR="00210E88" w:rsidRDefault="00210E88" w:rsidP="00210E88">
      <w:r>
        <w:t>Abdessamad (Huawei): The WID needs to be revised + providing comments and a new version of the WID in 0200_r1-aem</w:t>
      </w:r>
    </w:p>
    <w:p w14:paraId="245448E7" w14:textId="77777777" w:rsidR="00210E88" w:rsidRDefault="00210E88" w:rsidP="00210E88">
      <w:r>
        <w:t>Abdessamad (Huawei): Providing comments and proposed changes in 0200_r2.</w:t>
      </w:r>
    </w:p>
    <w:p w14:paraId="7B4D4AD7" w14:textId="77777777" w:rsidR="00210E88" w:rsidRDefault="00210E88" w:rsidP="00210E88">
      <w:r>
        <w:t>Abdessamad (Huawei): fine with r2</w:t>
      </w:r>
    </w:p>
    <w:p w14:paraId="44107280" w14:textId="77777777" w:rsidR="00210E88" w:rsidRDefault="00210E88" w:rsidP="00210E88">
      <w:r>
        <w:t>Tingfang (Xiaomi): fine with r2.</w:t>
      </w:r>
    </w:p>
    <w:p w14:paraId="2B51D0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C3-230660</w:t>
      </w:r>
      <w:r>
        <w:rPr>
          <w:color w:val="993300"/>
          <w:u w:val="single"/>
        </w:rPr>
        <w:t>.</w:t>
      </w:r>
    </w:p>
    <w:p w14:paraId="08ADD1D2" w14:textId="68719EE6" w:rsidR="00210E88" w:rsidRDefault="00210E88" w:rsidP="00210E88">
      <w:pPr>
        <w:rPr>
          <w:rFonts w:ascii="Arial" w:hAnsi="Arial" w:cs="Arial"/>
          <w:b/>
          <w:sz w:val="24"/>
        </w:rPr>
      </w:pPr>
      <w:r>
        <w:rPr>
          <w:rFonts w:ascii="Arial" w:hAnsi="Arial" w:cs="Arial"/>
          <w:b/>
          <w:color w:val="0000FF"/>
          <w:sz w:val="24"/>
        </w:rPr>
        <w:t>C3-230210</w:t>
      </w:r>
      <w:r>
        <w:rPr>
          <w:rFonts w:ascii="Arial" w:hAnsi="Arial" w:cs="Arial"/>
          <w:b/>
          <w:color w:val="0000FF"/>
          <w:sz w:val="24"/>
        </w:rPr>
        <w:tab/>
      </w:r>
      <w:r>
        <w:rPr>
          <w:rFonts w:ascii="Arial" w:hAnsi="Arial" w:cs="Arial"/>
          <w:b/>
          <w:sz w:val="24"/>
        </w:rPr>
        <w:t>New WID on Enhancement of Network Slicing Phase 3</w:t>
      </w:r>
    </w:p>
    <w:p w14:paraId="7501BB5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E8988DD" w14:textId="77777777" w:rsidR="00210E88" w:rsidRDefault="00210E88" w:rsidP="00210E88">
      <w:pPr>
        <w:rPr>
          <w:rFonts w:ascii="Arial" w:hAnsi="Arial" w:cs="Arial"/>
          <w:b/>
        </w:rPr>
      </w:pPr>
      <w:r>
        <w:rPr>
          <w:rFonts w:ascii="Arial" w:hAnsi="Arial" w:cs="Arial"/>
          <w:b/>
        </w:rPr>
        <w:t xml:space="preserve">Discussion: </w:t>
      </w:r>
    </w:p>
    <w:p w14:paraId="0FD25977" w14:textId="77777777" w:rsidR="00210E88" w:rsidRDefault="00210E88" w:rsidP="00210E88">
      <w:r>
        <w:lastRenderedPageBreak/>
        <w:t>WI: eNS_Ph3</w:t>
      </w:r>
    </w:p>
    <w:p w14:paraId="1F123A7C" w14:textId="77777777" w:rsidR="00210E88" w:rsidRDefault="00210E88" w:rsidP="00210E88">
      <w:r>
        <w:t>CT1 leading, CT3, CT4 impacted</w:t>
      </w:r>
    </w:p>
    <w:p w14:paraId="3CED5A38" w14:textId="77777777" w:rsidR="00210E88" w:rsidRDefault="00210E88" w:rsidP="00210E88">
      <w:r>
        <w:t>Rajesh (Nokia): “Potential updates in N7 interface to provide PDU session inactivity timer by SM PCF”</w:t>
      </w:r>
    </w:p>
    <w:p w14:paraId="5090AF76" w14:textId="77777777" w:rsidR="00210E88" w:rsidRDefault="00210E88" w:rsidP="00210E88">
      <w:r>
        <w:t>Rev is pre-agreed</w:t>
      </w:r>
    </w:p>
    <w:p w14:paraId="713DF0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C3-230758</w:t>
      </w:r>
      <w:r>
        <w:rPr>
          <w:color w:val="993300"/>
          <w:u w:val="single"/>
        </w:rPr>
        <w:t>.</w:t>
      </w:r>
    </w:p>
    <w:p w14:paraId="69E9CA0C" w14:textId="3CC74F1C" w:rsidR="00210E88" w:rsidRDefault="00210E88" w:rsidP="00210E88">
      <w:pPr>
        <w:rPr>
          <w:rFonts w:ascii="Arial" w:hAnsi="Arial" w:cs="Arial"/>
          <w:b/>
          <w:sz w:val="24"/>
        </w:rPr>
      </w:pPr>
      <w:r>
        <w:rPr>
          <w:rFonts w:ascii="Arial" w:hAnsi="Arial" w:cs="Arial"/>
          <w:b/>
          <w:color w:val="0000FF"/>
          <w:sz w:val="24"/>
        </w:rPr>
        <w:t>C3-230224</w:t>
      </w:r>
      <w:r>
        <w:rPr>
          <w:rFonts w:ascii="Arial" w:hAnsi="Arial" w:cs="Arial"/>
          <w:b/>
          <w:color w:val="0000FF"/>
          <w:sz w:val="24"/>
        </w:rPr>
        <w:tab/>
      </w:r>
      <w:r>
        <w:rPr>
          <w:rFonts w:ascii="Arial" w:hAnsi="Arial" w:cs="Arial"/>
          <w:b/>
          <w:sz w:val="24"/>
        </w:rPr>
        <w:t>New WID on CT aspects of Application layer support for Personal IoT Network</w:t>
      </w:r>
    </w:p>
    <w:p w14:paraId="0D494D3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3913CFB3" w14:textId="77777777" w:rsidR="00210E88" w:rsidRDefault="00210E88" w:rsidP="00210E88">
      <w:pPr>
        <w:rPr>
          <w:rFonts w:ascii="Arial" w:hAnsi="Arial" w:cs="Arial"/>
          <w:b/>
        </w:rPr>
      </w:pPr>
      <w:r>
        <w:rPr>
          <w:rFonts w:ascii="Arial" w:hAnsi="Arial" w:cs="Arial"/>
          <w:b/>
        </w:rPr>
        <w:t xml:space="preserve">Discussion: </w:t>
      </w:r>
    </w:p>
    <w:p w14:paraId="2CAAA5F6" w14:textId="77777777" w:rsidR="00210E88" w:rsidRDefault="00210E88" w:rsidP="00210E88">
      <w:r>
        <w:t>WI: PINAPP</w:t>
      </w:r>
    </w:p>
    <w:p w14:paraId="041B21F3" w14:textId="77777777" w:rsidR="00210E88" w:rsidRDefault="00210E88" w:rsidP="00210E88">
      <w:r>
        <w:t>CT1 leading, CT3 impacted</w:t>
      </w:r>
    </w:p>
    <w:p w14:paraId="269A288B" w14:textId="77777777" w:rsidR="00210E88" w:rsidRDefault="00210E88" w:rsidP="00210E88">
      <w:r>
        <w:t>Abdessamad (Huawei): about the title of the new CT3 TS, prefer to name it as Application layer support for Personal IoT Network (PINAPP); PIN server services; Stage 3;</w:t>
      </w:r>
    </w:p>
    <w:p w14:paraId="6C9314B9" w14:textId="77777777" w:rsidR="00210E88" w:rsidRDefault="00210E88" w:rsidP="00210E88">
      <w:r>
        <w:t>Yizhong (vivo): update based on received comments</w:t>
      </w:r>
    </w:p>
    <w:p w14:paraId="70D9AB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C3-230665</w:t>
      </w:r>
      <w:r>
        <w:rPr>
          <w:color w:val="993300"/>
          <w:u w:val="single"/>
        </w:rPr>
        <w:t>.</w:t>
      </w:r>
    </w:p>
    <w:p w14:paraId="4532A8FB" w14:textId="695AAC10" w:rsidR="00210E88" w:rsidRDefault="00210E88" w:rsidP="00210E88">
      <w:pPr>
        <w:rPr>
          <w:rFonts w:ascii="Arial" w:hAnsi="Arial" w:cs="Arial"/>
          <w:b/>
          <w:sz w:val="24"/>
        </w:rPr>
      </w:pPr>
      <w:r>
        <w:rPr>
          <w:rFonts w:ascii="Arial" w:hAnsi="Arial" w:cs="Arial"/>
          <w:b/>
          <w:color w:val="0000FF"/>
          <w:sz w:val="24"/>
        </w:rPr>
        <w:t>C3-230400</w:t>
      </w:r>
      <w:r>
        <w:rPr>
          <w:rFonts w:ascii="Arial" w:hAnsi="Arial" w:cs="Arial"/>
          <w:b/>
          <w:color w:val="0000FF"/>
          <w:sz w:val="24"/>
        </w:rPr>
        <w:tab/>
      </w:r>
      <w:r>
        <w:rPr>
          <w:rFonts w:ascii="Arial" w:hAnsi="Arial" w:cs="Arial"/>
          <w:b/>
          <w:sz w:val="24"/>
        </w:rPr>
        <w:t>New WID on CT aspects of 5G-enabled fused location service capability exposure</w:t>
      </w:r>
    </w:p>
    <w:p w14:paraId="3838B82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37EE7785" w14:textId="77777777" w:rsidR="00210E88" w:rsidRDefault="00210E88" w:rsidP="00210E88">
      <w:pPr>
        <w:rPr>
          <w:rFonts w:ascii="Arial" w:hAnsi="Arial" w:cs="Arial"/>
          <w:b/>
        </w:rPr>
      </w:pPr>
      <w:r>
        <w:rPr>
          <w:rFonts w:ascii="Arial" w:hAnsi="Arial" w:cs="Arial"/>
          <w:b/>
        </w:rPr>
        <w:t xml:space="preserve">Abstract: </w:t>
      </w:r>
    </w:p>
    <w:p w14:paraId="0F6D98F3" w14:textId="77777777" w:rsidR="00210E88" w:rsidRDefault="00210E88" w:rsidP="00210E88">
      <w:r>
        <w:t>New WID on CT aspects of 5G-enabled fused location service capability exposure</w:t>
      </w:r>
    </w:p>
    <w:p w14:paraId="43DF605D" w14:textId="77777777" w:rsidR="00210E88" w:rsidRDefault="00210E88" w:rsidP="00210E88">
      <w:pPr>
        <w:rPr>
          <w:rFonts w:ascii="Arial" w:hAnsi="Arial" w:cs="Arial"/>
          <w:b/>
        </w:rPr>
      </w:pPr>
      <w:r>
        <w:rPr>
          <w:rFonts w:ascii="Arial" w:hAnsi="Arial" w:cs="Arial"/>
          <w:b/>
        </w:rPr>
        <w:t xml:space="preserve">Discussion: </w:t>
      </w:r>
    </w:p>
    <w:p w14:paraId="6FB3E3F0" w14:textId="77777777" w:rsidR="00210E88" w:rsidRDefault="00210E88" w:rsidP="00210E88">
      <w:r>
        <w:t>WI: 5GFLS</w:t>
      </w:r>
    </w:p>
    <w:p w14:paraId="1E305D6D" w14:textId="77777777" w:rsidR="00210E88" w:rsidRDefault="00210E88" w:rsidP="00210E88">
      <w:r>
        <w:t>CT1 leading, CT3 impacted</w:t>
      </w:r>
    </w:p>
    <w:p w14:paraId="10DE85B4" w14:textId="77777777" w:rsidR="00210E88" w:rsidRDefault="00210E88" w:rsidP="00210E88">
      <w:r>
        <w:t>CT3 agrees to endorse it</w:t>
      </w:r>
    </w:p>
    <w:p w14:paraId="62860EC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7D56D" w14:textId="7E6D6617" w:rsidR="00996536" w:rsidRDefault="00210E88">
      <w:pPr>
        <w:rPr>
          <w:rFonts w:ascii="Arial" w:hAnsi="Arial" w:cs="Arial"/>
          <w:b/>
          <w:sz w:val="24"/>
        </w:rPr>
      </w:pPr>
      <w:r>
        <w:rPr>
          <w:rFonts w:ascii="Arial" w:hAnsi="Arial" w:cs="Arial"/>
          <w:b/>
          <w:color w:val="0000FF"/>
          <w:sz w:val="24"/>
        </w:rPr>
        <w:t>C3-230613</w:t>
      </w:r>
      <w:r>
        <w:rPr>
          <w:rFonts w:ascii="Arial" w:hAnsi="Arial" w:cs="Arial"/>
          <w:b/>
          <w:color w:val="0000FF"/>
          <w:sz w:val="24"/>
        </w:rPr>
        <w:tab/>
      </w:r>
      <w:r>
        <w:rPr>
          <w:rFonts w:ascii="Arial" w:hAnsi="Arial" w:cs="Arial"/>
          <w:b/>
          <w:sz w:val="24"/>
        </w:rPr>
        <w:t>New WID on CT aspects on Dynamically Changing AM Policies in the 5GC Phase 2</w:t>
      </w:r>
    </w:p>
    <w:p w14:paraId="7EB1D4E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6854B311" w14:textId="77777777" w:rsidR="00210E88" w:rsidRDefault="00210E88" w:rsidP="00210E88">
      <w:pPr>
        <w:rPr>
          <w:color w:val="808080"/>
        </w:rPr>
      </w:pPr>
      <w:r>
        <w:rPr>
          <w:color w:val="808080"/>
        </w:rPr>
        <w:t>(Replaces C3-230135)</w:t>
      </w:r>
    </w:p>
    <w:p w14:paraId="01C6424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7086" w14:textId="69DB03CC" w:rsidR="00210E88" w:rsidRDefault="00210E88" w:rsidP="00210E88">
      <w:pPr>
        <w:rPr>
          <w:rFonts w:ascii="Arial" w:hAnsi="Arial" w:cs="Arial"/>
          <w:b/>
          <w:sz w:val="24"/>
        </w:rPr>
      </w:pPr>
      <w:r>
        <w:rPr>
          <w:rFonts w:ascii="Arial" w:hAnsi="Arial" w:cs="Arial"/>
          <w:b/>
          <w:color w:val="0000FF"/>
          <w:sz w:val="24"/>
        </w:rPr>
        <w:t>C3-230619</w:t>
      </w:r>
      <w:r>
        <w:rPr>
          <w:rFonts w:ascii="Arial" w:hAnsi="Arial" w:cs="Arial"/>
          <w:b/>
          <w:color w:val="0000FF"/>
          <w:sz w:val="24"/>
        </w:rPr>
        <w:tab/>
      </w:r>
      <w:r>
        <w:rPr>
          <w:rFonts w:ascii="Arial" w:hAnsi="Arial" w:cs="Arial"/>
          <w:b/>
          <w:sz w:val="24"/>
        </w:rPr>
        <w:t>New WID on Next Generation Real time Communication services</w:t>
      </w:r>
    </w:p>
    <w:p w14:paraId="7E52C05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w:t>
      </w:r>
    </w:p>
    <w:p w14:paraId="0482D7AE" w14:textId="77777777" w:rsidR="00210E88" w:rsidRDefault="00210E88" w:rsidP="00210E88">
      <w:pPr>
        <w:rPr>
          <w:color w:val="808080"/>
        </w:rPr>
      </w:pPr>
      <w:r>
        <w:rPr>
          <w:color w:val="808080"/>
        </w:rPr>
        <w:t>(Replaces C3-230077)</w:t>
      </w:r>
    </w:p>
    <w:p w14:paraId="2629E192"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C3-230779</w:t>
      </w:r>
      <w:r>
        <w:rPr>
          <w:color w:val="993300"/>
          <w:u w:val="single"/>
        </w:rPr>
        <w:t>.</w:t>
      </w:r>
    </w:p>
    <w:p w14:paraId="122D93F6" w14:textId="1294B4A0" w:rsidR="00210E88" w:rsidRDefault="00210E88" w:rsidP="00210E88">
      <w:pPr>
        <w:rPr>
          <w:rFonts w:ascii="Arial" w:hAnsi="Arial" w:cs="Arial"/>
          <w:b/>
          <w:sz w:val="24"/>
        </w:rPr>
      </w:pPr>
      <w:r>
        <w:rPr>
          <w:rFonts w:ascii="Arial" w:hAnsi="Arial" w:cs="Arial"/>
          <w:b/>
          <w:color w:val="0000FF"/>
          <w:sz w:val="24"/>
        </w:rPr>
        <w:t>C3-230621</w:t>
      </w:r>
      <w:r>
        <w:rPr>
          <w:rFonts w:ascii="Arial" w:hAnsi="Arial" w:cs="Arial"/>
          <w:b/>
          <w:color w:val="0000FF"/>
          <w:sz w:val="24"/>
        </w:rPr>
        <w:tab/>
      </w:r>
      <w:r>
        <w:rPr>
          <w:rFonts w:ascii="Arial" w:hAnsi="Arial" w:cs="Arial"/>
          <w:b/>
          <w:sz w:val="24"/>
        </w:rPr>
        <w:t>New WID on CT aspects of UPF enhancement for exposure and SBA</w:t>
      </w:r>
    </w:p>
    <w:p w14:paraId="21A4D7C7"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500C7108" w14:textId="77777777" w:rsidR="00210E88" w:rsidRDefault="00210E88" w:rsidP="00210E88">
      <w:pPr>
        <w:rPr>
          <w:color w:val="808080"/>
        </w:rPr>
      </w:pPr>
      <w:r>
        <w:rPr>
          <w:color w:val="808080"/>
        </w:rPr>
        <w:t>(Replaces C3-230076)</w:t>
      </w:r>
    </w:p>
    <w:p w14:paraId="333894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C3-230745</w:t>
      </w:r>
      <w:r>
        <w:rPr>
          <w:color w:val="993300"/>
          <w:u w:val="single"/>
        </w:rPr>
        <w:t>.</w:t>
      </w:r>
    </w:p>
    <w:p w14:paraId="6DE21F03" w14:textId="40FEEAEF" w:rsidR="00210E88" w:rsidRDefault="00210E88" w:rsidP="00210E88">
      <w:pPr>
        <w:rPr>
          <w:rFonts w:ascii="Arial" w:hAnsi="Arial" w:cs="Arial"/>
          <w:b/>
          <w:sz w:val="24"/>
        </w:rPr>
      </w:pPr>
      <w:r>
        <w:rPr>
          <w:rFonts w:ascii="Arial" w:hAnsi="Arial" w:cs="Arial"/>
          <w:b/>
          <w:color w:val="0000FF"/>
          <w:sz w:val="24"/>
        </w:rPr>
        <w:t>C3-230622</w:t>
      </w:r>
      <w:r>
        <w:rPr>
          <w:rFonts w:ascii="Arial" w:hAnsi="Arial" w:cs="Arial"/>
          <w:b/>
          <w:color w:val="0000FF"/>
          <w:sz w:val="24"/>
        </w:rPr>
        <w:tab/>
      </w:r>
      <w:r>
        <w:rPr>
          <w:rFonts w:ascii="Arial" w:hAnsi="Arial" w:cs="Arial"/>
          <w:b/>
          <w:sz w:val="24"/>
        </w:rPr>
        <w:t>New WID on Architecture Enhancements for XR and media services</w:t>
      </w:r>
    </w:p>
    <w:p w14:paraId="62B5536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536AAFA1" w14:textId="77777777" w:rsidR="00210E88" w:rsidRDefault="00210E88" w:rsidP="00210E88">
      <w:pPr>
        <w:rPr>
          <w:color w:val="808080"/>
        </w:rPr>
      </w:pPr>
      <w:r>
        <w:rPr>
          <w:color w:val="808080"/>
        </w:rPr>
        <w:t>(Replaces C3-230079)</w:t>
      </w:r>
    </w:p>
    <w:p w14:paraId="4A01AE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79E0E" w14:textId="51BAAE3A" w:rsidR="00210E88" w:rsidRDefault="00210E88" w:rsidP="00210E88">
      <w:pPr>
        <w:rPr>
          <w:rFonts w:ascii="Arial" w:hAnsi="Arial" w:cs="Arial"/>
          <w:b/>
          <w:sz w:val="24"/>
        </w:rPr>
      </w:pPr>
      <w:r>
        <w:rPr>
          <w:rFonts w:ascii="Arial" w:hAnsi="Arial" w:cs="Arial"/>
          <w:b/>
          <w:color w:val="0000FF"/>
          <w:sz w:val="24"/>
        </w:rPr>
        <w:t>C3-230623</w:t>
      </w:r>
      <w:r>
        <w:rPr>
          <w:rFonts w:ascii="Arial" w:hAnsi="Arial" w:cs="Arial"/>
          <w:b/>
          <w:color w:val="0000FF"/>
          <w:sz w:val="24"/>
        </w:rPr>
        <w:tab/>
      </w:r>
      <w:r>
        <w:rPr>
          <w:rFonts w:ascii="Arial" w:hAnsi="Arial" w:cs="Arial"/>
          <w:b/>
          <w:sz w:val="24"/>
        </w:rPr>
        <w:t>New WID on Enablers for Network Automation for 5G - phase 3</w:t>
      </w:r>
    </w:p>
    <w:p w14:paraId="6D66C21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0D44A8B5" w14:textId="77777777" w:rsidR="00210E88" w:rsidRDefault="00210E88" w:rsidP="00210E88">
      <w:pPr>
        <w:rPr>
          <w:color w:val="808080"/>
        </w:rPr>
      </w:pPr>
      <w:r>
        <w:rPr>
          <w:color w:val="808080"/>
        </w:rPr>
        <w:t>(Replaces C3-230080)</w:t>
      </w:r>
    </w:p>
    <w:p w14:paraId="3AE8E4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C3-230748</w:t>
      </w:r>
      <w:r>
        <w:rPr>
          <w:color w:val="993300"/>
          <w:u w:val="single"/>
        </w:rPr>
        <w:t>.</w:t>
      </w:r>
    </w:p>
    <w:p w14:paraId="01BAD3B8" w14:textId="6BE65A23" w:rsidR="00210E88" w:rsidRDefault="00210E88" w:rsidP="00210E88">
      <w:pPr>
        <w:rPr>
          <w:rFonts w:ascii="Arial" w:hAnsi="Arial" w:cs="Arial"/>
          <w:b/>
          <w:sz w:val="24"/>
        </w:rPr>
      </w:pPr>
      <w:r>
        <w:rPr>
          <w:rFonts w:ascii="Arial" w:hAnsi="Arial" w:cs="Arial"/>
          <w:b/>
          <w:color w:val="0000FF"/>
          <w:sz w:val="24"/>
        </w:rPr>
        <w:t>C3-230642</w:t>
      </w:r>
      <w:r>
        <w:rPr>
          <w:rFonts w:ascii="Arial" w:hAnsi="Arial" w:cs="Arial"/>
          <w:b/>
          <w:color w:val="0000FF"/>
          <w:sz w:val="24"/>
        </w:rPr>
        <w:tab/>
      </w:r>
      <w:r>
        <w:rPr>
          <w:rFonts w:ascii="Arial" w:hAnsi="Arial" w:cs="Arial"/>
          <w:b/>
          <w:sz w:val="24"/>
        </w:rPr>
        <w:t>New WID on CT aspects on 5G AM Policy</w:t>
      </w:r>
    </w:p>
    <w:p w14:paraId="01CD2B1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2325D752" w14:textId="77777777" w:rsidR="00210E88" w:rsidRDefault="00210E88" w:rsidP="00210E88">
      <w:pPr>
        <w:rPr>
          <w:color w:val="808080"/>
        </w:rPr>
      </w:pPr>
      <w:r>
        <w:rPr>
          <w:color w:val="808080"/>
        </w:rPr>
        <w:t>(Replaces C3-230073)</w:t>
      </w:r>
    </w:p>
    <w:p w14:paraId="6948BC7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CEE5E" w14:textId="0D3D4F70" w:rsidR="00210E88" w:rsidRDefault="00210E88" w:rsidP="00210E88">
      <w:pPr>
        <w:rPr>
          <w:rFonts w:ascii="Arial" w:hAnsi="Arial" w:cs="Arial"/>
          <w:b/>
          <w:sz w:val="24"/>
        </w:rPr>
      </w:pPr>
      <w:r>
        <w:rPr>
          <w:rFonts w:ascii="Arial" w:hAnsi="Arial" w:cs="Arial"/>
          <w:b/>
          <w:color w:val="0000FF"/>
          <w:sz w:val="24"/>
        </w:rPr>
        <w:t>C3-230660</w:t>
      </w:r>
      <w:r>
        <w:rPr>
          <w:rFonts w:ascii="Arial" w:hAnsi="Arial" w:cs="Arial"/>
          <w:b/>
          <w:color w:val="0000FF"/>
          <w:sz w:val="24"/>
        </w:rPr>
        <w:tab/>
      </w:r>
      <w:r>
        <w:rPr>
          <w:rFonts w:ascii="Arial" w:hAnsi="Arial" w:cs="Arial"/>
          <w:b/>
          <w:sz w:val="24"/>
        </w:rPr>
        <w:t>New WID on Stage 3 Ranging based services and sidelink positioning</w:t>
      </w:r>
    </w:p>
    <w:p w14:paraId="54ED8AF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Beijing Xiaomi Mobile Software</w:t>
      </w:r>
    </w:p>
    <w:p w14:paraId="174C4304" w14:textId="77777777" w:rsidR="00210E88" w:rsidRDefault="00210E88" w:rsidP="00210E88">
      <w:pPr>
        <w:rPr>
          <w:color w:val="808080"/>
        </w:rPr>
      </w:pPr>
      <w:r>
        <w:rPr>
          <w:color w:val="808080"/>
        </w:rPr>
        <w:t>(Replaces C3-230200)</w:t>
      </w:r>
    </w:p>
    <w:p w14:paraId="01116BB1" w14:textId="77777777" w:rsidR="00210E88" w:rsidRDefault="00210E88" w:rsidP="00210E88">
      <w:pPr>
        <w:rPr>
          <w:rFonts w:ascii="Arial" w:hAnsi="Arial" w:cs="Arial"/>
          <w:b/>
        </w:rPr>
      </w:pPr>
      <w:r>
        <w:rPr>
          <w:rFonts w:ascii="Arial" w:hAnsi="Arial" w:cs="Arial"/>
          <w:b/>
        </w:rPr>
        <w:t xml:space="preserve">Abstract: </w:t>
      </w:r>
    </w:p>
    <w:p w14:paraId="53D6ED18" w14:textId="77777777" w:rsidR="00210E88" w:rsidRDefault="00210E88" w:rsidP="00210E88">
      <w:r>
        <w:t>Revision of C3-230200 for New WID on Stage 3 Ranging based services and sidelink positioning.</w:t>
      </w:r>
    </w:p>
    <w:p w14:paraId="1F1944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D4233" w14:textId="00DAD040" w:rsidR="00210E88" w:rsidRDefault="00210E88" w:rsidP="00210E88">
      <w:pPr>
        <w:rPr>
          <w:rFonts w:ascii="Arial" w:hAnsi="Arial" w:cs="Arial"/>
          <w:b/>
          <w:sz w:val="24"/>
        </w:rPr>
      </w:pPr>
      <w:r>
        <w:rPr>
          <w:rFonts w:ascii="Arial" w:hAnsi="Arial" w:cs="Arial"/>
          <w:b/>
          <w:color w:val="0000FF"/>
          <w:sz w:val="24"/>
        </w:rPr>
        <w:t>C3-230665</w:t>
      </w:r>
      <w:r>
        <w:rPr>
          <w:rFonts w:ascii="Arial" w:hAnsi="Arial" w:cs="Arial"/>
          <w:b/>
          <w:color w:val="0000FF"/>
          <w:sz w:val="24"/>
        </w:rPr>
        <w:tab/>
      </w:r>
      <w:r>
        <w:rPr>
          <w:rFonts w:ascii="Arial" w:hAnsi="Arial" w:cs="Arial"/>
          <w:b/>
          <w:sz w:val="24"/>
        </w:rPr>
        <w:t>New WID on CT aspects of Application layer support for Personal IoT Network</w:t>
      </w:r>
    </w:p>
    <w:p w14:paraId="1984FA8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3F0260B5" w14:textId="77777777" w:rsidR="00210E88" w:rsidRDefault="00210E88" w:rsidP="00210E88">
      <w:pPr>
        <w:rPr>
          <w:color w:val="808080"/>
        </w:rPr>
      </w:pPr>
      <w:r>
        <w:rPr>
          <w:color w:val="808080"/>
        </w:rPr>
        <w:t>(Replaces C3-230224)</w:t>
      </w:r>
    </w:p>
    <w:p w14:paraId="6663A1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3C7EB" w14:textId="780F677C" w:rsidR="00210E88" w:rsidRDefault="00210E88" w:rsidP="00210E88">
      <w:pPr>
        <w:rPr>
          <w:rFonts w:ascii="Arial" w:hAnsi="Arial" w:cs="Arial"/>
          <w:b/>
          <w:sz w:val="24"/>
        </w:rPr>
      </w:pPr>
      <w:r>
        <w:rPr>
          <w:rFonts w:ascii="Arial" w:hAnsi="Arial" w:cs="Arial"/>
          <w:b/>
          <w:color w:val="0000FF"/>
          <w:sz w:val="24"/>
        </w:rPr>
        <w:t>C3-230668</w:t>
      </w:r>
      <w:r>
        <w:rPr>
          <w:rFonts w:ascii="Arial" w:hAnsi="Arial" w:cs="Arial"/>
          <w:b/>
          <w:color w:val="0000FF"/>
          <w:sz w:val="24"/>
        </w:rPr>
        <w:tab/>
      </w:r>
      <w:r>
        <w:rPr>
          <w:rFonts w:ascii="Arial" w:hAnsi="Arial" w:cs="Arial"/>
          <w:b/>
          <w:sz w:val="24"/>
        </w:rPr>
        <w:t>New WID on Personal IoT Network</w:t>
      </w:r>
    </w:p>
    <w:p w14:paraId="3B03802D"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46C226EF" w14:textId="77777777" w:rsidR="00210E88" w:rsidRDefault="00210E88" w:rsidP="00210E88">
      <w:pPr>
        <w:rPr>
          <w:color w:val="808080"/>
        </w:rPr>
      </w:pPr>
      <w:r>
        <w:rPr>
          <w:color w:val="808080"/>
        </w:rPr>
        <w:lastRenderedPageBreak/>
        <w:t>(Replaces C3-230074)</w:t>
      </w:r>
    </w:p>
    <w:p w14:paraId="79C55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20127" w14:textId="51EF2597" w:rsidR="00210E88" w:rsidRDefault="00210E88" w:rsidP="00210E88">
      <w:pPr>
        <w:rPr>
          <w:rFonts w:ascii="Arial" w:hAnsi="Arial" w:cs="Arial"/>
          <w:b/>
          <w:sz w:val="24"/>
        </w:rPr>
      </w:pPr>
      <w:r>
        <w:rPr>
          <w:rFonts w:ascii="Arial" w:hAnsi="Arial" w:cs="Arial"/>
          <w:b/>
          <w:color w:val="0000FF"/>
          <w:sz w:val="24"/>
        </w:rPr>
        <w:t>C3-230688</w:t>
      </w:r>
      <w:r>
        <w:rPr>
          <w:rFonts w:ascii="Arial" w:hAnsi="Arial" w:cs="Arial"/>
          <w:b/>
          <w:color w:val="0000FF"/>
          <w:sz w:val="24"/>
        </w:rPr>
        <w:tab/>
      </w:r>
      <w:r>
        <w:rPr>
          <w:rFonts w:ascii="Arial" w:hAnsi="Arial" w:cs="Arial"/>
          <w:b/>
          <w:sz w:val="24"/>
        </w:rPr>
        <w:t>CT aspects of Access Traffic Steering, Switch and Splitting support in 5G system – Phase 3</w:t>
      </w:r>
    </w:p>
    <w:p w14:paraId="4BD055E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38DE437F" w14:textId="77777777" w:rsidR="00210E88" w:rsidRDefault="00210E88" w:rsidP="00210E88">
      <w:pPr>
        <w:rPr>
          <w:color w:val="808080"/>
        </w:rPr>
      </w:pPr>
      <w:r>
        <w:rPr>
          <w:color w:val="808080"/>
        </w:rPr>
        <w:t>(Replaces C3-230072)</w:t>
      </w:r>
    </w:p>
    <w:p w14:paraId="3591AA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C3-230765</w:t>
      </w:r>
      <w:r>
        <w:rPr>
          <w:color w:val="993300"/>
          <w:u w:val="single"/>
        </w:rPr>
        <w:t>.</w:t>
      </w:r>
    </w:p>
    <w:p w14:paraId="5E81F18A" w14:textId="7DEE355D" w:rsidR="00210E88" w:rsidRDefault="00210E88" w:rsidP="00210E88">
      <w:pPr>
        <w:rPr>
          <w:rFonts w:ascii="Arial" w:hAnsi="Arial" w:cs="Arial"/>
          <w:b/>
          <w:sz w:val="24"/>
        </w:rPr>
      </w:pPr>
      <w:r>
        <w:rPr>
          <w:rFonts w:ascii="Arial" w:hAnsi="Arial" w:cs="Arial"/>
          <w:b/>
          <w:color w:val="0000FF"/>
          <w:sz w:val="24"/>
        </w:rPr>
        <w:t>C3-230689</w:t>
      </w:r>
      <w:r>
        <w:rPr>
          <w:rFonts w:ascii="Arial" w:hAnsi="Arial" w:cs="Arial"/>
          <w:b/>
          <w:color w:val="0000FF"/>
          <w:sz w:val="24"/>
        </w:rPr>
        <w:tab/>
      </w:r>
      <w:r>
        <w:rPr>
          <w:rFonts w:ascii="Arial" w:hAnsi="Arial" w:cs="Arial"/>
          <w:b/>
          <w:sz w:val="24"/>
        </w:rPr>
        <w:t>CT aspects of Application Data Analytics Enablement Service</w:t>
      </w:r>
    </w:p>
    <w:p w14:paraId="381921F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3F8A2191" w14:textId="77777777" w:rsidR="00210E88" w:rsidRDefault="00210E88" w:rsidP="00210E88">
      <w:pPr>
        <w:rPr>
          <w:color w:val="808080"/>
        </w:rPr>
      </w:pPr>
      <w:r>
        <w:rPr>
          <w:color w:val="808080"/>
        </w:rPr>
        <w:t>(Replaces C3-230070)</w:t>
      </w:r>
    </w:p>
    <w:p w14:paraId="6185B5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22500" w14:textId="10AA428E" w:rsidR="00210E88" w:rsidRDefault="00210E88" w:rsidP="00210E88">
      <w:pPr>
        <w:rPr>
          <w:rFonts w:ascii="Arial" w:hAnsi="Arial" w:cs="Arial"/>
          <w:b/>
          <w:sz w:val="24"/>
        </w:rPr>
      </w:pPr>
      <w:r>
        <w:rPr>
          <w:rFonts w:ascii="Arial" w:hAnsi="Arial" w:cs="Arial"/>
          <w:b/>
          <w:color w:val="0000FF"/>
          <w:sz w:val="24"/>
        </w:rPr>
        <w:t>C3-230721</w:t>
      </w:r>
      <w:r>
        <w:rPr>
          <w:rFonts w:ascii="Arial" w:hAnsi="Arial" w:cs="Arial"/>
          <w:b/>
          <w:color w:val="0000FF"/>
          <w:sz w:val="24"/>
        </w:rPr>
        <w:tab/>
      </w:r>
      <w:r>
        <w:rPr>
          <w:rFonts w:ascii="Arial" w:hAnsi="Arial" w:cs="Arial"/>
          <w:b/>
          <w:sz w:val="24"/>
        </w:rPr>
        <w:t>CT aspects of System Support for AI/ML-based Services</w:t>
      </w:r>
    </w:p>
    <w:p w14:paraId="267587A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w:t>
      </w:r>
    </w:p>
    <w:p w14:paraId="35C43352" w14:textId="77777777" w:rsidR="00210E88" w:rsidRDefault="00210E88" w:rsidP="00210E88">
      <w:pPr>
        <w:rPr>
          <w:color w:val="808080"/>
        </w:rPr>
      </w:pPr>
      <w:r>
        <w:rPr>
          <w:color w:val="808080"/>
        </w:rPr>
        <w:t>(Replaces C3-230052)</w:t>
      </w:r>
    </w:p>
    <w:p w14:paraId="61C939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7FC07" w14:textId="6567DE24" w:rsidR="00210E88" w:rsidRDefault="00210E88" w:rsidP="00210E88">
      <w:pPr>
        <w:rPr>
          <w:rFonts w:ascii="Arial" w:hAnsi="Arial" w:cs="Arial"/>
          <w:b/>
          <w:sz w:val="24"/>
        </w:rPr>
      </w:pPr>
      <w:r>
        <w:rPr>
          <w:rFonts w:ascii="Arial" w:hAnsi="Arial" w:cs="Arial"/>
          <w:b/>
          <w:color w:val="0000FF"/>
          <w:sz w:val="24"/>
        </w:rPr>
        <w:t>C3-230733</w:t>
      </w:r>
      <w:r>
        <w:rPr>
          <w:rFonts w:ascii="Arial" w:hAnsi="Arial" w:cs="Arial"/>
          <w:b/>
          <w:color w:val="0000FF"/>
          <w:sz w:val="24"/>
        </w:rPr>
        <w:tab/>
      </w:r>
      <w:r>
        <w:rPr>
          <w:rFonts w:ascii="Arial" w:hAnsi="Arial" w:cs="Arial"/>
          <w:b/>
          <w:sz w:val="24"/>
        </w:rPr>
        <w:t>New WID on CT aspects architectural enhancements for 5G multicast-broadcast services Phase 2</w:t>
      </w:r>
    </w:p>
    <w:p w14:paraId="1F447F5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2F0943D0" w14:textId="77777777" w:rsidR="00210E88" w:rsidRDefault="00210E88" w:rsidP="00210E88">
      <w:pPr>
        <w:rPr>
          <w:color w:val="808080"/>
        </w:rPr>
      </w:pPr>
      <w:r>
        <w:rPr>
          <w:color w:val="808080"/>
        </w:rPr>
        <w:t>(Replaces C3-230059)</w:t>
      </w:r>
    </w:p>
    <w:p w14:paraId="3E12444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2098E" w14:textId="158B3591" w:rsidR="00210E88" w:rsidRDefault="00210E88" w:rsidP="00210E88">
      <w:pPr>
        <w:rPr>
          <w:rFonts w:ascii="Arial" w:hAnsi="Arial" w:cs="Arial"/>
          <w:b/>
          <w:sz w:val="24"/>
        </w:rPr>
      </w:pPr>
      <w:r>
        <w:rPr>
          <w:rFonts w:ascii="Arial" w:hAnsi="Arial" w:cs="Arial"/>
          <w:b/>
          <w:color w:val="0000FF"/>
          <w:sz w:val="24"/>
        </w:rPr>
        <w:t>C3-230736</w:t>
      </w:r>
      <w:r>
        <w:rPr>
          <w:rFonts w:ascii="Arial" w:hAnsi="Arial" w:cs="Arial"/>
          <w:b/>
          <w:color w:val="0000FF"/>
          <w:sz w:val="24"/>
        </w:rPr>
        <w:tab/>
      </w:r>
      <w:r>
        <w:rPr>
          <w:rFonts w:ascii="Arial" w:hAnsi="Arial" w:cs="Arial"/>
          <w:b/>
          <w:sz w:val="24"/>
        </w:rPr>
        <w:t>New WID on Rel-18 Generic Group Management, Exposure and Communication Enhancements</w:t>
      </w:r>
    </w:p>
    <w:p w14:paraId="46FB6926"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3233C72" w14:textId="77777777" w:rsidR="00210E88" w:rsidRDefault="00210E88" w:rsidP="00210E88">
      <w:pPr>
        <w:rPr>
          <w:color w:val="808080"/>
        </w:rPr>
      </w:pPr>
      <w:r>
        <w:rPr>
          <w:color w:val="808080"/>
        </w:rPr>
        <w:t>(Replaces C3-230056)</w:t>
      </w:r>
    </w:p>
    <w:p w14:paraId="31613D9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2C482" w14:textId="3DA20BD1" w:rsidR="00210E88" w:rsidRDefault="00210E88" w:rsidP="00210E88">
      <w:pPr>
        <w:rPr>
          <w:rFonts w:ascii="Arial" w:hAnsi="Arial" w:cs="Arial"/>
          <w:b/>
          <w:sz w:val="24"/>
        </w:rPr>
      </w:pPr>
      <w:r>
        <w:rPr>
          <w:rFonts w:ascii="Arial" w:hAnsi="Arial" w:cs="Arial"/>
          <w:b/>
          <w:color w:val="0000FF"/>
          <w:sz w:val="24"/>
        </w:rPr>
        <w:t>C3-230738</w:t>
      </w:r>
      <w:r>
        <w:rPr>
          <w:rFonts w:ascii="Arial" w:hAnsi="Arial" w:cs="Arial"/>
          <w:b/>
          <w:color w:val="0000FF"/>
          <w:sz w:val="24"/>
        </w:rPr>
        <w:tab/>
      </w:r>
      <w:r>
        <w:rPr>
          <w:rFonts w:ascii="Arial" w:hAnsi="Arial" w:cs="Arial"/>
          <w:b/>
          <w:sz w:val="24"/>
        </w:rPr>
        <w:t>New WID on CT aspects for enabling MSGin5G Service phase 2</w:t>
      </w:r>
    </w:p>
    <w:p w14:paraId="0C7799E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(Suzhou) Software</w:t>
      </w:r>
    </w:p>
    <w:p w14:paraId="6697D0EB" w14:textId="77777777" w:rsidR="00210E88" w:rsidRDefault="00210E88" w:rsidP="00210E88">
      <w:pPr>
        <w:rPr>
          <w:color w:val="808080"/>
        </w:rPr>
      </w:pPr>
      <w:r>
        <w:rPr>
          <w:color w:val="808080"/>
        </w:rPr>
        <w:t>(Replaces C3-230186)</w:t>
      </w:r>
    </w:p>
    <w:p w14:paraId="51D2C3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AC27FF" w14:textId="18CAF184" w:rsidR="00210E88" w:rsidRDefault="00210E88" w:rsidP="00210E88">
      <w:pPr>
        <w:rPr>
          <w:rFonts w:ascii="Arial" w:hAnsi="Arial" w:cs="Arial"/>
          <w:b/>
          <w:sz w:val="24"/>
        </w:rPr>
      </w:pPr>
      <w:r>
        <w:rPr>
          <w:rFonts w:ascii="Arial" w:hAnsi="Arial" w:cs="Arial"/>
          <w:b/>
          <w:color w:val="0000FF"/>
          <w:sz w:val="24"/>
        </w:rPr>
        <w:t>C3-230745</w:t>
      </w:r>
      <w:r>
        <w:rPr>
          <w:rFonts w:ascii="Arial" w:hAnsi="Arial" w:cs="Arial"/>
          <w:b/>
          <w:color w:val="0000FF"/>
          <w:sz w:val="24"/>
        </w:rPr>
        <w:tab/>
      </w:r>
      <w:r>
        <w:rPr>
          <w:rFonts w:ascii="Arial" w:hAnsi="Arial" w:cs="Arial"/>
          <w:b/>
          <w:sz w:val="24"/>
        </w:rPr>
        <w:t>New WID on CT aspects of UPF enhancement for exposure and SBA</w:t>
      </w:r>
    </w:p>
    <w:p w14:paraId="2109EC7F"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 Ericsson</w:t>
      </w:r>
    </w:p>
    <w:p w14:paraId="08531B95" w14:textId="77777777" w:rsidR="00210E88" w:rsidRDefault="00210E88" w:rsidP="00210E88">
      <w:pPr>
        <w:rPr>
          <w:color w:val="808080"/>
        </w:rPr>
      </w:pPr>
      <w:r>
        <w:rPr>
          <w:color w:val="808080"/>
        </w:rPr>
        <w:t>(Replaces C3-230621)</w:t>
      </w:r>
    </w:p>
    <w:p w14:paraId="7A4BDD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01CA9" w14:textId="72042079" w:rsidR="00210E88" w:rsidRDefault="00210E88" w:rsidP="00210E88">
      <w:pPr>
        <w:rPr>
          <w:rFonts w:ascii="Arial" w:hAnsi="Arial" w:cs="Arial"/>
          <w:b/>
          <w:sz w:val="24"/>
        </w:rPr>
      </w:pPr>
      <w:r>
        <w:rPr>
          <w:rFonts w:ascii="Arial" w:hAnsi="Arial" w:cs="Arial"/>
          <w:b/>
          <w:color w:val="0000FF"/>
          <w:sz w:val="24"/>
        </w:rPr>
        <w:t>C3-230746</w:t>
      </w:r>
      <w:r>
        <w:rPr>
          <w:rFonts w:ascii="Arial" w:hAnsi="Arial" w:cs="Arial"/>
          <w:b/>
          <w:color w:val="0000FF"/>
          <w:sz w:val="24"/>
        </w:rPr>
        <w:tab/>
      </w:r>
      <w:r>
        <w:rPr>
          <w:rFonts w:ascii="Arial" w:hAnsi="Arial" w:cs="Arial"/>
          <w:b/>
          <w:sz w:val="24"/>
        </w:rPr>
        <w:t>New WID on 5GC/EPC enhancement for satellite access Phase 2</w:t>
      </w:r>
    </w:p>
    <w:p w14:paraId="22E1633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 Amer</w:t>
      </w:r>
    </w:p>
    <w:p w14:paraId="5FBFA526" w14:textId="77777777" w:rsidR="00210E88" w:rsidRDefault="00210E88" w:rsidP="00210E88">
      <w:pPr>
        <w:rPr>
          <w:color w:val="808080"/>
        </w:rPr>
      </w:pPr>
      <w:r>
        <w:rPr>
          <w:color w:val="808080"/>
        </w:rPr>
        <w:t>(Replaces C3-230185)</w:t>
      </w:r>
    </w:p>
    <w:p w14:paraId="4BEE0B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EC635" w14:textId="3CEFF464" w:rsidR="00210E88" w:rsidRDefault="00210E88" w:rsidP="00210E88">
      <w:pPr>
        <w:rPr>
          <w:rFonts w:ascii="Arial" w:hAnsi="Arial" w:cs="Arial"/>
          <w:b/>
          <w:sz w:val="24"/>
        </w:rPr>
      </w:pPr>
      <w:r>
        <w:rPr>
          <w:rFonts w:ascii="Arial" w:hAnsi="Arial" w:cs="Arial"/>
          <w:b/>
          <w:color w:val="0000FF"/>
          <w:sz w:val="24"/>
        </w:rPr>
        <w:t>C3-230748</w:t>
      </w:r>
      <w:r>
        <w:rPr>
          <w:rFonts w:ascii="Arial" w:hAnsi="Arial" w:cs="Arial"/>
          <w:b/>
          <w:color w:val="0000FF"/>
          <w:sz w:val="24"/>
        </w:rPr>
        <w:tab/>
      </w:r>
      <w:r>
        <w:rPr>
          <w:rFonts w:ascii="Arial" w:hAnsi="Arial" w:cs="Arial"/>
          <w:b/>
          <w:sz w:val="24"/>
        </w:rPr>
        <w:t>New WID on Enablers for Network Automation for 5G - phase 3</w:t>
      </w:r>
    </w:p>
    <w:p w14:paraId="29C9C28D"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 vivo</w:t>
      </w:r>
    </w:p>
    <w:p w14:paraId="029D6061" w14:textId="77777777" w:rsidR="00210E88" w:rsidRDefault="00210E88" w:rsidP="00210E88">
      <w:pPr>
        <w:rPr>
          <w:color w:val="808080"/>
        </w:rPr>
      </w:pPr>
      <w:r>
        <w:rPr>
          <w:color w:val="808080"/>
        </w:rPr>
        <w:t>(Replaces C3-230623)</w:t>
      </w:r>
    </w:p>
    <w:p w14:paraId="385BA9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F6CE7" w14:textId="5EA080C4" w:rsidR="00210E88" w:rsidRDefault="00210E88" w:rsidP="00210E88">
      <w:pPr>
        <w:rPr>
          <w:rFonts w:ascii="Arial" w:hAnsi="Arial" w:cs="Arial"/>
          <w:b/>
          <w:sz w:val="24"/>
        </w:rPr>
      </w:pPr>
      <w:r>
        <w:rPr>
          <w:rFonts w:ascii="Arial" w:hAnsi="Arial" w:cs="Arial"/>
          <w:b/>
          <w:color w:val="0000FF"/>
          <w:sz w:val="24"/>
        </w:rPr>
        <w:t>C3-230749</w:t>
      </w:r>
      <w:r>
        <w:rPr>
          <w:rFonts w:ascii="Arial" w:hAnsi="Arial" w:cs="Arial"/>
          <w:b/>
          <w:color w:val="0000FF"/>
          <w:sz w:val="24"/>
        </w:rPr>
        <w:tab/>
      </w:r>
      <w:r>
        <w:rPr>
          <w:rFonts w:ascii="Arial" w:hAnsi="Arial" w:cs="Arial"/>
          <w:b/>
          <w:sz w:val="24"/>
        </w:rPr>
        <w:t>WID for CT aspect of VMR</w:t>
      </w:r>
    </w:p>
    <w:p w14:paraId="1CC7EF32"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784B40EF" w14:textId="77777777" w:rsidR="00210E88" w:rsidRDefault="00210E88" w:rsidP="00210E88">
      <w:pPr>
        <w:rPr>
          <w:color w:val="808080"/>
        </w:rPr>
      </w:pPr>
      <w:r>
        <w:rPr>
          <w:color w:val="808080"/>
        </w:rPr>
        <w:t>(Replaces C3-230068)</w:t>
      </w:r>
    </w:p>
    <w:p w14:paraId="7AF458FF" w14:textId="77777777" w:rsidR="00210E88" w:rsidRDefault="00210E88" w:rsidP="00210E88">
      <w:pPr>
        <w:rPr>
          <w:rFonts w:ascii="Arial" w:hAnsi="Arial" w:cs="Arial"/>
          <w:b/>
        </w:rPr>
      </w:pPr>
      <w:r>
        <w:rPr>
          <w:rFonts w:ascii="Arial" w:hAnsi="Arial" w:cs="Arial"/>
          <w:b/>
        </w:rPr>
        <w:t xml:space="preserve">Abstract: </w:t>
      </w:r>
    </w:p>
    <w:p w14:paraId="2B131D15" w14:textId="77777777" w:rsidR="00210E88" w:rsidRDefault="00210E88" w:rsidP="00210E88">
      <w:r>
        <w:t>WID for VMR (Vehicle Mounted Relay)</w:t>
      </w:r>
    </w:p>
    <w:p w14:paraId="5F5CEB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8B871" w14:textId="483F3E03" w:rsidR="00210E88" w:rsidRDefault="00210E88" w:rsidP="00210E88">
      <w:pPr>
        <w:rPr>
          <w:rFonts w:ascii="Arial" w:hAnsi="Arial" w:cs="Arial"/>
          <w:b/>
          <w:sz w:val="24"/>
        </w:rPr>
      </w:pPr>
      <w:r>
        <w:rPr>
          <w:rFonts w:ascii="Arial" w:hAnsi="Arial" w:cs="Arial"/>
          <w:b/>
          <w:color w:val="0000FF"/>
          <w:sz w:val="24"/>
        </w:rPr>
        <w:t>C3-230750</w:t>
      </w:r>
      <w:r>
        <w:rPr>
          <w:rFonts w:ascii="Arial" w:hAnsi="Arial" w:cs="Arial"/>
          <w:b/>
          <w:color w:val="0000FF"/>
          <w:sz w:val="24"/>
        </w:rPr>
        <w:tab/>
      </w:r>
      <w:r>
        <w:rPr>
          <w:rFonts w:ascii="Arial" w:hAnsi="Arial" w:cs="Arial"/>
          <w:b/>
          <w:sz w:val="24"/>
        </w:rPr>
        <w:t>New WID on CT Aspect of Further Architecture Enhancement for UAV and UAM</w:t>
      </w:r>
    </w:p>
    <w:p w14:paraId="57134FE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1F1CAF1D" w14:textId="77777777" w:rsidR="00210E88" w:rsidRDefault="00210E88" w:rsidP="00210E88">
      <w:pPr>
        <w:rPr>
          <w:color w:val="808080"/>
        </w:rPr>
      </w:pPr>
      <w:r>
        <w:rPr>
          <w:color w:val="808080"/>
        </w:rPr>
        <w:t>(Replaces C3-230118)</w:t>
      </w:r>
    </w:p>
    <w:p w14:paraId="27BB79DA" w14:textId="77777777" w:rsidR="00210E88" w:rsidRDefault="00210E88" w:rsidP="00210E88">
      <w:pPr>
        <w:rPr>
          <w:rFonts w:ascii="Arial" w:hAnsi="Arial" w:cs="Arial"/>
          <w:b/>
        </w:rPr>
      </w:pPr>
      <w:r>
        <w:rPr>
          <w:rFonts w:ascii="Arial" w:hAnsi="Arial" w:cs="Arial"/>
          <w:b/>
        </w:rPr>
        <w:t xml:space="preserve">Abstract: </w:t>
      </w:r>
    </w:p>
    <w:p w14:paraId="1D04E6A5" w14:textId="77777777" w:rsidR="00210E88" w:rsidRDefault="00210E88" w:rsidP="00210E88">
      <w:r>
        <w:t>New WID on CT Aspect of Further Architecture Enhancement for UAV and UAM</w:t>
      </w:r>
    </w:p>
    <w:p w14:paraId="26ACF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ACF1C" w14:textId="0FD35B6B" w:rsidR="00210E88" w:rsidRDefault="00210E88" w:rsidP="00210E88">
      <w:pPr>
        <w:rPr>
          <w:rFonts w:ascii="Arial" w:hAnsi="Arial" w:cs="Arial"/>
          <w:b/>
          <w:sz w:val="24"/>
        </w:rPr>
      </w:pPr>
      <w:r>
        <w:rPr>
          <w:rFonts w:ascii="Arial" w:hAnsi="Arial" w:cs="Arial"/>
          <w:b/>
          <w:color w:val="0000FF"/>
          <w:sz w:val="24"/>
        </w:rPr>
        <w:t>C3-230758</w:t>
      </w:r>
      <w:r>
        <w:rPr>
          <w:rFonts w:ascii="Arial" w:hAnsi="Arial" w:cs="Arial"/>
          <w:b/>
          <w:color w:val="0000FF"/>
          <w:sz w:val="24"/>
        </w:rPr>
        <w:tab/>
      </w:r>
      <w:r>
        <w:rPr>
          <w:rFonts w:ascii="Arial" w:hAnsi="Arial" w:cs="Arial"/>
          <w:b/>
          <w:sz w:val="24"/>
        </w:rPr>
        <w:t>New WID on Enhancement of Network Slicing Phase 3</w:t>
      </w:r>
    </w:p>
    <w:p w14:paraId="5F2F791C"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C840982" w14:textId="77777777" w:rsidR="00210E88" w:rsidRDefault="00210E88" w:rsidP="00210E88">
      <w:pPr>
        <w:rPr>
          <w:color w:val="808080"/>
        </w:rPr>
      </w:pPr>
      <w:r>
        <w:rPr>
          <w:color w:val="808080"/>
        </w:rPr>
        <w:t>(Replaces C3-230210)</w:t>
      </w:r>
    </w:p>
    <w:p w14:paraId="654D14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6D011" w14:textId="16C40DF2" w:rsidR="00210E88" w:rsidRDefault="00210E88" w:rsidP="00210E88">
      <w:pPr>
        <w:rPr>
          <w:rFonts w:ascii="Arial" w:hAnsi="Arial" w:cs="Arial"/>
          <w:b/>
          <w:sz w:val="24"/>
        </w:rPr>
      </w:pPr>
      <w:r>
        <w:rPr>
          <w:rFonts w:ascii="Arial" w:hAnsi="Arial" w:cs="Arial"/>
          <w:b/>
          <w:color w:val="0000FF"/>
          <w:sz w:val="24"/>
        </w:rPr>
        <w:t>C3-230765</w:t>
      </w:r>
      <w:r>
        <w:rPr>
          <w:rFonts w:ascii="Arial" w:hAnsi="Arial" w:cs="Arial"/>
          <w:b/>
          <w:color w:val="0000FF"/>
          <w:sz w:val="24"/>
        </w:rPr>
        <w:tab/>
      </w:r>
      <w:r>
        <w:rPr>
          <w:rFonts w:ascii="Arial" w:hAnsi="Arial" w:cs="Arial"/>
          <w:b/>
          <w:sz w:val="24"/>
        </w:rPr>
        <w:t>CT aspects of Access Traffic Steering, Switch and Splitting support in 5G system – Phase 3</w:t>
      </w:r>
    </w:p>
    <w:p w14:paraId="01EF0770"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0B2B2662" w14:textId="77777777" w:rsidR="00210E88" w:rsidRDefault="00210E88" w:rsidP="00210E88">
      <w:pPr>
        <w:rPr>
          <w:color w:val="808080"/>
        </w:rPr>
      </w:pPr>
      <w:r>
        <w:rPr>
          <w:color w:val="808080"/>
        </w:rPr>
        <w:t>(Replaces C3-230688)</w:t>
      </w:r>
    </w:p>
    <w:p w14:paraId="640831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7CBBC" w14:textId="3E8FE036" w:rsidR="00210E88" w:rsidRDefault="00210E88" w:rsidP="00210E88">
      <w:pPr>
        <w:rPr>
          <w:rFonts w:ascii="Arial" w:hAnsi="Arial" w:cs="Arial"/>
          <w:b/>
          <w:sz w:val="24"/>
        </w:rPr>
      </w:pPr>
      <w:r>
        <w:rPr>
          <w:rFonts w:ascii="Arial" w:hAnsi="Arial" w:cs="Arial"/>
          <w:b/>
          <w:color w:val="0000FF"/>
          <w:sz w:val="24"/>
        </w:rPr>
        <w:t>C3-230779</w:t>
      </w:r>
      <w:r>
        <w:rPr>
          <w:rFonts w:ascii="Arial" w:hAnsi="Arial" w:cs="Arial"/>
          <w:b/>
          <w:color w:val="0000FF"/>
          <w:sz w:val="24"/>
        </w:rPr>
        <w:tab/>
      </w:r>
      <w:r>
        <w:rPr>
          <w:rFonts w:ascii="Arial" w:hAnsi="Arial" w:cs="Arial"/>
          <w:b/>
          <w:sz w:val="24"/>
        </w:rPr>
        <w:t>New WID on Next Generation Real time Communication services</w:t>
      </w:r>
    </w:p>
    <w:p w14:paraId="30130239"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 Ericsson</w:t>
      </w:r>
    </w:p>
    <w:p w14:paraId="6322FE2B" w14:textId="77777777" w:rsidR="00210E88" w:rsidRDefault="00210E88" w:rsidP="00210E88">
      <w:pPr>
        <w:rPr>
          <w:color w:val="808080"/>
        </w:rPr>
      </w:pPr>
      <w:r>
        <w:rPr>
          <w:color w:val="808080"/>
        </w:rPr>
        <w:t>(Replaces C3-230619)</w:t>
      </w:r>
    </w:p>
    <w:p w14:paraId="093943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95FFE" w14:textId="31F4813A" w:rsidR="00210E88" w:rsidRDefault="00210E88" w:rsidP="00210E88">
      <w:pPr>
        <w:rPr>
          <w:rFonts w:ascii="Arial" w:hAnsi="Arial" w:cs="Arial"/>
          <w:b/>
          <w:sz w:val="24"/>
        </w:rPr>
      </w:pPr>
      <w:r>
        <w:rPr>
          <w:rFonts w:ascii="Arial" w:hAnsi="Arial" w:cs="Arial"/>
          <w:b/>
          <w:color w:val="0000FF"/>
          <w:sz w:val="24"/>
        </w:rPr>
        <w:t>C3-230822</w:t>
      </w:r>
      <w:r>
        <w:rPr>
          <w:rFonts w:ascii="Arial" w:hAnsi="Arial" w:cs="Arial"/>
          <w:b/>
          <w:color w:val="0000FF"/>
          <w:sz w:val="24"/>
        </w:rPr>
        <w:tab/>
      </w:r>
      <w:r>
        <w:rPr>
          <w:rFonts w:ascii="Arial" w:hAnsi="Arial" w:cs="Arial"/>
          <w:b/>
          <w:sz w:val="24"/>
        </w:rPr>
        <w:t>Discussion on Rel-18 generic group management, exposure and communication enhancements</w:t>
      </w:r>
    </w:p>
    <w:p w14:paraId="08F5BD63"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C423B0" w14:textId="77777777" w:rsidR="00210E88" w:rsidRDefault="00210E88" w:rsidP="00210E88">
      <w:pPr>
        <w:rPr>
          <w:color w:val="808080"/>
        </w:rPr>
      </w:pPr>
      <w:r>
        <w:rPr>
          <w:color w:val="808080"/>
        </w:rPr>
        <w:t>(Replaces C3-230055)</w:t>
      </w:r>
    </w:p>
    <w:p w14:paraId="305D04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B6801" w14:textId="77777777" w:rsidR="00210E88" w:rsidRDefault="00210E88" w:rsidP="00210E88">
      <w:pPr>
        <w:pStyle w:val="Heading4"/>
      </w:pPr>
      <w:bookmarkStart w:id="118" w:name="_Toc129359578"/>
      <w:r>
        <w:t>18.1.2</w:t>
      </w:r>
      <w:r>
        <w:tab/>
        <w:t>Revised Work Items</w:t>
      </w:r>
      <w:bookmarkEnd w:id="118"/>
    </w:p>
    <w:p w14:paraId="0C0E68BD" w14:textId="46E34433" w:rsidR="00210E88" w:rsidRDefault="00210E88" w:rsidP="00210E88">
      <w:pPr>
        <w:rPr>
          <w:rFonts w:ascii="Arial" w:hAnsi="Arial" w:cs="Arial"/>
          <w:b/>
          <w:sz w:val="24"/>
        </w:rPr>
      </w:pPr>
      <w:r>
        <w:rPr>
          <w:rFonts w:ascii="Arial" w:hAnsi="Arial" w:cs="Arial"/>
          <w:b/>
          <w:color w:val="0000FF"/>
          <w:sz w:val="24"/>
        </w:rPr>
        <w:t>C3-230054</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7833FA2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5954F4B6" w14:textId="77777777" w:rsidR="00210E88" w:rsidRDefault="00210E88" w:rsidP="00210E88">
      <w:pPr>
        <w:rPr>
          <w:color w:val="808080"/>
        </w:rPr>
      </w:pPr>
      <w:r>
        <w:rPr>
          <w:color w:val="808080"/>
        </w:rPr>
        <w:t>(Replaces CP-221105)</w:t>
      </w:r>
    </w:p>
    <w:p w14:paraId="588379A7" w14:textId="77777777" w:rsidR="00210E88" w:rsidRDefault="00210E88" w:rsidP="00210E88">
      <w:pPr>
        <w:rPr>
          <w:rFonts w:ascii="Arial" w:hAnsi="Arial" w:cs="Arial"/>
          <w:b/>
        </w:rPr>
      </w:pPr>
      <w:r>
        <w:rPr>
          <w:rFonts w:ascii="Arial" w:hAnsi="Arial" w:cs="Arial"/>
          <w:b/>
        </w:rPr>
        <w:t xml:space="preserve">Discussion: </w:t>
      </w:r>
    </w:p>
    <w:p w14:paraId="700792FF" w14:textId="77777777" w:rsidR="00210E88" w:rsidRDefault="00210E88" w:rsidP="00210E88">
      <w:r>
        <w:t>Revision of CP-221105</w:t>
      </w:r>
    </w:p>
    <w:p w14:paraId="0F7C2165" w14:textId="77777777" w:rsidR="00210E88" w:rsidRDefault="00210E88" w:rsidP="00210E88">
      <w:r>
        <w:t>WI: NBI18</w:t>
      </w:r>
    </w:p>
    <w:p w14:paraId="002EBCA9" w14:textId="77777777" w:rsidR="00210E88" w:rsidRDefault="00210E88" w:rsidP="00210E88">
      <w:r>
        <w:t>CT3 leading, CT1 impacted</w:t>
      </w:r>
    </w:p>
    <w:p w14:paraId="07C476A7" w14:textId="77777777" w:rsidR="00210E88" w:rsidRDefault="00210E88" w:rsidP="00210E88">
      <w:r>
        <w:t>Maria (Ericsson): new TS is no needed, TS 29.522 can be continue used</w:t>
      </w:r>
    </w:p>
    <w:p w14:paraId="4000D245" w14:textId="77777777" w:rsidR="00210E88" w:rsidRDefault="00210E88" w:rsidP="00210E88">
      <w:r>
        <w:t>Abdessamad (Huawei): Providing 0054_r1.</w:t>
      </w:r>
    </w:p>
    <w:p w14:paraId="6B4300C8" w14:textId="77777777" w:rsidR="00210E88" w:rsidRDefault="00210E88" w:rsidP="00210E88">
      <w:r>
        <w:t>Maria (Ericsson): fine with r1</w:t>
      </w:r>
    </w:p>
    <w:p w14:paraId="07017B05" w14:textId="77777777" w:rsidR="00210E88" w:rsidRDefault="00210E88" w:rsidP="00210E88">
      <w:r>
        <w:t>CT3 agrees with r1</w:t>
      </w:r>
    </w:p>
    <w:p w14:paraId="0179D6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C3-230737</w:t>
      </w:r>
      <w:r>
        <w:rPr>
          <w:color w:val="993300"/>
          <w:u w:val="single"/>
        </w:rPr>
        <w:t>.</w:t>
      </w:r>
    </w:p>
    <w:p w14:paraId="17BC451A" w14:textId="3C56E3CF" w:rsidR="00210E88" w:rsidRDefault="00210E88" w:rsidP="00210E88">
      <w:pPr>
        <w:rPr>
          <w:rFonts w:ascii="Arial" w:hAnsi="Arial" w:cs="Arial"/>
          <w:b/>
          <w:sz w:val="24"/>
        </w:rPr>
      </w:pPr>
      <w:r>
        <w:rPr>
          <w:rFonts w:ascii="Arial" w:hAnsi="Arial" w:cs="Arial"/>
          <w:b/>
          <w:color w:val="0000FF"/>
          <w:sz w:val="24"/>
        </w:rPr>
        <w:t>C3-230061</w:t>
      </w:r>
      <w:r>
        <w:rPr>
          <w:rFonts w:ascii="Arial" w:hAnsi="Arial" w:cs="Arial"/>
          <w:b/>
          <w:color w:val="0000FF"/>
          <w:sz w:val="24"/>
        </w:rPr>
        <w:tab/>
      </w:r>
      <w:r>
        <w:rPr>
          <w:rFonts w:ascii="Arial" w:hAnsi="Arial" w:cs="Arial"/>
          <w:b/>
          <w:sz w:val="24"/>
        </w:rPr>
        <w:t>Revised WID on CT aspects of SEAL data delivery enabler for vertical applications</w:t>
      </w:r>
    </w:p>
    <w:p w14:paraId="1FCE93EF"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CEE0242" w14:textId="77777777" w:rsidR="00210E88" w:rsidRDefault="00210E88" w:rsidP="00210E88">
      <w:pPr>
        <w:rPr>
          <w:color w:val="808080"/>
        </w:rPr>
      </w:pPr>
      <w:r>
        <w:rPr>
          <w:color w:val="808080"/>
        </w:rPr>
        <w:t>(Replaces CP-223272)</w:t>
      </w:r>
    </w:p>
    <w:p w14:paraId="7FB69482" w14:textId="77777777" w:rsidR="00210E88" w:rsidRDefault="00210E88" w:rsidP="00210E88">
      <w:pPr>
        <w:rPr>
          <w:rFonts w:ascii="Arial" w:hAnsi="Arial" w:cs="Arial"/>
          <w:b/>
        </w:rPr>
      </w:pPr>
      <w:r>
        <w:rPr>
          <w:rFonts w:ascii="Arial" w:hAnsi="Arial" w:cs="Arial"/>
          <w:b/>
        </w:rPr>
        <w:t xml:space="preserve">Discussion: </w:t>
      </w:r>
    </w:p>
    <w:p w14:paraId="438B4A93" w14:textId="77777777" w:rsidR="00210E88" w:rsidRDefault="00210E88" w:rsidP="00210E88">
      <w:r>
        <w:t>Revision of CP-223272</w:t>
      </w:r>
    </w:p>
    <w:p w14:paraId="362A2A16" w14:textId="77777777" w:rsidR="00210E88" w:rsidRDefault="00210E88" w:rsidP="00210E88">
      <w:r>
        <w:lastRenderedPageBreak/>
        <w:t>WI: SEALDD</w:t>
      </w:r>
    </w:p>
    <w:p w14:paraId="53A807EC" w14:textId="77777777" w:rsidR="00210E88" w:rsidRDefault="00210E88" w:rsidP="00210E88">
      <w:r>
        <w:t>CT1 leading, CT3 impacted</w:t>
      </w:r>
    </w:p>
    <w:p w14:paraId="1839FAF7" w14:textId="77777777" w:rsidR="00210E88" w:rsidRDefault="00210E88" w:rsidP="00210E88">
      <w:r>
        <w:t>Igor (Ericsson): the title of the new TS</w:t>
      </w:r>
    </w:p>
    <w:p w14:paraId="3984A3F9" w14:textId="77777777" w:rsidR="00210E88" w:rsidRDefault="00210E88" w:rsidP="00210E88">
      <w:r>
        <w:t>Naren (Samsung): need of new TS. Comments on section 8. Fine to keep it.</w:t>
      </w:r>
    </w:p>
    <w:p w14:paraId="21C06A02" w14:textId="77777777" w:rsidR="00210E88" w:rsidRDefault="00210E88" w:rsidP="00210E88">
      <w:r>
        <w:t>Abdessamad (Huawei): Providing 0061_r1. Changes on Section 8 is recalled by CT1.</w:t>
      </w:r>
    </w:p>
    <w:p w14:paraId="2C82295D" w14:textId="77777777" w:rsidR="00210E88" w:rsidRDefault="00210E88" w:rsidP="00210E88">
      <w:r>
        <w:t>Igor (Ericsson): fine with r1</w:t>
      </w:r>
    </w:p>
    <w:p w14:paraId="0AF1698F" w14:textId="77777777" w:rsidR="00210E88" w:rsidRDefault="00210E88" w:rsidP="00210E88">
      <w:r>
        <w:t>Naren (Samsung): fine with r1</w:t>
      </w:r>
    </w:p>
    <w:p w14:paraId="31E984B8" w14:textId="77777777" w:rsidR="00210E88" w:rsidRDefault="00210E88" w:rsidP="00210E88">
      <w:r>
        <w:t>Abdessamad (Huawei): Providing 0061_r2.</w:t>
      </w:r>
    </w:p>
    <w:p w14:paraId="0749DDB0" w14:textId="77777777" w:rsidR="00210E88" w:rsidRDefault="00210E88" w:rsidP="00210E88">
      <w:r>
        <w:t>Naren (Samsung): Fine with 0061_r2.</w:t>
      </w:r>
    </w:p>
    <w:p w14:paraId="689BA7F0" w14:textId="77777777" w:rsidR="00210E88" w:rsidRDefault="00210E88" w:rsidP="00210E88">
      <w:r>
        <w:t>CT3 agrees to endorse r1</w:t>
      </w:r>
    </w:p>
    <w:p w14:paraId="7761F0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C3-230739</w:t>
      </w:r>
      <w:r>
        <w:rPr>
          <w:color w:val="993300"/>
          <w:u w:val="single"/>
        </w:rPr>
        <w:t>.</w:t>
      </w:r>
    </w:p>
    <w:p w14:paraId="6C6E422E" w14:textId="4945D3D1" w:rsidR="00210E88" w:rsidRDefault="00210E88" w:rsidP="00210E88">
      <w:pPr>
        <w:rPr>
          <w:rFonts w:ascii="Arial" w:hAnsi="Arial" w:cs="Arial"/>
          <w:b/>
          <w:sz w:val="24"/>
        </w:rPr>
      </w:pPr>
      <w:r>
        <w:rPr>
          <w:rFonts w:ascii="Arial" w:hAnsi="Arial" w:cs="Arial"/>
          <w:b/>
          <w:color w:val="0000FF"/>
          <w:sz w:val="24"/>
        </w:rPr>
        <w:t>C3-230063</w:t>
      </w:r>
      <w:r>
        <w:rPr>
          <w:rFonts w:ascii="Arial" w:hAnsi="Arial" w:cs="Arial"/>
          <w:b/>
          <w:color w:val="0000FF"/>
          <w:sz w:val="24"/>
        </w:rPr>
        <w:tab/>
      </w:r>
      <w:r>
        <w:rPr>
          <w:rFonts w:ascii="Arial" w:hAnsi="Arial" w:cs="Arial"/>
          <w:b/>
          <w:sz w:val="24"/>
        </w:rPr>
        <w:t>Revised WID on CT aspects of application layer support for V2X services; Phase 3</w:t>
      </w:r>
    </w:p>
    <w:p w14:paraId="7DF67B0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EF2D092" w14:textId="77777777" w:rsidR="00210E88" w:rsidRDefault="00210E88" w:rsidP="00210E88">
      <w:pPr>
        <w:rPr>
          <w:color w:val="808080"/>
        </w:rPr>
      </w:pPr>
      <w:r>
        <w:rPr>
          <w:color w:val="808080"/>
        </w:rPr>
        <w:t>(Replaces CP-223107)</w:t>
      </w:r>
    </w:p>
    <w:p w14:paraId="491CEAC8" w14:textId="77777777" w:rsidR="00210E88" w:rsidRDefault="00210E88" w:rsidP="00210E88">
      <w:pPr>
        <w:rPr>
          <w:rFonts w:ascii="Arial" w:hAnsi="Arial" w:cs="Arial"/>
          <w:b/>
        </w:rPr>
      </w:pPr>
      <w:r>
        <w:rPr>
          <w:rFonts w:ascii="Arial" w:hAnsi="Arial" w:cs="Arial"/>
          <w:b/>
        </w:rPr>
        <w:t xml:space="preserve">Discussion: </w:t>
      </w:r>
    </w:p>
    <w:p w14:paraId="2927F6A4" w14:textId="77777777" w:rsidR="00210E88" w:rsidRDefault="00210E88" w:rsidP="00210E88">
      <w:r>
        <w:t>Revision of CP-223107</w:t>
      </w:r>
    </w:p>
    <w:p w14:paraId="5EAE32E4" w14:textId="77777777" w:rsidR="00210E88" w:rsidRDefault="00210E88" w:rsidP="00210E88">
      <w:r>
        <w:t>WI: V2XAPP_Ph3</w:t>
      </w:r>
    </w:p>
    <w:p w14:paraId="35C724B1" w14:textId="77777777" w:rsidR="00210E88" w:rsidRDefault="00210E88" w:rsidP="00210E88">
      <w:r>
        <w:t>CT1 leading, CT3 impacted</w:t>
      </w:r>
    </w:p>
    <w:p w14:paraId="682B41CE" w14:textId="77777777" w:rsidR="00210E88" w:rsidRDefault="00210E88" w:rsidP="00210E88">
      <w:r>
        <w:t>Igor (Ericsson): comments on impacts on 29.558</w:t>
      </w:r>
    </w:p>
    <w:p w14:paraId="31C40312" w14:textId="77777777" w:rsidR="00210E88" w:rsidRDefault="00210E88" w:rsidP="00210E88">
      <w:r>
        <w:t>Abdessamad (Huawei): replies.</w:t>
      </w:r>
    </w:p>
    <w:p w14:paraId="40F1FC97" w14:textId="77777777" w:rsidR="00210E88" w:rsidRDefault="00210E88" w:rsidP="00210E88">
      <w:r>
        <w:t>Abdessamad (Huawei): Providing feedback to Ericsson’s comment.</w:t>
      </w:r>
    </w:p>
    <w:p w14:paraId="160D19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BC787" w14:textId="10E31E28" w:rsidR="00210E88" w:rsidRDefault="00210E88" w:rsidP="00210E88">
      <w:pPr>
        <w:rPr>
          <w:rFonts w:ascii="Arial" w:hAnsi="Arial" w:cs="Arial"/>
          <w:b/>
          <w:sz w:val="24"/>
        </w:rPr>
      </w:pPr>
      <w:r>
        <w:rPr>
          <w:rFonts w:ascii="Arial" w:hAnsi="Arial" w:cs="Arial"/>
          <w:b/>
          <w:color w:val="0000FF"/>
          <w:sz w:val="24"/>
        </w:rPr>
        <w:t>C3-230078</w:t>
      </w:r>
      <w:r>
        <w:rPr>
          <w:rFonts w:ascii="Arial" w:hAnsi="Arial" w:cs="Arial"/>
          <w:b/>
          <w:color w:val="0000FF"/>
          <w:sz w:val="24"/>
        </w:rPr>
        <w:tab/>
      </w:r>
      <w:r>
        <w:rPr>
          <w:rFonts w:ascii="Arial" w:hAnsi="Arial" w:cs="Arial"/>
          <w:b/>
          <w:sz w:val="24"/>
        </w:rPr>
        <w:t>Revised WID on CT aspects of enhancement of 5G UE Policy</w:t>
      </w:r>
    </w:p>
    <w:p w14:paraId="5CDA2572"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602AF8A" w14:textId="77777777" w:rsidR="00210E88" w:rsidRDefault="00210E88" w:rsidP="00210E88">
      <w:pPr>
        <w:rPr>
          <w:color w:val="808080"/>
        </w:rPr>
      </w:pPr>
      <w:r>
        <w:rPr>
          <w:color w:val="808080"/>
        </w:rPr>
        <w:t>(Replaces CP-223209)</w:t>
      </w:r>
    </w:p>
    <w:p w14:paraId="2BA3448A" w14:textId="77777777" w:rsidR="00210E88" w:rsidRDefault="00210E88" w:rsidP="00210E88">
      <w:pPr>
        <w:rPr>
          <w:rFonts w:ascii="Arial" w:hAnsi="Arial" w:cs="Arial"/>
          <w:b/>
        </w:rPr>
      </w:pPr>
      <w:r>
        <w:rPr>
          <w:rFonts w:ascii="Arial" w:hAnsi="Arial" w:cs="Arial"/>
          <w:b/>
        </w:rPr>
        <w:t xml:space="preserve">Discussion: </w:t>
      </w:r>
    </w:p>
    <w:p w14:paraId="78CBB141" w14:textId="77777777" w:rsidR="00210E88" w:rsidRDefault="00210E88" w:rsidP="00210E88">
      <w:r>
        <w:t>Revision of CP-223209</w:t>
      </w:r>
    </w:p>
    <w:p w14:paraId="1BA49F43" w14:textId="77777777" w:rsidR="00210E88" w:rsidRDefault="00210E88" w:rsidP="00210E88">
      <w:r>
        <w:t>Avoid change mark in the heading</w:t>
      </w:r>
    </w:p>
    <w:p w14:paraId="354B139E" w14:textId="77777777" w:rsidR="00210E88" w:rsidRDefault="00210E88" w:rsidP="00210E88">
      <w:r>
        <w:t>WI: eUEPO</w:t>
      </w:r>
    </w:p>
    <w:p w14:paraId="562442E8" w14:textId="77777777" w:rsidR="00210E88" w:rsidRDefault="00210E88" w:rsidP="00210E88">
      <w:r>
        <w:t>CT3 leading, CT1 and CT4 impacted</w:t>
      </w:r>
    </w:p>
    <w:p w14:paraId="3553A8C9" w14:textId="77777777" w:rsidR="00210E88" w:rsidRDefault="00210E88" w:rsidP="00210E88">
      <w:r>
        <w:t>Rev is pre-agreed.</w:t>
      </w:r>
    </w:p>
    <w:p w14:paraId="02B17D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C3-230614</w:t>
      </w:r>
      <w:r>
        <w:rPr>
          <w:color w:val="993300"/>
          <w:u w:val="single"/>
        </w:rPr>
        <w:t>.</w:t>
      </w:r>
    </w:p>
    <w:p w14:paraId="7408A498" w14:textId="20202E56" w:rsidR="00210E88" w:rsidRDefault="00210E88" w:rsidP="00210E88">
      <w:pPr>
        <w:rPr>
          <w:rFonts w:ascii="Arial" w:hAnsi="Arial" w:cs="Arial"/>
          <w:b/>
          <w:sz w:val="24"/>
        </w:rPr>
      </w:pPr>
      <w:r>
        <w:rPr>
          <w:rFonts w:ascii="Arial" w:hAnsi="Arial" w:cs="Arial"/>
          <w:b/>
          <w:color w:val="0000FF"/>
          <w:sz w:val="24"/>
        </w:rPr>
        <w:t>C3-230116</w:t>
      </w:r>
      <w:r>
        <w:rPr>
          <w:rFonts w:ascii="Arial" w:hAnsi="Arial" w:cs="Arial"/>
          <w:b/>
          <w:color w:val="0000FF"/>
          <w:sz w:val="24"/>
        </w:rPr>
        <w:tab/>
      </w:r>
      <w:r>
        <w:rPr>
          <w:rFonts w:ascii="Arial" w:hAnsi="Arial" w:cs="Arial"/>
          <w:b/>
          <w:sz w:val="24"/>
        </w:rPr>
        <w:t>Revised WID on 5G Timing Resiliency and TSC &amp; URLLC enhancements</w:t>
      </w:r>
    </w:p>
    <w:p w14:paraId="213C434A" w14:textId="77777777" w:rsidR="00210E88" w:rsidRDefault="00210E88" w:rsidP="00210E88">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0EBEC9DF" w14:textId="77777777" w:rsidR="00210E88" w:rsidRDefault="00210E88" w:rsidP="00210E88">
      <w:pPr>
        <w:rPr>
          <w:rFonts w:ascii="Arial" w:hAnsi="Arial" w:cs="Arial"/>
          <w:b/>
        </w:rPr>
      </w:pPr>
      <w:r>
        <w:rPr>
          <w:rFonts w:ascii="Arial" w:hAnsi="Arial" w:cs="Arial"/>
          <w:b/>
        </w:rPr>
        <w:t xml:space="preserve">Abstract: </w:t>
      </w:r>
    </w:p>
    <w:p w14:paraId="398238B4" w14:textId="77777777" w:rsidR="00210E88" w:rsidRDefault="00210E88" w:rsidP="00210E88">
      <w:r>
        <w:t>Revised WID on 5G Timing Resiliency and TSC &amp; URLLC enhancements</w:t>
      </w:r>
    </w:p>
    <w:p w14:paraId="71C926E2" w14:textId="77777777" w:rsidR="00210E88" w:rsidRDefault="00210E88" w:rsidP="00210E88">
      <w:pPr>
        <w:rPr>
          <w:rFonts w:ascii="Arial" w:hAnsi="Arial" w:cs="Arial"/>
          <w:b/>
        </w:rPr>
      </w:pPr>
      <w:r>
        <w:rPr>
          <w:rFonts w:ascii="Arial" w:hAnsi="Arial" w:cs="Arial"/>
          <w:b/>
        </w:rPr>
        <w:t xml:space="preserve">Discussion: </w:t>
      </w:r>
    </w:p>
    <w:p w14:paraId="1F809B92" w14:textId="77777777" w:rsidR="00210E88" w:rsidRDefault="00210E88" w:rsidP="00210E88">
      <w:r>
        <w:t>Missing Tdoc number in the heading</w:t>
      </w:r>
    </w:p>
    <w:p w14:paraId="6FDF84C8" w14:textId="77777777" w:rsidR="00210E88" w:rsidRDefault="00210E88" w:rsidP="00210E88">
      <w:r>
        <w:t>WI: TRS_URLLC</w:t>
      </w:r>
    </w:p>
    <w:p w14:paraId="2F1701EB" w14:textId="77777777" w:rsidR="00210E88" w:rsidRDefault="00210E88" w:rsidP="00210E88">
      <w:r>
        <w:t>CT3 leading, CT1 and CT4 impacted</w:t>
      </w:r>
    </w:p>
    <w:p w14:paraId="4F14FF5C" w14:textId="77777777" w:rsidR="00210E88" w:rsidRDefault="00210E88" w:rsidP="00210E88">
      <w:r>
        <w:t xml:space="preserve">Fuen (Ericsson): need further check. </w:t>
      </w:r>
    </w:p>
    <w:p w14:paraId="4452E05E" w14:textId="77777777" w:rsidR="00210E88" w:rsidRDefault="00210E88" w:rsidP="00210E88">
      <w:r>
        <w:t>Fuen (Ericsson): provides comments to clause 8. Fine. Ericsson supports the WID</w:t>
      </w:r>
    </w:p>
    <w:p w14:paraId="6A31D433" w14:textId="77777777" w:rsidR="00210E88" w:rsidRDefault="00210E88" w:rsidP="00210E88">
      <w:r>
        <w:t>Fuen (Ericsson): fine</w:t>
      </w:r>
    </w:p>
    <w:p w14:paraId="7C575C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C3-230877</w:t>
      </w:r>
      <w:r>
        <w:rPr>
          <w:color w:val="993300"/>
          <w:u w:val="single"/>
        </w:rPr>
        <w:t>.</w:t>
      </w:r>
    </w:p>
    <w:p w14:paraId="0D9E49CD" w14:textId="487EBC78" w:rsidR="00210E88" w:rsidRDefault="00210E88" w:rsidP="00210E88">
      <w:pPr>
        <w:rPr>
          <w:rFonts w:ascii="Arial" w:hAnsi="Arial" w:cs="Arial"/>
          <w:b/>
          <w:sz w:val="24"/>
        </w:rPr>
      </w:pPr>
      <w:r>
        <w:rPr>
          <w:rFonts w:ascii="Arial" w:hAnsi="Arial" w:cs="Arial"/>
          <w:b/>
          <w:color w:val="0000FF"/>
          <w:sz w:val="24"/>
        </w:rPr>
        <w:t>C3-230117</w:t>
      </w:r>
      <w:r>
        <w:rPr>
          <w:rFonts w:ascii="Arial" w:hAnsi="Arial" w:cs="Arial"/>
          <w:b/>
          <w:color w:val="0000FF"/>
          <w:sz w:val="24"/>
        </w:rPr>
        <w:tab/>
      </w:r>
      <w:r>
        <w:rPr>
          <w:rFonts w:ascii="Arial" w:hAnsi="Arial" w:cs="Arial"/>
          <w:b/>
          <w:sz w:val="24"/>
        </w:rPr>
        <w:t>Revised WID on support for 5WWC Phase 2</w:t>
      </w:r>
    </w:p>
    <w:p w14:paraId="58003CC2"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C18BE9D" w14:textId="77777777" w:rsidR="00210E88" w:rsidRDefault="00210E88" w:rsidP="00210E88">
      <w:pPr>
        <w:rPr>
          <w:rFonts w:ascii="Arial" w:hAnsi="Arial" w:cs="Arial"/>
          <w:b/>
        </w:rPr>
      </w:pPr>
      <w:r>
        <w:rPr>
          <w:rFonts w:ascii="Arial" w:hAnsi="Arial" w:cs="Arial"/>
          <w:b/>
        </w:rPr>
        <w:t xml:space="preserve">Abstract: </w:t>
      </w:r>
    </w:p>
    <w:p w14:paraId="131933E5" w14:textId="77777777" w:rsidR="00210E88" w:rsidRDefault="00210E88" w:rsidP="00210E88">
      <w:r>
        <w:t>Revised WID on support for 5WWC Phase 2</w:t>
      </w:r>
    </w:p>
    <w:p w14:paraId="1E485984" w14:textId="77777777" w:rsidR="00210E88" w:rsidRDefault="00210E88" w:rsidP="00210E88">
      <w:pPr>
        <w:rPr>
          <w:rFonts w:ascii="Arial" w:hAnsi="Arial" w:cs="Arial"/>
          <w:b/>
        </w:rPr>
      </w:pPr>
      <w:r>
        <w:rPr>
          <w:rFonts w:ascii="Arial" w:hAnsi="Arial" w:cs="Arial"/>
          <w:b/>
        </w:rPr>
        <w:t xml:space="preserve">Discussion: </w:t>
      </w:r>
    </w:p>
    <w:p w14:paraId="636EF270" w14:textId="77777777" w:rsidR="00210E88" w:rsidRDefault="00210E88" w:rsidP="00210E88">
      <w:r>
        <w:t>Missing Tdoc number in the heading</w:t>
      </w:r>
    </w:p>
    <w:p w14:paraId="6457E178" w14:textId="77777777" w:rsidR="00210E88" w:rsidRDefault="00210E88" w:rsidP="00210E88">
      <w:r>
        <w:t>WI: 5WWC_Ph2</w:t>
      </w:r>
    </w:p>
    <w:p w14:paraId="17A2FD98" w14:textId="77777777" w:rsidR="00210E88" w:rsidRDefault="00210E88" w:rsidP="00210E88">
      <w:r>
        <w:t>CT1 leading, CT3 and CT4 impacted</w:t>
      </w:r>
    </w:p>
    <w:p w14:paraId="64BCD4BE" w14:textId="77777777" w:rsidR="00210E88" w:rsidRDefault="00210E88" w:rsidP="00210E88">
      <w:r>
        <w:t>Apostolos (Nokia): asks for clarification</w:t>
      </w:r>
    </w:p>
    <w:p w14:paraId="4D6A312C" w14:textId="77777777" w:rsidR="00210E88" w:rsidRDefault="00210E88" w:rsidP="00210E88">
      <w:r>
        <w:t>Fuen (Ericsson): provides a response</w:t>
      </w:r>
    </w:p>
    <w:p w14:paraId="146FD538" w14:textId="77777777" w:rsidR="00210E88" w:rsidRDefault="00210E88" w:rsidP="00210E88">
      <w:r>
        <w:t>Rev is pre-agreed.</w:t>
      </w:r>
    </w:p>
    <w:p w14:paraId="39C2E3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C3-230878</w:t>
      </w:r>
      <w:r>
        <w:rPr>
          <w:color w:val="993300"/>
          <w:u w:val="single"/>
        </w:rPr>
        <w:t>.</w:t>
      </w:r>
    </w:p>
    <w:p w14:paraId="41111658" w14:textId="3BEF258C" w:rsidR="00210E88" w:rsidRDefault="00210E88" w:rsidP="00210E88">
      <w:pPr>
        <w:rPr>
          <w:rFonts w:ascii="Arial" w:hAnsi="Arial" w:cs="Arial"/>
          <w:b/>
          <w:sz w:val="24"/>
        </w:rPr>
      </w:pPr>
      <w:r>
        <w:rPr>
          <w:rFonts w:ascii="Arial" w:hAnsi="Arial" w:cs="Arial"/>
          <w:b/>
          <w:color w:val="0000FF"/>
          <w:sz w:val="24"/>
        </w:rPr>
        <w:t>C3-230130</w:t>
      </w:r>
      <w:r>
        <w:rPr>
          <w:rFonts w:ascii="Arial" w:hAnsi="Arial" w:cs="Arial"/>
          <w:b/>
          <w:color w:val="0000FF"/>
          <w:sz w:val="24"/>
        </w:rPr>
        <w:tab/>
      </w:r>
      <w:r>
        <w:rPr>
          <w:rFonts w:ascii="Arial" w:hAnsi="Arial" w:cs="Arial"/>
          <w:b/>
          <w:sz w:val="24"/>
        </w:rPr>
        <w:t>Revised WID on CT aspects of General Support of IPv6 Prefix Delegation in 5GS</w:t>
      </w:r>
    </w:p>
    <w:p w14:paraId="2FD5AE7E"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4E527E14" w14:textId="77777777" w:rsidR="00210E88" w:rsidRDefault="00210E88" w:rsidP="00210E88">
      <w:pPr>
        <w:rPr>
          <w:color w:val="808080"/>
        </w:rPr>
      </w:pPr>
      <w:r>
        <w:rPr>
          <w:color w:val="808080"/>
        </w:rPr>
        <w:t>(Replaces CP-223203)</w:t>
      </w:r>
    </w:p>
    <w:p w14:paraId="2FD117A2" w14:textId="77777777" w:rsidR="00210E88" w:rsidRDefault="00210E88" w:rsidP="00210E88">
      <w:pPr>
        <w:rPr>
          <w:rFonts w:ascii="Arial" w:hAnsi="Arial" w:cs="Arial"/>
          <w:b/>
        </w:rPr>
      </w:pPr>
      <w:r>
        <w:rPr>
          <w:rFonts w:ascii="Arial" w:hAnsi="Arial" w:cs="Arial"/>
          <w:b/>
        </w:rPr>
        <w:t xml:space="preserve">Discussion: </w:t>
      </w:r>
    </w:p>
    <w:p w14:paraId="08095AD6" w14:textId="77777777" w:rsidR="00210E88" w:rsidRDefault="00210E88" w:rsidP="00210E88">
      <w:r>
        <w:t>Revision of CP-223203</w:t>
      </w:r>
    </w:p>
    <w:p w14:paraId="7CBF4CBF" w14:textId="77777777" w:rsidR="00210E88" w:rsidRDefault="00210E88" w:rsidP="00210E88">
      <w:r>
        <w:t>WI: TEI18_IPv6PD</w:t>
      </w:r>
    </w:p>
    <w:p w14:paraId="04F7A68A" w14:textId="77777777" w:rsidR="00210E88" w:rsidRDefault="00210E88" w:rsidP="00210E88">
      <w:r>
        <w:t>CT3 leading, CT1 and CT4 impacted</w:t>
      </w:r>
    </w:p>
    <w:p w14:paraId="0078E78C" w14:textId="77777777" w:rsidR="00210E88" w:rsidRDefault="00210E88" w:rsidP="00210E88">
      <w:r>
        <w:t>Partha (Nokia): comments on the objectives</w:t>
      </w:r>
    </w:p>
    <w:p w14:paraId="6F913633" w14:textId="77777777" w:rsidR="00210E88" w:rsidRDefault="00210E88" w:rsidP="00210E88">
      <w:r>
        <w:t>Maria Liang (Ericsson): r1 provided.</w:t>
      </w:r>
    </w:p>
    <w:p w14:paraId="16F6734F" w14:textId="77777777" w:rsidR="00210E88" w:rsidRDefault="00210E88" w:rsidP="00210E88">
      <w:r>
        <w:lastRenderedPageBreak/>
        <w:t>Partha (Nokia): fine with r1.</w:t>
      </w:r>
    </w:p>
    <w:p w14:paraId="77065B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C3-230684</w:t>
      </w:r>
      <w:r>
        <w:rPr>
          <w:color w:val="993300"/>
          <w:u w:val="single"/>
        </w:rPr>
        <w:t>.</w:t>
      </w:r>
    </w:p>
    <w:p w14:paraId="60804B04" w14:textId="380B02C0" w:rsidR="00210E88" w:rsidRDefault="00210E88" w:rsidP="00210E88">
      <w:pPr>
        <w:rPr>
          <w:rFonts w:ascii="Arial" w:hAnsi="Arial" w:cs="Arial"/>
          <w:b/>
          <w:sz w:val="24"/>
        </w:rPr>
      </w:pPr>
      <w:r>
        <w:rPr>
          <w:rFonts w:ascii="Arial" w:hAnsi="Arial" w:cs="Arial"/>
          <w:b/>
          <w:color w:val="0000FF"/>
          <w:sz w:val="24"/>
        </w:rPr>
        <w:t>C3-230142</w:t>
      </w:r>
      <w:r>
        <w:rPr>
          <w:rFonts w:ascii="Arial" w:hAnsi="Arial" w:cs="Arial"/>
          <w:b/>
          <w:color w:val="0000FF"/>
          <w:sz w:val="24"/>
        </w:rPr>
        <w:tab/>
      </w:r>
      <w:r>
        <w:rPr>
          <w:rFonts w:ascii="Arial" w:hAnsi="Arial" w:cs="Arial"/>
          <w:b/>
          <w:sz w:val="24"/>
        </w:rPr>
        <w:t>Revised WID on Secondary DN authentication and authorization in EPC IWK cases</w:t>
      </w:r>
    </w:p>
    <w:p w14:paraId="14290F04"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4168736C" w14:textId="77777777" w:rsidR="00210E88" w:rsidRDefault="00210E88" w:rsidP="00210E88">
      <w:pPr>
        <w:rPr>
          <w:color w:val="808080"/>
        </w:rPr>
      </w:pPr>
      <w:r>
        <w:rPr>
          <w:color w:val="808080"/>
        </w:rPr>
        <w:t>(Replaces CP-223266)</w:t>
      </w:r>
    </w:p>
    <w:p w14:paraId="0703CFCA" w14:textId="77777777" w:rsidR="00210E88" w:rsidRDefault="00210E88" w:rsidP="00210E88">
      <w:pPr>
        <w:rPr>
          <w:rFonts w:ascii="Arial" w:hAnsi="Arial" w:cs="Arial"/>
          <w:b/>
        </w:rPr>
      </w:pPr>
      <w:r>
        <w:rPr>
          <w:rFonts w:ascii="Arial" w:hAnsi="Arial" w:cs="Arial"/>
          <w:b/>
        </w:rPr>
        <w:t xml:space="preserve">Discussion: </w:t>
      </w:r>
    </w:p>
    <w:p w14:paraId="1B25C2B8" w14:textId="77777777" w:rsidR="00210E88" w:rsidRDefault="00210E88" w:rsidP="00210E88">
      <w:r>
        <w:t>Revision of CP-223266</w:t>
      </w:r>
    </w:p>
    <w:p w14:paraId="5DF137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C3-230425</w:t>
      </w:r>
      <w:r>
        <w:rPr>
          <w:color w:val="993300"/>
          <w:u w:val="single"/>
        </w:rPr>
        <w:t>.</w:t>
      </w:r>
    </w:p>
    <w:p w14:paraId="19754044" w14:textId="3D1EB49D" w:rsidR="00210E88" w:rsidRDefault="00210E88" w:rsidP="00210E88">
      <w:pPr>
        <w:rPr>
          <w:rFonts w:ascii="Arial" w:hAnsi="Arial" w:cs="Arial"/>
          <w:b/>
          <w:sz w:val="24"/>
        </w:rPr>
      </w:pPr>
      <w:r>
        <w:rPr>
          <w:rFonts w:ascii="Arial" w:hAnsi="Arial" w:cs="Arial"/>
          <w:b/>
          <w:color w:val="0000FF"/>
          <w:sz w:val="24"/>
        </w:rPr>
        <w:t>C3-230402</w:t>
      </w:r>
      <w:r>
        <w:rPr>
          <w:rFonts w:ascii="Arial" w:hAnsi="Arial" w:cs="Arial"/>
          <w:b/>
          <w:color w:val="0000FF"/>
          <w:sz w:val="24"/>
        </w:rPr>
        <w:tab/>
      </w:r>
      <w:r>
        <w:rPr>
          <w:rFonts w:ascii="Arial" w:hAnsi="Arial" w:cs="Arial"/>
          <w:b/>
          <w:sz w:val="24"/>
        </w:rPr>
        <w:t>Revised WID on CT aspects of enhancement to the 5GC location services - phase 3</w:t>
      </w:r>
    </w:p>
    <w:p w14:paraId="1066779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C327BDE" w14:textId="77777777" w:rsidR="00210E88" w:rsidRDefault="00210E88" w:rsidP="00210E88">
      <w:pPr>
        <w:rPr>
          <w:color w:val="808080"/>
        </w:rPr>
      </w:pPr>
      <w:r>
        <w:rPr>
          <w:color w:val="808080"/>
        </w:rPr>
        <w:t>(Replaces CP-223267)</w:t>
      </w:r>
    </w:p>
    <w:p w14:paraId="539785C5" w14:textId="77777777" w:rsidR="00210E88" w:rsidRDefault="00210E88" w:rsidP="00210E88">
      <w:pPr>
        <w:rPr>
          <w:rFonts w:ascii="Arial" w:hAnsi="Arial" w:cs="Arial"/>
          <w:b/>
        </w:rPr>
      </w:pPr>
      <w:r>
        <w:rPr>
          <w:rFonts w:ascii="Arial" w:hAnsi="Arial" w:cs="Arial"/>
          <w:b/>
        </w:rPr>
        <w:t xml:space="preserve">Abstract: </w:t>
      </w:r>
    </w:p>
    <w:p w14:paraId="7FFF5DB7" w14:textId="77777777" w:rsidR="00210E88" w:rsidRDefault="00210E88" w:rsidP="00210E88">
      <w:r>
        <w:t>Revised WID on CT aspects of enhancement to the 5GC location services - phase 3</w:t>
      </w:r>
    </w:p>
    <w:p w14:paraId="60CE25ED" w14:textId="77777777" w:rsidR="00210E88" w:rsidRDefault="00210E88" w:rsidP="00210E88">
      <w:pPr>
        <w:rPr>
          <w:rFonts w:ascii="Arial" w:hAnsi="Arial" w:cs="Arial"/>
          <w:b/>
        </w:rPr>
      </w:pPr>
      <w:r>
        <w:rPr>
          <w:rFonts w:ascii="Arial" w:hAnsi="Arial" w:cs="Arial"/>
          <w:b/>
        </w:rPr>
        <w:t xml:space="preserve">Discussion: </w:t>
      </w:r>
    </w:p>
    <w:p w14:paraId="7A4378C3" w14:textId="77777777" w:rsidR="00210E88" w:rsidRDefault="00210E88" w:rsidP="00210E88">
      <w:r>
        <w:t>Revision of CP-223267</w:t>
      </w:r>
    </w:p>
    <w:p w14:paraId="1205406C" w14:textId="77777777" w:rsidR="00210E88" w:rsidRDefault="00210E88" w:rsidP="00210E88">
      <w:r>
        <w:t>WI: 5G_eLCS_Ph3</w:t>
      </w:r>
    </w:p>
    <w:p w14:paraId="057A4751" w14:textId="77777777" w:rsidR="00210E88" w:rsidRDefault="00210E88" w:rsidP="00210E88">
      <w:r>
        <w:t>CT4 leading, CT1 and CT3 impacted</w:t>
      </w:r>
    </w:p>
    <w:p w14:paraId="310F5973" w14:textId="77777777" w:rsidR="00210E88" w:rsidRDefault="00210E88" w:rsidP="00210E88">
      <w:r>
        <w:t>Abdessamad (Huawei): comments will be provided via email</w:t>
      </w:r>
    </w:p>
    <w:p w14:paraId="2D763B1F" w14:textId="77777777" w:rsidR="00210E88" w:rsidRDefault="00210E88" w:rsidP="00210E88">
      <w:r>
        <w:t>Abdessamad (Huawei): Providing comments and proposed changes in 0402_r1-aem.</w:t>
      </w:r>
    </w:p>
    <w:p w14:paraId="10CE9EAB" w14:textId="77777777" w:rsidR="00210E88" w:rsidRDefault="00210E88" w:rsidP="00210E88">
      <w:r>
        <w:t>Yunjing (CATT): Provides r02 based on offline discussion.</w:t>
      </w:r>
    </w:p>
    <w:p w14:paraId="46DD58C8" w14:textId="77777777" w:rsidR="00210E88" w:rsidRDefault="00210E88" w:rsidP="00210E88">
      <w:r>
        <w:t>Yunjing (CATT): Provides r03 to reflect revisions in CT1 and CT4 parts based on r02. r03 is already pre-agreed in CT4 and endorsed in CT1.</w:t>
      </w:r>
    </w:p>
    <w:p w14:paraId="09296C7F" w14:textId="77777777" w:rsidR="00210E88" w:rsidRDefault="00210E88" w:rsidP="00210E88">
      <w:r>
        <w:t>Abdessamad (Huawei): Providing comments on 0402_r3.</w:t>
      </w:r>
    </w:p>
    <w:p w14:paraId="20D932C8" w14:textId="77777777" w:rsidR="00210E88" w:rsidRDefault="00210E88" w:rsidP="00210E88">
      <w:r>
        <w:t>Yunjing (CATT): Provides r04 based on offline discussion with Abdessamad.</w:t>
      </w:r>
    </w:p>
    <w:p w14:paraId="46DF2AB9" w14:textId="77777777" w:rsidR="00210E88" w:rsidRDefault="00210E88" w:rsidP="00210E88">
      <w:r>
        <w:t>Abdessamad (Huawei): Fine with 0402_r4.</w:t>
      </w:r>
    </w:p>
    <w:p w14:paraId="3C3F7A60" w14:textId="77777777" w:rsidR="00210E88" w:rsidRDefault="00210E88" w:rsidP="00210E88">
      <w:r>
        <w:t>Yunjing (CATT): thanks Abdessamad for confirmation. The CT1 and CT4 parts in r04 are already endorsed in respective WGs.</w:t>
      </w:r>
    </w:p>
    <w:p w14:paraId="226F327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C3-230766</w:t>
      </w:r>
      <w:r>
        <w:rPr>
          <w:color w:val="993300"/>
          <w:u w:val="single"/>
        </w:rPr>
        <w:t>.</w:t>
      </w:r>
    </w:p>
    <w:p w14:paraId="5E03B477" w14:textId="2AAD6094" w:rsidR="00210E88" w:rsidRDefault="00210E88" w:rsidP="00210E88">
      <w:pPr>
        <w:rPr>
          <w:rFonts w:ascii="Arial" w:hAnsi="Arial" w:cs="Arial"/>
          <w:b/>
          <w:sz w:val="24"/>
        </w:rPr>
      </w:pPr>
      <w:r>
        <w:rPr>
          <w:rFonts w:ascii="Arial" w:hAnsi="Arial" w:cs="Arial"/>
          <w:b/>
          <w:color w:val="0000FF"/>
          <w:sz w:val="24"/>
        </w:rPr>
        <w:t>C3-230421</w:t>
      </w:r>
      <w:r>
        <w:rPr>
          <w:rFonts w:ascii="Arial" w:hAnsi="Arial" w:cs="Arial"/>
          <w:b/>
          <w:color w:val="0000FF"/>
          <w:sz w:val="24"/>
        </w:rPr>
        <w:tab/>
      </w:r>
      <w:r>
        <w:rPr>
          <w:rFonts w:ascii="Arial" w:hAnsi="Arial" w:cs="Arial"/>
          <w:b/>
          <w:sz w:val="24"/>
        </w:rPr>
        <w:t>CT aspects of Enhanced support of Non-Public Networks Phase 2</w:t>
      </w:r>
    </w:p>
    <w:p w14:paraId="5AC3FAC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24488E6" w14:textId="77777777" w:rsidR="00210E88" w:rsidRDefault="00210E88" w:rsidP="00210E88">
      <w:pPr>
        <w:rPr>
          <w:color w:val="808080"/>
        </w:rPr>
      </w:pPr>
      <w:r>
        <w:rPr>
          <w:color w:val="808080"/>
        </w:rPr>
        <w:t>(Replaces CP-223271)</w:t>
      </w:r>
    </w:p>
    <w:p w14:paraId="74E03F08" w14:textId="77777777" w:rsidR="00210E88" w:rsidRDefault="00210E88" w:rsidP="00210E88">
      <w:pPr>
        <w:rPr>
          <w:rFonts w:ascii="Arial" w:hAnsi="Arial" w:cs="Arial"/>
          <w:b/>
        </w:rPr>
      </w:pPr>
      <w:r>
        <w:rPr>
          <w:rFonts w:ascii="Arial" w:hAnsi="Arial" w:cs="Arial"/>
          <w:b/>
        </w:rPr>
        <w:t xml:space="preserve">Discussion: </w:t>
      </w:r>
    </w:p>
    <w:p w14:paraId="5BE4BE93" w14:textId="77777777" w:rsidR="00210E88" w:rsidRDefault="00210E88" w:rsidP="00210E88">
      <w:r>
        <w:lastRenderedPageBreak/>
        <w:t>Revision of CP-223271</w:t>
      </w:r>
    </w:p>
    <w:p w14:paraId="6D8E211D" w14:textId="77777777" w:rsidR="00210E88" w:rsidRDefault="00210E88" w:rsidP="00210E88">
      <w:r>
        <w:t>WI: eNPN_Ph2</w:t>
      </w:r>
    </w:p>
    <w:p w14:paraId="1524C94A" w14:textId="77777777" w:rsidR="00210E88" w:rsidRDefault="00210E88" w:rsidP="00210E88">
      <w:r>
        <w:t>CT1 leading, CT3 and CT4 impacted</w:t>
      </w:r>
    </w:p>
    <w:p w14:paraId="36439F9A" w14:textId="77777777" w:rsidR="00210E88" w:rsidRDefault="00210E88" w:rsidP="00210E88">
      <w:r>
        <w:t>Fuen (Ericsson): provides r1.</w:t>
      </w:r>
    </w:p>
    <w:p w14:paraId="739C0F4D" w14:textId="77777777" w:rsidR="00210E88" w:rsidRDefault="00210E88" w:rsidP="00210E88">
      <w:r>
        <w:t>Rajesh (Nokia): fine with r1</w:t>
      </w:r>
    </w:p>
    <w:p w14:paraId="45CF509D" w14:textId="77777777" w:rsidR="00210E88" w:rsidRDefault="00210E88" w:rsidP="00210E88">
      <w:r>
        <w:t>Rev is pre-agreed</w:t>
      </w:r>
    </w:p>
    <w:p w14:paraId="18DFBD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C3-230732</w:t>
      </w:r>
      <w:r>
        <w:rPr>
          <w:color w:val="993300"/>
          <w:u w:val="single"/>
        </w:rPr>
        <w:t>.</w:t>
      </w:r>
    </w:p>
    <w:p w14:paraId="585ECA75" w14:textId="665972B1" w:rsidR="00210E88" w:rsidRDefault="00210E88" w:rsidP="00210E88">
      <w:pPr>
        <w:rPr>
          <w:rFonts w:ascii="Arial" w:hAnsi="Arial" w:cs="Arial"/>
          <w:b/>
          <w:sz w:val="24"/>
        </w:rPr>
      </w:pPr>
      <w:r>
        <w:rPr>
          <w:rFonts w:ascii="Arial" w:hAnsi="Arial" w:cs="Arial"/>
          <w:b/>
          <w:color w:val="0000FF"/>
          <w:sz w:val="24"/>
        </w:rPr>
        <w:t>C3-230425</w:t>
      </w:r>
      <w:r>
        <w:rPr>
          <w:rFonts w:ascii="Arial" w:hAnsi="Arial" w:cs="Arial"/>
          <w:b/>
          <w:color w:val="0000FF"/>
          <w:sz w:val="24"/>
        </w:rPr>
        <w:tab/>
      </w:r>
      <w:r>
        <w:rPr>
          <w:rFonts w:ascii="Arial" w:hAnsi="Arial" w:cs="Arial"/>
          <w:b/>
          <w:sz w:val="24"/>
        </w:rPr>
        <w:t>Revised WID on Secondary DN authentication and authorization in EPC IWK cases</w:t>
      </w:r>
    </w:p>
    <w:p w14:paraId="25AE1266"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24590DAE" w14:textId="77777777" w:rsidR="00210E88" w:rsidRDefault="00210E88" w:rsidP="00210E88">
      <w:pPr>
        <w:rPr>
          <w:color w:val="808080"/>
        </w:rPr>
      </w:pPr>
      <w:r>
        <w:rPr>
          <w:color w:val="808080"/>
        </w:rPr>
        <w:t>(Replaces C3-230142)</w:t>
      </w:r>
    </w:p>
    <w:p w14:paraId="3A2D1AAC" w14:textId="77777777" w:rsidR="00210E88" w:rsidRDefault="00210E88" w:rsidP="00210E88">
      <w:pPr>
        <w:rPr>
          <w:rFonts w:ascii="Arial" w:hAnsi="Arial" w:cs="Arial"/>
          <w:b/>
        </w:rPr>
      </w:pPr>
      <w:r>
        <w:rPr>
          <w:rFonts w:ascii="Arial" w:hAnsi="Arial" w:cs="Arial"/>
          <w:b/>
        </w:rPr>
        <w:t xml:space="preserve">Discussion: </w:t>
      </w:r>
    </w:p>
    <w:p w14:paraId="12B394E1" w14:textId="77777777" w:rsidR="00210E88" w:rsidRDefault="00210E88" w:rsidP="00210E88">
      <w:r>
        <w:t>WI: TEI18_SDNAEPC</w:t>
      </w:r>
    </w:p>
    <w:p w14:paraId="11028108" w14:textId="77777777" w:rsidR="00210E88" w:rsidRDefault="00210E88" w:rsidP="00210E88">
      <w:r>
        <w:t>CT1 leading, CT3 and CT4 impacted</w:t>
      </w:r>
    </w:p>
    <w:p w14:paraId="72D69464" w14:textId="77777777" w:rsidR="00210E88" w:rsidRDefault="00210E88" w:rsidP="00210E88">
      <w:r>
        <w:t>CT3 agrees to endorse it</w:t>
      </w:r>
    </w:p>
    <w:p w14:paraId="7F0691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1D77B" w14:textId="47BB81D1" w:rsidR="00210E88" w:rsidRDefault="00210E88" w:rsidP="00210E88">
      <w:pPr>
        <w:rPr>
          <w:rFonts w:ascii="Arial" w:hAnsi="Arial" w:cs="Arial"/>
          <w:b/>
          <w:sz w:val="24"/>
        </w:rPr>
      </w:pPr>
      <w:r>
        <w:rPr>
          <w:rFonts w:ascii="Arial" w:hAnsi="Arial" w:cs="Arial"/>
          <w:b/>
          <w:color w:val="0000FF"/>
          <w:sz w:val="24"/>
        </w:rPr>
        <w:t>C3-230550</w:t>
      </w:r>
      <w:r>
        <w:rPr>
          <w:rFonts w:ascii="Arial" w:hAnsi="Arial" w:cs="Arial"/>
          <w:b/>
          <w:color w:val="0000FF"/>
          <w:sz w:val="24"/>
        </w:rPr>
        <w:tab/>
      </w:r>
      <w:r>
        <w:rPr>
          <w:rFonts w:ascii="Arial" w:hAnsi="Arial" w:cs="Arial"/>
          <w:b/>
          <w:sz w:val="24"/>
        </w:rPr>
        <w:t>Revised WID on Enhancement of Network Automation Enablers</w:t>
      </w:r>
    </w:p>
    <w:p w14:paraId="0F28BCDA"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3D9201A" w14:textId="77777777" w:rsidR="00210E88" w:rsidRDefault="00210E88" w:rsidP="00210E88">
      <w:pPr>
        <w:rPr>
          <w:rFonts w:ascii="Arial" w:hAnsi="Arial" w:cs="Arial"/>
          <w:b/>
        </w:rPr>
      </w:pPr>
      <w:r>
        <w:rPr>
          <w:rFonts w:ascii="Arial" w:hAnsi="Arial" w:cs="Arial"/>
          <w:b/>
        </w:rPr>
        <w:t xml:space="preserve">Discussion: </w:t>
      </w:r>
    </w:p>
    <w:p w14:paraId="13F987B6" w14:textId="77777777" w:rsidR="00210E88" w:rsidRDefault="00210E88" w:rsidP="00210E88">
      <w:r>
        <w:t>WI: eNetAE</w:t>
      </w:r>
    </w:p>
    <w:p w14:paraId="086E8A4F" w14:textId="77777777" w:rsidR="00210E88" w:rsidRDefault="00210E88" w:rsidP="00210E88">
      <w:r>
        <w:t>CT3 leading</w:t>
      </w:r>
    </w:p>
    <w:p w14:paraId="473A56A0" w14:textId="77777777" w:rsidR="00210E88" w:rsidRDefault="00210E88" w:rsidP="00210E88">
      <w:r>
        <w:t>Maria (Ericsson): template issue. Fine with the content</w:t>
      </w:r>
    </w:p>
    <w:p w14:paraId="16050FDB" w14:textId="77777777" w:rsidR="00210E88" w:rsidRDefault="00210E88" w:rsidP="00210E88">
      <w:r>
        <w:t>Rev is pre-agreed</w:t>
      </w:r>
    </w:p>
    <w:p w14:paraId="560709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C3-230727</w:t>
      </w:r>
      <w:r>
        <w:rPr>
          <w:color w:val="993300"/>
          <w:u w:val="single"/>
        </w:rPr>
        <w:t>.</w:t>
      </w:r>
    </w:p>
    <w:p w14:paraId="7F6FF907" w14:textId="082CD8D2" w:rsidR="00210E88" w:rsidRDefault="00210E88" w:rsidP="00210E88">
      <w:pPr>
        <w:rPr>
          <w:rFonts w:ascii="Arial" w:hAnsi="Arial" w:cs="Arial"/>
          <w:b/>
          <w:sz w:val="24"/>
        </w:rPr>
      </w:pPr>
      <w:r>
        <w:rPr>
          <w:rFonts w:ascii="Arial" w:hAnsi="Arial" w:cs="Arial"/>
          <w:b/>
          <w:color w:val="0000FF"/>
          <w:sz w:val="24"/>
        </w:rPr>
        <w:t>C3-230610</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269BC257"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52C06981" w14:textId="77777777" w:rsidR="00210E88" w:rsidRDefault="00210E88" w:rsidP="00210E88">
      <w:pPr>
        <w:rPr>
          <w:color w:val="808080"/>
        </w:rPr>
      </w:pPr>
      <w:r>
        <w:rPr>
          <w:color w:val="808080"/>
        </w:rPr>
        <w:t>(Replaces CP-223106)</w:t>
      </w:r>
    </w:p>
    <w:p w14:paraId="1E3204CD" w14:textId="77777777" w:rsidR="00210E88" w:rsidRDefault="00210E88" w:rsidP="00210E88">
      <w:pPr>
        <w:rPr>
          <w:rFonts w:ascii="Arial" w:hAnsi="Arial" w:cs="Arial"/>
          <w:b/>
        </w:rPr>
      </w:pPr>
      <w:r>
        <w:rPr>
          <w:rFonts w:ascii="Arial" w:hAnsi="Arial" w:cs="Arial"/>
          <w:b/>
        </w:rPr>
        <w:t xml:space="preserve">Discussion: </w:t>
      </w:r>
    </w:p>
    <w:p w14:paraId="0C512516" w14:textId="77777777" w:rsidR="00210E88" w:rsidRDefault="00210E88" w:rsidP="00210E88">
      <w:r>
        <w:t>Revision of CP-223106</w:t>
      </w:r>
    </w:p>
    <w:p w14:paraId="01BADBA5" w14:textId="77777777" w:rsidR="00210E88" w:rsidRDefault="00210E88" w:rsidP="00210E88">
      <w:r>
        <w:t>WI: UASAPP_Ph2</w:t>
      </w:r>
    </w:p>
    <w:p w14:paraId="3A9EA2AB" w14:textId="77777777" w:rsidR="00210E88" w:rsidRDefault="00210E88" w:rsidP="00210E88">
      <w:r>
        <w:t>CT1 leading, CT3 impacted</w:t>
      </w:r>
    </w:p>
    <w:p w14:paraId="2CA57FF1" w14:textId="77777777" w:rsidR="00210E88" w:rsidRDefault="00210E88" w:rsidP="00210E88">
      <w:r>
        <w:t>Igor (Ericsson): Objective section: between UAE server and UAS application specific server (Us interface)</w:t>
      </w:r>
    </w:p>
    <w:p w14:paraId="6E24A54F"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C3-230618</w:t>
      </w:r>
      <w:r>
        <w:rPr>
          <w:color w:val="993300"/>
          <w:u w:val="single"/>
        </w:rPr>
        <w:t>.</w:t>
      </w:r>
    </w:p>
    <w:p w14:paraId="3B86B6F2" w14:textId="55D34236" w:rsidR="00210E88" w:rsidRDefault="00210E88" w:rsidP="00210E88">
      <w:pPr>
        <w:rPr>
          <w:rFonts w:ascii="Arial" w:hAnsi="Arial" w:cs="Arial"/>
          <w:b/>
          <w:sz w:val="24"/>
        </w:rPr>
      </w:pPr>
      <w:r>
        <w:rPr>
          <w:rFonts w:ascii="Arial" w:hAnsi="Arial" w:cs="Arial"/>
          <w:b/>
          <w:color w:val="0000FF"/>
          <w:sz w:val="24"/>
        </w:rPr>
        <w:t>C3-230614</w:t>
      </w:r>
      <w:r>
        <w:rPr>
          <w:rFonts w:ascii="Arial" w:hAnsi="Arial" w:cs="Arial"/>
          <w:b/>
          <w:color w:val="0000FF"/>
          <w:sz w:val="24"/>
        </w:rPr>
        <w:tab/>
      </w:r>
      <w:r>
        <w:rPr>
          <w:rFonts w:ascii="Arial" w:hAnsi="Arial" w:cs="Arial"/>
          <w:b/>
          <w:sz w:val="24"/>
        </w:rPr>
        <w:t>Revised WID on CT aspects of enhancement of 5G UE Policy</w:t>
      </w:r>
    </w:p>
    <w:p w14:paraId="5092090D"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CD08AB4" w14:textId="77777777" w:rsidR="00210E88" w:rsidRDefault="00210E88" w:rsidP="00210E88">
      <w:pPr>
        <w:rPr>
          <w:color w:val="808080"/>
        </w:rPr>
      </w:pPr>
      <w:r>
        <w:rPr>
          <w:color w:val="808080"/>
        </w:rPr>
        <w:t>(Replaces C3-230078)</w:t>
      </w:r>
    </w:p>
    <w:p w14:paraId="528819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FEFF4" w14:textId="68764691" w:rsidR="00210E88" w:rsidRDefault="00210E88" w:rsidP="00210E88">
      <w:pPr>
        <w:rPr>
          <w:rFonts w:ascii="Arial" w:hAnsi="Arial" w:cs="Arial"/>
          <w:b/>
          <w:sz w:val="24"/>
        </w:rPr>
      </w:pPr>
      <w:r>
        <w:rPr>
          <w:rFonts w:ascii="Arial" w:hAnsi="Arial" w:cs="Arial"/>
          <w:b/>
          <w:color w:val="0000FF"/>
          <w:sz w:val="24"/>
        </w:rPr>
        <w:t>C3-230618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04A5DDBB"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029BBDFE" w14:textId="77777777" w:rsidR="00210E88" w:rsidRDefault="00210E88" w:rsidP="00210E88">
      <w:pPr>
        <w:rPr>
          <w:color w:val="808080"/>
        </w:rPr>
      </w:pPr>
      <w:r>
        <w:rPr>
          <w:color w:val="808080"/>
        </w:rPr>
        <w:t>(Replaces C3-230610)</w:t>
      </w:r>
    </w:p>
    <w:p w14:paraId="0E5A1F11" w14:textId="77777777" w:rsidR="00210E88" w:rsidRDefault="00210E88" w:rsidP="00210E88">
      <w:pPr>
        <w:rPr>
          <w:rFonts w:ascii="Arial" w:hAnsi="Arial" w:cs="Arial"/>
          <w:b/>
        </w:rPr>
      </w:pPr>
      <w:r>
        <w:rPr>
          <w:rFonts w:ascii="Arial" w:hAnsi="Arial" w:cs="Arial"/>
          <w:b/>
        </w:rPr>
        <w:t xml:space="preserve">Discussion: </w:t>
      </w:r>
    </w:p>
    <w:p w14:paraId="2327A166" w14:textId="77777777" w:rsidR="00210E88" w:rsidRDefault="00210E88" w:rsidP="00210E88">
      <w:r>
        <w:t>Igor (Ericsson): fine.</w:t>
      </w:r>
    </w:p>
    <w:p w14:paraId="1BF24B6D" w14:textId="77777777" w:rsidR="00210E88" w:rsidRDefault="00210E88" w:rsidP="00210E88">
      <w:r>
        <w:t>Abdessamad (Huawei): need further check. Fine</w:t>
      </w:r>
    </w:p>
    <w:p w14:paraId="0F0BCA5B" w14:textId="77777777" w:rsidR="00210E88" w:rsidRDefault="00210E88" w:rsidP="00210E88">
      <w:r>
        <w:t>CT3 agrees to endorse it</w:t>
      </w:r>
    </w:p>
    <w:p w14:paraId="5A21F2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E1C38" w14:textId="215735CF" w:rsidR="00210E88" w:rsidRDefault="00210E88" w:rsidP="00210E88">
      <w:pPr>
        <w:rPr>
          <w:rFonts w:ascii="Arial" w:hAnsi="Arial" w:cs="Arial"/>
          <w:b/>
          <w:sz w:val="24"/>
        </w:rPr>
      </w:pPr>
      <w:r>
        <w:rPr>
          <w:rFonts w:ascii="Arial" w:hAnsi="Arial" w:cs="Arial"/>
          <w:b/>
          <w:color w:val="0000FF"/>
          <w:sz w:val="24"/>
        </w:rPr>
        <w:t>C3-230684</w:t>
      </w:r>
      <w:r>
        <w:rPr>
          <w:rFonts w:ascii="Arial" w:hAnsi="Arial" w:cs="Arial"/>
          <w:b/>
          <w:color w:val="0000FF"/>
          <w:sz w:val="24"/>
        </w:rPr>
        <w:tab/>
      </w:r>
      <w:r>
        <w:rPr>
          <w:rFonts w:ascii="Arial" w:hAnsi="Arial" w:cs="Arial"/>
          <w:b/>
          <w:sz w:val="24"/>
        </w:rPr>
        <w:t>Revised WID on CT aspects of General Support of IPv6 Prefix Delegation in 5GS</w:t>
      </w:r>
    </w:p>
    <w:p w14:paraId="6415ADD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2D6D51E2" w14:textId="77777777" w:rsidR="00210E88" w:rsidRDefault="00210E88" w:rsidP="00210E88">
      <w:pPr>
        <w:rPr>
          <w:color w:val="808080"/>
        </w:rPr>
      </w:pPr>
      <w:r>
        <w:rPr>
          <w:color w:val="808080"/>
        </w:rPr>
        <w:t>(Replaces C3-230130)</w:t>
      </w:r>
    </w:p>
    <w:p w14:paraId="397B89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8048B" w14:textId="2501B358" w:rsidR="00210E88" w:rsidRDefault="00210E88" w:rsidP="00210E88">
      <w:pPr>
        <w:rPr>
          <w:rFonts w:ascii="Arial" w:hAnsi="Arial" w:cs="Arial"/>
          <w:b/>
          <w:sz w:val="24"/>
        </w:rPr>
      </w:pPr>
      <w:r>
        <w:rPr>
          <w:rFonts w:ascii="Arial" w:hAnsi="Arial" w:cs="Arial"/>
          <w:b/>
          <w:color w:val="0000FF"/>
          <w:sz w:val="24"/>
        </w:rPr>
        <w:t>C3-230727</w:t>
      </w:r>
      <w:r>
        <w:rPr>
          <w:rFonts w:ascii="Arial" w:hAnsi="Arial" w:cs="Arial"/>
          <w:b/>
          <w:color w:val="0000FF"/>
          <w:sz w:val="24"/>
        </w:rPr>
        <w:tab/>
      </w:r>
      <w:r>
        <w:rPr>
          <w:rFonts w:ascii="Arial" w:hAnsi="Arial" w:cs="Arial"/>
          <w:b/>
          <w:sz w:val="24"/>
        </w:rPr>
        <w:t>Revised WID on Enhancement of Network Automation Enablers</w:t>
      </w:r>
    </w:p>
    <w:p w14:paraId="28E68EDF"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B1E5AD7" w14:textId="77777777" w:rsidR="00210E88" w:rsidRDefault="00210E88" w:rsidP="00210E88">
      <w:pPr>
        <w:rPr>
          <w:color w:val="808080"/>
        </w:rPr>
      </w:pPr>
      <w:r>
        <w:rPr>
          <w:color w:val="808080"/>
        </w:rPr>
        <w:t>(Replaces C3-230550)</w:t>
      </w:r>
    </w:p>
    <w:p w14:paraId="71B75E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FBD4" w14:textId="5782DE60" w:rsidR="00210E88" w:rsidRDefault="00210E88" w:rsidP="00210E88">
      <w:pPr>
        <w:rPr>
          <w:rFonts w:ascii="Arial" w:hAnsi="Arial" w:cs="Arial"/>
          <w:b/>
          <w:sz w:val="24"/>
        </w:rPr>
      </w:pPr>
      <w:r>
        <w:rPr>
          <w:rFonts w:ascii="Arial" w:hAnsi="Arial" w:cs="Arial"/>
          <w:b/>
          <w:color w:val="0000FF"/>
          <w:sz w:val="24"/>
        </w:rPr>
        <w:t>C3-230732</w:t>
      </w:r>
      <w:r>
        <w:rPr>
          <w:rFonts w:ascii="Arial" w:hAnsi="Arial" w:cs="Arial"/>
          <w:b/>
          <w:color w:val="0000FF"/>
          <w:sz w:val="24"/>
        </w:rPr>
        <w:tab/>
      </w:r>
      <w:r>
        <w:rPr>
          <w:rFonts w:ascii="Arial" w:hAnsi="Arial" w:cs="Arial"/>
          <w:b/>
          <w:sz w:val="24"/>
        </w:rPr>
        <w:t>CT aspects of Enhanced support of Non-Public Networks Phase 2</w:t>
      </w:r>
    </w:p>
    <w:p w14:paraId="7036AE39"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F8A6053" w14:textId="77777777" w:rsidR="00210E88" w:rsidRDefault="00210E88" w:rsidP="00210E88">
      <w:pPr>
        <w:rPr>
          <w:color w:val="808080"/>
        </w:rPr>
      </w:pPr>
      <w:r>
        <w:rPr>
          <w:color w:val="808080"/>
        </w:rPr>
        <w:t>(Replaces C3-230421)</w:t>
      </w:r>
    </w:p>
    <w:p w14:paraId="5F7011C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9E782" w14:textId="4E13D20E" w:rsidR="00210E88" w:rsidRDefault="00210E88" w:rsidP="00210E88">
      <w:pPr>
        <w:rPr>
          <w:rFonts w:ascii="Arial" w:hAnsi="Arial" w:cs="Arial"/>
          <w:b/>
          <w:sz w:val="24"/>
        </w:rPr>
      </w:pPr>
      <w:r>
        <w:rPr>
          <w:rFonts w:ascii="Arial" w:hAnsi="Arial" w:cs="Arial"/>
          <w:b/>
          <w:color w:val="0000FF"/>
          <w:sz w:val="24"/>
        </w:rPr>
        <w:t>C3-230737</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1DFC27BC"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58B4D849" w14:textId="77777777" w:rsidR="00210E88" w:rsidRDefault="00210E88" w:rsidP="00210E88">
      <w:pPr>
        <w:rPr>
          <w:color w:val="808080"/>
        </w:rPr>
      </w:pPr>
      <w:r>
        <w:rPr>
          <w:color w:val="808080"/>
        </w:rPr>
        <w:t>(Replaces C3-230054)</w:t>
      </w:r>
    </w:p>
    <w:p w14:paraId="414ECE5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E4FF4" w14:textId="5C325143" w:rsidR="00210E88" w:rsidRDefault="00210E88" w:rsidP="00210E88">
      <w:pPr>
        <w:rPr>
          <w:rFonts w:ascii="Arial" w:hAnsi="Arial" w:cs="Arial"/>
          <w:b/>
          <w:sz w:val="24"/>
        </w:rPr>
      </w:pPr>
      <w:r>
        <w:rPr>
          <w:rFonts w:ascii="Arial" w:hAnsi="Arial" w:cs="Arial"/>
          <w:b/>
          <w:color w:val="0000FF"/>
          <w:sz w:val="24"/>
        </w:rPr>
        <w:lastRenderedPageBreak/>
        <w:t>C3-230739</w:t>
      </w:r>
      <w:r>
        <w:rPr>
          <w:rFonts w:ascii="Arial" w:hAnsi="Arial" w:cs="Arial"/>
          <w:b/>
          <w:color w:val="0000FF"/>
          <w:sz w:val="24"/>
        </w:rPr>
        <w:tab/>
      </w:r>
      <w:r>
        <w:rPr>
          <w:rFonts w:ascii="Arial" w:hAnsi="Arial" w:cs="Arial"/>
          <w:b/>
          <w:sz w:val="24"/>
        </w:rPr>
        <w:t>Revised WID on CT aspects of SEAL data delivery enabler for vertical applications</w:t>
      </w:r>
    </w:p>
    <w:p w14:paraId="39BBEAD8"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80B8FE5" w14:textId="77777777" w:rsidR="00210E88" w:rsidRDefault="00210E88" w:rsidP="00210E88">
      <w:pPr>
        <w:rPr>
          <w:color w:val="808080"/>
        </w:rPr>
      </w:pPr>
      <w:r>
        <w:rPr>
          <w:color w:val="808080"/>
        </w:rPr>
        <w:t>(Replaces C3-230061)</w:t>
      </w:r>
    </w:p>
    <w:p w14:paraId="77DA8D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45A8C" w14:textId="2B18D46D" w:rsidR="00210E88" w:rsidRDefault="00210E88" w:rsidP="00210E88">
      <w:pPr>
        <w:rPr>
          <w:rFonts w:ascii="Arial" w:hAnsi="Arial" w:cs="Arial"/>
          <w:b/>
          <w:sz w:val="24"/>
        </w:rPr>
      </w:pPr>
      <w:r>
        <w:rPr>
          <w:rFonts w:ascii="Arial" w:hAnsi="Arial" w:cs="Arial"/>
          <w:b/>
          <w:color w:val="0000FF"/>
          <w:sz w:val="24"/>
        </w:rPr>
        <w:t>C3-230766</w:t>
      </w:r>
      <w:r>
        <w:rPr>
          <w:rFonts w:ascii="Arial" w:hAnsi="Arial" w:cs="Arial"/>
          <w:b/>
          <w:color w:val="0000FF"/>
          <w:sz w:val="24"/>
        </w:rPr>
        <w:tab/>
      </w:r>
      <w:r>
        <w:rPr>
          <w:rFonts w:ascii="Arial" w:hAnsi="Arial" w:cs="Arial"/>
          <w:b/>
          <w:sz w:val="24"/>
        </w:rPr>
        <w:t>Revised WID on CT aspects of enhancement to the 5GC location services - phase 3</w:t>
      </w:r>
    </w:p>
    <w:p w14:paraId="02D9CB48"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96EC34E" w14:textId="77777777" w:rsidR="00210E88" w:rsidRDefault="00210E88" w:rsidP="00210E88">
      <w:pPr>
        <w:rPr>
          <w:color w:val="808080"/>
        </w:rPr>
      </w:pPr>
      <w:r>
        <w:rPr>
          <w:color w:val="808080"/>
        </w:rPr>
        <w:t>(Replaces C3-230402)</w:t>
      </w:r>
    </w:p>
    <w:p w14:paraId="234DC2AD" w14:textId="77777777" w:rsidR="00210E88" w:rsidRDefault="00210E88" w:rsidP="00210E88">
      <w:pPr>
        <w:rPr>
          <w:rFonts w:ascii="Arial" w:hAnsi="Arial" w:cs="Arial"/>
          <w:b/>
        </w:rPr>
      </w:pPr>
      <w:r>
        <w:rPr>
          <w:rFonts w:ascii="Arial" w:hAnsi="Arial" w:cs="Arial"/>
          <w:b/>
        </w:rPr>
        <w:t xml:space="preserve">Abstract: </w:t>
      </w:r>
    </w:p>
    <w:p w14:paraId="146D59B4" w14:textId="77777777" w:rsidR="00210E88" w:rsidRDefault="00210E88" w:rsidP="00210E88">
      <w:r>
        <w:t>Revised WID on CT aspects of enhancement to the 5GC location services - phase 3</w:t>
      </w:r>
    </w:p>
    <w:p w14:paraId="700A65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C3-230778</w:t>
      </w:r>
      <w:r>
        <w:rPr>
          <w:color w:val="993300"/>
          <w:u w:val="single"/>
        </w:rPr>
        <w:t>.</w:t>
      </w:r>
    </w:p>
    <w:p w14:paraId="729A1550" w14:textId="094B2B11" w:rsidR="00210E88" w:rsidRDefault="00210E88" w:rsidP="00210E88">
      <w:pPr>
        <w:rPr>
          <w:rFonts w:ascii="Arial" w:hAnsi="Arial" w:cs="Arial"/>
          <w:b/>
          <w:sz w:val="24"/>
        </w:rPr>
      </w:pPr>
      <w:r>
        <w:rPr>
          <w:rFonts w:ascii="Arial" w:hAnsi="Arial" w:cs="Arial"/>
          <w:b/>
          <w:color w:val="0000FF"/>
          <w:sz w:val="24"/>
        </w:rPr>
        <w:t>C3-230778</w:t>
      </w:r>
      <w:r>
        <w:rPr>
          <w:rFonts w:ascii="Arial" w:hAnsi="Arial" w:cs="Arial"/>
          <w:b/>
          <w:color w:val="0000FF"/>
          <w:sz w:val="24"/>
        </w:rPr>
        <w:tab/>
      </w:r>
      <w:r>
        <w:rPr>
          <w:rFonts w:ascii="Arial" w:hAnsi="Arial" w:cs="Arial"/>
          <w:b/>
          <w:sz w:val="24"/>
        </w:rPr>
        <w:t>Revised WID on CT aspects of enhancement to the 5GC location services - phase 3</w:t>
      </w:r>
    </w:p>
    <w:p w14:paraId="2FE2DAB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0448CA78" w14:textId="77777777" w:rsidR="00210E88" w:rsidRDefault="00210E88" w:rsidP="00210E88">
      <w:pPr>
        <w:rPr>
          <w:color w:val="808080"/>
        </w:rPr>
      </w:pPr>
      <w:r>
        <w:rPr>
          <w:color w:val="808080"/>
        </w:rPr>
        <w:t>(Replaces C3-230766)</w:t>
      </w:r>
    </w:p>
    <w:p w14:paraId="54B9A2BA" w14:textId="77777777" w:rsidR="00210E88" w:rsidRDefault="00210E88" w:rsidP="00210E88">
      <w:pPr>
        <w:rPr>
          <w:rFonts w:ascii="Arial" w:hAnsi="Arial" w:cs="Arial"/>
          <w:b/>
        </w:rPr>
      </w:pPr>
      <w:r>
        <w:rPr>
          <w:rFonts w:ascii="Arial" w:hAnsi="Arial" w:cs="Arial"/>
          <w:b/>
        </w:rPr>
        <w:t xml:space="preserve">Abstract: </w:t>
      </w:r>
    </w:p>
    <w:p w14:paraId="747E7766" w14:textId="77777777" w:rsidR="00210E88" w:rsidRDefault="00210E88" w:rsidP="00210E88">
      <w:r>
        <w:t>Revised WID on CT aspects of enhancement to the 5GC location services - phase 3</w:t>
      </w:r>
    </w:p>
    <w:p w14:paraId="1826B9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FEF96" w14:textId="6F4BC76F" w:rsidR="00210E88" w:rsidRDefault="00210E88" w:rsidP="00210E88">
      <w:pPr>
        <w:rPr>
          <w:rFonts w:ascii="Arial" w:hAnsi="Arial" w:cs="Arial"/>
          <w:b/>
          <w:sz w:val="24"/>
        </w:rPr>
      </w:pPr>
      <w:r>
        <w:rPr>
          <w:rFonts w:ascii="Arial" w:hAnsi="Arial" w:cs="Arial"/>
          <w:b/>
          <w:color w:val="0000FF"/>
          <w:sz w:val="24"/>
        </w:rPr>
        <w:t>C3-230877</w:t>
      </w:r>
      <w:r>
        <w:rPr>
          <w:rFonts w:ascii="Arial" w:hAnsi="Arial" w:cs="Arial"/>
          <w:b/>
          <w:color w:val="0000FF"/>
          <w:sz w:val="24"/>
        </w:rPr>
        <w:tab/>
      </w:r>
      <w:r>
        <w:rPr>
          <w:rFonts w:ascii="Arial" w:hAnsi="Arial" w:cs="Arial"/>
          <w:b/>
          <w:sz w:val="24"/>
        </w:rPr>
        <w:t>Revised WID on 5G Timing Resiliency and TSC &amp; URLLC enhancements</w:t>
      </w:r>
    </w:p>
    <w:p w14:paraId="7388A8D4"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12CDC4F4" w14:textId="77777777" w:rsidR="00210E88" w:rsidRDefault="00210E88" w:rsidP="00210E88">
      <w:pPr>
        <w:rPr>
          <w:color w:val="808080"/>
        </w:rPr>
      </w:pPr>
      <w:r>
        <w:rPr>
          <w:color w:val="808080"/>
        </w:rPr>
        <w:t>(Replaces C3-230116)</w:t>
      </w:r>
    </w:p>
    <w:p w14:paraId="348B917F" w14:textId="77777777" w:rsidR="00210E88" w:rsidRDefault="00210E88" w:rsidP="00210E88">
      <w:pPr>
        <w:rPr>
          <w:rFonts w:ascii="Arial" w:hAnsi="Arial" w:cs="Arial"/>
          <w:b/>
        </w:rPr>
      </w:pPr>
      <w:r>
        <w:rPr>
          <w:rFonts w:ascii="Arial" w:hAnsi="Arial" w:cs="Arial"/>
          <w:b/>
        </w:rPr>
        <w:t xml:space="preserve">Abstract: </w:t>
      </w:r>
    </w:p>
    <w:p w14:paraId="285F4611" w14:textId="77777777" w:rsidR="00210E88" w:rsidRDefault="00210E88" w:rsidP="00210E88">
      <w:r>
        <w:t>Revised WID on 5G Timing Resiliency and TSC &amp; URLLC enhancements</w:t>
      </w:r>
    </w:p>
    <w:p w14:paraId="1AD44F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EF060" w14:textId="7FE202A3" w:rsidR="00210E88" w:rsidRDefault="00210E88" w:rsidP="00210E88">
      <w:pPr>
        <w:rPr>
          <w:rFonts w:ascii="Arial" w:hAnsi="Arial" w:cs="Arial"/>
          <w:b/>
          <w:sz w:val="24"/>
        </w:rPr>
      </w:pPr>
      <w:r>
        <w:rPr>
          <w:rFonts w:ascii="Arial" w:hAnsi="Arial" w:cs="Arial"/>
          <w:b/>
          <w:color w:val="0000FF"/>
          <w:sz w:val="24"/>
        </w:rPr>
        <w:t>C3-230878</w:t>
      </w:r>
      <w:r>
        <w:rPr>
          <w:rFonts w:ascii="Arial" w:hAnsi="Arial" w:cs="Arial"/>
          <w:b/>
          <w:color w:val="0000FF"/>
          <w:sz w:val="24"/>
        </w:rPr>
        <w:tab/>
      </w:r>
      <w:r>
        <w:rPr>
          <w:rFonts w:ascii="Arial" w:hAnsi="Arial" w:cs="Arial"/>
          <w:b/>
          <w:sz w:val="24"/>
        </w:rPr>
        <w:t>Revised WID on support for 5WWC Phase 2</w:t>
      </w:r>
    </w:p>
    <w:p w14:paraId="00148AE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B109BD2" w14:textId="77777777" w:rsidR="00210E88" w:rsidRDefault="00210E88" w:rsidP="00210E88">
      <w:pPr>
        <w:rPr>
          <w:color w:val="808080"/>
        </w:rPr>
      </w:pPr>
      <w:r>
        <w:rPr>
          <w:color w:val="808080"/>
        </w:rPr>
        <w:t>(Replaces C3-230117)</w:t>
      </w:r>
    </w:p>
    <w:p w14:paraId="32244AF3" w14:textId="77777777" w:rsidR="00210E88" w:rsidRDefault="00210E88" w:rsidP="00210E88">
      <w:pPr>
        <w:rPr>
          <w:rFonts w:ascii="Arial" w:hAnsi="Arial" w:cs="Arial"/>
          <w:b/>
        </w:rPr>
      </w:pPr>
      <w:r>
        <w:rPr>
          <w:rFonts w:ascii="Arial" w:hAnsi="Arial" w:cs="Arial"/>
          <w:b/>
        </w:rPr>
        <w:t xml:space="preserve">Abstract: </w:t>
      </w:r>
    </w:p>
    <w:p w14:paraId="2BD8B6F1" w14:textId="77777777" w:rsidR="00210E88" w:rsidRDefault="00210E88" w:rsidP="00210E88">
      <w:r>
        <w:t>Revised WID on support for 5WWC Phase 2</w:t>
      </w:r>
    </w:p>
    <w:p w14:paraId="542F2A1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E0DA9" w14:textId="77777777" w:rsidR="00210E88" w:rsidRDefault="00210E88" w:rsidP="00210E88">
      <w:pPr>
        <w:pStyle w:val="Heading4"/>
      </w:pPr>
      <w:bookmarkStart w:id="119" w:name="_Toc129359579"/>
      <w:r>
        <w:lastRenderedPageBreak/>
        <w:t>18.1.3</w:t>
      </w:r>
      <w:r>
        <w:tab/>
        <w:t>Contributions on Work Items</w:t>
      </w:r>
      <w:bookmarkEnd w:id="119"/>
    </w:p>
    <w:p w14:paraId="1C8C1C68" w14:textId="209FAB15" w:rsidR="00210E88" w:rsidRDefault="00210E88" w:rsidP="00210E88">
      <w:pPr>
        <w:rPr>
          <w:rFonts w:ascii="Arial" w:hAnsi="Arial" w:cs="Arial"/>
          <w:b/>
          <w:sz w:val="24"/>
        </w:rPr>
      </w:pPr>
      <w:r>
        <w:rPr>
          <w:rFonts w:ascii="Arial" w:hAnsi="Arial" w:cs="Arial"/>
          <w:b/>
          <w:color w:val="0000FF"/>
          <w:sz w:val="24"/>
        </w:rPr>
        <w:t>C3-230071</w:t>
      </w:r>
      <w:r>
        <w:rPr>
          <w:rFonts w:ascii="Arial" w:hAnsi="Arial" w:cs="Arial"/>
          <w:b/>
          <w:color w:val="0000FF"/>
          <w:sz w:val="24"/>
        </w:rPr>
        <w:tab/>
      </w:r>
      <w:r>
        <w:rPr>
          <w:rFonts w:ascii="Arial" w:hAnsi="Arial" w:cs="Arial"/>
          <w:b/>
          <w:sz w:val="24"/>
        </w:rPr>
        <w:t>Skeleton for Application Data Analytics Enablement Layer; Application Programming Interface (API) specification</w:t>
      </w:r>
    </w:p>
    <w:p w14:paraId="1F2169C5"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Lenovo</w:t>
      </w:r>
    </w:p>
    <w:p w14:paraId="34C8ED8F" w14:textId="77777777" w:rsidR="00210E88" w:rsidRDefault="00210E88" w:rsidP="00210E88">
      <w:pPr>
        <w:rPr>
          <w:rFonts w:ascii="Arial" w:hAnsi="Arial" w:cs="Arial"/>
          <w:b/>
        </w:rPr>
      </w:pPr>
      <w:r>
        <w:rPr>
          <w:rFonts w:ascii="Arial" w:hAnsi="Arial" w:cs="Arial"/>
          <w:b/>
        </w:rPr>
        <w:t xml:space="preserve">Discussion: </w:t>
      </w:r>
    </w:p>
    <w:p w14:paraId="290C353F" w14:textId="77777777" w:rsidR="00210E88" w:rsidRDefault="00210E88" w:rsidP="00210E88">
      <w:r>
        <w:t>WI: ADAES</w:t>
      </w:r>
    </w:p>
    <w:p w14:paraId="06FD5263" w14:textId="77777777" w:rsidR="00210E88" w:rsidRDefault="00210E88" w:rsidP="00210E88">
      <w:r>
        <w:t>Igor (Ericsson): the Tdoc is no needed as TS 29.549 will be used to support ADAES</w:t>
      </w:r>
    </w:p>
    <w:p w14:paraId="3CE390B4" w14:textId="77777777" w:rsidR="00210E88" w:rsidRDefault="00210E88" w:rsidP="00210E88">
      <w:r>
        <w:t>Abdessamad (Huawei): fine to reuse TS 29.549.</w:t>
      </w:r>
    </w:p>
    <w:p w14:paraId="7A20D5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30EE2" w14:textId="0BEBAF90" w:rsidR="00210E88" w:rsidRDefault="00210E88" w:rsidP="00210E88">
      <w:pPr>
        <w:rPr>
          <w:rFonts w:ascii="Arial" w:hAnsi="Arial" w:cs="Arial"/>
          <w:b/>
          <w:sz w:val="24"/>
        </w:rPr>
      </w:pPr>
      <w:r>
        <w:rPr>
          <w:rFonts w:ascii="Arial" w:hAnsi="Arial" w:cs="Arial"/>
          <w:b/>
          <w:color w:val="0000FF"/>
          <w:sz w:val="24"/>
        </w:rPr>
        <w:t>C3-230784</w:t>
      </w:r>
      <w:r>
        <w:rPr>
          <w:rFonts w:ascii="Arial" w:hAnsi="Arial" w:cs="Arial"/>
          <w:b/>
          <w:color w:val="0000FF"/>
          <w:sz w:val="24"/>
        </w:rPr>
        <w:tab/>
      </w:r>
      <w:r>
        <w:rPr>
          <w:rFonts w:ascii="Arial" w:hAnsi="Arial" w:cs="Arial"/>
          <w:b/>
          <w:sz w:val="24"/>
        </w:rPr>
        <w:t>Enhance the performance data collection for DN performance</w:t>
      </w:r>
    </w:p>
    <w:p w14:paraId="353B20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CR-0096  rev 1 Cat: B (Rel-18)</w:t>
      </w:r>
      <w:r>
        <w:rPr>
          <w:i/>
        </w:rPr>
        <w:br/>
      </w:r>
      <w:r>
        <w:rPr>
          <w:i/>
        </w:rPr>
        <w:br/>
      </w:r>
      <w:r>
        <w:rPr>
          <w:i/>
        </w:rPr>
        <w:tab/>
      </w:r>
      <w:r>
        <w:rPr>
          <w:i/>
        </w:rPr>
        <w:tab/>
      </w:r>
      <w:r>
        <w:rPr>
          <w:i/>
        </w:rPr>
        <w:tab/>
      </w:r>
      <w:r>
        <w:rPr>
          <w:i/>
        </w:rPr>
        <w:tab/>
      </w:r>
      <w:r>
        <w:rPr>
          <w:i/>
        </w:rPr>
        <w:tab/>
        <w:t>Source: Huawei, China Mobile, Ericsson</w:t>
      </w:r>
    </w:p>
    <w:p w14:paraId="631E2E3B" w14:textId="77777777" w:rsidR="00210E88" w:rsidRDefault="00210E88" w:rsidP="00210E88">
      <w:pPr>
        <w:rPr>
          <w:color w:val="808080"/>
        </w:rPr>
      </w:pPr>
      <w:r>
        <w:rPr>
          <w:color w:val="808080"/>
        </w:rPr>
        <w:t>(Replaces C3-230523)</w:t>
      </w:r>
    </w:p>
    <w:p w14:paraId="3E72E3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040E" w14:textId="77777777" w:rsidR="00210E88" w:rsidRDefault="00210E88" w:rsidP="00210E88">
      <w:pPr>
        <w:pStyle w:val="Heading3"/>
      </w:pPr>
      <w:bookmarkStart w:id="120" w:name="_Toc129359580"/>
      <w:r>
        <w:t>18.2</w:t>
      </w:r>
      <w:r>
        <w:tab/>
        <w:t>Enhancements of 3GPP Northbound and Application Layer interfaces and APIs Rel-18 [NBI18]</w:t>
      </w:r>
      <w:bookmarkEnd w:id="120"/>
    </w:p>
    <w:p w14:paraId="6BBAF084" w14:textId="4AA5D419" w:rsidR="00210E88" w:rsidRDefault="00210E88" w:rsidP="00210E88">
      <w:pPr>
        <w:rPr>
          <w:rFonts w:ascii="Arial" w:hAnsi="Arial" w:cs="Arial"/>
          <w:b/>
          <w:sz w:val="24"/>
        </w:rPr>
      </w:pPr>
      <w:r>
        <w:rPr>
          <w:rFonts w:ascii="Arial" w:hAnsi="Arial" w:cs="Arial"/>
          <w:b/>
          <w:color w:val="0000FF"/>
          <w:sz w:val="24"/>
        </w:rPr>
        <w:t>C3-230129</w:t>
      </w:r>
      <w:r>
        <w:rPr>
          <w:rFonts w:ascii="Arial" w:hAnsi="Arial" w:cs="Arial"/>
          <w:b/>
          <w:color w:val="0000FF"/>
          <w:sz w:val="24"/>
        </w:rPr>
        <w:tab/>
      </w:r>
      <w:r>
        <w:rPr>
          <w:rFonts w:ascii="Arial" w:hAnsi="Arial" w:cs="Arial"/>
          <w:b/>
          <w:sz w:val="24"/>
        </w:rPr>
        <w:t>Correction of MbsSessionCreateRsp data type for MBSSession API</w:t>
      </w:r>
    </w:p>
    <w:p w14:paraId="32B07EC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CR-0780  rev  Cat: F (Rel-18)</w:t>
      </w:r>
      <w:r>
        <w:rPr>
          <w:i/>
        </w:rPr>
        <w:br/>
      </w:r>
      <w:r>
        <w:rPr>
          <w:i/>
        </w:rPr>
        <w:br/>
      </w:r>
      <w:r>
        <w:rPr>
          <w:i/>
        </w:rPr>
        <w:tab/>
      </w:r>
      <w:r>
        <w:rPr>
          <w:i/>
        </w:rPr>
        <w:tab/>
      </w:r>
      <w:r>
        <w:rPr>
          <w:i/>
        </w:rPr>
        <w:tab/>
      </w:r>
      <w:r>
        <w:rPr>
          <w:i/>
        </w:rPr>
        <w:tab/>
      </w:r>
      <w:r>
        <w:rPr>
          <w:i/>
        </w:rPr>
        <w:tab/>
        <w:t>Source: KDDI</w:t>
      </w:r>
    </w:p>
    <w:p w14:paraId="0DF197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6A6F6" w14:textId="37DBD3FF" w:rsidR="00210E88" w:rsidRDefault="00210E88" w:rsidP="00210E88">
      <w:pPr>
        <w:rPr>
          <w:rFonts w:ascii="Arial" w:hAnsi="Arial" w:cs="Arial"/>
          <w:b/>
          <w:sz w:val="24"/>
        </w:rPr>
      </w:pPr>
      <w:r>
        <w:rPr>
          <w:rFonts w:ascii="Arial" w:hAnsi="Arial" w:cs="Arial"/>
          <w:b/>
          <w:color w:val="0000FF"/>
          <w:sz w:val="24"/>
        </w:rPr>
        <w:t>C3-230206</w:t>
      </w:r>
      <w:r>
        <w:rPr>
          <w:rFonts w:ascii="Arial" w:hAnsi="Arial" w:cs="Arial"/>
          <w:b/>
          <w:color w:val="0000FF"/>
          <w:sz w:val="24"/>
        </w:rPr>
        <w:tab/>
      </w:r>
      <w:r>
        <w:rPr>
          <w:rFonts w:ascii="Arial" w:hAnsi="Arial" w:cs="Arial"/>
          <w:b/>
          <w:sz w:val="24"/>
        </w:rPr>
        <w:t>Missing definitions</w:t>
      </w:r>
    </w:p>
    <w:p w14:paraId="5A7BA3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CR-0793  rev  Cat: F (Rel-18)</w:t>
      </w:r>
      <w:r>
        <w:rPr>
          <w:i/>
        </w:rPr>
        <w:br/>
      </w:r>
      <w:r>
        <w:rPr>
          <w:i/>
        </w:rPr>
        <w:br/>
      </w:r>
      <w:r>
        <w:rPr>
          <w:i/>
        </w:rPr>
        <w:tab/>
      </w:r>
      <w:r>
        <w:rPr>
          <w:i/>
        </w:rPr>
        <w:tab/>
      </w:r>
      <w:r>
        <w:rPr>
          <w:i/>
        </w:rPr>
        <w:tab/>
      </w:r>
      <w:r>
        <w:rPr>
          <w:i/>
        </w:rPr>
        <w:tab/>
      </w:r>
      <w:r>
        <w:rPr>
          <w:i/>
        </w:rPr>
        <w:tab/>
        <w:t>Source: Nokia, Nokia Shanghai Bell</w:t>
      </w:r>
    </w:p>
    <w:p w14:paraId="6DDFC1D7" w14:textId="77777777" w:rsidR="00210E88" w:rsidRDefault="00210E88" w:rsidP="00210E88">
      <w:pPr>
        <w:rPr>
          <w:rFonts w:ascii="Arial" w:hAnsi="Arial" w:cs="Arial"/>
          <w:b/>
        </w:rPr>
      </w:pPr>
      <w:r>
        <w:rPr>
          <w:rFonts w:ascii="Arial" w:hAnsi="Arial" w:cs="Arial"/>
          <w:b/>
        </w:rPr>
        <w:t xml:space="preserve">Discussion: </w:t>
      </w:r>
    </w:p>
    <w:p w14:paraId="23162B13" w14:textId="77777777" w:rsidR="00210E88" w:rsidRDefault="00210E88" w:rsidP="00210E88">
      <w:r>
        <w:t>Incomplete filed of Proposed change affects in the cover page</w:t>
      </w:r>
    </w:p>
    <w:p w14:paraId="3E429351" w14:textId="77777777" w:rsidR="00210E88" w:rsidRDefault="00210E88" w:rsidP="00210E88">
      <w:r>
        <w:t>Rev is pre-agreed</w:t>
      </w:r>
    </w:p>
    <w:p w14:paraId="44611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C3-230893</w:t>
      </w:r>
      <w:r>
        <w:rPr>
          <w:color w:val="993300"/>
          <w:u w:val="single"/>
        </w:rPr>
        <w:t>.</w:t>
      </w:r>
    </w:p>
    <w:p w14:paraId="0760B11C" w14:textId="72CBE3EF" w:rsidR="00210E88" w:rsidRDefault="00210E88" w:rsidP="00210E88">
      <w:pPr>
        <w:rPr>
          <w:rFonts w:ascii="Arial" w:hAnsi="Arial" w:cs="Arial"/>
          <w:b/>
          <w:sz w:val="24"/>
        </w:rPr>
      </w:pPr>
      <w:r>
        <w:rPr>
          <w:rFonts w:ascii="Arial" w:hAnsi="Arial" w:cs="Arial"/>
          <w:b/>
          <w:color w:val="0000FF"/>
          <w:sz w:val="24"/>
        </w:rPr>
        <w:t>C3-230219</w:t>
      </w:r>
      <w:r>
        <w:rPr>
          <w:rFonts w:ascii="Arial" w:hAnsi="Arial" w:cs="Arial"/>
          <w:b/>
          <w:color w:val="0000FF"/>
          <w:sz w:val="24"/>
        </w:rPr>
        <w:tab/>
      </w:r>
      <w:r>
        <w:rPr>
          <w:rFonts w:ascii="Arial" w:hAnsi="Arial" w:cs="Arial"/>
          <w:b/>
          <w:sz w:val="24"/>
        </w:rPr>
        <w:t>Updates on location reporting</w:t>
      </w:r>
    </w:p>
    <w:p w14:paraId="5719D14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Cat: B (Rel-18)</w:t>
      </w:r>
      <w:r>
        <w:rPr>
          <w:i/>
        </w:rPr>
        <w:br/>
      </w:r>
      <w:r>
        <w:rPr>
          <w:i/>
        </w:rPr>
        <w:br/>
      </w:r>
      <w:r>
        <w:rPr>
          <w:i/>
        </w:rPr>
        <w:tab/>
      </w:r>
      <w:r>
        <w:rPr>
          <w:i/>
        </w:rPr>
        <w:tab/>
      </w:r>
      <w:r>
        <w:rPr>
          <w:i/>
        </w:rPr>
        <w:tab/>
      </w:r>
      <w:r>
        <w:rPr>
          <w:i/>
        </w:rPr>
        <w:tab/>
      </w:r>
      <w:r>
        <w:rPr>
          <w:i/>
        </w:rPr>
        <w:tab/>
        <w:t>Source: Ericsson</w:t>
      </w:r>
    </w:p>
    <w:p w14:paraId="278F958A" w14:textId="77777777" w:rsidR="00210E88" w:rsidRDefault="00210E88" w:rsidP="00210E88">
      <w:pPr>
        <w:rPr>
          <w:rFonts w:ascii="Arial" w:hAnsi="Arial" w:cs="Arial"/>
          <w:b/>
        </w:rPr>
      </w:pPr>
      <w:r>
        <w:rPr>
          <w:rFonts w:ascii="Arial" w:hAnsi="Arial" w:cs="Arial"/>
          <w:b/>
        </w:rPr>
        <w:t xml:space="preserve">Discussion: </w:t>
      </w:r>
    </w:p>
    <w:p w14:paraId="298F2801" w14:textId="77777777" w:rsidR="00210E88" w:rsidRDefault="00210E88" w:rsidP="00210E88">
      <w:r>
        <w:lastRenderedPageBreak/>
        <w:t>This CR introduces backward compatible features to the OpenAPI files for MonitoringEvent API.</w:t>
      </w:r>
    </w:p>
    <w:p w14:paraId="0599B1A1" w14:textId="77777777" w:rsidR="00210E88" w:rsidRDefault="00210E88" w:rsidP="00210E88">
      <w:r>
        <w:t>Partha (Nokia): how to map the new feature with stage 2 requirement</w:t>
      </w:r>
    </w:p>
    <w:p w14:paraId="0D3FDEC7" w14:textId="77777777" w:rsidR="00210E88" w:rsidRDefault="00210E88" w:rsidP="00210E88">
      <w:r>
        <w:t>Abdessamad (Huawei): To Nokia, to align with UDM/AMF/GMLC interfaces. Comments on need of the update since current spec already includes the location info, how much info we want to expose to the 3rd party. Not apply to GMLC case, then the NOTE should be updated with specific UC. Feature name should be more generic.</w:t>
      </w:r>
    </w:p>
    <w:p w14:paraId="03106F59" w14:textId="77777777" w:rsidR="00210E88" w:rsidRDefault="00210E88" w:rsidP="00210E88">
      <w:r>
        <w:t>Naren (Samsung): ask for clarification on any missing location info in current spec.</w:t>
      </w:r>
    </w:p>
    <w:p w14:paraId="2CD9B6FA" w14:textId="77777777" w:rsidR="00210E88" w:rsidRDefault="00210E88" w:rsidP="00210E88">
      <w:r>
        <w:t>Maria (Ericsson): replies.</w:t>
      </w:r>
    </w:p>
    <w:p w14:paraId="2EE90E99" w14:textId="77777777" w:rsidR="00210E88" w:rsidRDefault="00210E88" w:rsidP="00210E88">
      <w:r>
        <w:t>Maria Liang (Ericsson): C3-230219~C3-230223 r1 provided, add Huawei as cosigner in C3-230219r1 and C3-230223r1.</w:t>
      </w:r>
    </w:p>
    <w:p w14:paraId="186C1E49" w14:textId="77777777" w:rsidR="00210E88" w:rsidRDefault="00210E88" w:rsidP="00210E88">
      <w:r>
        <w:t>Naren (Samsung): Fine with r1 versions of 220 and 222.</w:t>
      </w:r>
    </w:p>
    <w:p w14:paraId="0CDBCF6E" w14:textId="77777777" w:rsidR="00210E88" w:rsidRDefault="00210E88" w:rsidP="00210E88">
      <w:r>
        <w:t>Abdessamad (Huawei): Providing further comments.</w:t>
      </w:r>
    </w:p>
    <w:p w14:paraId="1C11693D" w14:textId="77777777" w:rsidR="00210E88" w:rsidRDefault="00210E88" w:rsidP="00210E88">
      <w:r>
        <w:t>Maria Liang (Ericsson): r2 provided for C3-230219, 0220, 0221, 0222, 0223.</w:t>
      </w:r>
    </w:p>
    <w:p w14:paraId="6F7E9939" w14:textId="77777777" w:rsidR="00210E88" w:rsidRDefault="00210E88" w:rsidP="00210E88">
      <w:r>
        <w:t>Abdessamad (Huawei): fine with r2s except 0222.</w:t>
      </w:r>
    </w:p>
    <w:p w14:paraId="33756D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C3-230692</w:t>
      </w:r>
      <w:r>
        <w:rPr>
          <w:color w:val="993300"/>
          <w:u w:val="single"/>
        </w:rPr>
        <w:t>.</w:t>
      </w:r>
    </w:p>
    <w:p w14:paraId="12F42E8E" w14:textId="1EE4D1FA" w:rsidR="00210E88" w:rsidRDefault="00210E88" w:rsidP="00210E88">
      <w:pPr>
        <w:rPr>
          <w:rFonts w:ascii="Arial" w:hAnsi="Arial" w:cs="Arial"/>
          <w:b/>
          <w:sz w:val="24"/>
        </w:rPr>
      </w:pPr>
      <w:r>
        <w:rPr>
          <w:rFonts w:ascii="Arial" w:hAnsi="Arial" w:cs="Arial"/>
          <w:b/>
          <w:color w:val="0000FF"/>
          <w:sz w:val="24"/>
        </w:rPr>
        <w:t>C3-230220</w:t>
      </w:r>
      <w:r>
        <w:rPr>
          <w:rFonts w:ascii="Arial" w:hAnsi="Arial" w:cs="Arial"/>
          <w:b/>
          <w:color w:val="0000FF"/>
          <w:sz w:val="24"/>
        </w:rPr>
        <w:tab/>
      </w:r>
      <w:r>
        <w:rPr>
          <w:rFonts w:ascii="Arial" w:hAnsi="Arial" w:cs="Arial"/>
          <w:b/>
          <w:sz w:val="24"/>
        </w:rPr>
        <w:t>Updates on location reporting in Eees_UELocation API</w:t>
      </w:r>
    </w:p>
    <w:p w14:paraId="63123B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CR-0055  rev  Cat: B (Rel-18)</w:t>
      </w:r>
      <w:r>
        <w:rPr>
          <w:i/>
        </w:rPr>
        <w:br/>
      </w:r>
      <w:r>
        <w:rPr>
          <w:i/>
        </w:rPr>
        <w:br/>
      </w:r>
      <w:r>
        <w:rPr>
          <w:i/>
        </w:rPr>
        <w:tab/>
      </w:r>
      <w:r>
        <w:rPr>
          <w:i/>
        </w:rPr>
        <w:tab/>
      </w:r>
      <w:r>
        <w:rPr>
          <w:i/>
        </w:rPr>
        <w:tab/>
      </w:r>
      <w:r>
        <w:rPr>
          <w:i/>
        </w:rPr>
        <w:tab/>
      </w:r>
      <w:r>
        <w:rPr>
          <w:i/>
        </w:rPr>
        <w:tab/>
        <w:t>Source: Ericsson</w:t>
      </w:r>
    </w:p>
    <w:p w14:paraId="09928796" w14:textId="77777777" w:rsidR="00210E88" w:rsidRDefault="00210E88" w:rsidP="00210E88">
      <w:pPr>
        <w:rPr>
          <w:rFonts w:ascii="Arial" w:hAnsi="Arial" w:cs="Arial"/>
          <w:b/>
        </w:rPr>
      </w:pPr>
      <w:r>
        <w:rPr>
          <w:rFonts w:ascii="Arial" w:hAnsi="Arial" w:cs="Arial"/>
          <w:b/>
        </w:rPr>
        <w:t xml:space="preserve">Discussion: </w:t>
      </w:r>
    </w:p>
    <w:p w14:paraId="1D4C9204" w14:textId="77777777" w:rsidR="00210E88" w:rsidRDefault="00210E88" w:rsidP="00210E88">
      <w:r>
        <w:t xml:space="preserve">Partha (Nokia): comment on Location response </w:t>
      </w:r>
    </w:p>
    <w:p w14:paraId="5EEDDD5D" w14:textId="77777777" w:rsidR="00210E88" w:rsidRDefault="00210E88" w:rsidP="00210E88">
      <w:r>
        <w:t>Abdessamad (Huawei): only define the feature into the Spec.</w:t>
      </w:r>
    </w:p>
    <w:p w14:paraId="7981092D" w14:textId="77777777" w:rsidR="00210E88" w:rsidRDefault="00210E88" w:rsidP="00210E88">
      <w:r>
        <w:t>Naren (Samsung): the feature already defined in TS 29.122, no need to define a new one in this spec. Unclear on feature negotiation.</w:t>
      </w:r>
    </w:p>
    <w:p w14:paraId="419BE15E" w14:textId="77777777" w:rsidR="00210E88" w:rsidRDefault="00210E88" w:rsidP="00210E88">
      <w:r>
        <w:t>Maria Liang (Ericsson): C3-230219~C3-230223 r1 provided, add Huawei as cosigner in C3-230219r1 and C3-230223r1.</w:t>
      </w:r>
    </w:p>
    <w:p w14:paraId="6BA86F90" w14:textId="77777777" w:rsidR="00210E88" w:rsidRDefault="00210E88" w:rsidP="00210E88">
      <w:r>
        <w:t>Naren (Samsung): Fine with r1 versions of 220 and 222.</w:t>
      </w:r>
    </w:p>
    <w:p w14:paraId="46FDB130" w14:textId="77777777" w:rsidR="00210E88" w:rsidRDefault="00210E88" w:rsidP="00210E88">
      <w:r>
        <w:t>Abdessamad (Huawei): Providing further comments.</w:t>
      </w:r>
    </w:p>
    <w:p w14:paraId="4D6E56BB" w14:textId="77777777" w:rsidR="00210E88" w:rsidRDefault="00210E88" w:rsidP="00210E88">
      <w:r>
        <w:t>Maria Liang (Ericsson): r2 provided for C3-230219, 0220, 0221, 0222, 0223.</w:t>
      </w:r>
    </w:p>
    <w:p w14:paraId="76F328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C3-230693</w:t>
      </w:r>
      <w:r>
        <w:rPr>
          <w:color w:val="993300"/>
          <w:u w:val="single"/>
        </w:rPr>
        <w:t>.</w:t>
      </w:r>
    </w:p>
    <w:p w14:paraId="4B581F8A" w14:textId="3A13BA45" w:rsidR="00210E88" w:rsidRDefault="00210E88" w:rsidP="00210E88">
      <w:pPr>
        <w:rPr>
          <w:rFonts w:ascii="Arial" w:hAnsi="Arial" w:cs="Arial"/>
          <w:b/>
          <w:sz w:val="24"/>
        </w:rPr>
      </w:pPr>
      <w:r>
        <w:rPr>
          <w:rFonts w:ascii="Arial" w:hAnsi="Arial" w:cs="Arial"/>
          <w:b/>
          <w:color w:val="0000FF"/>
          <w:sz w:val="24"/>
        </w:rPr>
        <w:t>C3-230221</w:t>
      </w:r>
      <w:r>
        <w:rPr>
          <w:rFonts w:ascii="Arial" w:hAnsi="Arial" w:cs="Arial"/>
          <w:b/>
          <w:color w:val="0000FF"/>
          <w:sz w:val="24"/>
        </w:rPr>
        <w:tab/>
      </w:r>
      <w:r>
        <w:rPr>
          <w:rFonts w:ascii="Arial" w:hAnsi="Arial" w:cs="Arial"/>
          <w:b/>
          <w:sz w:val="24"/>
        </w:rPr>
        <w:t>Updates on location reporting in MoLcsNotify API</w:t>
      </w:r>
    </w:p>
    <w:p w14:paraId="08A516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CR-0797  rev  Cat: B (Rel-18)</w:t>
      </w:r>
      <w:r>
        <w:rPr>
          <w:i/>
        </w:rPr>
        <w:br/>
      </w:r>
      <w:r>
        <w:rPr>
          <w:i/>
        </w:rPr>
        <w:br/>
      </w:r>
      <w:r>
        <w:rPr>
          <w:i/>
        </w:rPr>
        <w:tab/>
      </w:r>
      <w:r>
        <w:rPr>
          <w:i/>
        </w:rPr>
        <w:tab/>
      </w:r>
      <w:r>
        <w:rPr>
          <w:i/>
        </w:rPr>
        <w:tab/>
      </w:r>
      <w:r>
        <w:rPr>
          <w:i/>
        </w:rPr>
        <w:tab/>
      </w:r>
      <w:r>
        <w:rPr>
          <w:i/>
        </w:rPr>
        <w:tab/>
        <w:t>Source: Ericsson</w:t>
      </w:r>
    </w:p>
    <w:p w14:paraId="3D71856D" w14:textId="77777777" w:rsidR="00210E88" w:rsidRDefault="00210E88" w:rsidP="00210E88">
      <w:pPr>
        <w:rPr>
          <w:rFonts w:ascii="Arial" w:hAnsi="Arial" w:cs="Arial"/>
          <w:b/>
        </w:rPr>
      </w:pPr>
      <w:r>
        <w:rPr>
          <w:rFonts w:ascii="Arial" w:hAnsi="Arial" w:cs="Arial"/>
          <w:b/>
        </w:rPr>
        <w:t xml:space="preserve">Discussion: </w:t>
      </w:r>
    </w:p>
    <w:p w14:paraId="11B0BE1D" w14:textId="77777777" w:rsidR="00210E88" w:rsidRDefault="00210E88" w:rsidP="00210E88">
      <w:r>
        <w:t>Same comments apply to 0221.</w:t>
      </w:r>
    </w:p>
    <w:p w14:paraId="1AAA27E9" w14:textId="77777777" w:rsidR="00210E88" w:rsidRDefault="00210E88" w:rsidP="00210E88">
      <w:r>
        <w:t>Maria Liang (Ericsson): C3-230219~C3-230223 r1 provided, add Huawei as cosigner in C3-230219r1 and C3-230223r1.</w:t>
      </w:r>
    </w:p>
    <w:p w14:paraId="35E78868" w14:textId="77777777" w:rsidR="00210E88" w:rsidRDefault="00210E88" w:rsidP="00210E88">
      <w:r>
        <w:t>Naren (Samsung): Fine with r1 versions of 220 and 222.</w:t>
      </w:r>
    </w:p>
    <w:p w14:paraId="65CEAFD2" w14:textId="77777777" w:rsidR="00210E88" w:rsidRDefault="00210E88" w:rsidP="00210E88">
      <w:r>
        <w:lastRenderedPageBreak/>
        <w:t>Abdessamad (Huawei): Providing further comments.</w:t>
      </w:r>
    </w:p>
    <w:p w14:paraId="29493399" w14:textId="77777777" w:rsidR="00210E88" w:rsidRDefault="00210E88" w:rsidP="00210E88">
      <w:r>
        <w:t>Maria Liang (Ericsson): r2 provided for C3-230219, 0220, 0221, 0222, 0223.</w:t>
      </w:r>
    </w:p>
    <w:p w14:paraId="4771E8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C3-230694</w:t>
      </w:r>
      <w:r>
        <w:rPr>
          <w:color w:val="993300"/>
          <w:u w:val="single"/>
        </w:rPr>
        <w:t>.</w:t>
      </w:r>
    </w:p>
    <w:p w14:paraId="21DDB4D2" w14:textId="6BCD0CE6" w:rsidR="00210E88" w:rsidRDefault="00210E88" w:rsidP="00210E88">
      <w:pPr>
        <w:rPr>
          <w:rFonts w:ascii="Arial" w:hAnsi="Arial" w:cs="Arial"/>
          <w:b/>
          <w:sz w:val="24"/>
        </w:rPr>
      </w:pPr>
      <w:r>
        <w:rPr>
          <w:rFonts w:ascii="Arial" w:hAnsi="Arial" w:cs="Arial"/>
          <w:b/>
          <w:color w:val="0000FF"/>
          <w:sz w:val="24"/>
        </w:rPr>
        <w:t>C3-230222</w:t>
      </w:r>
      <w:r>
        <w:rPr>
          <w:rFonts w:ascii="Arial" w:hAnsi="Arial" w:cs="Arial"/>
          <w:b/>
          <w:color w:val="0000FF"/>
          <w:sz w:val="24"/>
        </w:rPr>
        <w:tab/>
      </w:r>
      <w:r>
        <w:rPr>
          <w:rFonts w:ascii="Arial" w:hAnsi="Arial" w:cs="Arial"/>
          <w:b/>
          <w:sz w:val="24"/>
        </w:rPr>
        <w:t>Updates on location reporting</w:t>
      </w:r>
    </w:p>
    <w:p w14:paraId="39FCDFA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CR-0128  rev  Cat: B (Rel-18)</w:t>
      </w:r>
      <w:r>
        <w:rPr>
          <w:i/>
        </w:rPr>
        <w:br/>
      </w:r>
      <w:r>
        <w:rPr>
          <w:i/>
        </w:rPr>
        <w:br/>
      </w:r>
      <w:r>
        <w:rPr>
          <w:i/>
        </w:rPr>
        <w:tab/>
      </w:r>
      <w:r>
        <w:rPr>
          <w:i/>
        </w:rPr>
        <w:tab/>
      </w:r>
      <w:r>
        <w:rPr>
          <w:i/>
        </w:rPr>
        <w:tab/>
      </w:r>
      <w:r>
        <w:rPr>
          <w:i/>
        </w:rPr>
        <w:tab/>
      </w:r>
      <w:r>
        <w:rPr>
          <w:i/>
        </w:rPr>
        <w:tab/>
        <w:t>Source: Ericsson</w:t>
      </w:r>
    </w:p>
    <w:p w14:paraId="407649EE" w14:textId="77777777" w:rsidR="00210E88" w:rsidRDefault="00210E88" w:rsidP="00210E88">
      <w:pPr>
        <w:rPr>
          <w:rFonts w:ascii="Arial" w:hAnsi="Arial" w:cs="Arial"/>
          <w:b/>
        </w:rPr>
      </w:pPr>
      <w:r>
        <w:rPr>
          <w:rFonts w:ascii="Arial" w:hAnsi="Arial" w:cs="Arial"/>
          <w:b/>
        </w:rPr>
        <w:t xml:space="preserve">Discussion: </w:t>
      </w:r>
    </w:p>
    <w:p w14:paraId="144BC0B8" w14:textId="77777777" w:rsidR="00210E88" w:rsidRDefault="00210E88" w:rsidP="00210E88">
      <w:r>
        <w:t>Same comments apply to 0222.</w:t>
      </w:r>
    </w:p>
    <w:p w14:paraId="12F5DFD2" w14:textId="77777777" w:rsidR="00210E88" w:rsidRDefault="00210E88" w:rsidP="00210E88">
      <w:r>
        <w:t>Maria Liang (Ericsson): C3-230219~C3-230223 r1 provided, add Huawei as cosigner in C3-230219r1 and C3-230223r1.</w:t>
      </w:r>
    </w:p>
    <w:p w14:paraId="54914C7E" w14:textId="77777777" w:rsidR="00210E88" w:rsidRDefault="00210E88" w:rsidP="00210E88">
      <w:r>
        <w:t>Naren (Samsung): Fine with r1 versions of 220 and 222.</w:t>
      </w:r>
    </w:p>
    <w:p w14:paraId="0B10EE8A" w14:textId="77777777" w:rsidR="00210E88" w:rsidRDefault="00210E88" w:rsidP="00210E88">
      <w:r>
        <w:t>Abdessamad (Huawei): Providing further comments.</w:t>
      </w:r>
    </w:p>
    <w:p w14:paraId="334DA7A2" w14:textId="77777777" w:rsidR="00210E88" w:rsidRDefault="00210E88" w:rsidP="00210E88">
      <w:r>
        <w:t>Maria Liang (Ericsson): r2 provided for C3-230219, 0220, 0221, 0222, 0223.</w:t>
      </w:r>
    </w:p>
    <w:p w14:paraId="20DF29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C3-230695</w:t>
      </w:r>
      <w:r>
        <w:rPr>
          <w:color w:val="993300"/>
          <w:u w:val="single"/>
        </w:rPr>
        <w:t>.</w:t>
      </w:r>
    </w:p>
    <w:p w14:paraId="3474BC9B" w14:textId="3A4020C5" w:rsidR="00210E88" w:rsidRDefault="00210E88" w:rsidP="00210E88">
      <w:pPr>
        <w:rPr>
          <w:rFonts w:ascii="Arial" w:hAnsi="Arial" w:cs="Arial"/>
          <w:b/>
          <w:sz w:val="24"/>
        </w:rPr>
      </w:pPr>
      <w:r>
        <w:rPr>
          <w:rFonts w:ascii="Arial" w:hAnsi="Arial" w:cs="Arial"/>
          <w:b/>
          <w:color w:val="0000FF"/>
          <w:sz w:val="24"/>
        </w:rPr>
        <w:t>C3-230223</w:t>
      </w:r>
      <w:r>
        <w:rPr>
          <w:rFonts w:ascii="Arial" w:hAnsi="Arial" w:cs="Arial"/>
          <w:b/>
          <w:color w:val="0000FF"/>
          <w:sz w:val="24"/>
        </w:rPr>
        <w:tab/>
      </w:r>
      <w:r>
        <w:rPr>
          <w:rFonts w:ascii="Arial" w:hAnsi="Arial" w:cs="Arial"/>
          <w:b/>
          <w:sz w:val="24"/>
        </w:rPr>
        <w:t>Updates to immediate reporting and enNB feature in MonitoringEvent API</w:t>
      </w:r>
    </w:p>
    <w:p w14:paraId="7AF162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Cat: B (Rel-18)</w:t>
      </w:r>
      <w:r>
        <w:rPr>
          <w:i/>
        </w:rPr>
        <w:br/>
      </w:r>
      <w:r>
        <w:rPr>
          <w:i/>
        </w:rPr>
        <w:br/>
      </w:r>
      <w:r>
        <w:rPr>
          <w:i/>
        </w:rPr>
        <w:tab/>
      </w:r>
      <w:r>
        <w:rPr>
          <w:i/>
        </w:rPr>
        <w:tab/>
      </w:r>
      <w:r>
        <w:rPr>
          <w:i/>
        </w:rPr>
        <w:tab/>
      </w:r>
      <w:r>
        <w:rPr>
          <w:i/>
        </w:rPr>
        <w:tab/>
      </w:r>
      <w:r>
        <w:rPr>
          <w:i/>
        </w:rPr>
        <w:tab/>
        <w:t>Source: Ericsson</w:t>
      </w:r>
    </w:p>
    <w:p w14:paraId="43382544" w14:textId="77777777" w:rsidR="00210E88" w:rsidRDefault="00210E88" w:rsidP="00210E88">
      <w:pPr>
        <w:rPr>
          <w:rFonts w:ascii="Arial" w:hAnsi="Arial" w:cs="Arial"/>
          <w:b/>
        </w:rPr>
      </w:pPr>
      <w:r>
        <w:rPr>
          <w:rFonts w:ascii="Arial" w:hAnsi="Arial" w:cs="Arial"/>
          <w:b/>
        </w:rPr>
        <w:t xml:space="preserve">Discussion: </w:t>
      </w:r>
    </w:p>
    <w:p w14:paraId="324B81B7" w14:textId="77777777" w:rsidR="00210E88" w:rsidRDefault="00210E88" w:rsidP="00210E88">
      <w:r>
        <w:t>Abdessamad (Huawei): 1st change should move to TS 29.522; generic new feature name; no need to update the description of enNB, comments on MonitiringEventSubscription data type</w:t>
      </w:r>
    </w:p>
    <w:p w14:paraId="6A3CD9A5" w14:textId="77777777" w:rsidR="00210E88" w:rsidRDefault="00210E88" w:rsidP="00210E88">
      <w:r>
        <w:t xml:space="preserve">Maria (Ericsson): fine with all the comments. </w:t>
      </w:r>
    </w:p>
    <w:p w14:paraId="7C0439D6" w14:textId="77777777" w:rsidR="00210E88" w:rsidRDefault="00210E88" w:rsidP="00210E88">
      <w:r>
        <w:t>Partha (Nokia): no need for the 1st change and also the data type</w:t>
      </w:r>
    </w:p>
    <w:p w14:paraId="2BEFAC88" w14:textId="77777777" w:rsidR="00210E88" w:rsidRDefault="00210E88" w:rsidP="00210E88">
      <w:r>
        <w:t>Maria Liang (Ericsson): C3-230219~C3-230223 r1 provided, add Huawei as cosigner in C3-230219r1 and C3-230223r1.</w:t>
      </w:r>
    </w:p>
    <w:p w14:paraId="24FE9825" w14:textId="77777777" w:rsidR="00210E88" w:rsidRDefault="00210E88" w:rsidP="00210E88">
      <w:r>
        <w:t>Naren (Samsung): Fine with r1 versions of 220 and 222.</w:t>
      </w:r>
    </w:p>
    <w:p w14:paraId="13DF1BFB" w14:textId="77777777" w:rsidR="00210E88" w:rsidRDefault="00210E88" w:rsidP="00210E88">
      <w:r>
        <w:t>Abdessamad (Huawei): Providing further comments.</w:t>
      </w:r>
    </w:p>
    <w:p w14:paraId="12F51782" w14:textId="77777777" w:rsidR="00210E88" w:rsidRDefault="00210E88" w:rsidP="00210E88">
      <w:r>
        <w:t>Maria Liang (Ericsson): r2 provided for C3-230219, 0220, 0221, 0222, 0223.</w:t>
      </w:r>
    </w:p>
    <w:p w14:paraId="6739EC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C3-230696</w:t>
      </w:r>
      <w:r>
        <w:rPr>
          <w:color w:val="993300"/>
          <w:u w:val="single"/>
        </w:rPr>
        <w:t>.</w:t>
      </w:r>
    </w:p>
    <w:p w14:paraId="4935FBA9" w14:textId="7B101643" w:rsidR="00210E88" w:rsidRDefault="00210E88" w:rsidP="00210E88">
      <w:pPr>
        <w:rPr>
          <w:rFonts w:ascii="Arial" w:hAnsi="Arial" w:cs="Arial"/>
          <w:b/>
          <w:sz w:val="24"/>
        </w:rPr>
      </w:pPr>
      <w:r>
        <w:rPr>
          <w:rFonts w:ascii="Arial" w:hAnsi="Arial" w:cs="Arial"/>
          <w:b/>
          <w:color w:val="0000FF"/>
          <w:sz w:val="24"/>
        </w:rPr>
        <w:t>C3-230231</w:t>
      </w:r>
      <w:r>
        <w:rPr>
          <w:rFonts w:ascii="Arial" w:hAnsi="Arial" w:cs="Arial"/>
          <w:b/>
          <w:color w:val="0000FF"/>
          <w:sz w:val="24"/>
        </w:rPr>
        <w:tab/>
      </w:r>
      <w:r>
        <w:rPr>
          <w:rFonts w:ascii="Arial" w:hAnsi="Arial" w:cs="Arial"/>
          <w:b/>
          <w:sz w:val="24"/>
        </w:rPr>
        <w:t>Correction of the description fields in enumerations</w:t>
      </w:r>
    </w:p>
    <w:p w14:paraId="05F7A6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CR-0642  rev  Cat: F (Rel-18)</w:t>
      </w:r>
      <w:r>
        <w:rPr>
          <w:i/>
        </w:rPr>
        <w:br/>
      </w:r>
      <w:r>
        <w:rPr>
          <w:i/>
        </w:rPr>
        <w:br/>
      </w:r>
      <w:r>
        <w:rPr>
          <w:i/>
        </w:rPr>
        <w:tab/>
      </w:r>
      <w:r>
        <w:rPr>
          <w:i/>
        </w:rPr>
        <w:tab/>
      </w:r>
      <w:r>
        <w:rPr>
          <w:i/>
        </w:rPr>
        <w:tab/>
      </w:r>
      <w:r>
        <w:rPr>
          <w:i/>
        </w:rPr>
        <w:tab/>
      </w:r>
      <w:r>
        <w:rPr>
          <w:i/>
        </w:rPr>
        <w:tab/>
        <w:t>Source: Ericsson</w:t>
      </w:r>
    </w:p>
    <w:p w14:paraId="7917A311" w14:textId="77777777" w:rsidR="00210E88" w:rsidRDefault="00210E88" w:rsidP="00210E88">
      <w:pPr>
        <w:rPr>
          <w:rFonts w:ascii="Arial" w:hAnsi="Arial" w:cs="Arial"/>
          <w:b/>
        </w:rPr>
      </w:pPr>
      <w:r>
        <w:rPr>
          <w:rFonts w:ascii="Arial" w:hAnsi="Arial" w:cs="Arial"/>
          <w:b/>
        </w:rPr>
        <w:t xml:space="preserve">Discussion: </w:t>
      </w:r>
    </w:p>
    <w:p w14:paraId="6C6BE790" w14:textId="77777777" w:rsidR="00210E88" w:rsidRDefault="00210E88" w:rsidP="00210E88">
      <w:r>
        <w:lastRenderedPageBreak/>
        <w:t>This CR provides a backwards compatible correction of the Data Types applicable to several APIs, MonitoringEvent API, NIDD API, DeviceTriggering API, GMDviaMBMSbyxMB API, ReportingNetworkStatus API, CpProvisioning API, PfdManagement API, AsSessionWithQoS API, RacsParameterProvisioning API.</w:t>
      </w:r>
    </w:p>
    <w:p w14:paraId="3AA9CB2F" w14:textId="77777777" w:rsidR="00210E88" w:rsidRDefault="00210E88" w:rsidP="00210E88">
      <w:r>
        <w:t xml:space="preserve">Igor (Ericsson): received comments from Huawei. </w:t>
      </w:r>
    </w:p>
    <w:p w14:paraId="4599435D" w14:textId="77777777" w:rsidR="00210E88" w:rsidRDefault="00210E88" w:rsidP="00210E88">
      <w:r>
        <w:t>Abdessamad (Huawei): fine with r1.</w:t>
      </w:r>
    </w:p>
    <w:p w14:paraId="34B6807D" w14:textId="77777777" w:rsidR="00210E88" w:rsidRDefault="00210E88" w:rsidP="00210E88">
      <w:r>
        <w:t>Rev is pre-agreed</w:t>
      </w:r>
    </w:p>
    <w:p w14:paraId="3E7FE69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C3-230643</w:t>
      </w:r>
      <w:r>
        <w:rPr>
          <w:color w:val="993300"/>
          <w:u w:val="single"/>
        </w:rPr>
        <w:t>.</w:t>
      </w:r>
    </w:p>
    <w:p w14:paraId="33331103" w14:textId="7D1C9A37" w:rsidR="00210E88" w:rsidRDefault="00210E88" w:rsidP="00210E88">
      <w:pPr>
        <w:rPr>
          <w:rFonts w:ascii="Arial" w:hAnsi="Arial" w:cs="Arial"/>
          <w:b/>
          <w:sz w:val="24"/>
        </w:rPr>
      </w:pPr>
      <w:r>
        <w:rPr>
          <w:rFonts w:ascii="Arial" w:hAnsi="Arial" w:cs="Arial"/>
          <w:b/>
          <w:color w:val="0000FF"/>
          <w:sz w:val="24"/>
        </w:rPr>
        <w:t>C3-230232</w:t>
      </w:r>
      <w:r>
        <w:rPr>
          <w:rFonts w:ascii="Arial" w:hAnsi="Arial" w:cs="Arial"/>
          <w:b/>
          <w:color w:val="0000FF"/>
          <w:sz w:val="24"/>
        </w:rPr>
        <w:tab/>
      </w:r>
      <w:r>
        <w:rPr>
          <w:rFonts w:ascii="Arial" w:hAnsi="Arial" w:cs="Arial"/>
          <w:b/>
          <w:sz w:val="24"/>
        </w:rPr>
        <w:t>Description fields in enumerations</w:t>
      </w:r>
    </w:p>
    <w:p w14:paraId="4CFEB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CR-0643  rev  Cat: F (Rel-18)</w:t>
      </w:r>
      <w:r>
        <w:rPr>
          <w:i/>
        </w:rPr>
        <w:br/>
      </w:r>
      <w:r>
        <w:rPr>
          <w:i/>
        </w:rPr>
        <w:br/>
      </w:r>
      <w:r>
        <w:rPr>
          <w:i/>
        </w:rPr>
        <w:tab/>
      </w:r>
      <w:r>
        <w:rPr>
          <w:i/>
        </w:rPr>
        <w:tab/>
      </w:r>
      <w:r>
        <w:rPr>
          <w:i/>
        </w:rPr>
        <w:tab/>
      </w:r>
      <w:r>
        <w:rPr>
          <w:i/>
        </w:rPr>
        <w:tab/>
      </w:r>
      <w:r>
        <w:rPr>
          <w:i/>
        </w:rPr>
        <w:tab/>
        <w:t>Source: Ericsson</w:t>
      </w:r>
    </w:p>
    <w:p w14:paraId="501929A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51D86" w14:textId="103FEB98" w:rsidR="00210E88" w:rsidRDefault="00210E88" w:rsidP="00210E88">
      <w:pPr>
        <w:rPr>
          <w:rFonts w:ascii="Arial" w:hAnsi="Arial" w:cs="Arial"/>
          <w:b/>
          <w:sz w:val="24"/>
        </w:rPr>
      </w:pPr>
      <w:r>
        <w:rPr>
          <w:rFonts w:ascii="Arial" w:hAnsi="Arial" w:cs="Arial"/>
          <w:b/>
          <w:color w:val="0000FF"/>
          <w:sz w:val="24"/>
        </w:rPr>
        <w:t>C3-230233</w:t>
      </w:r>
      <w:r>
        <w:rPr>
          <w:rFonts w:ascii="Arial" w:hAnsi="Arial" w:cs="Arial"/>
          <w:b/>
          <w:color w:val="0000FF"/>
          <w:sz w:val="24"/>
        </w:rPr>
        <w:tab/>
      </w:r>
      <w:r>
        <w:rPr>
          <w:rFonts w:ascii="Arial" w:hAnsi="Arial" w:cs="Arial"/>
          <w:b/>
          <w:sz w:val="24"/>
        </w:rPr>
        <w:t>Correction of the description fields in enumerations</w:t>
      </w:r>
    </w:p>
    <w:p w14:paraId="0CD378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CR-0286  rev  Cat: F (Rel-18)</w:t>
      </w:r>
      <w:r>
        <w:rPr>
          <w:i/>
        </w:rPr>
        <w:br/>
      </w:r>
      <w:r>
        <w:rPr>
          <w:i/>
        </w:rPr>
        <w:br/>
      </w:r>
      <w:r>
        <w:rPr>
          <w:i/>
        </w:rPr>
        <w:tab/>
      </w:r>
      <w:r>
        <w:rPr>
          <w:i/>
        </w:rPr>
        <w:tab/>
      </w:r>
      <w:r>
        <w:rPr>
          <w:i/>
        </w:rPr>
        <w:tab/>
      </w:r>
      <w:r>
        <w:rPr>
          <w:i/>
        </w:rPr>
        <w:tab/>
      </w:r>
      <w:r>
        <w:rPr>
          <w:i/>
        </w:rPr>
        <w:tab/>
        <w:t>Source: Ericsson</w:t>
      </w:r>
    </w:p>
    <w:p w14:paraId="43F96384" w14:textId="77777777" w:rsidR="00210E88" w:rsidRDefault="00210E88" w:rsidP="00210E88">
      <w:pPr>
        <w:rPr>
          <w:rFonts w:ascii="Arial" w:hAnsi="Arial" w:cs="Arial"/>
          <w:b/>
        </w:rPr>
      </w:pPr>
      <w:r>
        <w:rPr>
          <w:rFonts w:ascii="Arial" w:hAnsi="Arial" w:cs="Arial"/>
          <w:b/>
        </w:rPr>
        <w:t xml:space="preserve">Discussion: </w:t>
      </w:r>
    </w:p>
    <w:p w14:paraId="28D149E9" w14:textId="77777777" w:rsidR="00210E88" w:rsidRDefault="00210E88" w:rsidP="00210E88">
      <w:r>
        <w:t>This CR provides a backwards compatible correction of the CAPIF_Publish_Service_API, CAPIF_Events_API, CAPIF_Security_API, CAPIF_API_Provider_Management_API.</w:t>
      </w:r>
    </w:p>
    <w:p w14:paraId="157EB19D" w14:textId="77777777" w:rsidR="00210E88" w:rsidRDefault="00210E88" w:rsidP="00210E88">
      <w:r>
        <w:t xml:space="preserve">Igor (Ericsson): received comments from Huawei. </w:t>
      </w:r>
    </w:p>
    <w:p w14:paraId="52B4CD44" w14:textId="77777777" w:rsidR="00210E88" w:rsidRDefault="00210E88" w:rsidP="00210E88">
      <w:r>
        <w:t>Abdessamad (Huawei): fine with r1.</w:t>
      </w:r>
    </w:p>
    <w:p w14:paraId="750286BA" w14:textId="77777777" w:rsidR="00210E88" w:rsidRDefault="00210E88" w:rsidP="00210E88">
      <w:r>
        <w:t>Rev is pre-agreed</w:t>
      </w:r>
    </w:p>
    <w:p w14:paraId="609836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C3-230644</w:t>
      </w:r>
      <w:r>
        <w:rPr>
          <w:color w:val="993300"/>
          <w:u w:val="single"/>
        </w:rPr>
        <w:t>.</w:t>
      </w:r>
    </w:p>
    <w:p w14:paraId="7F3DEF45" w14:textId="1CE65ABB" w:rsidR="00210E88" w:rsidRDefault="00210E88" w:rsidP="00210E88">
      <w:pPr>
        <w:rPr>
          <w:rFonts w:ascii="Arial" w:hAnsi="Arial" w:cs="Arial"/>
          <w:b/>
          <w:sz w:val="24"/>
        </w:rPr>
      </w:pPr>
      <w:r>
        <w:rPr>
          <w:rFonts w:ascii="Arial" w:hAnsi="Arial" w:cs="Arial"/>
          <w:b/>
          <w:color w:val="0000FF"/>
          <w:sz w:val="24"/>
        </w:rPr>
        <w:t>C3-230234</w:t>
      </w:r>
      <w:r>
        <w:rPr>
          <w:rFonts w:ascii="Arial" w:hAnsi="Arial" w:cs="Arial"/>
          <w:b/>
          <w:color w:val="0000FF"/>
          <w:sz w:val="24"/>
        </w:rPr>
        <w:tab/>
      </w:r>
      <w:r>
        <w:rPr>
          <w:rFonts w:ascii="Arial" w:hAnsi="Arial" w:cs="Arial"/>
          <w:b/>
          <w:sz w:val="24"/>
        </w:rPr>
        <w:t>Correction of the description fields in enumerations</w:t>
      </w:r>
    </w:p>
    <w:p w14:paraId="7C5074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CR-0024  rev  Cat: F (Rel-18)</w:t>
      </w:r>
      <w:r>
        <w:rPr>
          <w:i/>
        </w:rPr>
        <w:br/>
      </w:r>
      <w:r>
        <w:rPr>
          <w:i/>
        </w:rPr>
        <w:br/>
      </w:r>
      <w:r>
        <w:rPr>
          <w:i/>
        </w:rPr>
        <w:tab/>
      </w:r>
      <w:r>
        <w:rPr>
          <w:i/>
        </w:rPr>
        <w:tab/>
      </w:r>
      <w:r>
        <w:rPr>
          <w:i/>
        </w:rPr>
        <w:tab/>
      </w:r>
      <w:r>
        <w:rPr>
          <w:i/>
        </w:rPr>
        <w:tab/>
      </w:r>
      <w:r>
        <w:rPr>
          <w:i/>
        </w:rPr>
        <w:tab/>
        <w:t>Source: Ericsson</w:t>
      </w:r>
    </w:p>
    <w:p w14:paraId="314A4972" w14:textId="77777777" w:rsidR="00210E88" w:rsidRDefault="00210E88" w:rsidP="00210E88">
      <w:pPr>
        <w:rPr>
          <w:rFonts w:ascii="Arial" w:hAnsi="Arial" w:cs="Arial"/>
          <w:b/>
        </w:rPr>
      </w:pPr>
      <w:r>
        <w:rPr>
          <w:rFonts w:ascii="Arial" w:hAnsi="Arial" w:cs="Arial"/>
          <w:b/>
        </w:rPr>
        <w:t xml:space="preserve">Discussion: </w:t>
      </w:r>
    </w:p>
    <w:p w14:paraId="67EDDBB0" w14:textId="77777777" w:rsidR="00210E88" w:rsidRDefault="00210E88" w:rsidP="00210E88">
      <w:r>
        <w:t>This CR provides a backwards compatible correction of the Naf_Authentication API.</w:t>
      </w:r>
    </w:p>
    <w:p w14:paraId="69E4EBB0" w14:textId="77777777" w:rsidR="00210E88" w:rsidRDefault="00210E88" w:rsidP="00210E88">
      <w:r>
        <w:t xml:space="preserve">Igor (Ericsson): received comments from Huawei. </w:t>
      </w:r>
    </w:p>
    <w:p w14:paraId="498E5443" w14:textId="77777777" w:rsidR="00210E88" w:rsidRDefault="00210E88" w:rsidP="00210E88">
      <w:r>
        <w:t>Abdessamad (Huawei): fine with r1.</w:t>
      </w:r>
    </w:p>
    <w:p w14:paraId="590EDDBC" w14:textId="77777777" w:rsidR="00210E88" w:rsidRDefault="00210E88" w:rsidP="00210E88">
      <w:r>
        <w:t>Rev is pre-agreed, add Huawei as co-signer</w:t>
      </w:r>
    </w:p>
    <w:p w14:paraId="65528E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C3-230645</w:t>
      </w:r>
      <w:r>
        <w:rPr>
          <w:color w:val="993300"/>
          <w:u w:val="single"/>
        </w:rPr>
        <w:t>.</w:t>
      </w:r>
    </w:p>
    <w:p w14:paraId="4C3380C3" w14:textId="26DE6EF3" w:rsidR="00210E88" w:rsidRDefault="00210E88" w:rsidP="00210E88">
      <w:pPr>
        <w:rPr>
          <w:rFonts w:ascii="Arial" w:hAnsi="Arial" w:cs="Arial"/>
          <w:b/>
          <w:sz w:val="24"/>
        </w:rPr>
      </w:pPr>
      <w:r>
        <w:rPr>
          <w:rFonts w:ascii="Arial" w:hAnsi="Arial" w:cs="Arial"/>
          <w:b/>
          <w:color w:val="0000FF"/>
          <w:sz w:val="24"/>
        </w:rPr>
        <w:t>C3-230235</w:t>
      </w:r>
      <w:r>
        <w:rPr>
          <w:rFonts w:ascii="Arial" w:hAnsi="Arial" w:cs="Arial"/>
          <w:b/>
          <w:color w:val="0000FF"/>
          <w:sz w:val="24"/>
        </w:rPr>
        <w:tab/>
      </w:r>
      <w:r>
        <w:rPr>
          <w:rFonts w:ascii="Arial" w:hAnsi="Arial" w:cs="Arial"/>
          <w:b/>
          <w:sz w:val="24"/>
        </w:rPr>
        <w:t>Correction of the description fields in enumerations</w:t>
      </w:r>
    </w:p>
    <w:p w14:paraId="1E77E7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CR-0006  rev  Cat: F (Rel-18)</w:t>
      </w:r>
      <w:r>
        <w:rPr>
          <w:i/>
        </w:rPr>
        <w:br/>
      </w:r>
      <w:r>
        <w:rPr>
          <w:i/>
        </w:rPr>
        <w:br/>
      </w:r>
      <w:r>
        <w:rPr>
          <w:i/>
        </w:rPr>
        <w:tab/>
      </w:r>
      <w:r>
        <w:rPr>
          <w:i/>
        </w:rPr>
        <w:tab/>
      </w:r>
      <w:r>
        <w:rPr>
          <w:i/>
        </w:rPr>
        <w:tab/>
      </w:r>
      <w:r>
        <w:rPr>
          <w:i/>
        </w:rPr>
        <w:tab/>
      </w:r>
      <w:r>
        <w:rPr>
          <w:i/>
        </w:rPr>
        <w:tab/>
        <w:t>Source: Ericsson</w:t>
      </w:r>
    </w:p>
    <w:p w14:paraId="0C02C3B6" w14:textId="77777777" w:rsidR="00210E88" w:rsidRDefault="00210E88" w:rsidP="00210E88">
      <w:pPr>
        <w:rPr>
          <w:rFonts w:ascii="Arial" w:hAnsi="Arial" w:cs="Arial"/>
          <w:b/>
        </w:rPr>
      </w:pPr>
      <w:r>
        <w:rPr>
          <w:rFonts w:ascii="Arial" w:hAnsi="Arial" w:cs="Arial"/>
          <w:b/>
        </w:rPr>
        <w:lastRenderedPageBreak/>
        <w:t xml:space="preserve">Discussion: </w:t>
      </w:r>
    </w:p>
    <w:p w14:paraId="5B963657" w14:textId="77777777" w:rsidR="00210E88" w:rsidRDefault="00210E88" w:rsidP="00210E88">
      <w:r>
        <w:t>This CR provides a backwards compatible correction of the UAE_C2OperationModeManagement API.</w:t>
      </w:r>
    </w:p>
    <w:p w14:paraId="64F1797B" w14:textId="77777777" w:rsidR="00210E88" w:rsidRDefault="00210E88" w:rsidP="00210E88">
      <w:r>
        <w:t xml:space="preserve">Igor (Ericsson): received comments from Huawei. </w:t>
      </w:r>
    </w:p>
    <w:p w14:paraId="6A238374" w14:textId="77777777" w:rsidR="00210E88" w:rsidRDefault="00210E88" w:rsidP="00210E88">
      <w:r>
        <w:t>Abdessamad (Huawei): fine with r1.</w:t>
      </w:r>
    </w:p>
    <w:p w14:paraId="3D23F1DF" w14:textId="77777777" w:rsidR="00210E88" w:rsidRDefault="00210E88" w:rsidP="00210E88">
      <w:r>
        <w:t>Rev is pre-agreed</w:t>
      </w:r>
    </w:p>
    <w:p w14:paraId="30A11B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32FB4" w14:textId="68CE82E8" w:rsidR="00210E88" w:rsidRDefault="00210E88" w:rsidP="00210E88">
      <w:pPr>
        <w:rPr>
          <w:rFonts w:ascii="Arial" w:hAnsi="Arial" w:cs="Arial"/>
          <w:b/>
          <w:sz w:val="24"/>
        </w:rPr>
      </w:pPr>
      <w:r>
        <w:rPr>
          <w:rFonts w:ascii="Arial" w:hAnsi="Arial" w:cs="Arial"/>
          <w:b/>
          <w:color w:val="0000FF"/>
          <w:sz w:val="24"/>
        </w:rPr>
        <w:t>C3-230236</w:t>
      </w:r>
      <w:r>
        <w:rPr>
          <w:rFonts w:ascii="Arial" w:hAnsi="Arial" w:cs="Arial"/>
          <w:b/>
          <w:color w:val="0000FF"/>
          <w:sz w:val="24"/>
        </w:rPr>
        <w:tab/>
      </w:r>
      <w:r>
        <w:rPr>
          <w:rFonts w:ascii="Arial" w:hAnsi="Arial" w:cs="Arial"/>
          <w:b/>
          <w:sz w:val="24"/>
        </w:rPr>
        <w:t>Correction of the description fields in enumerations</w:t>
      </w:r>
    </w:p>
    <w:p w14:paraId="570F44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CR-0798  rev  Cat: F (Rel-18)</w:t>
      </w:r>
      <w:r>
        <w:rPr>
          <w:i/>
        </w:rPr>
        <w:br/>
      </w:r>
      <w:r>
        <w:rPr>
          <w:i/>
        </w:rPr>
        <w:br/>
      </w:r>
      <w:r>
        <w:rPr>
          <w:i/>
        </w:rPr>
        <w:tab/>
      </w:r>
      <w:r>
        <w:rPr>
          <w:i/>
        </w:rPr>
        <w:tab/>
      </w:r>
      <w:r>
        <w:rPr>
          <w:i/>
        </w:rPr>
        <w:tab/>
      </w:r>
      <w:r>
        <w:rPr>
          <w:i/>
        </w:rPr>
        <w:tab/>
      </w:r>
      <w:r>
        <w:rPr>
          <w:i/>
        </w:rPr>
        <w:tab/>
        <w:t>Source: Ericsson</w:t>
      </w:r>
    </w:p>
    <w:p w14:paraId="4845DC3C" w14:textId="77777777" w:rsidR="00210E88" w:rsidRDefault="00210E88" w:rsidP="00210E88">
      <w:pPr>
        <w:rPr>
          <w:rFonts w:ascii="Arial" w:hAnsi="Arial" w:cs="Arial"/>
          <w:b/>
        </w:rPr>
      </w:pPr>
      <w:r>
        <w:rPr>
          <w:rFonts w:ascii="Arial" w:hAnsi="Arial" w:cs="Arial"/>
          <w:b/>
        </w:rPr>
        <w:t xml:space="preserve">Discussion: </w:t>
      </w:r>
    </w:p>
    <w:p w14:paraId="24BD277A" w14:textId="77777777" w:rsidR="00210E88" w:rsidRDefault="00210E88" w:rsidP="00210E88">
      <w:r>
        <w:t>This CR provides a backwards compatible correction of the TrafficInfluence API, AnalyticsExposure API, 5GLANParameterProvision API, IPTVConfiguration API, ServiceParameter API, TimeSyncExposure API.</w:t>
      </w:r>
    </w:p>
    <w:p w14:paraId="296CCA36" w14:textId="77777777" w:rsidR="00210E88" w:rsidRDefault="00210E88" w:rsidP="00210E88">
      <w:r>
        <w:t xml:space="preserve">Igor (Ericsson): received comments from Huawei. </w:t>
      </w:r>
    </w:p>
    <w:p w14:paraId="15717E29" w14:textId="77777777" w:rsidR="00210E88" w:rsidRDefault="00210E88" w:rsidP="00210E88">
      <w:r>
        <w:t>Abdessamad (Huawei): fine with r1.</w:t>
      </w:r>
    </w:p>
    <w:p w14:paraId="60C6416E" w14:textId="77777777" w:rsidR="00210E88" w:rsidRDefault="00210E88" w:rsidP="00210E88">
      <w:r>
        <w:t>Rev is pre-agreed, add Huawei as co-signer</w:t>
      </w:r>
    </w:p>
    <w:p w14:paraId="5A526E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C3-230646</w:t>
      </w:r>
      <w:r>
        <w:rPr>
          <w:color w:val="993300"/>
          <w:u w:val="single"/>
        </w:rPr>
        <w:t>.</w:t>
      </w:r>
    </w:p>
    <w:p w14:paraId="5580DB1E" w14:textId="7A1ED6B0" w:rsidR="00210E88" w:rsidRDefault="00210E88" w:rsidP="00210E88">
      <w:pPr>
        <w:rPr>
          <w:rFonts w:ascii="Arial" w:hAnsi="Arial" w:cs="Arial"/>
          <w:b/>
          <w:sz w:val="24"/>
        </w:rPr>
      </w:pPr>
      <w:r>
        <w:rPr>
          <w:rFonts w:ascii="Arial" w:hAnsi="Arial" w:cs="Arial"/>
          <w:b/>
          <w:color w:val="0000FF"/>
          <w:sz w:val="24"/>
        </w:rPr>
        <w:t>C3-230237</w:t>
      </w:r>
      <w:r>
        <w:rPr>
          <w:rFonts w:ascii="Arial" w:hAnsi="Arial" w:cs="Arial"/>
          <w:b/>
          <w:color w:val="0000FF"/>
          <w:sz w:val="24"/>
        </w:rPr>
        <w:tab/>
      </w:r>
      <w:r>
        <w:rPr>
          <w:rFonts w:ascii="Arial" w:hAnsi="Arial" w:cs="Arial"/>
          <w:b/>
          <w:sz w:val="24"/>
        </w:rPr>
        <w:t>Correction of the description fields in enumerations</w:t>
      </w:r>
    </w:p>
    <w:p w14:paraId="7C28AE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CR-0013  rev  Cat: F (Rel-18)</w:t>
      </w:r>
      <w:r>
        <w:rPr>
          <w:i/>
        </w:rPr>
        <w:br/>
      </w:r>
      <w:r>
        <w:rPr>
          <w:i/>
        </w:rPr>
        <w:br/>
      </w:r>
      <w:r>
        <w:rPr>
          <w:i/>
        </w:rPr>
        <w:tab/>
      </w:r>
      <w:r>
        <w:rPr>
          <w:i/>
        </w:rPr>
        <w:tab/>
      </w:r>
      <w:r>
        <w:rPr>
          <w:i/>
        </w:rPr>
        <w:tab/>
      </w:r>
      <w:r>
        <w:rPr>
          <w:i/>
        </w:rPr>
        <w:tab/>
      </w:r>
      <w:r>
        <w:rPr>
          <w:i/>
        </w:rPr>
        <w:tab/>
        <w:t>Source: Ericsson</w:t>
      </w:r>
    </w:p>
    <w:p w14:paraId="65561045" w14:textId="77777777" w:rsidR="00210E88" w:rsidRDefault="00210E88" w:rsidP="00210E88">
      <w:pPr>
        <w:rPr>
          <w:rFonts w:ascii="Arial" w:hAnsi="Arial" w:cs="Arial"/>
          <w:b/>
        </w:rPr>
      </w:pPr>
      <w:r>
        <w:rPr>
          <w:rFonts w:ascii="Arial" w:hAnsi="Arial" w:cs="Arial"/>
          <w:b/>
        </w:rPr>
        <w:t xml:space="preserve">Discussion: </w:t>
      </w:r>
    </w:p>
    <w:p w14:paraId="70F0157D" w14:textId="77777777" w:rsidR="00210E88" w:rsidRDefault="00210E88" w:rsidP="00210E88">
      <w:r>
        <w:t>This CR provides a backwards compatible correction of the MSGS_MSGDelivery API, MSGG_L3GDelivery API.</w:t>
      </w:r>
    </w:p>
    <w:p w14:paraId="42942307" w14:textId="77777777" w:rsidR="00210E88" w:rsidRDefault="00210E88" w:rsidP="00210E88">
      <w:r>
        <w:t xml:space="preserve">Igor (Ericsson): received comments from Huawei. </w:t>
      </w:r>
    </w:p>
    <w:p w14:paraId="3E19C54E" w14:textId="77777777" w:rsidR="00210E88" w:rsidRDefault="00210E88" w:rsidP="00210E88">
      <w:r>
        <w:t>Abdessamad (Huawei): fine with r1.</w:t>
      </w:r>
    </w:p>
    <w:p w14:paraId="57ED6423" w14:textId="77777777" w:rsidR="00210E88" w:rsidRDefault="00210E88" w:rsidP="00210E88">
      <w:r>
        <w:t>Rev is pre-agreed</w:t>
      </w:r>
    </w:p>
    <w:p w14:paraId="5C57B1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C3-230647</w:t>
      </w:r>
      <w:r>
        <w:rPr>
          <w:color w:val="993300"/>
          <w:u w:val="single"/>
        </w:rPr>
        <w:t>.</w:t>
      </w:r>
    </w:p>
    <w:p w14:paraId="0C1F233D" w14:textId="0E20AAA8" w:rsidR="00210E88" w:rsidRDefault="00210E88" w:rsidP="00210E88">
      <w:pPr>
        <w:rPr>
          <w:rFonts w:ascii="Arial" w:hAnsi="Arial" w:cs="Arial"/>
          <w:b/>
          <w:sz w:val="24"/>
        </w:rPr>
      </w:pPr>
      <w:r>
        <w:rPr>
          <w:rFonts w:ascii="Arial" w:hAnsi="Arial" w:cs="Arial"/>
          <w:b/>
          <w:color w:val="0000FF"/>
          <w:sz w:val="24"/>
        </w:rPr>
        <w:t>C3-230238</w:t>
      </w:r>
      <w:r>
        <w:rPr>
          <w:rFonts w:ascii="Arial" w:hAnsi="Arial" w:cs="Arial"/>
          <w:b/>
          <w:color w:val="0000FF"/>
          <w:sz w:val="24"/>
        </w:rPr>
        <w:tab/>
      </w:r>
      <w:r>
        <w:rPr>
          <w:rFonts w:ascii="Arial" w:hAnsi="Arial" w:cs="Arial"/>
          <w:b/>
          <w:sz w:val="24"/>
        </w:rPr>
        <w:t>Correction of the description fields in enumerations</w:t>
      </w:r>
    </w:p>
    <w:p w14:paraId="731A9D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CR-0129  rev  Cat: F (Rel-18)</w:t>
      </w:r>
      <w:r>
        <w:rPr>
          <w:i/>
        </w:rPr>
        <w:br/>
      </w:r>
      <w:r>
        <w:rPr>
          <w:i/>
        </w:rPr>
        <w:br/>
      </w:r>
      <w:r>
        <w:rPr>
          <w:i/>
        </w:rPr>
        <w:tab/>
      </w:r>
      <w:r>
        <w:rPr>
          <w:i/>
        </w:rPr>
        <w:tab/>
      </w:r>
      <w:r>
        <w:rPr>
          <w:i/>
        </w:rPr>
        <w:tab/>
      </w:r>
      <w:r>
        <w:rPr>
          <w:i/>
        </w:rPr>
        <w:tab/>
      </w:r>
      <w:r>
        <w:rPr>
          <w:i/>
        </w:rPr>
        <w:tab/>
        <w:t>Source: Ericsson</w:t>
      </w:r>
    </w:p>
    <w:p w14:paraId="34001DB0" w14:textId="77777777" w:rsidR="00210E88" w:rsidRDefault="00210E88" w:rsidP="00210E88">
      <w:pPr>
        <w:rPr>
          <w:rFonts w:ascii="Arial" w:hAnsi="Arial" w:cs="Arial"/>
          <w:b/>
        </w:rPr>
      </w:pPr>
      <w:r>
        <w:rPr>
          <w:rFonts w:ascii="Arial" w:hAnsi="Arial" w:cs="Arial"/>
          <w:b/>
        </w:rPr>
        <w:t xml:space="preserve">Discussion: </w:t>
      </w:r>
    </w:p>
    <w:p w14:paraId="5626CC0F" w14:textId="77777777" w:rsidR="00210E88" w:rsidRDefault="00210E88" w:rsidP="00210E88">
      <w:r>
        <w:t>This CR provides a backwards compatible correction of the SS_NetworkResourceAdaptation API, SS_Events API, SS_NetworkResourceMonitoring API.</w:t>
      </w:r>
    </w:p>
    <w:p w14:paraId="2E5E5B63" w14:textId="77777777" w:rsidR="00210E88" w:rsidRDefault="00210E88" w:rsidP="00210E88">
      <w:r>
        <w:t xml:space="preserve">Igor (Ericsson): received comments from Huawei. </w:t>
      </w:r>
    </w:p>
    <w:p w14:paraId="0464EE70" w14:textId="77777777" w:rsidR="00210E88" w:rsidRDefault="00210E88" w:rsidP="00210E88">
      <w:r>
        <w:t>Abdessamad (Huawei): fine with r1.</w:t>
      </w:r>
    </w:p>
    <w:p w14:paraId="5D5CCFFB" w14:textId="77777777" w:rsidR="00210E88" w:rsidRDefault="00210E88" w:rsidP="00210E88">
      <w:r>
        <w:lastRenderedPageBreak/>
        <w:t>Rev is pre-agreed</w:t>
      </w:r>
    </w:p>
    <w:p w14:paraId="1FACB8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C3-230648</w:t>
      </w:r>
      <w:r>
        <w:rPr>
          <w:color w:val="993300"/>
          <w:u w:val="single"/>
        </w:rPr>
        <w:t>.</w:t>
      </w:r>
    </w:p>
    <w:p w14:paraId="163FA8BB" w14:textId="502975D6" w:rsidR="00210E88" w:rsidRDefault="00210E88" w:rsidP="00210E88">
      <w:pPr>
        <w:rPr>
          <w:rFonts w:ascii="Arial" w:hAnsi="Arial" w:cs="Arial"/>
          <w:b/>
          <w:sz w:val="24"/>
        </w:rPr>
      </w:pPr>
      <w:r>
        <w:rPr>
          <w:rFonts w:ascii="Arial" w:hAnsi="Arial" w:cs="Arial"/>
          <w:b/>
          <w:color w:val="0000FF"/>
          <w:sz w:val="24"/>
        </w:rPr>
        <w:t>C3-230239</w:t>
      </w:r>
      <w:r>
        <w:rPr>
          <w:rFonts w:ascii="Arial" w:hAnsi="Arial" w:cs="Arial"/>
          <w:b/>
          <w:color w:val="0000FF"/>
          <w:sz w:val="24"/>
        </w:rPr>
        <w:tab/>
      </w:r>
      <w:r>
        <w:rPr>
          <w:rFonts w:ascii="Arial" w:hAnsi="Arial" w:cs="Arial"/>
          <w:b/>
          <w:sz w:val="24"/>
        </w:rPr>
        <w:t>Correction of the description fields in enumerations</w:t>
      </w:r>
    </w:p>
    <w:p w14:paraId="4092EF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CR-0056  rev  Cat: F (Rel-18)</w:t>
      </w:r>
      <w:r>
        <w:rPr>
          <w:i/>
        </w:rPr>
        <w:br/>
      </w:r>
      <w:r>
        <w:rPr>
          <w:i/>
        </w:rPr>
        <w:br/>
      </w:r>
      <w:r>
        <w:rPr>
          <w:i/>
        </w:rPr>
        <w:tab/>
      </w:r>
      <w:r>
        <w:rPr>
          <w:i/>
        </w:rPr>
        <w:tab/>
      </w:r>
      <w:r>
        <w:rPr>
          <w:i/>
        </w:rPr>
        <w:tab/>
      </w:r>
      <w:r>
        <w:rPr>
          <w:i/>
        </w:rPr>
        <w:tab/>
      </w:r>
      <w:r>
        <w:rPr>
          <w:i/>
        </w:rPr>
        <w:tab/>
        <w:t>Source: Ericsson</w:t>
      </w:r>
    </w:p>
    <w:p w14:paraId="5A90F916" w14:textId="77777777" w:rsidR="00210E88" w:rsidRDefault="00210E88" w:rsidP="00210E88">
      <w:pPr>
        <w:rPr>
          <w:rFonts w:ascii="Arial" w:hAnsi="Arial" w:cs="Arial"/>
          <w:b/>
        </w:rPr>
      </w:pPr>
      <w:r>
        <w:rPr>
          <w:rFonts w:ascii="Arial" w:hAnsi="Arial" w:cs="Arial"/>
          <w:b/>
        </w:rPr>
        <w:t xml:space="preserve">Discussion: </w:t>
      </w:r>
    </w:p>
    <w:p w14:paraId="429D931E" w14:textId="77777777" w:rsidR="00210E88" w:rsidRDefault="00210E88" w:rsidP="00210E88">
      <w:r>
        <w:t>This CR provides a backwards compatible correction of the Eees_EASRegistration API, Eees_ACRManagementEvent API, Eees_ACRStatusUpdate API, Eecs_EESRegistration API.</w:t>
      </w:r>
    </w:p>
    <w:p w14:paraId="5289558F" w14:textId="77777777" w:rsidR="00210E88" w:rsidRDefault="00210E88" w:rsidP="00210E88">
      <w:r>
        <w:t xml:space="preserve">Igor (Ericsson): received comments from Huawei. </w:t>
      </w:r>
    </w:p>
    <w:p w14:paraId="289E2BFD" w14:textId="77777777" w:rsidR="00210E88" w:rsidRDefault="00210E88" w:rsidP="00210E88">
      <w:r>
        <w:t>Abdessamad (Huawei): fine with r1.</w:t>
      </w:r>
    </w:p>
    <w:p w14:paraId="2FBB947F" w14:textId="77777777" w:rsidR="00210E88" w:rsidRDefault="00210E88" w:rsidP="00210E88">
      <w:r>
        <w:t>Rev is pre-agreed</w:t>
      </w:r>
    </w:p>
    <w:p w14:paraId="124DAA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C3-230649</w:t>
      </w:r>
      <w:r>
        <w:rPr>
          <w:color w:val="993300"/>
          <w:u w:val="single"/>
        </w:rPr>
        <w:t>.</w:t>
      </w:r>
    </w:p>
    <w:p w14:paraId="619A6C94" w14:textId="0D8EFD53" w:rsidR="00210E88" w:rsidRDefault="00210E88" w:rsidP="00210E88">
      <w:pPr>
        <w:rPr>
          <w:rFonts w:ascii="Arial" w:hAnsi="Arial" w:cs="Arial"/>
          <w:b/>
          <w:sz w:val="24"/>
        </w:rPr>
      </w:pPr>
      <w:r>
        <w:rPr>
          <w:rFonts w:ascii="Arial" w:hAnsi="Arial" w:cs="Arial"/>
          <w:b/>
          <w:color w:val="0000FF"/>
          <w:sz w:val="24"/>
        </w:rPr>
        <w:t>C3-230263</w:t>
      </w:r>
      <w:r>
        <w:rPr>
          <w:rFonts w:ascii="Arial" w:hAnsi="Arial" w:cs="Arial"/>
          <w:b/>
          <w:color w:val="0000FF"/>
          <w:sz w:val="24"/>
        </w:rPr>
        <w:tab/>
      </w:r>
      <w:r>
        <w:rPr>
          <w:rFonts w:ascii="Arial" w:hAnsi="Arial" w:cs="Arial"/>
          <w:b/>
          <w:sz w:val="24"/>
        </w:rPr>
        <w:t>Correction of the references for the WebsockNotifConfig and reqTestNotif</w:t>
      </w:r>
    </w:p>
    <w:p w14:paraId="697E2AD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CR-0138  rev  Cat: D (Rel-18)</w:t>
      </w:r>
      <w:r>
        <w:rPr>
          <w:i/>
        </w:rPr>
        <w:br/>
      </w:r>
      <w:r>
        <w:rPr>
          <w:i/>
        </w:rPr>
        <w:br/>
      </w:r>
      <w:r>
        <w:rPr>
          <w:i/>
        </w:rPr>
        <w:tab/>
      </w:r>
      <w:r>
        <w:rPr>
          <w:i/>
        </w:rPr>
        <w:tab/>
      </w:r>
      <w:r>
        <w:rPr>
          <w:i/>
        </w:rPr>
        <w:tab/>
      </w:r>
      <w:r>
        <w:rPr>
          <w:i/>
        </w:rPr>
        <w:tab/>
      </w:r>
      <w:r>
        <w:rPr>
          <w:i/>
        </w:rPr>
        <w:tab/>
        <w:t>Source: Ericsson</w:t>
      </w:r>
    </w:p>
    <w:p w14:paraId="32602A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52C" w14:textId="4255D9FD" w:rsidR="00210E88" w:rsidRDefault="00210E88" w:rsidP="00210E88">
      <w:pPr>
        <w:rPr>
          <w:rFonts w:ascii="Arial" w:hAnsi="Arial" w:cs="Arial"/>
          <w:b/>
          <w:sz w:val="24"/>
        </w:rPr>
      </w:pPr>
      <w:r>
        <w:rPr>
          <w:rFonts w:ascii="Arial" w:hAnsi="Arial" w:cs="Arial"/>
          <w:b/>
          <w:color w:val="0000FF"/>
          <w:sz w:val="24"/>
        </w:rPr>
        <w:t>C3-230457</w:t>
      </w:r>
      <w:r>
        <w:rPr>
          <w:rFonts w:ascii="Arial" w:hAnsi="Arial" w:cs="Arial"/>
          <w:b/>
          <w:color w:val="0000FF"/>
          <w:sz w:val="24"/>
        </w:rPr>
        <w:tab/>
      </w:r>
      <w:r>
        <w:rPr>
          <w:rFonts w:ascii="Arial" w:hAnsi="Arial" w:cs="Arial"/>
          <w:b/>
          <w:sz w:val="24"/>
        </w:rPr>
        <w:t>Discussion on the need for a new TS to document new NEF APIs</w:t>
      </w:r>
    </w:p>
    <w:p w14:paraId="09A25409"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AE27149" w14:textId="77777777" w:rsidR="00210E88" w:rsidRDefault="00210E88" w:rsidP="00210E88">
      <w:pPr>
        <w:rPr>
          <w:rFonts w:ascii="Arial" w:hAnsi="Arial" w:cs="Arial"/>
          <w:b/>
        </w:rPr>
      </w:pPr>
      <w:r>
        <w:rPr>
          <w:rFonts w:ascii="Arial" w:hAnsi="Arial" w:cs="Arial"/>
          <w:b/>
        </w:rPr>
        <w:t xml:space="preserve">Discussion: </w:t>
      </w:r>
    </w:p>
    <w:p w14:paraId="0C868012" w14:textId="77777777" w:rsidR="00210E88" w:rsidRDefault="00210E88" w:rsidP="00210E88">
      <w:r>
        <w:t>Abdessamad (Huawei): 3 solutions now. SI#1 definition of new TS; SI#2 Splitting the existing TS into parts; SI#3 Within the TS, zip files</w:t>
      </w:r>
    </w:p>
    <w:p w14:paraId="5D67DC28" w14:textId="77777777" w:rsidR="00210E88" w:rsidRDefault="00210E88" w:rsidP="00210E88">
      <w:r>
        <w:t>Partha (Nokia): will further discuss which solution will be used</w:t>
      </w:r>
    </w:p>
    <w:p w14:paraId="648E0719" w14:textId="77777777" w:rsidR="00210E88" w:rsidRDefault="00210E88" w:rsidP="00210E88">
      <w:r>
        <w:t>Dongwook: keep in one TS, but different sections</w:t>
      </w:r>
    </w:p>
    <w:p w14:paraId="3DFBE13C" w14:textId="77777777" w:rsidR="00210E88" w:rsidRDefault="00210E88" w:rsidP="00210E88">
      <w:r>
        <w:t>Abdessamad (Huawei): will use the same TS still.</w:t>
      </w:r>
    </w:p>
    <w:p w14:paraId="2F29BF87" w14:textId="77777777" w:rsidR="00210E88" w:rsidRDefault="00210E88" w:rsidP="00210E88">
      <w:r>
        <w:t>Abdessamad (Huawei): SL#3 will be used.</w:t>
      </w:r>
    </w:p>
    <w:p w14:paraId="3554B70F" w14:textId="77777777" w:rsidR="00210E88" w:rsidRDefault="00210E88" w:rsidP="00210E88">
      <w:r>
        <w:t>Maria (Ericsson): if the spec grows larger, can accept</w:t>
      </w:r>
    </w:p>
    <w:p w14:paraId="20F9EBC8" w14:textId="77777777" w:rsidR="00210E88" w:rsidRDefault="00210E88" w:rsidP="00210E88">
      <w:r>
        <w:t>Partha (Nokia): offline discuss.</w:t>
      </w:r>
    </w:p>
    <w:p w14:paraId="28AB3154" w14:textId="77777777" w:rsidR="00210E88" w:rsidRDefault="00210E88" w:rsidP="00210E88">
      <w:r>
        <w:t>Maria (Ericsson): fine to doc the TS with two parts. Split it to two, Annexes in 1 part, other clauses in another part.</w:t>
      </w:r>
    </w:p>
    <w:p w14:paraId="17332467" w14:textId="77777777" w:rsidR="00210E88" w:rsidRDefault="00210E88" w:rsidP="00210E88">
      <w:r>
        <w:t>Abdessamad (Huawei): fine with the proposal.</w:t>
      </w:r>
    </w:p>
    <w:p w14:paraId="76CCD9BF" w14:textId="77777777" w:rsidR="00210E88" w:rsidRDefault="00210E88" w:rsidP="00210E88">
      <w:r>
        <w:t>Partha (Nokia): fine with the proposal from Ericsson.</w:t>
      </w:r>
    </w:p>
    <w:p w14:paraId="6BA8BD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8A94E" w14:textId="6B8BE882" w:rsidR="00210E88" w:rsidRDefault="00210E88" w:rsidP="00210E88">
      <w:pPr>
        <w:rPr>
          <w:rFonts w:ascii="Arial" w:hAnsi="Arial" w:cs="Arial"/>
          <w:b/>
          <w:sz w:val="24"/>
        </w:rPr>
      </w:pPr>
      <w:r>
        <w:rPr>
          <w:rFonts w:ascii="Arial" w:hAnsi="Arial" w:cs="Arial"/>
          <w:b/>
          <w:color w:val="0000FF"/>
          <w:sz w:val="24"/>
        </w:rPr>
        <w:t>C3-230458</w:t>
      </w:r>
      <w:r>
        <w:rPr>
          <w:rFonts w:ascii="Arial" w:hAnsi="Arial" w:cs="Arial"/>
          <w:b/>
          <w:color w:val="0000FF"/>
          <w:sz w:val="24"/>
        </w:rPr>
        <w:tab/>
      </w:r>
      <w:r>
        <w:rPr>
          <w:rFonts w:ascii="Arial" w:hAnsi="Arial" w:cs="Arial"/>
          <w:b/>
          <w:sz w:val="24"/>
        </w:rPr>
        <w:t>Addition of the missing description field for the AuthMsgType data type</w:t>
      </w:r>
    </w:p>
    <w:p w14:paraId="0C21410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CR-0025  rev  Cat: F (Rel-18)</w:t>
      </w:r>
      <w:r>
        <w:rPr>
          <w:i/>
        </w:rPr>
        <w:br/>
      </w:r>
      <w:r>
        <w:rPr>
          <w:i/>
        </w:rPr>
        <w:br/>
      </w:r>
      <w:r>
        <w:rPr>
          <w:i/>
        </w:rPr>
        <w:tab/>
      </w:r>
      <w:r>
        <w:rPr>
          <w:i/>
        </w:rPr>
        <w:tab/>
      </w:r>
      <w:r>
        <w:rPr>
          <w:i/>
        </w:rPr>
        <w:tab/>
      </w:r>
      <w:r>
        <w:rPr>
          <w:i/>
        </w:rPr>
        <w:tab/>
      </w:r>
      <w:r>
        <w:rPr>
          <w:i/>
        </w:rPr>
        <w:tab/>
        <w:t>Source: Huawei</w:t>
      </w:r>
    </w:p>
    <w:p w14:paraId="2256B51F" w14:textId="77777777" w:rsidR="00210E88" w:rsidRDefault="00210E88" w:rsidP="00210E88">
      <w:pPr>
        <w:rPr>
          <w:rFonts w:ascii="Arial" w:hAnsi="Arial" w:cs="Arial"/>
          <w:b/>
        </w:rPr>
      </w:pPr>
      <w:r>
        <w:rPr>
          <w:rFonts w:ascii="Arial" w:hAnsi="Arial" w:cs="Arial"/>
          <w:b/>
        </w:rPr>
        <w:t xml:space="preserve">Discussion: </w:t>
      </w:r>
    </w:p>
    <w:p w14:paraId="0D59FE5D" w14:textId="77777777" w:rsidR="00210E88" w:rsidRDefault="00210E88" w:rsidP="00210E88">
      <w:r>
        <w:t>This CR introduces a backwards compatible correction to the OpenAPI description of the Naf_Authentication API.</w:t>
      </w:r>
    </w:p>
    <w:p w14:paraId="5630007E" w14:textId="77777777" w:rsidR="00210E88" w:rsidRDefault="00210E88" w:rsidP="00210E88">
      <w:r>
        <w:t>Igor (Ericsson): merged into 0234</w:t>
      </w:r>
    </w:p>
    <w:p w14:paraId="75F9408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63B6FD" w14:textId="6BB12CF0" w:rsidR="00210E88" w:rsidRDefault="00210E88" w:rsidP="00210E88">
      <w:pPr>
        <w:rPr>
          <w:rFonts w:ascii="Arial" w:hAnsi="Arial" w:cs="Arial"/>
          <w:b/>
          <w:sz w:val="24"/>
        </w:rPr>
      </w:pPr>
      <w:r>
        <w:rPr>
          <w:rFonts w:ascii="Arial" w:hAnsi="Arial" w:cs="Arial"/>
          <w:b/>
          <w:color w:val="0000FF"/>
          <w:sz w:val="24"/>
        </w:rPr>
        <w:t>C3-230549</w:t>
      </w:r>
      <w:r>
        <w:rPr>
          <w:rFonts w:ascii="Arial" w:hAnsi="Arial" w:cs="Arial"/>
          <w:b/>
          <w:color w:val="0000FF"/>
          <w:sz w:val="24"/>
        </w:rPr>
        <w:tab/>
      </w:r>
      <w:r>
        <w:rPr>
          <w:rFonts w:ascii="Arial" w:hAnsi="Arial" w:cs="Arial"/>
          <w:b/>
          <w:sz w:val="24"/>
        </w:rPr>
        <w:t>Update for CAPIF_Auditing_API to support carrying multiple invocation logs and feature negotiation</w:t>
      </w:r>
    </w:p>
    <w:p w14:paraId="376850D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CR-0294  rev  Cat: B (Rel-18)</w:t>
      </w:r>
      <w:r>
        <w:rPr>
          <w:i/>
        </w:rPr>
        <w:br/>
      </w:r>
      <w:r>
        <w:rPr>
          <w:i/>
        </w:rPr>
        <w:br/>
      </w:r>
      <w:r>
        <w:rPr>
          <w:i/>
        </w:rPr>
        <w:tab/>
      </w:r>
      <w:r>
        <w:rPr>
          <w:i/>
        </w:rPr>
        <w:tab/>
      </w:r>
      <w:r>
        <w:rPr>
          <w:i/>
        </w:rPr>
        <w:tab/>
      </w:r>
      <w:r>
        <w:rPr>
          <w:i/>
        </w:rPr>
        <w:tab/>
      </w:r>
      <w:r>
        <w:rPr>
          <w:i/>
        </w:rPr>
        <w:tab/>
        <w:t>Source: Huawei</w:t>
      </w:r>
    </w:p>
    <w:p w14:paraId="7F639E20" w14:textId="77777777" w:rsidR="00210E88" w:rsidRDefault="00210E88" w:rsidP="00210E88">
      <w:pPr>
        <w:rPr>
          <w:rFonts w:ascii="Arial" w:hAnsi="Arial" w:cs="Arial"/>
          <w:b/>
        </w:rPr>
      </w:pPr>
      <w:r>
        <w:rPr>
          <w:rFonts w:ascii="Arial" w:hAnsi="Arial" w:cs="Arial"/>
          <w:b/>
        </w:rPr>
        <w:t xml:space="preserve">Discussion: </w:t>
      </w:r>
    </w:p>
    <w:p w14:paraId="05693D5F" w14:textId="77777777" w:rsidR="00210E88" w:rsidRDefault="00210E88" w:rsidP="00210E88">
      <w:r>
        <w:t>This CR introduces backwards compatible feature to the OpenAPI file for CAPIF_Auditing_API</w:t>
      </w:r>
    </w:p>
    <w:p w14:paraId="6AA6367B" w14:textId="77777777" w:rsidR="00210E88" w:rsidRDefault="00210E88" w:rsidP="00210E88">
      <w:r>
        <w:t>Igor (Ericsson): offline comments provided</w:t>
      </w:r>
    </w:p>
    <w:p w14:paraId="5B40DE2A" w14:textId="77777777" w:rsidR="00210E88" w:rsidRDefault="00210E88" w:rsidP="00210E88">
      <w:r>
        <w:t>Naren (Samsung): comments</w:t>
      </w:r>
    </w:p>
    <w:p w14:paraId="7437B12C" w14:textId="77777777" w:rsidR="00210E88" w:rsidRDefault="00210E88" w:rsidP="00210E88">
      <w:r>
        <w:t>Xuefei(Huawei): r1 is available</w:t>
      </w:r>
    </w:p>
    <w:p w14:paraId="47234902" w14:textId="77777777" w:rsidR="00210E88" w:rsidRDefault="00210E88" w:rsidP="00210E88">
      <w:r>
        <w:t>Igor (Ericsson): providing comments on r1.</w:t>
      </w:r>
    </w:p>
    <w:p w14:paraId="7C5E0E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C3-230793</w:t>
      </w:r>
      <w:r>
        <w:rPr>
          <w:color w:val="993300"/>
          <w:u w:val="single"/>
        </w:rPr>
        <w:t>.</w:t>
      </w:r>
    </w:p>
    <w:p w14:paraId="0715E95A" w14:textId="5CECB402" w:rsidR="00210E88" w:rsidRDefault="00210E88" w:rsidP="00210E88">
      <w:pPr>
        <w:rPr>
          <w:rFonts w:ascii="Arial" w:hAnsi="Arial" w:cs="Arial"/>
          <w:b/>
          <w:sz w:val="24"/>
        </w:rPr>
      </w:pPr>
      <w:r>
        <w:rPr>
          <w:rFonts w:ascii="Arial" w:hAnsi="Arial" w:cs="Arial"/>
          <w:b/>
          <w:color w:val="0000FF"/>
          <w:sz w:val="24"/>
        </w:rPr>
        <w:t>C3-230579</w:t>
      </w:r>
      <w:r>
        <w:rPr>
          <w:rFonts w:ascii="Arial" w:hAnsi="Arial" w:cs="Arial"/>
          <w:b/>
          <w:color w:val="0000FF"/>
          <w:sz w:val="24"/>
        </w:rPr>
        <w:tab/>
      </w:r>
      <w:r>
        <w:rPr>
          <w:rFonts w:ascii="Arial" w:hAnsi="Arial" w:cs="Arial"/>
          <w:b/>
          <w:sz w:val="24"/>
        </w:rPr>
        <w:t>Clarification on bearer related events in AsSessionWithQoS API</w:t>
      </w:r>
    </w:p>
    <w:p w14:paraId="1045D4A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CR-0660  rev  Cat: F (Rel-18)</w:t>
      </w:r>
      <w:r>
        <w:rPr>
          <w:i/>
        </w:rPr>
        <w:br/>
      </w:r>
      <w:r>
        <w:rPr>
          <w:i/>
        </w:rPr>
        <w:br/>
      </w:r>
      <w:r>
        <w:rPr>
          <w:i/>
        </w:rPr>
        <w:tab/>
      </w:r>
      <w:r>
        <w:rPr>
          <w:i/>
        </w:rPr>
        <w:tab/>
      </w:r>
      <w:r>
        <w:rPr>
          <w:i/>
        </w:rPr>
        <w:tab/>
      </w:r>
      <w:r>
        <w:rPr>
          <w:i/>
        </w:rPr>
        <w:tab/>
      </w:r>
      <w:r>
        <w:rPr>
          <w:i/>
        </w:rPr>
        <w:tab/>
        <w:t>Source: Huawei</w:t>
      </w:r>
    </w:p>
    <w:p w14:paraId="1682EC06" w14:textId="77777777" w:rsidR="00210E88" w:rsidRDefault="00210E88" w:rsidP="00210E88">
      <w:pPr>
        <w:rPr>
          <w:rFonts w:ascii="Arial" w:hAnsi="Arial" w:cs="Arial"/>
          <w:b/>
        </w:rPr>
      </w:pPr>
      <w:r>
        <w:rPr>
          <w:rFonts w:ascii="Arial" w:hAnsi="Arial" w:cs="Arial"/>
          <w:b/>
        </w:rPr>
        <w:t xml:space="preserve">Discussion: </w:t>
      </w:r>
    </w:p>
    <w:p w14:paraId="5E2150B3" w14:textId="77777777" w:rsidR="00210E88" w:rsidRDefault="00210E88" w:rsidP="00210E88">
      <w:r>
        <w:t>Zhenning (China Mobile): do not apply to NR</w:t>
      </w:r>
    </w:p>
    <w:p w14:paraId="0F5F7F68" w14:textId="77777777" w:rsidR="00210E88" w:rsidRDefault="00210E88" w:rsidP="00210E88">
      <w:r>
        <w:t>Partha (Nokia): comments</w:t>
      </w:r>
    </w:p>
    <w:p w14:paraId="7AD9F2AE" w14:textId="77777777" w:rsidR="00210E88" w:rsidRDefault="00210E88" w:rsidP="00210E88">
      <w:r>
        <w:t>Chi (Huawei): further offline discussion</w:t>
      </w:r>
    </w:p>
    <w:p w14:paraId="2F096758" w14:textId="77777777" w:rsidR="00210E88" w:rsidRDefault="00210E88" w:rsidP="00210E88">
      <w:r>
        <w:t>Zhenning (China Mobile): fine with r1.</w:t>
      </w:r>
    </w:p>
    <w:p w14:paraId="06CBF8C0" w14:textId="77777777" w:rsidR="00210E88" w:rsidRDefault="00210E88" w:rsidP="00210E88">
      <w:r>
        <w:t>Partha (Nokia): fine with r1.</w:t>
      </w:r>
    </w:p>
    <w:p w14:paraId="1437DCCF" w14:textId="77777777" w:rsidR="00210E88" w:rsidRDefault="00210E88" w:rsidP="00210E88">
      <w:r>
        <w:t>Rev is pre-agreed</w:t>
      </w:r>
    </w:p>
    <w:p w14:paraId="4217C3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C3-230767</w:t>
      </w:r>
      <w:r>
        <w:rPr>
          <w:color w:val="993300"/>
          <w:u w:val="single"/>
        </w:rPr>
        <w:t>.</w:t>
      </w:r>
    </w:p>
    <w:p w14:paraId="7FC297E6" w14:textId="2748CC02" w:rsidR="00210E88" w:rsidRDefault="00210E88" w:rsidP="00210E88">
      <w:pPr>
        <w:rPr>
          <w:rFonts w:ascii="Arial" w:hAnsi="Arial" w:cs="Arial"/>
          <w:b/>
          <w:sz w:val="24"/>
        </w:rPr>
      </w:pPr>
      <w:r>
        <w:rPr>
          <w:rFonts w:ascii="Arial" w:hAnsi="Arial" w:cs="Arial"/>
          <w:b/>
          <w:color w:val="0000FF"/>
          <w:sz w:val="24"/>
        </w:rPr>
        <w:t>C3-230580</w:t>
      </w:r>
      <w:r>
        <w:rPr>
          <w:rFonts w:ascii="Arial" w:hAnsi="Arial" w:cs="Arial"/>
          <w:b/>
          <w:color w:val="0000FF"/>
          <w:sz w:val="24"/>
        </w:rPr>
        <w:tab/>
      </w:r>
      <w:r>
        <w:rPr>
          <w:rFonts w:ascii="Arial" w:hAnsi="Arial" w:cs="Arial"/>
          <w:b/>
          <w:sz w:val="24"/>
        </w:rPr>
        <w:t>Description about N5 session on MonitoringEvent API</w:t>
      </w:r>
    </w:p>
    <w:p w14:paraId="070DCD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CR-0838  rev  Cat: F (Rel-18)</w:t>
      </w:r>
      <w:r>
        <w:rPr>
          <w:i/>
        </w:rPr>
        <w:br/>
      </w:r>
      <w:r>
        <w:rPr>
          <w:i/>
        </w:rPr>
        <w:br/>
      </w:r>
      <w:r>
        <w:rPr>
          <w:i/>
        </w:rPr>
        <w:tab/>
      </w:r>
      <w:r>
        <w:rPr>
          <w:i/>
        </w:rPr>
        <w:tab/>
      </w:r>
      <w:r>
        <w:rPr>
          <w:i/>
        </w:rPr>
        <w:tab/>
      </w:r>
      <w:r>
        <w:rPr>
          <w:i/>
        </w:rPr>
        <w:tab/>
      </w:r>
      <w:r>
        <w:rPr>
          <w:i/>
        </w:rPr>
        <w:tab/>
        <w:t>Source: Huawei</w:t>
      </w:r>
    </w:p>
    <w:p w14:paraId="7D2781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29B1" w14:textId="708D4C27" w:rsidR="00210E88" w:rsidRDefault="00210E88" w:rsidP="00210E88">
      <w:pPr>
        <w:rPr>
          <w:rFonts w:ascii="Arial" w:hAnsi="Arial" w:cs="Arial"/>
          <w:b/>
          <w:sz w:val="24"/>
        </w:rPr>
      </w:pPr>
      <w:r>
        <w:rPr>
          <w:rFonts w:ascii="Arial" w:hAnsi="Arial" w:cs="Arial"/>
          <w:b/>
          <w:color w:val="0000FF"/>
          <w:sz w:val="24"/>
        </w:rPr>
        <w:lastRenderedPageBreak/>
        <w:t>C3-230595</w:t>
      </w:r>
      <w:r>
        <w:rPr>
          <w:rFonts w:ascii="Arial" w:hAnsi="Arial" w:cs="Arial"/>
          <w:b/>
          <w:color w:val="0000FF"/>
          <w:sz w:val="24"/>
        </w:rPr>
        <w:tab/>
      </w:r>
      <w:r>
        <w:rPr>
          <w:rFonts w:ascii="Arial" w:hAnsi="Arial" w:cs="Arial"/>
          <w:b/>
          <w:sz w:val="24"/>
        </w:rPr>
        <w:t>Update the description field of CAPIF_Publish_Service API</w:t>
      </w:r>
    </w:p>
    <w:p w14:paraId="1F9536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CR-0295  rev  Cat: F (Rel-18)</w:t>
      </w:r>
      <w:r>
        <w:rPr>
          <w:i/>
        </w:rPr>
        <w:br/>
      </w:r>
      <w:r>
        <w:rPr>
          <w:i/>
        </w:rPr>
        <w:br/>
      </w:r>
      <w:r>
        <w:rPr>
          <w:i/>
        </w:rPr>
        <w:tab/>
      </w:r>
      <w:r>
        <w:rPr>
          <w:i/>
        </w:rPr>
        <w:tab/>
      </w:r>
      <w:r>
        <w:rPr>
          <w:i/>
        </w:rPr>
        <w:tab/>
      </w:r>
      <w:r>
        <w:rPr>
          <w:i/>
        </w:rPr>
        <w:tab/>
      </w:r>
      <w:r>
        <w:rPr>
          <w:i/>
        </w:rPr>
        <w:tab/>
        <w:t>Source: Huawei</w:t>
      </w:r>
    </w:p>
    <w:p w14:paraId="0ACA1270" w14:textId="77777777" w:rsidR="00210E88" w:rsidRDefault="00210E88" w:rsidP="00210E88">
      <w:pPr>
        <w:rPr>
          <w:rFonts w:ascii="Arial" w:hAnsi="Arial" w:cs="Arial"/>
          <w:b/>
        </w:rPr>
      </w:pPr>
      <w:r>
        <w:rPr>
          <w:rFonts w:ascii="Arial" w:hAnsi="Arial" w:cs="Arial"/>
          <w:b/>
        </w:rPr>
        <w:t xml:space="preserve">Discussion: </w:t>
      </w:r>
    </w:p>
    <w:p w14:paraId="6A85320A" w14:textId="77777777" w:rsidR="00210E88" w:rsidRDefault="00210E88" w:rsidP="00210E88">
      <w:r>
        <w:t>This CR introduces backward compatible changes into the OpenAPI files for CAPIF_Publish_Service_API.</w:t>
      </w:r>
    </w:p>
    <w:p w14:paraId="0D1479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F5EB7" w14:textId="74495908" w:rsidR="00210E88" w:rsidRDefault="00210E88" w:rsidP="00210E88">
      <w:pPr>
        <w:rPr>
          <w:rFonts w:ascii="Arial" w:hAnsi="Arial" w:cs="Arial"/>
          <w:b/>
          <w:sz w:val="24"/>
        </w:rPr>
      </w:pPr>
      <w:r>
        <w:rPr>
          <w:rFonts w:ascii="Arial" w:hAnsi="Arial" w:cs="Arial"/>
          <w:b/>
          <w:color w:val="0000FF"/>
          <w:sz w:val="24"/>
        </w:rPr>
        <w:t>C3-230597</w:t>
      </w:r>
      <w:r>
        <w:rPr>
          <w:rFonts w:ascii="Arial" w:hAnsi="Arial" w:cs="Arial"/>
          <w:b/>
          <w:color w:val="0000FF"/>
          <w:sz w:val="24"/>
        </w:rPr>
        <w:tab/>
      </w:r>
      <w:r>
        <w:rPr>
          <w:rFonts w:ascii="Arial" w:hAnsi="Arial" w:cs="Arial"/>
          <w:b/>
          <w:sz w:val="24"/>
        </w:rPr>
        <w:t>Description field of 5GLANParameterProvision API</w:t>
      </w:r>
    </w:p>
    <w:p w14:paraId="34D7C5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CR-0841  rev  Cat: F (Rel-18)</w:t>
      </w:r>
      <w:r>
        <w:rPr>
          <w:i/>
        </w:rPr>
        <w:br/>
      </w:r>
      <w:r>
        <w:rPr>
          <w:i/>
        </w:rPr>
        <w:br/>
      </w:r>
      <w:r>
        <w:rPr>
          <w:i/>
        </w:rPr>
        <w:tab/>
      </w:r>
      <w:r>
        <w:rPr>
          <w:i/>
        </w:rPr>
        <w:tab/>
      </w:r>
      <w:r>
        <w:rPr>
          <w:i/>
        </w:rPr>
        <w:tab/>
      </w:r>
      <w:r>
        <w:rPr>
          <w:i/>
        </w:rPr>
        <w:tab/>
      </w:r>
      <w:r>
        <w:rPr>
          <w:i/>
        </w:rPr>
        <w:tab/>
        <w:t>Source: Huawei</w:t>
      </w:r>
    </w:p>
    <w:p w14:paraId="14DBD1AE" w14:textId="77777777" w:rsidR="00210E88" w:rsidRDefault="00210E88" w:rsidP="00210E88">
      <w:pPr>
        <w:rPr>
          <w:rFonts w:ascii="Arial" w:hAnsi="Arial" w:cs="Arial"/>
          <w:b/>
        </w:rPr>
      </w:pPr>
      <w:r>
        <w:rPr>
          <w:rFonts w:ascii="Arial" w:hAnsi="Arial" w:cs="Arial"/>
          <w:b/>
        </w:rPr>
        <w:t xml:space="preserve">Discussion: </w:t>
      </w:r>
    </w:p>
    <w:p w14:paraId="56118FBE" w14:textId="77777777" w:rsidR="00210E88" w:rsidRDefault="00210E88" w:rsidP="00210E88">
      <w:r>
        <w:t>This CR introduces backward compatible change into the OpenAPI file for 5GLANParameterProvision API.</w:t>
      </w:r>
    </w:p>
    <w:p w14:paraId="56F83E1C" w14:textId="77777777" w:rsidR="00210E88" w:rsidRDefault="00210E88" w:rsidP="00210E88">
      <w:r>
        <w:t>Igor (Ericsson): merged with 0236</w:t>
      </w:r>
    </w:p>
    <w:p w14:paraId="1D5AEE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990BA" w14:textId="47D8A5EF" w:rsidR="00210E88" w:rsidRDefault="00210E88" w:rsidP="00210E88">
      <w:pPr>
        <w:rPr>
          <w:rFonts w:ascii="Arial" w:hAnsi="Arial" w:cs="Arial"/>
          <w:b/>
          <w:sz w:val="24"/>
        </w:rPr>
      </w:pPr>
      <w:r>
        <w:rPr>
          <w:rFonts w:ascii="Arial" w:hAnsi="Arial" w:cs="Arial"/>
          <w:b/>
          <w:color w:val="0000FF"/>
          <w:sz w:val="24"/>
        </w:rPr>
        <w:t>C3-230598</w:t>
      </w:r>
      <w:r>
        <w:rPr>
          <w:rFonts w:ascii="Arial" w:hAnsi="Arial" w:cs="Arial"/>
          <w:b/>
          <w:color w:val="0000FF"/>
          <w:sz w:val="24"/>
        </w:rPr>
        <w:tab/>
      </w:r>
      <w:r>
        <w:rPr>
          <w:rFonts w:ascii="Arial" w:hAnsi="Arial" w:cs="Arial"/>
          <w:b/>
          <w:sz w:val="24"/>
        </w:rPr>
        <w:t>Description field of LpiParameterProvision API</w:t>
      </w:r>
    </w:p>
    <w:p w14:paraId="67BC08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CR-0842  rev  Cat: F (Rel-18)</w:t>
      </w:r>
      <w:r>
        <w:rPr>
          <w:i/>
        </w:rPr>
        <w:br/>
      </w:r>
      <w:r>
        <w:rPr>
          <w:i/>
        </w:rPr>
        <w:br/>
      </w:r>
      <w:r>
        <w:rPr>
          <w:i/>
        </w:rPr>
        <w:tab/>
      </w:r>
      <w:r>
        <w:rPr>
          <w:i/>
        </w:rPr>
        <w:tab/>
      </w:r>
      <w:r>
        <w:rPr>
          <w:i/>
        </w:rPr>
        <w:tab/>
      </w:r>
      <w:r>
        <w:rPr>
          <w:i/>
        </w:rPr>
        <w:tab/>
      </w:r>
      <w:r>
        <w:rPr>
          <w:i/>
        </w:rPr>
        <w:tab/>
        <w:t>Source: Huawei</w:t>
      </w:r>
    </w:p>
    <w:p w14:paraId="504E2703" w14:textId="77777777" w:rsidR="00210E88" w:rsidRDefault="00210E88" w:rsidP="00210E88">
      <w:pPr>
        <w:rPr>
          <w:rFonts w:ascii="Arial" w:hAnsi="Arial" w:cs="Arial"/>
          <w:b/>
        </w:rPr>
      </w:pPr>
      <w:r>
        <w:rPr>
          <w:rFonts w:ascii="Arial" w:hAnsi="Arial" w:cs="Arial"/>
          <w:b/>
        </w:rPr>
        <w:t xml:space="preserve">Discussion: </w:t>
      </w:r>
    </w:p>
    <w:p w14:paraId="41B9B407" w14:textId="77777777" w:rsidR="00210E88" w:rsidRDefault="00210E88" w:rsidP="00210E88">
      <w:r>
        <w:t>This CR introduces backward compatible change into the OpenAPI file for LpiParameterProvision API.</w:t>
      </w:r>
    </w:p>
    <w:p w14:paraId="7CAB39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AFD1" w14:textId="60396D6A" w:rsidR="00210E88" w:rsidRDefault="00210E88" w:rsidP="00210E88">
      <w:pPr>
        <w:rPr>
          <w:rFonts w:ascii="Arial" w:hAnsi="Arial" w:cs="Arial"/>
          <w:b/>
          <w:sz w:val="24"/>
        </w:rPr>
      </w:pPr>
      <w:r>
        <w:rPr>
          <w:rFonts w:ascii="Arial" w:hAnsi="Arial" w:cs="Arial"/>
          <w:b/>
          <w:color w:val="0000FF"/>
          <w:sz w:val="24"/>
        </w:rPr>
        <w:t>C3-230599</w:t>
      </w:r>
      <w:r>
        <w:rPr>
          <w:rFonts w:ascii="Arial" w:hAnsi="Arial" w:cs="Arial"/>
          <w:b/>
          <w:color w:val="0000FF"/>
          <w:sz w:val="24"/>
        </w:rPr>
        <w:tab/>
      </w:r>
      <w:r>
        <w:rPr>
          <w:rFonts w:ascii="Arial" w:hAnsi="Arial" w:cs="Arial"/>
          <w:b/>
          <w:sz w:val="24"/>
        </w:rPr>
        <w:t>Description field of ServiceParameter API</w:t>
      </w:r>
    </w:p>
    <w:p w14:paraId="19E68E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CR-0843  rev  Cat: F (Rel-18)</w:t>
      </w:r>
      <w:r>
        <w:rPr>
          <w:i/>
        </w:rPr>
        <w:br/>
      </w:r>
      <w:r>
        <w:rPr>
          <w:i/>
        </w:rPr>
        <w:br/>
      </w:r>
      <w:r>
        <w:rPr>
          <w:i/>
        </w:rPr>
        <w:tab/>
      </w:r>
      <w:r>
        <w:rPr>
          <w:i/>
        </w:rPr>
        <w:tab/>
      </w:r>
      <w:r>
        <w:rPr>
          <w:i/>
        </w:rPr>
        <w:tab/>
      </w:r>
      <w:r>
        <w:rPr>
          <w:i/>
        </w:rPr>
        <w:tab/>
      </w:r>
      <w:r>
        <w:rPr>
          <w:i/>
        </w:rPr>
        <w:tab/>
        <w:t>Source: Huawei</w:t>
      </w:r>
    </w:p>
    <w:p w14:paraId="241823F7" w14:textId="77777777" w:rsidR="00210E88" w:rsidRDefault="00210E88" w:rsidP="00210E88">
      <w:pPr>
        <w:rPr>
          <w:rFonts w:ascii="Arial" w:hAnsi="Arial" w:cs="Arial"/>
          <w:b/>
        </w:rPr>
      </w:pPr>
      <w:r>
        <w:rPr>
          <w:rFonts w:ascii="Arial" w:hAnsi="Arial" w:cs="Arial"/>
          <w:b/>
        </w:rPr>
        <w:t xml:space="preserve">Discussion: </w:t>
      </w:r>
    </w:p>
    <w:p w14:paraId="289659B0" w14:textId="77777777" w:rsidR="00210E88" w:rsidRDefault="00210E88" w:rsidP="00210E88">
      <w:r>
        <w:t>This CR introduces backward compatible change into the OpenAPI file for ServiceParameter API.</w:t>
      </w:r>
    </w:p>
    <w:p w14:paraId="267CE6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76DC7" w14:textId="0C2C3109" w:rsidR="00210E88" w:rsidRDefault="00210E88" w:rsidP="00210E88">
      <w:pPr>
        <w:rPr>
          <w:rFonts w:ascii="Arial" w:hAnsi="Arial" w:cs="Arial"/>
          <w:b/>
          <w:sz w:val="24"/>
        </w:rPr>
      </w:pPr>
      <w:r>
        <w:rPr>
          <w:rFonts w:ascii="Arial" w:hAnsi="Arial" w:cs="Arial"/>
          <w:b/>
          <w:color w:val="0000FF"/>
          <w:sz w:val="24"/>
        </w:rPr>
        <w:t>C3-230600</w:t>
      </w:r>
      <w:r>
        <w:rPr>
          <w:rFonts w:ascii="Arial" w:hAnsi="Arial" w:cs="Arial"/>
          <w:b/>
          <w:color w:val="0000FF"/>
          <w:sz w:val="24"/>
        </w:rPr>
        <w:tab/>
      </w:r>
      <w:r>
        <w:rPr>
          <w:rFonts w:ascii="Arial" w:hAnsi="Arial" w:cs="Arial"/>
          <w:b/>
          <w:sz w:val="24"/>
        </w:rPr>
        <w:t>Description field of TimeSyncExposure API</w:t>
      </w:r>
    </w:p>
    <w:p w14:paraId="14A1D9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CR-0844  rev  Cat: F (Rel-18)</w:t>
      </w:r>
      <w:r>
        <w:rPr>
          <w:i/>
        </w:rPr>
        <w:br/>
      </w:r>
      <w:r>
        <w:rPr>
          <w:i/>
        </w:rPr>
        <w:br/>
      </w:r>
      <w:r>
        <w:rPr>
          <w:i/>
        </w:rPr>
        <w:tab/>
      </w:r>
      <w:r>
        <w:rPr>
          <w:i/>
        </w:rPr>
        <w:tab/>
      </w:r>
      <w:r>
        <w:rPr>
          <w:i/>
        </w:rPr>
        <w:tab/>
      </w:r>
      <w:r>
        <w:rPr>
          <w:i/>
        </w:rPr>
        <w:tab/>
      </w:r>
      <w:r>
        <w:rPr>
          <w:i/>
        </w:rPr>
        <w:tab/>
        <w:t>Source: Huawei</w:t>
      </w:r>
    </w:p>
    <w:p w14:paraId="14472ACA" w14:textId="77777777" w:rsidR="00210E88" w:rsidRDefault="00210E88" w:rsidP="00210E88">
      <w:pPr>
        <w:rPr>
          <w:rFonts w:ascii="Arial" w:hAnsi="Arial" w:cs="Arial"/>
          <w:b/>
        </w:rPr>
      </w:pPr>
      <w:r>
        <w:rPr>
          <w:rFonts w:ascii="Arial" w:hAnsi="Arial" w:cs="Arial"/>
          <w:b/>
        </w:rPr>
        <w:t xml:space="preserve">Discussion: </w:t>
      </w:r>
    </w:p>
    <w:p w14:paraId="268A3AF3" w14:textId="77777777" w:rsidR="00210E88" w:rsidRDefault="00210E88" w:rsidP="00210E88">
      <w:r>
        <w:t>This CR introduces backward compatible change into the OpenAPI file for TimeSyncExposure API.</w:t>
      </w:r>
    </w:p>
    <w:p w14:paraId="5E40D2E9" w14:textId="77777777" w:rsidR="00210E88" w:rsidRDefault="00210E88" w:rsidP="00210E88">
      <w:r>
        <w:t>Igor (Ericsson): merged with 0236</w:t>
      </w:r>
    </w:p>
    <w:p w14:paraId="4C4D4FAA"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61D195" w14:textId="474B02A4" w:rsidR="00210E88" w:rsidRDefault="00210E88" w:rsidP="00210E88">
      <w:pPr>
        <w:rPr>
          <w:rFonts w:ascii="Arial" w:hAnsi="Arial" w:cs="Arial"/>
          <w:b/>
          <w:sz w:val="24"/>
        </w:rPr>
      </w:pPr>
      <w:r>
        <w:rPr>
          <w:rFonts w:ascii="Arial" w:hAnsi="Arial" w:cs="Arial"/>
          <w:b/>
          <w:color w:val="0000FF"/>
          <w:sz w:val="24"/>
        </w:rPr>
        <w:t>C3-230601</w:t>
      </w:r>
      <w:r>
        <w:rPr>
          <w:rFonts w:ascii="Arial" w:hAnsi="Arial" w:cs="Arial"/>
          <w:b/>
          <w:color w:val="0000FF"/>
          <w:sz w:val="24"/>
        </w:rPr>
        <w:tab/>
      </w:r>
      <w:r>
        <w:rPr>
          <w:rFonts w:ascii="Arial" w:hAnsi="Arial" w:cs="Arial"/>
          <w:b/>
          <w:sz w:val="24"/>
        </w:rPr>
        <w:t>Description field of MSEventExposure API</w:t>
      </w:r>
    </w:p>
    <w:p w14:paraId="040613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CR-0845  rev  Cat: F (Rel-18)</w:t>
      </w:r>
      <w:r>
        <w:rPr>
          <w:i/>
        </w:rPr>
        <w:br/>
      </w:r>
      <w:r>
        <w:rPr>
          <w:i/>
        </w:rPr>
        <w:br/>
      </w:r>
      <w:r>
        <w:rPr>
          <w:i/>
        </w:rPr>
        <w:tab/>
      </w:r>
      <w:r>
        <w:rPr>
          <w:i/>
        </w:rPr>
        <w:tab/>
      </w:r>
      <w:r>
        <w:rPr>
          <w:i/>
        </w:rPr>
        <w:tab/>
      </w:r>
      <w:r>
        <w:rPr>
          <w:i/>
        </w:rPr>
        <w:tab/>
      </w:r>
      <w:r>
        <w:rPr>
          <w:i/>
        </w:rPr>
        <w:tab/>
        <w:t>Source: Huawei</w:t>
      </w:r>
    </w:p>
    <w:p w14:paraId="701A8C12" w14:textId="77777777" w:rsidR="00210E88" w:rsidRDefault="00210E88" w:rsidP="00210E88">
      <w:pPr>
        <w:rPr>
          <w:rFonts w:ascii="Arial" w:hAnsi="Arial" w:cs="Arial"/>
          <w:b/>
        </w:rPr>
      </w:pPr>
      <w:r>
        <w:rPr>
          <w:rFonts w:ascii="Arial" w:hAnsi="Arial" w:cs="Arial"/>
          <w:b/>
        </w:rPr>
        <w:t xml:space="preserve">Discussion: </w:t>
      </w:r>
    </w:p>
    <w:p w14:paraId="56E45C1D" w14:textId="77777777" w:rsidR="00210E88" w:rsidRDefault="00210E88" w:rsidP="00210E88">
      <w:r>
        <w:t>This CR introduces backward compatible change into the OpenAPI file for MSEventExposure API.</w:t>
      </w:r>
    </w:p>
    <w:p w14:paraId="50FEA1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2492" w14:textId="35ECCE91" w:rsidR="00210E88" w:rsidRDefault="00210E88" w:rsidP="00210E88">
      <w:pPr>
        <w:rPr>
          <w:rFonts w:ascii="Arial" w:hAnsi="Arial" w:cs="Arial"/>
          <w:b/>
          <w:sz w:val="24"/>
        </w:rPr>
      </w:pPr>
      <w:r>
        <w:rPr>
          <w:rFonts w:ascii="Arial" w:hAnsi="Arial" w:cs="Arial"/>
          <w:b/>
          <w:color w:val="0000FF"/>
          <w:sz w:val="24"/>
        </w:rPr>
        <w:t>C3-230629</w:t>
      </w:r>
      <w:r>
        <w:rPr>
          <w:rFonts w:ascii="Arial" w:hAnsi="Arial" w:cs="Arial"/>
          <w:b/>
          <w:color w:val="0000FF"/>
          <w:sz w:val="24"/>
        </w:rPr>
        <w:tab/>
      </w:r>
      <w:r>
        <w:rPr>
          <w:rFonts w:ascii="Arial" w:hAnsi="Arial" w:cs="Arial"/>
          <w:b/>
          <w:sz w:val="24"/>
        </w:rPr>
        <w:t>Update Flow Description Information with ToSTC in ChargeableParty API</w:t>
      </w:r>
    </w:p>
    <w:p w14:paraId="060F6F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CR-0634  rev 1 Cat: B (Rel-18)</w:t>
      </w:r>
      <w:r>
        <w:rPr>
          <w:i/>
        </w:rPr>
        <w:br/>
      </w:r>
      <w:r>
        <w:rPr>
          <w:i/>
        </w:rPr>
        <w:br/>
      </w:r>
      <w:r>
        <w:rPr>
          <w:i/>
        </w:rPr>
        <w:tab/>
      </w:r>
      <w:r>
        <w:rPr>
          <w:i/>
        </w:rPr>
        <w:tab/>
      </w:r>
      <w:r>
        <w:rPr>
          <w:i/>
        </w:rPr>
        <w:tab/>
      </w:r>
      <w:r>
        <w:rPr>
          <w:i/>
        </w:rPr>
        <w:tab/>
      </w:r>
      <w:r>
        <w:rPr>
          <w:i/>
        </w:rPr>
        <w:tab/>
        <w:t>Source: Ericsson</w:t>
      </w:r>
    </w:p>
    <w:p w14:paraId="0FAFD2D7" w14:textId="77777777" w:rsidR="00210E88" w:rsidRDefault="00210E88" w:rsidP="00210E88">
      <w:pPr>
        <w:rPr>
          <w:color w:val="808080"/>
        </w:rPr>
      </w:pPr>
      <w:r>
        <w:rPr>
          <w:color w:val="808080"/>
        </w:rPr>
        <w:t>(Replaces C3-230176)</w:t>
      </w:r>
    </w:p>
    <w:p w14:paraId="5678D4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D58D5" w14:textId="79469014" w:rsidR="00210E88" w:rsidRDefault="00210E88" w:rsidP="00210E88">
      <w:pPr>
        <w:rPr>
          <w:rFonts w:ascii="Arial" w:hAnsi="Arial" w:cs="Arial"/>
          <w:b/>
          <w:sz w:val="24"/>
        </w:rPr>
      </w:pPr>
      <w:r>
        <w:rPr>
          <w:rFonts w:ascii="Arial" w:hAnsi="Arial" w:cs="Arial"/>
          <w:b/>
          <w:color w:val="0000FF"/>
          <w:sz w:val="24"/>
        </w:rPr>
        <w:t>C3-230631</w:t>
      </w:r>
      <w:r>
        <w:rPr>
          <w:rFonts w:ascii="Arial" w:hAnsi="Arial" w:cs="Arial"/>
          <w:b/>
          <w:color w:val="0000FF"/>
          <w:sz w:val="24"/>
        </w:rPr>
        <w:tab/>
      </w:r>
      <w:r>
        <w:rPr>
          <w:rFonts w:ascii="Arial" w:hAnsi="Arial" w:cs="Arial"/>
          <w:b/>
          <w:sz w:val="24"/>
        </w:rPr>
        <w:t>Update Flow Description Information with ToSTC in AsSessionWithQoS API</w:t>
      </w:r>
    </w:p>
    <w:p w14:paraId="0EA996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CR-0636  rev 1 Cat: B (Rel-18)</w:t>
      </w:r>
      <w:r>
        <w:rPr>
          <w:i/>
        </w:rPr>
        <w:br/>
      </w:r>
      <w:r>
        <w:rPr>
          <w:i/>
        </w:rPr>
        <w:br/>
      </w:r>
      <w:r>
        <w:rPr>
          <w:i/>
        </w:rPr>
        <w:tab/>
      </w:r>
      <w:r>
        <w:rPr>
          <w:i/>
        </w:rPr>
        <w:tab/>
      </w:r>
      <w:r>
        <w:rPr>
          <w:i/>
        </w:rPr>
        <w:tab/>
      </w:r>
      <w:r>
        <w:rPr>
          <w:i/>
        </w:rPr>
        <w:tab/>
      </w:r>
      <w:r>
        <w:rPr>
          <w:i/>
        </w:rPr>
        <w:tab/>
        <w:t>Source: Ericsson</w:t>
      </w:r>
    </w:p>
    <w:p w14:paraId="0003C59C" w14:textId="77777777" w:rsidR="00210E88" w:rsidRDefault="00210E88" w:rsidP="00210E88">
      <w:pPr>
        <w:rPr>
          <w:color w:val="808080"/>
        </w:rPr>
      </w:pPr>
      <w:r>
        <w:rPr>
          <w:color w:val="808080"/>
        </w:rPr>
        <w:t>(Replaces C3-230178)</w:t>
      </w:r>
    </w:p>
    <w:p w14:paraId="6CF86CC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444E" w14:textId="498EC947" w:rsidR="00210E88" w:rsidRDefault="00210E88" w:rsidP="00210E88">
      <w:pPr>
        <w:rPr>
          <w:rFonts w:ascii="Arial" w:hAnsi="Arial" w:cs="Arial"/>
          <w:b/>
          <w:sz w:val="24"/>
        </w:rPr>
      </w:pPr>
      <w:r>
        <w:rPr>
          <w:rFonts w:ascii="Arial" w:hAnsi="Arial" w:cs="Arial"/>
          <w:b/>
          <w:color w:val="0000FF"/>
          <w:sz w:val="24"/>
        </w:rPr>
        <w:t>C3-230635</w:t>
      </w:r>
      <w:r>
        <w:rPr>
          <w:rFonts w:ascii="Arial" w:hAnsi="Arial" w:cs="Arial"/>
          <w:b/>
          <w:color w:val="0000FF"/>
          <w:sz w:val="24"/>
        </w:rPr>
        <w:tab/>
      </w:r>
      <w:r>
        <w:rPr>
          <w:rFonts w:ascii="Arial" w:hAnsi="Arial" w:cs="Arial"/>
          <w:b/>
          <w:sz w:val="24"/>
        </w:rPr>
        <w:t>Update procedures for Flow Description Information with ToSTC</w:t>
      </w:r>
    </w:p>
    <w:p w14:paraId="00A2F7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CR-0786  rev 1 Cat: B (Rel-18)</w:t>
      </w:r>
      <w:r>
        <w:rPr>
          <w:i/>
        </w:rPr>
        <w:br/>
      </w:r>
      <w:r>
        <w:rPr>
          <w:i/>
        </w:rPr>
        <w:br/>
      </w:r>
      <w:r>
        <w:rPr>
          <w:i/>
        </w:rPr>
        <w:tab/>
      </w:r>
      <w:r>
        <w:rPr>
          <w:i/>
        </w:rPr>
        <w:tab/>
      </w:r>
      <w:r>
        <w:rPr>
          <w:i/>
        </w:rPr>
        <w:tab/>
      </w:r>
      <w:r>
        <w:rPr>
          <w:i/>
        </w:rPr>
        <w:tab/>
      </w:r>
      <w:r>
        <w:rPr>
          <w:i/>
        </w:rPr>
        <w:tab/>
        <w:t>Source: Ericsson</w:t>
      </w:r>
    </w:p>
    <w:p w14:paraId="5F9B45BB" w14:textId="77777777" w:rsidR="00210E88" w:rsidRDefault="00210E88" w:rsidP="00210E88">
      <w:pPr>
        <w:rPr>
          <w:color w:val="808080"/>
        </w:rPr>
      </w:pPr>
      <w:r>
        <w:rPr>
          <w:color w:val="808080"/>
        </w:rPr>
        <w:t>(Replaces C3-230180)</w:t>
      </w:r>
    </w:p>
    <w:p w14:paraId="598EA8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83FC" w14:textId="46E119E2" w:rsidR="00210E88" w:rsidRDefault="00210E88" w:rsidP="00210E88">
      <w:pPr>
        <w:rPr>
          <w:rFonts w:ascii="Arial" w:hAnsi="Arial" w:cs="Arial"/>
          <w:b/>
          <w:sz w:val="24"/>
        </w:rPr>
      </w:pPr>
      <w:r>
        <w:rPr>
          <w:rFonts w:ascii="Arial" w:hAnsi="Arial" w:cs="Arial"/>
          <w:b/>
          <w:color w:val="0000FF"/>
          <w:sz w:val="24"/>
        </w:rPr>
        <w:t>C3-230643</w:t>
      </w:r>
      <w:r>
        <w:rPr>
          <w:rFonts w:ascii="Arial" w:hAnsi="Arial" w:cs="Arial"/>
          <w:b/>
          <w:color w:val="0000FF"/>
          <w:sz w:val="24"/>
        </w:rPr>
        <w:tab/>
      </w:r>
      <w:r>
        <w:rPr>
          <w:rFonts w:ascii="Arial" w:hAnsi="Arial" w:cs="Arial"/>
          <w:b/>
          <w:sz w:val="24"/>
        </w:rPr>
        <w:t>Correction of the description fields in enumerations</w:t>
      </w:r>
    </w:p>
    <w:p w14:paraId="510ABC1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CR-0642  rev 1 Cat: F (Rel-18)</w:t>
      </w:r>
      <w:r>
        <w:rPr>
          <w:i/>
        </w:rPr>
        <w:br/>
      </w:r>
      <w:r>
        <w:rPr>
          <w:i/>
        </w:rPr>
        <w:br/>
      </w:r>
      <w:r>
        <w:rPr>
          <w:i/>
        </w:rPr>
        <w:tab/>
      </w:r>
      <w:r>
        <w:rPr>
          <w:i/>
        </w:rPr>
        <w:tab/>
      </w:r>
      <w:r>
        <w:rPr>
          <w:i/>
        </w:rPr>
        <w:tab/>
      </w:r>
      <w:r>
        <w:rPr>
          <w:i/>
        </w:rPr>
        <w:tab/>
      </w:r>
      <w:r>
        <w:rPr>
          <w:i/>
        </w:rPr>
        <w:tab/>
        <w:t>Source: Ericsson</w:t>
      </w:r>
    </w:p>
    <w:p w14:paraId="4B3A6883" w14:textId="77777777" w:rsidR="00210E88" w:rsidRDefault="00210E88" w:rsidP="00210E88">
      <w:pPr>
        <w:rPr>
          <w:color w:val="808080"/>
        </w:rPr>
      </w:pPr>
      <w:r>
        <w:rPr>
          <w:color w:val="808080"/>
        </w:rPr>
        <w:t>(Replaces C3-230231)</w:t>
      </w:r>
    </w:p>
    <w:p w14:paraId="68639A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AD555" w14:textId="2AE92770" w:rsidR="00210E88" w:rsidRDefault="00210E88" w:rsidP="00210E88">
      <w:pPr>
        <w:rPr>
          <w:rFonts w:ascii="Arial" w:hAnsi="Arial" w:cs="Arial"/>
          <w:b/>
          <w:sz w:val="24"/>
        </w:rPr>
      </w:pPr>
      <w:r>
        <w:rPr>
          <w:rFonts w:ascii="Arial" w:hAnsi="Arial" w:cs="Arial"/>
          <w:b/>
          <w:color w:val="0000FF"/>
          <w:sz w:val="24"/>
        </w:rPr>
        <w:t>C3-230644</w:t>
      </w:r>
      <w:r>
        <w:rPr>
          <w:rFonts w:ascii="Arial" w:hAnsi="Arial" w:cs="Arial"/>
          <w:b/>
          <w:color w:val="0000FF"/>
          <w:sz w:val="24"/>
        </w:rPr>
        <w:tab/>
      </w:r>
      <w:r>
        <w:rPr>
          <w:rFonts w:ascii="Arial" w:hAnsi="Arial" w:cs="Arial"/>
          <w:b/>
          <w:sz w:val="24"/>
        </w:rPr>
        <w:t>Correction of the description fields in enumerations</w:t>
      </w:r>
    </w:p>
    <w:p w14:paraId="0B2B92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CR-0286  rev 1 Cat: F (Rel-18)</w:t>
      </w:r>
      <w:r>
        <w:rPr>
          <w:i/>
        </w:rPr>
        <w:br/>
      </w:r>
      <w:r>
        <w:rPr>
          <w:i/>
        </w:rPr>
        <w:lastRenderedPageBreak/>
        <w:br/>
      </w:r>
      <w:r>
        <w:rPr>
          <w:i/>
        </w:rPr>
        <w:tab/>
      </w:r>
      <w:r>
        <w:rPr>
          <w:i/>
        </w:rPr>
        <w:tab/>
      </w:r>
      <w:r>
        <w:rPr>
          <w:i/>
        </w:rPr>
        <w:tab/>
      </w:r>
      <w:r>
        <w:rPr>
          <w:i/>
        </w:rPr>
        <w:tab/>
      </w:r>
      <w:r>
        <w:rPr>
          <w:i/>
        </w:rPr>
        <w:tab/>
        <w:t>Source: Ericsson</w:t>
      </w:r>
    </w:p>
    <w:p w14:paraId="30141A12" w14:textId="77777777" w:rsidR="00210E88" w:rsidRDefault="00210E88" w:rsidP="00210E88">
      <w:pPr>
        <w:rPr>
          <w:color w:val="808080"/>
        </w:rPr>
      </w:pPr>
      <w:r>
        <w:rPr>
          <w:color w:val="808080"/>
        </w:rPr>
        <w:t>(Replaces C3-230233)</w:t>
      </w:r>
    </w:p>
    <w:p w14:paraId="217E73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AB28D" w14:textId="3453660D" w:rsidR="00210E88" w:rsidRDefault="00210E88" w:rsidP="00210E88">
      <w:pPr>
        <w:rPr>
          <w:rFonts w:ascii="Arial" w:hAnsi="Arial" w:cs="Arial"/>
          <w:b/>
          <w:sz w:val="24"/>
        </w:rPr>
      </w:pPr>
      <w:r>
        <w:rPr>
          <w:rFonts w:ascii="Arial" w:hAnsi="Arial" w:cs="Arial"/>
          <w:b/>
          <w:color w:val="0000FF"/>
          <w:sz w:val="24"/>
        </w:rPr>
        <w:t>C3-230645</w:t>
      </w:r>
      <w:r>
        <w:rPr>
          <w:rFonts w:ascii="Arial" w:hAnsi="Arial" w:cs="Arial"/>
          <w:b/>
          <w:color w:val="0000FF"/>
          <w:sz w:val="24"/>
        </w:rPr>
        <w:tab/>
      </w:r>
      <w:r>
        <w:rPr>
          <w:rFonts w:ascii="Arial" w:hAnsi="Arial" w:cs="Arial"/>
          <w:b/>
          <w:sz w:val="24"/>
        </w:rPr>
        <w:t>Correction of the description fields in enumerations</w:t>
      </w:r>
    </w:p>
    <w:p w14:paraId="1E5A8A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CR-0024  rev 1 Cat: F (Rel-18)</w:t>
      </w:r>
      <w:r>
        <w:rPr>
          <w:i/>
        </w:rPr>
        <w:br/>
      </w:r>
      <w:r>
        <w:rPr>
          <w:i/>
        </w:rPr>
        <w:br/>
      </w:r>
      <w:r>
        <w:rPr>
          <w:i/>
        </w:rPr>
        <w:tab/>
      </w:r>
      <w:r>
        <w:rPr>
          <w:i/>
        </w:rPr>
        <w:tab/>
      </w:r>
      <w:r>
        <w:rPr>
          <w:i/>
        </w:rPr>
        <w:tab/>
      </w:r>
      <w:r>
        <w:rPr>
          <w:i/>
        </w:rPr>
        <w:tab/>
      </w:r>
      <w:r>
        <w:rPr>
          <w:i/>
        </w:rPr>
        <w:tab/>
        <w:t>Source: Ericsson, Huawei</w:t>
      </w:r>
    </w:p>
    <w:p w14:paraId="056071B8" w14:textId="77777777" w:rsidR="00210E88" w:rsidRDefault="00210E88" w:rsidP="00210E88">
      <w:pPr>
        <w:rPr>
          <w:color w:val="808080"/>
        </w:rPr>
      </w:pPr>
      <w:r>
        <w:rPr>
          <w:color w:val="808080"/>
        </w:rPr>
        <w:t>(Replaces C3-230234)</w:t>
      </w:r>
    </w:p>
    <w:p w14:paraId="3005FA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CD5F" w14:textId="69B28E49" w:rsidR="00210E88" w:rsidRDefault="00210E88" w:rsidP="00210E88">
      <w:pPr>
        <w:rPr>
          <w:rFonts w:ascii="Arial" w:hAnsi="Arial" w:cs="Arial"/>
          <w:b/>
          <w:sz w:val="24"/>
        </w:rPr>
      </w:pPr>
      <w:r>
        <w:rPr>
          <w:rFonts w:ascii="Arial" w:hAnsi="Arial" w:cs="Arial"/>
          <w:b/>
          <w:color w:val="0000FF"/>
          <w:sz w:val="24"/>
        </w:rPr>
        <w:t>C3-230646</w:t>
      </w:r>
      <w:r>
        <w:rPr>
          <w:rFonts w:ascii="Arial" w:hAnsi="Arial" w:cs="Arial"/>
          <w:b/>
          <w:color w:val="0000FF"/>
          <w:sz w:val="24"/>
        </w:rPr>
        <w:tab/>
      </w:r>
      <w:r>
        <w:rPr>
          <w:rFonts w:ascii="Arial" w:hAnsi="Arial" w:cs="Arial"/>
          <w:b/>
          <w:sz w:val="24"/>
        </w:rPr>
        <w:t>Correction of the description fields in enumerations</w:t>
      </w:r>
    </w:p>
    <w:p w14:paraId="16E629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CR-0798  rev 1 Cat: F (Rel-18)</w:t>
      </w:r>
      <w:r>
        <w:rPr>
          <w:i/>
        </w:rPr>
        <w:br/>
      </w:r>
      <w:r>
        <w:rPr>
          <w:i/>
        </w:rPr>
        <w:br/>
      </w:r>
      <w:r>
        <w:rPr>
          <w:i/>
        </w:rPr>
        <w:tab/>
      </w:r>
      <w:r>
        <w:rPr>
          <w:i/>
        </w:rPr>
        <w:tab/>
      </w:r>
      <w:r>
        <w:rPr>
          <w:i/>
        </w:rPr>
        <w:tab/>
      </w:r>
      <w:r>
        <w:rPr>
          <w:i/>
        </w:rPr>
        <w:tab/>
      </w:r>
      <w:r>
        <w:rPr>
          <w:i/>
        </w:rPr>
        <w:tab/>
        <w:t>Source: Ericsson, Huawei</w:t>
      </w:r>
    </w:p>
    <w:p w14:paraId="3CD0D6EB" w14:textId="77777777" w:rsidR="00210E88" w:rsidRDefault="00210E88" w:rsidP="00210E88">
      <w:pPr>
        <w:rPr>
          <w:color w:val="808080"/>
        </w:rPr>
      </w:pPr>
      <w:r>
        <w:rPr>
          <w:color w:val="808080"/>
        </w:rPr>
        <w:t>(Replaces C3-230236)</w:t>
      </w:r>
    </w:p>
    <w:p w14:paraId="569333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97DF6" w14:textId="51D1B6F5" w:rsidR="00210E88" w:rsidRDefault="00210E88" w:rsidP="00210E88">
      <w:pPr>
        <w:rPr>
          <w:rFonts w:ascii="Arial" w:hAnsi="Arial" w:cs="Arial"/>
          <w:b/>
          <w:sz w:val="24"/>
        </w:rPr>
      </w:pPr>
      <w:r>
        <w:rPr>
          <w:rFonts w:ascii="Arial" w:hAnsi="Arial" w:cs="Arial"/>
          <w:b/>
          <w:color w:val="0000FF"/>
          <w:sz w:val="24"/>
        </w:rPr>
        <w:t>C3-230647</w:t>
      </w:r>
      <w:r>
        <w:rPr>
          <w:rFonts w:ascii="Arial" w:hAnsi="Arial" w:cs="Arial"/>
          <w:b/>
          <w:color w:val="0000FF"/>
          <w:sz w:val="24"/>
        </w:rPr>
        <w:tab/>
      </w:r>
      <w:r>
        <w:rPr>
          <w:rFonts w:ascii="Arial" w:hAnsi="Arial" w:cs="Arial"/>
          <w:b/>
          <w:sz w:val="24"/>
        </w:rPr>
        <w:t>Correction of the description fields in enumerations</w:t>
      </w:r>
    </w:p>
    <w:p w14:paraId="6349E1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CR-0013  rev 1 Cat: F (Rel-18)</w:t>
      </w:r>
      <w:r>
        <w:rPr>
          <w:i/>
        </w:rPr>
        <w:br/>
      </w:r>
      <w:r>
        <w:rPr>
          <w:i/>
        </w:rPr>
        <w:br/>
      </w:r>
      <w:r>
        <w:rPr>
          <w:i/>
        </w:rPr>
        <w:tab/>
      </w:r>
      <w:r>
        <w:rPr>
          <w:i/>
        </w:rPr>
        <w:tab/>
      </w:r>
      <w:r>
        <w:rPr>
          <w:i/>
        </w:rPr>
        <w:tab/>
      </w:r>
      <w:r>
        <w:rPr>
          <w:i/>
        </w:rPr>
        <w:tab/>
      </w:r>
      <w:r>
        <w:rPr>
          <w:i/>
        </w:rPr>
        <w:tab/>
        <w:t>Source: Ericsson</w:t>
      </w:r>
    </w:p>
    <w:p w14:paraId="46E58065" w14:textId="77777777" w:rsidR="00210E88" w:rsidRDefault="00210E88" w:rsidP="00210E88">
      <w:pPr>
        <w:rPr>
          <w:color w:val="808080"/>
        </w:rPr>
      </w:pPr>
      <w:r>
        <w:rPr>
          <w:color w:val="808080"/>
        </w:rPr>
        <w:t>(Replaces C3-230237)</w:t>
      </w:r>
    </w:p>
    <w:p w14:paraId="7807FB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4B91B" w14:textId="7C6ACA1A" w:rsidR="00210E88" w:rsidRDefault="00210E88" w:rsidP="00210E88">
      <w:pPr>
        <w:rPr>
          <w:rFonts w:ascii="Arial" w:hAnsi="Arial" w:cs="Arial"/>
          <w:b/>
          <w:sz w:val="24"/>
        </w:rPr>
      </w:pPr>
      <w:r>
        <w:rPr>
          <w:rFonts w:ascii="Arial" w:hAnsi="Arial" w:cs="Arial"/>
          <w:b/>
          <w:color w:val="0000FF"/>
          <w:sz w:val="24"/>
        </w:rPr>
        <w:t>C3-230648</w:t>
      </w:r>
      <w:r>
        <w:rPr>
          <w:rFonts w:ascii="Arial" w:hAnsi="Arial" w:cs="Arial"/>
          <w:b/>
          <w:color w:val="0000FF"/>
          <w:sz w:val="24"/>
        </w:rPr>
        <w:tab/>
      </w:r>
      <w:r>
        <w:rPr>
          <w:rFonts w:ascii="Arial" w:hAnsi="Arial" w:cs="Arial"/>
          <w:b/>
          <w:sz w:val="24"/>
        </w:rPr>
        <w:t>Correction of the description fields in enumerations</w:t>
      </w:r>
    </w:p>
    <w:p w14:paraId="289BE6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CR-0129  rev 1 Cat: F (Rel-18)</w:t>
      </w:r>
      <w:r>
        <w:rPr>
          <w:i/>
        </w:rPr>
        <w:br/>
      </w:r>
      <w:r>
        <w:rPr>
          <w:i/>
        </w:rPr>
        <w:br/>
      </w:r>
      <w:r>
        <w:rPr>
          <w:i/>
        </w:rPr>
        <w:tab/>
      </w:r>
      <w:r>
        <w:rPr>
          <w:i/>
        </w:rPr>
        <w:tab/>
      </w:r>
      <w:r>
        <w:rPr>
          <w:i/>
        </w:rPr>
        <w:tab/>
      </w:r>
      <w:r>
        <w:rPr>
          <w:i/>
        </w:rPr>
        <w:tab/>
      </w:r>
      <w:r>
        <w:rPr>
          <w:i/>
        </w:rPr>
        <w:tab/>
        <w:t>Source: Ericsson</w:t>
      </w:r>
    </w:p>
    <w:p w14:paraId="0FCD3B77" w14:textId="77777777" w:rsidR="00210E88" w:rsidRDefault="00210E88" w:rsidP="00210E88">
      <w:pPr>
        <w:rPr>
          <w:color w:val="808080"/>
        </w:rPr>
      </w:pPr>
      <w:r>
        <w:rPr>
          <w:color w:val="808080"/>
        </w:rPr>
        <w:t>(Replaces C3-230238)</w:t>
      </w:r>
    </w:p>
    <w:p w14:paraId="68B93C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84135" w14:textId="7DE881D2" w:rsidR="00210E88" w:rsidRDefault="00210E88" w:rsidP="00210E88">
      <w:pPr>
        <w:rPr>
          <w:rFonts w:ascii="Arial" w:hAnsi="Arial" w:cs="Arial"/>
          <w:b/>
          <w:sz w:val="24"/>
        </w:rPr>
      </w:pPr>
      <w:r>
        <w:rPr>
          <w:rFonts w:ascii="Arial" w:hAnsi="Arial" w:cs="Arial"/>
          <w:b/>
          <w:color w:val="0000FF"/>
          <w:sz w:val="24"/>
        </w:rPr>
        <w:t>C3-230649</w:t>
      </w:r>
      <w:r>
        <w:rPr>
          <w:rFonts w:ascii="Arial" w:hAnsi="Arial" w:cs="Arial"/>
          <w:b/>
          <w:color w:val="0000FF"/>
          <w:sz w:val="24"/>
        </w:rPr>
        <w:tab/>
      </w:r>
      <w:r>
        <w:rPr>
          <w:rFonts w:ascii="Arial" w:hAnsi="Arial" w:cs="Arial"/>
          <w:b/>
          <w:sz w:val="24"/>
        </w:rPr>
        <w:t>Correction of the description fields in enumerations</w:t>
      </w:r>
    </w:p>
    <w:p w14:paraId="6A510A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CR-0056  rev 1 Cat: F (Rel-18)</w:t>
      </w:r>
      <w:r>
        <w:rPr>
          <w:i/>
        </w:rPr>
        <w:br/>
      </w:r>
      <w:r>
        <w:rPr>
          <w:i/>
        </w:rPr>
        <w:br/>
      </w:r>
      <w:r>
        <w:rPr>
          <w:i/>
        </w:rPr>
        <w:tab/>
      </w:r>
      <w:r>
        <w:rPr>
          <w:i/>
        </w:rPr>
        <w:tab/>
      </w:r>
      <w:r>
        <w:rPr>
          <w:i/>
        </w:rPr>
        <w:tab/>
      </w:r>
      <w:r>
        <w:rPr>
          <w:i/>
        </w:rPr>
        <w:tab/>
      </w:r>
      <w:r>
        <w:rPr>
          <w:i/>
        </w:rPr>
        <w:tab/>
        <w:t>Source: Ericsson</w:t>
      </w:r>
    </w:p>
    <w:p w14:paraId="5C08382E" w14:textId="77777777" w:rsidR="00210E88" w:rsidRDefault="00210E88" w:rsidP="00210E88">
      <w:pPr>
        <w:rPr>
          <w:color w:val="808080"/>
        </w:rPr>
      </w:pPr>
      <w:r>
        <w:rPr>
          <w:color w:val="808080"/>
        </w:rPr>
        <w:t>(Replaces C3-230239)</w:t>
      </w:r>
    </w:p>
    <w:p w14:paraId="77A4947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95FAE" w14:textId="792A59E8" w:rsidR="00210E88" w:rsidRDefault="00210E88" w:rsidP="00210E88">
      <w:pPr>
        <w:rPr>
          <w:rFonts w:ascii="Arial" w:hAnsi="Arial" w:cs="Arial"/>
          <w:b/>
          <w:sz w:val="24"/>
        </w:rPr>
      </w:pPr>
      <w:r>
        <w:rPr>
          <w:rFonts w:ascii="Arial" w:hAnsi="Arial" w:cs="Arial"/>
          <w:b/>
          <w:color w:val="0000FF"/>
          <w:sz w:val="24"/>
        </w:rPr>
        <w:t>C3-230692</w:t>
      </w:r>
      <w:r>
        <w:rPr>
          <w:rFonts w:ascii="Arial" w:hAnsi="Arial" w:cs="Arial"/>
          <w:b/>
          <w:color w:val="0000FF"/>
          <w:sz w:val="24"/>
        </w:rPr>
        <w:tab/>
      </w:r>
      <w:r>
        <w:rPr>
          <w:rFonts w:ascii="Arial" w:hAnsi="Arial" w:cs="Arial"/>
          <w:b/>
          <w:sz w:val="24"/>
        </w:rPr>
        <w:t>Updates on location reporting</w:t>
      </w:r>
    </w:p>
    <w:p w14:paraId="6A07B95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1 Cat: B (Rel-18)</w:t>
      </w:r>
      <w:r>
        <w:rPr>
          <w:i/>
        </w:rPr>
        <w:br/>
      </w:r>
      <w:r>
        <w:rPr>
          <w:i/>
        </w:rPr>
        <w:lastRenderedPageBreak/>
        <w:br/>
      </w:r>
      <w:r>
        <w:rPr>
          <w:i/>
        </w:rPr>
        <w:tab/>
      </w:r>
      <w:r>
        <w:rPr>
          <w:i/>
        </w:rPr>
        <w:tab/>
      </w:r>
      <w:r>
        <w:rPr>
          <w:i/>
        </w:rPr>
        <w:tab/>
      </w:r>
      <w:r>
        <w:rPr>
          <w:i/>
        </w:rPr>
        <w:tab/>
      </w:r>
      <w:r>
        <w:rPr>
          <w:i/>
        </w:rPr>
        <w:tab/>
        <w:t>Source: Ericsson, Huawei</w:t>
      </w:r>
    </w:p>
    <w:p w14:paraId="38CD957E" w14:textId="77777777" w:rsidR="00210E88" w:rsidRDefault="00210E88" w:rsidP="00210E88">
      <w:pPr>
        <w:rPr>
          <w:color w:val="808080"/>
        </w:rPr>
      </w:pPr>
      <w:r>
        <w:rPr>
          <w:color w:val="808080"/>
        </w:rPr>
        <w:t>(Replaces C3-230219)</w:t>
      </w:r>
    </w:p>
    <w:p w14:paraId="0EFFA7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C3-230911</w:t>
      </w:r>
      <w:r>
        <w:rPr>
          <w:color w:val="993300"/>
          <w:u w:val="single"/>
        </w:rPr>
        <w:t>.</w:t>
      </w:r>
    </w:p>
    <w:p w14:paraId="68C7FF68" w14:textId="137B04D3" w:rsidR="00210E88" w:rsidRDefault="00210E88" w:rsidP="00210E88">
      <w:pPr>
        <w:rPr>
          <w:rFonts w:ascii="Arial" w:hAnsi="Arial" w:cs="Arial"/>
          <w:b/>
          <w:sz w:val="24"/>
        </w:rPr>
      </w:pPr>
      <w:r>
        <w:rPr>
          <w:rFonts w:ascii="Arial" w:hAnsi="Arial" w:cs="Arial"/>
          <w:b/>
          <w:color w:val="0000FF"/>
          <w:sz w:val="24"/>
        </w:rPr>
        <w:t>C3-230693</w:t>
      </w:r>
      <w:r>
        <w:rPr>
          <w:rFonts w:ascii="Arial" w:hAnsi="Arial" w:cs="Arial"/>
          <w:b/>
          <w:color w:val="0000FF"/>
          <w:sz w:val="24"/>
        </w:rPr>
        <w:tab/>
      </w:r>
      <w:r>
        <w:rPr>
          <w:rFonts w:ascii="Arial" w:hAnsi="Arial" w:cs="Arial"/>
          <w:b/>
          <w:sz w:val="24"/>
        </w:rPr>
        <w:t>Updates on location reporting in Eees_UELocation API</w:t>
      </w:r>
    </w:p>
    <w:p w14:paraId="72A10A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CR-0055  rev 1 Cat: B (Rel-18)</w:t>
      </w:r>
      <w:r>
        <w:rPr>
          <w:i/>
        </w:rPr>
        <w:br/>
      </w:r>
      <w:r>
        <w:rPr>
          <w:i/>
        </w:rPr>
        <w:br/>
      </w:r>
      <w:r>
        <w:rPr>
          <w:i/>
        </w:rPr>
        <w:tab/>
      </w:r>
      <w:r>
        <w:rPr>
          <w:i/>
        </w:rPr>
        <w:tab/>
      </w:r>
      <w:r>
        <w:rPr>
          <w:i/>
        </w:rPr>
        <w:tab/>
      </w:r>
      <w:r>
        <w:rPr>
          <w:i/>
        </w:rPr>
        <w:tab/>
      </w:r>
      <w:r>
        <w:rPr>
          <w:i/>
        </w:rPr>
        <w:tab/>
        <w:t>Source: Ericsson</w:t>
      </w:r>
    </w:p>
    <w:p w14:paraId="65634564" w14:textId="77777777" w:rsidR="00210E88" w:rsidRDefault="00210E88" w:rsidP="00210E88">
      <w:pPr>
        <w:rPr>
          <w:color w:val="808080"/>
        </w:rPr>
      </w:pPr>
      <w:r>
        <w:rPr>
          <w:color w:val="808080"/>
        </w:rPr>
        <w:t>(Replaces C3-230220)</w:t>
      </w:r>
    </w:p>
    <w:p w14:paraId="3CBA3B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4D436" w14:textId="79C094A3" w:rsidR="00210E88" w:rsidRDefault="00210E88" w:rsidP="00210E88">
      <w:pPr>
        <w:rPr>
          <w:rFonts w:ascii="Arial" w:hAnsi="Arial" w:cs="Arial"/>
          <w:b/>
          <w:sz w:val="24"/>
        </w:rPr>
      </w:pPr>
      <w:r>
        <w:rPr>
          <w:rFonts w:ascii="Arial" w:hAnsi="Arial" w:cs="Arial"/>
          <w:b/>
          <w:color w:val="0000FF"/>
          <w:sz w:val="24"/>
        </w:rPr>
        <w:t>C3-230694</w:t>
      </w:r>
      <w:r>
        <w:rPr>
          <w:rFonts w:ascii="Arial" w:hAnsi="Arial" w:cs="Arial"/>
          <w:b/>
          <w:color w:val="0000FF"/>
          <w:sz w:val="24"/>
        </w:rPr>
        <w:tab/>
      </w:r>
      <w:r>
        <w:rPr>
          <w:rFonts w:ascii="Arial" w:hAnsi="Arial" w:cs="Arial"/>
          <w:b/>
          <w:sz w:val="24"/>
        </w:rPr>
        <w:t>Updates procedure of immediate reporting</w:t>
      </w:r>
    </w:p>
    <w:p w14:paraId="65CD7D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CR-0797  rev 1 Cat: B (Rel-18)</w:t>
      </w:r>
      <w:r>
        <w:rPr>
          <w:i/>
        </w:rPr>
        <w:br/>
      </w:r>
      <w:r>
        <w:rPr>
          <w:i/>
        </w:rPr>
        <w:br/>
      </w:r>
      <w:r>
        <w:rPr>
          <w:i/>
        </w:rPr>
        <w:tab/>
      </w:r>
      <w:r>
        <w:rPr>
          <w:i/>
        </w:rPr>
        <w:tab/>
      </w:r>
      <w:r>
        <w:rPr>
          <w:i/>
        </w:rPr>
        <w:tab/>
      </w:r>
      <w:r>
        <w:rPr>
          <w:i/>
        </w:rPr>
        <w:tab/>
      </w:r>
      <w:r>
        <w:rPr>
          <w:i/>
        </w:rPr>
        <w:tab/>
        <w:t>Source: Ericsson</w:t>
      </w:r>
    </w:p>
    <w:p w14:paraId="34E55FE9" w14:textId="77777777" w:rsidR="00210E88" w:rsidRDefault="00210E88" w:rsidP="00210E88">
      <w:pPr>
        <w:rPr>
          <w:color w:val="808080"/>
        </w:rPr>
      </w:pPr>
      <w:r>
        <w:rPr>
          <w:color w:val="808080"/>
        </w:rPr>
        <w:t>(Replaces C3-230221)</w:t>
      </w:r>
    </w:p>
    <w:p w14:paraId="65DB49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32128" w14:textId="26AC99A7" w:rsidR="00210E88" w:rsidRDefault="00210E88" w:rsidP="00210E88">
      <w:pPr>
        <w:rPr>
          <w:rFonts w:ascii="Arial" w:hAnsi="Arial" w:cs="Arial"/>
          <w:b/>
          <w:sz w:val="24"/>
        </w:rPr>
      </w:pPr>
      <w:r>
        <w:rPr>
          <w:rFonts w:ascii="Arial" w:hAnsi="Arial" w:cs="Arial"/>
          <w:b/>
          <w:color w:val="0000FF"/>
          <w:sz w:val="24"/>
        </w:rPr>
        <w:t>C3-230695</w:t>
      </w:r>
      <w:r>
        <w:rPr>
          <w:rFonts w:ascii="Arial" w:hAnsi="Arial" w:cs="Arial"/>
          <w:b/>
          <w:color w:val="0000FF"/>
          <w:sz w:val="24"/>
        </w:rPr>
        <w:tab/>
      </w:r>
      <w:r>
        <w:rPr>
          <w:rFonts w:ascii="Arial" w:hAnsi="Arial" w:cs="Arial"/>
          <w:b/>
          <w:sz w:val="24"/>
        </w:rPr>
        <w:t>Updates on location reporting</w:t>
      </w:r>
    </w:p>
    <w:p w14:paraId="238B56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CR-0128  rev 1 Cat: B (Rel-18)</w:t>
      </w:r>
      <w:r>
        <w:rPr>
          <w:i/>
        </w:rPr>
        <w:br/>
      </w:r>
      <w:r>
        <w:rPr>
          <w:i/>
        </w:rPr>
        <w:br/>
      </w:r>
      <w:r>
        <w:rPr>
          <w:i/>
        </w:rPr>
        <w:tab/>
      </w:r>
      <w:r>
        <w:rPr>
          <w:i/>
        </w:rPr>
        <w:tab/>
      </w:r>
      <w:r>
        <w:rPr>
          <w:i/>
        </w:rPr>
        <w:tab/>
      </w:r>
      <w:r>
        <w:rPr>
          <w:i/>
        </w:rPr>
        <w:tab/>
      </w:r>
      <w:r>
        <w:rPr>
          <w:i/>
        </w:rPr>
        <w:tab/>
        <w:t>Source: Ericsson</w:t>
      </w:r>
    </w:p>
    <w:p w14:paraId="1E4E96D2" w14:textId="77777777" w:rsidR="00210E88" w:rsidRDefault="00210E88" w:rsidP="00210E88">
      <w:pPr>
        <w:rPr>
          <w:color w:val="808080"/>
        </w:rPr>
      </w:pPr>
      <w:r>
        <w:rPr>
          <w:color w:val="808080"/>
        </w:rPr>
        <w:t>(Replaces C3-230222)</w:t>
      </w:r>
    </w:p>
    <w:p w14:paraId="323DD3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F6D6A" w14:textId="3041CE7C" w:rsidR="00210E88" w:rsidRDefault="00210E88" w:rsidP="00210E88">
      <w:pPr>
        <w:rPr>
          <w:rFonts w:ascii="Arial" w:hAnsi="Arial" w:cs="Arial"/>
          <w:b/>
          <w:sz w:val="24"/>
        </w:rPr>
      </w:pPr>
      <w:r>
        <w:rPr>
          <w:rFonts w:ascii="Arial" w:hAnsi="Arial" w:cs="Arial"/>
          <w:b/>
          <w:color w:val="0000FF"/>
          <w:sz w:val="24"/>
        </w:rPr>
        <w:t>C3-230696</w:t>
      </w:r>
      <w:r>
        <w:rPr>
          <w:rFonts w:ascii="Arial" w:hAnsi="Arial" w:cs="Arial"/>
          <w:b/>
          <w:color w:val="0000FF"/>
          <w:sz w:val="24"/>
        </w:rPr>
        <w:tab/>
      </w:r>
      <w:r>
        <w:rPr>
          <w:rFonts w:ascii="Arial" w:hAnsi="Arial" w:cs="Arial"/>
          <w:b/>
          <w:sz w:val="24"/>
        </w:rPr>
        <w:t>Updates to immediate reporting in MonitoringEvent API</w:t>
      </w:r>
    </w:p>
    <w:p w14:paraId="7241A7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1 Cat: B (Rel-18)</w:t>
      </w:r>
      <w:r>
        <w:rPr>
          <w:i/>
        </w:rPr>
        <w:br/>
      </w:r>
      <w:r>
        <w:rPr>
          <w:i/>
        </w:rPr>
        <w:br/>
      </w:r>
      <w:r>
        <w:rPr>
          <w:i/>
        </w:rPr>
        <w:tab/>
      </w:r>
      <w:r>
        <w:rPr>
          <w:i/>
        </w:rPr>
        <w:tab/>
      </w:r>
      <w:r>
        <w:rPr>
          <w:i/>
        </w:rPr>
        <w:tab/>
      </w:r>
      <w:r>
        <w:rPr>
          <w:i/>
        </w:rPr>
        <w:tab/>
      </w:r>
      <w:r>
        <w:rPr>
          <w:i/>
        </w:rPr>
        <w:tab/>
        <w:t>Source: Ericsson, Huawei</w:t>
      </w:r>
    </w:p>
    <w:p w14:paraId="68F35B1F" w14:textId="77777777" w:rsidR="00210E88" w:rsidRDefault="00210E88" w:rsidP="00210E88">
      <w:pPr>
        <w:rPr>
          <w:color w:val="808080"/>
        </w:rPr>
      </w:pPr>
      <w:r>
        <w:rPr>
          <w:color w:val="808080"/>
        </w:rPr>
        <w:t>(Replaces C3-230223)</w:t>
      </w:r>
    </w:p>
    <w:p w14:paraId="31EDF4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3D51" w14:textId="17453307" w:rsidR="00210E88" w:rsidRDefault="00210E88" w:rsidP="00210E88">
      <w:pPr>
        <w:rPr>
          <w:rFonts w:ascii="Arial" w:hAnsi="Arial" w:cs="Arial"/>
          <w:b/>
          <w:sz w:val="24"/>
        </w:rPr>
      </w:pPr>
      <w:r>
        <w:rPr>
          <w:rFonts w:ascii="Arial" w:hAnsi="Arial" w:cs="Arial"/>
          <w:b/>
          <w:color w:val="0000FF"/>
          <w:sz w:val="24"/>
        </w:rPr>
        <w:t>C3-230752</w:t>
      </w:r>
      <w:r>
        <w:rPr>
          <w:rFonts w:ascii="Arial" w:hAnsi="Arial" w:cs="Arial"/>
          <w:b/>
          <w:color w:val="0000FF"/>
          <w:sz w:val="24"/>
        </w:rPr>
        <w:tab/>
      </w:r>
      <w:r>
        <w:rPr>
          <w:rFonts w:ascii="Arial" w:hAnsi="Arial" w:cs="Arial"/>
          <w:b/>
          <w:sz w:val="24"/>
        </w:rPr>
        <w:t>Correction of expectedUmtDays attribute</w:t>
      </w:r>
    </w:p>
    <w:p w14:paraId="5551E5F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CR-0632  rev 1 Cat: B (Rel-18)</w:t>
      </w:r>
      <w:r>
        <w:rPr>
          <w:i/>
        </w:rPr>
        <w:br/>
      </w:r>
      <w:r>
        <w:rPr>
          <w:i/>
        </w:rPr>
        <w:br/>
      </w:r>
      <w:r>
        <w:rPr>
          <w:i/>
        </w:rPr>
        <w:tab/>
      </w:r>
      <w:r>
        <w:rPr>
          <w:i/>
        </w:rPr>
        <w:tab/>
      </w:r>
      <w:r>
        <w:rPr>
          <w:i/>
        </w:rPr>
        <w:tab/>
      </w:r>
      <w:r>
        <w:rPr>
          <w:i/>
        </w:rPr>
        <w:tab/>
      </w:r>
      <w:r>
        <w:rPr>
          <w:i/>
        </w:rPr>
        <w:tab/>
        <w:t>Source: Nokia, Nokia Shanghai Bell</w:t>
      </w:r>
    </w:p>
    <w:p w14:paraId="5A11748D" w14:textId="77777777" w:rsidR="00210E88" w:rsidRDefault="00210E88" w:rsidP="00210E88">
      <w:pPr>
        <w:rPr>
          <w:color w:val="808080"/>
        </w:rPr>
      </w:pPr>
      <w:r>
        <w:rPr>
          <w:color w:val="808080"/>
        </w:rPr>
        <w:t>(Replaces C3-230158)</w:t>
      </w:r>
    </w:p>
    <w:p w14:paraId="28B3B278" w14:textId="77777777" w:rsidR="00210E88" w:rsidRDefault="00210E88" w:rsidP="00210E88">
      <w:pPr>
        <w:rPr>
          <w:rFonts w:ascii="Arial" w:hAnsi="Arial" w:cs="Arial"/>
          <w:b/>
        </w:rPr>
      </w:pPr>
      <w:r>
        <w:rPr>
          <w:rFonts w:ascii="Arial" w:hAnsi="Arial" w:cs="Arial"/>
          <w:b/>
        </w:rPr>
        <w:t xml:space="preserve">Abstract: </w:t>
      </w:r>
    </w:p>
    <w:p w14:paraId="7292C37B" w14:textId="77777777" w:rsidR="00210E88" w:rsidRDefault="00210E88" w:rsidP="00210E88">
      <w:r>
        <w:t>Correction of expectedUmtDays attribute</w:t>
      </w:r>
    </w:p>
    <w:p w14:paraId="2000C5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361D8" w14:textId="4CDC4645" w:rsidR="00210E88" w:rsidRDefault="00210E88" w:rsidP="00210E88">
      <w:pPr>
        <w:rPr>
          <w:rFonts w:ascii="Arial" w:hAnsi="Arial" w:cs="Arial"/>
          <w:b/>
          <w:sz w:val="24"/>
        </w:rPr>
      </w:pPr>
      <w:r>
        <w:rPr>
          <w:rFonts w:ascii="Arial" w:hAnsi="Arial" w:cs="Arial"/>
          <w:b/>
          <w:color w:val="0000FF"/>
          <w:sz w:val="24"/>
        </w:rPr>
        <w:lastRenderedPageBreak/>
        <w:t>C3-230767</w:t>
      </w:r>
      <w:r>
        <w:rPr>
          <w:rFonts w:ascii="Arial" w:hAnsi="Arial" w:cs="Arial"/>
          <w:b/>
          <w:color w:val="0000FF"/>
          <w:sz w:val="24"/>
        </w:rPr>
        <w:tab/>
      </w:r>
      <w:r>
        <w:rPr>
          <w:rFonts w:ascii="Arial" w:hAnsi="Arial" w:cs="Arial"/>
          <w:b/>
          <w:sz w:val="24"/>
        </w:rPr>
        <w:t>Clarification on bearer related events in AsSessionWithQoS API</w:t>
      </w:r>
    </w:p>
    <w:p w14:paraId="1BC8E8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CR-0660  rev 1 Cat: F (Rel-18)</w:t>
      </w:r>
      <w:r>
        <w:rPr>
          <w:i/>
        </w:rPr>
        <w:br/>
      </w:r>
      <w:r>
        <w:rPr>
          <w:i/>
        </w:rPr>
        <w:br/>
      </w:r>
      <w:r>
        <w:rPr>
          <w:i/>
        </w:rPr>
        <w:tab/>
      </w:r>
      <w:r>
        <w:rPr>
          <w:i/>
        </w:rPr>
        <w:tab/>
      </w:r>
      <w:r>
        <w:rPr>
          <w:i/>
        </w:rPr>
        <w:tab/>
      </w:r>
      <w:r>
        <w:rPr>
          <w:i/>
        </w:rPr>
        <w:tab/>
      </w:r>
      <w:r>
        <w:rPr>
          <w:i/>
        </w:rPr>
        <w:tab/>
        <w:t>Source: Huawei</w:t>
      </w:r>
    </w:p>
    <w:p w14:paraId="5E2F85B7" w14:textId="77777777" w:rsidR="00210E88" w:rsidRDefault="00210E88" w:rsidP="00210E88">
      <w:pPr>
        <w:rPr>
          <w:color w:val="808080"/>
        </w:rPr>
      </w:pPr>
      <w:r>
        <w:rPr>
          <w:color w:val="808080"/>
        </w:rPr>
        <w:t>(Replaces C3-230579)</w:t>
      </w:r>
    </w:p>
    <w:p w14:paraId="0209CF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9F95" w14:textId="6CF251AD" w:rsidR="00210E88" w:rsidRDefault="00210E88" w:rsidP="00210E88">
      <w:pPr>
        <w:rPr>
          <w:rFonts w:ascii="Arial" w:hAnsi="Arial" w:cs="Arial"/>
          <w:b/>
          <w:sz w:val="24"/>
        </w:rPr>
      </w:pPr>
      <w:r>
        <w:rPr>
          <w:rFonts w:ascii="Arial" w:hAnsi="Arial" w:cs="Arial"/>
          <w:b/>
          <w:color w:val="0000FF"/>
          <w:sz w:val="24"/>
        </w:rPr>
        <w:t>C3-230793</w:t>
      </w:r>
      <w:r>
        <w:rPr>
          <w:rFonts w:ascii="Arial" w:hAnsi="Arial" w:cs="Arial"/>
          <w:b/>
          <w:color w:val="0000FF"/>
          <w:sz w:val="24"/>
        </w:rPr>
        <w:tab/>
      </w:r>
      <w:r>
        <w:rPr>
          <w:rFonts w:ascii="Arial" w:hAnsi="Arial" w:cs="Arial"/>
          <w:b/>
          <w:sz w:val="24"/>
        </w:rPr>
        <w:t>Update for CAPIF_Auditing_API to support carrying multiple invocation logs and feature negotiation</w:t>
      </w:r>
    </w:p>
    <w:p w14:paraId="192D51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CR-0294  rev 1 Cat: B (Rel-18)</w:t>
      </w:r>
      <w:r>
        <w:rPr>
          <w:i/>
        </w:rPr>
        <w:br/>
      </w:r>
      <w:r>
        <w:rPr>
          <w:i/>
        </w:rPr>
        <w:br/>
      </w:r>
      <w:r>
        <w:rPr>
          <w:i/>
        </w:rPr>
        <w:tab/>
      </w:r>
      <w:r>
        <w:rPr>
          <w:i/>
        </w:rPr>
        <w:tab/>
      </w:r>
      <w:r>
        <w:rPr>
          <w:i/>
        </w:rPr>
        <w:tab/>
      </w:r>
      <w:r>
        <w:rPr>
          <w:i/>
        </w:rPr>
        <w:tab/>
      </w:r>
      <w:r>
        <w:rPr>
          <w:i/>
        </w:rPr>
        <w:tab/>
        <w:t>Source: Huawei</w:t>
      </w:r>
    </w:p>
    <w:p w14:paraId="67F771C0" w14:textId="77777777" w:rsidR="00210E88" w:rsidRDefault="00210E88" w:rsidP="00210E88">
      <w:pPr>
        <w:rPr>
          <w:color w:val="808080"/>
        </w:rPr>
      </w:pPr>
      <w:r>
        <w:rPr>
          <w:color w:val="808080"/>
        </w:rPr>
        <w:t>(Replaces C3-230549)</w:t>
      </w:r>
    </w:p>
    <w:p w14:paraId="1F34C7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45B8D" w14:textId="224C5B27" w:rsidR="00210E88" w:rsidRDefault="00210E88" w:rsidP="00210E88">
      <w:pPr>
        <w:rPr>
          <w:rFonts w:ascii="Arial" w:hAnsi="Arial" w:cs="Arial"/>
          <w:b/>
          <w:sz w:val="24"/>
        </w:rPr>
      </w:pPr>
      <w:r>
        <w:rPr>
          <w:rFonts w:ascii="Arial" w:hAnsi="Arial" w:cs="Arial"/>
          <w:b/>
          <w:color w:val="0000FF"/>
          <w:sz w:val="24"/>
        </w:rPr>
        <w:t>C3-230794</w:t>
      </w:r>
      <w:r>
        <w:rPr>
          <w:rFonts w:ascii="Arial" w:hAnsi="Arial" w:cs="Arial"/>
          <w:b/>
          <w:color w:val="0000FF"/>
          <w:sz w:val="24"/>
        </w:rPr>
        <w:tab/>
      </w:r>
      <w:r>
        <w:rPr>
          <w:rFonts w:ascii="Arial" w:hAnsi="Arial" w:cs="Arial"/>
          <w:b/>
          <w:sz w:val="24"/>
        </w:rPr>
        <w:t>Essential correction of the Create_Group service operation in the SS_GroupManagement API</w:t>
      </w:r>
    </w:p>
    <w:p w14:paraId="378F90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CR-0132  rev 1 Cat: F (Rel-18)</w:t>
      </w:r>
      <w:r>
        <w:rPr>
          <w:i/>
        </w:rPr>
        <w:br/>
      </w:r>
      <w:r>
        <w:rPr>
          <w:i/>
        </w:rPr>
        <w:br/>
      </w:r>
      <w:r>
        <w:rPr>
          <w:i/>
        </w:rPr>
        <w:tab/>
      </w:r>
      <w:r>
        <w:rPr>
          <w:i/>
        </w:rPr>
        <w:tab/>
      </w:r>
      <w:r>
        <w:rPr>
          <w:i/>
        </w:rPr>
        <w:tab/>
      </w:r>
      <w:r>
        <w:rPr>
          <w:i/>
        </w:rPr>
        <w:tab/>
      </w:r>
      <w:r>
        <w:rPr>
          <w:i/>
        </w:rPr>
        <w:tab/>
        <w:t>Source: Ericsson</w:t>
      </w:r>
    </w:p>
    <w:p w14:paraId="0A5D2618" w14:textId="77777777" w:rsidR="00210E88" w:rsidRDefault="00210E88" w:rsidP="00210E88">
      <w:pPr>
        <w:rPr>
          <w:color w:val="808080"/>
        </w:rPr>
      </w:pPr>
      <w:r>
        <w:rPr>
          <w:color w:val="808080"/>
        </w:rPr>
        <w:t>(Replaces C3-230255)</w:t>
      </w:r>
    </w:p>
    <w:p w14:paraId="586B81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1B17F" w14:textId="1288B7AA" w:rsidR="00210E88" w:rsidRDefault="00210E88" w:rsidP="00210E88">
      <w:pPr>
        <w:rPr>
          <w:rFonts w:ascii="Arial" w:hAnsi="Arial" w:cs="Arial"/>
          <w:b/>
          <w:sz w:val="24"/>
        </w:rPr>
      </w:pPr>
      <w:r>
        <w:rPr>
          <w:rFonts w:ascii="Arial" w:hAnsi="Arial" w:cs="Arial"/>
          <w:b/>
          <w:color w:val="0000FF"/>
          <w:sz w:val="24"/>
        </w:rPr>
        <w:t>C3-230795</w:t>
      </w:r>
      <w:r>
        <w:rPr>
          <w:rFonts w:ascii="Arial" w:hAnsi="Arial" w:cs="Arial"/>
          <w:b/>
          <w:color w:val="0000FF"/>
          <w:sz w:val="24"/>
        </w:rPr>
        <w:tab/>
      </w:r>
      <w:r>
        <w:rPr>
          <w:rFonts w:ascii="Arial" w:hAnsi="Arial" w:cs="Arial"/>
          <w:b/>
          <w:sz w:val="24"/>
        </w:rPr>
        <w:t>Partial failure support in the SS_Events API</w:t>
      </w:r>
    </w:p>
    <w:p w14:paraId="184A79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CR-0134  rev 1 Cat: B (Rel-18)</w:t>
      </w:r>
      <w:r>
        <w:rPr>
          <w:i/>
        </w:rPr>
        <w:br/>
      </w:r>
      <w:r>
        <w:rPr>
          <w:i/>
        </w:rPr>
        <w:br/>
      </w:r>
      <w:r>
        <w:rPr>
          <w:i/>
        </w:rPr>
        <w:tab/>
      </w:r>
      <w:r>
        <w:rPr>
          <w:i/>
        </w:rPr>
        <w:tab/>
      </w:r>
      <w:r>
        <w:rPr>
          <w:i/>
        </w:rPr>
        <w:tab/>
      </w:r>
      <w:r>
        <w:rPr>
          <w:i/>
        </w:rPr>
        <w:tab/>
      </w:r>
      <w:r>
        <w:rPr>
          <w:i/>
        </w:rPr>
        <w:tab/>
        <w:t>Source: Ericsson</w:t>
      </w:r>
    </w:p>
    <w:p w14:paraId="47A9F8C0" w14:textId="77777777" w:rsidR="00210E88" w:rsidRDefault="00210E88" w:rsidP="00210E88">
      <w:pPr>
        <w:rPr>
          <w:color w:val="808080"/>
        </w:rPr>
      </w:pPr>
      <w:r>
        <w:rPr>
          <w:color w:val="808080"/>
        </w:rPr>
        <w:t>(Replaces C3-230258)</w:t>
      </w:r>
    </w:p>
    <w:p w14:paraId="0FA103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A9E0C" w14:textId="1C0EFFA1" w:rsidR="00210E88" w:rsidRDefault="00210E88" w:rsidP="00210E88">
      <w:pPr>
        <w:rPr>
          <w:rFonts w:ascii="Arial" w:hAnsi="Arial" w:cs="Arial"/>
          <w:b/>
          <w:sz w:val="24"/>
        </w:rPr>
      </w:pPr>
      <w:r>
        <w:rPr>
          <w:rFonts w:ascii="Arial" w:hAnsi="Arial" w:cs="Arial"/>
          <w:b/>
          <w:color w:val="0000FF"/>
          <w:sz w:val="24"/>
        </w:rPr>
        <w:t>C3-230797</w:t>
      </w:r>
      <w:r>
        <w:rPr>
          <w:rFonts w:ascii="Arial" w:hAnsi="Arial" w:cs="Arial"/>
          <w:b/>
          <w:color w:val="0000FF"/>
          <w:sz w:val="24"/>
        </w:rPr>
        <w:tab/>
      </w:r>
      <w:r>
        <w:rPr>
          <w:rFonts w:ascii="Arial" w:hAnsi="Arial" w:cs="Arial"/>
          <w:b/>
          <w:sz w:val="24"/>
        </w:rPr>
        <w:t>Correction of the websocket procedures in the SS_Events API</w:t>
      </w:r>
    </w:p>
    <w:p w14:paraId="51F037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CR-0137  rev 1 Cat: F (Rel-18)</w:t>
      </w:r>
      <w:r>
        <w:rPr>
          <w:i/>
        </w:rPr>
        <w:br/>
      </w:r>
      <w:r>
        <w:rPr>
          <w:i/>
        </w:rPr>
        <w:br/>
      </w:r>
      <w:r>
        <w:rPr>
          <w:i/>
        </w:rPr>
        <w:tab/>
      </w:r>
      <w:r>
        <w:rPr>
          <w:i/>
        </w:rPr>
        <w:tab/>
      </w:r>
      <w:r>
        <w:rPr>
          <w:i/>
        </w:rPr>
        <w:tab/>
      </w:r>
      <w:r>
        <w:rPr>
          <w:i/>
        </w:rPr>
        <w:tab/>
      </w:r>
      <w:r>
        <w:rPr>
          <w:i/>
        </w:rPr>
        <w:tab/>
        <w:t>Source: Ericsson</w:t>
      </w:r>
    </w:p>
    <w:p w14:paraId="70D59C3D" w14:textId="77777777" w:rsidR="00210E88" w:rsidRDefault="00210E88" w:rsidP="00210E88">
      <w:pPr>
        <w:rPr>
          <w:color w:val="808080"/>
        </w:rPr>
      </w:pPr>
      <w:r>
        <w:rPr>
          <w:color w:val="808080"/>
        </w:rPr>
        <w:t>(Replaces C3-230262)</w:t>
      </w:r>
    </w:p>
    <w:p w14:paraId="68517E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18AF9" w14:textId="46A47AA5" w:rsidR="00210E88" w:rsidRDefault="00210E88" w:rsidP="00210E88">
      <w:pPr>
        <w:rPr>
          <w:rFonts w:ascii="Arial" w:hAnsi="Arial" w:cs="Arial"/>
          <w:b/>
          <w:sz w:val="24"/>
        </w:rPr>
      </w:pPr>
      <w:r>
        <w:rPr>
          <w:rFonts w:ascii="Arial" w:hAnsi="Arial" w:cs="Arial"/>
          <w:b/>
          <w:color w:val="0000FF"/>
          <w:sz w:val="24"/>
        </w:rPr>
        <w:t>C3-230827</w:t>
      </w:r>
      <w:r>
        <w:rPr>
          <w:rFonts w:ascii="Arial" w:hAnsi="Arial" w:cs="Arial"/>
          <w:b/>
          <w:color w:val="0000FF"/>
          <w:sz w:val="24"/>
        </w:rPr>
        <w:tab/>
      </w:r>
      <w:r>
        <w:rPr>
          <w:rFonts w:ascii="Arial" w:hAnsi="Arial" w:cs="Arial"/>
          <w:b/>
          <w:sz w:val="24"/>
        </w:rPr>
        <w:t>Support of CAPIF extensibility requirements</w:t>
      </w:r>
    </w:p>
    <w:p w14:paraId="0CE9E8A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CR-0290  rev 1 Cat: B (Rel-18)</w:t>
      </w:r>
      <w:r>
        <w:rPr>
          <w:i/>
        </w:rPr>
        <w:br/>
      </w:r>
      <w:r>
        <w:rPr>
          <w:i/>
        </w:rPr>
        <w:br/>
      </w:r>
      <w:r>
        <w:rPr>
          <w:i/>
        </w:rPr>
        <w:tab/>
      </w:r>
      <w:r>
        <w:rPr>
          <w:i/>
        </w:rPr>
        <w:tab/>
      </w:r>
      <w:r>
        <w:rPr>
          <w:i/>
        </w:rPr>
        <w:tab/>
      </w:r>
      <w:r>
        <w:rPr>
          <w:i/>
        </w:rPr>
        <w:tab/>
      </w:r>
      <w:r>
        <w:rPr>
          <w:i/>
        </w:rPr>
        <w:tab/>
        <w:t>Source: Huawei</w:t>
      </w:r>
    </w:p>
    <w:p w14:paraId="22740B6F" w14:textId="77777777" w:rsidR="00210E88" w:rsidRDefault="00210E88" w:rsidP="00210E88">
      <w:pPr>
        <w:rPr>
          <w:color w:val="808080"/>
        </w:rPr>
      </w:pPr>
      <w:r>
        <w:rPr>
          <w:color w:val="808080"/>
        </w:rPr>
        <w:t>(Replaces C3-230476)</w:t>
      </w:r>
    </w:p>
    <w:p w14:paraId="5DCF8CA6"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1D6DF" w14:textId="79E9C112" w:rsidR="00210E88" w:rsidRDefault="00210E88" w:rsidP="00210E88">
      <w:pPr>
        <w:rPr>
          <w:rFonts w:ascii="Arial" w:hAnsi="Arial" w:cs="Arial"/>
          <w:b/>
          <w:sz w:val="24"/>
        </w:rPr>
      </w:pPr>
      <w:r>
        <w:rPr>
          <w:rFonts w:ascii="Arial" w:hAnsi="Arial" w:cs="Arial"/>
          <w:b/>
          <w:color w:val="0000FF"/>
          <w:sz w:val="24"/>
        </w:rPr>
        <w:t>C3-230893</w:t>
      </w:r>
      <w:r>
        <w:rPr>
          <w:rFonts w:ascii="Arial" w:hAnsi="Arial" w:cs="Arial"/>
          <w:b/>
          <w:color w:val="0000FF"/>
          <w:sz w:val="24"/>
        </w:rPr>
        <w:tab/>
      </w:r>
      <w:r>
        <w:rPr>
          <w:rFonts w:ascii="Arial" w:hAnsi="Arial" w:cs="Arial"/>
          <w:b/>
          <w:sz w:val="24"/>
        </w:rPr>
        <w:t>Missing definitions</w:t>
      </w:r>
    </w:p>
    <w:p w14:paraId="52CFA3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CR-0793  rev 1 Cat: F (Rel-18)</w:t>
      </w:r>
      <w:r>
        <w:rPr>
          <w:i/>
        </w:rPr>
        <w:br/>
      </w:r>
      <w:r>
        <w:rPr>
          <w:i/>
        </w:rPr>
        <w:br/>
      </w:r>
      <w:r>
        <w:rPr>
          <w:i/>
        </w:rPr>
        <w:tab/>
      </w:r>
      <w:r>
        <w:rPr>
          <w:i/>
        </w:rPr>
        <w:tab/>
      </w:r>
      <w:r>
        <w:rPr>
          <w:i/>
        </w:rPr>
        <w:tab/>
      </w:r>
      <w:r>
        <w:rPr>
          <w:i/>
        </w:rPr>
        <w:tab/>
      </w:r>
      <w:r>
        <w:rPr>
          <w:i/>
        </w:rPr>
        <w:tab/>
        <w:t>Source: Nokia, Nokia Shanghai Bell</w:t>
      </w:r>
    </w:p>
    <w:p w14:paraId="5B002163" w14:textId="77777777" w:rsidR="00210E88" w:rsidRDefault="00210E88" w:rsidP="00210E88">
      <w:pPr>
        <w:rPr>
          <w:color w:val="808080"/>
        </w:rPr>
      </w:pPr>
      <w:r>
        <w:rPr>
          <w:color w:val="808080"/>
        </w:rPr>
        <w:t>(Replaces C3-230206)</w:t>
      </w:r>
    </w:p>
    <w:p w14:paraId="18C1E8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D211" w14:textId="25649C57" w:rsidR="00210E88" w:rsidRDefault="00210E88" w:rsidP="00210E88">
      <w:pPr>
        <w:rPr>
          <w:rFonts w:ascii="Arial" w:hAnsi="Arial" w:cs="Arial"/>
          <w:b/>
          <w:sz w:val="24"/>
        </w:rPr>
      </w:pPr>
      <w:r>
        <w:rPr>
          <w:rFonts w:ascii="Arial" w:hAnsi="Arial" w:cs="Arial"/>
          <w:b/>
          <w:color w:val="0000FF"/>
          <w:sz w:val="24"/>
        </w:rPr>
        <w:t>C3-230900</w:t>
      </w:r>
      <w:r>
        <w:rPr>
          <w:rFonts w:ascii="Arial" w:hAnsi="Arial" w:cs="Arial"/>
          <w:b/>
          <w:color w:val="0000FF"/>
          <w:sz w:val="24"/>
        </w:rPr>
        <w:tab/>
      </w:r>
      <w:r>
        <w:rPr>
          <w:rFonts w:ascii="Arial" w:hAnsi="Arial" w:cs="Arial"/>
          <w:b/>
          <w:sz w:val="24"/>
        </w:rPr>
        <w:t>Vendor specific extensions</w:t>
      </w:r>
    </w:p>
    <w:p w14:paraId="37A12A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CR-0653  rev 1 Cat: B (Rel-18)</w:t>
      </w:r>
      <w:r>
        <w:rPr>
          <w:i/>
        </w:rPr>
        <w:br/>
      </w:r>
      <w:r>
        <w:rPr>
          <w:i/>
        </w:rPr>
        <w:br/>
      </w:r>
      <w:r>
        <w:rPr>
          <w:i/>
        </w:rPr>
        <w:tab/>
      </w:r>
      <w:r>
        <w:rPr>
          <w:i/>
        </w:rPr>
        <w:tab/>
      </w:r>
      <w:r>
        <w:rPr>
          <w:i/>
        </w:rPr>
        <w:tab/>
      </w:r>
      <w:r>
        <w:rPr>
          <w:i/>
        </w:rPr>
        <w:tab/>
      </w:r>
      <w:r>
        <w:rPr>
          <w:i/>
        </w:rPr>
        <w:tab/>
        <w:t>Source: Nokia, Nokia Shanghai Bell, Huawei, Ericsson</w:t>
      </w:r>
    </w:p>
    <w:p w14:paraId="170A3E43" w14:textId="77777777" w:rsidR="00210E88" w:rsidRDefault="00210E88" w:rsidP="00210E88">
      <w:pPr>
        <w:rPr>
          <w:color w:val="808080"/>
        </w:rPr>
      </w:pPr>
      <w:r>
        <w:rPr>
          <w:color w:val="808080"/>
        </w:rPr>
        <w:t>(Replaces C3-230391)</w:t>
      </w:r>
    </w:p>
    <w:p w14:paraId="5E8B77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70E0" w14:textId="5815E50B" w:rsidR="00210E88" w:rsidRDefault="00210E88" w:rsidP="00210E88">
      <w:pPr>
        <w:rPr>
          <w:rFonts w:ascii="Arial" w:hAnsi="Arial" w:cs="Arial"/>
          <w:b/>
          <w:sz w:val="24"/>
        </w:rPr>
      </w:pPr>
      <w:r>
        <w:rPr>
          <w:rFonts w:ascii="Arial" w:hAnsi="Arial" w:cs="Arial"/>
          <w:b/>
          <w:color w:val="0000FF"/>
          <w:sz w:val="24"/>
        </w:rPr>
        <w:t>C3-230901</w:t>
      </w:r>
      <w:r>
        <w:rPr>
          <w:rFonts w:ascii="Arial" w:hAnsi="Arial" w:cs="Arial"/>
          <w:b/>
          <w:color w:val="0000FF"/>
          <w:sz w:val="24"/>
        </w:rPr>
        <w:tab/>
      </w:r>
      <w:r>
        <w:rPr>
          <w:rFonts w:ascii="Arial" w:hAnsi="Arial" w:cs="Arial"/>
          <w:b/>
          <w:sz w:val="24"/>
        </w:rPr>
        <w:t>Vendor specific extensions</w:t>
      </w:r>
    </w:p>
    <w:p w14:paraId="49DE85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CR-0287  rev 1 Cat: B (Rel-18)</w:t>
      </w:r>
      <w:r>
        <w:rPr>
          <w:i/>
        </w:rPr>
        <w:br/>
      </w:r>
      <w:r>
        <w:rPr>
          <w:i/>
        </w:rPr>
        <w:br/>
      </w:r>
      <w:r>
        <w:rPr>
          <w:i/>
        </w:rPr>
        <w:tab/>
      </w:r>
      <w:r>
        <w:rPr>
          <w:i/>
        </w:rPr>
        <w:tab/>
      </w:r>
      <w:r>
        <w:rPr>
          <w:i/>
        </w:rPr>
        <w:tab/>
      </w:r>
      <w:r>
        <w:rPr>
          <w:i/>
        </w:rPr>
        <w:tab/>
      </w:r>
      <w:r>
        <w:rPr>
          <w:i/>
        </w:rPr>
        <w:tab/>
        <w:t>Source: Nokia, Nokia Shanghai Bell, Huawei, Ericsson</w:t>
      </w:r>
    </w:p>
    <w:p w14:paraId="0C7E382F" w14:textId="77777777" w:rsidR="00210E88" w:rsidRDefault="00210E88" w:rsidP="00210E88">
      <w:pPr>
        <w:rPr>
          <w:color w:val="808080"/>
        </w:rPr>
      </w:pPr>
      <w:r>
        <w:rPr>
          <w:color w:val="808080"/>
        </w:rPr>
        <w:t>(Replaces C3-230392)</w:t>
      </w:r>
    </w:p>
    <w:p w14:paraId="46F762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0CBBC" w14:textId="0F6B4A06" w:rsidR="00210E88" w:rsidRDefault="00210E88" w:rsidP="00210E88">
      <w:pPr>
        <w:rPr>
          <w:rFonts w:ascii="Arial" w:hAnsi="Arial" w:cs="Arial"/>
          <w:b/>
          <w:sz w:val="24"/>
        </w:rPr>
      </w:pPr>
      <w:r>
        <w:rPr>
          <w:rFonts w:ascii="Arial" w:hAnsi="Arial" w:cs="Arial"/>
          <w:b/>
          <w:color w:val="0000FF"/>
          <w:sz w:val="24"/>
        </w:rPr>
        <w:t>C3-230911</w:t>
      </w:r>
      <w:r>
        <w:rPr>
          <w:rFonts w:ascii="Arial" w:hAnsi="Arial" w:cs="Arial"/>
          <w:b/>
          <w:color w:val="0000FF"/>
          <w:sz w:val="24"/>
        </w:rPr>
        <w:tab/>
      </w:r>
      <w:r>
        <w:rPr>
          <w:rFonts w:ascii="Arial" w:hAnsi="Arial" w:cs="Arial"/>
          <w:b/>
          <w:sz w:val="24"/>
        </w:rPr>
        <w:t>Updates on location reporting</w:t>
      </w:r>
    </w:p>
    <w:p w14:paraId="60EE6E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2 Cat: B (Rel-18)</w:t>
      </w:r>
      <w:r>
        <w:rPr>
          <w:i/>
        </w:rPr>
        <w:br/>
      </w:r>
      <w:r>
        <w:rPr>
          <w:i/>
        </w:rPr>
        <w:br/>
      </w:r>
      <w:r>
        <w:rPr>
          <w:i/>
        </w:rPr>
        <w:tab/>
      </w:r>
      <w:r>
        <w:rPr>
          <w:i/>
        </w:rPr>
        <w:tab/>
      </w:r>
      <w:r>
        <w:rPr>
          <w:i/>
        </w:rPr>
        <w:tab/>
      </w:r>
      <w:r>
        <w:rPr>
          <w:i/>
        </w:rPr>
        <w:tab/>
      </w:r>
      <w:r>
        <w:rPr>
          <w:i/>
        </w:rPr>
        <w:tab/>
        <w:t>Source: Ericsson, Huawei</w:t>
      </w:r>
    </w:p>
    <w:p w14:paraId="6A1D065F" w14:textId="77777777" w:rsidR="00210E88" w:rsidRDefault="00210E88" w:rsidP="00210E88">
      <w:pPr>
        <w:rPr>
          <w:color w:val="808080"/>
        </w:rPr>
      </w:pPr>
      <w:r>
        <w:rPr>
          <w:color w:val="808080"/>
        </w:rPr>
        <w:t>(Replaces C3-230692)</w:t>
      </w:r>
    </w:p>
    <w:p w14:paraId="69E92AB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644FB" w14:textId="77777777" w:rsidR="00210E88" w:rsidRDefault="00210E88" w:rsidP="00210E88">
      <w:pPr>
        <w:pStyle w:val="Heading3"/>
      </w:pPr>
      <w:bookmarkStart w:id="121" w:name="_Toc129359581"/>
      <w:r>
        <w:t>18.3</w:t>
      </w:r>
      <w:r>
        <w:tab/>
        <w:t>Service Based Interface Protocol Improvements Release 18 [SBIProtoc18]</w:t>
      </w:r>
      <w:bookmarkEnd w:id="121"/>
    </w:p>
    <w:p w14:paraId="220373F1" w14:textId="584AD9E4" w:rsidR="00210E88" w:rsidRDefault="00210E88" w:rsidP="00210E88">
      <w:pPr>
        <w:rPr>
          <w:rFonts w:ascii="Arial" w:hAnsi="Arial" w:cs="Arial"/>
          <w:b/>
          <w:sz w:val="24"/>
        </w:rPr>
      </w:pPr>
      <w:r>
        <w:rPr>
          <w:rFonts w:ascii="Arial" w:hAnsi="Arial" w:cs="Arial"/>
          <w:b/>
          <w:color w:val="0000FF"/>
          <w:sz w:val="24"/>
        </w:rPr>
        <w:t>C3-230097</w:t>
      </w:r>
      <w:r>
        <w:rPr>
          <w:rFonts w:ascii="Arial" w:hAnsi="Arial" w:cs="Arial"/>
          <w:b/>
          <w:color w:val="0000FF"/>
          <w:sz w:val="24"/>
        </w:rPr>
        <w:tab/>
      </w:r>
      <w:r>
        <w:rPr>
          <w:rFonts w:ascii="Arial" w:hAnsi="Arial" w:cs="Arial"/>
          <w:b/>
          <w:sz w:val="24"/>
        </w:rPr>
        <w:t>Discussion on UDR 200 vs 204 responses</w:t>
      </w:r>
    </w:p>
    <w:p w14:paraId="767A065B"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390B6E" w14:textId="77777777" w:rsidR="00210E88" w:rsidRDefault="00210E88" w:rsidP="00210E88">
      <w:pPr>
        <w:rPr>
          <w:rFonts w:ascii="Arial" w:hAnsi="Arial" w:cs="Arial"/>
          <w:b/>
        </w:rPr>
      </w:pPr>
      <w:r>
        <w:rPr>
          <w:rFonts w:ascii="Arial" w:hAnsi="Arial" w:cs="Arial"/>
          <w:b/>
        </w:rPr>
        <w:t xml:space="preserve">Abstract: </w:t>
      </w:r>
    </w:p>
    <w:p w14:paraId="660E781B" w14:textId="77777777" w:rsidR="00210E88" w:rsidRDefault="00210E88" w:rsidP="00210E88">
      <w:r>
        <w:t>Discussion on UDR 200 vs 204 responses</w:t>
      </w:r>
    </w:p>
    <w:p w14:paraId="4C322458" w14:textId="77777777" w:rsidR="00210E88" w:rsidRDefault="00210E88" w:rsidP="00210E88">
      <w:pPr>
        <w:rPr>
          <w:rFonts w:ascii="Arial" w:hAnsi="Arial" w:cs="Arial"/>
          <w:b/>
        </w:rPr>
      </w:pPr>
      <w:r>
        <w:rPr>
          <w:rFonts w:ascii="Arial" w:hAnsi="Arial" w:cs="Arial"/>
          <w:b/>
        </w:rPr>
        <w:t xml:space="preserve">Discussion: </w:t>
      </w:r>
    </w:p>
    <w:p w14:paraId="06003355" w14:textId="77777777" w:rsidR="00210E88" w:rsidRDefault="00210E88" w:rsidP="00210E88">
      <w:r>
        <w:t>Abdessamad (Huawei): No need to specify the case, more implementation specific</w:t>
      </w:r>
    </w:p>
    <w:p w14:paraId="204BEC50" w14:textId="77777777" w:rsidR="00210E88" w:rsidRDefault="00210E88" w:rsidP="00210E88">
      <w:r>
        <w:t xml:space="preserve">Fuen (Ericsson): share the same view with Huawei. Up to the server to reply which status code. Current spec is completed. </w:t>
      </w:r>
    </w:p>
    <w:p w14:paraId="61F6F071" w14:textId="77777777" w:rsidR="00210E88" w:rsidRDefault="00210E88" w:rsidP="00210E88">
      <w:r>
        <w:lastRenderedPageBreak/>
        <w:t>Apostolos (Nokia): no other way to request the status code. No harm to optimize the signalling.</w:t>
      </w:r>
    </w:p>
    <w:p w14:paraId="2CB73E00" w14:textId="77777777" w:rsidR="00210E88" w:rsidRDefault="00210E88" w:rsidP="00210E88">
      <w:r>
        <w:t>Abdessamad (Huawei): understand the issue. But can be easily handled during the network configuration.</w:t>
      </w:r>
    </w:p>
    <w:p w14:paraId="79A8BB55" w14:textId="77777777" w:rsidR="00210E88" w:rsidRDefault="00210E88" w:rsidP="00210E88">
      <w:r>
        <w:t>Apostolos (Nokia): can’t be done by local configuration. Don’t need to know all cases during configuration</w:t>
      </w:r>
    </w:p>
    <w:p w14:paraId="78D81141" w14:textId="77777777" w:rsidR="00210E88" w:rsidRDefault="00210E88" w:rsidP="00210E88">
      <w:r>
        <w:t>Fuen (Ericsson): the issue can be solved by local configuration</w:t>
      </w:r>
    </w:p>
    <w:p w14:paraId="49854D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E654" w14:textId="3FC2DC03" w:rsidR="00210E88" w:rsidRDefault="00210E88" w:rsidP="00210E88">
      <w:pPr>
        <w:rPr>
          <w:rFonts w:ascii="Arial" w:hAnsi="Arial" w:cs="Arial"/>
          <w:b/>
          <w:sz w:val="24"/>
        </w:rPr>
      </w:pPr>
      <w:r>
        <w:rPr>
          <w:rFonts w:ascii="Arial" w:hAnsi="Arial" w:cs="Arial"/>
          <w:b/>
          <w:color w:val="0000FF"/>
          <w:sz w:val="24"/>
        </w:rPr>
        <w:t>C3-230098</w:t>
      </w:r>
      <w:r>
        <w:rPr>
          <w:rFonts w:ascii="Arial" w:hAnsi="Arial" w:cs="Arial"/>
          <w:b/>
          <w:color w:val="0000FF"/>
          <w:sz w:val="24"/>
        </w:rPr>
        <w:tab/>
      </w:r>
      <w:r>
        <w:rPr>
          <w:rFonts w:ascii="Arial" w:hAnsi="Arial" w:cs="Arial"/>
          <w:b/>
          <w:sz w:val="24"/>
        </w:rPr>
        <w:t>Indication of 200 vs 204 response</w:t>
      </w:r>
    </w:p>
    <w:p w14:paraId="030A44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CR-0376  rev  Cat: B (Rel-18)</w:t>
      </w:r>
      <w:r>
        <w:rPr>
          <w:i/>
        </w:rPr>
        <w:br/>
      </w:r>
      <w:r>
        <w:rPr>
          <w:i/>
        </w:rPr>
        <w:br/>
      </w:r>
      <w:r>
        <w:rPr>
          <w:i/>
        </w:rPr>
        <w:tab/>
      </w:r>
      <w:r>
        <w:rPr>
          <w:i/>
        </w:rPr>
        <w:tab/>
      </w:r>
      <w:r>
        <w:rPr>
          <w:i/>
        </w:rPr>
        <w:tab/>
      </w:r>
      <w:r>
        <w:rPr>
          <w:i/>
        </w:rPr>
        <w:tab/>
      </w:r>
      <w:r>
        <w:rPr>
          <w:i/>
        </w:rPr>
        <w:tab/>
        <w:t>Source: Nokia, Nokia Shanghai Bell</w:t>
      </w:r>
    </w:p>
    <w:p w14:paraId="3B319B82" w14:textId="77777777" w:rsidR="00210E88" w:rsidRDefault="00210E88" w:rsidP="00210E88">
      <w:pPr>
        <w:rPr>
          <w:rFonts w:ascii="Arial" w:hAnsi="Arial" w:cs="Arial"/>
          <w:b/>
        </w:rPr>
      </w:pPr>
      <w:r>
        <w:rPr>
          <w:rFonts w:ascii="Arial" w:hAnsi="Arial" w:cs="Arial"/>
          <w:b/>
        </w:rPr>
        <w:t xml:space="preserve">Abstract: </w:t>
      </w:r>
    </w:p>
    <w:p w14:paraId="0060B6C4" w14:textId="77777777" w:rsidR="00210E88" w:rsidRDefault="00210E88" w:rsidP="00210E88">
      <w:r>
        <w:t>Indication of 200 vs 204 response</w:t>
      </w:r>
    </w:p>
    <w:p w14:paraId="34CFD03B" w14:textId="77777777" w:rsidR="00210E88" w:rsidRDefault="00210E88" w:rsidP="00210E88">
      <w:pPr>
        <w:rPr>
          <w:rFonts w:ascii="Arial" w:hAnsi="Arial" w:cs="Arial"/>
          <w:b/>
        </w:rPr>
      </w:pPr>
      <w:r>
        <w:rPr>
          <w:rFonts w:ascii="Arial" w:hAnsi="Arial" w:cs="Arial"/>
          <w:b/>
        </w:rPr>
        <w:t xml:space="preserve">Discussion: </w:t>
      </w:r>
    </w:p>
    <w:p w14:paraId="3B129585" w14:textId="77777777" w:rsidR="00210E88" w:rsidRDefault="00210E88" w:rsidP="00210E88">
      <w:r>
        <w:t>This CR introduces a backwards compatible feature to the OpenAPI file of the Nudr_DataRepository API for Policy Data.</w:t>
      </w:r>
    </w:p>
    <w:p w14:paraId="70FF00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7F321D" w14:textId="16C4D768" w:rsidR="00210E88" w:rsidRDefault="00210E88" w:rsidP="00210E88">
      <w:pPr>
        <w:rPr>
          <w:rFonts w:ascii="Arial" w:hAnsi="Arial" w:cs="Arial"/>
          <w:b/>
          <w:sz w:val="24"/>
        </w:rPr>
      </w:pPr>
      <w:r>
        <w:rPr>
          <w:rFonts w:ascii="Arial" w:hAnsi="Arial" w:cs="Arial"/>
          <w:b/>
          <w:color w:val="0000FF"/>
          <w:sz w:val="24"/>
        </w:rPr>
        <w:t>C3-230099</w:t>
      </w:r>
      <w:r>
        <w:rPr>
          <w:rFonts w:ascii="Arial" w:hAnsi="Arial" w:cs="Arial"/>
          <w:b/>
          <w:color w:val="0000FF"/>
          <w:sz w:val="24"/>
        </w:rPr>
        <w:tab/>
      </w:r>
      <w:r>
        <w:rPr>
          <w:rFonts w:ascii="Arial" w:hAnsi="Arial" w:cs="Arial"/>
          <w:b/>
          <w:sz w:val="24"/>
        </w:rPr>
        <w:t>Immediate reporting for application data</w:t>
      </w:r>
    </w:p>
    <w:p w14:paraId="669959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CR-0377  rev  Cat: B (Rel-18)</w:t>
      </w:r>
      <w:r>
        <w:rPr>
          <w:i/>
        </w:rPr>
        <w:br/>
      </w:r>
      <w:r>
        <w:rPr>
          <w:i/>
        </w:rPr>
        <w:br/>
      </w:r>
      <w:r>
        <w:rPr>
          <w:i/>
        </w:rPr>
        <w:tab/>
      </w:r>
      <w:r>
        <w:rPr>
          <w:i/>
        </w:rPr>
        <w:tab/>
      </w:r>
      <w:r>
        <w:rPr>
          <w:i/>
        </w:rPr>
        <w:tab/>
      </w:r>
      <w:r>
        <w:rPr>
          <w:i/>
        </w:rPr>
        <w:tab/>
      </w:r>
      <w:r>
        <w:rPr>
          <w:i/>
        </w:rPr>
        <w:tab/>
        <w:t>Source: Nokia, Nokia Shanghai Bell</w:t>
      </w:r>
    </w:p>
    <w:p w14:paraId="7773B6D8" w14:textId="77777777" w:rsidR="00210E88" w:rsidRDefault="00210E88" w:rsidP="00210E88">
      <w:pPr>
        <w:rPr>
          <w:rFonts w:ascii="Arial" w:hAnsi="Arial" w:cs="Arial"/>
          <w:b/>
        </w:rPr>
      </w:pPr>
      <w:r>
        <w:rPr>
          <w:rFonts w:ascii="Arial" w:hAnsi="Arial" w:cs="Arial"/>
          <w:b/>
        </w:rPr>
        <w:t xml:space="preserve">Abstract: </w:t>
      </w:r>
    </w:p>
    <w:p w14:paraId="384C1E8B" w14:textId="77777777" w:rsidR="00210E88" w:rsidRDefault="00210E88" w:rsidP="00210E88">
      <w:r>
        <w:t>Immediate reporting for application data</w:t>
      </w:r>
    </w:p>
    <w:p w14:paraId="3AE03DC6" w14:textId="77777777" w:rsidR="00210E88" w:rsidRDefault="00210E88" w:rsidP="00210E88">
      <w:pPr>
        <w:rPr>
          <w:rFonts w:ascii="Arial" w:hAnsi="Arial" w:cs="Arial"/>
          <w:b/>
        </w:rPr>
      </w:pPr>
      <w:r>
        <w:rPr>
          <w:rFonts w:ascii="Arial" w:hAnsi="Arial" w:cs="Arial"/>
          <w:b/>
        </w:rPr>
        <w:t xml:space="preserve">Discussion: </w:t>
      </w:r>
    </w:p>
    <w:p w14:paraId="112C077F" w14:textId="77777777" w:rsidR="00210E88" w:rsidRDefault="00210E88" w:rsidP="00210E88">
      <w:r>
        <w:t>This CR introduces a backwards compatible feature to the OpenAPI file of the Nudr_DataRepository API for Application Data.</w:t>
      </w:r>
    </w:p>
    <w:p w14:paraId="5FFBF449" w14:textId="77777777" w:rsidR="00210E88" w:rsidRDefault="00210E88" w:rsidP="00210E88">
      <w:r>
        <w:t>Fuen (Ericsson): comments on Table 6.2.8.3.2-3, Table 6.4.2.11-1, Table 6.4.2.14-1, OpenAPI file</w:t>
      </w:r>
    </w:p>
    <w:p w14:paraId="48C6CA21" w14:textId="77777777" w:rsidR="00210E88" w:rsidRDefault="00210E88" w:rsidP="00210E88">
      <w:r>
        <w:t>Abdessamad (Huawei): no need for Table 6.2.8.3.2-3 and Table 6.2.14.3.1-3; reuse existing immRep and indicate specific case; depends on CT4 29.504 feature</w:t>
      </w:r>
    </w:p>
    <w:p w14:paraId="322FAD5C" w14:textId="77777777" w:rsidR="00210E88" w:rsidRDefault="00210E88" w:rsidP="00210E88">
      <w:r>
        <w:t>Apostolos (Nokia): rev</w:t>
      </w:r>
    </w:p>
    <w:p w14:paraId="156E6465" w14:textId="77777777" w:rsidR="00210E88" w:rsidRDefault="00210E88" w:rsidP="00210E88">
      <w:r>
        <w:t>Fuen (Ericsson): fine with rev</w:t>
      </w:r>
    </w:p>
    <w:p w14:paraId="0557C697" w14:textId="77777777" w:rsidR="00210E88" w:rsidRDefault="00210E88" w:rsidP="00210E88">
      <w:r>
        <w:t>Abdessamad (Huawei): fine with rev</w:t>
      </w:r>
    </w:p>
    <w:p w14:paraId="0549707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C3-230866</w:t>
      </w:r>
      <w:r>
        <w:rPr>
          <w:color w:val="993300"/>
          <w:u w:val="single"/>
        </w:rPr>
        <w:t>.</w:t>
      </w:r>
    </w:p>
    <w:p w14:paraId="18886CBA" w14:textId="010707D7" w:rsidR="00210E88" w:rsidRDefault="00210E88" w:rsidP="00210E88">
      <w:pPr>
        <w:rPr>
          <w:rFonts w:ascii="Arial" w:hAnsi="Arial" w:cs="Arial"/>
          <w:b/>
          <w:sz w:val="24"/>
        </w:rPr>
      </w:pPr>
      <w:r>
        <w:rPr>
          <w:rFonts w:ascii="Arial" w:hAnsi="Arial" w:cs="Arial"/>
          <w:b/>
          <w:color w:val="0000FF"/>
          <w:sz w:val="24"/>
        </w:rPr>
        <w:t>C3-230100</w:t>
      </w:r>
      <w:r>
        <w:rPr>
          <w:rFonts w:ascii="Arial" w:hAnsi="Arial" w:cs="Arial"/>
          <w:b/>
          <w:color w:val="0000FF"/>
          <w:sz w:val="24"/>
        </w:rPr>
        <w:tab/>
      </w:r>
      <w:r>
        <w:rPr>
          <w:rFonts w:ascii="Arial" w:hAnsi="Arial" w:cs="Arial"/>
          <w:b/>
          <w:sz w:val="24"/>
        </w:rPr>
        <w:t>Immediate reporting for exposure data</w:t>
      </w:r>
    </w:p>
    <w:p w14:paraId="78A24C0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CR-0378  rev  Cat: B (Rel-18)</w:t>
      </w:r>
      <w:r>
        <w:rPr>
          <w:i/>
        </w:rPr>
        <w:br/>
      </w:r>
      <w:r>
        <w:rPr>
          <w:i/>
        </w:rPr>
        <w:br/>
      </w:r>
      <w:r>
        <w:rPr>
          <w:i/>
        </w:rPr>
        <w:tab/>
      </w:r>
      <w:r>
        <w:rPr>
          <w:i/>
        </w:rPr>
        <w:tab/>
      </w:r>
      <w:r>
        <w:rPr>
          <w:i/>
        </w:rPr>
        <w:tab/>
      </w:r>
      <w:r>
        <w:rPr>
          <w:i/>
        </w:rPr>
        <w:tab/>
      </w:r>
      <w:r>
        <w:rPr>
          <w:i/>
        </w:rPr>
        <w:tab/>
        <w:t>Source: Nokia, Nokia Shanghai Bell</w:t>
      </w:r>
    </w:p>
    <w:p w14:paraId="7070E8F7" w14:textId="77777777" w:rsidR="00210E88" w:rsidRDefault="00210E88" w:rsidP="00210E88">
      <w:pPr>
        <w:rPr>
          <w:rFonts w:ascii="Arial" w:hAnsi="Arial" w:cs="Arial"/>
          <w:b/>
        </w:rPr>
      </w:pPr>
      <w:r>
        <w:rPr>
          <w:rFonts w:ascii="Arial" w:hAnsi="Arial" w:cs="Arial"/>
          <w:b/>
        </w:rPr>
        <w:t xml:space="preserve">Abstract: </w:t>
      </w:r>
    </w:p>
    <w:p w14:paraId="219FA579" w14:textId="77777777" w:rsidR="00210E88" w:rsidRDefault="00210E88" w:rsidP="00210E88">
      <w:r>
        <w:t>Immediate reporting for exposure data</w:t>
      </w:r>
    </w:p>
    <w:p w14:paraId="67B67AE2" w14:textId="77777777" w:rsidR="00210E88" w:rsidRDefault="00210E88" w:rsidP="00210E88">
      <w:pPr>
        <w:rPr>
          <w:rFonts w:ascii="Arial" w:hAnsi="Arial" w:cs="Arial"/>
          <w:b/>
        </w:rPr>
      </w:pPr>
      <w:r>
        <w:rPr>
          <w:rFonts w:ascii="Arial" w:hAnsi="Arial" w:cs="Arial"/>
          <w:b/>
        </w:rPr>
        <w:lastRenderedPageBreak/>
        <w:t xml:space="preserve">Discussion: </w:t>
      </w:r>
    </w:p>
    <w:p w14:paraId="17210EEC" w14:textId="77777777" w:rsidR="00210E88" w:rsidRDefault="00210E88" w:rsidP="00210E88">
      <w:r>
        <w:t>This CR introduces a backwards compatible feature to the OpenAPI file of the Nudr_DataRepository API for Exposure Data.</w:t>
      </w:r>
    </w:p>
    <w:p w14:paraId="23B68D9F" w14:textId="77777777" w:rsidR="00210E88" w:rsidRDefault="00210E88" w:rsidP="00210E88">
      <w:r>
        <w:t>Same comments in 0099 apply to 0100</w:t>
      </w:r>
    </w:p>
    <w:p w14:paraId="6CFC971C" w14:textId="77777777" w:rsidR="00210E88" w:rsidRDefault="00210E88" w:rsidP="00210E88">
      <w:r>
        <w:t>Apostolos (Nokia): The DAD is wrong, the comments of 0099 do not apply for 0100, please check, and also a reminder to check the 0099 revisions that I shared offline.</w:t>
      </w:r>
    </w:p>
    <w:p w14:paraId="34D8EA85" w14:textId="77777777" w:rsidR="00210E88" w:rsidRDefault="00210E88" w:rsidP="00210E88">
      <w:r>
        <w:t>Abdessamad (Huawei): Fine with 0100_r3.</w:t>
      </w:r>
    </w:p>
    <w:p w14:paraId="0A646D3C" w14:textId="77777777" w:rsidR="00210E88" w:rsidRDefault="00210E88" w:rsidP="00210E88">
      <w:r>
        <w:t>Fuen (Ericsson): I’m fine with 099_r3. For 0100, the first comment from Huawei should be applied, right?</w:t>
      </w:r>
    </w:p>
    <w:p w14:paraId="4D17FF81" w14:textId="77777777" w:rsidR="00210E88" w:rsidRDefault="00210E88" w:rsidP="00210E88">
      <w:r>
        <w:t>Abdessamad (Huawei): Fine with 0099_r3.</w:t>
      </w:r>
    </w:p>
    <w:p w14:paraId="0CE4B1F2" w14:textId="77777777" w:rsidR="00210E88" w:rsidRDefault="00210E88" w:rsidP="00210E88">
      <w:r>
        <w:t>Apostolos (Nokia): r1 is provided</w:t>
      </w:r>
    </w:p>
    <w:p w14:paraId="441695A8" w14:textId="77777777" w:rsidR="00210E88" w:rsidRDefault="00210E88" w:rsidP="00210E88">
      <w:r>
        <w:t>Abdessamad (Huawei): Providing comments on 0100_r1.</w:t>
      </w:r>
    </w:p>
    <w:p w14:paraId="6B7012BB" w14:textId="77777777" w:rsidR="00210E88" w:rsidRDefault="00210E88" w:rsidP="00210E88">
      <w:r>
        <w:t>Apostolos (Nokia): r3 is available</w:t>
      </w:r>
    </w:p>
    <w:p w14:paraId="13C3FBE2" w14:textId="77777777" w:rsidR="00210E88" w:rsidRDefault="00210E88" w:rsidP="00210E88">
      <w:r>
        <w:t>Abdessamad (Huawei): Fine with 0100_r1.</w:t>
      </w:r>
    </w:p>
    <w:p w14:paraId="1E7A39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C3-230867</w:t>
      </w:r>
      <w:r>
        <w:rPr>
          <w:color w:val="993300"/>
          <w:u w:val="single"/>
        </w:rPr>
        <w:t>.</w:t>
      </w:r>
    </w:p>
    <w:p w14:paraId="05C48246" w14:textId="06FE6485" w:rsidR="00210E88" w:rsidRDefault="00210E88" w:rsidP="00210E88">
      <w:pPr>
        <w:rPr>
          <w:rFonts w:ascii="Arial" w:hAnsi="Arial" w:cs="Arial"/>
          <w:b/>
          <w:sz w:val="24"/>
        </w:rPr>
      </w:pPr>
      <w:r>
        <w:rPr>
          <w:rFonts w:ascii="Arial" w:hAnsi="Arial" w:cs="Arial"/>
          <w:b/>
          <w:color w:val="0000FF"/>
          <w:sz w:val="24"/>
        </w:rPr>
        <w:t>C3-230101</w:t>
      </w:r>
      <w:r>
        <w:rPr>
          <w:rFonts w:ascii="Arial" w:hAnsi="Arial" w:cs="Arial"/>
          <w:b/>
          <w:color w:val="0000FF"/>
          <w:sz w:val="24"/>
        </w:rPr>
        <w:tab/>
      </w:r>
      <w:r>
        <w:rPr>
          <w:rFonts w:ascii="Arial" w:hAnsi="Arial" w:cs="Arial"/>
          <w:b/>
          <w:sz w:val="24"/>
        </w:rPr>
        <w:t>Immediate reporting for policy data with partial subscriptions</w:t>
      </w:r>
    </w:p>
    <w:p w14:paraId="3A8A06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CR-0379  rev  Cat: B (Rel-18)</w:t>
      </w:r>
      <w:r>
        <w:rPr>
          <w:i/>
        </w:rPr>
        <w:br/>
      </w:r>
      <w:r>
        <w:rPr>
          <w:i/>
        </w:rPr>
        <w:br/>
      </w:r>
      <w:r>
        <w:rPr>
          <w:i/>
        </w:rPr>
        <w:tab/>
      </w:r>
      <w:r>
        <w:rPr>
          <w:i/>
        </w:rPr>
        <w:tab/>
      </w:r>
      <w:r>
        <w:rPr>
          <w:i/>
        </w:rPr>
        <w:tab/>
      </w:r>
      <w:r>
        <w:rPr>
          <w:i/>
        </w:rPr>
        <w:tab/>
      </w:r>
      <w:r>
        <w:rPr>
          <w:i/>
        </w:rPr>
        <w:tab/>
        <w:t>Source: Nokia, Nokia Shanghai Bell</w:t>
      </w:r>
    </w:p>
    <w:p w14:paraId="75DF9747" w14:textId="77777777" w:rsidR="00210E88" w:rsidRDefault="00210E88" w:rsidP="00210E88">
      <w:pPr>
        <w:rPr>
          <w:rFonts w:ascii="Arial" w:hAnsi="Arial" w:cs="Arial"/>
          <w:b/>
        </w:rPr>
      </w:pPr>
      <w:r>
        <w:rPr>
          <w:rFonts w:ascii="Arial" w:hAnsi="Arial" w:cs="Arial"/>
          <w:b/>
        </w:rPr>
        <w:t xml:space="preserve">Abstract: </w:t>
      </w:r>
    </w:p>
    <w:p w14:paraId="3CECCF6B" w14:textId="77777777" w:rsidR="00210E88" w:rsidRDefault="00210E88" w:rsidP="00210E88">
      <w:r>
        <w:t>Immediate reporting for policy data with partial subscriptions</w:t>
      </w:r>
    </w:p>
    <w:p w14:paraId="5A1ED6D9" w14:textId="77777777" w:rsidR="00210E88" w:rsidRDefault="00210E88" w:rsidP="00210E88">
      <w:pPr>
        <w:rPr>
          <w:rFonts w:ascii="Arial" w:hAnsi="Arial" w:cs="Arial"/>
          <w:b/>
        </w:rPr>
      </w:pPr>
      <w:r>
        <w:rPr>
          <w:rFonts w:ascii="Arial" w:hAnsi="Arial" w:cs="Arial"/>
          <w:b/>
        </w:rPr>
        <w:t xml:space="preserve">Discussion: </w:t>
      </w:r>
    </w:p>
    <w:p w14:paraId="68F48B32" w14:textId="77777777" w:rsidR="00210E88" w:rsidRDefault="00210E88" w:rsidP="00210E88">
      <w:r>
        <w:t>Abdessamad (Huawei): clashes with 0439. Merge into 0439 (base)</w:t>
      </w:r>
    </w:p>
    <w:p w14:paraId="29604A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2F677" w14:textId="4FB2B361" w:rsidR="00210E88" w:rsidRDefault="00210E88" w:rsidP="00210E88">
      <w:pPr>
        <w:rPr>
          <w:rFonts w:ascii="Arial" w:hAnsi="Arial" w:cs="Arial"/>
          <w:b/>
          <w:sz w:val="24"/>
        </w:rPr>
      </w:pPr>
      <w:r>
        <w:rPr>
          <w:rFonts w:ascii="Arial" w:hAnsi="Arial" w:cs="Arial"/>
          <w:b/>
          <w:color w:val="0000FF"/>
          <w:sz w:val="24"/>
        </w:rPr>
        <w:t>C3-230102</w:t>
      </w:r>
      <w:r>
        <w:rPr>
          <w:rFonts w:ascii="Arial" w:hAnsi="Arial" w:cs="Arial"/>
          <w:b/>
          <w:color w:val="0000FF"/>
          <w:sz w:val="24"/>
        </w:rPr>
        <w:tab/>
      </w:r>
      <w:r>
        <w:rPr>
          <w:rFonts w:ascii="Arial" w:hAnsi="Arial" w:cs="Arial"/>
          <w:b/>
          <w:sz w:val="24"/>
        </w:rPr>
        <w:t>Addressing inconsistencies in the supported features negotiation</w:t>
      </w:r>
    </w:p>
    <w:p w14:paraId="3D54DB7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CR-0380  rev  Cat: B (Rel-18)</w:t>
      </w:r>
      <w:r>
        <w:rPr>
          <w:i/>
        </w:rPr>
        <w:br/>
      </w:r>
      <w:r>
        <w:rPr>
          <w:i/>
        </w:rPr>
        <w:br/>
      </w:r>
      <w:r>
        <w:rPr>
          <w:i/>
        </w:rPr>
        <w:tab/>
      </w:r>
      <w:r>
        <w:rPr>
          <w:i/>
        </w:rPr>
        <w:tab/>
      </w:r>
      <w:r>
        <w:rPr>
          <w:i/>
        </w:rPr>
        <w:tab/>
      </w:r>
      <w:r>
        <w:rPr>
          <w:i/>
        </w:rPr>
        <w:tab/>
      </w:r>
      <w:r>
        <w:rPr>
          <w:i/>
        </w:rPr>
        <w:tab/>
        <w:t>Source: Nokia, Nokia Shanghai Bell</w:t>
      </w:r>
    </w:p>
    <w:p w14:paraId="45393506" w14:textId="77777777" w:rsidR="00210E88" w:rsidRDefault="00210E88" w:rsidP="00210E88">
      <w:pPr>
        <w:rPr>
          <w:rFonts w:ascii="Arial" w:hAnsi="Arial" w:cs="Arial"/>
          <w:b/>
        </w:rPr>
      </w:pPr>
      <w:r>
        <w:rPr>
          <w:rFonts w:ascii="Arial" w:hAnsi="Arial" w:cs="Arial"/>
          <w:b/>
        </w:rPr>
        <w:t xml:space="preserve">Abstract: </w:t>
      </w:r>
    </w:p>
    <w:p w14:paraId="1D6C4DE7" w14:textId="77777777" w:rsidR="00210E88" w:rsidRDefault="00210E88" w:rsidP="00210E88">
      <w:r>
        <w:t>Addressing inconsistencies in the supported features negotiation</w:t>
      </w:r>
    </w:p>
    <w:p w14:paraId="02BB1BCD" w14:textId="77777777" w:rsidR="00210E88" w:rsidRDefault="00210E88" w:rsidP="00210E88">
      <w:pPr>
        <w:rPr>
          <w:rFonts w:ascii="Arial" w:hAnsi="Arial" w:cs="Arial"/>
          <w:b/>
        </w:rPr>
      </w:pPr>
      <w:r>
        <w:rPr>
          <w:rFonts w:ascii="Arial" w:hAnsi="Arial" w:cs="Arial"/>
          <w:b/>
        </w:rPr>
        <w:t xml:space="preserve">Discussion: </w:t>
      </w:r>
    </w:p>
    <w:p w14:paraId="55D06F0F" w14:textId="77777777" w:rsidR="00210E88" w:rsidRDefault="00210E88" w:rsidP="00210E88">
      <w:r>
        <w:t>This CR introduces backwards compatible changes to the OpenAPI file of the Nudr_DataRepository APIs for Policy Data.</w:t>
      </w:r>
    </w:p>
    <w:p w14:paraId="41657EBC" w14:textId="77777777" w:rsidR="00210E88" w:rsidRDefault="00210E88" w:rsidP="00210E88">
      <w:r>
        <w:t>Abdessamad (Huawei): fine with the CR. Add dependency of CT4 CR from next time.</w:t>
      </w:r>
    </w:p>
    <w:p w14:paraId="28D558CB" w14:textId="77777777" w:rsidR="00210E88" w:rsidRDefault="00210E88" w:rsidP="00210E88">
      <w:r>
        <w:t>Fuen (Ericsson): no need to define the feature since will be no feature supported to AMPolicyData.</w:t>
      </w:r>
    </w:p>
    <w:p w14:paraId="1D90EC51" w14:textId="77777777" w:rsidR="00210E88" w:rsidRDefault="00210E88" w:rsidP="00210E88">
      <w:r>
        <w:t>Apostolos (Nokia): useful to negotiate the features for the whole API</w:t>
      </w:r>
    </w:p>
    <w:p w14:paraId="6D3D8B3B" w14:textId="77777777" w:rsidR="00210E88" w:rsidRDefault="00210E88" w:rsidP="00210E88">
      <w:r>
        <w:t>Abdessamad (Huawei): comments.</w:t>
      </w:r>
    </w:p>
    <w:p w14:paraId="1A4E589F" w14:textId="77777777" w:rsidR="00210E88" w:rsidRDefault="00210E88" w:rsidP="00210E88">
      <w:r>
        <w:t>Abdessamad (Huawei): Fine with 0102_r2.</w:t>
      </w:r>
    </w:p>
    <w:p w14:paraId="0C6F7B59" w14:textId="77777777" w:rsidR="00210E88" w:rsidRDefault="00210E88" w:rsidP="00210E88">
      <w:r>
        <w:lastRenderedPageBreak/>
        <w:t>Fuen (Ericsson): fine with r2</w:t>
      </w:r>
    </w:p>
    <w:p w14:paraId="54A672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C3-230868</w:t>
      </w:r>
      <w:r>
        <w:rPr>
          <w:color w:val="993300"/>
          <w:u w:val="single"/>
        </w:rPr>
        <w:t>.</w:t>
      </w:r>
    </w:p>
    <w:p w14:paraId="15986150" w14:textId="644BA741" w:rsidR="00210E88" w:rsidRDefault="00210E88" w:rsidP="00210E88">
      <w:pPr>
        <w:rPr>
          <w:rFonts w:ascii="Arial" w:hAnsi="Arial" w:cs="Arial"/>
          <w:b/>
          <w:sz w:val="24"/>
        </w:rPr>
      </w:pPr>
      <w:r>
        <w:rPr>
          <w:rFonts w:ascii="Arial" w:hAnsi="Arial" w:cs="Arial"/>
          <w:b/>
          <w:color w:val="0000FF"/>
          <w:sz w:val="24"/>
        </w:rPr>
        <w:t>C3-230103</w:t>
      </w:r>
      <w:r>
        <w:rPr>
          <w:rFonts w:ascii="Arial" w:hAnsi="Arial" w:cs="Arial"/>
          <w:b/>
          <w:color w:val="0000FF"/>
          <w:sz w:val="24"/>
        </w:rPr>
        <w:tab/>
      </w:r>
      <w:r>
        <w:rPr>
          <w:rFonts w:ascii="Arial" w:hAnsi="Arial" w:cs="Arial"/>
          <w:b/>
          <w:sz w:val="24"/>
        </w:rPr>
        <w:t>Removing wrong feature indication</w:t>
      </w:r>
    </w:p>
    <w:p w14:paraId="1CB7BB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CR-0086  rev  Cat: F (Rel-18)</w:t>
      </w:r>
      <w:r>
        <w:rPr>
          <w:i/>
        </w:rPr>
        <w:br/>
      </w:r>
      <w:r>
        <w:rPr>
          <w:i/>
        </w:rPr>
        <w:br/>
      </w:r>
      <w:r>
        <w:rPr>
          <w:i/>
        </w:rPr>
        <w:tab/>
      </w:r>
      <w:r>
        <w:rPr>
          <w:i/>
        </w:rPr>
        <w:tab/>
      </w:r>
      <w:r>
        <w:rPr>
          <w:i/>
        </w:rPr>
        <w:tab/>
      </w:r>
      <w:r>
        <w:rPr>
          <w:i/>
        </w:rPr>
        <w:tab/>
      </w:r>
      <w:r>
        <w:rPr>
          <w:i/>
        </w:rPr>
        <w:tab/>
        <w:t>Source: Nokia, Nokia Shanghai Bell</w:t>
      </w:r>
    </w:p>
    <w:p w14:paraId="2F3047C0" w14:textId="77777777" w:rsidR="00210E88" w:rsidRDefault="00210E88" w:rsidP="00210E88">
      <w:pPr>
        <w:rPr>
          <w:rFonts w:ascii="Arial" w:hAnsi="Arial" w:cs="Arial"/>
          <w:b/>
        </w:rPr>
      </w:pPr>
      <w:r>
        <w:rPr>
          <w:rFonts w:ascii="Arial" w:hAnsi="Arial" w:cs="Arial"/>
          <w:b/>
        </w:rPr>
        <w:t xml:space="preserve">Abstract: </w:t>
      </w:r>
    </w:p>
    <w:p w14:paraId="4D498167" w14:textId="77777777" w:rsidR="00210E88" w:rsidRDefault="00210E88" w:rsidP="00210E88">
      <w:r>
        <w:t>Removing wrong feature indication</w:t>
      </w:r>
    </w:p>
    <w:p w14:paraId="5AAA9230" w14:textId="77777777" w:rsidR="00210E88" w:rsidRDefault="00210E88" w:rsidP="00210E88">
      <w:pPr>
        <w:rPr>
          <w:rFonts w:ascii="Arial" w:hAnsi="Arial" w:cs="Arial"/>
          <w:b/>
        </w:rPr>
      </w:pPr>
      <w:r>
        <w:rPr>
          <w:rFonts w:ascii="Arial" w:hAnsi="Arial" w:cs="Arial"/>
          <w:b/>
        </w:rPr>
        <w:t xml:space="preserve">Discussion: </w:t>
      </w:r>
    </w:p>
    <w:p w14:paraId="7983D642" w14:textId="77777777" w:rsidR="00210E88" w:rsidRDefault="00210E88" w:rsidP="00210E88">
      <w:r>
        <w:t>Fuen (Ericsson): fine with the CR. CAT.F-&gt;D</w:t>
      </w:r>
    </w:p>
    <w:p w14:paraId="411F20A0" w14:textId="77777777" w:rsidR="00210E88" w:rsidRDefault="00210E88" w:rsidP="00210E88">
      <w:r>
        <w:t>Apostolos (Nokia): no editorial. Further discuss</w:t>
      </w:r>
    </w:p>
    <w:p w14:paraId="6BC0B338" w14:textId="77777777" w:rsidR="00210E88" w:rsidRDefault="00210E88" w:rsidP="00210E88">
      <w:r>
        <w:t>Abdessamad (Huawei): CAT.F</w:t>
      </w:r>
    </w:p>
    <w:p w14:paraId="0686B5D3" w14:textId="77777777" w:rsidR="00210E88" w:rsidRDefault="00210E88" w:rsidP="00210E88">
      <w:r>
        <w:t>Xiaojian (ZTE): CAT.D</w:t>
      </w:r>
    </w:p>
    <w:p w14:paraId="2D664308" w14:textId="77777777" w:rsidR="00210E88" w:rsidRDefault="00210E88" w:rsidP="00210E88">
      <w:r>
        <w:t>Apostolos (Nokia): fine with CAT.D</w:t>
      </w:r>
    </w:p>
    <w:p w14:paraId="24CDBF15" w14:textId="77777777" w:rsidR="00210E88" w:rsidRDefault="00210E88" w:rsidP="00210E88">
      <w:r>
        <w:t>Rev is pre-agreed</w:t>
      </w:r>
    </w:p>
    <w:p w14:paraId="4E7810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C3-230869</w:t>
      </w:r>
      <w:r>
        <w:rPr>
          <w:color w:val="993300"/>
          <w:u w:val="single"/>
        </w:rPr>
        <w:t>.</w:t>
      </w:r>
    </w:p>
    <w:p w14:paraId="455C5A81" w14:textId="7CC49E14" w:rsidR="00210E88" w:rsidRDefault="00210E88" w:rsidP="00210E88">
      <w:pPr>
        <w:rPr>
          <w:rFonts w:ascii="Arial" w:hAnsi="Arial" w:cs="Arial"/>
          <w:b/>
          <w:sz w:val="24"/>
        </w:rPr>
      </w:pPr>
      <w:r>
        <w:rPr>
          <w:rFonts w:ascii="Arial" w:hAnsi="Arial" w:cs="Arial"/>
          <w:b/>
          <w:color w:val="0000FF"/>
          <w:sz w:val="24"/>
        </w:rPr>
        <w:t>C3-230104</w:t>
      </w:r>
      <w:r>
        <w:rPr>
          <w:rFonts w:ascii="Arial" w:hAnsi="Arial" w:cs="Arial"/>
          <w:b/>
          <w:color w:val="0000FF"/>
          <w:sz w:val="24"/>
        </w:rPr>
        <w:tab/>
      </w:r>
      <w:r>
        <w:rPr>
          <w:rFonts w:ascii="Arial" w:hAnsi="Arial" w:cs="Arial"/>
          <w:b/>
          <w:sz w:val="24"/>
        </w:rPr>
        <w:t>Adding missing presence condition for IPv6 addresses and prefixes</w:t>
      </w:r>
    </w:p>
    <w:p w14:paraId="17CB96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CR-0192  rev  Cat: F (Rel-18)</w:t>
      </w:r>
      <w:r>
        <w:rPr>
          <w:i/>
        </w:rPr>
        <w:br/>
      </w:r>
      <w:r>
        <w:rPr>
          <w:i/>
        </w:rPr>
        <w:br/>
      </w:r>
      <w:r>
        <w:rPr>
          <w:i/>
        </w:rPr>
        <w:tab/>
      </w:r>
      <w:r>
        <w:rPr>
          <w:i/>
        </w:rPr>
        <w:tab/>
      </w:r>
      <w:r>
        <w:rPr>
          <w:i/>
        </w:rPr>
        <w:tab/>
      </w:r>
      <w:r>
        <w:rPr>
          <w:i/>
        </w:rPr>
        <w:tab/>
      </w:r>
      <w:r>
        <w:rPr>
          <w:i/>
        </w:rPr>
        <w:tab/>
        <w:t>Source: Nokia, Nokia Shanghai Bell</w:t>
      </w:r>
    </w:p>
    <w:p w14:paraId="45568560" w14:textId="77777777" w:rsidR="00210E88" w:rsidRDefault="00210E88" w:rsidP="00210E88">
      <w:pPr>
        <w:rPr>
          <w:rFonts w:ascii="Arial" w:hAnsi="Arial" w:cs="Arial"/>
          <w:b/>
        </w:rPr>
      </w:pPr>
      <w:r>
        <w:rPr>
          <w:rFonts w:ascii="Arial" w:hAnsi="Arial" w:cs="Arial"/>
          <w:b/>
        </w:rPr>
        <w:t xml:space="preserve">Abstract: </w:t>
      </w:r>
    </w:p>
    <w:p w14:paraId="09488BD9" w14:textId="77777777" w:rsidR="00210E88" w:rsidRDefault="00210E88" w:rsidP="00210E88">
      <w:r>
        <w:t>Adding missing presence condition for IPv6 addresses and prefixes</w:t>
      </w:r>
    </w:p>
    <w:p w14:paraId="3F6CD7BB" w14:textId="77777777" w:rsidR="00210E88" w:rsidRDefault="00210E88" w:rsidP="00210E88">
      <w:pPr>
        <w:rPr>
          <w:rFonts w:ascii="Arial" w:hAnsi="Arial" w:cs="Arial"/>
          <w:b/>
        </w:rPr>
      </w:pPr>
      <w:r>
        <w:rPr>
          <w:rFonts w:ascii="Arial" w:hAnsi="Arial" w:cs="Arial"/>
          <w:b/>
        </w:rPr>
        <w:t xml:space="preserve">Discussion: </w:t>
      </w:r>
    </w:p>
    <w:p w14:paraId="1C24BA65" w14:textId="77777777" w:rsidR="00210E88" w:rsidRDefault="00210E88" w:rsidP="00210E88">
      <w:r>
        <w:t>This CR introduces a backwards compatible correction in the OpenAPI file of the Nsmf_EventExposure API.</w:t>
      </w:r>
    </w:p>
    <w:p w14:paraId="143E32B9" w14:textId="77777777" w:rsidR="00210E88" w:rsidRDefault="00210E88" w:rsidP="00210E88">
      <w:r>
        <w:t>Maria (Ericsson): fine with the specific CR. But whether need to update all the types in not required. May introduce NBC in future</w:t>
      </w:r>
    </w:p>
    <w:p w14:paraId="36117EEA" w14:textId="77777777" w:rsidR="00210E88" w:rsidRDefault="00210E88" w:rsidP="00210E88">
      <w:r>
        <w:t>Abdessamad (Huawei): should start to define from OpenAPI file, follow the recommendation from TS 29.501</w:t>
      </w:r>
    </w:p>
    <w:p w14:paraId="75B4C1CA" w14:textId="77777777" w:rsidR="00210E88" w:rsidRDefault="00210E88" w:rsidP="00210E88">
      <w:r>
        <w:t>Fuen (Ericsson): feature control. OpenAPI will not reflect feature control, hence, will introduce NBC. Prefer to no proceed the CR</w:t>
      </w:r>
    </w:p>
    <w:p w14:paraId="47DBDF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707C" w14:textId="17B3DADA" w:rsidR="00210E88" w:rsidRDefault="00210E88" w:rsidP="00210E88">
      <w:pPr>
        <w:rPr>
          <w:rFonts w:ascii="Arial" w:hAnsi="Arial" w:cs="Arial"/>
          <w:b/>
          <w:sz w:val="24"/>
        </w:rPr>
      </w:pPr>
      <w:r>
        <w:rPr>
          <w:rFonts w:ascii="Arial" w:hAnsi="Arial" w:cs="Arial"/>
          <w:b/>
          <w:color w:val="0000FF"/>
          <w:sz w:val="24"/>
        </w:rPr>
        <w:t>C3-230105</w:t>
      </w:r>
      <w:r>
        <w:rPr>
          <w:rFonts w:ascii="Arial" w:hAnsi="Arial" w:cs="Arial"/>
          <w:b/>
          <w:color w:val="0000FF"/>
          <w:sz w:val="24"/>
        </w:rPr>
        <w:tab/>
      </w:r>
      <w:r>
        <w:rPr>
          <w:rFonts w:ascii="Arial" w:hAnsi="Arial" w:cs="Arial"/>
          <w:b/>
          <w:sz w:val="24"/>
        </w:rPr>
        <w:t>Adding missing presence conditions for traffic control data and steering modes</w:t>
      </w:r>
    </w:p>
    <w:p w14:paraId="1F727E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CR-0998  rev  Cat: F (Rel-18)</w:t>
      </w:r>
      <w:r>
        <w:rPr>
          <w:i/>
        </w:rPr>
        <w:br/>
      </w:r>
      <w:r>
        <w:rPr>
          <w:i/>
        </w:rPr>
        <w:br/>
      </w:r>
      <w:r>
        <w:rPr>
          <w:i/>
        </w:rPr>
        <w:tab/>
      </w:r>
      <w:r>
        <w:rPr>
          <w:i/>
        </w:rPr>
        <w:tab/>
      </w:r>
      <w:r>
        <w:rPr>
          <w:i/>
        </w:rPr>
        <w:tab/>
      </w:r>
      <w:r>
        <w:rPr>
          <w:i/>
        </w:rPr>
        <w:tab/>
      </w:r>
      <w:r>
        <w:rPr>
          <w:i/>
        </w:rPr>
        <w:tab/>
        <w:t>Source: Nokia, Nokia Shanghai Bell</w:t>
      </w:r>
    </w:p>
    <w:p w14:paraId="5A442C7C" w14:textId="77777777" w:rsidR="00210E88" w:rsidRDefault="00210E88" w:rsidP="00210E88">
      <w:pPr>
        <w:rPr>
          <w:rFonts w:ascii="Arial" w:hAnsi="Arial" w:cs="Arial"/>
          <w:b/>
        </w:rPr>
      </w:pPr>
      <w:r>
        <w:rPr>
          <w:rFonts w:ascii="Arial" w:hAnsi="Arial" w:cs="Arial"/>
          <w:b/>
        </w:rPr>
        <w:t xml:space="preserve">Abstract: </w:t>
      </w:r>
    </w:p>
    <w:p w14:paraId="75511CCE" w14:textId="77777777" w:rsidR="00210E88" w:rsidRDefault="00210E88" w:rsidP="00210E88">
      <w:r>
        <w:t>Adding missing presence conditions for traffic control data and steering modes</w:t>
      </w:r>
    </w:p>
    <w:p w14:paraId="22C43A39" w14:textId="77777777" w:rsidR="00210E88" w:rsidRDefault="00210E88" w:rsidP="00210E88">
      <w:pPr>
        <w:rPr>
          <w:rFonts w:ascii="Arial" w:hAnsi="Arial" w:cs="Arial"/>
          <w:b/>
        </w:rPr>
      </w:pPr>
      <w:r>
        <w:rPr>
          <w:rFonts w:ascii="Arial" w:hAnsi="Arial" w:cs="Arial"/>
          <w:b/>
        </w:rPr>
        <w:lastRenderedPageBreak/>
        <w:t xml:space="preserve">Discussion: </w:t>
      </w:r>
    </w:p>
    <w:p w14:paraId="4A652B28" w14:textId="77777777" w:rsidR="00210E88" w:rsidRDefault="00210E88" w:rsidP="00210E88">
      <w:r>
        <w:t>This CR introduces a backwards compatible correction in the OpenAPI file of the Npcf_SMPolicyControl API.</w:t>
      </w:r>
    </w:p>
    <w:p w14:paraId="6B5C92C0" w14:textId="77777777" w:rsidR="00210E88" w:rsidRDefault="00210E88" w:rsidP="00210E88">
      <w:r>
        <w:t>Same comments in 0104 apply to.</w:t>
      </w:r>
    </w:p>
    <w:p w14:paraId="3DB89987" w14:textId="77777777" w:rsidR="00210E88" w:rsidRDefault="00210E88" w:rsidP="00210E88">
      <w:r>
        <w:t>Fuen (Ericsson): the changes are proposed to be removed by another CR 0383</w:t>
      </w:r>
    </w:p>
    <w:p w14:paraId="651C7C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DFA9D8" w14:textId="6EF0DB5D" w:rsidR="00210E88" w:rsidRDefault="00210E88" w:rsidP="00210E88">
      <w:pPr>
        <w:rPr>
          <w:rFonts w:ascii="Arial" w:hAnsi="Arial" w:cs="Arial"/>
          <w:b/>
          <w:sz w:val="24"/>
        </w:rPr>
      </w:pPr>
      <w:r>
        <w:rPr>
          <w:rFonts w:ascii="Arial" w:hAnsi="Arial" w:cs="Arial"/>
          <w:b/>
          <w:color w:val="0000FF"/>
          <w:sz w:val="24"/>
        </w:rPr>
        <w:t>C3-230201</w:t>
      </w:r>
      <w:r>
        <w:rPr>
          <w:rFonts w:ascii="Arial" w:hAnsi="Arial" w:cs="Arial"/>
          <w:b/>
          <w:color w:val="0000FF"/>
          <w:sz w:val="24"/>
        </w:rPr>
        <w:tab/>
      </w:r>
      <w:r>
        <w:rPr>
          <w:rFonts w:ascii="Arial" w:hAnsi="Arial" w:cs="Arial"/>
          <w:b/>
          <w:sz w:val="24"/>
        </w:rPr>
        <w:t>OAuth2 scopes in Nnwdaf_AnalyticsInfo API</w:t>
      </w:r>
    </w:p>
    <w:p w14:paraId="31BCC4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CR-0632  rev  Cat: B (Rel-18)</w:t>
      </w:r>
      <w:r>
        <w:rPr>
          <w:i/>
        </w:rPr>
        <w:br/>
      </w:r>
      <w:r>
        <w:rPr>
          <w:i/>
        </w:rPr>
        <w:br/>
      </w:r>
      <w:r>
        <w:rPr>
          <w:i/>
        </w:rPr>
        <w:tab/>
      </w:r>
      <w:r>
        <w:rPr>
          <w:i/>
        </w:rPr>
        <w:tab/>
      </w:r>
      <w:r>
        <w:rPr>
          <w:i/>
        </w:rPr>
        <w:tab/>
      </w:r>
      <w:r>
        <w:rPr>
          <w:i/>
        </w:rPr>
        <w:tab/>
      </w:r>
      <w:r>
        <w:rPr>
          <w:i/>
        </w:rPr>
        <w:tab/>
        <w:t>Source: Nokia, Nokia Shanghai Bell</w:t>
      </w:r>
    </w:p>
    <w:p w14:paraId="331E78D0" w14:textId="77777777" w:rsidR="00210E88" w:rsidRDefault="00210E88" w:rsidP="00210E88">
      <w:pPr>
        <w:rPr>
          <w:rFonts w:ascii="Arial" w:hAnsi="Arial" w:cs="Arial"/>
          <w:b/>
        </w:rPr>
      </w:pPr>
      <w:r>
        <w:rPr>
          <w:rFonts w:ascii="Arial" w:hAnsi="Arial" w:cs="Arial"/>
          <w:b/>
        </w:rPr>
        <w:t xml:space="preserve">Discussion: </w:t>
      </w:r>
    </w:p>
    <w:p w14:paraId="0A7ECF19" w14:textId="77777777" w:rsidR="00210E88" w:rsidRDefault="00210E88" w:rsidP="00210E88">
      <w:r>
        <w:t>This CR introduces new backward compatible features to the OpenAPI definition of the Nnwdaf_AnalyticsInfo API.</w:t>
      </w:r>
    </w:p>
    <w:p w14:paraId="303FBB8B" w14:textId="77777777" w:rsidR="00210E88" w:rsidRDefault="00210E88" w:rsidP="00210E88">
      <w:r>
        <w:t>Maria (Ericsson): need to specify case by case. The CR is no needed.</w:t>
      </w:r>
    </w:p>
    <w:p w14:paraId="1A0C2298" w14:textId="77777777" w:rsidR="00210E88" w:rsidRDefault="00210E88" w:rsidP="00210E88">
      <w:r>
        <w:t>Abdessamad (Huawei): waits for CT4’s feedback on SBI API design. Useful for the operator. Editorial comments.</w:t>
      </w:r>
    </w:p>
    <w:p w14:paraId="024BBC64" w14:textId="77777777" w:rsidR="00210E88" w:rsidRDefault="00210E88" w:rsidP="00210E88">
      <w:r>
        <w:t>Partha (Nokia): CT4 agrees in C4-230507 for the guidance.</w:t>
      </w:r>
    </w:p>
    <w:p w14:paraId="2DE0CD3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C3-230892</w:t>
      </w:r>
      <w:r>
        <w:rPr>
          <w:color w:val="993300"/>
          <w:u w:val="single"/>
        </w:rPr>
        <w:t>.</w:t>
      </w:r>
    </w:p>
    <w:p w14:paraId="291C7BEB" w14:textId="13FC585E" w:rsidR="00210E88" w:rsidRDefault="00210E88" w:rsidP="00210E88">
      <w:pPr>
        <w:rPr>
          <w:rFonts w:ascii="Arial" w:hAnsi="Arial" w:cs="Arial"/>
          <w:b/>
          <w:sz w:val="24"/>
        </w:rPr>
      </w:pPr>
      <w:r>
        <w:rPr>
          <w:rFonts w:ascii="Arial" w:hAnsi="Arial" w:cs="Arial"/>
          <w:b/>
          <w:color w:val="0000FF"/>
          <w:sz w:val="24"/>
        </w:rPr>
        <w:t>C3-230202</w:t>
      </w:r>
      <w:r>
        <w:rPr>
          <w:rFonts w:ascii="Arial" w:hAnsi="Arial" w:cs="Arial"/>
          <w:b/>
          <w:color w:val="0000FF"/>
          <w:sz w:val="24"/>
        </w:rPr>
        <w:tab/>
      </w:r>
      <w:r>
        <w:rPr>
          <w:rFonts w:ascii="Arial" w:hAnsi="Arial" w:cs="Arial"/>
          <w:b/>
          <w:sz w:val="24"/>
        </w:rPr>
        <w:t>OAuth2 scopes in Npcf_PolicyAuthorization API</w:t>
      </w:r>
    </w:p>
    <w:p w14:paraId="04B8E1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Cat: B (Rel-18)</w:t>
      </w:r>
      <w:r>
        <w:rPr>
          <w:i/>
        </w:rPr>
        <w:br/>
      </w:r>
      <w:r>
        <w:rPr>
          <w:i/>
        </w:rPr>
        <w:br/>
      </w:r>
      <w:r>
        <w:rPr>
          <w:i/>
        </w:rPr>
        <w:tab/>
      </w:r>
      <w:r>
        <w:rPr>
          <w:i/>
        </w:rPr>
        <w:tab/>
      </w:r>
      <w:r>
        <w:rPr>
          <w:i/>
        </w:rPr>
        <w:tab/>
      </w:r>
      <w:r>
        <w:rPr>
          <w:i/>
        </w:rPr>
        <w:tab/>
      </w:r>
      <w:r>
        <w:rPr>
          <w:i/>
        </w:rPr>
        <w:tab/>
        <w:t>Source: Nokia, Nokia Shanghai Bell</w:t>
      </w:r>
    </w:p>
    <w:p w14:paraId="6426C248" w14:textId="77777777" w:rsidR="00210E88" w:rsidRDefault="00210E88" w:rsidP="00210E88">
      <w:pPr>
        <w:rPr>
          <w:rFonts w:ascii="Arial" w:hAnsi="Arial" w:cs="Arial"/>
          <w:b/>
        </w:rPr>
      </w:pPr>
      <w:r>
        <w:rPr>
          <w:rFonts w:ascii="Arial" w:hAnsi="Arial" w:cs="Arial"/>
          <w:b/>
        </w:rPr>
        <w:t xml:space="preserve">Discussion: </w:t>
      </w:r>
    </w:p>
    <w:p w14:paraId="623D9493" w14:textId="77777777" w:rsidR="00210E88" w:rsidRDefault="00210E88" w:rsidP="00210E88">
      <w:r>
        <w:t>This CR introduces new backward compatible features to the OpenAPI definition of the Npcf_PolicyAuthorization API.</w:t>
      </w:r>
    </w:p>
    <w:p w14:paraId="2996E3C2" w14:textId="77777777" w:rsidR="00210E88" w:rsidRDefault="00210E88" w:rsidP="00210E88">
      <w:r>
        <w:t>Fuen (Ericsson): further comments</w:t>
      </w:r>
    </w:p>
    <w:p w14:paraId="1785A47D" w14:textId="77777777" w:rsidR="00210E88" w:rsidRDefault="00210E88" w:rsidP="00210E88">
      <w:r>
        <w:t>Abdessamad (Huawei): one missing.</w:t>
      </w:r>
    </w:p>
    <w:p w14:paraId="413780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C3-230908</w:t>
      </w:r>
      <w:r>
        <w:rPr>
          <w:color w:val="993300"/>
          <w:u w:val="single"/>
        </w:rPr>
        <w:t>.</w:t>
      </w:r>
    </w:p>
    <w:p w14:paraId="52D6CDC3" w14:textId="66FE9F25" w:rsidR="00210E88" w:rsidRDefault="00210E88" w:rsidP="00210E88">
      <w:pPr>
        <w:rPr>
          <w:rFonts w:ascii="Arial" w:hAnsi="Arial" w:cs="Arial"/>
          <w:b/>
          <w:sz w:val="24"/>
        </w:rPr>
      </w:pPr>
      <w:r>
        <w:rPr>
          <w:rFonts w:ascii="Arial" w:hAnsi="Arial" w:cs="Arial"/>
          <w:b/>
          <w:color w:val="0000FF"/>
          <w:sz w:val="24"/>
        </w:rPr>
        <w:t>C3-230203</w:t>
      </w:r>
      <w:r>
        <w:rPr>
          <w:rFonts w:ascii="Arial" w:hAnsi="Arial" w:cs="Arial"/>
          <w:b/>
          <w:color w:val="0000FF"/>
          <w:sz w:val="24"/>
        </w:rPr>
        <w:tab/>
      </w:r>
      <w:r>
        <w:rPr>
          <w:rFonts w:ascii="Arial" w:hAnsi="Arial" w:cs="Arial"/>
          <w:b/>
          <w:sz w:val="24"/>
        </w:rPr>
        <w:t>OAuth2 scopes in Nnwdaf_EventsSubscription API</w:t>
      </w:r>
    </w:p>
    <w:p w14:paraId="6191C3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CR-0633  rev  Cat: B (Rel-18)</w:t>
      </w:r>
      <w:r>
        <w:rPr>
          <w:i/>
        </w:rPr>
        <w:br/>
      </w:r>
      <w:r>
        <w:rPr>
          <w:i/>
        </w:rPr>
        <w:br/>
      </w:r>
      <w:r>
        <w:rPr>
          <w:i/>
        </w:rPr>
        <w:tab/>
      </w:r>
      <w:r>
        <w:rPr>
          <w:i/>
        </w:rPr>
        <w:tab/>
      </w:r>
      <w:r>
        <w:rPr>
          <w:i/>
        </w:rPr>
        <w:tab/>
      </w:r>
      <w:r>
        <w:rPr>
          <w:i/>
        </w:rPr>
        <w:tab/>
      </w:r>
      <w:r>
        <w:rPr>
          <w:i/>
        </w:rPr>
        <w:tab/>
        <w:t>Source: Nokia, Nokia Shanghai Bell</w:t>
      </w:r>
    </w:p>
    <w:p w14:paraId="16832B35" w14:textId="77777777" w:rsidR="00210E88" w:rsidRDefault="00210E88" w:rsidP="00210E88">
      <w:pPr>
        <w:rPr>
          <w:rFonts w:ascii="Arial" w:hAnsi="Arial" w:cs="Arial"/>
          <w:b/>
        </w:rPr>
      </w:pPr>
      <w:r>
        <w:rPr>
          <w:rFonts w:ascii="Arial" w:hAnsi="Arial" w:cs="Arial"/>
          <w:b/>
        </w:rPr>
        <w:t xml:space="preserve">Discussion: </w:t>
      </w:r>
    </w:p>
    <w:p w14:paraId="446BBFAF" w14:textId="77777777" w:rsidR="00210E88" w:rsidRDefault="00210E88" w:rsidP="00210E88">
      <w:r>
        <w:t>This CR introduces new backward compatible features to the OpenAPI definition of the Nnwdaf_EventsSubscription API.</w:t>
      </w:r>
    </w:p>
    <w:p w14:paraId="4CD7FB0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C3-230909</w:t>
      </w:r>
      <w:r>
        <w:rPr>
          <w:color w:val="993300"/>
          <w:u w:val="single"/>
        </w:rPr>
        <w:t>.</w:t>
      </w:r>
    </w:p>
    <w:p w14:paraId="512C4C8C" w14:textId="0024A29A" w:rsidR="00210E88" w:rsidRDefault="00210E88" w:rsidP="00210E88">
      <w:pPr>
        <w:rPr>
          <w:rFonts w:ascii="Arial" w:hAnsi="Arial" w:cs="Arial"/>
          <w:b/>
          <w:sz w:val="24"/>
        </w:rPr>
      </w:pPr>
      <w:r>
        <w:rPr>
          <w:rFonts w:ascii="Arial" w:hAnsi="Arial" w:cs="Arial"/>
          <w:b/>
          <w:color w:val="0000FF"/>
          <w:sz w:val="24"/>
        </w:rPr>
        <w:t>C3-230204</w:t>
      </w:r>
      <w:r>
        <w:rPr>
          <w:rFonts w:ascii="Arial" w:hAnsi="Arial" w:cs="Arial"/>
          <w:b/>
          <w:color w:val="0000FF"/>
          <w:sz w:val="24"/>
        </w:rPr>
        <w:tab/>
      </w:r>
      <w:r>
        <w:rPr>
          <w:rFonts w:ascii="Arial" w:hAnsi="Arial" w:cs="Arial"/>
          <w:b/>
          <w:sz w:val="24"/>
        </w:rPr>
        <w:t>OAuth2 scopes in Naanf_AKMA API</w:t>
      </w:r>
    </w:p>
    <w:p w14:paraId="385BFE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CR-0030  rev  Cat: B (Rel-18)</w:t>
      </w:r>
      <w:r>
        <w:rPr>
          <w:i/>
        </w:rPr>
        <w:br/>
      </w:r>
      <w:r>
        <w:rPr>
          <w:i/>
        </w:rPr>
        <w:br/>
      </w:r>
      <w:r>
        <w:rPr>
          <w:i/>
        </w:rPr>
        <w:tab/>
      </w:r>
      <w:r>
        <w:rPr>
          <w:i/>
        </w:rPr>
        <w:tab/>
      </w:r>
      <w:r>
        <w:rPr>
          <w:i/>
        </w:rPr>
        <w:tab/>
      </w:r>
      <w:r>
        <w:rPr>
          <w:i/>
        </w:rPr>
        <w:tab/>
      </w:r>
      <w:r>
        <w:rPr>
          <w:i/>
        </w:rPr>
        <w:tab/>
        <w:t>Source: Nokia, Nokia Shanghai Bell</w:t>
      </w:r>
    </w:p>
    <w:p w14:paraId="72A42B7B" w14:textId="77777777" w:rsidR="00210E88" w:rsidRDefault="00210E88" w:rsidP="00210E88">
      <w:pPr>
        <w:rPr>
          <w:rFonts w:ascii="Arial" w:hAnsi="Arial" w:cs="Arial"/>
          <w:b/>
        </w:rPr>
      </w:pPr>
      <w:r>
        <w:rPr>
          <w:rFonts w:ascii="Arial" w:hAnsi="Arial" w:cs="Arial"/>
          <w:b/>
        </w:rPr>
        <w:lastRenderedPageBreak/>
        <w:t xml:space="preserve">Discussion: </w:t>
      </w:r>
    </w:p>
    <w:p w14:paraId="01181EF6" w14:textId="77777777" w:rsidR="00210E88" w:rsidRDefault="00210E88" w:rsidP="00210E88">
      <w:r>
        <w:t>This CR introduces new backward compatible features to the OpenAPI definition of the Naanf_AKMA API.</w:t>
      </w:r>
    </w:p>
    <w:p w14:paraId="60E03E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C3-230910</w:t>
      </w:r>
      <w:r>
        <w:rPr>
          <w:color w:val="993300"/>
          <w:u w:val="single"/>
        </w:rPr>
        <w:t>.</w:t>
      </w:r>
    </w:p>
    <w:p w14:paraId="187E9031" w14:textId="06B99562" w:rsidR="00210E88" w:rsidRDefault="00210E88" w:rsidP="00210E88">
      <w:pPr>
        <w:rPr>
          <w:rFonts w:ascii="Arial" w:hAnsi="Arial" w:cs="Arial"/>
          <w:b/>
          <w:sz w:val="24"/>
        </w:rPr>
      </w:pPr>
      <w:r>
        <w:rPr>
          <w:rFonts w:ascii="Arial" w:hAnsi="Arial" w:cs="Arial"/>
          <w:b/>
          <w:color w:val="0000FF"/>
          <w:sz w:val="24"/>
        </w:rPr>
        <w:t>C3-230205</w:t>
      </w:r>
      <w:r>
        <w:rPr>
          <w:rFonts w:ascii="Arial" w:hAnsi="Arial" w:cs="Arial"/>
          <w:b/>
          <w:color w:val="0000FF"/>
          <w:sz w:val="24"/>
        </w:rPr>
        <w:tab/>
      </w:r>
      <w:r>
        <w:rPr>
          <w:rFonts w:ascii="Arial" w:hAnsi="Arial" w:cs="Arial"/>
          <w:b/>
          <w:sz w:val="24"/>
        </w:rPr>
        <w:t>Miscellaneous changes in Naanf_AKMA API</w:t>
      </w:r>
    </w:p>
    <w:p w14:paraId="6E8120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CR-0031  rev  Cat: F (Rel-18)</w:t>
      </w:r>
      <w:r>
        <w:rPr>
          <w:i/>
        </w:rPr>
        <w:br/>
      </w:r>
      <w:r>
        <w:rPr>
          <w:i/>
        </w:rPr>
        <w:br/>
      </w:r>
      <w:r>
        <w:rPr>
          <w:i/>
        </w:rPr>
        <w:tab/>
      </w:r>
      <w:r>
        <w:rPr>
          <w:i/>
        </w:rPr>
        <w:tab/>
      </w:r>
      <w:r>
        <w:rPr>
          <w:i/>
        </w:rPr>
        <w:tab/>
      </w:r>
      <w:r>
        <w:rPr>
          <w:i/>
        </w:rPr>
        <w:tab/>
      </w:r>
      <w:r>
        <w:rPr>
          <w:i/>
        </w:rPr>
        <w:tab/>
        <w:t>Source: Nokia, Nokia Shanghai Bell</w:t>
      </w:r>
    </w:p>
    <w:p w14:paraId="09174E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4885A" w14:textId="28DE0D2E" w:rsidR="00210E88" w:rsidRDefault="00210E88" w:rsidP="00210E88">
      <w:pPr>
        <w:rPr>
          <w:rFonts w:ascii="Arial" w:hAnsi="Arial" w:cs="Arial"/>
          <w:b/>
          <w:sz w:val="24"/>
        </w:rPr>
      </w:pPr>
      <w:r>
        <w:rPr>
          <w:rFonts w:ascii="Arial" w:hAnsi="Arial" w:cs="Arial"/>
          <w:b/>
          <w:color w:val="0000FF"/>
          <w:sz w:val="24"/>
        </w:rPr>
        <w:t>C3-230240</w:t>
      </w:r>
      <w:r>
        <w:rPr>
          <w:rFonts w:ascii="Arial" w:hAnsi="Arial" w:cs="Arial"/>
          <w:b/>
          <w:color w:val="0000FF"/>
          <w:sz w:val="24"/>
        </w:rPr>
        <w:tab/>
      </w:r>
      <w:r>
        <w:rPr>
          <w:rFonts w:ascii="Arial" w:hAnsi="Arial" w:cs="Arial"/>
          <w:b/>
          <w:sz w:val="24"/>
        </w:rPr>
        <w:t>Correction of the description fields in enumerations</w:t>
      </w:r>
    </w:p>
    <w:p w14:paraId="6E3B89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CR-0237  rev  Cat: F (Rel-18)</w:t>
      </w:r>
      <w:r>
        <w:rPr>
          <w:i/>
        </w:rPr>
        <w:br/>
      </w:r>
      <w:r>
        <w:rPr>
          <w:i/>
        </w:rPr>
        <w:br/>
      </w:r>
      <w:r>
        <w:rPr>
          <w:i/>
        </w:rPr>
        <w:tab/>
      </w:r>
      <w:r>
        <w:rPr>
          <w:i/>
        </w:rPr>
        <w:tab/>
      </w:r>
      <w:r>
        <w:rPr>
          <w:i/>
        </w:rPr>
        <w:tab/>
      </w:r>
      <w:r>
        <w:rPr>
          <w:i/>
        </w:rPr>
        <w:tab/>
      </w:r>
      <w:r>
        <w:rPr>
          <w:i/>
        </w:rPr>
        <w:tab/>
        <w:t>Source: Ericsson</w:t>
      </w:r>
    </w:p>
    <w:p w14:paraId="16A53588" w14:textId="77777777" w:rsidR="00210E88" w:rsidRDefault="00210E88" w:rsidP="00210E88">
      <w:pPr>
        <w:rPr>
          <w:rFonts w:ascii="Arial" w:hAnsi="Arial" w:cs="Arial"/>
          <w:b/>
        </w:rPr>
      </w:pPr>
      <w:r>
        <w:rPr>
          <w:rFonts w:ascii="Arial" w:hAnsi="Arial" w:cs="Arial"/>
          <w:b/>
        </w:rPr>
        <w:t xml:space="preserve">Discussion: </w:t>
      </w:r>
    </w:p>
    <w:p w14:paraId="4AE81AC5" w14:textId="77777777" w:rsidR="00210E88" w:rsidRDefault="00210E88" w:rsidP="00210E88">
      <w:r>
        <w:t>This CR provides a backwards compatible correction of the Npcf_AMPolicyControl API.</w:t>
      </w:r>
    </w:p>
    <w:p w14:paraId="2A6D58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C6797" w14:textId="309B26F5" w:rsidR="00210E88" w:rsidRDefault="00210E88" w:rsidP="00210E88">
      <w:pPr>
        <w:rPr>
          <w:rFonts w:ascii="Arial" w:hAnsi="Arial" w:cs="Arial"/>
          <w:b/>
          <w:sz w:val="24"/>
        </w:rPr>
      </w:pPr>
      <w:r>
        <w:rPr>
          <w:rFonts w:ascii="Arial" w:hAnsi="Arial" w:cs="Arial"/>
          <w:b/>
          <w:color w:val="0000FF"/>
          <w:sz w:val="24"/>
        </w:rPr>
        <w:t>C3-230241</w:t>
      </w:r>
      <w:r>
        <w:rPr>
          <w:rFonts w:ascii="Arial" w:hAnsi="Arial" w:cs="Arial"/>
          <w:b/>
          <w:color w:val="0000FF"/>
          <w:sz w:val="24"/>
        </w:rPr>
        <w:tab/>
      </w:r>
      <w:r>
        <w:rPr>
          <w:rFonts w:ascii="Arial" w:hAnsi="Arial" w:cs="Arial"/>
          <w:b/>
          <w:sz w:val="24"/>
        </w:rPr>
        <w:t>Correction of the description fields in enumerations</w:t>
      </w:r>
    </w:p>
    <w:p w14:paraId="1D9D80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CR-0200  rev  Cat: F (Rel-18)</w:t>
      </w:r>
      <w:r>
        <w:rPr>
          <w:i/>
        </w:rPr>
        <w:br/>
      </w:r>
      <w:r>
        <w:rPr>
          <w:i/>
        </w:rPr>
        <w:br/>
      </w:r>
      <w:r>
        <w:rPr>
          <w:i/>
        </w:rPr>
        <w:tab/>
      </w:r>
      <w:r>
        <w:rPr>
          <w:i/>
        </w:rPr>
        <w:tab/>
      </w:r>
      <w:r>
        <w:rPr>
          <w:i/>
        </w:rPr>
        <w:tab/>
      </w:r>
      <w:r>
        <w:rPr>
          <w:i/>
        </w:rPr>
        <w:tab/>
      </w:r>
      <w:r>
        <w:rPr>
          <w:i/>
        </w:rPr>
        <w:tab/>
        <w:t>Source: Ericsson</w:t>
      </w:r>
    </w:p>
    <w:p w14:paraId="0825C61D" w14:textId="77777777" w:rsidR="00210E88" w:rsidRDefault="00210E88" w:rsidP="00210E88">
      <w:pPr>
        <w:rPr>
          <w:rFonts w:ascii="Arial" w:hAnsi="Arial" w:cs="Arial"/>
          <w:b/>
        </w:rPr>
      </w:pPr>
      <w:r>
        <w:rPr>
          <w:rFonts w:ascii="Arial" w:hAnsi="Arial" w:cs="Arial"/>
          <w:b/>
        </w:rPr>
        <w:t xml:space="preserve">Discussion: </w:t>
      </w:r>
    </w:p>
    <w:p w14:paraId="14DF4EC9" w14:textId="77777777" w:rsidR="00210E88" w:rsidRDefault="00210E88" w:rsidP="00210E88">
      <w:r>
        <w:t>This CR provides a backwards compatible correction of the Nsmf_EventExposure API.</w:t>
      </w:r>
    </w:p>
    <w:p w14:paraId="1AB564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4F1C" w14:textId="791EAC9D" w:rsidR="00210E88" w:rsidRDefault="00210E88" w:rsidP="00210E88">
      <w:pPr>
        <w:rPr>
          <w:rFonts w:ascii="Arial" w:hAnsi="Arial" w:cs="Arial"/>
          <w:b/>
          <w:sz w:val="24"/>
        </w:rPr>
      </w:pPr>
      <w:r>
        <w:rPr>
          <w:rFonts w:ascii="Arial" w:hAnsi="Arial" w:cs="Arial"/>
          <w:b/>
          <w:color w:val="0000FF"/>
          <w:sz w:val="24"/>
        </w:rPr>
        <w:t>C3-230242</w:t>
      </w:r>
      <w:r>
        <w:rPr>
          <w:rFonts w:ascii="Arial" w:hAnsi="Arial" w:cs="Arial"/>
          <w:b/>
          <w:color w:val="0000FF"/>
          <w:sz w:val="24"/>
        </w:rPr>
        <w:tab/>
      </w:r>
      <w:r>
        <w:rPr>
          <w:rFonts w:ascii="Arial" w:hAnsi="Arial" w:cs="Arial"/>
          <w:b/>
          <w:sz w:val="24"/>
        </w:rPr>
        <w:t>Correction of the description fields in enumerations</w:t>
      </w:r>
    </w:p>
    <w:p w14:paraId="595B71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CR-1002  rev  Cat: F (Rel-18)</w:t>
      </w:r>
      <w:r>
        <w:rPr>
          <w:i/>
        </w:rPr>
        <w:br/>
      </w:r>
      <w:r>
        <w:rPr>
          <w:i/>
        </w:rPr>
        <w:br/>
      </w:r>
      <w:r>
        <w:rPr>
          <w:i/>
        </w:rPr>
        <w:tab/>
      </w:r>
      <w:r>
        <w:rPr>
          <w:i/>
        </w:rPr>
        <w:tab/>
      </w:r>
      <w:r>
        <w:rPr>
          <w:i/>
        </w:rPr>
        <w:tab/>
      </w:r>
      <w:r>
        <w:rPr>
          <w:i/>
        </w:rPr>
        <w:tab/>
      </w:r>
      <w:r>
        <w:rPr>
          <w:i/>
        </w:rPr>
        <w:tab/>
        <w:t>Source: Ericsson</w:t>
      </w:r>
    </w:p>
    <w:p w14:paraId="55F42A5A" w14:textId="77777777" w:rsidR="00210E88" w:rsidRDefault="00210E88" w:rsidP="00210E88">
      <w:pPr>
        <w:rPr>
          <w:rFonts w:ascii="Arial" w:hAnsi="Arial" w:cs="Arial"/>
          <w:b/>
        </w:rPr>
      </w:pPr>
      <w:r>
        <w:rPr>
          <w:rFonts w:ascii="Arial" w:hAnsi="Arial" w:cs="Arial"/>
          <w:b/>
        </w:rPr>
        <w:t xml:space="preserve">Discussion: </w:t>
      </w:r>
    </w:p>
    <w:p w14:paraId="77969926" w14:textId="77777777" w:rsidR="00210E88" w:rsidRDefault="00210E88" w:rsidP="00210E88">
      <w:r>
        <w:t>This CR provides a backwards compatible correction of the Npcf_SMPolicyControl API.</w:t>
      </w:r>
    </w:p>
    <w:p w14:paraId="57F7119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FA53" w14:textId="7811B3FD" w:rsidR="00210E88" w:rsidRDefault="00210E88" w:rsidP="00210E88">
      <w:pPr>
        <w:rPr>
          <w:rFonts w:ascii="Arial" w:hAnsi="Arial" w:cs="Arial"/>
          <w:b/>
          <w:sz w:val="24"/>
        </w:rPr>
      </w:pPr>
      <w:r>
        <w:rPr>
          <w:rFonts w:ascii="Arial" w:hAnsi="Arial" w:cs="Arial"/>
          <w:b/>
          <w:color w:val="0000FF"/>
          <w:sz w:val="24"/>
        </w:rPr>
        <w:t>C3-230243</w:t>
      </w:r>
      <w:r>
        <w:rPr>
          <w:rFonts w:ascii="Arial" w:hAnsi="Arial" w:cs="Arial"/>
          <w:b/>
          <w:color w:val="0000FF"/>
          <w:sz w:val="24"/>
        </w:rPr>
        <w:tab/>
      </w:r>
      <w:r>
        <w:rPr>
          <w:rFonts w:ascii="Arial" w:hAnsi="Arial" w:cs="Arial"/>
          <w:b/>
          <w:sz w:val="24"/>
        </w:rPr>
        <w:t>Correction of the description fields in enumerations</w:t>
      </w:r>
    </w:p>
    <w:p w14:paraId="48DC57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CR-0387  rev  Cat: F (Rel-18)</w:t>
      </w:r>
      <w:r>
        <w:rPr>
          <w:i/>
        </w:rPr>
        <w:br/>
      </w:r>
      <w:r>
        <w:rPr>
          <w:i/>
        </w:rPr>
        <w:br/>
      </w:r>
      <w:r>
        <w:rPr>
          <w:i/>
        </w:rPr>
        <w:tab/>
      </w:r>
      <w:r>
        <w:rPr>
          <w:i/>
        </w:rPr>
        <w:tab/>
      </w:r>
      <w:r>
        <w:rPr>
          <w:i/>
        </w:rPr>
        <w:tab/>
      </w:r>
      <w:r>
        <w:rPr>
          <w:i/>
        </w:rPr>
        <w:tab/>
      </w:r>
      <w:r>
        <w:rPr>
          <w:i/>
        </w:rPr>
        <w:tab/>
        <w:t>Source: Ericsson</w:t>
      </w:r>
    </w:p>
    <w:p w14:paraId="54C284B6" w14:textId="77777777" w:rsidR="00210E88" w:rsidRDefault="00210E88" w:rsidP="00210E88">
      <w:pPr>
        <w:rPr>
          <w:rFonts w:ascii="Arial" w:hAnsi="Arial" w:cs="Arial"/>
          <w:b/>
        </w:rPr>
      </w:pPr>
      <w:r>
        <w:rPr>
          <w:rFonts w:ascii="Arial" w:hAnsi="Arial" w:cs="Arial"/>
          <w:b/>
        </w:rPr>
        <w:t xml:space="preserve">Discussion: </w:t>
      </w:r>
    </w:p>
    <w:p w14:paraId="2AB12EEF" w14:textId="77777777" w:rsidR="00210E88" w:rsidRDefault="00210E88" w:rsidP="00210E88">
      <w:r>
        <w:t>This CR provides a backwards compatible correction of the Nudr_DataRepository API for Application Data, Nudr_DataRepository API for Exposure Data.</w:t>
      </w:r>
    </w:p>
    <w:p w14:paraId="07C9AE3E"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2DE74" w14:textId="1F28193C" w:rsidR="00210E88" w:rsidRDefault="00210E88" w:rsidP="00210E88">
      <w:pPr>
        <w:rPr>
          <w:rFonts w:ascii="Arial" w:hAnsi="Arial" w:cs="Arial"/>
          <w:b/>
          <w:sz w:val="24"/>
        </w:rPr>
      </w:pPr>
      <w:r>
        <w:rPr>
          <w:rFonts w:ascii="Arial" w:hAnsi="Arial" w:cs="Arial"/>
          <w:b/>
          <w:color w:val="0000FF"/>
          <w:sz w:val="24"/>
        </w:rPr>
        <w:t>C3-230244</w:t>
      </w:r>
      <w:r>
        <w:rPr>
          <w:rFonts w:ascii="Arial" w:hAnsi="Arial" w:cs="Arial"/>
          <w:b/>
          <w:color w:val="0000FF"/>
          <w:sz w:val="24"/>
        </w:rPr>
        <w:tab/>
      </w:r>
      <w:r>
        <w:rPr>
          <w:rFonts w:ascii="Arial" w:hAnsi="Arial" w:cs="Arial"/>
          <w:b/>
          <w:sz w:val="24"/>
        </w:rPr>
        <w:t>Correction of the description fields in enumerations</w:t>
      </w:r>
    </w:p>
    <w:p w14:paraId="527CAD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CR-0639  rev  Cat: F (Rel-18)</w:t>
      </w:r>
      <w:r>
        <w:rPr>
          <w:i/>
        </w:rPr>
        <w:br/>
      </w:r>
      <w:r>
        <w:rPr>
          <w:i/>
        </w:rPr>
        <w:br/>
      </w:r>
      <w:r>
        <w:rPr>
          <w:i/>
        </w:rPr>
        <w:tab/>
      </w:r>
      <w:r>
        <w:rPr>
          <w:i/>
        </w:rPr>
        <w:tab/>
      </w:r>
      <w:r>
        <w:rPr>
          <w:i/>
        </w:rPr>
        <w:tab/>
      </w:r>
      <w:r>
        <w:rPr>
          <w:i/>
        </w:rPr>
        <w:tab/>
      </w:r>
      <w:r>
        <w:rPr>
          <w:i/>
        </w:rPr>
        <w:tab/>
        <w:t>Source: Ericsson</w:t>
      </w:r>
    </w:p>
    <w:p w14:paraId="38679653" w14:textId="77777777" w:rsidR="00210E88" w:rsidRDefault="00210E88" w:rsidP="00210E88">
      <w:pPr>
        <w:rPr>
          <w:rFonts w:ascii="Arial" w:hAnsi="Arial" w:cs="Arial"/>
          <w:b/>
        </w:rPr>
      </w:pPr>
      <w:r>
        <w:rPr>
          <w:rFonts w:ascii="Arial" w:hAnsi="Arial" w:cs="Arial"/>
          <w:b/>
        </w:rPr>
        <w:t xml:space="preserve">Discussion: </w:t>
      </w:r>
    </w:p>
    <w:p w14:paraId="3A90AC6D" w14:textId="77777777" w:rsidR="00210E88" w:rsidRDefault="00210E88" w:rsidP="00210E88">
      <w:r>
        <w:t>This CR provides a backwards compatible correction of the Nnwdaf_EventsSubscription API, Nnwdaf_AnalyticsInfo API, Nnwdaf_MLModelProvision API.</w:t>
      </w:r>
    </w:p>
    <w:p w14:paraId="652B5D0D" w14:textId="77777777" w:rsidR="00210E88" w:rsidRDefault="00210E88" w:rsidP="00210E88">
      <w:r>
        <w:t>Igor (Ericsson): clashes with 0299. Will revise to avoiding contradicting parts. Add ZTE as co-signer</w:t>
      </w:r>
    </w:p>
    <w:p w14:paraId="6015234A" w14:textId="77777777" w:rsidR="00210E88" w:rsidRDefault="00210E88" w:rsidP="00210E88">
      <w:r>
        <w:t>Abdessamad (Huawei): will provide comments. Fine with rev</w:t>
      </w:r>
    </w:p>
    <w:p w14:paraId="2DFD7B6D" w14:textId="77777777" w:rsidR="00210E88" w:rsidRDefault="00210E88" w:rsidP="00210E88">
      <w:r>
        <w:t>Xiaojian (ZTE): fine</w:t>
      </w:r>
    </w:p>
    <w:p w14:paraId="0CB417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C3-230670</w:t>
      </w:r>
      <w:r>
        <w:rPr>
          <w:color w:val="993300"/>
          <w:u w:val="single"/>
        </w:rPr>
        <w:t>.</w:t>
      </w:r>
    </w:p>
    <w:p w14:paraId="605CCAB1" w14:textId="5B335EED" w:rsidR="00210E88" w:rsidRDefault="00210E88" w:rsidP="00210E88">
      <w:pPr>
        <w:rPr>
          <w:rFonts w:ascii="Arial" w:hAnsi="Arial" w:cs="Arial"/>
          <w:b/>
          <w:sz w:val="24"/>
        </w:rPr>
      </w:pPr>
      <w:r>
        <w:rPr>
          <w:rFonts w:ascii="Arial" w:hAnsi="Arial" w:cs="Arial"/>
          <w:b/>
          <w:color w:val="0000FF"/>
          <w:sz w:val="24"/>
        </w:rPr>
        <w:t>C3-230245</w:t>
      </w:r>
      <w:r>
        <w:rPr>
          <w:rFonts w:ascii="Arial" w:hAnsi="Arial" w:cs="Arial"/>
          <w:b/>
          <w:color w:val="0000FF"/>
          <w:sz w:val="24"/>
        </w:rPr>
        <w:tab/>
      </w:r>
      <w:r>
        <w:rPr>
          <w:rFonts w:ascii="Arial" w:hAnsi="Arial" w:cs="Arial"/>
          <w:b/>
          <w:sz w:val="24"/>
        </w:rPr>
        <w:t>Correction of the description fields in enumerations</w:t>
      </w:r>
    </w:p>
    <w:p w14:paraId="6CDBBB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CR-0176  rev  Cat: F (Rel-18)</w:t>
      </w:r>
      <w:r>
        <w:rPr>
          <w:i/>
        </w:rPr>
        <w:br/>
      </w:r>
      <w:r>
        <w:rPr>
          <w:i/>
        </w:rPr>
        <w:br/>
      </w:r>
      <w:r>
        <w:rPr>
          <w:i/>
        </w:rPr>
        <w:tab/>
      </w:r>
      <w:r>
        <w:rPr>
          <w:i/>
        </w:rPr>
        <w:tab/>
      </w:r>
      <w:r>
        <w:rPr>
          <w:i/>
        </w:rPr>
        <w:tab/>
      </w:r>
      <w:r>
        <w:rPr>
          <w:i/>
        </w:rPr>
        <w:tab/>
      </w:r>
      <w:r>
        <w:rPr>
          <w:i/>
        </w:rPr>
        <w:tab/>
        <w:t>Source: Ericsson</w:t>
      </w:r>
    </w:p>
    <w:p w14:paraId="23A0BDF0" w14:textId="77777777" w:rsidR="00210E88" w:rsidRDefault="00210E88">
      <w:pPr>
        <w:rPr>
          <w:rFonts w:ascii="Arial" w:hAnsi="Arial" w:cs="Arial"/>
          <w:b/>
        </w:rPr>
      </w:pPr>
      <w:r>
        <w:rPr>
          <w:rFonts w:ascii="Arial" w:hAnsi="Arial" w:cs="Arial"/>
          <w:b/>
        </w:rPr>
        <w:t xml:space="preserve">Discussion: </w:t>
      </w:r>
    </w:p>
    <w:p w14:paraId="5F544C55" w14:textId="77777777" w:rsidR="00210E88" w:rsidRDefault="00210E88">
      <w:r>
        <w:t>This CR provides a backwards compatible correction of the Nbsf_Management API.</w:t>
      </w:r>
    </w:p>
    <w:p w14:paraId="06F172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99F7" w14:textId="2CEF69A9" w:rsidR="00996536" w:rsidRDefault="00210E88" w:rsidP="00210E88">
      <w:pPr>
        <w:rPr>
          <w:rFonts w:ascii="Arial" w:hAnsi="Arial" w:cs="Arial"/>
          <w:b/>
          <w:sz w:val="24"/>
        </w:rPr>
      </w:pPr>
      <w:r>
        <w:rPr>
          <w:rFonts w:ascii="Arial" w:hAnsi="Arial" w:cs="Arial"/>
          <w:b/>
          <w:color w:val="0000FF"/>
          <w:sz w:val="24"/>
        </w:rPr>
        <w:t>C3-230246</w:t>
      </w:r>
      <w:r>
        <w:rPr>
          <w:rFonts w:ascii="Arial" w:hAnsi="Arial" w:cs="Arial"/>
          <w:b/>
          <w:color w:val="0000FF"/>
          <w:sz w:val="24"/>
        </w:rPr>
        <w:tab/>
      </w:r>
      <w:r>
        <w:rPr>
          <w:rFonts w:ascii="Arial" w:hAnsi="Arial" w:cs="Arial"/>
          <w:b/>
          <w:sz w:val="24"/>
        </w:rPr>
        <w:t>Correction of the description fields in enumerations</w:t>
      </w:r>
    </w:p>
    <w:p w14:paraId="4EEE31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CR-0236  rev  Cat: F (Rel-18)</w:t>
      </w:r>
      <w:r>
        <w:rPr>
          <w:i/>
        </w:rPr>
        <w:br/>
      </w:r>
      <w:r>
        <w:rPr>
          <w:i/>
        </w:rPr>
        <w:br/>
      </w:r>
      <w:r>
        <w:rPr>
          <w:i/>
        </w:rPr>
        <w:tab/>
      </w:r>
      <w:r>
        <w:rPr>
          <w:i/>
        </w:rPr>
        <w:tab/>
      </w:r>
      <w:r>
        <w:rPr>
          <w:i/>
        </w:rPr>
        <w:tab/>
      </w:r>
      <w:r>
        <w:rPr>
          <w:i/>
        </w:rPr>
        <w:tab/>
      </w:r>
      <w:r>
        <w:rPr>
          <w:i/>
        </w:rPr>
        <w:tab/>
        <w:t>Source: Ericsson</w:t>
      </w:r>
    </w:p>
    <w:p w14:paraId="479622D0" w14:textId="77777777" w:rsidR="00210E88" w:rsidRDefault="00210E88" w:rsidP="00210E88">
      <w:pPr>
        <w:rPr>
          <w:rFonts w:ascii="Arial" w:hAnsi="Arial" w:cs="Arial"/>
          <w:b/>
        </w:rPr>
      </w:pPr>
      <w:r>
        <w:rPr>
          <w:rFonts w:ascii="Arial" w:hAnsi="Arial" w:cs="Arial"/>
          <w:b/>
        </w:rPr>
        <w:t xml:space="preserve">Discussion: </w:t>
      </w:r>
    </w:p>
    <w:p w14:paraId="6C0F4CE2" w14:textId="77777777" w:rsidR="00210E88" w:rsidRDefault="00210E88" w:rsidP="00210E88">
      <w:r>
        <w:t>This CR provides a backwards compatible correction of the Npcf_UEPolicyControl API.</w:t>
      </w:r>
    </w:p>
    <w:p w14:paraId="7F9E4F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49C3" w14:textId="57CD2A3D" w:rsidR="00210E88" w:rsidRDefault="00210E88" w:rsidP="00210E88">
      <w:pPr>
        <w:rPr>
          <w:rFonts w:ascii="Arial" w:hAnsi="Arial" w:cs="Arial"/>
          <w:b/>
          <w:sz w:val="24"/>
        </w:rPr>
      </w:pPr>
      <w:r>
        <w:rPr>
          <w:rFonts w:ascii="Arial" w:hAnsi="Arial" w:cs="Arial"/>
          <w:b/>
          <w:color w:val="0000FF"/>
          <w:sz w:val="24"/>
        </w:rPr>
        <w:t>C3-230247</w:t>
      </w:r>
      <w:r>
        <w:rPr>
          <w:rFonts w:ascii="Arial" w:hAnsi="Arial" w:cs="Arial"/>
          <w:b/>
          <w:color w:val="0000FF"/>
          <w:sz w:val="24"/>
        </w:rPr>
        <w:tab/>
      </w:r>
      <w:r>
        <w:rPr>
          <w:rFonts w:ascii="Arial" w:hAnsi="Arial" w:cs="Arial"/>
          <w:b/>
          <w:sz w:val="24"/>
        </w:rPr>
        <w:t>Correction of the description fields in enumerations</w:t>
      </w:r>
    </w:p>
    <w:p w14:paraId="294E8C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CR-0021  rev  Cat: F (Rel-18)</w:t>
      </w:r>
      <w:r>
        <w:rPr>
          <w:i/>
        </w:rPr>
        <w:br/>
      </w:r>
      <w:r>
        <w:rPr>
          <w:i/>
        </w:rPr>
        <w:br/>
      </w:r>
      <w:r>
        <w:rPr>
          <w:i/>
        </w:rPr>
        <w:tab/>
      </w:r>
      <w:r>
        <w:rPr>
          <w:i/>
        </w:rPr>
        <w:tab/>
      </w:r>
      <w:r>
        <w:rPr>
          <w:i/>
        </w:rPr>
        <w:tab/>
      </w:r>
      <w:r>
        <w:rPr>
          <w:i/>
        </w:rPr>
        <w:tab/>
      </w:r>
      <w:r>
        <w:rPr>
          <w:i/>
        </w:rPr>
        <w:tab/>
        <w:t>Source: Ericsson</w:t>
      </w:r>
    </w:p>
    <w:p w14:paraId="4357900D" w14:textId="77777777" w:rsidR="00210E88" w:rsidRDefault="00210E88" w:rsidP="00210E88">
      <w:pPr>
        <w:rPr>
          <w:rFonts w:ascii="Arial" w:hAnsi="Arial" w:cs="Arial"/>
          <w:b/>
        </w:rPr>
      </w:pPr>
      <w:r>
        <w:rPr>
          <w:rFonts w:ascii="Arial" w:hAnsi="Arial" w:cs="Arial"/>
          <w:b/>
        </w:rPr>
        <w:t xml:space="preserve">Discussion: </w:t>
      </w:r>
    </w:p>
    <w:p w14:paraId="18DD1AD6" w14:textId="77777777" w:rsidR="00210E88" w:rsidRDefault="00210E88" w:rsidP="00210E88">
      <w:r>
        <w:t>This CR provides a backwards compatible correction of the Npcf_AMPolicyAuthorization API.</w:t>
      </w:r>
    </w:p>
    <w:p w14:paraId="66B197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A5726" w14:textId="0BAE02FF" w:rsidR="00210E88" w:rsidRDefault="00210E88" w:rsidP="00210E88">
      <w:pPr>
        <w:rPr>
          <w:rFonts w:ascii="Arial" w:hAnsi="Arial" w:cs="Arial"/>
          <w:b/>
          <w:sz w:val="24"/>
        </w:rPr>
      </w:pPr>
      <w:r>
        <w:rPr>
          <w:rFonts w:ascii="Arial" w:hAnsi="Arial" w:cs="Arial"/>
          <w:b/>
          <w:color w:val="0000FF"/>
          <w:sz w:val="24"/>
        </w:rPr>
        <w:t>C3-230248</w:t>
      </w:r>
      <w:r>
        <w:rPr>
          <w:rFonts w:ascii="Arial" w:hAnsi="Arial" w:cs="Arial"/>
          <w:b/>
          <w:color w:val="0000FF"/>
          <w:sz w:val="24"/>
        </w:rPr>
        <w:tab/>
      </w:r>
      <w:r>
        <w:rPr>
          <w:rFonts w:ascii="Arial" w:hAnsi="Arial" w:cs="Arial"/>
          <w:b/>
          <w:sz w:val="24"/>
        </w:rPr>
        <w:t>Correction of the description fields in enumerations</w:t>
      </w:r>
    </w:p>
    <w:p w14:paraId="0069FB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CR-0017  rev  Cat: F (Rel-18)</w:t>
      </w:r>
      <w:r>
        <w:rPr>
          <w:i/>
        </w:rPr>
        <w:br/>
      </w:r>
      <w:r>
        <w:rPr>
          <w:i/>
        </w:rPr>
        <w:lastRenderedPageBreak/>
        <w:br/>
      </w:r>
      <w:r>
        <w:rPr>
          <w:i/>
        </w:rPr>
        <w:tab/>
      </w:r>
      <w:r>
        <w:rPr>
          <w:i/>
        </w:rPr>
        <w:tab/>
      </w:r>
      <w:r>
        <w:rPr>
          <w:i/>
        </w:rPr>
        <w:tab/>
      </w:r>
      <w:r>
        <w:rPr>
          <w:i/>
        </w:rPr>
        <w:tab/>
      </w:r>
      <w:r>
        <w:rPr>
          <w:i/>
        </w:rPr>
        <w:tab/>
        <w:t>Source: Ericsson</w:t>
      </w:r>
    </w:p>
    <w:p w14:paraId="5347F430" w14:textId="77777777" w:rsidR="00210E88" w:rsidRDefault="00210E88" w:rsidP="00210E88">
      <w:pPr>
        <w:rPr>
          <w:rFonts w:ascii="Arial" w:hAnsi="Arial" w:cs="Arial"/>
          <w:b/>
        </w:rPr>
      </w:pPr>
      <w:r>
        <w:rPr>
          <w:rFonts w:ascii="Arial" w:hAnsi="Arial" w:cs="Arial"/>
          <w:b/>
        </w:rPr>
        <w:t xml:space="preserve">Discussion: </w:t>
      </w:r>
    </w:p>
    <w:p w14:paraId="788A5523" w14:textId="77777777" w:rsidR="00210E88" w:rsidRDefault="00210E88" w:rsidP="00210E88">
      <w:r>
        <w:t>This CR provides a backwards compatible correction of the Npcf_MBSPolicyControl API.</w:t>
      </w:r>
    </w:p>
    <w:p w14:paraId="66A901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5AE27" w14:textId="5AA338B4" w:rsidR="00210E88" w:rsidRDefault="00210E88" w:rsidP="00210E88">
      <w:pPr>
        <w:rPr>
          <w:rFonts w:ascii="Arial" w:hAnsi="Arial" w:cs="Arial"/>
          <w:b/>
          <w:sz w:val="24"/>
        </w:rPr>
      </w:pPr>
      <w:r>
        <w:rPr>
          <w:rFonts w:ascii="Arial" w:hAnsi="Arial" w:cs="Arial"/>
          <w:b/>
          <w:color w:val="0000FF"/>
          <w:sz w:val="24"/>
        </w:rPr>
        <w:t>C3-230249</w:t>
      </w:r>
      <w:r>
        <w:rPr>
          <w:rFonts w:ascii="Arial" w:hAnsi="Arial" w:cs="Arial"/>
          <w:b/>
          <w:color w:val="0000FF"/>
          <w:sz w:val="24"/>
        </w:rPr>
        <w:tab/>
      </w:r>
      <w:r>
        <w:rPr>
          <w:rFonts w:ascii="Arial" w:hAnsi="Arial" w:cs="Arial"/>
          <w:b/>
          <w:sz w:val="24"/>
        </w:rPr>
        <w:t>Correction of the description fields in enumerations</w:t>
      </w:r>
    </w:p>
    <w:p w14:paraId="01B413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v18.0.0</w:t>
      </w:r>
      <w:r>
        <w:rPr>
          <w:i/>
        </w:rPr>
        <w:tab/>
        <w:t xml:space="preserve">  CR-0019  rev  Cat: F (Rel-18)</w:t>
      </w:r>
      <w:r>
        <w:rPr>
          <w:i/>
        </w:rPr>
        <w:br/>
      </w:r>
      <w:r>
        <w:rPr>
          <w:i/>
        </w:rPr>
        <w:br/>
      </w:r>
      <w:r>
        <w:rPr>
          <w:i/>
        </w:rPr>
        <w:tab/>
      </w:r>
      <w:r>
        <w:rPr>
          <w:i/>
        </w:rPr>
        <w:tab/>
      </w:r>
      <w:r>
        <w:rPr>
          <w:i/>
        </w:rPr>
        <w:tab/>
      </w:r>
      <w:r>
        <w:rPr>
          <w:i/>
        </w:rPr>
        <w:tab/>
      </w:r>
      <w:r>
        <w:rPr>
          <w:i/>
        </w:rPr>
        <w:tab/>
        <w:t>Source: Ericsson</w:t>
      </w:r>
    </w:p>
    <w:p w14:paraId="666ACF17" w14:textId="77777777" w:rsidR="00210E88" w:rsidRDefault="00210E88" w:rsidP="00210E88">
      <w:pPr>
        <w:rPr>
          <w:rFonts w:ascii="Arial" w:hAnsi="Arial" w:cs="Arial"/>
          <w:b/>
        </w:rPr>
      </w:pPr>
      <w:r>
        <w:rPr>
          <w:rFonts w:ascii="Arial" w:hAnsi="Arial" w:cs="Arial"/>
          <w:b/>
        </w:rPr>
        <w:t xml:space="preserve">Discussion: </w:t>
      </w:r>
    </w:p>
    <w:p w14:paraId="133C18B7" w14:textId="77777777" w:rsidR="00210E88" w:rsidRDefault="00210E88" w:rsidP="00210E88">
      <w:r>
        <w:t>This CR provides a backwards compatible correction of the Naf_ProSe API.</w:t>
      </w:r>
    </w:p>
    <w:p w14:paraId="7750B3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33EA3" w14:textId="37B837F1" w:rsidR="00210E88" w:rsidRDefault="00210E88" w:rsidP="00210E88">
      <w:pPr>
        <w:rPr>
          <w:rFonts w:ascii="Arial" w:hAnsi="Arial" w:cs="Arial"/>
          <w:b/>
          <w:sz w:val="24"/>
        </w:rPr>
      </w:pPr>
      <w:r>
        <w:rPr>
          <w:rFonts w:ascii="Arial" w:hAnsi="Arial" w:cs="Arial"/>
          <w:b/>
          <w:color w:val="0000FF"/>
          <w:sz w:val="24"/>
        </w:rPr>
        <w:t>C3-230250</w:t>
      </w:r>
      <w:r>
        <w:rPr>
          <w:rFonts w:ascii="Arial" w:hAnsi="Arial" w:cs="Arial"/>
          <w:b/>
          <w:color w:val="0000FF"/>
          <w:sz w:val="24"/>
        </w:rPr>
        <w:tab/>
      </w:r>
      <w:r>
        <w:rPr>
          <w:rFonts w:ascii="Arial" w:hAnsi="Arial" w:cs="Arial"/>
          <w:b/>
          <w:sz w:val="24"/>
        </w:rPr>
        <w:t>Correction of the description fields in enumerations</w:t>
      </w:r>
    </w:p>
    <w:p w14:paraId="013732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CR-0056  rev  Cat: F (Rel-18)</w:t>
      </w:r>
      <w:r>
        <w:rPr>
          <w:i/>
        </w:rPr>
        <w:br/>
      </w:r>
      <w:r>
        <w:rPr>
          <w:i/>
        </w:rPr>
        <w:br/>
      </w:r>
      <w:r>
        <w:rPr>
          <w:i/>
        </w:rPr>
        <w:tab/>
      </w:r>
      <w:r>
        <w:rPr>
          <w:i/>
        </w:rPr>
        <w:tab/>
      </w:r>
      <w:r>
        <w:rPr>
          <w:i/>
        </w:rPr>
        <w:tab/>
      </w:r>
      <w:r>
        <w:rPr>
          <w:i/>
        </w:rPr>
        <w:tab/>
      </w:r>
      <w:r>
        <w:rPr>
          <w:i/>
        </w:rPr>
        <w:tab/>
        <w:t>Source: Ericsson</w:t>
      </w:r>
    </w:p>
    <w:p w14:paraId="55E66F25" w14:textId="77777777" w:rsidR="00210E88" w:rsidRDefault="00210E88" w:rsidP="00210E88">
      <w:pPr>
        <w:rPr>
          <w:rFonts w:ascii="Arial" w:hAnsi="Arial" w:cs="Arial"/>
          <w:b/>
        </w:rPr>
      </w:pPr>
      <w:r>
        <w:rPr>
          <w:rFonts w:ascii="Arial" w:hAnsi="Arial" w:cs="Arial"/>
          <w:b/>
        </w:rPr>
        <w:t xml:space="preserve">Discussion: </w:t>
      </w:r>
    </w:p>
    <w:p w14:paraId="127E6779" w14:textId="77777777" w:rsidR="00210E88" w:rsidRDefault="00210E88" w:rsidP="00210E88">
      <w:r>
        <w:t>This CR provides a backwards compatible correction of the Ndccf_DataManagement API.</w:t>
      </w:r>
    </w:p>
    <w:p w14:paraId="3A0A8A8E" w14:textId="77777777" w:rsidR="00210E88" w:rsidRDefault="00210E88" w:rsidP="00210E88">
      <w:r>
        <w:t>Abdessamad (Huawei): remove dash</w:t>
      </w:r>
    </w:p>
    <w:p w14:paraId="58691492" w14:textId="77777777" w:rsidR="00210E88" w:rsidRDefault="00210E88" w:rsidP="00210E88">
      <w:r>
        <w:t>Rev is pre-agreed</w:t>
      </w:r>
    </w:p>
    <w:p w14:paraId="243601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C3-230671</w:t>
      </w:r>
      <w:r>
        <w:rPr>
          <w:color w:val="993300"/>
          <w:u w:val="single"/>
        </w:rPr>
        <w:t>.</w:t>
      </w:r>
    </w:p>
    <w:p w14:paraId="3146DB3D" w14:textId="1A447D02" w:rsidR="00210E88" w:rsidRDefault="00210E88" w:rsidP="00210E88">
      <w:pPr>
        <w:rPr>
          <w:rFonts w:ascii="Arial" w:hAnsi="Arial" w:cs="Arial"/>
          <w:b/>
          <w:sz w:val="24"/>
        </w:rPr>
      </w:pPr>
      <w:r>
        <w:rPr>
          <w:rFonts w:ascii="Arial" w:hAnsi="Arial" w:cs="Arial"/>
          <w:b/>
          <w:color w:val="0000FF"/>
          <w:sz w:val="24"/>
        </w:rPr>
        <w:t>C3-230251</w:t>
      </w:r>
      <w:r>
        <w:rPr>
          <w:rFonts w:ascii="Arial" w:hAnsi="Arial" w:cs="Arial"/>
          <w:b/>
          <w:color w:val="0000FF"/>
          <w:sz w:val="24"/>
        </w:rPr>
        <w:tab/>
      </w:r>
      <w:r>
        <w:rPr>
          <w:rFonts w:ascii="Arial" w:hAnsi="Arial" w:cs="Arial"/>
          <w:b/>
          <w:sz w:val="24"/>
        </w:rPr>
        <w:t>Correction of the description fields in enumerations</w:t>
      </w:r>
    </w:p>
    <w:p w14:paraId="2AE100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CR-0016  rev  Cat: F (Rel-18)</w:t>
      </w:r>
      <w:r>
        <w:rPr>
          <w:i/>
        </w:rPr>
        <w:br/>
      </w:r>
      <w:r>
        <w:rPr>
          <w:i/>
        </w:rPr>
        <w:br/>
      </w:r>
      <w:r>
        <w:rPr>
          <w:i/>
        </w:rPr>
        <w:tab/>
      </w:r>
      <w:r>
        <w:rPr>
          <w:i/>
        </w:rPr>
        <w:tab/>
      </w:r>
      <w:r>
        <w:rPr>
          <w:i/>
        </w:rPr>
        <w:tab/>
      </w:r>
      <w:r>
        <w:rPr>
          <w:i/>
        </w:rPr>
        <w:tab/>
      </w:r>
      <w:r>
        <w:rPr>
          <w:i/>
        </w:rPr>
        <w:tab/>
        <w:t>Source: Ericsson</w:t>
      </w:r>
    </w:p>
    <w:p w14:paraId="54D72D1C" w14:textId="77777777" w:rsidR="00210E88" w:rsidRDefault="00210E88" w:rsidP="00210E88">
      <w:pPr>
        <w:rPr>
          <w:rFonts w:ascii="Arial" w:hAnsi="Arial" w:cs="Arial"/>
          <w:b/>
        </w:rPr>
      </w:pPr>
      <w:r>
        <w:rPr>
          <w:rFonts w:ascii="Arial" w:hAnsi="Arial" w:cs="Arial"/>
          <w:b/>
        </w:rPr>
        <w:t xml:space="preserve">Discussion: </w:t>
      </w:r>
    </w:p>
    <w:p w14:paraId="07AD0DAD" w14:textId="77777777" w:rsidR="00210E88" w:rsidRDefault="00210E88" w:rsidP="00210E88">
      <w:r>
        <w:t>This CR provides a backwards compatible correction of the Nmbsf_MBSUserService API, Nmbsf_MBSUserDataIngestSession API.</w:t>
      </w:r>
    </w:p>
    <w:p w14:paraId="3379056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C6BE6" w14:textId="66160A84" w:rsidR="00210E88" w:rsidRDefault="00210E88" w:rsidP="00210E88">
      <w:pPr>
        <w:rPr>
          <w:rFonts w:ascii="Arial" w:hAnsi="Arial" w:cs="Arial"/>
          <w:b/>
          <w:sz w:val="24"/>
        </w:rPr>
      </w:pPr>
      <w:r>
        <w:rPr>
          <w:rFonts w:ascii="Arial" w:hAnsi="Arial" w:cs="Arial"/>
          <w:b/>
          <w:color w:val="0000FF"/>
          <w:sz w:val="24"/>
        </w:rPr>
        <w:t>C3-230252</w:t>
      </w:r>
      <w:r>
        <w:rPr>
          <w:rFonts w:ascii="Arial" w:hAnsi="Arial" w:cs="Arial"/>
          <w:b/>
          <w:color w:val="0000FF"/>
          <w:sz w:val="24"/>
        </w:rPr>
        <w:tab/>
      </w:r>
      <w:r>
        <w:rPr>
          <w:rFonts w:ascii="Arial" w:hAnsi="Arial" w:cs="Arial"/>
          <w:b/>
          <w:sz w:val="24"/>
        </w:rPr>
        <w:t>Correction of the description fields in enumerations</w:t>
      </w:r>
    </w:p>
    <w:p w14:paraId="5A9ECAC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CR-0109  rev  Cat: F (Rel-18)</w:t>
      </w:r>
      <w:r>
        <w:rPr>
          <w:i/>
        </w:rPr>
        <w:br/>
      </w:r>
      <w:r>
        <w:rPr>
          <w:i/>
        </w:rPr>
        <w:br/>
      </w:r>
      <w:r>
        <w:rPr>
          <w:i/>
        </w:rPr>
        <w:tab/>
      </w:r>
      <w:r>
        <w:rPr>
          <w:i/>
        </w:rPr>
        <w:tab/>
      </w:r>
      <w:r>
        <w:rPr>
          <w:i/>
        </w:rPr>
        <w:tab/>
      </w:r>
      <w:r>
        <w:rPr>
          <w:i/>
        </w:rPr>
        <w:tab/>
      </w:r>
      <w:r>
        <w:rPr>
          <w:i/>
        </w:rPr>
        <w:tab/>
        <w:t>Source: Ericsson</w:t>
      </w:r>
    </w:p>
    <w:p w14:paraId="44A12ADB" w14:textId="77777777" w:rsidR="00210E88" w:rsidRDefault="00210E88" w:rsidP="00210E88">
      <w:pPr>
        <w:rPr>
          <w:rFonts w:ascii="Arial" w:hAnsi="Arial" w:cs="Arial"/>
          <w:b/>
        </w:rPr>
      </w:pPr>
      <w:r>
        <w:rPr>
          <w:rFonts w:ascii="Arial" w:hAnsi="Arial" w:cs="Arial"/>
          <w:b/>
        </w:rPr>
        <w:t xml:space="preserve">Discussion: </w:t>
      </w:r>
    </w:p>
    <w:p w14:paraId="76539737" w14:textId="77777777" w:rsidR="00210E88" w:rsidRDefault="00210E88" w:rsidP="00210E88">
      <w:r>
        <w:t>This CR provides a backwards compatible correction of the Nnef_EASDeployment API.</w:t>
      </w:r>
    </w:p>
    <w:p w14:paraId="1CBB64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E59F8" w14:textId="0865EEA2" w:rsidR="00210E88" w:rsidRDefault="00210E88" w:rsidP="00210E88">
      <w:pPr>
        <w:rPr>
          <w:rFonts w:ascii="Arial" w:hAnsi="Arial" w:cs="Arial"/>
          <w:b/>
          <w:sz w:val="24"/>
        </w:rPr>
      </w:pPr>
      <w:r>
        <w:rPr>
          <w:rFonts w:ascii="Arial" w:hAnsi="Arial" w:cs="Arial"/>
          <w:b/>
          <w:color w:val="0000FF"/>
          <w:sz w:val="24"/>
        </w:rPr>
        <w:lastRenderedPageBreak/>
        <w:t>C3-230299</w:t>
      </w:r>
      <w:r>
        <w:rPr>
          <w:rFonts w:ascii="Arial" w:hAnsi="Arial" w:cs="Arial"/>
          <w:b/>
          <w:color w:val="0000FF"/>
          <w:sz w:val="24"/>
        </w:rPr>
        <w:tab/>
      </w:r>
      <w:r>
        <w:rPr>
          <w:rFonts w:ascii="Arial" w:hAnsi="Arial" w:cs="Arial"/>
          <w:b/>
          <w:sz w:val="24"/>
        </w:rPr>
        <w:t>Fix the description formatting issue</w:t>
      </w:r>
    </w:p>
    <w:p w14:paraId="0F9426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CR-0651  rev  Cat: F (Rel-18)</w:t>
      </w:r>
      <w:r>
        <w:rPr>
          <w:i/>
        </w:rPr>
        <w:br/>
      </w:r>
      <w:r>
        <w:rPr>
          <w:i/>
        </w:rPr>
        <w:br/>
      </w:r>
      <w:r>
        <w:rPr>
          <w:i/>
        </w:rPr>
        <w:tab/>
      </w:r>
      <w:r>
        <w:rPr>
          <w:i/>
        </w:rPr>
        <w:tab/>
      </w:r>
      <w:r>
        <w:rPr>
          <w:i/>
        </w:rPr>
        <w:tab/>
      </w:r>
      <w:r>
        <w:rPr>
          <w:i/>
        </w:rPr>
        <w:tab/>
      </w:r>
      <w:r>
        <w:rPr>
          <w:i/>
        </w:rPr>
        <w:tab/>
        <w:t>Source: ZTE</w:t>
      </w:r>
    </w:p>
    <w:p w14:paraId="61E3C701" w14:textId="77777777" w:rsidR="00210E88" w:rsidRDefault="00210E88" w:rsidP="00210E88">
      <w:pPr>
        <w:rPr>
          <w:rFonts w:ascii="Arial" w:hAnsi="Arial" w:cs="Arial"/>
          <w:b/>
        </w:rPr>
      </w:pPr>
      <w:r>
        <w:rPr>
          <w:rFonts w:ascii="Arial" w:hAnsi="Arial" w:cs="Arial"/>
          <w:b/>
        </w:rPr>
        <w:t xml:space="preserve">Discussion: </w:t>
      </w:r>
    </w:p>
    <w:p w14:paraId="5BCC38D8" w14:textId="77777777" w:rsidR="00210E88" w:rsidRDefault="00210E88" w:rsidP="00210E88">
      <w:r>
        <w:t>This CR introduces backward compatible corrections to the OpenAPI file for Nnwdaf_EventsSubscription API, Nnwdaf_MLModelProvision API.</w:t>
      </w:r>
    </w:p>
    <w:p w14:paraId="55BEC7BE" w14:textId="77777777" w:rsidR="00210E88" w:rsidRDefault="00210E88" w:rsidP="00210E88">
      <w:r>
        <w:t>Igor (Ericsson): clashes with 0244. Will revise to avoiding contradicting parts</w:t>
      </w:r>
    </w:p>
    <w:p w14:paraId="5CB33AEF" w14:textId="77777777" w:rsidR="00210E88" w:rsidRDefault="00210E88" w:rsidP="00210E88">
      <w:r>
        <w:t>Xiaojian (ZTE): will add Ericsson as co-signer</w:t>
      </w:r>
    </w:p>
    <w:p w14:paraId="198B8A0A" w14:textId="77777777" w:rsidR="00210E88" w:rsidRDefault="00210E88" w:rsidP="00210E88">
      <w:r>
        <w:t>Igor (Ericsson): fine with rev</w:t>
      </w:r>
    </w:p>
    <w:p w14:paraId="42C115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C3-230704</w:t>
      </w:r>
      <w:r>
        <w:rPr>
          <w:color w:val="993300"/>
          <w:u w:val="single"/>
        </w:rPr>
        <w:t>.</w:t>
      </w:r>
    </w:p>
    <w:p w14:paraId="49806B62" w14:textId="6896E785" w:rsidR="00210E88" w:rsidRDefault="00210E88" w:rsidP="00210E88">
      <w:pPr>
        <w:rPr>
          <w:rFonts w:ascii="Arial" w:hAnsi="Arial" w:cs="Arial"/>
          <w:b/>
          <w:sz w:val="24"/>
        </w:rPr>
      </w:pPr>
      <w:r>
        <w:rPr>
          <w:rFonts w:ascii="Arial" w:hAnsi="Arial" w:cs="Arial"/>
          <w:b/>
          <w:color w:val="0000FF"/>
          <w:sz w:val="24"/>
        </w:rPr>
        <w:t>C3-230439</w:t>
      </w:r>
      <w:r>
        <w:rPr>
          <w:rFonts w:ascii="Arial" w:hAnsi="Arial" w:cs="Arial"/>
          <w:b/>
          <w:color w:val="0000FF"/>
          <w:sz w:val="24"/>
        </w:rPr>
        <w:tab/>
      </w:r>
      <w:r>
        <w:rPr>
          <w:rFonts w:ascii="Arial" w:hAnsi="Arial" w:cs="Arial"/>
          <w:b/>
          <w:sz w:val="24"/>
        </w:rPr>
        <w:t>Solving Editor’s Notes for Immediate Report of Policy Data</w:t>
      </w:r>
    </w:p>
    <w:p w14:paraId="7C7087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CR-0392  rev  Cat: B (Rel-18)</w:t>
      </w:r>
      <w:r>
        <w:rPr>
          <w:i/>
        </w:rPr>
        <w:br/>
      </w:r>
      <w:r>
        <w:rPr>
          <w:i/>
        </w:rPr>
        <w:br/>
      </w:r>
      <w:r>
        <w:rPr>
          <w:i/>
        </w:rPr>
        <w:tab/>
      </w:r>
      <w:r>
        <w:rPr>
          <w:i/>
        </w:rPr>
        <w:tab/>
      </w:r>
      <w:r>
        <w:rPr>
          <w:i/>
        </w:rPr>
        <w:tab/>
      </w:r>
      <w:r>
        <w:rPr>
          <w:i/>
        </w:rPr>
        <w:tab/>
      </w:r>
      <w:r>
        <w:rPr>
          <w:i/>
        </w:rPr>
        <w:tab/>
        <w:t>Source: Ericsson</w:t>
      </w:r>
    </w:p>
    <w:p w14:paraId="5ACF858E" w14:textId="77777777" w:rsidR="00210E88" w:rsidRDefault="00210E88" w:rsidP="00210E88">
      <w:pPr>
        <w:rPr>
          <w:rFonts w:ascii="Arial" w:hAnsi="Arial" w:cs="Arial"/>
          <w:b/>
        </w:rPr>
      </w:pPr>
      <w:r>
        <w:rPr>
          <w:rFonts w:ascii="Arial" w:hAnsi="Arial" w:cs="Arial"/>
          <w:b/>
        </w:rPr>
        <w:t xml:space="preserve">Discussion: </w:t>
      </w:r>
    </w:p>
    <w:p w14:paraId="446432F3" w14:textId="77777777" w:rsidR="00210E88" w:rsidRDefault="00210E88" w:rsidP="00210E88">
      <w:r>
        <w:t>Abdessamad (Huawei): clashes with 0101. Merge 0101 into 0439 (base). More comments</w:t>
      </w:r>
    </w:p>
    <w:p w14:paraId="47DA8D18" w14:textId="77777777" w:rsidR="00210E88" w:rsidRDefault="00210E88" w:rsidP="00210E88">
      <w:r>
        <w:t>Rajesh (Nokia): comments on clause 5.4.2.10</w:t>
      </w:r>
    </w:p>
    <w:p w14:paraId="57B98A21" w14:textId="77777777" w:rsidR="00210E88" w:rsidRDefault="00210E88" w:rsidP="00210E88">
      <w:r>
        <w:t>Fuen (Ericsson): provides r1</w:t>
      </w:r>
    </w:p>
    <w:p w14:paraId="697C6B58" w14:textId="77777777" w:rsidR="00210E88" w:rsidRDefault="00210E88" w:rsidP="00210E88">
      <w:r>
        <w:t>Rajesh (Nokia): fine with r1.</w:t>
      </w:r>
    </w:p>
    <w:p w14:paraId="584389B8" w14:textId="77777777" w:rsidR="00210E88" w:rsidRDefault="00210E88" w:rsidP="00210E88">
      <w:r>
        <w:t>Abdessamad (Huawei): Providing 0439_r1.</w:t>
      </w:r>
    </w:p>
    <w:p w14:paraId="28E56D5A" w14:textId="77777777" w:rsidR="00210E88" w:rsidRDefault="00210E88" w:rsidP="00210E88">
      <w:r>
        <w:t>Fuen (Ericsson): provides a new version 0806 was 0439 including the requested updates.</w:t>
      </w:r>
    </w:p>
    <w:p w14:paraId="2C6B73F2" w14:textId="77777777" w:rsidR="00210E88" w:rsidRDefault="00210E88" w:rsidP="00210E88">
      <w:r>
        <w:t>Abdessamad (Huawei): Fine with 0806.</w:t>
      </w:r>
    </w:p>
    <w:p w14:paraId="1901ED1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C3-230806</w:t>
      </w:r>
      <w:r>
        <w:rPr>
          <w:color w:val="993300"/>
          <w:u w:val="single"/>
        </w:rPr>
        <w:t>.</w:t>
      </w:r>
    </w:p>
    <w:p w14:paraId="003CC571" w14:textId="4CBA6AAC" w:rsidR="00210E88" w:rsidRDefault="00210E88" w:rsidP="00210E88">
      <w:pPr>
        <w:rPr>
          <w:rFonts w:ascii="Arial" w:hAnsi="Arial" w:cs="Arial"/>
          <w:b/>
          <w:sz w:val="24"/>
        </w:rPr>
      </w:pPr>
      <w:r>
        <w:rPr>
          <w:rFonts w:ascii="Arial" w:hAnsi="Arial" w:cs="Arial"/>
          <w:b/>
          <w:color w:val="0000FF"/>
          <w:sz w:val="24"/>
        </w:rPr>
        <w:t>C3-230440</w:t>
      </w:r>
      <w:r>
        <w:rPr>
          <w:rFonts w:ascii="Arial" w:hAnsi="Arial" w:cs="Arial"/>
          <w:b/>
          <w:color w:val="0000FF"/>
          <w:sz w:val="24"/>
        </w:rPr>
        <w:tab/>
      </w:r>
      <w:r>
        <w:rPr>
          <w:rFonts w:ascii="Arial" w:hAnsi="Arial" w:cs="Arial"/>
          <w:b/>
          <w:sz w:val="24"/>
        </w:rPr>
        <w:t>Retrieval of Policy Data Subscriptions</w:t>
      </w:r>
    </w:p>
    <w:p w14:paraId="72EADAB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CR-0393  rev  Cat: B (Rel-18)</w:t>
      </w:r>
      <w:r>
        <w:rPr>
          <w:i/>
        </w:rPr>
        <w:br/>
      </w:r>
      <w:r>
        <w:rPr>
          <w:i/>
        </w:rPr>
        <w:br/>
      </w:r>
      <w:r>
        <w:rPr>
          <w:i/>
        </w:rPr>
        <w:tab/>
      </w:r>
      <w:r>
        <w:rPr>
          <w:i/>
        </w:rPr>
        <w:tab/>
      </w:r>
      <w:r>
        <w:rPr>
          <w:i/>
        </w:rPr>
        <w:tab/>
      </w:r>
      <w:r>
        <w:rPr>
          <w:i/>
        </w:rPr>
        <w:tab/>
      </w:r>
      <w:r>
        <w:rPr>
          <w:i/>
        </w:rPr>
        <w:tab/>
        <w:t>Source: Ericsson, Verizon</w:t>
      </w:r>
    </w:p>
    <w:p w14:paraId="6AF6D6CE" w14:textId="77777777" w:rsidR="00210E88" w:rsidRDefault="00210E88" w:rsidP="00210E88">
      <w:pPr>
        <w:rPr>
          <w:rFonts w:ascii="Arial" w:hAnsi="Arial" w:cs="Arial"/>
          <w:b/>
        </w:rPr>
      </w:pPr>
      <w:r>
        <w:rPr>
          <w:rFonts w:ascii="Arial" w:hAnsi="Arial" w:cs="Arial"/>
          <w:b/>
        </w:rPr>
        <w:t xml:space="preserve">Discussion: </w:t>
      </w:r>
    </w:p>
    <w:p w14:paraId="5E1E0360" w14:textId="77777777" w:rsidR="00210E88" w:rsidRDefault="00210E88" w:rsidP="00210E88">
      <w:r>
        <w:t>Incomplete OpenAPI impact in Other comments in the cover page</w:t>
      </w:r>
    </w:p>
    <w:p w14:paraId="4E205296" w14:textId="77777777" w:rsidR="00210E88" w:rsidRDefault="00210E88" w:rsidP="00210E88">
      <w:r>
        <w:t>This CR introduces a backwards compatible feature to the OpenAPI file of the Nudr_DataRepository API for Policy Data.</w:t>
      </w:r>
    </w:p>
    <w:p w14:paraId="173D5575" w14:textId="77777777" w:rsidR="00210E88" w:rsidRDefault="00210E88" w:rsidP="00210E88">
      <w:r>
        <w:t>Xiaojian (ZTE): feature is missing</w:t>
      </w:r>
    </w:p>
    <w:p w14:paraId="49F86182" w14:textId="77777777" w:rsidR="00210E88" w:rsidRDefault="00210E88" w:rsidP="00210E88">
      <w:r>
        <w:t xml:space="preserve">Abdessamad (Huawei): why need subsId, and editorial comments. </w:t>
      </w:r>
    </w:p>
    <w:p w14:paraId="1757CD78" w14:textId="77777777" w:rsidR="00210E88" w:rsidRDefault="00210E88" w:rsidP="00210E88">
      <w:r>
        <w:t>Abdessamad (Huawei): fine with the subsId</w:t>
      </w:r>
    </w:p>
    <w:p w14:paraId="6FE234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C3-230798</w:t>
      </w:r>
      <w:r>
        <w:rPr>
          <w:color w:val="993300"/>
          <w:u w:val="single"/>
        </w:rPr>
        <w:t>.</w:t>
      </w:r>
    </w:p>
    <w:p w14:paraId="269B20C0" w14:textId="22FD9444" w:rsidR="00210E88" w:rsidRDefault="00210E88" w:rsidP="00210E88">
      <w:pPr>
        <w:rPr>
          <w:rFonts w:ascii="Arial" w:hAnsi="Arial" w:cs="Arial"/>
          <w:b/>
          <w:sz w:val="24"/>
        </w:rPr>
      </w:pPr>
      <w:r>
        <w:rPr>
          <w:rFonts w:ascii="Arial" w:hAnsi="Arial" w:cs="Arial"/>
          <w:b/>
          <w:color w:val="0000FF"/>
          <w:sz w:val="24"/>
        </w:rPr>
        <w:lastRenderedPageBreak/>
        <w:t>C3-230459</w:t>
      </w:r>
      <w:r>
        <w:rPr>
          <w:rFonts w:ascii="Arial" w:hAnsi="Arial" w:cs="Arial"/>
          <w:b/>
          <w:color w:val="0000FF"/>
          <w:sz w:val="24"/>
        </w:rPr>
        <w:tab/>
      </w:r>
      <w:r>
        <w:rPr>
          <w:rFonts w:ascii="Arial" w:hAnsi="Arial" w:cs="Arial"/>
          <w:b/>
          <w:sz w:val="24"/>
        </w:rPr>
        <w:t>Corrections to attributes not respecting the naming convention</w:t>
      </w:r>
    </w:p>
    <w:p w14:paraId="139D29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CR-0212  rev  Cat: F (Rel-18)</w:t>
      </w:r>
      <w:r>
        <w:rPr>
          <w:i/>
        </w:rPr>
        <w:br/>
      </w:r>
      <w:r>
        <w:rPr>
          <w:i/>
        </w:rPr>
        <w:br/>
      </w:r>
      <w:r>
        <w:rPr>
          <w:i/>
        </w:rPr>
        <w:tab/>
      </w:r>
      <w:r>
        <w:rPr>
          <w:i/>
        </w:rPr>
        <w:tab/>
      </w:r>
      <w:r>
        <w:rPr>
          <w:i/>
        </w:rPr>
        <w:tab/>
      </w:r>
      <w:r>
        <w:rPr>
          <w:i/>
        </w:rPr>
        <w:tab/>
      </w:r>
      <w:r>
        <w:rPr>
          <w:i/>
        </w:rPr>
        <w:tab/>
        <w:t>Source: Huawei</w:t>
      </w:r>
    </w:p>
    <w:p w14:paraId="254290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DC6E6" w14:textId="486FCF6B" w:rsidR="00210E88" w:rsidRDefault="00210E88" w:rsidP="00210E88">
      <w:pPr>
        <w:rPr>
          <w:rFonts w:ascii="Arial" w:hAnsi="Arial" w:cs="Arial"/>
          <w:b/>
          <w:sz w:val="24"/>
        </w:rPr>
      </w:pPr>
      <w:r>
        <w:rPr>
          <w:rFonts w:ascii="Arial" w:hAnsi="Arial" w:cs="Arial"/>
          <w:b/>
          <w:color w:val="0000FF"/>
          <w:sz w:val="24"/>
        </w:rPr>
        <w:t>C3-230460</w:t>
      </w:r>
      <w:r>
        <w:rPr>
          <w:rFonts w:ascii="Arial" w:hAnsi="Arial" w:cs="Arial"/>
          <w:b/>
          <w:color w:val="0000FF"/>
          <w:sz w:val="24"/>
        </w:rPr>
        <w:tab/>
      </w:r>
      <w:r>
        <w:rPr>
          <w:rFonts w:ascii="Arial" w:hAnsi="Arial" w:cs="Arial"/>
          <w:b/>
          <w:sz w:val="24"/>
        </w:rPr>
        <w:t>Corrections to enumeration values not respecting the naming convention</w:t>
      </w:r>
    </w:p>
    <w:p w14:paraId="37E162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CR-1032  rev  Cat: F (Rel-18)</w:t>
      </w:r>
      <w:r>
        <w:rPr>
          <w:i/>
        </w:rPr>
        <w:br/>
      </w:r>
      <w:r>
        <w:rPr>
          <w:i/>
        </w:rPr>
        <w:br/>
      </w:r>
      <w:r>
        <w:rPr>
          <w:i/>
        </w:rPr>
        <w:tab/>
      </w:r>
      <w:r>
        <w:rPr>
          <w:i/>
        </w:rPr>
        <w:tab/>
      </w:r>
      <w:r>
        <w:rPr>
          <w:i/>
        </w:rPr>
        <w:tab/>
      </w:r>
      <w:r>
        <w:rPr>
          <w:i/>
        </w:rPr>
        <w:tab/>
      </w:r>
      <w:r>
        <w:rPr>
          <w:i/>
        </w:rPr>
        <w:tab/>
        <w:t>Source: Huawei</w:t>
      </w:r>
    </w:p>
    <w:p w14:paraId="768B01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51E7B" w14:textId="775D7DB0" w:rsidR="00210E88" w:rsidRDefault="00210E88" w:rsidP="00210E88">
      <w:pPr>
        <w:rPr>
          <w:rFonts w:ascii="Arial" w:hAnsi="Arial" w:cs="Arial"/>
          <w:b/>
          <w:sz w:val="24"/>
        </w:rPr>
      </w:pPr>
      <w:r>
        <w:rPr>
          <w:rFonts w:ascii="Arial" w:hAnsi="Arial" w:cs="Arial"/>
          <w:b/>
          <w:color w:val="0000FF"/>
          <w:sz w:val="24"/>
        </w:rPr>
        <w:t>C3-230461</w:t>
      </w:r>
      <w:r>
        <w:rPr>
          <w:rFonts w:ascii="Arial" w:hAnsi="Arial" w:cs="Arial"/>
          <w:b/>
          <w:color w:val="0000FF"/>
          <w:sz w:val="24"/>
        </w:rPr>
        <w:tab/>
      </w:r>
      <w:r>
        <w:rPr>
          <w:rFonts w:ascii="Arial" w:hAnsi="Arial" w:cs="Arial"/>
          <w:b/>
          <w:sz w:val="24"/>
        </w:rPr>
        <w:t>Corrections to enumeration values not respecting the naming convention</w:t>
      </w:r>
    </w:p>
    <w:p w14:paraId="353EF6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CR-0479  rev  Cat: F (Rel-18)</w:t>
      </w:r>
      <w:r>
        <w:rPr>
          <w:i/>
        </w:rPr>
        <w:br/>
      </w:r>
      <w:r>
        <w:rPr>
          <w:i/>
        </w:rPr>
        <w:br/>
      </w:r>
      <w:r>
        <w:rPr>
          <w:i/>
        </w:rPr>
        <w:tab/>
      </w:r>
      <w:r>
        <w:rPr>
          <w:i/>
        </w:rPr>
        <w:tab/>
      </w:r>
      <w:r>
        <w:rPr>
          <w:i/>
        </w:rPr>
        <w:tab/>
      </w:r>
      <w:r>
        <w:rPr>
          <w:i/>
        </w:rPr>
        <w:tab/>
      </w:r>
      <w:r>
        <w:rPr>
          <w:i/>
        </w:rPr>
        <w:tab/>
        <w:t>Source: Huawei</w:t>
      </w:r>
    </w:p>
    <w:p w14:paraId="139EB6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BC40B" w14:textId="6F8EAE4E" w:rsidR="00210E88" w:rsidRDefault="00210E88" w:rsidP="00210E88">
      <w:pPr>
        <w:rPr>
          <w:rFonts w:ascii="Arial" w:hAnsi="Arial" w:cs="Arial"/>
          <w:b/>
          <w:sz w:val="24"/>
        </w:rPr>
      </w:pPr>
      <w:r>
        <w:rPr>
          <w:rFonts w:ascii="Arial" w:hAnsi="Arial" w:cs="Arial"/>
          <w:b/>
          <w:color w:val="0000FF"/>
          <w:sz w:val="24"/>
        </w:rPr>
        <w:t>C3-230462</w:t>
      </w:r>
      <w:r>
        <w:rPr>
          <w:rFonts w:ascii="Arial" w:hAnsi="Arial" w:cs="Arial"/>
          <w:b/>
          <w:color w:val="0000FF"/>
          <w:sz w:val="24"/>
        </w:rPr>
        <w:tab/>
      </w:r>
      <w:r>
        <w:rPr>
          <w:rFonts w:ascii="Arial" w:hAnsi="Arial" w:cs="Arial"/>
          <w:b/>
          <w:sz w:val="24"/>
        </w:rPr>
        <w:t>Corrections to query parameters not respecting the naming convention</w:t>
      </w:r>
    </w:p>
    <w:p w14:paraId="502330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CR-0398  rev  Cat: F (Rel-18)</w:t>
      </w:r>
      <w:r>
        <w:rPr>
          <w:i/>
        </w:rPr>
        <w:br/>
      </w:r>
      <w:r>
        <w:rPr>
          <w:i/>
        </w:rPr>
        <w:br/>
      </w:r>
      <w:r>
        <w:rPr>
          <w:i/>
        </w:rPr>
        <w:tab/>
      </w:r>
      <w:r>
        <w:rPr>
          <w:i/>
        </w:rPr>
        <w:tab/>
      </w:r>
      <w:r>
        <w:rPr>
          <w:i/>
        </w:rPr>
        <w:tab/>
      </w:r>
      <w:r>
        <w:rPr>
          <w:i/>
        </w:rPr>
        <w:tab/>
      </w:r>
      <w:r>
        <w:rPr>
          <w:i/>
        </w:rPr>
        <w:tab/>
        <w:t>Source: Huawei</w:t>
      </w:r>
    </w:p>
    <w:p w14:paraId="541245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E69D" w14:textId="24950151" w:rsidR="00210E88" w:rsidRDefault="00210E88" w:rsidP="00210E88">
      <w:pPr>
        <w:rPr>
          <w:rFonts w:ascii="Arial" w:hAnsi="Arial" w:cs="Arial"/>
          <w:b/>
          <w:sz w:val="24"/>
        </w:rPr>
      </w:pPr>
      <w:r>
        <w:rPr>
          <w:rFonts w:ascii="Arial" w:hAnsi="Arial" w:cs="Arial"/>
          <w:b/>
          <w:color w:val="0000FF"/>
          <w:sz w:val="24"/>
        </w:rPr>
        <w:t>C3-230463</w:t>
      </w:r>
      <w:r>
        <w:rPr>
          <w:rFonts w:ascii="Arial" w:hAnsi="Arial" w:cs="Arial"/>
          <w:b/>
          <w:color w:val="0000FF"/>
          <w:sz w:val="24"/>
        </w:rPr>
        <w:tab/>
      </w:r>
      <w:r>
        <w:rPr>
          <w:rFonts w:ascii="Arial" w:hAnsi="Arial" w:cs="Arial"/>
          <w:b/>
          <w:sz w:val="24"/>
        </w:rPr>
        <w:t>Corrections to query parameters not respecting the naming convention</w:t>
      </w:r>
    </w:p>
    <w:p w14:paraId="279A9A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CR-0179  rev  Cat: F (Rel-18)</w:t>
      </w:r>
      <w:r>
        <w:rPr>
          <w:i/>
        </w:rPr>
        <w:br/>
      </w:r>
      <w:r>
        <w:rPr>
          <w:i/>
        </w:rPr>
        <w:br/>
      </w:r>
      <w:r>
        <w:rPr>
          <w:i/>
        </w:rPr>
        <w:tab/>
      </w:r>
      <w:r>
        <w:rPr>
          <w:i/>
        </w:rPr>
        <w:tab/>
      </w:r>
      <w:r>
        <w:rPr>
          <w:i/>
        </w:rPr>
        <w:tab/>
      </w:r>
      <w:r>
        <w:rPr>
          <w:i/>
        </w:rPr>
        <w:tab/>
      </w:r>
      <w:r>
        <w:rPr>
          <w:i/>
        </w:rPr>
        <w:tab/>
        <w:t>Source: Huawei</w:t>
      </w:r>
    </w:p>
    <w:p w14:paraId="08CE76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058EC" w14:textId="56053250" w:rsidR="00210E88" w:rsidRDefault="00210E88" w:rsidP="00210E88">
      <w:pPr>
        <w:rPr>
          <w:rFonts w:ascii="Arial" w:hAnsi="Arial" w:cs="Arial"/>
          <w:b/>
          <w:sz w:val="24"/>
        </w:rPr>
      </w:pPr>
      <w:r>
        <w:rPr>
          <w:rFonts w:ascii="Arial" w:hAnsi="Arial" w:cs="Arial"/>
          <w:b/>
          <w:color w:val="0000FF"/>
          <w:sz w:val="24"/>
        </w:rPr>
        <w:t>C3-230464</w:t>
      </w:r>
      <w:r>
        <w:rPr>
          <w:rFonts w:ascii="Arial" w:hAnsi="Arial" w:cs="Arial"/>
          <w:b/>
          <w:color w:val="0000FF"/>
          <w:sz w:val="24"/>
        </w:rPr>
        <w:tab/>
      </w:r>
      <w:r>
        <w:rPr>
          <w:rFonts w:ascii="Arial" w:hAnsi="Arial" w:cs="Arial"/>
          <w:b/>
          <w:sz w:val="24"/>
        </w:rPr>
        <w:t>Discussion on the necessary corrections to the 307 308 based redirection mechanism</w:t>
      </w:r>
    </w:p>
    <w:p w14:paraId="304BFE95"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8A31C2" w14:textId="77777777" w:rsidR="00210E88" w:rsidRDefault="00210E88" w:rsidP="00210E88">
      <w:pPr>
        <w:rPr>
          <w:rFonts w:ascii="Arial" w:hAnsi="Arial" w:cs="Arial"/>
          <w:b/>
        </w:rPr>
      </w:pPr>
      <w:r>
        <w:rPr>
          <w:rFonts w:ascii="Arial" w:hAnsi="Arial" w:cs="Arial"/>
          <w:b/>
        </w:rPr>
        <w:t xml:space="preserve">Discussion: </w:t>
      </w:r>
    </w:p>
    <w:p w14:paraId="649B97FD" w14:textId="77777777" w:rsidR="00210E88" w:rsidRDefault="00210E88" w:rsidP="00210E88">
      <w:r>
        <w:t>Igor (Ericsson): depends on CT4, still under discussion, prefer to wait.</w:t>
      </w:r>
    </w:p>
    <w:p w14:paraId="10A5FE93" w14:textId="77777777" w:rsidR="00210E88" w:rsidRDefault="00210E88" w:rsidP="00210E88">
      <w:r>
        <w:t>Abdessamad (Huawei): no dependency. CT4 already defined as the proposal, e.g. 29.518.</w:t>
      </w:r>
    </w:p>
    <w:p w14:paraId="3E0097E5" w14:textId="77777777" w:rsidR="00210E88" w:rsidRDefault="00210E88" w:rsidP="00210E88">
      <w:r>
        <w:t>Rajesh (Nokia): share the same view as Ericsson to wait for CT4 progress.</w:t>
      </w:r>
    </w:p>
    <w:p w14:paraId="33555410" w14:textId="77777777" w:rsidR="00210E88" w:rsidRDefault="00210E88" w:rsidP="00210E88">
      <w:r>
        <w:t>Abdessamad (Huawei): not the same issue with CT4. The proposals are aligned to CT4 specs.</w:t>
      </w:r>
    </w:p>
    <w:p w14:paraId="2ADEDCEC" w14:textId="77777777" w:rsidR="00210E88" w:rsidRDefault="00210E88" w:rsidP="00210E88">
      <w:r>
        <w:t xml:space="preserve">Igor (Ericsson): CT3 spec already aligned, no need to update. </w:t>
      </w:r>
    </w:p>
    <w:p w14:paraId="75048070" w14:textId="77777777" w:rsidR="00210E88" w:rsidRDefault="00210E88" w:rsidP="00210E88">
      <w:r>
        <w:lastRenderedPageBreak/>
        <w:t>Abdessamad (Huawei): check 29.518, 510 etc.</w:t>
      </w:r>
    </w:p>
    <w:p w14:paraId="14AA99B7" w14:textId="77777777" w:rsidR="00210E88" w:rsidRDefault="00210E88" w:rsidP="00210E88">
      <w:r>
        <w:t>Rajesh (Nokia): fine to capture the issue with an EN</w:t>
      </w:r>
    </w:p>
    <w:p w14:paraId="0136881E" w14:textId="77777777" w:rsidR="00210E88" w:rsidRDefault="00210E88" w:rsidP="00210E88">
      <w:r>
        <w:t>For the contradicting issue of the mandatory presence of location header for redirection mechanism in the case triggered by SCP/SEPP, CT3 agrees to solve it in further meetings after final conclusion in TS 29.500/29.571.</w:t>
      </w:r>
    </w:p>
    <w:p w14:paraId="34300A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FD62" w14:textId="50B851D3" w:rsidR="00210E88" w:rsidRDefault="00210E88" w:rsidP="00210E88">
      <w:pPr>
        <w:rPr>
          <w:rFonts w:ascii="Arial" w:hAnsi="Arial" w:cs="Arial"/>
          <w:b/>
          <w:sz w:val="24"/>
        </w:rPr>
      </w:pPr>
      <w:r>
        <w:rPr>
          <w:rFonts w:ascii="Arial" w:hAnsi="Arial" w:cs="Arial"/>
          <w:b/>
          <w:color w:val="0000FF"/>
          <w:sz w:val="24"/>
        </w:rPr>
        <w:t>C3-230465</w:t>
      </w:r>
      <w:r>
        <w:rPr>
          <w:rFonts w:ascii="Arial" w:hAnsi="Arial" w:cs="Arial"/>
          <w:b/>
          <w:color w:val="0000FF"/>
          <w:sz w:val="24"/>
        </w:rPr>
        <w:tab/>
      </w:r>
      <w:r>
        <w:rPr>
          <w:rFonts w:ascii="Arial" w:hAnsi="Arial" w:cs="Arial"/>
          <w:b/>
          <w:sz w:val="24"/>
        </w:rPr>
        <w:t>Corrections to the redirection mechanism description</w:t>
      </w:r>
    </w:p>
    <w:p w14:paraId="042E79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CR-0023  rev  Cat: F (Rel-18)</w:t>
      </w:r>
      <w:r>
        <w:rPr>
          <w:i/>
        </w:rPr>
        <w:br/>
      </w:r>
      <w:r>
        <w:rPr>
          <w:i/>
        </w:rPr>
        <w:br/>
      </w:r>
      <w:r>
        <w:rPr>
          <w:i/>
        </w:rPr>
        <w:tab/>
      </w:r>
      <w:r>
        <w:rPr>
          <w:i/>
        </w:rPr>
        <w:tab/>
      </w:r>
      <w:r>
        <w:rPr>
          <w:i/>
        </w:rPr>
        <w:tab/>
      </w:r>
      <w:r>
        <w:rPr>
          <w:i/>
        </w:rPr>
        <w:tab/>
      </w:r>
      <w:r>
        <w:rPr>
          <w:i/>
        </w:rPr>
        <w:tab/>
        <w:t>Source: Huawei</w:t>
      </w:r>
    </w:p>
    <w:p w14:paraId="775E0E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7DC6D" w14:textId="40CDC64D" w:rsidR="00210E88" w:rsidRDefault="00210E88" w:rsidP="00210E88">
      <w:pPr>
        <w:rPr>
          <w:rFonts w:ascii="Arial" w:hAnsi="Arial" w:cs="Arial"/>
          <w:b/>
          <w:sz w:val="24"/>
        </w:rPr>
      </w:pPr>
      <w:r>
        <w:rPr>
          <w:rFonts w:ascii="Arial" w:hAnsi="Arial" w:cs="Arial"/>
          <w:b/>
          <w:color w:val="0000FF"/>
          <w:sz w:val="24"/>
        </w:rPr>
        <w:t>C3-230466</w:t>
      </w:r>
      <w:r>
        <w:rPr>
          <w:rFonts w:ascii="Arial" w:hAnsi="Arial" w:cs="Arial"/>
          <w:b/>
          <w:color w:val="0000FF"/>
          <w:sz w:val="24"/>
        </w:rPr>
        <w:tab/>
      </w:r>
      <w:r>
        <w:rPr>
          <w:rFonts w:ascii="Arial" w:hAnsi="Arial" w:cs="Arial"/>
          <w:b/>
          <w:sz w:val="24"/>
        </w:rPr>
        <w:t>Corrections to the redirection mechanism description</w:t>
      </w:r>
    </w:p>
    <w:p w14:paraId="1456D75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CR-0032  rev  Cat: F (Rel-18)</w:t>
      </w:r>
      <w:r>
        <w:rPr>
          <w:i/>
        </w:rPr>
        <w:br/>
      </w:r>
      <w:r>
        <w:rPr>
          <w:i/>
        </w:rPr>
        <w:br/>
      </w:r>
      <w:r>
        <w:rPr>
          <w:i/>
        </w:rPr>
        <w:tab/>
      </w:r>
      <w:r>
        <w:rPr>
          <w:i/>
        </w:rPr>
        <w:tab/>
      </w:r>
      <w:r>
        <w:rPr>
          <w:i/>
        </w:rPr>
        <w:tab/>
      </w:r>
      <w:r>
        <w:rPr>
          <w:i/>
        </w:rPr>
        <w:tab/>
      </w:r>
      <w:r>
        <w:rPr>
          <w:i/>
        </w:rPr>
        <w:tab/>
        <w:t>Source: Huawei</w:t>
      </w:r>
    </w:p>
    <w:p w14:paraId="11FB21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D4659" w14:textId="5EDB98F6" w:rsidR="00210E88" w:rsidRDefault="00210E88" w:rsidP="00210E88">
      <w:pPr>
        <w:rPr>
          <w:rFonts w:ascii="Arial" w:hAnsi="Arial" w:cs="Arial"/>
          <w:b/>
          <w:sz w:val="24"/>
        </w:rPr>
      </w:pPr>
      <w:r>
        <w:rPr>
          <w:rFonts w:ascii="Arial" w:hAnsi="Arial" w:cs="Arial"/>
          <w:b/>
          <w:color w:val="0000FF"/>
          <w:sz w:val="24"/>
        </w:rPr>
        <w:t>C3-230467</w:t>
      </w:r>
      <w:r>
        <w:rPr>
          <w:rFonts w:ascii="Arial" w:hAnsi="Arial" w:cs="Arial"/>
          <w:b/>
          <w:color w:val="0000FF"/>
          <w:sz w:val="24"/>
        </w:rPr>
        <w:tab/>
      </w:r>
      <w:r>
        <w:rPr>
          <w:rFonts w:ascii="Arial" w:hAnsi="Arial" w:cs="Arial"/>
          <w:b/>
          <w:sz w:val="24"/>
        </w:rPr>
        <w:t>Corrections to the redirection mechanism description</w:t>
      </w:r>
    </w:p>
    <w:p w14:paraId="1BEF85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CR-0020  rev  Cat: F (Rel-18)</w:t>
      </w:r>
      <w:r>
        <w:rPr>
          <w:i/>
        </w:rPr>
        <w:br/>
      </w:r>
      <w:r>
        <w:rPr>
          <w:i/>
        </w:rPr>
        <w:br/>
      </w:r>
      <w:r>
        <w:rPr>
          <w:i/>
        </w:rPr>
        <w:tab/>
      </w:r>
      <w:r>
        <w:rPr>
          <w:i/>
        </w:rPr>
        <w:tab/>
      </w:r>
      <w:r>
        <w:rPr>
          <w:i/>
        </w:rPr>
        <w:tab/>
      </w:r>
      <w:r>
        <w:rPr>
          <w:i/>
        </w:rPr>
        <w:tab/>
      </w:r>
      <w:r>
        <w:rPr>
          <w:i/>
        </w:rPr>
        <w:tab/>
        <w:t>Source: Huawei</w:t>
      </w:r>
    </w:p>
    <w:p w14:paraId="09E54C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802EA" w14:textId="4F1C4B79" w:rsidR="00210E88" w:rsidRDefault="00210E88" w:rsidP="00210E88">
      <w:pPr>
        <w:rPr>
          <w:rFonts w:ascii="Arial" w:hAnsi="Arial" w:cs="Arial"/>
          <w:b/>
          <w:sz w:val="24"/>
        </w:rPr>
      </w:pPr>
      <w:r>
        <w:rPr>
          <w:rFonts w:ascii="Arial" w:hAnsi="Arial" w:cs="Arial"/>
          <w:b/>
          <w:color w:val="0000FF"/>
          <w:sz w:val="24"/>
        </w:rPr>
        <w:t>C3-230468</w:t>
      </w:r>
      <w:r>
        <w:rPr>
          <w:rFonts w:ascii="Arial" w:hAnsi="Arial" w:cs="Arial"/>
          <w:b/>
          <w:color w:val="0000FF"/>
          <w:sz w:val="24"/>
        </w:rPr>
        <w:tab/>
      </w:r>
      <w:r>
        <w:rPr>
          <w:rFonts w:ascii="Arial" w:hAnsi="Arial" w:cs="Arial"/>
          <w:b/>
          <w:sz w:val="24"/>
        </w:rPr>
        <w:t>Corrections to the redirection mechanism description</w:t>
      </w:r>
    </w:p>
    <w:p w14:paraId="547EC8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CR-0052  rev  Cat: F (Rel-18)</w:t>
      </w:r>
      <w:r>
        <w:rPr>
          <w:i/>
        </w:rPr>
        <w:br/>
      </w:r>
      <w:r>
        <w:rPr>
          <w:i/>
        </w:rPr>
        <w:br/>
      </w:r>
      <w:r>
        <w:rPr>
          <w:i/>
        </w:rPr>
        <w:tab/>
      </w:r>
      <w:r>
        <w:rPr>
          <w:i/>
        </w:rPr>
        <w:tab/>
      </w:r>
      <w:r>
        <w:rPr>
          <w:i/>
        </w:rPr>
        <w:tab/>
      </w:r>
      <w:r>
        <w:rPr>
          <w:i/>
        </w:rPr>
        <w:tab/>
      </w:r>
      <w:r>
        <w:rPr>
          <w:i/>
        </w:rPr>
        <w:tab/>
        <w:t>Source: Huawei</w:t>
      </w:r>
    </w:p>
    <w:p w14:paraId="43BF3D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83F4C" w14:textId="580C7823" w:rsidR="00210E88" w:rsidRDefault="00210E88" w:rsidP="00210E88">
      <w:pPr>
        <w:rPr>
          <w:rFonts w:ascii="Arial" w:hAnsi="Arial" w:cs="Arial"/>
          <w:b/>
          <w:sz w:val="24"/>
        </w:rPr>
      </w:pPr>
      <w:r>
        <w:rPr>
          <w:rFonts w:ascii="Arial" w:hAnsi="Arial" w:cs="Arial"/>
          <w:b/>
          <w:color w:val="0000FF"/>
          <w:sz w:val="24"/>
        </w:rPr>
        <w:t>C3-230469</w:t>
      </w:r>
      <w:r>
        <w:rPr>
          <w:rFonts w:ascii="Arial" w:hAnsi="Arial" w:cs="Arial"/>
          <w:b/>
          <w:color w:val="0000FF"/>
          <w:sz w:val="24"/>
        </w:rPr>
        <w:tab/>
      </w:r>
      <w:r>
        <w:rPr>
          <w:rFonts w:ascii="Arial" w:hAnsi="Arial" w:cs="Arial"/>
          <w:b/>
          <w:sz w:val="24"/>
        </w:rPr>
        <w:t>Corrections to the redirection mechanism description</w:t>
      </w:r>
    </w:p>
    <w:p w14:paraId="4C6790D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CR-0059  rev  Cat: F (Rel-18)</w:t>
      </w:r>
      <w:r>
        <w:rPr>
          <w:i/>
        </w:rPr>
        <w:br/>
      </w:r>
      <w:r>
        <w:rPr>
          <w:i/>
        </w:rPr>
        <w:br/>
      </w:r>
      <w:r>
        <w:rPr>
          <w:i/>
        </w:rPr>
        <w:tab/>
      </w:r>
      <w:r>
        <w:rPr>
          <w:i/>
        </w:rPr>
        <w:tab/>
      </w:r>
      <w:r>
        <w:rPr>
          <w:i/>
        </w:rPr>
        <w:tab/>
      </w:r>
      <w:r>
        <w:rPr>
          <w:i/>
        </w:rPr>
        <w:tab/>
      </w:r>
      <w:r>
        <w:rPr>
          <w:i/>
        </w:rPr>
        <w:tab/>
        <w:t>Source: Huawei</w:t>
      </w:r>
    </w:p>
    <w:p w14:paraId="7A2740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9B2B9" w14:textId="48DC1D3C" w:rsidR="00210E88" w:rsidRDefault="00210E88" w:rsidP="00210E88">
      <w:pPr>
        <w:rPr>
          <w:rFonts w:ascii="Arial" w:hAnsi="Arial" w:cs="Arial"/>
          <w:b/>
          <w:sz w:val="24"/>
        </w:rPr>
      </w:pPr>
      <w:r>
        <w:rPr>
          <w:rFonts w:ascii="Arial" w:hAnsi="Arial" w:cs="Arial"/>
          <w:b/>
          <w:color w:val="0000FF"/>
          <w:sz w:val="24"/>
        </w:rPr>
        <w:t>C3-230470</w:t>
      </w:r>
      <w:r>
        <w:rPr>
          <w:rFonts w:ascii="Arial" w:hAnsi="Arial" w:cs="Arial"/>
          <w:b/>
          <w:color w:val="0000FF"/>
          <w:sz w:val="24"/>
        </w:rPr>
        <w:tab/>
      </w:r>
      <w:r>
        <w:rPr>
          <w:rFonts w:ascii="Arial" w:hAnsi="Arial" w:cs="Arial"/>
          <w:b/>
          <w:sz w:val="24"/>
        </w:rPr>
        <w:t>Corrections to the redirection mechanism description</w:t>
      </w:r>
    </w:p>
    <w:p w14:paraId="1E96E2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CR-0047  rev  Cat: F (Rel-18)</w:t>
      </w:r>
      <w:r>
        <w:rPr>
          <w:i/>
        </w:rPr>
        <w:br/>
      </w:r>
      <w:r>
        <w:rPr>
          <w:i/>
        </w:rPr>
        <w:br/>
      </w:r>
      <w:r>
        <w:rPr>
          <w:i/>
        </w:rPr>
        <w:tab/>
      </w:r>
      <w:r>
        <w:rPr>
          <w:i/>
        </w:rPr>
        <w:tab/>
      </w:r>
      <w:r>
        <w:rPr>
          <w:i/>
        </w:rPr>
        <w:tab/>
      </w:r>
      <w:r>
        <w:rPr>
          <w:i/>
        </w:rPr>
        <w:tab/>
      </w:r>
      <w:r>
        <w:rPr>
          <w:i/>
        </w:rPr>
        <w:tab/>
        <w:t>Source: Huawei</w:t>
      </w:r>
    </w:p>
    <w:p w14:paraId="1F37B6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A5B8B" w14:textId="63526B3C" w:rsidR="00210E88" w:rsidRDefault="00210E88" w:rsidP="00210E88">
      <w:pPr>
        <w:rPr>
          <w:rFonts w:ascii="Arial" w:hAnsi="Arial" w:cs="Arial"/>
          <w:b/>
          <w:sz w:val="24"/>
        </w:rPr>
      </w:pPr>
      <w:r>
        <w:rPr>
          <w:rFonts w:ascii="Arial" w:hAnsi="Arial" w:cs="Arial"/>
          <w:b/>
          <w:color w:val="0000FF"/>
          <w:sz w:val="24"/>
        </w:rPr>
        <w:t>C3-230471</w:t>
      </w:r>
      <w:r>
        <w:rPr>
          <w:rFonts w:ascii="Arial" w:hAnsi="Arial" w:cs="Arial"/>
          <w:b/>
          <w:color w:val="0000FF"/>
          <w:sz w:val="24"/>
        </w:rPr>
        <w:tab/>
      </w:r>
      <w:r>
        <w:rPr>
          <w:rFonts w:ascii="Arial" w:hAnsi="Arial" w:cs="Arial"/>
          <w:b/>
          <w:sz w:val="24"/>
        </w:rPr>
        <w:t>Corrections to the redirection mechanism description</w:t>
      </w:r>
    </w:p>
    <w:p w14:paraId="78952906"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CR-0043  rev  Cat: F (Rel-18)</w:t>
      </w:r>
      <w:r>
        <w:rPr>
          <w:i/>
        </w:rPr>
        <w:br/>
      </w:r>
      <w:r>
        <w:rPr>
          <w:i/>
        </w:rPr>
        <w:br/>
      </w:r>
      <w:r>
        <w:rPr>
          <w:i/>
        </w:rPr>
        <w:tab/>
      </w:r>
      <w:r>
        <w:rPr>
          <w:i/>
        </w:rPr>
        <w:tab/>
      </w:r>
      <w:r>
        <w:rPr>
          <w:i/>
        </w:rPr>
        <w:tab/>
      </w:r>
      <w:r>
        <w:rPr>
          <w:i/>
        </w:rPr>
        <w:tab/>
      </w:r>
      <w:r>
        <w:rPr>
          <w:i/>
        </w:rPr>
        <w:tab/>
        <w:t>Source: Huawei</w:t>
      </w:r>
    </w:p>
    <w:p w14:paraId="1F816D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E8CF5C" w14:textId="7C3A395E" w:rsidR="00210E88" w:rsidRDefault="00210E88" w:rsidP="00210E88">
      <w:pPr>
        <w:rPr>
          <w:rFonts w:ascii="Arial" w:hAnsi="Arial" w:cs="Arial"/>
          <w:b/>
          <w:sz w:val="24"/>
        </w:rPr>
      </w:pPr>
      <w:r>
        <w:rPr>
          <w:rFonts w:ascii="Arial" w:hAnsi="Arial" w:cs="Arial"/>
          <w:b/>
          <w:color w:val="0000FF"/>
          <w:sz w:val="24"/>
        </w:rPr>
        <w:t>C3-230472</w:t>
      </w:r>
      <w:r>
        <w:rPr>
          <w:rFonts w:ascii="Arial" w:hAnsi="Arial" w:cs="Arial"/>
          <w:b/>
          <w:color w:val="0000FF"/>
          <w:sz w:val="24"/>
        </w:rPr>
        <w:tab/>
      </w:r>
      <w:r>
        <w:rPr>
          <w:rFonts w:ascii="Arial" w:hAnsi="Arial" w:cs="Arial"/>
          <w:b/>
          <w:sz w:val="24"/>
        </w:rPr>
        <w:t>Corrections to the redirection mechanism description</w:t>
      </w:r>
    </w:p>
    <w:p w14:paraId="735ED1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CR-0019  rev  Cat: F (Rel-18)</w:t>
      </w:r>
      <w:r>
        <w:rPr>
          <w:i/>
        </w:rPr>
        <w:br/>
      </w:r>
      <w:r>
        <w:rPr>
          <w:i/>
        </w:rPr>
        <w:br/>
      </w:r>
      <w:r>
        <w:rPr>
          <w:i/>
        </w:rPr>
        <w:tab/>
      </w:r>
      <w:r>
        <w:rPr>
          <w:i/>
        </w:rPr>
        <w:tab/>
      </w:r>
      <w:r>
        <w:rPr>
          <w:i/>
        </w:rPr>
        <w:tab/>
      </w:r>
      <w:r>
        <w:rPr>
          <w:i/>
        </w:rPr>
        <w:tab/>
      </w:r>
      <w:r>
        <w:rPr>
          <w:i/>
        </w:rPr>
        <w:tab/>
        <w:t>Source: Huawei</w:t>
      </w:r>
    </w:p>
    <w:p w14:paraId="437526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7BD7D" w14:textId="16CDAD71" w:rsidR="00210E88" w:rsidRDefault="00210E88" w:rsidP="00210E88">
      <w:pPr>
        <w:rPr>
          <w:rFonts w:ascii="Arial" w:hAnsi="Arial" w:cs="Arial"/>
          <w:b/>
          <w:sz w:val="24"/>
        </w:rPr>
      </w:pPr>
      <w:r>
        <w:rPr>
          <w:rFonts w:ascii="Arial" w:hAnsi="Arial" w:cs="Arial"/>
          <w:b/>
          <w:color w:val="0000FF"/>
          <w:sz w:val="24"/>
        </w:rPr>
        <w:t>C3-230670</w:t>
      </w:r>
      <w:r>
        <w:rPr>
          <w:rFonts w:ascii="Arial" w:hAnsi="Arial" w:cs="Arial"/>
          <w:b/>
          <w:color w:val="0000FF"/>
          <w:sz w:val="24"/>
        </w:rPr>
        <w:tab/>
      </w:r>
      <w:r>
        <w:rPr>
          <w:rFonts w:ascii="Arial" w:hAnsi="Arial" w:cs="Arial"/>
          <w:b/>
          <w:sz w:val="24"/>
        </w:rPr>
        <w:t>Correction of the description fields in enumerations</w:t>
      </w:r>
    </w:p>
    <w:p w14:paraId="2DD96A8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CR-0639  rev 1 Cat: F (Rel-18)</w:t>
      </w:r>
      <w:r>
        <w:rPr>
          <w:i/>
        </w:rPr>
        <w:br/>
      </w:r>
      <w:r>
        <w:rPr>
          <w:i/>
        </w:rPr>
        <w:br/>
      </w:r>
      <w:r>
        <w:rPr>
          <w:i/>
        </w:rPr>
        <w:tab/>
      </w:r>
      <w:r>
        <w:rPr>
          <w:i/>
        </w:rPr>
        <w:tab/>
      </w:r>
      <w:r>
        <w:rPr>
          <w:i/>
        </w:rPr>
        <w:tab/>
      </w:r>
      <w:r>
        <w:rPr>
          <w:i/>
        </w:rPr>
        <w:tab/>
      </w:r>
      <w:r>
        <w:rPr>
          <w:i/>
        </w:rPr>
        <w:tab/>
        <w:t>Source: Ericsson, ZTE</w:t>
      </w:r>
    </w:p>
    <w:p w14:paraId="702E0955" w14:textId="77777777" w:rsidR="00210E88" w:rsidRDefault="00210E88" w:rsidP="00210E88">
      <w:pPr>
        <w:rPr>
          <w:color w:val="808080"/>
        </w:rPr>
      </w:pPr>
      <w:r>
        <w:rPr>
          <w:color w:val="808080"/>
        </w:rPr>
        <w:t>(Replaces C3-230244)</w:t>
      </w:r>
    </w:p>
    <w:p w14:paraId="1CE447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381D1" w14:textId="5FDF7097" w:rsidR="00210E88" w:rsidRDefault="00210E88" w:rsidP="00210E88">
      <w:pPr>
        <w:rPr>
          <w:rFonts w:ascii="Arial" w:hAnsi="Arial" w:cs="Arial"/>
          <w:b/>
          <w:sz w:val="24"/>
        </w:rPr>
      </w:pPr>
      <w:r>
        <w:rPr>
          <w:rFonts w:ascii="Arial" w:hAnsi="Arial" w:cs="Arial"/>
          <w:b/>
          <w:color w:val="0000FF"/>
          <w:sz w:val="24"/>
        </w:rPr>
        <w:t>C3-230671</w:t>
      </w:r>
      <w:r>
        <w:rPr>
          <w:rFonts w:ascii="Arial" w:hAnsi="Arial" w:cs="Arial"/>
          <w:b/>
          <w:color w:val="0000FF"/>
          <w:sz w:val="24"/>
        </w:rPr>
        <w:tab/>
      </w:r>
      <w:r>
        <w:rPr>
          <w:rFonts w:ascii="Arial" w:hAnsi="Arial" w:cs="Arial"/>
          <w:b/>
          <w:sz w:val="24"/>
        </w:rPr>
        <w:t>Correction of the description fields in enumerations</w:t>
      </w:r>
    </w:p>
    <w:p w14:paraId="2D0D58F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CR-0056  rev 1 Cat: F (Rel-18)</w:t>
      </w:r>
      <w:r>
        <w:rPr>
          <w:i/>
        </w:rPr>
        <w:br/>
      </w:r>
      <w:r>
        <w:rPr>
          <w:i/>
        </w:rPr>
        <w:br/>
      </w:r>
      <w:r>
        <w:rPr>
          <w:i/>
        </w:rPr>
        <w:tab/>
      </w:r>
      <w:r>
        <w:rPr>
          <w:i/>
        </w:rPr>
        <w:tab/>
      </w:r>
      <w:r>
        <w:rPr>
          <w:i/>
        </w:rPr>
        <w:tab/>
      </w:r>
      <w:r>
        <w:rPr>
          <w:i/>
        </w:rPr>
        <w:tab/>
      </w:r>
      <w:r>
        <w:rPr>
          <w:i/>
        </w:rPr>
        <w:tab/>
        <w:t>Source: Ericsson</w:t>
      </w:r>
    </w:p>
    <w:p w14:paraId="2E69F219" w14:textId="77777777" w:rsidR="00210E88" w:rsidRDefault="00210E88" w:rsidP="00210E88">
      <w:pPr>
        <w:rPr>
          <w:color w:val="808080"/>
        </w:rPr>
      </w:pPr>
      <w:r>
        <w:rPr>
          <w:color w:val="808080"/>
        </w:rPr>
        <w:t>(Replaces C3-230250)</w:t>
      </w:r>
    </w:p>
    <w:p w14:paraId="6F02EB0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F382F" w14:textId="700A9E7F" w:rsidR="00210E88" w:rsidRDefault="00210E88" w:rsidP="00210E88">
      <w:pPr>
        <w:rPr>
          <w:rFonts w:ascii="Arial" w:hAnsi="Arial" w:cs="Arial"/>
          <w:b/>
          <w:sz w:val="24"/>
        </w:rPr>
      </w:pPr>
      <w:r>
        <w:rPr>
          <w:rFonts w:ascii="Arial" w:hAnsi="Arial" w:cs="Arial"/>
          <w:b/>
          <w:color w:val="0000FF"/>
          <w:sz w:val="24"/>
        </w:rPr>
        <w:t>C3-230704</w:t>
      </w:r>
      <w:r>
        <w:rPr>
          <w:rFonts w:ascii="Arial" w:hAnsi="Arial" w:cs="Arial"/>
          <w:b/>
          <w:color w:val="0000FF"/>
          <w:sz w:val="24"/>
        </w:rPr>
        <w:tab/>
      </w:r>
      <w:r>
        <w:rPr>
          <w:rFonts w:ascii="Arial" w:hAnsi="Arial" w:cs="Arial"/>
          <w:b/>
          <w:sz w:val="24"/>
        </w:rPr>
        <w:t>Fix the description formatting issue</w:t>
      </w:r>
    </w:p>
    <w:p w14:paraId="3A3C93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CR-0651  rev 1 Cat: F (Rel-18)</w:t>
      </w:r>
      <w:r>
        <w:rPr>
          <w:i/>
        </w:rPr>
        <w:br/>
      </w:r>
      <w:r>
        <w:rPr>
          <w:i/>
        </w:rPr>
        <w:br/>
      </w:r>
      <w:r>
        <w:rPr>
          <w:i/>
        </w:rPr>
        <w:tab/>
      </w:r>
      <w:r>
        <w:rPr>
          <w:i/>
        </w:rPr>
        <w:tab/>
      </w:r>
      <w:r>
        <w:rPr>
          <w:i/>
        </w:rPr>
        <w:tab/>
      </w:r>
      <w:r>
        <w:rPr>
          <w:i/>
        </w:rPr>
        <w:tab/>
      </w:r>
      <w:r>
        <w:rPr>
          <w:i/>
        </w:rPr>
        <w:tab/>
        <w:t>Source: ZTE, Ericsson</w:t>
      </w:r>
    </w:p>
    <w:p w14:paraId="5C378913" w14:textId="77777777" w:rsidR="00210E88" w:rsidRDefault="00210E88" w:rsidP="00210E88">
      <w:pPr>
        <w:rPr>
          <w:color w:val="808080"/>
        </w:rPr>
      </w:pPr>
      <w:r>
        <w:rPr>
          <w:color w:val="808080"/>
        </w:rPr>
        <w:t>(Replaces C3-230299)</w:t>
      </w:r>
    </w:p>
    <w:p w14:paraId="6608CC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F5037" w14:textId="3D43D1A8" w:rsidR="00210E88" w:rsidRDefault="00210E88" w:rsidP="00210E88">
      <w:pPr>
        <w:rPr>
          <w:rFonts w:ascii="Arial" w:hAnsi="Arial" w:cs="Arial"/>
          <w:b/>
          <w:sz w:val="24"/>
        </w:rPr>
      </w:pPr>
      <w:r>
        <w:rPr>
          <w:rFonts w:ascii="Arial" w:hAnsi="Arial" w:cs="Arial"/>
          <w:b/>
          <w:color w:val="0000FF"/>
          <w:sz w:val="24"/>
        </w:rPr>
        <w:t>C3-230798</w:t>
      </w:r>
      <w:r>
        <w:rPr>
          <w:rFonts w:ascii="Arial" w:hAnsi="Arial" w:cs="Arial"/>
          <w:b/>
          <w:color w:val="0000FF"/>
          <w:sz w:val="24"/>
        </w:rPr>
        <w:tab/>
      </w:r>
      <w:r>
        <w:rPr>
          <w:rFonts w:ascii="Arial" w:hAnsi="Arial" w:cs="Arial"/>
          <w:b/>
          <w:sz w:val="24"/>
        </w:rPr>
        <w:t>Retrieval of Policy Data Subscriptions</w:t>
      </w:r>
    </w:p>
    <w:p w14:paraId="6035B5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CR-0393  rev 1 Cat: B (Rel-18)</w:t>
      </w:r>
      <w:r>
        <w:rPr>
          <w:i/>
        </w:rPr>
        <w:br/>
      </w:r>
      <w:r>
        <w:rPr>
          <w:i/>
        </w:rPr>
        <w:br/>
      </w:r>
      <w:r>
        <w:rPr>
          <w:i/>
        </w:rPr>
        <w:tab/>
      </w:r>
      <w:r>
        <w:rPr>
          <w:i/>
        </w:rPr>
        <w:tab/>
      </w:r>
      <w:r>
        <w:rPr>
          <w:i/>
        </w:rPr>
        <w:tab/>
      </w:r>
      <w:r>
        <w:rPr>
          <w:i/>
        </w:rPr>
        <w:tab/>
      </w:r>
      <w:r>
        <w:rPr>
          <w:i/>
        </w:rPr>
        <w:tab/>
        <w:t>Source: Ericsson, Verizon</w:t>
      </w:r>
    </w:p>
    <w:p w14:paraId="28133C0A" w14:textId="77777777" w:rsidR="00210E88" w:rsidRDefault="00210E88" w:rsidP="00210E88">
      <w:pPr>
        <w:rPr>
          <w:color w:val="808080"/>
        </w:rPr>
      </w:pPr>
      <w:r>
        <w:rPr>
          <w:color w:val="808080"/>
        </w:rPr>
        <w:t>(Replaces C3-230440)</w:t>
      </w:r>
    </w:p>
    <w:p w14:paraId="36553E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F824" w14:textId="2C907B47" w:rsidR="00210E88" w:rsidRDefault="00210E88" w:rsidP="00210E88">
      <w:pPr>
        <w:rPr>
          <w:rFonts w:ascii="Arial" w:hAnsi="Arial" w:cs="Arial"/>
          <w:b/>
          <w:sz w:val="24"/>
        </w:rPr>
      </w:pPr>
      <w:r>
        <w:rPr>
          <w:rFonts w:ascii="Arial" w:hAnsi="Arial" w:cs="Arial"/>
          <w:b/>
          <w:color w:val="0000FF"/>
          <w:sz w:val="24"/>
        </w:rPr>
        <w:t>C3-230806</w:t>
      </w:r>
      <w:r>
        <w:rPr>
          <w:rFonts w:ascii="Arial" w:hAnsi="Arial" w:cs="Arial"/>
          <w:b/>
          <w:color w:val="0000FF"/>
          <w:sz w:val="24"/>
        </w:rPr>
        <w:tab/>
      </w:r>
      <w:r>
        <w:rPr>
          <w:rFonts w:ascii="Arial" w:hAnsi="Arial" w:cs="Arial"/>
          <w:b/>
          <w:sz w:val="24"/>
        </w:rPr>
        <w:t>Solving Editor’s Notes for Immediate Report of Policy Data</w:t>
      </w:r>
    </w:p>
    <w:p w14:paraId="28147C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CR-0392  rev 1 Cat: B (Rel-18)</w:t>
      </w:r>
      <w:r>
        <w:rPr>
          <w:i/>
        </w:rPr>
        <w:br/>
      </w:r>
      <w:r>
        <w:rPr>
          <w:i/>
        </w:rPr>
        <w:lastRenderedPageBreak/>
        <w:br/>
      </w:r>
      <w:r>
        <w:rPr>
          <w:i/>
        </w:rPr>
        <w:tab/>
      </w:r>
      <w:r>
        <w:rPr>
          <w:i/>
        </w:rPr>
        <w:tab/>
      </w:r>
      <w:r>
        <w:rPr>
          <w:i/>
        </w:rPr>
        <w:tab/>
      </w:r>
      <w:r>
        <w:rPr>
          <w:i/>
        </w:rPr>
        <w:tab/>
      </w:r>
      <w:r>
        <w:rPr>
          <w:i/>
        </w:rPr>
        <w:tab/>
        <w:t>Source: Ericsson, Nokia, Nokia Shanghai Bell</w:t>
      </w:r>
    </w:p>
    <w:p w14:paraId="2752882F" w14:textId="77777777" w:rsidR="00210E88" w:rsidRDefault="00210E88" w:rsidP="00210E88">
      <w:pPr>
        <w:rPr>
          <w:color w:val="808080"/>
        </w:rPr>
      </w:pPr>
      <w:r>
        <w:rPr>
          <w:color w:val="808080"/>
        </w:rPr>
        <w:t>(Replaces C3-230439)</w:t>
      </w:r>
    </w:p>
    <w:p w14:paraId="71D7E50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60DD6" w14:textId="31E60EAE" w:rsidR="00210E88" w:rsidRDefault="00210E88" w:rsidP="00210E88">
      <w:pPr>
        <w:rPr>
          <w:rFonts w:ascii="Arial" w:hAnsi="Arial" w:cs="Arial"/>
          <w:b/>
          <w:sz w:val="24"/>
        </w:rPr>
      </w:pPr>
      <w:r>
        <w:rPr>
          <w:rFonts w:ascii="Arial" w:hAnsi="Arial" w:cs="Arial"/>
          <w:b/>
          <w:color w:val="0000FF"/>
          <w:sz w:val="24"/>
        </w:rPr>
        <w:t>C3-230866</w:t>
      </w:r>
      <w:r>
        <w:rPr>
          <w:rFonts w:ascii="Arial" w:hAnsi="Arial" w:cs="Arial"/>
          <w:b/>
          <w:color w:val="0000FF"/>
          <w:sz w:val="24"/>
        </w:rPr>
        <w:tab/>
      </w:r>
      <w:r>
        <w:rPr>
          <w:rFonts w:ascii="Arial" w:hAnsi="Arial" w:cs="Arial"/>
          <w:b/>
          <w:sz w:val="24"/>
        </w:rPr>
        <w:t>Immediate reporting for application data</w:t>
      </w:r>
    </w:p>
    <w:p w14:paraId="1890EA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CR-0377  rev 1 Cat: B (Rel-18)</w:t>
      </w:r>
      <w:r>
        <w:rPr>
          <w:i/>
        </w:rPr>
        <w:br/>
      </w:r>
      <w:r>
        <w:rPr>
          <w:i/>
        </w:rPr>
        <w:br/>
      </w:r>
      <w:r>
        <w:rPr>
          <w:i/>
        </w:rPr>
        <w:tab/>
      </w:r>
      <w:r>
        <w:rPr>
          <w:i/>
        </w:rPr>
        <w:tab/>
      </w:r>
      <w:r>
        <w:rPr>
          <w:i/>
        </w:rPr>
        <w:tab/>
      </w:r>
      <w:r>
        <w:rPr>
          <w:i/>
        </w:rPr>
        <w:tab/>
      </w:r>
      <w:r>
        <w:rPr>
          <w:i/>
        </w:rPr>
        <w:tab/>
        <w:t>Source: Nokia, Nokia Shanghai Bell</w:t>
      </w:r>
    </w:p>
    <w:p w14:paraId="3E8F316D" w14:textId="77777777" w:rsidR="00210E88" w:rsidRDefault="00210E88" w:rsidP="00210E88">
      <w:pPr>
        <w:rPr>
          <w:color w:val="808080"/>
        </w:rPr>
      </w:pPr>
      <w:r>
        <w:rPr>
          <w:color w:val="808080"/>
        </w:rPr>
        <w:t>(Replaces C3-230099)</w:t>
      </w:r>
    </w:p>
    <w:p w14:paraId="2D3B12A6" w14:textId="77777777" w:rsidR="00210E88" w:rsidRDefault="00210E88" w:rsidP="00210E88">
      <w:pPr>
        <w:rPr>
          <w:rFonts w:ascii="Arial" w:hAnsi="Arial" w:cs="Arial"/>
          <w:b/>
        </w:rPr>
      </w:pPr>
      <w:r>
        <w:rPr>
          <w:rFonts w:ascii="Arial" w:hAnsi="Arial" w:cs="Arial"/>
          <w:b/>
        </w:rPr>
        <w:t xml:space="preserve">Abstract: </w:t>
      </w:r>
    </w:p>
    <w:p w14:paraId="1A6AE687" w14:textId="77777777" w:rsidR="00210E88" w:rsidRDefault="00210E88" w:rsidP="00210E88">
      <w:r>
        <w:t>Immediate reporting for application data</w:t>
      </w:r>
    </w:p>
    <w:p w14:paraId="0AE5C0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DF616" w14:textId="241EB266" w:rsidR="00210E88" w:rsidRDefault="00210E88" w:rsidP="00210E88">
      <w:pPr>
        <w:rPr>
          <w:rFonts w:ascii="Arial" w:hAnsi="Arial" w:cs="Arial"/>
          <w:b/>
          <w:sz w:val="24"/>
        </w:rPr>
      </w:pPr>
      <w:r>
        <w:rPr>
          <w:rFonts w:ascii="Arial" w:hAnsi="Arial" w:cs="Arial"/>
          <w:b/>
          <w:color w:val="0000FF"/>
          <w:sz w:val="24"/>
        </w:rPr>
        <w:t>C3-230867</w:t>
      </w:r>
      <w:r>
        <w:rPr>
          <w:rFonts w:ascii="Arial" w:hAnsi="Arial" w:cs="Arial"/>
          <w:b/>
          <w:color w:val="0000FF"/>
          <w:sz w:val="24"/>
        </w:rPr>
        <w:tab/>
      </w:r>
      <w:r>
        <w:rPr>
          <w:rFonts w:ascii="Arial" w:hAnsi="Arial" w:cs="Arial"/>
          <w:b/>
          <w:sz w:val="24"/>
        </w:rPr>
        <w:t>Immediate reporting for exposure data</w:t>
      </w:r>
    </w:p>
    <w:p w14:paraId="610EA2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CR-0378  rev 1 Cat: B (Rel-18)</w:t>
      </w:r>
      <w:r>
        <w:rPr>
          <w:i/>
        </w:rPr>
        <w:br/>
      </w:r>
      <w:r>
        <w:rPr>
          <w:i/>
        </w:rPr>
        <w:br/>
      </w:r>
      <w:r>
        <w:rPr>
          <w:i/>
        </w:rPr>
        <w:tab/>
      </w:r>
      <w:r>
        <w:rPr>
          <w:i/>
        </w:rPr>
        <w:tab/>
      </w:r>
      <w:r>
        <w:rPr>
          <w:i/>
        </w:rPr>
        <w:tab/>
      </w:r>
      <w:r>
        <w:rPr>
          <w:i/>
        </w:rPr>
        <w:tab/>
      </w:r>
      <w:r>
        <w:rPr>
          <w:i/>
        </w:rPr>
        <w:tab/>
        <w:t>Source: Nokia, Nokia Shanghai Bell</w:t>
      </w:r>
    </w:p>
    <w:p w14:paraId="37DD0880" w14:textId="77777777" w:rsidR="00210E88" w:rsidRDefault="00210E88" w:rsidP="00210E88">
      <w:pPr>
        <w:rPr>
          <w:color w:val="808080"/>
        </w:rPr>
      </w:pPr>
      <w:r>
        <w:rPr>
          <w:color w:val="808080"/>
        </w:rPr>
        <w:t>(Replaces C3-230100)</w:t>
      </w:r>
    </w:p>
    <w:p w14:paraId="3B06C3C7" w14:textId="77777777" w:rsidR="00210E88" w:rsidRDefault="00210E88" w:rsidP="00210E88">
      <w:pPr>
        <w:rPr>
          <w:rFonts w:ascii="Arial" w:hAnsi="Arial" w:cs="Arial"/>
          <w:b/>
        </w:rPr>
      </w:pPr>
      <w:r>
        <w:rPr>
          <w:rFonts w:ascii="Arial" w:hAnsi="Arial" w:cs="Arial"/>
          <w:b/>
        </w:rPr>
        <w:t xml:space="preserve">Abstract: </w:t>
      </w:r>
    </w:p>
    <w:p w14:paraId="20FC1110" w14:textId="77777777" w:rsidR="00210E88" w:rsidRDefault="00210E88" w:rsidP="00210E88">
      <w:r>
        <w:t>Immediate reporting for exposure data</w:t>
      </w:r>
    </w:p>
    <w:p w14:paraId="55E92FA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C57A" w14:textId="36340CB7" w:rsidR="00210E88" w:rsidRDefault="00210E88" w:rsidP="00210E88">
      <w:pPr>
        <w:rPr>
          <w:rFonts w:ascii="Arial" w:hAnsi="Arial" w:cs="Arial"/>
          <w:b/>
          <w:sz w:val="24"/>
        </w:rPr>
      </w:pPr>
      <w:r>
        <w:rPr>
          <w:rFonts w:ascii="Arial" w:hAnsi="Arial" w:cs="Arial"/>
          <w:b/>
          <w:color w:val="0000FF"/>
          <w:sz w:val="24"/>
        </w:rPr>
        <w:t>C3-230868</w:t>
      </w:r>
      <w:r>
        <w:rPr>
          <w:rFonts w:ascii="Arial" w:hAnsi="Arial" w:cs="Arial"/>
          <w:b/>
          <w:color w:val="0000FF"/>
          <w:sz w:val="24"/>
        </w:rPr>
        <w:tab/>
      </w:r>
      <w:r>
        <w:rPr>
          <w:rFonts w:ascii="Arial" w:hAnsi="Arial" w:cs="Arial"/>
          <w:b/>
          <w:sz w:val="24"/>
        </w:rPr>
        <w:t>Addressing inconsistencies in the supported features negotiation</w:t>
      </w:r>
    </w:p>
    <w:p w14:paraId="15976A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CR-0380  rev 1 Cat: B (Rel-18)</w:t>
      </w:r>
      <w:r>
        <w:rPr>
          <w:i/>
        </w:rPr>
        <w:br/>
      </w:r>
      <w:r>
        <w:rPr>
          <w:i/>
        </w:rPr>
        <w:br/>
      </w:r>
      <w:r>
        <w:rPr>
          <w:i/>
        </w:rPr>
        <w:tab/>
      </w:r>
      <w:r>
        <w:rPr>
          <w:i/>
        </w:rPr>
        <w:tab/>
      </w:r>
      <w:r>
        <w:rPr>
          <w:i/>
        </w:rPr>
        <w:tab/>
      </w:r>
      <w:r>
        <w:rPr>
          <w:i/>
        </w:rPr>
        <w:tab/>
      </w:r>
      <w:r>
        <w:rPr>
          <w:i/>
        </w:rPr>
        <w:tab/>
        <w:t>Source: Nokia, Nokia Shanghai Bell</w:t>
      </w:r>
    </w:p>
    <w:p w14:paraId="0D8E2C0F" w14:textId="77777777" w:rsidR="00210E88" w:rsidRDefault="00210E88" w:rsidP="00210E88">
      <w:pPr>
        <w:rPr>
          <w:color w:val="808080"/>
        </w:rPr>
      </w:pPr>
      <w:r>
        <w:rPr>
          <w:color w:val="808080"/>
        </w:rPr>
        <w:t>(Replaces C3-230102)</w:t>
      </w:r>
    </w:p>
    <w:p w14:paraId="18B7B3FA" w14:textId="77777777" w:rsidR="00210E88" w:rsidRDefault="00210E88" w:rsidP="00210E88">
      <w:pPr>
        <w:rPr>
          <w:rFonts w:ascii="Arial" w:hAnsi="Arial" w:cs="Arial"/>
          <w:b/>
        </w:rPr>
      </w:pPr>
      <w:r>
        <w:rPr>
          <w:rFonts w:ascii="Arial" w:hAnsi="Arial" w:cs="Arial"/>
          <w:b/>
        </w:rPr>
        <w:t xml:space="preserve">Abstract: </w:t>
      </w:r>
    </w:p>
    <w:p w14:paraId="0437B38B" w14:textId="77777777" w:rsidR="00210E88" w:rsidRDefault="00210E88" w:rsidP="00210E88">
      <w:r>
        <w:t>Addressing inconsistencies in the supported features negotiation</w:t>
      </w:r>
    </w:p>
    <w:p w14:paraId="26220A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899DB" w14:textId="010DBC8F" w:rsidR="00210E88" w:rsidRDefault="00210E88" w:rsidP="00210E88">
      <w:pPr>
        <w:rPr>
          <w:rFonts w:ascii="Arial" w:hAnsi="Arial" w:cs="Arial"/>
          <w:b/>
          <w:sz w:val="24"/>
        </w:rPr>
      </w:pPr>
      <w:r>
        <w:rPr>
          <w:rFonts w:ascii="Arial" w:hAnsi="Arial" w:cs="Arial"/>
          <w:b/>
          <w:color w:val="0000FF"/>
          <w:sz w:val="24"/>
        </w:rPr>
        <w:t>C3-230869</w:t>
      </w:r>
      <w:r>
        <w:rPr>
          <w:rFonts w:ascii="Arial" w:hAnsi="Arial" w:cs="Arial"/>
          <w:b/>
          <w:color w:val="0000FF"/>
          <w:sz w:val="24"/>
        </w:rPr>
        <w:tab/>
      </w:r>
      <w:r>
        <w:rPr>
          <w:rFonts w:ascii="Arial" w:hAnsi="Arial" w:cs="Arial"/>
          <w:b/>
          <w:sz w:val="24"/>
        </w:rPr>
        <w:t>Removing wrong feature indication</w:t>
      </w:r>
    </w:p>
    <w:p w14:paraId="1CBF85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CR-0086  rev 1 Cat: D (Rel-18)</w:t>
      </w:r>
      <w:r>
        <w:rPr>
          <w:i/>
        </w:rPr>
        <w:br/>
      </w:r>
      <w:r>
        <w:rPr>
          <w:i/>
        </w:rPr>
        <w:br/>
      </w:r>
      <w:r>
        <w:rPr>
          <w:i/>
        </w:rPr>
        <w:tab/>
      </w:r>
      <w:r>
        <w:rPr>
          <w:i/>
        </w:rPr>
        <w:tab/>
      </w:r>
      <w:r>
        <w:rPr>
          <w:i/>
        </w:rPr>
        <w:tab/>
      </w:r>
      <w:r>
        <w:rPr>
          <w:i/>
        </w:rPr>
        <w:tab/>
      </w:r>
      <w:r>
        <w:rPr>
          <w:i/>
        </w:rPr>
        <w:tab/>
        <w:t>Source: Nokia, Nokia Shanghai Bell</w:t>
      </w:r>
    </w:p>
    <w:p w14:paraId="759E6D9A" w14:textId="77777777" w:rsidR="00210E88" w:rsidRDefault="00210E88" w:rsidP="00210E88">
      <w:pPr>
        <w:rPr>
          <w:color w:val="808080"/>
        </w:rPr>
      </w:pPr>
      <w:r>
        <w:rPr>
          <w:color w:val="808080"/>
        </w:rPr>
        <w:t>(Replaces C3-230103)</w:t>
      </w:r>
    </w:p>
    <w:p w14:paraId="7621CF9E" w14:textId="77777777" w:rsidR="00210E88" w:rsidRDefault="00210E88" w:rsidP="00210E88">
      <w:pPr>
        <w:rPr>
          <w:rFonts w:ascii="Arial" w:hAnsi="Arial" w:cs="Arial"/>
          <w:b/>
        </w:rPr>
      </w:pPr>
      <w:r>
        <w:rPr>
          <w:rFonts w:ascii="Arial" w:hAnsi="Arial" w:cs="Arial"/>
          <w:b/>
        </w:rPr>
        <w:t xml:space="preserve">Abstract: </w:t>
      </w:r>
    </w:p>
    <w:p w14:paraId="0D390BAA" w14:textId="77777777" w:rsidR="00210E88" w:rsidRDefault="00210E88" w:rsidP="00210E88">
      <w:r>
        <w:t>Removing wrong feature indication</w:t>
      </w:r>
    </w:p>
    <w:p w14:paraId="5A2AAF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77AFE" w14:textId="42BC342C" w:rsidR="00210E88" w:rsidRDefault="00210E88" w:rsidP="00210E88">
      <w:pPr>
        <w:rPr>
          <w:rFonts w:ascii="Arial" w:hAnsi="Arial" w:cs="Arial"/>
          <w:b/>
          <w:sz w:val="24"/>
        </w:rPr>
      </w:pPr>
      <w:r>
        <w:rPr>
          <w:rFonts w:ascii="Arial" w:hAnsi="Arial" w:cs="Arial"/>
          <w:b/>
          <w:color w:val="0000FF"/>
          <w:sz w:val="24"/>
        </w:rPr>
        <w:lastRenderedPageBreak/>
        <w:t>C3-230892</w:t>
      </w:r>
      <w:r>
        <w:rPr>
          <w:rFonts w:ascii="Arial" w:hAnsi="Arial" w:cs="Arial"/>
          <w:b/>
          <w:color w:val="0000FF"/>
          <w:sz w:val="24"/>
        </w:rPr>
        <w:tab/>
      </w:r>
      <w:r>
        <w:rPr>
          <w:rFonts w:ascii="Arial" w:hAnsi="Arial" w:cs="Arial"/>
          <w:b/>
          <w:sz w:val="24"/>
        </w:rPr>
        <w:t>OAuth2 scopes in Nnwdaf_AnalyticsInfo API</w:t>
      </w:r>
    </w:p>
    <w:p w14:paraId="57EBBE1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CR-0632  rev 1 Cat: B (Rel-18)</w:t>
      </w:r>
      <w:r>
        <w:rPr>
          <w:i/>
        </w:rPr>
        <w:br/>
      </w:r>
      <w:r>
        <w:rPr>
          <w:i/>
        </w:rPr>
        <w:br/>
      </w:r>
      <w:r>
        <w:rPr>
          <w:i/>
        </w:rPr>
        <w:tab/>
      </w:r>
      <w:r>
        <w:rPr>
          <w:i/>
        </w:rPr>
        <w:tab/>
      </w:r>
      <w:r>
        <w:rPr>
          <w:i/>
        </w:rPr>
        <w:tab/>
      </w:r>
      <w:r>
        <w:rPr>
          <w:i/>
        </w:rPr>
        <w:tab/>
      </w:r>
      <w:r>
        <w:rPr>
          <w:i/>
        </w:rPr>
        <w:tab/>
        <w:t>Source: Nokia, Nokia Shanghai Bell</w:t>
      </w:r>
    </w:p>
    <w:p w14:paraId="2007D93E" w14:textId="77777777" w:rsidR="00210E88" w:rsidRDefault="00210E88" w:rsidP="00210E88">
      <w:pPr>
        <w:rPr>
          <w:color w:val="808080"/>
        </w:rPr>
      </w:pPr>
      <w:r>
        <w:rPr>
          <w:color w:val="808080"/>
        </w:rPr>
        <w:t>(Replaces C3-230201)</w:t>
      </w:r>
    </w:p>
    <w:p w14:paraId="624ECA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5227" w14:textId="7CE4A7E2" w:rsidR="00210E88" w:rsidRDefault="00210E88" w:rsidP="00210E88">
      <w:pPr>
        <w:rPr>
          <w:rFonts w:ascii="Arial" w:hAnsi="Arial" w:cs="Arial"/>
          <w:b/>
          <w:sz w:val="24"/>
        </w:rPr>
      </w:pPr>
      <w:r>
        <w:rPr>
          <w:rFonts w:ascii="Arial" w:hAnsi="Arial" w:cs="Arial"/>
          <w:b/>
          <w:color w:val="0000FF"/>
          <w:sz w:val="24"/>
        </w:rPr>
        <w:t>C3-230908</w:t>
      </w:r>
      <w:r>
        <w:rPr>
          <w:rFonts w:ascii="Arial" w:hAnsi="Arial" w:cs="Arial"/>
          <w:b/>
          <w:color w:val="0000FF"/>
          <w:sz w:val="24"/>
        </w:rPr>
        <w:tab/>
      </w:r>
      <w:r>
        <w:rPr>
          <w:rFonts w:ascii="Arial" w:hAnsi="Arial" w:cs="Arial"/>
          <w:b/>
          <w:sz w:val="24"/>
        </w:rPr>
        <w:t>OAuth2 scopes in Npcf_PolicyAuthorization API</w:t>
      </w:r>
    </w:p>
    <w:p w14:paraId="38B495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1 Cat: B (Rel-18)</w:t>
      </w:r>
      <w:r>
        <w:rPr>
          <w:i/>
        </w:rPr>
        <w:br/>
      </w:r>
      <w:r>
        <w:rPr>
          <w:i/>
        </w:rPr>
        <w:br/>
      </w:r>
      <w:r>
        <w:rPr>
          <w:i/>
        </w:rPr>
        <w:tab/>
      </w:r>
      <w:r>
        <w:rPr>
          <w:i/>
        </w:rPr>
        <w:tab/>
      </w:r>
      <w:r>
        <w:rPr>
          <w:i/>
        </w:rPr>
        <w:tab/>
      </w:r>
      <w:r>
        <w:rPr>
          <w:i/>
        </w:rPr>
        <w:tab/>
      </w:r>
      <w:r>
        <w:rPr>
          <w:i/>
        </w:rPr>
        <w:tab/>
        <w:t>Source: Nokia, Nokia Shanghai Bell</w:t>
      </w:r>
    </w:p>
    <w:p w14:paraId="323901DB" w14:textId="77777777" w:rsidR="00210E88" w:rsidRDefault="00210E88" w:rsidP="00210E88">
      <w:pPr>
        <w:rPr>
          <w:color w:val="808080"/>
        </w:rPr>
      </w:pPr>
      <w:r>
        <w:rPr>
          <w:color w:val="808080"/>
        </w:rPr>
        <w:t>(Replaces C3-230202)</w:t>
      </w:r>
    </w:p>
    <w:p w14:paraId="5A157C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94FE" w14:textId="5613E747" w:rsidR="00210E88" w:rsidRDefault="00210E88" w:rsidP="00210E88">
      <w:pPr>
        <w:rPr>
          <w:rFonts w:ascii="Arial" w:hAnsi="Arial" w:cs="Arial"/>
          <w:b/>
          <w:sz w:val="24"/>
        </w:rPr>
      </w:pPr>
      <w:r>
        <w:rPr>
          <w:rFonts w:ascii="Arial" w:hAnsi="Arial" w:cs="Arial"/>
          <w:b/>
          <w:color w:val="0000FF"/>
          <w:sz w:val="24"/>
        </w:rPr>
        <w:t>C3-230909</w:t>
      </w:r>
      <w:r>
        <w:rPr>
          <w:rFonts w:ascii="Arial" w:hAnsi="Arial" w:cs="Arial"/>
          <w:b/>
          <w:color w:val="0000FF"/>
          <w:sz w:val="24"/>
        </w:rPr>
        <w:tab/>
      </w:r>
      <w:r>
        <w:rPr>
          <w:rFonts w:ascii="Arial" w:hAnsi="Arial" w:cs="Arial"/>
          <w:b/>
          <w:sz w:val="24"/>
        </w:rPr>
        <w:t>OAuth2 scopes in Nnwdaf_EventsSubscription API</w:t>
      </w:r>
    </w:p>
    <w:p w14:paraId="45E8A76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CR-0633  rev 1 Cat: B (Rel-18)</w:t>
      </w:r>
      <w:r>
        <w:rPr>
          <w:i/>
        </w:rPr>
        <w:br/>
      </w:r>
      <w:r>
        <w:rPr>
          <w:i/>
        </w:rPr>
        <w:br/>
      </w:r>
      <w:r>
        <w:rPr>
          <w:i/>
        </w:rPr>
        <w:tab/>
      </w:r>
      <w:r>
        <w:rPr>
          <w:i/>
        </w:rPr>
        <w:tab/>
      </w:r>
      <w:r>
        <w:rPr>
          <w:i/>
        </w:rPr>
        <w:tab/>
      </w:r>
      <w:r>
        <w:rPr>
          <w:i/>
        </w:rPr>
        <w:tab/>
      </w:r>
      <w:r>
        <w:rPr>
          <w:i/>
        </w:rPr>
        <w:tab/>
        <w:t>Source: Nokia, Nokia Shanghai Bell</w:t>
      </w:r>
    </w:p>
    <w:p w14:paraId="13F97583" w14:textId="77777777" w:rsidR="00210E88" w:rsidRDefault="00210E88" w:rsidP="00210E88">
      <w:pPr>
        <w:rPr>
          <w:color w:val="808080"/>
        </w:rPr>
      </w:pPr>
      <w:r>
        <w:rPr>
          <w:color w:val="808080"/>
        </w:rPr>
        <w:t>(Replaces C3-230203)</w:t>
      </w:r>
    </w:p>
    <w:p w14:paraId="4C842B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7F09" w14:textId="32558644" w:rsidR="00210E88" w:rsidRDefault="00210E88" w:rsidP="00210E88">
      <w:pPr>
        <w:rPr>
          <w:rFonts w:ascii="Arial" w:hAnsi="Arial" w:cs="Arial"/>
          <w:b/>
          <w:sz w:val="24"/>
        </w:rPr>
      </w:pPr>
      <w:r>
        <w:rPr>
          <w:rFonts w:ascii="Arial" w:hAnsi="Arial" w:cs="Arial"/>
          <w:b/>
          <w:color w:val="0000FF"/>
          <w:sz w:val="24"/>
        </w:rPr>
        <w:t>C3-230910</w:t>
      </w:r>
      <w:r>
        <w:rPr>
          <w:rFonts w:ascii="Arial" w:hAnsi="Arial" w:cs="Arial"/>
          <w:b/>
          <w:color w:val="0000FF"/>
          <w:sz w:val="24"/>
        </w:rPr>
        <w:tab/>
      </w:r>
      <w:r>
        <w:rPr>
          <w:rFonts w:ascii="Arial" w:hAnsi="Arial" w:cs="Arial"/>
          <w:b/>
          <w:sz w:val="24"/>
        </w:rPr>
        <w:t>OAuth2 scopes in Naanf_AKMA API</w:t>
      </w:r>
    </w:p>
    <w:p w14:paraId="241D0D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CR-0030  rev 1 Cat: B (Rel-18)</w:t>
      </w:r>
      <w:r>
        <w:rPr>
          <w:i/>
        </w:rPr>
        <w:br/>
      </w:r>
      <w:r>
        <w:rPr>
          <w:i/>
        </w:rPr>
        <w:br/>
      </w:r>
      <w:r>
        <w:rPr>
          <w:i/>
        </w:rPr>
        <w:tab/>
      </w:r>
      <w:r>
        <w:rPr>
          <w:i/>
        </w:rPr>
        <w:tab/>
      </w:r>
      <w:r>
        <w:rPr>
          <w:i/>
        </w:rPr>
        <w:tab/>
      </w:r>
      <w:r>
        <w:rPr>
          <w:i/>
        </w:rPr>
        <w:tab/>
      </w:r>
      <w:r>
        <w:rPr>
          <w:i/>
        </w:rPr>
        <w:tab/>
        <w:t>Source: Nokia, Nokia Shanghai Bell</w:t>
      </w:r>
    </w:p>
    <w:p w14:paraId="5937CD78" w14:textId="77777777" w:rsidR="00210E88" w:rsidRDefault="00210E88" w:rsidP="00210E88">
      <w:pPr>
        <w:rPr>
          <w:color w:val="808080"/>
        </w:rPr>
      </w:pPr>
      <w:r>
        <w:rPr>
          <w:color w:val="808080"/>
        </w:rPr>
        <w:t>(Replaces C3-230204)</w:t>
      </w:r>
    </w:p>
    <w:p w14:paraId="5EF8ED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F1E07" w14:textId="77777777" w:rsidR="00210E88" w:rsidRDefault="00210E88" w:rsidP="00210E88">
      <w:pPr>
        <w:pStyle w:val="Heading3"/>
      </w:pPr>
      <w:bookmarkStart w:id="122" w:name="_Toc129359582"/>
      <w:r>
        <w:t>18.4</w:t>
      </w:r>
      <w:r>
        <w:tab/>
        <w:t>Enhancements of UE Policy Release 18 [UEP18]</w:t>
      </w:r>
      <w:bookmarkEnd w:id="122"/>
    </w:p>
    <w:p w14:paraId="160CB76C" w14:textId="5766BBC5" w:rsidR="00210E88" w:rsidRDefault="00210E88" w:rsidP="00210E88">
      <w:pPr>
        <w:rPr>
          <w:rFonts w:ascii="Arial" w:hAnsi="Arial" w:cs="Arial"/>
          <w:b/>
          <w:sz w:val="24"/>
        </w:rPr>
      </w:pPr>
      <w:r>
        <w:rPr>
          <w:rFonts w:ascii="Arial" w:hAnsi="Arial" w:cs="Arial"/>
          <w:b/>
          <w:color w:val="0000FF"/>
          <w:sz w:val="24"/>
        </w:rPr>
        <w:t>C3-230075</w:t>
      </w:r>
      <w:r>
        <w:rPr>
          <w:rFonts w:ascii="Arial" w:hAnsi="Arial" w:cs="Arial"/>
          <w:b/>
          <w:color w:val="0000FF"/>
          <w:sz w:val="24"/>
        </w:rPr>
        <w:tab/>
      </w:r>
      <w:r>
        <w:rPr>
          <w:rFonts w:ascii="Arial" w:hAnsi="Arial" w:cs="Arial"/>
          <w:b/>
          <w:sz w:val="24"/>
        </w:rPr>
        <w:t>Obsolete context detection for UE Policy Control</w:t>
      </w:r>
    </w:p>
    <w:p w14:paraId="48274FC3"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94E74" w14:textId="77777777" w:rsidR="00210E88" w:rsidRDefault="00210E88" w:rsidP="00210E88">
      <w:pPr>
        <w:rPr>
          <w:rFonts w:ascii="Arial" w:hAnsi="Arial" w:cs="Arial"/>
          <w:b/>
        </w:rPr>
      </w:pPr>
      <w:r>
        <w:rPr>
          <w:rFonts w:ascii="Arial" w:hAnsi="Arial" w:cs="Arial"/>
          <w:b/>
        </w:rPr>
        <w:t xml:space="preserve">Discussion: </w:t>
      </w:r>
    </w:p>
    <w:p w14:paraId="703E8178" w14:textId="77777777" w:rsidR="00210E88" w:rsidRDefault="00210E88" w:rsidP="00210E88">
      <w:r>
        <w:t>Apostolos (Nokia): comments</w:t>
      </w:r>
    </w:p>
    <w:p w14:paraId="1471D6B0" w14:textId="77777777" w:rsidR="00210E88" w:rsidRDefault="00210E88" w:rsidP="00210E88">
      <w:r>
        <w:t>Abdessamad (Huawei): comments</w:t>
      </w:r>
    </w:p>
    <w:p w14:paraId="5045A72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E4711" w14:textId="59B56C01" w:rsidR="00210E88" w:rsidRDefault="00210E88" w:rsidP="00210E88">
      <w:pPr>
        <w:rPr>
          <w:rFonts w:ascii="Arial" w:hAnsi="Arial" w:cs="Arial"/>
          <w:b/>
          <w:sz w:val="24"/>
        </w:rPr>
      </w:pPr>
      <w:r>
        <w:rPr>
          <w:rFonts w:ascii="Arial" w:hAnsi="Arial" w:cs="Arial"/>
          <w:b/>
          <w:color w:val="0000FF"/>
          <w:sz w:val="24"/>
        </w:rPr>
        <w:t>C3-230577</w:t>
      </w:r>
      <w:r>
        <w:rPr>
          <w:rFonts w:ascii="Arial" w:hAnsi="Arial" w:cs="Arial"/>
          <w:b/>
          <w:color w:val="0000FF"/>
          <w:sz w:val="24"/>
        </w:rPr>
        <w:tab/>
      </w:r>
      <w:r>
        <w:rPr>
          <w:rFonts w:ascii="Arial" w:hAnsi="Arial" w:cs="Arial"/>
          <w:b/>
          <w:sz w:val="24"/>
        </w:rPr>
        <w:t>Feature negotiation in roaming scenarios</w:t>
      </w:r>
    </w:p>
    <w:p w14:paraId="7D2BA9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CR-0441  rev  Cat: B (Rel-18)</w:t>
      </w:r>
      <w:r>
        <w:rPr>
          <w:i/>
        </w:rPr>
        <w:br/>
      </w:r>
      <w:r>
        <w:rPr>
          <w:i/>
        </w:rPr>
        <w:br/>
      </w:r>
      <w:r>
        <w:rPr>
          <w:i/>
        </w:rPr>
        <w:tab/>
      </w:r>
      <w:r>
        <w:rPr>
          <w:i/>
        </w:rPr>
        <w:tab/>
      </w:r>
      <w:r>
        <w:rPr>
          <w:i/>
        </w:rPr>
        <w:tab/>
      </w:r>
      <w:r>
        <w:rPr>
          <w:i/>
        </w:rPr>
        <w:tab/>
      </w:r>
      <w:r>
        <w:rPr>
          <w:i/>
        </w:rPr>
        <w:tab/>
        <w:t>Source: Ericsson</w:t>
      </w:r>
    </w:p>
    <w:p w14:paraId="5812974D" w14:textId="77777777" w:rsidR="00210E88" w:rsidRDefault="00210E88" w:rsidP="00210E88">
      <w:pPr>
        <w:rPr>
          <w:rFonts w:ascii="Arial" w:hAnsi="Arial" w:cs="Arial"/>
          <w:b/>
        </w:rPr>
      </w:pPr>
      <w:r>
        <w:rPr>
          <w:rFonts w:ascii="Arial" w:hAnsi="Arial" w:cs="Arial"/>
          <w:b/>
        </w:rPr>
        <w:lastRenderedPageBreak/>
        <w:t xml:space="preserve">Discussion: </w:t>
      </w:r>
    </w:p>
    <w:p w14:paraId="1D5FC59F" w14:textId="77777777" w:rsidR="00210E88" w:rsidRDefault="00210E88" w:rsidP="00210E88">
      <w:r>
        <w:t>Abdessamad (Huawei): why for the update case</w:t>
      </w:r>
    </w:p>
    <w:p w14:paraId="2543B419" w14:textId="77777777" w:rsidR="00210E88" w:rsidRDefault="00210E88" w:rsidP="00210E88">
      <w:r>
        <w:t>Xiaoyun (Huawei): need to check whether only removal of the EN is enough. Will provide feedback</w:t>
      </w:r>
    </w:p>
    <w:p w14:paraId="6E9A9503" w14:textId="77777777" w:rsidR="00210E88" w:rsidRDefault="00210E88" w:rsidP="00210E88">
      <w:r>
        <w:t>Xiaoyun (Huawei): fine with rev</w:t>
      </w:r>
    </w:p>
    <w:p w14:paraId="0C288424" w14:textId="77777777" w:rsidR="00210E88" w:rsidRDefault="00210E88" w:rsidP="00210E88">
      <w:r>
        <w:t>Rev pre-agreed</w:t>
      </w:r>
    </w:p>
    <w:p w14:paraId="3ADE8DE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C3-230852</w:t>
      </w:r>
      <w:r>
        <w:rPr>
          <w:color w:val="993300"/>
          <w:u w:val="single"/>
        </w:rPr>
        <w:t>.</w:t>
      </w:r>
    </w:p>
    <w:p w14:paraId="1FFD4F63" w14:textId="24D9FCBE" w:rsidR="00210E88" w:rsidRDefault="00210E88" w:rsidP="00210E88">
      <w:pPr>
        <w:rPr>
          <w:rFonts w:ascii="Arial" w:hAnsi="Arial" w:cs="Arial"/>
          <w:b/>
          <w:sz w:val="24"/>
        </w:rPr>
      </w:pPr>
      <w:r>
        <w:rPr>
          <w:rFonts w:ascii="Arial" w:hAnsi="Arial" w:cs="Arial"/>
          <w:b/>
          <w:color w:val="0000FF"/>
          <w:sz w:val="24"/>
        </w:rPr>
        <w:t>C3-230578</w:t>
      </w:r>
      <w:r>
        <w:rPr>
          <w:rFonts w:ascii="Arial" w:hAnsi="Arial" w:cs="Arial"/>
          <w:b/>
          <w:color w:val="0000FF"/>
          <w:sz w:val="24"/>
        </w:rPr>
        <w:tab/>
      </w:r>
      <w:r>
        <w:rPr>
          <w:rFonts w:ascii="Arial" w:hAnsi="Arial" w:cs="Arial"/>
          <w:b/>
          <w:sz w:val="24"/>
        </w:rPr>
        <w:t>Feature negotiation in roaming scenarios</w:t>
      </w:r>
    </w:p>
    <w:p w14:paraId="29D4E8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CR-0239  rev  Cat: F (Rel-18)</w:t>
      </w:r>
      <w:r>
        <w:rPr>
          <w:i/>
        </w:rPr>
        <w:br/>
      </w:r>
      <w:r>
        <w:rPr>
          <w:i/>
        </w:rPr>
        <w:br/>
      </w:r>
      <w:r>
        <w:rPr>
          <w:i/>
        </w:rPr>
        <w:tab/>
      </w:r>
      <w:r>
        <w:rPr>
          <w:i/>
        </w:rPr>
        <w:tab/>
      </w:r>
      <w:r>
        <w:rPr>
          <w:i/>
        </w:rPr>
        <w:tab/>
      </w:r>
      <w:r>
        <w:rPr>
          <w:i/>
        </w:rPr>
        <w:tab/>
      </w:r>
      <w:r>
        <w:rPr>
          <w:i/>
        </w:rPr>
        <w:tab/>
        <w:t>Source: Ericsson</w:t>
      </w:r>
    </w:p>
    <w:p w14:paraId="07DFC815" w14:textId="77777777" w:rsidR="00210E88" w:rsidRDefault="00210E88" w:rsidP="00210E88">
      <w:pPr>
        <w:rPr>
          <w:rFonts w:ascii="Arial" w:hAnsi="Arial" w:cs="Arial"/>
          <w:b/>
        </w:rPr>
      </w:pPr>
      <w:r>
        <w:rPr>
          <w:rFonts w:ascii="Arial" w:hAnsi="Arial" w:cs="Arial"/>
          <w:b/>
        </w:rPr>
        <w:t xml:space="preserve">Discussion: </w:t>
      </w:r>
    </w:p>
    <w:p w14:paraId="6836910A" w14:textId="77777777" w:rsidR="00210E88" w:rsidRDefault="00210E88" w:rsidP="00210E88"/>
    <w:p w14:paraId="5C47B7EE" w14:textId="77777777" w:rsidR="00210E88" w:rsidRDefault="00210E88" w:rsidP="00210E88">
      <w:r>
        <w:t>Rev pre-agreed</w:t>
      </w:r>
    </w:p>
    <w:p w14:paraId="187AB5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C3-230853</w:t>
      </w:r>
      <w:r>
        <w:rPr>
          <w:color w:val="993300"/>
          <w:u w:val="single"/>
        </w:rPr>
        <w:t>.</w:t>
      </w:r>
    </w:p>
    <w:p w14:paraId="59C1C7C9" w14:textId="34ECE0ED" w:rsidR="00210E88" w:rsidRDefault="00210E88" w:rsidP="00210E88">
      <w:pPr>
        <w:rPr>
          <w:rFonts w:ascii="Arial" w:hAnsi="Arial" w:cs="Arial"/>
          <w:b/>
          <w:sz w:val="24"/>
        </w:rPr>
      </w:pPr>
      <w:r>
        <w:rPr>
          <w:rFonts w:ascii="Arial" w:hAnsi="Arial" w:cs="Arial"/>
          <w:b/>
          <w:color w:val="0000FF"/>
          <w:sz w:val="24"/>
        </w:rPr>
        <w:t>C3-230852</w:t>
      </w:r>
      <w:r>
        <w:rPr>
          <w:rFonts w:ascii="Arial" w:hAnsi="Arial" w:cs="Arial"/>
          <w:b/>
          <w:color w:val="0000FF"/>
          <w:sz w:val="24"/>
        </w:rPr>
        <w:tab/>
      </w:r>
      <w:r>
        <w:rPr>
          <w:rFonts w:ascii="Arial" w:hAnsi="Arial" w:cs="Arial"/>
          <w:b/>
          <w:sz w:val="24"/>
        </w:rPr>
        <w:t>Feature negotiation in roaming scenarios</w:t>
      </w:r>
    </w:p>
    <w:p w14:paraId="008025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CR-0441  rev 1 Cat: B (Rel-18)</w:t>
      </w:r>
      <w:r>
        <w:rPr>
          <w:i/>
        </w:rPr>
        <w:br/>
      </w:r>
      <w:r>
        <w:rPr>
          <w:i/>
        </w:rPr>
        <w:br/>
      </w:r>
      <w:r>
        <w:rPr>
          <w:i/>
        </w:rPr>
        <w:tab/>
      </w:r>
      <w:r>
        <w:rPr>
          <w:i/>
        </w:rPr>
        <w:tab/>
      </w:r>
      <w:r>
        <w:rPr>
          <w:i/>
        </w:rPr>
        <w:tab/>
      </w:r>
      <w:r>
        <w:rPr>
          <w:i/>
        </w:rPr>
        <w:tab/>
      </w:r>
      <w:r>
        <w:rPr>
          <w:i/>
        </w:rPr>
        <w:tab/>
        <w:t>Source: Ericsson</w:t>
      </w:r>
    </w:p>
    <w:p w14:paraId="75808CAA" w14:textId="77777777" w:rsidR="00210E88" w:rsidRDefault="00210E88" w:rsidP="00210E88">
      <w:pPr>
        <w:rPr>
          <w:color w:val="808080"/>
        </w:rPr>
      </w:pPr>
      <w:r>
        <w:rPr>
          <w:color w:val="808080"/>
        </w:rPr>
        <w:t>(Replaces C3-230577)</w:t>
      </w:r>
    </w:p>
    <w:p w14:paraId="69ADC6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DC0A1" w14:textId="5B1434F1" w:rsidR="00210E88" w:rsidRDefault="00210E88" w:rsidP="00210E88">
      <w:pPr>
        <w:rPr>
          <w:rFonts w:ascii="Arial" w:hAnsi="Arial" w:cs="Arial"/>
          <w:b/>
          <w:sz w:val="24"/>
        </w:rPr>
      </w:pPr>
      <w:r>
        <w:rPr>
          <w:rFonts w:ascii="Arial" w:hAnsi="Arial" w:cs="Arial"/>
          <w:b/>
          <w:color w:val="0000FF"/>
          <w:sz w:val="24"/>
        </w:rPr>
        <w:t>C3-230853</w:t>
      </w:r>
      <w:r>
        <w:rPr>
          <w:rFonts w:ascii="Arial" w:hAnsi="Arial" w:cs="Arial"/>
          <w:b/>
          <w:color w:val="0000FF"/>
          <w:sz w:val="24"/>
        </w:rPr>
        <w:tab/>
      </w:r>
      <w:r>
        <w:rPr>
          <w:rFonts w:ascii="Arial" w:hAnsi="Arial" w:cs="Arial"/>
          <w:b/>
          <w:sz w:val="24"/>
        </w:rPr>
        <w:t>Feature negotiation in roaming scenarios</w:t>
      </w:r>
    </w:p>
    <w:p w14:paraId="2AD110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CR-0239  rev 1 Cat: F (Rel-18)</w:t>
      </w:r>
      <w:r>
        <w:rPr>
          <w:i/>
        </w:rPr>
        <w:br/>
      </w:r>
      <w:r>
        <w:rPr>
          <w:i/>
        </w:rPr>
        <w:br/>
      </w:r>
      <w:r>
        <w:rPr>
          <w:i/>
        </w:rPr>
        <w:tab/>
      </w:r>
      <w:r>
        <w:rPr>
          <w:i/>
        </w:rPr>
        <w:tab/>
      </w:r>
      <w:r>
        <w:rPr>
          <w:i/>
        </w:rPr>
        <w:tab/>
      </w:r>
      <w:r>
        <w:rPr>
          <w:i/>
        </w:rPr>
        <w:tab/>
      </w:r>
      <w:r>
        <w:rPr>
          <w:i/>
        </w:rPr>
        <w:tab/>
        <w:t>Source: Ericsson</w:t>
      </w:r>
    </w:p>
    <w:p w14:paraId="2A191493" w14:textId="77777777" w:rsidR="00210E88" w:rsidRDefault="00210E88" w:rsidP="00210E88">
      <w:pPr>
        <w:rPr>
          <w:color w:val="808080"/>
        </w:rPr>
      </w:pPr>
      <w:r>
        <w:rPr>
          <w:color w:val="808080"/>
        </w:rPr>
        <w:t>(Replaces C3-230578)</w:t>
      </w:r>
    </w:p>
    <w:p w14:paraId="4DE0C0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49FAE" w14:textId="77777777" w:rsidR="00210E88" w:rsidRDefault="00210E88" w:rsidP="00210E88">
      <w:pPr>
        <w:pStyle w:val="Heading3"/>
      </w:pPr>
      <w:bookmarkStart w:id="123" w:name="_Toc129359583"/>
      <w:r>
        <w:t>18.5</w:t>
      </w:r>
      <w:r>
        <w:tab/>
        <w:t>IMS Stage-3 IETF Protocol Alignment [IMSProtoc18]</w:t>
      </w:r>
      <w:bookmarkEnd w:id="123"/>
    </w:p>
    <w:p w14:paraId="30405CFB" w14:textId="77777777" w:rsidR="00210E88" w:rsidRDefault="00210E88" w:rsidP="00210E88">
      <w:pPr>
        <w:pStyle w:val="Heading3"/>
      </w:pPr>
      <w:bookmarkStart w:id="124" w:name="_Toc129359584"/>
      <w:r>
        <w:t>18.6</w:t>
      </w:r>
      <w:r>
        <w:tab/>
        <w:t>Enhancement of Network Automation Enablers [eNetAE]</w:t>
      </w:r>
      <w:bookmarkEnd w:id="124"/>
    </w:p>
    <w:p w14:paraId="313FE894" w14:textId="2AB67732" w:rsidR="00210E88" w:rsidRDefault="00210E88" w:rsidP="00210E88">
      <w:pPr>
        <w:rPr>
          <w:rFonts w:ascii="Arial" w:hAnsi="Arial" w:cs="Arial"/>
          <w:b/>
          <w:sz w:val="24"/>
        </w:rPr>
      </w:pPr>
      <w:r>
        <w:rPr>
          <w:rFonts w:ascii="Arial" w:hAnsi="Arial" w:cs="Arial"/>
          <w:b/>
          <w:color w:val="0000FF"/>
          <w:sz w:val="24"/>
        </w:rPr>
        <w:t>C3-230091</w:t>
      </w:r>
      <w:r>
        <w:rPr>
          <w:rFonts w:ascii="Arial" w:hAnsi="Arial" w:cs="Arial"/>
          <w:b/>
          <w:color w:val="0000FF"/>
          <w:sz w:val="24"/>
        </w:rPr>
        <w:tab/>
      </w:r>
      <w:r>
        <w:rPr>
          <w:rFonts w:ascii="Arial" w:hAnsi="Arial" w:cs="Arial"/>
          <w:b/>
          <w:sz w:val="24"/>
        </w:rPr>
        <w:t>Adding Supported Features in Ndccf_ContextManagement</w:t>
      </w:r>
    </w:p>
    <w:p w14:paraId="2AF0BD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CR-0055  rev  Cat: B (Rel-18)</w:t>
      </w:r>
      <w:r>
        <w:rPr>
          <w:i/>
        </w:rPr>
        <w:br/>
      </w:r>
      <w:r>
        <w:rPr>
          <w:i/>
        </w:rPr>
        <w:br/>
      </w:r>
      <w:r>
        <w:rPr>
          <w:i/>
        </w:rPr>
        <w:tab/>
      </w:r>
      <w:r>
        <w:rPr>
          <w:i/>
        </w:rPr>
        <w:tab/>
      </w:r>
      <w:r>
        <w:rPr>
          <w:i/>
        </w:rPr>
        <w:tab/>
      </w:r>
      <w:r>
        <w:rPr>
          <w:i/>
        </w:rPr>
        <w:tab/>
      </w:r>
      <w:r>
        <w:rPr>
          <w:i/>
        </w:rPr>
        <w:tab/>
        <w:t>Source: Nokia, Nokia Shanghai Bell</w:t>
      </w:r>
    </w:p>
    <w:p w14:paraId="7F4ABBFF" w14:textId="77777777" w:rsidR="00210E88" w:rsidRDefault="00210E88" w:rsidP="00210E88">
      <w:pPr>
        <w:rPr>
          <w:rFonts w:ascii="Arial" w:hAnsi="Arial" w:cs="Arial"/>
          <w:b/>
        </w:rPr>
      </w:pPr>
      <w:r>
        <w:rPr>
          <w:rFonts w:ascii="Arial" w:hAnsi="Arial" w:cs="Arial"/>
          <w:b/>
        </w:rPr>
        <w:t xml:space="preserve">Abstract: </w:t>
      </w:r>
    </w:p>
    <w:p w14:paraId="3A05F52A" w14:textId="77777777" w:rsidR="00210E88" w:rsidRDefault="00210E88" w:rsidP="00210E88">
      <w:r>
        <w:t>Adding Supported Features in Ndccf_ContextManagement</w:t>
      </w:r>
    </w:p>
    <w:p w14:paraId="04E1037D" w14:textId="77777777" w:rsidR="00210E88" w:rsidRDefault="00210E88" w:rsidP="00210E88">
      <w:pPr>
        <w:rPr>
          <w:rFonts w:ascii="Arial" w:hAnsi="Arial" w:cs="Arial"/>
          <w:b/>
        </w:rPr>
      </w:pPr>
      <w:r>
        <w:rPr>
          <w:rFonts w:ascii="Arial" w:hAnsi="Arial" w:cs="Arial"/>
          <w:b/>
        </w:rPr>
        <w:t xml:space="preserve">Discussion: </w:t>
      </w:r>
    </w:p>
    <w:p w14:paraId="4DEA8881" w14:textId="77777777" w:rsidR="00210E88" w:rsidRDefault="00210E88" w:rsidP="00210E88">
      <w:r>
        <w:lastRenderedPageBreak/>
        <w:t>This CR introduces a backwards compatible feature in the OpenAPI file of the Ndccf_ContextManagement API.</w:t>
      </w:r>
    </w:p>
    <w:p w14:paraId="2764E3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78811" w14:textId="3834D3C0" w:rsidR="00210E88" w:rsidRDefault="00210E88" w:rsidP="00210E88">
      <w:pPr>
        <w:rPr>
          <w:rFonts w:ascii="Arial" w:hAnsi="Arial" w:cs="Arial"/>
          <w:b/>
          <w:sz w:val="24"/>
        </w:rPr>
      </w:pPr>
      <w:r>
        <w:rPr>
          <w:rFonts w:ascii="Arial" w:hAnsi="Arial" w:cs="Arial"/>
          <w:b/>
          <w:color w:val="0000FF"/>
          <w:sz w:val="24"/>
        </w:rPr>
        <w:t>C3-230092</w:t>
      </w:r>
      <w:r>
        <w:rPr>
          <w:rFonts w:ascii="Arial" w:hAnsi="Arial" w:cs="Arial"/>
          <w:b/>
          <w:color w:val="0000FF"/>
          <w:sz w:val="24"/>
        </w:rPr>
        <w:tab/>
      </w:r>
      <w:r>
        <w:rPr>
          <w:rFonts w:ascii="Arial" w:hAnsi="Arial" w:cs="Arial"/>
          <w:b/>
          <w:sz w:val="24"/>
        </w:rPr>
        <w:t>Adding Supported Features for data storage and retrieval subscriptions</w:t>
      </w:r>
    </w:p>
    <w:p w14:paraId="479701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CR-0045  rev  Cat: B (Rel-18)</w:t>
      </w:r>
      <w:r>
        <w:rPr>
          <w:i/>
        </w:rPr>
        <w:br/>
      </w:r>
      <w:r>
        <w:rPr>
          <w:i/>
        </w:rPr>
        <w:br/>
      </w:r>
      <w:r>
        <w:rPr>
          <w:i/>
        </w:rPr>
        <w:tab/>
      </w:r>
      <w:r>
        <w:rPr>
          <w:i/>
        </w:rPr>
        <w:tab/>
      </w:r>
      <w:r>
        <w:rPr>
          <w:i/>
        </w:rPr>
        <w:tab/>
      </w:r>
      <w:r>
        <w:rPr>
          <w:i/>
        </w:rPr>
        <w:tab/>
      </w:r>
      <w:r>
        <w:rPr>
          <w:i/>
        </w:rPr>
        <w:tab/>
        <w:t>Source: Nokia, Nokia Shanghai Bell</w:t>
      </w:r>
    </w:p>
    <w:p w14:paraId="541792CE" w14:textId="77777777" w:rsidR="00210E88" w:rsidRDefault="00210E88" w:rsidP="00210E88">
      <w:pPr>
        <w:rPr>
          <w:rFonts w:ascii="Arial" w:hAnsi="Arial" w:cs="Arial"/>
          <w:b/>
        </w:rPr>
      </w:pPr>
      <w:r>
        <w:rPr>
          <w:rFonts w:ascii="Arial" w:hAnsi="Arial" w:cs="Arial"/>
          <w:b/>
        </w:rPr>
        <w:t xml:space="preserve">Abstract: </w:t>
      </w:r>
    </w:p>
    <w:p w14:paraId="55E01346" w14:textId="77777777" w:rsidR="00210E88" w:rsidRDefault="00210E88" w:rsidP="00210E88">
      <w:r>
        <w:t>Adding Supported Features for data storage and retrieval subscriptions</w:t>
      </w:r>
    </w:p>
    <w:p w14:paraId="71BC6B60" w14:textId="77777777" w:rsidR="00210E88" w:rsidRDefault="00210E88" w:rsidP="00210E88">
      <w:pPr>
        <w:rPr>
          <w:rFonts w:ascii="Arial" w:hAnsi="Arial" w:cs="Arial"/>
          <w:b/>
        </w:rPr>
      </w:pPr>
      <w:r>
        <w:rPr>
          <w:rFonts w:ascii="Arial" w:hAnsi="Arial" w:cs="Arial"/>
          <w:b/>
        </w:rPr>
        <w:t xml:space="preserve">Discussion: </w:t>
      </w:r>
    </w:p>
    <w:p w14:paraId="3D03804C" w14:textId="77777777" w:rsidR="00210E88" w:rsidRDefault="00210E88" w:rsidP="00210E88">
      <w:r>
        <w:t>Incorrect OpenAPI impact in Other comments of the cover page.</w:t>
      </w:r>
    </w:p>
    <w:p w14:paraId="05EF7C58" w14:textId="77777777" w:rsidR="00210E88" w:rsidRDefault="00210E88" w:rsidP="00210E88">
      <w:r>
        <w:t>Rev is pre-agreed</w:t>
      </w:r>
    </w:p>
    <w:p w14:paraId="1CA64A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C3-230863</w:t>
      </w:r>
      <w:r>
        <w:rPr>
          <w:color w:val="993300"/>
          <w:u w:val="single"/>
        </w:rPr>
        <w:t>.</w:t>
      </w:r>
    </w:p>
    <w:p w14:paraId="5DAC4A8F" w14:textId="2B6D4935" w:rsidR="00210E88" w:rsidRDefault="00210E88" w:rsidP="00210E88">
      <w:pPr>
        <w:rPr>
          <w:rFonts w:ascii="Arial" w:hAnsi="Arial" w:cs="Arial"/>
          <w:b/>
          <w:sz w:val="24"/>
        </w:rPr>
      </w:pPr>
      <w:r>
        <w:rPr>
          <w:rFonts w:ascii="Arial" w:hAnsi="Arial" w:cs="Arial"/>
          <w:b/>
          <w:color w:val="0000FF"/>
          <w:sz w:val="24"/>
        </w:rPr>
        <w:t>C3-230128</w:t>
      </w:r>
      <w:r>
        <w:rPr>
          <w:rFonts w:ascii="Arial" w:hAnsi="Arial" w:cs="Arial"/>
          <w:b/>
          <w:color w:val="0000FF"/>
          <w:sz w:val="24"/>
        </w:rPr>
        <w:tab/>
      </w:r>
      <w:r>
        <w:rPr>
          <w:rFonts w:ascii="Arial" w:hAnsi="Arial" w:cs="Arial"/>
          <w:b/>
          <w:sz w:val="24"/>
        </w:rPr>
        <w:t>Update abbreviations clause and table of NWDAF services</w:t>
      </w:r>
    </w:p>
    <w:p w14:paraId="05CA6A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CR-0625  rev  Cat: F (Rel-18)</w:t>
      </w:r>
      <w:r>
        <w:rPr>
          <w:i/>
        </w:rPr>
        <w:br/>
      </w:r>
      <w:r>
        <w:rPr>
          <w:i/>
        </w:rPr>
        <w:br/>
      </w:r>
      <w:r>
        <w:rPr>
          <w:i/>
        </w:rPr>
        <w:tab/>
      </w:r>
      <w:r>
        <w:rPr>
          <w:i/>
        </w:rPr>
        <w:tab/>
      </w:r>
      <w:r>
        <w:rPr>
          <w:i/>
        </w:rPr>
        <w:tab/>
      </w:r>
      <w:r>
        <w:rPr>
          <w:i/>
        </w:rPr>
        <w:tab/>
      </w:r>
      <w:r>
        <w:rPr>
          <w:i/>
        </w:rPr>
        <w:tab/>
        <w:t>Source: KDDI</w:t>
      </w:r>
    </w:p>
    <w:p w14:paraId="7502B6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3C04" w14:textId="347CF60F" w:rsidR="00210E88" w:rsidRDefault="00210E88" w:rsidP="00210E88">
      <w:pPr>
        <w:rPr>
          <w:rFonts w:ascii="Arial" w:hAnsi="Arial" w:cs="Arial"/>
          <w:b/>
          <w:sz w:val="24"/>
        </w:rPr>
      </w:pPr>
      <w:r>
        <w:rPr>
          <w:rFonts w:ascii="Arial" w:hAnsi="Arial" w:cs="Arial"/>
          <w:b/>
          <w:color w:val="0000FF"/>
          <w:sz w:val="24"/>
        </w:rPr>
        <w:t>C3-230207</w:t>
      </w:r>
      <w:r>
        <w:rPr>
          <w:rFonts w:ascii="Arial" w:hAnsi="Arial" w:cs="Arial"/>
          <w:b/>
          <w:color w:val="0000FF"/>
          <w:sz w:val="24"/>
        </w:rPr>
        <w:tab/>
      </w:r>
      <w:r>
        <w:rPr>
          <w:rFonts w:ascii="Arial" w:hAnsi="Arial" w:cs="Arial"/>
          <w:b/>
          <w:sz w:val="24"/>
        </w:rPr>
        <w:t>DNNS and SNSSAIS analytics exposure in NEF</w:t>
      </w:r>
    </w:p>
    <w:p w14:paraId="52512A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CR-0794  rev  Cat: F (Rel-18)</w:t>
      </w:r>
      <w:r>
        <w:rPr>
          <w:i/>
        </w:rPr>
        <w:br/>
      </w:r>
      <w:r>
        <w:rPr>
          <w:i/>
        </w:rPr>
        <w:br/>
      </w:r>
      <w:r>
        <w:rPr>
          <w:i/>
        </w:rPr>
        <w:tab/>
      </w:r>
      <w:r>
        <w:rPr>
          <w:i/>
        </w:rPr>
        <w:tab/>
      </w:r>
      <w:r>
        <w:rPr>
          <w:i/>
        </w:rPr>
        <w:tab/>
      </w:r>
      <w:r>
        <w:rPr>
          <w:i/>
        </w:rPr>
        <w:tab/>
      </w:r>
      <w:r>
        <w:rPr>
          <w:i/>
        </w:rPr>
        <w:tab/>
        <w:t>Source: Nokia, Nokia Shanghai Bell</w:t>
      </w:r>
    </w:p>
    <w:p w14:paraId="179D4BA5" w14:textId="77777777" w:rsidR="00210E88" w:rsidRDefault="00210E88" w:rsidP="00210E88">
      <w:pPr>
        <w:rPr>
          <w:rFonts w:ascii="Arial" w:hAnsi="Arial" w:cs="Arial"/>
          <w:b/>
        </w:rPr>
      </w:pPr>
      <w:r>
        <w:rPr>
          <w:rFonts w:ascii="Arial" w:hAnsi="Arial" w:cs="Arial"/>
          <w:b/>
        </w:rPr>
        <w:t xml:space="preserve">Discussion: </w:t>
      </w:r>
    </w:p>
    <w:p w14:paraId="255DBB12" w14:textId="77777777" w:rsidR="00210E88" w:rsidRDefault="00210E88" w:rsidP="00210E88">
      <w:r>
        <w:t>This CR is a backwards compatible correction in the OpenAPI file of the AnalyticsExposure API .</w:t>
      </w:r>
    </w:p>
    <w:p w14:paraId="4BBD3A98" w14:textId="77777777" w:rsidR="00210E88" w:rsidRDefault="00210E88" w:rsidP="00210E88">
      <w:r>
        <w:t>Xuefei (Huawei): reuse the new feature defined in other R18 CRs not reusing the ones from Rel-16.</w:t>
      </w:r>
    </w:p>
    <w:p w14:paraId="31680257" w14:textId="77777777" w:rsidR="00210E88" w:rsidRDefault="00210E88" w:rsidP="00210E88">
      <w:r>
        <w:t>Maria (Ericsson): error in array definition, should be 1..N</w:t>
      </w:r>
    </w:p>
    <w:p w14:paraId="24BC10DF" w14:textId="77777777" w:rsidR="00210E88" w:rsidRDefault="00210E88" w:rsidP="00210E88">
      <w:r>
        <w:t>Xiaojian (ZTE): why not snssais?</w:t>
      </w:r>
    </w:p>
    <w:p w14:paraId="743FD265" w14:textId="77777777" w:rsidR="00210E88" w:rsidRDefault="00210E88" w:rsidP="00210E88">
      <w:r>
        <w:t>Partha (Nokia): will further discuss</w:t>
      </w:r>
    </w:p>
    <w:p w14:paraId="3459F659" w14:textId="77777777" w:rsidR="00210E88" w:rsidRDefault="00210E88" w:rsidP="00210E88">
      <w:r>
        <w:t>Xuefei (Huawei): fine with rev</w:t>
      </w:r>
    </w:p>
    <w:p w14:paraId="7766D9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C3-230894</w:t>
      </w:r>
      <w:r>
        <w:rPr>
          <w:color w:val="993300"/>
          <w:u w:val="single"/>
        </w:rPr>
        <w:t>.</w:t>
      </w:r>
    </w:p>
    <w:p w14:paraId="38F85D5D" w14:textId="3133D827" w:rsidR="00210E88" w:rsidRDefault="00210E88" w:rsidP="00210E88">
      <w:pPr>
        <w:rPr>
          <w:rFonts w:ascii="Arial" w:hAnsi="Arial" w:cs="Arial"/>
          <w:b/>
          <w:sz w:val="24"/>
        </w:rPr>
      </w:pPr>
      <w:r>
        <w:rPr>
          <w:rFonts w:ascii="Arial" w:hAnsi="Arial" w:cs="Arial"/>
          <w:b/>
          <w:color w:val="0000FF"/>
          <w:sz w:val="24"/>
        </w:rPr>
        <w:t>C3-230208</w:t>
      </w:r>
      <w:r>
        <w:rPr>
          <w:rFonts w:ascii="Arial" w:hAnsi="Arial" w:cs="Arial"/>
          <w:b/>
          <w:color w:val="0000FF"/>
          <w:sz w:val="24"/>
        </w:rPr>
        <w:tab/>
      </w:r>
      <w:r>
        <w:rPr>
          <w:rFonts w:ascii="Arial" w:hAnsi="Arial" w:cs="Arial"/>
          <w:b/>
          <w:sz w:val="24"/>
        </w:rPr>
        <w:t>NetworkAreaInfo exposure removal for untrusted AF</w:t>
      </w:r>
    </w:p>
    <w:p w14:paraId="75B078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CR-0795  rev  Cat: F (Rel-18)</w:t>
      </w:r>
      <w:r>
        <w:rPr>
          <w:i/>
        </w:rPr>
        <w:br/>
      </w:r>
      <w:r>
        <w:rPr>
          <w:i/>
        </w:rPr>
        <w:br/>
      </w:r>
      <w:r>
        <w:rPr>
          <w:i/>
        </w:rPr>
        <w:tab/>
      </w:r>
      <w:r>
        <w:rPr>
          <w:i/>
        </w:rPr>
        <w:tab/>
      </w:r>
      <w:r>
        <w:rPr>
          <w:i/>
        </w:rPr>
        <w:tab/>
      </w:r>
      <w:r>
        <w:rPr>
          <w:i/>
        </w:rPr>
        <w:tab/>
      </w:r>
      <w:r>
        <w:rPr>
          <w:i/>
        </w:rPr>
        <w:tab/>
        <w:t>Source: Nokia, Nokia Shanghai Bell</w:t>
      </w:r>
    </w:p>
    <w:p w14:paraId="4A726137" w14:textId="77777777" w:rsidR="00210E88" w:rsidRDefault="00210E88" w:rsidP="00210E88">
      <w:pPr>
        <w:rPr>
          <w:rFonts w:ascii="Arial" w:hAnsi="Arial" w:cs="Arial"/>
          <w:b/>
        </w:rPr>
      </w:pPr>
      <w:r>
        <w:rPr>
          <w:rFonts w:ascii="Arial" w:hAnsi="Arial" w:cs="Arial"/>
          <w:b/>
        </w:rPr>
        <w:t xml:space="preserve">Discussion: </w:t>
      </w:r>
    </w:p>
    <w:p w14:paraId="5540C9C4" w14:textId="77777777" w:rsidR="00210E88" w:rsidRDefault="00210E88" w:rsidP="00210E88">
      <w:r>
        <w:t>This CR is a backwards compatible correction in the OpenAPI file of the AnalyticsExposure API .</w:t>
      </w:r>
    </w:p>
    <w:p w14:paraId="7999981B" w14:textId="77777777" w:rsidR="00210E88" w:rsidRDefault="00210E88" w:rsidP="00210E88">
      <w:r>
        <w:lastRenderedPageBreak/>
        <w:t xml:space="preserve">Xuefei (Huawei): reuse the new feature defined in other R18 CRs not reusing the ones from Rel-16. Note 3 is incorrect since no network area info </w:t>
      </w:r>
    </w:p>
    <w:p w14:paraId="353A8F8C" w14:textId="77777777" w:rsidR="00210E88" w:rsidRDefault="00210E88" w:rsidP="00210E88">
      <w:r>
        <w:t>Partha (Nokia): will further discuss</w:t>
      </w:r>
    </w:p>
    <w:p w14:paraId="3CFA219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C3-230895</w:t>
      </w:r>
      <w:r>
        <w:rPr>
          <w:color w:val="993300"/>
          <w:u w:val="single"/>
        </w:rPr>
        <w:t>.</w:t>
      </w:r>
    </w:p>
    <w:p w14:paraId="2CF81088" w14:textId="0B99574F" w:rsidR="00210E88" w:rsidRDefault="00210E88" w:rsidP="00210E88">
      <w:pPr>
        <w:rPr>
          <w:rFonts w:ascii="Arial" w:hAnsi="Arial" w:cs="Arial"/>
          <w:b/>
          <w:sz w:val="24"/>
        </w:rPr>
      </w:pPr>
      <w:r>
        <w:rPr>
          <w:rFonts w:ascii="Arial" w:hAnsi="Arial" w:cs="Arial"/>
          <w:b/>
          <w:color w:val="0000FF"/>
          <w:sz w:val="24"/>
        </w:rPr>
        <w:t>C3-230217</w:t>
      </w:r>
      <w:r>
        <w:rPr>
          <w:rFonts w:ascii="Arial" w:hAnsi="Arial" w:cs="Arial"/>
          <w:b/>
          <w:color w:val="0000FF"/>
          <w:sz w:val="24"/>
        </w:rPr>
        <w:tab/>
      </w:r>
      <w:r>
        <w:rPr>
          <w:rFonts w:ascii="Arial" w:hAnsi="Arial" w:cs="Arial"/>
          <w:b/>
          <w:sz w:val="24"/>
        </w:rPr>
        <w:t>Updates on analytics target period subset in Network Performance Analytics</w:t>
      </w:r>
    </w:p>
    <w:p w14:paraId="12B4D3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CR-0638  rev  Cat: B (Rel-18)</w:t>
      </w:r>
      <w:r>
        <w:rPr>
          <w:i/>
        </w:rPr>
        <w:br/>
      </w:r>
      <w:r>
        <w:rPr>
          <w:i/>
        </w:rPr>
        <w:br/>
      </w:r>
      <w:r>
        <w:rPr>
          <w:i/>
        </w:rPr>
        <w:tab/>
      </w:r>
      <w:r>
        <w:rPr>
          <w:i/>
        </w:rPr>
        <w:tab/>
      </w:r>
      <w:r>
        <w:rPr>
          <w:i/>
        </w:rPr>
        <w:tab/>
      </w:r>
      <w:r>
        <w:rPr>
          <w:i/>
        </w:rPr>
        <w:tab/>
      </w:r>
      <w:r>
        <w:rPr>
          <w:i/>
        </w:rPr>
        <w:tab/>
        <w:t>Source: Ericsson</w:t>
      </w:r>
    </w:p>
    <w:p w14:paraId="2ECCCDFC" w14:textId="77777777" w:rsidR="00210E88" w:rsidRDefault="00210E88" w:rsidP="00210E88">
      <w:pPr>
        <w:rPr>
          <w:rFonts w:ascii="Arial" w:hAnsi="Arial" w:cs="Arial"/>
          <w:b/>
        </w:rPr>
      </w:pPr>
      <w:r>
        <w:rPr>
          <w:rFonts w:ascii="Arial" w:hAnsi="Arial" w:cs="Arial"/>
          <w:b/>
        </w:rPr>
        <w:t xml:space="preserve">Discussion: </w:t>
      </w:r>
    </w:p>
    <w:p w14:paraId="624C4428" w14:textId="77777777" w:rsidR="00210E88" w:rsidRDefault="00210E88" w:rsidP="00210E88">
      <w:r>
        <w:t>This CR introduce backwards compatible feature in the OpenAPI file of the Nnwdaf_EventsSubscription API.</w:t>
      </w:r>
    </w:p>
    <w:p w14:paraId="770D2AAE" w14:textId="77777777" w:rsidR="00210E88" w:rsidRDefault="00210E88" w:rsidP="00210E88">
      <w:r>
        <w:t>Xuefei (Huawei): reuse the feature defined in 0531</w:t>
      </w:r>
    </w:p>
    <w:p w14:paraId="44E3A8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C3-230879</w:t>
      </w:r>
      <w:r>
        <w:rPr>
          <w:color w:val="993300"/>
          <w:u w:val="single"/>
        </w:rPr>
        <w:t>.</w:t>
      </w:r>
    </w:p>
    <w:p w14:paraId="14B737D6" w14:textId="599619BE" w:rsidR="00210E88" w:rsidRDefault="00210E88" w:rsidP="00210E88">
      <w:pPr>
        <w:rPr>
          <w:rFonts w:ascii="Arial" w:hAnsi="Arial" w:cs="Arial"/>
          <w:b/>
          <w:sz w:val="24"/>
        </w:rPr>
      </w:pPr>
      <w:r>
        <w:rPr>
          <w:rFonts w:ascii="Arial" w:hAnsi="Arial" w:cs="Arial"/>
          <w:b/>
          <w:color w:val="0000FF"/>
          <w:sz w:val="24"/>
        </w:rPr>
        <w:t>C3-230218</w:t>
      </w:r>
      <w:r>
        <w:rPr>
          <w:rFonts w:ascii="Arial" w:hAnsi="Arial" w:cs="Arial"/>
          <w:b/>
          <w:color w:val="0000FF"/>
          <w:sz w:val="24"/>
        </w:rPr>
        <w:tab/>
      </w:r>
      <w:r>
        <w:rPr>
          <w:rFonts w:ascii="Arial" w:hAnsi="Arial" w:cs="Arial"/>
          <w:b/>
          <w:sz w:val="24"/>
        </w:rPr>
        <w:t>Corrections on error handling in AnalyticsExposure API</w:t>
      </w:r>
    </w:p>
    <w:p w14:paraId="79723C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CR-0796  rev  Cat: F (Rel-18)</w:t>
      </w:r>
      <w:r>
        <w:rPr>
          <w:i/>
        </w:rPr>
        <w:br/>
      </w:r>
      <w:r>
        <w:rPr>
          <w:i/>
        </w:rPr>
        <w:br/>
      </w:r>
      <w:r>
        <w:rPr>
          <w:i/>
        </w:rPr>
        <w:tab/>
      </w:r>
      <w:r>
        <w:rPr>
          <w:i/>
        </w:rPr>
        <w:tab/>
      </w:r>
      <w:r>
        <w:rPr>
          <w:i/>
        </w:rPr>
        <w:tab/>
      </w:r>
      <w:r>
        <w:rPr>
          <w:i/>
        </w:rPr>
        <w:tab/>
      </w:r>
      <w:r>
        <w:rPr>
          <w:i/>
        </w:rPr>
        <w:tab/>
        <w:t>Source: Ericsson</w:t>
      </w:r>
    </w:p>
    <w:p w14:paraId="62890C6C" w14:textId="77777777" w:rsidR="00210E88" w:rsidRDefault="00210E88" w:rsidP="00210E88">
      <w:pPr>
        <w:rPr>
          <w:rFonts w:ascii="Arial" w:hAnsi="Arial" w:cs="Arial"/>
          <w:b/>
        </w:rPr>
      </w:pPr>
      <w:r>
        <w:rPr>
          <w:rFonts w:ascii="Arial" w:hAnsi="Arial" w:cs="Arial"/>
          <w:b/>
        </w:rPr>
        <w:t xml:space="preserve">Discussion: </w:t>
      </w:r>
    </w:p>
    <w:p w14:paraId="4359FC39" w14:textId="77777777" w:rsidR="00210E88" w:rsidRDefault="00210E88" w:rsidP="00210E88">
      <w:r>
        <w:t>Apostolos (Nokia): the application error has not been defined in the spec. Will not be able to relay the error from the UDM to the AF</w:t>
      </w:r>
    </w:p>
    <w:p w14:paraId="5E33A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C3-230880</w:t>
      </w:r>
      <w:r>
        <w:rPr>
          <w:color w:val="993300"/>
          <w:u w:val="single"/>
        </w:rPr>
        <w:t>.</w:t>
      </w:r>
    </w:p>
    <w:p w14:paraId="6E6667B6" w14:textId="33DE0EBC" w:rsidR="00210E88" w:rsidRDefault="00210E88" w:rsidP="00210E88">
      <w:pPr>
        <w:rPr>
          <w:rFonts w:ascii="Arial" w:hAnsi="Arial" w:cs="Arial"/>
          <w:b/>
          <w:sz w:val="24"/>
        </w:rPr>
      </w:pPr>
      <w:r>
        <w:rPr>
          <w:rFonts w:ascii="Arial" w:hAnsi="Arial" w:cs="Arial"/>
          <w:b/>
          <w:color w:val="0000FF"/>
          <w:sz w:val="24"/>
        </w:rPr>
        <w:t>C3-230284</w:t>
      </w:r>
      <w:r>
        <w:rPr>
          <w:rFonts w:ascii="Arial" w:hAnsi="Arial" w:cs="Arial"/>
          <w:b/>
          <w:color w:val="0000FF"/>
          <w:sz w:val="24"/>
        </w:rPr>
        <w:tab/>
      </w:r>
      <w:r>
        <w:rPr>
          <w:rFonts w:ascii="Arial" w:hAnsi="Arial" w:cs="Arial"/>
          <w:b/>
          <w:sz w:val="24"/>
        </w:rPr>
        <w:t>Handling of fetch Instruction</w:t>
      </w:r>
    </w:p>
    <w:p w14:paraId="2E9EC5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CR-0648  rev  Cat: F (Rel-18)</w:t>
      </w:r>
      <w:r>
        <w:rPr>
          <w:i/>
        </w:rPr>
        <w:br/>
      </w:r>
      <w:r>
        <w:rPr>
          <w:i/>
        </w:rPr>
        <w:br/>
      </w:r>
      <w:r>
        <w:rPr>
          <w:i/>
        </w:rPr>
        <w:tab/>
      </w:r>
      <w:r>
        <w:rPr>
          <w:i/>
        </w:rPr>
        <w:tab/>
      </w:r>
      <w:r>
        <w:rPr>
          <w:i/>
        </w:rPr>
        <w:tab/>
      </w:r>
      <w:r>
        <w:rPr>
          <w:i/>
        </w:rPr>
        <w:tab/>
      </w:r>
      <w:r>
        <w:rPr>
          <w:i/>
        </w:rPr>
        <w:tab/>
        <w:t>Source: ZTE</w:t>
      </w:r>
    </w:p>
    <w:p w14:paraId="229EFB2F" w14:textId="77777777" w:rsidR="00210E88" w:rsidRDefault="00210E88" w:rsidP="00210E88">
      <w:pPr>
        <w:rPr>
          <w:rFonts w:ascii="Arial" w:hAnsi="Arial" w:cs="Arial"/>
          <w:b/>
        </w:rPr>
      </w:pPr>
      <w:r>
        <w:rPr>
          <w:rFonts w:ascii="Arial" w:hAnsi="Arial" w:cs="Arial"/>
          <w:b/>
        </w:rPr>
        <w:t xml:space="preserve">Discussion: </w:t>
      </w:r>
    </w:p>
    <w:p w14:paraId="3330E58F" w14:textId="77777777" w:rsidR="00210E88" w:rsidRDefault="00210E88" w:rsidP="00210E88">
      <w:r>
        <w:t>Apostolos (Nokia): shall -&gt; may invoke</w:t>
      </w:r>
    </w:p>
    <w:p w14:paraId="13EC96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C3-230710</w:t>
      </w:r>
      <w:r>
        <w:rPr>
          <w:color w:val="993300"/>
          <w:u w:val="single"/>
        </w:rPr>
        <w:t>.</w:t>
      </w:r>
    </w:p>
    <w:p w14:paraId="68E81E75" w14:textId="04285A21" w:rsidR="00210E88" w:rsidRDefault="00210E88" w:rsidP="00210E88">
      <w:pPr>
        <w:rPr>
          <w:rFonts w:ascii="Arial" w:hAnsi="Arial" w:cs="Arial"/>
          <w:b/>
          <w:sz w:val="24"/>
        </w:rPr>
      </w:pPr>
      <w:r>
        <w:rPr>
          <w:rFonts w:ascii="Arial" w:hAnsi="Arial" w:cs="Arial"/>
          <w:b/>
          <w:color w:val="0000FF"/>
          <w:sz w:val="24"/>
        </w:rPr>
        <w:t>C3-230285</w:t>
      </w:r>
      <w:r>
        <w:rPr>
          <w:rFonts w:ascii="Arial" w:hAnsi="Arial" w:cs="Arial"/>
          <w:b/>
          <w:color w:val="0000FF"/>
          <w:sz w:val="24"/>
        </w:rPr>
        <w:tab/>
      </w:r>
      <w:r>
        <w:rPr>
          <w:rFonts w:ascii="Arial" w:hAnsi="Arial" w:cs="Arial"/>
          <w:b/>
          <w:sz w:val="24"/>
        </w:rPr>
        <w:t>Handling of fetch Instruction</w:t>
      </w:r>
    </w:p>
    <w:p w14:paraId="2B9C6C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CR-0057  rev  Cat: F (Rel-18)</w:t>
      </w:r>
      <w:r>
        <w:rPr>
          <w:i/>
        </w:rPr>
        <w:br/>
      </w:r>
      <w:r>
        <w:rPr>
          <w:i/>
        </w:rPr>
        <w:br/>
      </w:r>
      <w:r>
        <w:rPr>
          <w:i/>
        </w:rPr>
        <w:tab/>
      </w:r>
      <w:r>
        <w:rPr>
          <w:i/>
        </w:rPr>
        <w:tab/>
      </w:r>
      <w:r>
        <w:rPr>
          <w:i/>
        </w:rPr>
        <w:tab/>
      </w:r>
      <w:r>
        <w:rPr>
          <w:i/>
        </w:rPr>
        <w:tab/>
      </w:r>
      <w:r>
        <w:rPr>
          <w:i/>
        </w:rPr>
        <w:tab/>
        <w:t>Source: ZTE</w:t>
      </w:r>
    </w:p>
    <w:p w14:paraId="65B1C8C2" w14:textId="77777777" w:rsidR="00210E88" w:rsidRDefault="00210E88" w:rsidP="00210E88">
      <w:pPr>
        <w:rPr>
          <w:rFonts w:ascii="Arial" w:hAnsi="Arial" w:cs="Arial"/>
          <w:b/>
        </w:rPr>
      </w:pPr>
      <w:r>
        <w:rPr>
          <w:rFonts w:ascii="Arial" w:hAnsi="Arial" w:cs="Arial"/>
          <w:b/>
        </w:rPr>
        <w:t xml:space="preserve">Discussion: </w:t>
      </w:r>
    </w:p>
    <w:p w14:paraId="04CD4B44" w14:textId="77777777" w:rsidR="00210E88" w:rsidRDefault="00210E88" w:rsidP="00210E88">
      <w:r>
        <w:t>Apostolos (Nokia): shall -&gt; may invoke</w:t>
      </w:r>
    </w:p>
    <w:p w14:paraId="4B4FE0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C3-230713</w:t>
      </w:r>
      <w:r>
        <w:rPr>
          <w:color w:val="993300"/>
          <w:u w:val="single"/>
        </w:rPr>
        <w:t>.</w:t>
      </w:r>
    </w:p>
    <w:p w14:paraId="1B164D34" w14:textId="561B1C83" w:rsidR="00210E88" w:rsidRDefault="00210E88" w:rsidP="00210E88">
      <w:pPr>
        <w:rPr>
          <w:rFonts w:ascii="Arial" w:hAnsi="Arial" w:cs="Arial"/>
          <w:b/>
          <w:sz w:val="24"/>
        </w:rPr>
      </w:pPr>
      <w:r>
        <w:rPr>
          <w:rFonts w:ascii="Arial" w:hAnsi="Arial" w:cs="Arial"/>
          <w:b/>
          <w:color w:val="0000FF"/>
          <w:sz w:val="24"/>
        </w:rPr>
        <w:t>C3-230286</w:t>
      </w:r>
      <w:r>
        <w:rPr>
          <w:rFonts w:ascii="Arial" w:hAnsi="Arial" w:cs="Arial"/>
          <w:b/>
          <w:color w:val="0000FF"/>
          <w:sz w:val="24"/>
        </w:rPr>
        <w:tab/>
      </w:r>
      <w:r>
        <w:rPr>
          <w:rFonts w:ascii="Arial" w:hAnsi="Arial" w:cs="Arial"/>
          <w:b/>
          <w:sz w:val="24"/>
        </w:rPr>
        <w:t>Handling of fetch Instruction</w:t>
      </w:r>
    </w:p>
    <w:p w14:paraId="26A99C5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CR-0046  rev  Cat: F (Rel-18)</w:t>
      </w:r>
      <w:r>
        <w:rPr>
          <w:i/>
        </w:rPr>
        <w:br/>
      </w:r>
      <w:r>
        <w:rPr>
          <w:i/>
        </w:rPr>
        <w:br/>
      </w:r>
      <w:r>
        <w:rPr>
          <w:i/>
        </w:rPr>
        <w:tab/>
      </w:r>
      <w:r>
        <w:rPr>
          <w:i/>
        </w:rPr>
        <w:tab/>
      </w:r>
      <w:r>
        <w:rPr>
          <w:i/>
        </w:rPr>
        <w:tab/>
      </w:r>
      <w:r>
        <w:rPr>
          <w:i/>
        </w:rPr>
        <w:tab/>
      </w:r>
      <w:r>
        <w:rPr>
          <w:i/>
        </w:rPr>
        <w:tab/>
        <w:t>Source: ZTE</w:t>
      </w:r>
    </w:p>
    <w:p w14:paraId="3520F4C3" w14:textId="77777777" w:rsidR="00210E88" w:rsidRDefault="00210E88" w:rsidP="00210E88">
      <w:pPr>
        <w:rPr>
          <w:rFonts w:ascii="Arial" w:hAnsi="Arial" w:cs="Arial"/>
          <w:b/>
        </w:rPr>
      </w:pPr>
      <w:r>
        <w:rPr>
          <w:rFonts w:ascii="Arial" w:hAnsi="Arial" w:cs="Arial"/>
          <w:b/>
        </w:rPr>
        <w:t xml:space="preserve">Discussion: </w:t>
      </w:r>
    </w:p>
    <w:p w14:paraId="4C0B6651" w14:textId="77777777" w:rsidR="00210E88" w:rsidRDefault="00210E88" w:rsidP="00210E88">
      <w:r>
        <w:t>Apostolos (Nokia): shall -&gt; may invoke</w:t>
      </w:r>
    </w:p>
    <w:p w14:paraId="0092672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C3-230714</w:t>
      </w:r>
      <w:r>
        <w:rPr>
          <w:color w:val="993300"/>
          <w:u w:val="single"/>
        </w:rPr>
        <w:t>.</w:t>
      </w:r>
    </w:p>
    <w:p w14:paraId="6921BF7B" w14:textId="23C3AA55" w:rsidR="00210E88" w:rsidRDefault="00210E88" w:rsidP="00210E88">
      <w:pPr>
        <w:rPr>
          <w:rFonts w:ascii="Arial" w:hAnsi="Arial" w:cs="Arial"/>
          <w:b/>
          <w:sz w:val="24"/>
        </w:rPr>
      </w:pPr>
      <w:r>
        <w:rPr>
          <w:rFonts w:ascii="Arial" w:hAnsi="Arial" w:cs="Arial"/>
          <w:b/>
          <w:color w:val="0000FF"/>
          <w:sz w:val="24"/>
        </w:rPr>
        <w:t>C3-230287</w:t>
      </w:r>
      <w:r>
        <w:rPr>
          <w:rFonts w:ascii="Arial" w:hAnsi="Arial" w:cs="Arial"/>
          <w:b/>
          <w:color w:val="0000FF"/>
          <w:sz w:val="24"/>
        </w:rPr>
        <w:tab/>
      </w:r>
      <w:r>
        <w:rPr>
          <w:rFonts w:ascii="Arial" w:hAnsi="Arial" w:cs="Arial"/>
          <w:b/>
          <w:sz w:val="24"/>
        </w:rPr>
        <w:t>Handling of fetch Instruction</w:t>
      </w:r>
    </w:p>
    <w:p w14:paraId="0C6A54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CR-0042  rev  Cat: F (Rel-18)</w:t>
      </w:r>
      <w:r>
        <w:rPr>
          <w:i/>
        </w:rPr>
        <w:br/>
      </w:r>
      <w:r>
        <w:rPr>
          <w:i/>
        </w:rPr>
        <w:br/>
      </w:r>
      <w:r>
        <w:rPr>
          <w:i/>
        </w:rPr>
        <w:tab/>
      </w:r>
      <w:r>
        <w:rPr>
          <w:i/>
        </w:rPr>
        <w:tab/>
      </w:r>
      <w:r>
        <w:rPr>
          <w:i/>
        </w:rPr>
        <w:tab/>
      </w:r>
      <w:r>
        <w:rPr>
          <w:i/>
        </w:rPr>
        <w:tab/>
      </w:r>
      <w:r>
        <w:rPr>
          <w:i/>
        </w:rPr>
        <w:tab/>
        <w:t>Source: ZTE</w:t>
      </w:r>
    </w:p>
    <w:p w14:paraId="6760FD16" w14:textId="77777777" w:rsidR="00210E88" w:rsidRDefault="00210E88" w:rsidP="00210E88">
      <w:pPr>
        <w:rPr>
          <w:rFonts w:ascii="Arial" w:hAnsi="Arial" w:cs="Arial"/>
          <w:b/>
        </w:rPr>
      </w:pPr>
      <w:r>
        <w:rPr>
          <w:rFonts w:ascii="Arial" w:hAnsi="Arial" w:cs="Arial"/>
          <w:b/>
        </w:rPr>
        <w:t xml:space="preserve">Discussion: </w:t>
      </w:r>
    </w:p>
    <w:p w14:paraId="6040DE7C" w14:textId="77777777" w:rsidR="00210E88" w:rsidRDefault="00210E88" w:rsidP="00210E88">
      <w:r>
        <w:t>Apostolos (Nokia): shall -&gt; may invoke</w:t>
      </w:r>
    </w:p>
    <w:p w14:paraId="02A386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C3-230715</w:t>
      </w:r>
      <w:r>
        <w:rPr>
          <w:color w:val="993300"/>
          <w:u w:val="single"/>
        </w:rPr>
        <w:t>.</w:t>
      </w:r>
    </w:p>
    <w:p w14:paraId="246A5190" w14:textId="5A83EE2E" w:rsidR="00210E88" w:rsidRDefault="00210E88" w:rsidP="00210E88">
      <w:pPr>
        <w:rPr>
          <w:rFonts w:ascii="Arial" w:hAnsi="Arial" w:cs="Arial"/>
          <w:b/>
          <w:sz w:val="24"/>
        </w:rPr>
      </w:pPr>
      <w:r>
        <w:rPr>
          <w:rFonts w:ascii="Arial" w:hAnsi="Arial" w:cs="Arial"/>
          <w:b/>
          <w:color w:val="0000FF"/>
          <w:sz w:val="24"/>
        </w:rPr>
        <w:t>C3-230288</w:t>
      </w:r>
      <w:r>
        <w:rPr>
          <w:rFonts w:ascii="Arial" w:hAnsi="Arial" w:cs="Arial"/>
          <w:b/>
          <w:color w:val="0000FF"/>
          <w:sz w:val="24"/>
        </w:rPr>
        <w:tab/>
      </w:r>
      <w:r>
        <w:rPr>
          <w:rFonts w:ascii="Arial" w:hAnsi="Arial" w:cs="Arial"/>
          <w:b/>
          <w:sz w:val="24"/>
        </w:rPr>
        <w:t>Partial failure during analytics subscription transfer</w:t>
      </w:r>
    </w:p>
    <w:p w14:paraId="3B70668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CR-0649  rev  Cat: B (Rel-18)</w:t>
      </w:r>
      <w:r>
        <w:rPr>
          <w:i/>
        </w:rPr>
        <w:br/>
      </w:r>
      <w:r>
        <w:rPr>
          <w:i/>
        </w:rPr>
        <w:br/>
      </w:r>
      <w:r>
        <w:rPr>
          <w:i/>
        </w:rPr>
        <w:tab/>
      </w:r>
      <w:r>
        <w:rPr>
          <w:i/>
        </w:rPr>
        <w:tab/>
      </w:r>
      <w:r>
        <w:rPr>
          <w:i/>
        </w:rPr>
        <w:tab/>
      </w:r>
      <w:r>
        <w:rPr>
          <w:i/>
        </w:rPr>
        <w:tab/>
      </w:r>
      <w:r>
        <w:rPr>
          <w:i/>
        </w:rPr>
        <w:tab/>
        <w:t>Source: ZTE</w:t>
      </w:r>
    </w:p>
    <w:p w14:paraId="17F6C324" w14:textId="77777777" w:rsidR="00210E88" w:rsidRDefault="00210E88" w:rsidP="00210E88">
      <w:pPr>
        <w:rPr>
          <w:rFonts w:ascii="Arial" w:hAnsi="Arial" w:cs="Arial"/>
          <w:b/>
        </w:rPr>
      </w:pPr>
      <w:r>
        <w:rPr>
          <w:rFonts w:ascii="Arial" w:hAnsi="Arial" w:cs="Arial"/>
          <w:b/>
        </w:rPr>
        <w:t xml:space="preserve">Discussion: </w:t>
      </w:r>
    </w:p>
    <w:p w14:paraId="1D39FDE8" w14:textId="77777777" w:rsidR="00210E88" w:rsidRDefault="00210E88" w:rsidP="00210E88">
      <w:r>
        <w:t>This CR introduces a backward compatible feature to the OpenAPI file for Nnwdaf_EventsSubscription API.</w:t>
      </w:r>
    </w:p>
    <w:p w14:paraId="0CC47FC1" w14:textId="77777777" w:rsidR="00210E88" w:rsidRDefault="00210E88" w:rsidP="00210E88">
      <w:r>
        <w:t>Apostolos (Nokia): comments on creation of new resource</w:t>
      </w:r>
    </w:p>
    <w:p w14:paraId="5823B78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530E2" w14:textId="472E6A18" w:rsidR="00210E88" w:rsidRDefault="00210E88" w:rsidP="00210E88">
      <w:pPr>
        <w:rPr>
          <w:rFonts w:ascii="Arial" w:hAnsi="Arial" w:cs="Arial"/>
          <w:b/>
          <w:sz w:val="24"/>
        </w:rPr>
      </w:pPr>
      <w:r>
        <w:rPr>
          <w:rFonts w:ascii="Arial" w:hAnsi="Arial" w:cs="Arial"/>
          <w:b/>
          <w:color w:val="0000FF"/>
          <w:sz w:val="24"/>
        </w:rPr>
        <w:t>C3-230289</w:t>
      </w:r>
      <w:r>
        <w:rPr>
          <w:rFonts w:ascii="Arial" w:hAnsi="Arial" w:cs="Arial"/>
          <w:b/>
          <w:color w:val="0000FF"/>
          <w:sz w:val="24"/>
        </w:rPr>
        <w:tab/>
      </w:r>
      <w:r>
        <w:rPr>
          <w:rFonts w:ascii="Arial" w:hAnsi="Arial" w:cs="Arial"/>
          <w:b/>
          <w:sz w:val="24"/>
        </w:rPr>
        <w:t>Update of 5.1.6.1 and 5.2.6.1</w:t>
      </w:r>
    </w:p>
    <w:p w14:paraId="2D2897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CR-0650  rev  Cat: F (Rel-18)</w:t>
      </w:r>
      <w:r>
        <w:rPr>
          <w:i/>
        </w:rPr>
        <w:br/>
      </w:r>
      <w:r>
        <w:rPr>
          <w:i/>
        </w:rPr>
        <w:br/>
      </w:r>
      <w:r>
        <w:rPr>
          <w:i/>
        </w:rPr>
        <w:tab/>
      </w:r>
      <w:r>
        <w:rPr>
          <w:i/>
        </w:rPr>
        <w:tab/>
      </w:r>
      <w:r>
        <w:rPr>
          <w:i/>
        </w:rPr>
        <w:tab/>
      </w:r>
      <w:r>
        <w:rPr>
          <w:i/>
        </w:rPr>
        <w:tab/>
      </w:r>
      <w:r>
        <w:rPr>
          <w:i/>
        </w:rPr>
        <w:tab/>
        <w:t>Source: ZTE</w:t>
      </w:r>
    </w:p>
    <w:p w14:paraId="787A82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F036" w14:textId="61A41BDF" w:rsidR="00210E88" w:rsidRDefault="00210E88" w:rsidP="00210E88">
      <w:pPr>
        <w:rPr>
          <w:rFonts w:ascii="Arial" w:hAnsi="Arial" w:cs="Arial"/>
          <w:b/>
          <w:sz w:val="24"/>
        </w:rPr>
      </w:pPr>
      <w:r>
        <w:rPr>
          <w:rFonts w:ascii="Arial" w:hAnsi="Arial" w:cs="Arial"/>
          <w:b/>
          <w:color w:val="0000FF"/>
          <w:sz w:val="24"/>
        </w:rPr>
        <w:t>C3-230290</w:t>
      </w:r>
      <w:r>
        <w:rPr>
          <w:rFonts w:ascii="Arial" w:hAnsi="Arial" w:cs="Arial"/>
          <w:b/>
          <w:color w:val="0000FF"/>
          <w:sz w:val="24"/>
        </w:rPr>
        <w:tab/>
      </w:r>
      <w:r>
        <w:rPr>
          <w:rFonts w:ascii="Arial" w:hAnsi="Arial" w:cs="Arial"/>
          <w:b/>
          <w:sz w:val="24"/>
        </w:rPr>
        <w:t>Incorrect service name</w:t>
      </w:r>
    </w:p>
    <w:p w14:paraId="453111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CR-0058  rev  Cat: F (Rel-18)</w:t>
      </w:r>
      <w:r>
        <w:rPr>
          <w:i/>
        </w:rPr>
        <w:br/>
      </w:r>
      <w:r>
        <w:rPr>
          <w:i/>
        </w:rPr>
        <w:br/>
      </w:r>
      <w:r>
        <w:rPr>
          <w:i/>
        </w:rPr>
        <w:tab/>
      </w:r>
      <w:r>
        <w:rPr>
          <w:i/>
        </w:rPr>
        <w:tab/>
      </w:r>
      <w:r>
        <w:rPr>
          <w:i/>
        </w:rPr>
        <w:tab/>
      </w:r>
      <w:r>
        <w:rPr>
          <w:i/>
        </w:rPr>
        <w:tab/>
      </w:r>
      <w:r>
        <w:rPr>
          <w:i/>
        </w:rPr>
        <w:tab/>
        <w:t>Source: ZTE</w:t>
      </w:r>
    </w:p>
    <w:p w14:paraId="3FB75B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16D8" w14:textId="7D959AAA" w:rsidR="00210E88" w:rsidRDefault="00210E88" w:rsidP="00210E88">
      <w:pPr>
        <w:rPr>
          <w:rFonts w:ascii="Arial" w:hAnsi="Arial" w:cs="Arial"/>
          <w:b/>
          <w:sz w:val="24"/>
        </w:rPr>
      </w:pPr>
      <w:r>
        <w:rPr>
          <w:rFonts w:ascii="Arial" w:hAnsi="Arial" w:cs="Arial"/>
          <w:b/>
          <w:color w:val="0000FF"/>
          <w:sz w:val="24"/>
        </w:rPr>
        <w:t>C3-230527</w:t>
      </w:r>
      <w:r>
        <w:rPr>
          <w:rFonts w:ascii="Arial" w:hAnsi="Arial" w:cs="Arial"/>
          <w:b/>
          <w:color w:val="0000FF"/>
          <w:sz w:val="24"/>
        </w:rPr>
        <w:tab/>
      </w:r>
      <w:r>
        <w:rPr>
          <w:rFonts w:ascii="Arial" w:hAnsi="Arial" w:cs="Arial"/>
          <w:b/>
          <w:sz w:val="24"/>
        </w:rPr>
        <w:t>Clarification for Analytics Specification in Nnwdaf_DataManagement Service</w:t>
      </w:r>
    </w:p>
    <w:p w14:paraId="6D5966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CR-0660  rev  Cat: F (Rel-18)</w:t>
      </w:r>
      <w:r>
        <w:rPr>
          <w:i/>
        </w:rPr>
        <w:br/>
      </w:r>
      <w:r>
        <w:rPr>
          <w:i/>
        </w:rPr>
        <w:br/>
      </w:r>
      <w:r>
        <w:rPr>
          <w:i/>
        </w:rPr>
        <w:tab/>
      </w:r>
      <w:r>
        <w:rPr>
          <w:i/>
        </w:rPr>
        <w:tab/>
      </w:r>
      <w:r>
        <w:rPr>
          <w:i/>
        </w:rPr>
        <w:tab/>
      </w:r>
      <w:r>
        <w:rPr>
          <w:i/>
        </w:rPr>
        <w:tab/>
      </w:r>
      <w:r>
        <w:rPr>
          <w:i/>
        </w:rPr>
        <w:tab/>
        <w:t>Source: Huawei</w:t>
      </w:r>
    </w:p>
    <w:p w14:paraId="05475C30" w14:textId="77777777" w:rsidR="00210E88" w:rsidRDefault="00210E88" w:rsidP="00210E88">
      <w:pPr>
        <w:rPr>
          <w:rFonts w:ascii="Arial" w:hAnsi="Arial" w:cs="Arial"/>
          <w:b/>
        </w:rPr>
      </w:pPr>
      <w:r>
        <w:rPr>
          <w:rFonts w:ascii="Arial" w:hAnsi="Arial" w:cs="Arial"/>
          <w:b/>
        </w:rPr>
        <w:lastRenderedPageBreak/>
        <w:t xml:space="preserve">Discussion: </w:t>
      </w:r>
    </w:p>
    <w:p w14:paraId="5B26EA58" w14:textId="77777777" w:rsidR="00210E88" w:rsidRDefault="00210E88" w:rsidP="00210E88">
      <w:r>
        <w:t>Apostolos (Nokia): will provide further rewording, not only for bulked data</w:t>
      </w:r>
    </w:p>
    <w:p w14:paraId="03CEB9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C3-230700</w:t>
      </w:r>
      <w:r>
        <w:rPr>
          <w:color w:val="993300"/>
          <w:u w:val="single"/>
        </w:rPr>
        <w:t>.</w:t>
      </w:r>
    </w:p>
    <w:p w14:paraId="6F5B7014" w14:textId="11CAB8D9" w:rsidR="00210E88" w:rsidRDefault="00210E88" w:rsidP="00210E88">
      <w:pPr>
        <w:rPr>
          <w:rFonts w:ascii="Arial" w:hAnsi="Arial" w:cs="Arial"/>
          <w:b/>
          <w:sz w:val="24"/>
        </w:rPr>
      </w:pPr>
      <w:r>
        <w:rPr>
          <w:rFonts w:ascii="Arial" w:hAnsi="Arial" w:cs="Arial"/>
          <w:b/>
          <w:color w:val="0000FF"/>
          <w:sz w:val="24"/>
        </w:rPr>
        <w:t>C3-230528</w:t>
      </w:r>
      <w:r>
        <w:rPr>
          <w:rFonts w:ascii="Arial" w:hAnsi="Arial" w:cs="Arial"/>
          <w:b/>
          <w:color w:val="0000FF"/>
          <w:sz w:val="24"/>
        </w:rPr>
        <w:tab/>
      </w:r>
      <w:r>
        <w:rPr>
          <w:rFonts w:ascii="Arial" w:hAnsi="Arial" w:cs="Arial"/>
          <w:b/>
          <w:sz w:val="24"/>
        </w:rPr>
        <w:t>Corrections for descriptions of boolean data types</w:t>
      </w:r>
    </w:p>
    <w:p w14:paraId="55D8F1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CR-0661  rev  Cat: F (Rel-18)</w:t>
      </w:r>
      <w:r>
        <w:rPr>
          <w:i/>
        </w:rPr>
        <w:br/>
      </w:r>
      <w:r>
        <w:rPr>
          <w:i/>
        </w:rPr>
        <w:br/>
      </w:r>
      <w:r>
        <w:rPr>
          <w:i/>
        </w:rPr>
        <w:tab/>
      </w:r>
      <w:r>
        <w:rPr>
          <w:i/>
        </w:rPr>
        <w:tab/>
      </w:r>
      <w:r>
        <w:rPr>
          <w:i/>
        </w:rPr>
        <w:tab/>
      </w:r>
      <w:r>
        <w:rPr>
          <w:i/>
        </w:rPr>
        <w:tab/>
      </w:r>
      <w:r>
        <w:rPr>
          <w:i/>
        </w:rPr>
        <w:tab/>
        <w:t>Source: Huawei</w:t>
      </w:r>
    </w:p>
    <w:p w14:paraId="4A3C873B" w14:textId="77777777" w:rsidR="00210E88" w:rsidRDefault="00210E88" w:rsidP="00210E88">
      <w:pPr>
        <w:rPr>
          <w:rFonts w:ascii="Arial" w:hAnsi="Arial" w:cs="Arial"/>
          <w:b/>
        </w:rPr>
      </w:pPr>
      <w:r>
        <w:rPr>
          <w:rFonts w:ascii="Arial" w:hAnsi="Arial" w:cs="Arial"/>
          <w:b/>
        </w:rPr>
        <w:t xml:space="preserve">Discussion: </w:t>
      </w:r>
    </w:p>
    <w:p w14:paraId="5E4705E4" w14:textId="77777777" w:rsidR="00210E88" w:rsidRDefault="00210E88" w:rsidP="00210E88">
      <w:r>
        <w:t>This CR introduces backwards compatible corrections to the OpenAPI file for Nnwdaf_EventsSubscription API.</w:t>
      </w:r>
    </w:p>
    <w:p w14:paraId="2768FA39" w14:textId="77777777" w:rsidR="00210E88" w:rsidRDefault="00210E88" w:rsidP="00210E88">
      <w:r>
        <w:t xml:space="preserve">Xiaojian (ZTE): clashes with ZTE’s CR 0272 from Rel-17. </w:t>
      </w:r>
    </w:p>
    <w:p w14:paraId="14508678" w14:textId="77777777" w:rsidR="00210E88" w:rsidRDefault="00210E88" w:rsidP="00210E88">
      <w:r>
        <w:t>Apostolos (Nokia): whether it is FASMO to be defined from Rel-17, need to align</w:t>
      </w:r>
    </w:p>
    <w:p w14:paraId="398AAF7A" w14:textId="77777777" w:rsidR="00210E88" w:rsidRDefault="00210E88" w:rsidP="00210E88">
      <w:r>
        <w:t>Maria (Ericsson): indicating default value should be introduced from R18</w:t>
      </w:r>
    </w:p>
    <w:p w14:paraId="37FD46A0" w14:textId="77777777" w:rsidR="00210E88" w:rsidRDefault="00210E88" w:rsidP="00210E88">
      <w:r>
        <w:t>Abdessamad (Huawei): indicating default value should also be defined from R17 since some cases true is the default value</w:t>
      </w:r>
    </w:p>
    <w:p w14:paraId="1AF2D7F7" w14:textId="77777777" w:rsidR="00210E88" w:rsidRDefault="00210E88" w:rsidP="00210E88">
      <w:r>
        <w:t>Xuefei (Huawei): r1 is available.</w:t>
      </w:r>
    </w:p>
    <w:p w14:paraId="08EB5D90" w14:textId="77777777" w:rsidR="00210E88" w:rsidRDefault="00210E88" w:rsidP="00210E88">
      <w:r>
        <w:t>Xiaojian (ZTE): fine with r1, but please update the reason for change when you upload it.</w:t>
      </w:r>
    </w:p>
    <w:p w14:paraId="34224C9E" w14:textId="77777777" w:rsidR="00210E88" w:rsidRDefault="00210E88" w:rsidP="00210E88">
      <w:r>
        <w:t>Apostolos (Nokia): fine with r1</w:t>
      </w:r>
    </w:p>
    <w:p w14:paraId="562CE6D3" w14:textId="77777777" w:rsidR="00210E88" w:rsidRDefault="00210E88" w:rsidP="00210E88">
      <w:r>
        <w:t>Maria (Ericsson): fine with r1</w:t>
      </w:r>
    </w:p>
    <w:p w14:paraId="75475A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C3-230672</w:t>
      </w:r>
      <w:r>
        <w:rPr>
          <w:color w:val="993300"/>
          <w:u w:val="single"/>
        </w:rPr>
        <w:t>.</w:t>
      </w:r>
    </w:p>
    <w:p w14:paraId="29220F0A" w14:textId="4A8B9E88" w:rsidR="00210E88" w:rsidRDefault="00210E88" w:rsidP="00210E88">
      <w:pPr>
        <w:rPr>
          <w:rFonts w:ascii="Arial" w:hAnsi="Arial" w:cs="Arial"/>
          <w:b/>
          <w:sz w:val="24"/>
        </w:rPr>
      </w:pPr>
      <w:r>
        <w:rPr>
          <w:rFonts w:ascii="Arial" w:hAnsi="Arial" w:cs="Arial"/>
          <w:b/>
          <w:color w:val="0000FF"/>
          <w:sz w:val="24"/>
        </w:rPr>
        <w:t>C3-230529</w:t>
      </w:r>
      <w:r>
        <w:rPr>
          <w:rFonts w:ascii="Arial" w:hAnsi="Arial" w:cs="Arial"/>
          <w:b/>
          <w:color w:val="0000FF"/>
          <w:sz w:val="24"/>
        </w:rPr>
        <w:tab/>
      </w:r>
      <w:r>
        <w:rPr>
          <w:rFonts w:ascii="Arial" w:hAnsi="Arial" w:cs="Arial"/>
          <w:b/>
          <w:sz w:val="24"/>
        </w:rPr>
        <w:t>Enhance the filter for performance data collection</w:t>
      </w:r>
    </w:p>
    <w:p w14:paraId="3746674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CR-0097  rev  Cat: B (Rel-18)</w:t>
      </w:r>
      <w:r>
        <w:rPr>
          <w:i/>
        </w:rPr>
        <w:br/>
      </w:r>
      <w:r>
        <w:rPr>
          <w:i/>
        </w:rPr>
        <w:br/>
      </w:r>
      <w:r>
        <w:rPr>
          <w:i/>
        </w:rPr>
        <w:tab/>
      </w:r>
      <w:r>
        <w:rPr>
          <w:i/>
        </w:rPr>
        <w:tab/>
      </w:r>
      <w:r>
        <w:rPr>
          <w:i/>
        </w:rPr>
        <w:tab/>
      </w:r>
      <w:r>
        <w:rPr>
          <w:i/>
        </w:rPr>
        <w:tab/>
      </w:r>
      <w:r>
        <w:rPr>
          <w:i/>
        </w:rPr>
        <w:tab/>
        <w:t>Source: Huawei</w:t>
      </w:r>
    </w:p>
    <w:p w14:paraId="7CD4181D" w14:textId="77777777" w:rsidR="00210E88" w:rsidRDefault="00210E88" w:rsidP="00210E88">
      <w:pPr>
        <w:rPr>
          <w:rFonts w:ascii="Arial" w:hAnsi="Arial" w:cs="Arial"/>
          <w:b/>
        </w:rPr>
      </w:pPr>
      <w:r>
        <w:rPr>
          <w:rFonts w:ascii="Arial" w:hAnsi="Arial" w:cs="Arial"/>
          <w:b/>
        </w:rPr>
        <w:t xml:space="preserve">Discussion: </w:t>
      </w:r>
    </w:p>
    <w:p w14:paraId="056E6145" w14:textId="77777777" w:rsidR="00210E88" w:rsidRDefault="00210E88" w:rsidP="00210E88">
      <w:r>
        <w:t>This CR introduces backwards compatible feature to the OpenAPI file for Naf_EventExposure API.</w:t>
      </w:r>
    </w:p>
    <w:p w14:paraId="7FD5DF0F" w14:textId="77777777" w:rsidR="00210E88" w:rsidRDefault="00210E88" w:rsidP="00210E88">
      <w:r>
        <w:t>Apostolos (Nokia): add an EN for generic solution if go with the proposal</w:t>
      </w:r>
    </w:p>
    <w:p w14:paraId="5853D584" w14:textId="77777777" w:rsidR="00210E88" w:rsidRDefault="00210E88" w:rsidP="00210E88">
      <w:r>
        <w:t>Xuefei (Huawei): r1 is available.</w:t>
      </w:r>
    </w:p>
    <w:p w14:paraId="7B4BE5E2" w14:textId="77777777" w:rsidR="00210E88" w:rsidRDefault="00210E88" w:rsidP="00210E88">
      <w:r>
        <w:t>Apostolos (Nokia): fine with r1</w:t>
      </w:r>
    </w:p>
    <w:p w14:paraId="2FEFC2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C3-230701</w:t>
      </w:r>
      <w:r>
        <w:rPr>
          <w:color w:val="993300"/>
          <w:u w:val="single"/>
        </w:rPr>
        <w:t>.</w:t>
      </w:r>
    </w:p>
    <w:p w14:paraId="694DA5BD" w14:textId="23904A74" w:rsidR="00210E88" w:rsidRDefault="00210E88" w:rsidP="00210E88">
      <w:pPr>
        <w:rPr>
          <w:rFonts w:ascii="Arial" w:hAnsi="Arial" w:cs="Arial"/>
          <w:b/>
          <w:sz w:val="24"/>
        </w:rPr>
      </w:pPr>
      <w:r>
        <w:rPr>
          <w:rFonts w:ascii="Arial" w:hAnsi="Arial" w:cs="Arial"/>
          <w:b/>
          <w:color w:val="0000FF"/>
          <w:sz w:val="24"/>
        </w:rPr>
        <w:t>C3-230530</w:t>
      </w:r>
      <w:r>
        <w:rPr>
          <w:rFonts w:ascii="Arial" w:hAnsi="Arial" w:cs="Arial"/>
          <w:b/>
          <w:color w:val="0000FF"/>
          <w:sz w:val="24"/>
        </w:rPr>
        <w:tab/>
      </w:r>
      <w:r>
        <w:rPr>
          <w:rFonts w:ascii="Arial" w:hAnsi="Arial" w:cs="Arial"/>
          <w:b/>
          <w:sz w:val="24"/>
        </w:rPr>
        <w:t>Enhancement of data and analytics storage</w:t>
      </w:r>
    </w:p>
    <w:p w14:paraId="057409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CR-0060  rev  Cat: B (Rel-18)</w:t>
      </w:r>
      <w:r>
        <w:rPr>
          <w:i/>
        </w:rPr>
        <w:br/>
      </w:r>
      <w:r>
        <w:rPr>
          <w:i/>
        </w:rPr>
        <w:br/>
      </w:r>
      <w:r>
        <w:rPr>
          <w:i/>
        </w:rPr>
        <w:tab/>
      </w:r>
      <w:r>
        <w:rPr>
          <w:i/>
        </w:rPr>
        <w:tab/>
      </w:r>
      <w:r>
        <w:rPr>
          <w:i/>
        </w:rPr>
        <w:tab/>
      </w:r>
      <w:r>
        <w:rPr>
          <w:i/>
        </w:rPr>
        <w:tab/>
      </w:r>
      <w:r>
        <w:rPr>
          <w:i/>
        </w:rPr>
        <w:tab/>
        <w:t>Source: Huawei</w:t>
      </w:r>
    </w:p>
    <w:p w14:paraId="0C374592" w14:textId="77777777" w:rsidR="00210E88" w:rsidRDefault="00210E88" w:rsidP="00210E88">
      <w:pPr>
        <w:rPr>
          <w:rFonts w:ascii="Arial" w:hAnsi="Arial" w:cs="Arial"/>
          <w:b/>
        </w:rPr>
      </w:pPr>
      <w:r>
        <w:rPr>
          <w:rFonts w:ascii="Arial" w:hAnsi="Arial" w:cs="Arial"/>
          <w:b/>
        </w:rPr>
        <w:t xml:space="preserve">Discussion: </w:t>
      </w:r>
    </w:p>
    <w:p w14:paraId="79B96237" w14:textId="77777777" w:rsidR="00210E88" w:rsidRDefault="00210E88" w:rsidP="00210E88">
      <w:r>
        <w:t>This CR introduces backwards compatible feature to the OpenAPI file for Ndccf_DataManagement API.</w:t>
      </w:r>
    </w:p>
    <w:p w14:paraId="26EFF483" w14:textId="77777777" w:rsidR="00210E88" w:rsidRDefault="00210E88" w:rsidP="00210E88">
      <w:r>
        <w:t>Apostolos (Nokia): need to update with the definition when the IE sets to true.</w:t>
      </w:r>
    </w:p>
    <w:p w14:paraId="0821F0E9" w14:textId="77777777" w:rsidR="00210E88" w:rsidRDefault="00210E88" w:rsidP="00210E88">
      <w:r>
        <w:lastRenderedPageBreak/>
        <w:t>Xuefei (Huawei): r1 is available.</w:t>
      </w:r>
    </w:p>
    <w:p w14:paraId="0FD213FA" w14:textId="77777777" w:rsidR="00210E88" w:rsidRDefault="00210E88" w:rsidP="00210E88">
      <w:r>
        <w:t>Apostolos (Nokia): Fine with r1</w:t>
      </w:r>
    </w:p>
    <w:p w14:paraId="13CD05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C3-230616</w:t>
      </w:r>
      <w:r>
        <w:rPr>
          <w:color w:val="993300"/>
          <w:u w:val="single"/>
        </w:rPr>
        <w:t>.</w:t>
      </w:r>
    </w:p>
    <w:p w14:paraId="71850434" w14:textId="48B0FD24" w:rsidR="00210E88" w:rsidRDefault="00210E88" w:rsidP="00210E88">
      <w:pPr>
        <w:rPr>
          <w:rFonts w:ascii="Arial" w:hAnsi="Arial" w:cs="Arial"/>
          <w:b/>
          <w:sz w:val="24"/>
        </w:rPr>
      </w:pPr>
      <w:r>
        <w:rPr>
          <w:rFonts w:ascii="Arial" w:hAnsi="Arial" w:cs="Arial"/>
          <w:b/>
          <w:color w:val="0000FF"/>
          <w:sz w:val="24"/>
        </w:rPr>
        <w:t>C3-230531</w:t>
      </w:r>
      <w:r>
        <w:rPr>
          <w:rFonts w:ascii="Arial" w:hAnsi="Arial" w:cs="Arial"/>
          <w:b/>
          <w:color w:val="0000FF"/>
          <w:sz w:val="24"/>
        </w:rPr>
        <w:tab/>
      </w:r>
      <w:r>
        <w:rPr>
          <w:rFonts w:ascii="Arial" w:hAnsi="Arial" w:cs="Arial"/>
          <w:b/>
          <w:sz w:val="24"/>
        </w:rPr>
        <w:t>Enhancement of network performance for AnalyticsInfo Service</w:t>
      </w:r>
    </w:p>
    <w:p w14:paraId="167450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CR-0662  rev  Cat: B (Rel-18)</w:t>
      </w:r>
      <w:r>
        <w:rPr>
          <w:i/>
        </w:rPr>
        <w:br/>
      </w:r>
      <w:r>
        <w:rPr>
          <w:i/>
        </w:rPr>
        <w:br/>
      </w:r>
      <w:r>
        <w:rPr>
          <w:i/>
        </w:rPr>
        <w:tab/>
      </w:r>
      <w:r>
        <w:rPr>
          <w:i/>
        </w:rPr>
        <w:tab/>
      </w:r>
      <w:r>
        <w:rPr>
          <w:i/>
        </w:rPr>
        <w:tab/>
      </w:r>
      <w:r>
        <w:rPr>
          <w:i/>
        </w:rPr>
        <w:tab/>
      </w:r>
      <w:r>
        <w:rPr>
          <w:i/>
        </w:rPr>
        <w:tab/>
        <w:t>Source: Huawei</w:t>
      </w:r>
    </w:p>
    <w:p w14:paraId="4E2D3706" w14:textId="77777777" w:rsidR="00210E88" w:rsidRDefault="00210E88" w:rsidP="00210E88">
      <w:pPr>
        <w:rPr>
          <w:rFonts w:ascii="Arial" w:hAnsi="Arial" w:cs="Arial"/>
          <w:b/>
        </w:rPr>
      </w:pPr>
      <w:r>
        <w:rPr>
          <w:rFonts w:ascii="Arial" w:hAnsi="Arial" w:cs="Arial"/>
          <w:b/>
        </w:rPr>
        <w:t xml:space="preserve">Discussion: </w:t>
      </w:r>
    </w:p>
    <w:p w14:paraId="45B2FFF9" w14:textId="77777777" w:rsidR="00210E88" w:rsidRDefault="00210E88" w:rsidP="00210E88">
      <w:r>
        <w:t>This CR introduces backwards compatible feature to the OpenAPI file for Nnwdaf_AnalyticsInfo API.</w:t>
      </w:r>
    </w:p>
    <w:p w14:paraId="0CD10B83" w14:textId="77777777" w:rsidR="00210E88" w:rsidRDefault="00210E88" w:rsidP="00210E88">
      <w:r>
        <w:t>Apostolos (Nokia): feature name clashes, need further discussion.</w:t>
      </w:r>
    </w:p>
    <w:p w14:paraId="5E33D042" w14:textId="77777777" w:rsidR="00210E88" w:rsidRDefault="00210E88" w:rsidP="00210E88">
      <w:r>
        <w:t>Maria (Ericsson): clashes will be removed from Ericsson CR. Comments on new feature name</w:t>
      </w:r>
    </w:p>
    <w:p w14:paraId="6BA131C2" w14:textId="77777777" w:rsidR="00210E88" w:rsidRDefault="00210E88" w:rsidP="00210E88">
      <w:r>
        <w:t>Xuefei (Huawei): use same general feature for common enhancement of Rel-18 eNetAE, eNA_Ph3, AIMLsys</w:t>
      </w:r>
    </w:p>
    <w:p w14:paraId="477F2310" w14:textId="77777777" w:rsidR="00210E88" w:rsidRDefault="00210E88" w:rsidP="00210E88">
      <w:r>
        <w:t>Maria (Ericsson): Agree to use same feature to eNA_Ph3, eNetAE. Separate the features for AIMLsys.</w:t>
      </w:r>
    </w:p>
    <w:p w14:paraId="2770BA1D" w14:textId="77777777" w:rsidR="00210E88" w:rsidRDefault="00210E88" w:rsidP="00210E88">
      <w:r>
        <w:t>Apostolos (Nokia): enhancement under eNetAE should also be supported in pre-releases. Share the same view with Huawei. The feature can be used for eNetAE and eNA_Ph3.</w:t>
      </w:r>
    </w:p>
    <w:p w14:paraId="73FC4FA8" w14:textId="77777777" w:rsidR="00210E88" w:rsidRDefault="00210E88" w:rsidP="00210E88">
      <w:r>
        <w:t>Xiaojian (ZTE): prefer to same feature for general enhancement for 3 Rel-18 WIs, i.e. eNetAE, eNA_Ph3, AIMLsys</w:t>
      </w:r>
    </w:p>
    <w:p w14:paraId="72A051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C3-230785</w:t>
      </w:r>
      <w:r>
        <w:rPr>
          <w:color w:val="993300"/>
          <w:u w:val="single"/>
        </w:rPr>
        <w:t>.</w:t>
      </w:r>
    </w:p>
    <w:p w14:paraId="48EC37CD" w14:textId="5CB5E7F5" w:rsidR="00210E88" w:rsidRDefault="00210E88" w:rsidP="00210E88">
      <w:pPr>
        <w:rPr>
          <w:rFonts w:ascii="Arial" w:hAnsi="Arial" w:cs="Arial"/>
          <w:b/>
          <w:sz w:val="24"/>
        </w:rPr>
      </w:pPr>
      <w:r>
        <w:rPr>
          <w:rFonts w:ascii="Arial" w:hAnsi="Arial" w:cs="Arial"/>
          <w:b/>
          <w:color w:val="0000FF"/>
          <w:sz w:val="24"/>
        </w:rPr>
        <w:t>C3-230532</w:t>
      </w:r>
      <w:r>
        <w:rPr>
          <w:rFonts w:ascii="Arial" w:hAnsi="Arial" w:cs="Arial"/>
          <w:b/>
          <w:color w:val="0000FF"/>
          <w:sz w:val="24"/>
        </w:rPr>
        <w:tab/>
      </w:r>
      <w:r>
        <w:rPr>
          <w:rFonts w:ascii="Arial" w:hAnsi="Arial" w:cs="Arial"/>
          <w:b/>
          <w:sz w:val="24"/>
        </w:rPr>
        <w:t>Enhancement of network performance for AnalyticsInfo Service</w:t>
      </w:r>
    </w:p>
    <w:p w14:paraId="56A922D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CR-0663  rev  Cat: F (Rel-18)</w:t>
      </w:r>
      <w:r>
        <w:rPr>
          <w:i/>
        </w:rPr>
        <w:br/>
      </w:r>
      <w:r>
        <w:rPr>
          <w:i/>
        </w:rPr>
        <w:br/>
      </w:r>
      <w:r>
        <w:rPr>
          <w:i/>
        </w:rPr>
        <w:tab/>
      </w:r>
      <w:r>
        <w:rPr>
          <w:i/>
        </w:rPr>
        <w:tab/>
      </w:r>
      <w:r>
        <w:rPr>
          <w:i/>
        </w:rPr>
        <w:tab/>
      </w:r>
      <w:r>
        <w:rPr>
          <w:i/>
        </w:rPr>
        <w:tab/>
      </w:r>
      <w:r>
        <w:rPr>
          <w:i/>
        </w:rPr>
        <w:tab/>
        <w:t>Source: Huawei</w:t>
      </w:r>
    </w:p>
    <w:p w14:paraId="4D867882" w14:textId="77777777" w:rsidR="00210E88" w:rsidRDefault="00210E88" w:rsidP="00210E88">
      <w:pPr>
        <w:rPr>
          <w:rFonts w:ascii="Arial" w:hAnsi="Arial" w:cs="Arial"/>
          <w:b/>
        </w:rPr>
      </w:pPr>
      <w:r>
        <w:rPr>
          <w:rFonts w:ascii="Arial" w:hAnsi="Arial" w:cs="Arial"/>
          <w:b/>
        </w:rPr>
        <w:t xml:space="preserve">Discussion: </w:t>
      </w:r>
    </w:p>
    <w:p w14:paraId="6E5F24F1" w14:textId="77777777" w:rsidR="00210E88" w:rsidRDefault="00210E88" w:rsidP="00210E88">
      <w:r>
        <w:t>Incorrect Tdoc number in the cover page. CR number and CR Cat. Misaligned between the cover page and the 3GU</w:t>
      </w:r>
    </w:p>
    <w:p w14:paraId="06D8FED6" w14:textId="77777777" w:rsidR="00210E88" w:rsidRDefault="00210E88" w:rsidP="00210E88">
      <w:r>
        <w:t>This CR introduces backwards compatible corrections to the OpenAPI file for Nnwdaf_MLModelProvision API.</w:t>
      </w:r>
    </w:p>
    <w:p w14:paraId="33686CF1" w14:textId="77777777" w:rsidR="00210E88" w:rsidRDefault="00210E88" w:rsidP="00210E88">
      <w:r>
        <w:t xml:space="preserve"> </w:t>
      </w:r>
    </w:p>
    <w:p w14:paraId="487C3E2F" w14:textId="77777777" w:rsidR="00210E88" w:rsidRDefault="00210E88" w:rsidP="00210E88">
      <w:r>
        <w:t>Rev is pre-agreed</w:t>
      </w:r>
    </w:p>
    <w:p w14:paraId="11BF4B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C3-230615</w:t>
      </w:r>
      <w:r>
        <w:rPr>
          <w:color w:val="993300"/>
          <w:u w:val="single"/>
        </w:rPr>
        <w:t>.</w:t>
      </w:r>
    </w:p>
    <w:p w14:paraId="4990952B" w14:textId="44A33BE6" w:rsidR="00210E88" w:rsidRDefault="00210E88" w:rsidP="00210E88">
      <w:pPr>
        <w:rPr>
          <w:rFonts w:ascii="Arial" w:hAnsi="Arial" w:cs="Arial"/>
          <w:b/>
          <w:sz w:val="24"/>
        </w:rPr>
      </w:pPr>
      <w:r>
        <w:rPr>
          <w:rFonts w:ascii="Arial" w:hAnsi="Arial" w:cs="Arial"/>
          <w:b/>
          <w:color w:val="0000FF"/>
          <w:sz w:val="24"/>
        </w:rPr>
        <w:t>C3-230533</w:t>
      </w:r>
      <w:r>
        <w:rPr>
          <w:rFonts w:ascii="Arial" w:hAnsi="Arial" w:cs="Arial"/>
          <w:b/>
          <w:color w:val="0000FF"/>
          <w:sz w:val="24"/>
        </w:rPr>
        <w:tab/>
      </w:r>
      <w:r>
        <w:rPr>
          <w:rFonts w:ascii="Arial" w:hAnsi="Arial" w:cs="Arial"/>
          <w:b/>
          <w:sz w:val="24"/>
        </w:rPr>
        <w:t>Enhancement of UE communication for AnalyticsInfo Service</w:t>
      </w:r>
    </w:p>
    <w:p w14:paraId="7D0432B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CR-0664  rev  Cat: B (Rel-18)</w:t>
      </w:r>
      <w:r>
        <w:rPr>
          <w:i/>
        </w:rPr>
        <w:br/>
      </w:r>
      <w:r>
        <w:rPr>
          <w:i/>
        </w:rPr>
        <w:br/>
      </w:r>
      <w:r>
        <w:rPr>
          <w:i/>
        </w:rPr>
        <w:tab/>
      </w:r>
      <w:r>
        <w:rPr>
          <w:i/>
        </w:rPr>
        <w:tab/>
      </w:r>
      <w:r>
        <w:rPr>
          <w:i/>
        </w:rPr>
        <w:tab/>
      </w:r>
      <w:r>
        <w:rPr>
          <w:i/>
        </w:rPr>
        <w:tab/>
      </w:r>
      <w:r>
        <w:rPr>
          <w:i/>
        </w:rPr>
        <w:tab/>
        <w:t>Source: Huawei</w:t>
      </w:r>
    </w:p>
    <w:p w14:paraId="2F2C8702" w14:textId="77777777" w:rsidR="00210E88" w:rsidRDefault="00210E88" w:rsidP="00210E88">
      <w:pPr>
        <w:rPr>
          <w:rFonts w:ascii="Arial" w:hAnsi="Arial" w:cs="Arial"/>
          <w:b/>
        </w:rPr>
      </w:pPr>
      <w:r>
        <w:rPr>
          <w:rFonts w:ascii="Arial" w:hAnsi="Arial" w:cs="Arial"/>
          <w:b/>
        </w:rPr>
        <w:t xml:space="preserve">Discussion: </w:t>
      </w:r>
    </w:p>
    <w:p w14:paraId="05E930F2" w14:textId="77777777" w:rsidR="00210E88" w:rsidRDefault="00210E88" w:rsidP="00210E88">
      <w:r>
        <w:t>This CR introduces backwards compatible feature to the OpenAPI file for Nnwdaf_AnalyticsInfo API.</w:t>
      </w:r>
    </w:p>
    <w:p w14:paraId="5D1ED89C" w14:textId="77777777" w:rsidR="00210E88" w:rsidRDefault="00210E88" w:rsidP="00210E88">
      <w:r>
        <w:t>Apostolos (Nokia): feature name clashes, need further discussion.</w:t>
      </w:r>
    </w:p>
    <w:p w14:paraId="70A56B3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C3-230786</w:t>
      </w:r>
      <w:r>
        <w:rPr>
          <w:color w:val="993300"/>
          <w:u w:val="single"/>
        </w:rPr>
        <w:t>.</w:t>
      </w:r>
    </w:p>
    <w:p w14:paraId="453DADE3" w14:textId="506E611C" w:rsidR="00210E88" w:rsidRDefault="00210E88" w:rsidP="00210E88">
      <w:pPr>
        <w:rPr>
          <w:rFonts w:ascii="Arial" w:hAnsi="Arial" w:cs="Arial"/>
          <w:b/>
          <w:sz w:val="24"/>
        </w:rPr>
      </w:pPr>
      <w:r>
        <w:rPr>
          <w:rFonts w:ascii="Arial" w:hAnsi="Arial" w:cs="Arial"/>
          <w:b/>
          <w:color w:val="0000FF"/>
          <w:sz w:val="24"/>
        </w:rPr>
        <w:t>C3-230534</w:t>
      </w:r>
      <w:r>
        <w:rPr>
          <w:rFonts w:ascii="Arial" w:hAnsi="Arial" w:cs="Arial"/>
          <w:b/>
          <w:color w:val="0000FF"/>
          <w:sz w:val="24"/>
        </w:rPr>
        <w:tab/>
      </w:r>
      <w:r>
        <w:rPr>
          <w:rFonts w:ascii="Arial" w:hAnsi="Arial" w:cs="Arial"/>
          <w:b/>
          <w:sz w:val="24"/>
        </w:rPr>
        <w:t>Enhancement of UE mobility for AnalyticsInfo Service</w:t>
      </w:r>
    </w:p>
    <w:p w14:paraId="08D465B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CR-0665  rev  Cat: B (Rel-18)</w:t>
      </w:r>
      <w:r>
        <w:rPr>
          <w:i/>
        </w:rPr>
        <w:br/>
      </w:r>
      <w:r>
        <w:rPr>
          <w:i/>
        </w:rPr>
        <w:br/>
      </w:r>
      <w:r>
        <w:rPr>
          <w:i/>
        </w:rPr>
        <w:tab/>
      </w:r>
      <w:r>
        <w:rPr>
          <w:i/>
        </w:rPr>
        <w:tab/>
      </w:r>
      <w:r>
        <w:rPr>
          <w:i/>
        </w:rPr>
        <w:tab/>
      </w:r>
      <w:r>
        <w:rPr>
          <w:i/>
        </w:rPr>
        <w:tab/>
      </w:r>
      <w:r>
        <w:rPr>
          <w:i/>
        </w:rPr>
        <w:tab/>
        <w:t>Source: Huawei</w:t>
      </w:r>
    </w:p>
    <w:p w14:paraId="673F7768" w14:textId="77777777" w:rsidR="00210E88" w:rsidRDefault="00210E88" w:rsidP="00210E88">
      <w:pPr>
        <w:rPr>
          <w:rFonts w:ascii="Arial" w:hAnsi="Arial" w:cs="Arial"/>
          <w:b/>
        </w:rPr>
      </w:pPr>
      <w:r>
        <w:rPr>
          <w:rFonts w:ascii="Arial" w:hAnsi="Arial" w:cs="Arial"/>
          <w:b/>
        </w:rPr>
        <w:t xml:space="preserve">Discussion: </w:t>
      </w:r>
    </w:p>
    <w:p w14:paraId="6374127B" w14:textId="77777777" w:rsidR="00210E88" w:rsidRDefault="00210E88" w:rsidP="00210E88">
      <w:r>
        <w:t>This CR introduces backwards compatible feature to the OpenAPI file for Nnwdaf_AnalyticsInfo API.</w:t>
      </w:r>
    </w:p>
    <w:p w14:paraId="52F8898E" w14:textId="77777777" w:rsidR="00210E88" w:rsidRDefault="00210E88" w:rsidP="00210E88">
      <w:r>
        <w:t>Apostolos (Nokia): feature name clashes, need further discussion.</w:t>
      </w:r>
    </w:p>
    <w:p w14:paraId="383CF7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C3-230787</w:t>
      </w:r>
      <w:r>
        <w:rPr>
          <w:color w:val="993300"/>
          <w:u w:val="single"/>
        </w:rPr>
        <w:t>.</w:t>
      </w:r>
    </w:p>
    <w:p w14:paraId="3590518E" w14:textId="3F1DA266" w:rsidR="00210E88" w:rsidRDefault="00210E88" w:rsidP="00210E88">
      <w:pPr>
        <w:rPr>
          <w:rFonts w:ascii="Arial" w:hAnsi="Arial" w:cs="Arial"/>
          <w:b/>
          <w:sz w:val="24"/>
        </w:rPr>
      </w:pPr>
      <w:r>
        <w:rPr>
          <w:rFonts w:ascii="Arial" w:hAnsi="Arial" w:cs="Arial"/>
          <w:b/>
          <w:color w:val="0000FF"/>
          <w:sz w:val="24"/>
        </w:rPr>
        <w:t>C3-230535</w:t>
      </w:r>
      <w:r>
        <w:rPr>
          <w:rFonts w:ascii="Arial" w:hAnsi="Arial" w:cs="Arial"/>
          <w:b/>
          <w:color w:val="0000FF"/>
          <w:sz w:val="24"/>
        </w:rPr>
        <w:tab/>
      </w:r>
      <w:r>
        <w:rPr>
          <w:rFonts w:ascii="Arial" w:hAnsi="Arial" w:cs="Arial"/>
          <w:b/>
          <w:sz w:val="24"/>
        </w:rPr>
        <w:t>Enhancement of user data congestion for AnalyticsInfo Service</w:t>
      </w:r>
    </w:p>
    <w:p w14:paraId="2B9F52E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CR-0666  rev  Cat: B (Rel-18)</w:t>
      </w:r>
      <w:r>
        <w:rPr>
          <w:i/>
        </w:rPr>
        <w:br/>
      </w:r>
      <w:r>
        <w:rPr>
          <w:i/>
        </w:rPr>
        <w:br/>
      </w:r>
      <w:r>
        <w:rPr>
          <w:i/>
        </w:rPr>
        <w:tab/>
      </w:r>
      <w:r>
        <w:rPr>
          <w:i/>
        </w:rPr>
        <w:tab/>
      </w:r>
      <w:r>
        <w:rPr>
          <w:i/>
        </w:rPr>
        <w:tab/>
      </w:r>
      <w:r>
        <w:rPr>
          <w:i/>
        </w:rPr>
        <w:tab/>
      </w:r>
      <w:r>
        <w:rPr>
          <w:i/>
        </w:rPr>
        <w:tab/>
        <w:t>Source: Huawei</w:t>
      </w:r>
    </w:p>
    <w:p w14:paraId="3515A32D" w14:textId="77777777" w:rsidR="00210E88" w:rsidRDefault="00210E88" w:rsidP="00210E88">
      <w:pPr>
        <w:rPr>
          <w:rFonts w:ascii="Arial" w:hAnsi="Arial" w:cs="Arial"/>
          <w:b/>
        </w:rPr>
      </w:pPr>
      <w:r>
        <w:rPr>
          <w:rFonts w:ascii="Arial" w:hAnsi="Arial" w:cs="Arial"/>
          <w:b/>
        </w:rPr>
        <w:t xml:space="preserve">Discussion: </w:t>
      </w:r>
    </w:p>
    <w:p w14:paraId="1DC8999B" w14:textId="77777777" w:rsidR="00210E88" w:rsidRDefault="00210E88" w:rsidP="00210E88">
      <w:r>
        <w:t>This CR introduces backwards compatible feature to the OpenAPI file for Nnwdaf_AnalyticsInfo API.</w:t>
      </w:r>
    </w:p>
    <w:p w14:paraId="6E37520F" w14:textId="77777777" w:rsidR="00210E88" w:rsidRDefault="00210E88" w:rsidP="00210E88">
      <w:r>
        <w:t>Apostolos (Nokia): feature name clashes, need further discussion.</w:t>
      </w:r>
    </w:p>
    <w:p w14:paraId="36866E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C3-230788</w:t>
      </w:r>
      <w:r>
        <w:rPr>
          <w:color w:val="993300"/>
          <w:u w:val="single"/>
        </w:rPr>
        <w:t>.</w:t>
      </w:r>
    </w:p>
    <w:p w14:paraId="6EEBF613" w14:textId="46C7E8EE" w:rsidR="00210E88" w:rsidRDefault="00210E88" w:rsidP="00210E88">
      <w:pPr>
        <w:rPr>
          <w:rFonts w:ascii="Arial" w:hAnsi="Arial" w:cs="Arial"/>
          <w:b/>
          <w:sz w:val="24"/>
        </w:rPr>
      </w:pPr>
      <w:r>
        <w:rPr>
          <w:rFonts w:ascii="Arial" w:hAnsi="Arial" w:cs="Arial"/>
          <w:b/>
          <w:color w:val="0000FF"/>
          <w:sz w:val="24"/>
        </w:rPr>
        <w:t>C3-230536</w:t>
      </w:r>
      <w:r>
        <w:rPr>
          <w:rFonts w:ascii="Arial" w:hAnsi="Arial" w:cs="Arial"/>
          <w:b/>
          <w:color w:val="0000FF"/>
          <w:sz w:val="24"/>
        </w:rPr>
        <w:tab/>
      </w:r>
      <w:r>
        <w:rPr>
          <w:rFonts w:ascii="Arial" w:hAnsi="Arial" w:cs="Arial"/>
          <w:b/>
          <w:sz w:val="24"/>
        </w:rPr>
        <w:t>Support of collecting expected UE behaviour parameters from AF</w:t>
      </w:r>
    </w:p>
    <w:p w14:paraId="522C842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CR-0098  rev  Cat: B (Rel-18)</w:t>
      </w:r>
      <w:r>
        <w:rPr>
          <w:i/>
        </w:rPr>
        <w:br/>
      </w:r>
      <w:r>
        <w:rPr>
          <w:i/>
        </w:rPr>
        <w:br/>
      </w:r>
      <w:r>
        <w:rPr>
          <w:i/>
        </w:rPr>
        <w:tab/>
      </w:r>
      <w:r>
        <w:rPr>
          <w:i/>
        </w:rPr>
        <w:tab/>
      </w:r>
      <w:r>
        <w:rPr>
          <w:i/>
        </w:rPr>
        <w:tab/>
      </w:r>
      <w:r>
        <w:rPr>
          <w:i/>
        </w:rPr>
        <w:tab/>
      </w:r>
      <w:r>
        <w:rPr>
          <w:i/>
        </w:rPr>
        <w:tab/>
        <w:t>Source: Huawei</w:t>
      </w:r>
    </w:p>
    <w:p w14:paraId="73B6F37A" w14:textId="77777777" w:rsidR="00210E88" w:rsidRDefault="00210E88" w:rsidP="00210E88">
      <w:pPr>
        <w:rPr>
          <w:rFonts w:ascii="Arial" w:hAnsi="Arial" w:cs="Arial"/>
          <w:b/>
        </w:rPr>
      </w:pPr>
      <w:r>
        <w:rPr>
          <w:rFonts w:ascii="Arial" w:hAnsi="Arial" w:cs="Arial"/>
          <w:b/>
        </w:rPr>
        <w:t xml:space="preserve">Discussion: </w:t>
      </w:r>
    </w:p>
    <w:p w14:paraId="5242A48C" w14:textId="77777777" w:rsidR="00210E88" w:rsidRDefault="00210E88" w:rsidP="00210E88">
      <w:r>
        <w:t>This CR introduces backwards compatible feature to the OpenAPI file for Naf_EventExposure API.</w:t>
      </w:r>
    </w:p>
    <w:p w14:paraId="23A931AC" w14:textId="77777777" w:rsidR="00210E88" w:rsidRDefault="00210E88" w:rsidP="00210E88">
      <w:r>
        <w:t>Apostolos (Nokia): feature name clashes, need further discussion.</w:t>
      </w:r>
    </w:p>
    <w:p w14:paraId="4AEF2E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C3-230789</w:t>
      </w:r>
      <w:r>
        <w:rPr>
          <w:color w:val="993300"/>
          <w:u w:val="single"/>
        </w:rPr>
        <w:t>.</w:t>
      </w:r>
    </w:p>
    <w:p w14:paraId="7E3FBA50" w14:textId="0E2ACF8B" w:rsidR="00210E88" w:rsidRDefault="00210E88" w:rsidP="00210E88">
      <w:pPr>
        <w:rPr>
          <w:rFonts w:ascii="Arial" w:hAnsi="Arial" w:cs="Arial"/>
          <w:b/>
          <w:sz w:val="24"/>
        </w:rPr>
      </w:pPr>
      <w:r>
        <w:rPr>
          <w:rFonts w:ascii="Arial" w:hAnsi="Arial" w:cs="Arial"/>
          <w:b/>
          <w:color w:val="0000FF"/>
          <w:sz w:val="24"/>
        </w:rPr>
        <w:t>C3-230537</w:t>
      </w:r>
      <w:r>
        <w:rPr>
          <w:rFonts w:ascii="Arial" w:hAnsi="Arial" w:cs="Arial"/>
          <w:b/>
          <w:color w:val="0000FF"/>
          <w:sz w:val="24"/>
        </w:rPr>
        <w:tab/>
      </w:r>
      <w:r>
        <w:rPr>
          <w:rFonts w:ascii="Arial" w:hAnsi="Arial" w:cs="Arial"/>
          <w:b/>
          <w:sz w:val="24"/>
        </w:rPr>
        <w:t>Support of multiple notification endpoints</w:t>
      </w:r>
    </w:p>
    <w:p w14:paraId="18315A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CR-0667  rev  Cat: B (Rel-18)</w:t>
      </w:r>
      <w:r>
        <w:rPr>
          <w:i/>
        </w:rPr>
        <w:br/>
      </w:r>
      <w:r>
        <w:rPr>
          <w:i/>
        </w:rPr>
        <w:br/>
      </w:r>
      <w:r>
        <w:rPr>
          <w:i/>
        </w:rPr>
        <w:tab/>
      </w:r>
      <w:r>
        <w:rPr>
          <w:i/>
        </w:rPr>
        <w:tab/>
      </w:r>
      <w:r>
        <w:rPr>
          <w:i/>
        </w:rPr>
        <w:tab/>
      </w:r>
      <w:r>
        <w:rPr>
          <w:i/>
        </w:rPr>
        <w:tab/>
      </w:r>
      <w:r>
        <w:rPr>
          <w:i/>
        </w:rPr>
        <w:tab/>
        <w:t>Source: Huawei</w:t>
      </w:r>
    </w:p>
    <w:p w14:paraId="031DFD04" w14:textId="77777777" w:rsidR="00210E88" w:rsidRDefault="00210E88" w:rsidP="00210E88">
      <w:pPr>
        <w:rPr>
          <w:rFonts w:ascii="Arial" w:hAnsi="Arial" w:cs="Arial"/>
          <w:b/>
        </w:rPr>
      </w:pPr>
      <w:r>
        <w:rPr>
          <w:rFonts w:ascii="Arial" w:hAnsi="Arial" w:cs="Arial"/>
          <w:b/>
        </w:rPr>
        <w:t xml:space="preserve">Discussion: </w:t>
      </w:r>
    </w:p>
    <w:p w14:paraId="442E3FC7" w14:textId="77777777" w:rsidR="00210E88" w:rsidRDefault="00210E88" w:rsidP="00210E88">
      <w:r>
        <w:t>This CR introduces backwards compatible feature to the OpenAPI file for Nnwdaf_DataManagement API.</w:t>
      </w:r>
    </w:p>
    <w:p w14:paraId="571B35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8B189" w14:textId="1817D0C6" w:rsidR="00210E88" w:rsidRDefault="00210E88" w:rsidP="00210E88">
      <w:pPr>
        <w:rPr>
          <w:rFonts w:ascii="Arial" w:hAnsi="Arial" w:cs="Arial"/>
          <w:b/>
          <w:sz w:val="24"/>
        </w:rPr>
      </w:pPr>
      <w:r>
        <w:rPr>
          <w:rFonts w:ascii="Arial" w:hAnsi="Arial" w:cs="Arial"/>
          <w:b/>
          <w:color w:val="0000FF"/>
          <w:sz w:val="24"/>
        </w:rPr>
        <w:t>C3-230538</w:t>
      </w:r>
      <w:r>
        <w:rPr>
          <w:rFonts w:ascii="Arial" w:hAnsi="Arial" w:cs="Arial"/>
          <w:b/>
          <w:color w:val="0000FF"/>
          <w:sz w:val="24"/>
        </w:rPr>
        <w:tab/>
      </w:r>
      <w:r>
        <w:rPr>
          <w:rFonts w:ascii="Arial" w:hAnsi="Arial" w:cs="Arial"/>
          <w:b/>
          <w:sz w:val="24"/>
        </w:rPr>
        <w:t>Support of multiple notification endpoints</w:t>
      </w:r>
    </w:p>
    <w:p w14:paraId="72E62A4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CR-0061  rev  Cat: B (Rel-18)</w:t>
      </w:r>
      <w:r>
        <w:rPr>
          <w:i/>
        </w:rPr>
        <w:br/>
      </w:r>
      <w:r>
        <w:rPr>
          <w:i/>
        </w:rPr>
        <w:br/>
      </w:r>
      <w:r>
        <w:rPr>
          <w:i/>
        </w:rPr>
        <w:tab/>
      </w:r>
      <w:r>
        <w:rPr>
          <w:i/>
        </w:rPr>
        <w:tab/>
      </w:r>
      <w:r>
        <w:rPr>
          <w:i/>
        </w:rPr>
        <w:tab/>
      </w:r>
      <w:r>
        <w:rPr>
          <w:i/>
        </w:rPr>
        <w:tab/>
      </w:r>
      <w:r>
        <w:rPr>
          <w:i/>
        </w:rPr>
        <w:tab/>
        <w:t>Source: Huawei</w:t>
      </w:r>
    </w:p>
    <w:p w14:paraId="0409C3AB" w14:textId="77777777" w:rsidR="00210E88" w:rsidRDefault="00210E88" w:rsidP="00210E88">
      <w:pPr>
        <w:rPr>
          <w:rFonts w:ascii="Arial" w:hAnsi="Arial" w:cs="Arial"/>
          <w:b/>
        </w:rPr>
      </w:pPr>
      <w:r>
        <w:rPr>
          <w:rFonts w:ascii="Arial" w:hAnsi="Arial" w:cs="Arial"/>
          <w:b/>
        </w:rPr>
        <w:t xml:space="preserve">Discussion: </w:t>
      </w:r>
    </w:p>
    <w:p w14:paraId="0667B3BA" w14:textId="77777777" w:rsidR="00210E88" w:rsidRDefault="00210E88" w:rsidP="00210E88">
      <w:r>
        <w:t>This CR introduces backwards compatible feature to the OpenAPI file for Ndccf_DataManagement API.</w:t>
      </w:r>
    </w:p>
    <w:p w14:paraId="7D05D2C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0EE0E" w14:textId="412A6C03" w:rsidR="00210E88" w:rsidRDefault="00210E88" w:rsidP="00210E88">
      <w:pPr>
        <w:rPr>
          <w:rFonts w:ascii="Arial" w:hAnsi="Arial" w:cs="Arial"/>
          <w:b/>
          <w:sz w:val="24"/>
        </w:rPr>
      </w:pPr>
      <w:r>
        <w:rPr>
          <w:rFonts w:ascii="Arial" w:hAnsi="Arial" w:cs="Arial"/>
          <w:b/>
          <w:color w:val="0000FF"/>
          <w:sz w:val="24"/>
        </w:rPr>
        <w:t>C3-230539</w:t>
      </w:r>
      <w:r>
        <w:rPr>
          <w:rFonts w:ascii="Arial" w:hAnsi="Arial" w:cs="Arial"/>
          <w:b/>
          <w:color w:val="0000FF"/>
          <w:sz w:val="24"/>
        </w:rPr>
        <w:tab/>
      </w:r>
      <w:r>
        <w:rPr>
          <w:rFonts w:ascii="Arial" w:hAnsi="Arial" w:cs="Arial"/>
          <w:b/>
          <w:sz w:val="24"/>
        </w:rPr>
        <w:t>Support of multiple notification endpoints</w:t>
      </w:r>
    </w:p>
    <w:p w14:paraId="49C149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CR-0044  rev  Cat: B (Rel-18)</w:t>
      </w:r>
      <w:r>
        <w:rPr>
          <w:i/>
        </w:rPr>
        <w:br/>
      </w:r>
      <w:r>
        <w:rPr>
          <w:i/>
        </w:rPr>
        <w:br/>
      </w:r>
      <w:r>
        <w:rPr>
          <w:i/>
        </w:rPr>
        <w:tab/>
      </w:r>
      <w:r>
        <w:rPr>
          <w:i/>
        </w:rPr>
        <w:tab/>
      </w:r>
      <w:r>
        <w:rPr>
          <w:i/>
        </w:rPr>
        <w:tab/>
      </w:r>
      <w:r>
        <w:rPr>
          <w:i/>
        </w:rPr>
        <w:tab/>
      </w:r>
      <w:r>
        <w:rPr>
          <w:i/>
        </w:rPr>
        <w:tab/>
        <w:t>Source: Huawei</w:t>
      </w:r>
    </w:p>
    <w:p w14:paraId="06E67B09" w14:textId="77777777" w:rsidR="00210E88" w:rsidRDefault="00210E88" w:rsidP="00210E88">
      <w:pPr>
        <w:rPr>
          <w:rFonts w:ascii="Arial" w:hAnsi="Arial" w:cs="Arial"/>
          <w:b/>
        </w:rPr>
      </w:pPr>
      <w:r>
        <w:rPr>
          <w:rFonts w:ascii="Arial" w:hAnsi="Arial" w:cs="Arial"/>
          <w:b/>
        </w:rPr>
        <w:t xml:space="preserve">Discussion: </w:t>
      </w:r>
    </w:p>
    <w:p w14:paraId="5B675BDD" w14:textId="77777777" w:rsidR="00210E88" w:rsidRDefault="00210E88" w:rsidP="00210E88">
      <w:r>
        <w:t>This CR introduces backwards compatible feature to the OpenAPI file for Nmfaf_3daDataManagement API.</w:t>
      </w:r>
    </w:p>
    <w:p w14:paraId="60382C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8808" w14:textId="554468D1" w:rsidR="00210E88" w:rsidRDefault="00210E88" w:rsidP="00210E88">
      <w:pPr>
        <w:rPr>
          <w:rFonts w:ascii="Arial" w:hAnsi="Arial" w:cs="Arial"/>
          <w:b/>
          <w:sz w:val="24"/>
        </w:rPr>
      </w:pPr>
      <w:r>
        <w:rPr>
          <w:rFonts w:ascii="Arial" w:hAnsi="Arial" w:cs="Arial"/>
          <w:b/>
          <w:color w:val="0000FF"/>
          <w:sz w:val="24"/>
        </w:rPr>
        <w:t>C3-230540</w:t>
      </w:r>
      <w:r>
        <w:rPr>
          <w:rFonts w:ascii="Arial" w:hAnsi="Arial" w:cs="Arial"/>
          <w:b/>
          <w:color w:val="0000FF"/>
          <w:sz w:val="24"/>
        </w:rPr>
        <w:tab/>
      </w:r>
      <w:r>
        <w:rPr>
          <w:rFonts w:ascii="Arial" w:hAnsi="Arial" w:cs="Arial"/>
          <w:b/>
          <w:sz w:val="24"/>
        </w:rPr>
        <w:t>Support of ordering criterion for network performance</w:t>
      </w:r>
    </w:p>
    <w:p w14:paraId="46F37E2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CR-0668  rev  Cat: B (Rel-18)</w:t>
      </w:r>
      <w:r>
        <w:rPr>
          <w:i/>
        </w:rPr>
        <w:br/>
      </w:r>
      <w:r>
        <w:rPr>
          <w:i/>
        </w:rPr>
        <w:br/>
      </w:r>
      <w:r>
        <w:rPr>
          <w:i/>
        </w:rPr>
        <w:tab/>
      </w:r>
      <w:r>
        <w:rPr>
          <w:i/>
        </w:rPr>
        <w:tab/>
      </w:r>
      <w:r>
        <w:rPr>
          <w:i/>
        </w:rPr>
        <w:tab/>
      </w:r>
      <w:r>
        <w:rPr>
          <w:i/>
        </w:rPr>
        <w:tab/>
      </w:r>
      <w:r>
        <w:rPr>
          <w:i/>
        </w:rPr>
        <w:tab/>
        <w:t>Source: Huawei</w:t>
      </w:r>
    </w:p>
    <w:p w14:paraId="377C9C97" w14:textId="77777777" w:rsidR="00210E88" w:rsidRDefault="00210E88" w:rsidP="00210E88">
      <w:pPr>
        <w:rPr>
          <w:rFonts w:ascii="Arial" w:hAnsi="Arial" w:cs="Arial"/>
          <w:b/>
        </w:rPr>
      </w:pPr>
      <w:r>
        <w:rPr>
          <w:rFonts w:ascii="Arial" w:hAnsi="Arial" w:cs="Arial"/>
          <w:b/>
        </w:rPr>
        <w:t xml:space="preserve">Discussion: </w:t>
      </w:r>
    </w:p>
    <w:p w14:paraId="2EFE2E47" w14:textId="77777777" w:rsidR="00210E88" w:rsidRDefault="00210E88" w:rsidP="00210E88">
      <w:r>
        <w:t>This CR introduces backwards compatible feature to the OpenAPI file for Nnwdaf_EventsSubscription API.</w:t>
      </w:r>
    </w:p>
    <w:p w14:paraId="079A2D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006E" w14:textId="000C3EAA" w:rsidR="00210E88" w:rsidRDefault="00210E88" w:rsidP="00210E88">
      <w:pPr>
        <w:rPr>
          <w:rFonts w:ascii="Arial" w:hAnsi="Arial" w:cs="Arial"/>
          <w:b/>
          <w:sz w:val="24"/>
        </w:rPr>
      </w:pPr>
      <w:r>
        <w:rPr>
          <w:rFonts w:ascii="Arial" w:hAnsi="Arial" w:cs="Arial"/>
          <w:b/>
          <w:color w:val="0000FF"/>
          <w:sz w:val="24"/>
        </w:rPr>
        <w:t>C3-230541</w:t>
      </w:r>
      <w:r>
        <w:rPr>
          <w:rFonts w:ascii="Arial" w:hAnsi="Arial" w:cs="Arial"/>
          <w:b/>
          <w:color w:val="0000FF"/>
          <w:sz w:val="24"/>
        </w:rPr>
        <w:tab/>
      </w:r>
      <w:r>
        <w:rPr>
          <w:rFonts w:ascii="Arial" w:hAnsi="Arial" w:cs="Arial"/>
          <w:b/>
          <w:sz w:val="24"/>
        </w:rPr>
        <w:t>Support of ordering criterion for UE communication</w:t>
      </w:r>
    </w:p>
    <w:p w14:paraId="69531E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CR-0669  rev  Cat: B (Rel-18)</w:t>
      </w:r>
      <w:r>
        <w:rPr>
          <w:i/>
        </w:rPr>
        <w:br/>
      </w:r>
      <w:r>
        <w:rPr>
          <w:i/>
        </w:rPr>
        <w:br/>
      </w:r>
      <w:r>
        <w:rPr>
          <w:i/>
        </w:rPr>
        <w:tab/>
      </w:r>
      <w:r>
        <w:rPr>
          <w:i/>
        </w:rPr>
        <w:tab/>
      </w:r>
      <w:r>
        <w:rPr>
          <w:i/>
        </w:rPr>
        <w:tab/>
      </w:r>
      <w:r>
        <w:rPr>
          <w:i/>
        </w:rPr>
        <w:tab/>
      </w:r>
      <w:r>
        <w:rPr>
          <w:i/>
        </w:rPr>
        <w:tab/>
        <w:t>Source: Huawei</w:t>
      </w:r>
    </w:p>
    <w:p w14:paraId="759499D4" w14:textId="77777777" w:rsidR="00210E88" w:rsidRDefault="00210E88" w:rsidP="00210E88">
      <w:pPr>
        <w:rPr>
          <w:rFonts w:ascii="Arial" w:hAnsi="Arial" w:cs="Arial"/>
          <w:b/>
        </w:rPr>
      </w:pPr>
      <w:r>
        <w:rPr>
          <w:rFonts w:ascii="Arial" w:hAnsi="Arial" w:cs="Arial"/>
          <w:b/>
        </w:rPr>
        <w:t xml:space="preserve">Discussion: </w:t>
      </w:r>
    </w:p>
    <w:p w14:paraId="4A8BC6DF" w14:textId="77777777" w:rsidR="00210E88" w:rsidRDefault="00210E88" w:rsidP="00210E88">
      <w:r>
        <w:t>This CR introduces backwards compatible feature to the OpenAPI file for Nnwdaf_EventsSubscription API.</w:t>
      </w:r>
    </w:p>
    <w:p w14:paraId="4A7C9853" w14:textId="77777777" w:rsidR="00210E88" w:rsidRDefault="00210E88" w:rsidP="00210E88">
      <w:r>
        <w:t>Apostolos (Nokia): need further check</w:t>
      </w:r>
    </w:p>
    <w:p w14:paraId="17181E5C" w14:textId="77777777" w:rsidR="00210E88" w:rsidRDefault="00210E88" w:rsidP="00210E88">
      <w:r>
        <w:t>Xuefei (Huawei): no clash on feature name</w:t>
      </w:r>
    </w:p>
    <w:p w14:paraId="6DED40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C01E" w14:textId="058FE582" w:rsidR="00210E88" w:rsidRDefault="00210E88" w:rsidP="00210E88">
      <w:pPr>
        <w:rPr>
          <w:rFonts w:ascii="Arial" w:hAnsi="Arial" w:cs="Arial"/>
          <w:b/>
          <w:sz w:val="24"/>
        </w:rPr>
      </w:pPr>
      <w:r>
        <w:rPr>
          <w:rFonts w:ascii="Arial" w:hAnsi="Arial" w:cs="Arial"/>
          <w:b/>
          <w:color w:val="0000FF"/>
          <w:sz w:val="24"/>
        </w:rPr>
        <w:t>C3-230542</w:t>
      </w:r>
      <w:r>
        <w:rPr>
          <w:rFonts w:ascii="Arial" w:hAnsi="Arial" w:cs="Arial"/>
          <w:b/>
          <w:color w:val="0000FF"/>
          <w:sz w:val="24"/>
        </w:rPr>
        <w:tab/>
      </w:r>
      <w:r>
        <w:rPr>
          <w:rFonts w:ascii="Arial" w:hAnsi="Arial" w:cs="Arial"/>
          <w:b/>
          <w:sz w:val="24"/>
        </w:rPr>
        <w:t>Support of ordering criterion for UE mobility</w:t>
      </w:r>
    </w:p>
    <w:p w14:paraId="590814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CR-0670  rev  Cat: B (Rel-18)</w:t>
      </w:r>
      <w:r>
        <w:rPr>
          <w:i/>
        </w:rPr>
        <w:br/>
      </w:r>
      <w:r>
        <w:rPr>
          <w:i/>
        </w:rPr>
        <w:br/>
      </w:r>
      <w:r>
        <w:rPr>
          <w:i/>
        </w:rPr>
        <w:tab/>
      </w:r>
      <w:r>
        <w:rPr>
          <w:i/>
        </w:rPr>
        <w:tab/>
      </w:r>
      <w:r>
        <w:rPr>
          <w:i/>
        </w:rPr>
        <w:tab/>
      </w:r>
      <w:r>
        <w:rPr>
          <w:i/>
        </w:rPr>
        <w:tab/>
      </w:r>
      <w:r>
        <w:rPr>
          <w:i/>
        </w:rPr>
        <w:tab/>
        <w:t>Source: Huawei</w:t>
      </w:r>
    </w:p>
    <w:p w14:paraId="7C81A6E4" w14:textId="77777777" w:rsidR="00210E88" w:rsidRDefault="00210E88" w:rsidP="00210E88">
      <w:pPr>
        <w:rPr>
          <w:rFonts w:ascii="Arial" w:hAnsi="Arial" w:cs="Arial"/>
          <w:b/>
        </w:rPr>
      </w:pPr>
      <w:r>
        <w:rPr>
          <w:rFonts w:ascii="Arial" w:hAnsi="Arial" w:cs="Arial"/>
          <w:b/>
        </w:rPr>
        <w:t xml:space="preserve">Discussion: </w:t>
      </w:r>
    </w:p>
    <w:p w14:paraId="4FE32E88" w14:textId="77777777" w:rsidR="00210E88" w:rsidRDefault="00210E88" w:rsidP="00210E88">
      <w:r>
        <w:t>This CR introduces backwards compatible feature to the OpenAPI file for Nnwdaf_EventsSubscription API.</w:t>
      </w:r>
    </w:p>
    <w:p w14:paraId="28DB3416" w14:textId="77777777" w:rsidR="00210E88" w:rsidRDefault="00210E88" w:rsidP="00210E88">
      <w:r>
        <w:t>Apostolos (Nokia): need further check. Should use the same feature with AIMLsys WI</w:t>
      </w:r>
    </w:p>
    <w:p w14:paraId="099532BD" w14:textId="77777777" w:rsidR="00210E88" w:rsidRDefault="00210E88" w:rsidP="00210E88">
      <w:r>
        <w:t>Xuefei (Huawei): fine with using the same feature with AIMLsys WI</w:t>
      </w:r>
    </w:p>
    <w:p w14:paraId="1134EBE3" w14:textId="77777777" w:rsidR="00210E88" w:rsidRDefault="00210E88" w:rsidP="00210E88">
      <w:r>
        <w:t>Maria (Ericsson): need further discussion</w:t>
      </w:r>
    </w:p>
    <w:p w14:paraId="5300117D" w14:textId="77777777" w:rsidR="00210E88" w:rsidRDefault="00210E88" w:rsidP="00210E88">
      <w:r>
        <w:t>Xuefei (Huawei): r1 is available.</w:t>
      </w:r>
    </w:p>
    <w:p w14:paraId="0F589F9F" w14:textId="77777777" w:rsidR="00210E88" w:rsidRDefault="00210E88" w:rsidP="00210E88">
      <w:r>
        <w:t>Apostolos (Nokia): fine with r1s</w:t>
      </w:r>
    </w:p>
    <w:p w14:paraId="68B044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C3-230790</w:t>
      </w:r>
      <w:r>
        <w:rPr>
          <w:color w:val="993300"/>
          <w:u w:val="single"/>
        </w:rPr>
        <w:t>.</w:t>
      </w:r>
    </w:p>
    <w:p w14:paraId="7C645390" w14:textId="743AA1C3" w:rsidR="00210E88" w:rsidRDefault="00210E88" w:rsidP="00210E88">
      <w:pPr>
        <w:rPr>
          <w:rFonts w:ascii="Arial" w:hAnsi="Arial" w:cs="Arial"/>
          <w:b/>
          <w:sz w:val="24"/>
        </w:rPr>
      </w:pPr>
      <w:r>
        <w:rPr>
          <w:rFonts w:ascii="Arial" w:hAnsi="Arial" w:cs="Arial"/>
          <w:b/>
          <w:color w:val="0000FF"/>
          <w:sz w:val="24"/>
        </w:rPr>
        <w:lastRenderedPageBreak/>
        <w:t>C3-230543</w:t>
      </w:r>
      <w:r>
        <w:rPr>
          <w:rFonts w:ascii="Arial" w:hAnsi="Arial" w:cs="Arial"/>
          <w:b/>
          <w:color w:val="0000FF"/>
          <w:sz w:val="24"/>
        </w:rPr>
        <w:tab/>
      </w:r>
      <w:r>
        <w:rPr>
          <w:rFonts w:ascii="Arial" w:hAnsi="Arial" w:cs="Arial"/>
          <w:b/>
          <w:sz w:val="24"/>
        </w:rPr>
        <w:t>Support of ordering criterion for user data congestion</w:t>
      </w:r>
    </w:p>
    <w:p w14:paraId="3111A2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CR-0671  rev  Cat: B (Rel-18)</w:t>
      </w:r>
      <w:r>
        <w:rPr>
          <w:i/>
        </w:rPr>
        <w:br/>
      </w:r>
      <w:r>
        <w:rPr>
          <w:i/>
        </w:rPr>
        <w:br/>
      </w:r>
      <w:r>
        <w:rPr>
          <w:i/>
        </w:rPr>
        <w:tab/>
      </w:r>
      <w:r>
        <w:rPr>
          <w:i/>
        </w:rPr>
        <w:tab/>
      </w:r>
      <w:r>
        <w:rPr>
          <w:i/>
        </w:rPr>
        <w:tab/>
      </w:r>
      <w:r>
        <w:rPr>
          <w:i/>
        </w:rPr>
        <w:tab/>
      </w:r>
      <w:r>
        <w:rPr>
          <w:i/>
        </w:rPr>
        <w:tab/>
        <w:t>Source: Huawei</w:t>
      </w:r>
    </w:p>
    <w:p w14:paraId="41CE6B25" w14:textId="77777777" w:rsidR="00210E88" w:rsidRDefault="00210E88" w:rsidP="00210E88">
      <w:pPr>
        <w:rPr>
          <w:rFonts w:ascii="Arial" w:hAnsi="Arial" w:cs="Arial"/>
          <w:b/>
        </w:rPr>
      </w:pPr>
      <w:r>
        <w:rPr>
          <w:rFonts w:ascii="Arial" w:hAnsi="Arial" w:cs="Arial"/>
          <w:b/>
        </w:rPr>
        <w:t xml:space="preserve">Discussion: </w:t>
      </w:r>
    </w:p>
    <w:p w14:paraId="100C18E2" w14:textId="77777777" w:rsidR="00210E88" w:rsidRDefault="00210E88" w:rsidP="00210E88">
      <w:r>
        <w:t>This CR introduces backwards compatible feature to the OpenAPI file for Nnwdaf_EventsSubscription API.</w:t>
      </w:r>
    </w:p>
    <w:p w14:paraId="56B5E2D0" w14:textId="77777777" w:rsidR="00210E88" w:rsidRDefault="00210E88" w:rsidP="00210E88">
      <w:r>
        <w:t>Apostolos (Nokia): need further check. Should use the same feature with AIMLsys WI</w:t>
      </w:r>
    </w:p>
    <w:p w14:paraId="7DD6C035" w14:textId="77777777" w:rsidR="00210E88" w:rsidRDefault="00210E88" w:rsidP="00210E88">
      <w:r>
        <w:t>Xuefei (Huawei): fine with using the same feature with AIMLsys WI</w:t>
      </w:r>
    </w:p>
    <w:p w14:paraId="49077FBA" w14:textId="77777777" w:rsidR="00210E88" w:rsidRDefault="00210E88" w:rsidP="00210E88">
      <w:r>
        <w:t>Maria (Ericsson): need further discussion</w:t>
      </w:r>
    </w:p>
    <w:p w14:paraId="276A9E24" w14:textId="77777777" w:rsidR="00210E88" w:rsidRDefault="00210E88" w:rsidP="00210E88">
      <w:r>
        <w:t>Xuefei (Huawei): r1 is available.</w:t>
      </w:r>
    </w:p>
    <w:p w14:paraId="51F8369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C3-230791</w:t>
      </w:r>
      <w:r>
        <w:rPr>
          <w:color w:val="993300"/>
          <w:u w:val="single"/>
        </w:rPr>
        <w:t>.</w:t>
      </w:r>
    </w:p>
    <w:p w14:paraId="085C9E38" w14:textId="052CC439" w:rsidR="00210E88" w:rsidRDefault="00210E88" w:rsidP="00210E88">
      <w:pPr>
        <w:rPr>
          <w:rFonts w:ascii="Arial" w:hAnsi="Arial" w:cs="Arial"/>
          <w:b/>
          <w:sz w:val="24"/>
        </w:rPr>
      </w:pPr>
      <w:r>
        <w:rPr>
          <w:rFonts w:ascii="Arial" w:hAnsi="Arial" w:cs="Arial"/>
          <w:b/>
          <w:color w:val="0000FF"/>
          <w:sz w:val="24"/>
        </w:rPr>
        <w:t>C3-230544</w:t>
      </w:r>
      <w:r>
        <w:rPr>
          <w:rFonts w:ascii="Arial" w:hAnsi="Arial" w:cs="Arial"/>
          <w:b/>
          <w:color w:val="0000FF"/>
          <w:sz w:val="24"/>
        </w:rPr>
        <w:tab/>
      </w:r>
      <w:r>
        <w:rPr>
          <w:rFonts w:ascii="Arial" w:hAnsi="Arial" w:cs="Arial"/>
          <w:b/>
          <w:sz w:val="24"/>
        </w:rPr>
        <w:t>Support of temporal aggregation in processing instruction</w:t>
      </w:r>
    </w:p>
    <w:p w14:paraId="036AA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CR-0062  rev  Cat: B (Rel-18)</w:t>
      </w:r>
      <w:r>
        <w:rPr>
          <w:i/>
        </w:rPr>
        <w:br/>
      </w:r>
      <w:r>
        <w:rPr>
          <w:i/>
        </w:rPr>
        <w:br/>
      </w:r>
      <w:r>
        <w:rPr>
          <w:i/>
        </w:rPr>
        <w:tab/>
      </w:r>
      <w:r>
        <w:rPr>
          <w:i/>
        </w:rPr>
        <w:tab/>
      </w:r>
      <w:r>
        <w:rPr>
          <w:i/>
        </w:rPr>
        <w:tab/>
      </w:r>
      <w:r>
        <w:rPr>
          <w:i/>
        </w:rPr>
        <w:tab/>
      </w:r>
      <w:r>
        <w:rPr>
          <w:i/>
        </w:rPr>
        <w:tab/>
        <w:t>Source: Huawei</w:t>
      </w:r>
    </w:p>
    <w:p w14:paraId="3F4BFD51" w14:textId="77777777" w:rsidR="00210E88" w:rsidRDefault="00210E88" w:rsidP="00210E88">
      <w:pPr>
        <w:rPr>
          <w:rFonts w:ascii="Arial" w:hAnsi="Arial" w:cs="Arial"/>
          <w:b/>
        </w:rPr>
      </w:pPr>
      <w:r>
        <w:rPr>
          <w:rFonts w:ascii="Arial" w:hAnsi="Arial" w:cs="Arial"/>
          <w:b/>
        </w:rPr>
        <w:t xml:space="preserve">Discussion: </w:t>
      </w:r>
    </w:p>
    <w:p w14:paraId="3A3C7894" w14:textId="77777777" w:rsidR="00210E88" w:rsidRDefault="00210E88" w:rsidP="00210E88">
      <w:r>
        <w:t>This CR introduces backwards compatible feature OpenAPI file for Ndccf_DataManagement API.</w:t>
      </w:r>
    </w:p>
    <w:p w14:paraId="1141803E" w14:textId="77777777" w:rsidR="00210E88" w:rsidRDefault="00210E88" w:rsidP="00210E88">
      <w:r>
        <w:t>Apostolos (Nokia): also ask stage 2 about the definition of anonymizeRule</w:t>
      </w:r>
    </w:p>
    <w:p w14:paraId="1C3028BF" w14:textId="77777777" w:rsidR="00210E88" w:rsidRDefault="00210E88" w:rsidP="00210E88">
      <w:r>
        <w:t>Maria (Ericsson): further check</w:t>
      </w:r>
    </w:p>
    <w:p w14:paraId="23AB56D6" w14:textId="77777777" w:rsidR="00210E88" w:rsidRDefault="00210E88" w:rsidP="00210E88">
      <w:r>
        <w:t>Maria (Ericsson): fine</w:t>
      </w:r>
    </w:p>
    <w:p w14:paraId="70D158E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06380" w14:textId="0719A14A" w:rsidR="00210E88" w:rsidRDefault="00210E88" w:rsidP="00210E88">
      <w:pPr>
        <w:rPr>
          <w:rFonts w:ascii="Arial" w:hAnsi="Arial" w:cs="Arial"/>
          <w:b/>
          <w:sz w:val="24"/>
        </w:rPr>
      </w:pPr>
      <w:r>
        <w:rPr>
          <w:rFonts w:ascii="Arial" w:hAnsi="Arial" w:cs="Arial"/>
          <w:b/>
          <w:color w:val="0000FF"/>
          <w:sz w:val="24"/>
        </w:rPr>
        <w:t>C3-230545</w:t>
      </w:r>
      <w:r>
        <w:rPr>
          <w:rFonts w:ascii="Arial" w:hAnsi="Arial" w:cs="Arial"/>
          <w:b/>
          <w:color w:val="0000FF"/>
          <w:sz w:val="24"/>
        </w:rPr>
        <w:tab/>
      </w:r>
      <w:r>
        <w:rPr>
          <w:rFonts w:ascii="Arial" w:hAnsi="Arial" w:cs="Arial"/>
          <w:b/>
          <w:sz w:val="24"/>
        </w:rPr>
        <w:t>Support of the acceptable deviation from the threshold for QoS Sustainability</w:t>
      </w:r>
    </w:p>
    <w:p w14:paraId="39D14CC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CR-0672  rev  Cat: B (Rel-18)</w:t>
      </w:r>
      <w:r>
        <w:rPr>
          <w:i/>
        </w:rPr>
        <w:br/>
      </w:r>
      <w:r>
        <w:rPr>
          <w:i/>
        </w:rPr>
        <w:br/>
      </w:r>
      <w:r>
        <w:rPr>
          <w:i/>
        </w:rPr>
        <w:tab/>
      </w:r>
      <w:r>
        <w:rPr>
          <w:i/>
        </w:rPr>
        <w:tab/>
      </w:r>
      <w:r>
        <w:rPr>
          <w:i/>
        </w:rPr>
        <w:tab/>
      </w:r>
      <w:r>
        <w:rPr>
          <w:i/>
        </w:rPr>
        <w:tab/>
      </w:r>
      <w:r>
        <w:rPr>
          <w:i/>
        </w:rPr>
        <w:tab/>
        <w:t>Source: Huawei</w:t>
      </w:r>
    </w:p>
    <w:p w14:paraId="423C24D5" w14:textId="77777777" w:rsidR="00210E88" w:rsidRDefault="00210E88" w:rsidP="00210E88">
      <w:pPr>
        <w:rPr>
          <w:rFonts w:ascii="Arial" w:hAnsi="Arial" w:cs="Arial"/>
          <w:b/>
        </w:rPr>
      </w:pPr>
      <w:r>
        <w:rPr>
          <w:rFonts w:ascii="Arial" w:hAnsi="Arial" w:cs="Arial"/>
          <w:b/>
        </w:rPr>
        <w:t xml:space="preserve">Discussion: </w:t>
      </w:r>
    </w:p>
    <w:p w14:paraId="6531D631" w14:textId="77777777" w:rsidR="00210E88" w:rsidRDefault="00210E88" w:rsidP="00210E88">
      <w:r>
        <w:t>This CR introduces backwards compatible feature to the OpenAPI file for Nnwdaf_EventsSubscription API.</w:t>
      </w:r>
    </w:p>
    <w:p w14:paraId="2F9F97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D3D51" w14:textId="14DA8DC4" w:rsidR="00210E88" w:rsidRDefault="00210E88" w:rsidP="00210E88">
      <w:pPr>
        <w:rPr>
          <w:rFonts w:ascii="Arial" w:hAnsi="Arial" w:cs="Arial"/>
          <w:b/>
          <w:sz w:val="24"/>
        </w:rPr>
      </w:pPr>
      <w:r>
        <w:rPr>
          <w:rFonts w:ascii="Arial" w:hAnsi="Arial" w:cs="Arial"/>
          <w:b/>
          <w:color w:val="0000FF"/>
          <w:sz w:val="24"/>
        </w:rPr>
        <w:t>C3-230546</w:t>
      </w:r>
      <w:r>
        <w:rPr>
          <w:rFonts w:ascii="Arial" w:hAnsi="Arial" w:cs="Arial"/>
          <w:b/>
          <w:color w:val="0000FF"/>
          <w:sz w:val="24"/>
        </w:rPr>
        <w:tab/>
      </w:r>
      <w:r>
        <w:rPr>
          <w:rFonts w:ascii="Arial" w:hAnsi="Arial" w:cs="Arial"/>
          <w:b/>
          <w:sz w:val="24"/>
        </w:rPr>
        <w:t>Support of the amount information in the notification for Abnormal behaviour</w:t>
      </w:r>
    </w:p>
    <w:p w14:paraId="374DFC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CR-0673  rev  Cat: B (Rel-18)</w:t>
      </w:r>
      <w:r>
        <w:rPr>
          <w:i/>
        </w:rPr>
        <w:br/>
      </w:r>
      <w:r>
        <w:rPr>
          <w:i/>
        </w:rPr>
        <w:br/>
      </w:r>
      <w:r>
        <w:rPr>
          <w:i/>
        </w:rPr>
        <w:tab/>
      </w:r>
      <w:r>
        <w:rPr>
          <w:i/>
        </w:rPr>
        <w:tab/>
      </w:r>
      <w:r>
        <w:rPr>
          <w:i/>
        </w:rPr>
        <w:tab/>
      </w:r>
      <w:r>
        <w:rPr>
          <w:i/>
        </w:rPr>
        <w:tab/>
      </w:r>
      <w:r>
        <w:rPr>
          <w:i/>
        </w:rPr>
        <w:tab/>
        <w:t>Source: Huawei</w:t>
      </w:r>
    </w:p>
    <w:p w14:paraId="0AF7DD0A" w14:textId="77777777" w:rsidR="00210E88" w:rsidRDefault="00210E88" w:rsidP="00210E88">
      <w:pPr>
        <w:rPr>
          <w:rFonts w:ascii="Arial" w:hAnsi="Arial" w:cs="Arial"/>
          <w:b/>
        </w:rPr>
      </w:pPr>
      <w:r>
        <w:rPr>
          <w:rFonts w:ascii="Arial" w:hAnsi="Arial" w:cs="Arial"/>
          <w:b/>
        </w:rPr>
        <w:t xml:space="preserve">Discussion: </w:t>
      </w:r>
    </w:p>
    <w:p w14:paraId="0A4E9BCD" w14:textId="77777777" w:rsidR="00210E88" w:rsidRDefault="00210E88" w:rsidP="00210E88">
      <w:r>
        <w:t>This CR introduces backwards compatible feature to the OpenAPI file for Nnwdaf_EventsSubscription API.</w:t>
      </w:r>
    </w:p>
    <w:p w14:paraId="20613EE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D5C2A" w14:textId="4A1F5C09" w:rsidR="00210E88" w:rsidRDefault="00210E88" w:rsidP="00210E88">
      <w:pPr>
        <w:rPr>
          <w:rFonts w:ascii="Arial" w:hAnsi="Arial" w:cs="Arial"/>
          <w:b/>
          <w:sz w:val="24"/>
        </w:rPr>
      </w:pPr>
      <w:r>
        <w:rPr>
          <w:rFonts w:ascii="Arial" w:hAnsi="Arial" w:cs="Arial"/>
          <w:b/>
          <w:color w:val="0000FF"/>
          <w:sz w:val="24"/>
        </w:rPr>
        <w:t>C3-230547</w:t>
      </w:r>
      <w:r>
        <w:rPr>
          <w:rFonts w:ascii="Arial" w:hAnsi="Arial" w:cs="Arial"/>
          <w:b/>
          <w:color w:val="0000FF"/>
          <w:sz w:val="24"/>
        </w:rPr>
        <w:tab/>
      </w:r>
      <w:r>
        <w:rPr>
          <w:rFonts w:ascii="Arial" w:hAnsi="Arial" w:cs="Arial"/>
          <w:b/>
          <w:sz w:val="24"/>
        </w:rPr>
        <w:t>Support of user consent change for data collection procedures</w:t>
      </w:r>
    </w:p>
    <w:p w14:paraId="2A18EF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CR-0043  rev  Cat: F (Rel-18)</w:t>
      </w:r>
      <w:r>
        <w:rPr>
          <w:i/>
        </w:rPr>
        <w:br/>
      </w:r>
      <w:r>
        <w:rPr>
          <w:i/>
        </w:rPr>
        <w:br/>
      </w:r>
      <w:r>
        <w:rPr>
          <w:i/>
        </w:rPr>
        <w:tab/>
      </w:r>
      <w:r>
        <w:rPr>
          <w:i/>
        </w:rPr>
        <w:tab/>
      </w:r>
      <w:r>
        <w:rPr>
          <w:i/>
        </w:rPr>
        <w:tab/>
      </w:r>
      <w:r>
        <w:rPr>
          <w:i/>
        </w:rPr>
        <w:tab/>
      </w:r>
      <w:r>
        <w:rPr>
          <w:i/>
        </w:rPr>
        <w:tab/>
        <w:t>Source: Huawei</w:t>
      </w:r>
    </w:p>
    <w:p w14:paraId="796C2535" w14:textId="77777777" w:rsidR="00210E88" w:rsidRDefault="00210E88" w:rsidP="00210E88">
      <w:pPr>
        <w:rPr>
          <w:rFonts w:ascii="Arial" w:hAnsi="Arial" w:cs="Arial"/>
          <w:b/>
        </w:rPr>
      </w:pPr>
      <w:r>
        <w:rPr>
          <w:rFonts w:ascii="Arial" w:hAnsi="Arial" w:cs="Arial"/>
          <w:b/>
        </w:rPr>
        <w:t xml:space="preserve">Discussion: </w:t>
      </w:r>
    </w:p>
    <w:p w14:paraId="55B9F440" w14:textId="77777777" w:rsidR="00210E88" w:rsidRDefault="00210E88" w:rsidP="00210E88">
      <w:r>
        <w:t>Apostolos (Nokia): not renumbering it as steps 7, 8.. but 6a, 6b.</w:t>
      </w:r>
    </w:p>
    <w:p w14:paraId="6C1BF9C6" w14:textId="77777777" w:rsidR="00210E88" w:rsidRDefault="00210E88" w:rsidP="00210E88">
      <w:r>
        <w:t>Rev is pre-agreed.</w:t>
      </w:r>
    </w:p>
    <w:p w14:paraId="6053C5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C3-230633</w:t>
      </w:r>
      <w:r>
        <w:rPr>
          <w:color w:val="993300"/>
          <w:u w:val="single"/>
        </w:rPr>
        <w:t>.</w:t>
      </w:r>
    </w:p>
    <w:p w14:paraId="301AAA46" w14:textId="690805CD" w:rsidR="00210E88" w:rsidRDefault="00210E88" w:rsidP="00210E88">
      <w:pPr>
        <w:rPr>
          <w:rFonts w:ascii="Arial" w:hAnsi="Arial" w:cs="Arial"/>
          <w:b/>
          <w:sz w:val="24"/>
        </w:rPr>
      </w:pPr>
      <w:r>
        <w:rPr>
          <w:rFonts w:ascii="Arial" w:hAnsi="Arial" w:cs="Arial"/>
          <w:b/>
          <w:color w:val="0000FF"/>
          <w:sz w:val="24"/>
        </w:rPr>
        <w:t>C3-230548</w:t>
      </w:r>
      <w:r>
        <w:rPr>
          <w:rFonts w:ascii="Arial" w:hAnsi="Arial" w:cs="Arial"/>
          <w:b/>
          <w:color w:val="0000FF"/>
          <w:sz w:val="24"/>
        </w:rPr>
        <w:tab/>
      </w:r>
      <w:r>
        <w:rPr>
          <w:rFonts w:ascii="Arial" w:hAnsi="Arial" w:cs="Arial"/>
          <w:b/>
          <w:sz w:val="24"/>
        </w:rPr>
        <w:t>Update the enumeration value of preferred level of accuracy</w:t>
      </w:r>
    </w:p>
    <w:p w14:paraId="6168F5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CR-0674  rev  Cat: B (Rel-18)</w:t>
      </w:r>
      <w:r>
        <w:rPr>
          <w:i/>
        </w:rPr>
        <w:br/>
      </w:r>
      <w:r>
        <w:rPr>
          <w:i/>
        </w:rPr>
        <w:br/>
      </w:r>
      <w:r>
        <w:rPr>
          <w:i/>
        </w:rPr>
        <w:tab/>
      </w:r>
      <w:r>
        <w:rPr>
          <w:i/>
        </w:rPr>
        <w:tab/>
      </w:r>
      <w:r>
        <w:rPr>
          <w:i/>
        </w:rPr>
        <w:tab/>
      </w:r>
      <w:r>
        <w:rPr>
          <w:i/>
        </w:rPr>
        <w:tab/>
      </w:r>
      <w:r>
        <w:rPr>
          <w:i/>
        </w:rPr>
        <w:tab/>
        <w:t>Source: Huawei</w:t>
      </w:r>
    </w:p>
    <w:p w14:paraId="4E9C7673" w14:textId="77777777" w:rsidR="00210E88" w:rsidRDefault="00210E88" w:rsidP="00210E88">
      <w:pPr>
        <w:rPr>
          <w:rFonts w:ascii="Arial" w:hAnsi="Arial" w:cs="Arial"/>
          <w:b/>
        </w:rPr>
      </w:pPr>
      <w:r>
        <w:rPr>
          <w:rFonts w:ascii="Arial" w:hAnsi="Arial" w:cs="Arial"/>
          <w:b/>
        </w:rPr>
        <w:t xml:space="preserve">Discussion: </w:t>
      </w:r>
    </w:p>
    <w:p w14:paraId="32C4DEF5" w14:textId="77777777" w:rsidR="00210E88" w:rsidRDefault="00210E88" w:rsidP="00210E88">
      <w:r>
        <w:t>This CR introduces backwards compatible feature to the OpenAPI file for Nnwdaf_EventsSubscription API.</w:t>
      </w:r>
    </w:p>
    <w:p w14:paraId="2E7CA8D7" w14:textId="77777777" w:rsidR="00210E88" w:rsidRDefault="00210E88" w:rsidP="00210E88">
      <w:r>
        <w:t>Zhenning (China Mobile): not comment but for further clarification on how to use the value</w:t>
      </w:r>
    </w:p>
    <w:p w14:paraId="0899E623" w14:textId="77777777" w:rsidR="00210E88" w:rsidRDefault="00210E88" w:rsidP="00210E88">
      <w:r>
        <w:t>Maria (Ericsson): comments on the feature name</w:t>
      </w:r>
    </w:p>
    <w:p w14:paraId="08D31391" w14:textId="77777777" w:rsidR="00210E88" w:rsidRDefault="00210E88" w:rsidP="00210E88">
      <w:r>
        <w:t>Xuefei (Huawei): further discussion on feature name</w:t>
      </w:r>
    </w:p>
    <w:p w14:paraId="02F7275A" w14:textId="77777777" w:rsidR="00210E88" w:rsidRDefault="00210E88" w:rsidP="00210E88">
      <w:r>
        <w:t>Xuefei (Huawei): r1 is available.</w:t>
      </w:r>
    </w:p>
    <w:p w14:paraId="25339D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C3-230792</w:t>
      </w:r>
      <w:r>
        <w:rPr>
          <w:color w:val="993300"/>
          <w:u w:val="single"/>
        </w:rPr>
        <w:t>.</w:t>
      </w:r>
    </w:p>
    <w:p w14:paraId="73D38746" w14:textId="29CD5F9F" w:rsidR="00210E88" w:rsidRDefault="00210E88" w:rsidP="00210E88">
      <w:pPr>
        <w:rPr>
          <w:rFonts w:ascii="Arial" w:hAnsi="Arial" w:cs="Arial"/>
          <w:b/>
          <w:sz w:val="24"/>
        </w:rPr>
      </w:pPr>
      <w:r>
        <w:rPr>
          <w:rFonts w:ascii="Arial" w:hAnsi="Arial" w:cs="Arial"/>
          <w:b/>
          <w:color w:val="0000FF"/>
          <w:sz w:val="24"/>
        </w:rPr>
        <w:t>C3-230551</w:t>
      </w:r>
      <w:r>
        <w:rPr>
          <w:rFonts w:ascii="Arial" w:hAnsi="Arial" w:cs="Arial"/>
          <w:b/>
          <w:color w:val="0000FF"/>
          <w:sz w:val="24"/>
        </w:rPr>
        <w:tab/>
      </w:r>
      <w:r>
        <w:rPr>
          <w:rFonts w:ascii="Arial" w:hAnsi="Arial" w:cs="Arial"/>
          <w:b/>
          <w:sz w:val="24"/>
        </w:rPr>
        <w:t>eNetAE workplan</w:t>
      </w:r>
    </w:p>
    <w:p w14:paraId="5486953E"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23ABAAA" w14:textId="77777777" w:rsidR="00210E88" w:rsidRDefault="00210E88" w:rsidP="00210E88">
      <w:pPr>
        <w:rPr>
          <w:rFonts w:ascii="Arial" w:hAnsi="Arial" w:cs="Arial"/>
          <w:b/>
        </w:rPr>
      </w:pPr>
      <w:r>
        <w:rPr>
          <w:rFonts w:ascii="Arial" w:hAnsi="Arial" w:cs="Arial"/>
          <w:b/>
        </w:rPr>
        <w:t xml:space="preserve">Discussion: </w:t>
      </w:r>
    </w:p>
    <w:p w14:paraId="2557E3BA" w14:textId="77777777" w:rsidR="00210E88" w:rsidRDefault="00210E88" w:rsidP="00210E88">
      <w:r>
        <w:t>Fuen (Ericsson): may provide comments later.</w:t>
      </w:r>
    </w:p>
    <w:p w14:paraId="64EF06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A2151" w14:textId="73FDCD0F" w:rsidR="00210E88" w:rsidRDefault="00210E88" w:rsidP="00210E88">
      <w:pPr>
        <w:rPr>
          <w:rFonts w:ascii="Arial" w:hAnsi="Arial" w:cs="Arial"/>
          <w:b/>
          <w:sz w:val="24"/>
        </w:rPr>
      </w:pPr>
      <w:r>
        <w:rPr>
          <w:rFonts w:ascii="Arial" w:hAnsi="Arial" w:cs="Arial"/>
          <w:b/>
          <w:color w:val="0000FF"/>
          <w:sz w:val="24"/>
        </w:rPr>
        <w:t>C3-230615</w:t>
      </w:r>
      <w:r>
        <w:rPr>
          <w:rFonts w:ascii="Arial" w:hAnsi="Arial" w:cs="Arial"/>
          <w:b/>
          <w:color w:val="0000FF"/>
          <w:sz w:val="24"/>
        </w:rPr>
        <w:tab/>
      </w:r>
      <w:r>
        <w:rPr>
          <w:rFonts w:ascii="Arial" w:hAnsi="Arial" w:cs="Arial"/>
          <w:b/>
          <w:sz w:val="24"/>
        </w:rPr>
        <w:t>Corrections for MLModelProvision</w:t>
      </w:r>
    </w:p>
    <w:p w14:paraId="432C6B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CR-0663  rev 1 Cat: F (Rel-18)</w:t>
      </w:r>
      <w:r>
        <w:rPr>
          <w:i/>
        </w:rPr>
        <w:br/>
      </w:r>
      <w:r>
        <w:rPr>
          <w:i/>
        </w:rPr>
        <w:br/>
      </w:r>
      <w:r>
        <w:rPr>
          <w:i/>
        </w:rPr>
        <w:tab/>
      </w:r>
      <w:r>
        <w:rPr>
          <w:i/>
        </w:rPr>
        <w:tab/>
      </w:r>
      <w:r>
        <w:rPr>
          <w:i/>
        </w:rPr>
        <w:tab/>
      </w:r>
      <w:r>
        <w:rPr>
          <w:i/>
        </w:rPr>
        <w:tab/>
      </w:r>
      <w:r>
        <w:rPr>
          <w:i/>
        </w:rPr>
        <w:tab/>
        <w:t>Source: Huawei</w:t>
      </w:r>
    </w:p>
    <w:p w14:paraId="111A10D4" w14:textId="77777777" w:rsidR="00210E88" w:rsidRDefault="00210E88" w:rsidP="00210E88">
      <w:pPr>
        <w:rPr>
          <w:color w:val="808080"/>
        </w:rPr>
      </w:pPr>
      <w:r>
        <w:rPr>
          <w:color w:val="808080"/>
        </w:rPr>
        <w:t>(Replaces C3-230532)</w:t>
      </w:r>
    </w:p>
    <w:p w14:paraId="0BEC5C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0A159" w14:textId="170229C0" w:rsidR="00210E88" w:rsidRDefault="00210E88" w:rsidP="00210E88">
      <w:pPr>
        <w:rPr>
          <w:rFonts w:ascii="Arial" w:hAnsi="Arial" w:cs="Arial"/>
          <w:b/>
          <w:sz w:val="24"/>
        </w:rPr>
      </w:pPr>
      <w:r>
        <w:rPr>
          <w:rFonts w:ascii="Arial" w:hAnsi="Arial" w:cs="Arial"/>
          <w:b/>
          <w:color w:val="0000FF"/>
          <w:sz w:val="24"/>
        </w:rPr>
        <w:t>C3-230616</w:t>
      </w:r>
      <w:r>
        <w:rPr>
          <w:rFonts w:ascii="Arial" w:hAnsi="Arial" w:cs="Arial"/>
          <w:b/>
          <w:color w:val="0000FF"/>
          <w:sz w:val="24"/>
        </w:rPr>
        <w:tab/>
      </w:r>
      <w:r>
        <w:rPr>
          <w:rFonts w:ascii="Arial" w:hAnsi="Arial" w:cs="Arial"/>
          <w:b/>
          <w:sz w:val="24"/>
        </w:rPr>
        <w:t>Enhancement of data and analytics storage</w:t>
      </w:r>
    </w:p>
    <w:p w14:paraId="33A251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CR-0060  rev 1 Cat: B (Rel-18)</w:t>
      </w:r>
      <w:r>
        <w:rPr>
          <w:i/>
        </w:rPr>
        <w:br/>
      </w:r>
      <w:r>
        <w:rPr>
          <w:i/>
        </w:rPr>
        <w:br/>
      </w:r>
      <w:r>
        <w:rPr>
          <w:i/>
        </w:rPr>
        <w:tab/>
      </w:r>
      <w:r>
        <w:rPr>
          <w:i/>
        </w:rPr>
        <w:tab/>
      </w:r>
      <w:r>
        <w:rPr>
          <w:i/>
        </w:rPr>
        <w:tab/>
      </w:r>
      <w:r>
        <w:rPr>
          <w:i/>
        </w:rPr>
        <w:tab/>
      </w:r>
      <w:r>
        <w:rPr>
          <w:i/>
        </w:rPr>
        <w:tab/>
        <w:t>Source: Huawei</w:t>
      </w:r>
    </w:p>
    <w:p w14:paraId="37BF7EFD" w14:textId="77777777" w:rsidR="00210E88" w:rsidRDefault="00210E88" w:rsidP="00210E88">
      <w:pPr>
        <w:rPr>
          <w:color w:val="808080"/>
        </w:rPr>
      </w:pPr>
      <w:r>
        <w:rPr>
          <w:color w:val="808080"/>
        </w:rPr>
        <w:lastRenderedPageBreak/>
        <w:t>(Replaces C3-230530)</w:t>
      </w:r>
    </w:p>
    <w:p w14:paraId="7AC8CF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85F80" w14:textId="45AFD1DD" w:rsidR="00210E88" w:rsidRDefault="00210E88" w:rsidP="00210E88">
      <w:pPr>
        <w:rPr>
          <w:rFonts w:ascii="Arial" w:hAnsi="Arial" w:cs="Arial"/>
          <w:b/>
          <w:sz w:val="24"/>
        </w:rPr>
      </w:pPr>
      <w:r>
        <w:rPr>
          <w:rFonts w:ascii="Arial" w:hAnsi="Arial" w:cs="Arial"/>
          <w:b/>
          <w:color w:val="0000FF"/>
          <w:sz w:val="24"/>
        </w:rPr>
        <w:t>C3-230633</w:t>
      </w:r>
      <w:r>
        <w:rPr>
          <w:rFonts w:ascii="Arial" w:hAnsi="Arial" w:cs="Arial"/>
          <w:b/>
          <w:color w:val="0000FF"/>
          <w:sz w:val="24"/>
        </w:rPr>
        <w:tab/>
      </w:r>
      <w:r>
        <w:rPr>
          <w:rFonts w:ascii="Arial" w:hAnsi="Arial" w:cs="Arial"/>
          <w:b/>
          <w:sz w:val="24"/>
        </w:rPr>
        <w:t>Support of user consent change for data collection procedures</w:t>
      </w:r>
    </w:p>
    <w:p w14:paraId="5A3B86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CR-0043  rev 1 Cat: F (Rel-18)</w:t>
      </w:r>
      <w:r>
        <w:rPr>
          <w:i/>
        </w:rPr>
        <w:br/>
      </w:r>
      <w:r>
        <w:rPr>
          <w:i/>
        </w:rPr>
        <w:br/>
      </w:r>
      <w:r>
        <w:rPr>
          <w:i/>
        </w:rPr>
        <w:tab/>
      </w:r>
      <w:r>
        <w:rPr>
          <w:i/>
        </w:rPr>
        <w:tab/>
      </w:r>
      <w:r>
        <w:rPr>
          <w:i/>
        </w:rPr>
        <w:tab/>
      </w:r>
      <w:r>
        <w:rPr>
          <w:i/>
        </w:rPr>
        <w:tab/>
      </w:r>
      <w:r>
        <w:rPr>
          <w:i/>
        </w:rPr>
        <w:tab/>
        <w:t>Source: Huawei</w:t>
      </w:r>
    </w:p>
    <w:p w14:paraId="61CC4256" w14:textId="77777777" w:rsidR="00210E88" w:rsidRDefault="00210E88" w:rsidP="00210E88">
      <w:pPr>
        <w:rPr>
          <w:color w:val="808080"/>
        </w:rPr>
      </w:pPr>
      <w:r>
        <w:rPr>
          <w:color w:val="808080"/>
        </w:rPr>
        <w:t>(Replaces C3-230547)</w:t>
      </w:r>
    </w:p>
    <w:p w14:paraId="583FCD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DF49" w14:textId="77CE01EF" w:rsidR="00210E88" w:rsidRDefault="00210E88" w:rsidP="00210E88">
      <w:pPr>
        <w:rPr>
          <w:rFonts w:ascii="Arial" w:hAnsi="Arial" w:cs="Arial"/>
          <w:b/>
          <w:sz w:val="24"/>
        </w:rPr>
      </w:pPr>
      <w:r>
        <w:rPr>
          <w:rFonts w:ascii="Arial" w:hAnsi="Arial" w:cs="Arial"/>
          <w:b/>
          <w:color w:val="0000FF"/>
          <w:sz w:val="24"/>
        </w:rPr>
        <w:t>C3-230672</w:t>
      </w:r>
      <w:r>
        <w:rPr>
          <w:rFonts w:ascii="Arial" w:hAnsi="Arial" w:cs="Arial"/>
          <w:b/>
          <w:color w:val="0000FF"/>
          <w:sz w:val="24"/>
        </w:rPr>
        <w:tab/>
      </w:r>
      <w:r>
        <w:rPr>
          <w:rFonts w:ascii="Arial" w:hAnsi="Arial" w:cs="Arial"/>
          <w:b/>
          <w:sz w:val="24"/>
        </w:rPr>
        <w:t>Corrections for descriptions of boolean data types</w:t>
      </w:r>
    </w:p>
    <w:p w14:paraId="45B33D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CR-0661  rev 1 Cat: F (Rel-18)</w:t>
      </w:r>
      <w:r>
        <w:rPr>
          <w:i/>
        </w:rPr>
        <w:br/>
      </w:r>
      <w:r>
        <w:rPr>
          <w:i/>
        </w:rPr>
        <w:br/>
      </w:r>
      <w:r>
        <w:rPr>
          <w:i/>
        </w:rPr>
        <w:tab/>
      </w:r>
      <w:r>
        <w:rPr>
          <w:i/>
        </w:rPr>
        <w:tab/>
      </w:r>
      <w:r>
        <w:rPr>
          <w:i/>
        </w:rPr>
        <w:tab/>
      </w:r>
      <w:r>
        <w:rPr>
          <w:i/>
        </w:rPr>
        <w:tab/>
      </w:r>
      <w:r>
        <w:rPr>
          <w:i/>
        </w:rPr>
        <w:tab/>
        <w:t>Source: Huawei</w:t>
      </w:r>
    </w:p>
    <w:p w14:paraId="290F0914" w14:textId="77777777" w:rsidR="00210E88" w:rsidRDefault="00210E88" w:rsidP="00210E88">
      <w:pPr>
        <w:rPr>
          <w:color w:val="808080"/>
        </w:rPr>
      </w:pPr>
      <w:r>
        <w:rPr>
          <w:color w:val="808080"/>
        </w:rPr>
        <w:t>(Replaces C3-230528)</w:t>
      </w:r>
    </w:p>
    <w:p w14:paraId="7454E4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1AC5" w14:textId="7F56FF9D" w:rsidR="00210E88" w:rsidRDefault="00210E88" w:rsidP="00210E88">
      <w:pPr>
        <w:rPr>
          <w:rFonts w:ascii="Arial" w:hAnsi="Arial" w:cs="Arial"/>
          <w:b/>
          <w:sz w:val="24"/>
        </w:rPr>
      </w:pPr>
      <w:r>
        <w:rPr>
          <w:rFonts w:ascii="Arial" w:hAnsi="Arial" w:cs="Arial"/>
          <w:b/>
          <w:color w:val="0000FF"/>
          <w:sz w:val="24"/>
        </w:rPr>
        <w:t>C3-230700</w:t>
      </w:r>
      <w:r>
        <w:rPr>
          <w:rFonts w:ascii="Arial" w:hAnsi="Arial" w:cs="Arial"/>
          <w:b/>
          <w:color w:val="0000FF"/>
          <w:sz w:val="24"/>
        </w:rPr>
        <w:tab/>
      </w:r>
      <w:r>
        <w:rPr>
          <w:rFonts w:ascii="Arial" w:hAnsi="Arial" w:cs="Arial"/>
          <w:b/>
          <w:sz w:val="24"/>
        </w:rPr>
        <w:t>Clarification for Analytics Specification in Nnwdaf_DataManagement Service</w:t>
      </w:r>
    </w:p>
    <w:p w14:paraId="750D6D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CR-0660  rev 1 Cat: F (Rel-18)</w:t>
      </w:r>
      <w:r>
        <w:rPr>
          <w:i/>
        </w:rPr>
        <w:br/>
      </w:r>
      <w:r>
        <w:rPr>
          <w:i/>
        </w:rPr>
        <w:br/>
      </w:r>
      <w:r>
        <w:rPr>
          <w:i/>
        </w:rPr>
        <w:tab/>
      </w:r>
      <w:r>
        <w:rPr>
          <w:i/>
        </w:rPr>
        <w:tab/>
      </w:r>
      <w:r>
        <w:rPr>
          <w:i/>
        </w:rPr>
        <w:tab/>
      </w:r>
      <w:r>
        <w:rPr>
          <w:i/>
        </w:rPr>
        <w:tab/>
      </w:r>
      <w:r>
        <w:rPr>
          <w:i/>
        </w:rPr>
        <w:tab/>
        <w:t>Source: Huawei</w:t>
      </w:r>
    </w:p>
    <w:p w14:paraId="6CE4A9A2" w14:textId="77777777" w:rsidR="00210E88" w:rsidRDefault="00210E88" w:rsidP="00210E88">
      <w:pPr>
        <w:rPr>
          <w:color w:val="808080"/>
        </w:rPr>
      </w:pPr>
      <w:r>
        <w:rPr>
          <w:color w:val="808080"/>
        </w:rPr>
        <w:t>(Replaces C3-230527)</w:t>
      </w:r>
    </w:p>
    <w:p w14:paraId="1EABD6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91BC7" w14:textId="07713C3F" w:rsidR="00210E88" w:rsidRDefault="00210E88" w:rsidP="00210E88">
      <w:pPr>
        <w:rPr>
          <w:rFonts w:ascii="Arial" w:hAnsi="Arial" w:cs="Arial"/>
          <w:b/>
          <w:sz w:val="24"/>
        </w:rPr>
      </w:pPr>
      <w:r>
        <w:rPr>
          <w:rFonts w:ascii="Arial" w:hAnsi="Arial" w:cs="Arial"/>
          <w:b/>
          <w:color w:val="0000FF"/>
          <w:sz w:val="24"/>
        </w:rPr>
        <w:t>C3-230701</w:t>
      </w:r>
      <w:r>
        <w:rPr>
          <w:rFonts w:ascii="Arial" w:hAnsi="Arial" w:cs="Arial"/>
          <w:b/>
          <w:color w:val="0000FF"/>
          <w:sz w:val="24"/>
        </w:rPr>
        <w:tab/>
      </w:r>
      <w:r>
        <w:rPr>
          <w:rFonts w:ascii="Arial" w:hAnsi="Arial" w:cs="Arial"/>
          <w:b/>
          <w:sz w:val="24"/>
        </w:rPr>
        <w:t>Enhance the filter for performance data collection</w:t>
      </w:r>
    </w:p>
    <w:p w14:paraId="3D51E0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CR-0097  rev 1 Cat: B (Rel-18)</w:t>
      </w:r>
      <w:r>
        <w:rPr>
          <w:i/>
        </w:rPr>
        <w:br/>
      </w:r>
      <w:r>
        <w:rPr>
          <w:i/>
        </w:rPr>
        <w:br/>
      </w:r>
      <w:r>
        <w:rPr>
          <w:i/>
        </w:rPr>
        <w:tab/>
      </w:r>
      <w:r>
        <w:rPr>
          <w:i/>
        </w:rPr>
        <w:tab/>
      </w:r>
      <w:r>
        <w:rPr>
          <w:i/>
        </w:rPr>
        <w:tab/>
      </w:r>
      <w:r>
        <w:rPr>
          <w:i/>
        </w:rPr>
        <w:tab/>
      </w:r>
      <w:r>
        <w:rPr>
          <w:i/>
        </w:rPr>
        <w:tab/>
        <w:t>Source: Huawei</w:t>
      </w:r>
    </w:p>
    <w:p w14:paraId="1432CD8A" w14:textId="77777777" w:rsidR="00210E88" w:rsidRDefault="00210E88" w:rsidP="00210E88">
      <w:pPr>
        <w:rPr>
          <w:color w:val="808080"/>
        </w:rPr>
      </w:pPr>
      <w:r>
        <w:rPr>
          <w:color w:val="808080"/>
        </w:rPr>
        <w:t>(Replaces C3-230529)</w:t>
      </w:r>
    </w:p>
    <w:p w14:paraId="4A9AD9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0F024" w14:textId="568B3D92" w:rsidR="00210E88" w:rsidRDefault="00210E88" w:rsidP="00210E88">
      <w:pPr>
        <w:rPr>
          <w:rFonts w:ascii="Arial" w:hAnsi="Arial" w:cs="Arial"/>
          <w:b/>
          <w:sz w:val="24"/>
        </w:rPr>
      </w:pPr>
      <w:r>
        <w:rPr>
          <w:rFonts w:ascii="Arial" w:hAnsi="Arial" w:cs="Arial"/>
          <w:b/>
          <w:color w:val="0000FF"/>
          <w:sz w:val="24"/>
        </w:rPr>
        <w:t>C3-230710</w:t>
      </w:r>
      <w:r>
        <w:rPr>
          <w:rFonts w:ascii="Arial" w:hAnsi="Arial" w:cs="Arial"/>
          <w:b/>
          <w:color w:val="0000FF"/>
          <w:sz w:val="24"/>
        </w:rPr>
        <w:tab/>
      </w:r>
      <w:r>
        <w:rPr>
          <w:rFonts w:ascii="Arial" w:hAnsi="Arial" w:cs="Arial"/>
          <w:b/>
          <w:sz w:val="24"/>
        </w:rPr>
        <w:t>Handling of fetch Instruction</w:t>
      </w:r>
    </w:p>
    <w:p w14:paraId="56283D6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CR-0648  rev 1 Cat: F (Rel-18)</w:t>
      </w:r>
      <w:r>
        <w:rPr>
          <w:i/>
        </w:rPr>
        <w:br/>
      </w:r>
      <w:r>
        <w:rPr>
          <w:i/>
        </w:rPr>
        <w:br/>
      </w:r>
      <w:r>
        <w:rPr>
          <w:i/>
        </w:rPr>
        <w:tab/>
      </w:r>
      <w:r>
        <w:rPr>
          <w:i/>
        </w:rPr>
        <w:tab/>
      </w:r>
      <w:r>
        <w:rPr>
          <w:i/>
        </w:rPr>
        <w:tab/>
      </w:r>
      <w:r>
        <w:rPr>
          <w:i/>
        </w:rPr>
        <w:tab/>
      </w:r>
      <w:r>
        <w:rPr>
          <w:i/>
        </w:rPr>
        <w:tab/>
        <w:t>Source: ZTE</w:t>
      </w:r>
    </w:p>
    <w:p w14:paraId="343C3DA3" w14:textId="77777777" w:rsidR="00210E88" w:rsidRDefault="00210E88" w:rsidP="00210E88">
      <w:pPr>
        <w:rPr>
          <w:color w:val="808080"/>
        </w:rPr>
      </w:pPr>
      <w:r>
        <w:rPr>
          <w:color w:val="808080"/>
        </w:rPr>
        <w:t>(Replaces C3-230284)</w:t>
      </w:r>
    </w:p>
    <w:p w14:paraId="50C1BC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5E946" w14:textId="29C26575" w:rsidR="00210E88" w:rsidRDefault="00210E88" w:rsidP="00210E88">
      <w:pPr>
        <w:rPr>
          <w:rFonts w:ascii="Arial" w:hAnsi="Arial" w:cs="Arial"/>
          <w:b/>
          <w:sz w:val="24"/>
        </w:rPr>
      </w:pPr>
      <w:r>
        <w:rPr>
          <w:rFonts w:ascii="Arial" w:hAnsi="Arial" w:cs="Arial"/>
          <w:b/>
          <w:color w:val="0000FF"/>
          <w:sz w:val="24"/>
        </w:rPr>
        <w:t>C3-230713</w:t>
      </w:r>
      <w:r>
        <w:rPr>
          <w:rFonts w:ascii="Arial" w:hAnsi="Arial" w:cs="Arial"/>
          <w:b/>
          <w:color w:val="0000FF"/>
          <w:sz w:val="24"/>
        </w:rPr>
        <w:tab/>
      </w:r>
      <w:r>
        <w:rPr>
          <w:rFonts w:ascii="Arial" w:hAnsi="Arial" w:cs="Arial"/>
          <w:b/>
          <w:sz w:val="24"/>
        </w:rPr>
        <w:t>Handling of fetch Instruction</w:t>
      </w:r>
    </w:p>
    <w:p w14:paraId="51868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CR-0057  rev 1 Cat: F (Rel-18)</w:t>
      </w:r>
      <w:r>
        <w:rPr>
          <w:i/>
        </w:rPr>
        <w:br/>
      </w:r>
      <w:r>
        <w:rPr>
          <w:i/>
        </w:rPr>
        <w:lastRenderedPageBreak/>
        <w:br/>
      </w:r>
      <w:r>
        <w:rPr>
          <w:i/>
        </w:rPr>
        <w:tab/>
      </w:r>
      <w:r>
        <w:rPr>
          <w:i/>
        </w:rPr>
        <w:tab/>
      </w:r>
      <w:r>
        <w:rPr>
          <w:i/>
        </w:rPr>
        <w:tab/>
      </w:r>
      <w:r>
        <w:rPr>
          <w:i/>
        </w:rPr>
        <w:tab/>
      </w:r>
      <w:r>
        <w:rPr>
          <w:i/>
        </w:rPr>
        <w:tab/>
        <w:t>Source: ZTE</w:t>
      </w:r>
    </w:p>
    <w:p w14:paraId="7CE3F16A" w14:textId="77777777" w:rsidR="00210E88" w:rsidRDefault="00210E88" w:rsidP="00210E88">
      <w:pPr>
        <w:rPr>
          <w:color w:val="808080"/>
        </w:rPr>
      </w:pPr>
      <w:r>
        <w:rPr>
          <w:color w:val="808080"/>
        </w:rPr>
        <w:t>(Replaces C3-230285)</w:t>
      </w:r>
    </w:p>
    <w:p w14:paraId="674674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AF8D2" w14:textId="364A7242" w:rsidR="00210E88" w:rsidRDefault="00210E88" w:rsidP="00210E88">
      <w:pPr>
        <w:rPr>
          <w:rFonts w:ascii="Arial" w:hAnsi="Arial" w:cs="Arial"/>
          <w:b/>
          <w:sz w:val="24"/>
        </w:rPr>
      </w:pPr>
      <w:r>
        <w:rPr>
          <w:rFonts w:ascii="Arial" w:hAnsi="Arial" w:cs="Arial"/>
          <w:b/>
          <w:color w:val="0000FF"/>
          <w:sz w:val="24"/>
        </w:rPr>
        <w:t>C3-230714</w:t>
      </w:r>
      <w:r>
        <w:rPr>
          <w:rFonts w:ascii="Arial" w:hAnsi="Arial" w:cs="Arial"/>
          <w:b/>
          <w:color w:val="0000FF"/>
          <w:sz w:val="24"/>
        </w:rPr>
        <w:tab/>
      </w:r>
      <w:r>
        <w:rPr>
          <w:rFonts w:ascii="Arial" w:hAnsi="Arial" w:cs="Arial"/>
          <w:b/>
          <w:sz w:val="24"/>
        </w:rPr>
        <w:t>Handling of fetch Instruction</w:t>
      </w:r>
    </w:p>
    <w:p w14:paraId="03AE2A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CR-0046  rev 1 Cat: F (Rel-18)</w:t>
      </w:r>
      <w:r>
        <w:rPr>
          <w:i/>
        </w:rPr>
        <w:br/>
      </w:r>
      <w:r>
        <w:rPr>
          <w:i/>
        </w:rPr>
        <w:br/>
      </w:r>
      <w:r>
        <w:rPr>
          <w:i/>
        </w:rPr>
        <w:tab/>
      </w:r>
      <w:r>
        <w:rPr>
          <w:i/>
        </w:rPr>
        <w:tab/>
      </w:r>
      <w:r>
        <w:rPr>
          <w:i/>
        </w:rPr>
        <w:tab/>
      </w:r>
      <w:r>
        <w:rPr>
          <w:i/>
        </w:rPr>
        <w:tab/>
      </w:r>
      <w:r>
        <w:rPr>
          <w:i/>
        </w:rPr>
        <w:tab/>
        <w:t>Source: ZTE</w:t>
      </w:r>
    </w:p>
    <w:p w14:paraId="3450C1E0" w14:textId="77777777" w:rsidR="00210E88" w:rsidRDefault="00210E88" w:rsidP="00210E88">
      <w:pPr>
        <w:rPr>
          <w:color w:val="808080"/>
        </w:rPr>
      </w:pPr>
      <w:r>
        <w:rPr>
          <w:color w:val="808080"/>
        </w:rPr>
        <w:t>(Replaces C3-230286)</w:t>
      </w:r>
    </w:p>
    <w:p w14:paraId="35DB1D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E0D84" w14:textId="1B2ECB00" w:rsidR="00210E88" w:rsidRDefault="00210E88" w:rsidP="00210E88">
      <w:pPr>
        <w:rPr>
          <w:rFonts w:ascii="Arial" w:hAnsi="Arial" w:cs="Arial"/>
          <w:b/>
          <w:sz w:val="24"/>
        </w:rPr>
      </w:pPr>
      <w:r>
        <w:rPr>
          <w:rFonts w:ascii="Arial" w:hAnsi="Arial" w:cs="Arial"/>
          <w:b/>
          <w:color w:val="0000FF"/>
          <w:sz w:val="24"/>
        </w:rPr>
        <w:t>C3-230715</w:t>
      </w:r>
      <w:r>
        <w:rPr>
          <w:rFonts w:ascii="Arial" w:hAnsi="Arial" w:cs="Arial"/>
          <w:b/>
          <w:color w:val="0000FF"/>
          <w:sz w:val="24"/>
        </w:rPr>
        <w:tab/>
      </w:r>
      <w:r>
        <w:rPr>
          <w:rFonts w:ascii="Arial" w:hAnsi="Arial" w:cs="Arial"/>
          <w:b/>
          <w:sz w:val="24"/>
        </w:rPr>
        <w:t>Handling of fetch Instruction</w:t>
      </w:r>
    </w:p>
    <w:p w14:paraId="08D426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CR-0042  rev 1 Cat: F (Rel-18)</w:t>
      </w:r>
      <w:r>
        <w:rPr>
          <w:i/>
        </w:rPr>
        <w:br/>
      </w:r>
      <w:r>
        <w:rPr>
          <w:i/>
        </w:rPr>
        <w:br/>
      </w:r>
      <w:r>
        <w:rPr>
          <w:i/>
        </w:rPr>
        <w:tab/>
      </w:r>
      <w:r>
        <w:rPr>
          <w:i/>
        </w:rPr>
        <w:tab/>
      </w:r>
      <w:r>
        <w:rPr>
          <w:i/>
        </w:rPr>
        <w:tab/>
      </w:r>
      <w:r>
        <w:rPr>
          <w:i/>
        </w:rPr>
        <w:tab/>
      </w:r>
      <w:r>
        <w:rPr>
          <w:i/>
        </w:rPr>
        <w:tab/>
        <w:t>Source: ZTE</w:t>
      </w:r>
    </w:p>
    <w:p w14:paraId="23482C07" w14:textId="77777777" w:rsidR="00210E88" w:rsidRDefault="00210E88" w:rsidP="00210E88">
      <w:pPr>
        <w:rPr>
          <w:color w:val="808080"/>
        </w:rPr>
      </w:pPr>
      <w:r>
        <w:rPr>
          <w:color w:val="808080"/>
        </w:rPr>
        <w:t>(Replaces C3-230287)</w:t>
      </w:r>
    </w:p>
    <w:p w14:paraId="4604BA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E7672" w14:textId="51BF5EAC" w:rsidR="00210E88" w:rsidRDefault="00210E88" w:rsidP="00210E88">
      <w:pPr>
        <w:rPr>
          <w:rFonts w:ascii="Arial" w:hAnsi="Arial" w:cs="Arial"/>
          <w:b/>
          <w:sz w:val="24"/>
        </w:rPr>
      </w:pPr>
      <w:r>
        <w:rPr>
          <w:rFonts w:ascii="Arial" w:hAnsi="Arial" w:cs="Arial"/>
          <w:b/>
          <w:color w:val="0000FF"/>
          <w:sz w:val="24"/>
        </w:rPr>
        <w:t>C3-230718</w:t>
      </w:r>
      <w:r>
        <w:rPr>
          <w:rFonts w:ascii="Arial" w:hAnsi="Arial" w:cs="Arial"/>
          <w:b/>
          <w:color w:val="0000FF"/>
          <w:sz w:val="24"/>
        </w:rPr>
        <w:tab/>
      </w:r>
      <w:r>
        <w:rPr>
          <w:rFonts w:ascii="Arial" w:hAnsi="Arial" w:cs="Arial"/>
          <w:b/>
          <w:sz w:val="24"/>
        </w:rPr>
        <w:t>non-existent eventId</w:t>
      </w:r>
    </w:p>
    <w:p w14:paraId="5B194B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CR-0806  rev 1 Cat: F (Rel-18)</w:t>
      </w:r>
      <w:r>
        <w:rPr>
          <w:i/>
        </w:rPr>
        <w:br/>
      </w:r>
      <w:r>
        <w:rPr>
          <w:i/>
        </w:rPr>
        <w:br/>
      </w:r>
      <w:r>
        <w:rPr>
          <w:i/>
        </w:rPr>
        <w:tab/>
      </w:r>
      <w:r>
        <w:rPr>
          <w:i/>
        </w:rPr>
        <w:tab/>
      </w:r>
      <w:r>
        <w:rPr>
          <w:i/>
        </w:rPr>
        <w:tab/>
      </w:r>
      <w:r>
        <w:rPr>
          <w:i/>
        </w:rPr>
        <w:tab/>
      </w:r>
      <w:r>
        <w:rPr>
          <w:i/>
        </w:rPr>
        <w:tab/>
        <w:t>Source: ZTE</w:t>
      </w:r>
    </w:p>
    <w:p w14:paraId="2031C4B2" w14:textId="77777777" w:rsidR="00210E88" w:rsidRDefault="00210E88" w:rsidP="00210E88">
      <w:pPr>
        <w:rPr>
          <w:color w:val="808080"/>
        </w:rPr>
      </w:pPr>
      <w:r>
        <w:rPr>
          <w:color w:val="808080"/>
        </w:rPr>
        <w:t>(Replaces C3-230302)</w:t>
      </w:r>
    </w:p>
    <w:p w14:paraId="4D63B1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FC593" w14:textId="0449B7C2" w:rsidR="00210E88" w:rsidRDefault="00210E88" w:rsidP="00210E88">
      <w:pPr>
        <w:rPr>
          <w:rFonts w:ascii="Arial" w:hAnsi="Arial" w:cs="Arial"/>
          <w:b/>
          <w:sz w:val="24"/>
        </w:rPr>
      </w:pPr>
      <w:r>
        <w:rPr>
          <w:rFonts w:ascii="Arial" w:hAnsi="Arial" w:cs="Arial"/>
          <w:b/>
          <w:color w:val="0000FF"/>
          <w:sz w:val="24"/>
        </w:rPr>
        <w:t>C3-230785</w:t>
      </w:r>
      <w:r>
        <w:rPr>
          <w:rFonts w:ascii="Arial" w:hAnsi="Arial" w:cs="Arial"/>
          <w:b/>
          <w:color w:val="0000FF"/>
          <w:sz w:val="24"/>
        </w:rPr>
        <w:tab/>
      </w:r>
      <w:r>
        <w:rPr>
          <w:rFonts w:ascii="Arial" w:hAnsi="Arial" w:cs="Arial"/>
          <w:b/>
          <w:sz w:val="24"/>
        </w:rPr>
        <w:t>Enhancement of network performance for AnalyticsInfo Service</w:t>
      </w:r>
    </w:p>
    <w:p w14:paraId="1AF23E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CR-0662  rev 1 Cat: B (Rel-18)</w:t>
      </w:r>
      <w:r>
        <w:rPr>
          <w:i/>
        </w:rPr>
        <w:br/>
      </w:r>
      <w:r>
        <w:rPr>
          <w:i/>
        </w:rPr>
        <w:br/>
      </w:r>
      <w:r>
        <w:rPr>
          <w:i/>
        </w:rPr>
        <w:tab/>
      </w:r>
      <w:r>
        <w:rPr>
          <w:i/>
        </w:rPr>
        <w:tab/>
      </w:r>
      <w:r>
        <w:rPr>
          <w:i/>
        </w:rPr>
        <w:tab/>
      </w:r>
      <w:r>
        <w:rPr>
          <w:i/>
        </w:rPr>
        <w:tab/>
      </w:r>
      <w:r>
        <w:rPr>
          <w:i/>
        </w:rPr>
        <w:tab/>
        <w:t>Source: Huawei</w:t>
      </w:r>
    </w:p>
    <w:p w14:paraId="6091A736" w14:textId="77777777" w:rsidR="00210E88" w:rsidRDefault="00210E88" w:rsidP="00210E88">
      <w:pPr>
        <w:rPr>
          <w:color w:val="808080"/>
        </w:rPr>
      </w:pPr>
      <w:r>
        <w:rPr>
          <w:color w:val="808080"/>
        </w:rPr>
        <w:t>(Replaces C3-230531)</w:t>
      </w:r>
    </w:p>
    <w:p w14:paraId="105507D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B3BDC" w14:textId="7AC65CDE" w:rsidR="00210E88" w:rsidRDefault="00210E88" w:rsidP="00210E88">
      <w:pPr>
        <w:rPr>
          <w:rFonts w:ascii="Arial" w:hAnsi="Arial" w:cs="Arial"/>
          <w:b/>
          <w:sz w:val="24"/>
        </w:rPr>
      </w:pPr>
      <w:r>
        <w:rPr>
          <w:rFonts w:ascii="Arial" w:hAnsi="Arial" w:cs="Arial"/>
          <w:b/>
          <w:color w:val="0000FF"/>
          <w:sz w:val="24"/>
        </w:rPr>
        <w:t>C3-230786</w:t>
      </w:r>
      <w:r>
        <w:rPr>
          <w:rFonts w:ascii="Arial" w:hAnsi="Arial" w:cs="Arial"/>
          <w:b/>
          <w:color w:val="0000FF"/>
          <w:sz w:val="24"/>
        </w:rPr>
        <w:tab/>
      </w:r>
      <w:r>
        <w:rPr>
          <w:rFonts w:ascii="Arial" w:hAnsi="Arial" w:cs="Arial"/>
          <w:b/>
          <w:sz w:val="24"/>
        </w:rPr>
        <w:t>Enhancement of UE communication for AnalyticsInfo Service</w:t>
      </w:r>
    </w:p>
    <w:p w14:paraId="4FBC8C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CR-0664  rev 1 Cat: B (Rel-18)</w:t>
      </w:r>
      <w:r>
        <w:rPr>
          <w:i/>
        </w:rPr>
        <w:br/>
      </w:r>
      <w:r>
        <w:rPr>
          <w:i/>
        </w:rPr>
        <w:br/>
      </w:r>
      <w:r>
        <w:rPr>
          <w:i/>
        </w:rPr>
        <w:tab/>
      </w:r>
      <w:r>
        <w:rPr>
          <w:i/>
        </w:rPr>
        <w:tab/>
      </w:r>
      <w:r>
        <w:rPr>
          <w:i/>
        </w:rPr>
        <w:tab/>
      </w:r>
      <w:r>
        <w:rPr>
          <w:i/>
        </w:rPr>
        <w:tab/>
      </w:r>
      <w:r>
        <w:rPr>
          <w:i/>
        </w:rPr>
        <w:tab/>
        <w:t>Source: Huawei</w:t>
      </w:r>
    </w:p>
    <w:p w14:paraId="5DDBAB9B" w14:textId="77777777" w:rsidR="00210E88" w:rsidRDefault="00210E88" w:rsidP="00210E88">
      <w:pPr>
        <w:rPr>
          <w:color w:val="808080"/>
        </w:rPr>
      </w:pPr>
      <w:r>
        <w:rPr>
          <w:color w:val="808080"/>
        </w:rPr>
        <w:t>(Replaces C3-230533)</w:t>
      </w:r>
    </w:p>
    <w:p w14:paraId="3B550A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5A982" w14:textId="1CD0C84E" w:rsidR="00210E88" w:rsidRDefault="00210E88" w:rsidP="00210E88">
      <w:pPr>
        <w:rPr>
          <w:rFonts w:ascii="Arial" w:hAnsi="Arial" w:cs="Arial"/>
          <w:b/>
          <w:sz w:val="24"/>
        </w:rPr>
      </w:pPr>
      <w:r>
        <w:rPr>
          <w:rFonts w:ascii="Arial" w:hAnsi="Arial" w:cs="Arial"/>
          <w:b/>
          <w:color w:val="0000FF"/>
          <w:sz w:val="24"/>
        </w:rPr>
        <w:t>C3-230787</w:t>
      </w:r>
      <w:r>
        <w:rPr>
          <w:rFonts w:ascii="Arial" w:hAnsi="Arial" w:cs="Arial"/>
          <w:b/>
          <w:color w:val="0000FF"/>
          <w:sz w:val="24"/>
        </w:rPr>
        <w:tab/>
      </w:r>
      <w:r>
        <w:rPr>
          <w:rFonts w:ascii="Arial" w:hAnsi="Arial" w:cs="Arial"/>
          <w:b/>
          <w:sz w:val="24"/>
        </w:rPr>
        <w:t>Enhancement of UE mobility for AnalyticsInfo Service</w:t>
      </w:r>
    </w:p>
    <w:p w14:paraId="12BED2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CR-0665  rev 1 Cat: B (Rel-18)</w:t>
      </w:r>
      <w:r>
        <w:rPr>
          <w:i/>
        </w:rPr>
        <w:br/>
      </w:r>
      <w:r>
        <w:rPr>
          <w:i/>
        </w:rPr>
        <w:lastRenderedPageBreak/>
        <w:br/>
      </w:r>
      <w:r>
        <w:rPr>
          <w:i/>
        </w:rPr>
        <w:tab/>
      </w:r>
      <w:r>
        <w:rPr>
          <w:i/>
        </w:rPr>
        <w:tab/>
      </w:r>
      <w:r>
        <w:rPr>
          <w:i/>
        </w:rPr>
        <w:tab/>
      </w:r>
      <w:r>
        <w:rPr>
          <w:i/>
        </w:rPr>
        <w:tab/>
      </w:r>
      <w:r>
        <w:rPr>
          <w:i/>
        </w:rPr>
        <w:tab/>
        <w:t>Source: Huawei</w:t>
      </w:r>
    </w:p>
    <w:p w14:paraId="3A8147B3" w14:textId="77777777" w:rsidR="00210E88" w:rsidRDefault="00210E88" w:rsidP="00210E88">
      <w:pPr>
        <w:rPr>
          <w:color w:val="808080"/>
        </w:rPr>
      </w:pPr>
      <w:r>
        <w:rPr>
          <w:color w:val="808080"/>
        </w:rPr>
        <w:t>(Replaces C3-230534)</w:t>
      </w:r>
    </w:p>
    <w:p w14:paraId="7DB626B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11A80" w14:textId="229D5B41" w:rsidR="00210E88" w:rsidRDefault="00210E88" w:rsidP="00210E88">
      <w:pPr>
        <w:rPr>
          <w:rFonts w:ascii="Arial" w:hAnsi="Arial" w:cs="Arial"/>
          <w:b/>
          <w:sz w:val="24"/>
        </w:rPr>
      </w:pPr>
      <w:r>
        <w:rPr>
          <w:rFonts w:ascii="Arial" w:hAnsi="Arial" w:cs="Arial"/>
          <w:b/>
          <w:color w:val="0000FF"/>
          <w:sz w:val="24"/>
        </w:rPr>
        <w:t>C3-230788</w:t>
      </w:r>
      <w:r>
        <w:rPr>
          <w:rFonts w:ascii="Arial" w:hAnsi="Arial" w:cs="Arial"/>
          <w:b/>
          <w:color w:val="0000FF"/>
          <w:sz w:val="24"/>
        </w:rPr>
        <w:tab/>
      </w:r>
      <w:r>
        <w:rPr>
          <w:rFonts w:ascii="Arial" w:hAnsi="Arial" w:cs="Arial"/>
          <w:b/>
          <w:sz w:val="24"/>
        </w:rPr>
        <w:t>Enhancement of user data congestion for AnalyticsInfo Service</w:t>
      </w:r>
    </w:p>
    <w:p w14:paraId="307766B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CR-0666  rev 1 Cat: B (Rel-18)</w:t>
      </w:r>
      <w:r>
        <w:rPr>
          <w:i/>
        </w:rPr>
        <w:br/>
      </w:r>
      <w:r>
        <w:rPr>
          <w:i/>
        </w:rPr>
        <w:br/>
      </w:r>
      <w:r>
        <w:rPr>
          <w:i/>
        </w:rPr>
        <w:tab/>
      </w:r>
      <w:r>
        <w:rPr>
          <w:i/>
        </w:rPr>
        <w:tab/>
      </w:r>
      <w:r>
        <w:rPr>
          <w:i/>
        </w:rPr>
        <w:tab/>
      </w:r>
      <w:r>
        <w:rPr>
          <w:i/>
        </w:rPr>
        <w:tab/>
      </w:r>
      <w:r>
        <w:rPr>
          <w:i/>
        </w:rPr>
        <w:tab/>
        <w:t>Source: Huawei</w:t>
      </w:r>
    </w:p>
    <w:p w14:paraId="2F488D7A" w14:textId="77777777" w:rsidR="00210E88" w:rsidRDefault="00210E88" w:rsidP="00210E88">
      <w:pPr>
        <w:rPr>
          <w:color w:val="808080"/>
        </w:rPr>
      </w:pPr>
      <w:r>
        <w:rPr>
          <w:color w:val="808080"/>
        </w:rPr>
        <w:t>(Replaces C3-230535)</w:t>
      </w:r>
    </w:p>
    <w:p w14:paraId="6147E5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285A3" w14:textId="31DC2776" w:rsidR="00210E88" w:rsidRDefault="00210E88" w:rsidP="00210E88">
      <w:pPr>
        <w:rPr>
          <w:rFonts w:ascii="Arial" w:hAnsi="Arial" w:cs="Arial"/>
          <w:b/>
          <w:sz w:val="24"/>
        </w:rPr>
      </w:pPr>
      <w:r>
        <w:rPr>
          <w:rFonts w:ascii="Arial" w:hAnsi="Arial" w:cs="Arial"/>
          <w:b/>
          <w:color w:val="0000FF"/>
          <w:sz w:val="24"/>
        </w:rPr>
        <w:t>C3-230789</w:t>
      </w:r>
      <w:r>
        <w:rPr>
          <w:rFonts w:ascii="Arial" w:hAnsi="Arial" w:cs="Arial"/>
          <w:b/>
          <w:color w:val="0000FF"/>
          <w:sz w:val="24"/>
        </w:rPr>
        <w:tab/>
      </w:r>
      <w:r>
        <w:rPr>
          <w:rFonts w:ascii="Arial" w:hAnsi="Arial" w:cs="Arial"/>
          <w:b/>
          <w:sz w:val="24"/>
        </w:rPr>
        <w:t>Support of collecting expected UE behaviour parameters from AF</w:t>
      </w:r>
    </w:p>
    <w:p w14:paraId="7B5A3F4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CR-0098  rev 1 Cat: B (Rel-18)</w:t>
      </w:r>
      <w:r>
        <w:rPr>
          <w:i/>
        </w:rPr>
        <w:br/>
      </w:r>
      <w:r>
        <w:rPr>
          <w:i/>
        </w:rPr>
        <w:br/>
      </w:r>
      <w:r>
        <w:rPr>
          <w:i/>
        </w:rPr>
        <w:tab/>
      </w:r>
      <w:r>
        <w:rPr>
          <w:i/>
        </w:rPr>
        <w:tab/>
      </w:r>
      <w:r>
        <w:rPr>
          <w:i/>
        </w:rPr>
        <w:tab/>
      </w:r>
      <w:r>
        <w:rPr>
          <w:i/>
        </w:rPr>
        <w:tab/>
      </w:r>
      <w:r>
        <w:rPr>
          <w:i/>
        </w:rPr>
        <w:tab/>
        <w:t>Source: Huawei</w:t>
      </w:r>
    </w:p>
    <w:p w14:paraId="4E59BDFB" w14:textId="77777777" w:rsidR="00210E88" w:rsidRDefault="00210E88" w:rsidP="00210E88">
      <w:pPr>
        <w:rPr>
          <w:color w:val="808080"/>
        </w:rPr>
      </w:pPr>
      <w:r>
        <w:rPr>
          <w:color w:val="808080"/>
        </w:rPr>
        <w:t>(Replaces C3-230536)</w:t>
      </w:r>
    </w:p>
    <w:p w14:paraId="5CA9D6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2A4CB" w14:textId="629CFD71" w:rsidR="00210E88" w:rsidRDefault="00210E88" w:rsidP="00210E88">
      <w:pPr>
        <w:rPr>
          <w:rFonts w:ascii="Arial" w:hAnsi="Arial" w:cs="Arial"/>
          <w:b/>
          <w:sz w:val="24"/>
        </w:rPr>
      </w:pPr>
      <w:r>
        <w:rPr>
          <w:rFonts w:ascii="Arial" w:hAnsi="Arial" w:cs="Arial"/>
          <w:b/>
          <w:color w:val="0000FF"/>
          <w:sz w:val="24"/>
        </w:rPr>
        <w:t>C3-230790</w:t>
      </w:r>
      <w:r>
        <w:rPr>
          <w:rFonts w:ascii="Arial" w:hAnsi="Arial" w:cs="Arial"/>
          <w:b/>
          <w:color w:val="0000FF"/>
          <w:sz w:val="24"/>
        </w:rPr>
        <w:tab/>
      </w:r>
      <w:r>
        <w:rPr>
          <w:rFonts w:ascii="Arial" w:hAnsi="Arial" w:cs="Arial"/>
          <w:b/>
          <w:sz w:val="24"/>
        </w:rPr>
        <w:t>Support of ordering criterion for UE mobility</w:t>
      </w:r>
    </w:p>
    <w:p w14:paraId="12EF04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CR-0670  rev 1 Cat: B (Rel-18)</w:t>
      </w:r>
      <w:r>
        <w:rPr>
          <w:i/>
        </w:rPr>
        <w:br/>
      </w:r>
      <w:r>
        <w:rPr>
          <w:i/>
        </w:rPr>
        <w:br/>
      </w:r>
      <w:r>
        <w:rPr>
          <w:i/>
        </w:rPr>
        <w:tab/>
      </w:r>
      <w:r>
        <w:rPr>
          <w:i/>
        </w:rPr>
        <w:tab/>
      </w:r>
      <w:r>
        <w:rPr>
          <w:i/>
        </w:rPr>
        <w:tab/>
      </w:r>
      <w:r>
        <w:rPr>
          <w:i/>
        </w:rPr>
        <w:tab/>
      </w:r>
      <w:r>
        <w:rPr>
          <w:i/>
        </w:rPr>
        <w:tab/>
        <w:t>Source: Huawei</w:t>
      </w:r>
    </w:p>
    <w:p w14:paraId="2F3E194A" w14:textId="77777777" w:rsidR="00210E88" w:rsidRDefault="00210E88" w:rsidP="00210E88">
      <w:pPr>
        <w:rPr>
          <w:color w:val="808080"/>
        </w:rPr>
      </w:pPr>
      <w:r>
        <w:rPr>
          <w:color w:val="808080"/>
        </w:rPr>
        <w:t>(Replaces C3-230542)</w:t>
      </w:r>
    </w:p>
    <w:p w14:paraId="2614BE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3BC4E" w14:textId="6ED5C9C4" w:rsidR="00210E88" w:rsidRDefault="00210E88" w:rsidP="00210E88">
      <w:pPr>
        <w:rPr>
          <w:rFonts w:ascii="Arial" w:hAnsi="Arial" w:cs="Arial"/>
          <w:b/>
          <w:sz w:val="24"/>
        </w:rPr>
      </w:pPr>
      <w:r>
        <w:rPr>
          <w:rFonts w:ascii="Arial" w:hAnsi="Arial" w:cs="Arial"/>
          <w:b/>
          <w:color w:val="0000FF"/>
          <w:sz w:val="24"/>
        </w:rPr>
        <w:t>C3-230791</w:t>
      </w:r>
      <w:r>
        <w:rPr>
          <w:rFonts w:ascii="Arial" w:hAnsi="Arial" w:cs="Arial"/>
          <w:b/>
          <w:color w:val="0000FF"/>
          <w:sz w:val="24"/>
        </w:rPr>
        <w:tab/>
      </w:r>
      <w:r>
        <w:rPr>
          <w:rFonts w:ascii="Arial" w:hAnsi="Arial" w:cs="Arial"/>
          <w:b/>
          <w:sz w:val="24"/>
        </w:rPr>
        <w:t>Support of ordering criterion for user data congestion</w:t>
      </w:r>
    </w:p>
    <w:p w14:paraId="7CF244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CR-0671  rev 1 Cat: B (Rel-18)</w:t>
      </w:r>
      <w:r>
        <w:rPr>
          <w:i/>
        </w:rPr>
        <w:br/>
      </w:r>
      <w:r>
        <w:rPr>
          <w:i/>
        </w:rPr>
        <w:br/>
      </w:r>
      <w:r>
        <w:rPr>
          <w:i/>
        </w:rPr>
        <w:tab/>
      </w:r>
      <w:r>
        <w:rPr>
          <w:i/>
        </w:rPr>
        <w:tab/>
      </w:r>
      <w:r>
        <w:rPr>
          <w:i/>
        </w:rPr>
        <w:tab/>
      </w:r>
      <w:r>
        <w:rPr>
          <w:i/>
        </w:rPr>
        <w:tab/>
      </w:r>
      <w:r>
        <w:rPr>
          <w:i/>
        </w:rPr>
        <w:tab/>
        <w:t>Source: Huawei</w:t>
      </w:r>
    </w:p>
    <w:p w14:paraId="467E81C8" w14:textId="77777777" w:rsidR="00210E88" w:rsidRDefault="00210E88" w:rsidP="00210E88">
      <w:pPr>
        <w:rPr>
          <w:color w:val="808080"/>
        </w:rPr>
      </w:pPr>
      <w:r>
        <w:rPr>
          <w:color w:val="808080"/>
        </w:rPr>
        <w:t>(Replaces C3-230543)</w:t>
      </w:r>
    </w:p>
    <w:p w14:paraId="1E2C54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A660E" w14:textId="160BAC71" w:rsidR="00210E88" w:rsidRDefault="00210E88" w:rsidP="00210E88">
      <w:pPr>
        <w:rPr>
          <w:rFonts w:ascii="Arial" w:hAnsi="Arial" w:cs="Arial"/>
          <w:b/>
          <w:sz w:val="24"/>
        </w:rPr>
      </w:pPr>
      <w:r>
        <w:rPr>
          <w:rFonts w:ascii="Arial" w:hAnsi="Arial" w:cs="Arial"/>
          <w:b/>
          <w:color w:val="0000FF"/>
          <w:sz w:val="24"/>
        </w:rPr>
        <w:t>C3-230792</w:t>
      </w:r>
      <w:r>
        <w:rPr>
          <w:rFonts w:ascii="Arial" w:hAnsi="Arial" w:cs="Arial"/>
          <w:b/>
          <w:color w:val="0000FF"/>
          <w:sz w:val="24"/>
        </w:rPr>
        <w:tab/>
      </w:r>
      <w:r>
        <w:rPr>
          <w:rFonts w:ascii="Arial" w:hAnsi="Arial" w:cs="Arial"/>
          <w:b/>
          <w:sz w:val="24"/>
        </w:rPr>
        <w:t>Update the enumeration value of preferred level of accuracy</w:t>
      </w:r>
    </w:p>
    <w:p w14:paraId="5FAE19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CR-0674  rev 1 Cat: B (Rel-18)</w:t>
      </w:r>
      <w:r>
        <w:rPr>
          <w:i/>
        </w:rPr>
        <w:br/>
      </w:r>
      <w:r>
        <w:rPr>
          <w:i/>
        </w:rPr>
        <w:br/>
      </w:r>
      <w:r>
        <w:rPr>
          <w:i/>
        </w:rPr>
        <w:tab/>
      </w:r>
      <w:r>
        <w:rPr>
          <w:i/>
        </w:rPr>
        <w:tab/>
      </w:r>
      <w:r>
        <w:rPr>
          <w:i/>
        </w:rPr>
        <w:tab/>
      </w:r>
      <w:r>
        <w:rPr>
          <w:i/>
        </w:rPr>
        <w:tab/>
      </w:r>
      <w:r>
        <w:rPr>
          <w:i/>
        </w:rPr>
        <w:tab/>
        <w:t>Source: Huawei</w:t>
      </w:r>
    </w:p>
    <w:p w14:paraId="4CC673BA" w14:textId="77777777" w:rsidR="00210E88" w:rsidRDefault="00210E88" w:rsidP="00210E88">
      <w:pPr>
        <w:rPr>
          <w:color w:val="808080"/>
        </w:rPr>
      </w:pPr>
      <w:r>
        <w:rPr>
          <w:color w:val="808080"/>
        </w:rPr>
        <w:t>(Replaces C3-230548)</w:t>
      </w:r>
    </w:p>
    <w:p w14:paraId="0F4F43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18AE" w14:textId="7F6CAD17" w:rsidR="00210E88" w:rsidRDefault="00210E88" w:rsidP="00210E88">
      <w:pPr>
        <w:rPr>
          <w:rFonts w:ascii="Arial" w:hAnsi="Arial" w:cs="Arial"/>
          <w:b/>
          <w:sz w:val="24"/>
        </w:rPr>
      </w:pPr>
      <w:r>
        <w:rPr>
          <w:rFonts w:ascii="Arial" w:hAnsi="Arial" w:cs="Arial"/>
          <w:b/>
          <w:color w:val="0000FF"/>
          <w:sz w:val="24"/>
        </w:rPr>
        <w:t>C3-230850</w:t>
      </w:r>
      <w:r>
        <w:rPr>
          <w:rFonts w:ascii="Arial" w:hAnsi="Arial" w:cs="Arial"/>
          <w:b/>
          <w:color w:val="0000FF"/>
          <w:sz w:val="24"/>
        </w:rPr>
        <w:tab/>
      </w:r>
      <w:r>
        <w:rPr>
          <w:rFonts w:ascii="Arial" w:hAnsi="Arial" w:cs="Arial"/>
          <w:b/>
          <w:sz w:val="24"/>
        </w:rPr>
        <w:t>Corrections on offsetPeriod</w:t>
      </w:r>
    </w:p>
    <w:p w14:paraId="7792BC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CR-0635  rev 1 Cat: F (Rel-18)</w:t>
      </w:r>
      <w:r>
        <w:rPr>
          <w:i/>
        </w:rPr>
        <w:br/>
      </w:r>
      <w:r>
        <w:rPr>
          <w:i/>
        </w:rPr>
        <w:lastRenderedPageBreak/>
        <w:br/>
      </w:r>
      <w:r>
        <w:rPr>
          <w:i/>
        </w:rPr>
        <w:tab/>
      </w:r>
      <w:r>
        <w:rPr>
          <w:i/>
        </w:rPr>
        <w:tab/>
      </w:r>
      <w:r>
        <w:rPr>
          <w:i/>
        </w:rPr>
        <w:tab/>
      </w:r>
      <w:r>
        <w:rPr>
          <w:i/>
        </w:rPr>
        <w:tab/>
      </w:r>
      <w:r>
        <w:rPr>
          <w:i/>
        </w:rPr>
        <w:tab/>
        <w:t>Source: Ericsson</w:t>
      </w:r>
    </w:p>
    <w:p w14:paraId="018EB375" w14:textId="77777777" w:rsidR="00210E88" w:rsidRDefault="00210E88" w:rsidP="00210E88">
      <w:pPr>
        <w:rPr>
          <w:color w:val="808080"/>
        </w:rPr>
      </w:pPr>
      <w:r>
        <w:rPr>
          <w:color w:val="808080"/>
        </w:rPr>
        <w:t>(Replaces C3-230212)</w:t>
      </w:r>
    </w:p>
    <w:p w14:paraId="4267E5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95527" w14:textId="6380BF85" w:rsidR="00210E88" w:rsidRDefault="00210E88" w:rsidP="00210E88">
      <w:pPr>
        <w:rPr>
          <w:rFonts w:ascii="Arial" w:hAnsi="Arial" w:cs="Arial"/>
          <w:b/>
          <w:sz w:val="24"/>
        </w:rPr>
      </w:pPr>
      <w:r>
        <w:rPr>
          <w:rFonts w:ascii="Arial" w:hAnsi="Arial" w:cs="Arial"/>
          <w:b/>
          <w:color w:val="0000FF"/>
          <w:sz w:val="24"/>
        </w:rPr>
        <w:t>C3-230851</w:t>
      </w:r>
      <w:r>
        <w:rPr>
          <w:rFonts w:ascii="Arial" w:hAnsi="Arial" w:cs="Arial"/>
          <w:b/>
          <w:color w:val="0000FF"/>
          <w:sz w:val="24"/>
        </w:rPr>
        <w:tab/>
      </w:r>
      <w:r>
        <w:rPr>
          <w:rFonts w:ascii="Arial" w:hAnsi="Arial" w:cs="Arial"/>
          <w:b/>
          <w:sz w:val="24"/>
        </w:rPr>
        <w:t>Corrections on list of analytics subsets in Network Performance Analytics</w:t>
      </w:r>
    </w:p>
    <w:p w14:paraId="69AB90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CR-0637  rev 1 Cat: F (Rel-18)</w:t>
      </w:r>
      <w:r>
        <w:rPr>
          <w:i/>
        </w:rPr>
        <w:br/>
      </w:r>
      <w:r>
        <w:rPr>
          <w:i/>
        </w:rPr>
        <w:br/>
      </w:r>
      <w:r>
        <w:rPr>
          <w:i/>
        </w:rPr>
        <w:tab/>
      </w:r>
      <w:r>
        <w:rPr>
          <w:i/>
        </w:rPr>
        <w:tab/>
      </w:r>
      <w:r>
        <w:rPr>
          <w:i/>
        </w:rPr>
        <w:tab/>
      </w:r>
      <w:r>
        <w:rPr>
          <w:i/>
        </w:rPr>
        <w:tab/>
      </w:r>
      <w:r>
        <w:rPr>
          <w:i/>
        </w:rPr>
        <w:tab/>
        <w:t>Source: Ericsson</w:t>
      </w:r>
    </w:p>
    <w:p w14:paraId="7348C494" w14:textId="77777777" w:rsidR="00210E88" w:rsidRDefault="00210E88" w:rsidP="00210E88">
      <w:pPr>
        <w:rPr>
          <w:color w:val="808080"/>
        </w:rPr>
      </w:pPr>
      <w:r>
        <w:rPr>
          <w:color w:val="808080"/>
        </w:rPr>
        <w:t>(Replaces C3-230214)</w:t>
      </w:r>
    </w:p>
    <w:p w14:paraId="1039D3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044EE" w14:textId="0F155C70" w:rsidR="00210E88" w:rsidRDefault="00210E88" w:rsidP="00210E88">
      <w:pPr>
        <w:rPr>
          <w:rFonts w:ascii="Arial" w:hAnsi="Arial" w:cs="Arial"/>
          <w:b/>
          <w:sz w:val="24"/>
        </w:rPr>
      </w:pPr>
      <w:r>
        <w:rPr>
          <w:rFonts w:ascii="Arial" w:hAnsi="Arial" w:cs="Arial"/>
          <w:b/>
          <w:color w:val="0000FF"/>
          <w:sz w:val="24"/>
        </w:rPr>
        <w:t>C3-230863</w:t>
      </w:r>
      <w:r>
        <w:rPr>
          <w:rFonts w:ascii="Arial" w:hAnsi="Arial" w:cs="Arial"/>
          <w:b/>
          <w:color w:val="0000FF"/>
          <w:sz w:val="24"/>
        </w:rPr>
        <w:tab/>
      </w:r>
      <w:r>
        <w:rPr>
          <w:rFonts w:ascii="Arial" w:hAnsi="Arial" w:cs="Arial"/>
          <w:b/>
          <w:sz w:val="24"/>
        </w:rPr>
        <w:t>Adding Supported Features for data storage and retrieval subscriptions</w:t>
      </w:r>
    </w:p>
    <w:p w14:paraId="72D3685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CR-0045  rev 1 Cat: B (Rel-18)</w:t>
      </w:r>
      <w:r>
        <w:rPr>
          <w:i/>
        </w:rPr>
        <w:br/>
      </w:r>
      <w:r>
        <w:rPr>
          <w:i/>
        </w:rPr>
        <w:br/>
      </w:r>
      <w:r>
        <w:rPr>
          <w:i/>
        </w:rPr>
        <w:tab/>
      </w:r>
      <w:r>
        <w:rPr>
          <w:i/>
        </w:rPr>
        <w:tab/>
      </w:r>
      <w:r>
        <w:rPr>
          <w:i/>
        </w:rPr>
        <w:tab/>
      </w:r>
      <w:r>
        <w:rPr>
          <w:i/>
        </w:rPr>
        <w:tab/>
      </w:r>
      <w:r>
        <w:rPr>
          <w:i/>
        </w:rPr>
        <w:tab/>
        <w:t>Source: Nokia, Nokia Shanghai Bell</w:t>
      </w:r>
    </w:p>
    <w:p w14:paraId="0AAC1031" w14:textId="77777777" w:rsidR="00210E88" w:rsidRDefault="00210E88" w:rsidP="00210E88">
      <w:pPr>
        <w:rPr>
          <w:color w:val="808080"/>
        </w:rPr>
      </w:pPr>
      <w:r>
        <w:rPr>
          <w:color w:val="808080"/>
        </w:rPr>
        <w:t>(Replaces C3-230092)</w:t>
      </w:r>
    </w:p>
    <w:p w14:paraId="420FB9CE" w14:textId="77777777" w:rsidR="00210E88" w:rsidRDefault="00210E88" w:rsidP="00210E88">
      <w:pPr>
        <w:rPr>
          <w:rFonts w:ascii="Arial" w:hAnsi="Arial" w:cs="Arial"/>
          <w:b/>
        </w:rPr>
      </w:pPr>
      <w:r>
        <w:rPr>
          <w:rFonts w:ascii="Arial" w:hAnsi="Arial" w:cs="Arial"/>
          <w:b/>
        </w:rPr>
        <w:t xml:space="preserve">Abstract: </w:t>
      </w:r>
    </w:p>
    <w:p w14:paraId="769F4A87" w14:textId="77777777" w:rsidR="00210E88" w:rsidRDefault="00210E88" w:rsidP="00210E88">
      <w:r>
        <w:t>Adding Supported Features for data storage and retrieval subscriptions</w:t>
      </w:r>
    </w:p>
    <w:p w14:paraId="565BDA1E" w14:textId="77777777" w:rsidR="00210E88" w:rsidRDefault="00210E88" w:rsidP="00210E88">
      <w:pPr>
        <w:rPr>
          <w:rFonts w:ascii="Arial" w:hAnsi="Arial" w:cs="Arial"/>
          <w:b/>
        </w:rPr>
      </w:pPr>
      <w:r>
        <w:rPr>
          <w:rFonts w:ascii="Arial" w:hAnsi="Arial" w:cs="Arial"/>
          <w:b/>
        </w:rPr>
        <w:t xml:space="preserve">Discussion: </w:t>
      </w:r>
    </w:p>
    <w:p w14:paraId="48BE5903" w14:textId="77777777" w:rsidR="00210E88" w:rsidRDefault="00210E88" w:rsidP="00210E88">
      <w:r>
        <w:t>This CR introduces a backwards compatible feature in the OpenAPI file of the Nadrf_DataManagement API.</w:t>
      </w:r>
    </w:p>
    <w:p w14:paraId="11FD34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F700" w14:textId="2B713EAB" w:rsidR="00210E88" w:rsidRDefault="00210E88" w:rsidP="00210E88">
      <w:pPr>
        <w:rPr>
          <w:rFonts w:ascii="Arial" w:hAnsi="Arial" w:cs="Arial"/>
          <w:b/>
          <w:sz w:val="24"/>
        </w:rPr>
      </w:pPr>
      <w:r>
        <w:rPr>
          <w:rFonts w:ascii="Arial" w:hAnsi="Arial" w:cs="Arial"/>
          <w:b/>
          <w:color w:val="0000FF"/>
          <w:sz w:val="24"/>
        </w:rPr>
        <w:t>C3-230879</w:t>
      </w:r>
      <w:r>
        <w:rPr>
          <w:rFonts w:ascii="Arial" w:hAnsi="Arial" w:cs="Arial"/>
          <w:b/>
          <w:color w:val="0000FF"/>
          <w:sz w:val="24"/>
        </w:rPr>
        <w:tab/>
      </w:r>
      <w:r>
        <w:rPr>
          <w:rFonts w:ascii="Arial" w:hAnsi="Arial" w:cs="Arial"/>
          <w:b/>
          <w:sz w:val="24"/>
        </w:rPr>
        <w:t>Updates on analytics target period subset in Network Performance Analytics</w:t>
      </w:r>
    </w:p>
    <w:p w14:paraId="6F692A6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CR-0638  rev 1 Cat: B (Rel-18)</w:t>
      </w:r>
      <w:r>
        <w:rPr>
          <w:i/>
        </w:rPr>
        <w:br/>
      </w:r>
      <w:r>
        <w:rPr>
          <w:i/>
        </w:rPr>
        <w:br/>
      </w:r>
      <w:r>
        <w:rPr>
          <w:i/>
        </w:rPr>
        <w:tab/>
      </w:r>
      <w:r>
        <w:rPr>
          <w:i/>
        </w:rPr>
        <w:tab/>
      </w:r>
      <w:r>
        <w:rPr>
          <w:i/>
        </w:rPr>
        <w:tab/>
      </w:r>
      <w:r>
        <w:rPr>
          <w:i/>
        </w:rPr>
        <w:tab/>
      </w:r>
      <w:r>
        <w:rPr>
          <w:i/>
        </w:rPr>
        <w:tab/>
        <w:t>Source: Ericsson</w:t>
      </w:r>
    </w:p>
    <w:p w14:paraId="1C6801E6" w14:textId="77777777" w:rsidR="00210E88" w:rsidRDefault="00210E88" w:rsidP="00210E88">
      <w:pPr>
        <w:rPr>
          <w:color w:val="808080"/>
        </w:rPr>
      </w:pPr>
      <w:r>
        <w:rPr>
          <w:color w:val="808080"/>
        </w:rPr>
        <w:t>(Replaces C3-230217)</w:t>
      </w:r>
    </w:p>
    <w:p w14:paraId="42BD18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DEECD" w14:textId="20CF28C5" w:rsidR="00210E88" w:rsidRDefault="00210E88" w:rsidP="00210E88">
      <w:pPr>
        <w:rPr>
          <w:rFonts w:ascii="Arial" w:hAnsi="Arial" w:cs="Arial"/>
          <w:b/>
          <w:sz w:val="24"/>
        </w:rPr>
      </w:pPr>
      <w:r>
        <w:rPr>
          <w:rFonts w:ascii="Arial" w:hAnsi="Arial" w:cs="Arial"/>
          <w:b/>
          <w:color w:val="0000FF"/>
          <w:sz w:val="24"/>
        </w:rPr>
        <w:t>C3-230880</w:t>
      </w:r>
      <w:r>
        <w:rPr>
          <w:rFonts w:ascii="Arial" w:hAnsi="Arial" w:cs="Arial"/>
          <w:b/>
          <w:color w:val="0000FF"/>
          <w:sz w:val="24"/>
        </w:rPr>
        <w:tab/>
      </w:r>
      <w:r>
        <w:rPr>
          <w:rFonts w:ascii="Arial" w:hAnsi="Arial" w:cs="Arial"/>
          <w:b/>
          <w:sz w:val="24"/>
        </w:rPr>
        <w:t>Corrections on error handling in AnalyticsExposure API</w:t>
      </w:r>
    </w:p>
    <w:p w14:paraId="09EA1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CR-0796  rev 1 Cat: F (Rel-18)</w:t>
      </w:r>
      <w:r>
        <w:rPr>
          <w:i/>
        </w:rPr>
        <w:br/>
      </w:r>
      <w:r>
        <w:rPr>
          <w:i/>
        </w:rPr>
        <w:br/>
      </w:r>
      <w:r>
        <w:rPr>
          <w:i/>
        </w:rPr>
        <w:tab/>
      </w:r>
      <w:r>
        <w:rPr>
          <w:i/>
        </w:rPr>
        <w:tab/>
      </w:r>
      <w:r>
        <w:rPr>
          <w:i/>
        </w:rPr>
        <w:tab/>
      </w:r>
      <w:r>
        <w:rPr>
          <w:i/>
        </w:rPr>
        <w:tab/>
      </w:r>
      <w:r>
        <w:rPr>
          <w:i/>
        </w:rPr>
        <w:tab/>
        <w:t>Source: Ericsson</w:t>
      </w:r>
    </w:p>
    <w:p w14:paraId="00B17A50" w14:textId="77777777" w:rsidR="00210E88" w:rsidRDefault="00210E88" w:rsidP="00210E88">
      <w:pPr>
        <w:rPr>
          <w:color w:val="808080"/>
        </w:rPr>
      </w:pPr>
      <w:r>
        <w:rPr>
          <w:color w:val="808080"/>
        </w:rPr>
        <w:t>(Replaces C3-230218)</w:t>
      </w:r>
    </w:p>
    <w:p w14:paraId="47A950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BD8F2" w14:textId="10D60BDA" w:rsidR="00210E88" w:rsidRDefault="00210E88" w:rsidP="00210E88">
      <w:pPr>
        <w:rPr>
          <w:rFonts w:ascii="Arial" w:hAnsi="Arial" w:cs="Arial"/>
          <w:b/>
          <w:sz w:val="24"/>
        </w:rPr>
      </w:pPr>
      <w:r>
        <w:rPr>
          <w:rFonts w:ascii="Arial" w:hAnsi="Arial" w:cs="Arial"/>
          <w:b/>
          <w:color w:val="0000FF"/>
          <w:sz w:val="24"/>
        </w:rPr>
        <w:t>C3-230894</w:t>
      </w:r>
      <w:r>
        <w:rPr>
          <w:rFonts w:ascii="Arial" w:hAnsi="Arial" w:cs="Arial"/>
          <w:b/>
          <w:color w:val="0000FF"/>
          <w:sz w:val="24"/>
        </w:rPr>
        <w:tab/>
      </w:r>
      <w:r>
        <w:rPr>
          <w:rFonts w:ascii="Arial" w:hAnsi="Arial" w:cs="Arial"/>
          <w:b/>
          <w:sz w:val="24"/>
        </w:rPr>
        <w:t>DNNS and SNSSAIS analytics exposure in NEF</w:t>
      </w:r>
    </w:p>
    <w:p w14:paraId="16FE1C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CR-0794  rev 1 Cat: F (Rel-18)</w:t>
      </w:r>
      <w:r>
        <w:rPr>
          <w:i/>
        </w:rPr>
        <w:br/>
      </w:r>
      <w:r>
        <w:rPr>
          <w:i/>
        </w:rPr>
        <w:lastRenderedPageBreak/>
        <w:br/>
      </w:r>
      <w:r>
        <w:rPr>
          <w:i/>
        </w:rPr>
        <w:tab/>
      </w:r>
      <w:r>
        <w:rPr>
          <w:i/>
        </w:rPr>
        <w:tab/>
      </w:r>
      <w:r>
        <w:rPr>
          <w:i/>
        </w:rPr>
        <w:tab/>
      </w:r>
      <w:r>
        <w:rPr>
          <w:i/>
        </w:rPr>
        <w:tab/>
      </w:r>
      <w:r>
        <w:rPr>
          <w:i/>
        </w:rPr>
        <w:tab/>
        <w:t>Source: Nokia, Nokia Shanghai Bell</w:t>
      </w:r>
    </w:p>
    <w:p w14:paraId="55ED28D7" w14:textId="77777777" w:rsidR="00210E88" w:rsidRDefault="00210E88" w:rsidP="00210E88">
      <w:pPr>
        <w:rPr>
          <w:color w:val="808080"/>
        </w:rPr>
      </w:pPr>
      <w:r>
        <w:rPr>
          <w:color w:val="808080"/>
        </w:rPr>
        <w:t>(Replaces C3-230207)</w:t>
      </w:r>
    </w:p>
    <w:p w14:paraId="2736F6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5474" w14:textId="0DDC1629" w:rsidR="00210E88" w:rsidRDefault="00210E88" w:rsidP="00210E88">
      <w:pPr>
        <w:rPr>
          <w:rFonts w:ascii="Arial" w:hAnsi="Arial" w:cs="Arial"/>
          <w:b/>
          <w:sz w:val="24"/>
        </w:rPr>
      </w:pPr>
      <w:r>
        <w:rPr>
          <w:rFonts w:ascii="Arial" w:hAnsi="Arial" w:cs="Arial"/>
          <w:b/>
          <w:color w:val="0000FF"/>
          <w:sz w:val="24"/>
        </w:rPr>
        <w:t>C3-230895</w:t>
      </w:r>
      <w:r>
        <w:rPr>
          <w:rFonts w:ascii="Arial" w:hAnsi="Arial" w:cs="Arial"/>
          <w:b/>
          <w:color w:val="0000FF"/>
          <w:sz w:val="24"/>
        </w:rPr>
        <w:tab/>
      </w:r>
      <w:r>
        <w:rPr>
          <w:rFonts w:ascii="Arial" w:hAnsi="Arial" w:cs="Arial"/>
          <w:b/>
          <w:sz w:val="24"/>
        </w:rPr>
        <w:t>NetworkAreaInfo exposure removal for untrusted AF</w:t>
      </w:r>
    </w:p>
    <w:p w14:paraId="1BC3740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CR-0795  rev 1 Cat: F (Rel-18)</w:t>
      </w:r>
      <w:r>
        <w:rPr>
          <w:i/>
        </w:rPr>
        <w:br/>
      </w:r>
      <w:r>
        <w:rPr>
          <w:i/>
        </w:rPr>
        <w:br/>
      </w:r>
      <w:r>
        <w:rPr>
          <w:i/>
        </w:rPr>
        <w:tab/>
      </w:r>
      <w:r>
        <w:rPr>
          <w:i/>
        </w:rPr>
        <w:tab/>
      </w:r>
      <w:r>
        <w:rPr>
          <w:i/>
        </w:rPr>
        <w:tab/>
      </w:r>
      <w:r>
        <w:rPr>
          <w:i/>
        </w:rPr>
        <w:tab/>
      </w:r>
      <w:r>
        <w:rPr>
          <w:i/>
        </w:rPr>
        <w:tab/>
        <w:t>Source: Nokia, Nokia Shanghai Bell</w:t>
      </w:r>
    </w:p>
    <w:p w14:paraId="30641928" w14:textId="77777777" w:rsidR="00210E88" w:rsidRDefault="00210E88" w:rsidP="00210E88">
      <w:pPr>
        <w:rPr>
          <w:color w:val="808080"/>
        </w:rPr>
      </w:pPr>
      <w:r>
        <w:rPr>
          <w:color w:val="808080"/>
        </w:rPr>
        <w:t>(Replaces C3-230208)</w:t>
      </w:r>
    </w:p>
    <w:p w14:paraId="76AE50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9E1A" w14:textId="77777777" w:rsidR="00210E88" w:rsidRDefault="00210E88" w:rsidP="00210E88">
      <w:pPr>
        <w:pStyle w:val="Heading3"/>
      </w:pPr>
      <w:bookmarkStart w:id="125" w:name="_Toc129359585"/>
      <w:r>
        <w:t>18.7</w:t>
      </w:r>
      <w:r>
        <w:tab/>
        <w:t>Service Enabler Architecture Layer for Vertical Phase 3 [SEAL_Ph3]</w:t>
      </w:r>
      <w:bookmarkEnd w:id="125"/>
    </w:p>
    <w:p w14:paraId="4F4AE701" w14:textId="588545E1" w:rsidR="00210E88" w:rsidRDefault="00210E88" w:rsidP="00210E88">
      <w:pPr>
        <w:rPr>
          <w:rFonts w:ascii="Arial" w:hAnsi="Arial" w:cs="Arial"/>
          <w:b/>
          <w:sz w:val="24"/>
        </w:rPr>
      </w:pPr>
      <w:r>
        <w:rPr>
          <w:rFonts w:ascii="Arial" w:hAnsi="Arial" w:cs="Arial"/>
          <w:b/>
          <w:color w:val="0000FF"/>
          <w:sz w:val="24"/>
        </w:rPr>
        <w:t>C3-230256</w:t>
      </w:r>
      <w:r>
        <w:rPr>
          <w:rFonts w:ascii="Arial" w:hAnsi="Arial" w:cs="Arial"/>
          <w:b/>
          <w:color w:val="0000FF"/>
          <w:sz w:val="24"/>
        </w:rPr>
        <w:tab/>
      </w:r>
      <w:r>
        <w:rPr>
          <w:rFonts w:ascii="Arial" w:hAnsi="Arial" w:cs="Arial"/>
          <w:b/>
          <w:sz w:val="24"/>
        </w:rPr>
        <w:t>Nullable data types for HTTP PATCH method in the SS_GroupManagement API</w:t>
      </w:r>
    </w:p>
    <w:p w14:paraId="45FA5C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CR-0133  rev  Cat: B (Rel-18)</w:t>
      </w:r>
      <w:r>
        <w:rPr>
          <w:i/>
        </w:rPr>
        <w:br/>
      </w:r>
      <w:r>
        <w:rPr>
          <w:i/>
        </w:rPr>
        <w:br/>
      </w:r>
      <w:r>
        <w:rPr>
          <w:i/>
        </w:rPr>
        <w:tab/>
      </w:r>
      <w:r>
        <w:rPr>
          <w:i/>
        </w:rPr>
        <w:tab/>
      </w:r>
      <w:r>
        <w:rPr>
          <w:i/>
        </w:rPr>
        <w:tab/>
      </w:r>
      <w:r>
        <w:rPr>
          <w:i/>
        </w:rPr>
        <w:tab/>
      </w:r>
      <w:r>
        <w:rPr>
          <w:i/>
        </w:rPr>
        <w:tab/>
        <w:t>Source: Ericsson</w:t>
      </w:r>
    </w:p>
    <w:p w14:paraId="251BA28E" w14:textId="77777777" w:rsidR="00210E88" w:rsidRDefault="00210E88" w:rsidP="00210E88">
      <w:pPr>
        <w:rPr>
          <w:rFonts w:ascii="Arial" w:hAnsi="Arial" w:cs="Arial"/>
          <w:b/>
        </w:rPr>
      </w:pPr>
      <w:r>
        <w:rPr>
          <w:rFonts w:ascii="Arial" w:hAnsi="Arial" w:cs="Arial"/>
          <w:b/>
        </w:rPr>
        <w:t xml:space="preserve">Discussion: </w:t>
      </w:r>
    </w:p>
    <w:p w14:paraId="6DA7226C" w14:textId="77777777" w:rsidR="00210E88" w:rsidRDefault="00210E88" w:rsidP="00210E88">
      <w:r>
        <w:t>This CR provides a backwards compatible feature for the SS_GroupManagement API.</w:t>
      </w:r>
    </w:p>
    <w:p w14:paraId="2483D9BF" w14:textId="77777777" w:rsidR="00210E88" w:rsidRDefault="00210E88" w:rsidP="00210E88">
      <w:r>
        <w:t>Abdessamad (Huawei): The CR should move to NBI18 WI. The CR is no needed.</w:t>
      </w:r>
    </w:p>
    <w:p w14:paraId="07A39D9B" w14:textId="77777777" w:rsidR="00210E88" w:rsidRDefault="00210E88" w:rsidP="00210E88">
      <w:r>
        <w:t>Igor (Ericsson): the CR is needed to be more efficient.</w:t>
      </w:r>
    </w:p>
    <w:p w14:paraId="67CFB74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6AC19" w14:textId="63096A51" w:rsidR="00210E88" w:rsidRDefault="00210E88" w:rsidP="00210E88">
      <w:pPr>
        <w:rPr>
          <w:rFonts w:ascii="Arial" w:hAnsi="Arial" w:cs="Arial"/>
          <w:b/>
          <w:sz w:val="24"/>
        </w:rPr>
      </w:pPr>
      <w:r>
        <w:rPr>
          <w:rFonts w:ascii="Arial" w:hAnsi="Arial" w:cs="Arial"/>
          <w:b/>
          <w:color w:val="0000FF"/>
          <w:sz w:val="24"/>
        </w:rPr>
        <w:t>C3-230257</w:t>
      </w:r>
      <w:r>
        <w:rPr>
          <w:rFonts w:ascii="Arial" w:hAnsi="Arial" w:cs="Arial"/>
          <w:b/>
          <w:color w:val="0000FF"/>
          <w:sz w:val="24"/>
        </w:rPr>
        <w:tab/>
      </w:r>
      <w:r>
        <w:rPr>
          <w:rFonts w:ascii="Arial" w:hAnsi="Arial" w:cs="Arial"/>
          <w:b/>
          <w:sz w:val="24"/>
        </w:rPr>
        <w:t>Nullable data types for the SEAL Group Management</w:t>
      </w:r>
    </w:p>
    <w:p w14:paraId="53EC65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CR-0644  rev  Cat: B (Rel-18)</w:t>
      </w:r>
      <w:r>
        <w:rPr>
          <w:i/>
        </w:rPr>
        <w:br/>
      </w:r>
      <w:r>
        <w:rPr>
          <w:i/>
        </w:rPr>
        <w:br/>
      </w:r>
      <w:r>
        <w:rPr>
          <w:i/>
        </w:rPr>
        <w:tab/>
      </w:r>
      <w:r>
        <w:rPr>
          <w:i/>
        </w:rPr>
        <w:tab/>
      </w:r>
      <w:r>
        <w:rPr>
          <w:i/>
        </w:rPr>
        <w:tab/>
      </w:r>
      <w:r>
        <w:rPr>
          <w:i/>
        </w:rPr>
        <w:tab/>
      </w:r>
      <w:r>
        <w:rPr>
          <w:i/>
        </w:rPr>
        <w:tab/>
        <w:t>Source: Ericsson</w:t>
      </w:r>
    </w:p>
    <w:p w14:paraId="0493DEA7" w14:textId="77777777" w:rsidR="00210E88" w:rsidRDefault="00210E88" w:rsidP="00210E88">
      <w:pPr>
        <w:rPr>
          <w:rFonts w:ascii="Arial" w:hAnsi="Arial" w:cs="Arial"/>
          <w:b/>
        </w:rPr>
      </w:pPr>
      <w:r>
        <w:rPr>
          <w:rFonts w:ascii="Arial" w:hAnsi="Arial" w:cs="Arial"/>
          <w:b/>
        </w:rPr>
        <w:t xml:space="preserve">Discussion: </w:t>
      </w:r>
    </w:p>
    <w:p w14:paraId="73D5BA78" w14:textId="77777777" w:rsidR="00210E88" w:rsidRDefault="00210E88" w:rsidP="00210E88">
      <w:r>
        <w:t>This CR provides a backwards compatible feature of the Data Types applicable to several APIs, MonitoringEvent API.</w:t>
      </w:r>
    </w:p>
    <w:p w14:paraId="0E34E673" w14:textId="77777777" w:rsidR="00210E88" w:rsidRDefault="00210E88" w:rsidP="00210E88">
      <w:r>
        <w:t>Abdessamad (Huawei): depends on the discussion on 0256</w:t>
      </w:r>
    </w:p>
    <w:p w14:paraId="102135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08DDF" w14:textId="74DA1845" w:rsidR="00210E88" w:rsidRDefault="00210E88" w:rsidP="00210E88">
      <w:pPr>
        <w:rPr>
          <w:rFonts w:ascii="Arial" w:hAnsi="Arial" w:cs="Arial"/>
          <w:b/>
          <w:sz w:val="24"/>
        </w:rPr>
      </w:pPr>
      <w:r>
        <w:rPr>
          <w:rFonts w:ascii="Arial" w:hAnsi="Arial" w:cs="Arial"/>
          <w:b/>
          <w:color w:val="0000FF"/>
          <w:sz w:val="24"/>
        </w:rPr>
        <w:t>C3-230258</w:t>
      </w:r>
      <w:r>
        <w:rPr>
          <w:rFonts w:ascii="Arial" w:hAnsi="Arial" w:cs="Arial"/>
          <w:b/>
          <w:color w:val="0000FF"/>
          <w:sz w:val="24"/>
        </w:rPr>
        <w:tab/>
      </w:r>
      <w:r>
        <w:rPr>
          <w:rFonts w:ascii="Arial" w:hAnsi="Arial" w:cs="Arial"/>
          <w:b/>
          <w:sz w:val="24"/>
        </w:rPr>
        <w:t>Partial failure support in the SS_Events API</w:t>
      </w:r>
    </w:p>
    <w:p w14:paraId="72B8C7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CR-0134  rev  Cat: B (Rel-18)</w:t>
      </w:r>
      <w:r>
        <w:rPr>
          <w:i/>
        </w:rPr>
        <w:br/>
      </w:r>
      <w:r>
        <w:rPr>
          <w:i/>
        </w:rPr>
        <w:br/>
      </w:r>
      <w:r>
        <w:rPr>
          <w:i/>
        </w:rPr>
        <w:tab/>
      </w:r>
      <w:r>
        <w:rPr>
          <w:i/>
        </w:rPr>
        <w:tab/>
      </w:r>
      <w:r>
        <w:rPr>
          <w:i/>
        </w:rPr>
        <w:tab/>
      </w:r>
      <w:r>
        <w:rPr>
          <w:i/>
        </w:rPr>
        <w:tab/>
      </w:r>
      <w:r>
        <w:rPr>
          <w:i/>
        </w:rPr>
        <w:tab/>
        <w:t>Source: Ericsson</w:t>
      </w:r>
    </w:p>
    <w:p w14:paraId="0B05AFE0" w14:textId="77777777" w:rsidR="00210E88" w:rsidRDefault="00210E88" w:rsidP="00210E88">
      <w:pPr>
        <w:rPr>
          <w:rFonts w:ascii="Arial" w:hAnsi="Arial" w:cs="Arial"/>
          <w:b/>
        </w:rPr>
      </w:pPr>
      <w:r>
        <w:rPr>
          <w:rFonts w:ascii="Arial" w:hAnsi="Arial" w:cs="Arial"/>
          <w:b/>
        </w:rPr>
        <w:t xml:space="preserve">Discussion: </w:t>
      </w:r>
    </w:p>
    <w:p w14:paraId="445BB0C1" w14:textId="77777777" w:rsidR="00210E88" w:rsidRDefault="00210E88" w:rsidP="00210E88">
      <w:r>
        <w:t>This CR provides a backward compatible feature of the SS_Events API.</w:t>
      </w:r>
    </w:p>
    <w:p w14:paraId="5A01DDE1" w14:textId="77777777" w:rsidR="00210E88" w:rsidRDefault="00210E88" w:rsidP="00210E88">
      <w:r>
        <w:t>Abdessamad (Huawei): The CR should move to NBI18 WI. No need to update the details in the procedure.</w:t>
      </w:r>
    </w:p>
    <w:p w14:paraId="55F091E2" w14:textId="77777777" w:rsidR="00210E88" w:rsidRDefault="00210E88" w:rsidP="00210E88">
      <w:r>
        <w:lastRenderedPageBreak/>
        <w:t>Naren (Samsung): comments</w:t>
      </w:r>
    </w:p>
    <w:p w14:paraId="2CFA91F8" w14:textId="77777777" w:rsidR="00210E88" w:rsidRDefault="00210E88" w:rsidP="00210E88">
      <w:r>
        <w:t>Igor (Ericsson): providing 0258_R3.</w:t>
      </w:r>
    </w:p>
    <w:p w14:paraId="00ACC664" w14:textId="77777777" w:rsidR="00210E88" w:rsidRDefault="00210E88" w:rsidP="00210E88">
      <w:r>
        <w:t>Naren (Samsung): Providing comments on 0258_R3.</w:t>
      </w:r>
    </w:p>
    <w:p w14:paraId="5F49222C" w14:textId="77777777" w:rsidR="00210E88" w:rsidRDefault="00210E88" w:rsidP="00210E88">
      <w:r>
        <w:t>Igor (Ericsson): proving 0258_R4.</w:t>
      </w:r>
    </w:p>
    <w:p w14:paraId="0356CEFF" w14:textId="77777777" w:rsidR="00210E88" w:rsidRDefault="00210E88" w:rsidP="00210E88">
      <w:r>
        <w:t>Naren (Samsung): Fine with R4.</w:t>
      </w:r>
    </w:p>
    <w:p w14:paraId="734D6169" w14:textId="77777777" w:rsidR="00210E88" w:rsidRDefault="00210E88" w:rsidP="00210E88">
      <w:r>
        <w:t xml:space="preserve">Abdessamad (Huawei): fine with r4. </w:t>
      </w:r>
    </w:p>
    <w:p w14:paraId="3DFEF208" w14:textId="77777777" w:rsidR="00210E88" w:rsidRDefault="00210E88" w:rsidP="00210E88">
      <w:r>
        <w:t>Rev is pre-agreed</w:t>
      </w:r>
    </w:p>
    <w:p w14:paraId="174318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C3-230795</w:t>
      </w:r>
      <w:r>
        <w:rPr>
          <w:color w:val="993300"/>
          <w:u w:val="single"/>
        </w:rPr>
        <w:t>.</w:t>
      </w:r>
    </w:p>
    <w:p w14:paraId="6DE2157C" w14:textId="77184DED" w:rsidR="00210E88" w:rsidRDefault="00210E88" w:rsidP="00210E88">
      <w:pPr>
        <w:rPr>
          <w:rFonts w:ascii="Arial" w:hAnsi="Arial" w:cs="Arial"/>
          <w:b/>
          <w:sz w:val="24"/>
        </w:rPr>
      </w:pPr>
      <w:r>
        <w:rPr>
          <w:rFonts w:ascii="Arial" w:hAnsi="Arial" w:cs="Arial"/>
          <w:b/>
          <w:color w:val="0000FF"/>
          <w:sz w:val="24"/>
        </w:rPr>
        <w:t>C3-230259</w:t>
      </w:r>
      <w:r>
        <w:rPr>
          <w:rFonts w:ascii="Arial" w:hAnsi="Arial" w:cs="Arial"/>
          <w:b/>
          <w:color w:val="0000FF"/>
          <w:sz w:val="24"/>
        </w:rPr>
        <w:tab/>
      </w:r>
      <w:r>
        <w:rPr>
          <w:rFonts w:ascii="Arial" w:hAnsi="Arial" w:cs="Arial"/>
          <w:b/>
          <w:sz w:val="24"/>
        </w:rPr>
        <w:t>Correction of the Create_Group service operation procedure in the SS_GroupManagement API</w:t>
      </w:r>
    </w:p>
    <w:p w14:paraId="25F35D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CR-0135  rev  Cat: F (Rel-18)</w:t>
      </w:r>
      <w:r>
        <w:rPr>
          <w:i/>
        </w:rPr>
        <w:br/>
      </w:r>
      <w:r>
        <w:rPr>
          <w:i/>
        </w:rPr>
        <w:br/>
      </w:r>
      <w:r>
        <w:rPr>
          <w:i/>
        </w:rPr>
        <w:tab/>
      </w:r>
      <w:r>
        <w:rPr>
          <w:i/>
        </w:rPr>
        <w:tab/>
      </w:r>
      <w:r>
        <w:rPr>
          <w:i/>
        </w:rPr>
        <w:tab/>
      </w:r>
      <w:r>
        <w:rPr>
          <w:i/>
        </w:rPr>
        <w:tab/>
      </w:r>
      <w:r>
        <w:rPr>
          <w:i/>
        </w:rPr>
        <w:tab/>
        <w:t>Source: Ericsson</w:t>
      </w:r>
    </w:p>
    <w:p w14:paraId="1555BDFE" w14:textId="77777777" w:rsidR="00210E88" w:rsidRDefault="00210E88" w:rsidP="00210E88">
      <w:pPr>
        <w:rPr>
          <w:rFonts w:ascii="Arial" w:hAnsi="Arial" w:cs="Arial"/>
          <w:b/>
        </w:rPr>
      </w:pPr>
      <w:r>
        <w:rPr>
          <w:rFonts w:ascii="Arial" w:hAnsi="Arial" w:cs="Arial"/>
          <w:b/>
        </w:rPr>
        <w:t xml:space="preserve">Discussion: </w:t>
      </w:r>
    </w:p>
    <w:p w14:paraId="149ABC9B" w14:textId="77777777" w:rsidR="00210E88" w:rsidRDefault="00210E88" w:rsidP="00210E88">
      <w:r>
        <w:t>Abdessamad (Huawei): not align with stage 2 procedure. The GM Server can reply before announce the VAL group creation. The CR is not needed</w:t>
      </w:r>
    </w:p>
    <w:p w14:paraId="7E391CF3" w14:textId="77777777" w:rsidR="00210E88" w:rsidRDefault="00210E88" w:rsidP="00210E88">
      <w:r>
        <w:t>Igor (Ericsson): replies</w:t>
      </w:r>
    </w:p>
    <w:p w14:paraId="7B2F1465" w14:textId="77777777" w:rsidR="00210E88" w:rsidRDefault="00210E88" w:rsidP="00210E88">
      <w:r>
        <w:t>Naren (Samsung): why not from Rel-16.</w:t>
      </w:r>
    </w:p>
    <w:p w14:paraId="0A7CB74B" w14:textId="77777777" w:rsidR="00210E88" w:rsidRDefault="00210E88" w:rsidP="00210E88">
      <w:r>
        <w:t>Abdessamad (Huawei): not clarification but restriction. And the details are no needed to be specified</w:t>
      </w:r>
    </w:p>
    <w:p w14:paraId="598F9DB9" w14:textId="77777777" w:rsidR="00210E88" w:rsidRDefault="00210E88" w:rsidP="00210E88">
      <w:r>
        <w:t>Igor (Ericsson): The CR fully align with stage 2. Further offline discussion.</w:t>
      </w:r>
    </w:p>
    <w:p w14:paraId="27BF1F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28730" w14:textId="4C6E37E1" w:rsidR="00210E88" w:rsidRDefault="00210E88" w:rsidP="00210E88">
      <w:pPr>
        <w:rPr>
          <w:rFonts w:ascii="Arial" w:hAnsi="Arial" w:cs="Arial"/>
          <w:b/>
          <w:sz w:val="24"/>
        </w:rPr>
      </w:pPr>
      <w:r>
        <w:rPr>
          <w:rFonts w:ascii="Arial" w:hAnsi="Arial" w:cs="Arial"/>
          <w:b/>
          <w:color w:val="0000FF"/>
          <w:sz w:val="24"/>
        </w:rPr>
        <w:t>C3-230586</w:t>
      </w:r>
      <w:r>
        <w:rPr>
          <w:rFonts w:ascii="Arial" w:hAnsi="Arial" w:cs="Arial"/>
          <w:b/>
          <w:color w:val="0000FF"/>
          <w:sz w:val="24"/>
        </w:rPr>
        <w:tab/>
      </w:r>
      <w:r>
        <w:rPr>
          <w:rFonts w:ascii="Arial" w:hAnsi="Arial" w:cs="Arial"/>
          <w:b/>
          <w:sz w:val="24"/>
        </w:rPr>
        <w:t>Work plan for CT3 aspects of SEAL_Ph3</w:t>
      </w:r>
    </w:p>
    <w:p w14:paraId="3FC43A11"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3B157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8682" w14:textId="112BE60C" w:rsidR="00210E88" w:rsidRDefault="00210E88" w:rsidP="00210E88">
      <w:pPr>
        <w:rPr>
          <w:rFonts w:ascii="Arial" w:hAnsi="Arial" w:cs="Arial"/>
          <w:b/>
          <w:sz w:val="24"/>
        </w:rPr>
      </w:pPr>
      <w:r>
        <w:rPr>
          <w:rFonts w:ascii="Arial" w:hAnsi="Arial" w:cs="Arial"/>
          <w:b/>
          <w:color w:val="0000FF"/>
          <w:sz w:val="24"/>
        </w:rPr>
        <w:t>C3-230587</w:t>
      </w:r>
      <w:r>
        <w:rPr>
          <w:rFonts w:ascii="Arial" w:hAnsi="Arial" w:cs="Arial"/>
          <w:b/>
          <w:color w:val="0000FF"/>
          <w:sz w:val="24"/>
        </w:rPr>
        <w:tab/>
      </w:r>
      <w:r>
        <w:rPr>
          <w:rFonts w:ascii="Arial" w:hAnsi="Arial" w:cs="Arial"/>
          <w:b/>
          <w:sz w:val="24"/>
        </w:rPr>
        <w:t>VAL Service area – Location Area Monitoring</w:t>
      </w:r>
    </w:p>
    <w:p w14:paraId="676C6C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CR-0139  rev  Cat: B (Rel-18)</w:t>
      </w:r>
      <w:r>
        <w:rPr>
          <w:i/>
        </w:rPr>
        <w:br/>
      </w:r>
      <w:r>
        <w:rPr>
          <w:i/>
        </w:rPr>
        <w:br/>
      </w:r>
      <w:r>
        <w:rPr>
          <w:i/>
        </w:rPr>
        <w:tab/>
      </w:r>
      <w:r>
        <w:rPr>
          <w:i/>
        </w:rPr>
        <w:tab/>
      </w:r>
      <w:r>
        <w:rPr>
          <w:i/>
        </w:rPr>
        <w:tab/>
      </w:r>
      <w:r>
        <w:rPr>
          <w:i/>
        </w:rPr>
        <w:tab/>
      </w:r>
      <w:r>
        <w:rPr>
          <w:i/>
        </w:rPr>
        <w:tab/>
        <w:t>Source: Samsung Electronics Co., Ltd</w:t>
      </w:r>
    </w:p>
    <w:p w14:paraId="50E43566" w14:textId="77777777" w:rsidR="00210E88" w:rsidRDefault="00210E88" w:rsidP="00210E88">
      <w:pPr>
        <w:rPr>
          <w:rFonts w:ascii="Arial" w:hAnsi="Arial" w:cs="Arial"/>
          <w:b/>
        </w:rPr>
      </w:pPr>
      <w:r>
        <w:rPr>
          <w:rFonts w:ascii="Arial" w:hAnsi="Arial" w:cs="Arial"/>
          <w:b/>
        </w:rPr>
        <w:t xml:space="preserve">Discussion: </w:t>
      </w:r>
    </w:p>
    <w:p w14:paraId="28F62E8F" w14:textId="77777777" w:rsidR="00210E88" w:rsidRDefault="00210E88" w:rsidP="00210E88">
      <w:r>
        <w:t>This CR introduces backward compatible feature to SS_Events open API file.</w:t>
      </w:r>
    </w:p>
    <w:p w14:paraId="43ABF6A1" w14:textId="77777777" w:rsidR="00210E88" w:rsidRDefault="00210E88" w:rsidP="00210E88">
      <w:r>
        <w:t>Abdessamad (Huawei): no need to update clause 5.2.6; new feature is needed, a generic one; whether BC for one of: required: x; how to make the valSvcAreaId unique</w:t>
      </w:r>
    </w:p>
    <w:p w14:paraId="6D00C0E5" w14:textId="77777777" w:rsidR="00210E88" w:rsidRDefault="00210E88" w:rsidP="00210E88">
      <w:r>
        <w:t>Naren (Samsung): will add feature, but prefer to specific one; it is BC change; need to ensure the unique of the Id</w:t>
      </w:r>
    </w:p>
    <w:p w14:paraId="60A12FCA" w14:textId="77777777" w:rsidR="00210E88" w:rsidRDefault="00210E88" w:rsidP="00210E88">
      <w:r>
        <w:t>Abdessamad (Huawei): need a way to ensure it is unique; further discuss on BC</w:t>
      </w:r>
    </w:p>
    <w:p w14:paraId="52C801C7" w14:textId="77777777" w:rsidR="00210E88" w:rsidRDefault="00210E88" w:rsidP="00210E88">
      <w:r>
        <w:t>Naren (Samsung): Providing r1, implementing the suggestions from Huawei.</w:t>
      </w:r>
    </w:p>
    <w:p w14:paraId="1D4353A9" w14:textId="77777777" w:rsidR="00210E88" w:rsidRDefault="00210E88" w:rsidP="00210E88">
      <w:r>
        <w:t>Igor (Ericsson): fine with r1.</w:t>
      </w:r>
    </w:p>
    <w:p w14:paraId="3BAEAB86" w14:textId="77777777" w:rsidR="00210E88" w:rsidRDefault="00210E88" w:rsidP="00210E88">
      <w:r>
        <w:lastRenderedPageBreak/>
        <w:t>Abdessamad (Huawei): fine with r1.</w:t>
      </w:r>
    </w:p>
    <w:p w14:paraId="1D02F6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C3-230722</w:t>
      </w:r>
      <w:r>
        <w:rPr>
          <w:color w:val="993300"/>
          <w:u w:val="single"/>
        </w:rPr>
        <w:t>.</w:t>
      </w:r>
    </w:p>
    <w:p w14:paraId="5C2509DD" w14:textId="3B41204E" w:rsidR="00210E88" w:rsidRDefault="00210E88" w:rsidP="00210E88">
      <w:pPr>
        <w:rPr>
          <w:rFonts w:ascii="Arial" w:hAnsi="Arial" w:cs="Arial"/>
          <w:b/>
          <w:sz w:val="24"/>
        </w:rPr>
      </w:pPr>
      <w:r>
        <w:rPr>
          <w:rFonts w:ascii="Arial" w:hAnsi="Arial" w:cs="Arial"/>
          <w:b/>
          <w:color w:val="0000FF"/>
          <w:sz w:val="24"/>
        </w:rPr>
        <w:t>C3-230588</w:t>
      </w:r>
      <w:r>
        <w:rPr>
          <w:rFonts w:ascii="Arial" w:hAnsi="Arial" w:cs="Arial"/>
          <w:b/>
          <w:color w:val="0000FF"/>
          <w:sz w:val="24"/>
        </w:rPr>
        <w:tab/>
      </w:r>
      <w:r>
        <w:rPr>
          <w:rFonts w:ascii="Arial" w:hAnsi="Arial" w:cs="Arial"/>
          <w:b/>
          <w:sz w:val="24"/>
        </w:rPr>
        <w:t>VAL Service area – Location based group</w:t>
      </w:r>
    </w:p>
    <w:p w14:paraId="64AED9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CR-0140  rev  Cat: B (Rel-18)</w:t>
      </w:r>
      <w:r>
        <w:rPr>
          <w:i/>
        </w:rPr>
        <w:br/>
      </w:r>
      <w:r>
        <w:rPr>
          <w:i/>
        </w:rPr>
        <w:br/>
      </w:r>
      <w:r>
        <w:rPr>
          <w:i/>
        </w:rPr>
        <w:tab/>
      </w:r>
      <w:r>
        <w:rPr>
          <w:i/>
        </w:rPr>
        <w:tab/>
      </w:r>
      <w:r>
        <w:rPr>
          <w:i/>
        </w:rPr>
        <w:tab/>
      </w:r>
      <w:r>
        <w:rPr>
          <w:i/>
        </w:rPr>
        <w:tab/>
      </w:r>
      <w:r>
        <w:rPr>
          <w:i/>
        </w:rPr>
        <w:tab/>
        <w:t>Source: Samsung Electronics Co., Ltd</w:t>
      </w:r>
    </w:p>
    <w:p w14:paraId="17928877" w14:textId="77777777" w:rsidR="00210E88" w:rsidRDefault="00210E88" w:rsidP="00210E88">
      <w:pPr>
        <w:rPr>
          <w:rFonts w:ascii="Arial" w:hAnsi="Arial" w:cs="Arial"/>
          <w:b/>
        </w:rPr>
      </w:pPr>
      <w:r>
        <w:rPr>
          <w:rFonts w:ascii="Arial" w:hAnsi="Arial" w:cs="Arial"/>
          <w:b/>
        </w:rPr>
        <w:t xml:space="preserve">Discussion: </w:t>
      </w:r>
    </w:p>
    <w:p w14:paraId="2509AB42" w14:textId="77777777" w:rsidR="00210E88" w:rsidRDefault="00210E88" w:rsidP="00210E88">
      <w:r>
        <w:t>This CR introduces backward compatible feature to SS_GroupManagement open API file.</w:t>
      </w:r>
    </w:p>
    <w:p w14:paraId="39B7895B" w14:textId="77777777" w:rsidR="00210E88" w:rsidRDefault="00210E88" w:rsidP="00210E88">
      <w:r>
        <w:t>Abdessamad (Huawei): no need to update clause 5.3.1.2.4.2; feature needed; add description for the new IE as “Either valSvcAreaId or addLocInfo/ locInfo attribute may be provided.”</w:t>
      </w:r>
    </w:p>
    <w:p w14:paraId="698D10B3" w14:textId="77777777" w:rsidR="00210E88" w:rsidRDefault="00210E88" w:rsidP="00210E88">
      <w:r>
        <w:t>Igor (Ericsson): EN for the time being.</w:t>
      </w:r>
    </w:p>
    <w:p w14:paraId="54A7D4AB" w14:textId="77777777" w:rsidR="00210E88" w:rsidRDefault="00210E88" w:rsidP="00210E88">
      <w:r>
        <w:t>Naren (Samsung): procedure update is needed; agree with new feature; further discussion on description for the new IE</w:t>
      </w:r>
    </w:p>
    <w:p w14:paraId="70268B31" w14:textId="77777777" w:rsidR="00210E88" w:rsidRDefault="00210E88" w:rsidP="00210E88">
      <w:r>
        <w:t>Abdessamad (Huawei): stage 2 is clear. Fine to add EN that whether locInfo can be provided when the valSvcAreaId is provided; general update the procedure</w:t>
      </w:r>
    </w:p>
    <w:p w14:paraId="2E9C9086" w14:textId="77777777" w:rsidR="00210E88" w:rsidRDefault="00210E88" w:rsidP="00210E88">
      <w:r>
        <w:t>Igor (Ericsson): the discussion is still going on in SA6.</w:t>
      </w:r>
    </w:p>
    <w:p w14:paraId="78C7E490" w14:textId="77777777" w:rsidR="00210E88" w:rsidRDefault="00210E88" w:rsidP="00210E88">
      <w:r>
        <w:t xml:space="preserve">Naren (Samsung): further discuss, fine with EN. </w:t>
      </w:r>
    </w:p>
    <w:p w14:paraId="5AE91D56" w14:textId="77777777" w:rsidR="00210E88" w:rsidRDefault="00210E88" w:rsidP="00210E88">
      <w:r>
        <w:t>Naren (Samsung): Providing r1, implementing the suggestions from Huawei and Ericsson.</w:t>
      </w:r>
    </w:p>
    <w:p w14:paraId="681B74EE" w14:textId="77777777" w:rsidR="00210E88" w:rsidRDefault="00210E88" w:rsidP="00210E88">
      <w:r>
        <w:t>Igor (Ericsson): fine with r1.</w:t>
      </w:r>
    </w:p>
    <w:p w14:paraId="422E2DD8" w14:textId="77777777" w:rsidR="00210E88" w:rsidRDefault="00210E88" w:rsidP="00210E88">
      <w:r>
        <w:t>Abdessamad (Huawei): fine with r1.</w:t>
      </w:r>
    </w:p>
    <w:p w14:paraId="5A928ED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C3-230723</w:t>
      </w:r>
      <w:r>
        <w:rPr>
          <w:color w:val="993300"/>
          <w:u w:val="single"/>
        </w:rPr>
        <w:t>.</w:t>
      </w:r>
    </w:p>
    <w:p w14:paraId="4C811F16" w14:textId="747AB9E4" w:rsidR="00210E88" w:rsidRDefault="00210E88" w:rsidP="00210E88">
      <w:pPr>
        <w:rPr>
          <w:rFonts w:ascii="Arial" w:hAnsi="Arial" w:cs="Arial"/>
          <w:b/>
          <w:sz w:val="24"/>
        </w:rPr>
      </w:pPr>
      <w:r>
        <w:rPr>
          <w:rFonts w:ascii="Arial" w:hAnsi="Arial" w:cs="Arial"/>
          <w:b/>
          <w:color w:val="0000FF"/>
          <w:sz w:val="24"/>
        </w:rPr>
        <w:t>C3-230589</w:t>
      </w:r>
      <w:r>
        <w:rPr>
          <w:rFonts w:ascii="Arial" w:hAnsi="Arial" w:cs="Arial"/>
          <w:b/>
          <w:color w:val="0000FF"/>
          <w:sz w:val="24"/>
        </w:rPr>
        <w:tab/>
      </w:r>
      <w:r>
        <w:rPr>
          <w:rFonts w:ascii="Arial" w:hAnsi="Arial" w:cs="Arial"/>
          <w:b/>
          <w:sz w:val="24"/>
        </w:rPr>
        <w:t>SS_VALServiceAreaConfiguration service API</w:t>
      </w:r>
    </w:p>
    <w:p w14:paraId="62F0DE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CR-0141  rev  Cat: B (Rel-18)</w:t>
      </w:r>
      <w:r>
        <w:rPr>
          <w:i/>
        </w:rPr>
        <w:br/>
      </w:r>
      <w:r>
        <w:rPr>
          <w:i/>
        </w:rPr>
        <w:br/>
      </w:r>
      <w:r>
        <w:rPr>
          <w:i/>
        </w:rPr>
        <w:tab/>
      </w:r>
      <w:r>
        <w:rPr>
          <w:i/>
        </w:rPr>
        <w:tab/>
      </w:r>
      <w:r>
        <w:rPr>
          <w:i/>
        </w:rPr>
        <w:tab/>
      </w:r>
      <w:r>
        <w:rPr>
          <w:i/>
        </w:rPr>
        <w:tab/>
      </w:r>
      <w:r>
        <w:rPr>
          <w:i/>
        </w:rPr>
        <w:tab/>
        <w:t>Source: Samsung</w:t>
      </w:r>
    </w:p>
    <w:p w14:paraId="24F619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A626E" w14:textId="039E30BA" w:rsidR="00210E88" w:rsidRDefault="00210E88" w:rsidP="00210E88">
      <w:pPr>
        <w:rPr>
          <w:rFonts w:ascii="Arial" w:hAnsi="Arial" w:cs="Arial"/>
          <w:b/>
          <w:sz w:val="24"/>
        </w:rPr>
      </w:pPr>
      <w:r>
        <w:rPr>
          <w:rFonts w:ascii="Arial" w:hAnsi="Arial" w:cs="Arial"/>
          <w:b/>
          <w:color w:val="0000FF"/>
          <w:sz w:val="24"/>
        </w:rPr>
        <w:t>C3-230590</w:t>
      </w:r>
      <w:r>
        <w:rPr>
          <w:rFonts w:ascii="Arial" w:hAnsi="Arial" w:cs="Arial"/>
          <w:b/>
          <w:color w:val="0000FF"/>
          <w:sz w:val="24"/>
        </w:rPr>
        <w:tab/>
      </w:r>
      <w:r>
        <w:rPr>
          <w:rFonts w:ascii="Arial" w:hAnsi="Arial" w:cs="Arial"/>
          <w:b/>
          <w:sz w:val="24"/>
        </w:rPr>
        <w:t>SS_IdmParameterProvisioning API description</w:t>
      </w:r>
    </w:p>
    <w:p w14:paraId="22EABB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CR-0142  rev  Cat: B (Rel-18)</w:t>
      </w:r>
      <w:r>
        <w:rPr>
          <w:i/>
        </w:rPr>
        <w:br/>
      </w:r>
      <w:r>
        <w:rPr>
          <w:i/>
        </w:rPr>
        <w:br/>
      </w:r>
      <w:r>
        <w:rPr>
          <w:i/>
        </w:rPr>
        <w:tab/>
      </w:r>
      <w:r>
        <w:rPr>
          <w:i/>
        </w:rPr>
        <w:tab/>
      </w:r>
      <w:r>
        <w:rPr>
          <w:i/>
        </w:rPr>
        <w:tab/>
      </w:r>
      <w:r>
        <w:rPr>
          <w:i/>
        </w:rPr>
        <w:tab/>
      </w:r>
      <w:r>
        <w:rPr>
          <w:i/>
        </w:rPr>
        <w:tab/>
        <w:t>Source: Samsung Electronics Co., Ltd</w:t>
      </w:r>
    </w:p>
    <w:p w14:paraId="79112057" w14:textId="77777777" w:rsidR="00210E88" w:rsidRDefault="00210E88" w:rsidP="00210E88">
      <w:pPr>
        <w:rPr>
          <w:rFonts w:ascii="Arial" w:hAnsi="Arial" w:cs="Arial"/>
          <w:b/>
        </w:rPr>
      </w:pPr>
      <w:r>
        <w:rPr>
          <w:rFonts w:ascii="Arial" w:hAnsi="Arial" w:cs="Arial"/>
          <w:b/>
        </w:rPr>
        <w:t xml:space="preserve">Discussion: </w:t>
      </w:r>
    </w:p>
    <w:p w14:paraId="422753F4" w14:textId="77777777" w:rsidR="00210E88" w:rsidRDefault="00210E88" w:rsidP="00210E88">
      <w:r>
        <w:t>Abdessamad (Huawei): editorial comments will provide later. Allocate the clause number</w:t>
      </w:r>
    </w:p>
    <w:p w14:paraId="359D2863" w14:textId="77777777" w:rsidR="00210E88" w:rsidRDefault="00210E88" w:rsidP="00210E88">
      <w:r>
        <w:t>Naren (Samsung): Providing r1, implementing the suggestions from Huawei.</w:t>
      </w:r>
    </w:p>
    <w:p w14:paraId="03EA9080" w14:textId="77777777" w:rsidR="00210E88" w:rsidRDefault="00210E88" w:rsidP="00210E88">
      <w:r>
        <w:t>Abdessamad (Huawei): Fine with 0590_r1.</w:t>
      </w:r>
    </w:p>
    <w:p w14:paraId="5362217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C3-230724</w:t>
      </w:r>
      <w:r>
        <w:rPr>
          <w:color w:val="993300"/>
          <w:u w:val="single"/>
        </w:rPr>
        <w:t>.</w:t>
      </w:r>
    </w:p>
    <w:p w14:paraId="66C00046" w14:textId="0E9FD1C4" w:rsidR="00210E88" w:rsidRDefault="00210E88" w:rsidP="00210E88">
      <w:pPr>
        <w:rPr>
          <w:rFonts w:ascii="Arial" w:hAnsi="Arial" w:cs="Arial"/>
          <w:b/>
          <w:sz w:val="24"/>
        </w:rPr>
      </w:pPr>
      <w:r>
        <w:rPr>
          <w:rFonts w:ascii="Arial" w:hAnsi="Arial" w:cs="Arial"/>
          <w:b/>
          <w:color w:val="0000FF"/>
          <w:sz w:val="24"/>
        </w:rPr>
        <w:t>C3-230722</w:t>
      </w:r>
      <w:r>
        <w:rPr>
          <w:rFonts w:ascii="Arial" w:hAnsi="Arial" w:cs="Arial"/>
          <w:b/>
          <w:color w:val="0000FF"/>
          <w:sz w:val="24"/>
        </w:rPr>
        <w:tab/>
      </w:r>
      <w:r>
        <w:rPr>
          <w:rFonts w:ascii="Arial" w:hAnsi="Arial" w:cs="Arial"/>
          <w:b/>
          <w:sz w:val="24"/>
        </w:rPr>
        <w:t>VAL Service area – Location Area Monitoring</w:t>
      </w:r>
    </w:p>
    <w:p w14:paraId="49BB504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CR-0139  rev 1 Cat: B (Rel-18)</w:t>
      </w:r>
      <w:r>
        <w:rPr>
          <w:i/>
        </w:rPr>
        <w:br/>
      </w:r>
      <w:r>
        <w:rPr>
          <w:i/>
        </w:rPr>
        <w:lastRenderedPageBreak/>
        <w:br/>
      </w:r>
      <w:r>
        <w:rPr>
          <w:i/>
        </w:rPr>
        <w:tab/>
      </w:r>
      <w:r>
        <w:rPr>
          <w:i/>
        </w:rPr>
        <w:tab/>
      </w:r>
      <w:r>
        <w:rPr>
          <w:i/>
        </w:rPr>
        <w:tab/>
      </w:r>
      <w:r>
        <w:rPr>
          <w:i/>
        </w:rPr>
        <w:tab/>
      </w:r>
      <w:r>
        <w:rPr>
          <w:i/>
        </w:rPr>
        <w:tab/>
        <w:t>Source: Samsung Electronics Co., Ltd</w:t>
      </w:r>
    </w:p>
    <w:p w14:paraId="15E964B1" w14:textId="77777777" w:rsidR="00210E88" w:rsidRDefault="00210E88" w:rsidP="00210E88">
      <w:pPr>
        <w:rPr>
          <w:color w:val="808080"/>
        </w:rPr>
      </w:pPr>
      <w:r>
        <w:rPr>
          <w:color w:val="808080"/>
        </w:rPr>
        <w:t>(Replaces C3-230587)</w:t>
      </w:r>
    </w:p>
    <w:p w14:paraId="442920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EF20B" w14:textId="6547AA70" w:rsidR="00210E88" w:rsidRDefault="00210E88" w:rsidP="00210E88">
      <w:pPr>
        <w:rPr>
          <w:rFonts w:ascii="Arial" w:hAnsi="Arial" w:cs="Arial"/>
          <w:b/>
          <w:sz w:val="24"/>
        </w:rPr>
      </w:pPr>
      <w:r>
        <w:rPr>
          <w:rFonts w:ascii="Arial" w:hAnsi="Arial" w:cs="Arial"/>
          <w:b/>
          <w:color w:val="0000FF"/>
          <w:sz w:val="24"/>
        </w:rPr>
        <w:t>C3-230723</w:t>
      </w:r>
      <w:r>
        <w:rPr>
          <w:rFonts w:ascii="Arial" w:hAnsi="Arial" w:cs="Arial"/>
          <w:b/>
          <w:color w:val="0000FF"/>
          <w:sz w:val="24"/>
        </w:rPr>
        <w:tab/>
      </w:r>
      <w:r>
        <w:rPr>
          <w:rFonts w:ascii="Arial" w:hAnsi="Arial" w:cs="Arial"/>
          <w:b/>
          <w:sz w:val="24"/>
        </w:rPr>
        <w:t>VAL Service area – Location based group</w:t>
      </w:r>
    </w:p>
    <w:p w14:paraId="37826A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CR-0140  rev 1 Cat: B (Rel-18)</w:t>
      </w:r>
      <w:r>
        <w:rPr>
          <w:i/>
        </w:rPr>
        <w:br/>
      </w:r>
      <w:r>
        <w:rPr>
          <w:i/>
        </w:rPr>
        <w:br/>
      </w:r>
      <w:r>
        <w:rPr>
          <w:i/>
        </w:rPr>
        <w:tab/>
      </w:r>
      <w:r>
        <w:rPr>
          <w:i/>
        </w:rPr>
        <w:tab/>
      </w:r>
      <w:r>
        <w:rPr>
          <w:i/>
        </w:rPr>
        <w:tab/>
      </w:r>
      <w:r>
        <w:rPr>
          <w:i/>
        </w:rPr>
        <w:tab/>
      </w:r>
      <w:r>
        <w:rPr>
          <w:i/>
        </w:rPr>
        <w:tab/>
        <w:t>Source: Samsung Electronics Co., Ltd</w:t>
      </w:r>
    </w:p>
    <w:p w14:paraId="0C8F3F70" w14:textId="77777777" w:rsidR="00210E88" w:rsidRDefault="00210E88" w:rsidP="00210E88">
      <w:pPr>
        <w:rPr>
          <w:color w:val="808080"/>
        </w:rPr>
      </w:pPr>
      <w:r>
        <w:rPr>
          <w:color w:val="808080"/>
        </w:rPr>
        <w:t>(Replaces C3-230588)</w:t>
      </w:r>
    </w:p>
    <w:p w14:paraId="05E11A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27B4F" w14:textId="11837301" w:rsidR="00210E88" w:rsidRDefault="00210E88" w:rsidP="00210E88">
      <w:pPr>
        <w:rPr>
          <w:rFonts w:ascii="Arial" w:hAnsi="Arial" w:cs="Arial"/>
          <w:b/>
          <w:sz w:val="24"/>
        </w:rPr>
      </w:pPr>
      <w:r>
        <w:rPr>
          <w:rFonts w:ascii="Arial" w:hAnsi="Arial" w:cs="Arial"/>
          <w:b/>
          <w:color w:val="0000FF"/>
          <w:sz w:val="24"/>
        </w:rPr>
        <w:t>C3-230724</w:t>
      </w:r>
      <w:r>
        <w:rPr>
          <w:rFonts w:ascii="Arial" w:hAnsi="Arial" w:cs="Arial"/>
          <w:b/>
          <w:color w:val="0000FF"/>
          <w:sz w:val="24"/>
        </w:rPr>
        <w:tab/>
      </w:r>
      <w:r>
        <w:rPr>
          <w:rFonts w:ascii="Arial" w:hAnsi="Arial" w:cs="Arial"/>
          <w:b/>
          <w:sz w:val="24"/>
        </w:rPr>
        <w:t>SS_IdmParameterProvisioning API description</w:t>
      </w:r>
    </w:p>
    <w:p w14:paraId="18DA24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CR-0142  rev 1 Cat: B (Rel-18)</w:t>
      </w:r>
      <w:r>
        <w:rPr>
          <w:i/>
        </w:rPr>
        <w:br/>
      </w:r>
      <w:r>
        <w:rPr>
          <w:i/>
        </w:rPr>
        <w:br/>
      </w:r>
      <w:r>
        <w:rPr>
          <w:i/>
        </w:rPr>
        <w:tab/>
      </w:r>
      <w:r>
        <w:rPr>
          <w:i/>
        </w:rPr>
        <w:tab/>
      </w:r>
      <w:r>
        <w:rPr>
          <w:i/>
        </w:rPr>
        <w:tab/>
      </w:r>
      <w:r>
        <w:rPr>
          <w:i/>
        </w:rPr>
        <w:tab/>
      </w:r>
      <w:r>
        <w:rPr>
          <w:i/>
        </w:rPr>
        <w:tab/>
        <w:t>Source: Samsung Electronics Co., Ltd</w:t>
      </w:r>
    </w:p>
    <w:p w14:paraId="2A81D2B4" w14:textId="77777777" w:rsidR="00210E88" w:rsidRDefault="00210E88" w:rsidP="00210E88">
      <w:pPr>
        <w:rPr>
          <w:color w:val="808080"/>
        </w:rPr>
      </w:pPr>
      <w:r>
        <w:rPr>
          <w:color w:val="808080"/>
        </w:rPr>
        <w:t>(Replaces C3-230590)</w:t>
      </w:r>
    </w:p>
    <w:p w14:paraId="28CF97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D4328" w14:textId="77777777" w:rsidR="00210E88" w:rsidRDefault="00210E88" w:rsidP="00210E88">
      <w:pPr>
        <w:pStyle w:val="Heading3"/>
      </w:pPr>
      <w:bookmarkStart w:id="126" w:name="_Toc129359586"/>
      <w:r>
        <w:t>18.8</w:t>
      </w:r>
      <w:r>
        <w:tab/>
        <w:t>CT aspects of Enhanced support of Non-Public Networks Phase 2 [eNPN_Ph2]</w:t>
      </w:r>
      <w:bookmarkEnd w:id="126"/>
    </w:p>
    <w:p w14:paraId="7ADF9B84" w14:textId="03515367" w:rsidR="00210E88" w:rsidRDefault="00210E88" w:rsidP="00210E88">
      <w:pPr>
        <w:rPr>
          <w:rFonts w:ascii="Arial" w:hAnsi="Arial" w:cs="Arial"/>
          <w:b/>
          <w:sz w:val="24"/>
        </w:rPr>
      </w:pPr>
      <w:r>
        <w:rPr>
          <w:rFonts w:ascii="Arial" w:hAnsi="Arial" w:cs="Arial"/>
          <w:b/>
          <w:color w:val="0000FF"/>
          <w:sz w:val="24"/>
        </w:rPr>
        <w:t>C3-230420</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56E97068"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7B2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3E21" w14:textId="4E294878" w:rsidR="00210E88" w:rsidRDefault="00210E88" w:rsidP="00210E88">
      <w:pPr>
        <w:rPr>
          <w:rFonts w:ascii="Arial" w:hAnsi="Arial" w:cs="Arial"/>
          <w:b/>
          <w:sz w:val="24"/>
        </w:rPr>
      </w:pPr>
      <w:r>
        <w:rPr>
          <w:rFonts w:ascii="Arial" w:hAnsi="Arial" w:cs="Arial"/>
          <w:b/>
          <w:color w:val="0000FF"/>
          <w:sz w:val="24"/>
        </w:rPr>
        <w:t>C3-230424</w:t>
      </w:r>
      <w:r>
        <w:rPr>
          <w:rFonts w:ascii="Arial" w:hAnsi="Arial" w:cs="Arial"/>
          <w:b/>
          <w:color w:val="0000FF"/>
          <w:sz w:val="24"/>
        </w:rPr>
        <w:tab/>
      </w:r>
      <w:r>
        <w:rPr>
          <w:rFonts w:ascii="Arial" w:hAnsi="Arial" w:cs="Arial"/>
          <w:b/>
          <w:sz w:val="24"/>
        </w:rPr>
        <w:t>Onboarding in SNPN supporting localized services</w:t>
      </w:r>
    </w:p>
    <w:p w14:paraId="526E2F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CR-1026  rev  Cat: B (Rel-18)</w:t>
      </w:r>
      <w:r>
        <w:rPr>
          <w:i/>
        </w:rPr>
        <w:br/>
      </w:r>
      <w:r>
        <w:rPr>
          <w:i/>
        </w:rPr>
        <w:br/>
      </w:r>
      <w:r>
        <w:rPr>
          <w:i/>
        </w:rPr>
        <w:tab/>
      </w:r>
      <w:r>
        <w:rPr>
          <w:i/>
        </w:rPr>
        <w:tab/>
      </w:r>
      <w:r>
        <w:rPr>
          <w:i/>
        </w:rPr>
        <w:tab/>
      </w:r>
      <w:r>
        <w:rPr>
          <w:i/>
        </w:rPr>
        <w:tab/>
      </w:r>
      <w:r>
        <w:rPr>
          <w:i/>
        </w:rPr>
        <w:tab/>
        <w:t>Source: Ericsson</w:t>
      </w:r>
    </w:p>
    <w:p w14:paraId="57863F77" w14:textId="77777777" w:rsidR="00210E88" w:rsidRDefault="00210E88" w:rsidP="00210E88">
      <w:pPr>
        <w:rPr>
          <w:rFonts w:ascii="Arial" w:hAnsi="Arial" w:cs="Arial"/>
          <w:b/>
        </w:rPr>
      </w:pPr>
      <w:r>
        <w:rPr>
          <w:rFonts w:ascii="Arial" w:hAnsi="Arial" w:cs="Arial"/>
          <w:b/>
        </w:rPr>
        <w:t xml:space="preserve">Discussion: </w:t>
      </w:r>
    </w:p>
    <w:p w14:paraId="5F150AA9" w14:textId="77777777" w:rsidR="00210E88" w:rsidRDefault="00210E88" w:rsidP="00210E88">
      <w:r>
        <w:t>Depends on TS 23.501 CR 3927</w:t>
      </w:r>
    </w:p>
    <w:p w14:paraId="6B8365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22227" w14:textId="77777777" w:rsidR="00210E88" w:rsidRDefault="00210E88" w:rsidP="00210E88">
      <w:pPr>
        <w:pStyle w:val="Heading3"/>
      </w:pPr>
      <w:bookmarkStart w:id="127" w:name="_Toc129359587"/>
      <w:r>
        <w:t>18.9</w:t>
      </w:r>
      <w:r>
        <w:tab/>
        <w:t>Timing Resiliency and URLLC enhancements [TRS_URLLC]</w:t>
      </w:r>
      <w:bookmarkEnd w:id="127"/>
    </w:p>
    <w:p w14:paraId="20CDF02C" w14:textId="7C214B0D" w:rsidR="00210E88" w:rsidRDefault="00210E88" w:rsidP="00210E88">
      <w:pPr>
        <w:rPr>
          <w:rFonts w:ascii="Arial" w:hAnsi="Arial" w:cs="Arial"/>
          <w:b/>
          <w:sz w:val="24"/>
        </w:rPr>
      </w:pPr>
      <w:r>
        <w:rPr>
          <w:rFonts w:ascii="Arial" w:hAnsi="Arial" w:cs="Arial"/>
          <w:b/>
          <w:color w:val="0000FF"/>
          <w:sz w:val="24"/>
        </w:rPr>
        <w:t>C3-230111</w:t>
      </w:r>
      <w:r>
        <w:rPr>
          <w:rFonts w:ascii="Arial" w:hAnsi="Arial" w:cs="Arial"/>
          <w:b/>
          <w:color w:val="0000FF"/>
          <w:sz w:val="24"/>
        </w:rPr>
        <w:tab/>
      </w:r>
      <w:r>
        <w:rPr>
          <w:rFonts w:ascii="Arial" w:hAnsi="Arial" w:cs="Arial"/>
          <w:b/>
          <w:sz w:val="24"/>
        </w:rPr>
        <w:t>TRS_URLLC Work Plan</w:t>
      </w:r>
    </w:p>
    <w:p w14:paraId="25944C98"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4EC0BA5" w14:textId="77777777" w:rsidR="00210E88" w:rsidRDefault="00210E88" w:rsidP="00210E88">
      <w:pPr>
        <w:rPr>
          <w:rFonts w:ascii="Arial" w:hAnsi="Arial" w:cs="Arial"/>
          <w:b/>
        </w:rPr>
      </w:pPr>
      <w:r>
        <w:rPr>
          <w:rFonts w:ascii="Arial" w:hAnsi="Arial" w:cs="Arial"/>
          <w:b/>
        </w:rPr>
        <w:t xml:space="preserve">Abstract: </w:t>
      </w:r>
    </w:p>
    <w:p w14:paraId="37B2DAA6" w14:textId="77777777" w:rsidR="00210E88" w:rsidRDefault="00210E88" w:rsidP="00210E88">
      <w:r>
        <w:t>TRS_URLLC Work Plan</w:t>
      </w:r>
    </w:p>
    <w:p w14:paraId="444044B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20B2" w14:textId="3E909576" w:rsidR="00210E88" w:rsidRDefault="00210E88" w:rsidP="00210E88">
      <w:pPr>
        <w:rPr>
          <w:rFonts w:ascii="Arial" w:hAnsi="Arial" w:cs="Arial"/>
          <w:b/>
          <w:sz w:val="24"/>
        </w:rPr>
      </w:pPr>
      <w:r>
        <w:rPr>
          <w:rFonts w:ascii="Arial" w:hAnsi="Arial" w:cs="Arial"/>
          <w:b/>
          <w:color w:val="0000FF"/>
          <w:sz w:val="24"/>
        </w:rPr>
        <w:t>C3-230112</w:t>
      </w:r>
      <w:r>
        <w:rPr>
          <w:rFonts w:ascii="Arial" w:hAnsi="Arial" w:cs="Arial"/>
          <w:b/>
          <w:color w:val="0000FF"/>
          <w:sz w:val="24"/>
        </w:rPr>
        <w:tab/>
      </w:r>
      <w:r>
        <w:rPr>
          <w:rFonts w:ascii="Arial" w:hAnsi="Arial" w:cs="Arial"/>
          <w:b/>
          <w:sz w:val="24"/>
        </w:rPr>
        <w:t>Adding PER to AF Session with QoS API</w:t>
      </w:r>
    </w:p>
    <w:p w14:paraId="51FCD6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CR-0628  rev  Cat: B (Rel-18)</w:t>
      </w:r>
      <w:r>
        <w:rPr>
          <w:i/>
        </w:rPr>
        <w:br/>
      </w:r>
      <w:r>
        <w:rPr>
          <w:i/>
        </w:rPr>
        <w:br/>
      </w:r>
      <w:r>
        <w:rPr>
          <w:i/>
        </w:rPr>
        <w:tab/>
      </w:r>
      <w:r>
        <w:rPr>
          <w:i/>
        </w:rPr>
        <w:tab/>
      </w:r>
      <w:r>
        <w:rPr>
          <w:i/>
        </w:rPr>
        <w:tab/>
      </w:r>
      <w:r>
        <w:rPr>
          <w:i/>
        </w:rPr>
        <w:tab/>
      </w:r>
      <w:r>
        <w:rPr>
          <w:i/>
        </w:rPr>
        <w:tab/>
        <w:t>Source: Nokia, Nokia Shanghai Bell</w:t>
      </w:r>
    </w:p>
    <w:p w14:paraId="604F0567" w14:textId="77777777" w:rsidR="00210E88" w:rsidRDefault="00210E88" w:rsidP="00210E88">
      <w:pPr>
        <w:rPr>
          <w:rFonts w:ascii="Arial" w:hAnsi="Arial" w:cs="Arial"/>
          <w:b/>
        </w:rPr>
      </w:pPr>
      <w:r>
        <w:rPr>
          <w:rFonts w:ascii="Arial" w:hAnsi="Arial" w:cs="Arial"/>
          <w:b/>
        </w:rPr>
        <w:t xml:space="preserve">Abstract: </w:t>
      </w:r>
    </w:p>
    <w:p w14:paraId="35DD3B86" w14:textId="77777777" w:rsidR="00210E88" w:rsidRDefault="00210E88" w:rsidP="00210E88">
      <w:r>
        <w:t>Adding PER to AF Session with QoS API</w:t>
      </w:r>
    </w:p>
    <w:p w14:paraId="36364320" w14:textId="77777777" w:rsidR="00210E88" w:rsidRDefault="00210E88" w:rsidP="00210E88">
      <w:pPr>
        <w:rPr>
          <w:rFonts w:ascii="Arial" w:hAnsi="Arial" w:cs="Arial"/>
          <w:b/>
        </w:rPr>
      </w:pPr>
      <w:r>
        <w:rPr>
          <w:rFonts w:ascii="Arial" w:hAnsi="Arial" w:cs="Arial"/>
          <w:b/>
        </w:rPr>
        <w:t xml:space="preserve">Discussion: </w:t>
      </w:r>
    </w:p>
    <w:p w14:paraId="2F06C853" w14:textId="77777777" w:rsidR="00210E88" w:rsidRDefault="00210E88" w:rsidP="00210E88">
      <w:r>
        <w:t>This CR introduces a backwards compatible feature in the OpenAPI file of the AsSessionWithQoS API.</w:t>
      </w:r>
    </w:p>
    <w:p w14:paraId="49D51A62" w14:textId="77777777" w:rsidR="00210E88" w:rsidRDefault="00210E88" w:rsidP="00210E88">
      <w:r>
        <w:t>Fuen (Ericsson): ensure to include the original texts for the whole impacted clause; specific feature as EnQoSInfo_5G; Add the condition into the NOTEs that if the X feature is supported, ..</w:t>
      </w:r>
    </w:p>
    <w:p w14:paraId="3C1A99AE" w14:textId="77777777" w:rsidR="00210E88" w:rsidRDefault="00210E88" w:rsidP="00210E88">
      <w:r>
        <w:t>Chi (Huawei): share the comments. But prefer the proposed generic feature. Editorial comments on 5.14.2.1.1, clauses 5.7.3.5 and 5.7.4</w:t>
      </w:r>
    </w:p>
    <w:p w14:paraId="3BB64D32" w14:textId="77777777" w:rsidR="00210E88" w:rsidRDefault="00210E88" w:rsidP="00210E88">
      <w:r>
        <w:t>Apostolos (Nokia): replies.</w:t>
      </w:r>
    </w:p>
    <w:p w14:paraId="71279A63" w14:textId="77777777" w:rsidR="00210E88" w:rsidRDefault="00210E88" w:rsidP="00210E88">
      <w:r>
        <w:t>Apostolos (Nokia): r1 is provided, added conditions on the feature, fixed formatting after tables, typos indicated by Chi, used the agreed feature name/granularity for QoS extensions.</w:t>
      </w:r>
    </w:p>
    <w:p w14:paraId="1C8DF8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C3-230873</w:t>
      </w:r>
      <w:r>
        <w:rPr>
          <w:color w:val="993300"/>
          <w:u w:val="single"/>
        </w:rPr>
        <w:t>.</w:t>
      </w:r>
    </w:p>
    <w:p w14:paraId="4BC2A942" w14:textId="3AC37BCD" w:rsidR="00210E88" w:rsidRDefault="00210E88" w:rsidP="00210E88">
      <w:pPr>
        <w:rPr>
          <w:rFonts w:ascii="Arial" w:hAnsi="Arial" w:cs="Arial"/>
          <w:b/>
          <w:sz w:val="24"/>
        </w:rPr>
      </w:pPr>
      <w:r>
        <w:rPr>
          <w:rFonts w:ascii="Arial" w:hAnsi="Arial" w:cs="Arial"/>
          <w:b/>
          <w:color w:val="0000FF"/>
          <w:sz w:val="24"/>
        </w:rPr>
        <w:t>C3-230113</w:t>
      </w:r>
      <w:r>
        <w:rPr>
          <w:rFonts w:ascii="Arial" w:hAnsi="Arial" w:cs="Arial"/>
          <w:b/>
          <w:color w:val="0000FF"/>
          <w:sz w:val="24"/>
        </w:rPr>
        <w:tab/>
      </w:r>
      <w:r>
        <w:rPr>
          <w:rFonts w:ascii="Arial" w:hAnsi="Arial" w:cs="Arial"/>
          <w:b/>
          <w:sz w:val="24"/>
        </w:rPr>
        <w:t>Adding PER to AF Session with QoS API</w:t>
      </w:r>
    </w:p>
    <w:p w14:paraId="53F104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CR-0774  rev  Cat: B (Rel-18)</w:t>
      </w:r>
      <w:r>
        <w:rPr>
          <w:i/>
        </w:rPr>
        <w:br/>
      </w:r>
      <w:r>
        <w:rPr>
          <w:i/>
        </w:rPr>
        <w:br/>
      </w:r>
      <w:r>
        <w:rPr>
          <w:i/>
        </w:rPr>
        <w:tab/>
      </w:r>
      <w:r>
        <w:rPr>
          <w:i/>
        </w:rPr>
        <w:tab/>
      </w:r>
      <w:r>
        <w:rPr>
          <w:i/>
        </w:rPr>
        <w:tab/>
      </w:r>
      <w:r>
        <w:rPr>
          <w:i/>
        </w:rPr>
        <w:tab/>
      </w:r>
      <w:r>
        <w:rPr>
          <w:i/>
        </w:rPr>
        <w:tab/>
        <w:t>Source: Nokia, Nokia Shanghai Bell</w:t>
      </w:r>
    </w:p>
    <w:p w14:paraId="573CF7C2" w14:textId="77777777" w:rsidR="00210E88" w:rsidRDefault="00210E88" w:rsidP="00210E88">
      <w:pPr>
        <w:rPr>
          <w:rFonts w:ascii="Arial" w:hAnsi="Arial" w:cs="Arial"/>
          <w:b/>
        </w:rPr>
      </w:pPr>
      <w:r>
        <w:rPr>
          <w:rFonts w:ascii="Arial" w:hAnsi="Arial" w:cs="Arial"/>
          <w:b/>
        </w:rPr>
        <w:t xml:space="preserve">Abstract: </w:t>
      </w:r>
    </w:p>
    <w:p w14:paraId="11BDADBD" w14:textId="77777777" w:rsidR="00210E88" w:rsidRDefault="00210E88" w:rsidP="00210E88">
      <w:r>
        <w:t>Adding PER to AF Session with QoS API</w:t>
      </w:r>
    </w:p>
    <w:p w14:paraId="769858E3" w14:textId="77777777" w:rsidR="00210E88" w:rsidRDefault="00210E88" w:rsidP="00210E88">
      <w:pPr>
        <w:rPr>
          <w:rFonts w:ascii="Arial" w:hAnsi="Arial" w:cs="Arial"/>
          <w:b/>
        </w:rPr>
      </w:pPr>
      <w:r>
        <w:rPr>
          <w:rFonts w:ascii="Arial" w:hAnsi="Arial" w:cs="Arial"/>
          <w:b/>
        </w:rPr>
        <w:t xml:space="preserve">Discussion: </w:t>
      </w:r>
    </w:p>
    <w:p w14:paraId="565A4C71" w14:textId="77777777" w:rsidR="00210E88" w:rsidRDefault="00210E88" w:rsidP="00210E88">
      <w:r>
        <w:t>Same comments on 0112 apply</w:t>
      </w:r>
    </w:p>
    <w:p w14:paraId="0F3EA7A3" w14:textId="77777777" w:rsidR="00210E88" w:rsidRDefault="00210E88" w:rsidP="00210E88">
      <w:r>
        <w:t>Chi (Huawei): missing update on clause 5. 3</w:t>
      </w:r>
    </w:p>
    <w:p w14:paraId="4D1F5421" w14:textId="77777777" w:rsidR="00210E88" w:rsidRDefault="00210E88" w:rsidP="00210E88">
      <w:r>
        <w:t>Apostolos (Nokia): r1 is available having adjusted the feature name and added the change in clause 5.3</w:t>
      </w:r>
    </w:p>
    <w:p w14:paraId="016915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C3-230874</w:t>
      </w:r>
      <w:r>
        <w:rPr>
          <w:color w:val="993300"/>
          <w:u w:val="single"/>
        </w:rPr>
        <w:t>.</w:t>
      </w:r>
    </w:p>
    <w:p w14:paraId="78714069" w14:textId="1E54B7FF" w:rsidR="00210E88" w:rsidRDefault="00210E88" w:rsidP="00210E88">
      <w:pPr>
        <w:rPr>
          <w:rFonts w:ascii="Arial" w:hAnsi="Arial" w:cs="Arial"/>
          <w:b/>
          <w:sz w:val="24"/>
        </w:rPr>
      </w:pPr>
      <w:r>
        <w:rPr>
          <w:rFonts w:ascii="Arial" w:hAnsi="Arial" w:cs="Arial"/>
          <w:b/>
          <w:color w:val="0000FF"/>
          <w:sz w:val="24"/>
        </w:rPr>
        <w:t>C3-230114</w:t>
      </w:r>
      <w:r>
        <w:rPr>
          <w:rFonts w:ascii="Arial" w:hAnsi="Arial" w:cs="Arial"/>
          <w:b/>
          <w:color w:val="0000FF"/>
          <w:sz w:val="24"/>
        </w:rPr>
        <w:tab/>
      </w:r>
      <w:r>
        <w:rPr>
          <w:rFonts w:ascii="Arial" w:hAnsi="Arial" w:cs="Arial"/>
          <w:b/>
          <w:sz w:val="24"/>
        </w:rPr>
        <w:t>Adding PER to TSC QoS inputs</w:t>
      </w:r>
    </w:p>
    <w:p w14:paraId="79F989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CR-0036  rev  Cat: B (Rel-18)</w:t>
      </w:r>
      <w:r>
        <w:rPr>
          <w:i/>
        </w:rPr>
        <w:br/>
      </w:r>
      <w:r>
        <w:rPr>
          <w:i/>
        </w:rPr>
        <w:br/>
      </w:r>
      <w:r>
        <w:rPr>
          <w:i/>
        </w:rPr>
        <w:tab/>
      </w:r>
      <w:r>
        <w:rPr>
          <w:i/>
        </w:rPr>
        <w:tab/>
      </w:r>
      <w:r>
        <w:rPr>
          <w:i/>
        </w:rPr>
        <w:tab/>
      </w:r>
      <w:r>
        <w:rPr>
          <w:i/>
        </w:rPr>
        <w:tab/>
      </w:r>
      <w:r>
        <w:rPr>
          <w:i/>
        </w:rPr>
        <w:tab/>
        <w:t>Source: Nokia, Nokia Shanghai Bell</w:t>
      </w:r>
    </w:p>
    <w:p w14:paraId="6BA25D83" w14:textId="77777777" w:rsidR="00210E88" w:rsidRDefault="00210E88" w:rsidP="00210E88">
      <w:pPr>
        <w:rPr>
          <w:rFonts w:ascii="Arial" w:hAnsi="Arial" w:cs="Arial"/>
          <w:b/>
        </w:rPr>
      </w:pPr>
      <w:r>
        <w:rPr>
          <w:rFonts w:ascii="Arial" w:hAnsi="Arial" w:cs="Arial"/>
          <w:b/>
        </w:rPr>
        <w:t xml:space="preserve">Abstract: </w:t>
      </w:r>
    </w:p>
    <w:p w14:paraId="4C54FC0A" w14:textId="77777777" w:rsidR="00210E88" w:rsidRDefault="00210E88" w:rsidP="00210E88">
      <w:r>
        <w:t>Adding PER to TSC QoS inputs</w:t>
      </w:r>
    </w:p>
    <w:p w14:paraId="634DE739" w14:textId="77777777" w:rsidR="00210E88" w:rsidRDefault="00210E88" w:rsidP="00210E88">
      <w:pPr>
        <w:rPr>
          <w:rFonts w:ascii="Arial" w:hAnsi="Arial" w:cs="Arial"/>
          <w:b/>
        </w:rPr>
      </w:pPr>
      <w:r>
        <w:rPr>
          <w:rFonts w:ascii="Arial" w:hAnsi="Arial" w:cs="Arial"/>
          <w:b/>
        </w:rPr>
        <w:t xml:space="preserve">Discussion: </w:t>
      </w:r>
    </w:p>
    <w:p w14:paraId="46E4C6B6" w14:textId="77777777" w:rsidR="00210E88" w:rsidRDefault="00210E88" w:rsidP="00210E88">
      <w:r>
        <w:t>Same comments on 0112 apply</w:t>
      </w:r>
    </w:p>
    <w:p w14:paraId="39F241BC" w14:textId="77777777" w:rsidR="00210E88" w:rsidRDefault="00210E88" w:rsidP="00210E88">
      <w:r>
        <w:lastRenderedPageBreak/>
        <w:t>Apostolos (Nokia): r1 is provided, having resolved the feature issue, added the condition on the feature, fixed formatting.</w:t>
      </w:r>
    </w:p>
    <w:p w14:paraId="74077A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C3-230875</w:t>
      </w:r>
      <w:r>
        <w:rPr>
          <w:color w:val="993300"/>
          <w:u w:val="single"/>
        </w:rPr>
        <w:t>.</w:t>
      </w:r>
    </w:p>
    <w:p w14:paraId="332362F1" w14:textId="5B4BD5D3" w:rsidR="00210E88" w:rsidRDefault="00210E88" w:rsidP="00210E88">
      <w:pPr>
        <w:rPr>
          <w:rFonts w:ascii="Arial" w:hAnsi="Arial" w:cs="Arial"/>
          <w:b/>
          <w:sz w:val="24"/>
        </w:rPr>
      </w:pPr>
      <w:r>
        <w:rPr>
          <w:rFonts w:ascii="Arial" w:hAnsi="Arial" w:cs="Arial"/>
          <w:b/>
          <w:color w:val="0000FF"/>
          <w:sz w:val="24"/>
        </w:rPr>
        <w:t>C3-230115</w:t>
      </w:r>
      <w:r>
        <w:rPr>
          <w:rFonts w:ascii="Arial" w:hAnsi="Arial" w:cs="Arial"/>
          <w:b/>
          <w:color w:val="0000FF"/>
          <w:sz w:val="24"/>
        </w:rPr>
        <w:tab/>
      </w:r>
      <w:r>
        <w:rPr>
          <w:rFonts w:ascii="Arial" w:hAnsi="Arial" w:cs="Arial"/>
          <w:b/>
          <w:sz w:val="24"/>
        </w:rPr>
        <w:t>Adding PER to Policy Authorization inputs</w:t>
      </w:r>
    </w:p>
    <w:p w14:paraId="46ED4A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CR-0454  rev  Cat: B (Rel-18)</w:t>
      </w:r>
      <w:r>
        <w:rPr>
          <w:i/>
        </w:rPr>
        <w:br/>
      </w:r>
      <w:r>
        <w:rPr>
          <w:i/>
        </w:rPr>
        <w:br/>
      </w:r>
      <w:r>
        <w:rPr>
          <w:i/>
        </w:rPr>
        <w:tab/>
      </w:r>
      <w:r>
        <w:rPr>
          <w:i/>
        </w:rPr>
        <w:tab/>
      </w:r>
      <w:r>
        <w:rPr>
          <w:i/>
        </w:rPr>
        <w:tab/>
      </w:r>
      <w:r>
        <w:rPr>
          <w:i/>
        </w:rPr>
        <w:tab/>
      </w:r>
      <w:r>
        <w:rPr>
          <w:i/>
        </w:rPr>
        <w:tab/>
        <w:t>Source: Nokia, Nokia Shanghai Bell</w:t>
      </w:r>
    </w:p>
    <w:p w14:paraId="7FED3953" w14:textId="77777777" w:rsidR="00210E88" w:rsidRDefault="00210E88" w:rsidP="00210E88">
      <w:pPr>
        <w:rPr>
          <w:rFonts w:ascii="Arial" w:hAnsi="Arial" w:cs="Arial"/>
          <w:b/>
        </w:rPr>
      </w:pPr>
      <w:r>
        <w:rPr>
          <w:rFonts w:ascii="Arial" w:hAnsi="Arial" w:cs="Arial"/>
          <w:b/>
        </w:rPr>
        <w:t xml:space="preserve">Abstract: </w:t>
      </w:r>
    </w:p>
    <w:p w14:paraId="431BE0DE" w14:textId="77777777" w:rsidR="00210E88" w:rsidRDefault="00210E88" w:rsidP="00210E88">
      <w:r>
        <w:t>Adding PER to Policy Authorization inputs</w:t>
      </w:r>
    </w:p>
    <w:p w14:paraId="7050DD93" w14:textId="77777777" w:rsidR="00210E88" w:rsidRDefault="00210E88" w:rsidP="00210E88">
      <w:pPr>
        <w:rPr>
          <w:rFonts w:ascii="Arial" w:hAnsi="Arial" w:cs="Arial"/>
          <w:b/>
        </w:rPr>
      </w:pPr>
      <w:r>
        <w:rPr>
          <w:rFonts w:ascii="Arial" w:hAnsi="Arial" w:cs="Arial"/>
          <w:b/>
        </w:rPr>
        <w:t xml:space="preserve">Discussion: </w:t>
      </w:r>
    </w:p>
    <w:p w14:paraId="2FED747F" w14:textId="77777777" w:rsidR="00210E88" w:rsidRDefault="00210E88" w:rsidP="00210E88">
      <w:r>
        <w:t>Incorrect OpenAPI impact in Other comments of the cover page.</w:t>
      </w:r>
    </w:p>
    <w:p w14:paraId="2C808229" w14:textId="77777777" w:rsidR="00210E88" w:rsidRDefault="00210E88" w:rsidP="00210E88">
      <w:r>
        <w:t>This CR introduces a backwards compatible feature in the OpenAPI file of the Npcf_PolicyAuthorization API.</w:t>
      </w:r>
    </w:p>
    <w:p w14:paraId="0CF4ABE7" w14:textId="77777777" w:rsidR="00210E88" w:rsidRDefault="00210E88" w:rsidP="00210E88">
      <w:r>
        <w:t>Same comments on 0112 apply</w:t>
      </w:r>
    </w:p>
    <w:p w14:paraId="5745734F" w14:textId="77777777" w:rsidR="00210E88" w:rsidRDefault="00210E88" w:rsidP="00210E88">
      <w:r>
        <w:t>Apostolos (Nokia): r1 is provided, having arranged the feature issue and fixed a typo as per Chi.</w:t>
      </w:r>
    </w:p>
    <w:p w14:paraId="438345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C3-230876</w:t>
      </w:r>
      <w:r>
        <w:rPr>
          <w:color w:val="993300"/>
          <w:u w:val="single"/>
        </w:rPr>
        <w:t>.</w:t>
      </w:r>
    </w:p>
    <w:p w14:paraId="0756F418" w14:textId="0E471C00" w:rsidR="00210E88" w:rsidRDefault="00210E88" w:rsidP="00210E88">
      <w:pPr>
        <w:rPr>
          <w:rFonts w:ascii="Arial" w:hAnsi="Arial" w:cs="Arial"/>
          <w:b/>
          <w:sz w:val="24"/>
        </w:rPr>
      </w:pPr>
      <w:r>
        <w:rPr>
          <w:rFonts w:ascii="Arial" w:hAnsi="Arial" w:cs="Arial"/>
          <w:b/>
          <w:color w:val="0000FF"/>
          <w:sz w:val="24"/>
        </w:rPr>
        <w:t>C3-230119</w:t>
      </w:r>
      <w:r>
        <w:rPr>
          <w:rFonts w:ascii="Arial" w:hAnsi="Arial" w:cs="Arial"/>
          <w:b/>
          <w:color w:val="0000FF"/>
          <w:sz w:val="24"/>
        </w:rPr>
        <w:tab/>
      </w:r>
      <w:r>
        <w:rPr>
          <w:rFonts w:ascii="Arial" w:hAnsi="Arial" w:cs="Arial"/>
          <w:b/>
          <w:sz w:val="24"/>
        </w:rPr>
        <w:t>PER for Alternative QoS</w:t>
      </w:r>
    </w:p>
    <w:p w14:paraId="51B3FE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CR-0775  rev  Cat: B (Rel-18)</w:t>
      </w:r>
      <w:r>
        <w:rPr>
          <w:i/>
        </w:rPr>
        <w:br/>
      </w:r>
      <w:r>
        <w:rPr>
          <w:i/>
        </w:rPr>
        <w:br/>
      </w:r>
      <w:r>
        <w:rPr>
          <w:i/>
        </w:rPr>
        <w:tab/>
      </w:r>
      <w:r>
        <w:rPr>
          <w:i/>
        </w:rPr>
        <w:tab/>
      </w:r>
      <w:r>
        <w:rPr>
          <w:i/>
        </w:rPr>
        <w:tab/>
      </w:r>
      <w:r>
        <w:rPr>
          <w:i/>
        </w:rPr>
        <w:tab/>
      </w:r>
      <w:r>
        <w:rPr>
          <w:i/>
        </w:rPr>
        <w:tab/>
        <w:t>Source: KDDI, Nokia, Nokia Shaghai Bell</w:t>
      </w:r>
    </w:p>
    <w:p w14:paraId="65C58FD8" w14:textId="77777777" w:rsidR="00210E88" w:rsidRDefault="00210E88" w:rsidP="00210E88">
      <w:pPr>
        <w:rPr>
          <w:rFonts w:ascii="Arial" w:hAnsi="Arial" w:cs="Arial"/>
          <w:b/>
        </w:rPr>
      </w:pPr>
      <w:r>
        <w:rPr>
          <w:rFonts w:ascii="Arial" w:hAnsi="Arial" w:cs="Arial"/>
          <w:b/>
        </w:rPr>
        <w:t xml:space="preserve">Discussion: </w:t>
      </w:r>
    </w:p>
    <w:p w14:paraId="74DB8AEB" w14:textId="77777777" w:rsidR="00210E88" w:rsidRDefault="00210E88" w:rsidP="00210E88">
      <w:r>
        <w:t>Same comments on 0112 apply</w:t>
      </w:r>
    </w:p>
    <w:p w14:paraId="7048A02E" w14:textId="77777777" w:rsidR="00210E88" w:rsidRDefault="00210E88" w:rsidP="00210E88">
      <w:r>
        <w:t>Kenichi (KDDI): provides r1.</w:t>
      </w:r>
    </w:p>
    <w:p w14:paraId="09EC136A" w14:textId="77777777" w:rsidR="00210E88" w:rsidRDefault="00210E88" w:rsidP="00210E88">
      <w:r>
        <w:t>Apostolos (Nokia): requires revision</w:t>
      </w:r>
    </w:p>
    <w:p w14:paraId="749BBB23" w14:textId="77777777" w:rsidR="00210E88" w:rsidRDefault="00210E88" w:rsidP="00210E88">
      <w:r>
        <w:t>Kenichi (KDDI): provides r2.</w:t>
      </w:r>
    </w:p>
    <w:p w14:paraId="3200460E" w14:textId="77777777" w:rsidR="00210E88" w:rsidRDefault="00210E88" w:rsidP="00210E88">
      <w:r>
        <w:t>Apostolos (Nokia): fine with r2</w:t>
      </w:r>
    </w:p>
    <w:p w14:paraId="538402E7" w14:textId="77777777" w:rsidR="00210E88" w:rsidRDefault="00210E88" w:rsidP="00210E88">
      <w:r>
        <w:t>Chi (Huawei): fine with r2, no need to update the clause of Reused API</w:t>
      </w:r>
    </w:p>
    <w:p w14:paraId="1D827E5A"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C3-230651</w:t>
      </w:r>
      <w:r>
        <w:rPr>
          <w:color w:val="993300"/>
          <w:u w:val="single"/>
        </w:rPr>
        <w:t>.</w:t>
      </w:r>
    </w:p>
    <w:p w14:paraId="5909F248" w14:textId="67D7DF47" w:rsidR="00996536" w:rsidRDefault="00210E88" w:rsidP="00210E88">
      <w:pPr>
        <w:rPr>
          <w:rFonts w:ascii="Arial" w:hAnsi="Arial" w:cs="Arial"/>
          <w:b/>
          <w:sz w:val="24"/>
        </w:rPr>
      </w:pPr>
      <w:r>
        <w:rPr>
          <w:rFonts w:ascii="Arial" w:hAnsi="Arial" w:cs="Arial"/>
          <w:b/>
          <w:color w:val="0000FF"/>
          <w:sz w:val="24"/>
        </w:rPr>
        <w:t>C3-230120</w:t>
      </w:r>
      <w:r>
        <w:rPr>
          <w:rFonts w:ascii="Arial" w:hAnsi="Arial" w:cs="Arial"/>
          <w:b/>
          <w:color w:val="0000FF"/>
          <w:sz w:val="24"/>
        </w:rPr>
        <w:tab/>
      </w:r>
      <w:r>
        <w:rPr>
          <w:rFonts w:ascii="Arial" w:hAnsi="Arial" w:cs="Arial"/>
          <w:b/>
          <w:sz w:val="24"/>
        </w:rPr>
        <w:t>PER for Alternative QoS</w:t>
      </w:r>
    </w:p>
    <w:p w14:paraId="733258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CR-0455  rev  Cat: B (Rel-18)</w:t>
      </w:r>
      <w:r>
        <w:rPr>
          <w:i/>
        </w:rPr>
        <w:br/>
      </w:r>
      <w:r>
        <w:rPr>
          <w:i/>
        </w:rPr>
        <w:br/>
      </w:r>
      <w:r>
        <w:rPr>
          <w:i/>
        </w:rPr>
        <w:tab/>
      </w:r>
      <w:r>
        <w:rPr>
          <w:i/>
        </w:rPr>
        <w:tab/>
      </w:r>
      <w:r>
        <w:rPr>
          <w:i/>
        </w:rPr>
        <w:tab/>
      </w:r>
      <w:r>
        <w:rPr>
          <w:i/>
        </w:rPr>
        <w:tab/>
      </w:r>
      <w:r>
        <w:rPr>
          <w:i/>
        </w:rPr>
        <w:tab/>
        <w:t>Source: KDDI, Nokia, Nokia Shanghai Bell</w:t>
      </w:r>
    </w:p>
    <w:p w14:paraId="667FFE89" w14:textId="77777777" w:rsidR="00210E88" w:rsidRDefault="00210E88" w:rsidP="00210E88">
      <w:pPr>
        <w:rPr>
          <w:rFonts w:ascii="Arial" w:hAnsi="Arial" w:cs="Arial"/>
          <w:b/>
        </w:rPr>
      </w:pPr>
      <w:r>
        <w:rPr>
          <w:rFonts w:ascii="Arial" w:hAnsi="Arial" w:cs="Arial"/>
          <w:b/>
        </w:rPr>
        <w:t xml:space="preserve">Discussion: </w:t>
      </w:r>
    </w:p>
    <w:p w14:paraId="67F942F6" w14:textId="77777777" w:rsidR="00210E88" w:rsidRDefault="00210E88" w:rsidP="00210E88">
      <w:r>
        <w:t>This CR introduces backwards compatible feature in the OpenAPI file of the Npcf_PolicyAuthorization API.</w:t>
      </w:r>
    </w:p>
    <w:p w14:paraId="442A4B03" w14:textId="77777777" w:rsidR="00210E88" w:rsidRDefault="00210E88" w:rsidP="00210E88">
      <w:r>
        <w:t>Same comments on 0112 apply</w:t>
      </w:r>
    </w:p>
    <w:p w14:paraId="1B570158" w14:textId="77777777" w:rsidR="00210E88" w:rsidRDefault="00210E88" w:rsidP="00210E88">
      <w:r>
        <w:t>Kenichi (KDDI): provides r1.</w:t>
      </w:r>
    </w:p>
    <w:p w14:paraId="3E18DD84" w14:textId="77777777" w:rsidR="00210E88" w:rsidRDefault="00210E88" w:rsidP="00210E88">
      <w:r>
        <w:t>Kenichi (KDDI): provides r2 to change feature name.</w:t>
      </w:r>
    </w:p>
    <w:p w14:paraId="4DD3BCD5" w14:textId="77777777" w:rsidR="00210E88" w:rsidRDefault="00210E88" w:rsidP="00210E88">
      <w:r>
        <w:lastRenderedPageBreak/>
        <w:t>Apostolos (Nokia): requires revision</w:t>
      </w:r>
    </w:p>
    <w:p w14:paraId="07D27ED0" w14:textId="77777777" w:rsidR="00210E88" w:rsidRDefault="00210E88" w:rsidP="00210E88">
      <w:r>
        <w:t>Kenichi (KDDI): provides r3 to revert to ExtQoS.</w:t>
      </w:r>
    </w:p>
    <w:p w14:paraId="09CAE92A" w14:textId="77777777" w:rsidR="00210E88" w:rsidRDefault="00210E88" w:rsidP="00210E88">
      <w:r>
        <w:t>Apostolos (Nokia): requires revision</w:t>
      </w:r>
    </w:p>
    <w:p w14:paraId="1644AA0D" w14:textId="77777777" w:rsidR="00210E88" w:rsidRDefault="00210E88" w:rsidP="00210E88">
      <w:r>
        <w:t>Kenichi (KDDI): provides r4 with conditional description.</w:t>
      </w:r>
    </w:p>
    <w:p w14:paraId="22533D39" w14:textId="77777777" w:rsidR="00210E88" w:rsidRDefault="00210E88" w:rsidP="00210E88">
      <w:r>
        <w:t>Apostolos (Nokia): fine with r4</w:t>
      </w:r>
    </w:p>
    <w:p w14:paraId="2E7BC6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C3-230652</w:t>
      </w:r>
      <w:r>
        <w:rPr>
          <w:color w:val="993300"/>
          <w:u w:val="single"/>
        </w:rPr>
        <w:t>.</w:t>
      </w:r>
    </w:p>
    <w:p w14:paraId="5F9DA006" w14:textId="5262D86A" w:rsidR="00210E88" w:rsidRDefault="00210E88" w:rsidP="00210E88">
      <w:pPr>
        <w:rPr>
          <w:rFonts w:ascii="Arial" w:hAnsi="Arial" w:cs="Arial"/>
          <w:b/>
          <w:sz w:val="24"/>
        </w:rPr>
      </w:pPr>
      <w:r>
        <w:rPr>
          <w:rFonts w:ascii="Arial" w:hAnsi="Arial" w:cs="Arial"/>
          <w:b/>
          <w:color w:val="0000FF"/>
          <w:sz w:val="24"/>
        </w:rPr>
        <w:t>C3-230121</w:t>
      </w:r>
      <w:r>
        <w:rPr>
          <w:rFonts w:ascii="Arial" w:hAnsi="Arial" w:cs="Arial"/>
          <w:b/>
          <w:color w:val="0000FF"/>
          <w:sz w:val="24"/>
        </w:rPr>
        <w:tab/>
      </w:r>
      <w:r>
        <w:rPr>
          <w:rFonts w:ascii="Arial" w:hAnsi="Arial" w:cs="Arial"/>
          <w:b/>
          <w:sz w:val="24"/>
        </w:rPr>
        <w:t>Spatial Validity Condition for Time Synchronization Exposure Configuration</w:t>
      </w:r>
    </w:p>
    <w:p w14:paraId="7D66E7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CR-0776  rev  Cat: B (Rel-18)</w:t>
      </w:r>
      <w:r>
        <w:rPr>
          <w:i/>
        </w:rPr>
        <w:br/>
      </w:r>
      <w:r>
        <w:rPr>
          <w:i/>
        </w:rPr>
        <w:br/>
      </w:r>
      <w:r>
        <w:rPr>
          <w:i/>
        </w:rPr>
        <w:tab/>
      </w:r>
      <w:r>
        <w:rPr>
          <w:i/>
        </w:rPr>
        <w:tab/>
      </w:r>
      <w:r>
        <w:rPr>
          <w:i/>
        </w:rPr>
        <w:tab/>
      </w:r>
      <w:r>
        <w:rPr>
          <w:i/>
        </w:rPr>
        <w:tab/>
      </w:r>
      <w:r>
        <w:rPr>
          <w:i/>
        </w:rPr>
        <w:tab/>
        <w:t>Source: KDDI, Nokia, Nokia Shanghai Bell</w:t>
      </w:r>
    </w:p>
    <w:p w14:paraId="04B60850" w14:textId="77777777" w:rsidR="00210E88" w:rsidRDefault="00210E88" w:rsidP="00210E88">
      <w:pPr>
        <w:rPr>
          <w:rFonts w:ascii="Arial" w:hAnsi="Arial" w:cs="Arial"/>
          <w:b/>
        </w:rPr>
      </w:pPr>
      <w:r>
        <w:rPr>
          <w:rFonts w:ascii="Arial" w:hAnsi="Arial" w:cs="Arial"/>
          <w:b/>
        </w:rPr>
        <w:t xml:space="preserve">Discussion: </w:t>
      </w:r>
    </w:p>
    <w:p w14:paraId="297E554B" w14:textId="77777777" w:rsidR="00210E88" w:rsidRDefault="00210E88" w:rsidP="00210E88">
      <w:r>
        <w:t>This CR introduces backwards compatible feature in the OpenAPI file of the TimeSyncExposure API.</w:t>
      </w:r>
    </w:p>
    <w:p w14:paraId="07E98D3C" w14:textId="77777777" w:rsidR="00210E88" w:rsidRDefault="00210E88" w:rsidP="00210E88">
      <w:r>
        <w:t>Fuen (Ericsson): will provide latest requirement for the terminology; same comments on feature but e.g. CoverageArea; indicate in the changes that the condition on supported feature, e.g. if the feature xx is supported,…</w:t>
      </w:r>
    </w:p>
    <w:p w14:paraId="0149EA83" w14:textId="77777777" w:rsidR="00210E88" w:rsidRDefault="00210E88" w:rsidP="00210E88">
      <w:r>
        <w:t>Kenichi (KDDI): will further check</w:t>
      </w:r>
    </w:p>
    <w:p w14:paraId="6A65794F" w14:textId="77777777" w:rsidR="00210E88" w:rsidRDefault="00210E88" w:rsidP="00210E88">
      <w:r>
        <w:t>Kenichi (KDDI): provides r1.</w:t>
      </w:r>
    </w:p>
    <w:p w14:paraId="23E5B7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C3-230653</w:t>
      </w:r>
      <w:r>
        <w:rPr>
          <w:color w:val="993300"/>
          <w:u w:val="single"/>
        </w:rPr>
        <w:t>.</w:t>
      </w:r>
    </w:p>
    <w:p w14:paraId="351545BB" w14:textId="5EFDD2C5" w:rsidR="00210E88" w:rsidRDefault="00210E88" w:rsidP="00210E88">
      <w:pPr>
        <w:rPr>
          <w:rFonts w:ascii="Arial" w:hAnsi="Arial" w:cs="Arial"/>
          <w:b/>
          <w:sz w:val="24"/>
        </w:rPr>
      </w:pPr>
      <w:r>
        <w:rPr>
          <w:rFonts w:ascii="Arial" w:hAnsi="Arial" w:cs="Arial"/>
          <w:b/>
          <w:color w:val="0000FF"/>
          <w:sz w:val="24"/>
        </w:rPr>
        <w:t>C3-230122</w:t>
      </w:r>
      <w:r>
        <w:rPr>
          <w:rFonts w:ascii="Arial" w:hAnsi="Arial" w:cs="Arial"/>
          <w:b/>
          <w:color w:val="0000FF"/>
          <w:sz w:val="24"/>
        </w:rPr>
        <w:tab/>
      </w:r>
      <w:r>
        <w:rPr>
          <w:rFonts w:ascii="Arial" w:hAnsi="Arial" w:cs="Arial"/>
          <w:b/>
          <w:sz w:val="24"/>
        </w:rPr>
        <w:t>Spatial Validity Condition for ASTI</w:t>
      </w:r>
    </w:p>
    <w:p w14:paraId="14EC5C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CR-0777  rev  Cat: B (Rel-18)</w:t>
      </w:r>
      <w:r>
        <w:rPr>
          <w:i/>
        </w:rPr>
        <w:br/>
      </w:r>
      <w:r>
        <w:rPr>
          <w:i/>
        </w:rPr>
        <w:br/>
      </w:r>
      <w:r>
        <w:rPr>
          <w:i/>
        </w:rPr>
        <w:tab/>
      </w:r>
      <w:r>
        <w:rPr>
          <w:i/>
        </w:rPr>
        <w:tab/>
      </w:r>
      <w:r>
        <w:rPr>
          <w:i/>
        </w:rPr>
        <w:tab/>
      </w:r>
      <w:r>
        <w:rPr>
          <w:i/>
        </w:rPr>
        <w:tab/>
      </w:r>
      <w:r>
        <w:rPr>
          <w:i/>
        </w:rPr>
        <w:tab/>
        <w:t>Source: KDDI, Nokia, Nokia Shanghai Bell</w:t>
      </w:r>
    </w:p>
    <w:p w14:paraId="01181DE4" w14:textId="77777777" w:rsidR="00210E88" w:rsidRDefault="00210E88" w:rsidP="00210E88">
      <w:pPr>
        <w:rPr>
          <w:rFonts w:ascii="Arial" w:hAnsi="Arial" w:cs="Arial"/>
          <w:b/>
        </w:rPr>
      </w:pPr>
      <w:r>
        <w:rPr>
          <w:rFonts w:ascii="Arial" w:hAnsi="Arial" w:cs="Arial"/>
          <w:b/>
        </w:rPr>
        <w:t xml:space="preserve">Discussion: </w:t>
      </w:r>
    </w:p>
    <w:p w14:paraId="3A79A362" w14:textId="77777777" w:rsidR="00210E88" w:rsidRDefault="00210E88" w:rsidP="00210E88">
      <w:r>
        <w:t>This CR introduces backwards compatible feature in the OpenAPI file of the ASTI API.</w:t>
      </w:r>
    </w:p>
    <w:p w14:paraId="5D903928" w14:textId="77777777" w:rsidR="00210E88" w:rsidRDefault="00210E88" w:rsidP="00210E88">
      <w:r>
        <w:t xml:space="preserve">Same comments on 0121 apply, </w:t>
      </w:r>
    </w:p>
    <w:p w14:paraId="213E9F2F" w14:textId="77777777" w:rsidR="00210E88" w:rsidRDefault="00210E88" w:rsidP="00210E88">
      <w:r>
        <w:t>Chi (Huawei): 0501 define the feature, further discuss on whether the feature applies to other CRs, and ensure the clashes of the same change/feature into the table for the same API.</w:t>
      </w:r>
    </w:p>
    <w:p w14:paraId="59E293DC" w14:textId="77777777" w:rsidR="00210E88" w:rsidRDefault="00210E88" w:rsidP="00210E88">
      <w:r>
        <w:t>Kenichi (KDDI): provides r1.</w:t>
      </w:r>
    </w:p>
    <w:p w14:paraId="4DC2E834" w14:textId="77777777" w:rsidR="00210E88" w:rsidRDefault="00210E88" w:rsidP="00210E88">
      <w:r>
        <w:t>Chi (Huawei): fine with r1</w:t>
      </w:r>
    </w:p>
    <w:p w14:paraId="3CC260C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C3-230654</w:t>
      </w:r>
      <w:r>
        <w:rPr>
          <w:color w:val="993300"/>
          <w:u w:val="single"/>
        </w:rPr>
        <w:t>.</w:t>
      </w:r>
    </w:p>
    <w:p w14:paraId="4A8BC940" w14:textId="047B8DCD" w:rsidR="00210E88" w:rsidRDefault="00210E88" w:rsidP="00210E88">
      <w:pPr>
        <w:rPr>
          <w:rFonts w:ascii="Arial" w:hAnsi="Arial" w:cs="Arial"/>
          <w:b/>
          <w:sz w:val="24"/>
        </w:rPr>
      </w:pPr>
      <w:r>
        <w:rPr>
          <w:rFonts w:ascii="Arial" w:hAnsi="Arial" w:cs="Arial"/>
          <w:b/>
          <w:color w:val="0000FF"/>
          <w:sz w:val="24"/>
        </w:rPr>
        <w:t>C3-230395</w:t>
      </w:r>
      <w:r>
        <w:rPr>
          <w:rFonts w:ascii="Arial" w:hAnsi="Arial" w:cs="Arial"/>
          <w:b/>
          <w:color w:val="0000FF"/>
          <w:sz w:val="24"/>
        </w:rPr>
        <w:tab/>
      </w:r>
      <w:r>
        <w:rPr>
          <w:rFonts w:ascii="Arial" w:hAnsi="Arial" w:cs="Arial"/>
          <w:b/>
          <w:sz w:val="24"/>
        </w:rPr>
        <w:t>Procedures for Time Synchronization Exposure</w:t>
      </w:r>
    </w:p>
    <w:p w14:paraId="6ABDBA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CR-0435  rev  Cat: B (Rel-18)</w:t>
      </w:r>
      <w:r>
        <w:rPr>
          <w:i/>
        </w:rPr>
        <w:br/>
      </w:r>
      <w:r>
        <w:rPr>
          <w:i/>
        </w:rPr>
        <w:br/>
      </w:r>
      <w:r>
        <w:rPr>
          <w:i/>
        </w:rPr>
        <w:tab/>
      </w:r>
      <w:r>
        <w:rPr>
          <w:i/>
        </w:rPr>
        <w:tab/>
      </w:r>
      <w:r>
        <w:rPr>
          <w:i/>
        </w:rPr>
        <w:tab/>
      </w:r>
      <w:r>
        <w:rPr>
          <w:i/>
        </w:rPr>
        <w:tab/>
      </w:r>
      <w:r>
        <w:rPr>
          <w:i/>
        </w:rPr>
        <w:tab/>
        <w:t>Source: Ericsson</w:t>
      </w:r>
    </w:p>
    <w:p w14:paraId="1122D04A" w14:textId="77777777" w:rsidR="00210E88" w:rsidRDefault="00210E88" w:rsidP="00210E88">
      <w:pPr>
        <w:rPr>
          <w:rFonts w:ascii="Arial" w:hAnsi="Arial" w:cs="Arial"/>
          <w:b/>
        </w:rPr>
      </w:pPr>
      <w:r>
        <w:rPr>
          <w:rFonts w:ascii="Arial" w:hAnsi="Arial" w:cs="Arial"/>
          <w:b/>
        </w:rPr>
        <w:t xml:space="preserve">Discussion: </w:t>
      </w:r>
    </w:p>
    <w:p w14:paraId="5391C23B" w14:textId="77777777" w:rsidR="00210E88" w:rsidRDefault="00210E88" w:rsidP="00210E88">
      <w:r>
        <w:t>Apostolos (Nokia): will provide comments offline. Fine with rev.</w:t>
      </w:r>
    </w:p>
    <w:p w14:paraId="21BBF02C" w14:textId="77777777" w:rsidR="00210E88" w:rsidRDefault="00210E88" w:rsidP="00210E88">
      <w:r>
        <w:t>Rev is pre-agreed</w:t>
      </w:r>
    </w:p>
    <w:p w14:paraId="68CC8573"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C3-230837</w:t>
      </w:r>
      <w:r>
        <w:rPr>
          <w:color w:val="993300"/>
          <w:u w:val="single"/>
        </w:rPr>
        <w:t>.</w:t>
      </w:r>
    </w:p>
    <w:p w14:paraId="12FB9CDC" w14:textId="0712A68C" w:rsidR="00210E88" w:rsidRDefault="00210E88" w:rsidP="00210E88">
      <w:pPr>
        <w:rPr>
          <w:rFonts w:ascii="Arial" w:hAnsi="Arial" w:cs="Arial"/>
          <w:b/>
          <w:sz w:val="24"/>
        </w:rPr>
      </w:pPr>
      <w:r>
        <w:rPr>
          <w:rFonts w:ascii="Arial" w:hAnsi="Arial" w:cs="Arial"/>
          <w:b/>
          <w:color w:val="0000FF"/>
          <w:sz w:val="24"/>
        </w:rPr>
        <w:t>C3-230396</w:t>
      </w:r>
      <w:r>
        <w:rPr>
          <w:rFonts w:ascii="Arial" w:hAnsi="Arial" w:cs="Arial"/>
          <w:b/>
          <w:color w:val="0000FF"/>
          <w:sz w:val="24"/>
        </w:rPr>
        <w:tab/>
      </w:r>
      <w:r>
        <w:rPr>
          <w:rFonts w:ascii="Arial" w:hAnsi="Arial" w:cs="Arial"/>
          <w:b/>
          <w:sz w:val="24"/>
        </w:rPr>
        <w:t>Service description – support of network timing synchronization status and reporting</w:t>
      </w:r>
    </w:p>
    <w:p w14:paraId="108CCB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CR-0044  rev  Cat: B (Rel-18)</w:t>
      </w:r>
      <w:r>
        <w:rPr>
          <w:i/>
        </w:rPr>
        <w:br/>
      </w:r>
      <w:r>
        <w:rPr>
          <w:i/>
        </w:rPr>
        <w:br/>
      </w:r>
      <w:r>
        <w:rPr>
          <w:i/>
        </w:rPr>
        <w:tab/>
      </w:r>
      <w:r>
        <w:rPr>
          <w:i/>
        </w:rPr>
        <w:tab/>
      </w:r>
      <w:r>
        <w:rPr>
          <w:i/>
        </w:rPr>
        <w:tab/>
      </w:r>
      <w:r>
        <w:rPr>
          <w:i/>
        </w:rPr>
        <w:tab/>
      </w:r>
      <w:r>
        <w:rPr>
          <w:i/>
        </w:rPr>
        <w:tab/>
        <w:t>Source: Ericsson</w:t>
      </w:r>
    </w:p>
    <w:p w14:paraId="7EE97DBD" w14:textId="77777777" w:rsidR="00210E88" w:rsidRDefault="00210E88" w:rsidP="00210E88">
      <w:pPr>
        <w:rPr>
          <w:rFonts w:ascii="Arial" w:hAnsi="Arial" w:cs="Arial"/>
          <w:b/>
        </w:rPr>
      </w:pPr>
      <w:r>
        <w:rPr>
          <w:rFonts w:ascii="Arial" w:hAnsi="Arial" w:cs="Arial"/>
          <w:b/>
        </w:rPr>
        <w:t xml:space="preserve">Discussion: </w:t>
      </w:r>
    </w:p>
    <w:p w14:paraId="62F9360D" w14:textId="77777777" w:rsidR="00210E88" w:rsidRDefault="00210E88" w:rsidP="00210E88">
      <w:r>
        <w:t>Avoid change mark in the cover page</w:t>
      </w:r>
    </w:p>
    <w:p w14:paraId="200034B8" w14:textId="77777777" w:rsidR="00210E88" w:rsidRDefault="00210E88" w:rsidP="00210E88">
      <w:r>
        <w:t>Apostolos (Nokia): NG-RAN and/or potential UPF/NW-TT; typo for information; more comments offline</w:t>
      </w:r>
    </w:p>
    <w:p w14:paraId="05917EA1" w14:textId="77777777" w:rsidR="00210E88" w:rsidRDefault="00210E88" w:rsidP="00210E88">
      <w:r>
        <w:t>Fuen (Ericsson): merge with 0505, add Huawei as co-signer</w:t>
      </w:r>
    </w:p>
    <w:p w14:paraId="0964DF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C3-230838</w:t>
      </w:r>
      <w:r>
        <w:rPr>
          <w:color w:val="993300"/>
          <w:u w:val="single"/>
        </w:rPr>
        <w:t>.</w:t>
      </w:r>
    </w:p>
    <w:p w14:paraId="718BF909" w14:textId="016D5B7E" w:rsidR="00210E88" w:rsidRDefault="00210E88" w:rsidP="00210E88">
      <w:pPr>
        <w:rPr>
          <w:rFonts w:ascii="Arial" w:hAnsi="Arial" w:cs="Arial"/>
          <w:b/>
          <w:sz w:val="24"/>
        </w:rPr>
      </w:pPr>
      <w:r>
        <w:rPr>
          <w:rFonts w:ascii="Arial" w:hAnsi="Arial" w:cs="Arial"/>
          <w:b/>
          <w:color w:val="0000FF"/>
          <w:sz w:val="24"/>
        </w:rPr>
        <w:t>C3-230397</w:t>
      </w:r>
      <w:r>
        <w:rPr>
          <w:rFonts w:ascii="Arial" w:hAnsi="Arial" w:cs="Arial"/>
          <w:b/>
          <w:color w:val="0000FF"/>
          <w:sz w:val="24"/>
        </w:rPr>
        <w:tab/>
      </w:r>
      <w:r>
        <w:rPr>
          <w:rFonts w:ascii="Arial" w:hAnsi="Arial" w:cs="Arial"/>
          <w:b/>
          <w:sz w:val="24"/>
        </w:rPr>
        <w:t>Provisioning of coverage area filters for ASTI service</w:t>
      </w:r>
    </w:p>
    <w:p w14:paraId="654F15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CR-0045  rev  Cat: B (Rel-18)</w:t>
      </w:r>
      <w:r>
        <w:rPr>
          <w:i/>
        </w:rPr>
        <w:br/>
      </w:r>
      <w:r>
        <w:rPr>
          <w:i/>
        </w:rPr>
        <w:br/>
      </w:r>
      <w:r>
        <w:rPr>
          <w:i/>
        </w:rPr>
        <w:tab/>
      </w:r>
      <w:r>
        <w:rPr>
          <w:i/>
        </w:rPr>
        <w:tab/>
      </w:r>
      <w:r>
        <w:rPr>
          <w:i/>
        </w:rPr>
        <w:tab/>
      </w:r>
      <w:r>
        <w:rPr>
          <w:i/>
        </w:rPr>
        <w:tab/>
      </w:r>
      <w:r>
        <w:rPr>
          <w:i/>
        </w:rPr>
        <w:tab/>
        <w:t>Source: Ericsson</w:t>
      </w:r>
    </w:p>
    <w:p w14:paraId="1B60F20E" w14:textId="77777777" w:rsidR="00210E88" w:rsidRDefault="00210E88" w:rsidP="00210E88">
      <w:pPr>
        <w:rPr>
          <w:rFonts w:ascii="Arial" w:hAnsi="Arial" w:cs="Arial"/>
          <w:b/>
        </w:rPr>
      </w:pPr>
      <w:r>
        <w:rPr>
          <w:rFonts w:ascii="Arial" w:hAnsi="Arial" w:cs="Arial"/>
          <w:b/>
        </w:rPr>
        <w:t xml:space="preserve">Discussion: </w:t>
      </w:r>
    </w:p>
    <w:p w14:paraId="4258DB10" w14:textId="77777777" w:rsidR="00210E88" w:rsidRDefault="00210E88" w:rsidP="00210E88">
      <w:r>
        <w:t>This CR impacts the Ntsctsf_ASTI API with a backwards compatible feature.</w:t>
      </w:r>
    </w:p>
    <w:p w14:paraId="470FCA46" w14:textId="77777777" w:rsidR="00210E88" w:rsidRDefault="00210E88" w:rsidP="00210E88">
      <w:r>
        <w:t>Fuen (Ericsson): will revise based on received comments from Huawei</w:t>
      </w:r>
    </w:p>
    <w:p w14:paraId="59C4C2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C3-230839</w:t>
      </w:r>
      <w:r>
        <w:rPr>
          <w:color w:val="993300"/>
          <w:u w:val="single"/>
        </w:rPr>
        <w:t>.</w:t>
      </w:r>
    </w:p>
    <w:p w14:paraId="5B5BAB37" w14:textId="6F8D7927" w:rsidR="00210E88" w:rsidRDefault="00210E88" w:rsidP="00210E88">
      <w:pPr>
        <w:rPr>
          <w:rFonts w:ascii="Arial" w:hAnsi="Arial" w:cs="Arial"/>
          <w:b/>
          <w:sz w:val="24"/>
        </w:rPr>
      </w:pPr>
      <w:r>
        <w:rPr>
          <w:rFonts w:ascii="Arial" w:hAnsi="Arial" w:cs="Arial"/>
          <w:b/>
          <w:color w:val="0000FF"/>
          <w:sz w:val="24"/>
        </w:rPr>
        <w:t>C3-230398</w:t>
      </w:r>
      <w:r>
        <w:rPr>
          <w:rFonts w:ascii="Arial" w:hAnsi="Arial" w:cs="Arial"/>
          <w:b/>
          <w:color w:val="0000FF"/>
          <w:sz w:val="24"/>
        </w:rPr>
        <w:tab/>
      </w:r>
      <w:r>
        <w:rPr>
          <w:rFonts w:ascii="Arial" w:hAnsi="Arial" w:cs="Arial"/>
          <w:b/>
          <w:sz w:val="24"/>
        </w:rPr>
        <w:t>Notification of 5G Access Stratum Time Distribution enabled/disabled</w:t>
      </w:r>
    </w:p>
    <w:p w14:paraId="7040CF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CR-0046  rev  Cat: B (Rel-18)</w:t>
      </w:r>
      <w:r>
        <w:rPr>
          <w:i/>
        </w:rPr>
        <w:br/>
      </w:r>
      <w:r>
        <w:rPr>
          <w:i/>
        </w:rPr>
        <w:br/>
      </w:r>
      <w:r>
        <w:rPr>
          <w:i/>
        </w:rPr>
        <w:tab/>
      </w:r>
      <w:r>
        <w:rPr>
          <w:i/>
        </w:rPr>
        <w:tab/>
      </w:r>
      <w:r>
        <w:rPr>
          <w:i/>
        </w:rPr>
        <w:tab/>
      </w:r>
      <w:r>
        <w:rPr>
          <w:i/>
        </w:rPr>
        <w:tab/>
      </w:r>
      <w:r>
        <w:rPr>
          <w:i/>
        </w:rPr>
        <w:tab/>
        <w:t>Source: Ericsson</w:t>
      </w:r>
    </w:p>
    <w:p w14:paraId="68FBA051" w14:textId="77777777" w:rsidR="00210E88" w:rsidRDefault="00210E88" w:rsidP="00210E88">
      <w:pPr>
        <w:rPr>
          <w:rFonts w:ascii="Arial" w:hAnsi="Arial" w:cs="Arial"/>
          <w:b/>
        </w:rPr>
      </w:pPr>
      <w:r>
        <w:rPr>
          <w:rFonts w:ascii="Arial" w:hAnsi="Arial" w:cs="Arial"/>
          <w:b/>
        </w:rPr>
        <w:t xml:space="preserve">Discussion: </w:t>
      </w:r>
    </w:p>
    <w:p w14:paraId="4096BB38" w14:textId="77777777" w:rsidR="00210E88" w:rsidRDefault="00210E88" w:rsidP="00210E88">
      <w:r>
        <w:t>Incorrect Other specs in the cover page.</w:t>
      </w:r>
    </w:p>
    <w:p w14:paraId="1DE2A4AD" w14:textId="77777777" w:rsidR="00210E88" w:rsidRDefault="00210E88" w:rsidP="00210E88">
      <w:r>
        <w:t>This CR impacts the Ntsctsf_ASTI API with a backwards compatible feature.</w:t>
      </w:r>
    </w:p>
    <w:p w14:paraId="5E93F006" w14:textId="77777777" w:rsidR="00210E88" w:rsidRDefault="00210E88" w:rsidP="00210E88">
      <w:r>
        <w:t>Chi (Huawei): editorial comments</w:t>
      </w:r>
    </w:p>
    <w:p w14:paraId="059E6D93" w14:textId="77777777" w:rsidR="00210E88" w:rsidRDefault="00210E88" w:rsidP="00210E88">
      <w:r>
        <w:t>Rev is pre-agreed</w:t>
      </w:r>
    </w:p>
    <w:p w14:paraId="04CA6F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C3-230840</w:t>
      </w:r>
      <w:r>
        <w:rPr>
          <w:color w:val="993300"/>
          <w:u w:val="single"/>
        </w:rPr>
        <w:t>.</w:t>
      </w:r>
    </w:p>
    <w:p w14:paraId="216DC9C7" w14:textId="77E55708" w:rsidR="00210E88" w:rsidRDefault="00210E88" w:rsidP="00210E88">
      <w:pPr>
        <w:rPr>
          <w:rFonts w:ascii="Arial" w:hAnsi="Arial" w:cs="Arial"/>
          <w:b/>
          <w:sz w:val="24"/>
        </w:rPr>
      </w:pPr>
      <w:r>
        <w:rPr>
          <w:rFonts w:ascii="Arial" w:hAnsi="Arial" w:cs="Arial"/>
          <w:b/>
          <w:color w:val="0000FF"/>
          <w:sz w:val="24"/>
        </w:rPr>
        <w:t>C3-230399</w:t>
      </w:r>
      <w:r>
        <w:rPr>
          <w:rFonts w:ascii="Arial" w:hAnsi="Arial" w:cs="Arial"/>
          <w:b/>
          <w:color w:val="0000FF"/>
          <w:sz w:val="24"/>
        </w:rPr>
        <w:tab/>
      </w:r>
      <w:r>
        <w:rPr>
          <w:rFonts w:ascii="Arial" w:hAnsi="Arial" w:cs="Arial"/>
          <w:b/>
          <w:sz w:val="24"/>
        </w:rPr>
        <w:t>Provisioning of coverage area and notification of changes of capabilities configuration</w:t>
      </w:r>
    </w:p>
    <w:p w14:paraId="25E1956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CR-0047  rev  Cat: B (Rel-18)</w:t>
      </w:r>
      <w:r>
        <w:rPr>
          <w:i/>
        </w:rPr>
        <w:br/>
      </w:r>
      <w:r>
        <w:rPr>
          <w:i/>
        </w:rPr>
        <w:br/>
      </w:r>
      <w:r>
        <w:rPr>
          <w:i/>
        </w:rPr>
        <w:tab/>
      </w:r>
      <w:r>
        <w:rPr>
          <w:i/>
        </w:rPr>
        <w:tab/>
      </w:r>
      <w:r>
        <w:rPr>
          <w:i/>
        </w:rPr>
        <w:tab/>
      </w:r>
      <w:r>
        <w:rPr>
          <w:i/>
        </w:rPr>
        <w:tab/>
      </w:r>
      <w:r>
        <w:rPr>
          <w:i/>
        </w:rPr>
        <w:tab/>
        <w:t>Source: Ericsson</w:t>
      </w:r>
    </w:p>
    <w:p w14:paraId="03228E38" w14:textId="77777777" w:rsidR="00210E88" w:rsidRDefault="00210E88" w:rsidP="00210E88">
      <w:pPr>
        <w:rPr>
          <w:rFonts w:ascii="Arial" w:hAnsi="Arial" w:cs="Arial"/>
          <w:b/>
        </w:rPr>
      </w:pPr>
      <w:r>
        <w:rPr>
          <w:rFonts w:ascii="Arial" w:hAnsi="Arial" w:cs="Arial"/>
          <w:b/>
        </w:rPr>
        <w:t xml:space="preserve">Discussion: </w:t>
      </w:r>
    </w:p>
    <w:p w14:paraId="005F0A23" w14:textId="77777777" w:rsidR="00210E88" w:rsidRDefault="00210E88" w:rsidP="00210E88">
      <w:r>
        <w:t>This CR impacts the Ntsctsf_TimeSynchronization API with a backwards compatible feature.</w:t>
      </w:r>
    </w:p>
    <w:p w14:paraId="0F4070B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8D54D" w14:textId="2E63CCED" w:rsidR="00210E88" w:rsidRDefault="00210E88" w:rsidP="00210E88">
      <w:pPr>
        <w:rPr>
          <w:rFonts w:ascii="Arial" w:hAnsi="Arial" w:cs="Arial"/>
          <w:b/>
          <w:sz w:val="24"/>
        </w:rPr>
      </w:pPr>
      <w:r>
        <w:rPr>
          <w:rFonts w:ascii="Arial" w:hAnsi="Arial" w:cs="Arial"/>
          <w:b/>
          <w:color w:val="0000FF"/>
          <w:sz w:val="24"/>
        </w:rPr>
        <w:t>C3-230497</w:t>
      </w:r>
      <w:r>
        <w:rPr>
          <w:rFonts w:ascii="Arial" w:hAnsi="Arial" w:cs="Arial"/>
          <w:b/>
          <w:color w:val="0000FF"/>
          <w:sz w:val="24"/>
        </w:rPr>
        <w:tab/>
      </w:r>
      <w:r>
        <w:rPr>
          <w:rFonts w:ascii="Arial" w:hAnsi="Arial" w:cs="Arial"/>
          <w:b/>
          <w:sz w:val="24"/>
        </w:rPr>
        <w:t>Support of BAT window and capability for BAT adaptation</w:t>
      </w:r>
    </w:p>
    <w:p w14:paraId="5768EEF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CR-0658  rev  Cat: B (Rel-18)</w:t>
      </w:r>
      <w:r>
        <w:rPr>
          <w:i/>
        </w:rPr>
        <w:br/>
      </w:r>
      <w:r>
        <w:rPr>
          <w:i/>
        </w:rPr>
        <w:br/>
      </w:r>
      <w:r>
        <w:rPr>
          <w:i/>
        </w:rPr>
        <w:tab/>
      </w:r>
      <w:r>
        <w:rPr>
          <w:i/>
        </w:rPr>
        <w:tab/>
      </w:r>
      <w:r>
        <w:rPr>
          <w:i/>
        </w:rPr>
        <w:tab/>
      </w:r>
      <w:r>
        <w:rPr>
          <w:i/>
        </w:rPr>
        <w:tab/>
      </w:r>
      <w:r>
        <w:rPr>
          <w:i/>
        </w:rPr>
        <w:tab/>
        <w:t>Source: Huawei, Qualcomm</w:t>
      </w:r>
    </w:p>
    <w:p w14:paraId="1B66C11C" w14:textId="77777777" w:rsidR="00210E88" w:rsidRDefault="00210E88" w:rsidP="00210E88">
      <w:pPr>
        <w:rPr>
          <w:rFonts w:ascii="Arial" w:hAnsi="Arial" w:cs="Arial"/>
          <w:b/>
        </w:rPr>
      </w:pPr>
      <w:r>
        <w:rPr>
          <w:rFonts w:ascii="Arial" w:hAnsi="Arial" w:cs="Arial"/>
          <w:b/>
        </w:rPr>
        <w:t xml:space="preserve">Discussion: </w:t>
      </w:r>
    </w:p>
    <w:p w14:paraId="52CA5C75" w14:textId="77777777" w:rsidR="00210E88" w:rsidRDefault="00210E88" w:rsidP="00210E88">
      <w:r>
        <w:t>This CR introduces a backward compatible feature to the AsSessionWithQoS API</w:t>
      </w:r>
    </w:p>
    <w:p w14:paraId="030D912E" w14:textId="77777777" w:rsidR="00210E88" w:rsidRDefault="00210E88" w:rsidP="00210E88">
      <w:r>
        <w:t>Apostolos (Nokia): check on feature; OpenAPI file, add nullable: true into Rm data type</w:t>
      </w:r>
    </w:p>
    <w:p w14:paraId="7042AD75" w14:textId="77777777" w:rsidR="00210E88" w:rsidRDefault="00210E88" w:rsidP="00210E88">
      <w:r>
        <w:t xml:space="preserve">Fuen (Ericsson): Note in 1st change need to align with 23.501; feature name update; </w:t>
      </w:r>
    </w:p>
    <w:p w14:paraId="3EE632FF" w14:textId="77777777" w:rsidR="00210E88" w:rsidRDefault="00210E88" w:rsidP="00210E88">
      <w:r>
        <w:t>Chi (Huawei): 0497_r1 is available</w:t>
      </w:r>
    </w:p>
    <w:p w14:paraId="3434B1AF" w14:textId="77777777" w:rsidR="00210E88" w:rsidRDefault="00210E88" w:rsidP="00210E88">
      <w:r>
        <w:t>Apostolos (Nokia): requires revision</w:t>
      </w:r>
    </w:p>
    <w:p w14:paraId="3688E710" w14:textId="77777777" w:rsidR="00210E88" w:rsidRDefault="00210E88" w:rsidP="00210E88">
      <w:r>
        <w:t>Chi (Huawei): 0497_r2 is available</w:t>
      </w:r>
    </w:p>
    <w:p w14:paraId="6E2F3010" w14:textId="77777777" w:rsidR="00210E88" w:rsidRDefault="00210E88" w:rsidP="00210E88">
      <w:r>
        <w:t>Apostolos (Nokia): requires revision. Fine with r2</w:t>
      </w:r>
    </w:p>
    <w:p w14:paraId="3BB0724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C3-230770</w:t>
      </w:r>
      <w:r>
        <w:rPr>
          <w:color w:val="993300"/>
          <w:u w:val="single"/>
        </w:rPr>
        <w:t>.</w:t>
      </w:r>
    </w:p>
    <w:p w14:paraId="45B95ED0" w14:textId="4DF46998" w:rsidR="00210E88" w:rsidRDefault="00210E88" w:rsidP="00210E88">
      <w:pPr>
        <w:rPr>
          <w:rFonts w:ascii="Arial" w:hAnsi="Arial" w:cs="Arial"/>
          <w:b/>
          <w:sz w:val="24"/>
        </w:rPr>
      </w:pPr>
      <w:r>
        <w:rPr>
          <w:rFonts w:ascii="Arial" w:hAnsi="Arial" w:cs="Arial"/>
          <w:b/>
          <w:color w:val="0000FF"/>
          <w:sz w:val="24"/>
        </w:rPr>
        <w:t>C3-230498</w:t>
      </w:r>
      <w:r>
        <w:rPr>
          <w:rFonts w:ascii="Arial" w:hAnsi="Arial" w:cs="Arial"/>
          <w:b/>
          <w:color w:val="0000FF"/>
          <w:sz w:val="24"/>
        </w:rPr>
        <w:tab/>
      </w:r>
      <w:r>
        <w:rPr>
          <w:rFonts w:ascii="Arial" w:hAnsi="Arial" w:cs="Arial"/>
          <w:b/>
          <w:sz w:val="24"/>
        </w:rPr>
        <w:t>Support of BAT window and capability for BAT adaptation</w:t>
      </w:r>
    </w:p>
    <w:p w14:paraId="17CF9EA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CR-1039  rev  Cat: B (Rel-18)</w:t>
      </w:r>
      <w:r>
        <w:rPr>
          <w:i/>
        </w:rPr>
        <w:br/>
      </w:r>
      <w:r>
        <w:rPr>
          <w:i/>
        </w:rPr>
        <w:br/>
      </w:r>
      <w:r>
        <w:rPr>
          <w:i/>
        </w:rPr>
        <w:tab/>
      </w:r>
      <w:r>
        <w:rPr>
          <w:i/>
        </w:rPr>
        <w:tab/>
      </w:r>
      <w:r>
        <w:rPr>
          <w:i/>
        </w:rPr>
        <w:tab/>
      </w:r>
      <w:r>
        <w:rPr>
          <w:i/>
        </w:rPr>
        <w:tab/>
      </w:r>
      <w:r>
        <w:rPr>
          <w:i/>
        </w:rPr>
        <w:tab/>
        <w:t>Source: Huawei, Qualcomm</w:t>
      </w:r>
    </w:p>
    <w:p w14:paraId="48B61F9D" w14:textId="77777777" w:rsidR="00210E88" w:rsidRDefault="00210E88" w:rsidP="00210E88">
      <w:pPr>
        <w:rPr>
          <w:rFonts w:ascii="Arial" w:hAnsi="Arial" w:cs="Arial"/>
          <w:b/>
        </w:rPr>
      </w:pPr>
      <w:r>
        <w:rPr>
          <w:rFonts w:ascii="Arial" w:hAnsi="Arial" w:cs="Arial"/>
          <w:b/>
        </w:rPr>
        <w:t xml:space="preserve">Discussion: </w:t>
      </w:r>
    </w:p>
    <w:p w14:paraId="0841F42D" w14:textId="77777777" w:rsidR="00210E88" w:rsidRDefault="00210E88" w:rsidP="00210E88">
      <w:r>
        <w:t>This CR introduces a backward compatible feature to the Npcf_SMPolicyControl API.</w:t>
      </w:r>
    </w:p>
    <w:p w14:paraId="0B232605" w14:textId="77777777" w:rsidR="00210E88" w:rsidRDefault="00210E88" w:rsidP="00210E88">
      <w:r>
        <w:t>Same comments on 0497 apply</w:t>
      </w:r>
    </w:p>
    <w:p w14:paraId="7AB66046" w14:textId="77777777" w:rsidR="00210E88" w:rsidRDefault="00210E88" w:rsidP="00210E88">
      <w:r>
        <w:t xml:space="preserve">Apostolos (Nokia): comments on 4.2.3.24; keep changes on 4.2.2.19 but only keep feature TimeSensitiveNetworking; </w:t>
      </w:r>
    </w:p>
    <w:p w14:paraId="7E936101" w14:textId="77777777" w:rsidR="00210E88" w:rsidRDefault="00210E88" w:rsidP="00210E88">
      <w:r>
        <w:t>Fuen (Ericsson): no need on changes on 4.2.2.19; add new IE after tscaiTimeDom in clause 5.6.2.6;</w:t>
      </w:r>
    </w:p>
    <w:p w14:paraId="72FB36BF" w14:textId="77777777" w:rsidR="00210E88" w:rsidRDefault="00210E88" w:rsidP="00210E88">
      <w:r>
        <w:t xml:space="preserve">Xiaojian (ZTE): comments on 5.8; </w:t>
      </w:r>
    </w:p>
    <w:p w14:paraId="2CEC7324" w14:textId="77777777" w:rsidR="00210E88" w:rsidRDefault="00210E88" w:rsidP="00210E88">
      <w:r>
        <w:t>Chi (Huawei): 0497_r1 is available</w:t>
      </w:r>
    </w:p>
    <w:p w14:paraId="47F6CC89" w14:textId="77777777" w:rsidR="00210E88" w:rsidRDefault="00210E88" w:rsidP="00210E88">
      <w:r>
        <w:t>Apostolos (Nokia): requires revision</w:t>
      </w:r>
    </w:p>
    <w:p w14:paraId="560F2432" w14:textId="77777777" w:rsidR="00210E88" w:rsidRDefault="00210E88" w:rsidP="00210E88">
      <w:r>
        <w:t>Chi (Huawei): reply. R2 is available.</w:t>
      </w:r>
    </w:p>
    <w:p w14:paraId="1096A3F2" w14:textId="77777777" w:rsidR="00210E88" w:rsidRDefault="00210E88" w:rsidP="00210E88">
      <w:r>
        <w:t>Apostolos (Nokia): fine with r2</w:t>
      </w:r>
    </w:p>
    <w:p w14:paraId="17256835" w14:textId="77777777" w:rsidR="00210E88" w:rsidRDefault="00210E88" w:rsidP="00210E88">
      <w:r>
        <w:t>Xiaojian (ZTE): fine with r2</w:t>
      </w:r>
    </w:p>
    <w:p w14:paraId="0A2186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C3-230771</w:t>
      </w:r>
      <w:r>
        <w:rPr>
          <w:color w:val="993300"/>
          <w:u w:val="single"/>
        </w:rPr>
        <w:t>.</w:t>
      </w:r>
    </w:p>
    <w:p w14:paraId="3483BDE4" w14:textId="28A1F7F6" w:rsidR="00210E88" w:rsidRDefault="00210E88" w:rsidP="00210E88">
      <w:pPr>
        <w:rPr>
          <w:rFonts w:ascii="Arial" w:hAnsi="Arial" w:cs="Arial"/>
          <w:b/>
          <w:sz w:val="24"/>
        </w:rPr>
      </w:pPr>
      <w:r>
        <w:rPr>
          <w:rFonts w:ascii="Arial" w:hAnsi="Arial" w:cs="Arial"/>
          <w:b/>
          <w:color w:val="0000FF"/>
          <w:sz w:val="24"/>
        </w:rPr>
        <w:t>C3-230499</w:t>
      </w:r>
      <w:r>
        <w:rPr>
          <w:rFonts w:ascii="Arial" w:hAnsi="Arial" w:cs="Arial"/>
          <w:b/>
          <w:color w:val="0000FF"/>
          <w:sz w:val="24"/>
        </w:rPr>
        <w:tab/>
      </w:r>
      <w:r>
        <w:rPr>
          <w:rFonts w:ascii="Arial" w:hAnsi="Arial" w:cs="Arial"/>
          <w:b/>
          <w:sz w:val="24"/>
        </w:rPr>
        <w:t>Enhancement of Time Sensitive Communication</w:t>
      </w:r>
    </w:p>
    <w:p w14:paraId="05ABFB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CR-0440  rev  Cat: B (Rel-18)</w:t>
      </w:r>
      <w:r>
        <w:rPr>
          <w:i/>
        </w:rPr>
        <w:br/>
      </w:r>
      <w:r>
        <w:rPr>
          <w:i/>
        </w:rPr>
        <w:br/>
      </w:r>
      <w:r>
        <w:rPr>
          <w:i/>
        </w:rPr>
        <w:tab/>
      </w:r>
      <w:r>
        <w:rPr>
          <w:i/>
        </w:rPr>
        <w:tab/>
      </w:r>
      <w:r>
        <w:rPr>
          <w:i/>
        </w:rPr>
        <w:tab/>
      </w:r>
      <w:r>
        <w:rPr>
          <w:i/>
        </w:rPr>
        <w:tab/>
      </w:r>
      <w:r>
        <w:rPr>
          <w:i/>
        </w:rPr>
        <w:tab/>
        <w:t>Source: Huawei, Qualcomm</w:t>
      </w:r>
    </w:p>
    <w:p w14:paraId="121C9F99" w14:textId="77777777" w:rsidR="00210E88" w:rsidRDefault="00210E88" w:rsidP="00210E88">
      <w:pPr>
        <w:rPr>
          <w:rFonts w:ascii="Arial" w:hAnsi="Arial" w:cs="Arial"/>
          <w:b/>
        </w:rPr>
      </w:pPr>
      <w:r>
        <w:rPr>
          <w:rFonts w:ascii="Arial" w:hAnsi="Arial" w:cs="Arial"/>
          <w:b/>
        </w:rPr>
        <w:t xml:space="preserve">Discussion: </w:t>
      </w:r>
    </w:p>
    <w:p w14:paraId="3E65E6BB" w14:textId="77777777" w:rsidR="00210E88" w:rsidRDefault="00210E88" w:rsidP="00210E88">
      <w:r>
        <w:lastRenderedPageBreak/>
        <w:t>Fuen (Ericsson): only keep "TimeSensitiveNetworking" feature</w:t>
      </w:r>
    </w:p>
    <w:p w14:paraId="5B77676A" w14:textId="77777777" w:rsidR="00210E88" w:rsidRDefault="00210E88" w:rsidP="00210E88">
      <w:r>
        <w:t>Chi (Huawei): 0499_r1 is available</w:t>
      </w:r>
    </w:p>
    <w:p w14:paraId="08F8561D" w14:textId="77777777" w:rsidR="00210E88" w:rsidRDefault="00210E88" w:rsidP="00210E88">
      <w:r>
        <w:t>Apostolos (Nokia): fine with r1</w:t>
      </w:r>
    </w:p>
    <w:p w14:paraId="0202037A" w14:textId="77777777" w:rsidR="00210E88" w:rsidRDefault="00210E88" w:rsidP="00210E88">
      <w:r>
        <w:t>Fuen (Ericsson): fine with r1</w:t>
      </w:r>
    </w:p>
    <w:p w14:paraId="5A8878A5" w14:textId="77777777" w:rsidR="00210E88" w:rsidRDefault="00210E88" w:rsidP="00210E88">
      <w:r>
        <w:t>Rev is pre-agreed</w:t>
      </w:r>
    </w:p>
    <w:p w14:paraId="4404FE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C3-230772</w:t>
      </w:r>
      <w:r>
        <w:rPr>
          <w:color w:val="993300"/>
          <w:u w:val="single"/>
        </w:rPr>
        <w:t>.</w:t>
      </w:r>
    </w:p>
    <w:p w14:paraId="68B253EF" w14:textId="0C2989BE" w:rsidR="00210E88" w:rsidRDefault="00210E88" w:rsidP="00210E88">
      <w:pPr>
        <w:rPr>
          <w:rFonts w:ascii="Arial" w:hAnsi="Arial" w:cs="Arial"/>
          <w:b/>
          <w:sz w:val="24"/>
        </w:rPr>
      </w:pPr>
      <w:r>
        <w:rPr>
          <w:rFonts w:ascii="Arial" w:hAnsi="Arial" w:cs="Arial"/>
          <w:b/>
          <w:color w:val="0000FF"/>
          <w:sz w:val="24"/>
        </w:rPr>
        <w:t>C3-230500</w:t>
      </w:r>
      <w:r>
        <w:rPr>
          <w:rFonts w:ascii="Arial" w:hAnsi="Arial" w:cs="Arial"/>
          <w:b/>
          <w:color w:val="0000FF"/>
          <w:sz w:val="24"/>
        </w:rPr>
        <w:tab/>
      </w:r>
      <w:r>
        <w:rPr>
          <w:rFonts w:ascii="Arial" w:hAnsi="Arial" w:cs="Arial"/>
          <w:b/>
          <w:sz w:val="24"/>
        </w:rPr>
        <w:t>Support of BAT window and capability for BAT adaptation</w:t>
      </w:r>
    </w:p>
    <w:p w14:paraId="7A299E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CR-0483  rev  Cat: B (Rel-18)</w:t>
      </w:r>
      <w:r>
        <w:rPr>
          <w:i/>
        </w:rPr>
        <w:br/>
      </w:r>
      <w:r>
        <w:rPr>
          <w:i/>
        </w:rPr>
        <w:br/>
      </w:r>
      <w:r>
        <w:rPr>
          <w:i/>
        </w:rPr>
        <w:tab/>
      </w:r>
      <w:r>
        <w:rPr>
          <w:i/>
        </w:rPr>
        <w:tab/>
      </w:r>
      <w:r>
        <w:rPr>
          <w:i/>
        </w:rPr>
        <w:tab/>
      </w:r>
      <w:r>
        <w:rPr>
          <w:i/>
        </w:rPr>
        <w:tab/>
      </w:r>
      <w:r>
        <w:rPr>
          <w:i/>
        </w:rPr>
        <w:tab/>
        <w:t>Source: Huawei, Qualcomm</w:t>
      </w:r>
    </w:p>
    <w:p w14:paraId="5F6527FF" w14:textId="77777777" w:rsidR="00210E88" w:rsidRDefault="00210E88" w:rsidP="00210E88">
      <w:pPr>
        <w:rPr>
          <w:rFonts w:ascii="Arial" w:hAnsi="Arial" w:cs="Arial"/>
          <w:b/>
        </w:rPr>
      </w:pPr>
      <w:r>
        <w:rPr>
          <w:rFonts w:ascii="Arial" w:hAnsi="Arial" w:cs="Arial"/>
          <w:b/>
        </w:rPr>
        <w:t xml:space="preserve">Discussion: </w:t>
      </w:r>
    </w:p>
    <w:p w14:paraId="401713EA" w14:textId="77777777" w:rsidR="00210E88" w:rsidRDefault="00210E88" w:rsidP="00210E88">
      <w:r>
        <w:t>This CR introduces a backward compatible feature to the OpenAPI files of the following APIs:</w:t>
      </w:r>
    </w:p>
    <w:p w14:paraId="1D76C609" w14:textId="77777777" w:rsidR="00210E88" w:rsidRDefault="00210E88" w:rsidP="00210E88">
      <w:r>
        <w:t>TS29512_Npcf_SMPolicyControl.yaml</w:t>
      </w:r>
    </w:p>
    <w:p w14:paraId="155536B4" w14:textId="77777777" w:rsidR="00210E88" w:rsidRDefault="00210E88" w:rsidP="00210E88">
      <w:r>
        <w:t>TS29514_Npcf_PolicyAuthorization.yaml</w:t>
      </w:r>
    </w:p>
    <w:p w14:paraId="4FB9AEC0" w14:textId="77777777" w:rsidR="00210E88" w:rsidRDefault="00210E88" w:rsidP="00210E88">
      <w:r>
        <w:t>TS29122_AsSessionWithQoS.yaml</w:t>
      </w:r>
    </w:p>
    <w:p w14:paraId="27555C68" w14:textId="77777777" w:rsidR="00210E88" w:rsidRDefault="00210E88" w:rsidP="00210E88">
      <w:r>
        <w:t>TS29565_Ntsctsf_QoSandTSCAssistance.yaml</w:t>
      </w:r>
    </w:p>
    <w:p w14:paraId="5EC03260" w14:textId="77777777" w:rsidR="00210E88" w:rsidRDefault="00210E88" w:rsidP="00210E88">
      <w:r>
        <w:t>Same comments on 0498 apply</w:t>
      </w:r>
    </w:p>
    <w:p w14:paraId="1BAB93C5" w14:textId="77777777" w:rsidR="00210E88" w:rsidRDefault="00210E88" w:rsidP="00210E88">
      <w:r>
        <w:t>Fuen (Ericsson): further comments, reword EN.</w:t>
      </w:r>
    </w:p>
    <w:p w14:paraId="50F8CD94" w14:textId="77777777" w:rsidR="00210E88" w:rsidRDefault="00210E88" w:rsidP="00210E88">
      <w:r>
        <w:t>Apostolos (Nokia): no need for the new data type of BurstArrivalTimeWindow, but reuse existing data type TimeWindow</w:t>
      </w:r>
    </w:p>
    <w:p w14:paraId="631A63A1" w14:textId="77777777" w:rsidR="00210E88" w:rsidRDefault="00210E88" w:rsidP="00210E88">
      <w:r>
        <w:t>Chi (Huawei): rev is available</w:t>
      </w:r>
    </w:p>
    <w:p w14:paraId="1F3055A2" w14:textId="77777777" w:rsidR="00210E88" w:rsidRDefault="00210E88" w:rsidP="00210E88">
      <w:r>
        <w:t>Chi (Huawei): 0500_r2 is available</w:t>
      </w:r>
    </w:p>
    <w:p w14:paraId="3A2B6650" w14:textId="77777777" w:rsidR="00210E88" w:rsidRDefault="00210E88" w:rsidP="00210E88">
      <w:r>
        <w:t>Apostolos (Nokia): questions for clarification</w:t>
      </w:r>
    </w:p>
    <w:p w14:paraId="70F5FF22" w14:textId="77777777" w:rsidR="00210E88" w:rsidRDefault="00210E88" w:rsidP="00210E88">
      <w:r>
        <w:t>Xiaojian (ZTE): comment.</w:t>
      </w:r>
    </w:p>
    <w:p w14:paraId="2EEC70ED" w14:textId="77777777" w:rsidR="00210E88" w:rsidRDefault="00210E88" w:rsidP="00210E88">
      <w:r>
        <w:t>Chi (Huawei): reply</w:t>
      </w:r>
    </w:p>
    <w:p w14:paraId="1B35D7CA" w14:textId="77777777" w:rsidR="00210E88" w:rsidRDefault="00210E88" w:rsidP="00210E88">
      <w:r>
        <w:t>Chi (Huawei): 0500_r3 is available</w:t>
      </w:r>
    </w:p>
    <w:p w14:paraId="651B5CBB" w14:textId="77777777" w:rsidR="00210E88" w:rsidRDefault="00210E88" w:rsidP="00210E88">
      <w:r>
        <w:t>Apostolos (Nokia): fine with r3</w:t>
      </w:r>
    </w:p>
    <w:p w14:paraId="48C60014" w14:textId="77777777" w:rsidR="00210E88" w:rsidRDefault="00210E88" w:rsidP="00210E88">
      <w:r>
        <w:t>Fuen (Ericsson): fine with r3</w:t>
      </w:r>
    </w:p>
    <w:p w14:paraId="2AD5B5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C3-230773</w:t>
      </w:r>
      <w:r>
        <w:rPr>
          <w:color w:val="993300"/>
          <w:u w:val="single"/>
        </w:rPr>
        <w:t>.</w:t>
      </w:r>
    </w:p>
    <w:p w14:paraId="3095F672" w14:textId="39CB362C" w:rsidR="00210E88" w:rsidRDefault="00210E88" w:rsidP="00210E88">
      <w:pPr>
        <w:rPr>
          <w:rFonts w:ascii="Arial" w:hAnsi="Arial" w:cs="Arial"/>
          <w:b/>
          <w:sz w:val="24"/>
        </w:rPr>
      </w:pPr>
      <w:r>
        <w:rPr>
          <w:rFonts w:ascii="Arial" w:hAnsi="Arial" w:cs="Arial"/>
          <w:b/>
          <w:color w:val="0000FF"/>
          <w:sz w:val="24"/>
        </w:rPr>
        <w:t>C3-230501</w:t>
      </w:r>
      <w:r>
        <w:rPr>
          <w:rFonts w:ascii="Arial" w:hAnsi="Arial" w:cs="Arial"/>
          <w:b/>
          <w:color w:val="0000FF"/>
          <w:sz w:val="24"/>
        </w:rPr>
        <w:tab/>
      </w:r>
      <w:r>
        <w:rPr>
          <w:rFonts w:ascii="Arial" w:hAnsi="Arial" w:cs="Arial"/>
          <w:b/>
          <w:sz w:val="24"/>
        </w:rPr>
        <w:t>Enhancement of Time Sensitive Communication</w:t>
      </w:r>
    </w:p>
    <w:p w14:paraId="154784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CR-0831  rev  Cat: B (Rel-18)</w:t>
      </w:r>
      <w:r>
        <w:rPr>
          <w:i/>
        </w:rPr>
        <w:br/>
      </w:r>
      <w:r>
        <w:rPr>
          <w:i/>
        </w:rPr>
        <w:br/>
      </w:r>
      <w:r>
        <w:rPr>
          <w:i/>
        </w:rPr>
        <w:tab/>
      </w:r>
      <w:r>
        <w:rPr>
          <w:i/>
        </w:rPr>
        <w:tab/>
      </w:r>
      <w:r>
        <w:rPr>
          <w:i/>
        </w:rPr>
        <w:tab/>
      </w:r>
      <w:r>
        <w:rPr>
          <w:i/>
        </w:rPr>
        <w:tab/>
      </w:r>
      <w:r>
        <w:rPr>
          <w:i/>
        </w:rPr>
        <w:tab/>
        <w:t>Source: Huawei, Qualcomm</w:t>
      </w:r>
    </w:p>
    <w:p w14:paraId="72B5F691" w14:textId="77777777" w:rsidR="00210E88" w:rsidRDefault="00210E88" w:rsidP="00210E88">
      <w:pPr>
        <w:rPr>
          <w:rFonts w:ascii="Arial" w:hAnsi="Arial" w:cs="Arial"/>
          <w:b/>
        </w:rPr>
      </w:pPr>
      <w:r>
        <w:rPr>
          <w:rFonts w:ascii="Arial" w:hAnsi="Arial" w:cs="Arial"/>
          <w:b/>
        </w:rPr>
        <w:t xml:space="preserve">Discussion: </w:t>
      </w:r>
    </w:p>
    <w:p w14:paraId="0FC1C30A" w14:textId="77777777" w:rsidR="00210E88" w:rsidRDefault="00210E88" w:rsidP="00210E88">
      <w:r>
        <w:t>Fuen (Ericsson): feature name</w:t>
      </w:r>
    </w:p>
    <w:p w14:paraId="76882773" w14:textId="77777777" w:rsidR="00210E88" w:rsidRDefault="00210E88" w:rsidP="00210E88">
      <w:r>
        <w:t>Chi (Huawei): rev is available</w:t>
      </w:r>
    </w:p>
    <w:p w14:paraId="1F28EDCD" w14:textId="77777777" w:rsidR="00210E88" w:rsidRDefault="00210E88" w:rsidP="00210E88">
      <w:r>
        <w:lastRenderedPageBreak/>
        <w:t>Kenichi (KDDI): fine with rev</w:t>
      </w:r>
    </w:p>
    <w:p w14:paraId="6D4D4BF0" w14:textId="77777777" w:rsidR="00210E88" w:rsidRDefault="00210E88" w:rsidP="00210E88">
      <w:r>
        <w:t>Chi (Huawei): 0501_r1 is available</w:t>
      </w:r>
    </w:p>
    <w:p w14:paraId="15A77105" w14:textId="77777777" w:rsidR="00210E88" w:rsidRDefault="00210E88" w:rsidP="00210E88">
      <w:r>
        <w:t>Fuen (Ericsson): fine with r1</w:t>
      </w:r>
    </w:p>
    <w:p w14:paraId="6F0967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C3-230774</w:t>
      </w:r>
      <w:r>
        <w:rPr>
          <w:color w:val="993300"/>
          <w:u w:val="single"/>
        </w:rPr>
        <w:t>.</w:t>
      </w:r>
    </w:p>
    <w:p w14:paraId="43EA07BB" w14:textId="57576934" w:rsidR="00210E88" w:rsidRDefault="00210E88" w:rsidP="00210E88">
      <w:pPr>
        <w:rPr>
          <w:rFonts w:ascii="Arial" w:hAnsi="Arial" w:cs="Arial"/>
          <w:b/>
          <w:sz w:val="24"/>
        </w:rPr>
      </w:pPr>
      <w:r>
        <w:rPr>
          <w:rFonts w:ascii="Arial" w:hAnsi="Arial" w:cs="Arial"/>
          <w:b/>
          <w:color w:val="0000FF"/>
          <w:sz w:val="24"/>
        </w:rPr>
        <w:t>C3-230502</w:t>
      </w:r>
      <w:r>
        <w:rPr>
          <w:rFonts w:ascii="Arial" w:hAnsi="Arial" w:cs="Arial"/>
          <w:b/>
          <w:color w:val="0000FF"/>
          <w:sz w:val="24"/>
        </w:rPr>
        <w:tab/>
      </w:r>
      <w:r>
        <w:rPr>
          <w:rFonts w:ascii="Arial" w:hAnsi="Arial" w:cs="Arial"/>
          <w:b/>
          <w:sz w:val="24"/>
        </w:rPr>
        <w:t>Support of BAT window and capability for BAT adaptation</w:t>
      </w:r>
    </w:p>
    <w:p w14:paraId="2F36B7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CR-0053  rev  Cat: B (Rel-18)</w:t>
      </w:r>
      <w:r>
        <w:rPr>
          <w:i/>
        </w:rPr>
        <w:br/>
      </w:r>
      <w:r>
        <w:rPr>
          <w:i/>
        </w:rPr>
        <w:br/>
      </w:r>
      <w:r>
        <w:rPr>
          <w:i/>
        </w:rPr>
        <w:tab/>
      </w:r>
      <w:r>
        <w:rPr>
          <w:i/>
        </w:rPr>
        <w:tab/>
      </w:r>
      <w:r>
        <w:rPr>
          <w:i/>
        </w:rPr>
        <w:tab/>
      </w:r>
      <w:r>
        <w:rPr>
          <w:i/>
        </w:rPr>
        <w:tab/>
      </w:r>
      <w:r>
        <w:rPr>
          <w:i/>
        </w:rPr>
        <w:tab/>
        <w:t>Source: Huawei, Qualcomm</w:t>
      </w:r>
    </w:p>
    <w:p w14:paraId="5A18C030" w14:textId="77777777" w:rsidR="00210E88" w:rsidRDefault="00210E88" w:rsidP="00210E88">
      <w:pPr>
        <w:rPr>
          <w:rFonts w:ascii="Arial" w:hAnsi="Arial" w:cs="Arial"/>
          <w:b/>
        </w:rPr>
      </w:pPr>
      <w:r>
        <w:rPr>
          <w:rFonts w:ascii="Arial" w:hAnsi="Arial" w:cs="Arial"/>
          <w:b/>
        </w:rPr>
        <w:t xml:space="preserve">Discussion: </w:t>
      </w:r>
    </w:p>
    <w:p w14:paraId="3226E6D0" w14:textId="77777777" w:rsidR="00210E88" w:rsidRDefault="00210E88" w:rsidP="00210E88">
      <w:r>
        <w:t xml:space="preserve">Fuen (Ericsson): feature name; </w:t>
      </w:r>
    </w:p>
    <w:p w14:paraId="35955A91" w14:textId="77777777" w:rsidR="00210E88" w:rsidRDefault="00210E88" w:rsidP="00210E88">
      <w:r>
        <w:t>Chi (Huawei): rev is available</w:t>
      </w:r>
    </w:p>
    <w:p w14:paraId="14528825" w14:textId="77777777" w:rsidR="00210E88" w:rsidRDefault="00210E88" w:rsidP="00210E88">
      <w:r>
        <w:t>Kenichi (KDDI): fine with rev</w:t>
      </w:r>
    </w:p>
    <w:p w14:paraId="03A07B5F" w14:textId="77777777" w:rsidR="00210E88" w:rsidRDefault="00210E88" w:rsidP="00210E88">
      <w:r>
        <w:t>Chi (Huawei): 0502_r2 is available</w:t>
      </w:r>
    </w:p>
    <w:p w14:paraId="0C452196" w14:textId="77777777" w:rsidR="00210E88" w:rsidRDefault="00210E88" w:rsidP="00210E88">
      <w:r>
        <w:t>Apostolos (Nokia): fine with r2</w:t>
      </w:r>
    </w:p>
    <w:p w14:paraId="7A39FE8A" w14:textId="77777777" w:rsidR="00210E88" w:rsidRDefault="00210E88" w:rsidP="00210E88">
      <w:r>
        <w:t>Fuen (Ericsson): fine with r2</w:t>
      </w:r>
    </w:p>
    <w:p w14:paraId="6B9705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C3-230775</w:t>
      </w:r>
      <w:r>
        <w:rPr>
          <w:color w:val="993300"/>
          <w:u w:val="single"/>
        </w:rPr>
        <w:t>.</w:t>
      </w:r>
    </w:p>
    <w:p w14:paraId="4F6BC8FB" w14:textId="5D35A92E" w:rsidR="00210E88" w:rsidRDefault="00210E88" w:rsidP="00210E88">
      <w:pPr>
        <w:rPr>
          <w:rFonts w:ascii="Arial" w:hAnsi="Arial" w:cs="Arial"/>
          <w:b/>
          <w:sz w:val="24"/>
        </w:rPr>
      </w:pPr>
      <w:r>
        <w:rPr>
          <w:rFonts w:ascii="Arial" w:hAnsi="Arial" w:cs="Arial"/>
          <w:b/>
          <w:color w:val="0000FF"/>
          <w:sz w:val="24"/>
        </w:rPr>
        <w:t>C3-230503</w:t>
      </w:r>
      <w:r>
        <w:rPr>
          <w:rFonts w:ascii="Arial" w:hAnsi="Arial" w:cs="Arial"/>
          <w:b/>
          <w:color w:val="0000FF"/>
          <w:sz w:val="24"/>
        </w:rPr>
        <w:tab/>
      </w:r>
      <w:r>
        <w:rPr>
          <w:rFonts w:ascii="Arial" w:hAnsi="Arial" w:cs="Arial"/>
          <w:b/>
          <w:sz w:val="24"/>
        </w:rPr>
        <w:t>Support of periodicity range</w:t>
      </w:r>
    </w:p>
    <w:p w14:paraId="45345B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CR-1040  rev  Cat: B (Rel-18)</w:t>
      </w:r>
      <w:r>
        <w:rPr>
          <w:i/>
        </w:rPr>
        <w:br/>
      </w:r>
      <w:r>
        <w:rPr>
          <w:i/>
        </w:rPr>
        <w:br/>
      </w:r>
      <w:r>
        <w:rPr>
          <w:i/>
        </w:rPr>
        <w:tab/>
      </w:r>
      <w:r>
        <w:rPr>
          <w:i/>
        </w:rPr>
        <w:tab/>
      </w:r>
      <w:r>
        <w:rPr>
          <w:i/>
        </w:rPr>
        <w:tab/>
      </w:r>
      <w:r>
        <w:rPr>
          <w:i/>
        </w:rPr>
        <w:tab/>
      </w:r>
      <w:r>
        <w:rPr>
          <w:i/>
        </w:rPr>
        <w:tab/>
        <w:t>Source: Huawei</w:t>
      </w:r>
    </w:p>
    <w:p w14:paraId="3EC24820" w14:textId="77777777" w:rsidR="00210E88" w:rsidRDefault="00210E88" w:rsidP="00210E88">
      <w:pPr>
        <w:rPr>
          <w:rFonts w:ascii="Arial" w:hAnsi="Arial" w:cs="Arial"/>
          <w:b/>
        </w:rPr>
      </w:pPr>
      <w:r>
        <w:rPr>
          <w:rFonts w:ascii="Arial" w:hAnsi="Arial" w:cs="Arial"/>
          <w:b/>
        </w:rPr>
        <w:t xml:space="preserve">Discussion: </w:t>
      </w:r>
    </w:p>
    <w:p w14:paraId="7EE5C6CF" w14:textId="77777777" w:rsidR="00210E88" w:rsidRDefault="00210E88" w:rsidP="00210E88">
      <w:r>
        <w:t>Depends on TS 23.501 CR 4088, TS 23.502 CR 3717, TS 23.503 CR 0853</w:t>
      </w:r>
    </w:p>
    <w:p w14:paraId="0348FE57" w14:textId="77777777" w:rsidR="00210E88" w:rsidRDefault="00210E88" w:rsidP="00210E88">
      <w:r>
        <w:t>Xiaojian (ZTE): missing description of handling of the info in the procedure</w:t>
      </w:r>
    </w:p>
    <w:p w14:paraId="3F55ADEA" w14:textId="77777777" w:rsidR="00210E88" w:rsidRDefault="00210E88" w:rsidP="00210E88">
      <w:r>
        <w:t>Fuen (Ericsson): more description is needed. Correct cover page of impacted clauses</w:t>
      </w:r>
    </w:p>
    <w:p w14:paraId="5BF9C862" w14:textId="77777777" w:rsidR="00210E88" w:rsidRDefault="00210E88" w:rsidP="00210E88">
      <w:r>
        <w:t>Chi (Huawei): fine to add description if group agrees.</w:t>
      </w:r>
    </w:p>
    <w:p w14:paraId="625FEC0A" w14:textId="77777777" w:rsidR="00210E88" w:rsidRDefault="00210E88" w:rsidP="00210E88">
      <w:r>
        <w:t>Chi (Huawei): rev is available</w:t>
      </w:r>
    </w:p>
    <w:p w14:paraId="367E8D72" w14:textId="77777777" w:rsidR="00210E88" w:rsidRDefault="00210E88" w:rsidP="00210E88">
      <w:r>
        <w:t>Chi (Huawei): 0503_r1 is available</w:t>
      </w:r>
    </w:p>
    <w:p w14:paraId="4DAD1C67" w14:textId="77777777" w:rsidR="00210E88" w:rsidRDefault="00210E88" w:rsidP="00210E88">
      <w:r>
        <w:t>Apostolos (Nokia): fine with r1</w:t>
      </w:r>
    </w:p>
    <w:p w14:paraId="44B5AC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C3-230776</w:t>
      </w:r>
      <w:r>
        <w:rPr>
          <w:color w:val="993300"/>
          <w:u w:val="single"/>
        </w:rPr>
        <w:t>.</w:t>
      </w:r>
    </w:p>
    <w:p w14:paraId="6EA842DE" w14:textId="5EFDB7BC" w:rsidR="00210E88" w:rsidRDefault="00210E88" w:rsidP="00210E88">
      <w:pPr>
        <w:rPr>
          <w:rFonts w:ascii="Arial" w:hAnsi="Arial" w:cs="Arial"/>
          <w:b/>
          <w:sz w:val="24"/>
        </w:rPr>
      </w:pPr>
      <w:r>
        <w:rPr>
          <w:rFonts w:ascii="Arial" w:hAnsi="Arial" w:cs="Arial"/>
          <w:b/>
          <w:color w:val="0000FF"/>
          <w:sz w:val="24"/>
        </w:rPr>
        <w:t>C3-230504</w:t>
      </w:r>
      <w:r>
        <w:rPr>
          <w:rFonts w:ascii="Arial" w:hAnsi="Arial" w:cs="Arial"/>
          <w:b/>
          <w:color w:val="0000FF"/>
          <w:sz w:val="24"/>
        </w:rPr>
        <w:tab/>
      </w:r>
      <w:r>
        <w:rPr>
          <w:rFonts w:ascii="Arial" w:hAnsi="Arial" w:cs="Arial"/>
          <w:b/>
          <w:sz w:val="24"/>
        </w:rPr>
        <w:t>Support of periodicity range</w:t>
      </w:r>
    </w:p>
    <w:p w14:paraId="4CB829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CR-0484  rev  Cat: B (Rel-18)</w:t>
      </w:r>
      <w:r>
        <w:rPr>
          <w:i/>
        </w:rPr>
        <w:br/>
      </w:r>
      <w:r>
        <w:rPr>
          <w:i/>
        </w:rPr>
        <w:br/>
      </w:r>
      <w:r>
        <w:rPr>
          <w:i/>
        </w:rPr>
        <w:tab/>
      </w:r>
      <w:r>
        <w:rPr>
          <w:i/>
        </w:rPr>
        <w:tab/>
      </w:r>
      <w:r>
        <w:rPr>
          <w:i/>
        </w:rPr>
        <w:tab/>
      </w:r>
      <w:r>
        <w:rPr>
          <w:i/>
        </w:rPr>
        <w:tab/>
      </w:r>
      <w:r>
        <w:rPr>
          <w:i/>
        </w:rPr>
        <w:tab/>
        <w:t>Source: Huawei</w:t>
      </w:r>
    </w:p>
    <w:p w14:paraId="6A42EEB4" w14:textId="77777777" w:rsidR="00210E88" w:rsidRDefault="00210E88" w:rsidP="00210E88">
      <w:pPr>
        <w:rPr>
          <w:rFonts w:ascii="Arial" w:hAnsi="Arial" w:cs="Arial"/>
          <w:b/>
        </w:rPr>
      </w:pPr>
      <w:r>
        <w:rPr>
          <w:rFonts w:ascii="Arial" w:hAnsi="Arial" w:cs="Arial"/>
          <w:b/>
        </w:rPr>
        <w:t xml:space="preserve">Discussion: </w:t>
      </w:r>
    </w:p>
    <w:p w14:paraId="4D97DD4B" w14:textId="77777777" w:rsidR="00210E88" w:rsidRDefault="00210E88" w:rsidP="00210E88">
      <w:r>
        <w:t>This CR introduces a backward compatible feature to the Npcf_PolicyAuthorization API.</w:t>
      </w:r>
    </w:p>
    <w:p w14:paraId="73C27C1C" w14:textId="77777777" w:rsidR="00210E88" w:rsidRDefault="00210E88" w:rsidP="00210E88">
      <w:r>
        <w:lastRenderedPageBreak/>
        <w:t>Depends on TS 23.501 CR 4088, TS 23.502 CR 3717, TS 23.503 CR 0853</w:t>
      </w:r>
    </w:p>
    <w:p w14:paraId="4F7992F5" w14:textId="77777777" w:rsidR="00210E88" w:rsidRDefault="00210E88" w:rsidP="00210E88">
      <w:r>
        <w:t>Fuen (Ericsson): premature to define the new data type for periodicityRange, prefer to indicates as string (FFS).</w:t>
      </w:r>
    </w:p>
    <w:p w14:paraId="6D4A9C73" w14:textId="77777777" w:rsidR="00210E88" w:rsidRDefault="00210E88" w:rsidP="00210E88">
      <w:r>
        <w:t>Chi (Huawei): rev is available</w:t>
      </w:r>
    </w:p>
    <w:p w14:paraId="3671CAD1" w14:textId="77777777" w:rsidR="00210E88" w:rsidRDefault="00210E88" w:rsidP="00210E88">
      <w:r>
        <w:t>Chi (Huawei): 0504_r1 is available</w:t>
      </w:r>
    </w:p>
    <w:p w14:paraId="7EC6D8BE" w14:textId="77777777" w:rsidR="00210E88" w:rsidRDefault="00210E88" w:rsidP="00210E88">
      <w:r>
        <w:t>Apostolos (Nokia): requires revision</w:t>
      </w:r>
    </w:p>
    <w:p w14:paraId="22AB1943" w14:textId="77777777" w:rsidR="00210E88" w:rsidRDefault="00210E88" w:rsidP="00210E88">
      <w:r>
        <w:t>Chi (Huawei): 0504_r2 is available</w:t>
      </w:r>
    </w:p>
    <w:p w14:paraId="0675E901" w14:textId="77777777" w:rsidR="00210E88" w:rsidRDefault="00210E88" w:rsidP="00210E88">
      <w:r>
        <w:t>Fuen (Ericsson): r2 is fine for me.</w:t>
      </w:r>
    </w:p>
    <w:p w14:paraId="523470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C3-230777</w:t>
      </w:r>
      <w:r>
        <w:rPr>
          <w:color w:val="993300"/>
          <w:u w:val="single"/>
        </w:rPr>
        <w:t>.</w:t>
      </w:r>
    </w:p>
    <w:p w14:paraId="467E7DB0" w14:textId="611A4A73" w:rsidR="00210E88" w:rsidRDefault="00210E88" w:rsidP="00210E88">
      <w:pPr>
        <w:rPr>
          <w:rFonts w:ascii="Arial" w:hAnsi="Arial" w:cs="Arial"/>
          <w:b/>
          <w:sz w:val="24"/>
        </w:rPr>
      </w:pPr>
      <w:r>
        <w:rPr>
          <w:rFonts w:ascii="Arial" w:hAnsi="Arial" w:cs="Arial"/>
          <w:b/>
          <w:color w:val="0000FF"/>
          <w:sz w:val="24"/>
        </w:rPr>
        <w:t>C3-230505</w:t>
      </w:r>
      <w:r>
        <w:rPr>
          <w:rFonts w:ascii="Arial" w:hAnsi="Arial" w:cs="Arial"/>
          <w:b/>
          <w:color w:val="0000FF"/>
          <w:sz w:val="24"/>
        </w:rPr>
        <w:tab/>
      </w:r>
      <w:r>
        <w:rPr>
          <w:rFonts w:ascii="Arial" w:hAnsi="Arial" w:cs="Arial"/>
          <w:b/>
          <w:sz w:val="24"/>
        </w:rPr>
        <w:t>Adding time synchronization service based on subscription</w:t>
      </w:r>
    </w:p>
    <w:p w14:paraId="7EF737A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CR-0054  rev  Cat: F (Rel-18)</w:t>
      </w:r>
      <w:r>
        <w:rPr>
          <w:i/>
        </w:rPr>
        <w:br/>
      </w:r>
      <w:r>
        <w:rPr>
          <w:i/>
        </w:rPr>
        <w:br/>
      </w:r>
      <w:r>
        <w:rPr>
          <w:i/>
        </w:rPr>
        <w:tab/>
      </w:r>
      <w:r>
        <w:rPr>
          <w:i/>
        </w:rPr>
        <w:tab/>
      </w:r>
      <w:r>
        <w:rPr>
          <w:i/>
        </w:rPr>
        <w:tab/>
      </w:r>
      <w:r>
        <w:rPr>
          <w:i/>
        </w:rPr>
        <w:tab/>
      </w:r>
      <w:r>
        <w:rPr>
          <w:i/>
        </w:rPr>
        <w:tab/>
        <w:t>Source: Huawei</w:t>
      </w:r>
    </w:p>
    <w:p w14:paraId="61C9FB59" w14:textId="77777777" w:rsidR="00210E88" w:rsidRDefault="00210E88" w:rsidP="00210E88">
      <w:pPr>
        <w:rPr>
          <w:rFonts w:ascii="Arial" w:hAnsi="Arial" w:cs="Arial"/>
          <w:b/>
        </w:rPr>
      </w:pPr>
      <w:r>
        <w:rPr>
          <w:rFonts w:ascii="Arial" w:hAnsi="Arial" w:cs="Arial"/>
          <w:b/>
        </w:rPr>
        <w:t xml:space="preserve">Discussion: </w:t>
      </w:r>
    </w:p>
    <w:p w14:paraId="05F17ABE" w14:textId="77777777" w:rsidR="00210E88" w:rsidRDefault="00210E88" w:rsidP="00210E88">
      <w:r>
        <w:t>Depends on TS 23.501 CR 4089, TS 23.502 CR 3856</w:t>
      </w:r>
    </w:p>
    <w:p w14:paraId="0A8A65BB" w14:textId="77777777" w:rsidR="00210E88" w:rsidRDefault="00210E88" w:rsidP="00210E88">
      <w:r>
        <w:t>Fuen (Ericsson): clashes with 0396 on editorial changes.</w:t>
      </w:r>
    </w:p>
    <w:p w14:paraId="172E3D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71044" w14:textId="167F352E" w:rsidR="00210E88" w:rsidRDefault="00210E88" w:rsidP="00210E88">
      <w:pPr>
        <w:rPr>
          <w:rFonts w:ascii="Arial" w:hAnsi="Arial" w:cs="Arial"/>
          <w:b/>
          <w:sz w:val="24"/>
        </w:rPr>
      </w:pPr>
      <w:r>
        <w:rPr>
          <w:rFonts w:ascii="Arial" w:hAnsi="Arial" w:cs="Arial"/>
          <w:b/>
          <w:color w:val="0000FF"/>
          <w:sz w:val="24"/>
        </w:rPr>
        <w:t>C3-230651</w:t>
      </w:r>
      <w:r>
        <w:rPr>
          <w:rFonts w:ascii="Arial" w:hAnsi="Arial" w:cs="Arial"/>
          <w:b/>
          <w:color w:val="0000FF"/>
          <w:sz w:val="24"/>
        </w:rPr>
        <w:tab/>
      </w:r>
      <w:r>
        <w:rPr>
          <w:rFonts w:ascii="Arial" w:hAnsi="Arial" w:cs="Arial"/>
          <w:b/>
          <w:sz w:val="24"/>
        </w:rPr>
        <w:t>PER for Alternative QoS</w:t>
      </w:r>
    </w:p>
    <w:p w14:paraId="6289D2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CR-0775  rev 1 Cat: B (Rel-18)</w:t>
      </w:r>
      <w:r>
        <w:rPr>
          <w:i/>
        </w:rPr>
        <w:br/>
      </w:r>
      <w:r>
        <w:rPr>
          <w:i/>
        </w:rPr>
        <w:br/>
      </w:r>
      <w:r>
        <w:rPr>
          <w:i/>
        </w:rPr>
        <w:tab/>
      </w:r>
      <w:r>
        <w:rPr>
          <w:i/>
        </w:rPr>
        <w:tab/>
      </w:r>
      <w:r>
        <w:rPr>
          <w:i/>
        </w:rPr>
        <w:tab/>
      </w:r>
      <w:r>
        <w:rPr>
          <w:i/>
        </w:rPr>
        <w:tab/>
      </w:r>
      <w:r>
        <w:rPr>
          <w:i/>
        </w:rPr>
        <w:tab/>
        <w:t>Source: KDDI, Nokia, Nokia Shaghai Bell</w:t>
      </w:r>
    </w:p>
    <w:p w14:paraId="47B4EDB0" w14:textId="77777777" w:rsidR="00210E88" w:rsidRDefault="00210E88" w:rsidP="00210E88">
      <w:pPr>
        <w:rPr>
          <w:color w:val="808080"/>
        </w:rPr>
      </w:pPr>
      <w:r>
        <w:rPr>
          <w:color w:val="808080"/>
        </w:rPr>
        <w:t>(Replaces C3-230119)</w:t>
      </w:r>
    </w:p>
    <w:p w14:paraId="523CEA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7D7D7" w14:textId="04F483EC" w:rsidR="00210E88" w:rsidRDefault="00210E88" w:rsidP="00210E88">
      <w:pPr>
        <w:rPr>
          <w:rFonts w:ascii="Arial" w:hAnsi="Arial" w:cs="Arial"/>
          <w:b/>
          <w:sz w:val="24"/>
        </w:rPr>
      </w:pPr>
      <w:r>
        <w:rPr>
          <w:rFonts w:ascii="Arial" w:hAnsi="Arial" w:cs="Arial"/>
          <w:b/>
          <w:color w:val="0000FF"/>
          <w:sz w:val="24"/>
        </w:rPr>
        <w:t>C3-230652</w:t>
      </w:r>
      <w:r>
        <w:rPr>
          <w:rFonts w:ascii="Arial" w:hAnsi="Arial" w:cs="Arial"/>
          <w:b/>
          <w:color w:val="0000FF"/>
          <w:sz w:val="24"/>
        </w:rPr>
        <w:tab/>
      </w:r>
      <w:r>
        <w:rPr>
          <w:rFonts w:ascii="Arial" w:hAnsi="Arial" w:cs="Arial"/>
          <w:b/>
          <w:sz w:val="24"/>
        </w:rPr>
        <w:t>PER for Alternative QoS</w:t>
      </w:r>
    </w:p>
    <w:p w14:paraId="50FAE4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CR-0455  rev 1 Cat: B (Rel-18)</w:t>
      </w:r>
      <w:r>
        <w:rPr>
          <w:i/>
        </w:rPr>
        <w:br/>
      </w:r>
      <w:r>
        <w:rPr>
          <w:i/>
        </w:rPr>
        <w:br/>
      </w:r>
      <w:r>
        <w:rPr>
          <w:i/>
        </w:rPr>
        <w:tab/>
      </w:r>
      <w:r>
        <w:rPr>
          <w:i/>
        </w:rPr>
        <w:tab/>
      </w:r>
      <w:r>
        <w:rPr>
          <w:i/>
        </w:rPr>
        <w:tab/>
      </w:r>
      <w:r>
        <w:rPr>
          <w:i/>
        </w:rPr>
        <w:tab/>
      </w:r>
      <w:r>
        <w:rPr>
          <w:i/>
        </w:rPr>
        <w:tab/>
        <w:t>Source: KDDI, Nokia, Nokia Shanghai Bell</w:t>
      </w:r>
    </w:p>
    <w:p w14:paraId="466D7D76" w14:textId="77777777" w:rsidR="00210E88" w:rsidRDefault="00210E88" w:rsidP="00210E88">
      <w:pPr>
        <w:rPr>
          <w:color w:val="808080"/>
        </w:rPr>
      </w:pPr>
      <w:r>
        <w:rPr>
          <w:color w:val="808080"/>
        </w:rPr>
        <w:t>(Replaces C3-230120)</w:t>
      </w:r>
    </w:p>
    <w:p w14:paraId="6D6DDB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59734" w14:textId="6F9C7BD1" w:rsidR="00210E88" w:rsidRDefault="00210E88" w:rsidP="00210E88">
      <w:pPr>
        <w:rPr>
          <w:rFonts w:ascii="Arial" w:hAnsi="Arial" w:cs="Arial"/>
          <w:b/>
          <w:sz w:val="24"/>
        </w:rPr>
      </w:pPr>
      <w:r>
        <w:rPr>
          <w:rFonts w:ascii="Arial" w:hAnsi="Arial" w:cs="Arial"/>
          <w:b/>
          <w:color w:val="0000FF"/>
          <w:sz w:val="24"/>
        </w:rPr>
        <w:t>C3-230653</w:t>
      </w:r>
      <w:r>
        <w:rPr>
          <w:rFonts w:ascii="Arial" w:hAnsi="Arial" w:cs="Arial"/>
          <w:b/>
          <w:color w:val="0000FF"/>
          <w:sz w:val="24"/>
        </w:rPr>
        <w:tab/>
      </w:r>
      <w:r>
        <w:rPr>
          <w:rFonts w:ascii="Arial" w:hAnsi="Arial" w:cs="Arial"/>
          <w:b/>
          <w:sz w:val="24"/>
        </w:rPr>
        <w:t>Spatial Validity Condition for Time Synchronization Exposure Configuration</w:t>
      </w:r>
    </w:p>
    <w:p w14:paraId="620C451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CR-0776  rev 1 Cat: B (Rel-18)</w:t>
      </w:r>
      <w:r>
        <w:rPr>
          <w:i/>
        </w:rPr>
        <w:br/>
      </w:r>
      <w:r>
        <w:rPr>
          <w:i/>
        </w:rPr>
        <w:br/>
      </w:r>
      <w:r>
        <w:rPr>
          <w:i/>
        </w:rPr>
        <w:tab/>
      </w:r>
      <w:r>
        <w:rPr>
          <w:i/>
        </w:rPr>
        <w:tab/>
      </w:r>
      <w:r>
        <w:rPr>
          <w:i/>
        </w:rPr>
        <w:tab/>
      </w:r>
      <w:r>
        <w:rPr>
          <w:i/>
        </w:rPr>
        <w:tab/>
      </w:r>
      <w:r>
        <w:rPr>
          <w:i/>
        </w:rPr>
        <w:tab/>
        <w:t>Source: KDDI, Nokia, Nokia Shanghai Bell</w:t>
      </w:r>
    </w:p>
    <w:p w14:paraId="4843F40F" w14:textId="77777777" w:rsidR="00210E88" w:rsidRDefault="00210E88" w:rsidP="00210E88">
      <w:pPr>
        <w:rPr>
          <w:color w:val="808080"/>
        </w:rPr>
      </w:pPr>
      <w:r>
        <w:rPr>
          <w:color w:val="808080"/>
        </w:rPr>
        <w:t>(Replaces C3-230121)</w:t>
      </w:r>
    </w:p>
    <w:p w14:paraId="41A2C3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EC72" w14:textId="42FBD2C1" w:rsidR="00210E88" w:rsidRDefault="00210E88" w:rsidP="00210E88">
      <w:pPr>
        <w:rPr>
          <w:rFonts w:ascii="Arial" w:hAnsi="Arial" w:cs="Arial"/>
          <w:b/>
          <w:sz w:val="24"/>
        </w:rPr>
      </w:pPr>
      <w:r>
        <w:rPr>
          <w:rFonts w:ascii="Arial" w:hAnsi="Arial" w:cs="Arial"/>
          <w:b/>
          <w:color w:val="0000FF"/>
          <w:sz w:val="24"/>
        </w:rPr>
        <w:t>C3-230654</w:t>
      </w:r>
      <w:r>
        <w:rPr>
          <w:rFonts w:ascii="Arial" w:hAnsi="Arial" w:cs="Arial"/>
          <w:b/>
          <w:color w:val="0000FF"/>
          <w:sz w:val="24"/>
        </w:rPr>
        <w:tab/>
      </w:r>
      <w:r>
        <w:rPr>
          <w:rFonts w:ascii="Arial" w:hAnsi="Arial" w:cs="Arial"/>
          <w:b/>
          <w:sz w:val="24"/>
        </w:rPr>
        <w:t>Spatial Validity Condition for ASTI</w:t>
      </w:r>
    </w:p>
    <w:p w14:paraId="16F2CBC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CR-0777  rev 1 Cat: B (Rel-18)</w:t>
      </w:r>
      <w:r>
        <w:rPr>
          <w:i/>
        </w:rPr>
        <w:br/>
      </w:r>
      <w:r>
        <w:rPr>
          <w:i/>
        </w:rPr>
        <w:br/>
      </w:r>
      <w:r>
        <w:rPr>
          <w:i/>
        </w:rPr>
        <w:tab/>
      </w:r>
      <w:r>
        <w:rPr>
          <w:i/>
        </w:rPr>
        <w:tab/>
      </w:r>
      <w:r>
        <w:rPr>
          <w:i/>
        </w:rPr>
        <w:tab/>
      </w:r>
      <w:r>
        <w:rPr>
          <w:i/>
        </w:rPr>
        <w:tab/>
      </w:r>
      <w:r>
        <w:rPr>
          <w:i/>
        </w:rPr>
        <w:tab/>
        <w:t>Source: KDDI, Nokia, Nokia Shanghai Bell</w:t>
      </w:r>
    </w:p>
    <w:p w14:paraId="13037124" w14:textId="77777777" w:rsidR="00210E88" w:rsidRDefault="00210E88" w:rsidP="00210E88">
      <w:pPr>
        <w:rPr>
          <w:color w:val="808080"/>
        </w:rPr>
      </w:pPr>
      <w:r>
        <w:rPr>
          <w:color w:val="808080"/>
        </w:rPr>
        <w:t>(Replaces C3-230122)</w:t>
      </w:r>
    </w:p>
    <w:p w14:paraId="09D7C5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10F34" w14:textId="655DEDE7" w:rsidR="00210E88" w:rsidRDefault="00210E88" w:rsidP="00210E88">
      <w:pPr>
        <w:rPr>
          <w:rFonts w:ascii="Arial" w:hAnsi="Arial" w:cs="Arial"/>
          <w:b/>
          <w:sz w:val="24"/>
        </w:rPr>
      </w:pPr>
      <w:r>
        <w:rPr>
          <w:rFonts w:ascii="Arial" w:hAnsi="Arial" w:cs="Arial"/>
          <w:b/>
          <w:color w:val="0000FF"/>
          <w:sz w:val="24"/>
        </w:rPr>
        <w:t>C3-230770</w:t>
      </w:r>
      <w:r>
        <w:rPr>
          <w:rFonts w:ascii="Arial" w:hAnsi="Arial" w:cs="Arial"/>
          <w:b/>
          <w:color w:val="0000FF"/>
          <w:sz w:val="24"/>
        </w:rPr>
        <w:tab/>
      </w:r>
      <w:r>
        <w:rPr>
          <w:rFonts w:ascii="Arial" w:hAnsi="Arial" w:cs="Arial"/>
          <w:b/>
          <w:sz w:val="24"/>
        </w:rPr>
        <w:t>Support of BAT window and capability for BAT adaptation</w:t>
      </w:r>
    </w:p>
    <w:p w14:paraId="7DB1ED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CR-0658  rev 1 Cat: B (Rel-18)</w:t>
      </w:r>
      <w:r>
        <w:rPr>
          <w:i/>
        </w:rPr>
        <w:br/>
      </w:r>
      <w:r>
        <w:rPr>
          <w:i/>
        </w:rPr>
        <w:br/>
      </w:r>
      <w:r>
        <w:rPr>
          <w:i/>
        </w:rPr>
        <w:tab/>
      </w:r>
      <w:r>
        <w:rPr>
          <w:i/>
        </w:rPr>
        <w:tab/>
      </w:r>
      <w:r>
        <w:rPr>
          <w:i/>
        </w:rPr>
        <w:tab/>
      </w:r>
      <w:r>
        <w:rPr>
          <w:i/>
        </w:rPr>
        <w:tab/>
      </w:r>
      <w:r>
        <w:rPr>
          <w:i/>
        </w:rPr>
        <w:tab/>
        <w:t>Source: Huawei, Qualcomm</w:t>
      </w:r>
    </w:p>
    <w:p w14:paraId="3895F0F5" w14:textId="77777777" w:rsidR="00210E88" w:rsidRDefault="00210E88" w:rsidP="00210E88">
      <w:pPr>
        <w:rPr>
          <w:color w:val="808080"/>
        </w:rPr>
      </w:pPr>
      <w:r>
        <w:rPr>
          <w:color w:val="808080"/>
        </w:rPr>
        <w:t>(Replaces C3-230497)</w:t>
      </w:r>
    </w:p>
    <w:p w14:paraId="0F17FC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B445" w14:textId="10B715BB" w:rsidR="00210E88" w:rsidRDefault="00210E88" w:rsidP="00210E88">
      <w:pPr>
        <w:rPr>
          <w:rFonts w:ascii="Arial" w:hAnsi="Arial" w:cs="Arial"/>
          <w:b/>
          <w:sz w:val="24"/>
        </w:rPr>
      </w:pPr>
      <w:r>
        <w:rPr>
          <w:rFonts w:ascii="Arial" w:hAnsi="Arial" w:cs="Arial"/>
          <w:b/>
          <w:color w:val="0000FF"/>
          <w:sz w:val="24"/>
        </w:rPr>
        <w:t>C3-230771</w:t>
      </w:r>
      <w:r>
        <w:rPr>
          <w:rFonts w:ascii="Arial" w:hAnsi="Arial" w:cs="Arial"/>
          <w:b/>
          <w:color w:val="0000FF"/>
          <w:sz w:val="24"/>
        </w:rPr>
        <w:tab/>
      </w:r>
      <w:r>
        <w:rPr>
          <w:rFonts w:ascii="Arial" w:hAnsi="Arial" w:cs="Arial"/>
          <w:b/>
          <w:sz w:val="24"/>
        </w:rPr>
        <w:t>Support of BAT window and capability for BAT adaptation</w:t>
      </w:r>
    </w:p>
    <w:p w14:paraId="0A4617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CR-1039  rev 1 Cat: B (Rel-18)</w:t>
      </w:r>
      <w:r>
        <w:rPr>
          <w:i/>
        </w:rPr>
        <w:br/>
      </w:r>
      <w:r>
        <w:rPr>
          <w:i/>
        </w:rPr>
        <w:br/>
      </w:r>
      <w:r>
        <w:rPr>
          <w:i/>
        </w:rPr>
        <w:tab/>
      </w:r>
      <w:r>
        <w:rPr>
          <w:i/>
        </w:rPr>
        <w:tab/>
      </w:r>
      <w:r>
        <w:rPr>
          <w:i/>
        </w:rPr>
        <w:tab/>
      </w:r>
      <w:r>
        <w:rPr>
          <w:i/>
        </w:rPr>
        <w:tab/>
      </w:r>
      <w:r>
        <w:rPr>
          <w:i/>
        </w:rPr>
        <w:tab/>
        <w:t>Source: Huawei, Qualcomm</w:t>
      </w:r>
    </w:p>
    <w:p w14:paraId="0F5E8BA4" w14:textId="77777777" w:rsidR="00210E88" w:rsidRDefault="00210E88" w:rsidP="00210E88">
      <w:pPr>
        <w:rPr>
          <w:color w:val="808080"/>
        </w:rPr>
      </w:pPr>
      <w:r>
        <w:rPr>
          <w:color w:val="808080"/>
        </w:rPr>
        <w:t>(Replaces C3-230498)</w:t>
      </w:r>
    </w:p>
    <w:p w14:paraId="3FA8CB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5337" w14:textId="38BC09AE" w:rsidR="00210E88" w:rsidRDefault="00210E88" w:rsidP="00210E88">
      <w:pPr>
        <w:rPr>
          <w:rFonts w:ascii="Arial" w:hAnsi="Arial" w:cs="Arial"/>
          <w:b/>
          <w:sz w:val="24"/>
        </w:rPr>
      </w:pPr>
      <w:r>
        <w:rPr>
          <w:rFonts w:ascii="Arial" w:hAnsi="Arial" w:cs="Arial"/>
          <w:b/>
          <w:color w:val="0000FF"/>
          <w:sz w:val="24"/>
        </w:rPr>
        <w:t>C3-230772</w:t>
      </w:r>
      <w:r>
        <w:rPr>
          <w:rFonts w:ascii="Arial" w:hAnsi="Arial" w:cs="Arial"/>
          <w:b/>
          <w:color w:val="0000FF"/>
          <w:sz w:val="24"/>
        </w:rPr>
        <w:tab/>
      </w:r>
      <w:r>
        <w:rPr>
          <w:rFonts w:ascii="Arial" w:hAnsi="Arial" w:cs="Arial"/>
          <w:b/>
          <w:sz w:val="24"/>
        </w:rPr>
        <w:t>Enhancement of Time Sensitive Communication</w:t>
      </w:r>
    </w:p>
    <w:p w14:paraId="7CD713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CR-0440  rev 1 Cat: B (Rel-18)</w:t>
      </w:r>
      <w:r>
        <w:rPr>
          <w:i/>
        </w:rPr>
        <w:br/>
      </w:r>
      <w:r>
        <w:rPr>
          <w:i/>
        </w:rPr>
        <w:br/>
      </w:r>
      <w:r>
        <w:rPr>
          <w:i/>
        </w:rPr>
        <w:tab/>
      </w:r>
      <w:r>
        <w:rPr>
          <w:i/>
        </w:rPr>
        <w:tab/>
      </w:r>
      <w:r>
        <w:rPr>
          <w:i/>
        </w:rPr>
        <w:tab/>
      </w:r>
      <w:r>
        <w:rPr>
          <w:i/>
        </w:rPr>
        <w:tab/>
      </w:r>
      <w:r>
        <w:rPr>
          <w:i/>
        </w:rPr>
        <w:tab/>
        <w:t>Source: Huawei, Qualcomm</w:t>
      </w:r>
    </w:p>
    <w:p w14:paraId="6CF4CC01" w14:textId="77777777" w:rsidR="00210E88" w:rsidRDefault="00210E88" w:rsidP="00210E88">
      <w:pPr>
        <w:rPr>
          <w:color w:val="808080"/>
        </w:rPr>
      </w:pPr>
      <w:r>
        <w:rPr>
          <w:color w:val="808080"/>
        </w:rPr>
        <w:t>(Replaces C3-230499)</w:t>
      </w:r>
    </w:p>
    <w:p w14:paraId="5849864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1AF9" w14:textId="0AC855B1" w:rsidR="00210E88" w:rsidRDefault="00210E88" w:rsidP="00210E88">
      <w:pPr>
        <w:rPr>
          <w:rFonts w:ascii="Arial" w:hAnsi="Arial" w:cs="Arial"/>
          <w:b/>
          <w:sz w:val="24"/>
        </w:rPr>
      </w:pPr>
      <w:r>
        <w:rPr>
          <w:rFonts w:ascii="Arial" w:hAnsi="Arial" w:cs="Arial"/>
          <w:b/>
          <w:color w:val="0000FF"/>
          <w:sz w:val="24"/>
        </w:rPr>
        <w:t>C3-230773</w:t>
      </w:r>
      <w:r>
        <w:rPr>
          <w:rFonts w:ascii="Arial" w:hAnsi="Arial" w:cs="Arial"/>
          <w:b/>
          <w:color w:val="0000FF"/>
          <w:sz w:val="24"/>
        </w:rPr>
        <w:tab/>
      </w:r>
      <w:r>
        <w:rPr>
          <w:rFonts w:ascii="Arial" w:hAnsi="Arial" w:cs="Arial"/>
          <w:b/>
          <w:sz w:val="24"/>
        </w:rPr>
        <w:t>Support of BAT window and capability for BAT adaptation</w:t>
      </w:r>
    </w:p>
    <w:p w14:paraId="78C331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CR-0483  rev 1 Cat: B (Rel-18)</w:t>
      </w:r>
      <w:r>
        <w:rPr>
          <w:i/>
        </w:rPr>
        <w:br/>
      </w:r>
      <w:r>
        <w:rPr>
          <w:i/>
        </w:rPr>
        <w:br/>
      </w:r>
      <w:r>
        <w:rPr>
          <w:i/>
        </w:rPr>
        <w:tab/>
      </w:r>
      <w:r>
        <w:rPr>
          <w:i/>
        </w:rPr>
        <w:tab/>
      </w:r>
      <w:r>
        <w:rPr>
          <w:i/>
        </w:rPr>
        <w:tab/>
      </w:r>
      <w:r>
        <w:rPr>
          <w:i/>
        </w:rPr>
        <w:tab/>
      </w:r>
      <w:r>
        <w:rPr>
          <w:i/>
        </w:rPr>
        <w:tab/>
        <w:t>Source: Huawei, Qualcomm</w:t>
      </w:r>
    </w:p>
    <w:p w14:paraId="30B2A8C1" w14:textId="77777777" w:rsidR="00210E88" w:rsidRDefault="00210E88" w:rsidP="00210E88">
      <w:pPr>
        <w:rPr>
          <w:color w:val="808080"/>
        </w:rPr>
      </w:pPr>
      <w:r>
        <w:rPr>
          <w:color w:val="808080"/>
        </w:rPr>
        <w:t>(Replaces C3-230500)</w:t>
      </w:r>
    </w:p>
    <w:p w14:paraId="768FB6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C1B27" w14:textId="6DE3009E" w:rsidR="00210E88" w:rsidRDefault="00210E88" w:rsidP="00210E88">
      <w:pPr>
        <w:rPr>
          <w:rFonts w:ascii="Arial" w:hAnsi="Arial" w:cs="Arial"/>
          <w:b/>
          <w:sz w:val="24"/>
        </w:rPr>
      </w:pPr>
      <w:r>
        <w:rPr>
          <w:rFonts w:ascii="Arial" w:hAnsi="Arial" w:cs="Arial"/>
          <w:b/>
          <w:color w:val="0000FF"/>
          <w:sz w:val="24"/>
        </w:rPr>
        <w:t>C3-230774</w:t>
      </w:r>
      <w:r>
        <w:rPr>
          <w:rFonts w:ascii="Arial" w:hAnsi="Arial" w:cs="Arial"/>
          <w:b/>
          <w:color w:val="0000FF"/>
          <w:sz w:val="24"/>
        </w:rPr>
        <w:tab/>
      </w:r>
      <w:r>
        <w:rPr>
          <w:rFonts w:ascii="Arial" w:hAnsi="Arial" w:cs="Arial"/>
          <w:b/>
          <w:sz w:val="24"/>
        </w:rPr>
        <w:t>Enhancement of Time Sensitive Communication</w:t>
      </w:r>
    </w:p>
    <w:p w14:paraId="5CEC29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CR-0831  rev 1 Cat: B (Rel-18)</w:t>
      </w:r>
      <w:r>
        <w:rPr>
          <w:i/>
        </w:rPr>
        <w:br/>
      </w:r>
      <w:r>
        <w:rPr>
          <w:i/>
        </w:rPr>
        <w:br/>
      </w:r>
      <w:r>
        <w:rPr>
          <w:i/>
        </w:rPr>
        <w:tab/>
      </w:r>
      <w:r>
        <w:rPr>
          <w:i/>
        </w:rPr>
        <w:tab/>
      </w:r>
      <w:r>
        <w:rPr>
          <w:i/>
        </w:rPr>
        <w:tab/>
      </w:r>
      <w:r>
        <w:rPr>
          <w:i/>
        </w:rPr>
        <w:tab/>
      </w:r>
      <w:r>
        <w:rPr>
          <w:i/>
        </w:rPr>
        <w:tab/>
        <w:t>Source: Huawei, Qualcomm</w:t>
      </w:r>
    </w:p>
    <w:p w14:paraId="1A1138A6" w14:textId="77777777" w:rsidR="00210E88" w:rsidRDefault="00210E88" w:rsidP="00210E88">
      <w:pPr>
        <w:rPr>
          <w:color w:val="808080"/>
        </w:rPr>
      </w:pPr>
      <w:r>
        <w:rPr>
          <w:color w:val="808080"/>
        </w:rPr>
        <w:t>(Replaces C3-230501)</w:t>
      </w:r>
    </w:p>
    <w:p w14:paraId="07FC99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A62F" w14:textId="6E5A3489" w:rsidR="00210E88" w:rsidRDefault="00210E88" w:rsidP="00210E88">
      <w:pPr>
        <w:rPr>
          <w:rFonts w:ascii="Arial" w:hAnsi="Arial" w:cs="Arial"/>
          <w:b/>
          <w:sz w:val="24"/>
        </w:rPr>
      </w:pPr>
      <w:r>
        <w:rPr>
          <w:rFonts w:ascii="Arial" w:hAnsi="Arial" w:cs="Arial"/>
          <w:b/>
          <w:color w:val="0000FF"/>
          <w:sz w:val="24"/>
        </w:rPr>
        <w:t>C3-230775</w:t>
      </w:r>
      <w:r>
        <w:rPr>
          <w:rFonts w:ascii="Arial" w:hAnsi="Arial" w:cs="Arial"/>
          <w:b/>
          <w:color w:val="0000FF"/>
          <w:sz w:val="24"/>
        </w:rPr>
        <w:tab/>
      </w:r>
      <w:r>
        <w:rPr>
          <w:rFonts w:ascii="Arial" w:hAnsi="Arial" w:cs="Arial"/>
          <w:b/>
          <w:sz w:val="24"/>
        </w:rPr>
        <w:t>Support of BAT window and capability for BAT adaptation</w:t>
      </w:r>
    </w:p>
    <w:p w14:paraId="798F851F"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CR-0053  rev 1 Cat: B (Rel-18)</w:t>
      </w:r>
      <w:r>
        <w:rPr>
          <w:i/>
        </w:rPr>
        <w:br/>
      </w:r>
      <w:r>
        <w:rPr>
          <w:i/>
        </w:rPr>
        <w:br/>
      </w:r>
      <w:r>
        <w:rPr>
          <w:i/>
        </w:rPr>
        <w:tab/>
      </w:r>
      <w:r>
        <w:rPr>
          <w:i/>
        </w:rPr>
        <w:tab/>
      </w:r>
      <w:r>
        <w:rPr>
          <w:i/>
        </w:rPr>
        <w:tab/>
      </w:r>
      <w:r>
        <w:rPr>
          <w:i/>
        </w:rPr>
        <w:tab/>
      </w:r>
      <w:r>
        <w:rPr>
          <w:i/>
        </w:rPr>
        <w:tab/>
        <w:t>Source: Huawei, Qualcomm</w:t>
      </w:r>
    </w:p>
    <w:p w14:paraId="2D372F66" w14:textId="77777777" w:rsidR="00210E88" w:rsidRDefault="00210E88" w:rsidP="00210E88">
      <w:pPr>
        <w:rPr>
          <w:color w:val="808080"/>
        </w:rPr>
      </w:pPr>
      <w:r>
        <w:rPr>
          <w:color w:val="808080"/>
        </w:rPr>
        <w:t>(Replaces C3-230502)</w:t>
      </w:r>
    </w:p>
    <w:p w14:paraId="4A70DA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66C4" w14:textId="4A333EA5" w:rsidR="00210E88" w:rsidRDefault="00210E88" w:rsidP="00210E88">
      <w:pPr>
        <w:rPr>
          <w:rFonts w:ascii="Arial" w:hAnsi="Arial" w:cs="Arial"/>
          <w:b/>
          <w:sz w:val="24"/>
        </w:rPr>
      </w:pPr>
      <w:r>
        <w:rPr>
          <w:rFonts w:ascii="Arial" w:hAnsi="Arial" w:cs="Arial"/>
          <w:b/>
          <w:color w:val="0000FF"/>
          <w:sz w:val="24"/>
        </w:rPr>
        <w:t>C3-230776</w:t>
      </w:r>
      <w:r>
        <w:rPr>
          <w:rFonts w:ascii="Arial" w:hAnsi="Arial" w:cs="Arial"/>
          <w:b/>
          <w:color w:val="0000FF"/>
          <w:sz w:val="24"/>
        </w:rPr>
        <w:tab/>
      </w:r>
      <w:r>
        <w:rPr>
          <w:rFonts w:ascii="Arial" w:hAnsi="Arial" w:cs="Arial"/>
          <w:b/>
          <w:sz w:val="24"/>
        </w:rPr>
        <w:t>Support of periodicity range</w:t>
      </w:r>
    </w:p>
    <w:p w14:paraId="6F6794C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CR-1040  rev 1 Cat: B (Rel-18)</w:t>
      </w:r>
      <w:r>
        <w:rPr>
          <w:i/>
        </w:rPr>
        <w:br/>
      </w:r>
      <w:r>
        <w:rPr>
          <w:i/>
        </w:rPr>
        <w:br/>
      </w:r>
      <w:r>
        <w:rPr>
          <w:i/>
        </w:rPr>
        <w:tab/>
      </w:r>
      <w:r>
        <w:rPr>
          <w:i/>
        </w:rPr>
        <w:tab/>
      </w:r>
      <w:r>
        <w:rPr>
          <w:i/>
        </w:rPr>
        <w:tab/>
      </w:r>
      <w:r>
        <w:rPr>
          <w:i/>
        </w:rPr>
        <w:tab/>
      </w:r>
      <w:r>
        <w:rPr>
          <w:i/>
        </w:rPr>
        <w:tab/>
        <w:t>Source: Huawei</w:t>
      </w:r>
    </w:p>
    <w:p w14:paraId="5F6F462A" w14:textId="77777777" w:rsidR="00210E88" w:rsidRDefault="00210E88" w:rsidP="00210E88">
      <w:pPr>
        <w:rPr>
          <w:color w:val="808080"/>
        </w:rPr>
      </w:pPr>
      <w:r>
        <w:rPr>
          <w:color w:val="808080"/>
        </w:rPr>
        <w:t>(Replaces C3-230503)</w:t>
      </w:r>
    </w:p>
    <w:p w14:paraId="63387D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7191C" w14:textId="13E366B1" w:rsidR="00210E88" w:rsidRDefault="00210E88" w:rsidP="00210E88">
      <w:pPr>
        <w:rPr>
          <w:rFonts w:ascii="Arial" w:hAnsi="Arial" w:cs="Arial"/>
          <w:b/>
          <w:sz w:val="24"/>
        </w:rPr>
      </w:pPr>
      <w:r>
        <w:rPr>
          <w:rFonts w:ascii="Arial" w:hAnsi="Arial" w:cs="Arial"/>
          <w:b/>
          <w:color w:val="0000FF"/>
          <w:sz w:val="24"/>
        </w:rPr>
        <w:t>C3-230777</w:t>
      </w:r>
      <w:r>
        <w:rPr>
          <w:rFonts w:ascii="Arial" w:hAnsi="Arial" w:cs="Arial"/>
          <w:b/>
          <w:color w:val="0000FF"/>
          <w:sz w:val="24"/>
        </w:rPr>
        <w:tab/>
      </w:r>
      <w:r>
        <w:rPr>
          <w:rFonts w:ascii="Arial" w:hAnsi="Arial" w:cs="Arial"/>
          <w:b/>
          <w:sz w:val="24"/>
        </w:rPr>
        <w:t>Support of periodicity range</w:t>
      </w:r>
    </w:p>
    <w:p w14:paraId="5A8DC23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CR-0484  rev 1 Cat: B (Rel-18)</w:t>
      </w:r>
      <w:r>
        <w:rPr>
          <w:i/>
        </w:rPr>
        <w:br/>
      </w:r>
      <w:r>
        <w:rPr>
          <w:i/>
        </w:rPr>
        <w:br/>
      </w:r>
      <w:r>
        <w:rPr>
          <w:i/>
        </w:rPr>
        <w:tab/>
      </w:r>
      <w:r>
        <w:rPr>
          <w:i/>
        </w:rPr>
        <w:tab/>
      </w:r>
      <w:r>
        <w:rPr>
          <w:i/>
        </w:rPr>
        <w:tab/>
      </w:r>
      <w:r>
        <w:rPr>
          <w:i/>
        </w:rPr>
        <w:tab/>
      </w:r>
      <w:r>
        <w:rPr>
          <w:i/>
        </w:rPr>
        <w:tab/>
        <w:t>Source: Huawei</w:t>
      </w:r>
    </w:p>
    <w:p w14:paraId="23CF92C7" w14:textId="77777777" w:rsidR="00210E88" w:rsidRDefault="00210E88" w:rsidP="00210E88">
      <w:pPr>
        <w:rPr>
          <w:color w:val="808080"/>
        </w:rPr>
      </w:pPr>
      <w:r>
        <w:rPr>
          <w:color w:val="808080"/>
        </w:rPr>
        <w:t>(Replaces C3-230504)</w:t>
      </w:r>
    </w:p>
    <w:p w14:paraId="2112F9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75D5C" w14:textId="3C412865" w:rsidR="00210E88" w:rsidRDefault="00210E88" w:rsidP="00210E88">
      <w:pPr>
        <w:rPr>
          <w:rFonts w:ascii="Arial" w:hAnsi="Arial" w:cs="Arial"/>
          <w:b/>
          <w:sz w:val="24"/>
        </w:rPr>
      </w:pPr>
      <w:r>
        <w:rPr>
          <w:rFonts w:ascii="Arial" w:hAnsi="Arial" w:cs="Arial"/>
          <w:b/>
          <w:color w:val="0000FF"/>
          <w:sz w:val="24"/>
        </w:rPr>
        <w:t>C3-230837</w:t>
      </w:r>
      <w:r>
        <w:rPr>
          <w:rFonts w:ascii="Arial" w:hAnsi="Arial" w:cs="Arial"/>
          <w:b/>
          <w:color w:val="0000FF"/>
          <w:sz w:val="24"/>
        </w:rPr>
        <w:tab/>
      </w:r>
      <w:r>
        <w:rPr>
          <w:rFonts w:ascii="Arial" w:hAnsi="Arial" w:cs="Arial"/>
          <w:b/>
          <w:sz w:val="24"/>
        </w:rPr>
        <w:t>Procedures for Time Synchronization Exposure</w:t>
      </w:r>
    </w:p>
    <w:p w14:paraId="47CFE31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CR-0435  rev 1 Cat: B (Rel-18)</w:t>
      </w:r>
      <w:r>
        <w:rPr>
          <w:i/>
        </w:rPr>
        <w:br/>
      </w:r>
      <w:r>
        <w:rPr>
          <w:i/>
        </w:rPr>
        <w:br/>
      </w:r>
      <w:r>
        <w:rPr>
          <w:i/>
        </w:rPr>
        <w:tab/>
      </w:r>
      <w:r>
        <w:rPr>
          <w:i/>
        </w:rPr>
        <w:tab/>
      </w:r>
      <w:r>
        <w:rPr>
          <w:i/>
        </w:rPr>
        <w:tab/>
      </w:r>
      <w:r>
        <w:rPr>
          <w:i/>
        </w:rPr>
        <w:tab/>
      </w:r>
      <w:r>
        <w:rPr>
          <w:i/>
        </w:rPr>
        <w:tab/>
        <w:t>Source: Ericsson</w:t>
      </w:r>
    </w:p>
    <w:p w14:paraId="2FD732C8" w14:textId="77777777" w:rsidR="00210E88" w:rsidRDefault="00210E88" w:rsidP="00210E88">
      <w:pPr>
        <w:rPr>
          <w:color w:val="808080"/>
        </w:rPr>
      </w:pPr>
      <w:r>
        <w:rPr>
          <w:color w:val="808080"/>
        </w:rPr>
        <w:t>(Replaces C3-230395)</w:t>
      </w:r>
    </w:p>
    <w:p w14:paraId="1F087B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7E50" w14:textId="68A96E54" w:rsidR="00210E88" w:rsidRDefault="00210E88" w:rsidP="00210E88">
      <w:pPr>
        <w:rPr>
          <w:rFonts w:ascii="Arial" w:hAnsi="Arial" w:cs="Arial"/>
          <w:b/>
          <w:sz w:val="24"/>
        </w:rPr>
      </w:pPr>
      <w:r>
        <w:rPr>
          <w:rFonts w:ascii="Arial" w:hAnsi="Arial" w:cs="Arial"/>
          <w:b/>
          <w:color w:val="0000FF"/>
          <w:sz w:val="24"/>
        </w:rPr>
        <w:t>C3-230838</w:t>
      </w:r>
      <w:r>
        <w:rPr>
          <w:rFonts w:ascii="Arial" w:hAnsi="Arial" w:cs="Arial"/>
          <w:b/>
          <w:color w:val="0000FF"/>
          <w:sz w:val="24"/>
        </w:rPr>
        <w:tab/>
      </w:r>
      <w:r>
        <w:rPr>
          <w:rFonts w:ascii="Arial" w:hAnsi="Arial" w:cs="Arial"/>
          <w:b/>
          <w:sz w:val="24"/>
        </w:rPr>
        <w:t>Service description – support of network timing synchronization status and reporting</w:t>
      </w:r>
    </w:p>
    <w:p w14:paraId="6DB4FF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CR-0044  rev 1 Cat: B (Rel-18)</w:t>
      </w:r>
      <w:r>
        <w:rPr>
          <w:i/>
        </w:rPr>
        <w:br/>
      </w:r>
      <w:r>
        <w:rPr>
          <w:i/>
        </w:rPr>
        <w:br/>
      </w:r>
      <w:r>
        <w:rPr>
          <w:i/>
        </w:rPr>
        <w:tab/>
      </w:r>
      <w:r>
        <w:rPr>
          <w:i/>
        </w:rPr>
        <w:tab/>
      </w:r>
      <w:r>
        <w:rPr>
          <w:i/>
        </w:rPr>
        <w:tab/>
      </w:r>
      <w:r>
        <w:rPr>
          <w:i/>
        </w:rPr>
        <w:tab/>
      </w:r>
      <w:r>
        <w:rPr>
          <w:i/>
        </w:rPr>
        <w:tab/>
        <w:t>Source: Ericsson, Huawei</w:t>
      </w:r>
    </w:p>
    <w:p w14:paraId="5E8E58F4" w14:textId="77777777" w:rsidR="00210E88" w:rsidRDefault="00210E88" w:rsidP="00210E88">
      <w:pPr>
        <w:rPr>
          <w:color w:val="808080"/>
        </w:rPr>
      </w:pPr>
      <w:r>
        <w:rPr>
          <w:color w:val="808080"/>
        </w:rPr>
        <w:t>(Replaces C3-230396)</w:t>
      </w:r>
    </w:p>
    <w:p w14:paraId="1D797F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7D6F" w14:textId="6E760264" w:rsidR="00210E88" w:rsidRDefault="00210E88" w:rsidP="00210E88">
      <w:pPr>
        <w:rPr>
          <w:rFonts w:ascii="Arial" w:hAnsi="Arial" w:cs="Arial"/>
          <w:b/>
          <w:sz w:val="24"/>
        </w:rPr>
      </w:pPr>
      <w:r>
        <w:rPr>
          <w:rFonts w:ascii="Arial" w:hAnsi="Arial" w:cs="Arial"/>
          <w:b/>
          <w:color w:val="0000FF"/>
          <w:sz w:val="24"/>
        </w:rPr>
        <w:t>C3-230839</w:t>
      </w:r>
      <w:r>
        <w:rPr>
          <w:rFonts w:ascii="Arial" w:hAnsi="Arial" w:cs="Arial"/>
          <w:b/>
          <w:color w:val="0000FF"/>
          <w:sz w:val="24"/>
        </w:rPr>
        <w:tab/>
      </w:r>
      <w:r>
        <w:rPr>
          <w:rFonts w:ascii="Arial" w:hAnsi="Arial" w:cs="Arial"/>
          <w:b/>
          <w:sz w:val="24"/>
        </w:rPr>
        <w:t>Provisioning of coverage area filters for ASTI service</w:t>
      </w:r>
    </w:p>
    <w:p w14:paraId="14754A3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CR-0045  rev 1 Cat: B (Rel-18)</w:t>
      </w:r>
      <w:r>
        <w:rPr>
          <w:i/>
        </w:rPr>
        <w:br/>
      </w:r>
      <w:r>
        <w:rPr>
          <w:i/>
        </w:rPr>
        <w:br/>
      </w:r>
      <w:r>
        <w:rPr>
          <w:i/>
        </w:rPr>
        <w:tab/>
      </w:r>
      <w:r>
        <w:rPr>
          <w:i/>
        </w:rPr>
        <w:tab/>
      </w:r>
      <w:r>
        <w:rPr>
          <w:i/>
        </w:rPr>
        <w:tab/>
      </w:r>
      <w:r>
        <w:rPr>
          <w:i/>
        </w:rPr>
        <w:tab/>
      </w:r>
      <w:r>
        <w:rPr>
          <w:i/>
        </w:rPr>
        <w:tab/>
        <w:t>Source: Ericsson</w:t>
      </w:r>
    </w:p>
    <w:p w14:paraId="72B36B0B" w14:textId="77777777" w:rsidR="00210E88" w:rsidRDefault="00210E88" w:rsidP="00210E88">
      <w:pPr>
        <w:rPr>
          <w:color w:val="808080"/>
        </w:rPr>
      </w:pPr>
      <w:r>
        <w:rPr>
          <w:color w:val="808080"/>
        </w:rPr>
        <w:t>(Replaces C3-230397)</w:t>
      </w:r>
    </w:p>
    <w:p w14:paraId="1999B5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95B6" w14:textId="56FE7052" w:rsidR="00210E88" w:rsidRDefault="00210E88" w:rsidP="00210E88">
      <w:pPr>
        <w:rPr>
          <w:rFonts w:ascii="Arial" w:hAnsi="Arial" w:cs="Arial"/>
          <w:b/>
          <w:sz w:val="24"/>
        </w:rPr>
      </w:pPr>
      <w:r>
        <w:rPr>
          <w:rFonts w:ascii="Arial" w:hAnsi="Arial" w:cs="Arial"/>
          <w:b/>
          <w:color w:val="0000FF"/>
          <w:sz w:val="24"/>
        </w:rPr>
        <w:lastRenderedPageBreak/>
        <w:t>C3-230840</w:t>
      </w:r>
      <w:r>
        <w:rPr>
          <w:rFonts w:ascii="Arial" w:hAnsi="Arial" w:cs="Arial"/>
          <w:b/>
          <w:color w:val="0000FF"/>
          <w:sz w:val="24"/>
        </w:rPr>
        <w:tab/>
      </w:r>
      <w:r>
        <w:rPr>
          <w:rFonts w:ascii="Arial" w:hAnsi="Arial" w:cs="Arial"/>
          <w:b/>
          <w:sz w:val="24"/>
        </w:rPr>
        <w:t>Notification of 5G Access Stratum Time Distribution enabled/disabled</w:t>
      </w:r>
    </w:p>
    <w:p w14:paraId="3E3D13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CR-0046  rev 1 Cat: B (Rel-18)</w:t>
      </w:r>
      <w:r>
        <w:rPr>
          <w:i/>
        </w:rPr>
        <w:br/>
      </w:r>
      <w:r>
        <w:rPr>
          <w:i/>
        </w:rPr>
        <w:br/>
      </w:r>
      <w:r>
        <w:rPr>
          <w:i/>
        </w:rPr>
        <w:tab/>
      </w:r>
      <w:r>
        <w:rPr>
          <w:i/>
        </w:rPr>
        <w:tab/>
      </w:r>
      <w:r>
        <w:rPr>
          <w:i/>
        </w:rPr>
        <w:tab/>
      </w:r>
      <w:r>
        <w:rPr>
          <w:i/>
        </w:rPr>
        <w:tab/>
      </w:r>
      <w:r>
        <w:rPr>
          <w:i/>
        </w:rPr>
        <w:tab/>
        <w:t>Source: Ericsson</w:t>
      </w:r>
    </w:p>
    <w:p w14:paraId="765F341C" w14:textId="77777777" w:rsidR="00210E88" w:rsidRDefault="00210E88" w:rsidP="00210E88">
      <w:pPr>
        <w:rPr>
          <w:color w:val="808080"/>
        </w:rPr>
      </w:pPr>
      <w:r>
        <w:rPr>
          <w:color w:val="808080"/>
        </w:rPr>
        <w:t>(Replaces C3-230398)</w:t>
      </w:r>
    </w:p>
    <w:p w14:paraId="6B909A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7D5A6" w14:textId="13357F39" w:rsidR="00210E88" w:rsidRDefault="00210E88" w:rsidP="00210E88">
      <w:pPr>
        <w:rPr>
          <w:rFonts w:ascii="Arial" w:hAnsi="Arial" w:cs="Arial"/>
          <w:b/>
          <w:sz w:val="24"/>
        </w:rPr>
      </w:pPr>
      <w:r>
        <w:rPr>
          <w:rFonts w:ascii="Arial" w:hAnsi="Arial" w:cs="Arial"/>
          <w:b/>
          <w:color w:val="0000FF"/>
          <w:sz w:val="24"/>
        </w:rPr>
        <w:t>C3-230873</w:t>
      </w:r>
      <w:r>
        <w:rPr>
          <w:rFonts w:ascii="Arial" w:hAnsi="Arial" w:cs="Arial"/>
          <w:b/>
          <w:color w:val="0000FF"/>
          <w:sz w:val="24"/>
        </w:rPr>
        <w:tab/>
      </w:r>
      <w:r>
        <w:rPr>
          <w:rFonts w:ascii="Arial" w:hAnsi="Arial" w:cs="Arial"/>
          <w:b/>
          <w:sz w:val="24"/>
        </w:rPr>
        <w:t>Adding PER to AF Session with QoS API</w:t>
      </w:r>
    </w:p>
    <w:p w14:paraId="364C29E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CR-0628  rev 1 Cat: B (Rel-18)</w:t>
      </w:r>
      <w:r>
        <w:rPr>
          <w:i/>
        </w:rPr>
        <w:br/>
      </w:r>
      <w:r>
        <w:rPr>
          <w:i/>
        </w:rPr>
        <w:br/>
      </w:r>
      <w:r>
        <w:rPr>
          <w:i/>
        </w:rPr>
        <w:tab/>
      </w:r>
      <w:r>
        <w:rPr>
          <w:i/>
        </w:rPr>
        <w:tab/>
      </w:r>
      <w:r>
        <w:rPr>
          <w:i/>
        </w:rPr>
        <w:tab/>
      </w:r>
      <w:r>
        <w:rPr>
          <w:i/>
        </w:rPr>
        <w:tab/>
      </w:r>
      <w:r>
        <w:rPr>
          <w:i/>
        </w:rPr>
        <w:tab/>
        <w:t>Source: Nokia, Nokia Shanghai Bell, KDDI</w:t>
      </w:r>
    </w:p>
    <w:p w14:paraId="6E67774B" w14:textId="77777777" w:rsidR="00210E88" w:rsidRDefault="00210E88" w:rsidP="00210E88">
      <w:pPr>
        <w:rPr>
          <w:color w:val="808080"/>
        </w:rPr>
      </w:pPr>
      <w:r>
        <w:rPr>
          <w:color w:val="808080"/>
        </w:rPr>
        <w:t>(Replaces C3-230112)</w:t>
      </w:r>
    </w:p>
    <w:p w14:paraId="62B9377F" w14:textId="77777777" w:rsidR="00210E88" w:rsidRDefault="00210E88" w:rsidP="00210E88">
      <w:pPr>
        <w:rPr>
          <w:rFonts w:ascii="Arial" w:hAnsi="Arial" w:cs="Arial"/>
          <w:b/>
        </w:rPr>
      </w:pPr>
      <w:r>
        <w:rPr>
          <w:rFonts w:ascii="Arial" w:hAnsi="Arial" w:cs="Arial"/>
          <w:b/>
        </w:rPr>
        <w:t xml:space="preserve">Abstract: </w:t>
      </w:r>
    </w:p>
    <w:p w14:paraId="7E6D2F5F" w14:textId="77777777" w:rsidR="00210E88" w:rsidRDefault="00210E88" w:rsidP="00210E88">
      <w:r>
        <w:t>Adding PER to AF Session with QoS API</w:t>
      </w:r>
    </w:p>
    <w:p w14:paraId="1FC850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6349" w14:textId="2821A479" w:rsidR="00210E88" w:rsidRDefault="00210E88" w:rsidP="00210E88">
      <w:pPr>
        <w:rPr>
          <w:rFonts w:ascii="Arial" w:hAnsi="Arial" w:cs="Arial"/>
          <w:b/>
          <w:sz w:val="24"/>
        </w:rPr>
      </w:pPr>
      <w:r>
        <w:rPr>
          <w:rFonts w:ascii="Arial" w:hAnsi="Arial" w:cs="Arial"/>
          <w:b/>
          <w:color w:val="0000FF"/>
          <w:sz w:val="24"/>
        </w:rPr>
        <w:t>C3-230874</w:t>
      </w:r>
      <w:r>
        <w:rPr>
          <w:rFonts w:ascii="Arial" w:hAnsi="Arial" w:cs="Arial"/>
          <w:b/>
          <w:color w:val="0000FF"/>
          <w:sz w:val="24"/>
        </w:rPr>
        <w:tab/>
      </w:r>
      <w:r>
        <w:rPr>
          <w:rFonts w:ascii="Arial" w:hAnsi="Arial" w:cs="Arial"/>
          <w:b/>
          <w:sz w:val="24"/>
        </w:rPr>
        <w:t>Adding PER to AF Session with QoS API</w:t>
      </w:r>
    </w:p>
    <w:p w14:paraId="6AFBE5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CR-0774  rev 1 Cat: B (Rel-18)</w:t>
      </w:r>
      <w:r>
        <w:rPr>
          <w:i/>
        </w:rPr>
        <w:br/>
      </w:r>
      <w:r>
        <w:rPr>
          <w:i/>
        </w:rPr>
        <w:br/>
      </w:r>
      <w:r>
        <w:rPr>
          <w:i/>
        </w:rPr>
        <w:tab/>
      </w:r>
      <w:r>
        <w:rPr>
          <w:i/>
        </w:rPr>
        <w:tab/>
      </w:r>
      <w:r>
        <w:rPr>
          <w:i/>
        </w:rPr>
        <w:tab/>
      </w:r>
      <w:r>
        <w:rPr>
          <w:i/>
        </w:rPr>
        <w:tab/>
      </w:r>
      <w:r>
        <w:rPr>
          <w:i/>
        </w:rPr>
        <w:tab/>
        <w:t>Source: Nokia, Nokia Shanghai Bell, KDDI</w:t>
      </w:r>
    </w:p>
    <w:p w14:paraId="300D59AB" w14:textId="77777777" w:rsidR="00210E88" w:rsidRDefault="00210E88" w:rsidP="00210E88">
      <w:pPr>
        <w:rPr>
          <w:color w:val="808080"/>
        </w:rPr>
      </w:pPr>
      <w:r>
        <w:rPr>
          <w:color w:val="808080"/>
        </w:rPr>
        <w:t>(Replaces C3-230113)</w:t>
      </w:r>
    </w:p>
    <w:p w14:paraId="27468817" w14:textId="77777777" w:rsidR="00210E88" w:rsidRDefault="00210E88" w:rsidP="00210E88">
      <w:pPr>
        <w:rPr>
          <w:rFonts w:ascii="Arial" w:hAnsi="Arial" w:cs="Arial"/>
          <w:b/>
        </w:rPr>
      </w:pPr>
      <w:r>
        <w:rPr>
          <w:rFonts w:ascii="Arial" w:hAnsi="Arial" w:cs="Arial"/>
          <w:b/>
        </w:rPr>
        <w:t xml:space="preserve">Abstract: </w:t>
      </w:r>
    </w:p>
    <w:p w14:paraId="36E38F75" w14:textId="77777777" w:rsidR="00210E88" w:rsidRDefault="00210E88" w:rsidP="00210E88">
      <w:r>
        <w:t>Adding PER to AF Session with QoS API</w:t>
      </w:r>
    </w:p>
    <w:p w14:paraId="54B039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F6E3B" w14:textId="5C2DC9ED" w:rsidR="00210E88" w:rsidRDefault="00210E88" w:rsidP="00210E88">
      <w:pPr>
        <w:rPr>
          <w:rFonts w:ascii="Arial" w:hAnsi="Arial" w:cs="Arial"/>
          <w:b/>
          <w:sz w:val="24"/>
        </w:rPr>
      </w:pPr>
      <w:r>
        <w:rPr>
          <w:rFonts w:ascii="Arial" w:hAnsi="Arial" w:cs="Arial"/>
          <w:b/>
          <w:color w:val="0000FF"/>
          <w:sz w:val="24"/>
        </w:rPr>
        <w:t>C3-230875</w:t>
      </w:r>
      <w:r>
        <w:rPr>
          <w:rFonts w:ascii="Arial" w:hAnsi="Arial" w:cs="Arial"/>
          <w:b/>
          <w:color w:val="0000FF"/>
          <w:sz w:val="24"/>
        </w:rPr>
        <w:tab/>
      </w:r>
      <w:r>
        <w:rPr>
          <w:rFonts w:ascii="Arial" w:hAnsi="Arial" w:cs="Arial"/>
          <w:b/>
          <w:sz w:val="24"/>
        </w:rPr>
        <w:t>Adding PER to TSC QoS inputs</w:t>
      </w:r>
    </w:p>
    <w:p w14:paraId="784E14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CR-0036  rev 1 Cat: B (Rel-18)</w:t>
      </w:r>
      <w:r>
        <w:rPr>
          <w:i/>
        </w:rPr>
        <w:br/>
      </w:r>
      <w:r>
        <w:rPr>
          <w:i/>
        </w:rPr>
        <w:br/>
      </w:r>
      <w:r>
        <w:rPr>
          <w:i/>
        </w:rPr>
        <w:tab/>
      </w:r>
      <w:r>
        <w:rPr>
          <w:i/>
        </w:rPr>
        <w:tab/>
      </w:r>
      <w:r>
        <w:rPr>
          <w:i/>
        </w:rPr>
        <w:tab/>
      </w:r>
      <w:r>
        <w:rPr>
          <w:i/>
        </w:rPr>
        <w:tab/>
      </w:r>
      <w:r>
        <w:rPr>
          <w:i/>
        </w:rPr>
        <w:tab/>
        <w:t>Source: Nokia, Nokia Shanghai Bell, KDDI</w:t>
      </w:r>
    </w:p>
    <w:p w14:paraId="44AD67E5" w14:textId="77777777" w:rsidR="00210E88" w:rsidRDefault="00210E88" w:rsidP="00210E88">
      <w:pPr>
        <w:rPr>
          <w:color w:val="808080"/>
        </w:rPr>
      </w:pPr>
      <w:r>
        <w:rPr>
          <w:color w:val="808080"/>
        </w:rPr>
        <w:t>(Replaces C3-230114)</w:t>
      </w:r>
    </w:p>
    <w:p w14:paraId="4547E824" w14:textId="77777777" w:rsidR="00210E88" w:rsidRDefault="00210E88" w:rsidP="00210E88">
      <w:pPr>
        <w:rPr>
          <w:rFonts w:ascii="Arial" w:hAnsi="Arial" w:cs="Arial"/>
          <w:b/>
        </w:rPr>
      </w:pPr>
      <w:r>
        <w:rPr>
          <w:rFonts w:ascii="Arial" w:hAnsi="Arial" w:cs="Arial"/>
          <w:b/>
        </w:rPr>
        <w:t xml:space="preserve">Abstract: </w:t>
      </w:r>
    </w:p>
    <w:p w14:paraId="377FF10A" w14:textId="77777777" w:rsidR="00210E88" w:rsidRDefault="00210E88" w:rsidP="00210E88">
      <w:r>
        <w:t>Adding PER to TSC QoS inputs</w:t>
      </w:r>
    </w:p>
    <w:p w14:paraId="5AA51D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6183" w14:textId="01EDDECB" w:rsidR="00210E88" w:rsidRDefault="00210E88" w:rsidP="00210E88">
      <w:pPr>
        <w:rPr>
          <w:rFonts w:ascii="Arial" w:hAnsi="Arial" w:cs="Arial"/>
          <w:b/>
          <w:sz w:val="24"/>
        </w:rPr>
      </w:pPr>
      <w:r>
        <w:rPr>
          <w:rFonts w:ascii="Arial" w:hAnsi="Arial" w:cs="Arial"/>
          <w:b/>
          <w:color w:val="0000FF"/>
          <w:sz w:val="24"/>
        </w:rPr>
        <w:t>C3-230876</w:t>
      </w:r>
      <w:r>
        <w:rPr>
          <w:rFonts w:ascii="Arial" w:hAnsi="Arial" w:cs="Arial"/>
          <w:b/>
          <w:color w:val="0000FF"/>
          <w:sz w:val="24"/>
        </w:rPr>
        <w:tab/>
      </w:r>
      <w:r>
        <w:rPr>
          <w:rFonts w:ascii="Arial" w:hAnsi="Arial" w:cs="Arial"/>
          <w:b/>
          <w:sz w:val="24"/>
        </w:rPr>
        <w:t>Adding PER to Policy Authorization inputs</w:t>
      </w:r>
    </w:p>
    <w:p w14:paraId="4025A8C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CR-0454  rev 1 Cat: B (Rel-18)</w:t>
      </w:r>
      <w:r>
        <w:rPr>
          <w:i/>
        </w:rPr>
        <w:br/>
      </w:r>
      <w:r>
        <w:rPr>
          <w:i/>
        </w:rPr>
        <w:br/>
      </w:r>
      <w:r>
        <w:rPr>
          <w:i/>
        </w:rPr>
        <w:tab/>
      </w:r>
      <w:r>
        <w:rPr>
          <w:i/>
        </w:rPr>
        <w:tab/>
      </w:r>
      <w:r>
        <w:rPr>
          <w:i/>
        </w:rPr>
        <w:tab/>
      </w:r>
      <w:r>
        <w:rPr>
          <w:i/>
        </w:rPr>
        <w:tab/>
      </w:r>
      <w:r>
        <w:rPr>
          <w:i/>
        </w:rPr>
        <w:tab/>
        <w:t>Source: Nokia, Nokia Shanghai Bell, KDDI</w:t>
      </w:r>
    </w:p>
    <w:p w14:paraId="4D3E215E" w14:textId="77777777" w:rsidR="00210E88" w:rsidRDefault="00210E88" w:rsidP="00210E88">
      <w:pPr>
        <w:rPr>
          <w:color w:val="808080"/>
        </w:rPr>
      </w:pPr>
      <w:r>
        <w:rPr>
          <w:color w:val="808080"/>
        </w:rPr>
        <w:t>(Replaces C3-230115)</w:t>
      </w:r>
    </w:p>
    <w:p w14:paraId="1483CFA4" w14:textId="77777777" w:rsidR="00210E88" w:rsidRDefault="00210E88" w:rsidP="00210E88">
      <w:pPr>
        <w:rPr>
          <w:rFonts w:ascii="Arial" w:hAnsi="Arial" w:cs="Arial"/>
          <w:b/>
        </w:rPr>
      </w:pPr>
      <w:r>
        <w:rPr>
          <w:rFonts w:ascii="Arial" w:hAnsi="Arial" w:cs="Arial"/>
          <w:b/>
        </w:rPr>
        <w:t xml:space="preserve">Abstract: </w:t>
      </w:r>
    </w:p>
    <w:p w14:paraId="5C463ED3" w14:textId="77777777" w:rsidR="00210E88" w:rsidRDefault="00210E88" w:rsidP="00210E88">
      <w:r>
        <w:lastRenderedPageBreak/>
        <w:t>Adding PER to Policy Authorization inputs</w:t>
      </w:r>
    </w:p>
    <w:p w14:paraId="58DD512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C91DC" w14:textId="77777777" w:rsidR="00210E88" w:rsidRDefault="00210E88" w:rsidP="00210E88">
      <w:pPr>
        <w:pStyle w:val="Heading3"/>
      </w:pPr>
      <w:bookmarkStart w:id="128" w:name="_Toc129359588"/>
      <w:r>
        <w:t>18.10</w:t>
      </w:r>
      <w:r>
        <w:tab/>
        <w:t>Extensions to the TSC Framework to support DetNet [DetNet]</w:t>
      </w:r>
      <w:bookmarkEnd w:id="128"/>
    </w:p>
    <w:p w14:paraId="1D88B5CA" w14:textId="409033B0" w:rsidR="00210E88" w:rsidRDefault="00210E88" w:rsidP="00210E88">
      <w:pPr>
        <w:rPr>
          <w:rFonts w:ascii="Arial" w:hAnsi="Arial" w:cs="Arial"/>
          <w:b/>
          <w:sz w:val="24"/>
        </w:rPr>
      </w:pPr>
      <w:r>
        <w:rPr>
          <w:rFonts w:ascii="Arial" w:hAnsi="Arial" w:cs="Arial"/>
          <w:b/>
          <w:color w:val="0000FF"/>
          <w:sz w:val="24"/>
        </w:rPr>
        <w:t>C3-230406</w:t>
      </w:r>
      <w:r>
        <w:rPr>
          <w:rFonts w:ascii="Arial" w:hAnsi="Arial" w:cs="Arial"/>
          <w:b/>
          <w:color w:val="0000FF"/>
          <w:sz w:val="24"/>
        </w:rPr>
        <w:tab/>
      </w:r>
      <w:r>
        <w:rPr>
          <w:rFonts w:ascii="Arial" w:hAnsi="Arial" w:cs="Arial"/>
          <w:b/>
          <w:sz w:val="24"/>
        </w:rPr>
        <w:t>Support of integration with IETF Deterministic Networking</w:t>
      </w:r>
    </w:p>
    <w:p w14:paraId="137C50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CR-1021  rev  Cat: B (Rel-18)</w:t>
      </w:r>
      <w:r>
        <w:rPr>
          <w:i/>
        </w:rPr>
        <w:br/>
      </w:r>
      <w:r>
        <w:rPr>
          <w:i/>
        </w:rPr>
        <w:br/>
      </w:r>
      <w:r>
        <w:rPr>
          <w:i/>
        </w:rPr>
        <w:tab/>
      </w:r>
      <w:r>
        <w:rPr>
          <w:i/>
        </w:rPr>
        <w:tab/>
      </w:r>
      <w:r>
        <w:rPr>
          <w:i/>
        </w:rPr>
        <w:tab/>
      </w:r>
      <w:r>
        <w:rPr>
          <w:i/>
        </w:rPr>
        <w:tab/>
      </w:r>
      <w:r>
        <w:rPr>
          <w:i/>
        </w:rPr>
        <w:tab/>
        <w:t>Source: Ericsson</w:t>
      </w:r>
    </w:p>
    <w:p w14:paraId="2BB718FA" w14:textId="77777777" w:rsidR="00210E88" w:rsidRDefault="00210E88" w:rsidP="00210E88">
      <w:pPr>
        <w:rPr>
          <w:rFonts w:ascii="Arial" w:hAnsi="Arial" w:cs="Arial"/>
          <w:b/>
        </w:rPr>
      </w:pPr>
      <w:r>
        <w:rPr>
          <w:rFonts w:ascii="Arial" w:hAnsi="Arial" w:cs="Arial"/>
          <w:b/>
        </w:rPr>
        <w:t xml:space="preserve">Discussion: </w:t>
      </w:r>
    </w:p>
    <w:p w14:paraId="5B3D1346" w14:textId="77777777" w:rsidR="00210E88" w:rsidRDefault="00210E88" w:rsidP="00210E88">
      <w:r>
        <w:t>This CR impacts the OpenAPI file with a backwards compatible feature.</w:t>
      </w:r>
    </w:p>
    <w:p w14:paraId="514B652B" w14:textId="77777777" w:rsidR="00210E88" w:rsidRDefault="00210E88" w:rsidP="00210E88">
      <w:r>
        <w:t>Depends on TS 23.501 CR 3844, TS 23.502 CR 3683, TS 23.503 CR 0806</w:t>
      </w:r>
    </w:p>
    <w:p w14:paraId="273F89F4" w14:textId="77777777" w:rsidR="00210E88" w:rsidRDefault="00210E88" w:rsidP="00210E88">
      <w:r>
        <w:t>Chi (Huawei): define a new feature not reusing</w:t>
      </w:r>
    </w:p>
    <w:p w14:paraId="03BAB86B" w14:textId="77777777" w:rsidR="00210E88" w:rsidRDefault="00210E88" w:rsidP="00210E88">
      <w:r>
        <w:t>Fuen (Ericsson): fine to define a new feature but would like to keep the change on TimeSensitiveCommunication</w:t>
      </w:r>
    </w:p>
    <w:p w14:paraId="5C55CD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C3-230799</w:t>
      </w:r>
      <w:r>
        <w:rPr>
          <w:color w:val="993300"/>
          <w:u w:val="single"/>
        </w:rPr>
        <w:t>.</w:t>
      </w:r>
    </w:p>
    <w:p w14:paraId="771BAEA4" w14:textId="0829951E" w:rsidR="00210E88" w:rsidRDefault="00210E88" w:rsidP="00210E88">
      <w:pPr>
        <w:rPr>
          <w:rFonts w:ascii="Arial" w:hAnsi="Arial" w:cs="Arial"/>
          <w:b/>
          <w:sz w:val="24"/>
        </w:rPr>
      </w:pPr>
      <w:r>
        <w:rPr>
          <w:rFonts w:ascii="Arial" w:hAnsi="Arial" w:cs="Arial"/>
          <w:b/>
          <w:color w:val="0000FF"/>
          <w:sz w:val="24"/>
        </w:rPr>
        <w:t>C3-230407</w:t>
      </w:r>
      <w:r>
        <w:rPr>
          <w:rFonts w:ascii="Arial" w:hAnsi="Arial" w:cs="Arial"/>
          <w:b/>
          <w:color w:val="0000FF"/>
          <w:sz w:val="24"/>
        </w:rPr>
        <w:tab/>
      </w:r>
      <w:r>
        <w:rPr>
          <w:rFonts w:ascii="Arial" w:hAnsi="Arial" w:cs="Arial"/>
          <w:b/>
          <w:sz w:val="24"/>
        </w:rPr>
        <w:t>Support of integration with IETF Deterministic Networking</w:t>
      </w:r>
    </w:p>
    <w:p w14:paraId="2BF7E6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CR-0475  rev  Cat: B (Rel-18)</w:t>
      </w:r>
      <w:r>
        <w:rPr>
          <w:i/>
        </w:rPr>
        <w:br/>
      </w:r>
      <w:r>
        <w:rPr>
          <w:i/>
        </w:rPr>
        <w:br/>
      </w:r>
      <w:r>
        <w:rPr>
          <w:i/>
        </w:rPr>
        <w:tab/>
      </w:r>
      <w:r>
        <w:rPr>
          <w:i/>
        </w:rPr>
        <w:tab/>
      </w:r>
      <w:r>
        <w:rPr>
          <w:i/>
        </w:rPr>
        <w:tab/>
      </w:r>
      <w:r>
        <w:rPr>
          <w:i/>
        </w:rPr>
        <w:tab/>
      </w:r>
      <w:r>
        <w:rPr>
          <w:i/>
        </w:rPr>
        <w:tab/>
        <w:t>Source: Ericsson</w:t>
      </w:r>
    </w:p>
    <w:p w14:paraId="1618BDE8" w14:textId="77777777" w:rsidR="00210E88" w:rsidRDefault="00210E88" w:rsidP="00210E88">
      <w:pPr>
        <w:rPr>
          <w:rFonts w:ascii="Arial" w:hAnsi="Arial" w:cs="Arial"/>
          <w:b/>
        </w:rPr>
      </w:pPr>
      <w:r>
        <w:rPr>
          <w:rFonts w:ascii="Arial" w:hAnsi="Arial" w:cs="Arial"/>
          <w:b/>
        </w:rPr>
        <w:t xml:space="preserve">Discussion: </w:t>
      </w:r>
    </w:p>
    <w:p w14:paraId="294C2A07" w14:textId="77777777" w:rsidR="00210E88" w:rsidRDefault="00210E88" w:rsidP="00210E88">
      <w:r>
        <w:t>Depends on TS 23.501 CR 3844, TS 23.502 CR 3683, TS 23.503 CR 0806</w:t>
      </w:r>
    </w:p>
    <w:p w14:paraId="7904B858" w14:textId="77777777" w:rsidR="00210E88" w:rsidRDefault="00210E88" w:rsidP="00210E88">
      <w:r>
        <w:t>Chi (Huawei): further comments on 4.2.5.13</w:t>
      </w:r>
    </w:p>
    <w:p w14:paraId="61D9B2C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C3-230800</w:t>
      </w:r>
      <w:r>
        <w:rPr>
          <w:color w:val="993300"/>
          <w:u w:val="single"/>
        </w:rPr>
        <w:t>.</w:t>
      </w:r>
    </w:p>
    <w:p w14:paraId="3E4A46F0" w14:textId="1DC2FFCC" w:rsidR="00210E88" w:rsidRDefault="00210E88" w:rsidP="00210E88">
      <w:pPr>
        <w:rPr>
          <w:rFonts w:ascii="Arial" w:hAnsi="Arial" w:cs="Arial"/>
          <w:b/>
          <w:sz w:val="24"/>
        </w:rPr>
      </w:pPr>
      <w:r>
        <w:rPr>
          <w:rFonts w:ascii="Arial" w:hAnsi="Arial" w:cs="Arial"/>
          <w:b/>
          <w:color w:val="0000FF"/>
          <w:sz w:val="24"/>
        </w:rPr>
        <w:t>C3-230408</w:t>
      </w:r>
      <w:r>
        <w:rPr>
          <w:rFonts w:ascii="Arial" w:hAnsi="Arial" w:cs="Arial"/>
          <w:b/>
          <w:color w:val="0000FF"/>
          <w:sz w:val="24"/>
        </w:rPr>
        <w:tab/>
      </w:r>
      <w:r>
        <w:rPr>
          <w:rFonts w:ascii="Arial" w:hAnsi="Arial" w:cs="Arial"/>
          <w:b/>
          <w:sz w:val="24"/>
        </w:rPr>
        <w:t>Subscription to additional address information</w:t>
      </w:r>
    </w:p>
    <w:p w14:paraId="19D98DE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Cat: B (Rel-18)</w:t>
      </w:r>
      <w:r>
        <w:rPr>
          <w:i/>
        </w:rPr>
        <w:br/>
      </w:r>
      <w:r>
        <w:rPr>
          <w:i/>
        </w:rPr>
        <w:br/>
      </w:r>
      <w:r>
        <w:rPr>
          <w:i/>
        </w:rPr>
        <w:tab/>
      </w:r>
      <w:r>
        <w:rPr>
          <w:i/>
        </w:rPr>
        <w:tab/>
      </w:r>
      <w:r>
        <w:rPr>
          <w:i/>
        </w:rPr>
        <w:tab/>
      </w:r>
      <w:r>
        <w:rPr>
          <w:i/>
        </w:rPr>
        <w:tab/>
      </w:r>
      <w:r>
        <w:rPr>
          <w:i/>
        </w:rPr>
        <w:tab/>
        <w:t>Source: Ericsson</w:t>
      </w:r>
    </w:p>
    <w:p w14:paraId="2145E7CF" w14:textId="77777777" w:rsidR="00210E88" w:rsidRDefault="00210E88" w:rsidP="00210E88">
      <w:pPr>
        <w:rPr>
          <w:rFonts w:ascii="Arial" w:hAnsi="Arial" w:cs="Arial"/>
          <w:b/>
        </w:rPr>
      </w:pPr>
      <w:r>
        <w:rPr>
          <w:rFonts w:ascii="Arial" w:hAnsi="Arial" w:cs="Arial"/>
          <w:b/>
        </w:rPr>
        <w:t xml:space="preserve">Discussion: </w:t>
      </w:r>
    </w:p>
    <w:p w14:paraId="0D97A092" w14:textId="77777777" w:rsidR="00210E88" w:rsidRDefault="00210E88" w:rsidP="00210E88">
      <w:r>
        <w:t>This CR impacts the OpenAPI file with a backwards compatible feature.</w:t>
      </w:r>
    </w:p>
    <w:p w14:paraId="193356D4" w14:textId="77777777" w:rsidR="00210E88" w:rsidRDefault="00210E88" w:rsidP="00210E88">
      <w:r>
        <w:t>Depends on TS 23.501 CR 3844, TS 23.502 CR 3683, TS 23.503 CR 0806</w:t>
      </w:r>
    </w:p>
    <w:p w14:paraId="7244DF01" w14:textId="77777777" w:rsidR="00210E88" w:rsidRDefault="00210E88" w:rsidP="00210E88">
      <w:r>
        <w:t>Fuen (Ericsson): stage 2 updates the requirement of the event trigger.</w:t>
      </w:r>
    </w:p>
    <w:p w14:paraId="6796F758" w14:textId="77777777" w:rsidR="00210E88" w:rsidRDefault="00210E88" w:rsidP="00210E88">
      <w:r>
        <w:t>Chi (Huawei): fine with the feature, can be used in 0406</w:t>
      </w:r>
    </w:p>
    <w:p w14:paraId="643046FD" w14:textId="77777777" w:rsidR="00210E88" w:rsidRDefault="00210E88" w:rsidP="00210E88">
      <w:r>
        <w:t>Fuen (Ericsson): prefer to use a different feature</w:t>
      </w:r>
    </w:p>
    <w:p w14:paraId="5BC977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C3-230802, C3-230842</w:t>
      </w:r>
      <w:r>
        <w:rPr>
          <w:color w:val="993300"/>
          <w:u w:val="single"/>
        </w:rPr>
        <w:t>.</w:t>
      </w:r>
    </w:p>
    <w:p w14:paraId="5CDBF5B2" w14:textId="1143EEED" w:rsidR="00210E88" w:rsidRDefault="00210E88" w:rsidP="00210E88">
      <w:pPr>
        <w:rPr>
          <w:rFonts w:ascii="Arial" w:hAnsi="Arial" w:cs="Arial"/>
          <w:b/>
          <w:sz w:val="24"/>
        </w:rPr>
      </w:pPr>
      <w:r>
        <w:rPr>
          <w:rFonts w:ascii="Arial" w:hAnsi="Arial" w:cs="Arial"/>
          <w:b/>
          <w:color w:val="0000FF"/>
          <w:sz w:val="24"/>
        </w:rPr>
        <w:t>C3-230409</w:t>
      </w:r>
      <w:r>
        <w:rPr>
          <w:rFonts w:ascii="Arial" w:hAnsi="Arial" w:cs="Arial"/>
          <w:b/>
          <w:color w:val="0000FF"/>
          <w:sz w:val="24"/>
        </w:rPr>
        <w:tab/>
      </w:r>
      <w:r>
        <w:rPr>
          <w:rFonts w:ascii="Arial" w:hAnsi="Arial" w:cs="Arial"/>
          <w:b/>
          <w:sz w:val="24"/>
        </w:rPr>
        <w:t>Support of integration with IETF Deterministic Networking</w:t>
      </w:r>
    </w:p>
    <w:p w14:paraId="15C72E3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CR-0436  rev  Cat: B (Rel-18)</w:t>
      </w:r>
      <w:r>
        <w:rPr>
          <w:i/>
        </w:rPr>
        <w:br/>
      </w:r>
      <w:r>
        <w:rPr>
          <w:i/>
        </w:rPr>
        <w:lastRenderedPageBreak/>
        <w:br/>
      </w:r>
      <w:r>
        <w:rPr>
          <w:i/>
        </w:rPr>
        <w:tab/>
      </w:r>
      <w:r>
        <w:rPr>
          <w:i/>
        </w:rPr>
        <w:tab/>
      </w:r>
      <w:r>
        <w:rPr>
          <w:i/>
        </w:rPr>
        <w:tab/>
      </w:r>
      <w:r>
        <w:rPr>
          <w:i/>
        </w:rPr>
        <w:tab/>
      </w:r>
      <w:r>
        <w:rPr>
          <w:i/>
        </w:rPr>
        <w:tab/>
        <w:t>Source: Ericsson</w:t>
      </w:r>
    </w:p>
    <w:p w14:paraId="5C58E32A" w14:textId="77777777" w:rsidR="00210E88" w:rsidRDefault="00210E88" w:rsidP="00210E88">
      <w:pPr>
        <w:rPr>
          <w:rFonts w:ascii="Arial" w:hAnsi="Arial" w:cs="Arial"/>
          <w:b/>
        </w:rPr>
      </w:pPr>
      <w:r>
        <w:rPr>
          <w:rFonts w:ascii="Arial" w:hAnsi="Arial" w:cs="Arial"/>
          <w:b/>
        </w:rPr>
        <w:t xml:space="preserve">Discussion: </w:t>
      </w:r>
    </w:p>
    <w:p w14:paraId="4700FB76" w14:textId="77777777" w:rsidR="00210E88" w:rsidRDefault="00210E88" w:rsidP="00210E88">
      <w:r>
        <w:t>This CR impacts the OpenAPI file with a backwards compatible feature.</w:t>
      </w:r>
    </w:p>
    <w:p w14:paraId="3B04F21E" w14:textId="77777777" w:rsidR="00210E88" w:rsidRDefault="00210E88" w:rsidP="00210E88">
      <w:r>
        <w:t>Depends on TS 23.501 CR 3844, TS 23.502 CR 3683, TS 23.503 CR 0806</w:t>
      </w:r>
    </w:p>
    <w:p w14:paraId="0D6E7138" w14:textId="77777777" w:rsidR="00210E88" w:rsidRDefault="00210E88" w:rsidP="00210E88">
      <w:r>
        <w:t>Chi (Huawei): editorial comments.</w:t>
      </w:r>
    </w:p>
    <w:p w14:paraId="758073AF" w14:textId="77777777" w:rsidR="00210E88" w:rsidRDefault="00210E88" w:rsidP="00210E88">
      <w:r>
        <w:t>Rev is pre-agreed.</w:t>
      </w:r>
    </w:p>
    <w:p w14:paraId="4F295C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C3-230801</w:t>
      </w:r>
      <w:r>
        <w:rPr>
          <w:color w:val="993300"/>
          <w:u w:val="single"/>
        </w:rPr>
        <w:t>.</w:t>
      </w:r>
    </w:p>
    <w:p w14:paraId="7631B9C9" w14:textId="203CFEDD" w:rsidR="00210E88" w:rsidRDefault="00210E88" w:rsidP="00210E88">
      <w:pPr>
        <w:rPr>
          <w:rFonts w:ascii="Arial" w:hAnsi="Arial" w:cs="Arial"/>
          <w:b/>
          <w:sz w:val="24"/>
        </w:rPr>
      </w:pPr>
      <w:r>
        <w:rPr>
          <w:rFonts w:ascii="Arial" w:hAnsi="Arial" w:cs="Arial"/>
          <w:b/>
          <w:color w:val="0000FF"/>
          <w:sz w:val="24"/>
        </w:rPr>
        <w:t>C3-230799</w:t>
      </w:r>
      <w:r>
        <w:rPr>
          <w:rFonts w:ascii="Arial" w:hAnsi="Arial" w:cs="Arial"/>
          <w:b/>
          <w:color w:val="0000FF"/>
          <w:sz w:val="24"/>
        </w:rPr>
        <w:tab/>
      </w:r>
      <w:r>
        <w:rPr>
          <w:rFonts w:ascii="Arial" w:hAnsi="Arial" w:cs="Arial"/>
          <w:b/>
          <w:sz w:val="24"/>
        </w:rPr>
        <w:t>Support of integration with IETF Deterministic Networking</w:t>
      </w:r>
    </w:p>
    <w:p w14:paraId="3C4B48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CR-1021  rev 1 Cat: B (Rel-18)</w:t>
      </w:r>
      <w:r>
        <w:rPr>
          <w:i/>
        </w:rPr>
        <w:br/>
      </w:r>
      <w:r>
        <w:rPr>
          <w:i/>
        </w:rPr>
        <w:br/>
      </w:r>
      <w:r>
        <w:rPr>
          <w:i/>
        </w:rPr>
        <w:tab/>
      </w:r>
      <w:r>
        <w:rPr>
          <w:i/>
        </w:rPr>
        <w:tab/>
      </w:r>
      <w:r>
        <w:rPr>
          <w:i/>
        </w:rPr>
        <w:tab/>
      </w:r>
      <w:r>
        <w:rPr>
          <w:i/>
        </w:rPr>
        <w:tab/>
      </w:r>
      <w:r>
        <w:rPr>
          <w:i/>
        </w:rPr>
        <w:tab/>
        <w:t>Source: Ericsson</w:t>
      </w:r>
    </w:p>
    <w:p w14:paraId="051A2850" w14:textId="77777777" w:rsidR="00210E88" w:rsidRDefault="00210E88" w:rsidP="00210E88">
      <w:pPr>
        <w:rPr>
          <w:color w:val="808080"/>
        </w:rPr>
      </w:pPr>
      <w:r>
        <w:rPr>
          <w:color w:val="808080"/>
        </w:rPr>
        <w:t>(Replaces C3-230406)</w:t>
      </w:r>
    </w:p>
    <w:p w14:paraId="71085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2FBD" w14:textId="4BE3807E" w:rsidR="00210E88" w:rsidRDefault="00210E88" w:rsidP="00210E88">
      <w:pPr>
        <w:rPr>
          <w:rFonts w:ascii="Arial" w:hAnsi="Arial" w:cs="Arial"/>
          <w:b/>
          <w:sz w:val="24"/>
        </w:rPr>
      </w:pPr>
      <w:r>
        <w:rPr>
          <w:rFonts w:ascii="Arial" w:hAnsi="Arial" w:cs="Arial"/>
          <w:b/>
          <w:color w:val="0000FF"/>
          <w:sz w:val="24"/>
        </w:rPr>
        <w:t>C3-230800</w:t>
      </w:r>
      <w:r>
        <w:rPr>
          <w:rFonts w:ascii="Arial" w:hAnsi="Arial" w:cs="Arial"/>
          <w:b/>
          <w:color w:val="0000FF"/>
          <w:sz w:val="24"/>
        </w:rPr>
        <w:tab/>
      </w:r>
      <w:r>
        <w:rPr>
          <w:rFonts w:ascii="Arial" w:hAnsi="Arial" w:cs="Arial"/>
          <w:b/>
          <w:sz w:val="24"/>
        </w:rPr>
        <w:t>Support of integration with IETF Deterministic Networking</w:t>
      </w:r>
    </w:p>
    <w:p w14:paraId="1A868B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CR-0475  rev 1 Cat: B (Rel-18)</w:t>
      </w:r>
      <w:r>
        <w:rPr>
          <w:i/>
        </w:rPr>
        <w:br/>
      </w:r>
      <w:r>
        <w:rPr>
          <w:i/>
        </w:rPr>
        <w:br/>
      </w:r>
      <w:r>
        <w:rPr>
          <w:i/>
        </w:rPr>
        <w:tab/>
      </w:r>
      <w:r>
        <w:rPr>
          <w:i/>
        </w:rPr>
        <w:tab/>
      </w:r>
      <w:r>
        <w:rPr>
          <w:i/>
        </w:rPr>
        <w:tab/>
      </w:r>
      <w:r>
        <w:rPr>
          <w:i/>
        </w:rPr>
        <w:tab/>
      </w:r>
      <w:r>
        <w:rPr>
          <w:i/>
        </w:rPr>
        <w:tab/>
        <w:t>Source: Ericsson</w:t>
      </w:r>
    </w:p>
    <w:p w14:paraId="1843F985" w14:textId="77777777" w:rsidR="00210E88" w:rsidRDefault="00210E88" w:rsidP="00210E88">
      <w:pPr>
        <w:rPr>
          <w:color w:val="808080"/>
        </w:rPr>
      </w:pPr>
      <w:r>
        <w:rPr>
          <w:color w:val="808080"/>
        </w:rPr>
        <w:t>(Replaces C3-230407)</w:t>
      </w:r>
    </w:p>
    <w:p w14:paraId="44C2BF7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52F06" w14:textId="285289F6" w:rsidR="00210E88" w:rsidRDefault="00210E88" w:rsidP="00210E88">
      <w:pPr>
        <w:rPr>
          <w:rFonts w:ascii="Arial" w:hAnsi="Arial" w:cs="Arial"/>
          <w:b/>
          <w:sz w:val="24"/>
        </w:rPr>
      </w:pPr>
      <w:r>
        <w:rPr>
          <w:rFonts w:ascii="Arial" w:hAnsi="Arial" w:cs="Arial"/>
          <w:b/>
          <w:color w:val="0000FF"/>
          <w:sz w:val="24"/>
        </w:rPr>
        <w:t>C3-230801</w:t>
      </w:r>
      <w:r>
        <w:rPr>
          <w:rFonts w:ascii="Arial" w:hAnsi="Arial" w:cs="Arial"/>
          <w:b/>
          <w:color w:val="0000FF"/>
          <w:sz w:val="24"/>
        </w:rPr>
        <w:tab/>
      </w:r>
      <w:r>
        <w:rPr>
          <w:rFonts w:ascii="Arial" w:hAnsi="Arial" w:cs="Arial"/>
          <w:b/>
          <w:sz w:val="24"/>
        </w:rPr>
        <w:t>Support of integration with IETF Deterministic Networking</w:t>
      </w:r>
    </w:p>
    <w:p w14:paraId="2F7132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CR-0436  rev 1 Cat: B (Rel-18)</w:t>
      </w:r>
      <w:r>
        <w:rPr>
          <w:i/>
        </w:rPr>
        <w:br/>
      </w:r>
      <w:r>
        <w:rPr>
          <w:i/>
        </w:rPr>
        <w:br/>
      </w:r>
      <w:r>
        <w:rPr>
          <w:i/>
        </w:rPr>
        <w:tab/>
      </w:r>
      <w:r>
        <w:rPr>
          <w:i/>
        </w:rPr>
        <w:tab/>
      </w:r>
      <w:r>
        <w:rPr>
          <w:i/>
        </w:rPr>
        <w:tab/>
      </w:r>
      <w:r>
        <w:rPr>
          <w:i/>
        </w:rPr>
        <w:tab/>
      </w:r>
      <w:r>
        <w:rPr>
          <w:i/>
        </w:rPr>
        <w:tab/>
        <w:t>Source: Ericsson</w:t>
      </w:r>
    </w:p>
    <w:p w14:paraId="61F3FF52" w14:textId="77777777" w:rsidR="00210E88" w:rsidRDefault="00210E88" w:rsidP="00210E88">
      <w:pPr>
        <w:rPr>
          <w:color w:val="808080"/>
        </w:rPr>
      </w:pPr>
      <w:r>
        <w:rPr>
          <w:color w:val="808080"/>
        </w:rPr>
        <w:t>(Replaces C3-230409)</w:t>
      </w:r>
    </w:p>
    <w:p w14:paraId="05CFDEB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35EC3" w14:textId="46A13B4B" w:rsidR="00210E88" w:rsidRDefault="00210E88" w:rsidP="00210E88">
      <w:pPr>
        <w:rPr>
          <w:rFonts w:ascii="Arial" w:hAnsi="Arial" w:cs="Arial"/>
          <w:b/>
          <w:sz w:val="24"/>
        </w:rPr>
      </w:pPr>
      <w:r>
        <w:rPr>
          <w:rFonts w:ascii="Arial" w:hAnsi="Arial" w:cs="Arial"/>
          <w:b/>
          <w:color w:val="0000FF"/>
          <w:sz w:val="24"/>
        </w:rPr>
        <w:t>C3-230802</w:t>
      </w:r>
      <w:r>
        <w:rPr>
          <w:rFonts w:ascii="Arial" w:hAnsi="Arial" w:cs="Arial"/>
          <w:b/>
          <w:color w:val="0000FF"/>
          <w:sz w:val="24"/>
        </w:rPr>
        <w:tab/>
      </w:r>
      <w:r>
        <w:rPr>
          <w:rFonts w:ascii="Arial" w:hAnsi="Arial" w:cs="Arial"/>
          <w:b/>
          <w:sz w:val="24"/>
        </w:rPr>
        <w:t>Subscription to additional address information</w:t>
      </w:r>
    </w:p>
    <w:p w14:paraId="227BE5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1 Cat: B (Rel-18)</w:t>
      </w:r>
      <w:r>
        <w:rPr>
          <w:i/>
        </w:rPr>
        <w:br/>
      </w:r>
      <w:r>
        <w:rPr>
          <w:i/>
        </w:rPr>
        <w:br/>
      </w:r>
      <w:r>
        <w:rPr>
          <w:i/>
        </w:rPr>
        <w:tab/>
      </w:r>
      <w:r>
        <w:rPr>
          <w:i/>
        </w:rPr>
        <w:tab/>
      </w:r>
      <w:r>
        <w:rPr>
          <w:i/>
        </w:rPr>
        <w:tab/>
      </w:r>
      <w:r>
        <w:rPr>
          <w:i/>
        </w:rPr>
        <w:tab/>
      </w:r>
      <w:r>
        <w:rPr>
          <w:i/>
        </w:rPr>
        <w:tab/>
        <w:t>Source: Ericsson</w:t>
      </w:r>
    </w:p>
    <w:p w14:paraId="36CDF331" w14:textId="77777777" w:rsidR="00210E88" w:rsidRDefault="00210E88" w:rsidP="00210E88">
      <w:pPr>
        <w:rPr>
          <w:color w:val="808080"/>
        </w:rPr>
      </w:pPr>
      <w:r>
        <w:rPr>
          <w:color w:val="808080"/>
        </w:rPr>
        <w:t>(Replaces C3-230408)</w:t>
      </w:r>
    </w:p>
    <w:p w14:paraId="060B2E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C92AD" w14:textId="2362B78D" w:rsidR="00210E88" w:rsidRDefault="00210E88" w:rsidP="00210E88">
      <w:pPr>
        <w:rPr>
          <w:rFonts w:ascii="Arial" w:hAnsi="Arial" w:cs="Arial"/>
          <w:b/>
          <w:sz w:val="24"/>
        </w:rPr>
      </w:pPr>
      <w:r>
        <w:rPr>
          <w:rFonts w:ascii="Arial" w:hAnsi="Arial" w:cs="Arial"/>
          <w:b/>
          <w:color w:val="0000FF"/>
          <w:sz w:val="24"/>
        </w:rPr>
        <w:t>C3-230842</w:t>
      </w:r>
      <w:r>
        <w:rPr>
          <w:rFonts w:ascii="Arial" w:hAnsi="Arial" w:cs="Arial"/>
          <w:b/>
          <w:color w:val="0000FF"/>
          <w:sz w:val="24"/>
        </w:rPr>
        <w:tab/>
      </w:r>
      <w:r>
        <w:rPr>
          <w:rFonts w:ascii="Arial" w:hAnsi="Arial" w:cs="Arial"/>
          <w:b/>
          <w:sz w:val="24"/>
        </w:rPr>
        <w:t>Subscription to additional address information</w:t>
      </w:r>
    </w:p>
    <w:p w14:paraId="7E6A7F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2 Cat: B (Rel-18)</w:t>
      </w:r>
      <w:r>
        <w:rPr>
          <w:i/>
        </w:rPr>
        <w:br/>
      </w:r>
      <w:r>
        <w:rPr>
          <w:i/>
        </w:rPr>
        <w:br/>
      </w:r>
      <w:r>
        <w:rPr>
          <w:i/>
        </w:rPr>
        <w:tab/>
      </w:r>
      <w:r>
        <w:rPr>
          <w:i/>
        </w:rPr>
        <w:tab/>
      </w:r>
      <w:r>
        <w:rPr>
          <w:i/>
        </w:rPr>
        <w:tab/>
      </w:r>
      <w:r>
        <w:rPr>
          <w:i/>
        </w:rPr>
        <w:tab/>
      </w:r>
      <w:r>
        <w:rPr>
          <w:i/>
        </w:rPr>
        <w:tab/>
        <w:t>Source: Ericsson</w:t>
      </w:r>
    </w:p>
    <w:p w14:paraId="262620D3" w14:textId="77777777" w:rsidR="00210E88" w:rsidRDefault="00210E88" w:rsidP="00210E88">
      <w:pPr>
        <w:rPr>
          <w:color w:val="808080"/>
        </w:rPr>
      </w:pPr>
      <w:r>
        <w:rPr>
          <w:color w:val="808080"/>
        </w:rPr>
        <w:lastRenderedPageBreak/>
        <w:t>(Replaces C3-230408)</w:t>
      </w:r>
    </w:p>
    <w:p w14:paraId="3A6D9C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4D806" w14:textId="77777777" w:rsidR="00210E88" w:rsidRDefault="00210E88" w:rsidP="00210E88">
      <w:pPr>
        <w:pStyle w:val="Heading3"/>
      </w:pPr>
      <w:bookmarkStart w:id="129" w:name="_Toc129359589"/>
      <w:r>
        <w:t>18.11</w:t>
      </w:r>
      <w:r>
        <w:tab/>
        <w:t>CT aspects of 5G System with Satellite Backhaul [5GSATB]</w:t>
      </w:r>
      <w:bookmarkEnd w:id="129"/>
    </w:p>
    <w:p w14:paraId="1D285E50" w14:textId="70C52FE2" w:rsidR="00210E88" w:rsidRDefault="00210E88" w:rsidP="00210E88">
      <w:pPr>
        <w:rPr>
          <w:rFonts w:ascii="Arial" w:hAnsi="Arial" w:cs="Arial"/>
          <w:b/>
          <w:sz w:val="24"/>
        </w:rPr>
      </w:pPr>
      <w:r>
        <w:rPr>
          <w:rFonts w:ascii="Arial" w:hAnsi="Arial" w:cs="Arial"/>
          <w:b/>
          <w:color w:val="0000FF"/>
          <w:sz w:val="24"/>
        </w:rPr>
        <w:t>C3-230134</w:t>
      </w:r>
      <w:r>
        <w:rPr>
          <w:rFonts w:ascii="Arial" w:hAnsi="Arial" w:cs="Arial"/>
          <w:b/>
          <w:color w:val="0000FF"/>
          <w:sz w:val="24"/>
        </w:rPr>
        <w:tab/>
      </w:r>
      <w:r>
        <w:rPr>
          <w:rFonts w:ascii="Arial" w:hAnsi="Arial" w:cs="Arial"/>
          <w:b/>
          <w:sz w:val="24"/>
        </w:rPr>
        <w:t>Add satellite backhaul category information in Npcf_UEPolicyControl service</w:t>
      </w:r>
    </w:p>
    <w:p w14:paraId="079AC24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CR-0235  rev  Cat: B (Rel-18)</w:t>
      </w:r>
      <w:r>
        <w:rPr>
          <w:i/>
        </w:rPr>
        <w:br/>
      </w:r>
      <w:r>
        <w:rPr>
          <w:i/>
        </w:rPr>
        <w:br/>
      </w:r>
      <w:r>
        <w:rPr>
          <w:i/>
        </w:rPr>
        <w:tab/>
      </w:r>
      <w:r>
        <w:rPr>
          <w:i/>
        </w:rPr>
        <w:tab/>
      </w:r>
      <w:r>
        <w:rPr>
          <w:i/>
        </w:rPr>
        <w:tab/>
      </w:r>
      <w:r>
        <w:rPr>
          <w:i/>
        </w:rPr>
        <w:tab/>
      </w:r>
      <w:r>
        <w:rPr>
          <w:i/>
        </w:rPr>
        <w:tab/>
        <w:t>Source: China Telecom</w:t>
      </w:r>
    </w:p>
    <w:p w14:paraId="788D48FF" w14:textId="77777777" w:rsidR="00210E88" w:rsidRDefault="00210E88" w:rsidP="00210E88">
      <w:pPr>
        <w:rPr>
          <w:rFonts w:ascii="Arial" w:hAnsi="Arial" w:cs="Arial"/>
          <w:b/>
        </w:rPr>
      </w:pPr>
      <w:r>
        <w:rPr>
          <w:rFonts w:ascii="Arial" w:hAnsi="Arial" w:cs="Arial"/>
          <w:b/>
        </w:rPr>
        <w:t xml:space="preserve">Discussion: </w:t>
      </w:r>
    </w:p>
    <w:p w14:paraId="42883F5F" w14:textId="77777777" w:rsidR="00210E88" w:rsidRDefault="00210E88" w:rsidP="00210E88">
      <w:r>
        <w:t>This CR introduces a backward compatible feature into the OpenAPI file of Npcf_UEPolicyControl API.</w:t>
      </w:r>
    </w:p>
    <w:p w14:paraId="4E0ADF5C" w14:textId="77777777" w:rsidR="00210E88" w:rsidRDefault="00210E88" w:rsidP="00210E88">
      <w:r>
        <w:t>Fuen (Ericsson): clashes with 0585, need merging process. 0585 base due to more changes</w:t>
      </w:r>
    </w:p>
    <w:p w14:paraId="142E0084" w14:textId="77777777" w:rsidR="00210E88" w:rsidRDefault="00210E88" w:rsidP="00210E88">
      <w:r>
        <w:t>Chi (Huawei): work offline on merging process.</w:t>
      </w:r>
    </w:p>
    <w:p w14:paraId="457D19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CAF786" w14:textId="78EE50BE" w:rsidR="00210E88" w:rsidRDefault="00210E88" w:rsidP="00210E88">
      <w:pPr>
        <w:rPr>
          <w:rFonts w:ascii="Arial" w:hAnsi="Arial" w:cs="Arial"/>
          <w:b/>
          <w:sz w:val="24"/>
        </w:rPr>
      </w:pPr>
      <w:r>
        <w:rPr>
          <w:rFonts w:ascii="Arial" w:hAnsi="Arial" w:cs="Arial"/>
          <w:b/>
          <w:color w:val="0000FF"/>
          <w:sz w:val="24"/>
        </w:rPr>
        <w:t>C3-230404</w:t>
      </w:r>
      <w:r>
        <w:rPr>
          <w:rFonts w:ascii="Arial" w:hAnsi="Arial" w:cs="Arial"/>
          <w:b/>
          <w:color w:val="0000FF"/>
          <w:sz w:val="24"/>
        </w:rPr>
        <w:tab/>
      </w:r>
      <w:r>
        <w:rPr>
          <w:rFonts w:ascii="Arial" w:hAnsi="Arial" w:cs="Arial"/>
          <w:b/>
          <w:sz w:val="24"/>
        </w:rPr>
        <w:t>5GSATB CT3 Work plan</w:t>
      </w:r>
    </w:p>
    <w:p w14:paraId="3B3B5607"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99FD26D" w14:textId="77777777" w:rsidR="00210E88" w:rsidRDefault="00210E88" w:rsidP="00210E88">
      <w:pPr>
        <w:rPr>
          <w:rFonts w:ascii="Arial" w:hAnsi="Arial" w:cs="Arial"/>
          <w:b/>
        </w:rPr>
      </w:pPr>
      <w:r>
        <w:rPr>
          <w:rFonts w:ascii="Arial" w:hAnsi="Arial" w:cs="Arial"/>
          <w:b/>
        </w:rPr>
        <w:t xml:space="preserve">Abstract: </w:t>
      </w:r>
    </w:p>
    <w:p w14:paraId="77CF660C" w14:textId="77777777" w:rsidR="00210E88" w:rsidRDefault="00210E88" w:rsidP="00210E88">
      <w:r>
        <w:t>5GSATB CT3 Work plan</w:t>
      </w:r>
    </w:p>
    <w:p w14:paraId="6240F8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C761E" w14:textId="75821EC0" w:rsidR="00210E88" w:rsidRDefault="00210E88" w:rsidP="00210E88">
      <w:pPr>
        <w:rPr>
          <w:rFonts w:ascii="Arial" w:hAnsi="Arial" w:cs="Arial"/>
          <w:b/>
          <w:sz w:val="24"/>
        </w:rPr>
      </w:pPr>
      <w:r>
        <w:rPr>
          <w:rFonts w:ascii="Arial" w:hAnsi="Arial" w:cs="Arial"/>
          <w:b/>
          <w:color w:val="0000FF"/>
          <w:sz w:val="24"/>
        </w:rPr>
        <w:t>C3-230405</w:t>
      </w:r>
      <w:r>
        <w:rPr>
          <w:rFonts w:ascii="Arial" w:hAnsi="Arial" w:cs="Arial"/>
          <w:b/>
          <w:color w:val="0000FF"/>
          <w:sz w:val="24"/>
        </w:rPr>
        <w:tab/>
      </w:r>
      <w:r>
        <w:rPr>
          <w:rFonts w:ascii="Arial" w:hAnsi="Arial" w:cs="Arial"/>
          <w:b/>
          <w:sz w:val="24"/>
        </w:rPr>
        <w:t>Update Satellite Backhaul Category</w:t>
      </w:r>
    </w:p>
    <w:p w14:paraId="580C87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Cat: B (Rel-18)</w:t>
      </w:r>
      <w:r>
        <w:rPr>
          <w:i/>
        </w:rPr>
        <w:br/>
      </w:r>
      <w:r>
        <w:rPr>
          <w:i/>
        </w:rPr>
        <w:br/>
      </w:r>
      <w:r>
        <w:rPr>
          <w:i/>
        </w:rPr>
        <w:tab/>
      </w:r>
      <w:r>
        <w:rPr>
          <w:i/>
        </w:rPr>
        <w:tab/>
      </w:r>
      <w:r>
        <w:rPr>
          <w:i/>
        </w:rPr>
        <w:tab/>
      </w:r>
      <w:r>
        <w:rPr>
          <w:i/>
        </w:rPr>
        <w:tab/>
      </w:r>
      <w:r>
        <w:rPr>
          <w:i/>
        </w:rPr>
        <w:tab/>
        <w:t>Source: CATT</w:t>
      </w:r>
    </w:p>
    <w:p w14:paraId="778676CA" w14:textId="77777777" w:rsidR="00210E88" w:rsidRDefault="00210E88" w:rsidP="00210E88">
      <w:pPr>
        <w:rPr>
          <w:rFonts w:ascii="Arial" w:hAnsi="Arial" w:cs="Arial"/>
          <w:b/>
        </w:rPr>
      </w:pPr>
      <w:r>
        <w:rPr>
          <w:rFonts w:ascii="Arial" w:hAnsi="Arial" w:cs="Arial"/>
          <w:b/>
        </w:rPr>
        <w:t xml:space="preserve">Abstract: </w:t>
      </w:r>
    </w:p>
    <w:p w14:paraId="09FE6EF4" w14:textId="77777777" w:rsidR="00210E88" w:rsidRDefault="00210E88" w:rsidP="00210E88">
      <w:r>
        <w:t>This CR is proposed to update the satellite backhaul category.to align with SA2 conclusion in S2-2301762.</w:t>
      </w:r>
    </w:p>
    <w:p w14:paraId="10CC82C2" w14:textId="77777777" w:rsidR="00210E88" w:rsidRDefault="00210E88" w:rsidP="00210E88">
      <w:pPr>
        <w:rPr>
          <w:rFonts w:ascii="Arial" w:hAnsi="Arial" w:cs="Arial"/>
          <w:b/>
        </w:rPr>
      </w:pPr>
      <w:r>
        <w:rPr>
          <w:rFonts w:ascii="Arial" w:hAnsi="Arial" w:cs="Arial"/>
          <w:b/>
        </w:rPr>
        <w:t xml:space="preserve">Discussion: </w:t>
      </w:r>
    </w:p>
    <w:p w14:paraId="5A63EB91" w14:textId="77777777" w:rsidR="00210E88" w:rsidRDefault="00210E88" w:rsidP="00210E88">
      <w:r>
        <w:t>Incorrect rev number in the cover page</w:t>
      </w:r>
    </w:p>
    <w:p w14:paraId="18A5A5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C3-230612</w:t>
      </w:r>
      <w:r>
        <w:rPr>
          <w:color w:val="993300"/>
          <w:u w:val="single"/>
        </w:rPr>
        <w:t>.</w:t>
      </w:r>
    </w:p>
    <w:p w14:paraId="1BE291CE" w14:textId="1337F520" w:rsidR="00210E88" w:rsidRDefault="00210E88" w:rsidP="00210E88">
      <w:pPr>
        <w:rPr>
          <w:rFonts w:ascii="Arial" w:hAnsi="Arial" w:cs="Arial"/>
          <w:b/>
          <w:sz w:val="24"/>
        </w:rPr>
      </w:pPr>
      <w:r>
        <w:rPr>
          <w:rFonts w:ascii="Arial" w:hAnsi="Arial" w:cs="Arial"/>
          <w:b/>
          <w:color w:val="0000FF"/>
          <w:sz w:val="24"/>
        </w:rPr>
        <w:t>C3-230506</w:t>
      </w:r>
      <w:r>
        <w:rPr>
          <w:rFonts w:ascii="Arial" w:hAnsi="Arial" w:cs="Arial"/>
          <w:b/>
          <w:color w:val="0000FF"/>
          <w:sz w:val="24"/>
        </w:rPr>
        <w:tab/>
      </w:r>
      <w:r>
        <w:rPr>
          <w:rFonts w:ascii="Arial" w:hAnsi="Arial" w:cs="Arial"/>
          <w:b/>
          <w:sz w:val="24"/>
        </w:rPr>
        <w:t>Support of Dynamic Satellite Backhaul</w:t>
      </w:r>
    </w:p>
    <w:p w14:paraId="459D17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CR-1041  rev  Cat: B (Rel-18)</w:t>
      </w:r>
      <w:r>
        <w:rPr>
          <w:i/>
        </w:rPr>
        <w:br/>
      </w:r>
      <w:r>
        <w:rPr>
          <w:i/>
        </w:rPr>
        <w:br/>
      </w:r>
      <w:r>
        <w:rPr>
          <w:i/>
        </w:rPr>
        <w:tab/>
      </w:r>
      <w:r>
        <w:rPr>
          <w:i/>
        </w:rPr>
        <w:tab/>
      </w:r>
      <w:r>
        <w:rPr>
          <w:i/>
        </w:rPr>
        <w:tab/>
      </w:r>
      <w:r>
        <w:rPr>
          <w:i/>
        </w:rPr>
        <w:tab/>
      </w:r>
      <w:r>
        <w:rPr>
          <w:i/>
        </w:rPr>
        <w:tab/>
        <w:t>Source: Huawei</w:t>
      </w:r>
    </w:p>
    <w:p w14:paraId="5426907A" w14:textId="77777777" w:rsidR="00210E88" w:rsidRDefault="00210E88" w:rsidP="00210E88">
      <w:pPr>
        <w:rPr>
          <w:rFonts w:ascii="Arial" w:hAnsi="Arial" w:cs="Arial"/>
          <w:b/>
        </w:rPr>
      </w:pPr>
      <w:r>
        <w:rPr>
          <w:rFonts w:ascii="Arial" w:hAnsi="Arial" w:cs="Arial"/>
          <w:b/>
        </w:rPr>
        <w:t xml:space="preserve">Discussion: </w:t>
      </w:r>
    </w:p>
    <w:p w14:paraId="0DCC0EAB" w14:textId="77777777" w:rsidR="00210E88" w:rsidRDefault="00210E88" w:rsidP="00210E88">
      <w:r>
        <w:t>Incorrect OpenAPI impact in Other comments in the cover page</w:t>
      </w:r>
    </w:p>
    <w:p w14:paraId="1431584D" w14:textId="77777777" w:rsidR="00210E88" w:rsidRDefault="00210E88" w:rsidP="00210E88">
      <w:r>
        <w:t>Rajesh (Nokia): comments.</w:t>
      </w:r>
    </w:p>
    <w:p w14:paraId="005C442A" w14:textId="77777777" w:rsidR="00210E88" w:rsidRDefault="00210E88" w:rsidP="00210E88">
      <w:r>
        <w:t>Fuen (Ericsson): comments, add dependency on 29.571</w:t>
      </w:r>
    </w:p>
    <w:p w14:paraId="649C9127" w14:textId="77777777" w:rsidR="00210E88" w:rsidRDefault="00210E88" w:rsidP="00210E88">
      <w:r>
        <w:lastRenderedPageBreak/>
        <w:t>Chi (Huawei): 0506_r1 is available</w:t>
      </w:r>
    </w:p>
    <w:p w14:paraId="7C3321EA" w14:textId="77777777" w:rsidR="00210E88" w:rsidRDefault="00210E88" w:rsidP="00210E88">
      <w:r>
        <w:t>Fuen (Ericsson): comment.</w:t>
      </w:r>
    </w:p>
    <w:p w14:paraId="7D3A65E6" w14:textId="77777777" w:rsidR="00210E88" w:rsidRDefault="00210E88" w:rsidP="00210E88">
      <w:r>
        <w:t>Chi (Huawei): r2 is available</w:t>
      </w:r>
    </w:p>
    <w:p w14:paraId="3CE23F07" w14:textId="77777777" w:rsidR="00210E88" w:rsidRDefault="00210E88" w:rsidP="00210E88">
      <w:r>
        <w:t>Rajesh (Nokia): fine with r2</w:t>
      </w:r>
    </w:p>
    <w:p w14:paraId="542DE065" w14:textId="77777777" w:rsidR="00210E88" w:rsidRDefault="00210E88" w:rsidP="00210E88">
      <w:r>
        <w:t>Chi (Huawei): r2 is available</w:t>
      </w:r>
    </w:p>
    <w:p w14:paraId="21D81E7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C3-230768</w:t>
      </w:r>
      <w:r>
        <w:rPr>
          <w:color w:val="993300"/>
          <w:u w:val="single"/>
        </w:rPr>
        <w:t>.</w:t>
      </w:r>
    </w:p>
    <w:p w14:paraId="64C37A67" w14:textId="39DDE932" w:rsidR="00210E88" w:rsidRDefault="00210E88" w:rsidP="00210E88">
      <w:pPr>
        <w:rPr>
          <w:rFonts w:ascii="Arial" w:hAnsi="Arial" w:cs="Arial"/>
          <w:b/>
          <w:sz w:val="24"/>
        </w:rPr>
      </w:pPr>
      <w:r>
        <w:rPr>
          <w:rFonts w:ascii="Arial" w:hAnsi="Arial" w:cs="Arial"/>
          <w:b/>
          <w:color w:val="0000FF"/>
          <w:sz w:val="24"/>
        </w:rPr>
        <w:t>C3-230507</w:t>
      </w:r>
      <w:r>
        <w:rPr>
          <w:rFonts w:ascii="Arial" w:hAnsi="Arial" w:cs="Arial"/>
          <w:b/>
          <w:color w:val="0000FF"/>
          <w:sz w:val="24"/>
        </w:rPr>
        <w:tab/>
      </w:r>
      <w:r>
        <w:rPr>
          <w:rFonts w:ascii="Arial" w:hAnsi="Arial" w:cs="Arial"/>
          <w:b/>
          <w:sz w:val="24"/>
        </w:rPr>
        <w:t>Support of the satellite backhaul category</w:t>
      </w:r>
    </w:p>
    <w:p w14:paraId="3FC177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CR-1042  rev  Cat: B (Rel-18)</w:t>
      </w:r>
      <w:r>
        <w:rPr>
          <w:i/>
        </w:rPr>
        <w:br/>
      </w:r>
      <w:r>
        <w:rPr>
          <w:i/>
        </w:rPr>
        <w:br/>
      </w:r>
      <w:r>
        <w:rPr>
          <w:i/>
        </w:rPr>
        <w:tab/>
      </w:r>
      <w:r>
        <w:rPr>
          <w:i/>
        </w:rPr>
        <w:tab/>
      </w:r>
      <w:r>
        <w:rPr>
          <w:i/>
        </w:rPr>
        <w:tab/>
      </w:r>
      <w:r>
        <w:rPr>
          <w:i/>
        </w:rPr>
        <w:tab/>
      </w:r>
      <w:r>
        <w:rPr>
          <w:i/>
        </w:rPr>
        <w:tab/>
        <w:t>Source: Huawei</w:t>
      </w:r>
    </w:p>
    <w:p w14:paraId="6AF83307" w14:textId="77777777" w:rsidR="00210E88" w:rsidRDefault="00210E88" w:rsidP="00210E88">
      <w:pPr>
        <w:rPr>
          <w:rFonts w:ascii="Arial" w:hAnsi="Arial" w:cs="Arial"/>
          <w:b/>
        </w:rPr>
      </w:pPr>
      <w:r>
        <w:rPr>
          <w:rFonts w:ascii="Arial" w:hAnsi="Arial" w:cs="Arial"/>
          <w:b/>
        </w:rPr>
        <w:t xml:space="preserve">Discussion: </w:t>
      </w:r>
    </w:p>
    <w:p w14:paraId="495CBD1F" w14:textId="77777777" w:rsidR="00210E88" w:rsidRDefault="00210E88" w:rsidP="00210E88">
      <w:r>
        <w:t>Late doc</w:t>
      </w:r>
    </w:p>
    <w:p w14:paraId="33193C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7EBEC" w14:textId="270556C5" w:rsidR="00210E88" w:rsidRDefault="00210E88" w:rsidP="00210E88">
      <w:pPr>
        <w:rPr>
          <w:rFonts w:ascii="Arial" w:hAnsi="Arial" w:cs="Arial"/>
          <w:b/>
          <w:sz w:val="24"/>
        </w:rPr>
      </w:pPr>
      <w:r>
        <w:rPr>
          <w:rFonts w:ascii="Arial" w:hAnsi="Arial" w:cs="Arial"/>
          <w:b/>
          <w:color w:val="0000FF"/>
          <w:sz w:val="24"/>
        </w:rPr>
        <w:t>C3-230585</w:t>
      </w:r>
      <w:r>
        <w:rPr>
          <w:rFonts w:ascii="Arial" w:hAnsi="Arial" w:cs="Arial"/>
          <w:b/>
          <w:color w:val="0000FF"/>
          <w:sz w:val="24"/>
        </w:rPr>
        <w:tab/>
      </w:r>
      <w:r>
        <w:rPr>
          <w:rFonts w:ascii="Arial" w:hAnsi="Arial" w:cs="Arial"/>
          <w:b/>
          <w:sz w:val="24"/>
        </w:rPr>
        <w:t>Support of the satellite backhaul category</w:t>
      </w:r>
    </w:p>
    <w:p w14:paraId="7A4C18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CR-0240  rev  Cat: B (Rel-18)</w:t>
      </w:r>
      <w:r>
        <w:rPr>
          <w:i/>
        </w:rPr>
        <w:br/>
      </w:r>
      <w:r>
        <w:rPr>
          <w:i/>
        </w:rPr>
        <w:br/>
      </w:r>
      <w:r>
        <w:rPr>
          <w:i/>
        </w:rPr>
        <w:tab/>
      </w:r>
      <w:r>
        <w:rPr>
          <w:i/>
        </w:rPr>
        <w:tab/>
      </w:r>
      <w:r>
        <w:rPr>
          <w:i/>
        </w:rPr>
        <w:tab/>
      </w:r>
      <w:r>
        <w:rPr>
          <w:i/>
        </w:rPr>
        <w:tab/>
      </w:r>
      <w:r>
        <w:rPr>
          <w:i/>
        </w:rPr>
        <w:tab/>
        <w:t>Source: Huawei</w:t>
      </w:r>
    </w:p>
    <w:p w14:paraId="0559B2BC" w14:textId="77777777" w:rsidR="00210E88" w:rsidRDefault="00210E88" w:rsidP="00210E88">
      <w:pPr>
        <w:rPr>
          <w:rFonts w:ascii="Arial" w:hAnsi="Arial" w:cs="Arial"/>
          <w:b/>
        </w:rPr>
      </w:pPr>
      <w:r>
        <w:rPr>
          <w:rFonts w:ascii="Arial" w:hAnsi="Arial" w:cs="Arial"/>
          <w:b/>
        </w:rPr>
        <w:t xml:space="preserve">Discussion: </w:t>
      </w:r>
    </w:p>
    <w:p w14:paraId="461949E6" w14:textId="77777777" w:rsidR="00210E88" w:rsidRDefault="00210E88" w:rsidP="00210E88">
      <w:r>
        <w:t>This CR introduces a backwards compatible new feature to the OpenAPI description of the Npcf_UEPolicyControl API.</w:t>
      </w:r>
    </w:p>
    <w:p w14:paraId="6B3E22D2" w14:textId="77777777" w:rsidR="00210E88" w:rsidRDefault="00210E88" w:rsidP="00210E88">
      <w:r>
        <w:t xml:space="preserve">Fuen (Ericsson): clashes with 0134, need merging process. 0585 base due to more changes. En is needed as part of the feature name; put new IE before the line of supported feature in 5.6.2.4, O-&gt;P, Shall be provided for trigger "xxx"; </w:t>
      </w:r>
    </w:p>
    <w:p w14:paraId="0544BA29" w14:textId="77777777" w:rsidR="00210E88" w:rsidRDefault="00210E88" w:rsidP="00210E88">
      <w:r>
        <w:t>Chi (Huawei): work offline on merging process.</w:t>
      </w:r>
    </w:p>
    <w:p w14:paraId="65765739" w14:textId="77777777" w:rsidR="00210E88" w:rsidRDefault="00210E88" w:rsidP="00210E88">
      <w:r>
        <w:t xml:space="preserve">Rajesh (Nokia): the new feature is no needed due to already defined by </w:t>
      </w:r>
    </w:p>
    <w:p w14:paraId="115CFE98" w14:textId="77777777" w:rsidR="00210E88" w:rsidRDefault="00210E88" w:rsidP="00210E88">
      <w:r>
        <w:t>Chi (Huawei): 0585_r1 is available</w:t>
      </w:r>
    </w:p>
    <w:p w14:paraId="2C807956" w14:textId="77777777" w:rsidR="00210E88" w:rsidRDefault="00210E88" w:rsidP="00210E88">
      <w:r>
        <w:t>Fuen (Ericsson): there is one missing comment.</w:t>
      </w:r>
    </w:p>
    <w:p w14:paraId="52841127" w14:textId="77777777" w:rsidR="00210E88" w:rsidRDefault="00210E88" w:rsidP="00210E88">
      <w:r>
        <w:t>Chi (Huawei): 0585_r2 is available</w:t>
      </w:r>
    </w:p>
    <w:p w14:paraId="2EFB32FD" w14:textId="77777777" w:rsidR="00210E88" w:rsidRDefault="00210E88" w:rsidP="00210E88">
      <w:r>
        <w:t>Yue (China Telecom): a minor change is needed.</w:t>
      </w:r>
    </w:p>
    <w:p w14:paraId="28608B11" w14:textId="77777777" w:rsidR="00210E88" w:rsidRDefault="00210E88" w:rsidP="00210E88">
      <w:r>
        <w:t>Chi (Huawei): 0585_r3 is available</w:t>
      </w:r>
    </w:p>
    <w:p w14:paraId="63225694" w14:textId="77777777" w:rsidR="00210E88" w:rsidRDefault="00210E88" w:rsidP="00210E88">
      <w:r>
        <w:t>Yue (China Telecom): fine with r3.</w:t>
      </w:r>
    </w:p>
    <w:p w14:paraId="067A3908" w14:textId="77777777" w:rsidR="00210E88" w:rsidRDefault="00210E88" w:rsidP="00210E88">
      <w:r>
        <w:t>Rajesh (Nokia): fine with r3</w:t>
      </w:r>
    </w:p>
    <w:p w14:paraId="3DD680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C3-230769</w:t>
      </w:r>
      <w:r>
        <w:rPr>
          <w:color w:val="993300"/>
          <w:u w:val="single"/>
        </w:rPr>
        <w:t>.</w:t>
      </w:r>
    </w:p>
    <w:p w14:paraId="12DE8DF9" w14:textId="27FCA01F" w:rsidR="00210E88" w:rsidRDefault="00210E88" w:rsidP="00210E88">
      <w:pPr>
        <w:rPr>
          <w:rFonts w:ascii="Arial" w:hAnsi="Arial" w:cs="Arial"/>
          <w:b/>
          <w:sz w:val="24"/>
        </w:rPr>
      </w:pPr>
      <w:r>
        <w:rPr>
          <w:rFonts w:ascii="Arial" w:hAnsi="Arial" w:cs="Arial"/>
          <w:b/>
          <w:color w:val="0000FF"/>
          <w:sz w:val="24"/>
        </w:rPr>
        <w:t>C3-230612</w:t>
      </w:r>
      <w:r>
        <w:rPr>
          <w:rFonts w:ascii="Arial" w:hAnsi="Arial" w:cs="Arial"/>
          <w:b/>
          <w:color w:val="0000FF"/>
          <w:sz w:val="24"/>
        </w:rPr>
        <w:tab/>
      </w:r>
      <w:r>
        <w:rPr>
          <w:rFonts w:ascii="Arial" w:hAnsi="Arial" w:cs="Arial"/>
          <w:b/>
          <w:sz w:val="24"/>
        </w:rPr>
        <w:t>Update Satellite Backhaul Category</w:t>
      </w:r>
    </w:p>
    <w:p w14:paraId="7A8965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1 Cat: B (Rel-18)</w:t>
      </w:r>
      <w:r>
        <w:rPr>
          <w:i/>
        </w:rPr>
        <w:br/>
      </w:r>
      <w:r>
        <w:rPr>
          <w:i/>
        </w:rPr>
        <w:br/>
      </w:r>
      <w:r>
        <w:rPr>
          <w:i/>
        </w:rPr>
        <w:tab/>
      </w:r>
      <w:r>
        <w:rPr>
          <w:i/>
        </w:rPr>
        <w:tab/>
      </w:r>
      <w:r>
        <w:rPr>
          <w:i/>
        </w:rPr>
        <w:tab/>
      </w:r>
      <w:r>
        <w:rPr>
          <w:i/>
        </w:rPr>
        <w:tab/>
      </w:r>
      <w:r>
        <w:rPr>
          <w:i/>
        </w:rPr>
        <w:tab/>
        <w:t>Source: CATT</w:t>
      </w:r>
    </w:p>
    <w:p w14:paraId="3733BB5E" w14:textId="77777777" w:rsidR="00210E88" w:rsidRDefault="00210E88" w:rsidP="00210E88">
      <w:pPr>
        <w:rPr>
          <w:color w:val="808080"/>
        </w:rPr>
      </w:pPr>
      <w:r>
        <w:rPr>
          <w:color w:val="808080"/>
        </w:rPr>
        <w:lastRenderedPageBreak/>
        <w:t>(Replaces C3-230405)</w:t>
      </w:r>
    </w:p>
    <w:p w14:paraId="0233754D" w14:textId="77777777" w:rsidR="00210E88" w:rsidRDefault="00210E88" w:rsidP="00210E88">
      <w:pPr>
        <w:rPr>
          <w:rFonts w:ascii="Arial" w:hAnsi="Arial" w:cs="Arial"/>
          <w:b/>
        </w:rPr>
      </w:pPr>
      <w:r>
        <w:rPr>
          <w:rFonts w:ascii="Arial" w:hAnsi="Arial" w:cs="Arial"/>
          <w:b/>
        </w:rPr>
        <w:t xml:space="preserve">Abstract: </w:t>
      </w:r>
    </w:p>
    <w:p w14:paraId="0D8301CF" w14:textId="77777777" w:rsidR="00210E88" w:rsidRDefault="00210E88" w:rsidP="00210E88">
      <w:r>
        <w:t>This CR is proposed to update the satellite backhaul category.to align with SA2 conclusion in S2-2301762.</w:t>
      </w:r>
    </w:p>
    <w:p w14:paraId="0CE221AA" w14:textId="77777777" w:rsidR="00210E88" w:rsidRDefault="00210E88" w:rsidP="00210E88">
      <w:pPr>
        <w:rPr>
          <w:rFonts w:ascii="Arial" w:hAnsi="Arial" w:cs="Arial"/>
          <w:b/>
        </w:rPr>
      </w:pPr>
      <w:r>
        <w:rPr>
          <w:rFonts w:ascii="Arial" w:hAnsi="Arial" w:cs="Arial"/>
          <w:b/>
        </w:rPr>
        <w:t xml:space="preserve">Discussion: </w:t>
      </w:r>
    </w:p>
    <w:p w14:paraId="53BE781F" w14:textId="77777777" w:rsidR="00210E88" w:rsidRDefault="00210E88" w:rsidP="00210E88">
      <w:r>
        <w:t xml:space="preserve">Fuen (Ericsson): correct but need to complete. define new feature in clause of Supported Feature; notification data type needs update; </w:t>
      </w:r>
    </w:p>
    <w:p w14:paraId="70085683" w14:textId="77777777" w:rsidR="00210E88" w:rsidRDefault="00210E88" w:rsidP="00210E88">
      <w:r>
        <w:t>Chi (Huawei): update cover page to add S2-2301762 as dependency</w:t>
      </w:r>
    </w:p>
    <w:p w14:paraId="13E4584B" w14:textId="77777777" w:rsidR="00210E88" w:rsidRDefault="00210E88" w:rsidP="00210E88">
      <w:r>
        <w:t>Zhenning (China Mobile): use CR#0787 TS 23.503</w:t>
      </w:r>
    </w:p>
    <w:p w14:paraId="188234BD" w14:textId="77777777" w:rsidR="00210E88" w:rsidRDefault="00210E88" w:rsidP="00210E88">
      <w:r>
        <w:t>Fuen (Ericsson): shares rev</w:t>
      </w:r>
    </w:p>
    <w:p w14:paraId="3CA3F98F" w14:textId="77777777" w:rsidR="00210E88" w:rsidRDefault="00210E88" w:rsidP="00210E88">
      <w:r>
        <w:t>Yunjing (CATT): fine with rev</w:t>
      </w:r>
    </w:p>
    <w:p w14:paraId="7C134D36" w14:textId="77777777" w:rsidR="00210E88" w:rsidRDefault="00210E88" w:rsidP="00210E88">
      <w:r>
        <w:t>Zhenning (China Mobile): fine with rev</w:t>
      </w:r>
    </w:p>
    <w:p w14:paraId="65C9A2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C3-230744</w:t>
      </w:r>
      <w:r>
        <w:rPr>
          <w:color w:val="993300"/>
          <w:u w:val="single"/>
        </w:rPr>
        <w:t>.</w:t>
      </w:r>
    </w:p>
    <w:p w14:paraId="219781F5" w14:textId="3F11CC9C" w:rsidR="00210E88" w:rsidRDefault="00210E88" w:rsidP="00210E88">
      <w:pPr>
        <w:rPr>
          <w:rFonts w:ascii="Arial" w:hAnsi="Arial" w:cs="Arial"/>
          <w:b/>
          <w:sz w:val="24"/>
        </w:rPr>
      </w:pPr>
      <w:r>
        <w:rPr>
          <w:rFonts w:ascii="Arial" w:hAnsi="Arial" w:cs="Arial"/>
          <w:b/>
          <w:color w:val="0000FF"/>
          <w:sz w:val="24"/>
        </w:rPr>
        <w:t>C3-230744</w:t>
      </w:r>
      <w:r>
        <w:rPr>
          <w:rFonts w:ascii="Arial" w:hAnsi="Arial" w:cs="Arial"/>
          <w:b/>
          <w:color w:val="0000FF"/>
          <w:sz w:val="24"/>
        </w:rPr>
        <w:tab/>
      </w:r>
      <w:r>
        <w:rPr>
          <w:rFonts w:ascii="Arial" w:hAnsi="Arial" w:cs="Arial"/>
          <w:b/>
          <w:sz w:val="24"/>
        </w:rPr>
        <w:t>Update Satellite Backhaul Category</w:t>
      </w:r>
    </w:p>
    <w:p w14:paraId="16276F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2 Cat: B (Rel-18)</w:t>
      </w:r>
      <w:r>
        <w:rPr>
          <w:i/>
        </w:rPr>
        <w:br/>
      </w:r>
      <w:r>
        <w:rPr>
          <w:i/>
        </w:rPr>
        <w:br/>
      </w:r>
      <w:r>
        <w:rPr>
          <w:i/>
        </w:rPr>
        <w:tab/>
      </w:r>
      <w:r>
        <w:rPr>
          <w:i/>
        </w:rPr>
        <w:tab/>
      </w:r>
      <w:r>
        <w:rPr>
          <w:i/>
        </w:rPr>
        <w:tab/>
      </w:r>
      <w:r>
        <w:rPr>
          <w:i/>
        </w:rPr>
        <w:tab/>
      </w:r>
      <w:r>
        <w:rPr>
          <w:i/>
        </w:rPr>
        <w:tab/>
        <w:t>Source: CATT,Ericsson</w:t>
      </w:r>
    </w:p>
    <w:p w14:paraId="3A905FD2" w14:textId="77777777" w:rsidR="00210E88" w:rsidRDefault="00210E88" w:rsidP="00210E88">
      <w:pPr>
        <w:rPr>
          <w:color w:val="808080"/>
        </w:rPr>
      </w:pPr>
      <w:r>
        <w:rPr>
          <w:color w:val="808080"/>
        </w:rPr>
        <w:t>(Replaces C3-230612)</w:t>
      </w:r>
    </w:p>
    <w:p w14:paraId="7DF27CE5" w14:textId="77777777" w:rsidR="00210E88" w:rsidRDefault="00210E88" w:rsidP="00210E88">
      <w:pPr>
        <w:rPr>
          <w:rFonts w:ascii="Arial" w:hAnsi="Arial" w:cs="Arial"/>
          <w:b/>
        </w:rPr>
      </w:pPr>
      <w:r>
        <w:rPr>
          <w:rFonts w:ascii="Arial" w:hAnsi="Arial" w:cs="Arial"/>
          <w:b/>
        </w:rPr>
        <w:t xml:space="preserve">Abstract: </w:t>
      </w:r>
    </w:p>
    <w:p w14:paraId="7052A5A4" w14:textId="77777777" w:rsidR="00210E88" w:rsidRDefault="00210E88" w:rsidP="00210E88">
      <w:r>
        <w:t>This CR is proposed to update the satellite backhaul category.to align with SA2 conclusion in S2-2301762.</w:t>
      </w:r>
    </w:p>
    <w:p w14:paraId="57EB05EC" w14:textId="77777777" w:rsidR="00210E88" w:rsidRDefault="00210E88" w:rsidP="00210E88">
      <w:pPr>
        <w:rPr>
          <w:rFonts w:ascii="Arial" w:hAnsi="Arial" w:cs="Arial"/>
          <w:b/>
        </w:rPr>
      </w:pPr>
      <w:r>
        <w:rPr>
          <w:rFonts w:ascii="Arial" w:hAnsi="Arial" w:cs="Arial"/>
          <w:b/>
        </w:rPr>
        <w:t xml:space="preserve">Discussion: </w:t>
      </w:r>
    </w:p>
    <w:p w14:paraId="69B25971" w14:textId="77777777" w:rsidR="00210E88" w:rsidRDefault="00210E88" w:rsidP="00210E88">
      <w:r>
        <w:t>Yunjing (CATT): provide revision of C3-230612 based on offline discussion.</w:t>
      </w:r>
    </w:p>
    <w:p w14:paraId="21DAC5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C3-230902</w:t>
      </w:r>
      <w:r>
        <w:rPr>
          <w:color w:val="993300"/>
          <w:u w:val="single"/>
        </w:rPr>
        <w:t>.</w:t>
      </w:r>
    </w:p>
    <w:p w14:paraId="28E352EB" w14:textId="36120432" w:rsidR="00210E88" w:rsidRDefault="00210E88" w:rsidP="00210E88">
      <w:pPr>
        <w:rPr>
          <w:rFonts w:ascii="Arial" w:hAnsi="Arial" w:cs="Arial"/>
          <w:b/>
          <w:sz w:val="24"/>
        </w:rPr>
      </w:pPr>
      <w:r>
        <w:rPr>
          <w:rFonts w:ascii="Arial" w:hAnsi="Arial" w:cs="Arial"/>
          <w:b/>
          <w:color w:val="0000FF"/>
          <w:sz w:val="24"/>
        </w:rPr>
        <w:t>C3-230768</w:t>
      </w:r>
      <w:r>
        <w:rPr>
          <w:rFonts w:ascii="Arial" w:hAnsi="Arial" w:cs="Arial"/>
          <w:b/>
          <w:color w:val="0000FF"/>
          <w:sz w:val="24"/>
        </w:rPr>
        <w:tab/>
      </w:r>
      <w:r>
        <w:rPr>
          <w:rFonts w:ascii="Arial" w:hAnsi="Arial" w:cs="Arial"/>
          <w:b/>
          <w:sz w:val="24"/>
        </w:rPr>
        <w:t>Support of Dynamic Satellite Backhaul</w:t>
      </w:r>
    </w:p>
    <w:p w14:paraId="4C52151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CR-1041  rev 1 Cat: B (Rel-18)</w:t>
      </w:r>
      <w:r>
        <w:rPr>
          <w:i/>
        </w:rPr>
        <w:br/>
      </w:r>
      <w:r>
        <w:rPr>
          <w:i/>
        </w:rPr>
        <w:br/>
      </w:r>
      <w:r>
        <w:rPr>
          <w:i/>
        </w:rPr>
        <w:tab/>
      </w:r>
      <w:r>
        <w:rPr>
          <w:i/>
        </w:rPr>
        <w:tab/>
      </w:r>
      <w:r>
        <w:rPr>
          <w:i/>
        </w:rPr>
        <w:tab/>
      </w:r>
      <w:r>
        <w:rPr>
          <w:i/>
        </w:rPr>
        <w:tab/>
      </w:r>
      <w:r>
        <w:rPr>
          <w:i/>
        </w:rPr>
        <w:tab/>
        <w:t>Source: Huawei</w:t>
      </w:r>
    </w:p>
    <w:p w14:paraId="1BDCB4D1" w14:textId="77777777" w:rsidR="00210E88" w:rsidRDefault="00210E88" w:rsidP="00210E88">
      <w:pPr>
        <w:rPr>
          <w:color w:val="808080"/>
        </w:rPr>
      </w:pPr>
      <w:r>
        <w:rPr>
          <w:color w:val="808080"/>
        </w:rPr>
        <w:t>(Replaces C3-230506)</w:t>
      </w:r>
    </w:p>
    <w:p w14:paraId="5458A9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D3F1" w14:textId="4AB8ABDC" w:rsidR="00210E88" w:rsidRDefault="00210E88" w:rsidP="00210E88">
      <w:pPr>
        <w:rPr>
          <w:rFonts w:ascii="Arial" w:hAnsi="Arial" w:cs="Arial"/>
          <w:b/>
          <w:sz w:val="24"/>
        </w:rPr>
      </w:pPr>
      <w:r>
        <w:rPr>
          <w:rFonts w:ascii="Arial" w:hAnsi="Arial" w:cs="Arial"/>
          <w:b/>
          <w:color w:val="0000FF"/>
          <w:sz w:val="24"/>
        </w:rPr>
        <w:t>C3-230769</w:t>
      </w:r>
      <w:r>
        <w:rPr>
          <w:rFonts w:ascii="Arial" w:hAnsi="Arial" w:cs="Arial"/>
          <w:b/>
          <w:color w:val="0000FF"/>
          <w:sz w:val="24"/>
        </w:rPr>
        <w:tab/>
      </w:r>
      <w:r>
        <w:rPr>
          <w:rFonts w:ascii="Arial" w:hAnsi="Arial" w:cs="Arial"/>
          <w:b/>
          <w:sz w:val="24"/>
        </w:rPr>
        <w:t>Support of the satellite backhaul category</w:t>
      </w:r>
    </w:p>
    <w:p w14:paraId="24FA4A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CR-0240  rev 1 Cat: B (Rel-18)</w:t>
      </w:r>
      <w:r>
        <w:rPr>
          <w:i/>
        </w:rPr>
        <w:br/>
      </w:r>
      <w:r>
        <w:rPr>
          <w:i/>
        </w:rPr>
        <w:br/>
      </w:r>
      <w:r>
        <w:rPr>
          <w:i/>
        </w:rPr>
        <w:tab/>
      </w:r>
      <w:r>
        <w:rPr>
          <w:i/>
        </w:rPr>
        <w:tab/>
      </w:r>
      <w:r>
        <w:rPr>
          <w:i/>
        </w:rPr>
        <w:tab/>
      </w:r>
      <w:r>
        <w:rPr>
          <w:i/>
        </w:rPr>
        <w:tab/>
      </w:r>
      <w:r>
        <w:rPr>
          <w:i/>
        </w:rPr>
        <w:tab/>
        <w:t>Source: Huawei, China Telecom</w:t>
      </w:r>
    </w:p>
    <w:p w14:paraId="0475602B" w14:textId="77777777" w:rsidR="00210E88" w:rsidRDefault="00210E88" w:rsidP="00210E88">
      <w:pPr>
        <w:rPr>
          <w:color w:val="808080"/>
        </w:rPr>
      </w:pPr>
      <w:r>
        <w:rPr>
          <w:color w:val="808080"/>
        </w:rPr>
        <w:t>(Replaces C3-230585)</w:t>
      </w:r>
    </w:p>
    <w:p w14:paraId="104D5E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602E5" w14:textId="0A55FC63" w:rsidR="00210E88" w:rsidRDefault="00210E88" w:rsidP="00210E88">
      <w:pPr>
        <w:rPr>
          <w:rFonts w:ascii="Arial" w:hAnsi="Arial" w:cs="Arial"/>
          <w:b/>
          <w:sz w:val="24"/>
        </w:rPr>
      </w:pPr>
      <w:r>
        <w:rPr>
          <w:rFonts w:ascii="Arial" w:hAnsi="Arial" w:cs="Arial"/>
          <w:b/>
          <w:color w:val="0000FF"/>
          <w:sz w:val="24"/>
        </w:rPr>
        <w:t>C3-230902</w:t>
      </w:r>
      <w:r>
        <w:rPr>
          <w:rFonts w:ascii="Arial" w:hAnsi="Arial" w:cs="Arial"/>
          <w:b/>
          <w:color w:val="0000FF"/>
          <w:sz w:val="24"/>
        </w:rPr>
        <w:tab/>
      </w:r>
      <w:r>
        <w:rPr>
          <w:rFonts w:ascii="Arial" w:hAnsi="Arial" w:cs="Arial"/>
          <w:b/>
          <w:sz w:val="24"/>
        </w:rPr>
        <w:t>Update Satellite Backhaul Category</w:t>
      </w:r>
    </w:p>
    <w:p w14:paraId="68CF949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3 Cat: B (Rel-18)</w:t>
      </w:r>
      <w:r>
        <w:rPr>
          <w:i/>
        </w:rPr>
        <w:br/>
      </w:r>
      <w:r>
        <w:rPr>
          <w:i/>
        </w:rPr>
        <w:br/>
      </w:r>
      <w:r>
        <w:rPr>
          <w:i/>
        </w:rPr>
        <w:tab/>
      </w:r>
      <w:r>
        <w:rPr>
          <w:i/>
        </w:rPr>
        <w:tab/>
      </w:r>
      <w:r>
        <w:rPr>
          <w:i/>
        </w:rPr>
        <w:tab/>
      </w:r>
      <w:r>
        <w:rPr>
          <w:i/>
        </w:rPr>
        <w:tab/>
      </w:r>
      <w:r>
        <w:rPr>
          <w:i/>
        </w:rPr>
        <w:tab/>
        <w:t>Source: CATT,Ericsson</w:t>
      </w:r>
    </w:p>
    <w:p w14:paraId="15373475" w14:textId="77777777" w:rsidR="00210E88" w:rsidRDefault="00210E88" w:rsidP="00210E88">
      <w:pPr>
        <w:rPr>
          <w:color w:val="808080"/>
        </w:rPr>
      </w:pPr>
      <w:r>
        <w:rPr>
          <w:color w:val="808080"/>
        </w:rPr>
        <w:t>(Replaces C3-230744)</w:t>
      </w:r>
    </w:p>
    <w:p w14:paraId="28B425F6" w14:textId="77777777" w:rsidR="00210E88" w:rsidRDefault="00210E88" w:rsidP="00210E88">
      <w:pPr>
        <w:rPr>
          <w:rFonts w:ascii="Arial" w:hAnsi="Arial" w:cs="Arial"/>
          <w:b/>
        </w:rPr>
      </w:pPr>
      <w:r>
        <w:rPr>
          <w:rFonts w:ascii="Arial" w:hAnsi="Arial" w:cs="Arial"/>
          <w:b/>
        </w:rPr>
        <w:t xml:space="preserve">Abstract: </w:t>
      </w:r>
    </w:p>
    <w:p w14:paraId="67EBDD28" w14:textId="77777777" w:rsidR="00210E88" w:rsidRDefault="00210E88" w:rsidP="00210E88">
      <w:r>
        <w:t>This CR is proposed to update the satellite backhaul category.to align with SA2 conclusion in S2-2301762.</w:t>
      </w:r>
    </w:p>
    <w:p w14:paraId="30C67A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805BF" w14:textId="77777777" w:rsidR="00210E88" w:rsidRDefault="00210E88" w:rsidP="00210E88">
      <w:pPr>
        <w:pStyle w:val="Heading3"/>
      </w:pPr>
      <w:bookmarkStart w:id="130" w:name="_Toc129359590"/>
      <w:r>
        <w:t>18.12</w:t>
      </w:r>
      <w:r>
        <w:tab/>
        <w:t>CT aspects of 5G System Enabler for Service Function Chaining [SFC]</w:t>
      </w:r>
      <w:bookmarkEnd w:id="130"/>
    </w:p>
    <w:p w14:paraId="1FC00DF3" w14:textId="7637BFE6" w:rsidR="00210E88" w:rsidRDefault="00210E88" w:rsidP="00210E88">
      <w:pPr>
        <w:rPr>
          <w:rFonts w:ascii="Arial" w:hAnsi="Arial" w:cs="Arial"/>
          <w:b/>
          <w:sz w:val="24"/>
        </w:rPr>
      </w:pPr>
      <w:r>
        <w:rPr>
          <w:rFonts w:ascii="Arial" w:hAnsi="Arial" w:cs="Arial"/>
          <w:b/>
          <w:color w:val="0000FF"/>
          <w:sz w:val="24"/>
        </w:rPr>
        <w:t>C3-230065</w:t>
      </w:r>
      <w:r>
        <w:rPr>
          <w:rFonts w:ascii="Arial" w:hAnsi="Arial" w:cs="Arial"/>
          <w:b/>
          <w:color w:val="0000FF"/>
          <w:sz w:val="24"/>
        </w:rPr>
        <w:tab/>
      </w:r>
      <w:r>
        <w:rPr>
          <w:rFonts w:ascii="Arial" w:hAnsi="Arial" w:cs="Arial"/>
          <w:b/>
          <w:sz w:val="24"/>
        </w:rPr>
        <w:t>Service Function Chaining support in Nudr_DataRepository.</w:t>
      </w:r>
    </w:p>
    <w:p w14:paraId="126F009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CR-0372  rev  Cat: B (Rel-18)</w:t>
      </w:r>
      <w:r>
        <w:rPr>
          <w:i/>
        </w:rPr>
        <w:br/>
      </w:r>
      <w:r>
        <w:rPr>
          <w:i/>
        </w:rPr>
        <w:br/>
      </w:r>
      <w:r>
        <w:rPr>
          <w:i/>
        </w:rPr>
        <w:tab/>
      </w:r>
      <w:r>
        <w:rPr>
          <w:i/>
        </w:rPr>
        <w:tab/>
      </w:r>
      <w:r>
        <w:rPr>
          <w:i/>
        </w:rPr>
        <w:tab/>
      </w:r>
      <w:r>
        <w:rPr>
          <w:i/>
        </w:rPr>
        <w:tab/>
      </w:r>
      <w:r>
        <w:rPr>
          <w:i/>
        </w:rPr>
        <w:tab/>
        <w:t>Source: Ericsson</w:t>
      </w:r>
    </w:p>
    <w:p w14:paraId="79360337" w14:textId="77777777" w:rsidR="00210E88" w:rsidRDefault="00210E88" w:rsidP="00210E88">
      <w:pPr>
        <w:rPr>
          <w:rFonts w:ascii="Arial" w:hAnsi="Arial" w:cs="Arial"/>
          <w:b/>
        </w:rPr>
      </w:pPr>
      <w:r>
        <w:rPr>
          <w:rFonts w:ascii="Arial" w:hAnsi="Arial" w:cs="Arial"/>
          <w:b/>
        </w:rPr>
        <w:t xml:space="preserve">Discussion: </w:t>
      </w:r>
    </w:p>
    <w:p w14:paraId="615CA0B8" w14:textId="77777777" w:rsidR="00210E88" w:rsidRDefault="00210E88" w:rsidP="00210E88">
      <w:r>
        <w:t>This CR introduces a backward compatible feature in the OpenAPI specification for Nudr_DataRepository for application data.</w:t>
      </w:r>
    </w:p>
    <w:p w14:paraId="2F5B68DB" w14:textId="77777777" w:rsidR="00210E88" w:rsidRDefault="00210E88" w:rsidP="00210E88">
      <w:r>
        <w:t>Depends on TS 23.501 CR 3860, TS 23.502 CR 3667, TS 23.503 CR 0740, TS 23.503 CR#0756, TS 29.571 CR#0401</w:t>
      </w:r>
    </w:p>
    <w:p w14:paraId="63554648" w14:textId="77777777" w:rsidR="00210E88" w:rsidRDefault="00210E88" w:rsidP="00210E88">
      <w:r>
        <w:t>Xiaoyun (Huawei): clashes with Huawei’s CR. Merging process is needed.</w:t>
      </w:r>
    </w:p>
    <w:p w14:paraId="240470A3" w14:textId="77777777" w:rsidR="00210E88" w:rsidRDefault="00210E88" w:rsidP="00210E88">
      <w:r>
        <w:t>Susana (Ericsson): merging process is needed. An common data type is proposed to CT4 TS 29.571 this meeting, the data type will also be used by other spec in CT4.</w:t>
      </w:r>
    </w:p>
    <w:p w14:paraId="1CF3D569" w14:textId="77777777" w:rsidR="00210E88" w:rsidRDefault="00210E88" w:rsidP="00210E88">
      <w:r>
        <w:t>Xiaoyun (Huawei): fine with rev</w:t>
      </w:r>
    </w:p>
    <w:p w14:paraId="34CE07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C3-230685</w:t>
      </w:r>
      <w:r>
        <w:rPr>
          <w:color w:val="993300"/>
          <w:u w:val="single"/>
        </w:rPr>
        <w:t>.</w:t>
      </w:r>
    </w:p>
    <w:p w14:paraId="53C9DDE7" w14:textId="2E5ED7D6" w:rsidR="00210E88" w:rsidRDefault="00210E88" w:rsidP="00210E88">
      <w:pPr>
        <w:rPr>
          <w:rFonts w:ascii="Arial" w:hAnsi="Arial" w:cs="Arial"/>
          <w:b/>
          <w:sz w:val="24"/>
        </w:rPr>
      </w:pPr>
      <w:r>
        <w:rPr>
          <w:rFonts w:ascii="Arial" w:hAnsi="Arial" w:cs="Arial"/>
          <w:b/>
          <w:color w:val="0000FF"/>
          <w:sz w:val="24"/>
        </w:rPr>
        <w:t>C3-230328</w:t>
      </w:r>
      <w:r>
        <w:rPr>
          <w:rFonts w:ascii="Arial" w:hAnsi="Arial" w:cs="Arial"/>
          <w:b/>
          <w:color w:val="0000FF"/>
          <w:sz w:val="24"/>
        </w:rPr>
        <w:tab/>
      </w:r>
      <w:r>
        <w:rPr>
          <w:rFonts w:ascii="Arial" w:hAnsi="Arial" w:cs="Arial"/>
          <w:b/>
          <w:sz w:val="24"/>
        </w:rPr>
        <w:t>Support for AF influence on Service Function Chaining</w:t>
      </w:r>
    </w:p>
    <w:p w14:paraId="3718B3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CR-1008  rev  Cat: B (Rel-18)</w:t>
      </w:r>
      <w:r>
        <w:rPr>
          <w:i/>
        </w:rPr>
        <w:br/>
      </w:r>
      <w:r>
        <w:rPr>
          <w:i/>
        </w:rPr>
        <w:br/>
      </w:r>
      <w:r>
        <w:rPr>
          <w:i/>
        </w:rPr>
        <w:tab/>
      </w:r>
      <w:r>
        <w:rPr>
          <w:i/>
        </w:rPr>
        <w:tab/>
      </w:r>
      <w:r>
        <w:rPr>
          <w:i/>
        </w:rPr>
        <w:tab/>
      </w:r>
      <w:r>
        <w:rPr>
          <w:i/>
        </w:rPr>
        <w:tab/>
      </w:r>
      <w:r>
        <w:rPr>
          <w:i/>
        </w:rPr>
        <w:tab/>
        <w:t>Source: Huawei</w:t>
      </w:r>
    </w:p>
    <w:p w14:paraId="562D6FCF" w14:textId="77777777" w:rsidR="00210E88" w:rsidRDefault="00210E88" w:rsidP="00210E88">
      <w:pPr>
        <w:rPr>
          <w:rFonts w:ascii="Arial" w:hAnsi="Arial" w:cs="Arial"/>
          <w:b/>
        </w:rPr>
      </w:pPr>
      <w:r>
        <w:rPr>
          <w:rFonts w:ascii="Arial" w:hAnsi="Arial" w:cs="Arial"/>
          <w:b/>
        </w:rPr>
        <w:t xml:space="preserve">Discussion: </w:t>
      </w:r>
    </w:p>
    <w:p w14:paraId="06049549" w14:textId="77777777" w:rsidR="00210E88" w:rsidRDefault="00210E88" w:rsidP="00210E88">
      <w:r>
        <w:t>This CR introduces a backward compatible feature to the Open API file.</w:t>
      </w:r>
    </w:p>
    <w:p w14:paraId="1731A1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C3-230734</w:t>
      </w:r>
      <w:r>
        <w:rPr>
          <w:color w:val="993300"/>
          <w:u w:val="single"/>
        </w:rPr>
        <w:t>.</w:t>
      </w:r>
    </w:p>
    <w:p w14:paraId="078B02FD" w14:textId="1DA82546" w:rsidR="00210E88" w:rsidRDefault="00210E88" w:rsidP="00210E88">
      <w:pPr>
        <w:rPr>
          <w:rFonts w:ascii="Arial" w:hAnsi="Arial" w:cs="Arial"/>
          <w:b/>
          <w:sz w:val="24"/>
        </w:rPr>
      </w:pPr>
      <w:r>
        <w:rPr>
          <w:rFonts w:ascii="Arial" w:hAnsi="Arial" w:cs="Arial"/>
          <w:b/>
          <w:color w:val="0000FF"/>
          <w:sz w:val="24"/>
        </w:rPr>
        <w:t>C3-230329</w:t>
      </w:r>
      <w:r>
        <w:rPr>
          <w:rFonts w:ascii="Arial" w:hAnsi="Arial" w:cs="Arial"/>
          <w:b/>
          <w:color w:val="0000FF"/>
          <w:sz w:val="24"/>
        </w:rPr>
        <w:tab/>
      </w:r>
      <w:r>
        <w:rPr>
          <w:rFonts w:ascii="Arial" w:hAnsi="Arial" w:cs="Arial"/>
          <w:b/>
          <w:sz w:val="24"/>
        </w:rPr>
        <w:t>Support for AF influence on Service Function Chaining</w:t>
      </w:r>
    </w:p>
    <w:p w14:paraId="7E27AA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CR-0422  rev  Cat: B (Rel-18)</w:t>
      </w:r>
      <w:r>
        <w:rPr>
          <w:i/>
        </w:rPr>
        <w:br/>
      </w:r>
      <w:r>
        <w:rPr>
          <w:i/>
        </w:rPr>
        <w:br/>
      </w:r>
      <w:r>
        <w:rPr>
          <w:i/>
        </w:rPr>
        <w:tab/>
      </w:r>
      <w:r>
        <w:rPr>
          <w:i/>
        </w:rPr>
        <w:tab/>
      </w:r>
      <w:r>
        <w:rPr>
          <w:i/>
        </w:rPr>
        <w:tab/>
      </w:r>
      <w:r>
        <w:rPr>
          <w:i/>
        </w:rPr>
        <w:tab/>
      </w:r>
      <w:r>
        <w:rPr>
          <w:i/>
        </w:rPr>
        <w:tab/>
        <w:t>Source: Huawei</w:t>
      </w:r>
    </w:p>
    <w:p w14:paraId="6DFDC0A4" w14:textId="77777777" w:rsidR="00210E88" w:rsidRDefault="00210E88" w:rsidP="00210E88">
      <w:pPr>
        <w:rPr>
          <w:rFonts w:ascii="Arial" w:hAnsi="Arial" w:cs="Arial"/>
          <w:b/>
        </w:rPr>
      </w:pPr>
      <w:r>
        <w:rPr>
          <w:rFonts w:ascii="Arial" w:hAnsi="Arial" w:cs="Arial"/>
          <w:b/>
        </w:rPr>
        <w:t xml:space="preserve">Discussion: </w:t>
      </w:r>
    </w:p>
    <w:p w14:paraId="7C90E8FE" w14:textId="77777777" w:rsidR="00210E88" w:rsidRDefault="00210E88" w:rsidP="00210E88">
      <w:r>
        <w:t>Impacted spec misaligned between the cover page and 3GU</w:t>
      </w:r>
    </w:p>
    <w:p w14:paraId="6052BAB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AC0A0" w14:textId="55BA5195" w:rsidR="00210E88" w:rsidRDefault="00210E88" w:rsidP="00210E88">
      <w:pPr>
        <w:rPr>
          <w:rFonts w:ascii="Arial" w:hAnsi="Arial" w:cs="Arial"/>
          <w:b/>
          <w:sz w:val="24"/>
        </w:rPr>
      </w:pPr>
      <w:r>
        <w:rPr>
          <w:rFonts w:ascii="Arial" w:hAnsi="Arial" w:cs="Arial"/>
          <w:b/>
          <w:color w:val="0000FF"/>
          <w:sz w:val="24"/>
        </w:rPr>
        <w:lastRenderedPageBreak/>
        <w:t>C3-230330</w:t>
      </w:r>
      <w:r>
        <w:rPr>
          <w:rFonts w:ascii="Arial" w:hAnsi="Arial" w:cs="Arial"/>
          <w:b/>
          <w:color w:val="0000FF"/>
          <w:sz w:val="24"/>
        </w:rPr>
        <w:tab/>
      </w:r>
      <w:r>
        <w:rPr>
          <w:rFonts w:ascii="Arial" w:hAnsi="Arial" w:cs="Arial"/>
          <w:b/>
          <w:sz w:val="24"/>
        </w:rPr>
        <w:t>Support for AF influence on Service Function Chaining</w:t>
      </w:r>
    </w:p>
    <w:p w14:paraId="1941178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CR-0465  rev  Cat: B (Rel-18)</w:t>
      </w:r>
      <w:r>
        <w:rPr>
          <w:i/>
        </w:rPr>
        <w:br/>
      </w:r>
      <w:r>
        <w:rPr>
          <w:i/>
        </w:rPr>
        <w:br/>
      </w:r>
      <w:r>
        <w:rPr>
          <w:i/>
        </w:rPr>
        <w:tab/>
      </w:r>
      <w:r>
        <w:rPr>
          <w:i/>
        </w:rPr>
        <w:tab/>
      </w:r>
      <w:r>
        <w:rPr>
          <w:i/>
        </w:rPr>
        <w:tab/>
      </w:r>
      <w:r>
        <w:rPr>
          <w:i/>
        </w:rPr>
        <w:tab/>
      </w:r>
      <w:r>
        <w:rPr>
          <w:i/>
        </w:rPr>
        <w:tab/>
        <w:t>Source: Huawei</w:t>
      </w:r>
    </w:p>
    <w:p w14:paraId="7CD92C9B" w14:textId="77777777" w:rsidR="00210E88" w:rsidRDefault="00210E88" w:rsidP="00210E88">
      <w:pPr>
        <w:rPr>
          <w:rFonts w:ascii="Arial" w:hAnsi="Arial" w:cs="Arial"/>
          <w:b/>
        </w:rPr>
      </w:pPr>
      <w:r>
        <w:rPr>
          <w:rFonts w:ascii="Arial" w:hAnsi="Arial" w:cs="Arial"/>
          <w:b/>
        </w:rPr>
        <w:t xml:space="preserve">Discussion: </w:t>
      </w:r>
    </w:p>
    <w:p w14:paraId="087A8A9E" w14:textId="77777777" w:rsidR="00210E88" w:rsidRDefault="00210E88" w:rsidP="00210E88">
      <w:r>
        <w:t>This CR introduces a backward compatible feature to the Open API file.</w:t>
      </w:r>
    </w:p>
    <w:p w14:paraId="16F815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896C5" w14:textId="5D472929" w:rsidR="00210E88" w:rsidRDefault="00210E88" w:rsidP="00210E88">
      <w:pPr>
        <w:rPr>
          <w:rFonts w:ascii="Arial" w:hAnsi="Arial" w:cs="Arial"/>
          <w:b/>
          <w:sz w:val="24"/>
        </w:rPr>
      </w:pPr>
      <w:r>
        <w:rPr>
          <w:rFonts w:ascii="Arial" w:hAnsi="Arial" w:cs="Arial"/>
          <w:b/>
          <w:color w:val="0000FF"/>
          <w:sz w:val="24"/>
        </w:rPr>
        <w:t>C3-230331</w:t>
      </w:r>
      <w:r>
        <w:rPr>
          <w:rFonts w:ascii="Arial" w:hAnsi="Arial" w:cs="Arial"/>
          <w:b/>
          <w:color w:val="0000FF"/>
          <w:sz w:val="24"/>
        </w:rPr>
        <w:tab/>
      </w:r>
      <w:r>
        <w:rPr>
          <w:rFonts w:ascii="Arial" w:hAnsi="Arial" w:cs="Arial"/>
          <w:b/>
          <w:sz w:val="24"/>
        </w:rPr>
        <w:t>Support for AF influence on Service Function Chaining</w:t>
      </w:r>
    </w:p>
    <w:p w14:paraId="119781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CR-0388  rev  Cat: B (Rel-18)</w:t>
      </w:r>
      <w:r>
        <w:rPr>
          <w:i/>
        </w:rPr>
        <w:br/>
      </w:r>
      <w:r>
        <w:rPr>
          <w:i/>
        </w:rPr>
        <w:br/>
      </w:r>
      <w:r>
        <w:rPr>
          <w:i/>
        </w:rPr>
        <w:tab/>
      </w:r>
      <w:r>
        <w:rPr>
          <w:i/>
        </w:rPr>
        <w:tab/>
      </w:r>
      <w:r>
        <w:rPr>
          <w:i/>
        </w:rPr>
        <w:tab/>
      </w:r>
      <w:r>
        <w:rPr>
          <w:i/>
        </w:rPr>
        <w:tab/>
      </w:r>
      <w:r>
        <w:rPr>
          <w:i/>
        </w:rPr>
        <w:tab/>
        <w:t>Source: Huawei</w:t>
      </w:r>
    </w:p>
    <w:p w14:paraId="199D52A9" w14:textId="77777777" w:rsidR="00210E88" w:rsidRDefault="00210E88" w:rsidP="00210E88">
      <w:pPr>
        <w:rPr>
          <w:rFonts w:ascii="Arial" w:hAnsi="Arial" w:cs="Arial"/>
          <w:b/>
        </w:rPr>
      </w:pPr>
      <w:r>
        <w:rPr>
          <w:rFonts w:ascii="Arial" w:hAnsi="Arial" w:cs="Arial"/>
          <w:b/>
        </w:rPr>
        <w:t xml:space="preserve">Discussion: </w:t>
      </w:r>
    </w:p>
    <w:p w14:paraId="0D64C784" w14:textId="77777777" w:rsidR="00210E88" w:rsidRDefault="00210E88" w:rsidP="00210E88">
      <w:r>
        <w:t>This CR introduces a backward compatible feature to Nudr_DataRepository API for Application Data.</w:t>
      </w:r>
    </w:p>
    <w:p w14:paraId="5F6DA4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2E05D" w14:textId="2C941679" w:rsidR="00210E88" w:rsidRDefault="00210E88" w:rsidP="00210E88">
      <w:pPr>
        <w:rPr>
          <w:rFonts w:ascii="Arial" w:hAnsi="Arial" w:cs="Arial"/>
          <w:b/>
          <w:sz w:val="24"/>
        </w:rPr>
      </w:pPr>
      <w:r>
        <w:rPr>
          <w:rFonts w:ascii="Arial" w:hAnsi="Arial" w:cs="Arial"/>
          <w:b/>
          <w:color w:val="0000FF"/>
          <w:sz w:val="24"/>
        </w:rPr>
        <w:t>C3-230332</w:t>
      </w:r>
      <w:r>
        <w:rPr>
          <w:rFonts w:ascii="Arial" w:hAnsi="Arial" w:cs="Arial"/>
          <w:b/>
          <w:color w:val="0000FF"/>
          <w:sz w:val="24"/>
        </w:rPr>
        <w:tab/>
      </w:r>
      <w:r>
        <w:rPr>
          <w:rFonts w:ascii="Arial" w:hAnsi="Arial" w:cs="Arial"/>
          <w:b/>
          <w:sz w:val="24"/>
        </w:rPr>
        <w:t>Support for AF influence on Service Function Chaining</w:t>
      </w:r>
    </w:p>
    <w:p w14:paraId="3AFC61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CR-0810  rev  Cat: B (Rel-18)</w:t>
      </w:r>
      <w:r>
        <w:rPr>
          <w:i/>
        </w:rPr>
        <w:br/>
      </w:r>
      <w:r>
        <w:rPr>
          <w:i/>
        </w:rPr>
        <w:br/>
      </w:r>
      <w:r>
        <w:rPr>
          <w:i/>
        </w:rPr>
        <w:tab/>
      </w:r>
      <w:r>
        <w:rPr>
          <w:i/>
        </w:rPr>
        <w:tab/>
      </w:r>
      <w:r>
        <w:rPr>
          <w:i/>
        </w:rPr>
        <w:tab/>
      </w:r>
      <w:r>
        <w:rPr>
          <w:i/>
        </w:rPr>
        <w:tab/>
      </w:r>
      <w:r>
        <w:rPr>
          <w:i/>
        </w:rPr>
        <w:tab/>
        <w:t>Source: Huawei</w:t>
      </w:r>
    </w:p>
    <w:p w14:paraId="3BC0694C" w14:textId="77777777" w:rsidR="00210E88" w:rsidRDefault="00210E88" w:rsidP="00210E88">
      <w:pPr>
        <w:rPr>
          <w:rFonts w:ascii="Arial" w:hAnsi="Arial" w:cs="Arial"/>
          <w:b/>
        </w:rPr>
      </w:pPr>
      <w:r>
        <w:rPr>
          <w:rFonts w:ascii="Arial" w:hAnsi="Arial" w:cs="Arial"/>
          <w:b/>
        </w:rPr>
        <w:t xml:space="preserve">Discussion: </w:t>
      </w:r>
    </w:p>
    <w:p w14:paraId="57B1C88E" w14:textId="77777777" w:rsidR="00210E88" w:rsidRDefault="00210E88" w:rsidP="00210E88">
      <w:r>
        <w:t>This CR introduces a backward compatible feature to the TrafficInfluence Open API file.</w:t>
      </w:r>
    </w:p>
    <w:p w14:paraId="1050D1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C3-230735</w:t>
      </w:r>
      <w:r>
        <w:rPr>
          <w:color w:val="993300"/>
          <w:u w:val="single"/>
        </w:rPr>
        <w:t>.</w:t>
      </w:r>
    </w:p>
    <w:p w14:paraId="482EDBC0" w14:textId="5FE1D36E" w:rsidR="00210E88" w:rsidRDefault="00210E88" w:rsidP="00210E88">
      <w:pPr>
        <w:rPr>
          <w:rFonts w:ascii="Arial" w:hAnsi="Arial" w:cs="Arial"/>
          <w:b/>
          <w:sz w:val="24"/>
        </w:rPr>
      </w:pPr>
      <w:r>
        <w:rPr>
          <w:rFonts w:ascii="Arial" w:hAnsi="Arial" w:cs="Arial"/>
          <w:b/>
          <w:color w:val="0000FF"/>
          <w:sz w:val="24"/>
        </w:rPr>
        <w:t>C3-230359</w:t>
      </w:r>
      <w:r>
        <w:rPr>
          <w:rFonts w:ascii="Arial" w:hAnsi="Arial" w:cs="Arial"/>
          <w:b/>
          <w:color w:val="0000FF"/>
          <w:sz w:val="24"/>
        </w:rPr>
        <w:tab/>
      </w:r>
      <w:r>
        <w:rPr>
          <w:rFonts w:ascii="Arial" w:hAnsi="Arial" w:cs="Arial"/>
          <w:b/>
          <w:sz w:val="24"/>
        </w:rPr>
        <w:t>Service Function Chaining support in N7 interface</w:t>
      </w:r>
    </w:p>
    <w:p w14:paraId="218479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CR-1015  rev  Cat: B (Rel-18)</w:t>
      </w:r>
      <w:r>
        <w:rPr>
          <w:i/>
        </w:rPr>
        <w:br/>
      </w:r>
      <w:r>
        <w:rPr>
          <w:i/>
        </w:rPr>
        <w:br/>
      </w:r>
      <w:r>
        <w:rPr>
          <w:i/>
        </w:rPr>
        <w:tab/>
      </w:r>
      <w:r>
        <w:rPr>
          <w:i/>
        </w:rPr>
        <w:tab/>
      </w:r>
      <w:r>
        <w:rPr>
          <w:i/>
        </w:rPr>
        <w:tab/>
      </w:r>
      <w:r>
        <w:rPr>
          <w:i/>
        </w:rPr>
        <w:tab/>
      </w:r>
      <w:r>
        <w:rPr>
          <w:i/>
        </w:rPr>
        <w:tab/>
        <w:t>Source: Ericsson</w:t>
      </w:r>
    </w:p>
    <w:p w14:paraId="0492A0BA" w14:textId="77777777" w:rsidR="00210E88" w:rsidRDefault="00210E88" w:rsidP="00210E88">
      <w:pPr>
        <w:rPr>
          <w:rFonts w:ascii="Arial" w:hAnsi="Arial" w:cs="Arial"/>
          <w:b/>
        </w:rPr>
      </w:pPr>
      <w:r>
        <w:rPr>
          <w:rFonts w:ascii="Arial" w:hAnsi="Arial" w:cs="Arial"/>
          <w:b/>
        </w:rPr>
        <w:t xml:space="preserve">Abstract: </w:t>
      </w:r>
    </w:p>
    <w:p w14:paraId="36509FDC" w14:textId="77777777" w:rsidR="00210E88" w:rsidRDefault="00210E88" w:rsidP="00210E88">
      <w:r>
        <w:t xml:space="preserve">Summary of Change: Traffic steering control procedures are updated to introduce the case when the AF influence the traffic steering control in N6-LAN. </w:t>
      </w:r>
    </w:p>
    <w:p w14:paraId="11BEA2F3" w14:textId="77777777" w:rsidR="00210E88" w:rsidRDefault="00210E88" w:rsidP="00210E88">
      <w:r>
        <w:t>TrafficControlData data type is modified so that</w:t>
      </w:r>
    </w:p>
    <w:p w14:paraId="505CFB5F" w14:textId="77777777" w:rsidR="00210E88" w:rsidRDefault="00210E88" w:rsidP="00210E88">
      <w:pPr>
        <w:rPr>
          <w:rFonts w:ascii="Arial" w:hAnsi="Arial" w:cs="Arial"/>
          <w:b/>
        </w:rPr>
      </w:pPr>
      <w:r>
        <w:rPr>
          <w:rFonts w:ascii="Arial" w:hAnsi="Arial" w:cs="Arial"/>
          <w:b/>
        </w:rPr>
        <w:t xml:space="preserve">Discussion: </w:t>
      </w:r>
    </w:p>
    <w:p w14:paraId="7D4E9650" w14:textId="77777777" w:rsidR="00210E88" w:rsidRDefault="00210E88" w:rsidP="00210E88">
      <w:r>
        <w:t>This CR introduces a backward compatible feature in the OpenAPI specification.</w:t>
      </w:r>
    </w:p>
    <w:p w14:paraId="771CD4A0" w14:textId="77777777" w:rsidR="00210E88" w:rsidRDefault="00210E88" w:rsidP="00210E88">
      <w:r>
        <w:t>Depends on TS 23.501 CR 3860, TS 23.502 CR 3667, TS 23.503 CR 0740, TS 23.503 CR#0756, TS 29.571 CR#0401</w:t>
      </w:r>
    </w:p>
    <w:p w14:paraId="7413CA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915C0" w14:textId="487D9848" w:rsidR="00210E88" w:rsidRDefault="00210E88" w:rsidP="00210E88">
      <w:pPr>
        <w:rPr>
          <w:rFonts w:ascii="Arial" w:hAnsi="Arial" w:cs="Arial"/>
          <w:b/>
          <w:sz w:val="24"/>
        </w:rPr>
      </w:pPr>
      <w:r>
        <w:rPr>
          <w:rFonts w:ascii="Arial" w:hAnsi="Arial" w:cs="Arial"/>
          <w:b/>
          <w:color w:val="0000FF"/>
          <w:sz w:val="24"/>
        </w:rPr>
        <w:t>C3-230371</w:t>
      </w:r>
      <w:r>
        <w:rPr>
          <w:rFonts w:ascii="Arial" w:hAnsi="Arial" w:cs="Arial"/>
          <w:b/>
          <w:color w:val="0000FF"/>
          <w:sz w:val="24"/>
        </w:rPr>
        <w:tab/>
      </w:r>
      <w:r>
        <w:rPr>
          <w:rFonts w:ascii="Arial" w:hAnsi="Arial" w:cs="Arial"/>
          <w:b/>
          <w:sz w:val="24"/>
        </w:rPr>
        <w:t>Service Function Chaining support in N5 interface</w:t>
      </w:r>
    </w:p>
    <w:p w14:paraId="18EF60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Cat: B (Rel-18)</w:t>
      </w:r>
      <w:r>
        <w:rPr>
          <w:i/>
        </w:rPr>
        <w:br/>
      </w:r>
      <w:r>
        <w:rPr>
          <w:i/>
        </w:rPr>
        <w:lastRenderedPageBreak/>
        <w:br/>
      </w:r>
      <w:r>
        <w:rPr>
          <w:i/>
        </w:rPr>
        <w:tab/>
      </w:r>
      <w:r>
        <w:rPr>
          <w:i/>
        </w:rPr>
        <w:tab/>
      </w:r>
      <w:r>
        <w:rPr>
          <w:i/>
        </w:rPr>
        <w:tab/>
      </w:r>
      <w:r>
        <w:rPr>
          <w:i/>
        </w:rPr>
        <w:tab/>
      </w:r>
      <w:r>
        <w:rPr>
          <w:i/>
        </w:rPr>
        <w:tab/>
        <w:t>Source: Ericsson</w:t>
      </w:r>
    </w:p>
    <w:p w14:paraId="43E34A28" w14:textId="77777777" w:rsidR="00210E88" w:rsidRDefault="00210E88" w:rsidP="00210E88">
      <w:pPr>
        <w:rPr>
          <w:rFonts w:ascii="Arial" w:hAnsi="Arial" w:cs="Arial"/>
          <w:b/>
        </w:rPr>
      </w:pPr>
      <w:r>
        <w:rPr>
          <w:rFonts w:ascii="Arial" w:hAnsi="Arial" w:cs="Arial"/>
          <w:b/>
        </w:rPr>
        <w:t xml:space="preserve">Abstract: </w:t>
      </w:r>
    </w:p>
    <w:p w14:paraId="10A442F6" w14:textId="77777777" w:rsidR="00210E88" w:rsidRDefault="00210E88" w:rsidP="00210E88">
      <w:r>
        <w:t xml:space="preserve">Summary of Change: The scope of clauses related to the initial and update provisioning of traffic routing procedures is extended to cover service function chaining provisioning. </w:t>
      </w:r>
    </w:p>
    <w:p w14:paraId="6996F0C8" w14:textId="77777777" w:rsidR="00210E88" w:rsidRDefault="00210E88" w:rsidP="00210E88">
      <w:r>
        <w:t>A new data type, AfSf</w:t>
      </w:r>
    </w:p>
    <w:p w14:paraId="3D17D210" w14:textId="77777777" w:rsidR="00210E88" w:rsidRDefault="00210E88" w:rsidP="00210E88">
      <w:pPr>
        <w:rPr>
          <w:rFonts w:ascii="Arial" w:hAnsi="Arial" w:cs="Arial"/>
          <w:b/>
        </w:rPr>
      </w:pPr>
      <w:r>
        <w:rPr>
          <w:rFonts w:ascii="Arial" w:hAnsi="Arial" w:cs="Arial"/>
          <w:b/>
        </w:rPr>
        <w:t xml:space="preserve">Discussion: </w:t>
      </w:r>
    </w:p>
    <w:p w14:paraId="708DC8E7" w14:textId="77777777" w:rsidR="00210E88" w:rsidRDefault="00210E88" w:rsidP="00210E88">
      <w:r>
        <w:t>This CR introduces a backward compatible feature in the OpenAPI specification.</w:t>
      </w:r>
    </w:p>
    <w:p w14:paraId="50E2E3F9" w14:textId="77777777" w:rsidR="00210E88" w:rsidRDefault="00210E88" w:rsidP="00210E88">
      <w:r>
        <w:t>Depends on TS 23.501 CR 3860, TS 23.502 CR 3667, TS 23.503 CR 0740, TS 23.503 CR#0756, TS 29.571 CR#0401</w:t>
      </w:r>
    </w:p>
    <w:p w14:paraId="12A0A67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C3-230686</w:t>
      </w:r>
      <w:r>
        <w:rPr>
          <w:color w:val="993300"/>
          <w:u w:val="single"/>
        </w:rPr>
        <w:t>.</w:t>
      </w:r>
    </w:p>
    <w:p w14:paraId="1547EA16" w14:textId="0B3D78F8" w:rsidR="00210E88" w:rsidRDefault="00210E88" w:rsidP="00210E88">
      <w:pPr>
        <w:rPr>
          <w:rFonts w:ascii="Arial" w:hAnsi="Arial" w:cs="Arial"/>
          <w:b/>
          <w:sz w:val="24"/>
        </w:rPr>
      </w:pPr>
      <w:r>
        <w:rPr>
          <w:rFonts w:ascii="Arial" w:hAnsi="Arial" w:cs="Arial"/>
          <w:b/>
          <w:color w:val="0000FF"/>
          <w:sz w:val="24"/>
        </w:rPr>
        <w:t>C3-230378</w:t>
      </w:r>
      <w:r>
        <w:rPr>
          <w:rFonts w:ascii="Arial" w:hAnsi="Arial" w:cs="Arial"/>
          <w:b/>
          <w:color w:val="0000FF"/>
          <w:sz w:val="24"/>
        </w:rPr>
        <w:tab/>
      </w:r>
      <w:r>
        <w:rPr>
          <w:rFonts w:ascii="Arial" w:hAnsi="Arial" w:cs="Arial"/>
          <w:b/>
          <w:sz w:val="24"/>
        </w:rPr>
        <w:t>Service Function Chaining support in Northbound APIs</w:t>
      </w:r>
    </w:p>
    <w:p w14:paraId="50EB061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CR-0814  rev  Cat: B (Rel-18)</w:t>
      </w:r>
      <w:r>
        <w:rPr>
          <w:i/>
        </w:rPr>
        <w:br/>
      </w:r>
      <w:r>
        <w:rPr>
          <w:i/>
        </w:rPr>
        <w:br/>
      </w:r>
      <w:r>
        <w:rPr>
          <w:i/>
        </w:rPr>
        <w:tab/>
      </w:r>
      <w:r>
        <w:rPr>
          <w:i/>
        </w:rPr>
        <w:tab/>
      </w:r>
      <w:r>
        <w:rPr>
          <w:i/>
        </w:rPr>
        <w:tab/>
      </w:r>
      <w:r>
        <w:rPr>
          <w:i/>
        </w:rPr>
        <w:tab/>
      </w:r>
      <w:r>
        <w:rPr>
          <w:i/>
        </w:rPr>
        <w:tab/>
        <w:t>Source: Ericsson</w:t>
      </w:r>
    </w:p>
    <w:p w14:paraId="040C90EE" w14:textId="77777777" w:rsidR="00210E88" w:rsidRDefault="00210E88" w:rsidP="00210E88">
      <w:pPr>
        <w:rPr>
          <w:rFonts w:ascii="Arial" w:hAnsi="Arial" w:cs="Arial"/>
          <w:b/>
        </w:rPr>
      </w:pPr>
      <w:r>
        <w:rPr>
          <w:rFonts w:ascii="Arial" w:hAnsi="Arial" w:cs="Arial"/>
          <w:b/>
        </w:rPr>
        <w:t xml:space="preserve">Abstract: </w:t>
      </w:r>
    </w:p>
    <w:p w14:paraId="0DA0E328" w14:textId="77777777" w:rsidR="00210E88" w:rsidRDefault="00210E88" w:rsidP="00210E88">
      <w:r>
        <w:t xml:space="preserve">Summary of Change: The procedures for Traffic Influence and data types TrafficInfluSub and TrafficInfluSubPatch are updated to convey the new functionality. </w:t>
      </w:r>
    </w:p>
    <w:p w14:paraId="0F88FF43" w14:textId="77777777" w:rsidR="00210E88" w:rsidRDefault="00210E88" w:rsidP="00210E88">
      <w:r>
        <w:t>A new feature is introduced to support the</w:t>
      </w:r>
    </w:p>
    <w:p w14:paraId="6D805EDE" w14:textId="77777777" w:rsidR="00210E88" w:rsidRDefault="00210E88" w:rsidP="00210E88">
      <w:pPr>
        <w:rPr>
          <w:rFonts w:ascii="Arial" w:hAnsi="Arial" w:cs="Arial"/>
          <w:b/>
        </w:rPr>
      </w:pPr>
      <w:r>
        <w:rPr>
          <w:rFonts w:ascii="Arial" w:hAnsi="Arial" w:cs="Arial"/>
          <w:b/>
        </w:rPr>
        <w:t xml:space="preserve">Discussion: </w:t>
      </w:r>
    </w:p>
    <w:p w14:paraId="37476158" w14:textId="77777777" w:rsidR="00210E88" w:rsidRDefault="00210E88" w:rsidP="00210E88">
      <w:r>
        <w:t>Need to remove changes on other specs.</w:t>
      </w:r>
    </w:p>
    <w:p w14:paraId="482995AF" w14:textId="77777777" w:rsidR="00210E88" w:rsidRDefault="00210E88" w:rsidP="00210E88">
      <w:r>
        <w:t>This CR introduces a backward compatible feature in the TrafficInfluence OpenAPI specification.</w:t>
      </w:r>
    </w:p>
    <w:p w14:paraId="4B829B48" w14:textId="77777777" w:rsidR="00210E88" w:rsidRDefault="00210E88" w:rsidP="00210E88">
      <w:r>
        <w:t>Depends on TS 23.501 CR 3860, TS 23.502 CR 3667, TS 23.503 CR 0740, TS 23.503 CR#0756, TS 29.571 CR#0401</w:t>
      </w:r>
    </w:p>
    <w:p w14:paraId="40BCC5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68694" w14:textId="7D2E3116" w:rsidR="00210E88" w:rsidRDefault="00210E88" w:rsidP="00210E88">
      <w:pPr>
        <w:rPr>
          <w:rFonts w:ascii="Arial" w:hAnsi="Arial" w:cs="Arial"/>
          <w:b/>
          <w:sz w:val="24"/>
        </w:rPr>
      </w:pPr>
      <w:r>
        <w:rPr>
          <w:rFonts w:ascii="Arial" w:hAnsi="Arial" w:cs="Arial"/>
          <w:b/>
          <w:color w:val="0000FF"/>
          <w:sz w:val="24"/>
        </w:rPr>
        <w:t>C3-230382</w:t>
      </w:r>
      <w:r>
        <w:rPr>
          <w:rFonts w:ascii="Arial" w:hAnsi="Arial" w:cs="Arial"/>
          <w:b/>
          <w:color w:val="0000FF"/>
          <w:sz w:val="24"/>
        </w:rPr>
        <w:tab/>
      </w:r>
      <w:r>
        <w:rPr>
          <w:rFonts w:ascii="Arial" w:hAnsi="Arial" w:cs="Arial"/>
          <w:b/>
          <w:sz w:val="24"/>
        </w:rPr>
        <w:t>Service Function Chaining support in the Traffic Influence procedures</w:t>
      </w:r>
    </w:p>
    <w:p w14:paraId="77BE7FB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CR-0432  rev  Cat: B (Rel-18)</w:t>
      </w:r>
      <w:r>
        <w:rPr>
          <w:i/>
        </w:rPr>
        <w:br/>
      </w:r>
      <w:r>
        <w:rPr>
          <w:i/>
        </w:rPr>
        <w:br/>
      </w:r>
      <w:r>
        <w:rPr>
          <w:i/>
        </w:rPr>
        <w:tab/>
      </w:r>
      <w:r>
        <w:rPr>
          <w:i/>
        </w:rPr>
        <w:tab/>
      </w:r>
      <w:r>
        <w:rPr>
          <w:i/>
        </w:rPr>
        <w:tab/>
      </w:r>
      <w:r>
        <w:rPr>
          <w:i/>
        </w:rPr>
        <w:tab/>
      </w:r>
      <w:r>
        <w:rPr>
          <w:i/>
        </w:rPr>
        <w:tab/>
        <w:t>Source: Ericsson</w:t>
      </w:r>
    </w:p>
    <w:p w14:paraId="7A9C252A" w14:textId="77777777" w:rsidR="00210E88" w:rsidRDefault="00210E88" w:rsidP="00210E88">
      <w:pPr>
        <w:rPr>
          <w:rFonts w:ascii="Arial" w:hAnsi="Arial" w:cs="Arial"/>
          <w:b/>
        </w:rPr>
      </w:pPr>
      <w:r>
        <w:rPr>
          <w:rFonts w:ascii="Arial" w:hAnsi="Arial" w:cs="Arial"/>
          <w:b/>
        </w:rPr>
        <w:t xml:space="preserve">Abstract: </w:t>
      </w:r>
    </w:p>
    <w:p w14:paraId="731344B8" w14:textId="77777777" w:rsidR="00210E88" w:rsidRDefault="00210E88" w:rsidP="00210E88">
      <w:r>
        <w:t>Summary of Change: Clause 5.5.3 is updated to indicate the context where SFC is supported. Procedures targeting an individual UE address or PDU sessions not identified by an UE address are updated wit</w:t>
      </w:r>
    </w:p>
    <w:p w14:paraId="4E628423" w14:textId="77777777" w:rsidR="00210E88" w:rsidRDefault="00210E88" w:rsidP="00210E88">
      <w:pPr>
        <w:rPr>
          <w:rFonts w:ascii="Arial" w:hAnsi="Arial" w:cs="Arial"/>
          <w:b/>
        </w:rPr>
      </w:pPr>
      <w:r>
        <w:rPr>
          <w:rFonts w:ascii="Arial" w:hAnsi="Arial" w:cs="Arial"/>
          <w:b/>
        </w:rPr>
        <w:t xml:space="preserve">Discussion: </w:t>
      </w:r>
    </w:p>
    <w:p w14:paraId="64010A86" w14:textId="77777777" w:rsidR="00210E88" w:rsidRDefault="00210E88" w:rsidP="00210E88">
      <w:r>
        <w:t>Depends on TS 23.501 CR 3860, TS 23.502 CR 3667, TS 23.503 CR 0740, TS 23.503 CR#0756</w:t>
      </w:r>
    </w:p>
    <w:p w14:paraId="526CF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C3-230687</w:t>
      </w:r>
      <w:r>
        <w:rPr>
          <w:color w:val="993300"/>
          <w:u w:val="single"/>
        </w:rPr>
        <w:t>.</w:t>
      </w:r>
    </w:p>
    <w:p w14:paraId="701E0ACE" w14:textId="3ABDEDF5" w:rsidR="00210E88" w:rsidRDefault="00210E88" w:rsidP="00210E88">
      <w:pPr>
        <w:rPr>
          <w:rFonts w:ascii="Arial" w:hAnsi="Arial" w:cs="Arial"/>
          <w:b/>
          <w:sz w:val="24"/>
        </w:rPr>
      </w:pPr>
      <w:r>
        <w:rPr>
          <w:rFonts w:ascii="Arial" w:hAnsi="Arial" w:cs="Arial"/>
          <w:b/>
          <w:color w:val="0000FF"/>
          <w:sz w:val="24"/>
        </w:rPr>
        <w:t>C3-230685</w:t>
      </w:r>
      <w:r>
        <w:rPr>
          <w:rFonts w:ascii="Arial" w:hAnsi="Arial" w:cs="Arial"/>
          <w:b/>
          <w:color w:val="0000FF"/>
          <w:sz w:val="24"/>
        </w:rPr>
        <w:tab/>
      </w:r>
      <w:r>
        <w:rPr>
          <w:rFonts w:ascii="Arial" w:hAnsi="Arial" w:cs="Arial"/>
          <w:b/>
          <w:sz w:val="24"/>
        </w:rPr>
        <w:t>Service Function Chaining support in Nudr_DataRepository.</w:t>
      </w:r>
    </w:p>
    <w:p w14:paraId="5B81EBE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CR-0372  rev 1 Cat: B (Rel-18)</w:t>
      </w:r>
      <w:r>
        <w:rPr>
          <w:i/>
        </w:rPr>
        <w:br/>
      </w:r>
      <w:r>
        <w:rPr>
          <w:i/>
        </w:rPr>
        <w:br/>
      </w:r>
      <w:r>
        <w:rPr>
          <w:i/>
        </w:rPr>
        <w:tab/>
      </w:r>
      <w:r>
        <w:rPr>
          <w:i/>
        </w:rPr>
        <w:tab/>
      </w:r>
      <w:r>
        <w:rPr>
          <w:i/>
        </w:rPr>
        <w:tab/>
      </w:r>
      <w:r>
        <w:rPr>
          <w:i/>
        </w:rPr>
        <w:tab/>
      </w:r>
      <w:r>
        <w:rPr>
          <w:i/>
        </w:rPr>
        <w:tab/>
        <w:t>Source: Ericsson, Huawei</w:t>
      </w:r>
    </w:p>
    <w:p w14:paraId="5216FC50" w14:textId="77777777" w:rsidR="00210E88" w:rsidRDefault="00210E88" w:rsidP="00210E88">
      <w:pPr>
        <w:rPr>
          <w:color w:val="808080"/>
        </w:rPr>
      </w:pPr>
      <w:r>
        <w:rPr>
          <w:color w:val="808080"/>
        </w:rPr>
        <w:lastRenderedPageBreak/>
        <w:t>(Replaces C3-230065)</w:t>
      </w:r>
    </w:p>
    <w:p w14:paraId="5B6798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EAE1E" w14:textId="5E61E046" w:rsidR="00210E88" w:rsidRDefault="00210E88" w:rsidP="00210E88">
      <w:pPr>
        <w:rPr>
          <w:rFonts w:ascii="Arial" w:hAnsi="Arial" w:cs="Arial"/>
          <w:b/>
          <w:sz w:val="24"/>
        </w:rPr>
      </w:pPr>
      <w:r>
        <w:rPr>
          <w:rFonts w:ascii="Arial" w:hAnsi="Arial" w:cs="Arial"/>
          <w:b/>
          <w:color w:val="0000FF"/>
          <w:sz w:val="24"/>
        </w:rPr>
        <w:t>C3-230686</w:t>
      </w:r>
      <w:r>
        <w:rPr>
          <w:rFonts w:ascii="Arial" w:hAnsi="Arial" w:cs="Arial"/>
          <w:b/>
          <w:color w:val="0000FF"/>
          <w:sz w:val="24"/>
        </w:rPr>
        <w:tab/>
      </w:r>
      <w:r>
        <w:rPr>
          <w:rFonts w:ascii="Arial" w:hAnsi="Arial" w:cs="Arial"/>
          <w:b/>
          <w:sz w:val="24"/>
        </w:rPr>
        <w:t>Service Function Chaining support in N5 interface</w:t>
      </w:r>
    </w:p>
    <w:p w14:paraId="3198A06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1 Cat: B (Rel-18)</w:t>
      </w:r>
      <w:r>
        <w:rPr>
          <w:i/>
        </w:rPr>
        <w:br/>
      </w:r>
      <w:r>
        <w:rPr>
          <w:i/>
        </w:rPr>
        <w:br/>
      </w:r>
      <w:r>
        <w:rPr>
          <w:i/>
        </w:rPr>
        <w:tab/>
      </w:r>
      <w:r>
        <w:rPr>
          <w:i/>
        </w:rPr>
        <w:tab/>
      </w:r>
      <w:r>
        <w:rPr>
          <w:i/>
        </w:rPr>
        <w:tab/>
      </w:r>
      <w:r>
        <w:rPr>
          <w:i/>
        </w:rPr>
        <w:tab/>
      </w:r>
      <w:r>
        <w:rPr>
          <w:i/>
        </w:rPr>
        <w:tab/>
        <w:t>Source: Ericsson, Huawei</w:t>
      </w:r>
    </w:p>
    <w:p w14:paraId="2E8C1A0B" w14:textId="77777777" w:rsidR="00210E88" w:rsidRDefault="00210E88" w:rsidP="00210E88">
      <w:pPr>
        <w:rPr>
          <w:color w:val="808080"/>
        </w:rPr>
      </w:pPr>
      <w:r>
        <w:rPr>
          <w:color w:val="808080"/>
        </w:rPr>
        <w:t>(Replaces C3-230371)</w:t>
      </w:r>
    </w:p>
    <w:p w14:paraId="7604E15A" w14:textId="77777777" w:rsidR="00210E88" w:rsidRDefault="00210E88" w:rsidP="00210E88">
      <w:pPr>
        <w:rPr>
          <w:rFonts w:ascii="Arial" w:hAnsi="Arial" w:cs="Arial"/>
          <w:b/>
        </w:rPr>
      </w:pPr>
      <w:r>
        <w:rPr>
          <w:rFonts w:ascii="Arial" w:hAnsi="Arial" w:cs="Arial"/>
          <w:b/>
        </w:rPr>
        <w:t xml:space="preserve">Abstract: </w:t>
      </w:r>
    </w:p>
    <w:p w14:paraId="05811A5F" w14:textId="77777777" w:rsidR="00210E88" w:rsidRDefault="00210E88" w:rsidP="00210E88">
      <w:r>
        <w:t xml:space="preserve">Summary of Change: The scope of clauses related to the initial and update provisioning of traffic routing procedures is extended to cover service function chaining provisioning. </w:t>
      </w:r>
    </w:p>
    <w:p w14:paraId="7C249728" w14:textId="77777777" w:rsidR="00210E88" w:rsidRDefault="00210E88" w:rsidP="00210E88">
      <w:r>
        <w:t>A new data type, AfSf</w:t>
      </w:r>
    </w:p>
    <w:p w14:paraId="13646B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5BD09" w14:textId="53762E71" w:rsidR="00210E88" w:rsidRDefault="00210E88" w:rsidP="00210E88">
      <w:pPr>
        <w:rPr>
          <w:rFonts w:ascii="Arial" w:hAnsi="Arial" w:cs="Arial"/>
          <w:b/>
          <w:sz w:val="24"/>
        </w:rPr>
      </w:pPr>
      <w:r>
        <w:rPr>
          <w:rFonts w:ascii="Arial" w:hAnsi="Arial" w:cs="Arial"/>
          <w:b/>
          <w:color w:val="0000FF"/>
          <w:sz w:val="24"/>
        </w:rPr>
        <w:t>C3-230687</w:t>
      </w:r>
      <w:r>
        <w:rPr>
          <w:rFonts w:ascii="Arial" w:hAnsi="Arial" w:cs="Arial"/>
          <w:b/>
          <w:color w:val="0000FF"/>
          <w:sz w:val="24"/>
        </w:rPr>
        <w:tab/>
      </w:r>
      <w:r>
        <w:rPr>
          <w:rFonts w:ascii="Arial" w:hAnsi="Arial" w:cs="Arial"/>
          <w:b/>
          <w:sz w:val="24"/>
        </w:rPr>
        <w:t>Service Function Chaining support in the Traffic Influence procedures</w:t>
      </w:r>
    </w:p>
    <w:p w14:paraId="695FDA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CR-0432  rev 1 Cat: B (Rel-18)</w:t>
      </w:r>
      <w:r>
        <w:rPr>
          <w:i/>
        </w:rPr>
        <w:br/>
      </w:r>
      <w:r>
        <w:rPr>
          <w:i/>
        </w:rPr>
        <w:br/>
      </w:r>
      <w:r>
        <w:rPr>
          <w:i/>
        </w:rPr>
        <w:tab/>
      </w:r>
      <w:r>
        <w:rPr>
          <w:i/>
        </w:rPr>
        <w:tab/>
      </w:r>
      <w:r>
        <w:rPr>
          <w:i/>
        </w:rPr>
        <w:tab/>
      </w:r>
      <w:r>
        <w:rPr>
          <w:i/>
        </w:rPr>
        <w:tab/>
      </w:r>
      <w:r>
        <w:rPr>
          <w:i/>
        </w:rPr>
        <w:tab/>
        <w:t>Source: Ericsson, Huawei</w:t>
      </w:r>
    </w:p>
    <w:p w14:paraId="604CC67E" w14:textId="77777777" w:rsidR="00210E88" w:rsidRDefault="00210E88" w:rsidP="00210E88">
      <w:pPr>
        <w:rPr>
          <w:color w:val="808080"/>
        </w:rPr>
      </w:pPr>
      <w:r>
        <w:rPr>
          <w:color w:val="808080"/>
        </w:rPr>
        <w:t>(Replaces C3-230382)</w:t>
      </w:r>
    </w:p>
    <w:p w14:paraId="30613805" w14:textId="77777777" w:rsidR="00210E88" w:rsidRDefault="00210E88" w:rsidP="00210E88">
      <w:pPr>
        <w:rPr>
          <w:rFonts w:ascii="Arial" w:hAnsi="Arial" w:cs="Arial"/>
          <w:b/>
        </w:rPr>
      </w:pPr>
      <w:r>
        <w:rPr>
          <w:rFonts w:ascii="Arial" w:hAnsi="Arial" w:cs="Arial"/>
          <w:b/>
        </w:rPr>
        <w:t xml:space="preserve">Abstract: </w:t>
      </w:r>
    </w:p>
    <w:p w14:paraId="7A40BC54" w14:textId="77777777" w:rsidR="00210E88" w:rsidRDefault="00210E88" w:rsidP="00210E88">
      <w:r>
        <w:t>Summary of Change: Clause 5.5.3 is updated to indicate the context where SFC is supported. Procedures targeting an individual UE address or PDU sessions not identified by an UE address are updated wit</w:t>
      </w:r>
    </w:p>
    <w:p w14:paraId="465B37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075AC" w14:textId="6ACAD14F" w:rsidR="00210E88" w:rsidRDefault="00210E88" w:rsidP="00210E88">
      <w:pPr>
        <w:rPr>
          <w:rFonts w:ascii="Arial" w:hAnsi="Arial" w:cs="Arial"/>
          <w:b/>
          <w:sz w:val="24"/>
        </w:rPr>
      </w:pPr>
      <w:r>
        <w:rPr>
          <w:rFonts w:ascii="Arial" w:hAnsi="Arial" w:cs="Arial"/>
          <w:b/>
          <w:color w:val="0000FF"/>
          <w:sz w:val="24"/>
        </w:rPr>
        <w:t>C3-230734</w:t>
      </w:r>
      <w:r>
        <w:rPr>
          <w:rFonts w:ascii="Arial" w:hAnsi="Arial" w:cs="Arial"/>
          <w:b/>
          <w:color w:val="0000FF"/>
          <w:sz w:val="24"/>
        </w:rPr>
        <w:tab/>
      </w:r>
      <w:r>
        <w:rPr>
          <w:rFonts w:ascii="Arial" w:hAnsi="Arial" w:cs="Arial"/>
          <w:b/>
          <w:sz w:val="24"/>
        </w:rPr>
        <w:t>Support for AF influence on Service Function Chaining</w:t>
      </w:r>
    </w:p>
    <w:p w14:paraId="214B93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CR-1008  rev 1 Cat: B (Rel-18)</w:t>
      </w:r>
      <w:r>
        <w:rPr>
          <w:i/>
        </w:rPr>
        <w:br/>
      </w:r>
      <w:r>
        <w:rPr>
          <w:i/>
        </w:rPr>
        <w:br/>
      </w:r>
      <w:r>
        <w:rPr>
          <w:i/>
        </w:rPr>
        <w:tab/>
      </w:r>
      <w:r>
        <w:rPr>
          <w:i/>
        </w:rPr>
        <w:tab/>
      </w:r>
      <w:r>
        <w:rPr>
          <w:i/>
        </w:rPr>
        <w:tab/>
      </w:r>
      <w:r>
        <w:rPr>
          <w:i/>
        </w:rPr>
        <w:tab/>
      </w:r>
      <w:r>
        <w:rPr>
          <w:i/>
        </w:rPr>
        <w:tab/>
        <w:t>Source: Huawei, Ericsson</w:t>
      </w:r>
    </w:p>
    <w:p w14:paraId="5826B9C8" w14:textId="77777777" w:rsidR="00210E88" w:rsidRDefault="00210E88" w:rsidP="00210E88">
      <w:pPr>
        <w:rPr>
          <w:color w:val="808080"/>
        </w:rPr>
      </w:pPr>
      <w:r>
        <w:rPr>
          <w:color w:val="808080"/>
        </w:rPr>
        <w:t>(Replaces C3-230328)</w:t>
      </w:r>
    </w:p>
    <w:p w14:paraId="1C3F63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CAABB" w14:textId="5D662824" w:rsidR="00210E88" w:rsidRDefault="00210E88" w:rsidP="00210E88">
      <w:pPr>
        <w:rPr>
          <w:rFonts w:ascii="Arial" w:hAnsi="Arial" w:cs="Arial"/>
          <w:b/>
          <w:sz w:val="24"/>
        </w:rPr>
      </w:pPr>
      <w:r>
        <w:rPr>
          <w:rFonts w:ascii="Arial" w:hAnsi="Arial" w:cs="Arial"/>
          <w:b/>
          <w:color w:val="0000FF"/>
          <w:sz w:val="24"/>
        </w:rPr>
        <w:t>C3-230735</w:t>
      </w:r>
      <w:r>
        <w:rPr>
          <w:rFonts w:ascii="Arial" w:hAnsi="Arial" w:cs="Arial"/>
          <w:b/>
          <w:color w:val="0000FF"/>
          <w:sz w:val="24"/>
        </w:rPr>
        <w:tab/>
      </w:r>
      <w:r>
        <w:rPr>
          <w:rFonts w:ascii="Arial" w:hAnsi="Arial" w:cs="Arial"/>
          <w:b/>
          <w:sz w:val="24"/>
        </w:rPr>
        <w:t>Support for AF influence on Service Function Chaining</w:t>
      </w:r>
    </w:p>
    <w:p w14:paraId="45A2E5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CR-0810  rev 1 Cat: B (Rel-18)</w:t>
      </w:r>
      <w:r>
        <w:rPr>
          <w:i/>
        </w:rPr>
        <w:br/>
      </w:r>
      <w:r>
        <w:rPr>
          <w:i/>
        </w:rPr>
        <w:br/>
      </w:r>
      <w:r>
        <w:rPr>
          <w:i/>
        </w:rPr>
        <w:tab/>
      </w:r>
      <w:r>
        <w:rPr>
          <w:i/>
        </w:rPr>
        <w:tab/>
      </w:r>
      <w:r>
        <w:rPr>
          <w:i/>
        </w:rPr>
        <w:tab/>
      </w:r>
      <w:r>
        <w:rPr>
          <w:i/>
        </w:rPr>
        <w:tab/>
      </w:r>
      <w:r>
        <w:rPr>
          <w:i/>
        </w:rPr>
        <w:tab/>
        <w:t>Source: Huawei, Ericsson</w:t>
      </w:r>
    </w:p>
    <w:p w14:paraId="12BFD059" w14:textId="77777777" w:rsidR="00210E88" w:rsidRDefault="00210E88" w:rsidP="00210E88">
      <w:pPr>
        <w:rPr>
          <w:color w:val="808080"/>
        </w:rPr>
      </w:pPr>
      <w:r>
        <w:rPr>
          <w:color w:val="808080"/>
        </w:rPr>
        <w:t>(Replaces C3-230332)</w:t>
      </w:r>
    </w:p>
    <w:p w14:paraId="2CA7D8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7802" w14:textId="77777777" w:rsidR="00210E88" w:rsidRDefault="00210E88" w:rsidP="00210E88">
      <w:pPr>
        <w:pStyle w:val="Heading3"/>
      </w:pPr>
      <w:bookmarkStart w:id="131" w:name="_Toc129359591"/>
      <w:r>
        <w:t>18.13</w:t>
      </w:r>
      <w:r>
        <w:tab/>
        <w:t>CT aspects of enhancement of 5G UE Policy [eUEPO]</w:t>
      </w:r>
      <w:bookmarkEnd w:id="131"/>
    </w:p>
    <w:p w14:paraId="331ECA84" w14:textId="426327AC" w:rsidR="00210E88" w:rsidRDefault="00210E88" w:rsidP="00210E88">
      <w:pPr>
        <w:rPr>
          <w:rFonts w:ascii="Arial" w:hAnsi="Arial" w:cs="Arial"/>
          <w:b/>
          <w:sz w:val="24"/>
        </w:rPr>
      </w:pPr>
      <w:r>
        <w:rPr>
          <w:rFonts w:ascii="Arial" w:hAnsi="Arial" w:cs="Arial"/>
          <w:b/>
          <w:color w:val="0000FF"/>
          <w:sz w:val="24"/>
        </w:rPr>
        <w:t>C3-230422</w:t>
      </w:r>
      <w:r>
        <w:rPr>
          <w:rFonts w:ascii="Arial" w:hAnsi="Arial" w:cs="Arial"/>
          <w:b/>
          <w:color w:val="0000FF"/>
          <w:sz w:val="24"/>
        </w:rPr>
        <w:tab/>
      </w:r>
      <w:r>
        <w:rPr>
          <w:rFonts w:ascii="Arial" w:hAnsi="Arial" w:cs="Arial"/>
          <w:b/>
          <w:sz w:val="24"/>
        </w:rPr>
        <w:t>New Indication of URSP provisioning support in EPS</w:t>
      </w:r>
    </w:p>
    <w:p w14:paraId="313A31C3"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CR-0391  rev  Cat: B (Rel-18)</w:t>
      </w:r>
      <w:r>
        <w:rPr>
          <w:i/>
        </w:rPr>
        <w:br/>
      </w:r>
      <w:r>
        <w:rPr>
          <w:i/>
        </w:rPr>
        <w:br/>
      </w:r>
      <w:r>
        <w:rPr>
          <w:i/>
        </w:rPr>
        <w:tab/>
      </w:r>
      <w:r>
        <w:rPr>
          <w:i/>
        </w:rPr>
        <w:tab/>
      </w:r>
      <w:r>
        <w:rPr>
          <w:i/>
        </w:rPr>
        <w:tab/>
      </w:r>
      <w:r>
        <w:rPr>
          <w:i/>
        </w:rPr>
        <w:tab/>
      </w:r>
      <w:r>
        <w:rPr>
          <w:i/>
        </w:rPr>
        <w:tab/>
        <w:t>Source: Intel</w:t>
      </w:r>
    </w:p>
    <w:p w14:paraId="63F8E7E2" w14:textId="77777777" w:rsidR="00210E88" w:rsidRDefault="00210E88" w:rsidP="00210E88">
      <w:pPr>
        <w:rPr>
          <w:rFonts w:ascii="Arial" w:hAnsi="Arial" w:cs="Arial"/>
          <w:b/>
        </w:rPr>
      </w:pPr>
      <w:r>
        <w:rPr>
          <w:rFonts w:ascii="Arial" w:hAnsi="Arial" w:cs="Arial"/>
          <w:b/>
        </w:rPr>
        <w:t xml:space="preserve">Discussion: </w:t>
      </w:r>
    </w:p>
    <w:p w14:paraId="043A8A01" w14:textId="77777777" w:rsidR="00210E88" w:rsidRDefault="00210E88" w:rsidP="00210E88">
      <w:r>
        <w:t>This CR introduces a backwards compatible new feature to the OpenAPI description of the Nudr_DataRepository for Policy Data.</w:t>
      </w:r>
    </w:p>
    <w:p w14:paraId="54C9D117" w14:textId="77777777" w:rsidR="00210E88" w:rsidRDefault="00210E88" w:rsidP="00210E88">
      <w:r>
        <w:t>Depends on TS 23.503 CR 0839</w:t>
      </w:r>
    </w:p>
    <w:p w14:paraId="054340DC" w14:textId="77777777" w:rsidR="00210E88" w:rsidRDefault="00210E88" w:rsidP="00210E88">
      <w:r>
        <w:t>Abdessamad (Huawei): whether feature negotiation is needed; default value for boolean type; whether can be modified in PATCH</w:t>
      </w:r>
    </w:p>
    <w:p w14:paraId="47EC3334" w14:textId="77777777" w:rsidR="00210E88" w:rsidRDefault="00210E88" w:rsidP="00210E88">
      <w:r>
        <w:t>Fuen (Ericsson): indicates the values for true or false. Should support in PATCH</w:t>
      </w:r>
    </w:p>
    <w:p w14:paraId="69F8DB08" w14:textId="77777777" w:rsidR="00210E88" w:rsidRDefault="00210E88" w:rsidP="00210E88">
      <w:r>
        <w:t>Tomas (Intel): fine with the comments, but whether applies to PATCH.</w:t>
      </w:r>
    </w:p>
    <w:p w14:paraId="5B85B8DF" w14:textId="77777777" w:rsidR="00210E88" w:rsidRDefault="00210E88" w:rsidP="00210E88">
      <w:r>
        <w:t>Fuen (Ericsson): fine with rev</w:t>
      </w:r>
    </w:p>
    <w:p w14:paraId="4BE33770" w14:textId="77777777" w:rsidR="00210E88" w:rsidRDefault="00210E88" w:rsidP="00210E88">
      <w:r>
        <w:t>Abdessamad (Huawei): Providing comments on 0422_r1.</w:t>
      </w:r>
    </w:p>
    <w:p w14:paraId="4D3C91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C3-230740</w:t>
      </w:r>
      <w:r>
        <w:rPr>
          <w:color w:val="993300"/>
          <w:u w:val="single"/>
        </w:rPr>
        <w:t>.</w:t>
      </w:r>
    </w:p>
    <w:p w14:paraId="70F5BDAF" w14:textId="5401F3FB" w:rsidR="00210E88" w:rsidRDefault="00210E88" w:rsidP="00210E88">
      <w:pPr>
        <w:rPr>
          <w:rFonts w:ascii="Arial" w:hAnsi="Arial" w:cs="Arial"/>
          <w:b/>
          <w:sz w:val="24"/>
        </w:rPr>
      </w:pPr>
      <w:r>
        <w:rPr>
          <w:rFonts w:ascii="Arial" w:hAnsi="Arial" w:cs="Arial"/>
          <w:b/>
          <w:color w:val="0000FF"/>
          <w:sz w:val="24"/>
        </w:rPr>
        <w:t>C3-230496</w:t>
      </w:r>
      <w:r>
        <w:rPr>
          <w:rFonts w:ascii="Arial" w:hAnsi="Arial" w:cs="Arial"/>
          <w:b/>
          <w:color w:val="0000FF"/>
          <w:sz w:val="24"/>
        </w:rPr>
        <w:tab/>
      </w:r>
      <w:r>
        <w:rPr>
          <w:rFonts w:ascii="Arial" w:hAnsi="Arial" w:cs="Arial"/>
          <w:b/>
          <w:sz w:val="24"/>
        </w:rPr>
        <w:t>URSP provisioning in EPS</w:t>
      </w:r>
    </w:p>
    <w:p w14:paraId="74FCF7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CR-0238  rev  Cat: B (Rel-18)</w:t>
      </w:r>
      <w:r>
        <w:rPr>
          <w:i/>
        </w:rPr>
        <w:br/>
      </w:r>
      <w:r>
        <w:rPr>
          <w:i/>
        </w:rPr>
        <w:br/>
      </w:r>
      <w:r>
        <w:rPr>
          <w:i/>
        </w:rPr>
        <w:tab/>
      </w:r>
      <w:r>
        <w:rPr>
          <w:i/>
        </w:rPr>
        <w:tab/>
      </w:r>
      <w:r>
        <w:rPr>
          <w:i/>
        </w:rPr>
        <w:tab/>
      </w:r>
      <w:r>
        <w:rPr>
          <w:i/>
        </w:rPr>
        <w:tab/>
      </w:r>
      <w:r>
        <w:rPr>
          <w:i/>
        </w:rPr>
        <w:tab/>
        <w:t>Source: Intel</w:t>
      </w:r>
    </w:p>
    <w:p w14:paraId="0A005083" w14:textId="77777777" w:rsidR="00210E88" w:rsidRDefault="00210E88" w:rsidP="00210E88">
      <w:pPr>
        <w:rPr>
          <w:rFonts w:ascii="Arial" w:hAnsi="Arial" w:cs="Arial"/>
          <w:b/>
        </w:rPr>
      </w:pPr>
      <w:r>
        <w:rPr>
          <w:rFonts w:ascii="Arial" w:hAnsi="Arial" w:cs="Arial"/>
          <w:b/>
        </w:rPr>
        <w:t xml:space="preserve">Discussion: </w:t>
      </w:r>
    </w:p>
    <w:p w14:paraId="08256A11" w14:textId="77777777" w:rsidR="00210E88" w:rsidRDefault="00210E88" w:rsidP="00210E88">
      <w:r>
        <w:t>Depends on TS 23.502 CR 3740</w:t>
      </w:r>
    </w:p>
    <w:p w14:paraId="5CDCC93A" w14:textId="77777777" w:rsidR="00210E88" w:rsidRDefault="00210E88" w:rsidP="00210E88">
      <w:r>
        <w:t>Fuen (Ericsson): comments on roaming, last change on clause 4.1.3.2, comments on 4.2.2.1; generic definition for 4.2.2.2.1.0 but define details in subsequent clauses; removal the description about 5G-4G UE mobility; comments on 4.2.3.2, add EN.</w:t>
      </w:r>
    </w:p>
    <w:p w14:paraId="09A47CA0" w14:textId="77777777" w:rsidR="00210E88" w:rsidRDefault="00210E88" w:rsidP="00210E88">
      <w:r>
        <w:t>Abdessamad (Huawei): share the same comments; terminologies, use PCF for the PDU session/ the UE</w:t>
      </w:r>
    </w:p>
    <w:p w14:paraId="6E23E2A2" w14:textId="77777777" w:rsidR="00210E88" w:rsidRDefault="00210E88" w:rsidP="00210E88">
      <w:r>
        <w:t>Fuen (Ericsson): fine with r1</w:t>
      </w:r>
    </w:p>
    <w:p w14:paraId="1424BF1D" w14:textId="77777777" w:rsidR="00210E88" w:rsidRDefault="00210E88" w:rsidP="00210E88">
      <w:r>
        <w:t>Abdessamad (Huawei): Also fine with 0496_r1.</w:t>
      </w:r>
    </w:p>
    <w:p w14:paraId="61E94C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C3-230743</w:t>
      </w:r>
      <w:r>
        <w:rPr>
          <w:color w:val="993300"/>
          <w:u w:val="single"/>
        </w:rPr>
        <w:t>.</w:t>
      </w:r>
    </w:p>
    <w:p w14:paraId="69F9CBBB" w14:textId="0309C3A8" w:rsidR="00210E88" w:rsidRDefault="00210E88" w:rsidP="00210E88">
      <w:pPr>
        <w:rPr>
          <w:rFonts w:ascii="Arial" w:hAnsi="Arial" w:cs="Arial"/>
          <w:b/>
          <w:sz w:val="24"/>
        </w:rPr>
      </w:pPr>
      <w:r>
        <w:rPr>
          <w:rFonts w:ascii="Arial" w:hAnsi="Arial" w:cs="Arial"/>
          <w:b/>
          <w:color w:val="0000FF"/>
          <w:sz w:val="24"/>
        </w:rPr>
        <w:t>C3-230594</w:t>
      </w:r>
      <w:r>
        <w:rPr>
          <w:rFonts w:ascii="Arial" w:hAnsi="Arial" w:cs="Arial"/>
          <w:b/>
          <w:color w:val="0000FF"/>
          <w:sz w:val="24"/>
        </w:rPr>
        <w:tab/>
      </w:r>
      <w:r>
        <w:rPr>
          <w:rFonts w:ascii="Arial" w:hAnsi="Arial" w:cs="Arial"/>
          <w:b/>
          <w:sz w:val="24"/>
        </w:rPr>
        <w:t>URSP provisioning in EPS</w:t>
      </w:r>
    </w:p>
    <w:p w14:paraId="10029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Cat: B (Rel-18)</w:t>
      </w:r>
      <w:r>
        <w:rPr>
          <w:i/>
        </w:rPr>
        <w:br/>
      </w:r>
      <w:r>
        <w:rPr>
          <w:i/>
        </w:rPr>
        <w:br/>
      </w:r>
      <w:r>
        <w:rPr>
          <w:i/>
        </w:rPr>
        <w:tab/>
      </w:r>
      <w:r>
        <w:rPr>
          <w:i/>
        </w:rPr>
        <w:tab/>
      </w:r>
      <w:r>
        <w:rPr>
          <w:i/>
        </w:rPr>
        <w:tab/>
      </w:r>
      <w:r>
        <w:rPr>
          <w:i/>
        </w:rPr>
        <w:tab/>
      </w:r>
      <w:r>
        <w:rPr>
          <w:i/>
        </w:rPr>
        <w:tab/>
        <w:t>Source: Intel</w:t>
      </w:r>
    </w:p>
    <w:p w14:paraId="0CBBF663" w14:textId="77777777" w:rsidR="00210E88" w:rsidRDefault="00210E88" w:rsidP="00210E88">
      <w:pPr>
        <w:rPr>
          <w:rFonts w:ascii="Arial" w:hAnsi="Arial" w:cs="Arial"/>
          <w:b/>
        </w:rPr>
      </w:pPr>
      <w:r>
        <w:rPr>
          <w:rFonts w:ascii="Arial" w:hAnsi="Arial" w:cs="Arial"/>
          <w:b/>
        </w:rPr>
        <w:t xml:space="preserve">Discussion: </w:t>
      </w:r>
    </w:p>
    <w:p w14:paraId="59F9DC76" w14:textId="77777777" w:rsidR="00210E88" w:rsidRDefault="00210E88" w:rsidP="00210E88">
      <w:r>
        <w:t>This CR introduces a backwards compatible new feature to the OpenAPI description of the Npcf_SMPolicyControl.</w:t>
      </w:r>
    </w:p>
    <w:p w14:paraId="3FD500BC" w14:textId="77777777" w:rsidR="00210E88" w:rsidRDefault="00210E88" w:rsidP="00210E88">
      <w:r>
        <w:t>Depends on TS 23.502 CR 3740</w:t>
      </w:r>
    </w:p>
    <w:p w14:paraId="6DF50B93" w14:textId="77777777" w:rsidR="00210E88" w:rsidRDefault="00210E88" w:rsidP="00210E88">
      <w:r>
        <w:t>Fuen (Ericsson): comments</w:t>
      </w:r>
    </w:p>
    <w:p w14:paraId="1D1BBDAE" w14:textId="77777777" w:rsidR="00210E88" w:rsidRDefault="00210E88" w:rsidP="00210E88">
      <w:r>
        <w:t>Abdessamad (Huawei): comments</w:t>
      </w:r>
    </w:p>
    <w:p w14:paraId="12F9F8B7" w14:textId="77777777" w:rsidR="00210E88" w:rsidRDefault="00210E88" w:rsidP="00210E88">
      <w:r>
        <w:t>Fuen (Ericsson): fine with rev</w:t>
      </w:r>
    </w:p>
    <w:p w14:paraId="3C34B355" w14:textId="77777777" w:rsidR="00210E88" w:rsidRDefault="00210E88" w:rsidP="00210E88">
      <w:r>
        <w:lastRenderedPageBreak/>
        <w:t>Fuen (Ericsson): minor missing comments. If you agree, Ericsson would like to cosign this CR.</w:t>
      </w:r>
    </w:p>
    <w:p w14:paraId="7B89FEA4" w14:textId="77777777" w:rsidR="00210E88" w:rsidRDefault="00210E88" w:rsidP="00210E88">
      <w:r>
        <w:t>Abdessamad (Huawei): Fine with 0594_r1 with the typos indicated by Ericsson corrected.</w:t>
      </w:r>
    </w:p>
    <w:p w14:paraId="05564D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C3-230742</w:t>
      </w:r>
      <w:r>
        <w:rPr>
          <w:color w:val="993300"/>
          <w:u w:val="single"/>
        </w:rPr>
        <w:t>.</w:t>
      </w:r>
    </w:p>
    <w:p w14:paraId="28A3BCE7" w14:textId="5EFC0BF6" w:rsidR="00210E88" w:rsidRDefault="00210E88" w:rsidP="00210E88">
      <w:pPr>
        <w:rPr>
          <w:rFonts w:ascii="Arial" w:hAnsi="Arial" w:cs="Arial"/>
          <w:b/>
          <w:sz w:val="24"/>
        </w:rPr>
      </w:pPr>
      <w:r>
        <w:rPr>
          <w:rFonts w:ascii="Arial" w:hAnsi="Arial" w:cs="Arial"/>
          <w:b/>
          <w:color w:val="0000FF"/>
          <w:sz w:val="24"/>
        </w:rPr>
        <w:t>C3-230740</w:t>
      </w:r>
      <w:r>
        <w:rPr>
          <w:rFonts w:ascii="Arial" w:hAnsi="Arial" w:cs="Arial"/>
          <w:b/>
          <w:color w:val="0000FF"/>
          <w:sz w:val="24"/>
        </w:rPr>
        <w:tab/>
      </w:r>
      <w:r>
        <w:rPr>
          <w:rFonts w:ascii="Arial" w:hAnsi="Arial" w:cs="Arial"/>
          <w:b/>
          <w:sz w:val="24"/>
        </w:rPr>
        <w:t>New Indication of URSP provisioning support in EPS</w:t>
      </w:r>
    </w:p>
    <w:p w14:paraId="0678ED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CR-0391  rev 1 Cat: B (Rel-18)</w:t>
      </w:r>
      <w:r>
        <w:rPr>
          <w:i/>
        </w:rPr>
        <w:br/>
      </w:r>
      <w:r>
        <w:rPr>
          <w:i/>
        </w:rPr>
        <w:br/>
      </w:r>
      <w:r>
        <w:rPr>
          <w:i/>
        </w:rPr>
        <w:tab/>
      </w:r>
      <w:r>
        <w:rPr>
          <w:i/>
        </w:rPr>
        <w:tab/>
      </w:r>
      <w:r>
        <w:rPr>
          <w:i/>
        </w:rPr>
        <w:tab/>
      </w:r>
      <w:r>
        <w:rPr>
          <w:i/>
        </w:rPr>
        <w:tab/>
      </w:r>
      <w:r>
        <w:rPr>
          <w:i/>
        </w:rPr>
        <w:tab/>
        <w:t>Source: Intel</w:t>
      </w:r>
    </w:p>
    <w:p w14:paraId="3FE95875" w14:textId="77777777" w:rsidR="00210E88" w:rsidRDefault="00210E88" w:rsidP="00210E88">
      <w:pPr>
        <w:rPr>
          <w:color w:val="808080"/>
        </w:rPr>
      </w:pPr>
      <w:r>
        <w:rPr>
          <w:color w:val="808080"/>
        </w:rPr>
        <w:t>(Replaces C3-230422)</w:t>
      </w:r>
    </w:p>
    <w:p w14:paraId="75158C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CBB7" w14:textId="101B04C7" w:rsidR="00210E88" w:rsidRDefault="00210E88" w:rsidP="00210E88">
      <w:pPr>
        <w:rPr>
          <w:rFonts w:ascii="Arial" w:hAnsi="Arial" w:cs="Arial"/>
          <w:b/>
          <w:sz w:val="24"/>
        </w:rPr>
      </w:pPr>
      <w:r>
        <w:rPr>
          <w:rFonts w:ascii="Arial" w:hAnsi="Arial" w:cs="Arial"/>
          <w:b/>
          <w:color w:val="0000FF"/>
          <w:sz w:val="24"/>
        </w:rPr>
        <w:t>C3-230742</w:t>
      </w:r>
      <w:r>
        <w:rPr>
          <w:rFonts w:ascii="Arial" w:hAnsi="Arial" w:cs="Arial"/>
          <w:b/>
          <w:color w:val="0000FF"/>
          <w:sz w:val="24"/>
        </w:rPr>
        <w:tab/>
      </w:r>
      <w:r>
        <w:rPr>
          <w:rFonts w:ascii="Arial" w:hAnsi="Arial" w:cs="Arial"/>
          <w:b/>
          <w:sz w:val="24"/>
        </w:rPr>
        <w:t>URSP provisioning in EPS</w:t>
      </w:r>
    </w:p>
    <w:p w14:paraId="5F2FB2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1 Cat: B (Rel-18)</w:t>
      </w:r>
      <w:r>
        <w:rPr>
          <w:i/>
        </w:rPr>
        <w:br/>
      </w:r>
      <w:r>
        <w:rPr>
          <w:i/>
        </w:rPr>
        <w:br/>
      </w:r>
      <w:r>
        <w:rPr>
          <w:i/>
        </w:rPr>
        <w:tab/>
      </w:r>
      <w:r>
        <w:rPr>
          <w:i/>
        </w:rPr>
        <w:tab/>
      </w:r>
      <w:r>
        <w:rPr>
          <w:i/>
        </w:rPr>
        <w:tab/>
      </w:r>
      <w:r>
        <w:rPr>
          <w:i/>
        </w:rPr>
        <w:tab/>
      </w:r>
      <w:r>
        <w:rPr>
          <w:i/>
        </w:rPr>
        <w:tab/>
        <w:t>Source: Intel, Ericsson</w:t>
      </w:r>
    </w:p>
    <w:p w14:paraId="4E9C4AD5" w14:textId="77777777" w:rsidR="00210E88" w:rsidRDefault="00210E88" w:rsidP="00210E88">
      <w:pPr>
        <w:rPr>
          <w:color w:val="808080"/>
        </w:rPr>
      </w:pPr>
      <w:r>
        <w:rPr>
          <w:color w:val="808080"/>
        </w:rPr>
        <w:t>(Replaces C3-230594)</w:t>
      </w:r>
    </w:p>
    <w:p w14:paraId="307788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301B6" w14:textId="7D7CFB65" w:rsidR="00210E88" w:rsidRDefault="00210E88" w:rsidP="00210E88">
      <w:pPr>
        <w:rPr>
          <w:rFonts w:ascii="Arial" w:hAnsi="Arial" w:cs="Arial"/>
          <w:b/>
          <w:sz w:val="24"/>
        </w:rPr>
      </w:pPr>
      <w:r>
        <w:rPr>
          <w:rFonts w:ascii="Arial" w:hAnsi="Arial" w:cs="Arial"/>
          <w:b/>
          <w:color w:val="0000FF"/>
          <w:sz w:val="24"/>
        </w:rPr>
        <w:t>C3-230743</w:t>
      </w:r>
      <w:r>
        <w:rPr>
          <w:rFonts w:ascii="Arial" w:hAnsi="Arial" w:cs="Arial"/>
          <w:b/>
          <w:color w:val="0000FF"/>
          <w:sz w:val="24"/>
        </w:rPr>
        <w:tab/>
      </w:r>
      <w:r>
        <w:rPr>
          <w:rFonts w:ascii="Arial" w:hAnsi="Arial" w:cs="Arial"/>
          <w:b/>
          <w:sz w:val="24"/>
        </w:rPr>
        <w:t>URSP provisioning in EPS</w:t>
      </w:r>
    </w:p>
    <w:p w14:paraId="025040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CR-0238  rev 1 Cat: B (Rel-18)</w:t>
      </w:r>
      <w:r>
        <w:rPr>
          <w:i/>
        </w:rPr>
        <w:br/>
      </w:r>
      <w:r>
        <w:rPr>
          <w:i/>
        </w:rPr>
        <w:br/>
      </w:r>
      <w:r>
        <w:rPr>
          <w:i/>
        </w:rPr>
        <w:tab/>
      </w:r>
      <w:r>
        <w:rPr>
          <w:i/>
        </w:rPr>
        <w:tab/>
      </w:r>
      <w:r>
        <w:rPr>
          <w:i/>
        </w:rPr>
        <w:tab/>
      </w:r>
      <w:r>
        <w:rPr>
          <w:i/>
        </w:rPr>
        <w:tab/>
      </w:r>
      <w:r>
        <w:rPr>
          <w:i/>
        </w:rPr>
        <w:tab/>
        <w:t>Source: Intel, Ericsson</w:t>
      </w:r>
    </w:p>
    <w:p w14:paraId="6F1BA3DE" w14:textId="77777777" w:rsidR="00210E88" w:rsidRDefault="00210E88" w:rsidP="00210E88">
      <w:pPr>
        <w:rPr>
          <w:color w:val="808080"/>
        </w:rPr>
      </w:pPr>
      <w:r>
        <w:rPr>
          <w:color w:val="808080"/>
        </w:rPr>
        <w:t>(Replaces C3-230496)</w:t>
      </w:r>
    </w:p>
    <w:p w14:paraId="53DD80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2BBDD" w14:textId="77777777" w:rsidR="00210E88" w:rsidRDefault="00210E88" w:rsidP="00210E88">
      <w:pPr>
        <w:pStyle w:val="Heading3"/>
      </w:pPr>
      <w:bookmarkStart w:id="132" w:name="_Toc129359592"/>
      <w:r>
        <w:t>18.14</w:t>
      </w:r>
      <w:r>
        <w:tab/>
        <w:t>CT aspects for Enabling Edge Applications Phase 2 [EDGEAPP_Ph2]</w:t>
      </w:r>
      <w:bookmarkEnd w:id="132"/>
    </w:p>
    <w:p w14:paraId="3EC53CFD" w14:textId="35223FBC" w:rsidR="00210E88" w:rsidRDefault="00210E88" w:rsidP="00210E88">
      <w:pPr>
        <w:rPr>
          <w:rFonts w:ascii="Arial" w:hAnsi="Arial" w:cs="Arial"/>
          <w:b/>
          <w:sz w:val="24"/>
        </w:rPr>
      </w:pPr>
      <w:r>
        <w:rPr>
          <w:rFonts w:ascii="Arial" w:hAnsi="Arial" w:cs="Arial"/>
          <w:b/>
          <w:color w:val="0000FF"/>
          <w:sz w:val="24"/>
        </w:rPr>
        <w:t>C3-230391</w:t>
      </w:r>
      <w:r>
        <w:rPr>
          <w:rFonts w:ascii="Arial" w:hAnsi="Arial" w:cs="Arial"/>
          <w:b/>
          <w:color w:val="0000FF"/>
          <w:sz w:val="24"/>
        </w:rPr>
        <w:tab/>
      </w:r>
      <w:r>
        <w:rPr>
          <w:rFonts w:ascii="Arial" w:hAnsi="Arial" w:cs="Arial"/>
          <w:b/>
          <w:sz w:val="24"/>
        </w:rPr>
        <w:t>Extension Naming Schemes</w:t>
      </w:r>
    </w:p>
    <w:p w14:paraId="7D1C7E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CR-0653  rev  Cat: B (Rel-18)</w:t>
      </w:r>
      <w:r>
        <w:rPr>
          <w:i/>
        </w:rPr>
        <w:br/>
      </w:r>
      <w:r>
        <w:rPr>
          <w:i/>
        </w:rPr>
        <w:br/>
      </w:r>
      <w:r>
        <w:rPr>
          <w:i/>
        </w:rPr>
        <w:tab/>
      </w:r>
      <w:r>
        <w:rPr>
          <w:i/>
        </w:rPr>
        <w:tab/>
      </w:r>
      <w:r>
        <w:rPr>
          <w:i/>
        </w:rPr>
        <w:tab/>
      </w:r>
      <w:r>
        <w:rPr>
          <w:i/>
        </w:rPr>
        <w:tab/>
      </w:r>
      <w:r>
        <w:rPr>
          <w:i/>
        </w:rPr>
        <w:tab/>
        <w:t>Source: Nokia, Nokia Shanghai Bell</w:t>
      </w:r>
    </w:p>
    <w:p w14:paraId="1CE80A10" w14:textId="77777777" w:rsidR="00210E88" w:rsidRDefault="00210E88" w:rsidP="00210E88">
      <w:pPr>
        <w:rPr>
          <w:rFonts w:ascii="Arial" w:hAnsi="Arial" w:cs="Arial"/>
          <w:b/>
        </w:rPr>
      </w:pPr>
      <w:r>
        <w:rPr>
          <w:rFonts w:ascii="Arial" w:hAnsi="Arial" w:cs="Arial"/>
          <w:b/>
        </w:rPr>
        <w:t xml:space="preserve">Discussion: </w:t>
      </w:r>
    </w:p>
    <w:p w14:paraId="257430B4"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5E8A92BE" w14:textId="77777777" w:rsidR="00210E88" w:rsidRDefault="00210E88" w:rsidP="00210E88">
      <w:r>
        <w:t>Maria (Ericsson): Will provide r1 with comments. Fine with using NBI18 WID.</w:t>
      </w:r>
    </w:p>
    <w:p w14:paraId="13FBA48D" w14:textId="77777777" w:rsidR="00210E88" w:rsidRDefault="00210E88" w:rsidP="00210E88">
      <w:r>
        <w:t xml:space="preserve">Abdessamad (Huawei): Can use NBI18 WID code. Have comments and provide offline. </w:t>
      </w:r>
    </w:p>
    <w:p w14:paraId="53B3689E" w14:textId="77777777" w:rsidR="00210E88" w:rsidRDefault="00210E88" w:rsidP="00210E88">
      <w:r>
        <w:t>Partha (Nokia): OK with NBI18 WI code</w:t>
      </w:r>
    </w:p>
    <w:p w14:paraId="272387AB" w14:textId="77777777" w:rsidR="00210E88" w:rsidRDefault="00210E88" w:rsidP="00210E88">
      <w:r>
        <w:t>Partha (Nokia): r5</w:t>
      </w:r>
    </w:p>
    <w:p w14:paraId="0C4C94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C3-230900</w:t>
      </w:r>
      <w:r>
        <w:rPr>
          <w:color w:val="993300"/>
          <w:u w:val="single"/>
        </w:rPr>
        <w:t>.</w:t>
      </w:r>
    </w:p>
    <w:p w14:paraId="7DF3EB4E" w14:textId="64703CCD" w:rsidR="00210E88" w:rsidRDefault="00210E88" w:rsidP="00210E88">
      <w:pPr>
        <w:rPr>
          <w:rFonts w:ascii="Arial" w:hAnsi="Arial" w:cs="Arial"/>
          <w:b/>
          <w:sz w:val="24"/>
        </w:rPr>
      </w:pPr>
      <w:r>
        <w:rPr>
          <w:rFonts w:ascii="Arial" w:hAnsi="Arial" w:cs="Arial"/>
          <w:b/>
          <w:color w:val="0000FF"/>
          <w:sz w:val="24"/>
        </w:rPr>
        <w:t>C3-230392</w:t>
      </w:r>
      <w:r>
        <w:rPr>
          <w:rFonts w:ascii="Arial" w:hAnsi="Arial" w:cs="Arial"/>
          <w:b/>
          <w:color w:val="0000FF"/>
          <w:sz w:val="24"/>
        </w:rPr>
        <w:tab/>
      </w:r>
      <w:r>
        <w:rPr>
          <w:rFonts w:ascii="Arial" w:hAnsi="Arial" w:cs="Arial"/>
          <w:b/>
          <w:sz w:val="24"/>
        </w:rPr>
        <w:t>CAPIF Extension Naming Schemes</w:t>
      </w:r>
    </w:p>
    <w:p w14:paraId="6381B770"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CR-0287  rev  Cat: B (Rel-18)</w:t>
      </w:r>
      <w:r>
        <w:rPr>
          <w:i/>
        </w:rPr>
        <w:br/>
      </w:r>
      <w:r>
        <w:rPr>
          <w:i/>
        </w:rPr>
        <w:br/>
      </w:r>
      <w:r>
        <w:rPr>
          <w:i/>
        </w:rPr>
        <w:tab/>
      </w:r>
      <w:r>
        <w:rPr>
          <w:i/>
        </w:rPr>
        <w:tab/>
      </w:r>
      <w:r>
        <w:rPr>
          <w:i/>
        </w:rPr>
        <w:tab/>
      </w:r>
      <w:r>
        <w:rPr>
          <w:i/>
        </w:rPr>
        <w:tab/>
      </w:r>
      <w:r>
        <w:rPr>
          <w:i/>
        </w:rPr>
        <w:tab/>
        <w:t>Source: Nokia, Nokia Shanghai Bell</w:t>
      </w:r>
    </w:p>
    <w:p w14:paraId="4A4345F0" w14:textId="77777777" w:rsidR="00210E88" w:rsidRDefault="00210E88" w:rsidP="00210E88">
      <w:pPr>
        <w:rPr>
          <w:rFonts w:ascii="Arial" w:hAnsi="Arial" w:cs="Arial"/>
          <w:b/>
        </w:rPr>
      </w:pPr>
      <w:r>
        <w:rPr>
          <w:rFonts w:ascii="Arial" w:hAnsi="Arial" w:cs="Arial"/>
          <w:b/>
        </w:rPr>
        <w:t xml:space="preserve">Discussion: </w:t>
      </w:r>
    </w:p>
    <w:p w14:paraId="2DE596FB"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376D5B86" w14:textId="77777777" w:rsidR="00210E88" w:rsidRDefault="00210E88" w:rsidP="00210E88">
      <w:r>
        <w:t>Maria (Ericsson): Fine with using NBI18 WID.</w:t>
      </w:r>
    </w:p>
    <w:p w14:paraId="7DA4FDF0" w14:textId="77777777" w:rsidR="00210E88" w:rsidRDefault="00210E88" w:rsidP="00210E88">
      <w:r>
        <w:t>Abdessamad (Huawei): Fine with using NBI18 WID. Simplify title 7.x. Second sentence of 7.x not needed. Note 3 is normative, but it is an example, so 2nd change not needed.</w:t>
      </w:r>
    </w:p>
    <w:p w14:paraId="7562566C" w14:textId="77777777" w:rsidR="00210E88" w:rsidRDefault="00210E88" w:rsidP="00210E88">
      <w:r>
        <w:t>Partha (Nokia): Fine with comments from Abdessamad</w:t>
      </w:r>
    </w:p>
    <w:p w14:paraId="662D5127" w14:textId="77777777" w:rsidR="00210E88" w:rsidRDefault="00210E88" w:rsidP="00210E88">
      <w:r>
        <w:t xml:space="preserve">Offline discussion. </w:t>
      </w:r>
    </w:p>
    <w:p w14:paraId="59E0E522" w14:textId="77777777" w:rsidR="00210E88" w:rsidRDefault="00210E88" w:rsidP="00210E88">
      <w:r>
        <w:t>CAPIF extensions can be done in NBI18</w:t>
      </w:r>
    </w:p>
    <w:p w14:paraId="0FC26522" w14:textId="77777777" w:rsidR="00210E88" w:rsidRDefault="00210E88" w:rsidP="00210E88">
      <w:r>
        <w:t>Partha (Nokia): r3</w:t>
      </w:r>
    </w:p>
    <w:p w14:paraId="641F9E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C3-230901</w:t>
      </w:r>
      <w:r>
        <w:rPr>
          <w:color w:val="993300"/>
          <w:u w:val="single"/>
        </w:rPr>
        <w:t>.</w:t>
      </w:r>
    </w:p>
    <w:p w14:paraId="40D96A3A" w14:textId="3B81B7A8" w:rsidR="00210E88" w:rsidRDefault="00210E88" w:rsidP="00210E88">
      <w:pPr>
        <w:rPr>
          <w:rFonts w:ascii="Arial" w:hAnsi="Arial" w:cs="Arial"/>
          <w:b/>
          <w:sz w:val="24"/>
        </w:rPr>
      </w:pPr>
      <w:r>
        <w:rPr>
          <w:rFonts w:ascii="Arial" w:hAnsi="Arial" w:cs="Arial"/>
          <w:b/>
          <w:color w:val="0000FF"/>
          <w:sz w:val="24"/>
        </w:rPr>
        <w:t>C3-230393</w:t>
      </w:r>
      <w:r>
        <w:rPr>
          <w:rFonts w:ascii="Arial" w:hAnsi="Arial" w:cs="Arial"/>
          <w:b/>
          <w:color w:val="0000FF"/>
          <w:sz w:val="24"/>
        </w:rPr>
        <w:tab/>
      </w:r>
      <w:r>
        <w:rPr>
          <w:rFonts w:ascii="Arial" w:hAnsi="Arial" w:cs="Arial"/>
          <w:b/>
          <w:sz w:val="24"/>
        </w:rPr>
        <w:t>CAPIF Register discovery query extension parameter definition</w:t>
      </w:r>
    </w:p>
    <w:p w14:paraId="358FAA4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CR-0288  rev  Cat: B (Rel-18)</w:t>
      </w:r>
      <w:r>
        <w:rPr>
          <w:i/>
        </w:rPr>
        <w:br/>
      </w:r>
      <w:r>
        <w:rPr>
          <w:i/>
        </w:rPr>
        <w:br/>
      </w:r>
      <w:r>
        <w:rPr>
          <w:i/>
        </w:rPr>
        <w:tab/>
      </w:r>
      <w:r>
        <w:rPr>
          <w:i/>
        </w:rPr>
        <w:tab/>
      </w:r>
      <w:r>
        <w:rPr>
          <w:i/>
        </w:rPr>
        <w:tab/>
      </w:r>
      <w:r>
        <w:rPr>
          <w:i/>
        </w:rPr>
        <w:tab/>
      </w:r>
      <w:r>
        <w:rPr>
          <w:i/>
        </w:rPr>
        <w:tab/>
        <w:t>Source: Nokia, Nokia Shanghai Bell</w:t>
      </w:r>
    </w:p>
    <w:p w14:paraId="51A129CC" w14:textId="77777777" w:rsidR="00210E88" w:rsidRDefault="00210E88" w:rsidP="00210E88">
      <w:pPr>
        <w:rPr>
          <w:rFonts w:ascii="Arial" w:hAnsi="Arial" w:cs="Arial"/>
          <w:b/>
        </w:rPr>
      </w:pPr>
      <w:r>
        <w:rPr>
          <w:rFonts w:ascii="Arial" w:hAnsi="Arial" w:cs="Arial"/>
          <w:b/>
        </w:rPr>
        <w:t xml:space="preserve">Discussion: </w:t>
      </w:r>
    </w:p>
    <w:p w14:paraId="1787565B"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2451A8B5" w14:textId="77777777" w:rsidR="00210E88" w:rsidRDefault="00210E88" w:rsidP="00210E88">
      <w:r>
        <w:t>Maria (Ericsson): The service operation is not in stage 2, we need stage 2 normative requirement. LS to SA6 is needed.</w:t>
      </w:r>
    </w:p>
    <w:p w14:paraId="687C9C7F" w14:textId="77777777" w:rsidR="00210E88" w:rsidRDefault="00210E88" w:rsidP="00210E88">
      <w:r>
        <w:t>Abdessamad (Huawei): Needs further study and discussion. New service operation is not needed. Check TS 29.510 to reuse mechanism related to extensibility. TS 29.510 addresses specific requirements that are stated by Uwe (Nokia) on querying the vendor specific extension parameters.</w:t>
      </w:r>
    </w:p>
    <w:p w14:paraId="4A773788" w14:textId="77777777" w:rsidR="00210E88" w:rsidRDefault="00210E88" w:rsidP="00210E88">
      <w:r>
        <w:t>Partha (Nokia): 29.500 extensions is meant for entire 5GC, which is being reused here. This approach can add any JSON objects. Service operation is introduced based on internal study.</w:t>
      </w:r>
    </w:p>
    <w:p w14:paraId="6781F32E" w14:textId="77777777" w:rsidR="00210E88" w:rsidRDefault="00210E88" w:rsidP="00210E88">
      <w:r>
        <w:t xml:space="preserve">Uwe (Nokia): It is needed to include the vendor specific extension parameters as part of query parameters in CAPIF discovery service and publish service. </w:t>
      </w:r>
    </w:p>
    <w:p w14:paraId="38F4CBFF" w14:textId="77777777" w:rsidR="00210E88" w:rsidRDefault="00210E88" w:rsidP="00210E88">
      <w:r>
        <w:t>LS to SA6 – Uwe (Nokia) Can this be done in this meeting timeline. What is the time frame.</w:t>
      </w:r>
    </w:p>
    <w:p w14:paraId="78046E27" w14:textId="77777777" w:rsidR="00210E88" w:rsidRDefault="00210E88" w:rsidP="00210E88">
      <w:r>
        <w:t xml:space="preserve">     Abdessamad (Huawei): No need to send LS, its stage 3 discussion. </w:t>
      </w:r>
    </w:p>
    <w:p w14:paraId="4F71C728" w14:textId="77777777" w:rsidR="00210E88" w:rsidRDefault="00210E88" w:rsidP="00210E88">
      <w:r>
        <w:t xml:space="preserve">     Maria (Ericsson): Need an LS. If this service operation is needed, then SA6 needs to agree the new service operation.</w:t>
      </w:r>
    </w:p>
    <w:p w14:paraId="18E746CB" w14:textId="77777777" w:rsidR="00210E88" w:rsidRDefault="00210E88" w:rsidP="00210E88">
      <w:r>
        <w:t xml:space="preserve">     </w:t>
      </w:r>
    </w:p>
    <w:p w14:paraId="65441C0B" w14:textId="77777777" w:rsidR="00210E88" w:rsidRDefault="00210E88" w:rsidP="00210E88">
      <w:r>
        <w:t>Continue offline discussion.</w:t>
      </w:r>
    </w:p>
    <w:p w14:paraId="48E65A95" w14:textId="77777777" w:rsidR="00210E88" w:rsidRDefault="00210E88" w:rsidP="00210E88">
      <w:r>
        <w:t>CAPIF extensions can be done in NBI18</w:t>
      </w:r>
    </w:p>
    <w:p w14:paraId="6B16CE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6F6A31" w14:textId="082B061A" w:rsidR="00210E88" w:rsidRDefault="00210E88" w:rsidP="00210E88">
      <w:pPr>
        <w:rPr>
          <w:rFonts w:ascii="Arial" w:hAnsi="Arial" w:cs="Arial"/>
          <w:b/>
          <w:sz w:val="24"/>
        </w:rPr>
      </w:pPr>
      <w:r>
        <w:rPr>
          <w:rFonts w:ascii="Arial" w:hAnsi="Arial" w:cs="Arial"/>
          <w:b/>
          <w:color w:val="0000FF"/>
          <w:sz w:val="24"/>
        </w:rPr>
        <w:t>C3-230394</w:t>
      </w:r>
      <w:r>
        <w:rPr>
          <w:rFonts w:ascii="Arial" w:hAnsi="Arial" w:cs="Arial"/>
          <w:b/>
          <w:color w:val="0000FF"/>
          <w:sz w:val="24"/>
        </w:rPr>
        <w:tab/>
      </w:r>
      <w:r>
        <w:rPr>
          <w:rFonts w:ascii="Arial" w:hAnsi="Arial" w:cs="Arial"/>
          <w:b/>
          <w:sz w:val="24"/>
        </w:rPr>
        <w:t>API definition of CAPIF Register discovery query extension parameter</w:t>
      </w:r>
    </w:p>
    <w:p w14:paraId="437150A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CR-0289  rev  Cat: B (Rel-18)</w:t>
      </w:r>
      <w:r>
        <w:rPr>
          <w:i/>
        </w:rPr>
        <w:br/>
      </w:r>
      <w:r>
        <w:rPr>
          <w:i/>
        </w:rPr>
        <w:br/>
      </w:r>
      <w:r>
        <w:rPr>
          <w:i/>
        </w:rPr>
        <w:tab/>
      </w:r>
      <w:r>
        <w:rPr>
          <w:i/>
        </w:rPr>
        <w:tab/>
      </w:r>
      <w:r>
        <w:rPr>
          <w:i/>
        </w:rPr>
        <w:tab/>
      </w:r>
      <w:r>
        <w:rPr>
          <w:i/>
        </w:rPr>
        <w:tab/>
      </w:r>
      <w:r>
        <w:rPr>
          <w:i/>
        </w:rPr>
        <w:tab/>
        <w:t>Source: Nokia, Nokia Shanghai Bell</w:t>
      </w:r>
    </w:p>
    <w:p w14:paraId="5763248F" w14:textId="77777777" w:rsidR="00210E88" w:rsidRDefault="00210E88" w:rsidP="00210E88">
      <w:pPr>
        <w:rPr>
          <w:rFonts w:ascii="Arial" w:hAnsi="Arial" w:cs="Arial"/>
          <w:b/>
        </w:rPr>
      </w:pPr>
      <w:r>
        <w:rPr>
          <w:rFonts w:ascii="Arial" w:hAnsi="Arial" w:cs="Arial"/>
          <w:b/>
        </w:rPr>
        <w:t xml:space="preserve">Discussion: </w:t>
      </w:r>
    </w:p>
    <w:p w14:paraId="3B76B94F"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030E9A4A" w14:textId="77777777" w:rsidR="00210E88" w:rsidRDefault="00210E88" w:rsidP="00210E88">
      <w:r>
        <w:t>Maria (Ericsson): The service operation is not in stage 2, we need stage 2 normative requirement. LS to SA6 is needed.</w:t>
      </w:r>
    </w:p>
    <w:p w14:paraId="0DBEB44A" w14:textId="77777777" w:rsidR="00210E88" w:rsidRDefault="00210E88" w:rsidP="00210E88">
      <w:r>
        <w:t>Abdessamad (Huawei): Needs further study and discussion. New service operation is not needed. Check TS 29.510 to reuse mechanism related to extensibility</w:t>
      </w:r>
    </w:p>
    <w:p w14:paraId="3EA3469B" w14:textId="77777777" w:rsidR="00210E88" w:rsidRDefault="00210E88" w:rsidP="00210E88">
      <w:r>
        <w:t xml:space="preserve">Uwe (Nokia): It is needed to include the vendor specific extension parameters as part of query parameters in CAPIF discovery service and publish service. </w:t>
      </w:r>
    </w:p>
    <w:p w14:paraId="41B2E3C2" w14:textId="77777777" w:rsidR="00210E88" w:rsidRDefault="00210E88" w:rsidP="00210E88">
      <w:r>
        <w:t>LS to SA6 – Uwe (Nokia) Can this be done in this meeting timeline. What is the time frame.</w:t>
      </w:r>
    </w:p>
    <w:p w14:paraId="433AD480" w14:textId="77777777" w:rsidR="00210E88" w:rsidRDefault="00210E88" w:rsidP="00210E88">
      <w:r>
        <w:t xml:space="preserve">     Abdessamad (Huawei): No need to send LS, its stage 3 discussion. </w:t>
      </w:r>
    </w:p>
    <w:p w14:paraId="1876703D" w14:textId="77777777" w:rsidR="00210E88" w:rsidRDefault="00210E88" w:rsidP="00210E88">
      <w:r>
        <w:t xml:space="preserve">     Maria (Ericsson): Need an LS. If this service operation is needed, then SA6 needs to agree the new service operation</w:t>
      </w:r>
    </w:p>
    <w:p w14:paraId="69D0FA2A" w14:textId="77777777" w:rsidR="00210E88" w:rsidRDefault="00210E88" w:rsidP="00210E88">
      <w:r>
        <w:t>Continue offline discussion</w:t>
      </w:r>
    </w:p>
    <w:p w14:paraId="2E2BD49B" w14:textId="77777777" w:rsidR="00210E88" w:rsidRDefault="00210E88" w:rsidP="00210E88">
      <w:r>
        <w:t>CAPIF extensions can be done in NBI18</w:t>
      </w:r>
    </w:p>
    <w:p w14:paraId="4B9FD5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5C0A0" w14:textId="0A521D30" w:rsidR="00210E88" w:rsidRDefault="00210E88" w:rsidP="00210E88">
      <w:pPr>
        <w:rPr>
          <w:rFonts w:ascii="Arial" w:hAnsi="Arial" w:cs="Arial"/>
          <w:b/>
          <w:sz w:val="24"/>
        </w:rPr>
      </w:pPr>
      <w:r>
        <w:rPr>
          <w:rFonts w:ascii="Arial" w:hAnsi="Arial" w:cs="Arial"/>
          <w:b/>
          <w:color w:val="0000FF"/>
          <w:sz w:val="24"/>
        </w:rPr>
        <w:t>C3-230476</w:t>
      </w:r>
      <w:r>
        <w:rPr>
          <w:rFonts w:ascii="Arial" w:hAnsi="Arial" w:cs="Arial"/>
          <w:b/>
          <w:color w:val="0000FF"/>
          <w:sz w:val="24"/>
        </w:rPr>
        <w:tab/>
      </w:r>
      <w:r>
        <w:rPr>
          <w:rFonts w:ascii="Arial" w:hAnsi="Arial" w:cs="Arial"/>
          <w:b/>
          <w:sz w:val="24"/>
        </w:rPr>
        <w:t>Support of CAPIF extensibility requirements</w:t>
      </w:r>
    </w:p>
    <w:p w14:paraId="486528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CR-0290  rev  Cat: B (Rel-18)</w:t>
      </w:r>
      <w:r>
        <w:rPr>
          <w:i/>
        </w:rPr>
        <w:br/>
      </w:r>
      <w:r>
        <w:rPr>
          <w:i/>
        </w:rPr>
        <w:br/>
      </w:r>
      <w:r>
        <w:rPr>
          <w:i/>
        </w:rPr>
        <w:tab/>
      </w:r>
      <w:r>
        <w:rPr>
          <w:i/>
        </w:rPr>
        <w:tab/>
      </w:r>
      <w:r>
        <w:rPr>
          <w:i/>
        </w:rPr>
        <w:tab/>
      </w:r>
      <w:r>
        <w:rPr>
          <w:i/>
        </w:rPr>
        <w:tab/>
      </w:r>
      <w:r>
        <w:rPr>
          <w:i/>
        </w:rPr>
        <w:tab/>
        <w:t>Source: Huawei</w:t>
      </w:r>
    </w:p>
    <w:p w14:paraId="127AE024" w14:textId="77777777" w:rsidR="00210E88" w:rsidRDefault="00210E88" w:rsidP="00210E88">
      <w:pPr>
        <w:rPr>
          <w:rFonts w:ascii="Arial" w:hAnsi="Arial" w:cs="Arial"/>
          <w:b/>
        </w:rPr>
      </w:pPr>
      <w:r>
        <w:rPr>
          <w:rFonts w:ascii="Arial" w:hAnsi="Arial" w:cs="Arial"/>
          <w:b/>
        </w:rPr>
        <w:t xml:space="preserve">Discussion: </w:t>
      </w:r>
    </w:p>
    <w:p w14:paraId="7B9A202F" w14:textId="77777777" w:rsidR="00210E88" w:rsidRDefault="00210E88" w:rsidP="00210E88">
      <w:r>
        <w:t>This CR introduces a backward compatible new feature to the OpenAPI description of CAPIF_Publish_Service_API.</w:t>
      </w:r>
    </w:p>
    <w:p w14:paraId="2DEEC935" w14:textId="77777777" w:rsidR="00210E88" w:rsidRDefault="00210E88" w:rsidP="00210E88">
      <w:r>
        <w:t>Naren (Samsung): EDHEAPP_Ph2 is not the WID, as stage 2 CR was done under TEI18. Also, there are lot of impacts from protocol perspective, so CCF behaviour and Security aspects are to be studied. Needs to be studied further.</w:t>
      </w:r>
    </w:p>
    <w:p w14:paraId="578492B4" w14:textId="77777777" w:rsidR="00210E88" w:rsidRDefault="00210E88" w:rsidP="00210E88">
      <w:r>
        <w:t>Maria (Ericsson): Shorten the feature name.</w:t>
      </w:r>
    </w:p>
    <w:p w14:paraId="67CE25F2" w14:textId="77777777" w:rsidR="00210E88" w:rsidRDefault="00210E88" w:rsidP="00210E88">
      <w:r>
        <w:t xml:space="preserve">Partha (Nokia): OK with the CR, have some suggestions on values that 3GPP uses. </w:t>
      </w:r>
    </w:p>
    <w:p w14:paraId="6AB6BD8D" w14:textId="77777777" w:rsidR="00210E88" w:rsidRDefault="00210E88" w:rsidP="00210E88">
      <w:r>
        <w:t>Abdessamad (Huawei): These are extensible for other values, as the definitions are enumerations.</w:t>
      </w:r>
    </w:p>
    <w:p w14:paraId="388A2187" w14:textId="77777777" w:rsidR="00210E88" w:rsidRDefault="00210E88" w:rsidP="00210E88">
      <w:r>
        <w:t>Continue offline discussion</w:t>
      </w:r>
    </w:p>
    <w:p w14:paraId="5B5DEF65" w14:textId="77777777" w:rsidR="00210E88" w:rsidRDefault="00210E88" w:rsidP="00210E88">
      <w:r>
        <w:t>CAPIF extensions can be done in NBI18</w:t>
      </w:r>
    </w:p>
    <w:p w14:paraId="058807D2" w14:textId="77777777" w:rsidR="00210E88" w:rsidRDefault="00210E88" w:rsidP="00210E88">
      <w:r>
        <w:t>Abdessamad (Huawei): Providing 0476_r1.</w:t>
      </w:r>
    </w:p>
    <w:p w14:paraId="05B5D8B5" w14:textId="77777777" w:rsidR="00210E88" w:rsidRDefault="00210E88" w:rsidP="00210E88">
      <w:r>
        <w:t>Naren (Samsung): fine with r1.</w:t>
      </w:r>
    </w:p>
    <w:p w14:paraId="46FE1E05" w14:textId="77777777" w:rsidR="00210E88" w:rsidRDefault="00210E88" w:rsidP="00210E88">
      <w:r>
        <w:t>Maria (Ericsson): Shorten the feature name.</w:t>
      </w:r>
    </w:p>
    <w:p w14:paraId="07AF15A7" w14:textId="77777777" w:rsidR="00210E88" w:rsidRDefault="00210E88" w:rsidP="00210E88">
      <w:r>
        <w:t>Abdessamad (Huawei): Providing 0476_r3.</w:t>
      </w:r>
    </w:p>
    <w:p w14:paraId="7BFA25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C3-230827</w:t>
      </w:r>
      <w:r>
        <w:rPr>
          <w:color w:val="993300"/>
          <w:u w:val="single"/>
        </w:rPr>
        <w:t>.</w:t>
      </w:r>
    </w:p>
    <w:p w14:paraId="0B3672B6" w14:textId="72C06E6A" w:rsidR="00210E88" w:rsidRDefault="00210E88" w:rsidP="00210E88">
      <w:pPr>
        <w:rPr>
          <w:rFonts w:ascii="Arial" w:hAnsi="Arial" w:cs="Arial"/>
          <w:b/>
          <w:sz w:val="24"/>
        </w:rPr>
      </w:pPr>
      <w:r>
        <w:rPr>
          <w:rFonts w:ascii="Arial" w:hAnsi="Arial" w:cs="Arial"/>
          <w:b/>
          <w:color w:val="0000FF"/>
          <w:sz w:val="24"/>
        </w:rPr>
        <w:t>C3-230591</w:t>
      </w:r>
      <w:r>
        <w:rPr>
          <w:rFonts w:ascii="Arial" w:hAnsi="Arial" w:cs="Arial"/>
          <w:b/>
          <w:color w:val="0000FF"/>
          <w:sz w:val="24"/>
        </w:rPr>
        <w:tab/>
      </w:r>
      <w:r>
        <w:rPr>
          <w:rFonts w:ascii="Arial" w:hAnsi="Arial" w:cs="Arial"/>
          <w:b/>
          <w:sz w:val="24"/>
        </w:rPr>
        <w:t>Work plan for CT3 aspects of EDGEAPP_Ph2</w:t>
      </w:r>
    </w:p>
    <w:p w14:paraId="08B62FD5" w14:textId="77777777" w:rsidR="00210E88" w:rsidRDefault="00210E88" w:rsidP="00210E88">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3B1836E" w14:textId="77777777" w:rsidR="00210E88" w:rsidRDefault="00210E88" w:rsidP="00210E88">
      <w:pPr>
        <w:rPr>
          <w:rFonts w:ascii="Arial" w:hAnsi="Arial" w:cs="Arial"/>
          <w:b/>
        </w:rPr>
      </w:pPr>
      <w:r>
        <w:rPr>
          <w:rFonts w:ascii="Arial" w:hAnsi="Arial" w:cs="Arial"/>
          <w:b/>
        </w:rPr>
        <w:t xml:space="preserve">Discussion: </w:t>
      </w:r>
    </w:p>
    <w:p w14:paraId="7CD0D0F3" w14:textId="77777777" w:rsidR="00210E88" w:rsidRDefault="00210E88" w:rsidP="00210E88">
      <w:r>
        <w:t>Partha (Nokia): update based on offline comments</w:t>
      </w:r>
    </w:p>
    <w:p w14:paraId="7CEF4F6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D842" w14:textId="31780EA1" w:rsidR="00210E88" w:rsidRDefault="00210E88" w:rsidP="00210E88">
      <w:pPr>
        <w:rPr>
          <w:rFonts w:ascii="Arial" w:hAnsi="Arial" w:cs="Arial"/>
          <w:b/>
          <w:sz w:val="24"/>
        </w:rPr>
      </w:pPr>
      <w:r>
        <w:rPr>
          <w:rFonts w:ascii="Arial" w:hAnsi="Arial" w:cs="Arial"/>
          <w:b/>
          <w:color w:val="0000FF"/>
          <w:sz w:val="24"/>
        </w:rPr>
        <w:t>C3-230592</w:t>
      </w:r>
      <w:r>
        <w:rPr>
          <w:rFonts w:ascii="Arial" w:hAnsi="Arial" w:cs="Arial"/>
          <w:b/>
          <w:color w:val="0000FF"/>
          <w:sz w:val="24"/>
        </w:rPr>
        <w:tab/>
      </w:r>
      <w:r>
        <w:rPr>
          <w:rFonts w:ascii="Arial" w:hAnsi="Arial" w:cs="Arial"/>
          <w:b/>
          <w:sz w:val="24"/>
        </w:rPr>
        <w:t>EAS profile update with general context holding time</w:t>
      </w:r>
    </w:p>
    <w:p w14:paraId="458CCA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CR-0061  rev  Cat: B (Rel-18)</w:t>
      </w:r>
      <w:r>
        <w:rPr>
          <w:i/>
        </w:rPr>
        <w:br/>
      </w:r>
      <w:r>
        <w:rPr>
          <w:i/>
        </w:rPr>
        <w:br/>
      </w:r>
      <w:r>
        <w:rPr>
          <w:i/>
        </w:rPr>
        <w:tab/>
      </w:r>
      <w:r>
        <w:rPr>
          <w:i/>
        </w:rPr>
        <w:tab/>
      </w:r>
      <w:r>
        <w:rPr>
          <w:i/>
        </w:rPr>
        <w:tab/>
      </w:r>
      <w:r>
        <w:rPr>
          <w:i/>
        </w:rPr>
        <w:tab/>
      </w:r>
      <w:r>
        <w:rPr>
          <w:i/>
        </w:rPr>
        <w:tab/>
        <w:t>Source: Samsung</w:t>
      </w:r>
    </w:p>
    <w:p w14:paraId="40CB628A" w14:textId="77777777" w:rsidR="00210E88" w:rsidRDefault="00210E88" w:rsidP="00210E88">
      <w:pPr>
        <w:rPr>
          <w:rFonts w:ascii="Arial" w:hAnsi="Arial" w:cs="Arial"/>
          <w:b/>
        </w:rPr>
      </w:pPr>
      <w:r>
        <w:rPr>
          <w:rFonts w:ascii="Arial" w:hAnsi="Arial" w:cs="Arial"/>
          <w:b/>
        </w:rPr>
        <w:t xml:space="preserve">Discussion: </w:t>
      </w:r>
    </w:p>
    <w:p w14:paraId="169951F1" w14:textId="77777777" w:rsidR="00210E88" w:rsidRDefault="00210E88" w:rsidP="00210E88">
      <w:r>
        <w:t>This CR proposes BC change to Eees_EASRegistration OpenAPI file.</w:t>
      </w:r>
    </w:p>
    <w:p w14:paraId="192B6226" w14:textId="77777777" w:rsidR="00210E88" w:rsidRDefault="00210E88" w:rsidP="00210E88">
      <w:r>
        <w:t>Maria (Ericsson): New feature needed for the new attribute.</w:t>
      </w:r>
    </w:p>
    <w:p w14:paraId="15BAECFC" w14:textId="77777777" w:rsidR="00210E88" w:rsidRDefault="00210E88" w:rsidP="00210E88">
      <w:r>
        <w:t>Naren (Samsung): Fine will revise.</w:t>
      </w:r>
    </w:p>
    <w:p w14:paraId="1EFDB3FE" w14:textId="77777777" w:rsidR="00210E88" w:rsidRDefault="00210E88" w:rsidP="00210E88">
      <w:r>
        <w:t>Samsung to provide revision.</w:t>
      </w:r>
    </w:p>
    <w:p w14:paraId="0E4E0B98" w14:textId="77777777" w:rsidR="00210E88" w:rsidRDefault="00210E88" w:rsidP="00210E88">
      <w:r>
        <w:t>Naren (Samsung): Providing r1, implementing new feature as requested by Ericsson.</w:t>
      </w:r>
    </w:p>
    <w:p w14:paraId="4C8BF0CE" w14:textId="77777777" w:rsidR="00210E88" w:rsidRDefault="00210E88" w:rsidP="00210E88">
      <w:r>
        <w:t>Maria (Ericsson): fine with r1</w:t>
      </w:r>
    </w:p>
    <w:p w14:paraId="732B5236" w14:textId="77777777" w:rsidR="00210E88" w:rsidRDefault="00210E88" w:rsidP="00210E88">
      <w:r>
        <w:t>Abdessamad (Huawei): will further check</w:t>
      </w:r>
    </w:p>
    <w:p w14:paraId="2A821EF7" w14:textId="77777777" w:rsidR="00210E88" w:rsidRDefault="00210E88" w:rsidP="00210E88">
      <w:r>
        <w:t>Abdessamad (Huawei): Providing comments on 0592_r1.</w:t>
      </w:r>
    </w:p>
    <w:p w14:paraId="32F94542" w14:textId="77777777" w:rsidR="00210E88" w:rsidRDefault="00210E88" w:rsidP="00210E88">
      <w:r>
        <w:t>Naren (Samsung): Providing 0592_r2.</w:t>
      </w:r>
    </w:p>
    <w:p w14:paraId="5A646243" w14:textId="77777777" w:rsidR="00210E88" w:rsidRDefault="00210E88" w:rsidP="00210E88">
      <w:r>
        <w:t>Abdessamad (Huawei): Fine with 0592_r2.</w:t>
      </w:r>
    </w:p>
    <w:p w14:paraId="31C361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C3-230725</w:t>
      </w:r>
      <w:r>
        <w:rPr>
          <w:color w:val="993300"/>
          <w:u w:val="single"/>
        </w:rPr>
        <w:t>.</w:t>
      </w:r>
    </w:p>
    <w:p w14:paraId="65D606E2" w14:textId="2BA23626" w:rsidR="00210E88" w:rsidRDefault="00210E88" w:rsidP="00210E88">
      <w:pPr>
        <w:rPr>
          <w:rFonts w:ascii="Arial" w:hAnsi="Arial" w:cs="Arial"/>
          <w:b/>
          <w:sz w:val="24"/>
        </w:rPr>
      </w:pPr>
      <w:r>
        <w:rPr>
          <w:rFonts w:ascii="Arial" w:hAnsi="Arial" w:cs="Arial"/>
          <w:b/>
          <w:color w:val="0000FF"/>
          <w:sz w:val="24"/>
        </w:rPr>
        <w:t>C3-230725</w:t>
      </w:r>
      <w:r>
        <w:rPr>
          <w:rFonts w:ascii="Arial" w:hAnsi="Arial" w:cs="Arial"/>
          <w:b/>
          <w:color w:val="0000FF"/>
          <w:sz w:val="24"/>
        </w:rPr>
        <w:tab/>
      </w:r>
      <w:r>
        <w:rPr>
          <w:rFonts w:ascii="Arial" w:hAnsi="Arial" w:cs="Arial"/>
          <w:b/>
          <w:sz w:val="24"/>
        </w:rPr>
        <w:t>EAS profile update with general context holding time</w:t>
      </w:r>
    </w:p>
    <w:p w14:paraId="678602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CR-0061  rev 1 Cat: B (Rel-18)</w:t>
      </w:r>
      <w:r>
        <w:rPr>
          <w:i/>
        </w:rPr>
        <w:br/>
      </w:r>
      <w:r>
        <w:rPr>
          <w:i/>
        </w:rPr>
        <w:br/>
      </w:r>
      <w:r>
        <w:rPr>
          <w:i/>
        </w:rPr>
        <w:tab/>
      </w:r>
      <w:r>
        <w:rPr>
          <w:i/>
        </w:rPr>
        <w:tab/>
      </w:r>
      <w:r>
        <w:rPr>
          <w:i/>
        </w:rPr>
        <w:tab/>
      </w:r>
      <w:r>
        <w:rPr>
          <w:i/>
        </w:rPr>
        <w:tab/>
      </w:r>
      <w:r>
        <w:rPr>
          <w:i/>
        </w:rPr>
        <w:tab/>
        <w:t>Source: Samsung</w:t>
      </w:r>
    </w:p>
    <w:p w14:paraId="36915D0A" w14:textId="77777777" w:rsidR="00210E88" w:rsidRDefault="00210E88" w:rsidP="00210E88">
      <w:pPr>
        <w:rPr>
          <w:color w:val="808080"/>
        </w:rPr>
      </w:pPr>
      <w:r>
        <w:rPr>
          <w:color w:val="808080"/>
        </w:rPr>
        <w:t>(Replaces C3-230592)</w:t>
      </w:r>
    </w:p>
    <w:p w14:paraId="3ED8A5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FA64" w14:textId="77777777" w:rsidR="00210E88" w:rsidRDefault="00210E88" w:rsidP="00210E88">
      <w:pPr>
        <w:pStyle w:val="Heading3"/>
      </w:pPr>
      <w:bookmarkStart w:id="133" w:name="_Toc129359593"/>
      <w:r>
        <w:t>18.15</w:t>
      </w:r>
      <w:r>
        <w:tab/>
        <w:t>Rel-18 enhancements of session management policy control [SMPC18]</w:t>
      </w:r>
      <w:bookmarkEnd w:id="133"/>
    </w:p>
    <w:p w14:paraId="0904224E" w14:textId="6C81935C" w:rsidR="00210E88" w:rsidRDefault="00210E88" w:rsidP="00210E88">
      <w:pPr>
        <w:rPr>
          <w:rFonts w:ascii="Arial" w:hAnsi="Arial" w:cs="Arial"/>
          <w:b/>
          <w:sz w:val="24"/>
        </w:rPr>
      </w:pPr>
      <w:r>
        <w:rPr>
          <w:rFonts w:ascii="Arial" w:hAnsi="Arial" w:cs="Arial"/>
          <w:b/>
          <w:color w:val="0000FF"/>
          <w:sz w:val="24"/>
        </w:rPr>
        <w:t>C3-230333</w:t>
      </w:r>
      <w:r>
        <w:rPr>
          <w:rFonts w:ascii="Arial" w:hAnsi="Arial" w:cs="Arial"/>
          <w:b/>
          <w:color w:val="0000FF"/>
          <w:sz w:val="24"/>
        </w:rPr>
        <w:tab/>
      </w:r>
      <w:r>
        <w:rPr>
          <w:rFonts w:ascii="Arial" w:hAnsi="Arial" w:cs="Arial"/>
          <w:b/>
          <w:sz w:val="24"/>
        </w:rPr>
        <w:t>Clarification of the usage monitoring with monitoring time and one instance of the thresholds provided</w:t>
      </w:r>
    </w:p>
    <w:p w14:paraId="15BF00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CR-1009  rev  Cat: B (Rel-18)</w:t>
      </w:r>
      <w:r>
        <w:rPr>
          <w:i/>
        </w:rPr>
        <w:br/>
      </w:r>
      <w:r>
        <w:rPr>
          <w:i/>
        </w:rPr>
        <w:br/>
      </w:r>
      <w:r>
        <w:rPr>
          <w:i/>
        </w:rPr>
        <w:tab/>
      </w:r>
      <w:r>
        <w:rPr>
          <w:i/>
        </w:rPr>
        <w:tab/>
      </w:r>
      <w:r>
        <w:rPr>
          <w:i/>
        </w:rPr>
        <w:tab/>
      </w:r>
      <w:r>
        <w:rPr>
          <w:i/>
        </w:rPr>
        <w:tab/>
      </w:r>
      <w:r>
        <w:rPr>
          <w:i/>
        </w:rPr>
        <w:tab/>
        <w:t>Source: Huawei</w:t>
      </w:r>
    </w:p>
    <w:p w14:paraId="3A02C1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2071" w14:textId="1B241AC5" w:rsidR="00210E88" w:rsidRDefault="00210E88" w:rsidP="00210E88">
      <w:pPr>
        <w:rPr>
          <w:rFonts w:ascii="Arial" w:hAnsi="Arial" w:cs="Arial"/>
          <w:b/>
          <w:sz w:val="24"/>
        </w:rPr>
      </w:pPr>
      <w:r>
        <w:rPr>
          <w:rFonts w:ascii="Arial" w:hAnsi="Arial" w:cs="Arial"/>
          <w:b/>
          <w:color w:val="0000FF"/>
          <w:sz w:val="24"/>
        </w:rPr>
        <w:t>C3-230334</w:t>
      </w:r>
      <w:r>
        <w:rPr>
          <w:rFonts w:ascii="Arial" w:hAnsi="Arial" w:cs="Arial"/>
          <w:b/>
          <w:color w:val="0000FF"/>
          <w:sz w:val="24"/>
        </w:rPr>
        <w:tab/>
      </w:r>
      <w:r>
        <w:rPr>
          <w:rFonts w:ascii="Arial" w:hAnsi="Arial" w:cs="Arial"/>
          <w:b/>
          <w:sz w:val="24"/>
        </w:rPr>
        <w:t>Handling of packet filters provided to the UE by SMF</w:t>
      </w:r>
    </w:p>
    <w:p w14:paraId="507AFCAD"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CR-1010  rev  Cat: B (Rel-18)</w:t>
      </w:r>
      <w:r>
        <w:rPr>
          <w:i/>
        </w:rPr>
        <w:br/>
      </w:r>
      <w:r>
        <w:rPr>
          <w:i/>
        </w:rPr>
        <w:br/>
      </w:r>
      <w:r>
        <w:rPr>
          <w:i/>
        </w:rPr>
        <w:tab/>
      </w:r>
      <w:r>
        <w:rPr>
          <w:i/>
        </w:rPr>
        <w:tab/>
      </w:r>
      <w:r>
        <w:rPr>
          <w:i/>
        </w:rPr>
        <w:tab/>
      </w:r>
      <w:r>
        <w:rPr>
          <w:i/>
        </w:rPr>
        <w:tab/>
      </w:r>
      <w:r>
        <w:rPr>
          <w:i/>
        </w:rPr>
        <w:tab/>
        <w:t>Source: Huawei</w:t>
      </w:r>
    </w:p>
    <w:p w14:paraId="38DB6B84" w14:textId="77777777" w:rsidR="00210E88" w:rsidRDefault="00210E88" w:rsidP="00210E88">
      <w:pPr>
        <w:rPr>
          <w:rFonts w:ascii="Arial" w:hAnsi="Arial" w:cs="Arial"/>
          <w:b/>
        </w:rPr>
      </w:pPr>
      <w:r>
        <w:rPr>
          <w:rFonts w:ascii="Arial" w:hAnsi="Arial" w:cs="Arial"/>
          <w:b/>
        </w:rPr>
        <w:t xml:space="preserve">Discussion: </w:t>
      </w:r>
    </w:p>
    <w:p w14:paraId="4659D019" w14:textId="77777777" w:rsidR="00210E88" w:rsidRDefault="00210E88" w:rsidP="00210E88">
      <w:r>
        <w:t>Fuen (Ericsson): will provide comments on 2nd Para.</w:t>
      </w:r>
    </w:p>
    <w:p w14:paraId="216B9C74" w14:textId="77777777" w:rsidR="00210E88" w:rsidRDefault="00210E88" w:rsidP="00210E88">
      <w:r>
        <w:t>Fuen (Ericsson): fine with rev</w:t>
      </w:r>
    </w:p>
    <w:p w14:paraId="2436F3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C3-230702</w:t>
      </w:r>
      <w:r>
        <w:rPr>
          <w:color w:val="993300"/>
          <w:u w:val="single"/>
        </w:rPr>
        <w:t>.</w:t>
      </w:r>
    </w:p>
    <w:p w14:paraId="5323BB3A" w14:textId="2C70FD2B" w:rsidR="00210E88" w:rsidRDefault="00210E88" w:rsidP="00210E88">
      <w:pPr>
        <w:rPr>
          <w:rFonts w:ascii="Arial" w:hAnsi="Arial" w:cs="Arial"/>
          <w:b/>
          <w:sz w:val="24"/>
        </w:rPr>
      </w:pPr>
      <w:r>
        <w:rPr>
          <w:rFonts w:ascii="Arial" w:hAnsi="Arial" w:cs="Arial"/>
          <w:b/>
          <w:color w:val="0000FF"/>
          <w:sz w:val="24"/>
        </w:rPr>
        <w:t>C3-230335</w:t>
      </w:r>
      <w:r>
        <w:rPr>
          <w:rFonts w:ascii="Arial" w:hAnsi="Arial" w:cs="Arial"/>
          <w:b/>
          <w:color w:val="0000FF"/>
          <w:sz w:val="24"/>
        </w:rPr>
        <w:tab/>
      </w:r>
      <w:r>
        <w:rPr>
          <w:rFonts w:ascii="Arial" w:hAnsi="Arial" w:cs="Arial"/>
          <w:b/>
          <w:sz w:val="24"/>
        </w:rPr>
        <w:t>Mapping of QoS parameters between Rel-99 QoS parameters and 5G QoS parameters when N7 interface</w:t>
      </w:r>
    </w:p>
    <w:p w14:paraId="297524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CR-1011  rev  Cat: B (Rel-18)</w:t>
      </w:r>
      <w:r>
        <w:rPr>
          <w:i/>
        </w:rPr>
        <w:br/>
      </w:r>
      <w:r>
        <w:rPr>
          <w:i/>
        </w:rPr>
        <w:br/>
      </w:r>
      <w:r>
        <w:rPr>
          <w:i/>
        </w:rPr>
        <w:tab/>
      </w:r>
      <w:r>
        <w:rPr>
          <w:i/>
        </w:rPr>
        <w:tab/>
      </w:r>
      <w:r>
        <w:rPr>
          <w:i/>
        </w:rPr>
        <w:tab/>
      </w:r>
      <w:r>
        <w:rPr>
          <w:i/>
        </w:rPr>
        <w:tab/>
      </w:r>
      <w:r>
        <w:rPr>
          <w:i/>
        </w:rPr>
        <w:tab/>
        <w:t>Source: Huawei</w:t>
      </w:r>
    </w:p>
    <w:p w14:paraId="63B32BF4" w14:textId="77777777" w:rsidR="00210E88" w:rsidRDefault="00210E88" w:rsidP="00210E88">
      <w:pPr>
        <w:rPr>
          <w:rFonts w:ascii="Arial" w:hAnsi="Arial" w:cs="Arial"/>
          <w:b/>
        </w:rPr>
      </w:pPr>
      <w:r>
        <w:rPr>
          <w:rFonts w:ascii="Arial" w:hAnsi="Arial" w:cs="Arial"/>
          <w:b/>
        </w:rPr>
        <w:t xml:space="preserve">Discussion: </w:t>
      </w:r>
    </w:p>
    <w:p w14:paraId="76291A9E" w14:textId="77777777" w:rsidR="00210E88" w:rsidRDefault="00210E88" w:rsidP="00210E88">
      <w:r>
        <w:t>Fuen (Ericsson): will provide rewordings by email to simplify it.</w:t>
      </w:r>
    </w:p>
    <w:p w14:paraId="6E0963C6" w14:textId="77777777" w:rsidR="00210E88" w:rsidRDefault="00210E88" w:rsidP="00210E88">
      <w:r>
        <w:t>Fuen (Ericsson): fine with rev</w:t>
      </w:r>
    </w:p>
    <w:p w14:paraId="090E2E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C3-230703</w:t>
      </w:r>
      <w:r>
        <w:rPr>
          <w:color w:val="993300"/>
          <w:u w:val="single"/>
        </w:rPr>
        <w:t>.</w:t>
      </w:r>
    </w:p>
    <w:p w14:paraId="05AD29F9" w14:textId="430F4F06" w:rsidR="00210E88" w:rsidRDefault="00210E88" w:rsidP="00210E88">
      <w:pPr>
        <w:rPr>
          <w:rFonts w:ascii="Arial" w:hAnsi="Arial" w:cs="Arial"/>
          <w:b/>
          <w:sz w:val="24"/>
        </w:rPr>
      </w:pPr>
      <w:r>
        <w:rPr>
          <w:rFonts w:ascii="Arial" w:hAnsi="Arial" w:cs="Arial"/>
          <w:b/>
          <w:color w:val="0000FF"/>
          <w:sz w:val="24"/>
        </w:rPr>
        <w:t>C3-230702</w:t>
      </w:r>
      <w:r>
        <w:rPr>
          <w:rFonts w:ascii="Arial" w:hAnsi="Arial" w:cs="Arial"/>
          <w:b/>
          <w:color w:val="0000FF"/>
          <w:sz w:val="24"/>
        </w:rPr>
        <w:tab/>
      </w:r>
      <w:r>
        <w:rPr>
          <w:rFonts w:ascii="Arial" w:hAnsi="Arial" w:cs="Arial"/>
          <w:b/>
          <w:sz w:val="24"/>
        </w:rPr>
        <w:t>Handling of packet filters provided to the UE by SMF</w:t>
      </w:r>
    </w:p>
    <w:p w14:paraId="5E6225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CR-1010  rev 1 Cat: B (Rel-18)</w:t>
      </w:r>
      <w:r>
        <w:rPr>
          <w:i/>
        </w:rPr>
        <w:br/>
      </w:r>
      <w:r>
        <w:rPr>
          <w:i/>
        </w:rPr>
        <w:br/>
      </w:r>
      <w:r>
        <w:rPr>
          <w:i/>
        </w:rPr>
        <w:tab/>
      </w:r>
      <w:r>
        <w:rPr>
          <w:i/>
        </w:rPr>
        <w:tab/>
      </w:r>
      <w:r>
        <w:rPr>
          <w:i/>
        </w:rPr>
        <w:tab/>
      </w:r>
      <w:r>
        <w:rPr>
          <w:i/>
        </w:rPr>
        <w:tab/>
      </w:r>
      <w:r>
        <w:rPr>
          <w:i/>
        </w:rPr>
        <w:tab/>
        <w:t>Source: Huawei</w:t>
      </w:r>
    </w:p>
    <w:p w14:paraId="569A6009" w14:textId="77777777" w:rsidR="00210E88" w:rsidRDefault="00210E88" w:rsidP="00210E88">
      <w:pPr>
        <w:rPr>
          <w:color w:val="808080"/>
        </w:rPr>
      </w:pPr>
      <w:r>
        <w:rPr>
          <w:color w:val="808080"/>
        </w:rPr>
        <w:t>(Replaces C3-230334)</w:t>
      </w:r>
    </w:p>
    <w:p w14:paraId="1EB3F0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769F4" w14:textId="6F6A3EBE" w:rsidR="00210E88" w:rsidRDefault="00210E88" w:rsidP="00210E88">
      <w:pPr>
        <w:rPr>
          <w:rFonts w:ascii="Arial" w:hAnsi="Arial" w:cs="Arial"/>
          <w:b/>
          <w:sz w:val="24"/>
        </w:rPr>
      </w:pPr>
      <w:r>
        <w:rPr>
          <w:rFonts w:ascii="Arial" w:hAnsi="Arial" w:cs="Arial"/>
          <w:b/>
          <w:color w:val="0000FF"/>
          <w:sz w:val="24"/>
        </w:rPr>
        <w:t>C3-230703</w:t>
      </w:r>
      <w:r>
        <w:rPr>
          <w:rFonts w:ascii="Arial" w:hAnsi="Arial" w:cs="Arial"/>
          <w:b/>
          <w:color w:val="0000FF"/>
          <w:sz w:val="24"/>
        </w:rPr>
        <w:tab/>
      </w:r>
      <w:r>
        <w:rPr>
          <w:rFonts w:ascii="Arial" w:hAnsi="Arial" w:cs="Arial"/>
          <w:b/>
          <w:sz w:val="24"/>
        </w:rPr>
        <w:t>Mapping of QoS parameters between Rel-99 QoS parameters and 5G QoS parameters when N7 interface</w:t>
      </w:r>
    </w:p>
    <w:p w14:paraId="71E6F3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CR-1011  rev 1 Cat: B (Rel-18)</w:t>
      </w:r>
      <w:r>
        <w:rPr>
          <w:i/>
        </w:rPr>
        <w:br/>
      </w:r>
      <w:r>
        <w:rPr>
          <w:i/>
        </w:rPr>
        <w:br/>
      </w:r>
      <w:r>
        <w:rPr>
          <w:i/>
        </w:rPr>
        <w:tab/>
      </w:r>
      <w:r>
        <w:rPr>
          <w:i/>
        </w:rPr>
        <w:tab/>
      </w:r>
      <w:r>
        <w:rPr>
          <w:i/>
        </w:rPr>
        <w:tab/>
      </w:r>
      <w:r>
        <w:rPr>
          <w:i/>
        </w:rPr>
        <w:tab/>
      </w:r>
      <w:r>
        <w:rPr>
          <w:i/>
        </w:rPr>
        <w:tab/>
        <w:t>Source: Huawei</w:t>
      </w:r>
    </w:p>
    <w:p w14:paraId="2A382A00" w14:textId="77777777" w:rsidR="00210E88" w:rsidRDefault="00210E88" w:rsidP="00210E88">
      <w:pPr>
        <w:rPr>
          <w:color w:val="808080"/>
        </w:rPr>
      </w:pPr>
      <w:r>
        <w:rPr>
          <w:color w:val="808080"/>
        </w:rPr>
        <w:t>(Replaces C3-230335)</w:t>
      </w:r>
    </w:p>
    <w:p w14:paraId="2A9D27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B4A24" w14:textId="77777777" w:rsidR="00210E88" w:rsidRDefault="00210E88" w:rsidP="00210E88">
      <w:pPr>
        <w:pStyle w:val="Heading3"/>
      </w:pPr>
      <w:bookmarkStart w:id="134" w:name="_Toc129359594"/>
      <w:r>
        <w:t>18.16</w:t>
      </w:r>
      <w:r>
        <w:tab/>
        <w:t>CT aspects of General Support of IPv6 Prefix Delegation in 5GS [TEI18_IPv6PD]</w:t>
      </w:r>
      <w:bookmarkEnd w:id="134"/>
    </w:p>
    <w:p w14:paraId="59F601D9" w14:textId="0EE8E5AB" w:rsidR="00210E88" w:rsidRDefault="00210E88" w:rsidP="00210E88">
      <w:pPr>
        <w:rPr>
          <w:rFonts w:ascii="Arial" w:hAnsi="Arial" w:cs="Arial"/>
          <w:b/>
          <w:sz w:val="24"/>
        </w:rPr>
      </w:pPr>
      <w:r>
        <w:rPr>
          <w:rFonts w:ascii="Arial" w:hAnsi="Arial" w:cs="Arial"/>
          <w:b/>
          <w:color w:val="0000FF"/>
          <w:sz w:val="24"/>
        </w:rPr>
        <w:t>C3-230131</w:t>
      </w:r>
      <w:r>
        <w:rPr>
          <w:rFonts w:ascii="Arial" w:hAnsi="Arial" w:cs="Arial"/>
          <w:b/>
          <w:color w:val="0000FF"/>
          <w:sz w:val="24"/>
        </w:rPr>
        <w:tab/>
      </w:r>
      <w:r>
        <w:rPr>
          <w:rFonts w:ascii="Arial" w:hAnsi="Arial" w:cs="Arial"/>
          <w:b/>
          <w:sz w:val="24"/>
        </w:rPr>
        <w:t>Updates on IPv6 Prefix Delegation via DHCPv6</w:t>
      </w:r>
    </w:p>
    <w:p w14:paraId="323B15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CR-0143  rev  Cat: B (Rel-18)</w:t>
      </w:r>
      <w:r>
        <w:rPr>
          <w:i/>
        </w:rPr>
        <w:br/>
      </w:r>
      <w:r>
        <w:rPr>
          <w:i/>
        </w:rPr>
        <w:br/>
      </w:r>
      <w:r>
        <w:rPr>
          <w:i/>
        </w:rPr>
        <w:tab/>
      </w:r>
      <w:r>
        <w:rPr>
          <w:i/>
        </w:rPr>
        <w:tab/>
      </w:r>
      <w:r>
        <w:rPr>
          <w:i/>
        </w:rPr>
        <w:tab/>
      </w:r>
      <w:r>
        <w:rPr>
          <w:i/>
        </w:rPr>
        <w:tab/>
      </w:r>
      <w:r>
        <w:rPr>
          <w:i/>
        </w:rPr>
        <w:tab/>
        <w:t>Source: Ericsson</w:t>
      </w:r>
    </w:p>
    <w:p w14:paraId="7EEC66D7" w14:textId="77777777" w:rsidR="00210E88" w:rsidRDefault="00210E88" w:rsidP="00210E88">
      <w:pPr>
        <w:rPr>
          <w:rFonts w:ascii="Arial" w:hAnsi="Arial" w:cs="Arial"/>
          <w:b/>
        </w:rPr>
      </w:pPr>
      <w:r>
        <w:rPr>
          <w:rFonts w:ascii="Arial" w:hAnsi="Arial" w:cs="Arial"/>
          <w:b/>
        </w:rPr>
        <w:t xml:space="preserve">Discussion: </w:t>
      </w:r>
    </w:p>
    <w:p w14:paraId="7B69834D" w14:textId="77777777" w:rsidR="00210E88" w:rsidRDefault="00210E88" w:rsidP="00210E88">
      <w:r>
        <w:lastRenderedPageBreak/>
        <w:t>Depends on TS 23.501 CR 3859, TS23.304 CR0164, TS 23.316 CR2075</w:t>
      </w:r>
    </w:p>
    <w:p w14:paraId="21981B32" w14:textId="77777777" w:rsidR="00210E88" w:rsidRDefault="00210E88" w:rsidP="00210E88">
      <w:r>
        <w:t>Partha (Nokia): comments on 10.2.5.1. offline discuss</w:t>
      </w:r>
    </w:p>
    <w:p w14:paraId="44876972" w14:textId="77777777" w:rsidR="00210E88" w:rsidRDefault="00210E88" w:rsidP="00210E88">
      <w:r>
        <w:t>Maria Liang (Ericsson): r1 provided.</w:t>
      </w:r>
    </w:p>
    <w:p w14:paraId="03A8BA67" w14:textId="77777777" w:rsidR="00210E88" w:rsidRDefault="00210E88" w:rsidP="00210E88">
      <w:r>
        <w:t>Partha (Nokia): fine with r1.</w:t>
      </w:r>
    </w:p>
    <w:p w14:paraId="17690F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C3-230640</w:t>
      </w:r>
      <w:r>
        <w:rPr>
          <w:color w:val="993300"/>
          <w:u w:val="single"/>
        </w:rPr>
        <w:t>.</w:t>
      </w:r>
    </w:p>
    <w:p w14:paraId="17BF8918" w14:textId="7A76ED4F" w:rsidR="00210E88" w:rsidRDefault="00210E88" w:rsidP="00210E88">
      <w:pPr>
        <w:rPr>
          <w:rFonts w:ascii="Arial" w:hAnsi="Arial" w:cs="Arial"/>
          <w:b/>
          <w:sz w:val="24"/>
        </w:rPr>
      </w:pPr>
      <w:r>
        <w:rPr>
          <w:rFonts w:ascii="Arial" w:hAnsi="Arial" w:cs="Arial"/>
          <w:b/>
          <w:color w:val="0000FF"/>
          <w:sz w:val="24"/>
        </w:rPr>
        <w:t>C3-230132</w:t>
      </w:r>
      <w:r>
        <w:rPr>
          <w:rFonts w:ascii="Arial" w:hAnsi="Arial" w:cs="Arial"/>
          <w:b/>
          <w:color w:val="0000FF"/>
          <w:sz w:val="24"/>
        </w:rPr>
        <w:tab/>
      </w:r>
      <w:r>
        <w:rPr>
          <w:rFonts w:ascii="Arial" w:hAnsi="Arial" w:cs="Arial"/>
          <w:b/>
          <w:sz w:val="24"/>
        </w:rPr>
        <w:t>Updates on SMF+PGW-C interworking with DHCP</w:t>
      </w:r>
    </w:p>
    <w:p w14:paraId="1102E3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CR-0144  rev  Cat: B (Rel-18)</w:t>
      </w:r>
      <w:r>
        <w:rPr>
          <w:i/>
        </w:rPr>
        <w:br/>
      </w:r>
      <w:r>
        <w:rPr>
          <w:i/>
        </w:rPr>
        <w:br/>
      </w:r>
      <w:r>
        <w:rPr>
          <w:i/>
        </w:rPr>
        <w:tab/>
      </w:r>
      <w:r>
        <w:rPr>
          <w:i/>
        </w:rPr>
        <w:tab/>
      </w:r>
      <w:r>
        <w:rPr>
          <w:i/>
        </w:rPr>
        <w:tab/>
      </w:r>
      <w:r>
        <w:rPr>
          <w:i/>
        </w:rPr>
        <w:tab/>
      </w:r>
      <w:r>
        <w:rPr>
          <w:i/>
        </w:rPr>
        <w:tab/>
        <w:t>Source: Ericsson</w:t>
      </w:r>
    </w:p>
    <w:p w14:paraId="3765D636" w14:textId="77777777" w:rsidR="00210E88" w:rsidRDefault="00210E88" w:rsidP="00210E88">
      <w:pPr>
        <w:rPr>
          <w:rFonts w:ascii="Arial" w:hAnsi="Arial" w:cs="Arial"/>
          <w:b/>
        </w:rPr>
      </w:pPr>
      <w:r>
        <w:rPr>
          <w:rFonts w:ascii="Arial" w:hAnsi="Arial" w:cs="Arial"/>
          <w:b/>
        </w:rPr>
        <w:t xml:space="preserve">Discussion: </w:t>
      </w:r>
    </w:p>
    <w:p w14:paraId="63E91EE4" w14:textId="77777777" w:rsidR="00210E88" w:rsidRDefault="00210E88" w:rsidP="00210E88">
      <w:r>
        <w:t>Zhenning (China Mobile): why mention SMF+PGW-C, or UPF+PGW-U.</w:t>
      </w:r>
    </w:p>
    <w:p w14:paraId="690F251B" w14:textId="77777777" w:rsidR="00210E88" w:rsidRDefault="00210E88" w:rsidP="00210E88">
      <w:r>
        <w:t>Partha (Nokia): comments on 8.2.2.2</w:t>
      </w:r>
    </w:p>
    <w:p w14:paraId="39AF8D9A" w14:textId="77777777" w:rsidR="00210E88" w:rsidRDefault="00210E88" w:rsidP="00210E88">
      <w:r>
        <w:t>Zhenning (China Mobile): can find another way to put a general description not repeat in all places.</w:t>
      </w:r>
    </w:p>
    <w:p w14:paraId="634CC9BA" w14:textId="77777777" w:rsidR="00210E88" w:rsidRDefault="00210E88" w:rsidP="00210E88">
      <w:r>
        <w:t>Maria (Ericsson): clashes with 0168. Need to avoid contradicting part.</w:t>
      </w:r>
    </w:p>
    <w:p w14:paraId="23C1ABAC" w14:textId="77777777" w:rsidR="00210E88" w:rsidRDefault="00210E88" w:rsidP="00210E88">
      <w:r>
        <w:t>Maria Liang (Ericsson): r1 provided.</w:t>
      </w:r>
    </w:p>
    <w:p w14:paraId="52B4B86D" w14:textId="77777777" w:rsidR="00210E88" w:rsidRDefault="00210E88" w:rsidP="00210E88">
      <w:r>
        <w:t>Partha (Nokia): fine with r1.</w:t>
      </w:r>
    </w:p>
    <w:p w14:paraId="6C90CF51" w14:textId="77777777" w:rsidR="00210E88" w:rsidRDefault="00210E88" w:rsidP="00210E88">
      <w:r>
        <w:t>Zhenning (China Mobile): fine with r1.</w:t>
      </w:r>
    </w:p>
    <w:p w14:paraId="6F3350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C3-230641</w:t>
      </w:r>
      <w:r>
        <w:rPr>
          <w:color w:val="993300"/>
          <w:u w:val="single"/>
        </w:rPr>
        <w:t>.</w:t>
      </w:r>
    </w:p>
    <w:p w14:paraId="3F7AF84B" w14:textId="6895000A" w:rsidR="00210E88" w:rsidRDefault="00210E88" w:rsidP="00210E88">
      <w:pPr>
        <w:rPr>
          <w:rFonts w:ascii="Arial" w:hAnsi="Arial" w:cs="Arial"/>
          <w:b/>
          <w:sz w:val="24"/>
        </w:rPr>
      </w:pPr>
      <w:r>
        <w:rPr>
          <w:rFonts w:ascii="Arial" w:hAnsi="Arial" w:cs="Arial"/>
          <w:b/>
          <w:color w:val="0000FF"/>
          <w:sz w:val="24"/>
        </w:rPr>
        <w:t>C3-230493</w:t>
      </w:r>
      <w:r>
        <w:rPr>
          <w:rFonts w:ascii="Arial" w:hAnsi="Arial" w:cs="Arial"/>
          <w:b/>
          <w:color w:val="0000FF"/>
          <w:sz w:val="24"/>
        </w:rPr>
        <w:tab/>
      </w:r>
      <w:r>
        <w:rPr>
          <w:rFonts w:ascii="Arial" w:hAnsi="Arial" w:cs="Arial"/>
          <w:b/>
          <w:sz w:val="24"/>
        </w:rPr>
        <w:t>Support of IPv6 prefix delegation</w:t>
      </w:r>
    </w:p>
    <w:p w14:paraId="730C83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CR-1038  rev  Cat: B (Rel-18)</w:t>
      </w:r>
      <w:r>
        <w:rPr>
          <w:i/>
        </w:rPr>
        <w:br/>
      </w:r>
      <w:r>
        <w:rPr>
          <w:i/>
        </w:rPr>
        <w:br/>
      </w:r>
      <w:r>
        <w:rPr>
          <w:i/>
        </w:rPr>
        <w:tab/>
      </w:r>
      <w:r>
        <w:rPr>
          <w:i/>
        </w:rPr>
        <w:tab/>
      </w:r>
      <w:r>
        <w:rPr>
          <w:i/>
        </w:rPr>
        <w:tab/>
      </w:r>
      <w:r>
        <w:rPr>
          <w:i/>
        </w:rPr>
        <w:tab/>
      </w:r>
      <w:r>
        <w:rPr>
          <w:i/>
        </w:rPr>
        <w:tab/>
        <w:t>Source: Ericsson</w:t>
      </w:r>
    </w:p>
    <w:p w14:paraId="709A4352" w14:textId="77777777" w:rsidR="00210E88" w:rsidRDefault="00210E88" w:rsidP="00210E88">
      <w:pPr>
        <w:rPr>
          <w:rFonts w:ascii="Arial" w:hAnsi="Arial" w:cs="Arial"/>
          <w:b/>
        </w:rPr>
      </w:pPr>
      <w:r>
        <w:rPr>
          <w:rFonts w:ascii="Arial" w:hAnsi="Arial" w:cs="Arial"/>
          <w:b/>
        </w:rPr>
        <w:t xml:space="preserve">Discussion: </w:t>
      </w:r>
    </w:p>
    <w:p w14:paraId="7D63A6E0" w14:textId="77777777" w:rsidR="00210E88" w:rsidRDefault="00210E88" w:rsidP="00210E88">
      <w:r>
        <w:t>Depends on TS 23.501 CR 3859, TS23.304 CR0164, TS 23.316 CR2075</w:t>
      </w:r>
    </w:p>
    <w:p w14:paraId="453F0CFD" w14:textId="77777777" w:rsidR="00210E88" w:rsidRDefault="00210E88" w:rsidP="00210E88">
      <w:r>
        <w:t>Xuefei (Huawei): will provide comments via email</w:t>
      </w:r>
    </w:p>
    <w:p w14:paraId="664A3F01" w14:textId="77777777" w:rsidR="00210E88" w:rsidRDefault="00210E88" w:rsidP="00210E88">
      <w:r>
        <w:t>Xuefei (Huawei): provide comments</w:t>
      </w:r>
    </w:p>
    <w:p w14:paraId="618AA5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C3-230847</w:t>
      </w:r>
      <w:r>
        <w:rPr>
          <w:color w:val="993300"/>
          <w:u w:val="single"/>
        </w:rPr>
        <w:t>.</w:t>
      </w:r>
    </w:p>
    <w:p w14:paraId="372F8096" w14:textId="047188CD" w:rsidR="00210E88" w:rsidRDefault="00210E88" w:rsidP="00210E88">
      <w:pPr>
        <w:rPr>
          <w:rFonts w:ascii="Arial" w:hAnsi="Arial" w:cs="Arial"/>
          <w:b/>
          <w:sz w:val="24"/>
        </w:rPr>
      </w:pPr>
      <w:r>
        <w:rPr>
          <w:rFonts w:ascii="Arial" w:hAnsi="Arial" w:cs="Arial"/>
          <w:b/>
          <w:color w:val="0000FF"/>
          <w:sz w:val="24"/>
        </w:rPr>
        <w:t>C3-230494</w:t>
      </w:r>
      <w:r>
        <w:rPr>
          <w:rFonts w:ascii="Arial" w:hAnsi="Arial" w:cs="Arial"/>
          <w:b/>
          <w:color w:val="0000FF"/>
          <w:sz w:val="24"/>
        </w:rPr>
        <w:tab/>
      </w:r>
      <w:r>
        <w:rPr>
          <w:rFonts w:ascii="Arial" w:hAnsi="Arial" w:cs="Arial"/>
          <w:b/>
          <w:sz w:val="24"/>
        </w:rPr>
        <w:t>Support of IPv6 prefix delegation</w:t>
      </w:r>
    </w:p>
    <w:p w14:paraId="5A04DB4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CR-0439  rev  Cat: B (Rel-18)</w:t>
      </w:r>
      <w:r>
        <w:rPr>
          <w:i/>
        </w:rPr>
        <w:br/>
      </w:r>
      <w:r>
        <w:rPr>
          <w:i/>
        </w:rPr>
        <w:br/>
      </w:r>
      <w:r>
        <w:rPr>
          <w:i/>
        </w:rPr>
        <w:tab/>
      </w:r>
      <w:r>
        <w:rPr>
          <w:i/>
        </w:rPr>
        <w:tab/>
      </w:r>
      <w:r>
        <w:rPr>
          <w:i/>
        </w:rPr>
        <w:tab/>
      </w:r>
      <w:r>
        <w:rPr>
          <w:i/>
        </w:rPr>
        <w:tab/>
      </w:r>
      <w:r>
        <w:rPr>
          <w:i/>
        </w:rPr>
        <w:tab/>
        <w:t>Source: Ericsson</w:t>
      </w:r>
    </w:p>
    <w:p w14:paraId="3CD6A91A" w14:textId="77777777" w:rsidR="00210E88" w:rsidRDefault="00210E88" w:rsidP="00210E88">
      <w:pPr>
        <w:rPr>
          <w:rFonts w:ascii="Arial" w:hAnsi="Arial" w:cs="Arial"/>
          <w:b/>
        </w:rPr>
      </w:pPr>
      <w:r>
        <w:rPr>
          <w:rFonts w:ascii="Arial" w:hAnsi="Arial" w:cs="Arial"/>
          <w:b/>
        </w:rPr>
        <w:t xml:space="preserve">Discussion: </w:t>
      </w:r>
    </w:p>
    <w:p w14:paraId="429A78E8" w14:textId="77777777" w:rsidR="00210E88" w:rsidRDefault="00210E88" w:rsidP="00210E88">
      <w:r>
        <w:t>Depends on TS 23.503 CR 0810</w:t>
      </w:r>
    </w:p>
    <w:p w14:paraId="1BE2DF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9C185" w14:textId="4DFF20DB" w:rsidR="00210E88" w:rsidRDefault="00210E88" w:rsidP="00210E88">
      <w:pPr>
        <w:rPr>
          <w:rFonts w:ascii="Arial" w:hAnsi="Arial" w:cs="Arial"/>
          <w:b/>
          <w:sz w:val="24"/>
        </w:rPr>
      </w:pPr>
      <w:r>
        <w:rPr>
          <w:rFonts w:ascii="Arial" w:hAnsi="Arial" w:cs="Arial"/>
          <w:b/>
          <w:color w:val="0000FF"/>
          <w:sz w:val="24"/>
        </w:rPr>
        <w:t>C3-230495</w:t>
      </w:r>
      <w:r>
        <w:rPr>
          <w:rFonts w:ascii="Arial" w:hAnsi="Arial" w:cs="Arial"/>
          <w:b/>
          <w:color w:val="0000FF"/>
          <w:sz w:val="24"/>
        </w:rPr>
        <w:tab/>
      </w:r>
      <w:r>
        <w:rPr>
          <w:rFonts w:ascii="Arial" w:hAnsi="Arial" w:cs="Arial"/>
          <w:b/>
          <w:sz w:val="24"/>
        </w:rPr>
        <w:t>Support of IPv6 prefix delegation</w:t>
      </w:r>
    </w:p>
    <w:p w14:paraId="36992B4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CR-0180  rev  Cat: B (Rel-18)</w:t>
      </w:r>
      <w:r>
        <w:rPr>
          <w:i/>
        </w:rPr>
        <w:br/>
      </w:r>
      <w:r>
        <w:rPr>
          <w:i/>
        </w:rPr>
        <w:br/>
      </w:r>
      <w:r>
        <w:rPr>
          <w:i/>
        </w:rPr>
        <w:tab/>
      </w:r>
      <w:r>
        <w:rPr>
          <w:i/>
        </w:rPr>
        <w:tab/>
      </w:r>
      <w:r>
        <w:rPr>
          <w:i/>
        </w:rPr>
        <w:tab/>
      </w:r>
      <w:r>
        <w:rPr>
          <w:i/>
        </w:rPr>
        <w:tab/>
      </w:r>
      <w:r>
        <w:rPr>
          <w:i/>
        </w:rPr>
        <w:tab/>
        <w:t>Source: Ericsson</w:t>
      </w:r>
    </w:p>
    <w:p w14:paraId="742C87D4" w14:textId="77777777" w:rsidR="00210E88" w:rsidRDefault="00210E88" w:rsidP="00210E88">
      <w:pPr>
        <w:rPr>
          <w:rFonts w:ascii="Arial" w:hAnsi="Arial" w:cs="Arial"/>
          <w:b/>
        </w:rPr>
      </w:pPr>
      <w:r>
        <w:rPr>
          <w:rFonts w:ascii="Arial" w:hAnsi="Arial" w:cs="Arial"/>
          <w:b/>
        </w:rPr>
        <w:t xml:space="preserve">Discussion: </w:t>
      </w:r>
    </w:p>
    <w:p w14:paraId="6B46D368" w14:textId="77777777" w:rsidR="00210E88" w:rsidRDefault="00210E88" w:rsidP="00210E88">
      <w:r>
        <w:t>Depends on TS 23.501 CR 3859, TS23.304 CR0164, TS 23.316 CR2075</w:t>
      </w:r>
    </w:p>
    <w:p w14:paraId="57518F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50DE" w14:textId="13631E85" w:rsidR="00210E88" w:rsidRDefault="00210E88" w:rsidP="00210E88">
      <w:pPr>
        <w:rPr>
          <w:rFonts w:ascii="Arial" w:hAnsi="Arial" w:cs="Arial"/>
          <w:b/>
          <w:sz w:val="24"/>
        </w:rPr>
      </w:pPr>
      <w:r>
        <w:rPr>
          <w:rFonts w:ascii="Arial" w:hAnsi="Arial" w:cs="Arial"/>
          <w:b/>
          <w:color w:val="0000FF"/>
          <w:sz w:val="24"/>
        </w:rPr>
        <w:t>C3-230640</w:t>
      </w:r>
      <w:r>
        <w:rPr>
          <w:rFonts w:ascii="Arial" w:hAnsi="Arial" w:cs="Arial"/>
          <w:b/>
          <w:color w:val="0000FF"/>
          <w:sz w:val="24"/>
        </w:rPr>
        <w:tab/>
      </w:r>
      <w:r>
        <w:rPr>
          <w:rFonts w:ascii="Arial" w:hAnsi="Arial" w:cs="Arial"/>
          <w:b/>
          <w:sz w:val="24"/>
        </w:rPr>
        <w:t>Updates on IPv6 Prefix Delegation via DHCPv6</w:t>
      </w:r>
    </w:p>
    <w:p w14:paraId="2D3E1B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CR-0143  rev 1 Cat: B (Rel-18)</w:t>
      </w:r>
      <w:r>
        <w:rPr>
          <w:i/>
        </w:rPr>
        <w:br/>
      </w:r>
      <w:r>
        <w:rPr>
          <w:i/>
        </w:rPr>
        <w:br/>
      </w:r>
      <w:r>
        <w:rPr>
          <w:i/>
        </w:rPr>
        <w:tab/>
      </w:r>
      <w:r>
        <w:rPr>
          <w:i/>
        </w:rPr>
        <w:tab/>
      </w:r>
      <w:r>
        <w:rPr>
          <w:i/>
        </w:rPr>
        <w:tab/>
      </w:r>
      <w:r>
        <w:rPr>
          <w:i/>
        </w:rPr>
        <w:tab/>
      </w:r>
      <w:r>
        <w:rPr>
          <w:i/>
        </w:rPr>
        <w:tab/>
        <w:t>Source: Ericsson</w:t>
      </w:r>
    </w:p>
    <w:p w14:paraId="00AD7F6E" w14:textId="77777777" w:rsidR="00210E88" w:rsidRDefault="00210E88" w:rsidP="00210E88">
      <w:pPr>
        <w:rPr>
          <w:color w:val="808080"/>
        </w:rPr>
      </w:pPr>
      <w:r>
        <w:rPr>
          <w:color w:val="808080"/>
        </w:rPr>
        <w:t>(Replaces C3-230131)</w:t>
      </w:r>
    </w:p>
    <w:p w14:paraId="690E727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8C83" w14:textId="111F514A" w:rsidR="00210E88" w:rsidRDefault="00210E88" w:rsidP="00210E88">
      <w:pPr>
        <w:rPr>
          <w:rFonts w:ascii="Arial" w:hAnsi="Arial" w:cs="Arial"/>
          <w:b/>
          <w:sz w:val="24"/>
        </w:rPr>
      </w:pPr>
      <w:r>
        <w:rPr>
          <w:rFonts w:ascii="Arial" w:hAnsi="Arial" w:cs="Arial"/>
          <w:b/>
          <w:color w:val="0000FF"/>
          <w:sz w:val="24"/>
        </w:rPr>
        <w:t>C3-230641</w:t>
      </w:r>
      <w:r>
        <w:rPr>
          <w:rFonts w:ascii="Arial" w:hAnsi="Arial" w:cs="Arial"/>
          <w:b/>
          <w:color w:val="0000FF"/>
          <w:sz w:val="24"/>
        </w:rPr>
        <w:tab/>
      </w:r>
      <w:r>
        <w:rPr>
          <w:rFonts w:ascii="Arial" w:hAnsi="Arial" w:cs="Arial"/>
          <w:b/>
          <w:sz w:val="24"/>
        </w:rPr>
        <w:t>Updates on SMF+PGW-C interworking with DHCP</w:t>
      </w:r>
    </w:p>
    <w:p w14:paraId="2076C7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CR-0144  rev 1 Cat: B (Rel-18)</w:t>
      </w:r>
      <w:r>
        <w:rPr>
          <w:i/>
        </w:rPr>
        <w:br/>
      </w:r>
      <w:r>
        <w:rPr>
          <w:i/>
        </w:rPr>
        <w:br/>
      </w:r>
      <w:r>
        <w:rPr>
          <w:i/>
        </w:rPr>
        <w:tab/>
      </w:r>
      <w:r>
        <w:rPr>
          <w:i/>
        </w:rPr>
        <w:tab/>
      </w:r>
      <w:r>
        <w:rPr>
          <w:i/>
        </w:rPr>
        <w:tab/>
      </w:r>
      <w:r>
        <w:rPr>
          <w:i/>
        </w:rPr>
        <w:tab/>
      </w:r>
      <w:r>
        <w:rPr>
          <w:i/>
        </w:rPr>
        <w:tab/>
        <w:t>Source: Ericsson</w:t>
      </w:r>
    </w:p>
    <w:p w14:paraId="0AB1053A" w14:textId="77777777" w:rsidR="00210E88" w:rsidRDefault="00210E88" w:rsidP="00210E88">
      <w:pPr>
        <w:rPr>
          <w:color w:val="808080"/>
        </w:rPr>
      </w:pPr>
      <w:r>
        <w:rPr>
          <w:color w:val="808080"/>
        </w:rPr>
        <w:t>(Replaces C3-230132)</w:t>
      </w:r>
    </w:p>
    <w:p w14:paraId="18F35F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E4EA8" w14:textId="626DFE7F" w:rsidR="00210E88" w:rsidRDefault="00210E88" w:rsidP="00210E88">
      <w:pPr>
        <w:rPr>
          <w:rFonts w:ascii="Arial" w:hAnsi="Arial" w:cs="Arial"/>
          <w:b/>
          <w:sz w:val="24"/>
        </w:rPr>
      </w:pPr>
      <w:r>
        <w:rPr>
          <w:rFonts w:ascii="Arial" w:hAnsi="Arial" w:cs="Arial"/>
          <w:b/>
          <w:color w:val="0000FF"/>
          <w:sz w:val="24"/>
        </w:rPr>
        <w:t>C3-230847</w:t>
      </w:r>
      <w:r>
        <w:rPr>
          <w:rFonts w:ascii="Arial" w:hAnsi="Arial" w:cs="Arial"/>
          <w:b/>
          <w:color w:val="0000FF"/>
          <w:sz w:val="24"/>
        </w:rPr>
        <w:tab/>
      </w:r>
      <w:r>
        <w:rPr>
          <w:rFonts w:ascii="Arial" w:hAnsi="Arial" w:cs="Arial"/>
          <w:b/>
          <w:sz w:val="24"/>
        </w:rPr>
        <w:t>Support of IPv6 prefix delegation</w:t>
      </w:r>
    </w:p>
    <w:p w14:paraId="51CD8A4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CR-1038  rev 1 Cat: B (Rel-18)</w:t>
      </w:r>
      <w:r>
        <w:rPr>
          <w:i/>
        </w:rPr>
        <w:br/>
      </w:r>
      <w:r>
        <w:rPr>
          <w:i/>
        </w:rPr>
        <w:br/>
      </w:r>
      <w:r>
        <w:rPr>
          <w:i/>
        </w:rPr>
        <w:tab/>
      </w:r>
      <w:r>
        <w:rPr>
          <w:i/>
        </w:rPr>
        <w:tab/>
      </w:r>
      <w:r>
        <w:rPr>
          <w:i/>
        </w:rPr>
        <w:tab/>
      </w:r>
      <w:r>
        <w:rPr>
          <w:i/>
        </w:rPr>
        <w:tab/>
      </w:r>
      <w:r>
        <w:rPr>
          <w:i/>
        </w:rPr>
        <w:tab/>
        <w:t>Source: Ericsson</w:t>
      </w:r>
    </w:p>
    <w:p w14:paraId="3DB83507" w14:textId="77777777" w:rsidR="00210E88" w:rsidRDefault="00210E88" w:rsidP="00210E88">
      <w:pPr>
        <w:rPr>
          <w:color w:val="808080"/>
        </w:rPr>
      </w:pPr>
      <w:r>
        <w:rPr>
          <w:color w:val="808080"/>
        </w:rPr>
        <w:t>(Replaces C3-230493)</w:t>
      </w:r>
    </w:p>
    <w:p w14:paraId="7E333C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914DD" w14:textId="77777777" w:rsidR="00210E88" w:rsidRDefault="00210E88" w:rsidP="00210E88">
      <w:pPr>
        <w:pStyle w:val="Heading3"/>
      </w:pPr>
      <w:bookmarkStart w:id="135" w:name="_Toc129359595"/>
      <w:r>
        <w:t>18.17</w:t>
      </w:r>
      <w:r>
        <w:tab/>
        <w:t>TEI18 on Enhancement of Application Detection Event Exposure [TEI18_ADEE]</w:t>
      </w:r>
      <w:bookmarkEnd w:id="135"/>
    </w:p>
    <w:p w14:paraId="6877FD2B" w14:textId="77777777" w:rsidR="00210E88" w:rsidRDefault="00210E88" w:rsidP="00210E88">
      <w:pPr>
        <w:pStyle w:val="Heading3"/>
      </w:pPr>
      <w:bookmarkStart w:id="136" w:name="_Toc129359596"/>
      <w:r>
        <w:t>18.18</w:t>
      </w:r>
      <w:r>
        <w:tab/>
        <w:t>Support for 5WWC Phase 2 [5WWC_Ph2]</w:t>
      </w:r>
      <w:bookmarkEnd w:id="136"/>
    </w:p>
    <w:p w14:paraId="30C931CB" w14:textId="7CE79C91" w:rsidR="00210E88" w:rsidRDefault="00210E88" w:rsidP="00210E88">
      <w:pPr>
        <w:rPr>
          <w:rFonts w:ascii="Arial" w:hAnsi="Arial" w:cs="Arial"/>
          <w:b/>
          <w:sz w:val="24"/>
        </w:rPr>
      </w:pPr>
      <w:r>
        <w:rPr>
          <w:rFonts w:ascii="Arial" w:hAnsi="Arial" w:cs="Arial"/>
          <w:b/>
          <w:color w:val="0000FF"/>
          <w:sz w:val="24"/>
        </w:rPr>
        <w:t>C3-230082</w:t>
      </w:r>
      <w:r>
        <w:rPr>
          <w:rFonts w:ascii="Arial" w:hAnsi="Arial" w:cs="Arial"/>
          <w:b/>
          <w:color w:val="0000FF"/>
          <w:sz w:val="24"/>
        </w:rPr>
        <w:tab/>
      </w:r>
      <w:r>
        <w:rPr>
          <w:rFonts w:ascii="Arial" w:hAnsi="Arial" w:cs="Arial"/>
          <w:b/>
          <w:sz w:val="24"/>
        </w:rPr>
        <w:t>Adding Configured NSSAI to UE Policy Control inputs</w:t>
      </w:r>
    </w:p>
    <w:p w14:paraId="385BD0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CR-0234  rev  Cat: B (Rel-18)</w:t>
      </w:r>
      <w:r>
        <w:rPr>
          <w:i/>
        </w:rPr>
        <w:br/>
      </w:r>
      <w:r>
        <w:rPr>
          <w:i/>
        </w:rPr>
        <w:br/>
      </w:r>
      <w:r>
        <w:rPr>
          <w:i/>
        </w:rPr>
        <w:tab/>
      </w:r>
      <w:r>
        <w:rPr>
          <w:i/>
        </w:rPr>
        <w:tab/>
      </w:r>
      <w:r>
        <w:rPr>
          <w:i/>
        </w:rPr>
        <w:tab/>
      </w:r>
      <w:r>
        <w:rPr>
          <w:i/>
        </w:rPr>
        <w:tab/>
      </w:r>
      <w:r>
        <w:rPr>
          <w:i/>
        </w:rPr>
        <w:tab/>
        <w:t>Source: Nokia, Nokia Shanghai Bell</w:t>
      </w:r>
    </w:p>
    <w:p w14:paraId="765A7C29" w14:textId="77777777" w:rsidR="00210E88" w:rsidRDefault="00210E88" w:rsidP="00210E88">
      <w:pPr>
        <w:rPr>
          <w:rFonts w:ascii="Arial" w:hAnsi="Arial" w:cs="Arial"/>
          <w:b/>
        </w:rPr>
      </w:pPr>
      <w:r>
        <w:rPr>
          <w:rFonts w:ascii="Arial" w:hAnsi="Arial" w:cs="Arial"/>
          <w:b/>
        </w:rPr>
        <w:t xml:space="preserve">Abstract: </w:t>
      </w:r>
    </w:p>
    <w:p w14:paraId="066DE598" w14:textId="77777777" w:rsidR="00210E88" w:rsidRDefault="00210E88" w:rsidP="00210E88">
      <w:r>
        <w:t>Adding Configured NSSAI to UE Policy Control inputs</w:t>
      </w:r>
    </w:p>
    <w:p w14:paraId="424A56D0" w14:textId="77777777" w:rsidR="00210E88" w:rsidRDefault="00210E88" w:rsidP="00210E88">
      <w:pPr>
        <w:rPr>
          <w:rFonts w:ascii="Arial" w:hAnsi="Arial" w:cs="Arial"/>
          <w:b/>
        </w:rPr>
      </w:pPr>
      <w:r>
        <w:rPr>
          <w:rFonts w:ascii="Arial" w:hAnsi="Arial" w:cs="Arial"/>
          <w:b/>
        </w:rPr>
        <w:t xml:space="preserve">Discussion: </w:t>
      </w:r>
    </w:p>
    <w:p w14:paraId="1B90EE22" w14:textId="77777777" w:rsidR="00210E88" w:rsidRDefault="00210E88" w:rsidP="00210E88">
      <w:r>
        <w:t>This CR introduces a backwards compatible feature in the OpenAPI file of the Npcf_UEPolicyControl API.</w:t>
      </w:r>
    </w:p>
    <w:p w14:paraId="4F652439" w14:textId="77777777" w:rsidR="00210E88" w:rsidRDefault="00210E88" w:rsidP="00210E88">
      <w:r>
        <w:lastRenderedPageBreak/>
        <w:t>Xuefei (Huawei): remove “and” in 5.6.1</w:t>
      </w:r>
    </w:p>
    <w:p w14:paraId="5FE71945" w14:textId="77777777" w:rsidR="00210E88" w:rsidRDefault="00210E88" w:rsidP="00210E88">
      <w:r>
        <w:t xml:space="preserve">Fuen (Ericsson): comments on Configured NSSAI; add EN about a trigger may be needed and how to replace the info. </w:t>
      </w:r>
    </w:p>
    <w:p w14:paraId="78AE7865" w14:textId="77777777" w:rsidR="00210E88" w:rsidRDefault="00210E88" w:rsidP="00210E88">
      <w:r>
        <w:t>Fuen (Ericsson): fine with rev</w:t>
      </w:r>
    </w:p>
    <w:p w14:paraId="3519A234" w14:textId="77777777" w:rsidR="00210E88" w:rsidRDefault="00210E88" w:rsidP="00210E88">
      <w:r>
        <w:t>Xuefei (Huawei): fine with rev</w:t>
      </w:r>
    </w:p>
    <w:p w14:paraId="7C648CFE" w14:textId="77777777" w:rsidR="00210E88" w:rsidRDefault="00210E88" w:rsidP="00210E88">
      <w:r>
        <w:t>Rev is pre-agreed</w:t>
      </w:r>
    </w:p>
    <w:p w14:paraId="42BE94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C3-230854</w:t>
      </w:r>
      <w:r>
        <w:rPr>
          <w:color w:val="993300"/>
          <w:u w:val="single"/>
        </w:rPr>
        <w:t>.</w:t>
      </w:r>
    </w:p>
    <w:p w14:paraId="5C6E7065" w14:textId="075BC0A8" w:rsidR="00210E88" w:rsidRDefault="00210E88" w:rsidP="00210E88">
      <w:pPr>
        <w:rPr>
          <w:rFonts w:ascii="Arial" w:hAnsi="Arial" w:cs="Arial"/>
          <w:b/>
          <w:sz w:val="24"/>
        </w:rPr>
      </w:pPr>
      <w:r>
        <w:rPr>
          <w:rFonts w:ascii="Arial" w:hAnsi="Arial" w:cs="Arial"/>
          <w:b/>
          <w:color w:val="0000FF"/>
          <w:sz w:val="24"/>
        </w:rPr>
        <w:t>C3-230083</w:t>
      </w:r>
      <w:r>
        <w:rPr>
          <w:rFonts w:ascii="Arial" w:hAnsi="Arial" w:cs="Arial"/>
          <w:b/>
          <w:color w:val="0000FF"/>
          <w:sz w:val="24"/>
        </w:rPr>
        <w:tab/>
      </w:r>
      <w:r>
        <w:rPr>
          <w:rFonts w:ascii="Arial" w:hAnsi="Arial" w:cs="Arial"/>
          <w:b/>
          <w:sz w:val="24"/>
        </w:rPr>
        <w:t>Considering UE Policy Control inputs for ANDSP determination</w:t>
      </w:r>
    </w:p>
    <w:p w14:paraId="42572F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CR-0412  rev  Cat: B (Rel-18)</w:t>
      </w:r>
      <w:r>
        <w:rPr>
          <w:i/>
        </w:rPr>
        <w:br/>
      </w:r>
      <w:r>
        <w:rPr>
          <w:i/>
        </w:rPr>
        <w:br/>
      </w:r>
      <w:r>
        <w:rPr>
          <w:i/>
        </w:rPr>
        <w:tab/>
      </w:r>
      <w:r>
        <w:rPr>
          <w:i/>
        </w:rPr>
        <w:tab/>
      </w:r>
      <w:r>
        <w:rPr>
          <w:i/>
        </w:rPr>
        <w:tab/>
      </w:r>
      <w:r>
        <w:rPr>
          <w:i/>
        </w:rPr>
        <w:tab/>
      </w:r>
      <w:r>
        <w:rPr>
          <w:i/>
        </w:rPr>
        <w:tab/>
        <w:t>Source: Nokia, Nokia Shanghai Bell</w:t>
      </w:r>
    </w:p>
    <w:p w14:paraId="7684A022" w14:textId="77777777" w:rsidR="00210E88" w:rsidRDefault="00210E88" w:rsidP="00210E88">
      <w:pPr>
        <w:rPr>
          <w:rFonts w:ascii="Arial" w:hAnsi="Arial" w:cs="Arial"/>
          <w:b/>
        </w:rPr>
      </w:pPr>
      <w:r>
        <w:rPr>
          <w:rFonts w:ascii="Arial" w:hAnsi="Arial" w:cs="Arial"/>
          <w:b/>
        </w:rPr>
        <w:t xml:space="preserve">Abstract: </w:t>
      </w:r>
    </w:p>
    <w:p w14:paraId="766CE970" w14:textId="77777777" w:rsidR="00210E88" w:rsidRDefault="00210E88" w:rsidP="00210E88">
      <w:r>
        <w:t>Considering UE Policy Control inputs for ANDSP determination</w:t>
      </w:r>
    </w:p>
    <w:p w14:paraId="1BA8B09C" w14:textId="77777777" w:rsidR="00210E88" w:rsidRDefault="00210E88" w:rsidP="00210E88">
      <w:pPr>
        <w:rPr>
          <w:rFonts w:ascii="Arial" w:hAnsi="Arial" w:cs="Arial"/>
          <w:b/>
        </w:rPr>
      </w:pPr>
      <w:r>
        <w:rPr>
          <w:rFonts w:ascii="Arial" w:hAnsi="Arial" w:cs="Arial"/>
          <w:b/>
        </w:rPr>
        <w:t xml:space="preserve">Discussion: </w:t>
      </w:r>
    </w:p>
    <w:p w14:paraId="64768CBE" w14:textId="77777777" w:rsidR="00210E88" w:rsidRDefault="00210E88" w:rsidP="00210E88">
      <w:r>
        <w:t>Fuen (Ericsson): out of this WI. Not against such changes, but should align within the TS, not to this specific WI.</w:t>
      </w:r>
    </w:p>
    <w:p w14:paraId="7637012B" w14:textId="77777777" w:rsidR="00210E88" w:rsidRDefault="00210E88" w:rsidP="00210E88">
      <w:r>
        <w:t>Apostolos (Nokia): either removal of the details or define more WI specific description.</w:t>
      </w:r>
    </w:p>
    <w:p w14:paraId="71AC3D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C3-230855</w:t>
      </w:r>
      <w:r>
        <w:rPr>
          <w:color w:val="993300"/>
          <w:u w:val="single"/>
        </w:rPr>
        <w:t>.</w:t>
      </w:r>
    </w:p>
    <w:p w14:paraId="65FA9437" w14:textId="75AAF140" w:rsidR="00210E88" w:rsidRDefault="00210E88" w:rsidP="00210E88">
      <w:pPr>
        <w:rPr>
          <w:rFonts w:ascii="Arial" w:hAnsi="Arial" w:cs="Arial"/>
          <w:b/>
          <w:sz w:val="24"/>
        </w:rPr>
      </w:pPr>
      <w:r>
        <w:rPr>
          <w:rFonts w:ascii="Arial" w:hAnsi="Arial" w:cs="Arial"/>
          <w:b/>
          <w:color w:val="0000FF"/>
          <w:sz w:val="24"/>
        </w:rPr>
        <w:t>C3-230854</w:t>
      </w:r>
      <w:r>
        <w:rPr>
          <w:rFonts w:ascii="Arial" w:hAnsi="Arial" w:cs="Arial"/>
          <w:b/>
          <w:color w:val="0000FF"/>
          <w:sz w:val="24"/>
        </w:rPr>
        <w:tab/>
      </w:r>
      <w:r>
        <w:rPr>
          <w:rFonts w:ascii="Arial" w:hAnsi="Arial" w:cs="Arial"/>
          <w:b/>
          <w:sz w:val="24"/>
        </w:rPr>
        <w:t>Adding Configured NSSAI to UE Policy Control inputs</w:t>
      </w:r>
    </w:p>
    <w:p w14:paraId="2A390B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CR-0234  rev 1 Cat: B (Rel-18)</w:t>
      </w:r>
      <w:r>
        <w:rPr>
          <w:i/>
        </w:rPr>
        <w:br/>
      </w:r>
      <w:r>
        <w:rPr>
          <w:i/>
        </w:rPr>
        <w:br/>
      </w:r>
      <w:r>
        <w:rPr>
          <w:i/>
        </w:rPr>
        <w:tab/>
      </w:r>
      <w:r>
        <w:rPr>
          <w:i/>
        </w:rPr>
        <w:tab/>
      </w:r>
      <w:r>
        <w:rPr>
          <w:i/>
        </w:rPr>
        <w:tab/>
      </w:r>
      <w:r>
        <w:rPr>
          <w:i/>
        </w:rPr>
        <w:tab/>
      </w:r>
      <w:r>
        <w:rPr>
          <w:i/>
        </w:rPr>
        <w:tab/>
        <w:t>Source: Nokia, Nokia Shanghai Bell</w:t>
      </w:r>
    </w:p>
    <w:p w14:paraId="00D0A615" w14:textId="77777777" w:rsidR="00210E88" w:rsidRDefault="00210E88" w:rsidP="00210E88">
      <w:pPr>
        <w:rPr>
          <w:color w:val="808080"/>
        </w:rPr>
      </w:pPr>
      <w:r>
        <w:rPr>
          <w:color w:val="808080"/>
        </w:rPr>
        <w:t>(Replaces C3-230082)</w:t>
      </w:r>
    </w:p>
    <w:p w14:paraId="548E0FC8" w14:textId="77777777" w:rsidR="00210E88" w:rsidRDefault="00210E88" w:rsidP="00210E88">
      <w:pPr>
        <w:rPr>
          <w:rFonts w:ascii="Arial" w:hAnsi="Arial" w:cs="Arial"/>
          <w:b/>
        </w:rPr>
      </w:pPr>
      <w:r>
        <w:rPr>
          <w:rFonts w:ascii="Arial" w:hAnsi="Arial" w:cs="Arial"/>
          <w:b/>
        </w:rPr>
        <w:t xml:space="preserve">Abstract: </w:t>
      </w:r>
    </w:p>
    <w:p w14:paraId="4923BA12" w14:textId="77777777" w:rsidR="00210E88" w:rsidRDefault="00210E88" w:rsidP="00210E88">
      <w:r>
        <w:t>Adding Configured NSSAI to UE Policy Control inputs</w:t>
      </w:r>
    </w:p>
    <w:p w14:paraId="154843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62B92" w14:textId="08B4F168" w:rsidR="00210E88" w:rsidRDefault="00210E88" w:rsidP="00210E88">
      <w:pPr>
        <w:rPr>
          <w:rFonts w:ascii="Arial" w:hAnsi="Arial" w:cs="Arial"/>
          <w:b/>
          <w:sz w:val="24"/>
        </w:rPr>
      </w:pPr>
      <w:r>
        <w:rPr>
          <w:rFonts w:ascii="Arial" w:hAnsi="Arial" w:cs="Arial"/>
          <w:b/>
          <w:color w:val="0000FF"/>
          <w:sz w:val="24"/>
        </w:rPr>
        <w:t>C3-230855</w:t>
      </w:r>
      <w:r>
        <w:rPr>
          <w:rFonts w:ascii="Arial" w:hAnsi="Arial" w:cs="Arial"/>
          <w:b/>
          <w:color w:val="0000FF"/>
          <w:sz w:val="24"/>
        </w:rPr>
        <w:tab/>
      </w:r>
      <w:r>
        <w:rPr>
          <w:rFonts w:ascii="Arial" w:hAnsi="Arial" w:cs="Arial"/>
          <w:b/>
          <w:sz w:val="24"/>
        </w:rPr>
        <w:t>Considering UE Policy Control inputs for ANDSP determination</w:t>
      </w:r>
    </w:p>
    <w:p w14:paraId="297643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CR-0412  rev 1 Cat: B (Rel-18)</w:t>
      </w:r>
      <w:r>
        <w:rPr>
          <w:i/>
        </w:rPr>
        <w:br/>
      </w:r>
      <w:r>
        <w:rPr>
          <w:i/>
        </w:rPr>
        <w:br/>
      </w:r>
      <w:r>
        <w:rPr>
          <w:i/>
        </w:rPr>
        <w:tab/>
      </w:r>
      <w:r>
        <w:rPr>
          <w:i/>
        </w:rPr>
        <w:tab/>
      </w:r>
      <w:r>
        <w:rPr>
          <w:i/>
        </w:rPr>
        <w:tab/>
      </w:r>
      <w:r>
        <w:rPr>
          <w:i/>
        </w:rPr>
        <w:tab/>
      </w:r>
      <w:r>
        <w:rPr>
          <w:i/>
        </w:rPr>
        <w:tab/>
        <w:t>Source: Nokia, Nokia Shanghai Bell</w:t>
      </w:r>
    </w:p>
    <w:p w14:paraId="62399E14" w14:textId="77777777" w:rsidR="00210E88" w:rsidRDefault="00210E88" w:rsidP="00210E88">
      <w:pPr>
        <w:rPr>
          <w:color w:val="808080"/>
        </w:rPr>
      </w:pPr>
      <w:r>
        <w:rPr>
          <w:color w:val="808080"/>
        </w:rPr>
        <w:t>(Replaces C3-230083)</w:t>
      </w:r>
    </w:p>
    <w:p w14:paraId="5710C7C7" w14:textId="77777777" w:rsidR="00210E88" w:rsidRDefault="00210E88" w:rsidP="00210E88">
      <w:pPr>
        <w:rPr>
          <w:rFonts w:ascii="Arial" w:hAnsi="Arial" w:cs="Arial"/>
          <w:b/>
        </w:rPr>
      </w:pPr>
      <w:r>
        <w:rPr>
          <w:rFonts w:ascii="Arial" w:hAnsi="Arial" w:cs="Arial"/>
          <w:b/>
        </w:rPr>
        <w:t xml:space="preserve">Abstract: </w:t>
      </w:r>
    </w:p>
    <w:p w14:paraId="09E665DC" w14:textId="77777777" w:rsidR="00210E88" w:rsidRDefault="00210E88" w:rsidP="00210E88">
      <w:r>
        <w:t>Considering UE Policy Control inputs for ANDSP determination</w:t>
      </w:r>
    </w:p>
    <w:p w14:paraId="34D5AFC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D3616" w14:textId="77777777" w:rsidR="00210E88" w:rsidRDefault="00210E88" w:rsidP="00210E88">
      <w:pPr>
        <w:pStyle w:val="Heading3"/>
      </w:pPr>
      <w:bookmarkStart w:id="137" w:name="_Toc129359597"/>
      <w:r>
        <w:lastRenderedPageBreak/>
        <w:t>18.19</w:t>
      </w:r>
      <w:r>
        <w:tab/>
        <w:t>Secondary DN authentication and authorization in EPC IWK cases [TEI18_SDNAEPC]</w:t>
      </w:r>
      <w:bookmarkEnd w:id="137"/>
    </w:p>
    <w:p w14:paraId="209DD283" w14:textId="6E4C471B" w:rsidR="00210E88" w:rsidRDefault="00210E88" w:rsidP="00210E88">
      <w:pPr>
        <w:rPr>
          <w:rFonts w:ascii="Arial" w:hAnsi="Arial" w:cs="Arial"/>
          <w:b/>
          <w:sz w:val="24"/>
        </w:rPr>
      </w:pPr>
      <w:r>
        <w:rPr>
          <w:rFonts w:ascii="Arial" w:hAnsi="Arial" w:cs="Arial"/>
          <w:b/>
          <w:color w:val="0000FF"/>
          <w:sz w:val="24"/>
        </w:rPr>
        <w:t>C3-230168</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0ED71CA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CR-0146  rev  Cat: B (Rel-18)</w:t>
      </w:r>
      <w:r>
        <w:rPr>
          <w:i/>
        </w:rPr>
        <w:br/>
      </w:r>
      <w:r>
        <w:rPr>
          <w:i/>
        </w:rPr>
        <w:br/>
      </w:r>
      <w:r>
        <w:rPr>
          <w:i/>
        </w:rPr>
        <w:tab/>
      </w:r>
      <w:r>
        <w:rPr>
          <w:i/>
        </w:rPr>
        <w:tab/>
      </w:r>
      <w:r>
        <w:rPr>
          <w:i/>
        </w:rPr>
        <w:tab/>
      </w:r>
      <w:r>
        <w:rPr>
          <w:i/>
        </w:rPr>
        <w:tab/>
      </w:r>
      <w:r>
        <w:rPr>
          <w:i/>
        </w:rPr>
        <w:tab/>
        <w:t>Source: Nokia, Nokia Shanghai Bell</w:t>
      </w:r>
    </w:p>
    <w:p w14:paraId="756B1E17" w14:textId="77777777" w:rsidR="00210E88" w:rsidRDefault="00210E88" w:rsidP="00210E88">
      <w:pPr>
        <w:rPr>
          <w:rFonts w:ascii="Arial" w:hAnsi="Arial" w:cs="Arial"/>
          <w:b/>
        </w:rPr>
      </w:pPr>
      <w:r>
        <w:rPr>
          <w:rFonts w:ascii="Arial" w:hAnsi="Arial" w:cs="Arial"/>
          <w:b/>
        </w:rPr>
        <w:t xml:space="preserve">Abstract: </w:t>
      </w:r>
    </w:p>
    <w:p w14:paraId="06069D34" w14:textId="77777777" w:rsidR="00210E88" w:rsidRDefault="00210E88" w:rsidP="00210E88">
      <w:r>
        <w:t>Secondary DN authentication and authorization in EPS interworking use case related updates to Architecute.</w:t>
      </w:r>
    </w:p>
    <w:p w14:paraId="3E353D7B" w14:textId="77777777" w:rsidR="00210E88" w:rsidRDefault="00210E88" w:rsidP="00210E88">
      <w:pPr>
        <w:rPr>
          <w:rFonts w:ascii="Arial" w:hAnsi="Arial" w:cs="Arial"/>
          <w:b/>
        </w:rPr>
      </w:pPr>
      <w:r>
        <w:rPr>
          <w:rFonts w:ascii="Arial" w:hAnsi="Arial" w:cs="Arial"/>
          <w:b/>
        </w:rPr>
        <w:t xml:space="preserve">Discussion: </w:t>
      </w:r>
    </w:p>
    <w:p w14:paraId="448801E5" w14:textId="77777777" w:rsidR="00210E88" w:rsidRDefault="00210E88" w:rsidP="00210E88">
      <w:r>
        <w:t>Maria (Ericsson): clashes with 0132. Need to avoid contradicting part.</w:t>
      </w:r>
    </w:p>
    <w:p w14:paraId="63B379E9" w14:textId="77777777" w:rsidR="00210E88" w:rsidRDefault="00210E88" w:rsidP="00210E88">
      <w:r>
        <w:t>Maria Liang (Ericsson): r1 provided, merging the 1st change of C3-230132 and adding Ericsson as cosigner. Add TEI18_IPv6PD WI and prefer to change CR title as “Updates to Reference Architecture”</w:t>
      </w:r>
    </w:p>
    <w:p w14:paraId="229412ED" w14:textId="77777777" w:rsidR="00210E88" w:rsidRDefault="00210E88" w:rsidP="00210E88">
      <w:r>
        <w:t>Maria Liang (Ericsson): r2 provided, further change with UPF+PGW-U and updated CR title as “Updates to Reference Architecture” in cover page</w:t>
      </w:r>
    </w:p>
    <w:p w14:paraId="0D50C88E" w14:textId="77777777" w:rsidR="00210E88" w:rsidRDefault="00210E88" w:rsidP="00210E88">
      <w:r>
        <w:t>Rajesh (Nokia): fine with r2.</w:t>
      </w:r>
    </w:p>
    <w:p w14:paraId="52C122D8" w14:textId="77777777" w:rsidR="00210E88" w:rsidRDefault="00210E88" w:rsidP="00210E88">
      <w:r>
        <w:t>Ashok (Samsung): Provides comments</w:t>
      </w:r>
    </w:p>
    <w:p w14:paraId="484A95F8" w14:textId="77777777" w:rsidR="00210E88" w:rsidRDefault="00210E88" w:rsidP="00210E88">
      <w:r>
        <w:t>Maria Liang (Ericsson): Provides comments addressing to Samsung comments.</w:t>
      </w:r>
    </w:p>
    <w:p w14:paraId="681582B5" w14:textId="77777777" w:rsidR="00210E88" w:rsidRDefault="00210E88" w:rsidP="00210E88">
      <w:r>
        <w:t>Naren (Samsung): Fine with r2.</w:t>
      </w:r>
    </w:p>
    <w:p w14:paraId="1C980A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C3-230655</w:t>
      </w:r>
      <w:r>
        <w:rPr>
          <w:color w:val="993300"/>
          <w:u w:val="single"/>
        </w:rPr>
        <w:t>.</w:t>
      </w:r>
    </w:p>
    <w:p w14:paraId="7F50C8D9" w14:textId="071FB62F" w:rsidR="00210E88" w:rsidRDefault="00210E88" w:rsidP="00210E88">
      <w:pPr>
        <w:rPr>
          <w:rFonts w:ascii="Arial" w:hAnsi="Arial" w:cs="Arial"/>
          <w:b/>
          <w:sz w:val="24"/>
        </w:rPr>
      </w:pPr>
      <w:r>
        <w:rPr>
          <w:rFonts w:ascii="Arial" w:hAnsi="Arial" w:cs="Arial"/>
          <w:b/>
          <w:color w:val="0000FF"/>
          <w:sz w:val="24"/>
        </w:rPr>
        <w:t>C3-230169</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35696D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CR-0147  rev  Cat: B (Rel-18)</w:t>
      </w:r>
      <w:r>
        <w:rPr>
          <w:i/>
        </w:rPr>
        <w:br/>
      </w:r>
      <w:r>
        <w:rPr>
          <w:i/>
        </w:rPr>
        <w:br/>
      </w:r>
      <w:r>
        <w:rPr>
          <w:i/>
        </w:rPr>
        <w:tab/>
      </w:r>
      <w:r>
        <w:rPr>
          <w:i/>
        </w:rPr>
        <w:tab/>
      </w:r>
      <w:r>
        <w:rPr>
          <w:i/>
        </w:rPr>
        <w:tab/>
      </w:r>
      <w:r>
        <w:rPr>
          <w:i/>
        </w:rPr>
        <w:tab/>
      </w:r>
      <w:r>
        <w:rPr>
          <w:i/>
        </w:rPr>
        <w:tab/>
        <w:t>Source: Nokia, Nokia Shanghai Bell</w:t>
      </w:r>
    </w:p>
    <w:p w14:paraId="3AFC654E" w14:textId="77777777" w:rsidR="00210E88" w:rsidRDefault="00210E88" w:rsidP="00210E88">
      <w:pPr>
        <w:rPr>
          <w:rFonts w:ascii="Arial" w:hAnsi="Arial" w:cs="Arial"/>
          <w:b/>
        </w:rPr>
      </w:pPr>
      <w:r>
        <w:rPr>
          <w:rFonts w:ascii="Arial" w:hAnsi="Arial" w:cs="Arial"/>
          <w:b/>
        </w:rPr>
        <w:t xml:space="preserve">Abstract: </w:t>
      </w:r>
    </w:p>
    <w:p w14:paraId="1A9D4EDB" w14:textId="77777777" w:rsidR="00210E88" w:rsidRDefault="00210E88" w:rsidP="00210E88">
      <w:r>
        <w:t>Secondary DN authentication and authorization in EPS interworking use case related updates to Radius procedures.</w:t>
      </w:r>
    </w:p>
    <w:p w14:paraId="79A994B1" w14:textId="77777777" w:rsidR="00210E88" w:rsidRDefault="00210E88" w:rsidP="00210E88">
      <w:pPr>
        <w:rPr>
          <w:rFonts w:ascii="Arial" w:hAnsi="Arial" w:cs="Arial"/>
          <w:b/>
        </w:rPr>
      </w:pPr>
      <w:r>
        <w:rPr>
          <w:rFonts w:ascii="Arial" w:hAnsi="Arial" w:cs="Arial"/>
          <w:b/>
        </w:rPr>
        <w:t xml:space="preserve">Discussion: </w:t>
      </w:r>
    </w:p>
    <w:p w14:paraId="7B13C53F" w14:textId="77777777" w:rsidR="00210E88" w:rsidRDefault="00210E88" w:rsidP="00210E88">
      <w:r>
        <w:t>Maria (Ericsson): editorial comments.</w:t>
      </w:r>
    </w:p>
    <w:p w14:paraId="7961E73A" w14:textId="77777777" w:rsidR="00210E88" w:rsidRDefault="00210E88" w:rsidP="00210E88">
      <w:r>
        <w:t>Rajesh (Nokia): provide r1.</w:t>
      </w:r>
    </w:p>
    <w:p w14:paraId="0A7064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C3-230656</w:t>
      </w:r>
      <w:r>
        <w:rPr>
          <w:color w:val="993300"/>
          <w:u w:val="single"/>
        </w:rPr>
        <w:t>.</w:t>
      </w:r>
    </w:p>
    <w:p w14:paraId="669CD834" w14:textId="4E1637CB" w:rsidR="00210E88" w:rsidRDefault="00210E88" w:rsidP="00210E88">
      <w:pPr>
        <w:rPr>
          <w:rFonts w:ascii="Arial" w:hAnsi="Arial" w:cs="Arial"/>
          <w:b/>
          <w:sz w:val="24"/>
        </w:rPr>
      </w:pPr>
      <w:r>
        <w:rPr>
          <w:rFonts w:ascii="Arial" w:hAnsi="Arial" w:cs="Arial"/>
          <w:b/>
          <w:color w:val="0000FF"/>
          <w:sz w:val="24"/>
        </w:rPr>
        <w:t>C3-230170</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1C87C9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CR-0148  rev  Cat: B (Rel-18)</w:t>
      </w:r>
      <w:r>
        <w:rPr>
          <w:i/>
        </w:rPr>
        <w:br/>
      </w:r>
      <w:r>
        <w:rPr>
          <w:i/>
        </w:rPr>
        <w:br/>
      </w:r>
      <w:r>
        <w:rPr>
          <w:i/>
        </w:rPr>
        <w:tab/>
      </w:r>
      <w:r>
        <w:rPr>
          <w:i/>
        </w:rPr>
        <w:tab/>
      </w:r>
      <w:r>
        <w:rPr>
          <w:i/>
        </w:rPr>
        <w:tab/>
      </w:r>
      <w:r>
        <w:rPr>
          <w:i/>
        </w:rPr>
        <w:tab/>
      </w:r>
      <w:r>
        <w:rPr>
          <w:i/>
        </w:rPr>
        <w:tab/>
        <w:t>Source: Nokia, Nokia Shanghai Bell</w:t>
      </w:r>
    </w:p>
    <w:p w14:paraId="44BF7A20" w14:textId="77777777" w:rsidR="00210E88" w:rsidRDefault="00210E88" w:rsidP="00210E88">
      <w:pPr>
        <w:rPr>
          <w:rFonts w:ascii="Arial" w:hAnsi="Arial" w:cs="Arial"/>
          <w:b/>
        </w:rPr>
      </w:pPr>
      <w:r>
        <w:rPr>
          <w:rFonts w:ascii="Arial" w:hAnsi="Arial" w:cs="Arial"/>
          <w:b/>
        </w:rPr>
        <w:t xml:space="preserve">Abstract: </w:t>
      </w:r>
    </w:p>
    <w:p w14:paraId="6C6E61E6" w14:textId="77777777" w:rsidR="00210E88" w:rsidRDefault="00210E88" w:rsidP="00210E88">
      <w:r>
        <w:lastRenderedPageBreak/>
        <w:t>Secondary DN authentication and authorization in EPS interworking use case related updates to Diameter procedures.</w:t>
      </w:r>
    </w:p>
    <w:p w14:paraId="2B5F72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73BCA" w14:textId="7EF865DE" w:rsidR="00210E88" w:rsidRDefault="00210E88" w:rsidP="00210E88">
      <w:pPr>
        <w:rPr>
          <w:rFonts w:ascii="Arial" w:hAnsi="Arial" w:cs="Arial"/>
          <w:b/>
          <w:sz w:val="24"/>
        </w:rPr>
      </w:pPr>
      <w:r>
        <w:rPr>
          <w:rFonts w:ascii="Arial" w:hAnsi="Arial" w:cs="Arial"/>
          <w:b/>
          <w:color w:val="0000FF"/>
          <w:sz w:val="24"/>
        </w:rPr>
        <w:t>C3-230655</w:t>
      </w:r>
      <w:r>
        <w:rPr>
          <w:rFonts w:ascii="Arial" w:hAnsi="Arial" w:cs="Arial"/>
          <w:b/>
          <w:color w:val="0000FF"/>
          <w:sz w:val="24"/>
        </w:rPr>
        <w:tab/>
      </w:r>
      <w:r>
        <w:rPr>
          <w:rFonts w:ascii="Arial" w:hAnsi="Arial" w:cs="Arial"/>
          <w:b/>
          <w:sz w:val="24"/>
        </w:rPr>
        <w:t>Updates on Reference Architecture</w:t>
      </w:r>
    </w:p>
    <w:p w14:paraId="6CC8AF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CR-0146  rev 1 Cat: B (Rel-18)</w:t>
      </w:r>
      <w:r>
        <w:rPr>
          <w:i/>
        </w:rPr>
        <w:br/>
      </w:r>
      <w:r>
        <w:rPr>
          <w:i/>
        </w:rPr>
        <w:br/>
      </w:r>
      <w:r>
        <w:rPr>
          <w:i/>
        </w:rPr>
        <w:tab/>
      </w:r>
      <w:r>
        <w:rPr>
          <w:i/>
        </w:rPr>
        <w:tab/>
      </w:r>
      <w:r>
        <w:rPr>
          <w:i/>
        </w:rPr>
        <w:tab/>
      </w:r>
      <w:r>
        <w:rPr>
          <w:i/>
        </w:rPr>
        <w:tab/>
      </w:r>
      <w:r>
        <w:rPr>
          <w:i/>
        </w:rPr>
        <w:tab/>
        <w:t>Source: Nokia, Nokia Shanghai Bell, Ericsson</w:t>
      </w:r>
    </w:p>
    <w:p w14:paraId="59484F42" w14:textId="77777777" w:rsidR="00210E88" w:rsidRDefault="00210E88" w:rsidP="00210E88">
      <w:pPr>
        <w:rPr>
          <w:color w:val="808080"/>
        </w:rPr>
      </w:pPr>
      <w:r>
        <w:rPr>
          <w:color w:val="808080"/>
        </w:rPr>
        <w:t>(Replaces C3-230168)</w:t>
      </w:r>
    </w:p>
    <w:p w14:paraId="437B46B9" w14:textId="77777777" w:rsidR="00210E88" w:rsidRDefault="00210E88" w:rsidP="00210E88">
      <w:pPr>
        <w:rPr>
          <w:rFonts w:ascii="Arial" w:hAnsi="Arial" w:cs="Arial"/>
          <w:b/>
        </w:rPr>
      </w:pPr>
      <w:r>
        <w:rPr>
          <w:rFonts w:ascii="Arial" w:hAnsi="Arial" w:cs="Arial"/>
          <w:b/>
        </w:rPr>
        <w:t xml:space="preserve">Abstract: </w:t>
      </w:r>
    </w:p>
    <w:p w14:paraId="356F6E0B" w14:textId="77777777" w:rsidR="00210E88" w:rsidRDefault="00210E88" w:rsidP="00210E88">
      <w:r>
        <w:t>Secondary DN authentication and authorization in EPS interworking use case related updates to Architecute.</w:t>
      </w:r>
    </w:p>
    <w:p w14:paraId="2CEC63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8F0F2" w14:textId="439C3A93" w:rsidR="00210E88" w:rsidRDefault="00210E88" w:rsidP="00210E88">
      <w:pPr>
        <w:rPr>
          <w:rFonts w:ascii="Arial" w:hAnsi="Arial" w:cs="Arial"/>
          <w:b/>
          <w:sz w:val="24"/>
        </w:rPr>
      </w:pPr>
      <w:r>
        <w:rPr>
          <w:rFonts w:ascii="Arial" w:hAnsi="Arial" w:cs="Arial"/>
          <w:b/>
          <w:color w:val="0000FF"/>
          <w:sz w:val="24"/>
        </w:rPr>
        <w:t>C3-230656</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5D1F803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CR-0147  rev 1 Cat: B (Rel-18)</w:t>
      </w:r>
      <w:r>
        <w:rPr>
          <w:i/>
        </w:rPr>
        <w:br/>
      </w:r>
      <w:r>
        <w:rPr>
          <w:i/>
        </w:rPr>
        <w:br/>
      </w:r>
      <w:r>
        <w:rPr>
          <w:i/>
        </w:rPr>
        <w:tab/>
      </w:r>
      <w:r>
        <w:rPr>
          <w:i/>
        </w:rPr>
        <w:tab/>
      </w:r>
      <w:r>
        <w:rPr>
          <w:i/>
        </w:rPr>
        <w:tab/>
      </w:r>
      <w:r>
        <w:rPr>
          <w:i/>
        </w:rPr>
        <w:tab/>
      </w:r>
      <w:r>
        <w:rPr>
          <w:i/>
        </w:rPr>
        <w:tab/>
        <w:t>Source: Nokia, Nokia Shanghai Bell</w:t>
      </w:r>
    </w:p>
    <w:p w14:paraId="0F4B191D" w14:textId="77777777" w:rsidR="00210E88" w:rsidRDefault="00210E88" w:rsidP="00210E88">
      <w:pPr>
        <w:rPr>
          <w:color w:val="808080"/>
        </w:rPr>
      </w:pPr>
      <w:r>
        <w:rPr>
          <w:color w:val="808080"/>
        </w:rPr>
        <w:t>(Replaces C3-230169)</w:t>
      </w:r>
    </w:p>
    <w:p w14:paraId="146C2B01" w14:textId="77777777" w:rsidR="00210E88" w:rsidRDefault="00210E88" w:rsidP="00210E88">
      <w:pPr>
        <w:rPr>
          <w:rFonts w:ascii="Arial" w:hAnsi="Arial" w:cs="Arial"/>
          <w:b/>
        </w:rPr>
      </w:pPr>
      <w:r>
        <w:rPr>
          <w:rFonts w:ascii="Arial" w:hAnsi="Arial" w:cs="Arial"/>
          <w:b/>
        </w:rPr>
        <w:t xml:space="preserve">Abstract: </w:t>
      </w:r>
    </w:p>
    <w:p w14:paraId="51335C58" w14:textId="77777777" w:rsidR="00210E88" w:rsidRDefault="00210E88" w:rsidP="00210E88">
      <w:r>
        <w:t>Secondary DN authentication and authorization in EPS interworking use case related updates to Radius procedures.</w:t>
      </w:r>
    </w:p>
    <w:p w14:paraId="01520B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3A75" w14:textId="77777777" w:rsidR="00210E88" w:rsidRDefault="00210E88" w:rsidP="00210E88">
      <w:pPr>
        <w:pStyle w:val="Heading3"/>
      </w:pPr>
      <w:bookmarkStart w:id="138" w:name="_Toc129359598"/>
      <w:r>
        <w:t>18.20</w:t>
      </w:r>
      <w:r>
        <w:tab/>
        <w:t>Enhancement of NSAC for maximum number of UEs with at least one PDU session/PDN connection [eNSAC]</w:t>
      </w:r>
      <w:bookmarkEnd w:id="138"/>
    </w:p>
    <w:p w14:paraId="2C9C0998" w14:textId="77777777" w:rsidR="00210E88" w:rsidRDefault="00210E88" w:rsidP="00210E88">
      <w:pPr>
        <w:pStyle w:val="Heading3"/>
      </w:pPr>
      <w:bookmarkStart w:id="139" w:name="_Toc129359599"/>
      <w:r>
        <w:t>18.21</w:t>
      </w:r>
      <w:r>
        <w:tab/>
        <w:t>CT aspects of application layer support for V2X services; Phase 3 [V2XAPP_Ph3]</w:t>
      </w:r>
      <w:bookmarkEnd w:id="139"/>
    </w:p>
    <w:p w14:paraId="5B7FE6A7" w14:textId="61DB4760" w:rsidR="00210E88" w:rsidRDefault="00210E88" w:rsidP="00210E88">
      <w:pPr>
        <w:rPr>
          <w:rFonts w:ascii="Arial" w:hAnsi="Arial" w:cs="Arial"/>
          <w:b/>
          <w:sz w:val="24"/>
        </w:rPr>
      </w:pPr>
      <w:r>
        <w:rPr>
          <w:rFonts w:ascii="Arial" w:hAnsi="Arial" w:cs="Arial"/>
          <w:b/>
          <w:color w:val="0000FF"/>
          <w:sz w:val="24"/>
        </w:rPr>
        <w:t>C3-230064</w:t>
      </w:r>
      <w:r>
        <w:rPr>
          <w:rFonts w:ascii="Arial" w:hAnsi="Arial" w:cs="Arial"/>
          <w:b/>
          <w:color w:val="0000FF"/>
          <w:sz w:val="24"/>
        </w:rPr>
        <w:tab/>
      </w:r>
      <w:r>
        <w:rPr>
          <w:rFonts w:ascii="Arial" w:hAnsi="Arial" w:cs="Arial"/>
          <w:b/>
          <w:sz w:val="24"/>
        </w:rPr>
        <w:t>V2XAPP_Ph3 WI CT3 Work Plan</w:t>
      </w:r>
    </w:p>
    <w:p w14:paraId="70A5BB80"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BA35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4FC1" w14:textId="77777777" w:rsidR="00210E88" w:rsidRDefault="00210E88" w:rsidP="00210E88">
      <w:pPr>
        <w:pStyle w:val="Heading3"/>
      </w:pPr>
      <w:bookmarkStart w:id="140" w:name="_Toc129359600"/>
      <w:r>
        <w:t>18.22</w:t>
      </w:r>
      <w:r>
        <w:tab/>
        <w:t>CT aspects of SEAL data delivery enabler for vertical applications [SEALDD]</w:t>
      </w:r>
      <w:bookmarkEnd w:id="140"/>
    </w:p>
    <w:p w14:paraId="344E2BAE" w14:textId="6BBCFBB7" w:rsidR="00210E88" w:rsidRDefault="00210E88" w:rsidP="00210E88">
      <w:pPr>
        <w:rPr>
          <w:rFonts w:ascii="Arial" w:hAnsi="Arial" w:cs="Arial"/>
          <w:b/>
          <w:sz w:val="24"/>
        </w:rPr>
      </w:pPr>
      <w:r>
        <w:rPr>
          <w:rFonts w:ascii="Arial" w:hAnsi="Arial" w:cs="Arial"/>
          <w:b/>
          <w:color w:val="0000FF"/>
          <w:sz w:val="24"/>
        </w:rPr>
        <w:t>C3-230062</w:t>
      </w:r>
      <w:r>
        <w:rPr>
          <w:rFonts w:ascii="Arial" w:hAnsi="Arial" w:cs="Arial"/>
          <w:b/>
          <w:color w:val="0000FF"/>
          <w:sz w:val="24"/>
        </w:rPr>
        <w:tab/>
      </w:r>
      <w:r>
        <w:rPr>
          <w:rFonts w:ascii="Arial" w:hAnsi="Arial" w:cs="Arial"/>
          <w:b/>
          <w:sz w:val="24"/>
        </w:rPr>
        <w:t>SEALDD WI CT3 Work Plan</w:t>
      </w:r>
    </w:p>
    <w:p w14:paraId="684991BE"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31DE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89ED" w14:textId="3E32D4ED" w:rsidR="00210E88" w:rsidRDefault="00210E88" w:rsidP="00210E88">
      <w:pPr>
        <w:rPr>
          <w:rFonts w:ascii="Arial" w:hAnsi="Arial" w:cs="Arial"/>
          <w:b/>
          <w:sz w:val="24"/>
        </w:rPr>
      </w:pPr>
      <w:r>
        <w:rPr>
          <w:rFonts w:ascii="Arial" w:hAnsi="Arial" w:cs="Arial"/>
          <w:b/>
          <w:color w:val="0000FF"/>
          <w:sz w:val="24"/>
        </w:rPr>
        <w:t>C3-230260</w:t>
      </w:r>
      <w:r>
        <w:rPr>
          <w:rFonts w:ascii="Arial" w:hAnsi="Arial" w:cs="Arial"/>
          <w:b/>
          <w:color w:val="0000FF"/>
          <w:sz w:val="24"/>
        </w:rPr>
        <w:tab/>
      </w:r>
      <w:r>
        <w:rPr>
          <w:rFonts w:ascii="Arial" w:hAnsi="Arial" w:cs="Arial"/>
          <w:b/>
          <w:sz w:val="24"/>
        </w:rPr>
        <w:t>Seamless service continuity support for transport layer in the EAS</w:t>
      </w:r>
    </w:p>
    <w:p w14:paraId="1DD7A23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CR-0057  rev  Cat: B (Rel-18)</w:t>
      </w:r>
      <w:r>
        <w:rPr>
          <w:i/>
        </w:rPr>
        <w:br/>
      </w:r>
      <w:r>
        <w:rPr>
          <w:i/>
        </w:rPr>
        <w:lastRenderedPageBreak/>
        <w:br/>
      </w:r>
      <w:r>
        <w:rPr>
          <w:i/>
        </w:rPr>
        <w:tab/>
      </w:r>
      <w:r>
        <w:rPr>
          <w:i/>
        </w:rPr>
        <w:tab/>
      </w:r>
      <w:r>
        <w:rPr>
          <w:i/>
        </w:rPr>
        <w:tab/>
      </w:r>
      <w:r>
        <w:rPr>
          <w:i/>
        </w:rPr>
        <w:tab/>
      </w:r>
      <w:r>
        <w:rPr>
          <w:i/>
        </w:rPr>
        <w:tab/>
        <w:t>Source: Ericsson</w:t>
      </w:r>
    </w:p>
    <w:p w14:paraId="3EB8DFF6" w14:textId="77777777" w:rsidR="00210E88" w:rsidRDefault="00210E88" w:rsidP="00210E88">
      <w:pPr>
        <w:rPr>
          <w:rFonts w:ascii="Arial" w:hAnsi="Arial" w:cs="Arial"/>
          <w:b/>
        </w:rPr>
      </w:pPr>
      <w:r>
        <w:rPr>
          <w:rFonts w:ascii="Arial" w:hAnsi="Arial" w:cs="Arial"/>
          <w:b/>
        </w:rPr>
        <w:t xml:space="preserve">Discussion: </w:t>
      </w:r>
    </w:p>
    <w:p w14:paraId="2996761E" w14:textId="77777777" w:rsidR="00210E88" w:rsidRDefault="00210E88" w:rsidP="00210E88">
      <w:r>
        <w:t>This CR provides a backwards compatible feature of the Eees_EASRegistration API.</w:t>
      </w:r>
    </w:p>
    <w:p w14:paraId="45B07168" w14:textId="77777777" w:rsidR="00210E88" w:rsidRDefault="00210E88" w:rsidP="00210E88">
      <w:r>
        <w:t>Depends on TS 23.501 CR 3859</w:t>
      </w:r>
    </w:p>
    <w:p w14:paraId="2892CFB0" w14:textId="77777777" w:rsidR="00210E88" w:rsidRDefault="00210E88" w:rsidP="00210E88">
      <w:r>
        <w:t>Abdessamad (Huawei): 5.2.2.2.2 change not needed. Suggestions to transContSupp attribute description and new data type to handle transport layer protocols. Is Enumeration needed? Change the feature name to SEALDD.</w:t>
      </w:r>
    </w:p>
    <w:p w14:paraId="75129859" w14:textId="77777777" w:rsidR="00210E88" w:rsidRDefault="00210E88" w:rsidP="00210E88">
      <w:r>
        <w:t>Igor (Ericsson): Enumeration should be there, as they are limited to set the of protocols. Will provide revision and continue offline discussion.</w:t>
      </w:r>
    </w:p>
    <w:p w14:paraId="69453B27" w14:textId="77777777" w:rsidR="00210E88" w:rsidRDefault="00210E88" w:rsidP="00210E88">
      <w:r>
        <w:t>Continue offline discussion</w:t>
      </w:r>
    </w:p>
    <w:p w14:paraId="4FDD648A" w14:textId="77777777" w:rsidR="00210E88" w:rsidRDefault="00210E88" w:rsidP="00210E88">
      <w:r>
        <w:t>Igor (Ericsson): providing 0260_R3.</w:t>
      </w:r>
    </w:p>
    <w:p w14:paraId="336AF8A2" w14:textId="77777777" w:rsidR="00210E88" w:rsidRDefault="00210E88" w:rsidP="00210E88">
      <w:r>
        <w:t>Abdessamad (Huawei): fine with r3</w:t>
      </w:r>
    </w:p>
    <w:p w14:paraId="55FAE3B4" w14:textId="77777777" w:rsidR="00210E88" w:rsidRDefault="00210E88" w:rsidP="00210E88">
      <w:r>
        <w:t>Rev is pre-agreed</w:t>
      </w:r>
    </w:p>
    <w:p w14:paraId="6573C60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C3-230796</w:t>
      </w:r>
      <w:r>
        <w:rPr>
          <w:color w:val="993300"/>
          <w:u w:val="single"/>
        </w:rPr>
        <w:t>.</w:t>
      </w:r>
    </w:p>
    <w:p w14:paraId="3F1F66CF" w14:textId="33738262" w:rsidR="00210E88" w:rsidRDefault="00210E88" w:rsidP="00210E88">
      <w:pPr>
        <w:rPr>
          <w:rFonts w:ascii="Arial" w:hAnsi="Arial" w:cs="Arial"/>
          <w:b/>
          <w:sz w:val="24"/>
        </w:rPr>
      </w:pPr>
      <w:r>
        <w:rPr>
          <w:rFonts w:ascii="Arial" w:hAnsi="Arial" w:cs="Arial"/>
          <w:b/>
          <w:color w:val="0000FF"/>
          <w:sz w:val="24"/>
        </w:rPr>
        <w:t>C3-230474</w:t>
      </w:r>
      <w:r>
        <w:rPr>
          <w:rFonts w:ascii="Arial" w:hAnsi="Arial" w:cs="Arial"/>
          <w:b/>
          <w:color w:val="0000FF"/>
          <w:sz w:val="24"/>
        </w:rPr>
        <w:tab/>
      </w:r>
      <w:r>
        <w:rPr>
          <w:rFonts w:ascii="Arial" w:hAnsi="Arial" w:cs="Arial"/>
          <w:b/>
          <w:sz w:val="24"/>
        </w:rPr>
        <w:t>New SEALDD Server Services TS skeleton</w:t>
      </w:r>
    </w:p>
    <w:p w14:paraId="0C5490DC"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46C0315" w14:textId="77777777" w:rsidR="00210E88" w:rsidRDefault="00210E88" w:rsidP="00210E88">
      <w:pPr>
        <w:rPr>
          <w:rFonts w:ascii="Arial" w:hAnsi="Arial" w:cs="Arial"/>
          <w:b/>
        </w:rPr>
      </w:pPr>
      <w:r>
        <w:rPr>
          <w:rFonts w:ascii="Arial" w:hAnsi="Arial" w:cs="Arial"/>
          <w:b/>
        </w:rPr>
        <w:t xml:space="preserve">Discussion: </w:t>
      </w:r>
    </w:p>
    <w:p w14:paraId="0813BFED" w14:textId="77777777" w:rsidR="00210E88" w:rsidRDefault="00210E88" w:rsidP="00210E88">
      <w:r>
        <w:t>Samsung (Naren): Need time to think about new TS. Keep continue discussions on new TS, dependencies between TS 29.549 and new one to be analysed.</w:t>
      </w:r>
    </w:p>
    <w:p w14:paraId="10B0C6F0" w14:textId="77777777" w:rsidR="00210E88" w:rsidRDefault="00210E88" w:rsidP="00210E88">
      <w:r>
        <w:t>Continue offline discussions</w:t>
      </w:r>
    </w:p>
    <w:p w14:paraId="0F39DEB4" w14:textId="77777777" w:rsidR="00210E88" w:rsidRDefault="00210E88" w:rsidP="00210E88">
      <w:r>
        <w:t>Igor (Ericsson): fine with the proposal</w:t>
      </w:r>
    </w:p>
    <w:p w14:paraId="2E380082" w14:textId="77777777" w:rsidR="00210E88" w:rsidRDefault="00210E88" w:rsidP="00210E88">
      <w:r>
        <w:t>Naren (Samsung): fine</w:t>
      </w:r>
    </w:p>
    <w:p w14:paraId="772F3CB6" w14:textId="77777777" w:rsidR="00210E88" w:rsidRDefault="00210E88" w:rsidP="00210E88">
      <w:r>
        <w:t>CT3 agrees with the TS skeleton</w:t>
      </w:r>
    </w:p>
    <w:p w14:paraId="7617DC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DC5B0" w14:textId="564C5EAF" w:rsidR="00210E88" w:rsidRDefault="00210E88" w:rsidP="00210E88">
      <w:pPr>
        <w:rPr>
          <w:rFonts w:ascii="Arial" w:hAnsi="Arial" w:cs="Arial"/>
          <w:b/>
          <w:sz w:val="24"/>
        </w:rPr>
      </w:pPr>
      <w:r>
        <w:rPr>
          <w:rFonts w:ascii="Arial" w:hAnsi="Arial" w:cs="Arial"/>
          <w:b/>
          <w:color w:val="0000FF"/>
          <w:sz w:val="24"/>
        </w:rPr>
        <w:t>C3-230796</w:t>
      </w:r>
      <w:r>
        <w:rPr>
          <w:rFonts w:ascii="Arial" w:hAnsi="Arial" w:cs="Arial"/>
          <w:b/>
          <w:color w:val="0000FF"/>
          <w:sz w:val="24"/>
        </w:rPr>
        <w:tab/>
      </w:r>
      <w:r>
        <w:rPr>
          <w:rFonts w:ascii="Arial" w:hAnsi="Arial" w:cs="Arial"/>
          <w:b/>
          <w:sz w:val="24"/>
        </w:rPr>
        <w:t>Seamless service continuity support for transport layer in the EAS</w:t>
      </w:r>
    </w:p>
    <w:p w14:paraId="6214CF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CR-0057  rev 1 Cat: B (Rel-18)</w:t>
      </w:r>
      <w:r>
        <w:rPr>
          <w:i/>
        </w:rPr>
        <w:br/>
      </w:r>
      <w:r>
        <w:rPr>
          <w:i/>
        </w:rPr>
        <w:br/>
      </w:r>
      <w:r>
        <w:rPr>
          <w:i/>
        </w:rPr>
        <w:tab/>
      </w:r>
      <w:r>
        <w:rPr>
          <w:i/>
        </w:rPr>
        <w:tab/>
      </w:r>
      <w:r>
        <w:rPr>
          <w:i/>
        </w:rPr>
        <w:tab/>
      </w:r>
      <w:r>
        <w:rPr>
          <w:i/>
        </w:rPr>
        <w:tab/>
      </w:r>
      <w:r>
        <w:rPr>
          <w:i/>
        </w:rPr>
        <w:tab/>
        <w:t>Source: Ericsson</w:t>
      </w:r>
    </w:p>
    <w:p w14:paraId="78A26DC6" w14:textId="77777777" w:rsidR="00210E88" w:rsidRDefault="00210E88" w:rsidP="00210E88">
      <w:pPr>
        <w:rPr>
          <w:color w:val="808080"/>
        </w:rPr>
      </w:pPr>
      <w:r>
        <w:rPr>
          <w:color w:val="808080"/>
        </w:rPr>
        <w:t>(Replaces C3-230260)</w:t>
      </w:r>
    </w:p>
    <w:p w14:paraId="370EF37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31B2" w14:textId="35CE4502" w:rsidR="00210E88" w:rsidRDefault="00210E88" w:rsidP="00210E88">
      <w:pPr>
        <w:rPr>
          <w:rFonts w:ascii="Arial" w:hAnsi="Arial" w:cs="Arial"/>
          <w:b/>
          <w:sz w:val="24"/>
        </w:rPr>
      </w:pPr>
      <w:r>
        <w:rPr>
          <w:rFonts w:ascii="Arial" w:hAnsi="Arial" w:cs="Arial"/>
          <w:b/>
          <w:color w:val="0000FF"/>
          <w:sz w:val="24"/>
        </w:rPr>
        <w:t>C3-230957</w:t>
      </w:r>
      <w:r>
        <w:rPr>
          <w:rFonts w:ascii="Arial" w:hAnsi="Arial" w:cs="Arial"/>
          <w:b/>
          <w:color w:val="0000FF"/>
          <w:sz w:val="24"/>
        </w:rPr>
        <w:tab/>
      </w:r>
      <w:r>
        <w:rPr>
          <w:rFonts w:ascii="Arial" w:hAnsi="Arial" w:cs="Arial"/>
          <w:b/>
          <w:sz w:val="24"/>
        </w:rPr>
        <w:t>TS 29.abc v 0.1.0</w:t>
      </w:r>
    </w:p>
    <w:p w14:paraId="4F3C2B5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D082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0024E" w14:textId="77777777" w:rsidR="00210E88" w:rsidRDefault="00210E88" w:rsidP="00210E88">
      <w:pPr>
        <w:pStyle w:val="Heading3"/>
      </w:pPr>
      <w:bookmarkStart w:id="141" w:name="_Toc129359601"/>
      <w:r>
        <w:lastRenderedPageBreak/>
        <w:t>18.23</w:t>
      </w:r>
      <w:r>
        <w:tab/>
        <w:t>CT Aspects of Application Layer Support for Uncrewed Aerial Systems (UAS), Phase 2 [UASAPP_Ph2]</w:t>
      </w:r>
      <w:bookmarkEnd w:id="141"/>
    </w:p>
    <w:p w14:paraId="647B85E0" w14:textId="77777777" w:rsidR="00210E88" w:rsidRDefault="00210E88" w:rsidP="00210E88">
      <w:pPr>
        <w:pStyle w:val="Heading3"/>
      </w:pPr>
      <w:bookmarkStart w:id="142" w:name="_Toc129359602"/>
      <w:r>
        <w:t>18.24</w:t>
      </w:r>
      <w:r>
        <w:tab/>
        <w:t>CT aspects of proximity based services in 5GS Phase 2 [5G_ProSe_Ph2]</w:t>
      </w:r>
      <w:bookmarkEnd w:id="142"/>
    </w:p>
    <w:p w14:paraId="59FBE5A7" w14:textId="77777777" w:rsidR="00210E88" w:rsidRDefault="00210E88" w:rsidP="00210E88">
      <w:pPr>
        <w:pStyle w:val="Heading3"/>
      </w:pPr>
      <w:bookmarkStart w:id="143" w:name="_Toc129359603"/>
      <w:r>
        <w:t>18.25</w:t>
      </w:r>
      <w:r>
        <w:tab/>
        <w:t>CT aspects of enhancement to the 5GC location services - phase 3 [5G_eLCS_Ph3]</w:t>
      </w:r>
      <w:bookmarkEnd w:id="143"/>
    </w:p>
    <w:p w14:paraId="453A304C" w14:textId="62152A52" w:rsidR="00210E88" w:rsidRDefault="00210E88" w:rsidP="00210E88">
      <w:pPr>
        <w:rPr>
          <w:rFonts w:ascii="Arial" w:hAnsi="Arial" w:cs="Arial"/>
          <w:b/>
          <w:sz w:val="24"/>
        </w:rPr>
      </w:pPr>
      <w:r>
        <w:rPr>
          <w:rFonts w:ascii="Arial" w:hAnsi="Arial" w:cs="Arial"/>
          <w:b/>
          <w:color w:val="0000FF"/>
          <w:sz w:val="24"/>
        </w:rPr>
        <w:t>C3-230067</w:t>
      </w:r>
      <w:r>
        <w:rPr>
          <w:rFonts w:ascii="Arial" w:hAnsi="Arial" w:cs="Arial"/>
          <w:b/>
          <w:color w:val="0000FF"/>
          <w:sz w:val="24"/>
        </w:rPr>
        <w:tab/>
      </w:r>
      <w:r>
        <w:rPr>
          <w:rFonts w:ascii="Arial" w:hAnsi="Arial" w:cs="Arial"/>
          <w:b/>
          <w:sz w:val="24"/>
        </w:rPr>
        <w:t>MonitoringEventSubscription data type extension for location reporting over user plane</w:t>
      </w:r>
    </w:p>
    <w:p w14:paraId="148302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CR-0627  rev  Cat: B (Rel-18)</w:t>
      </w:r>
      <w:r>
        <w:rPr>
          <w:i/>
        </w:rPr>
        <w:br/>
      </w:r>
      <w:r>
        <w:rPr>
          <w:i/>
        </w:rPr>
        <w:br/>
      </w:r>
      <w:r>
        <w:rPr>
          <w:i/>
        </w:rPr>
        <w:tab/>
      </w:r>
      <w:r>
        <w:rPr>
          <w:i/>
        </w:rPr>
        <w:tab/>
      </w:r>
      <w:r>
        <w:rPr>
          <w:i/>
        </w:rPr>
        <w:tab/>
      </w:r>
      <w:r>
        <w:rPr>
          <w:i/>
        </w:rPr>
        <w:tab/>
      </w:r>
      <w:r>
        <w:rPr>
          <w:i/>
        </w:rPr>
        <w:tab/>
        <w:t>Source: Qualcomm Incorporated</w:t>
      </w:r>
    </w:p>
    <w:p w14:paraId="416A0B5E" w14:textId="77777777" w:rsidR="00210E88" w:rsidRDefault="00210E88" w:rsidP="00210E88">
      <w:pPr>
        <w:rPr>
          <w:rFonts w:ascii="Arial" w:hAnsi="Arial" w:cs="Arial"/>
          <w:b/>
        </w:rPr>
      </w:pPr>
      <w:r>
        <w:rPr>
          <w:rFonts w:ascii="Arial" w:hAnsi="Arial" w:cs="Arial"/>
          <w:b/>
        </w:rPr>
        <w:t xml:space="preserve">Abstract: </w:t>
      </w:r>
    </w:p>
    <w:p w14:paraId="056C5E78" w14:textId="77777777" w:rsidR="00210E88" w:rsidRDefault="00210E88" w:rsidP="00210E88">
      <w:r>
        <w:t>Adding the request indication, the endpoint address and the security information for location reporting over user plane connection</w:t>
      </w:r>
    </w:p>
    <w:p w14:paraId="75ACF50A" w14:textId="77777777" w:rsidR="00210E88" w:rsidRDefault="00210E88" w:rsidP="00210E88">
      <w:pPr>
        <w:rPr>
          <w:rFonts w:ascii="Arial" w:hAnsi="Arial" w:cs="Arial"/>
          <w:b/>
        </w:rPr>
      </w:pPr>
      <w:r>
        <w:rPr>
          <w:rFonts w:ascii="Arial" w:hAnsi="Arial" w:cs="Arial"/>
          <w:b/>
        </w:rPr>
        <w:t xml:space="preserve">Discussion: </w:t>
      </w:r>
    </w:p>
    <w:p w14:paraId="05C71D82" w14:textId="77777777" w:rsidR="00210E88" w:rsidRDefault="00210E88" w:rsidP="00210E88">
      <w:r>
        <w:t>Rajesh (Nokia): need to wait for stage 2’s stable requirement from SA3/SA2</w:t>
      </w:r>
    </w:p>
    <w:p w14:paraId="68433362" w14:textId="77777777" w:rsidR="00210E88" w:rsidRDefault="00210E88" w:rsidP="00210E88">
      <w:r>
        <w:t>Abdessamad (Huawei): share the same view as Nokia</w:t>
      </w:r>
    </w:p>
    <w:p w14:paraId="112C2D3C" w14:textId="77777777" w:rsidR="00210E88" w:rsidRDefault="00210E88" w:rsidP="00210E88">
      <w:r>
        <w:t>Sunghoon (Qualcomm): EN already added</w:t>
      </w:r>
    </w:p>
    <w:p w14:paraId="56AB2B27" w14:textId="77777777" w:rsidR="00210E88" w:rsidRDefault="00210E88" w:rsidP="00210E88">
      <w:r>
        <w:t>Abdessamad (Huawei): need to wait for reply LS from SA2/SA3</w:t>
      </w:r>
    </w:p>
    <w:p w14:paraId="384B8C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574FD" w14:textId="77667AD5" w:rsidR="00210E88" w:rsidRDefault="00210E88" w:rsidP="00210E88">
      <w:pPr>
        <w:rPr>
          <w:rFonts w:ascii="Arial" w:hAnsi="Arial" w:cs="Arial"/>
          <w:b/>
          <w:sz w:val="24"/>
        </w:rPr>
      </w:pPr>
      <w:r>
        <w:rPr>
          <w:rFonts w:ascii="Arial" w:hAnsi="Arial" w:cs="Arial"/>
          <w:b/>
          <w:color w:val="0000FF"/>
          <w:sz w:val="24"/>
        </w:rPr>
        <w:t>C3-230473</w:t>
      </w:r>
      <w:r>
        <w:rPr>
          <w:rFonts w:ascii="Arial" w:hAnsi="Arial" w:cs="Arial"/>
          <w:b/>
          <w:color w:val="0000FF"/>
          <w:sz w:val="24"/>
        </w:rPr>
        <w:tab/>
      </w:r>
      <w:r>
        <w:rPr>
          <w:rFonts w:ascii="Arial" w:hAnsi="Arial" w:cs="Arial"/>
          <w:b/>
          <w:sz w:val="24"/>
        </w:rPr>
        <w:t>Updates to support GNSS assistance data collection from AF via NEF</w:t>
      </w:r>
    </w:p>
    <w:p w14:paraId="75BC0B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CR-0110  rev  Cat: B (Rel-18)</w:t>
      </w:r>
      <w:r>
        <w:rPr>
          <w:i/>
        </w:rPr>
        <w:br/>
      </w:r>
      <w:r>
        <w:rPr>
          <w:i/>
        </w:rPr>
        <w:br/>
      </w:r>
      <w:r>
        <w:rPr>
          <w:i/>
        </w:rPr>
        <w:tab/>
      </w:r>
      <w:r>
        <w:rPr>
          <w:i/>
        </w:rPr>
        <w:tab/>
      </w:r>
      <w:r>
        <w:rPr>
          <w:i/>
        </w:rPr>
        <w:tab/>
      </w:r>
      <w:r>
        <w:rPr>
          <w:i/>
        </w:rPr>
        <w:tab/>
      </w:r>
      <w:r>
        <w:rPr>
          <w:i/>
        </w:rPr>
        <w:tab/>
        <w:t>Source: Huawei</w:t>
      </w:r>
    </w:p>
    <w:p w14:paraId="74F96E34" w14:textId="77777777" w:rsidR="00210E88" w:rsidRDefault="00210E88" w:rsidP="00210E88">
      <w:pPr>
        <w:rPr>
          <w:rFonts w:ascii="Arial" w:hAnsi="Arial" w:cs="Arial"/>
          <w:b/>
        </w:rPr>
      </w:pPr>
      <w:r>
        <w:rPr>
          <w:rFonts w:ascii="Arial" w:hAnsi="Arial" w:cs="Arial"/>
          <w:b/>
        </w:rPr>
        <w:t xml:space="preserve">Discussion: </w:t>
      </w:r>
    </w:p>
    <w:p w14:paraId="37EB52F0" w14:textId="77777777" w:rsidR="00210E88" w:rsidRDefault="00210E88" w:rsidP="00210E88">
      <w:r>
        <w:t>CR Cat. Misaligned between the cover page and the 3GU</w:t>
      </w:r>
    </w:p>
    <w:p w14:paraId="0A096525" w14:textId="77777777" w:rsidR="00210E88" w:rsidRDefault="00210E88" w:rsidP="00210E88">
      <w:r>
        <w:t>This CR introduces a backwards compatible new feature to the OpenAPI description of the Nnef_EventExposure API (NEF southbound interface) defined in this specification.</w:t>
      </w:r>
    </w:p>
    <w:p w14:paraId="4A800D26" w14:textId="77777777" w:rsidR="00210E88" w:rsidRDefault="00210E88" w:rsidP="00210E88">
      <w:r>
        <w:t>Rajesh (Nokia): comments on figure</w:t>
      </w:r>
    </w:p>
    <w:p w14:paraId="6CACFF5A" w14:textId="77777777" w:rsidR="00210E88" w:rsidRDefault="00210E88" w:rsidP="00210E88">
      <w:r>
        <w:t>Abdessamad (Huawei): Providing 0473_r2 and 0606_r2.</w:t>
      </w:r>
    </w:p>
    <w:p w14:paraId="64AF86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C3-230824</w:t>
      </w:r>
      <w:r>
        <w:rPr>
          <w:color w:val="993300"/>
          <w:u w:val="single"/>
        </w:rPr>
        <w:t>.</w:t>
      </w:r>
    </w:p>
    <w:p w14:paraId="318336FD" w14:textId="7A69780F" w:rsidR="00210E88" w:rsidRDefault="00210E88" w:rsidP="00210E88">
      <w:pPr>
        <w:rPr>
          <w:rFonts w:ascii="Arial" w:hAnsi="Arial" w:cs="Arial"/>
          <w:b/>
          <w:sz w:val="24"/>
        </w:rPr>
      </w:pPr>
      <w:r>
        <w:rPr>
          <w:rFonts w:ascii="Arial" w:hAnsi="Arial" w:cs="Arial"/>
          <w:b/>
          <w:color w:val="0000FF"/>
          <w:sz w:val="24"/>
        </w:rPr>
        <w:t>C3-230606</w:t>
      </w:r>
      <w:r>
        <w:rPr>
          <w:rFonts w:ascii="Arial" w:hAnsi="Arial" w:cs="Arial"/>
          <w:b/>
          <w:color w:val="0000FF"/>
          <w:sz w:val="24"/>
        </w:rPr>
        <w:tab/>
      </w:r>
      <w:r>
        <w:rPr>
          <w:rFonts w:ascii="Arial" w:hAnsi="Arial" w:cs="Arial"/>
          <w:b/>
          <w:sz w:val="24"/>
        </w:rPr>
        <w:t>Updates to support GNSS assistance data collection from AF</w:t>
      </w:r>
    </w:p>
    <w:p w14:paraId="54ADBA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CR-0100  rev  Cat: B (Rel-18)</w:t>
      </w:r>
      <w:r>
        <w:rPr>
          <w:i/>
        </w:rPr>
        <w:br/>
      </w:r>
      <w:r>
        <w:rPr>
          <w:i/>
        </w:rPr>
        <w:br/>
      </w:r>
      <w:r>
        <w:rPr>
          <w:i/>
        </w:rPr>
        <w:tab/>
      </w:r>
      <w:r>
        <w:rPr>
          <w:i/>
        </w:rPr>
        <w:tab/>
      </w:r>
      <w:r>
        <w:rPr>
          <w:i/>
        </w:rPr>
        <w:tab/>
      </w:r>
      <w:r>
        <w:rPr>
          <w:i/>
        </w:rPr>
        <w:tab/>
      </w:r>
      <w:r>
        <w:rPr>
          <w:i/>
        </w:rPr>
        <w:tab/>
        <w:t>Source: Huawei</w:t>
      </w:r>
    </w:p>
    <w:p w14:paraId="78FAA115" w14:textId="77777777" w:rsidR="00210E88" w:rsidRDefault="00210E88" w:rsidP="00210E88">
      <w:pPr>
        <w:rPr>
          <w:rFonts w:ascii="Arial" w:hAnsi="Arial" w:cs="Arial"/>
          <w:b/>
        </w:rPr>
      </w:pPr>
      <w:r>
        <w:rPr>
          <w:rFonts w:ascii="Arial" w:hAnsi="Arial" w:cs="Arial"/>
          <w:b/>
        </w:rPr>
        <w:t xml:space="preserve">Discussion: </w:t>
      </w:r>
    </w:p>
    <w:p w14:paraId="6346C265" w14:textId="77777777" w:rsidR="00210E88" w:rsidRDefault="00210E88" w:rsidP="00210E88">
      <w:r>
        <w:lastRenderedPageBreak/>
        <w:t>CR Cat. Misaligned between the cover page and the 3GU</w:t>
      </w:r>
    </w:p>
    <w:p w14:paraId="0A9B8426" w14:textId="77777777" w:rsidR="00210E88" w:rsidRDefault="00210E88" w:rsidP="00210E88">
      <w:r>
        <w:t>This CR introduces a backwards compatible new feature to the OpenAPI description of the Naf_EventExposure API defined in this specification.</w:t>
      </w:r>
    </w:p>
    <w:p w14:paraId="4DBD2088" w14:textId="77777777" w:rsidR="00210E88" w:rsidRDefault="00210E88" w:rsidP="00210E88">
      <w:r>
        <w:t>Rajesh (Nokia): comments on figure</w:t>
      </w:r>
    </w:p>
    <w:p w14:paraId="302C2B20" w14:textId="77777777" w:rsidR="00210E88" w:rsidRDefault="00210E88" w:rsidP="00210E88">
      <w:r>
        <w:t>Abdessamad (Huawei): Providing 0473_r2 and 0606_r2.</w:t>
      </w:r>
    </w:p>
    <w:p w14:paraId="3F3671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C3-230825</w:t>
      </w:r>
      <w:r>
        <w:rPr>
          <w:color w:val="993300"/>
          <w:u w:val="single"/>
        </w:rPr>
        <w:t>.</w:t>
      </w:r>
    </w:p>
    <w:p w14:paraId="3B2FD93A" w14:textId="3C19B3A1" w:rsidR="00210E88" w:rsidRDefault="00210E88" w:rsidP="00210E88">
      <w:pPr>
        <w:rPr>
          <w:rFonts w:ascii="Arial" w:hAnsi="Arial" w:cs="Arial"/>
          <w:b/>
          <w:sz w:val="24"/>
        </w:rPr>
      </w:pPr>
      <w:r>
        <w:rPr>
          <w:rFonts w:ascii="Arial" w:hAnsi="Arial" w:cs="Arial"/>
          <w:b/>
          <w:color w:val="0000FF"/>
          <w:sz w:val="24"/>
        </w:rPr>
        <w:t>C3-230824</w:t>
      </w:r>
      <w:r>
        <w:rPr>
          <w:rFonts w:ascii="Arial" w:hAnsi="Arial" w:cs="Arial"/>
          <w:b/>
          <w:color w:val="0000FF"/>
          <w:sz w:val="24"/>
        </w:rPr>
        <w:tab/>
      </w:r>
      <w:r>
        <w:rPr>
          <w:rFonts w:ascii="Arial" w:hAnsi="Arial" w:cs="Arial"/>
          <w:b/>
          <w:sz w:val="24"/>
        </w:rPr>
        <w:t>Updates to support GNSS assistance data collection from AF via NEF</w:t>
      </w:r>
    </w:p>
    <w:p w14:paraId="6F279F1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CR-0110  rev 1 Cat: B (Rel-18)</w:t>
      </w:r>
      <w:r>
        <w:rPr>
          <w:i/>
        </w:rPr>
        <w:br/>
      </w:r>
      <w:r>
        <w:rPr>
          <w:i/>
        </w:rPr>
        <w:br/>
      </w:r>
      <w:r>
        <w:rPr>
          <w:i/>
        </w:rPr>
        <w:tab/>
      </w:r>
      <w:r>
        <w:rPr>
          <w:i/>
        </w:rPr>
        <w:tab/>
      </w:r>
      <w:r>
        <w:rPr>
          <w:i/>
        </w:rPr>
        <w:tab/>
      </w:r>
      <w:r>
        <w:rPr>
          <w:i/>
        </w:rPr>
        <w:tab/>
      </w:r>
      <w:r>
        <w:rPr>
          <w:i/>
        </w:rPr>
        <w:tab/>
        <w:t>Source: Huawei</w:t>
      </w:r>
    </w:p>
    <w:p w14:paraId="565C8E5C" w14:textId="77777777" w:rsidR="00210E88" w:rsidRDefault="00210E88" w:rsidP="00210E88">
      <w:pPr>
        <w:rPr>
          <w:color w:val="808080"/>
        </w:rPr>
      </w:pPr>
      <w:r>
        <w:rPr>
          <w:color w:val="808080"/>
        </w:rPr>
        <w:t>(Replaces C3-230473)</w:t>
      </w:r>
    </w:p>
    <w:p w14:paraId="42D480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CFA6F" w14:textId="3B4A9B04" w:rsidR="00210E88" w:rsidRDefault="00210E88" w:rsidP="00210E88">
      <w:pPr>
        <w:rPr>
          <w:rFonts w:ascii="Arial" w:hAnsi="Arial" w:cs="Arial"/>
          <w:b/>
          <w:sz w:val="24"/>
        </w:rPr>
      </w:pPr>
      <w:r>
        <w:rPr>
          <w:rFonts w:ascii="Arial" w:hAnsi="Arial" w:cs="Arial"/>
          <w:b/>
          <w:color w:val="0000FF"/>
          <w:sz w:val="24"/>
        </w:rPr>
        <w:t>C3-230825</w:t>
      </w:r>
      <w:r>
        <w:rPr>
          <w:rFonts w:ascii="Arial" w:hAnsi="Arial" w:cs="Arial"/>
          <w:b/>
          <w:color w:val="0000FF"/>
          <w:sz w:val="24"/>
        </w:rPr>
        <w:tab/>
      </w:r>
      <w:r>
        <w:rPr>
          <w:rFonts w:ascii="Arial" w:hAnsi="Arial" w:cs="Arial"/>
          <w:b/>
          <w:sz w:val="24"/>
        </w:rPr>
        <w:t>Updates to support GNSS assistance data collection from AF via NEF</w:t>
      </w:r>
    </w:p>
    <w:p w14:paraId="3E9160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CR-0100  rev 1 Cat: B (Rel-18)</w:t>
      </w:r>
      <w:r>
        <w:rPr>
          <w:i/>
        </w:rPr>
        <w:br/>
      </w:r>
      <w:r>
        <w:rPr>
          <w:i/>
        </w:rPr>
        <w:br/>
      </w:r>
      <w:r>
        <w:rPr>
          <w:i/>
        </w:rPr>
        <w:tab/>
      </w:r>
      <w:r>
        <w:rPr>
          <w:i/>
        </w:rPr>
        <w:tab/>
      </w:r>
      <w:r>
        <w:rPr>
          <w:i/>
        </w:rPr>
        <w:tab/>
      </w:r>
      <w:r>
        <w:rPr>
          <w:i/>
        </w:rPr>
        <w:tab/>
      </w:r>
      <w:r>
        <w:rPr>
          <w:i/>
        </w:rPr>
        <w:tab/>
        <w:t>Source: Huawei</w:t>
      </w:r>
    </w:p>
    <w:p w14:paraId="49D1A957" w14:textId="77777777" w:rsidR="00210E88" w:rsidRDefault="00210E88" w:rsidP="00210E88">
      <w:pPr>
        <w:rPr>
          <w:color w:val="808080"/>
        </w:rPr>
      </w:pPr>
      <w:r>
        <w:rPr>
          <w:color w:val="808080"/>
        </w:rPr>
        <w:t>(Replaces C3-230606)</w:t>
      </w:r>
    </w:p>
    <w:p w14:paraId="18A833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6178" w14:textId="77777777" w:rsidR="00210E88" w:rsidRDefault="00210E88" w:rsidP="00210E88">
      <w:pPr>
        <w:pStyle w:val="Heading3"/>
      </w:pPr>
      <w:bookmarkStart w:id="144" w:name="_Toc129359604"/>
      <w:r>
        <w:t>18.26</w:t>
      </w:r>
      <w:r>
        <w:tab/>
        <w:t>CT Aspects of Edge Computing Phase 2 [EDGE_Ph2]</w:t>
      </w:r>
      <w:bookmarkEnd w:id="144"/>
    </w:p>
    <w:p w14:paraId="3829A9B7" w14:textId="78179330" w:rsidR="00210E88" w:rsidRDefault="00210E88" w:rsidP="00210E88">
      <w:pPr>
        <w:rPr>
          <w:rFonts w:ascii="Arial" w:hAnsi="Arial" w:cs="Arial"/>
          <w:b/>
          <w:sz w:val="24"/>
        </w:rPr>
      </w:pPr>
      <w:r>
        <w:rPr>
          <w:rFonts w:ascii="Arial" w:hAnsi="Arial" w:cs="Arial"/>
          <w:b/>
          <w:color w:val="0000FF"/>
          <w:sz w:val="24"/>
        </w:rPr>
        <w:t>C3-230066</w:t>
      </w:r>
      <w:r>
        <w:rPr>
          <w:rFonts w:ascii="Arial" w:hAnsi="Arial" w:cs="Arial"/>
          <w:b/>
          <w:color w:val="0000FF"/>
          <w:sz w:val="24"/>
        </w:rPr>
        <w:tab/>
      </w:r>
      <w:r>
        <w:rPr>
          <w:rFonts w:ascii="Arial" w:hAnsi="Arial" w:cs="Arial"/>
          <w:b/>
          <w:sz w:val="24"/>
        </w:rPr>
        <w:t>Introducing selection of more granular set of UEs</w:t>
      </w:r>
    </w:p>
    <w:p w14:paraId="201564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CR-0373  rev  Cat: B (Rel-18)</w:t>
      </w:r>
      <w:r>
        <w:rPr>
          <w:i/>
        </w:rPr>
        <w:br/>
      </w:r>
      <w:r>
        <w:rPr>
          <w:i/>
        </w:rPr>
        <w:br/>
      </w:r>
      <w:r>
        <w:rPr>
          <w:i/>
        </w:rPr>
        <w:tab/>
      </w:r>
      <w:r>
        <w:rPr>
          <w:i/>
        </w:rPr>
        <w:tab/>
      </w:r>
      <w:r>
        <w:rPr>
          <w:i/>
        </w:rPr>
        <w:tab/>
      </w:r>
      <w:r>
        <w:rPr>
          <w:i/>
        </w:rPr>
        <w:tab/>
      </w:r>
      <w:r>
        <w:rPr>
          <w:i/>
        </w:rPr>
        <w:tab/>
        <w:t>Source: Ericsson</w:t>
      </w:r>
    </w:p>
    <w:p w14:paraId="601F94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C3-230384</w:t>
      </w:r>
      <w:r>
        <w:rPr>
          <w:color w:val="993300"/>
          <w:u w:val="single"/>
        </w:rPr>
        <w:t>.</w:t>
      </w:r>
    </w:p>
    <w:p w14:paraId="3B7696FE" w14:textId="14878E3E" w:rsidR="00210E88" w:rsidRDefault="00210E88" w:rsidP="00210E88">
      <w:pPr>
        <w:rPr>
          <w:rFonts w:ascii="Arial" w:hAnsi="Arial" w:cs="Arial"/>
          <w:b/>
          <w:sz w:val="24"/>
        </w:rPr>
      </w:pPr>
      <w:r>
        <w:rPr>
          <w:rFonts w:ascii="Arial" w:hAnsi="Arial" w:cs="Arial"/>
          <w:b/>
          <w:color w:val="0000FF"/>
          <w:sz w:val="24"/>
        </w:rPr>
        <w:t>C3-230171</w:t>
      </w:r>
      <w:r>
        <w:rPr>
          <w:rFonts w:ascii="Arial" w:hAnsi="Arial" w:cs="Arial"/>
          <w:b/>
          <w:color w:val="0000FF"/>
          <w:sz w:val="24"/>
        </w:rPr>
        <w:tab/>
      </w:r>
      <w:r>
        <w:rPr>
          <w:rFonts w:ascii="Arial" w:hAnsi="Arial" w:cs="Arial"/>
          <w:b/>
          <w:sz w:val="24"/>
        </w:rPr>
        <w:t>Update Traffic Influence procedures.</w:t>
      </w:r>
    </w:p>
    <w:p w14:paraId="3AE8E5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CR-0418  rev  Cat: B (Rel-18)</w:t>
      </w:r>
      <w:r>
        <w:rPr>
          <w:i/>
        </w:rPr>
        <w:br/>
      </w:r>
      <w:r>
        <w:rPr>
          <w:i/>
        </w:rPr>
        <w:br/>
      </w:r>
      <w:r>
        <w:rPr>
          <w:i/>
        </w:rPr>
        <w:tab/>
      </w:r>
      <w:r>
        <w:rPr>
          <w:i/>
        </w:rPr>
        <w:tab/>
      </w:r>
      <w:r>
        <w:rPr>
          <w:i/>
        </w:rPr>
        <w:tab/>
      </w:r>
      <w:r>
        <w:rPr>
          <w:i/>
        </w:rPr>
        <w:tab/>
      </w:r>
      <w:r>
        <w:rPr>
          <w:i/>
        </w:rPr>
        <w:tab/>
        <w:t>Source: Nokia, Nokia Shanghai Bell</w:t>
      </w:r>
    </w:p>
    <w:p w14:paraId="07B33D67" w14:textId="77777777" w:rsidR="00210E88" w:rsidRDefault="00210E88" w:rsidP="00210E88">
      <w:pPr>
        <w:rPr>
          <w:rFonts w:ascii="Arial" w:hAnsi="Arial" w:cs="Arial"/>
          <w:b/>
        </w:rPr>
      </w:pPr>
      <w:r>
        <w:rPr>
          <w:rFonts w:ascii="Arial" w:hAnsi="Arial" w:cs="Arial"/>
          <w:b/>
        </w:rPr>
        <w:t xml:space="preserve">Abstract: </w:t>
      </w:r>
    </w:p>
    <w:p w14:paraId="47BF901C" w14:textId="77777777" w:rsidR="00210E88" w:rsidRDefault="00210E88" w:rsidP="00210E88">
      <w:r>
        <w:t>Support External Subscriber Category</w:t>
      </w:r>
    </w:p>
    <w:p w14:paraId="73061D2F" w14:textId="77777777" w:rsidR="00210E88" w:rsidRDefault="00210E88" w:rsidP="00210E88">
      <w:pPr>
        <w:rPr>
          <w:rFonts w:ascii="Arial" w:hAnsi="Arial" w:cs="Arial"/>
          <w:b/>
        </w:rPr>
      </w:pPr>
      <w:r>
        <w:rPr>
          <w:rFonts w:ascii="Arial" w:hAnsi="Arial" w:cs="Arial"/>
          <w:b/>
        </w:rPr>
        <w:t xml:space="preserve">Discussion: </w:t>
      </w:r>
    </w:p>
    <w:p w14:paraId="4A7F8DA6" w14:textId="77777777" w:rsidR="00210E88" w:rsidRDefault="00210E88" w:rsidP="00210E88">
      <w:r>
        <w:t>Susana (Ericsson): why in this WI, need further discussion. either way is ok.</w:t>
      </w:r>
    </w:p>
    <w:p w14:paraId="6BB61A3A" w14:textId="77777777" w:rsidR="00210E88" w:rsidRDefault="00210E88" w:rsidP="00210E88">
      <w:r>
        <w:t>Xiaoyun (Huawei): disagree with the proposal. The CR is no needed.</w:t>
      </w:r>
    </w:p>
    <w:p w14:paraId="0FB950CE" w14:textId="77777777" w:rsidR="00210E88" w:rsidRDefault="00210E88" w:rsidP="00210E88">
      <w:r>
        <w:t>Apostolos (Nokia):  refer to references is enough</w:t>
      </w:r>
    </w:p>
    <w:p w14:paraId="73AF1CD9" w14:textId="77777777" w:rsidR="00210E88" w:rsidRDefault="00210E88" w:rsidP="00210E88">
      <w:r>
        <w:t>Susana (Ericsson): the handling should align for TS 29.513 docs.</w:t>
      </w:r>
    </w:p>
    <w:p w14:paraId="3D6FED27" w14:textId="77777777" w:rsidR="00210E88" w:rsidRDefault="00210E88" w:rsidP="00210E88">
      <w:r>
        <w:t>Rajesh (Nokia): provide r1.</w:t>
      </w:r>
    </w:p>
    <w:p w14:paraId="69F573B2" w14:textId="77777777" w:rsidR="00210E88" w:rsidRDefault="00210E88" w:rsidP="00210E88">
      <w:r>
        <w:lastRenderedPageBreak/>
        <w:t>Susana (Ericsson): more comments on r1.</w:t>
      </w:r>
    </w:p>
    <w:p w14:paraId="105941DA" w14:textId="77777777" w:rsidR="00210E88" w:rsidRDefault="00210E88" w:rsidP="00210E88">
      <w:r>
        <w:t>Rajesh (Nokia): provide revision r2.</w:t>
      </w:r>
    </w:p>
    <w:p w14:paraId="40B91D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C3-230756</w:t>
      </w:r>
      <w:r>
        <w:rPr>
          <w:color w:val="993300"/>
          <w:u w:val="single"/>
        </w:rPr>
        <w:t>.</w:t>
      </w:r>
    </w:p>
    <w:p w14:paraId="2F68AA08" w14:textId="31EE7440" w:rsidR="00210E88" w:rsidRDefault="00210E88" w:rsidP="00210E88">
      <w:pPr>
        <w:rPr>
          <w:rFonts w:ascii="Arial" w:hAnsi="Arial" w:cs="Arial"/>
          <w:b/>
          <w:sz w:val="24"/>
        </w:rPr>
      </w:pPr>
      <w:r>
        <w:rPr>
          <w:rFonts w:ascii="Arial" w:hAnsi="Arial" w:cs="Arial"/>
          <w:b/>
          <w:color w:val="0000FF"/>
          <w:sz w:val="24"/>
        </w:rPr>
        <w:t>C3-230172</w:t>
      </w:r>
      <w:r>
        <w:rPr>
          <w:rFonts w:ascii="Arial" w:hAnsi="Arial" w:cs="Arial"/>
          <w:b/>
          <w:color w:val="0000FF"/>
          <w:sz w:val="24"/>
        </w:rPr>
        <w:tab/>
      </w:r>
      <w:r>
        <w:rPr>
          <w:rFonts w:ascii="Arial" w:hAnsi="Arial" w:cs="Arial"/>
          <w:b/>
          <w:sz w:val="24"/>
        </w:rPr>
        <w:t>Support External Subscriber Category</w:t>
      </w:r>
    </w:p>
    <w:p w14:paraId="450D02B0" w14:textId="77777777" w:rsidR="00210E88" w:rsidRDefault="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CR-0381  rev  Cat: B (Rel-18)</w:t>
      </w:r>
      <w:r>
        <w:rPr>
          <w:i/>
        </w:rPr>
        <w:br/>
      </w:r>
      <w:r>
        <w:rPr>
          <w:i/>
        </w:rPr>
        <w:br/>
      </w:r>
      <w:r>
        <w:rPr>
          <w:i/>
        </w:rPr>
        <w:tab/>
      </w:r>
      <w:r>
        <w:rPr>
          <w:i/>
        </w:rPr>
        <w:tab/>
      </w:r>
      <w:r>
        <w:rPr>
          <w:i/>
        </w:rPr>
        <w:tab/>
      </w:r>
      <w:r>
        <w:rPr>
          <w:i/>
        </w:rPr>
        <w:tab/>
      </w:r>
      <w:r>
        <w:rPr>
          <w:i/>
        </w:rPr>
        <w:tab/>
        <w:t>Source: Nokia, Nokia Shanghai Bell</w:t>
      </w:r>
    </w:p>
    <w:p w14:paraId="1D2EACD6" w14:textId="77777777" w:rsidR="00210E88" w:rsidRDefault="00210E88">
      <w:pPr>
        <w:rPr>
          <w:rFonts w:ascii="Arial" w:hAnsi="Arial" w:cs="Arial"/>
          <w:b/>
        </w:rPr>
      </w:pPr>
      <w:r>
        <w:rPr>
          <w:rFonts w:ascii="Arial" w:hAnsi="Arial" w:cs="Arial"/>
          <w:b/>
        </w:rPr>
        <w:t xml:space="preserve">Abstract: </w:t>
      </w:r>
    </w:p>
    <w:p w14:paraId="51FB75BB" w14:textId="77777777" w:rsidR="00210E88" w:rsidRDefault="00210E88">
      <w:r>
        <w:t>Support External Subscriber Category</w:t>
      </w:r>
    </w:p>
    <w:p w14:paraId="5A54AD6F" w14:textId="77777777" w:rsidR="00210E88" w:rsidRDefault="00210E88">
      <w:pPr>
        <w:rPr>
          <w:rFonts w:ascii="Arial" w:hAnsi="Arial" w:cs="Arial"/>
          <w:b/>
        </w:rPr>
      </w:pPr>
      <w:r>
        <w:rPr>
          <w:rFonts w:ascii="Arial" w:hAnsi="Arial" w:cs="Arial"/>
          <w:b/>
        </w:rPr>
        <w:t xml:space="preserve">Discussion: </w:t>
      </w:r>
    </w:p>
    <w:p w14:paraId="5B9EF8D0" w14:textId="77777777" w:rsidR="00210E88" w:rsidRDefault="00210E88">
      <w:r>
        <w:t>This CR introduces Backward compatible feature update to the API - Nudr_DataRepository API for Application Data</w:t>
      </w:r>
    </w:p>
    <w:p w14:paraId="58AC7F7C" w14:textId="77777777" w:rsidR="00210E88" w:rsidRDefault="00210E88">
      <w:r>
        <w:t>Rajesh (Nokia): provide revision r1 merging with C3-230384 after discussion with Susana (Ericsson)</w:t>
      </w:r>
    </w:p>
    <w:p w14:paraId="5B28F73D" w14:textId="77777777" w:rsidR="00210E88" w:rsidRDefault="00210E88">
      <w:r>
        <w:t>Susana (Ericsson): fine with rev</w:t>
      </w:r>
    </w:p>
    <w:p w14:paraId="55CAF7C0" w14:textId="77777777" w:rsidR="00210E88" w:rsidRDefault="00210E88">
      <w:r>
        <w:t>Xiaoyun (Huawei): further check</w:t>
      </w:r>
    </w:p>
    <w:p w14:paraId="5A2A62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C3-230757</w:t>
      </w:r>
      <w:r>
        <w:rPr>
          <w:color w:val="993300"/>
          <w:u w:val="single"/>
        </w:rPr>
        <w:t>.</w:t>
      </w:r>
    </w:p>
    <w:p w14:paraId="23EE7FA9" w14:textId="0F7D5A1F" w:rsidR="00996536" w:rsidRDefault="00210E88" w:rsidP="00210E88">
      <w:pPr>
        <w:rPr>
          <w:rFonts w:ascii="Arial" w:hAnsi="Arial" w:cs="Arial"/>
          <w:b/>
          <w:sz w:val="24"/>
        </w:rPr>
      </w:pPr>
      <w:r>
        <w:rPr>
          <w:rFonts w:ascii="Arial" w:hAnsi="Arial" w:cs="Arial"/>
          <w:b/>
          <w:color w:val="0000FF"/>
          <w:sz w:val="24"/>
        </w:rPr>
        <w:t>C3-230173</w:t>
      </w:r>
      <w:r>
        <w:rPr>
          <w:rFonts w:ascii="Arial" w:hAnsi="Arial" w:cs="Arial"/>
          <w:b/>
          <w:color w:val="0000FF"/>
          <w:sz w:val="24"/>
        </w:rPr>
        <w:tab/>
      </w:r>
      <w:r>
        <w:rPr>
          <w:rFonts w:ascii="Arial" w:hAnsi="Arial" w:cs="Arial"/>
          <w:b/>
          <w:sz w:val="24"/>
        </w:rPr>
        <w:t>Support External Subscriber Category</w:t>
      </w:r>
    </w:p>
    <w:p w14:paraId="6C03BD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CR-0784  rev  Cat: B (Rel-18)</w:t>
      </w:r>
      <w:r>
        <w:rPr>
          <w:i/>
        </w:rPr>
        <w:br/>
      </w:r>
      <w:r>
        <w:rPr>
          <w:i/>
        </w:rPr>
        <w:br/>
      </w:r>
      <w:r>
        <w:rPr>
          <w:i/>
        </w:rPr>
        <w:tab/>
      </w:r>
      <w:r>
        <w:rPr>
          <w:i/>
        </w:rPr>
        <w:tab/>
      </w:r>
      <w:r>
        <w:rPr>
          <w:i/>
        </w:rPr>
        <w:tab/>
      </w:r>
      <w:r>
        <w:rPr>
          <w:i/>
        </w:rPr>
        <w:tab/>
      </w:r>
      <w:r>
        <w:rPr>
          <w:i/>
        </w:rPr>
        <w:tab/>
        <w:t>Source: Nokia, Nokia Shanghai Bell</w:t>
      </w:r>
    </w:p>
    <w:p w14:paraId="5E34C8EA" w14:textId="77777777" w:rsidR="00210E88" w:rsidRDefault="00210E88" w:rsidP="00210E88">
      <w:pPr>
        <w:rPr>
          <w:rFonts w:ascii="Arial" w:hAnsi="Arial" w:cs="Arial"/>
          <w:b/>
        </w:rPr>
      </w:pPr>
      <w:r>
        <w:rPr>
          <w:rFonts w:ascii="Arial" w:hAnsi="Arial" w:cs="Arial"/>
          <w:b/>
        </w:rPr>
        <w:t xml:space="preserve">Abstract: </w:t>
      </w:r>
    </w:p>
    <w:p w14:paraId="42641E3C" w14:textId="77777777" w:rsidR="00210E88" w:rsidRDefault="00210E88" w:rsidP="00210E88">
      <w:r>
        <w:t>Support External Subscriber Category</w:t>
      </w:r>
    </w:p>
    <w:p w14:paraId="19FFA793" w14:textId="77777777" w:rsidR="00210E88" w:rsidRDefault="00210E88" w:rsidP="00210E88">
      <w:pPr>
        <w:rPr>
          <w:rFonts w:ascii="Arial" w:hAnsi="Arial" w:cs="Arial"/>
          <w:b/>
        </w:rPr>
      </w:pPr>
      <w:r>
        <w:rPr>
          <w:rFonts w:ascii="Arial" w:hAnsi="Arial" w:cs="Arial"/>
          <w:b/>
        </w:rPr>
        <w:t xml:space="preserve">Discussion: </w:t>
      </w:r>
    </w:p>
    <w:p w14:paraId="6130861B" w14:textId="77777777" w:rsidR="00210E88" w:rsidRDefault="00210E88" w:rsidP="00210E88">
      <w:r>
        <w:t>This CR introduces Backward compatible feature update to the API - TrafficInfluence API</w:t>
      </w:r>
    </w:p>
    <w:p w14:paraId="0F0610B4" w14:textId="77777777" w:rsidR="00210E88" w:rsidRDefault="00210E88" w:rsidP="00210E88">
      <w:r>
        <w:t>Rajesh (Nokia): merging process with 0385</w:t>
      </w:r>
    </w:p>
    <w:p w14:paraId="1258DAD3" w14:textId="77777777" w:rsidR="00210E88" w:rsidRDefault="00210E88" w:rsidP="00210E88">
      <w:r>
        <w:t>Xuefei (Huawei): comments</w:t>
      </w:r>
    </w:p>
    <w:p w14:paraId="202CF6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70FD5" w14:textId="1C70F68A" w:rsidR="00210E88" w:rsidRDefault="00210E88" w:rsidP="00210E88">
      <w:pPr>
        <w:rPr>
          <w:rFonts w:ascii="Arial" w:hAnsi="Arial" w:cs="Arial"/>
          <w:b/>
          <w:sz w:val="24"/>
        </w:rPr>
      </w:pPr>
      <w:r>
        <w:rPr>
          <w:rFonts w:ascii="Arial" w:hAnsi="Arial" w:cs="Arial"/>
          <w:b/>
          <w:color w:val="0000FF"/>
          <w:sz w:val="24"/>
        </w:rPr>
        <w:t>C3-230230</w:t>
      </w:r>
      <w:r>
        <w:rPr>
          <w:rFonts w:ascii="Arial" w:hAnsi="Arial" w:cs="Arial"/>
          <w:b/>
          <w:color w:val="0000FF"/>
          <w:sz w:val="24"/>
        </w:rPr>
        <w:tab/>
      </w:r>
      <w:r>
        <w:rPr>
          <w:rFonts w:ascii="Arial" w:hAnsi="Arial" w:cs="Arial"/>
          <w:b/>
          <w:sz w:val="24"/>
        </w:rPr>
        <w:t>Define "Granular_UE_Sets" feature</w:t>
      </w:r>
    </w:p>
    <w:p w14:paraId="0B2659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CR-1001  rev  Cat: B (Rel-18)</w:t>
      </w:r>
      <w:r>
        <w:rPr>
          <w:i/>
        </w:rPr>
        <w:br/>
      </w:r>
      <w:r>
        <w:rPr>
          <w:i/>
        </w:rPr>
        <w:br/>
      </w:r>
      <w:r>
        <w:rPr>
          <w:i/>
        </w:rPr>
        <w:tab/>
      </w:r>
      <w:r>
        <w:rPr>
          <w:i/>
        </w:rPr>
        <w:tab/>
      </w:r>
      <w:r>
        <w:rPr>
          <w:i/>
        </w:rPr>
        <w:tab/>
      </w:r>
      <w:r>
        <w:rPr>
          <w:i/>
        </w:rPr>
        <w:tab/>
      </w:r>
      <w:r>
        <w:rPr>
          <w:i/>
        </w:rPr>
        <w:tab/>
        <w:t>Source: Nokia, Nokia Shanghai Bell</w:t>
      </w:r>
    </w:p>
    <w:p w14:paraId="61253FBB" w14:textId="77777777" w:rsidR="00210E88" w:rsidRDefault="00210E88" w:rsidP="00210E88">
      <w:pPr>
        <w:rPr>
          <w:rFonts w:ascii="Arial" w:hAnsi="Arial" w:cs="Arial"/>
          <w:b/>
        </w:rPr>
      </w:pPr>
      <w:r>
        <w:rPr>
          <w:rFonts w:ascii="Arial" w:hAnsi="Arial" w:cs="Arial"/>
          <w:b/>
        </w:rPr>
        <w:t xml:space="preserve">Discussion: </w:t>
      </w:r>
    </w:p>
    <w:p w14:paraId="554E6484" w14:textId="77777777" w:rsidR="00210E88" w:rsidRDefault="00210E88" w:rsidP="00210E88">
      <w:r>
        <w:t>Rajesh (Nokia): merging process with 0383</w:t>
      </w:r>
    </w:p>
    <w:p w14:paraId="4782596E" w14:textId="77777777" w:rsidR="00210E88" w:rsidRDefault="00210E88" w:rsidP="00210E88">
      <w:r>
        <w:t>Xuefei (Huawei): comments</w:t>
      </w:r>
    </w:p>
    <w:p w14:paraId="35F479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EC66E" w14:textId="391D770F" w:rsidR="00210E88" w:rsidRDefault="00210E88" w:rsidP="00210E88">
      <w:pPr>
        <w:rPr>
          <w:rFonts w:ascii="Arial" w:hAnsi="Arial" w:cs="Arial"/>
          <w:b/>
          <w:sz w:val="24"/>
        </w:rPr>
      </w:pPr>
      <w:r>
        <w:rPr>
          <w:rFonts w:ascii="Arial" w:hAnsi="Arial" w:cs="Arial"/>
          <w:b/>
          <w:color w:val="0000FF"/>
          <w:sz w:val="24"/>
        </w:rPr>
        <w:t>C3-230336</w:t>
      </w:r>
      <w:r>
        <w:rPr>
          <w:rFonts w:ascii="Arial" w:hAnsi="Arial" w:cs="Arial"/>
          <w:b/>
          <w:color w:val="0000FF"/>
          <w:sz w:val="24"/>
        </w:rPr>
        <w:tab/>
      </w:r>
      <w:r>
        <w:rPr>
          <w:rFonts w:ascii="Arial" w:hAnsi="Arial" w:cs="Arial"/>
          <w:b/>
          <w:sz w:val="24"/>
        </w:rPr>
        <w:t>Support for AF traffic influence for common EAS, DNAI selection</w:t>
      </w:r>
    </w:p>
    <w:p w14:paraId="3753AC98"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CR-1012  rev  Cat: B (Rel-18)</w:t>
      </w:r>
      <w:r>
        <w:rPr>
          <w:i/>
        </w:rPr>
        <w:br/>
      </w:r>
      <w:r>
        <w:rPr>
          <w:i/>
        </w:rPr>
        <w:br/>
      </w:r>
      <w:r>
        <w:rPr>
          <w:i/>
        </w:rPr>
        <w:tab/>
      </w:r>
      <w:r>
        <w:rPr>
          <w:i/>
        </w:rPr>
        <w:tab/>
      </w:r>
      <w:r>
        <w:rPr>
          <w:i/>
        </w:rPr>
        <w:tab/>
      </w:r>
      <w:r>
        <w:rPr>
          <w:i/>
        </w:rPr>
        <w:tab/>
      </w:r>
      <w:r>
        <w:rPr>
          <w:i/>
        </w:rPr>
        <w:tab/>
        <w:t>Source: Huawei</w:t>
      </w:r>
    </w:p>
    <w:p w14:paraId="4BB158D4" w14:textId="77777777" w:rsidR="00210E88" w:rsidRDefault="00210E88" w:rsidP="00210E88">
      <w:pPr>
        <w:rPr>
          <w:rFonts w:ascii="Arial" w:hAnsi="Arial" w:cs="Arial"/>
          <w:b/>
        </w:rPr>
      </w:pPr>
      <w:r>
        <w:rPr>
          <w:rFonts w:ascii="Arial" w:hAnsi="Arial" w:cs="Arial"/>
          <w:b/>
        </w:rPr>
        <w:t xml:space="preserve">Discussion: </w:t>
      </w:r>
    </w:p>
    <w:p w14:paraId="1D8EA6EC" w14:textId="77777777" w:rsidR="00210E88" w:rsidRDefault="00210E88" w:rsidP="00210E88">
      <w:r>
        <w:t>This CR introduces a backward compatible feature to the Open API file.</w:t>
      </w:r>
    </w:p>
    <w:p w14:paraId="01C13CB4" w14:textId="77777777" w:rsidR="00210E88" w:rsidRDefault="00210E88" w:rsidP="00210E88">
      <w:r>
        <w:t>Apostolos (Nokia): continue offline discussion</w:t>
      </w:r>
    </w:p>
    <w:p w14:paraId="27049247" w14:textId="77777777" w:rsidR="00210E88" w:rsidRDefault="00210E88" w:rsidP="00210E88">
      <w:r>
        <w:t>Susana (Ericsson): comments on Traffic Description; Indication of EAS correlation, etc.</w:t>
      </w:r>
    </w:p>
    <w:p w14:paraId="5C7747BC" w14:textId="77777777" w:rsidR="00210E88" w:rsidRDefault="00210E88" w:rsidP="00210E88">
      <w:r>
        <w:t>Apostolos (Nokia): fine with all r1 versions</w:t>
      </w:r>
    </w:p>
    <w:p w14:paraId="3A627C6B" w14:textId="77777777" w:rsidR="00210E88" w:rsidRDefault="00210E88" w:rsidP="00210E88">
      <w:r>
        <w:t>Susana (Ericsson): fine with all latest revisions</w:t>
      </w:r>
    </w:p>
    <w:p w14:paraId="4F596A8E" w14:textId="77777777" w:rsidR="00210E88" w:rsidRDefault="00210E88" w:rsidP="00210E88">
      <w:r>
        <w:t>Rev is pre-agreed</w:t>
      </w:r>
    </w:p>
    <w:p w14:paraId="76097C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C3-230728</w:t>
      </w:r>
      <w:r>
        <w:rPr>
          <w:color w:val="993300"/>
          <w:u w:val="single"/>
        </w:rPr>
        <w:t>.</w:t>
      </w:r>
    </w:p>
    <w:p w14:paraId="3A6D4AD9" w14:textId="213B8F16" w:rsidR="00210E88" w:rsidRDefault="00210E88" w:rsidP="00210E88">
      <w:pPr>
        <w:rPr>
          <w:rFonts w:ascii="Arial" w:hAnsi="Arial" w:cs="Arial"/>
          <w:b/>
          <w:sz w:val="24"/>
        </w:rPr>
      </w:pPr>
      <w:r>
        <w:rPr>
          <w:rFonts w:ascii="Arial" w:hAnsi="Arial" w:cs="Arial"/>
          <w:b/>
          <w:color w:val="0000FF"/>
          <w:sz w:val="24"/>
        </w:rPr>
        <w:t>C3-230337</w:t>
      </w:r>
      <w:r>
        <w:rPr>
          <w:rFonts w:ascii="Arial" w:hAnsi="Arial" w:cs="Arial"/>
          <w:b/>
          <w:color w:val="0000FF"/>
          <w:sz w:val="24"/>
        </w:rPr>
        <w:tab/>
      </w:r>
      <w:r>
        <w:rPr>
          <w:rFonts w:ascii="Arial" w:hAnsi="Arial" w:cs="Arial"/>
          <w:b/>
          <w:sz w:val="24"/>
        </w:rPr>
        <w:t>Support for AF traffic influence for common EAS, DNAI selection</w:t>
      </w:r>
    </w:p>
    <w:p w14:paraId="01E925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CR-0423  rev  Cat: B (Rel-18)</w:t>
      </w:r>
      <w:r>
        <w:rPr>
          <w:i/>
        </w:rPr>
        <w:br/>
      </w:r>
      <w:r>
        <w:rPr>
          <w:i/>
        </w:rPr>
        <w:br/>
      </w:r>
      <w:r>
        <w:rPr>
          <w:i/>
        </w:rPr>
        <w:tab/>
      </w:r>
      <w:r>
        <w:rPr>
          <w:i/>
        </w:rPr>
        <w:tab/>
      </w:r>
      <w:r>
        <w:rPr>
          <w:i/>
        </w:rPr>
        <w:tab/>
      </w:r>
      <w:r>
        <w:rPr>
          <w:i/>
        </w:rPr>
        <w:tab/>
      </w:r>
      <w:r>
        <w:rPr>
          <w:i/>
        </w:rPr>
        <w:tab/>
        <w:t>Source: Huawei</w:t>
      </w:r>
    </w:p>
    <w:p w14:paraId="7416F295" w14:textId="77777777" w:rsidR="00210E88" w:rsidRDefault="00210E88" w:rsidP="00210E88">
      <w:pPr>
        <w:rPr>
          <w:rFonts w:ascii="Arial" w:hAnsi="Arial" w:cs="Arial"/>
          <w:b/>
        </w:rPr>
      </w:pPr>
      <w:r>
        <w:rPr>
          <w:rFonts w:ascii="Arial" w:hAnsi="Arial" w:cs="Arial"/>
          <w:b/>
        </w:rPr>
        <w:t xml:space="preserve">Discussion: </w:t>
      </w:r>
    </w:p>
    <w:p w14:paraId="5B1AA8EE" w14:textId="77777777" w:rsidR="00210E88" w:rsidRDefault="00210E88" w:rsidP="00210E88">
      <w:r>
        <w:t xml:space="preserve">Impacted spec misaligned between the cover page and 3GU. </w:t>
      </w:r>
    </w:p>
    <w:p w14:paraId="4096317E" w14:textId="77777777" w:rsidR="00210E88" w:rsidRDefault="00210E88" w:rsidP="00210E88">
      <w:r>
        <w:t>Apostolos (Nokia): continue offline discussion</w:t>
      </w:r>
    </w:p>
    <w:p w14:paraId="543E8CEB" w14:textId="77777777" w:rsidR="00210E88" w:rsidRDefault="00210E88" w:rsidP="00210E88">
      <w:r>
        <w:t>Susana (Ericsson): comments on Traffic Description; Indication of EAS correlation, etc.</w:t>
      </w:r>
    </w:p>
    <w:p w14:paraId="12677E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C3-230747</w:t>
      </w:r>
      <w:r>
        <w:rPr>
          <w:color w:val="993300"/>
          <w:u w:val="single"/>
        </w:rPr>
        <w:t>.</w:t>
      </w:r>
    </w:p>
    <w:p w14:paraId="04ED0701" w14:textId="4F024C53" w:rsidR="00210E88" w:rsidRDefault="00210E88" w:rsidP="00210E88">
      <w:pPr>
        <w:rPr>
          <w:rFonts w:ascii="Arial" w:hAnsi="Arial" w:cs="Arial"/>
          <w:b/>
          <w:sz w:val="24"/>
        </w:rPr>
      </w:pPr>
      <w:r>
        <w:rPr>
          <w:rFonts w:ascii="Arial" w:hAnsi="Arial" w:cs="Arial"/>
          <w:b/>
          <w:color w:val="0000FF"/>
          <w:sz w:val="24"/>
        </w:rPr>
        <w:t>C3-230338</w:t>
      </w:r>
      <w:r>
        <w:rPr>
          <w:rFonts w:ascii="Arial" w:hAnsi="Arial" w:cs="Arial"/>
          <w:b/>
          <w:color w:val="0000FF"/>
          <w:sz w:val="24"/>
        </w:rPr>
        <w:tab/>
      </w:r>
      <w:r>
        <w:rPr>
          <w:rFonts w:ascii="Arial" w:hAnsi="Arial" w:cs="Arial"/>
          <w:b/>
          <w:sz w:val="24"/>
        </w:rPr>
        <w:t>Support for AF traffic influence for common EAS, DNAI selection</w:t>
      </w:r>
    </w:p>
    <w:p w14:paraId="27074B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CR-0466  rev  Cat: B (Rel-18)</w:t>
      </w:r>
      <w:r>
        <w:rPr>
          <w:i/>
        </w:rPr>
        <w:br/>
      </w:r>
      <w:r>
        <w:rPr>
          <w:i/>
        </w:rPr>
        <w:br/>
      </w:r>
      <w:r>
        <w:rPr>
          <w:i/>
        </w:rPr>
        <w:tab/>
      </w:r>
      <w:r>
        <w:rPr>
          <w:i/>
        </w:rPr>
        <w:tab/>
      </w:r>
      <w:r>
        <w:rPr>
          <w:i/>
        </w:rPr>
        <w:tab/>
      </w:r>
      <w:r>
        <w:rPr>
          <w:i/>
        </w:rPr>
        <w:tab/>
      </w:r>
      <w:r>
        <w:rPr>
          <w:i/>
        </w:rPr>
        <w:tab/>
        <w:t>Source: Huawei</w:t>
      </w:r>
    </w:p>
    <w:p w14:paraId="460AA6B3" w14:textId="77777777" w:rsidR="00210E88" w:rsidRDefault="00210E88" w:rsidP="00210E88">
      <w:pPr>
        <w:rPr>
          <w:rFonts w:ascii="Arial" w:hAnsi="Arial" w:cs="Arial"/>
          <w:b/>
        </w:rPr>
      </w:pPr>
      <w:r>
        <w:rPr>
          <w:rFonts w:ascii="Arial" w:hAnsi="Arial" w:cs="Arial"/>
          <w:b/>
        </w:rPr>
        <w:t xml:space="preserve">Discussion: </w:t>
      </w:r>
    </w:p>
    <w:p w14:paraId="107D0EA9" w14:textId="77777777" w:rsidR="00210E88" w:rsidRDefault="00210E88" w:rsidP="00210E88">
      <w:r>
        <w:t>This CR introduces a backward compatible feature to the Open API file.</w:t>
      </w:r>
    </w:p>
    <w:p w14:paraId="55DB3800" w14:textId="77777777" w:rsidR="00210E88" w:rsidRDefault="00210E88" w:rsidP="00210E88">
      <w:r>
        <w:t>Apostolos (Nokia): continue offline discussion</w:t>
      </w:r>
    </w:p>
    <w:p w14:paraId="61456E1C" w14:textId="77777777" w:rsidR="00210E88" w:rsidRDefault="00210E88" w:rsidP="00210E88">
      <w:r>
        <w:t>Susana (Ericsson): comments on Traffic Description; Indication of EAS correlation, etc.</w:t>
      </w:r>
    </w:p>
    <w:p w14:paraId="304C2A63" w14:textId="77777777" w:rsidR="00210E88" w:rsidRDefault="00210E88" w:rsidP="00210E88">
      <w:r>
        <w:t>Apostolos (Nokia): fine with all r1 versions</w:t>
      </w:r>
    </w:p>
    <w:p w14:paraId="2977E0AB" w14:textId="77777777" w:rsidR="00210E88" w:rsidRDefault="00210E88" w:rsidP="00210E88">
      <w:r>
        <w:t>Rev is pre-agreed</w:t>
      </w:r>
    </w:p>
    <w:p w14:paraId="49BFD6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C3-230729</w:t>
      </w:r>
      <w:r>
        <w:rPr>
          <w:color w:val="993300"/>
          <w:u w:val="single"/>
        </w:rPr>
        <w:t>.</w:t>
      </w:r>
    </w:p>
    <w:p w14:paraId="2636EF82" w14:textId="248E4FAE" w:rsidR="00210E88" w:rsidRDefault="00210E88" w:rsidP="00210E88">
      <w:pPr>
        <w:rPr>
          <w:rFonts w:ascii="Arial" w:hAnsi="Arial" w:cs="Arial"/>
          <w:b/>
          <w:sz w:val="24"/>
        </w:rPr>
      </w:pPr>
      <w:r>
        <w:rPr>
          <w:rFonts w:ascii="Arial" w:hAnsi="Arial" w:cs="Arial"/>
          <w:b/>
          <w:color w:val="0000FF"/>
          <w:sz w:val="24"/>
        </w:rPr>
        <w:t>C3-230339</w:t>
      </w:r>
      <w:r>
        <w:rPr>
          <w:rFonts w:ascii="Arial" w:hAnsi="Arial" w:cs="Arial"/>
          <w:b/>
          <w:color w:val="0000FF"/>
          <w:sz w:val="24"/>
        </w:rPr>
        <w:tab/>
      </w:r>
      <w:r>
        <w:rPr>
          <w:rFonts w:ascii="Arial" w:hAnsi="Arial" w:cs="Arial"/>
          <w:b/>
          <w:sz w:val="24"/>
        </w:rPr>
        <w:t>Support for AF traffic influence for common EAS, DNAI selection</w:t>
      </w:r>
    </w:p>
    <w:p w14:paraId="0306A4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CR-0389  rev  Cat: B (Rel-18)</w:t>
      </w:r>
      <w:r>
        <w:rPr>
          <w:i/>
        </w:rPr>
        <w:br/>
      </w:r>
      <w:r>
        <w:rPr>
          <w:i/>
        </w:rPr>
        <w:br/>
      </w:r>
      <w:r>
        <w:rPr>
          <w:i/>
        </w:rPr>
        <w:tab/>
      </w:r>
      <w:r>
        <w:rPr>
          <w:i/>
        </w:rPr>
        <w:tab/>
      </w:r>
      <w:r>
        <w:rPr>
          <w:i/>
        </w:rPr>
        <w:tab/>
      </w:r>
      <w:r>
        <w:rPr>
          <w:i/>
        </w:rPr>
        <w:tab/>
      </w:r>
      <w:r>
        <w:rPr>
          <w:i/>
        </w:rPr>
        <w:tab/>
        <w:t>Source: Huawei</w:t>
      </w:r>
    </w:p>
    <w:p w14:paraId="317E3C87" w14:textId="77777777" w:rsidR="00210E88" w:rsidRDefault="00210E88" w:rsidP="00210E88">
      <w:pPr>
        <w:rPr>
          <w:rFonts w:ascii="Arial" w:hAnsi="Arial" w:cs="Arial"/>
          <w:b/>
        </w:rPr>
      </w:pPr>
      <w:r>
        <w:rPr>
          <w:rFonts w:ascii="Arial" w:hAnsi="Arial" w:cs="Arial"/>
          <w:b/>
        </w:rPr>
        <w:t xml:space="preserve">Discussion: </w:t>
      </w:r>
    </w:p>
    <w:p w14:paraId="2F08FD11" w14:textId="77777777" w:rsidR="00210E88" w:rsidRDefault="00210E88" w:rsidP="00210E88">
      <w:r>
        <w:lastRenderedPageBreak/>
        <w:t>This CR introduces a backward compatible feature to Nudr_DataRepository API for Application Data.</w:t>
      </w:r>
    </w:p>
    <w:p w14:paraId="0B95CA28" w14:textId="77777777" w:rsidR="00210E88" w:rsidRDefault="00210E88" w:rsidP="00210E88">
      <w:r>
        <w:t>Apostolos (Nokia): continue offline discussion</w:t>
      </w:r>
    </w:p>
    <w:p w14:paraId="1BE1C3D3" w14:textId="77777777" w:rsidR="00210E88" w:rsidRDefault="00210E88" w:rsidP="00210E88">
      <w:r>
        <w:t>Susana (Ericsson): comments on Traffic Description; Indication of EAS correlation, etc.</w:t>
      </w:r>
    </w:p>
    <w:p w14:paraId="6E913145" w14:textId="77777777" w:rsidR="00210E88" w:rsidRDefault="00210E88" w:rsidP="00210E88">
      <w:r>
        <w:t>Apostolos (Nokia): fine with all r1 versions</w:t>
      </w:r>
    </w:p>
    <w:p w14:paraId="770D5AD0" w14:textId="77777777" w:rsidR="00210E88" w:rsidRDefault="00210E88" w:rsidP="00210E88">
      <w:r>
        <w:t>Rev is pre-agreed</w:t>
      </w:r>
    </w:p>
    <w:p w14:paraId="0C150A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C3-230730</w:t>
      </w:r>
      <w:r>
        <w:rPr>
          <w:color w:val="993300"/>
          <w:u w:val="single"/>
        </w:rPr>
        <w:t>.</w:t>
      </w:r>
    </w:p>
    <w:p w14:paraId="02938E25" w14:textId="42F34E9B" w:rsidR="00210E88" w:rsidRDefault="00210E88" w:rsidP="00210E88">
      <w:pPr>
        <w:rPr>
          <w:rFonts w:ascii="Arial" w:hAnsi="Arial" w:cs="Arial"/>
          <w:b/>
          <w:sz w:val="24"/>
        </w:rPr>
      </w:pPr>
      <w:r>
        <w:rPr>
          <w:rFonts w:ascii="Arial" w:hAnsi="Arial" w:cs="Arial"/>
          <w:b/>
          <w:color w:val="0000FF"/>
          <w:sz w:val="24"/>
        </w:rPr>
        <w:t>C3-230340</w:t>
      </w:r>
      <w:r>
        <w:rPr>
          <w:rFonts w:ascii="Arial" w:hAnsi="Arial" w:cs="Arial"/>
          <w:b/>
          <w:color w:val="0000FF"/>
          <w:sz w:val="24"/>
        </w:rPr>
        <w:tab/>
      </w:r>
      <w:r>
        <w:rPr>
          <w:rFonts w:ascii="Arial" w:hAnsi="Arial" w:cs="Arial"/>
          <w:b/>
          <w:sz w:val="24"/>
        </w:rPr>
        <w:t>Support for AF traffic influence for common EAS, DNAI selection</w:t>
      </w:r>
    </w:p>
    <w:p w14:paraId="2C6DE4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CR-0811  rev  Cat: B (Rel-18)</w:t>
      </w:r>
      <w:r>
        <w:rPr>
          <w:i/>
        </w:rPr>
        <w:br/>
      </w:r>
      <w:r>
        <w:rPr>
          <w:i/>
        </w:rPr>
        <w:br/>
      </w:r>
      <w:r>
        <w:rPr>
          <w:i/>
        </w:rPr>
        <w:tab/>
      </w:r>
      <w:r>
        <w:rPr>
          <w:i/>
        </w:rPr>
        <w:tab/>
      </w:r>
      <w:r>
        <w:rPr>
          <w:i/>
        </w:rPr>
        <w:tab/>
      </w:r>
      <w:r>
        <w:rPr>
          <w:i/>
        </w:rPr>
        <w:tab/>
      </w:r>
      <w:r>
        <w:rPr>
          <w:i/>
        </w:rPr>
        <w:tab/>
        <w:t>Source: Huawei</w:t>
      </w:r>
    </w:p>
    <w:p w14:paraId="0438B48E" w14:textId="77777777" w:rsidR="00210E88" w:rsidRDefault="00210E88" w:rsidP="00210E88">
      <w:pPr>
        <w:rPr>
          <w:rFonts w:ascii="Arial" w:hAnsi="Arial" w:cs="Arial"/>
          <w:b/>
        </w:rPr>
      </w:pPr>
      <w:r>
        <w:rPr>
          <w:rFonts w:ascii="Arial" w:hAnsi="Arial" w:cs="Arial"/>
          <w:b/>
        </w:rPr>
        <w:t xml:space="preserve">Discussion: </w:t>
      </w:r>
    </w:p>
    <w:p w14:paraId="79CB0939" w14:textId="77777777" w:rsidR="00210E88" w:rsidRDefault="00210E88" w:rsidP="00210E88">
      <w:r>
        <w:t>This CR introduces a backward compatible feature to the TrafficInfluence Open API file.</w:t>
      </w:r>
    </w:p>
    <w:p w14:paraId="62E6DFDF" w14:textId="77777777" w:rsidR="00210E88" w:rsidRDefault="00210E88" w:rsidP="00210E88">
      <w:r>
        <w:t>Apostolos (Nokia): continue offline discussion</w:t>
      </w:r>
    </w:p>
    <w:p w14:paraId="559A353E" w14:textId="77777777" w:rsidR="00210E88" w:rsidRDefault="00210E88" w:rsidP="00210E88">
      <w:r>
        <w:t>Susana (Ericsson): comments on Traffic Description; Indication of EAS correlation, etc.</w:t>
      </w:r>
    </w:p>
    <w:p w14:paraId="4F07D2CF" w14:textId="77777777" w:rsidR="00210E88" w:rsidRDefault="00210E88" w:rsidP="00210E88">
      <w:r>
        <w:t>Apostolos (Nokia): fine with all r1 versions</w:t>
      </w:r>
    </w:p>
    <w:p w14:paraId="7FF842C6" w14:textId="77777777" w:rsidR="00210E88" w:rsidRDefault="00210E88" w:rsidP="00210E88">
      <w:r>
        <w:t>Rev is pre-agreed</w:t>
      </w:r>
    </w:p>
    <w:p w14:paraId="250B0B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C3-230731</w:t>
      </w:r>
      <w:r>
        <w:rPr>
          <w:color w:val="993300"/>
          <w:u w:val="single"/>
        </w:rPr>
        <w:t>.</w:t>
      </w:r>
    </w:p>
    <w:p w14:paraId="0B1B6D99" w14:textId="3FAA70BE" w:rsidR="00210E88" w:rsidRDefault="00210E88" w:rsidP="00210E88">
      <w:pPr>
        <w:rPr>
          <w:rFonts w:ascii="Arial" w:hAnsi="Arial" w:cs="Arial"/>
          <w:b/>
          <w:sz w:val="24"/>
        </w:rPr>
      </w:pPr>
      <w:r>
        <w:rPr>
          <w:rFonts w:ascii="Arial" w:hAnsi="Arial" w:cs="Arial"/>
          <w:b/>
          <w:color w:val="0000FF"/>
          <w:sz w:val="24"/>
        </w:rPr>
        <w:t>C3-230383</w:t>
      </w:r>
      <w:r>
        <w:rPr>
          <w:rFonts w:ascii="Arial" w:hAnsi="Arial" w:cs="Arial"/>
          <w:b/>
          <w:color w:val="0000FF"/>
          <w:sz w:val="24"/>
        </w:rPr>
        <w:tab/>
      </w:r>
      <w:r>
        <w:rPr>
          <w:rFonts w:ascii="Arial" w:hAnsi="Arial" w:cs="Arial"/>
          <w:b/>
          <w:sz w:val="24"/>
        </w:rPr>
        <w:t>Introducing selection of more granular set of UEs</w:t>
      </w:r>
    </w:p>
    <w:p w14:paraId="78C9D8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CR-1020  rev  Cat: B (Rel-18)</w:t>
      </w:r>
      <w:r>
        <w:rPr>
          <w:i/>
        </w:rPr>
        <w:br/>
      </w:r>
      <w:r>
        <w:rPr>
          <w:i/>
        </w:rPr>
        <w:br/>
      </w:r>
      <w:r>
        <w:rPr>
          <w:i/>
        </w:rPr>
        <w:tab/>
      </w:r>
      <w:r>
        <w:rPr>
          <w:i/>
        </w:rPr>
        <w:tab/>
      </w:r>
      <w:r>
        <w:rPr>
          <w:i/>
        </w:rPr>
        <w:tab/>
      </w:r>
      <w:r>
        <w:rPr>
          <w:i/>
        </w:rPr>
        <w:tab/>
      </w:r>
      <w:r>
        <w:rPr>
          <w:i/>
        </w:rPr>
        <w:tab/>
        <w:t>Source: Ericsson</w:t>
      </w:r>
    </w:p>
    <w:p w14:paraId="255165C3" w14:textId="77777777" w:rsidR="00210E88" w:rsidRDefault="00210E88" w:rsidP="00210E88">
      <w:pPr>
        <w:rPr>
          <w:rFonts w:ascii="Arial" w:hAnsi="Arial" w:cs="Arial"/>
          <w:b/>
        </w:rPr>
      </w:pPr>
      <w:r>
        <w:rPr>
          <w:rFonts w:ascii="Arial" w:hAnsi="Arial" w:cs="Arial"/>
          <w:b/>
        </w:rPr>
        <w:t xml:space="preserve">Abstract: </w:t>
      </w:r>
    </w:p>
    <w:p w14:paraId="723C7970" w14:textId="77777777" w:rsidR="00210E88" w:rsidRDefault="00210E88" w:rsidP="00210E88">
      <w:r>
        <w:t>Summary of Change: The CR introduces the support of multiple internal group identifiers and subscriber categories in the identification of impacted PDU sessions. A note is added to clarify how the PCF</w:t>
      </w:r>
    </w:p>
    <w:p w14:paraId="7F32DD8E" w14:textId="77777777" w:rsidR="00210E88" w:rsidRDefault="00210E88" w:rsidP="00210E88">
      <w:pPr>
        <w:rPr>
          <w:rFonts w:ascii="Arial" w:hAnsi="Arial" w:cs="Arial"/>
          <w:b/>
        </w:rPr>
      </w:pPr>
      <w:r>
        <w:rPr>
          <w:rFonts w:ascii="Arial" w:hAnsi="Arial" w:cs="Arial"/>
          <w:b/>
        </w:rPr>
        <w:t xml:space="preserve">Discussion: </w:t>
      </w:r>
    </w:p>
    <w:p w14:paraId="596FE784" w14:textId="77777777" w:rsidR="00210E88" w:rsidRDefault="00210E88" w:rsidP="00210E88">
      <w:r>
        <w:t>Depends on TS 23.501 CR 3761, TS23.502 CR3603, TS 23.503 CR0763</w:t>
      </w:r>
    </w:p>
    <w:p w14:paraId="7D0B3CA6" w14:textId="77777777" w:rsidR="00210E88" w:rsidRDefault="00210E88" w:rsidP="00210E88">
      <w:r>
        <w:t>Rajesh (Nokia): merging process with 0230</w:t>
      </w:r>
    </w:p>
    <w:p w14:paraId="5260BE7F" w14:textId="77777777" w:rsidR="00210E88" w:rsidRDefault="00210E88" w:rsidP="00210E88">
      <w:r>
        <w:t>Xuefei (Huawei): comments</w:t>
      </w:r>
    </w:p>
    <w:p w14:paraId="0CFDD848" w14:textId="77777777" w:rsidR="00210E88" w:rsidRDefault="00210E88" w:rsidP="00210E88">
      <w:r>
        <w:t>Rajesh (Nokia): fine with rev</w:t>
      </w:r>
    </w:p>
    <w:p w14:paraId="34674A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C3-230891</w:t>
      </w:r>
      <w:r>
        <w:rPr>
          <w:color w:val="993300"/>
          <w:u w:val="single"/>
        </w:rPr>
        <w:t>.</w:t>
      </w:r>
    </w:p>
    <w:p w14:paraId="08B3F5E7" w14:textId="0B126B0D" w:rsidR="00210E88" w:rsidRDefault="00210E88" w:rsidP="00210E88">
      <w:pPr>
        <w:rPr>
          <w:rFonts w:ascii="Arial" w:hAnsi="Arial" w:cs="Arial"/>
          <w:b/>
          <w:sz w:val="24"/>
        </w:rPr>
      </w:pPr>
      <w:r>
        <w:rPr>
          <w:rFonts w:ascii="Arial" w:hAnsi="Arial" w:cs="Arial"/>
          <w:b/>
          <w:color w:val="0000FF"/>
          <w:sz w:val="24"/>
        </w:rPr>
        <w:t>C3-230384</w:t>
      </w:r>
      <w:r>
        <w:rPr>
          <w:rFonts w:ascii="Arial" w:hAnsi="Arial" w:cs="Arial"/>
          <w:b/>
          <w:color w:val="0000FF"/>
          <w:sz w:val="24"/>
        </w:rPr>
        <w:tab/>
      </w:r>
      <w:r>
        <w:rPr>
          <w:rFonts w:ascii="Arial" w:hAnsi="Arial" w:cs="Arial"/>
          <w:b/>
          <w:sz w:val="24"/>
        </w:rPr>
        <w:t>Introducing selection of more granular set of UEs</w:t>
      </w:r>
    </w:p>
    <w:p w14:paraId="1D0B3C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CR-0373  rev 1 Cat: B (Rel-18)</w:t>
      </w:r>
      <w:r>
        <w:rPr>
          <w:i/>
        </w:rPr>
        <w:br/>
      </w:r>
      <w:r>
        <w:rPr>
          <w:i/>
        </w:rPr>
        <w:br/>
      </w:r>
      <w:r>
        <w:rPr>
          <w:i/>
        </w:rPr>
        <w:tab/>
      </w:r>
      <w:r>
        <w:rPr>
          <w:i/>
        </w:rPr>
        <w:tab/>
      </w:r>
      <w:r>
        <w:rPr>
          <w:i/>
        </w:rPr>
        <w:tab/>
      </w:r>
      <w:r>
        <w:rPr>
          <w:i/>
        </w:rPr>
        <w:tab/>
      </w:r>
      <w:r>
        <w:rPr>
          <w:i/>
        </w:rPr>
        <w:tab/>
        <w:t>Source: Ericsson</w:t>
      </w:r>
    </w:p>
    <w:p w14:paraId="5460E10E" w14:textId="77777777" w:rsidR="00210E88" w:rsidRDefault="00210E88" w:rsidP="00210E88">
      <w:pPr>
        <w:rPr>
          <w:color w:val="808080"/>
        </w:rPr>
      </w:pPr>
      <w:r>
        <w:rPr>
          <w:color w:val="808080"/>
        </w:rPr>
        <w:t>(Replaces C3-230066)</w:t>
      </w:r>
    </w:p>
    <w:p w14:paraId="4DC33CBE" w14:textId="77777777" w:rsidR="00210E88" w:rsidRDefault="00210E88" w:rsidP="00210E88">
      <w:pPr>
        <w:rPr>
          <w:rFonts w:ascii="Arial" w:hAnsi="Arial" w:cs="Arial"/>
          <w:b/>
        </w:rPr>
      </w:pPr>
      <w:r>
        <w:rPr>
          <w:rFonts w:ascii="Arial" w:hAnsi="Arial" w:cs="Arial"/>
          <w:b/>
        </w:rPr>
        <w:t xml:space="preserve">Abstract: </w:t>
      </w:r>
    </w:p>
    <w:p w14:paraId="10EFF617" w14:textId="77777777" w:rsidR="00210E88" w:rsidRDefault="00210E88" w:rsidP="00210E88">
      <w:r>
        <w:lastRenderedPageBreak/>
        <w:t>Summary of Change: Data types TrafficInfluData and TrafficInfluSub are updated in order to support multiple internal group identifiers and the internal subscriber category. Moreover, a new feature, Fi</w:t>
      </w:r>
    </w:p>
    <w:p w14:paraId="551B2DB6" w14:textId="77777777" w:rsidR="00210E88" w:rsidRDefault="00210E88" w:rsidP="00210E88">
      <w:pPr>
        <w:rPr>
          <w:rFonts w:ascii="Arial" w:hAnsi="Arial" w:cs="Arial"/>
          <w:b/>
        </w:rPr>
      </w:pPr>
      <w:r>
        <w:rPr>
          <w:rFonts w:ascii="Arial" w:hAnsi="Arial" w:cs="Arial"/>
          <w:b/>
        </w:rPr>
        <w:t xml:space="preserve">Discussion: </w:t>
      </w:r>
    </w:p>
    <w:p w14:paraId="671890B2" w14:textId="77777777" w:rsidR="00210E88" w:rsidRDefault="00210E88" w:rsidP="00210E88">
      <w:r>
        <w:t>This CR introduces a backward compatible feature in Nudr_DataRepository API for Application Data OpenAPI specification.</w:t>
      </w:r>
    </w:p>
    <w:p w14:paraId="5BBF3B9C" w14:textId="77777777" w:rsidR="00210E88" w:rsidRDefault="00210E88" w:rsidP="00210E88">
      <w:r>
        <w:t>Depends on TS 23.501 CR 3761, TS23.502 CR3603, TS 23.503 CR0763</w:t>
      </w:r>
    </w:p>
    <w:p w14:paraId="17E9D21D" w14:textId="77777777" w:rsidR="00210E88" w:rsidRDefault="00210E88" w:rsidP="00210E88">
      <w:r>
        <w:t>Xuefei (Huawei): clashes with 0172. Comments</w:t>
      </w:r>
    </w:p>
    <w:p w14:paraId="53089580" w14:textId="77777777" w:rsidR="00210E88" w:rsidRDefault="00210E88" w:rsidP="00210E88">
      <w:r>
        <w:t>Susana (Ericsson): will reword the NOTE. Offline discuss about LS proposal; will avoid clashes with 0172.</w:t>
      </w:r>
    </w:p>
    <w:p w14:paraId="6CEBA2D2" w14:textId="77777777" w:rsidR="00210E88" w:rsidRDefault="00210E88" w:rsidP="00210E88">
      <w:r>
        <w:t>Xiaoyun (Huawei): comments</w:t>
      </w:r>
    </w:p>
    <w:p w14:paraId="6D2C6385" w14:textId="77777777" w:rsidR="00210E88" w:rsidRDefault="00210E88" w:rsidP="00210E88">
      <w:r>
        <w:t xml:space="preserve">Rajesh (Nokia): check SA2 already agreed in S2-2301405. </w:t>
      </w:r>
    </w:p>
    <w:p w14:paraId="33928EAF" w14:textId="77777777" w:rsidR="00210E88" w:rsidRDefault="00210E88" w:rsidP="00210E88">
      <w:r>
        <w:t>Susana (Ericsson): share the revs</w:t>
      </w:r>
    </w:p>
    <w:p w14:paraId="55774A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180C7" w14:textId="4680573F" w:rsidR="00210E88" w:rsidRDefault="00210E88" w:rsidP="00210E88">
      <w:pPr>
        <w:rPr>
          <w:rFonts w:ascii="Arial" w:hAnsi="Arial" w:cs="Arial"/>
          <w:b/>
          <w:sz w:val="24"/>
        </w:rPr>
      </w:pPr>
      <w:r>
        <w:rPr>
          <w:rFonts w:ascii="Arial" w:hAnsi="Arial" w:cs="Arial"/>
          <w:b/>
          <w:color w:val="0000FF"/>
          <w:sz w:val="24"/>
        </w:rPr>
        <w:t>C3-230385</w:t>
      </w:r>
      <w:r>
        <w:rPr>
          <w:rFonts w:ascii="Arial" w:hAnsi="Arial" w:cs="Arial"/>
          <w:b/>
          <w:color w:val="0000FF"/>
          <w:sz w:val="24"/>
        </w:rPr>
        <w:tab/>
      </w:r>
      <w:r>
        <w:rPr>
          <w:rFonts w:ascii="Arial" w:hAnsi="Arial" w:cs="Arial"/>
          <w:b/>
          <w:sz w:val="24"/>
        </w:rPr>
        <w:t>Introducing selection of more granular set of UEs</w:t>
      </w:r>
    </w:p>
    <w:p w14:paraId="6A5C307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CR-0816  rev  Cat: B (Rel-18)</w:t>
      </w:r>
      <w:r>
        <w:rPr>
          <w:i/>
        </w:rPr>
        <w:br/>
      </w:r>
      <w:r>
        <w:rPr>
          <w:i/>
        </w:rPr>
        <w:br/>
      </w:r>
      <w:r>
        <w:rPr>
          <w:i/>
        </w:rPr>
        <w:tab/>
      </w:r>
      <w:r>
        <w:rPr>
          <w:i/>
        </w:rPr>
        <w:tab/>
      </w:r>
      <w:r>
        <w:rPr>
          <w:i/>
        </w:rPr>
        <w:tab/>
      </w:r>
      <w:r>
        <w:rPr>
          <w:i/>
        </w:rPr>
        <w:tab/>
      </w:r>
      <w:r>
        <w:rPr>
          <w:i/>
        </w:rPr>
        <w:tab/>
        <w:t>Source: Ericsson</w:t>
      </w:r>
    </w:p>
    <w:p w14:paraId="79EBF646" w14:textId="77777777" w:rsidR="00210E88" w:rsidRDefault="00210E88" w:rsidP="00210E88">
      <w:pPr>
        <w:rPr>
          <w:rFonts w:ascii="Arial" w:hAnsi="Arial" w:cs="Arial"/>
          <w:b/>
        </w:rPr>
      </w:pPr>
      <w:r>
        <w:rPr>
          <w:rFonts w:ascii="Arial" w:hAnsi="Arial" w:cs="Arial"/>
          <w:b/>
        </w:rPr>
        <w:t xml:space="preserve">Abstract: </w:t>
      </w:r>
    </w:p>
    <w:p w14:paraId="675470A6" w14:textId="77777777" w:rsidR="00210E88" w:rsidRDefault="00210E88" w:rsidP="00210E88">
      <w:r>
        <w:t>Summary of Change: The TrafficInfluence API procedures related to the AF request not identified by UE address are modified to allow handling of multiple external group identifiers and external subscri</w:t>
      </w:r>
    </w:p>
    <w:p w14:paraId="1D587156" w14:textId="77777777" w:rsidR="00210E88" w:rsidRDefault="00210E88" w:rsidP="00210E88">
      <w:pPr>
        <w:rPr>
          <w:rFonts w:ascii="Arial" w:hAnsi="Arial" w:cs="Arial"/>
          <w:b/>
        </w:rPr>
      </w:pPr>
      <w:r>
        <w:rPr>
          <w:rFonts w:ascii="Arial" w:hAnsi="Arial" w:cs="Arial"/>
          <w:b/>
        </w:rPr>
        <w:t xml:space="preserve">Discussion: </w:t>
      </w:r>
    </w:p>
    <w:p w14:paraId="645C1E1A" w14:textId="77777777" w:rsidR="00210E88" w:rsidRDefault="00210E88" w:rsidP="00210E88">
      <w:r>
        <w:t>This CR introduces a backward compatible correction in TrafficInfluence API specification.</w:t>
      </w:r>
    </w:p>
    <w:p w14:paraId="1DC9EA24" w14:textId="77777777" w:rsidR="00210E88" w:rsidRDefault="00210E88" w:rsidP="00210E88">
      <w:r>
        <w:t>Depends on TS 23.501 CR 3761, TS23.502 CR3603, TS 23.503 CR0763</w:t>
      </w:r>
    </w:p>
    <w:p w14:paraId="2E416C39" w14:textId="77777777" w:rsidR="00210E88" w:rsidRDefault="00210E88" w:rsidP="00210E88">
      <w:r>
        <w:t>Rajesh (Nokia): merging process with 0173</w:t>
      </w:r>
    </w:p>
    <w:p w14:paraId="4C49E109" w14:textId="77777777" w:rsidR="00210E88" w:rsidRDefault="00210E88" w:rsidP="00210E88">
      <w:r>
        <w:t>Xuefei (Huawei): comments</w:t>
      </w:r>
    </w:p>
    <w:p w14:paraId="128B2530" w14:textId="77777777" w:rsidR="00210E88" w:rsidRDefault="00210E88" w:rsidP="00210E88">
      <w:r>
        <w:t>Rajesh (Nokia): Provide r1 after merging with C3-230173 and discussion with Susana (Ericsson)</w:t>
      </w:r>
    </w:p>
    <w:p w14:paraId="4820B735" w14:textId="77777777" w:rsidR="00210E88" w:rsidRDefault="00210E88" w:rsidP="00210E88">
      <w:r>
        <w:t>Susana (Ericsson): fine with r1</w:t>
      </w:r>
    </w:p>
    <w:p w14:paraId="1517B3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C3-230896</w:t>
      </w:r>
      <w:r>
        <w:rPr>
          <w:color w:val="993300"/>
          <w:u w:val="single"/>
        </w:rPr>
        <w:t>.</w:t>
      </w:r>
    </w:p>
    <w:p w14:paraId="449FE174" w14:textId="10F15BE4" w:rsidR="00210E88" w:rsidRDefault="00210E88" w:rsidP="00210E88">
      <w:pPr>
        <w:rPr>
          <w:rFonts w:ascii="Arial" w:hAnsi="Arial" w:cs="Arial"/>
          <w:b/>
          <w:sz w:val="24"/>
        </w:rPr>
      </w:pPr>
      <w:r>
        <w:rPr>
          <w:rFonts w:ascii="Arial" w:hAnsi="Arial" w:cs="Arial"/>
          <w:b/>
          <w:color w:val="0000FF"/>
          <w:sz w:val="24"/>
        </w:rPr>
        <w:t>C3-230513</w:t>
      </w:r>
      <w:r>
        <w:rPr>
          <w:rFonts w:ascii="Arial" w:hAnsi="Arial" w:cs="Arial"/>
          <w:b/>
          <w:color w:val="0000FF"/>
          <w:sz w:val="24"/>
        </w:rPr>
        <w:tab/>
      </w:r>
      <w:r>
        <w:rPr>
          <w:rFonts w:ascii="Arial" w:hAnsi="Arial" w:cs="Arial"/>
          <w:b/>
          <w:sz w:val="24"/>
        </w:rPr>
        <w:t>Support of common DNAI selection by AF</w:t>
      </w:r>
    </w:p>
    <w:p w14:paraId="0407B0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CR-0213  rev  Cat: B (Rel-18)</w:t>
      </w:r>
      <w:r>
        <w:rPr>
          <w:i/>
        </w:rPr>
        <w:br/>
      </w:r>
      <w:r>
        <w:rPr>
          <w:i/>
        </w:rPr>
        <w:br/>
      </w:r>
      <w:r>
        <w:rPr>
          <w:i/>
        </w:rPr>
        <w:tab/>
      </w:r>
      <w:r>
        <w:rPr>
          <w:i/>
        </w:rPr>
        <w:tab/>
      </w:r>
      <w:r>
        <w:rPr>
          <w:i/>
        </w:rPr>
        <w:tab/>
      </w:r>
      <w:r>
        <w:rPr>
          <w:i/>
        </w:rPr>
        <w:tab/>
      </w:r>
      <w:r>
        <w:rPr>
          <w:i/>
        </w:rPr>
        <w:tab/>
        <w:t>Source: Huawei</w:t>
      </w:r>
    </w:p>
    <w:p w14:paraId="4F769746" w14:textId="77777777" w:rsidR="00210E88" w:rsidRDefault="00210E88" w:rsidP="00210E88">
      <w:pPr>
        <w:rPr>
          <w:rFonts w:ascii="Arial" w:hAnsi="Arial" w:cs="Arial"/>
          <w:b/>
        </w:rPr>
      </w:pPr>
      <w:r>
        <w:rPr>
          <w:rFonts w:ascii="Arial" w:hAnsi="Arial" w:cs="Arial"/>
          <w:b/>
        </w:rPr>
        <w:t xml:space="preserve">Discussion: </w:t>
      </w:r>
    </w:p>
    <w:p w14:paraId="0715B015" w14:textId="77777777" w:rsidR="00210E88" w:rsidRDefault="00210E88" w:rsidP="00210E88">
      <w:r>
        <w:t>This CR introduces backwards compatible feature to the OpenAPI file for Nsmf_EventExposure API.</w:t>
      </w:r>
    </w:p>
    <w:p w14:paraId="2E25154A" w14:textId="77777777" w:rsidR="00210E88" w:rsidRDefault="00210E88" w:rsidP="00210E88">
      <w:r>
        <w:t xml:space="preserve">Susana (Ericsson): no need for 2a in 1st change; feature should be more precisely. </w:t>
      </w:r>
    </w:p>
    <w:p w14:paraId="474735CF" w14:textId="77777777" w:rsidR="00210E88" w:rsidRDefault="00210E88" w:rsidP="00210E88">
      <w:r>
        <w:t>Apostolos (Nokia): "IMMEDIATE" should apply to.</w:t>
      </w:r>
    </w:p>
    <w:p w14:paraId="50282BA3" w14:textId="77777777" w:rsidR="00210E88" w:rsidRDefault="00210E88" w:rsidP="00210E88">
      <w:r>
        <w:t>Susana (Ericsson): replies on "IMMEDIATE"</w:t>
      </w:r>
    </w:p>
    <w:p w14:paraId="2CAE95C9" w14:textId="77777777" w:rsidR="00210E88" w:rsidRDefault="00210E88" w:rsidP="00210E88">
      <w:r>
        <w:t>Xuefei (Huawei): will check the requirement. R1 is available</w:t>
      </w:r>
    </w:p>
    <w:p w14:paraId="7BE7DE89" w14:textId="77777777" w:rsidR="00210E88" w:rsidRDefault="00210E88" w:rsidP="00210E88">
      <w:r>
        <w:lastRenderedPageBreak/>
        <w:t>Xuefei (Huawei) r1 is available.</w:t>
      </w:r>
    </w:p>
    <w:p w14:paraId="079D3AF8" w14:textId="77777777" w:rsidR="00210E88" w:rsidRDefault="00210E88" w:rsidP="00210E88">
      <w:r>
        <w:t>Apostolos (Nokia): fine with all r1 revisions</w:t>
      </w:r>
    </w:p>
    <w:p w14:paraId="356CBB91" w14:textId="77777777" w:rsidR="00210E88" w:rsidRDefault="00210E88" w:rsidP="00210E88">
      <w:r>
        <w:t>Xuefei (Huawei): 0515_r3 is available.</w:t>
      </w:r>
    </w:p>
    <w:p w14:paraId="32DFBA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C3-230780</w:t>
      </w:r>
      <w:r>
        <w:rPr>
          <w:color w:val="993300"/>
          <w:u w:val="single"/>
        </w:rPr>
        <w:t>.</w:t>
      </w:r>
    </w:p>
    <w:p w14:paraId="165EE91C" w14:textId="2A9A61AF" w:rsidR="00210E88" w:rsidRDefault="00210E88" w:rsidP="00210E88">
      <w:pPr>
        <w:rPr>
          <w:rFonts w:ascii="Arial" w:hAnsi="Arial" w:cs="Arial"/>
          <w:b/>
          <w:sz w:val="24"/>
        </w:rPr>
      </w:pPr>
      <w:r>
        <w:rPr>
          <w:rFonts w:ascii="Arial" w:hAnsi="Arial" w:cs="Arial"/>
          <w:b/>
          <w:color w:val="0000FF"/>
          <w:sz w:val="24"/>
        </w:rPr>
        <w:t>C3-230514</w:t>
      </w:r>
      <w:r>
        <w:rPr>
          <w:rFonts w:ascii="Arial" w:hAnsi="Arial" w:cs="Arial"/>
          <w:b/>
          <w:color w:val="0000FF"/>
          <w:sz w:val="24"/>
        </w:rPr>
        <w:tab/>
      </w:r>
      <w:r>
        <w:rPr>
          <w:rFonts w:ascii="Arial" w:hAnsi="Arial" w:cs="Arial"/>
          <w:b/>
          <w:sz w:val="24"/>
        </w:rPr>
        <w:t>Support of common DNAI selection by AF</w:t>
      </w:r>
    </w:p>
    <w:p w14:paraId="64708E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CR-1043  rev  Cat: B (Rel-18)</w:t>
      </w:r>
      <w:r>
        <w:rPr>
          <w:i/>
        </w:rPr>
        <w:br/>
      </w:r>
      <w:r>
        <w:rPr>
          <w:i/>
        </w:rPr>
        <w:br/>
      </w:r>
      <w:r>
        <w:rPr>
          <w:i/>
        </w:rPr>
        <w:tab/>
      </w:r>
      <w:r>
        <w:rPr>
          <w:i/>
        </w:rPr>
        <w:tab/>
      </w:r>
      <w:r>
        <w:rPr>
          <w:i/>
        </w:rPr>
        <w:tab/>
      </w:r>
      <w:r>
        <w:rPr>
          <w:i/>
        </w:rPr>
        <w:tab/>
      </w:r>
      <w:r>
        <w:rPr>
          <w:i/>
        </w:rPr>
        <w:tab/>
        <w:t>Source: Huawei</w:t>
      </w:r>
    </w:p>
    <w:p w14:paraId="0C3D186D" w14:textId="77777777" w:rsidR="00210E88" w:rsidRDefault="00210E88" w:rsidP="00210E88">
      <w:pPr>
        <w:rPr>
          <w:rFonts w:ascii="Arial" w:hAnsi="Arial" w:cs="Arial"/>
          <w:b/>
        </w:rPr>
      </w:pPr>
      <w:r>
        <w:rPr>
          <w:rFonts w:ascii="Arial" w:hAnsi="Arial" w:cs="Arial"/>
          <w:b/>
        </w:rPr>
        <w:t xml:space="preserve">Discussion: </w:t>
      </w:r>
    </w:p>
    <w:p w14:paraId="652B6A58" w14:textId="77777777" w:rsidR="00210E88" w:rsidRDefault="00210E88" w:rsidP="00210E88">
      <w:r>
        <w:t>Same comments as 0513 apply to</w:t>
      </w:r>
    </w:p>
    <w:p w14:paraId="6765A6CB" w14:textId="77777777" w:rsidR="00210E88" w:rsidRDefault="00210E88" w:rsidP="00210E88">
      <w:r>
        <w:t>Xuefei (Huawei): R1 is available</w:t>
      </w:r>
    </w:p>
    <w:p w14:paraId="7F8FB872" w14:textId="77777777" w:rsidR="00210E88" w:rsidRDefault="00210E88" w:rsidP="00210E88">
      <w:r>
        <w:t>Apostolos (Nokia): fine with all r1 revisions</w:t>
      </w:r>
    </w:p>
    <w:p w14:paraId="782189A8" w14:textId="77777777" w:rsidR="00210E88" w:rsidRDefault="00210E88" w:rsidP="00210E88">
      <w:r>
        <w:t>Xuefei (Huawei): 0514_r2 and 0515_r2 are available.</w:t>
      </w:r>
    </w:p>
    <w:p w14:paraId="6EE7D06F" w14:textId="77777777" w:rsidR="00210E88" w:rsidRDefault="00210E88" w:rsidP="00210E88">
      <w:r>
        <w:t>Xuefei (Huawei): 0515_r3 is available.</w:t>
      </w:r>
    </w:p>
    <w:p w14:paraId="647AB4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C3-230781</w:t>
      </w:r>
      <w:r>
        <w:rPr>
          <w:color w:val="993300"/>
          <w:u w:val="single"/>
        </w:rPr>
        <w:t>.</w:t>
      </w:r>
    </w:p>
    <w:p w14:paraId="7FA23AD5" w14:textId="3C643BAE" w:rsidR="00210E88" w:rsidRDefault="00210E88" w:rsidP="00210E88">
      <w:pPr>
        <w:rPr>
          <w:rFonts w:ascii="Arial" w:hAnsi="Arial" w:cs="Arial"/>
          <w:b/>
          <w:sz w:val="24"/>
        </w:rPr>
      </w:pPr>
      <w:r>
        <w:rPr>
          <w:rFonts w:ascii="Arial" w:hAnsi="Arial" w:cs="Arial"/>
          <w:b/>
          <w:color w:val="0000FF"/>
          <w:sz w:val="24"/>
        </w:rPr>
        <w:t>C3-230515</w:t>
      </w:r>
      <w:r>
        <w:rPr>
          <w:rFonts w:ascii="Arial" w:hAnsi="Arial" w:cs="Arial"/>
          <w:b/>
          <w:color w:val="0000FF"/>
          <w:sz w:val="24"/>
        </w:rPr>
        <w:tab/>
      </w:r>
      <w:r>
        <w:rPr>
          <w:rFonts w:ascii="Arial" w:hAnsi="Arial" w:cs="Arial"/>
          <w:b/>
          <w:sz w:val="24"/>
        </w:rPr>
        <w:t>Support of common DNAI selection by AF</w:t>
      </w:r>
    </w:p>
    <w:p w14:paraId="276E4F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CR-0833  rev  Cat: B (Rel-18)</w:t>
      </w:r>
      <w:r>
        <w:rPr>
          <w:i/>
        </w:rPr>
        <w:br/>
      </w:r>
      <w:r>
        <w:rPr>
          <w:i/>
        </w:rPr>
        <w:br/>
      </w:r>
      <w:r>
        <w:rPr>
          <w:i/>
        </w:rPr>
        <w:tab/>
      </w:r>
      <w:r>
        <w:rPr>
          <w:i/>
        </w:rPr>
        <w:tab/>
      </w:r>
      <w:r>
        <w:rPr>
          <w:i/>
        </w:rPr>
        <w:tab/>
      </w:r>
      <w:r>
        <w:rPr>
          <w:i/>
        </w:rPr>
        <w:tab/>
      </w:r>
      <w:r>
        <w:rPr>
          <w:i/>
        </w:rPr>
        <w:tab/>
        <w:t>Source: Huawei</w:t>
      </w:r>
    </w:p>
    <w:p w14:paraId="780F279C" w14:textId="77777777" w:rsidR="00210E88" w:rsidRDefault="00210E88" w:rsidP="00210E88">
      <w:pPr>
        <w:rPr>
          <w:rFonts w:ascii="Arial" w:hAnsi="Arial" w:cs="Arial"/>
          <w:b/>
        </w:rPr>
      </w:pPr>
      <w:r>
        <w:rPr>
          <w:rFonts w:ascii="Arial" w:hAnsi="Arial" w:cs="Arial"/>
          <w:b/>
        </w:rPr>
        <w:t xml:space="preserve">Discussion: </w:t>
      </w:r>
    </w:p>
    <w:p w14:paraId="6AEE3B31" w14:textId="77777777" w:rsidR="00210E88" w:rsidRDefault="00210E88" w:rsidP="00210E88">
      <w:r>
        <w:t>This CR introduces backwards compatible feature to the OpenAPI file for TrafficInfluence API.</w:t>
      </w:r>
    </w:p>
    <w:p w14:paraId="4E1171AB" w14:textId="77777777" w:rsidR="00210E88" w:rsidRDefault="00210E88" w:rsidP="00210E88">
      <w:r>
        <w:t>Same comments as 0513 apply to</w:t>
      </w:r>
    </w:p>
    <w:p w14:paraId="28578784" w14:textId="77777777" w:rsidR="00210E88" w:rsidRDefault="00210E88" w:rsidP="00210E88">
      <w:r>
        <w:t>Xuefei (Huawei): R1 is available</w:t>
      </w:r>
    </w:p>
    <w:p w14:paraId="5086ADFB" w14:textId="77777777" w:rsidR="00210E88" w:rsidRDefault="00210E88" w:rsidP="00210E88">
      <w:r>
        <w:t>Apostolos (Nokia): fine with all r1 revisions</w:t>
      </w:r>
    </w:p>
    <w:p w14:paraId="523749C2" w14:textId="77777777" w:rsidR="00210E88" w:rsidRDefault="00210E88" w:rsidP="00210E88">
      <w:r>
        <w:t>Xuefei (Huawei): 0514_r2 and 0515_r2 are available.</w:t>
      </w:r>
    </w:p>
    <w:p w14:paraId="07E27F84" w14:textId="77777777" w:rsidR="00210E88" w:rsidRDefault="00210E88" w:rsidP="00210E88">
      <w:r>
        <w:t>Xuefei (Huawei): 0515_r3 is available.</w:t>
      </w:r>
    </w:p>
    <w:p w14:paraId="2CAA64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C3-230782</w:t>
      </w:r>
      <w:r>
        <w:rPr>
          <w:color w:val="993300"/>
          <w:u w:val="single"/>
        </w:rPr>
        <w:t>.</w:t>
      </w:r>
    </w:p>
    <w:p w14:paraId="6C525527" w14:textId="257FDF17" w:rsidR="00210E88" w:rsidRDefault="00210E88" w:rsidP="00210E88">
      <w:pPr>
        <w:rPr>
          <w:rFonts w:ascii="Arial" w:hAnsi="Arial" w:cs="Arial"/>
          <w:b/>
          <w:sz w:val="24"/>
        </w:rPr>
      </w:pPr>
      <w:r>
        <w:rPr>
          <w:rFonts w:ascii="Arial" w:hAnsi="Arial" w:cs="Arial"/>
          <w:b/>
          <w:color w:val="0000FF"/>
          <w:sz w:val="24"/>
        </w:rPr>
        <w:t>C3-230516</w:t>
      </w:r>
      <w:r>
        <w:rPr>
          <w:rFonts w:ascii="Arial" w:hAnsi="Arial" w:cs="Arial"/>
          <w:b/>
          <w:color w:val="0000FF"/>
          <w:sz w:val="24"/>
        </w:rPr>
        <w:tab/>
      </w:r>
      <w:r>
        <w:rPr>
          <w:rFonts w:ascii="Arial" w:hAnsi="Arial" w:cs="Arial"/>
          <w:b/>
          <w:sz w:val="24"/>
        </w:rPr>
        <w:t>EDGE_Ph2 workplan_CT3</w:t>
      </w:r>
    </w:p>
    <w:p w14:paraId="5618D2AC"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B0512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418F" w14:textId="27A7E5AF" w:rsidR="00210E88" w:rsidRDefault="00210E88" w:rsidP="00210E88">
      <w:pPr>
        <w:rPr>
          <w:rFonts w:ascii="Arial" w:hAnsi="Arial" w:cs="Arial"/>
          <w:b/>
          <w:sz w:val="24"/>
        </w:rPr>
      </w:pPr>
      <w:r>
        <w:rPr>
          <w:rFonts w:ascii="Arial" w:hAnsi="Arial" w:cs="Arial"/>
          <w:b/>
          <w:color w:val="0000FF"/>
          <w:sz w:val="24"/>
        </w:rPr>
        <w:t>C3-230728</w:t>
      </w:r>
      <w:r>
        <w:rPr>
          <w:rFonts w:ascii="Arial" w:hAnsi="Arial" w:cs="Arial"/>
          <w:b/>
          <w:color w:val="0000FF"/>
          <w:sz w:val="24"/>
        </w:rPr>
        <w:tab/>
      </w:r>
      <w:r>
        <w:rPr>
          <w:rFonts w:ascii="Arial" w:hAnsi="Arial" w:cs="Arial"/>
          <w:b/>
          <w:sz w:val="24"/>
        </w:rPr>
        <w:t>Support for AF traffic influence for common EAS, DNAI selection</w:t>
      </w:r>
    </w:p>
    <w:p w14:paraId="7B1479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CR-1012  rev 1 Cat: B (Rel-18)</w:t>
      </w:r>
      <w:r>
        <w:rPr>
          <w:i/>
        </w:rPr>
        <w:br/>
      </w:r>
      <w:r>
        <w:rPr>
          <w:i/>
        </w:rPr>
        <w:br/>
      </w:r>
      <w:r>
        <w:rPr>
          <w:i/>
        </w:rPr>
        <w:tab/>
      </w:r>
      <w:r>
        <w:rPr>
          <w:i/>
        </w:rPr>
        <w:tab/>
      </w:r>
      <w:r>
        <w:rPr>
          <w:i/>
        </w:rPr>
        <w:tab/>
      </w:r>
      <w:r>
        <w:rPr>
          <w:i/>
        </w:rPr>
        <w:tab/>
      </w:r>
      <w:r>
        <w:rPr>
          <w:i/>
        </w:rPr>
        <w:tab/>
        <w:t>Source: Huawei, Nokia, Nokia Shanghai Bell</w:t>
      </w:r>
    </w:p>
    <w:p w14:paraId="401DCFDD" w14:textId="77777777" w:rsidR="00210E88" w:rsidRDefault="00210E88" w:rsidP="00210E88">
      <w:pPr>
        <w:rPr>
          <w:color w:val="808080"/>
        </w:rPr>
      </w:pPr>
      <w:r>
        <w:rPr>
          <w:color w:val="808080"/>
        </w:rPr>
        <w:t>(Replaces C3-230336)</w:t>
      </w:r>
    </w:p>
    <w:p w14:paraId="6EA2541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3270A" w14:textId="26345B37" w:rsidR="00210E88" w:rsidRDefault="00210E88" w:rsidP="00210E88">
      <w:pPr>
        <w:rPr>
          <w:rFonts w:ascii="Arial" w:hAnsi="Arial" w:cs="Arial"/>
          <w:b/>
          <w:sz w:val="24"/>
        </w:rPr>
      </w:pPr>
      <w:r>
        <w:rPr>
          <w:rFonts w:ascii="Arial" w:hAnsi="Arial" w:cs="Arial"/>
          <w:b/>
          <w:color w:val="0000FF"/>
          <w:sz w:val="24"/>
        </w:rPr>
        <w:t>C3-230729</w:t>
      </w:r>
      <w:r>
        <w:rPr>
          <w:rFonts w:ascii="Arial" w:hAnsi="Arial" w:cs="Arial"/>
          <w:b/>
          <w:color w:val="0000FF"/>
          <w:sz w:val="24"/>
        </w:rPr>
        <w:tab/>
      </w:r>
      <w:r>
        <w:rPr>
          <w:rFonts w:ascii="Arial" w:hAnsi="Arial" w:cs="Arial"/>
          <w:b/>
          <w:sz w:val="24"/>
        </w:rPr>
        <w:t>Support for AF traffic influence for common EAS, DNAI selection</w:t>
      </w:r>
    </w:p>
    <w:p w14:paraId="4AA4E1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CR-0466  rev 1 Cat: B (Rel-18)</w:t>
      </w:r>
      <w:r>
        <w:rPr>
          <w:i/>
        </w:rPr>
        <w:br/>
      </w:r>
      <w:r>
        <w:rPr>
          <w:i/>
        </w:rPr>
        <w:br/>
      </w:r>
      <w:r>
        <w:rPr>
          <w:i/>
        </w:rPr>
        <w:tab/>
      </w:r>
      <w:r>
        <w:rPr>
          <w:i/>
        </w:rPr>
        <w:tab/>
      </w:r>
      <w:r>
        <w:rPr>
          <w:i/>
        </w:rPr>
        <w:tab/>
      </w:r>
      <w:r>
        <w:rPr>
          <w:i/>
        </w:rPr>
        <w:tab/>
      </w:r>
      <w:r>
        <w:rPr>
          <w:i/>
        </w:rPr>
        <w:tab/>
        <w:t>Source: Huawei, Nokia, Nokia Shanghai Bell</w:t>
      </w:r>
    </w:p>
    <w:p w14:paraId="395EAD97" w14:textId="77777777" w:rsidR="00210E88" w:rsidRDefault="00210E88" w:rsidP="00210E88">
      <w:pPr>
        <w:rPr>
          <w:color w:val="808080"/>
        </w:rPr>
      </w:pPr>
      <w:r>
        <w:rPr>
          <w:color w:val="808080"/>
        </w:rPr>
        <w:t>(Replaces C3-230338)</w:t>
      </w:r>
    </w:p>
    <w:p w14:paraId="4B3433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C1357" w14:textId="4310BEA9" w:rsidR="00210E88" w:rsidRDefault="00210E88" w:rsidP="00210E88">
      <w:pPr>
        <w:rPr>
          <w:rFonts w:ascii="Arial" w:hAnsi="Arial" w:cs="Arial"/>
          <w:b/>
          <w:sz w:val="24"/>
        </w:rPr>
      </w:pPr>
      <w:r>
        <w:rPr>
          <w:rFonts w:ascii="Arial" w:hAnsi="Arial" w:cs="Arial"/>
          <w:b/>
          <w:color w:val="0000FF"/>
          <w:sz w:val="24"/>
        </w:rPr>
        <w:t>C3-230730</w:t>
      </w:r>
      <w:r>
        <w:rPr>
          <w:rFonts w:ascii="Arial" w:hAnsi="Arial" w:cs="Arial"/>
          <w:b/>
          <w:color w:val="0000FF"/>
          <w:sz w:val="24"/>
        </w:rPr>
        <w:tab/>
      </w:r>
      <w:r>
        <w:rPr>
          <w:rFonts w:ascii="Arial" w:hAnsi="Arial" w:cs="Arial"/>
          <w:b/>
          <w:sz w:val="24"/>
        </w:rPr>
        <w:t>Support for AF traffic influence for common EAS, DNAI selection</w:t>
      </w:r>
    </w:p>
    <w:p w14:paraId="4B0D95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CR-0389  rev 1 Cat: B (Rel-18)</w:t>
      </w:r>
      <w:r>
        <w:rPr>
          <w:i/>
        </w:rPr>
        <w:br/>
      </w:r>
      <w:r>
        <w:rPr>
          <w:i/>
        </w:rPr>
        <w:br/>
      </w:r>
      <w:r>
        <w:rPr>
          <w:i/>
        </w:rPr>
        <w:tab/>
      </w:r>
      <w:r>
        <w:rPr>
          <w:i/>
        </w:rPr>
        <w:tab/>
      </w:r>
      <w:r>
        <w:rPr>
          <w:i/>
        </w:rPr>
        <w:tab/>
      </w:r>
      <w:r>
        <w:rPr>
          <w:i/>
        </w:rPr>
        <w:tab/>
      </w:r>
      <w:r>
        <w:rPr>
          <w:i/>
        </w:rPr>
        <w:tab/>
        <w:t>Source: Huawei, Nokia, Nokia Shanghai Bell</w:t>
      </w:r>
    </w:p>
    <w:p w14:paraId="43E8977A" w14:textId="77777777" w:rsidR="00210E88" w:rsidRDefault="00210E88" w:rsidP="00210E88">
      <w:pPr>
        <w:rPr>
          <w:color w:val="808080"/>
        </w:rPr>
      </w:pPr>
      <w:r>
        <w:rPr>
          <w:color w:val="808080"/>
        </w:rPr>
        <w:t>(Replaces C3-230339)</w:t>
      </w:r>
    </w:p>
    <w:p w14:paraId="5424C0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F4357" w14:textId="6C497EF6" w:rsidR="00210E88" w:rsidRDefault="00210E88" w:rsidP="00210E88">
      <w:pPr>
        <w:rPr>
          <w:rFonts w:ascii="Arial" w:hAnsi="Arial" w:cs="Arial"/>
          <w:b/>
          <w:sz w:val="24"/>
        </w:rPr>
      </w:pPr>
      <w:r>
        <w:rPr>
          <w:rFonts w:ascii="Arial" w:hAnsi="Arial" w:cs="Arial"/>
          <w:b/>
          <w:color w:val="0000FF"/>
          <w:sz w:val="24"/>
        </w:rPr>
        <w:t>C3-230731</w:t>
      </w:r>
      <w:r>
        <w:rPr>
          <w:rFonts w:ascii="Arial" w:hAnsi="Arial" w:cs="Arial"/>
          <w:b/>
          <w:color w:val="0000FF"/>
          <w:sz w:val="24"/>
        </w:rPr>
        <w:tab/>
      </w:r>
      <w:r>
        <w:rPr>
          <w:rFonts w:ascii="Arial" w:hAnsi="Arial" w:cs="Arial"/>
          <w:b/>
          <w:sz w:val="24"/>
        </w:rPr>
        <w:t>Support for AF traffic influence for common EAS, DNAI selection</w:t>
      </w:r>
    </w:p>
    <w:p w14:paraId="174275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CR-0811  rev 1 Cat: B (Rel-18)</w:t>
      </w:r>
      <w:r>
        <w:rPr>
          <w:i/>
        </w:rPr>
        <w:br/>
      </w:r>
      <w:r>
        <w:rPr>
          <w:i/>
        </w:rPr>
        <w:br/>
      </w:r>
      <w:r>
        <w:rPr>
          <w:i/>
        </w:rPr>
        <w:tab/>
      </w:r>
      <w:r>
        <w:rPr>
          <w:i/>
        </w:rPr>
        <w:tab/>
      </w:r>
      <w:r>
        <w:rPr>
          <w:i/>
        </w:rPr>
        <w:tab/>
      </w:r>
      <w:r>
        <w:rPr>
          <w:i/>
        </w:rPr>
        <w:tab/>
      </w:r>
      <w:r>
        <w:rPr>
          <w:i/>
        </w:rPr>
        <w:tab/>
        <w:t>Source: Huawei, Nokia, Nokia Shanghai Bell</w:t>
      </w:r>
    </w:p>
    <w:p w14:paraId="766249DA" w14:textId="77777777" w:rsidR="00210E88" w:rsidRDefault="00210E88" w:rsidP="00210E88">
      <w:pPr>
        <w:rPr>
          <w:color w:val="808080"/>
        </w:rPr>
      </w:pPr>
      <w:r>
        <w:rPr>
          <w:color w:val="808080"/>
        </w:rPr>
        <w:t>(Replaces C3-230340)</w:t>
      </w:r>
    </w:p>
    <w:p w14:paraId="3CE38C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89A94" w14:textId="30DB774E" w:rsidR="00210E88" w:rsidRDefault="00210E88" w:rsidP="00210E88">
      <w:pPr>
        <w:rPr>
          <w:rFonts w:ascii="Arial" w:hAnsi="Arial" w:cs="Arial"/>
          <w:b/>
          <w:sz w:val="24"/>
        </w:rPr>
      </w:pPr>
      <w:r>
        <w:rPr>
          <w:rFonts w:ascii="Arial" w:hAnsi="Arial" w:cs="Arial"/>
          <w:b/>
          <w:color w:val="0000FF"/>
          <w:sz w:val="24"/>
        </w:rPr>
        <w:t>C3-230747</w:t>
      </w:r>
      <w:r>
        <w:rPr>
          <w:rFonts w:ascii="Arial" w:hAnsi="Arial" w:cs="Arial"/>
          <w:b/>
          <w:color w:val="0000FF"/>
          <w:sz w:val="24"/>
        </w:rPr>
        <w:tab/>
      </w:r>
      <w:r>
        <w:rPr>
          <w:rFonts w:ascii="Arial" w:hAnsi="Arial" w:cs="Arial"/>
          <w:b/>
          <w:sz w:val="24"/>
        </w:rPr>
        <w:t>Support for AF traffic influence for common EAS, DNAI selection</w:t>
      </w:r>
    </w:p>
    <w:p w14:paraId="0F41FF5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CR-0423  rev 1 Cat: B (Rel-18)</w:t>
      </w:r>
      <w:r>
        <w:rPr>
          <w:i/>
        </w:rPr>
        <w:br/>
      </w:r>
      <w:r>
        <w:rPr>
          <w:i/>
        </w:rPr>
        <w:br/>
      </w:r>
      <w:r>
        <w:rPr>
          <w:i/>
        </w:rPr>
        <w:tab/>
      </w:r>
      <w:r>
        <w:rPr>
          <w:i/>
        </w:rPr>
        <w:tab/>
      </w:r>
      <w:r>
        <w:rPr>
          <w:i/>
        </w:rPr>
        <w:tab/>
      </w:r>
      <w:r>
        <w:rPr>
          <w:i/>
        </w:rPr>
        <w:tab/>
      </w:r>
      <w:r>
        <w:rPr>
          <w:i/>
        </w:rPr>
        <w:tab/>
        <w:t>Source: Huawei</w:t>
      </w:r>
    </w:p>
    <w:p w14:paraId="61C7536F" w14:textId="77777777" w:rsidR="00210E88" w:rsidRDefault="00210E88" w:rsidP="00210E88">
      <w:pPr>
        <w:rPr>
          <w:color w:val="808080"/>
        </w:rPr>
      </w:pPr>
      <w:r>
        <w:rPr>
          <w:color w:val="808080"/>
        </w:rPr>
        <w:t>(Replaces C3-230337)</w:t>
      </w:r>
    </w:p>
    <w:p w14:paraId="2E3215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CC3D3" w14:textId="75E8E5E7" w:rsidR="00210E88" w:rsidRDefault="00210E88" w:rsidP="00210E88">
      <w:pPr>
        <w:rPr>
          <w:rFonts w:ascii="Arial" w:hAnsi="Arial" w:cs="Arial"/>
          <w:b/>
          <w:sz w:val="24"/>
        </w:rPr>
      </w:pPr>
      <w:r>
        <w:rPr>
          <w:rFonts w:ascii="Arial" w:hAnsi="Arial" w:cs="Arial"/>
          <w:b/>
          <w:color w:val="0000FF"/>
          <w:sz w:val="24"/>
        </w:rPr>
        <w:t>C3-230756</w:t>
      </w:r>
      <w:r>
        <w:rPr>
          <w:rFonts w:ascii="Arial" w:hAnsi="Arial" w:cs="Arial"/>
          <w:b/>
          <w:color w:val="0000FF"/>
          <w:sz w:val="24"/>
        </w:rPr>
        <w:tab/>
      </w:r>
      <w:r>
        <w:rPr>
          <w:rFonts w:ascii="Arial" w:hAnsi="Arial" w:cs="Arial"/>
          <w:b/>
          <w:sz w:val="24"/>
        </w:rPr>
        <w:t>Update Traffic Influence procedures.</w:t>
      </w:r>
    </w:p>
    <w:p w14:paraId="0249FE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CR-0418  rev 1 Cat: B (Rel-18)</w:t>
      </w:r>
      <w:r>
        <w:rPr>
          <w:i/>
        </w:rPr>
        <w:br/>
      </w:r>
      <w:r>
        <w:rPr>
          <w:i/>
        </w:rPr>
        <w:br/>
      </w:r>
      <w:r>
        <w:rPr>
          <w:i/>
        </w:rPr>
        <w:tab/>
      </w:r>
      <w:r>
        <w:rPr>
          <w:i/>
        </w:rPr>
        <w:tab/>
      </w:r>
      <w:r>
        <w:rPr>
          <w:i/>
        </w:rPr>
        <w:tab/>
      </w:r>
      <w:r>
        <w:rPr>
          <w:i/>
        </w:rPr>
        <w:tab/>
      </w:r>
      <w:r>
        <w:rPr>
          <w:i/>
        </w:rPr>
        <w:tab/>
        <w:t>Source: Nokia, Nokia Shanghai Bell</w:t>
      </w:r>
    </w:p>
    <w:p w14:paraId="30B3330C" w14:textId="77777777" w:rsidR="00210E88" w:rsidRDefault="00210E88" w:rsidP="00210E88">
      <w:pPr>
        <w:rPr>
          <w:color w:val="808080"/>
        </w:rPr>
      </w:pPr>
      <w:r>
        <w:rPr>
          <w:color w:val="808080"/>
        </w:rPr>
        <w:t>(Replaces C3-230171)</w:t>
      </w:r>
    </w:p>
    <w:p w14:paraId="2F11F57B" w14:textId="77777777" w:rsidR="00210E88" w:rsidRDefault="00210E88" w:rsidP="00210E88">
      <w:pPr>
        <w:rPr>
          <w:rFonts w:ascii="Arial" w:hAnsi="Arial" w:cs="Arial"/>
          <w:b/>
        </w:rPr>
      </w:pPr>
      <w:r>
        <w:rPr>
          <w:rFonts w:ascii="Arial" w:hAnsi="Arial" w:cs="Arial"/>
          <w:b/>
        </w:rPr>
        <w:t xml:space="preserve">Abstract: </w:t>
      </w:r>
    </w:p>
    <w:p w14:paraId="1AEC3994" w14:textId="77777777" w:rsidR="00210E88" w:rsidRDefault="00210E88" w:rsidP="00210E88">
      <w:r>
        <w:t>Support External Subscriber Category</w:t>
      </w:r>
    </w:p>
    <w:p w14:paraId="132259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8BE1E" w14:textId="51FD749F" w:rsidR="00210E88" w:rsidRDefault="00210E88" w:rsidP="00210E88">
      <w:pPr>
        <w:rPr>
          <w:rFonts w:ascii="Arial" w:hAnsi="Arial" w:cs="Arial"/>
          <w:b/>
          <w:sz w:val="24"/>
        </w:rPr>
      </w:pPr>
      <w:r>
        <w:rPr>
          <w:rFonts w:ascii="Arial" w:hAnsi="Arial" w:cs="Arial"/>
          <w:b/>
          <w:color w:val="0000FF"/>
          <w:sz w:val="24"/>
        </w:rPr>
        <w:t>C3-230757</w:t>
      </w:r>
      <w:r>
        <w:rPr>
          <w:rFonts w:ascii="Arial" w:hAnsi="Arial" w:cs="Arial"/>
          <w:b/>
          <w:color w:val="0000FF"/>
          <w:sz w:val="24"/>
        </w:rPr>
        <w:tab/>
      </w:r>
      <w:r>
        <w:rPr>
          <w:rFonts w:ascii="Arial" w:hAnsi="Arial" w:cs="Arial"/>
          <w:b/>
          <w:sz w:val="24"/>
        </w:rPr>
        <w:t>Support External Subscriber Category</w:t>
      </w:r>
    </w:p>
    <w:p w14:paraId="4FB7C5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CR-0381  rev 1 Cat: B (Rel-18)</w:t>
      </w:r>
      <w:r>
        <w:rPr>
          <w:i/>
        </w:rPr>
        <w:br/>
      </w:r>
      <w:r>
        <w:rPr>
          <w:i/>
        </w:rPr>
        <w:lastRenderedPageBreak/>
        <w:br/>
      </w:r>
      <w:r>
        <w:rPr>
          <w:i/>
        </w:rPr>
        <w:tab/>
      </w:r>
      <w:r>
        <w:rPr>
          <w:i/>
        </w:rPr>
        <w:tab/>
      </w:r>
      <w:r>
        <w:rPr>
          <w:i/>
        </w:rPr>
        <w:tab/>
      </w:r>
      <w:r>
        <w:rPr>
          <w:i/>
        </w:rPr>
        <w:tab/>
      </w:r>
      <w:r>
        <w:rPr>
          <w:i/>
        </w:rPr>
        <w:tab/>
        <w:t>Source: Nokia, Nokia Shanghai Bell, Ericsson</w:t>
      </w:r>
    </w:p>
    <w:p w14:paraId="368F4276" w14:textId="77777777" w:rsidR="00210E88" w:rsidRDefault="00210E88" w:rsidP="00210E88">
      <w:pPr>
        <w:rPr>
          <w:color w:val="808080"/>
        </w:rPr>
      </w:pPr>
      <w:r>
        <w:rPr>
          <w:color w:val="808080"/>
        </w:rPr>
        <w:t>(Replaces C3-230172)</w:t>
      </w:r>
    </w:p>
    <w:p w14:paraId="52A78DD3" w14:textId="77777777" w:rsidR="00210E88" w:rsidRDefault="00210E88" w:rsidP="00210E88">
      <w:pPr>
        <w:rPr>
          <w:rFonts w:ascii="Arial" w:hAnsi="Arial" w:cs="Arial"/>
          <w:b/>
        </w:rPr>
      </w:pPr>
      <w:r>
        <w:rPr>
          <w:rFonts w:ascii="Arial" w:hAnsi="Arial" w:cs="Arial"/>
          <w:b/>
        </w:rPr>
        <w:t xml:space="preserve">Abstract: </w:t>
      </w:r>
    </w:p>
    <w:p w14:paraId="62F9DB33" w14:textId="77777777" w:rsidR="00210E88" w:rsidRDefault="00210E88" w:rsidP="00210E88">
      <w:r>
        <w:t>Support External Subscriber Category</w:t>
      </w:r>
    </w:p>
    <w:p w14:paraId="62BCD9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FE66F" w14:textId="0486AFC1" w:rsidR="00210E88" w:rsidRDefault="00210E88" w:rsidP="00210E88">
      <w:pPr>
        <w:rPr>
          <w:rFonts w:ascii="Arial" w:hAnsi="Arial" w:cs="Arial"/>
          <w:b/>
          <w:sz w:val="24"/>
        </w:rPr>
      </w:pPr>
      <w:r>
        <w:rPr>
          <w:rFonts w:ascii="Arial" w:hAnsi="Arial" w:cs="Arial"/>
          <w:b/>
          <w:color w:val="0000FF"/>
          <w:sz w:val="24"/>
        </w:rPr>
        <w:t>C3-230780</w:t>
      </w:r>
      <w:r>
        <w:rPr>
          <w:rFonts w:ascii="Arial" w:hAnsi="Arial" w:cs="Arial"/>
          <w:b/>
          <w:color w:val="0000FF"/>
          <w:sz w:val="24"/>
        </w:rPr>
        <w:tab/>
      </w:r>
      <w:r>
        <w:rPr>
          <w:rFonts w:ascii="Arial" w:hAnsi="Arial" w:cs="Arial"/>
          <w:b/>
          <w:sz w:val="24"/>
        </w:rPr>
        <w:t>Support of common DNAI selection by AF</w:t>
      </w:r>
    </w:p>
    <w:p w14:paraId="38D824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CR-0213  rev 1 Cat: B (Rel-18)</w:t>
      </w:r>
      <w:r>
        <w:rPr>
          <w:i/>
        </w:rPr>
        <w:br/>
      </w:r>
      <w:r>
        <w:rPr>
          <w:i/>
        </w:rPr>
        <w:br/>
      </w:r>
      <w:r>
        <w:rPr>
          <w:i/>
        </w:rPr>
        <w:tab/>
      </w:r>
      <w:r>
        <w:rPr>
          <w:i/>
        </w:rPr>
        <w:tab/>
      </w:r>
      <w:r>
        <w:rPr>
          <w:i/>
        </w:rPr>
        <w:tab/>
      </w:r>
      <w:r>
        <w:rPr>
          <w:i/>
        </w:rPr>
        <w:tab/>
      </w:r>
      <w:r>
        <w:rPr>
          <w:i/>
        </w:rPr>
        <w:tab/>
        <w:t>Source: Huawei</w:t>
      </w:r>
    </w:p>
    <w:p w14:paraId="4195C141" w14:textId="77777777" w:rsidR="00210E88" w:rsidRDefault="00210E88" w:rsidP="00210E88">
      <w:pPr>
        <w:rPr>
          <w:color w:val="808080"/>
        </w:rPr>
      </w:pPr>
      <w:r>
        <w:rPr>
          <w:color w:val="808080"/>
        </w:rPr>
        <w:t>(Replaces C3-230513)</w:t>
      </w:r>
    </w:p>
    <w:p w14:paraId="603A51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14384" w14:textId="733F7F89" w:rsidR="00210E88" w:rsidRDefault="00210E88" w:rsidP="00210E88">
      <w:pPr>
        <w:rPr>
          <w:rFonts w:ascii="Arial" w:hAnsi="Arial" w:cs="Arial"/>
          <w:b/>
          <w:sz w:val="24"/>
        </w:rPr>
      </w:pPr>
      <w:r>
        <w:rPr>
          <w:rFonts w:ascii="Arial" w:hAnsi="Arial" w:cs="Arial"/>
          <w:b/>
          <w:color w:val="0000FF"/>
          <w:sz w:val="24"/>
        </w:rPr>
        <w:t>C3-230781</w:t>
      </w:r>
      <w:r>
        <w:rPr>
          <w:rFonts w:ascii="Arial" w:hAnsi="Arial" w:cs="Arial"/>
          <w:b/>
          <w:color w:val="0000FF"/>
          <w:sz w:val="24"/>
        </w:rPr>
        <w:tab/>
      </w:r>
      <w:r>
        <w:rPr>
          <w:rFonts w:ascii="Arial" w:hAnsi="Arial" w:cs="Arial"/>
          <w:b/>
          <w:sz w:val="24"/>
        </w:rPr>
        <w:t>Support of common DNAI selection by AF</w:t>
      </w:r>
    </w:p>
    <w:p w14:paraId="5770F6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CR-1043  rev 1 Cat: B (Rel-18)</w:t>
      </w:r>
      <w:r>
        <w:rPr>
          <w:i/>
        </w:rPr>
        <w:br/>
      </w:r>
      <w:r>
        <w:rPr>
          <w:i/>
        </w:rPr>
        <w:br/>
      </w:r>
      <w:r>
        <w:rPr>
          <w:i/>
        </w:rPr>
        <w:tab/>
      </w:r>
      <w:r>
        <w:rPr>
          <w:i/>
        </w:rPr>
        <w:tab/>
      </w:r>
      <w:r>
        <w:rPr>
          <w:i/>
        </w:rPr>
        <w:tab/>
      </w:r>
      <w:r>
        <w:rPr>
          <w:i/>
        </w:rPr>
        <w:tab/>
      </w:r>
      <w:r>
        <w:rPr>
          <w:i/>
        </w:rPr>
        <w:tab/>
        <w:t>Source: Huawei</w:t>
      </w:r>
    </w:p>
    <w:p w14:paraId="3D5080DB" w14:textId="77777777" w:rsidR="00210E88" w:rsidRDefault="00210E88" w:rsidP="00210E88">
      <w:pPr>
        <w:rPr>
          <w:color w:val="808080"/>
        </w:rPr>
      </w:pPr>
      <w:r>
        <w:rPr>
          <w:color w:val="808080"/>
        </w:rPr>
        <w:t>(Replaces C3-230514)</w:t>
      </w:r>
    </w:p>
    <w:p w14:paraId="4D0B71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CA07B" w14:textId="597D6628" w:rsidR="00210E88" w:rsidRDefault="00210E88" w:rsidP="00210E88">
      <w:pPr>
        <w:rPr>
          <w:rFonts w:ascii="Arial" w:hAnsi="Arial" w:cs="Arial"/>
          <w:b/>
          <w:sz w:val="24"/>
        </w:rPr>
      </w:pPr>
      <w:r>
        <w:rPr>
          <w:rFonts w:ascii="Arial" w:hAnsi="Arial" w:cs="Arial"/>
          <w:b/>
          <w:color w:val="0000FF"/>
          <w:sz w:val="24"/>
        </w:rPr>
        <w:t>C3-230782</w:t>
      </w:r>
      <w:r>
        <w:rPr>
          <w:rFonts w:ascii="Arial" w:hAnsi="Arial" w:cs="Arial"/>
          <w:b/>
          <w:color w:val="0000FF"/>
          <w:sz w:val="24"/>
        </w:rPr>
        <w:tab/>
      </w:r>
      <w:r>
        <w:rPr>
          <w:rFonts w:ascii="Arial" w:hAnsi="Arial" w:cs="Arial"/>
          <w:b/>
          <w:sz w:val="24"/>
        </w:rPr>
        <w:t>Support of common DNAI selection by AF</w:t>
      </w:r>
    </w:p>
    <w:p w14:paraId="3B7F55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CR-0833  rev 1 Cat: B (Rel-18)</w:t>
      </w:r>
      <w:r>
        <w:rPr>
          <w:i/>
        </w:rPr>
        <w:br/>
      </w:r>
      <w:r>
        <w:rPr>
          <w:i/>
        </w:rPr>
        <w:br/>
      </w:r>
      <w:r>
        <w:rPr>
          <w:i/>
        </w:rPr>
        <w:tab/>
      </w:r>
      <w:r>
        <w:rPr>
          <w:i/>
        </w:rPr>
        <w:tab/>
      </w:r>
      <w:r>
        <w:rPr>
          <w:i/>
        </w:rPr>
        <w:tab/>
      </w:r>
      <w:r>
        <w:rPr>
          <w:i/>
        </w:rPr>
        <w:tab/>
      </w:r>
      <w:r>
        <w:rPr>
          <w:i/>
        </w:rPr>
        <w:tab/>
        <w:t>Source: Huawei</w:t>
      </w:r>
    </w:p>
    <w:p w14:paraId="64A4F3FE" w14:textId="77777777" w:rsidR="00210E88" w:rsidRDefault="00210E88" w:rsidP="00210E88">
      <w:pPr>
        <w:rPr>
          <w:color w:val="808080"/>
        </w:rPr>
      </w:pPr>
      <w:r>
        <w:rPr>
          <w:color w:val="808080"/>
        </w:rPr>
        <w:t>(Replaces C3-230515)</w:t>
      </w:r>
    </w:p>
    <w:p w14:paraId="33ACA9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F954" w14:textId="002C44EB" w:rsidR="00210E88" w:rsidRDefault="00210E88" w:rsidP="00210E88">
      <w:pPr>
        <w:rPr>
          <w:rFonts w:ascii="Arial" w:hAnsi="Arial" w:cs="Arial"/>
          <w:b/>
          <w:sz w:val="24"/>
        </w:rPr>
      </w:pPr>
      <w:r>
        <w:rPr>
          <w:rFonts w:ascii="Arial" w:hAnsi="Arial" w:cs="Arial"/>
          <w:b/>
          <w:color w:val="0000FF"/>
          <w:sz w:val="24"/>
        </w:rPr>
        <w:t>C3-230891</w:t>
      </w:r>
      <w:r>
        <w:rPr>
          <w:rFonts w:ascii="Arial" w:hAnsi="Arial" w:cs="Arial"/>
          <w:b/>
          <w:color w:val="0000FF"/>
          <w:sz w:val="24"/>
        </w:rPr>
        <w:tab/>
      </w:r>
      <w:r>
        <w:rPr>
          <w:rFonts w:ascii="Arial" w:hAnsi="Arial" w:cs="Arial"/>
          <w:b/>
          <w:sz w:val="24"/>
        </w:rPr>
        <w:t>Introducing selection of more granular set of UEs</w:t>
      </w:r>
    </w:p>
    <w:p w14:paraId="01E08A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CR-1020  rev 1 Cat: B (Rel-18)</w:t>
      </w:r>
      <w:r>
        <w:rPr>
          <w:i/>
        </w:rPr>
        <w:br/>
      </w:r>
      <w:r>
        <w:rPr>
          <w:i/>
        </w:rPr>
        <w:br/>
      </w:r>
      <w:r>
        <w:rPr>
          <w:i/>
        </w:rPr>
        <w:tab/>
      </w:r>
      <w:r>
        <w:rPr>
          <w:i/>
        </w:rPr>
        <w:tab/>
      </w:r>
      <w:r>
        <w:rPr>
          <w:i/>
        </w:rPr>
        <w:tab/>
      </w:r>
      <w:r>
        <w:rPr>
          <w:i/>
        </w:rPr>
        <w:tab/>
      </w:r>
      <w:r>
        <w:rPr>
          <w:i/>
        </w:rPr>
        <w:tab/>
        <w:t>Source: Ericsson, Nokia, Nokia Shanghai Bell</w:t>
      </w:r>
    </w:p>
    <w:p w14:paraId="21D7A954" w14:textId="77777777" w:rsidR="00210E88" w:rsidRDefault="00210E88" w:rsidP="00210E88">
      <w:pPr>
        <w:rPr>
          <w:color w:val="808080"/>
        </w:rPr>
      </w:pPr>
      <w:r>
        <w:rPr>
          <w:color w:val="808080"/>
        </w:rPr>
        <w:t>(Replaces C3-230383)</w:t>
      </w:r>
    </w:p>
    <w:p w14:paraId="16B867C8" w14:textId="77777777" w:rsidR="00210E88" w:rsidRDefault="00210E88" w:rsidP="00210E88">
      <w:pPr>
        <w:rPr>
          <w:rFonts w:ascii="Arial" w:hAnsi="Arial" w:cs="Arial"/>
          <w:b/>
        </w:rPr>
      </w:pPr>
      <w:r>
        <w:rPr>
          <w:rFonts w:ascii="Arial" w:hAnsi="Arial" w:cs="Arial"/>
          <w:b/>
        </w:rPr>
        <w:t xml:space="preserve">Abstract: </w:t>
      </w:r>
    </w:p>
    <w:p w14:paraId="26273FE9" w14:textId="77777777" w:rsidR="00210E88" w:rsidRDefault="00210E88" w:rsidP="00210E88">
      <w:r>
        <w:t>Summary of Change: The CR introduces the support of multiple internal group identifiers and subscriber categories in the identification of impacted PDU sessions. A note is added to clarify how the PCF</w:t>
      </w:r>
    </w:p>
    <w:p w14:paraId="45B616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CA150" w14:textId="1D31BB76" w:rsidR="00210E88" w:rsidRDefault="00210E88" w:rsidP="00210E88">
      <w:pPr>
        <w:rPr>
          <w:rFonts w:ascii="Arial" w:hAnsi="Arial" w:cs="Arial"/>
          <w:b/>
          <w:sz w:val="24"/>
        </w:rPr>
      </w:pPr>
      <w:r>
        <w:rPr>
          <w:rFonts w:ascii="Arial" w:hAnsi="Arial" w:cs="Arial"/>
          <w:b/>
          <w:color w:val="0000FF"/>
          <w:sz w:val="24"/>
        </w:rPr>
        <w:t>C3-230896</w:t>
      </w:r>
      <w:r>
        <w:rPr>
          <w:rFonts w:ascii="Arial" w:hAnsi="Arial" w:cs="Arial"/>
          <w:b/>
          <w:color w:val="0000FF"/>
          <w:sz w:val="24"/>
        </w:rPr>
        <w:tab/>
      </w:r>
      <w:r>
        <w:rPr>
          <w:rFonts w:ascii="Arial" w:hAnsi="Arial" w:cs="Arial"/>
          <w:b/>
          <w:sz w:val="24"/>
        </w:rPr>
        <w:t>Introducing selection of more granular set of UEs</w:t>
      </w:r>
    </w:p>
    <w:p w14:paraId="75904B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CR-0816  rev 1 Cat: B (Rel-18)</w:t>
      </w:r>
      <w:r>
        <w:rPr>
          <w:i/>
        </w:rPr>
        <w:br/>
      </w:r>
      <w:r>
        <w:rPr>
          <w:i/>
        </w:rPr>
        <w:br/>
      </w:r>
      <w:r>
        <w:rPr>
          <w:i/>
        </w:rPr>
        <w:tab/>
      </w:r>
      <w:r>
        <w:rPr>
          <w:i/>
        </w:rPr>
        <w:tab/>
      </w:r>
      <w:r>
        <w:rPr>
          <w:i/>
        </w:rPr>
        <w:tab/>
      </w:r>
      <w:r>
        <w:rPr>
          <w:i/>
        </w:rPr>
        <w:tab/>
      </w:r>
      <w:r>
        <w:rPr>
          <w:i/>
        </w:rPr>
        <w:tab/>
        <w:t>Source: Ericsson, Nokia, Nokia Shanghai Bell</w:t>
      </w:r>
    </w:p>
    <w:p w14:paraId="6BD317FC" w14:textId="77777777" w:rsidR="00210E88" w:rsidRDefault="00210E88" w:rsidP="00210E88">
      <w:pPr>
        <w:rPr>
          <w:color w:val="808080"/>
        </w:rPr>
      </w:pPr>
      <w:r>
        <w:rPr>
          <w:color w:val="808080"/>
        </w:rPr>
        <w:lastRenderedPageBreak/>
        <w:t>(Replaces C3-230385)</w:t>
      </w:r>
    </w:p>
    <w:p w14:paraId="2A455720" w14:textId="77777777" w:rsidR="00210E88" w:rsidRDefault="00210E88" w:rsidP="00210E88">
      <w:pPr>
        <w:rPr>
          <w:rFonts w:ascii="Arial" w:hAnsi="Arial" w:cs="Arial"/>
          <w:b/>
        </w:rPr>
      </w:pPr>
      <w:r>
        <w:rPr>
          <w:rFonts w:ascii="Arial" w:hAnsi="Arial" w:cs="Arial"/>
          <w:b/>
        </w:rPr>
        <w:t xml:space="preserve">Abstract: </w:t>
      </w:r>
    </w:p>
    <w:p w14:paraId="54D53EE6" w14:textId="77777777" w:rsidR="00210E88" w:rsidRDefault="00210E88" w:rsidP="00210E88">
      <w:r>
        <w:t>Summary of Change: The TrafficInfluence API procedures related to the AF request not identified by UE address are modified to allow handling of multiple external group identifiers and external subscri</w:t>
      </w:r>
    </w:p>
    <w:p w14:paraId="214000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12DC6" w14:textId="77777777" w:rsidR="00210E88" w:rsidRDefault="00210E88" w:rsidP="00210E88">
      <w:pPr>
        <w:pStyle w:val="Heading3"/>
      </w:pPr>
      <w:bookmarkStart w:id="145" w:name="_Toc129359605"/>
      <w:r>
        <w:t>18.27</w:t>
      </w:r>
      <w:r>
        <w:tab/>
        <w:t>CT aspect of Seamless UE context recovery [SUECR]</w:t>
      </w:r>
      <w:bookmarkEnd w:id="145"/>
    </w:p>
    <w:p w14:paraId="17F15C5C" w14:textId="65B9D2C6" w:rsidR="00210E88" w:rsidRDefault="00210E88" w:rsidP="00210E88">
      <w:pPr>
        <w:rPr>
          <w:rFonts w:ascii="Arial" w:hAnsi="Arial" w:cs="Arial"/>
          <w:b/>
          <w:sz w:val="24"/>
        </w:rPr>
      </w:pPr>
      <w:r>
        <w:rPr>
          <w:rFonts w:ascii="Arial" w:hAnsi="Arial" w:cs="Arial"/>
          <w:b/>
          <w:color w:val="0000FF"/>
          <w:sz w:val="24"/>
        </w:rPr>
        <w:t>C3-230123</w:t>
      </w:r>
      <w:r>
        <w:rPr>
          <w:rFonts w:ascii="Arial" w:hAnsi="Arial" w:cs="Arial"/>
          <w:b/>
          <w:color w:val="0000FF"/>
          <w:sz w:val="24"/>
        </w:rPr>
        <w:tab/>
      </w:r>
      <w:r>
        <w:rPr>
          <w:rFonts w:ascii="Arial" w:hAnsi="Arial" w:cs="Arial"/>
          <w:b/>
          <w:sz w:val="24"/>
        </w:rPr>
        <w:t>Unavailability Period feature for Monitoring Event API</w:t>
      </w:r>
    </w:p>
    <w:p w14:paraId="3C4D82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CR-0629  rev  Cat: B (Rel-18)</w:t>
      </w:r>
      <w:r>
        <w:rPr>
          <w:i/>
        </w:rPr>
        <w:br/>
      </w:r>
      <w:r>
        <w:rPr>
          <w:i/>
        </w:rPr>
        <w:br/>
      </w:r>
      <w:r>
        <w:rPr>
          <w:i/>
        </w:rPr>
        <w:tab/>
      </w:r>
      <w:r>
        <w:rPr>
          <w:i/>
        </w:rPr>
        <w:tab/>
      </w:r>
      <w:r>
        <w:rPr>
          <w:i/>
        </w:rPr>
        <w:tab/>
      </w:r>
      <w:r>
        <w:rPr>
          <w:i/>
        </w:rPr>
        <w:tab/>
      </w:r>
      <w:r>
        <w:rPr>
          <w:i/>
        </w:rPr>
        <w:tab/>
        <w:t>Source: KDDI, Samsung</w:t>
      </w:r>
    </w:p>
    <w:p w14:paraId="6B37C152" w14:textId="77777777" w:rsidR="00210E88" w:rsidRDefault="00210E88" w:rsidP="00210E88">
      <w:pPr>
        <w:rPr>
          <w:rFonts w:ascii="Arial" w:hAnsi="Arial" w:cs="Arial"/>
          <w:b/>
        </w:rPr>
      </w:pPr>
      <w:r>
        <w:rPr>
          <w:rFonts w:ascii="Arial" w:hAnsi="Arial" w:cs="Arial"/>
          <w:b/>
        </w:rPr>
        <w:t xml:space="preserve">Discussion: </w:t>
      </w:r>
    </w:p>
    <w:p w14:paraId="06434C3C" w14:textId="77777777" w:rsidR="00210E88" w:rsidRDefault="00210E88" w:rsidP="00210E88">
      <w:r>
        <w:t>This CR introduces backwards compatible feature in the OpenAPI file of the Monitoring Event API.</w:t>
      </w:r>
    </w:p>
    <w:p w14:paraId="79EED40E" w14:textId="77777777" w:rsidR="00210E88" w:rsidRDefault="00210E88" w:rsidP="00210E88">
      <w:r>
        <w:t>Xuefei (Huawei): new feature not existing one from R15; description field needs to be removed from the OpenAPI file</w:t>
      </w:r>
    </w:p>
    <w:p w14:paraId="6483FD65" w14:textId="77777777" w:rsidR="00210E88" w:rsidRDefault="00210E88" w:rsidP="00210E88">
      <w:r>
        <w:t>Kenichi (KDDI): provides r1.</w:t>
      </w:r>
    </w:p>
    <w:p w14:paraId="1FE1CC06" w14:textId="77777777" w:rsidR="00210E88" w:rsidRDefault="00210E88" w:rsidP="00210E88">
      <w:r>
        <w:t>Naren (Samsung): Fine with r1.</w:t>
      </w:r>
    </w:p>
    <w:p w14:paraId="67D3901C" w14:textId="77777777" w:rsidR="00210E88" w:rsidRDefault="00210E88" w:rsidP="00210E88">
      <w:r>
        <w:t>Xuefei (Huawei): fine with r1.</w:t>
      </w:r>
    </w:p>
    <w:p w14:paraId="64283F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C3-230638</w:t>
      </w:r>
      <w:r>
        <w:rPr>
          <w:color w:val="993300"/>
          <w:u w:val="single"/>
        </w:rPr>
        <w:t>.</w:t>
      </w:r>
    </w:p>
    <w:p w14:paraId="24D7E4AD" w14:textId="31E9E5BE" w:rsidR="00210E88" w:rsidRDefault="00210E88" w:rsidP="00210E88">
      <w:pPr>
        <w:rPr>
          <w:rFonts w:ascii="Arial" w:hAnsi="Arial" w:cs="Arial"/>
          <w:b/>
          <w:sz w:val="24"/>
        </w:rPr>
      </w:pPr>
      <w:r>
        <w:rPr>
          <w:rFonts w:ascii="Arial" w:hAnsi="Arial" w:cs="Arial"/>
          <w:b/>
          <w:color w:val="0000FF"/>
          <w:sz w:val="24"/>
        </w:rPr>
        <w:t>C3-230124</w:t>
      </w:r>
      <w:r>
        <w:rPr>
          <w:rFonts w:ascii="Arial" w:hAnsi="Arial" w:cs="Arial"/>
          <w:b/>
          <w:color w:val="0000FF"/>
          <w:sz w:val="24"/>
        </w:rPr>
        <w:tab/>
      </w:r>
      <w:r>
        <w:rPr>
          <w:rFonts w:ascii="Arial" w:hAnsi="Arial" w:cs="Arial"/>
          <w:b/>
          <w:sz w:val="24"/>
        </w:rPr>
        <w:t>Unavailability Period feature for Monitoring Event API</w:t>
      </w:r>
    </w:p>
    <w:p w14:paraId="4E6A4B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CR-0778  rev  Cat: B (Rel-18)</w:t>
      </w:r>
      <w:r>
        <w:rPr>
          <w:i/>
        </w:rPr>
        <w:br/>
      </w:r>
      <w:r>
        <w:rPr>
          <w:i/>
        </w:rPr>
        <w:br/>
      </w:r>
      <w:r>
        <w:rPr>
          <w:i/>
        </w:rPr>
        <w:tab/>
      </w:r>
      <w:r>
        <w:rPr>
          <w:i/>
        </w:rPr>
        <w:tab/>
      </w:r>
      <w:r>
        <w:rPr>
          <w:i/>
        </w:rPr>
        <w:tab/>
      </w:r>
      <w:r>
        <w:rPr>
          <w:i/>
        </w:rPr>
        <w:tab/>
      </w:r>
      <w:r>
        <w:rPr>
          <w:i/>
        </w:rPr>
        <w:tab/>
        <w:t>Source: KDDI, Samsung</w:t>
      </w:r>
    </w:p>
    <w:p w14:paraId="39800D69" w14:textId="77777777" w:rsidR="00210E88" w:rsidRDefault="00210E88" w:rsidP="00210E88">
      <w:pPr>
        <w:rPr>
          <w:rFonts w:ascii="Arial" w:hAnsi="Arial" w:cs="Arial"/>
          <w:b/>
        </w:rPr>
      </w:pPr>
      <w:r>
        <w:rPr>
          <w:rFonts w:ascii="Arial" w:hAnsi="Arial" w:cs="Arial"/>
          <w:b/>
        </w:rPr>
        <w:t xml:space="preserve">Discussion: </w:t>
      </w:r>
    </w:p>
    <w:p w14:paraId="11551392" w14:textId="77777777" w:rsidR="00210E88" w:rsidRDefault="00210E88" w:rsidP="00210E88">
      <w:r>
        <w:t xml:space="preserve">Xuefei (Huawei): new feature not existing one from R15; Table of Reused API needs further update. </w:t>
      </w:r>
    </w:p>
    <w:p w14:paraId="3360F2C3" w14:textId="77777777" w:rsidR="00210E88" w:rsidRDefault="00210E88" w:rsidP="00210E88">
      <w:r>
        <w:t>Kenichi (KDDI): provides r1.</w:t>
      </w:r>
    </w:p>
    <w:p w14:paraId="2DE817B6" w14:textId="77777777" w:rsidR="00210E88" w:rsidRDefault="00210E88" w:rsidP="00210E88">
      <w:r>
        <w:t>Naren (Samsung): Fine with r1.</w:t>
      </w:r>
    </w:p>
    <w:p w14:paraId="7767CF35" w14:textId="77777777" w:rsidR="00210E88" w:rsidRDefault="00210E88" w:rsidP="00210E88">
      <w:r>
        <w:t>Xuefei (Huawei): fine with r1.</w:t>
      </w:r>
    </w:p>
    <w:p w14:paraId="333AF8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C3-230639</w:t>
      </w:r>
      <w:r>
        <w:rPr>
          <w:color w:val="993300"/>
          <w:u w:val="single"/>
        </w:rPr>
        <w:t>.</w:t>
      </w:r>
    </w:p>
    <w:p w14:paraId="751F7732" w14:textId="5A1E4E8E" w:rsidR="00210E88" w:rsidRDefault="00210E88" w:rsidP="00210E88">
      <w:pPr>
        <w:rPr>
          <w:rFonts w:ascii="Arial" w:hAnsi="Arial" w:cs="Arial"/>
          <w:b/>
          <w:sz w:val="24"/>
        </w:rPr>
      </w:pPr>
      <w:r>
        <w:rPr>
          <w:rFonts w:ascii="Arial" w:hAnsi="Arial" w:cs="Arial"/>
          <w:b/>
          <w:color w:val="0000FF"/>
          <w:sz w:val="24"/>
        </w:rPr>
        <w:t>C3-230638</w:t>
      </w:r>
      <w:r>
        <w:rPr>
          <w:rFonts w:ascii="Arial" w:hAnsi="Arial" w:cs="Arial"/>
          <w:b/>
          <w:color w:val="0000FF"/>
          <w:sz w:val="24"/>
        </w:rPr>
        <w:tab/>
      </w:r>
      <w:r>
        <w:rPr>
          <w:rFonts w:ascii="Arial" w:hAnsi="Arial" w:cs="Arial"/>
          <w:b/>
          <w:sz w:val="24"/>
        </w:rPr>
        <w:t>Unavailability Period feature for Monitoring Event API</w:t>
      </w:r>
    </w:p>
    <w:p w14:paraId="3A18295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CR-0629  rev 1 Cat: B (Rel-18)</w:t>
      </w:r>
      <w:r>
        <w:rPr>
          <w:i/>
        </w:rPr>
        <w:br/>
      </w:r>
      <w:r>
        <w:rPr>
          <w:i/>
        </w:rPr>
        <w:br/>
      </w:r>
      <w:r>
        <w:rPr>
          <w:i/>
        </w:rPr>
        <w:tab/>
      </w:r>
      <w:r>
        <w:rPr>
          <w:i/>
        </w:rPr>
        <w:tab/>
      </w:r>
      <w:r>
        <w:rPr>
          <w:i/>
        </w:rPr>
        <w:tab/>
      </w:r>
      <w:r>
        <w:rPr>
          <w:i/>
        </w:rPr>
        <w:tab/>
      </w:r>
      <w:r>
        <w:rPr>
          <w:i/>
        </w:rPr>
        <w:tab/>
        <w:t>Source: KDDI, Samsung, Huawei</w:t>
      </w:r>
    </w:p>
    <w:p w14:paraId="747AC9C1" w14:textId="77777777" w:rsidR="00210E88" w:rsidRDefault="00210E88" w:rsidP="00210E88">
      <w:pPr>
        <w:rPr>
          <w:color w:val="808080"/>
        </w:rPr>
      </w:pPr>
      <w:r>
        <w:rPr>
          <w:color w:val="808080"/>
        </w:rPr>
        <w:t>(Replaces C3-230123)</w:t>
      </w:r>
    </w:p>
    <w:p w14:paraId="7DF926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883A3" w14:textId="2D117245" w:rsidR="00210E88" w:rsidRDefault="00210E88" w:rsidP="00210E88">
      <w:pPr>
        <w:rPr>
          <w:rFonts w:ascii="Arial" w:hAnsi="Arial" w:cs="Arial"/>
          <w:b/>
          <w:sz w:val="24"/>
        </w:rPr>
      </w:pPr>
      <w:r>
        <w:rPr>
          <w:rFonts w:ascii="Arial" w:hAnsi="Arial" w:cs="Arial"/>
          <w:b/>
          <w:color w:val="0000FF"/>
          <w:sz w:val="24"/>
        </w:rPr>
        <w:t>C3-230639</w:t>
      </w:r>
      <w:r>
        <w:rPr>
          <w:rFonts w:ascii="Arial" w:hAnsi="Arial" w:cs="Arial"/>
          <w:b/>
          <w:color w:val="0000FF"/>
          <w:sz w:val="24"/>
        </w:rPr>
        <w:tab/>
      </w:r>
      <w:r>
        <w:rPr>
          <w:rFonts w:ascii="Arial" w:hAnsi="Arial" w:cs="Arial"/>
          <w:b/>
          <w:sz w:val="24"/>
        </w:rPr>
        <w:t>Unavailability Period feature for Monitoring Event API</w:t>
      </w:r>
    </w:p>
    <w:p w14:paraId="327112A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CR-0778  rev 1 Cat: B (Rel-18)</w:t>
      </w:r>
      <w:r>
        <w:rPr>
          <w:i/>
        </w:rPr>
        <w:br/>
      </w:r>
      <w:r>
        <w:rPr>
          <w:i/>
        </w:rPr>
        <w:lastRenderedPageBreak/>
        <w:br/>
      </w:r>
      <w:r>
        <w:rPr>
          <w:i/>
        </w:rPr>
        <w:tab/>
      </w:r>
      <w:r>
        <w:rPr>
          <w:i/>
        </w:rPr>
        <w:tab/>
      </w:r>
      <w:r>
        <w:rPr>
          <w:i/>
        </w:rPr>
        <w:tab/>
      </w:r>
      <w:r>
        <w:rPr>
          <w:i/>
        </w:rPr>
        <w:tab/>
      </w:r>
      <w:r>
        <w:rPr>
          <w:i/>
        </w:rPr>
        <w:tab/>
        <w:t>Source: KDDI, Samsung, Huawei</w:t>
      </w:r>
    </w:p>
    <w:p w14:paraId="1DC305E8" w14:textId="77777777" w:rsidR="00210E88" w:rsidRDefault="00210E88" w:rsidP="00210E88">
      <w:pPr>
        <w:rPr>
          <w:color w:val="808080"/>
        </w:rPr>
      </w:pPr>
      <w:r>
        <w:rPr>
          <w:color w:val="808080"/>
        </w:rPr>
        <w:t>(Replaces C3-230124)</w:t>
      </w:r>
    </w:p>
    <w:p w14:paraId="44FFFF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AFE17" w14:textId="77777777" w:rsidR="00210E88" w:rsidRDefault="00210E88" w:rsidP="00210E88">
      <w:pPr>
        <w:pStyle w:val="Heading3"/>
      </w:pPr>
      <w:bookmarkStart w:id="146" w:name="_Toc129359606"/>
      <w:r>
        <w:t>18.28</w:t>
      </w:r>
      <w:r>
        <w:tab/>
        <w:t>Protocol enhancements for Mission Critical Services [MCProtoc18]</w:t>
      </w:r>
      <w:bookmarkEnd w:id="146"/>
    </w:p>
    <w:p w14:paraId="307CBF92" w14:textId="77777777" w:rsidR="00210E88" w:rsidRDefault="00210E88" w:rsidP="00210E88">
      <w:pPr>
        <w:pStyle w:val="Heading3"/>
      </w:pPr>
      <w:bookmarkStart w:id="147" w:name="_Toc129359607"/>
      <w:r>
        <w:t>18.29</w:t>
      </w:r>
      <w:r>
        <w:tab/>
        <w:t>Technical Enhancements and Improvements [TEI18]</w:t>
      </w:r>
      <w:bookmarkEnd w:id="147"/>
    </w:p>
    <w:p w14:paraId="57DF7A04" w14:textId="77777777" w:rsidR="00210E88" w:rsidRDefault="00210E88" w:rsidP="00210E88">
      <w:pPr>
        <w:pStyle w:val="Heading4"/>
      </w:pPr>
      <w:bookmarkStart w:id="148" w:name="_Toc129359608"/>
      <w:r>
        <w:t>18.29.1</w:t>
      </w:r>
      <w:r>
        <w:tab/>
        <w:t>TEI18 for IMS/CS</w:t>
      </w:r>
      <w:bookmarkEnd w:id="148"/>
    </w:p>
    <w:p w14:paraId="39A393BC" w14:textId="77777777" w:rsidR="00210E88" w:rsidRDefault="00210E88" w:rsidP="00210E88">
      <w:pPr>
        <w:pStyle w:val="Heading4"/>
      </w:pPr>
      <w:bookmarkStart w:id="149" w:name="_Toc129359609"/>
      <w:r>
        <w:t>18.29.2</w:t>
      </w:r>
      <w:r>
        <w:tab/>
        <w:t>TEI18 for Packet Core</w:t>
      </w:r>
      <w:bookmarkEnd w:id="149"/>
    </w:p>
    <w:p w14:paraId="11599943" w14:textId="3E1181C2" w:rsidR="00210E88" w:rsidRDefault="00210E88" w:rsidP="00210E88">
      <w:pPr>
        <w:rPr>
          <w:rFonts w:ascii="Arial" w:hAnsi="Arial" w:cs="Arial"/>
          <w:b/>
          <w:sz w:val="24"/>
        </w:rPr>
      </w:pPr>
      <w:r>
        <w:rPr>
          <w:rFonts w:ascii="Arial" w:hAnsi="Arial" w:cs="Arial"/>
          <w:b/>
          <w:color w:val="0000FF"/>
          <w:sz w:val="24"/>
        </w:rPr>
        <w:t>C3-230028</w:t>
      </w:r>
      <w:r>
        <w:rPr>
          <w:rFonts w:ascii="Arial" w:hAnsi="Arial" w:cs="Arial"/>
          <w:b/>
          <w:color w:val="0000FF"/>
          <w:sz w:val="24"/>
        </w:rPr>
        <w:tab/>
      </w:r>
      <w:r>
        <w:rPr>
          <w:rFonts w:ascii="Arial" w:hAnsi="Arial" w:cs="Arial"/>
          <w:b/>
          <w:sz w:val="24"/>
        </w:rPr>
        <w:t>Preferred IP version indication</w:t>
      </w:r>
    </w:p>
    <w:p w14:paraId="34A45E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CR-0769  rev  Cat: B (Rel-18)</w:t>
      </w:r>
      <w:r>
        <w:rPr>
          <w:i/>
        </w:rPr>
        <w:br/>
      </w:r>
      <w:r>
        <w:rPr>
          <w:i/>
        </w:rPr>
        <w:br/>
      </w:r>
      <w:r>
        <w:rPr>
          <w:i/>
        </w:rPr>
        <w:tab/>
      </w:r>
      <w:r>
        <w:rPr>
          <w:i/>
        </w:rPr>
        <w:tab/>
      </w:r>
      <w:r>
        <w:rPr>
          <w:i/>
        </w:rPr>
        <w:tab/>
      </w:r>
      <w:r>
        <w:rPr>
          <w:i/>
        </w:rPr>
        <w:tab/>
      </w:r>
      <w:r>
        <w:rPr>
          <w:i/>
        </w:rPr>
        <w:tab/>
        <w:t>Source: Huawei</w:t>
      </w:r>
    </w:p>
    <w:p w14:paraId="2A813A6F" w14:textId="77777777" w:rsidR="00210E88" w:rsidRDefault="00210E88" w:rsidP="00210E88">
      <w:pPr>
        <w:rPr>
          <w:rFonts w:ascii="Arial" w:hAnsi="Arial" w:cs="Arial"/>
          <w:b/>
        </w:rPr>
      </w:pPr>
      <w:r>
        <w:rPr>
          <w:rFonts w:ascii="Arial" w:hAnsi="Arial" w:cs="Arial"/>
          <w:b/>
        </w:rPr>
        <w:t xml:space="preserve">Discussion: </w:t>
      </w:r>
    </w:p>
    <w:p w14:paraId="5ED09D17" w14:textId="77777777" w:rsidR="00210E88" w:rsidRDefault="00210E88" w:rsidP="00210E88">
      <w:r>
        <w:t>WI: TEI18, 5MBS</w:t>
      </w:r>
    </w:p>
    <w:p w14:paraId="7407B051" w14:textId="77777777" w:rsidR="00210E88" w:rsidRDefault="00210E88" w:rsidP="00210E88">
      <w:r>
        <w:t>Depends on TS 29.571 CR 0394</w:t>
      </w:r>
    </w:p>
    <w:p w14:paraId="42E83676" w14:textId="77777777" w:rsidR="00210E88" w:rsidRDefault="00210E88" w:rsidP="00210E88">
      <w:r>
        <w:t>Rajesh (Nokia): source change to CT3, and waits for CT4</w:t>
      </w:r>
    </w:p>
    <w:p w14:paraId="10E562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BC3D9" w14:textId="43C0E4A5" w:rsidR="00210E88" w:rsidRDefault="00210E88" w:rsidP="00210E88">
      <w:pPr>
        <w:rPr>
          <w:rFonts w:ascii="Arial" w:hAnsi="Arial" w:cs="Arial"/>
          <w:b/>
          <w:sz w:val="24"/>
        </w:rPr>
      </w:pPr>
      <w:r>
        <w:rPr>
          <w:rFonts w:ascii="Arial" w:hAnsi="Arial" w:cs="Arial"/>
          <w:b/>
          <w:color w:val="0000FF"/>
          <w:sz w:val="24"/>
        </w:rPr>
        <w:t>C3-230106</w:t>
      </w:r>
      <w:r>
        <w:rPr>
          <w:rFonts w:ascii="Arial" w:hAnsi="Arial" w:cs="Arial"/>
          <w:b/>
          <w:color w:val="0000FF"/>
          <w:sz w:val="24"/>
        </w:rPr>
        <w:tab/>
      </w:r>
      <w:r>
        <w:rPr>
          <w:rFonts w:ascii="Arial" w:hAnsi="Arial" w:cs="Arial"/>
          <w:b/>
          <w:sz w:val="24"/>
        </w:rPr>
        <w:t>Clarification about the applicability of ipDomain and sliceInfo</w:t>
      </w:r>
    </w:p>
    <w:p w14:paraId="2765F8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CR-0453  rev  Cat: F (Rel-18)</w:t>
      </w:r>
      <w:r>
        <w:rPr>
          <w:i/>
        </w:rPr>
        <w:br/>
      </w:r>
      <w:r>
        <w:rPr>
          <w:i/>
        </w:rPr>
        <w:br/>
      </w:r>
      <w:r>
        <w:rPr>
          <w:i/>
        </w:rPr>
        <w:tab/>
      </w:r>
      <w:r>
        <w:rPr>
          <w:i/>
        </w:rPr>
        <w:tab/>
      </w:r>
      <w:r>
        <w:rPr>
          <w:i/>
        </w:rPr>
        <w:tab/>
      </w:r>
      <w:r>
        <w:rPr>
          <w:i/>
        </w:rPr>
        <w:tab/>
      </w:r>
      <w:r>
        <w:rPr>
          <w:i/>
        </w:rPr>
        <w:tab/>
        <w:t>Source: Nokia, Nokia Shanghai Bell</w:t>
      </w:r>
    </w:p>
    <w:p w14:paraId="465D1E99" w14:textId="77777777" w:rsidR="00210E88" w:rsidRDefault="00210E88" w:rsidP="00210E88">
      <w:pPr>
        <w:rPr>
          <w:rFonts w:ascii="Arial" w:hAnsi="Arial" w:cs="Arial"/>
          <w:b/>
        </w:rPr>
      </w:pPr>
      <w:r>
        <w:rPr>
          <w:rFonts w:ascii="Arial" w:hAnsi="Arial" w:cs="Arial"/>
          <w:b/>
        </w:rPr>
        <w:t xml:space="preserve">Abstract: </w:t>
      </w:r>
    </w:p>
    <w:p w14:paraId="2675DF15" w14:textId="77777777" w:rsidR="00210E88" w:rsidRDefault="00210E88" w:rsidP="00210E88">
      <w:r>
        <w:t>Clarification about the applicability of ipDomain and sliceInfo</w:t>
      </w:r>
    </w:p>
    <w:p w14:paraId="64E13657" w14:textId="77777777" w:rsidR="00210E88" w:rsidRDefault="00210E88" w:rsidP="00210E88">
      <w:pPr>
        <w:rPr>
          <w:rFonts w:ascii="Arial" w:hAnsi="Arial" w:cs="Arial"/>
          <w:b/>
        </w:rPr>
      </w:pPr>
      <w:r>
        <w:rPr>
          <w:rFonts w:ascii="Arial" w:hAnsi="Arial" w:cs="Arial"/>
          <w:b/>
        </w:rPr>
        <w:t xml:space="preserve">Discussion: </w:t>
      </w:r>
    </w:p>
    <w:p w14:paraId="0F6CFE24" w14:textId="77777777" w:rsidR="00210E88" w:rsidRDefault="00210E88" w:rsidP="00210E88">
      <w:r>
        <w:t>WI: 5GS_Ph1-CT, TEI18</w:t>
      </w:r>
    </w:p>
    <w:p w14:paraId="36A33C28" w14:textId="77777777" w:rsidR="00210E88" w:rsidRDefault="00210E88" w:rsidP="00210E88">
      <w:r>
        <w:t>This CR introduces a backwards compatible correction in the OpenAPI file of the Npcf_PolicyAuthorization API.</w:t>
      </w:r>
    </w:p>
    <w:p w14:paraId="6715893D" w14:textId="77777777" w:rsidR="00210E88" w:rsidRDefault="00210E88" w:rsidP="00210E88">
      <w:r>
        <w:t>Xiaojian (ZTE): the CR is no needed. Fine after further discussion.</w:t>
      </w:r>
    </w:p>
    <w:p w14:paraId="45440C38" w14:textId="77777777" w:rsidR="00210E88" w:rsidRDefault="00210E88" w:rsidP="00210E88">
      <w:r>
        <w:t>Susana (Ericsson): CR is no needed. Will further check</w:t>
      </w:r>
    </w:p>
    <w:p w14:paraId="2E53F736" w14:textId="77777777" w:rsidR="00210E88" w:rsidRDefault="00210E88" w:rsidP="00210E88">
      <w:r>
        <w:t>Apostolos (Nokia): r1 is provided</w:t>
      </w:r>
    </w:p>
    <w:p w14:paraId="426F44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C3-230870</w:t>
      </w:r>
      <w:r>
        <w:rPr>
          <w:color w:val="993300"/>
          <w:u w:val="single"/>
        </w:rPr>
        <w:t>.</w:t>
      </w:r>
    </w:p>
    <w:p w14:paraId="5A1063F5" w14:textId="300FBC70" w:rsidR="00210E88" w:rsidRDefault="00210E88" w:rsidP="00210E88">
      <w:pPr>
        <w:rPr>
          <w:rFonts w:ascii="Arial" w:hAnsi="Arial" w:cs="Arial"/>
          <w:b/>
          <w:sz w:val="24"/>
        </w:rPr>
      </w:pPr>
      <w:r>
        <w:rPr>
          <w:rFonts w:ascii="Arial" w:hAnsi="Arial" w:cs="Arial"/>
          <w:b/>
          <w:color w:val="0000FF"/>
          <w:sz w:val="24"/>
        </w:rPr>
        <w:t>C3-230107</w:t>
      </w:r>
      <w:r>
        <w:rPr>
          <w:rFonts w:ascii="Arial" w:hAnsi="Arial" w:cs="Arial"/>
          <w:b/>
          <w:color w:val="0000FF"/>
          <w:sz w:val="24"/>
        </w:rPr>
        <w:tab/>
      </w:r>
      <w:r>
        <w:rPr>
          <w:rFonts w:ascii="Arial" w:hAnsi="Arial" w:cs="Arial"/>
          <w:b/>
          <w:sz w:val="24"/>
        </w:rPr>
        <w:t>Clarification about the parameter matching in session binding</w:t>
      </w:r>
    </w:p>
    <w:p w14:paraId="5400E5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CR-0413  rev  Cat: F (Rel-18)</w:t>
      </w:r>
      <w:r>
        <w:rPr>
          <w:i/>
        </w:rPr>
        <w:br/>
      </w:r>
      <w:r>
        <w:rPr>
          <w:i/>
        </w:rPr>
        <w:br/>
      </w:r>
      <w:r>
        <w:rPr>
          <w:i/>
        </w:rPr>
        <w:tab/>
      </w:r>
      <w:r>
        <w:rPr>
          <w:i/>
        </w:rPr>
        <w:tab/>
      </w:r>
      <w:r>
        <w:rPr>
          <w:i/>
        </w:rPr>
        <w:tab/>
      </w:r>
      <w:r>
        <w:rPr>
          <w:i/>
        </w:rPr>
        <w:tab/>
      </w:r>
      <w:r>
        <w:rPr>
          <w:i/>
        </w:rPr>
        <w:tab/>
        <w:t>Source: Nokia, Nokia Shanghai Bell</w:t>
      </w:r>
    </w:p>
    <w:p w14:paraId="6ACA07A2" w14:textId="77777777" w:rsidR="00210E88" w:rsidRDefault="00210E88" w:rsidP="00210E88">
      <w:pPr>
        <w:rPr>
          <w:rFonts w:ascii="Arial" w:hAnsi="Arial" w:cs="Arial"/>
          <w:b/>
        </w:rPr>
      </w:pPr>
      <w:r>
        <w:rPr>
          <w:rFonts w:ascii="Arial" w:hAnsi="Arial" w:cs="Arial"/>
          <w:b/>
        </w:rPr>
        <w:lastRenderedPageBreak/>
        <w:t xml:space="preserve">Abstract: </w:t>
      </w:r>
    </w:p>
    <w:p w14:paraId="36C92D76" w14:textId="77777777" w:rsidR="00210E88" w:rsidRDefault="00210E88" w:rsidP="00210E88">
      <w:r>
        <w:t>Clarification about the parameter matching in session binding</w:t>
      </w:r>
    </w:p>
    <w:p w14:paraId="17C56F26" w14:textId="77777777" w:rsidR="00210E88" w:rsidRDefault="00210E88" w:rsidP="00210E88">
      <w:pPr>
        <w:rPr>
          <w:rFonts w:ascii="Arial" w:hAnsi="Arial" w:cs="Arial"/>
          <w:b/>
        </w:rPr>
      </w:pPr>
      <w:r>
        <w:rPr>
          <w:rFonts w:ascii="Arial" w:hAnsi="Arial" w:cs="Arial"/>
          <w:b/>
        </w:rPr>
        <w:t xml:space="preserve">Discussion: </w:t>
      </w:r>
    </w:p>
    <w:p w14:paraId="6AAFC8D5" w14:textId="77777777" w:rsidR="00210E88" w:rsidRDefault="00210E88" w:rsidP="00210E88">
      <w:r>
        <w:t>WI: 5GS_Ph1-CT, TEI18</w:t>
      </w:r>
    </w:p>
    <w:p w14:paraId="6730B63D" w14:textId="77777777" w:rsidR="00210E88" w:rsidRDefault="00210E88" w:rsidP="00210E88">
      <w:r>
        <w:t>Xiaojian (ZTE): the CR is no needed. Fine after further discussion.</w:t>
      </w:r>
    </w:p>
    <w:p w14:paraId="00238695" w14:textId="77777777" w:rsidR="00210E88" w:rsidRDefault="00210E88" w:rsidP="00210E88">
      <w:r>
        <w:t>Susana (Ericsson): fine but will further check</w:t>
      </w:r>
    </w:p>
    <w:p w14:paraId="7B073DFA" w14:textId="77777777" w:rsidR="00210E88" w:rsidRDefault="00210E88" w:rsidP="00210E88">
      <w:r>
        <w:t>Apostolos (Nokia): r1 is provided</w:t>
      </w:r>
    </w:p>
    <w:p w14:paraId="7F7D48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C3-230871</w:t>
      </w:r>
      <w:r>
        <w:rPr>
          <w:color w:val="993300"/>
          <w:u w:val="single"/>
        </w:rPr>
        <w:t>.</w:t>
      </w:r>
    </w:p>
    <w:p w14:paraId="66BCD041" w14:textId="73D82D65" w:rsidR="00210E88" w:rsidRDefault="00210E88" w:rsidP="00210E88">
      <w:pPr>
        <w:rPr>
          <w:rFonts w:ascii="Arial" w:hAnsi="Arial" w:cs="Arial"/>
          <w:b/>
          <w:sz w:val="24"/>
        </w:rPr>
      </w:pPr>
      <w:r>
        <w:rPr>
          <w:rFonts w:ascii="Arial" w:hAnsi="Arial" w:cs="Arial"/>
          <w:b/>
          <w:color w:val="0000FF"/>
          <w:sz w:val="24"/>
        </w:rPr>
        <w:t>C3-230108</w:t>
      </w:r>
      <w:r>
        <w:rPr>
          <w:rFonts w:ascii="Arial" w:hAnsi="Arial" w:cs="Arial"/>
          <w:b/>
          <w:color w:val="0000FF"/>
          <w:sz w:val="24"/>
        </w:rPr>
        <w:tab/>
      </w:r>
      <w:r>
        <w:rPr>
          <w:rFonts w:ascii="Arial" w:hAnsi="Arial" w:cs="Arial"/>
          <w:b/>
          <w:sz w:val="24"/>
        </w:rPr>
        <w:t>Adding the ability to model multiple IPv6 prefixes</w:t>
      </w:r>
    </w:p>
    <w:p w14:paraId="52EF89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CR-0999  rev  Cat: B (Rel-18)</w:t>
      </w:r>
      <w:r>
        <w:rPr>
          <w:i/>
        </w:rPr>
        <w:br/>
      </w:r>
      <w:r>
        <w:rPr>
          <w:i/>
        </w:rPr>
        <w:br/>
      </w:r>
      <w:r>
        <w:rPr>
          <w:i/>
        </w:rPr>
        <w:tab/>
      </w:r>
      <w:r>
        <w:rPr>
          <w:i/>
        </w:rPr>
        <w:tab/>
      </w:r>
      <w:r>
        <w:rPr>
          <w:i/>
        </w:rPr>
        <w:tab/>
      </w:r>
      <w:r>
        <w:rPr>
          <w:i/>
        </w:rPr>
        <w:tab/>
      </w:r>
      <w:r>
        <w:rPr>
          <w:i/>
        </w:rPr>
        <w:tab/>
        <w:t>Source: Nokia, Nokia Shanghai Bell</w:t>
      </w:r>
    </w:p>
    <w:p w14:paraId="48D3EC9D" w14:textId="77777777" w:rsidR="00210E88" w:rsidRDefault="00210E88" w:rsidP="00210E88">
      <w:pPr>
        <w:rPr>
          <w:rFonts w:ascii="Arial" w:hAnsi="Arial" w:cs="Arial"/>
          <w:b/>
        </w:rPr>
      </w:pPr>
      <w:r>
        <w:rPr>
          <w:rFonts w:ascii="Arial" w:hAnsi="Arial" w:cs="Arial"/>
          <w:b/>
        </w:rPr>
        <w:t xml:space="preserve">Abstract: </w:t>
      </w:r>
    </w:p>
    <w:p w14:paraId="13C18082" w14:textId="77777777" w:rsidR="00210E88" w:rsidRDefault="00210E88" w:rsidP="00210E88">
      <w:r>
        <w:t>Adding the ability to model multiple IPv6 prefixes</w:t>
      </w:r>
    </w:p>
    <w:p w14:paraId="1DEB809B" w14:textId="77777777" w:rsidR="00210E88" w:rsidRDefault="00210E88" w:rsidP="00210E88">
      <w:pPr>
        <w:rPr>
          <w:rFonts w:ascii="Arial" w:hAnsi="Arial" w:cs="Arial"/>
          <w:b/>
        </w:rPr>
      </w:pPr>
      <w:r>
        <w:rPr>
          <w:rFonts w:ascii="Arial" w:hAnsi="Arial" w:cs="Arial"/>
          <w:b/>
        </w:rPr>
        <w:t xml:space="preserve">Discussion: </w:t>
      </w:r>
    </w:p>
    <w:p w14:paraId="27F2F383" w14:textId="77777777" w:rsidR="00210E88" w:rsidRDefault="00210E88" w:rsidP="00210E88">
      <w:r>
        <w:t>WI: en5GPccSer, TEI18</w:t>
      </w:r>
    </w:p>
    <w:p w14:paraId="5031492F" w14:textId="77777777" w:rsidR="00210E88" w:rsidRDefault="00210E88" w:rsidP="00210E88">
      <w:r>
        <w:t>This CR introduces a backwards compatible feature in the OpenAPI file of the Npcf_SMPolicyControl API.</w:t>
      </w:r>
    </w:p>
    <w:p w14:paraId="37713551" w14:textId="77777777" w:rsidR="00210E88" w:rsidRDefault="00210E88" w:rsidP="00210E88">
      <w:r>
        <w:t>Fuen (Ericsson): clashes with 0490/0491/0492, prefer to correct it from R16/R17. One change is missing.</w:t>
      </w:r>
    </w:p>
    <w:p w14:paraId="79606322" w14:textId="77777777" w:rsidR="00210E88" w:rsidRDefault="00210E88" w:rsidP="00210E88">
      <w:r>
        <w:t>Xiaoyun (Huawei): fine to add it as feature in Rel-18</w:t>
      </w:r>
    </w:p>
    <w:p w14:paraId="6F691607" w14:textId="77777777" w:rsidR="00210E88" w:rsidRDefault="00210E88" w:rsidP="00210E88">
      <w:r>
        <w:t>Apostolos (Nokia): provides r1 having added Ericsson as co-signer and addressed offline comments</w:t>
      </w:r>
    </w:p>
    <w:p w14:paraId="7BFD5EF4" w14:textId="77777777" w:rsidR="00210E88" w:rsidRDefault="00210E88" w:rsidP="00210E88">
      <w:r>
        <w:t>Fuen (Ericsson): comment on detailed attribute description.</w:t>
      </w:r>
    </w:p>
    <w:p w14:paraId="63339F02" w14:textId="77777777" w:rsidR="00210E88" w:rsidRDefault="00210E88" w:rsidP="00210E88">
      <w:r>
        <w:t>Apostolos (Nokia): r3 is provided</w:t>
      </w:r>
    </w:p>
    <w:p w14:paraId="2285DD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C3-230872</w:t>
      </w:r>
      <w:r>
        <w:rPr>
          <w:color w:val="993300"/>
          <w:u w:val="single"/>
        </w:rPr>
        <w:t>.</w:t>
      </w:r>
    </w:p>
    <w:p w14:paraId="4752669D" w14:textId="22E4FF27" w:rsidR="00210E88" w:rsidRDefault="00210E88" w:rsidP="00210E88">
      <w:pPr>
        <w:rPr>
          <w:rFonts w:ascii="Arial" w:hAnsi="Arial" w:cs="Arial"/>
          <w:b/>
          <w:sz w:val="24"/>
        </w:rPr>
      </w:pPr>
      <w:r>
        <w:rPr>
          <w:rFonts w:ascii="Arial" w:hAnsi="Arial" w:cs="Arial"/>
          <w:b/>
          <w:color w:val="0000FF"/>
          <w:sz w:val="24"/>
        </w:rPr>
        <w:t>C3-230109</w:t>
      </w:r>
      <w:r>
        <w:rPr>
          <w:rFonts w:ascii="Arial" w:hAnsi="Arial" w:cs="Arial"/>
          <w:b/>
          <w:color w:val="0000FF"/>
          <w:sz w:val="24"/>
        </w:rPr>
        <w:tab/>
      </w:r>
      <w:r>
        <w:rPr>
          <w:rFonts w:ascii="Arial" w:hAnsi="Arial" w:cs="Arial"/>
          <w:b/>
          <w:sz w:val="24"/>
        </w:rPr>
        <w:t>Clarification about the order of steps in UE Policy Association procedures</w:t>
      </w:r>
    </w:p>
    <w:p w14:paraId="3BAED1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CR-0414  rev  Cat: F (Rel-18)</w:t>
      </w:r>
      <w:r>
        <w:rPr>
          <w:i/>
        </w:rPr>
        <w:br/>
      </w:r>
      <w:r>
        <w:rPr>
          <w:i/>
        </w:rPr>
        <w:br/>
      </w:r>
      <w:r>
        <w:rPr>
          <w:i/>
        </w:rPr>
        <w:tab/>
      </w:r>
      <w:r>
        <w:rPr>
          <w:i/>
        </w:rPr>
        <w:tab/>
      </w:r>
      <w:r>
        <w:rPr>
          <w:i/>
        </w:rPr>
        <w:tab/>
      </w:r>
      <w:r>
        <w:rPr>
          <w:i/>
        </w:rPr>
        <w:tab/>
      </w:r>
      <w:r>
        <w:rPr>
          <w:i/>
        </w:rPr>
        <w:tab/>
        <w:t>Source: Nokia, Nokia Shanghai Bell, Ericsson</w:t>
      </w:r>
    </w:p>
    <w:p w14:paraId="0CB2B5E2" w14:textId="77777777" w:rsidR="00210E88" w:rsidRDefault="00210E88" w:rsidP="00210E88">
      <w:pPr>
        <w:rPr>
          <w:rFonts w:ascii="Arial" w:hAnsi="Arial" w:cs="Arial"/>
          <w:b/>
        </w:rPr>
      </w:pPr>
      <w:r>
        <w:rPr>
          <w:rFonts w:ascii="Arial" w:hAnsi="Arial" w:cs="Arial"/>
          <w:b/>
        </w:rPr>
        <w:t xml:space="preserve">Abstract: </w:t>
      </w:r>
    </w:p>
    <w:p w14:paraId="5806239E" w14:textId="77777777" w:rsidR="00210E88" w:rsidRDefault="00210E88" w:rsidP="00210E88">
      <w:r>
        <w:t>Clarification about the order of steps in UE Policy Association procedures</w:t>
      </w:r>
    </w:p>
    <w:p w14:paraId="25F0919E" w14:textId="77777777" w:rsidR="00210E88" w:rsidRDefault="00210E88" w:rsidP="00210E88">
      <w:pPr>
        <w:rPr>
          <w:rFonts w:ascii="Arial" w:hAnsi="Arial" w:cs="Arial"/>
          <w:b/>
        </w:rPr>
      </w:pPr>
      <w:r>
        <w:rPr>
          <w:rFonts w:ascii="Arial" w:hAnsi="Arial" w:cs="Arial"/>
          <w:b/>
        </w:rPr>
        <w:t xml:space="preserve">Discussion: </w:t>
      </w:r>
    </w:p>
    <w:p w14:paraId="7479BAAE" w14:textId="77777777" w:rsidR="00210E88" w:rsidRDefault="00210E88" w:rsidP="00210E88">
      <w:r>
        <w:t>WI: 5GS_Ph1-CT, TEI18</w:t>
      </w:r>
    </w:p>
    <w:p w14:paraId="0B6DC5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32B1" w14:textId="28ECD12D" w:rsidR="00210E88" w:rsidRDefault="00210E88" w:rsidP="00210E88">
      <w:pPr>
        <w:rPr>
          <w:rFonts w:ascii="Arial" w:hAnsi="Arial" w:cs="Arial"/>
          <w:b/>
          <w:sz w:val="24"/>
        </w:rPr>
      </w:pPr>
      <w:r>
        <w:rPr>
          <w:rFonts w:ascii="Arial" w:hAnsi="Arial" w:cs="Arial"/>
          <w:b/>
          <w:color w:val="0000FF"/>
          <w:sz w:val="24"/>
        </w:rPr>
        <w:t>C3-230110</w:t>
      </w:r>
      <w:r>
        <w:rPr>
          <w:rFonts w:ascii="Arial" w:hAnsi="Arial" w:cs="Arial"/>
          <w:b/>
          <w:color w:val="0000FF"/>
          <w:sz w:val="24"/>
        </w:rPr>
        <w:tab/>
      </w:r>
      <w:r>
        <w:rPr>
          <w:rFonts w:ascii="Arial" w:hAnsi="Arial" w:cs="Arial"/>
          <w:b/>
          <w:sz w:val="24"/>
        </w:rPr>
        <w:t>Correcting the description of the termination action upon out of credit event</w:t>
      </w:r>
    </w:p>
    <w:p w14:paraId="76827D89"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CR-1000  rev  Cat: F (Rel-18)</w:t>
      </w:r>
      <w:r>
        <w:rPr>
          <w:i/>
        </w:rPr>
        <w:br/>
      </w:r>
      <w:r>
        <w:rPr>
          <w:i/>
        </w:rPr>
        <w:br/>
      </w:r>
      <w:r>
        <w:rPr>
          <w:i/>
        </w:rPr>
        <w:tab/>
      </w:r>
      <w:r>
        <w:rPr>
          <w:i/>
        </w:rPr>
        <w:tab/>
      </w:r>
      <w:r>
        <w:rPr>
          <w:i/>
        </w:rPr>
        <w:tab/>
      </w:r>
      <w:r>
        <w:rPr>
          <w:i/>
        </w:rPr>
        <w:tab/>
      </w:r>
      <w:r>
        <w:rPr>
          <w:i/>
        </w:rPr>
        <w:tab/>
        <w:t>Source: Nokia, Nokia Shanghai Bell</w:t>
      </w:r>
    </w:p>
    <w:p w14:paraId="12811C50" w14:textId="77777777" w:rsidR="00210E88" w:rsidRDefault="00210E88" w:rsidP="00210E88">
      <w:pPr>
        <w:rPr>
          <w:rFonts w:ascii="Arial" w:hAnsi="Arial" w:cs="Arial"/>
          <w:b/>
        </w:rPr>
      </w:pPr>
      <w:r>
        <w:rPr>
          <w:rFonts w:ascii="Arial" w:hAnsi="Arial" w:cs="Arial"/>
          <w:b/>
        </w:rPr>
        <w:t xml:space="preserve">Abstract: </w:t>
      </w:r>
    </w:p>
    <w:p w14:paraId="5BC87A58" w14:textId="77777777" w:rsidR="00210E88" w:rsidRDefault="00210E88" w:rsidP="00210E88">
      <w:r>
        <w:t>Correcting the description of the termination action upon out of credit event</w:t>
      </w:r>
    </w:p>
    <w:p w14:paraId="6C3F858A" w14:textId="77777777" w:rsidR="00210E88" w:rsidRDefault="00210E88" w:rsidP="00210E88">
      <w:pPr>
        <w:rPr>
          <w:rFonts w:ascii="Arial" w:hAnsi="Arial" w:cs="Arial"/>
          <w:b/>
        </w:rPr>
      </w:pPr>
      <w:r>
        <w:rPr>
          <w:rFonts w:ascii="Arial" w:hAnsi="Arial" w:cs="Arial"/>
          <w:b/>
        </w:rPr>
        <w:t xml:space="preserve">Discussion: </w:t>
      </w:r>
    </w:p>
    <w:p w14:paraId="0F3E116A" w14:textId="77777777" w:rsidR="00210E88" w:rsidRDefault="00210E88" w:rsidP="00210E88">
      <w:r>
        <w:t>WI: 5GS_Ph1-CT, TEI18</w:t>
      </w:r>
    </w:p>
    <w:p w14:paraId="2B34B825" w14:textId="77777777" w:rsidR="00210E88" w:rsidRDefault="00210E88" w:rsidP="00210E88">
      <w:r>
        <w:t>Fuen (Ericsson): feature and new IE are needed</w:t>
      </w:r>
    </w:p>
    <w:p w14:paraId="488E4C88" w14:textId="77777777" w:rsidR="00210E88" w:rsidRDefault="00210E88" w:rsidP="00210E88">
      <w:r>
        <w:t>Apostolos (Nokia): check requirement</w:t>
      </w:r>
    </w:p>
    <w:p w14:paraId="1E8F7FC2" w14:textId="77777777" w:rsidR="00210E88" w:rsidRDefault="00210E88" w:rsidP="00210E88">
      <w:r>
        <w:t>Apostolos (Nokia): clarifies stage 2 requirement.</w:t>
      </w:r>
    </w:p>
    <w:p w14:paraId="778A14DC" w14:textId="77777777" w:rsidR="00210E88" w:rsidRDefault="00210E88" w:rsidP="00210E88">
      <w:r>
        <w:t>Fuen (Ericsson): thanks for the reply. I agree that if something else is needed, it can be added later. Fine with r0</w:t>
      </w:r>
    </w:p>
    <w:p w14:paraId="30459F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16B1D" w14:textId="56BAFC31" w:rsidR="00210E88" w:rsidRDefault="00210E88" w:rsidP="00210E88">
      <w:pPr>
        <w:rPr>
          <w:rFonts w:ascii="Arial" w:hAnsi="Arial" w:cs="Arial"/>
          <w:b/>
          <w:sz w:val="24"/>
        </w:rPr>
      </w:pPr>
      <w:r>
        <w:rPr>
          <w:rFonts w:ascii="Arial" w:hAnsi="Arial" w:cs="Arial"/>
          <w:b/>
          <w:color w:val="0000FF"/>
          <w:sz w:val="24"/>
        </w:rPr>
        <w:t>C3-230136</w:t>
      </w:r>
      <w:r>
        <w:rPr>
          <w:rFonts w:ascii="Arial" w:hAnsi="Arial" w:cs="Arial"/>
          <w:b/>
          <w:color w:val="0000FF"/>
          <w:sz w:val="24"/>
        </w:rPr>
        <w:tab/>
      </w:r>
      <w:r>
        <w:rPr>
          <w:rFonts w:ascii="Arial" w:hAnsi="Arial" w:cs="Arial"/>
          <w:b/>
          <w:sz w:val="24"/>
        </w:rPr>
        <w:t>P-GW setting DSCP</w:t>
      </w:r>
    </w:p>
    <w:p w14:paraId="04B7906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CR-0551  rev  Cat: F (Rel-18)</w:t>
      </w:r>
      <w:r>
        <w:rPr>
          <w:i/>
        </w:rPr>
        <w:br/>
      </w:r>
      <w:r>
        <w:rPr>
          <w:i/>
        </w:rPr>
        <w:br/>
      </w:r>
      <w:r>
        <w:rPr>
          <w:i/>
        </w:rPr>
        <w:tab/>
      </w:r>
      <w:r>
        <w:rPr>
          <w:i/>
        </w:rPr>
        <w:tab/>
      </w:r>
      <w:r>
        <w:rPr>
          <w:i/>
        </w:rPr>
        <w:tab/>
      </w:r>
      <w:r>
        <w:rPr>
          <w:i/>
        </w:rPr>
        <w:tab/>
      </w:r>
      <w:r>
        <w:rPr>
          <w:i/>
        </w:rPr>
        <w:tab/>
        <w:t>Source: Peraton Labs, CISA ECD</w:t>
      </w:r>
    </w:p>
    <w:p w14:paraId="48EC837F" w14:textId="77777777" w:rsidR="00210E88" w:rsidRDefault="00210E88" w:rsidP="00210E88">
      <w:pPr>
        <w:rPr>
          <w:rFonts w:ascii="Arial" w:hAnsi="Arial" w:cs="Arial"/>
          <w:b/>
        </w:rPr>
      </w:pPr>
      <w:r>
        <w:rPr>
          <w:rFonts w:ascii="Arial" w:hAnsi="Arial" w:cs="Arial"/>
          <w:b/>
        </w:rPr>
        <w:t xml:space="preserve">Discussion: </w:t>
      </w:r>
    </w:p>
    <w:p w14:paraId="4B5D8E97" w14:textId="77777777" w:rsidR="00210E88" w:rsidRDefault="00210E88" w:rsidP="00210E88">
      <w:r>
        <w:t>CP-201207</w:t>
      </w:r>
    </w:p>
    <w:p w14:paraId="69B3C261" w14:textId="77777777" w:rsidR="00210E88" w:rsidRDefault="00210E88" w:rsidP="00210E88">
      <w:r>
        <w:t>WI: TEI18, MPS2</w:t>
      </w:r>
    </w:p>
    <w:p w14:paraId="7ABE0FA5" w14:textId="77777777" w:rsidR="00210E88" w:rsidRDefault="00210E88" w:rsidP="00210E88">
      <w:r>
        <w:t>Peter Monnes (Peraton Labs): r1 is available</w:t>
      </w:r>
    </w:p>
    <w:p w14:paraId="71E39F4B" w14:textId="77777777" w:rsidR="00210E88" w:rsidRDefault="00210E88" w:rsidP="00210E88">
      <w:r>
        <w:t>Fuen (Ericsson): fine with r1</w:t>
      </w:r>
    </w:p>
    <w:p w14:paraId="391205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C3-230627</w:t>
      </w:r>
      <w:r>
        <w:rPr>
          <w:color w:val="993300"/>
          <w:u w:val="single"/>
        </w:rPr>
        <w:t>.</w:t>
      </w:r>
    </w:p>
    <w:p w14:paraId="5E69CA14" w14:textId="644C986C" w:rsidR="00210E88" w:rsidRDefault="00210E88" w:rsidP="00210E88">
      <w:pPr>
        <w:rPr>
          <w:rFonts w:ascii="Arial" w:hAnsi="Arial" w:cs="Arial"/>
          <w:b/>
          <w:sz w:val="24"/>
        </w:rPr>
      </w:pPr>
      <w:r>
        <w:rPr>
          <w:rFonts w:ascii="Arial" w:hAnsi="Arial" w:cs="Arial"/>
          <w:b/>
          <w:color w:val="0000FF"/>
          <w:sz w:val="24"/>
        </w:rPr>
        <w:t>C3-230137</w:t>
      </w:r>
      <w:r>
        <w:rPr>
          <w:rFonts w:ascii="Arial" w:hAnsi="Arial" w:cs="Arial"/>
          <w:b/>
          <w:color w:val="0000FF"/>
          <w:sz w:val="24"/>
        </w:rPr>
        <w:tab/>
      </w:r>
      <w:r>
        <w:rPr>
          <w:rFonts w:ascii="Arial" w:hAnsi="Arial" w:cs="Arial"/>
          <w:b/>
          <w:sz w:val="24"/>
        </w:rPr>
        <w:t>SMF setting DSCP</w:t>
      </w:r>
    </w:p>
    <w:p w14:paraId="06991E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CR-0145  rev  Cat: F (Rel-18)</w:t>
      </w:r>
      <w:r>
        <w:rPr>
          <w:i/>
        </w:rPr>
        <w:br/>
      </w:r>
      <w:r>
        <w:rPr>
          <w:i/>
        </w:rPr>
        <w:br/>
      </w:r>
      <w:r>
        <w:rPr>
          <w:i/>
        </w:rPr>
        <w:tab/>
      </w:r>
      <w:r>
        <w:rPr>
          <w:i/>
        </w:rPr>
        <w:tab/>
      </w:r>
      <w:r>
        <w:rPr>
          <w:i/>
        </w:rPr>
        <w:tab/>
      </w:r>
      <w:r>
        <w:rPr>
          <w:i/>
        </w:rPr>
        <w:tab/>
      </w:r>
      <w:r>
        <w:rPr>
          <w:i/>
        </w:rPr>
        <w:tab/>
        <w:t>Source: Peraton Labs, CISA ECD</w:t>
      </w:r>
    </w:p>
    <w:p w14:paraId="7D324E6F" w14:textId="77777777" w:rsidR="00210E88" w:rsidRDefault="00210E88" w:rsidP="00210E88">
      <w:pPr>
        <w:rPr>
          <w:rFonts w:ascii="Arial" w:hAnsi="Arial" w:cs="Arial"/>
          <w:b/>
        </w:rPr>
      </w:pPr>
      <w:r>
        <w:rPr>
          <w:rFonts w:ascii="Arial" w:hAnsi="Arial" w:cs="Arial"/>
          <w:b/>
        </w:rPr>
        <w:t xml:space="preserve">Discussion: </w:t>
      </w:r>
    </w:p>
    <w:p w14:paraId="7F19ECC9" w14:textId="77777777" w:rsidR="00210E88" w:rsidRDefault="00210E88" w:rsidP="00210E88">
      <w:r>
        <w:t>WI: TEI18, MPS2</w:t>
      </w:r>
    </w:p>
    <w:p w14:paraId="639983E6" w14:textId="77777777" w:rsidR="00210E88" w:rsidRDefault="00210E88" w:rsidP="00210E88">
      <w:r>
        <w:t>Peter Monnes (Peraton Labs): r1 is available</w:t>
      </w:r>
    </w:p>
    <w:p w14:paraId="47A55B75" w14:textId="77777777" w:rsidR="00210E88" w:rsidRDefault="00210E88" w:rsidP="00210E88">
      <w:r>
        <w:t>Fuen (Ericsson): fine with r1</w:t>
      </w:r>
    </w:p>
    <w:p w14:paraId="330EDEFE" w14:textId="77777777" w:rsidR="00210E88" w:rsidRDefault="00210E88" w:rsidP="00210E88">
      <w:r>
        <w:t>Peter (Peraton Labs): r2 is available</w:t>
      </w:r>
    </w:p>
    <w:p w14:paraId="3DD01ADB" w14:textId="77777777" w:rsidR="00210E88" w:rsidRDefault="00210E88" w:rsidP="00210E88">
      <w:r>
        <w:t>Fuen (Ericsson): r2 is fine. Many thanks for considering these late comments.</w:t>
      </w:r>
    </w:p>
    <w:p w14:paraId="6083E2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C3-230626</w:t>
      </w:r>
      <w:r>
        <w:rPr>
          <w:color w:val="993300"/>
          <w:u w:val="single"/>
        </w:rPr>
        <w:t>.</w:t>
      </w:r>
    </w:p>
    <w:p w14:paraId="698046C4" w14:textId="35CAF0DB" w:rsidR="00210E88" w:rsidRDefault="00210E88" w:rsidP="00210E88">
      <w:pPr>
        <w:rPr>
          <w:rFonts w:ascii="Arial" w:hAnsi="Arial" w:cs="Arial"/>
          <w:b/>
          <w:sz w:val="24"/>
        </w:rPr>
      </w:pPr>
      <w:r>
        <w:rPr>
          <w:rFonts w:ascii="Arial" w:hAnsi="Arial" w:cs="Arial"/>
          <w:b/>
          <w:color w:val="0000FF"/>
          <w:sz w:val="24"/>
        </w:rPr>
        <w:t>C3-230138</w:t>
      </w:r>
      <w:r>
        <w:rPr>
          <w:rFonts w:ascii="Arial" w:hAnsi="Arial" w:cs="Arial"/>
          <w:b/>
          <w:color w:val="0000FF"/>
          <w:sz w:val="24"/>
        </w:rPr>
        <w:tab/>
      </w:r>
      <w:r>
        <w:rPr>
          <w:rFonts w:ascii="Arial" w:hAnsi="Arial" w:cs="Arial"/>
          <w:b/>
          <w:sz w:val="24"/>
        </w:rPr>
        <w:t>EPC AF signalling note</w:t>
      </w:r>
    </w:p>
    <w:p w14:paraId="2D9844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CR-1680  rev  Cat: F (Rel-18)</w:t>
      </w:r>
      <w:r>
        <w:rPr>
          <w:i/>
        </w:rPr>
        <w:br/>
      </w:r>
      <w:r>
        <w:rPr>
          <w:i/>
        </w:rPr>
        <w:lastRenderedPageBreak/>
        <w:br/>
      </w:r>
      <w:r>
        <w:rPr>
          <w:i/>
        </w:rPr>
        <w:tab/>
      </w:r>
      <w:r>
        <w:rPr>
          <w:i/>
        </w:rPr>
        <w:tab/>
      </w:r>
      <w:r>
        <w:rPr>
          <w:i/>
        </w:rPr>
        <w:tab/>
      </w:r>
      <w:r>
        <w:rPr>
          <w:i/>
        </w:rPr>
        <w:tab/>
      </w:r>
      <w:r>
        <w:rPr>
          <w:i/>
        </w:rPr>
        <w:tab/>
        <w:t>Source: Peraton Labs, CISA ECD</w:t>
      </w:r>
    </w:p>
    <w:p w14:paraId="74327A92" w14:textId="77777777" w:rsidR="00210E88" w:rsidRDefault="00210E88" w:rsidP="00210E88">
      <w:pPr>
        <w:rPr>
          <w:rFonts w:ascii="Arial" w:hAnsi="Arial" w:cs="Arial"/>
          <w:b/>
        </w:rPr>
      </w:pPr>
      <w:r>
        <w:rPr>
          <w:rFonts w:ascii="Arial" w:hAnsi="Arial" w:cs="Arial"/>
          <w:b/>
        </w:rPr>
        <w:t xml:space="preserve">Discussion: </w:t>
      </w:r>
    </w:p>
    <w:p w14:paraId="26D0A63F" w14:textId="77777777" w:rsidR="00210E88" w:rsidRDefault="00210E88" w:rsidP="00210E88">
      <w:r>
        <w:t>WI: TEI18, MPS2</w:t>
      </w:r>
    </w:p>
    <w:p w14:paraId="1A70C4DD" w14:textId="77777777" w:rsidR="00210E88" w:rsidRDefault="00210E88" w:rsidP="00210E88">
      <w:r>
        <w:t>Fuen (Ericsson): comments on the usage of AVP</w:t>
      </w:r>
    </w:p>
    <w:p w14:paraId="0A0119C3" w14:textId="77777777" w:rsidR="00210E88" w:rsidRDefault="00210E88" w:rsidP="00210E88">
      <w:r>
        <w:t>Peter (Peraton Labs): fine with the comments</w:t>
      </w:r>
    </w:p>
    <w:p w14:paraId="03685535" w14:textId="77777777" w:rsidR="00210E88" w:rsidRDefault="00210E88" w:rsidP="00210E88">
      <w:r>
        <w:t>Peter Monnes (Peraton Labs): r2 is available</w:t>
      </w:r>
    </w:p>
    <w:p w14:paraId="1E2E0551" w14:textId="77777777" w:rsidR="00210E88" w:rsidRDefault="00210E88" w:rsidP="00210E88">
      <w:r>
        <w:t>Peter Monnes (Peraton Labs): r3 is available</w:t>
      </w:r>
    </w:p>
    <w:p w14:paraId="0E9A633E" w14:textId="77777777" w:rsidR="00210E88" w:rsidRDefault="00210E88" w:rsidP="00210E88">
      <w:r>
        <w:t>Fuen (Ericsson): fine with r3</w:t>
      </w:r>
    </w:p>
    <w:p w14:paraId="3A2F172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C3-230625</w:t>
      </w:r>
      <w:r>
        <w:rPr>
          <w:color w:val="993300"/>
          <w:u w:val="single"/>
        </w:rPr>
        <w:t>.</w:t>
      </w:r>
    </w:p>
    <w:p w14:paraId="4586D4E1" w14:textId="3FC8EAF3" w:rsidR="00210E88" w:rsidRDefault="00210E88" w:rsidP="00210E88">
      <w:pPr>
        <w:rPr>
          <w:rFonts w:ascii="Arial" w:hAnsi="Arial" w:cs="Arial"/>
          <w:b/>
          <w:sz w:val="24"/>
        </w:rPr>
      </w:pPr>
      <w:r>
        <w:rPr>
          <w:rFonts w:ascii="Arial" w:hAnsi="Arial" w:cs="Arial"/>
          <w:b/>
          <w:color w:val="0000FF"/>
          <w:sz w:val="24"/>
        </w:rPr>
        <w:t>C3-230139</w:t>
      </w:r>
      <w:r>
        <w:rPr>
          <w:rFonts w:ascii="Arial" w:hAnsi="Arial" w:cs="Arial"/>
          <w:b/>
          <w:color w:val="0000FF"/>
          <w:sz w:val="24"/>
        </w:rPr>
        <w:tab/>
      </w:r>
      <w:r>
        <w:rPr>
          <w:rFonts w:ascii="Arial" w:hAnsi="Arial" w:cs="Arial"/>
          <w:b/>
          <w:sz w:val="24"/>
        </w:rPr>
        <w:t>5GC AF signalling note</w:t>
      </w:r>
    </w:p>
    <w:p w14:paraId="6B9518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CR-0456  rev  Cat: F (Rel-18)</w:t>
      </w:r>
      <w:r>
        <w:rPr>
          <w:i/>
        </w:rPr>
        <w:br/>
      </w:r>
      <w:r>
        <w:rPr>
          <w:i/>
        </w:rPr>
        <w:br/>
      </w:r>
      <w:r>
        <w:rPr>
          <w:i/>
        </w:rPr>
        <w:tab/>
      </w:r>
      <w:r>
        <w:rPr>
          <w:i/>
        </w:rPr>
        <w:tab/>
      </w:r>
      <w:r>
        <w:rPr>
          <w:i/>
        </w:rPr>
        <w:tab/>
      </w:r>
      <w:r>
        <w:rPr>
          <w:i/>
        </w:rPr>
        <w:tab/>
      </w:r>
      <w:r>
        <w:rPr>
          <w:i/>
        </w:rPr>
        <w:tab/>
        <w:t>Source: Peraton Labs, CISA ECD</w:t>
      </w:r>
    </w:p>
    <w:p w14:paraId="1719F626" w14:textId="77777777" w:rsidR="00210E88" w:rsidRDefault="00210E88" w:rsidP="00210E88">
      <w:pPr>
        <w:rPr>
          <w:rFonts w:ascii="Arial" w:hAnsi="Arial" w:cs="Arial"/>
          <w:b/>
        </w:rPr>
      </w:pPr>
      <w:r>
        <w:rPr>
          <w:rFonts w:ascii="Arial" w:hAnsi="Arial" w:cs="Arial"/>
          <w:b/>
        </w:rPr>
        <w:t xml:space="preserve">Discussion: </w:t>
      </w:r>
    </w:p>
    <w:p w14:paraId="055F8057" w14:textId="77777777" w:rsidR="00210E88" w:rsidRDefault="00210E88" w:rsidP="00210E88">
      <w:r>
        <w:t>WI: TEI18, MPS2</w:t>
      </w:r>
    </w:p>
    <w:p w14:paraId="7CCE1900" w14:textId="77777777" w:rsidR="00210E88" w:rsidRDefault="00210E88" w:rsidP="00210E88">
      <w:r>
        <w:t>Fuen (Ericsson): comments on the usage of AVP</w:t>
      </w:r>
    </w:p>
    <w:p w14:paraId="273CFE6F" w14:textId="77777777" w:rsidR="00210E88" w:rsidRDefault="00210E88" w:rsidP="00210E88">
      <w:r>
        <w:t>Peter (Peraton Labs): fine with the comments</w:t>
      </w:r>
    </w:p>
    <w:p w14:paraId="2AE5D619" w14:textId="77777777" w:rsidR="00210E88" w:rsidRDefault="00210E88" w:rsidP="00210E88">
      <w:r>
        <w:t>Peter Monnes (Peraton Labs): r2 is available</w:t>
      </w:r>
    </w:p>
    <w:p w14:paraId="6D85558D" w14:textId="77777777" w:rsidR="00210E88" w:rsidRDefault="00210E88" w:rsidP="00210E88">
      <w:r>
        <w:t>Fuen (Ericsson): some small comments are added</w:t>
      </w:r>
    </w:p>
    <w:p w14:paraId="5E729195" w14:textId="77777777" w:rsidR="00210E88" w:rsidRDefault="00210E88" w:rsidP="00210E88">
      <w:r>
        <w:t>Peter Monnes (Peraton Labs): r3 is available</w:t>
      </w:r>
    </w:p>
    <w:p w14:paraId="7DAF9C0A" w14:textId="77777777" w:rsidR="00210E88" w:rsidRDefault="00210E88" w:rsidP="00210E88">
      <w:r>
        <w:t>Fuen (Ericsson): I just realized of a missing info in the applicability column of the new value</w:t>
      </w:r>
    </w:p>
    <w:p w14:paraId="4E0DF149" w14:textId="77777777" w:rsidR="00210E88" w:rsidRDefault="00210E88" w:rsidP="00210E88">
      <w:r>
        <w:t>Peter Monnes (Peraton Labs): r4 is available</w:t>
      </w:r>
    </w:p>
    <w:p w14:paraId="5F913F76" w14:textId="77777777" w:rsidR="00210E88" w:rsidRDefault="00210E88" w:rsidP="00210E88">
      <w:r>
        <w:t>Fuen (Ericsson): fine with r4.</w:t>
      </w:r>
    </w:p>
    <w:p w14:paraId="4729F1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C3-230624</w:t>
      </w:r>
      <w:r>
        <w:rPr>
          <w:color w:val="993300"/>
          <w:u w:val="single"/>
        </w:rPr>
        <w:t>.</w:t>
      </w:r>
    </w:p>
    <w:p w14:paraId="19EA4659" w14:textId="3751B58A" w:rsidR="00210E88" w:rsidRDefault="00210E88" w:rsidP="00210E88">
      <w:pPr>
        <w:rPr>
          <w:rFonts w:ascii="Arial" w:hAnsi="Arial" w:cs="Arial"/>
          <w:b/>
          <w:sz w:val="24"/>
        </w:rPr>
      </w:pPr>
      <w:r>
        <w:rPr>
          <w:rFonts w:ascii="Arial" w:hAnsi="Arial" w:cs="Arial"/>
          <w:b/>
          <w:color w:val="0000FF"/>
          <w:sz w:val="24"/>
        </w:rPr>
        <w:t>C3-230140</w:t>
      </w:r>
      <w:r>
        <w:rPr>
          <w:rFonts w:ascii="Arial" w:hAnsi="Arial" w:cs="Arial"/>
          <w:b/>
          <w:color w:val="0000FF"/>
          <w:sz w:val="24"/>
        </w:rPr>
        <w:tab/>
      </w:r>
      <w:r>
        <w:rPr>
          <w:rFonts w:ascii="Arial" w:hAnsi="Arial" w:cs="Arial"/>
          <w:b/>
          <w:sz w:val="24"/>
        </w:rPr>
        <w:t>Flow Description for MPS for DTS AF signalling flow</w:t>
      </w:r>
    </w:p>
    <w:p w14:paraId="7E0726D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CR-1681  rev  Cat: F (Rel-18)</w:t>
      </w:r>
      <w:r>
        <w:rPr>
          <w:i/>
        </w:rPr>
        <w:br/>
      </w:r>
      <w:r>
        <w:rPr>
          <w:i/>
        </w:rPr>
        <w:br/>
      </w:r>
      <w:r>
        <w:rPr>
          <w:i/>
        </w:rPr>
        <w:tab/>
      </w:r>
      <w:r>
        <w:rPr>
          <w:i/>
        </w:rPr>
        <w:tab/>
      </w:r>
      <w:r>
        <w:rPr>
          <w:i/>
        </w:rPr>
        <w:tab/>
      </w:r>
      <w:r>
        <w:rPr>
          <w:i/>
        </w:rPr>
        <w:tab/>
      </w:r>
      <w:r>
        <w:rPr>
          <w:i/>
        </w:rPr>
        <w:tab/>
        <w:t>Source: Peraton Labs, CISA ECD</w:t>
      </w:r>
    </w:p>
    <w:p w14:paraId="5D8561E4" w14:textId="77777777" w:rsidR="00210E88" w:rsidRDefault="00210E88" w:rsidP="00210E88">
      <w:pPr>
        <w:rPr>
          <w:rFonts w:ascii="Arial" w:hAnsi="Arial" w:cs="Arial"/>
          <w:b/>
        </w:rPr>
      </w:pPr>
      <w:r>
        <w:rPr>
          <w:rFonts w:ascii="Arial" w:hAnsi="Arial" w:cs="Arial"/>
          <w:b/>
        </w:rPr>
        <w:t xml:space="preserve">Discussion: </w:t>
      </w:r>
    </w:p>
    <w:p w14:paraId="3E7BE883" w14:textId="77777777" w:rsidR="00210E88" w:rsidRDefault="00210E88" w:rsidP="00210E88">
      <w:r>
        <w:t>WI: TEI18, MPS2</w:t>
      </w:r>
    </w:p>
    <w:p w14:paraId="5CED6F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E2E5F" w14:textId="30FF3143" w:rsidR="00210E88" w:rsidRDefault="00210E88" w:rsidP="00210E88">
      <w:pPr>
        <w:rPr>
          <w:rFonts w:ascii="Arial" w:hAnsi="Arial" w:cs="Arial"/>
          <w:b/>
          <w:sz w:val="24"/>
        </w:rPr>
      </w:pPr>
      <w:r>
        <w:rPr>
          <w:rFonts w:ascii="Arial" w:hAnsi="Arial" w:cs="Arial"/>
          <w:b/>
          <w:color w:val="0000FF"/>
          <w:sz w:val="24"/>
        </w:rPr>
        <w:t>C3-230141</w:t>
      </w:r>
      <w:r>
        <w:rPr>
          <w:rFonts w:ascii="Arial" w:hAnsi="Arial" w:cs="Arial"/>
          <w:b/>
          <w:color w:val="0000FF"/>
          <w:sz w:val="24"/>
        </w:rPr>
        <w:tab/>
      </w:r>
      <w:r>
        <w:rPr>
          <w:rFonts w:ascii="Arial" w:hAnsi="Arial" w:cs="Arial"/>
          <w:b/>
          <w:sz w:val="24"/>
        </w:rPr>
        <w:t>Handling of new SHORT UE STATE INDICATION message</w:t>
      </w:r>
    </w:p>
    <w:p w14:paraId="325689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CR-0226  rev 2 Cat: B (Rel-18)</w:t>
      </w:r>
      <w:r>
        <w:rPr>
          <w:i/>
        </w:rPr>
        <w:br/>
      </w:r>
      <w:r>
        <w:rPr>
          <w:i/>
        </w:rPr>
        <w:br/>
      </w:r>
      <w:r>
        <w:rPr>
          <w:i/>
        </w:rPr>
        <w:tab/>
      </w:r>
      <w:r>
        <w:rPr>
          <w:i/>
        </w:rPr>
        <w:tab/>
      </w:r>
      <w:r>
        <w:rPr>
          <w:i/>
        </w:rPr>
        <w:tab/>
      </w:r>
      <w:r>
        <w:rPr>
          <w:i/>
        </w:rPr>
        <w:tab/>
      </w:r>
      <w:r>
        <w:rPr>
          <w:i/>
        </w:rPr>
        <w:tab/>
        <w:t>Source: Qualcomm Incorporated, Ericsson, AT&amp;T</w:t>
      </w:r>
    </w:p>
    <w:p w14:paraId="08EE179D" w14:textId="77777777" w:rsidR="00210E88" w:rsidRDefault="00210E88" w:rsidP="00210E88">
      <w:pPr>
        <w:rPr>
          <w:color w:val="808080"/>
        </w:rPr>
      </w:pPr>
      <w:r>
        <w:rPr>
          <w:color w:val="808080"/>
        </w:rPr>
        <w:lastRenderedPageBreak/>
        <w:t>(Replaces C3-225586)</w:t>
      </w:r>
    </w:p>
    <w:p w14:paraId="4AD09443" w14:textId="77777777" w:rsidR="00210E88" w:rsidRDefault="00210E88" w:rsidP="00210E88">
      <w:pPr>
        <w:rPr>
          <w:rFonts w:ascii="Arial" w:hAnsi="Arial" w:cs="Arial"/>
          <w:b/>
        </w:rPr>
      </w:pPr>
      <w:r>
        <w:rPr>
          <w:rFonts w:ascii="Arial" w:hAnsi="Arial" w:cs="Arial"/>
          <w:b/>
        </w:rPr>
        <w:t xml:space="preserve">Discussion: </w:t>
      </w:r>
    </w:p>
    <w:p w14:paraId="7F337F28" w14:textId="77777777" w:rsidR="00210E88" w:rsidRDefault="00210E88" w:rsidP="00210E88">
      <w:r>
        <w:t>Revision of C3-225586</w:t>
      </w:r>
    </w:p>
    <w:p w14:paraId="65D8935B" w14:textId="77777777" w:rsidR="00210E88" w:rsidRDefault="00210E88" w:rsidP="00210E88">
      <w:r>
        <w:t>WI: 5GS_Ph1-CT, TEI18</w:t>
      </w:r>
    </w:p>
    <w:p w14:paraId="6CE527E9" w14:textId="77777777" w:rsidR="00210E88" w:rsidRDefault="00210E88" w:rsidP="00210E88">
      <w:r>
        <w:t>WICs misaligned between cover page and 3GU</w:t>
      </w:r>
    </w:p>
    <w:p w14:paraId="5DD74549" w14:textId="77777777" w:rsidR="00210E88" w:rsidRDefault="00210E88" w:rsidP="00210E88">
      <w:r>
        <w:t>Depends on TS 24.501 CR 4467</w:t>
      </w:r>
    </w:p>
    <w:p w14:paraId="14E4653D" w14:textId="77777777" w:rsidR="00210E88" w:rsidRDefault="00210E88" w:rsidP="00210E88">
      <w:r>
        <w:t xml:space="preserve">Abdessamad (Huawei): needs to wait for CT1; need new feature; </w:t>
      </w:r>
    </w:p>
    <w:p w14:paraId="28B22CF9" w14:textId="77777777" w:rsidR="00210E88" w:rsidRDefault="00210E88" w:rsidP="00210E88">
      <w:r>
        <w:t>Fuen (Ericsson): no need to define the feature as the info is transparently provided. The AMF will do nothing for the received info</w:t>
      </w:r>
    </w:p>
    <w:p w14:paraId="3E6A2040" w14:textId="77777777" w:rsidR="00210E88" w:rsidRDefault="00210E88" w:rsidP="00210E88">
      <w:r>
        <w:t>Apostolos (Nokia): share the same view as Huawei.</w:t>
      </w:r>
    </w:p>
    <w:p w14:paraId="023B2DAB" w14:textId="77777777" w:rsidR="00210E88" w:rsidRDefault="00210E88" w:rsidP="00210E88">
      <w:r>
        <w:t>Roozbeh (Motorola): the PCF needs to send the policy to the UE</w:t>
      </w:r>
    </w:p>
    <w:p w14:paraId="2D30AE53" w14:textId="77777777" w:rsidR="00210E88" w:rsidRDefault="00210E88" w:rsidP="00210E88">
      <w:r>
        <w:t>Lena (Qualcomm): focus on the need, no need</w:t>
      </w:r>
    </w:p>
    <w:p w14:paraId="49BB48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1B7C6" w14:textId="6DB1610D" w:rsidR="00210E88" w:rsidRDefault="00210E88" w:rsidP="00210E88">
      <w:pPr>
        <w:rPr>
          <w:rFonts w:ascii="Arial" w:hAnsi="Arial" w:cs="Arial"/>
          <w:b/>
          <w:sz w:val="24"/>
        </w:rPr>
      </w:pPr>
      <w:r>
        <w:rPr>
          <w:rFonts w:ascii="Arial" w:hAnsi="Arial" w:cs="Arial"/>
          <w:b/>
          <w:color w:val="0000FF"/>
          <w:sz w:val="24"/>
        </w:rPr>
        <w:t>C3-230183</w:t>
      </w:r>
      <w:r>
        <w:rPr>
          <w:rFonts w:ascii="Arial" w:hAnsi="Arial" w:cs="Arial"/>
          <w:b/>
          <w:color w:val="0000FF"/>
          <w:sz w:val="24"/>
        </w:rPr>
        <w:tab/>
      </w:r>
      <w:r>
        <w:rPr>
          <w:rFonts w:ascii="Arial" w:hAnsi="Arial" w:cs="Arial"/>
          <w:b/>
          <w:sz w:val="24"/>
        </w:rPr>
        <w:t>Correct the broadcast delivery status of MBS session</w:t>
      </w:r>
    </w:p>
    <w:p w14:paraId="77652A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CR-0789  rev  Cat: F (Rel-18)</w:t>
      </w:r>
      <w:r>
        <w:rPr>
          <w:i/>
        </w:rPr>
        <w:br/>
      </w:r>
      <w:r>
        <w:rPr>
          <w:i/>
        </w:rPr>
        <w:br/>
      </w:r>
      <w:r>
        <w:rPr>
          <w:i/>
        </w:rPr>
        <w:tab/>
      </w:r>
      <w:r>
        <w:rPr>
          <w:i/>
        </w:rPr>
        <w:tab/>
      </w:r>
      <w:r>
        <w:rPr>
          <w:i/>
        </w:rPr>
        <w:tab/>
      </w:r>
      <w:r>
        <w:rPr>
          <w:i/>
        </w:rPr>
        <w:tab/>
      </w:r>
      <w:r>
        <w:rPr>
          <w:i/>
        </w:rPr>
        <w:tab/>
        <w:t>Source: Ericsson</w:t>
      </w:r>
    </w:p>
    <w:p w14:paraId="4FCBB323" w14:textId="77777777" w:rsidR="00210E88" w:rsidRDefault="00210E88" w:rsidP="00210E88">
      <w:pPr>
        <w:rPr>
          <w:rFonts w:ascii="Arial" w:hAnsi="Arial" w:cs="Arial"/>
          <w:b/>
        </w:rPr>
      </w:pPr>
      <w:r>
        <w:rPr>
          <w:rFonts w:ascii="Arial" w:hAnsi="Arial" w:cs="Arial"/>
          <w:b/>
        </w:rPr>
        <w:t xml:space="preserve">Discussion: </w:t>
      </w:r>
    </w:p>
    <w:p w14:paraId="372D5E54" w14:textId="77777777" w:rsidR="00210E88" w:rsidRDefault="00210E88" w:rsidP="00210E88">
      <w:r>
        <w:t>WI: TEI18, 5MBS</w:t>
      </w:r>
    </w:p>
    <w:p w14:paraId="2B4DC622" w14:textId="77777777" w:rsidR="00210E88" w:rsidRDefault="00210E88" w:rsidP="00210E88">
      <w:r>
        <w:t>Abdessamad (Huawei): clashes with 0182. Not pursued 0182, move one additional change from 0182 into 0183</w:t>
      </w:r>
    </w:p>
    <w:p w14:paraId="3A9944F7" w14:textId="77777777" w:rsidR="00210E88" w:rsidRDefault="00210E88" w:rsidP="00210E88">
      <w:r>
        <w:t>Maria Liang (Ericsson): C3-230182r1, C3-230183r1 are provided, WI : TEI18, 5MBS</w:t>
      </w:r>
    </w:p>
    <w:p w14:paraId="5E74F7C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C3-230836</w:t>
      </w:r>
      <w:r>
        <w:rPr>
          <w:color w:val="993300"/>
          <w:u w:val="single"/>
        </w:rPr>
        <w:t>.</w:t>
      </w:r>
    </w:p>
    <w:p w14:paraId="48E52F07" w14:textId="3B47D31C" w:rsidR="00210E88" w:rsidRDefault="00210E88" w:rsidP="00210E88">
      <w:pPr>
        <w:rPr>
          <w:rFonts w:ascii="Arial" w:hAnsi="Arial" w:cs="Arial"/>
          <w:b/>
          <w:sz w:val="24"/>
        </w:rPr>
      </w:pPr>
      <w:r>
        <w:rPr>
          <w:rFonts w:ascii="Arial" w:hAnsi="Arial" w:cs="Arial"/>
          <w:b/>
          <w:color w:val="0000FF"/>
          <w:sz w:val="24"/>
        </w:rPr>
        <w:t>C3-230196</w:t>
      </w:r>
      <w:r>
        <w:rPr>
          <w:rFonts w:ascii="Arial" w:hAnsi="Arial" w:cs="Arial"/>
          <w:b/>
          <w:color w:val="0000FF"/>
          <w:sz w:val="24"/>
        </w:rPr>
        <w:tab/>
      </w:r>
      <w:r>
        <w:rPr>
          <w:rFonts w:ascii="Arial" w:hAnsi="Arial" w:cs="Arial"/>
          <w:b/>
          <w:sz w:val="24"/>
        </w:rPr>
        <w:t>Correct the event name for downlink data delivery status</w:t>
      </w:r>
    </w:p>
    <w:p w14:paraId="6E5C92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CR-0197  rev  Cat: F (Rel-18)</w:t>
      </w:r>
      <w:r>
        <w:rPr>
          <w:i/>
        </w:rPr>
        <w:br/>
      </w:r>
      <w:r>
        <w:rPr>
          <w:i/>
        </w:rPr>
        <w:br/>
      </w:r>
      <w:r>
        <w:rPr>
          <w:i/>
        </w:rPr>
        <w:tab/>
      </w:r>
      <w:r>
        <w:rPr>
          <w:i/>
        </w:rPr>
        <w:tab/>
      </w:r>
      <w:r>
        <w:rPr>
          <w:i/>
        </w:rPr>
        <w:tab/>
      </w:r>
      <w:r>
        <w:rPr>
          <w:i/>
        </w:rPr>
        <w:tab/>
      </w:r>
      <w:r>
        <w:rPr>
          <w:i/>
        </w:rPr>
        <w:tab/>
        <w:t>Source: Ericsson</w:t>
      </w:r>
    </w:p>
    <w:p w14:paraId="5AB0A63C" w14:textId="77777777" w:rsidR="00210E88" w:rsidRDefault="00210E88" w:rsidP="00210E88">
      <w:pPr>
        <w:rPr>
          <w:rFonts w:ascii="Arial" w:hAnsi="Arial" w:cs="Arial"/>
          <w:b/>
        </w:rPr>
      </w:pPr>
      <w:r>
        <w:rPr>
          <w:rFonts w:ascii="Arial" w:hAnsi="Arial" w:cs="Arial"/>
          <w:b/>
        </w:rPr>
        <w:t xml:space="preserve">Discussion: </w:t>
      </w:r>
    </w:p>
    <w:p w14:paraId="2CCB0705" w14:textId="77777777" w:rsidR="00210E88" w:rsidRDefault="00210E88" w:rsidP="00210E88">
      <w:r>
        <w:t>WI: 5G_CIoT,TEI18</w:t>
      </w:r>
    </w:p>
    <w:p w14:paraId="3C9F4FDC" w14:textId="77777777" w:rsidR="00210E88" w:rsidRDefault="00210E88" w:rsidP="00210E88">
      <w:r>
        <w:t>Incomplete filed of Proposed change affects in the cover page</w:t>
      </w:r>
    </w:p>
    <w:p w14:paraId="6D151757" w14:textId="77777777" w:rsidR="00210E88" w:rsidRDefault="00210E88" w:rsidP="00210E88">
      <w:r>
        <w:t>Rev is pre-agreed</w:t>
      </w:r>
    </w:p>
    <w:p w14:paraId="11A844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C3-230887</w:t>
      </w:r>
      <w:r>
        <w:rPr>
          <w:color w:val="993300"/>
          <w:u w:val="single"/>
        </w:rPr>
        <w:t>.</w:t>
      </w:r>
    </w:p>
    <w:p w14:paraId="4D7AAF7D" w14:textId="6B739AED" w:rsidR="00210E88" w:rsidRDefault="00210E88" w:rsidP="00210E88">
      <w:pPr>
        <w:rPr>
          <w:rFonts w:ascii="Arial" w:hAnsi="Arial" w:cs="Arial"/>
          <w:b/>
          <w:sz w:val="24"/>
        </w:rPr>
      </w:pPr>
      <w:r>
        <w:rPr>
          <w:rFonts w:ascii="Arial" w:hAnsi="Arial" w:cs="Arial"/>
          <w:b/>
          <w:color w:val="0000FF"/>
          <w:sz w:val="24"/>
        </w:rPr>
        <w:t>C3-230197</w:t>
      </w:r>
      <w:r>
        <w:rPr>
          <w:rFonts w:ascii="Arial" w:hAnsi="Arial" w:cs="Arial"/>
          <w:b/>
          <w:color w:val="0000FF"/>
          <w:sz w:val="24"/>
        </w:rPr>
        <w:tab/>
      </w:r>
      <w:r>
        <w:rPr>
          <w:rFonts w:ascii="Arial" w:hAnsi="Arial" w:cs="Arial"/>
          <w:b/>
          <w:sz w:val="24"/>
        </w:rPr>
        <w:t>Correct the procedure description for the EasDeployInfo</w:t>
      </w:r>
    </w:p>
    <w:p w14:paraId="4C446C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CR-0792  rev  Cat: F (Rel-18)</w:t>
      </w:r>
      <w:r>
        <w:rPr>
          <w:i/>
        </w:rPr>
        <w:br/>
      </w:r>
      <w:r>
        <w:rPr>
          <w:i/>
        </w:rPr>
        <w:br/>
      </w:r>
      <w:r>
        <w:rPr>
          <w:i/>
        </w:rPr>
        <w:tab/>
      </w:r>
      <w:r>
        <w:rPr>
          <w:i/>
        </w:rPr>
        <w:tab/>
      </w:r>
      <w:r>
        <w:rPr>
          <w:i/>
        </w:rPr>
        <w:tab/>
      </w:r>
      <w:r>
        <w:rPr>
          <w:i/>
        </w:rPr>
        <w:tab/>
      </w:r>
      <w:r>
        <w:rPr>
          <w:i/>
        </w:rPr>
        <w:tab/>
        <w:t>Source: Ericsson</w:t>
      </w:r>
    </w:p>
    <w:p w14:paraId="0C394B36" w14:textId="77777777" w:rsidR="00210E88" w:rsidRDefault="00210E88" w:rsidP="00210E88">
      <w:pPr>
        <w:rPr>
          <w:rFonts w:ascii="Arial" w:hAnsi="Arial" w:cs="Arial"/>
          <w:b/>
        </w:rPr>
      </w:pPr>
      <w:r>
        <w:rPr>
          <w:rFonts w:ascii="Arial" w:hAnsi="Arial" w:cs="Arial"/>
          <w:b/>
        </w:rPr>
        <w:t xml:space="preserve">Discussion: </w:t>
      </w:r>
    </w:p>
    <w:p w14:paraId="60D35B22" w14:textId="77777777" w:rsidR="00210E88" w:rsidRDefault="00210E88" w:rsidP="00210E88">
      <w:r>
        <w:lastRenderedPageBreak/>
        <w:t xml:space="preserve">WI: TEI18, eEDGE_5GC </w:t>
      </w:r>
    </w:p>
    <w:p w14:paraId="10FF76F5" w14:textId="77777777" w:rsidR="00210E88" w:rsidRDefault="00210E88" w:rsidP="00210E88">
      <w:r>
        <w:t>Incorrect WIC in the cover page. Incomplete filed of Proposed change affects in the cover page</w:t>
      </w:r>
    </w:p>
    <w:p w14:paraId="4F1021E3" w14:textId="77777777" w:rsidR="00210E88" w:rsidRDefault="00210E88" w:rsidP="00210E88">
      <w:r>
        <w:t>Apostolos (Nokia): comments on 3rd change, fqdnPatternList</w:t>
      </w:r>
    </w:p>
    <w:p w14:paraId="0EA66825" w14:textId="77777777" w:rsidR="00210E88" w:rsidRDefault="00210E88" w:rsidP="00210E88">
      <w:r>
        <w:t>Rev is pre-agreed</w:t>
      </w:r>
    </w:p>
    <w:p w14:paraId="25B8B08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C3-230889</w:t>
      </w:r>
      <w:r>
        <w:rPr>
          <w:color w:val="993300"/>
          <w:u w:val="single"/>
        </w:rPr>
        <w:t>.</w:t>
      </w:r>
    </w:p>
    <w:p w14:paraId="4D0B7866" w14:textId="334A25C5" w:rsidR="00210E88" w:rsidRDefault="00210E88" w:rsidP="00210E88">
      <w:pPr>
        <w:rPr>
          <w:rFonts w:ascii="Arial" w:hAnsi="Arial" w:cs="Arial"/>
          <w:b/>
          <w:sz w:val="24"/>
        </w:rPr>
      </w:pPr>
      <w:r>
        <w:rPr>
          <w:rFonts w:ascii="Arial" w:hAnsi="Arial" w:cs="Arial"/>
          <w:b/>
          <w:color w:val="0000FF"/>
          <w:sz w:val="24"/>
        </w:rPr>
        <w:t>C3-230198</w:t>
      </w:r>
      <w:r>
        <w:rPr>
          <w:rFonts w:ascii="Arial" w:hAnsi="Arial" w:cs="Arial"/>
          <w:b/>
          <w:color w:val="0000FF"/>
          <w:sz w:val="24"/>
        </w:rPr>
        <w:tab/>
      </w:r>
      <w:r>
        <w:rPr>
          <w:rFonts w:ascii="Arial" w:hAnsi="Arial" w:cs="Arial"/>
          <w:b/>
          <w:sz w:val="24"/>
        </w:rPr>
        <w:t>Corrections on subscription notification</w:t>
      </w:r>
    </w:p>
    <w:p w14:paraId="27130E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CR-0198  rev  Cat: F (Rel-18)</w:t>
      </w:r>
      <w:r>
        <w:rPr>
          <w:i/>
        </w:rPr>
        <w:br/>
      </w:r>
      <w:r>
        <w:rPr>
          <w:i/>
        </w:rPr>
        <w:br/>
      </w:r>
      <w:r>
        <w:rPr>
          <w:i/>
        </w:rPr>
        <w:tab/>
      </w:r>
      <w:r>
        <w:rPr>
          <w:i/>
        </w:rPr>
        <w:tab/>
      </w:r>
      <w:r>
        <w:rPr>
          <w:i/>
        </w:rPr>
        <w:tab/>
      </w:r>
      <w:r>
        <w:rPr>
          <w:i/>
        </w:rPr>
        <w:tab/>
      </w:r>
      <w:r>
        <w:rPr>
          <w:i/>
        </w:rPr>
        <w:tab/>
        <w:t>Source: Ericsson</w:t>
      </w:r>
    </w:p>
    <w:p w14:paraId="1E50D481" w14:textId="77777777" w:rsidR="00210E88" w:rsidRDefault="00210E88" w:rsidP="00210E88">
      <w:pPr>
        <w:rPr>
          <w:rFonts w:ascii="Arial" w:hAnsi="Arial" w:cs="Arial"/>
          <w:b/>
        </w:rPr>
      </w:pPr>
      <w:r>
        <w:rPr>
          <w:rFonts w:ascii="Arial" w:hAnsi="Arial" w:cs="Arial"/>
          <w:b/>
        </w:rPr>
        <w:t xml:space="preserve">Discussion: </w:t>
      </w:r>
    </w:p>
    <w:p w14:paraId="5D20B4B0" w14:textId="77777777" w:rsidR="00210E88" w:rsidRDefault="00210E88" w:rsidP="00210E88">
      <w:r>
        <w:t>WI: 5GS_Ph1-CT, TEI18</w:t>
      </w:r>
    </w:p>
    <w:p w14:paraId="0D99EF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CFE2" w14:textId="4341FCAA" w:rsidR="00210E88" w:rsidRDefault="00210E88" w:rsidP="00210E88">
      <w:pPr>
        <w:rPr>
          <w:rFonts w:ascii="Arial" w:hAnsi="Arial" w:cs="Arial"/>
          <w:b/>
          <w:sz w:val="24"/>
        </w:rPr>
      </w:pPr>
      <w:r>
        <w:rPr>
          <w:rFonts w:ascii="Arial" w:hAnsi="Arial" w:cs="Arial"/>
          <w:b/>
          <w:color w:val="0000FF"/>
          <w:sz w:val="24"/>
        </w:rPr>
        <w:t>C3-230199</w:t>
      </w:r>
      <w:r>
        <w:rPr>
          <w:rFonts w:ascii="Arial" w:hAnsi="Arial" w:cs="Arial"/>
          <w:b/>
          <w:color w:val="0000FF"/>
          <w:sz w:val="24"/>
        </w:rPr>
        <w:tab/>
      </w:r>
      <w:r>
        <w:rPr>
          <w:rFonts w:ascii="Arial" w:hAnsi="Arial" w:cs="Arial"/>
          <w:b/>
          <w:sz w:val="24"/>
        </w:rPr>
        <w:t>Corrections on PDU Session Establishment</w:t>
      </w:r>
    </w:p>
    <w:p w14:paraId="5DE001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CR-0199  rev  Cat: F (Rel-18)</w:t>
      </w:r>
      <w:r>
        <w:rPr>
          <w:i/>
        </w:rPr>
        <w:br/>
      </w:r>
      <w:r>
        <w:rPr>
          <w:i/>
        </w:rPr>
        <w:br/>
      </w:r>
      <w:r>
        <w:rPr>
          <w:i/>
        </w:rPr>
        <w:tab/>
      </w:r>
      <w:r>
        <w:rPr>
          <w:i/>
        </w:rPr>
        <w:tab/>
      </w:r>
      <w:r>
        <w:rPr>
          <w:i/>
        </w:rPr>
        <w:tab/>
      </w:r>
      <w:r>
        <w:rPr>
          <w:i/>
        </w:rPr>
        <w:tab/>
      </w:r>
      <w:r>
        <w:rPr>
          <w:i/>
        </w:rPr>
        <w:tab/>
        <w:t>Source: Ericsson</w:t>
      </w:r>
    </w:p>
    <w:p w14:paraId="78BF1973" w14:textId="77777777" w:rsidR="00210E88" w:rsidRDefault="00210E88" w:rsidP="00210E88">
      <w:pPr>
        <w:rPr>
          <w:rFonts w:ascii="Arial" w:hAnsi="Arial" w:cs="Arial"/>
          <w:b/>
        </w:rPr>
      </w:pPr>
      <w:r>
        <w:rPr>
          <w:rFonts w:ascii="Arial" w:hAnsi="Arial" w:cs="Arial"/>
          <w:b/>
        </w:rPr>
        <w:t xml:space="preserve">Discussion: </w:t>
      </w:r>
    </w:p>
    <w:p w14:paraId="7C587FF6" w14:textId="77777777" w:rsidR="00210E88" w:rsidRDefault="00210E88" w:rsidP="00210E88">
      <w:r>
        <w:t>WI: 5GS_Ph1-CT, TEI18</w:t>
      </w:r>
    </w:p>
    <w:p w14:paraId="66A6C2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6E3A4" w14:textId="054BE98B" w:rsidR="00210E88" w:rsidRDefault="00210E88" w:rsidP="00210E88">
      <w:pPr>
        <w:rPr>
          <w:rFonts w:ascii="Arial" w:hAnsi="Arial" w:cs="Arial"/>
          <w:b/>
          <w:sz w:val="24"/>
        </w:rPr>
      </w:pPr>
      <w:r>
        <w:rPr>
          <w:rFonts w:ascii="Arial" w:hAnsi="Arial" w:cs="Arial"/>
          <w:b/>
          <w:color w:val="0000FF"/>
          <w:sz w:val="24"/>
        </w:rPr>
        <w:t>C3-230291</w:t>
      </w:r>
      <w:r>
        <w:rPr>
          <w:rFonts w:ascii="Arial" w:hAnsi="Arial" w:cs="Arial"/>
          <w:b/>
          <w:color w:val="0000FF"/>
          <w:sz w:val="24"/>
        </w:rPr>
        <w:tab/>
      </w:r>
      <w:r>
        <w:rPr>
          <w:rFonts w:ascii="Arial" w:hAnsi="Arial" w:cs="Arial"/>
          <w:b/>
          <w:sz w:val="24"/>
        </w:rPr>
        <w:t>Packet Delay Measurement Failure</w:t>
      </w:r>
    </w:p>
    <w:p w14:paraId="79DD01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CR-0203  rev  Cat: B (Rel-18)</w:t>
      </w:r>
      <w:r>
        <w:rPr>
          <w:i/>
        </w:rPr>
        <w:br/>
      </w:r>
      <w:r>
        <w:rPr>
          <w:i/>
        </w:rPr>
        <w:br/>
      </w:r>
      <w:r>
        <w:rPr>
          <w:i/>
        </w:rPr>
        <w:tab/>
      </w:r>
      <w:r>
        <w:rPr>
          <w:i/>
        </w:rPr>
        <w:tab/>
      </w:r>
      <w:r>
        <w:rPr>
          <w:i/>
        </w:rPr>
        <w:tab/>
      </w:r>
      <w:r>
        <w:rPr>
          <w:i/>
        </w:rPr>
        <w:tab/>
      </w:r>
      <w:r>
        <w:rPr>
          <w:i/>
        </w:rPr>
        <w:tab/>
        <w:t>Source: ZTE</w:t>
      </w:r>
    </w:p>
    <w:p w14:paraId="7742D7DA" w14:textId="77777777" w:rsidR="00210E88" w:rsidRDefault="00210E88" w:rsidP="00210E88">
      <w:pPr>
        <w:rPr>
          <w:rFonts w:ascii="Arial" w:hAnsi="Arial" w:cs="Arial"/>
          <w:b/>
        </w:rPr>
      </w:pPr>
      <w:r>
        <w:rPr>
          <w:rFonts w:ascii="Arial" w:hAnsi="Arial" w:cs="Arial"/>
          <w:b/>
        </w:rPr>
        <w:t xml:space="preserve">Discussion: </w:t>
      </w:r>
    </w:p>
    <w:p w14:paraId="247F4915" w14:textId="77777777" w:rsidR="00210E88" w:rsidRDefault="00210E88" w:rsidP="00210E88">
      <w:r>
        <w:t>WI: TEI18, 5G_URLLC</w:t>
      </w:r>
    </w:p>
    <w:p w14:paraId="62709CE2" w14:textId="77777777" w:rsidR="00210E88" w:rsidRDefault="00210E88" w:rsidP="00210E88">
      <w:r>
        <w:t>This CR introduces a backward compatible feature to the OpenAPI file.</w:t>
      </w:r>
    </w:p>
    <w:p w14:paraId="3ED82478" w14:textId="77777777" w:rsidR="00210E88" w:rsidRDefault="00210E88" w:rsidP="00210E88">
      <w:r>
        <w:t>Xiaojian (ZTE): better to align with CT4 from Rel-17, but if the group agrees to introduce feature from R18, also fine</w:t>
      </w:r>
    </w:p>
    <w:p w14:paraId="4AE670C2" w14:textId="77777777" w:rsidR="00210E88" w:rsidRDefault="00210E88" w:rsidP="00210E88">
      <w:r>
        <w:t>Susana (Ericsson): to support E2E solution, align with CT4.</w:t>
      </w:r>
    </w:p>
    <w:p w14:paraId="34948318" w14:textId="77777777" w:rsidR="00210E88" w:rsidRDefault="00210E88" w:rsidP="00210E88">
      <w:r>
        <w:t>Xiaoyun (Huawei): fine from Rel-17 as corrections.</w:t>
      </w:r>
    </w:p>
    <w:p w14:paraId="01473F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B210F" w14:textId="37271A06" w:rsidR="00210E88" w:rsidRDefault="00210E88" w:rsidP="00210E88">
      <w:pPr>
        <w:rPr>
          <w:rFonts w:ascii="Arial" w:hAnsi="Arial" w:cs="Arial"/>
          <w:b/>
          <w:sz w:val="24"/>
        </w:rPr>
      </w:pPr>
      <w:r>
        <w:rPr>
          <w:rFonts w:ascii="Arial" w:hAnsi="Arial" w:cs="Arial"/>
          <w:b/>
          <w:color w:val="0000FF"/>
          <w:sz w:val="24"/>
        </w:rPr>
        <w:t>C3-230292</w:t>
      </w:r>
      <w:r>
        <w:rPr>
          <w:rFonts w:ascii="Arial" w:hAnsi="Arial" w:cs="Arial"/>
          <w:b/>
          <w:color w:val="0000FF"/>
          <w:sz w:val="24"/>
        </w:rPr>
        <w:tab/>
      </w:r>
      <w:r>
        <w:rPr>
          <w:rFonts w:ascii="Arial" w:hAnsi="Arial" w:cs="Arial"/>
          <w:b/>
          <w:sz w:val="24"/>
        </w:rPr>
        <w:t>Packet Delay Measurement Failure</w:t>
      </w:r>
    </w:p>
    <w:p w14:paraId="47ED30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CR-1003  rev  Cat: B (Rel-18)</w:t>
      </w:r>
      <w:r>
        <w:rPr>
          <w:i/>
        </w:rPr>
        <w:br/>
      </w:r>
      <w:r>
        <w:rPr>
          <w:i/>
        </w:rPr>
        <w:br/>
      </w:r>
      <w:r>
        <w:rPr>
          <w:i/>
        </w:rPr>
        <w:tab/>
      </w:r>
      <w:r>
        <w:rPr>
          <w:i/>
        </w:rPr>
        <w:tab/>
      </w:r>
      <w:r>
        <w:rPr>
          <w:i/>
        </w:rPr>
        <w:tab/>
      </w:r>
      <w:r>
        <w:rPr>
          <w:i/>
        </w:rPr>
        <w:tab/>
      </w:r>
      <w:r>
        <w:rPr>
          <w:i/>
        </w:rPr>
        <w:tab/>
        <w:t>Source: ZTE</w:t>
      </w:r>
    </w:p>
    <w:p w14:paraId="5BACD168" w14:textId="77777777" w:rsidR="00210E88" w:rsidRDefault="00210E88" w:rsidP="00210E88">
      <w:pPr>
        <w:rPr>
          <w:rFonts w:ascii="Arial" w:hAnsi="Arial" w:cs="Arial"/>
          <w:b/>
        </w:rPr>
      </w:pPr>
      <w:r>
        <w:rPr>
          <w:rFonts w:ascii="Arial" w:hAnsi="Arial" w:cs="Arial"/>
          <w:b/>
        </w:rPr>
        <w:t xml:space="preserve">Discussion: </w:t>
      </w:r>
    </w:p>
    <w:p w14:paraId="30C16577" w14:textId="77777777" w:rsidR="00210E88" w:rsidRDefault="00210E88" w:rsidP="00210E88">
      <w:r>
        <w:t>WI: TEI18, 5G_URLLC</w:t>
      </w:r>
    </w:p>
    <w:p w14:paraId="6A84C7A5" w14:textId="77777777" w:rsidR="00210E88" w:rsidRDefault="00210E88" w:rsidP="00210E88">
      <w:r>
        <w:lastRenderedPageBreak/>
        <w:t>This CR introduces a backward compatible feature to the OpenAPI file.</w:t>
      </w:r>
    </w:p>
    <w:p w14:paraId="01AFD80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E30A1" w14:textId="06B82A96" w:rsidR="00210E88" w:rsidRDefault="00210E88" w:rsidP="00210E88">
      <w:pPr>
        <w:rPr>
          <w:rFonts w:ascii="Arial" w:hAnsi="Arial" w:cs="Arial"/>
          <w:b/>
          <w:sz w:val="24"/>
        </w:rPr>
      </w:pPr>
      <w:r>
        <w:rPr>
          <w:rFonts w:ascii="Arial" w:hAnsi="Arial" w:cs="Arial"/>
          <w:b/>
          <w:color w:val="0000FF"/>
          <w:sz w:val="24"/>
        </w:rPr>
        <w:t>C3-230293</w:t>
      </w:r>
      <w:r>
        <w:rPr>
          <w:rFonts w:ascii="Arial" w:hAnsi="Arial" w:cs="Arial"/>
          <w:b/>
          <w:color w:val="0000FF"/>
          <w:sz w:val="24"/>
        </w:rPr>
        <w:tab/>
      </w:r>
      <w:r>
        <w:rPr>
          <w:rFonts w:ascii="Arial" w:hAnsi="Arial" w:cs="Arial"/>
          <w:b/>
          <w:sz w:val="24"/>
        </w:rPr>
        <w:t>Packet Delay Measurement Failure</w:t>
      </w:r>
    </w:p>
    <w:p w14:paraId="60C6EE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CR-0458  rev  Cat: B (Rel-18)</w:t>
      </w:r>
      <w:r>
        <w:rPr>
          <w:i/>
        </w:rPr>
        <w:br/>
      </w:r>
      <w:r>
        <w:rPr>
          <w:i/>
        </w:rPr>
        <w:br/>
      </w:r>
      <w:r>
        <w:rPr>
          <w:i/>
        </w:rPr>
        <w:tab/>
      </w:r>
      <w:r>
        <w:rPr>
          <w:i/>
        </w:rPr>
        <w:tab/>
      </w:r>
      <w:r>
        <w:rPr>
          <w:i/>
        </w:rPr>
        <w:tab/>
      </w:r>
      <w:r>
        <w:rPr>
          <w:i/>
        </w:rPr>
        <w:tab/>
      </w:r>
      <w:r>
        <w:rPr>
          <w:i/>
        </w:rPr>
        <w:tab/>
        <w:t>Source: ZTE</w:t>
      </w:r>
    </w:p>
    <w:p w14:paraId="1818DA9A" w14:textId="77777777" w:rsidR="00210E88" w:rsidRDefault="00210E88" w:rsidP="00210E88">
      <w:pPr>
        <w:rPr>
          <w:rFonts w:ascii="Arial" w:hAnsi="Arial" w:cs="Arial"/>
          <w:b/>
        </w:rPr>
      </w:pPr>
      <w:r>
        <w:rPr>
          <w:rFonts w:ascii="Arial" w:hAnsi="Arial" w:cs="Arial"/>
          <w:b/>
        </w:rPr>
        <w:t xml:space="preserve">Discussion: </w:t>
      </w:r>
    </w:p>
    <w:p w14:paraId="3188B0FE" w14:textId="77777777" w:rsidR="00210E88" w:rsidRDefault="00210E88" w:rsidP="00210E88">
      <w:r>
        <w:t>WI: TEI18, 5G_URLLC</w:t>
      </w:r>
    </w:p>
    <w:p w14:paraId="2904626B" w14:textId="77777777" w:rsidR="00210E88" w:rsidRDefault="00210E88" w:rsidP="00210E88">
      <w:r>
        <w:t>This CR introduces a backward compatible feature to the OpenAPI file.</w:t>
      </w:r>
    </w:p>
    <w:p w14:paraId="19B6DD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660AE" w14:textId="287D566C" w:rsidR="00210E88" w:rsidRDefault="00210E88" w:rsidP="00210E88">
      <w:pPr>
        <w:rPr>
          <w:rFonts w:ascii="Arial" w:hAnsi="Arial" w:cs="Arial"/>
          <w:b/>
          <w:sz w:val="24"/>
        </w:rPr>
      </w:pPr>
      <w:r>
        <w:rPr>
          <w:rFonts w:ascii="Arial" w:hAnsi="Arial" w:cs="Arial"/>
          <w:b/>
          <w:color w:val="0000FF"/>
          <w:sz w:val="24"/>
        </w:rPr>
        <w:t>C3-230294</w:t>
      </w:r>
      <w:r>
        <w:rPr>
          <w:rFonts w:ascii="Arial" w:hAnsi="Arial" w:cs="Arial"/>
          <w:b/>
          <w:color w:val="0000FF"/>
          <w:sz w:val="24"/>
        </w:rPr>
        <w:tab/>
      </w:r>
      <w:r>
        <w:rPr>
          <w:rFonts w:ascii="Arial" w:hAnsi="Arial" w:cs="Arial"/>
          <w:b/>
          <w:sz w:val="24"/>
        </w:rPr>
        <w:t>Packet Delay Measurement Failure</w:t>
      </w:r>
    </w:p>
    <w:p w14:paraId="4AE934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CR-0645  rev  Cat: B (Rel-18)</w:t>
      </w:r>
      <w:r>
        <w:rPr>
          <w:i/>
        </w:rPr>
        <w:br/>
      </w:r>
      <w:r>
        <w:rPr>
          <w:i/>
        </w:rPr>
        <w:br/>
      </w:r>
      <w:r>
        <w:rPr>
          <w:i/>
        </w:rPr>
        <w:tab/>
      </w:r>
      <w:r>
        <w:rPr>
          <w:i/>
        </w:rPr>
        <w:tab/>
      </w:r>
      <w:r>
        <w:rPr>
          <w:i/>
        </w:rPr>
        <w:tab/>
      </w:r>
      <w:r>
        <w:rPr>
          <w:i/>
        </w:rPr>
        <w:tab/>
      </w:r>
      <w:r>
        <w:rPr>
          <w:i/>
        </w:rPr>
        <w:tab/>
        <w:t>Source: ZTE</w:t>
      </w:r>
    </w:p>
    <w:p w14:paraId="13D04E9C" w14:textId="77777777" w:rsidR="00210E88" w:rsidRDefault="00210E88" w:rsidP="00210E88">
      <w:pPr>
        <w:rPr>
          <w:rFonts w:ascii="Arial" w:hAnsi="Arial" w:cs="Arial"/>
          <w:b/>
        </w:rPr>
      </w:pPr>
      <w:r>
        <w:rPr>
          <w:rFonts w:ascii="Arial" w:hAnsi="Arial" w:cs="Arial"/>
          <w:b/>
        </w:rPr>
        <w:t xml:space="preserve">Discussion: </w:t>
      </w:r>
    </w:p>
    <w:p w14:paraId="5EAA6A0F" w14:textId="77777777" w:rsidR="00210E88" w:rsidRDefault="00210E88" w:rsidP="00210E88">
      <w:r>
        <w:t>WI: TEI18, 5G_URLLC</w:t>
      </w:r>
    </w:p>
    <w:p w14:paraId="68956954" w14:textId="77777777" w:rsidR="00210E88" w:rsidRDefault="00210E88" w:rsidP="00210E88">
      <w:r>
        <w:t>This CR introduces a backward compatible feature to the OpenAPI file for AsSessionWithQoS API.</w:t>
      </w:r>
    </w:p>
    <w:p w14:paraId="6DE8C3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69462C" w14:textId="58C8AB58" w:rsidR="00210E88" w:rsidRDefault="00210E88" w:rsidP="00210E88">
      <w:pPr>
        <w:rPr>
          <w:rFonts w:ascii="Arial" w:hAnsi="Arial" w:cs="Arial"/>
          <w:b/>
          <w:sz w:val="24"/>
        </w:rPr>
      </w:pPr>
      <w:r>
        <w:rPr>
          <w:rFonts w:ascii="Arial" w:hAnsi="Arial" w:cs="Arial"/>
          <w:b/>
          <w:color w:val="0000FF"/>
          <w:sz w:val="24"/>
        </w:rPr>
        <w:t>C3-230295</w:t>
      </w:r>
      <w:r>
        <w:rPr>
          <w:rFonts w:ascii="Arial" w:hAnsi="Arial" w:cs="Arial"/>
          <w:b/>
          <w:color w:val="0000FF"/>
          <w:sz w:val="24"/>
        </w:rPr>
        <w:tab/>
      </w:r>
      <w:r>
        <w:rPr>
          <w:rFonts w:ascii="Arial" w:hAnsi="Arial" w:cs="Arial"/>
          <w:b/>
          <w:sz w:val="24"/>
        </w:rPr>
        <w:t>Packet Delay Measurement Failure</w:t>
      </w:r>
    </w:p>
    <w:p w14:paraId="276FFA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CR-0803  rev  Cat: B (Rel-18)</w:t>
      </w:r>
      <w:r>
        <w:rPr>
          <w:i/>
        </w:rPr>
        <w:br/>
      </w:r>
      <w:r>
        <w:rPr>
          <w:i/>
        </w:rPr>
        <w:br/>
      </w:r>
      <w:r>
        <w:rPr>
          <w:i/>
        </w:rPr>
        <w:tab/>
      </w:r>
      <w:r>
        <w:rPr>
          <w:i/>
        </w:rPr>
        <w:tab/>
      </w:r>
      <w:r>
        <w:rPr>
          <w:i/>
        </w:rPr>
        <w:tab/>
      </w:r>
      <w:r>
        <w:rPr>
          <w:i/>
        </w:rPr>
        <w:tab/>
      </w:r>
      <w:r>
        <w:rPr>
          <w:i/>
        </w:rPr>
        <w:tab/>
        <w:t>Source: ZTE</w:t>
      </w:r>
    </w:p>
    <w:p w14:paraId="71154408" w14:textId="77777777" w:rsidR="00210E88" w:rsidRDefault="00210E88" w:rsidP="00210E88">
      <w:pPr>
        <w:rPr>
          <w:rFonts w:ascii="Arial" w:hAnsi="Arial" w:cs="Arial"/>
          <w:b/>
        </w:rPr>
      </w:pPr>
      <w:r>
        <w:rPr>
          <w:rFonts w:ascii="Arial" w:hAnsi="Arial" w:cs="Arial"/>
          <w:b/>
        </w:rPr>
        <w:t xml:space="preserve">Discussion: </w:t>
      </w:r>
    </w:p>
    <w:p w14:paraId="40E90EFE" w14:textId="77777777" w:rsidR="00210E88" w:rsidRDefault="00210E88" w:rsidP="00210E88">
      <w:r>
        <w:t>WI: TEI18, 5G_URLLC</w:t>
      </w:r>
    </w:p>
    <w:p w14:paraId="1A4F8D9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6225AA" w14:textId="56D1CB91" w:rsidR="00210E88" w:rsidRDefault="00210E88" w:rsidP="00210E88">
      <w:pPr>
        <w:rPr>
          <w:rFonts w:ascii="Arial" w:hAnsi="Arial" w:cs="Arial"/>
          <w:b/>
          <w:sz w:val="24"/>
        </w:rPr>
      </w:pPr>
      <w:r>
        <w:rPr>
          <w:rFonts w:ascii="Arial" w:hAnsi="Arial" w:cs="Arial"/>
          <w:b/>
          <w:color w:val="0000FF"/>
          <w:sz w:val="24"/>
        </w:rPr>
        <w:t>C3-230296</w:t>
      </w:r>
      <w:r>
        <w:rPr>
          <w:rFonts w:ascii="Arial" w:hAnsi="Arial" w:cs="Arial"/>
          <w:b/>
          <w:color w:val="0000FF"/>
          <w:sz w:val="24"/>
        </w:rPr>
        <w:tab/>
      </w:r>
      <w:r>
        <w:rPr>
          <w:rFonts w:ascii="Arial" w:hAnsi="Arial" w:cs="Arial"/>
          <w:b/>
          <w:sz w:val="24"/>
        </w:rPr>
        <w:t>Alignment of packet delay report</w:t>
      </w:r>
    </w:p>
    <w:p w14:paraId="0269DF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CR-0204  rev  Cat: F (Rel-18)</w:t>
      </w:r>
      <w:r>
        <w:rPr>
          <w:i/>
        </w:rPr>
        <w:br/>
      </w:r>
      <w:r>
        <w:rPr>
          <w:i/>
        </w:rPr>
        <w:br/>
      </w:r>
      <w:r>
        <w:rPr>
          <w:i/>
        </w:rPr>
        <w:tab/>
      </w:r>
      <w:r>
        <w:rPr>
          <w:i/>
        </w:rPr>
        <w:tab/>
      </w:r>
      <w:r>
        <w:rPr>
          <w:i/>
        </w:rPr>
        <w:tab/>
      </w:r>
      <w:r>
        <w:rPr>
          <w:i/>
        </w:rPr>
        <w:tab/>
      </w:r>
      <w:r>
        <w:rPr>
          <w:i/>
        </w:rPr>
        <w:tab/>
        <w:t>Source: ZTE</w:t>
      </w:r>
    </w:p>
    <w:p w14:paraId="0B42B3E9" w14:textId="77777777" w:rsidR="00210E88" w:rsidRDefault="00210E88" w:rsidP="00210E88">
      <w:pPr>
        <w:rPr>
          <w:rFonts w:ascii="Arial" w:hAnsi="Arial" w:cs="Arial"/>
          <w:b/>
        </w:rPr>
      </w:pPr>
      <w:r>
        <w:rPr>
          <w:rFonts w:ascii="Arial" w:hAnsi="Arial" w:cs="Arial"/>
          <w:b/>
        </w:rPr>
        <w:t xml:space="preserve">Discussion: </w:t>
      </w:r>
    </w:p>
    <w:p w14:paraId="31B30CC7" w14:textId="77777777" w:rsidR="00210E88" w:rsidRDefault="00210E88" w:rsidP="00210E88">
      <w:r>
        <w:t>WI: TEI18, 5G_URLLC</w:t>
      </w:r>
    </w:p>
    <w:p w14:paraId="56CBD8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B626D" w14:textId="2B08F005" w:rsidR="00210E88" w:rsidRDefault="00210E88" w:rsidP="00210E88">
      <w:pPr>
        <w:rPr>
          <w:rFonts w:ascii="Arial" w:hAnsi="Arial" w:cs="Arial"/>
          <w:b/>
          <w:sz w:val="24"/>
        </w:rPr>
      </w:pPr>
      <w:r>
        <w:rPr>
          <w:rFonts w:ascii="Arial" w:hAnsi="Arial" w:cs="Arial"/>
          <w:b/>
          <w:color w:val="0000FF"/>
          <w:sz w:val="24"/>
        </w:rPr>
        <w:t>C3-230297</w:t>
      </w:r>
      <w:r>
        <w:rPr>
          <w:rFonts w:ascii="Arial" w:hAnsi="Arial" w:cs="Arial"/>
          <w:b/>
          <w:color w:val="0000FF"/>
          <w:sz w:val="24"/>
        </w:rPr>
        <w:tab/>
      </w:r>
      <w:r>
        <w:rPr>
          <w:rFonts w:ascii="Arial" w:hAnsi="Arial" w:cs="Arial"/>
          <w:b/>
          <w:sz w:val="24"/>
        </w:rPr>
        <w:t>Alignment of packet delay report</w:t>
      </w:r>
    </w:p>
    <w:p w14:paraId="4FBC8D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CR-1004  rev  Cat: F (Rel-18)</w:t>
      </w:r>
      <w:r>
        <w:rPr>
          <w:i/>
        </w:rPr>
        <w:br/>
      </w:r>
      <w:r>
        <w:rPr>
          <w:i/>
        </w:rPr>
        <w:br/>
      </w:r>
      <w:r>
        <w:rPr>
          <w:i/>
        </w:rPr>
        <w:tab/>
      </w:r>
      <w:r>
        <w:rPr>
          <w:i/>
        </w:rPr>
        <w:tab/>
      </w:r>
      <w:r>
        <w:rPr>
          <w:i/>
        </w:rPr>
        <w:tab/>
      </w:r>
      <w:r>
        <w:rPr>
          <w:i/>
        </w:rPr>
        <w:tab/>
      </w:r>
      <w:r>
        <w:rPr>
          <w:i/>
        </w:rPr>
        <w:tab/>
        <w:t>Source: ZTE</w:t>
      </w:r>
    </w:p>
    <w:p w14:paraId="35025248" w14:textId="77777777" w:rsidR="00210E88" w:rsidRDefault="00210E88" w:rsidP="00210E88">
      <w:pPr>
        <w:rPr>
          <w:rFonts w:ascii="Arial" w:hAnsi="Arial" w:cs="Arial"/>
          <w:b/>
        </w:rPr>
      </w:pPr>
      <w:r>
        <w:rPr>
          <w:rFonts w:ascii="Arial" w:hAnsi="Arial" w:cs="Arial"/>
          <w:b/>
        </w:rPr>
        <w:lastRenderedPageBreak/>
        <w:t xml:space="preserve">Discussion: </w:t>
      </w:r>
    </w:p>
    <w:p w14:paraId="760A5BD1" w14:textId="77777777" w:rsidR="00210E88" w:rsidRDefault="00210E88" w:rsidP="00210E88">
      <w:r>
        <w:t>WI: TEI18, 5G_URLLC</w:t>
      </w:r>
    </w:p>
    <w:p w14:paraId="46B66003" w14:textId="77777777" w:rsidR="00210E88" w:rsidRDefault="00210E88" w:rsidP="00210E88">
      <w:r>
        <w:t>Susana (Ericsson): offline discuss, clashes with 0361. Fine with r1</w:t>
      </w:r>
    </w:p>
    <w:p w14:paraId="2F0794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C3-230716</w:t>
      </w:r>
      <w:r>
        <w:rPr>
          <w:color w:val="993300"/>
          <w:u w:val="single"/>
        </w:rPr>
        <w:t>.</w:t>
      </w:r>
    </w:p>
    <w:p w14:paraId="10ECB7D3" w14:textId="2D9008C6" w:rsidR="00210E88" w:rsidRDefault="00210E88" w:rsidP="00210E88">
      <w:pPr>
        <w:rPr>
          <w:rFonts w:ascii="Arial" w:hAnsi="Arial" w:cs="Arial"/>
          <w:b/>
          <w:sz w:val="24"/>
        </w:rPr>
      </w:pPr>
      <w:r>
        <w:rPr>
          <w:rFonts w:ascii="Arial" w:hAnsi="Arial" w:cs="Arial"/>
          <w:b/>
          <w:color w:val="0000FF"/>
          <w:sz w:val="24"/>
        </w:rPr>
        <w:t>C3-230298</w:t>
      </w:r>
      <w:r>
        <w:rPr>
          <w:rFonts w:ascii="Arial" w:hAnsi="Arial" w:cs="Arial"/>
          <w:b/>
          <w:color w:val="0000FF"/>
          <w:sz w:val="24"/>
        </w:rPr>
        <w:tab/>
      </w:r>
      <w:r>
        <w:rPr>
          <w:rFonts w:ascii="Arial" w:hAnsi="Arial" w:cs="Arial"/>
          <w:b/>
          <w:sz w:val="24"/>
        </w:rPr>
        <w:t>Correction of service operation name</w:t>
      </w:r>
    </w:p>
    <w:p w14:paraId="42FAC8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CR-0022  rev  Cat: F (Rel-18)</w:t>
      </w:r>
      <w:r>
        <w:rPr>
          <w:i/>
        </w:rPr>
        <w:br/>
      </w:r>
      <w:r>
        <w:rPr>
          <w:i/>
        </w:rPr>
        <w:br/>
      </w:r>
      <w:r>
        <w:rPr>
          <w:i/>
        </w:rPr>
        <w:tab/>
      </w:r>
      <w:r>
        <w:rPr>
          <w:i/>
        </w:rPr>
        <w:tab/>
      </w:r>
      <w:r>
        <w:rPr>
          <w:i/>
        </w:rPr>
        <w:tab/>
      </w:r>
      <w:r>
        <w:rPr>
          <w:i/>
        </w:rPr>
        <w:tab/>
      </w:r>
      <w:r>
        <w:rPr>
          <w:i/>
        </w:rPr>
        <w:tab/>
        <w:t>Source: ZTE</w:t>
      </w:r>
    </w:p>
    <w:p w14:paraId="75922AAB" w14:textId="77777777" w:rsidR="00210E88" w:rsidRDefault="00210E88" w:rsidP="00210E88">
      <w:pPr>
        <w:rPr>
          <w:rFonts w:ascii="Arial" w:hAnsi="Arial" w:cs="Arial"/>
          <w:b/>
        </w:rPr>
      </w:pPr>
      <w:r>
        <w:rPr>
          <w:rFonts w:ascii="Arial" w:hAnsi="Arial" w:cs="Arial"/>
          <w:b/>
        </w:rPr>
        <w:t xml:space="preserve">Discussion: </w:t>
      </w:r>
    </w:p>
    <w:p w14:paraId="3F1FC482" w14:textId="77777777" w:rsidR="00210E88" w:rsidRDefault="00210E88" w:rsidP="00210E88">
      <w:r>
        <w:t>WI: TEI18, TEI17_DCAMP, 5G_ProSe</w:t>
      </w:r>
    </w:p>
    <w:p w14:paraId="34E130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599E" w14:textId="7EC6C726" w:rsidR="00210E88" w:rsidRDefault="00210E88" w:rsidP="00210E88">
      <w:pPr>
        <w:rPr>
          <w:rFonts w:ascii="Arial" w:hAnsi="Arial" w:cs="Arial"/>
          <w:b/>
          <w:sz w:val="24"/>
        </w:rPr>
      </w:pPr>
      <w:r>
        <w:rPr>
          <w:rFonts w:ascii="Arial" w:hAnsi="Arial" w:cs="Arial"/>
          <w:b/>
          <w:color w:val="0000FF"/>
          <w:sz w:val="24"/>
        </w:rPr>
        <w:t>C3-230347</w:t>
      </w:r>
      <w:r>
        <w:rPr>
          <w:rFonts w:ascii="Arial" w:hAnsi="Arial" w:cs="Arial"/>
          <w:b/>
          <w:color w:val="0000FF"/>
          <w:sz w:val="24"/>
        </w:rPr>
        <w:tab/>
      </w:r>
      <w:r>
        <w:rPr>
          <w:rFonts w:ascii="Arial" w:hAnsi="Arial" w:cs="Arial"/>
          <w:b/>
          <w:sz w:val="24"/>
        </w:rPr>
        <w:t>Correct API name for Nbsf_Management_Discovery API</w:t>
      </w:r>
    </w:p>
    <w:p w14:paraId="2DFE5BC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CR-0426  rev  Cat: F (Rel-18)</w:t>
      </w:r>
      <w:r>
        <w:rPr>
          <w:i/>
        </w:rPr>
        <w:br/>
      </w:r>
      <w:r>
        <w:rPr>
          <w:i/>
        </w:rPr>
        <w:br/>
      </w:r>
      <w:r>
        <w:rPr>
          <w:i/>
        </w:rPr>
        <w:tab/>
      </w:r>
      <w:r>
        <w:rPr>
          <w:i/>
        </w:rPr>
        <w:tab/>
      </w:r>
      <w:r>
        <w:rPr>
          <w:i/>
        </w:rPr>
        <w:tab/>
      </w:r>
      <w:r>
        <w:rPr>
          <w:i/>
        </w:rPr>
        <w:tab/>
      </w:r>
      <w:r>
        <w:rPr>
          <w:i/>
        </w:rPr>
        <w:tab/>
        <w:t>Source: Ericsson</w:t>
      </w:r>
    </w:p>
    <w:p w14:paraId="3A3E659A" w14:textId="77777777" w:rsidR="00210E88" w:rsidRDefault="00210E88" w:rsidP="00210E88">
      <w:pPr>
        <w:rPr>
          <w:rFonts w:ascii="Arial" w:hAnsi="Arial" w:cs="Arial"/>
          <w:b/>
        </w:rPr>
      </w:pPr>
      <w:r>
        <w:rPr>
          <w:rFonts w:ascii="Arial" w:hAnsi="Arial" w:cs="Arial"/>
          <w:b/>
        </w:rPr>
        <w:t xml:space="preserve">Abstract: </w:t>
      </w:r>
    </w:p>
    <w:p w14:paraId="6FEC399B" w14:textId="77777777" w:rsidR="00210E88" w:rsidRDefault="00210E88" w:rsidP="00210E88">
      <w:r>
        <w:t>Summary of Change: Change Nbsf_Management_Discover into Nbsf_Management_Discovery.</w:t>
      </w:r>
    </w:p>
    <w:p w14:paraId="2567C6DB" w14:textId="77777777" w:rsidR="00210E88" w:rsidRDefault="00210E88" w:rsidP="00210E88">
      <w:r>
        <w:t>Change Npcf_MBSPolicy_Authorization_Create into Npcf_MBSPolicyAuthorization_Create.</w:t>
      </w:r>
    </w:p>
    <w:p w14:paraId="75706A3C" w14:textId="77777777" w:rsidR="00210E88" w:rsidRDefault="00210E88" w:rsidP="00210E88">
      <w:r>
        <w:t>Add abbreviation for QFI.</w:t>
      </w:r>
    </w:p>
    <w:p w14:paraId="7F51B106" w14:textId="77777777" w:rsidR="00210E88" w:rsidRDefault="00210E88" w:rsidP="00210E88">
      <w:r>
        <w:t>Correct</w:t>
      </w:r>
    </w:p>
    <w:p w14:paraId="51F82C8F" w14:textId="77777777" w:rsidR="00210E88" w:rsidRDefault="00210E88" w:rsidP="00210E88">
      <w:pPr>
        <w:rPr>
          <w:rFonts w:ascii="Arial" w:hAnsi="Arial" w:cs="Arial"/>
          <w:b/>
        </w:rPr>
      </w:pPr>
      <w:r>
        <w:rPr>
          <w:rFonts w:ascii="Arial" w:hAnsi="Arial" w:cs="Arial"/>
          <w:b/>
        </w:rPr>
        <w:t xml:space="preserve">Discussion: </w:t>
      </w:r>
    </w:p>
    <w:p w14:paraId="76EF5D7F" w14:textId="77777777" w:rsidR="00210E88" w:rsidRDefault="00210E88" w:rsidP="00210E88">
      <w:r>
        <w:t>WI: TEI18, 5MBS</w:t>
      </w:r>
    </w:p>
    <w:p w14:paraId="34E47893" w14:textId="77777777" w:rsidR="00210E88" w:rsidRDefault="00210E88" w:rsidP="00210E88">
      <w:r>
        <w:t>Abdessamad (Huawei): clashes with 0081, 0596 from Rel-17. Merge 0347 into 0596.</w:t>
      </w:r>
    </w:p>
    <w:p w14:paraId="6080ECED" w14:textId="77777777" w:rsidR="00210E88" w:rsidRDefault="00210E88" w:rsidP="00210E88">
      <w:r>
        <w:t>Susana (Ericsson): waits for further discussion</w:t>
      </w:r>
    </w:p>
    <w:p w14:paraId="4BE604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2EE9F" w14:textId="7CFFB3A2" w:rsidR="00210E88" w:rsidRDefault="00210E88" w:rsidP="00210E88">
      <w:pPr>
        <w:rPr>
          <w:rFonts w:ascii="Arial" w:hAnsi="Arial" w:cs="Arial"/>
          <w:b/>
          <w:sz w:val="24"/>
        </w:rPr>
      </w:pPr>
      <w:r>
        <w:rPr>
          <w:rFonts w:ascii="Arial" w:hAnsi="Arial" w:cs="Arial"/>
          <w:b/>
          <w:color w:val="0000FF"/>
          <w:sz w:val="24"/>
        </w:rPr>
        <w:t>C3-230348</w:t>
      </w:r>
      <w:r>
        <w:rPr>
          <w:rFonts w:ascii="Arial" w:hAnsi="Arial" w:cs="Arial"/>
          <w:b/>
          <w:color w:val="0000FF"/>
          <w:sz w:val="24"/>
        </w:rPr>
        <w:tab/>
      </w:r>
      <w:r>
        <w:rPr>
          <w:rFonts w:ascii="Arial" w:hAnsi="Arial" w:cs="Arial"/>
          <w:b/>
          <w:sz w:val="24"/>
        </w:rPr>
        <w:t>Format handling for 3GPP-User-Location-Info attribute</w:t>
      </w:r>
    </w:p>
    <w:p w14:paraId="0DC8D7D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CR-0552  rev  Cat: F (Rel-18)</w:t>
      </w:r>
      <w:r>
        <w:rPr>
          <w:i/>
        </w:rPr>
        <w:br/>
      </w:r>
      <w:r>
        <w:rPr>
          <w:i/>
        </w:rPr>
        <w:br/>
      </w:r>
      <w:r>
        <w:rPr>
          <w:i/>
        </w:rPr>
        <w:tab/>
      </w:r>
      <w:r>
        <w:rPr>
          <w:i/>
        </w:rPr>
        <w:tab/>
      </w:r>
      <w:r>
        <w:rPr>
          <w:i/>
        </w:rPr>
        <w:tab/>
      </w:r>
      <w:r>
        <w:rPr>
          <w:i/>
        </w:rPr>
        <w:tab/>
      </w:r>
      <w:r>
        <w:rPr>
          <w:i/>
        </w:rPr>
        <w:tab/>
        <w:t>Source: Ericsson</w:t>
      </w:r>
    </w:p>
    <w:p w14:paraId="35D6F1A1" w14:textId="77777777" w:rsidR="00210E88" w:rsidRDefault="00210E88" w:rsidP="00210E88">
      <w:pPr>
        <w:rPr>
          <w:rFonts w:ascii="Arial" w:hAnsi="Arial" w:cs="Arial"/>
          <w:b/>
        </w:rPr>
      </w:pPr>
      <w:r>
        <w:rPr>
          <w:rFonts w:ascii="Arial" w:hAnsi="Arial" w:cs="Arial"/>
          <w:b/>
        </w:rPr>
        <w:t xml:space="preserve">Abstract: </w:t>
      </w:r>
    </w:p>
    <w:p w14:paraId="3532A2C8" w14:textId="77777777" w:rsidR="00210E88" w:rsidRDefault="00210E88" w:rsidP="00210E88">
      <w:r>
        <w:t>Summary of Change: The description of 3GPP-User-Location-Info 3GPP vendor-specific RADIUS attribute is updated to indicate the position of the spare bits in the octetstring for the NCGI specific value</w:t>
      </w:r>
    </w:p>
    <w:p w14:paraId="5672359F" w14:textId="77777777" w:rsidR="00210E88" w:rsidRDefault="00210E88" w:rsidP="00210E88">
      <w:pPr>
        <w:rPr>
          <w:rFonts w:ascii="Arial" w:hAnsi="Arial" w:cs="Arial"/>
          <w:b/>
        </w:rPr>
      </w:pPr>
      <w:r>
        <w:rPr>
          <w:rFonts w:ascii="Arial" w:hAnsi="Arial" w:cs="Arial"/>
          <w:b/>
        </w:rPr>
        <w:t xml:space="preserve">Discussion: </w:t>
      </w:r>
    </w:p>
    <w:p w14:paraId="2752C034" w14:textId="77777777" w:rsidR="00210E88" w:rsidRDefault="00210E88" w:rsidP="00210E88">
      <w:r>
        <w:t>WI: TEI18, 5GS_Ph1-CT</w:t>
      </w:r>
    </w:p>
    <w:p w14:paraId="58A144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B5877" w14:textId="4683F481" w:rsidR="00210E88" w:rsidRDefault="00210E88" w:rsidP="00210E88">
      <w:pPr>
        <w:rPr>
          <w:rFonts w:ascii="Arial" w:hAnsi="Arial" w:cs="Arial"/>
          <w:b/>
          <w:sz w:val="24"/>
        </w:rPr>
      </w:pPr>
      <w:r>
        <w:rPr>
          <w:rFonts w:ascii="Arial" w:hAnsi="Arial" w:cs="Arial"/>
          <w:b/>
          <w:color w:val="0000FF"/>
          <w:sz w:val="24"/>
        </w:rPr>
        <w:t>C3-230351</w:t>
      </w:r>
      <w:r>
        <w:rPr>
          <w:rFonts w:ascii="Arial" w:hAnsi="Arial" w:cs="Arial"/>
          <w:b/>
          <w:color w:val="0000FF"/>
          <w:sz w:val="24"/>
        </w:rPr>
        <w:tab/>
      </w:r>
      <w:r>
        <w:rPr>
          <w:rFonts w:ascii="Arial" w:hAnsi="Arial" w:cs="Arial"/>
          <w:b/>
          <w:sz w:val="24"/>
        </w:rPr>
        <w:t>Generalization of QoS monitoring control description</w:t>
      </w:r>
    </w:p>
    <w:p w14:paraId="68350B0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CR-0651  rev  Cat: F (Rel-18)</w:t>
      </w:r>
      <w:r>
        <w:rPr>
          <w:i/>
        </w:rPr>
        <w:br/>
      </w:r>
      <w:r>
        <w:rPr>
          <w:i/>
        </w:rPr>
        <w:br/>
      </w:r>
      <w:r>
        <w:rPr>
          <w:i/>
        </w:rPr>
        <w:tab/>
      </w:r>
      <w:r>
        <w:rPr>
          <w:i/>
        </w:rPr>
        <w:tab/>
      </w:r>
      <w:r>
        <w:rPr>
          <w:i/>
        </w:rPr>
        <w:tab/>
      </w:r>
      <w:r>
        <w:rPr>
          <w:i/>
        </w:rPr>
        <w:tab/>
      </w:r>
      <w:r>
        <w:rPr>
          <w:i/>
        </w:rPr>
        <w:tab/>
        <w:t>Source: Ericsson</w:t>
      </w:r>
    </w:p>
    <w:p w14:paraId="1374504A" w14:textId="77777777" w:rsidR="00210E88" w:rsidRDefault="00210E88" w:rsidP="00210E88">
      <w:pPr>
        <w:rPr>
          <w:rFonts w:ascii="Arial" w:hAnsi="Arial" w:cs="Arial"/>
          <w:b/>
        </w:rPr>
      </w:pPr>
      <w:r>
        <w:rPr>
          <w:rFonts w:ascii="Arial" w:hAnsi="Arial" w:cs="Arial"/>
          <w:b/>
        </w:rPr>
        <w:t xml:space="preserve">Abstract: </w:t>
      </w:r>
    </w:p>
    <w:p w14:paraId="50E9E3E9" w14:textId="77777777" w:rsidR="00210E88" w:rsidRDefault="00210E88" w:rsidP="00210E88">
      <w:r>
        <w:t>Summary of Change: The RequestedQosMonitoringParameter data type is updated to make it generic and refer to QoS monitoring for packet delay as one possible case.</w:t>
      </w:r>
    </w:p>
    <w:p w14:paraId="25E27DAB" w14:textId="77777777" w:rsidR="00210E88" w:rsidRDefault="00210E88" w:rsidP="00210E88">
      <w:pPr>
        <w:rPr>
          <w:rFonts w:ascii="Arial" w:hAnsi="Arial" w:cs="Arial"/>
          <w:b/>
        </w:rPr>
      </w:pPr>
      <w:r>
        <w:rPr>
          <w:rFonts w:ascii="Arial" w:hAnsi="Arial" w:cs="Arial"/>
          <w:b/>
        </w:rPr>
        <w:t xml:space="preserve">Discussion: </w:t>
      </w:r>
    </w:p>
    <w:p w14:paraId="608A8ABC" w14:textId="77777777" w:rsidR="00210E88" w:rsidRDefault="00210E88" w:rsidP="00210E88">
      <w:r>
        <w:t>WI: TEI18, 5G_URLLC</w:t>
      </w:r>
    </w:p>
    <w:p w14:paraId="1DC17325" w14:textId="77777777" w:rsidR="00210E88" w:rsidRDefault="00210E88" w:rsidP="00210E88">
      <w:r>
        <w:t>Depends on TS 23.503 CR#0881, TS 23.501 CR#4056, TS 23.502 CR#3838</w:t>
      </w:r>
    </w:p>
    <w:p w14:paraId="5F4B90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7D6E6" w14:textId="56A2BEC2" w:rsidR="00210E88" w:rsidRDefault="00210E88" w:rsidP="00210E88">
      <w:pPr>
        <w:rPr>
          <w:rFonts w:ascii="Arial" w:hAnsi="Arial" w:cs="Arial"/>
          <w:b/>
          <w:sz w:val="24"/>
        </w:rPr>
      </w:pPr>
      <w:r>
        <w:rPr>
          <w:rFonts w:ascii="Arial" w:hAnsi="Arial" w:cs="Arial"/>
          <w:b/>
          <w:color w:val="0000FF"/>
          <w:sz w:val="24"/>
        </w:rPr>
        <w:t>C3-230352</w:t>
      </w:r>
      <w:r>
        <w:rPr>
          <w:rFonts w:ascii="Arial" w:hAnsi="Arial" w:cs="Arial"/>
          <w:b/>
          <w:color w:val="0000FF"/>
          <w:sz w:val="24"/>
        </w:rPr>
        <w:tab/>
      </w:r>
      <w:r>
        <w:rPr>
          <w:rFonts w:ascii="Arial" w:hAnsi="Arial" w:cs="Arial"/>
          <w:b/>
          <w:sz w:val="24"/>
        </w:rPr>
        <w:t>Format handling for 3GPP-User-Location-Info AVP</w:t>
      </w:r>
    </w:p>
    <w:p w14:paraId="7F76B8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CR-1682  rev  Cat: F (Rel-18)</w:t>
      </w:r>
      <w:r>
        <w:rPr>
          <w:i/>
        </w:rPr>
        <w:br/>
      </w:r>
      <w:r>
        <w:rPr>
          <w:i/>
        </w:rPr>
        <w:br/>
      </w:r>
      <w:r>
        <w:rPr>
          <w:i/>
        </w:rPr>
        <w:tab/>
      </w:r>
      <w:r>
        <w:rPr>
          <w:i/>
        </w:rPr>
        <w:tab/>
      </w:r>
      <w:r>
        <w:rPr>
          <w:i/>
        </w:rPr>
        <w:tab/>
      </w:r>
      <w:r>
        <w:rPr>
          <w:i/>
        </w:rPr>
        <w:tab/>
      </w:r>
      <w:r>
        <w:rPr>
          <w:i/>
        </w:rPr>
        <w:tab/>
        <w:t>Source: Ericsson</w:t>
      </w:r>
    </w:p>
    <w:p w14:paraId="2C27C60B" w14:textId="77777777" w:rsidR="00210E88" w:rsidRDefault="00210E88" w:rsidP="00210E88">
      <w:pPr>
        <w:rPr>
          <w:rFonts w:ascii="Arial" w:hAnsi="Arial" w:cs="Arial"/>
          <w:b/>
        </w:rPr>
      </w:pPr>
      <w:r>
        <w:rPr>
          <w:rFonts w:ascii="Arial" w:hAnsi="Arial" w:cs="Arial"/>
          <w:b/>
        </w:rPr>
        <w:t xml:space="preserve">Abstract: </w:t>
      </w:r>
    </w:p>
    <w:p w14:paraId="5688B55F" w14:textId="77777777" w:rsidR="00210E88" w:rsidRDefault="00210E88" w:rsidP="00210E88">
      <w:r>
        <w:t>Summary of Change: The description of 3GPP-User-Location-Info AVP is updated to refer to TS 29.061 for the coding of those values that are not described in TS 29.274, i.e. 5G specific values.</w:t>
      </w:r>
    </w:p>
    <w:p w14:paraId="675119A5" w14:textId="77777777" w:rsidR="00210E88" w:rsidRDefault="00210E88" w:rsidP="00210E88">
      <w:pPr>
        <w:rPr>
          <w:rFonts w:ascii="Arial" w:hAnsi="Arial" w:cs="Arial"/>
          <w:b/>
        </w:rPr>
      </w:pPr>
      <w:r>
        <w:rPr>
          <w:rFonts w:ascii="Arial" w:hAnsi="Arial" w:cs="Arial"/>
          <w:b/>
        </w:rPr>
        <w:t xml:space="preserve">Discussion: </w:t>
      </w:r>
    </w:p>
    <w:p w14:paraId="32C75B2E" w14:textId="77777777" w:rsidR="00210E88" w:rsidRDefault="00210E88" w:rsidP="00210E88">
      <w:r>
        <w:t>WI: TEI18, 5GS_Ph1-CT</w:t>
      </w:r>
    </w:p>
    <w:p w14:paraId="11595F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CFBD5" w14:textId="3C7C776E" w:rsidR="00210E88" w:rsidRDefault="00210E88" w:rsidP="00210E88">
      <w:pPr>
        <w:rPr>
          <w:rFonts w:ascii="Arial" w:hAnsi="Arial" w:cs="Arial"/>
          <w:b/>
          <w:sz w:val="24"/>
        </w:rPr>
      </w:pPr>
      <w:r>
        <w:rPr>
          <w:rFonts w:ascii="Arial" w:hAnsi="Arial" w:cs="Arial"/>
          <w:b/>
          <w:color w:val="0000FF"/>
          <w:sz w:val="24"/>
        </w:rPr>
        <w:t>C3-230354</w:t>
      </w:r>
      <w:r>
        <w:rPr>
          <w:rFonts w:ascii="Arial" w:hAnsi="Arial" w:cs="Arial"/>
          <w:b/>
          <w:color w:val="0000FF"/>
          <w:sz w:val="24"/>
        </w:rPr>
        <w:tab/>
      </w:r>
      <w:r>
        <w:rPr>
          <w:rFonts w:ascii="Arial" w:hAnsi="Arial" w:cs="Arial"/>
          <w:b/>
          <w:sz w:val="24"/>
        </w:rPr>
        <w:t>Support of indirect feature negotiation</w:t>
      </w:r>
    </w:p>
    <w:p w14:paraId="093385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CR-0209  rev  Cat: F (Rel-18)</w:t>
      </w:r>
      <w:r>
        <w:rPr>
          <w:i/>
        </w:rPr>
        <w:br/>
      </w:r>
      <w:r>
        <w:rPr>
          <w:i/>
        </w:rPr>
        <w:br/>
      </w:r>
      <w:r>
        <w:rPr>
          <w:i/>
        </w:rPr>
        <w:tab/>
      </w:r>
      <w:r>
        <w:rPr>
          <w:i/>
        </w:rPr>
        <w:tab/>
      </w:r>
      <w:r>
        <w:rPr>
          <w:i/>
        </w:rPr>
        <w:tab/>
      </w:r>
      <w:r>
        <w:rPr>
          <w:i/>
        </w:rPr>
        <w:tab/>
      </w:r>
      <w:r>
        <w:rPr>
          <w:i/>
        </w:rPr>
        <w:tab/>
        <w:t>Source: Ericsson</w:t>
      </w:r>
    </w:p>
    <w:p w14:paraId="53BB8B95" w14:textId="77777777" w:rsidR="00210E88" w:rsidRDefault="00210E88" w:rsidP="00210E88">
      <w:pPr>
        <w:rPr>
          <w:rFonts w:ascii="Arial" w:hAnsi="Arial" w:cs="Arial"/>
          <w:b/>
        </w:rPr>
      </w:pPr>
      <w:r>
        <w:rPr>
          <w:rFonts w:ascii="Arial" w:hAnsi="Arial" w:cs="Arial"/>
          <w:b/>
        </w:rPr>
        <w:t xml:space="preserve">Abstract: </w:t>
      </w:r>
    </w:p>
    <w:p w14:paraId="1ACB1DA5" w14:textId="77777777" w:rsidR="00210E88" w:rsidRDefault="00210E88" w:rsidP="00210E88">
      <w:r>
        <w:t>Summary of Change: The notification procedures are updated to introduce the features that the SMF and NF service consumer support and to allow the SMF to derive the features that the NF service consum</w:t>
      </w:r>
    </w:p>
    <w:p w14:paraId="286FA568" w14:textId="77777777" w:rsidR="00210E88" w:rsidRDefault="00210E88" w:rsidP="00210E88">
      <w:pPr>
        <w:rPr>
          <w:rFonts w:ascii="Arial" w:hAnsi="Arial" w:cs="Arial"/>
          <w:b/>
        </w:rPr>
      </w:pPr>
      <w:r>
        <w:rPr>
          <w:rFonts w:ascii="Arial" w:hAnsi="Arial" w:cs="Arial"/>
          <w:b/>
        </w:rPr>
        <w:t xml:space="preserve">Discussion: </w:t>
      </w:r>
    </w:p>
    <w:p w14:paraId="6F36C170" w14:textId="77777777" w:rsidR="00210E88" w:rsidRDefault="00210E88" w:rsidP="00210E88">
      <w:r>
        <w:t>WI: TEI18, 5G_URLLC; eEDGE_5GC</w:t>
      </w:r>
    </w:p>
    <w:p w14:paraId="1D33F8B3" w14:textId="77777777" w:rsidR="00210E88" w:rsidRDefault="00210E88" w:rsidP="00210E88">
      <w:r>
        <w:t>This CR introduces a backward compatibility correction in the OpenAPI specification.</w:t>
      </w:r>
    </w:p>
    <w:p w14:paraId="2C9E5182" w14:textId="77777777" w:rsidR="00210E88" w:rsidRDefault="00210E88" w:rsidP="00210E88">
      <w:r>
        <w:t>Xiaojian (ZTE): add description for CIOT events in clause 5.8</w:t>
      </w:r>
    </w:p>
    <w:p w14:paraId="7629DB06" w14:textId="77777777" w:rsidR="00210E88" w:rsidRDefault="00210E88" w:rsidP="00210E88">
      <w:r>
        <w:t xml:space="preserve">Xiaoyun (Huawei): 1st change, common supported features-&gt; indicates only both features; P column O -&gt; C; NOTE 1 in 5.8; </w:t>
      </w:r>
    </w:p>
    <w:p w14:paraId="0E5A0A7F" w14:textId="77777777" w:rsidR="00210E88" w:rsidRDefault="00210E88" w:rsidP="00210E88">
      <w:r>
        <w:t>Apostolos (Nokia): concern on only support both features</w:t>
      </w:r>
    </w:p>
    <w:p w14:paraId="61C8A774" w14:textId="77777777" w:rsidR="00210E88" w:rsidRDefault="00210E88" w:rsidP="00210E88">
      <w:r>
        <w:t>Susana (Ericsson): r1 is available</w:t>
      </w:r>
    </w:p>
    <w:p w14:paraId="75D150D3" w14:textId="77777777" w:rsidR="00210E88" w:rsidRDefault="00210E88" w:rsidP="00210E88">
      <w:r>
        <w:t>Apostolos (Nokia): fine with r1</w:t>
      </w:r>
    </w:p>
    <w:p w14:paraId="533BF982" w14:textId="77777777" w:rsidR="00210E88" w:rsidRDefault="00210E88" w:rsidP="00210E88">
      <w:r>
        <w:t>Xiaoyun (Huawei): fine with r1</w:t>
      </w:r>
    </w:p>
    <w:p w14:paraId="2CFE2154" w14:textId="77777777" w:rsidR="00210E88" w:rsidRDefault="00210E88" w:rsidP="00210E88">
      <w:r>
        <w:lastRenderedPageBreak/>
        <w:t>Xuefei (Huawei): fine with r1</w:t>
      </w:r>
    </w:p>
    <w:p w14:paraId="7E3BA8A8" w14:textId="77777777" w:rsidR="00210E88" w:rsidRDefault="00210E88" w:rsidP="00210E88">
      <w:r>
        <w:t>Xiaojian (ZTE): fine with r1</w:t>
      </w:r>
    </w:p>
    <w:p w14:paraId="21D1B882" w14:textId="77777777" w:rsidR="00210E88" w:rsidRDefault="00210E88" w:rsidP="00210E88">
      <w:r>
        <w:t>Rev is pre-agreed</w:t>
      </w:r>
    </w:p>
    <w:p w14:paraId="4AB95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C3-230751</w:t>
      </w:r>
      <w:r>
        <w:rPr>
          <w:color w:val="993300"/>
          <w:u w:val="single"/>
        </w:rPr>
        <w:t>.</w:t>
      </w:r>
    </w:p>
    <w:p w14:paraId="0DFE98F8" w14:textId="2DEE7806" w:rsidR="00210E88" w:rsidRDefault="00210E88" w:rsidP="00210E88">
      <w:pPr>
        <w:rPr>
          <w:rFonts w:ascii="Arial" w:hAnsi="Arial" w:cs="Arial"/>
          <w:b/>
          <w:sz w:val="24"/>
        </w:rPr>
      </w:pPr>
      <w:r>
        <w:rPr>
          <w:rFonts w:ascii="Arial" w:hAnsi="Arial" w:cs="Arial"/>
          <w:b/>
          <w:color w:val="0000FF"/>
          <w:sz w:val="24"/>
        </w:rPr>
        <w:t>C3-230360</w:t>
      </w:r>
      <w:r>
        <w:rPr>
          <w:rFonts w:ascii="Arial" w:hAnsi="Arial" w:cs="Arial"/>
          <w:b/>
          <w:color w:val="0000FF"/>
          <w:sz w:val="24"/>
        </w:rPr>
        <w:tab/>
      </w:r>
      <w:r>
        <w:rPr>
          <w:rFonts w:ascii="Arial" w:hAnsi="Arial" w:cs="Arial"/>
          <w:b/>
          <w:sz w:val="24"/>
        </w:rPr>
        <w:t>Support of indirect feature negotiation</w:t>
      </w:r>
    </w:p>
    <w:p w14:paraId="3921B9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CR-1016  rev  Cat: F (Rel-18)</w:t>
      </w:r>
      <w:r>
        <w:rPr>
          <w:i/>
        </w:rPr>
        <w:br/>
      </w:r>
      <w:r>
        <w:rPr>
          <w:i/>
        </w:rPr>
        <w:br/>
      </w:r>
      <w:r>
        <w:rPr>
          <w:i/>
        </w:rPr>
        <w:tab/>
      </w:r>
      <w:r>
        <w:rPr>
          <w:i/>
        </w:rPr>
        <w:tab/>
      </w:r>
      <w:r>
        <w:rPr>
          <w:i/>
        </w:rPr>
        <w:tab/>
      </w:r>
      <w:r>
        <w:rPr>
          <w:i/>
        </w:rPr>
        <w:tab/>
      </w:r>
      <w:r>
        <w:rPr>
          <w:i/>
        </w:rPr>
        <w:tab/>
        <w:t>Source: Ericsson</w:t>
      </w:r>
    </w:p>
    <w:p w14:paraId="25231825" w14:textId="77777777" w:rsidR="00210E88" w:rsidRDefault="00210E88" w:rsidP="00210E88">
      <w:pPr>
        <w:rPr>
          <w:rFonts w:ascii="Arial" w:hAnsi="Arial" w:cs="Arial"/>
          <w:b/>
        </w:rPr>
      </w:pPr>
      <w:r>
        <w:rPr>
          <w:rFonts w:ascii="Arial" w:hAnsi="Arial" w:cs="Arial"/>
          <w:b/>
        </w:rPr>
        <w:t xml:space="preserve">Abstract: </w:t>
      </w:r>
    </w:p>
    <w:p w14:paraId="23E4F205" w14:textId="77777777" w:rsidR="00210E88" w:rsidRDefault="00210E88" w:rsidP="00210E88">
      <w:r>
        <w:t>Summary of Change: This CR introduces a new attribute, nFCSuppFeats, as part of SmPolicyDecision data type to indicate the features supported by the AF/NEF in Nsmf_EventExposure service. A new feature</w:t>
      </w:r>
    </w:p>
    <w:p w14:paraId="36E81953" w14:textId="77777777" w:rsidR="00210E88" w:rsidRDefault="00210E88" w:rsidP="00210E88">
      <w:pPr>
        <w:rPr>
          <w:rFonts w:ascii="Arial" w:hAnsi="Arial" w:cs="Arial"/>
          <w:b/>
        </w:rPr>
      </w:pPr>
      <w:r>
        <w:rPr>
          <w:rFonts w:ascii="Arial" w:hAnsi="Arial" w:cs="Arial"/>
          <w:b/>
        </w:rPr>
        <w:t xml:space="preserve">Discussion: </w:t>
      </w:r>
    </w:p>
    <w:p w14:paraId="51E34834" w14:textId="77777777" w:rsidR="00210E88" w:rsidRDefault="00210E88" w:rsidP="00210E88">
      <w:r>
        <w:t>WI: TEI18, 5G_URLLC; eEDGE_5GC</w:t>
      </w:r>
    </w:p>
    <w:p w14:paraId="52C6F19E" w14:textId="77777777" w:rsidR="00210E88" w:rsidRDefault="00210E88" w:rsidP="00210E88">
      <w:r>
        <w:t>This CR does introduce a backward compatibility correction in the OpenAPI specification.</w:t>
      </w:r>
    </w:p>
    <w:p w14:paraId="503F034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F4AAF" w14:textId="7D389046" w:rsidR="00210E88" w:rsidRDefault="00210E88" w:rsidP="00210E88">
      <w:pPr>
        <w:rPr>
          <w:rFonts w:ascii="Arial" w:hAnsi="Arial" w:cs="Arial"/>
          <w:b/>
          <w:sz w:val="24"/>
        </w:rPr>
      </w:pPr>
      <w:r>
        <w:rPr>
          <w:rFonts w:ascii="Arial" w:hAnsi="Arial" w:cs="Arial"/>
          <w:b/>
          <w:color w:val="0000FF"/>
          <w:sz w:val="24"/>
        </w:rPr>
        <w:t>C3-230361</w:t>
      </w:r>
      <w:r>
        <w:rPr>
          <w:rFonts w:ascii="Arial" w:hAnsi="Arial" w:cs="Arial"/>
          <w:b/>
          <w:color w:val="0000FF"/>
          <w:sz w:val="24"/>
        </w:rPr>
        <w:tab/>
      </w:r>
      <w:r>
        <w:rPr>
          <w:rFonts w:ascii="Arial" w:hAnsi="Arial" w:cs="Arial"/>
          <w:b/>
          <w:sz w:val="24"/>
        </w:rPr>
        <w:t>Generalization of QoS monitoring control description</w:t>
      </w:r>
    </w:p>
    <w:p w14:paraId="40FCE4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CR-1017  rev  Cat: F (Rel-18)</w:t>
      </w:r>
      <w:r>
        <w:rPr>
          <w:i/>
        </w:rPr>
        <w:br/>
      </w:r>
      <w:r>
        <w:rPr>
          <w:i/>
        </w:rPr>
        <w:br/>
      </w:r>
      <w:r>
        <w:rPr>
          <w:i/>
        </w:rPr>
        <w:tab/>
      </w:r>
      <w:r>
        <w:rPr>
          <w:i/>
        </w:rPr>
        <w:tab/>
      </w:r>
      <w:r>
        <w:rPr>
          <w:i/>
        </w:rPr>
        <w:tab/>
      </w:r>
      <w:r>
        <w:rPr>
          <w:i/>
        </w:rPr>
        <w:tab/>
      </w:r>
      <w:r>
        <w:rPr>
          <w:i/>
        </w:rPr>
        <w:tab/>
        <w:t>Source: Ericsson</w:t>
      </w:r>
    </w:p>
    <w:p w14:paraId="3BB44B68" w14:textId="77777777" w:rsidR="00210E88" w:rsidRDefault="00210E88" w:rsidP="00210E88">
      <w:pPr>
        <w:rPr>
          <w:rFonts w:ascii="Arial" w:hAnsi="Arial" w:cs="Arial"/>
          <w:b/>
        </w:rPr>
      </w:pPr>
      <w:r>
        <w:rPr>
          <w:rFonts w:ascii="Arial" w:hAnsi="Arial" w:cs="Arial"/>
          <w:b/>
        </w:rPr>
        <w:t xml:space="preserve">Abstract: </w:t>
      </w:r>
    </w:p>
    <w:p w14:paraId="1E95F34A" w14:textId="77777777" w:rsidR="00210E88" w:rsidRDefault="00210E88" w:rsidP="00210E88">
      <w:r>
        <w:t>Summary of Change: The procedures related to QoS monitoring, PCC rule information and the description of the relevant data types are generalized so that it is not limited to QoS monitoring for packet</w:t>
      </w:r>
    </w:p>
    <w:p w14:paraId="0122997C" w14:textId="77777777" w:rsidR="00210E88" w:rsidRDefault="00210E88" w:rsidP="00210E88">
      <w:pPr>
        <w:rPr>
          <w:rFonts w:ascii="Arial" w:hAnsi="Arial" w:cs="Arial"/>
          <w:b/>
        </w:rPr>
      </w:pPr>
      <w:r>
        <w:rPr>
          <w:rFonts w:ascii="Arial" w:hAnsi="Arial" w:cs="Arial"/>
          <w:b/>
        </w:rPr>
        <w:t xml:space="preserve">Discussion: </w:t>
      </w:r>
    </w:p>
    <w:p w14:paraId="2F72B92F" w14:textId="77777777" w:rsidR="00210E88" w:rsidRDefault="00210E88" w:rsidP="00210E88">
      <w:r>
        <w:t>WI: TEI18, 5G_URLLC</w:t>
      </w:r>
    </w:p>
    <w:p w14:paraId="5CC3ABF4" w14:textId="77777777" w:rsidR="00210E88" w:rsidRDefault="00210E88" w:rsidP="00210E88">
      <w:r>
        <w:t>Depends on TS 23.503 CR#0881, TS 23.501 CR#4056, TS 23.502 CR#3838</w:t>
      </w:r>
    </w:p>
    <w:p w14:paraId="4C47B9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3C250" w14:textId="1A198A46" w:rsidR="00210E88" w:rsidRDefault="00210E88" w:rsidP="00210E88">
      <w:pPr>
        <w:rPr>
          <w:rFonts w:ascii="Arial" w:hAnsi="Arial" w:cs="Arial"/>
          <w:b/>
          <w:sz w:val="24"/>
        </w:rPr>
      </w:pPr>
      <w:r>
        <w:rPr>
          <w:rFonts w:ascii="Arial" w:hAnsi="Arial" w:cs="Arial"/>
          <w:b/>
          <w:color w:val="0000FF"/>
          <w:sz w:val="24"/>
        </w:rPr>
        <w:t>C3-230372</w:t>
      </w:r>
      <w:r>
        <w:rPr>
          <w:rFonts w:ascii="Arial" w:hAnsi="Arial" w:cs="Arial"/>
          <w:b/>
          <w:color w:val="0000FF"/>
          <w:sz w:val="24"/>
        </w:rPr>
        <w:tab/>
      </w:r>
      <w:r>
        <w:rPr>
          <w:rFonts w:ascii="Arial" w:hAnsi="Arial" w:cs="Arial"/>
          <w:b/>
          <w:sz w:val="24"/>
        </w:rPr>
        <w:t>Generalization of QoS monitoring control description</w:t>
      </w:r>
    </w:p>
    <w:p w14:paraId="57030AC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CR-0470  rev  Cat: F (Rel-18)</w:t>
      </w:r>
      <w:r>
        <w:rPr>
          <w:i/>
        </w:rPr>
        <w:br/>
      </w:r>
      <w:r>
        <w:rPr>
          <w:i/>
        </w:rPr>
        <w:br/>
      </w:r>
      <w:r>
        <w:rPr>
          <w:i/>
        </w:rPr>
        <w:tab/>
      </w:r>
      <w:r>
        <w:rPr>
          <w:i/>
        </w:rPr>
        <w:tab/>
      </w:r>
      <w:r>
        <w:rPr>
          <w:i/>
        </w:rPr>
        <w:tab/>
      </w:r>
      <w:r>
        <w:rPr>
          <w:i/>
        </w:rPr>
        <w:tab/>
      </w:r>
      <w:r>
        <w:rPr>
          <w:i/>
        </w:rPr>
        <w:tab/>
        <w:t>Source: Ericsson</w:t>
      </w:r>
    </w:p>
    <w:p w14:paraId="67A567CA" w14:textId="77777777" w:rsidR="00210E88" w:rsidRDefault="00210E88" w:rsidP="00210E88">
      <w:pPr>
        <w:rPr>
          <w:rFonts w:ascii="Arial" w:hAnsi="Arial" w:cs="Arial"/>
          <w:b/>
        </w:rPr>
      </w:pPr>
      <w:r>
        <w:rPr>
          <w:rFonts w:ascii="Arial" w:hAnsi="Arial" w:cs="Arial"/>
          <w:b/>
        </w:rPr>
        <w:t xml:space="preserve">Abstract: </w:t>
      </w:r>
    </w:p>
    <w:p w14:paraId="3970254A" w14:textId="77777777" w:rsidR="00210E88" w:rsidRDefault="00210E88" w:rsidP="00210E88">
      <w:r>
        <w:t>Summary of Change: The procedures related to QoS monitoring and the description of the relevant data types are generalized so that it is not limited to QoS monitoring for packet delay scenarios.</w:t>
      </w:r>
    </w:p>
    <w:p w14:paraId="00B33E0E" w14:textId="77777777" w:rsidR="00210E88" w:rsidRDefault="00210E88" w:rsidP="00210E88">
      <w:pPr>
        <w:rPr>
          <w:rFonts w:ascii="Arial" w:hAnsi="Arial" w:cs="Arial"/>
          <w:b/>
        </w:rPr>
      </w:pPr>
      <w:r>
        <w:rPr>
          <w:rFonts w:ascii="Arial" w:hAnsi="Arial" w:cs="Arial"/>
          <w:b/>
        </w:rPr>
        <w:t xml:space="preserve">Discussion: </w:t>
      </w:r>
    </w:p>
    <w:p w14:paraId="44497BA0" w14:textId="77777777" w:rsidR="00210E88" w:rsidRDefault="00210E88" w:rsidP="00210E88">
      <w:r>
        <w:t>WI: TEI18, 5G_URLLC</w:t>
      </w:r>
    </w:p>
    <w:p w14:paraId="1125D240" w14:textId="77777777" w:rsidR="00210E88" w:rsidRDefault="00210E88" w:rsidP="00210E88">
      <w:r>
        <w:t>Depends on TS 23.503 CR#0881, TS 23.501 CR#4056, TS 23.502 CR#3838</w:t>
      </w:r>
    </w:p>
    <w:p w14:paraId="41B7D2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A506E" w14:textId="2D37830B" w:rsidR="00210E88" w:rsidRDefault="00210E88" w:rsidP="00210E88">
      <w:pPr>
        <w:rPr>
          <w:rFonts w:ascii="Arial" w:hAnsi="Arial" w:cs="Arial"/>
          <w:b/>
          <w:sz w:val="24"/>
        </w:rPr>
      </w:pPr>
      <w:r>
        <w:rPr>
          <w:rFonts w:ascii="Arial" w:hAnsi="Arial" w:cs="Arial"/>
          <w:b/>
          <w:color w:val="0000FF"/>
          <w:sz w:val="24"/>
        </w:rPr>
        <w:lastRenderedPageBreak/>
        <w:t>C3-230373</w:t>
      </w:r>
      <w:r>
        <w:rPr>
          <w:rFonts w:ascii="Arial" w:hAnsi="Arial" w:cs="Arial"/>
          <w:b/>
          <w:color w:val="0000FF"/>
          <w:sz w:val="24"/>
        </w:rPr>
        <w:tab/>
      </w:r>
      <w:r>
        <w:rPr>
          <w:rFonts w:ascii="Arial" w:hAnsi="Arial" w:cs="Arial"/>
          <w:b/>
          <w:sz w:val="24"/>
        </w:rPr>
        <w:t>Support of EAS Rediscovery during the update procedure</w:t>
      </w:r>
    </w:p>
    <w:p w14:paraId="177C46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CR-0471  rev  Cat: F (Rel-18)</w:t>
      </w:r>
      <w:r>
        <w:rPr>
          <w:i/>
        </w:rPr>
        <w:br/>
      </w:r>
      <w:r>
        <w:rPr>
          <w:i/>
        </w:rPr>
        <w:br/>
      </w:r>
      <w:r>
        <w:rPr>
          <w:i/>
        </w:rPr>
        <w:tab/>
      </w:r>
      <w:r>
        <w:rPr>
          <w:i/>
        </w:rPr>
        <w:tab/>
      </w:r>
      <w:r>
        <w:rPr>
          <w:i/>
        </w:rPr>
        <w:tab/>
      </w:r>
      <w:r>
        <w:rPr>
          <w:i/>
        </w:rPr>
        <w:tab/>
      </w:r>
      <w:r>
        <w:rPr>
          <w:i/>
        </w:rPr>
        <w:tab/>
        <w:t>Source: Ericsson</w:t>
      </w:r>
    </w:p>
    <w:p w14:paraId="63FE3579" w14:textId="77777777" w:rsidR="00210E88" w:rsidRDefault="00210E88" w:rsidP="00210E88">
      <w:pPr>
        <w:rPr>
          <w:rFonts w:ascii="Arial" w:hAnsi="Arial" w:cs="Arial"/>
          <w:b/>
        </w:rPr>
      </w:pPr>
      <w:r>
        <w:rPr>
          <w:rFonts w:ascii="Arial" w:hAnsi="Arial" w:cs="Arial"/>
          <w:b/>
        </w:rPr>
        <w:t xml:space="preserve">Abstract: </w:t>
      </w:r>
    </w:p>
    <w:p w14:paraId="4AA9214C" w14:textId="77777777" w:rsidR="00210E88" w:rsidRDefault="00210E88" w:rsidP="00210E88">
      <w:r>
        <w:t>Summary of Change: The procedure related to the updated provisioning of traffic routing information is impacted so that the NEF/AF can provide the PCF with the EAS rediscovery indicator.</w:t>
      </w:r>
    </w:p>
    <w:p w14:paraId="26E2E24C" w14:textId="77777777" w:rsidR="00210E88" w:rsidRDefault="00210E88" w:rsidP="00210E88">
      <w:pPr>
        <w:rPr>
          <w:rFonts w:ascii="Arial" w:hAnsi="Arial" w:cs="Arial"/>
          <w:b/>
        </w:rPr>
      </w:pPr>
      <w:r>
        <w:rPr>
          <w:rFonts w:ascii="Arial" w:hAnsi="Arial" w:cs="Arial"/>
          <w:b/>
        </w:rPr>
        <w:t xml:space="preserve">Discussion: </w:t>
      </w:r>
    </w:p>
    <w:p w14:paraId="2F3D5363" w14:textId="77777777" w:rsidR="00210E88" w:rsidRDefault="00210E88" w:rsidP="00210E88">
      <w:r>
        <w:t>WI: TEI18, eEDGE_5GC</w:t>
      </w:r>
    </w:p>
    <w:p w14:paraId="294ECF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B000F" w14:textId="212921FE" w:rsidR="00210E88" w:rsidRDefault="00210E88" w:rsidP="00210E88">
      <w:pPr>
        <w:rPr>
          <w:rFonts w:ascii="Arial" w:hAnsi="Arial" w:cs="Arial"/>
          <w:b/>
          <w:sz w:val="24"/>
        </w:rPr>
      </w:pPr>
      <w:r>
        <w:rPr>
          <w:rFonts w:ascii="Arial" w:hAnsi="Arial" w:cs="Arial"/>
          <w:b/>
          <w:color w:val="0000FF"/>
          <w:sz w:val="24"/>
        </w:rPr>
        <w:t>C3-230374</w:t>
      </w:r>
      <w:r>
        <w:rPr>
          <w:rFonts w:ascii="Arial" w:hAnsi="Arial" w:cs="Arial"/>
          <w:b/>
          <w:color w:val="0000FF"/>
          <w:sz w:val="24"/>
        </w:rPr>
        <w:tab/>
      </w:r>
      <w:r>
        <w:rPr>
          <w:rFonts w:ascii="Arial" w:hAnsi="Arial" w:cs="Arial"/>
          <w:b/>
          <w:sz w:val="24"/>
        </w:rPr>
        <w:t>Support of indirect feature negotiation</w:t>
      </w:r>
    </w:p>
    <w:p w14:paraId="5EDF02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CR-0472  rev  Cat: F (Rel-18)</w:t>
      </w:r>
      <w:r>
        <w:rPr>
          <w:i/>
        </w:rPr>
        <w:br/>
      </w:r>
      <w:r>
        <w:rPr>
          <w:i/>
        </w:rPr>
        <w:br/>
      </w:r>
      <w:r>
        <w:rPr>
          <w:i/>
        </w:rPr>
        <w:tab/>
      </w:r>
      <w:r>
        <w:rPr>
          <w:i/>
        </w:rPr>
        <w:tab/>
      </w:r>
      <w:r>
        <w:rPr>
          <w:i/>
        </w:rPr>
        <w:tab/>
      </w:r>
      <w:r>
        <w:rPr>
          <w:i/>
        </w:rPr>
        <w:tab/>
      </w:r>
      <w:r>
        <w:rPr>
          <w:i/>
        </w:rPr>
        <w:tab/>
        <w:t>Source: Ericsson</w:t>
      </w:r>
    </w:p>
    <w:p w14:paraId="2EEABD27" w14:textId="77777777" w:rsidR="00210E88" w:rsidRDefault="00210E88" w:rsidP="00210E88">
      <w:pPr>
        <w:rPr>
          <w:rFonts w:ascii="Arial" w:hAnsi="Arial" w:cs="Arial"/>
          <w:b/>
        </w:rPr>
      </w:pPr>
      <w:r>
        <w:rPr>
          <w:rFonts w:ascii="Arial" w:hAnsi="Arial" w:cs="Arial"/>
          <w:b/>
        </w:rPr>
        <w:t xml:space="preserve">Abstract: </w:t>
      </w:r>
    </w:p>
    <w:p w14:paraId="5C18A48C" w14:textId="77777777" w:rsidR="00210E88" w:rsidRDefault="00210E88" w:rsidP="00210E88">
      <w:r>
        <w:t>Summary of Change: The procedures related to the initial provisioning of traffic routing information and QoS monitoring are impacted so that the NEF/AF can provide the PCF the header 3gpp-Sbi-Consumer</w:t>
      </w:r>
    </w:p>
    <w:p w14:paraId="59985E37" w14:textId="77777777" w:rsidR="00210E88" w:rsidRDefault="00210E88" w:rsidP="00210E88">
      <w:pPr>
        <w:rPr>
          <w:rFonts w:ascii="Arial" w:hAnsi="Arial" w:cs="Arial"/>
          <w:b/>
        </w:rPr>
      </w:pPr>
      <w:r>
        <w:rPr>
          <w:rFonts w:ascii="Arial" w:hAnsi="Arial" w:cs="Arial"/>
          <w:b/>
        </w:rPr>
        <w:t xml:space="preserve">Discussion: </w:t>
      </w:r>
    </w:p>
    <w:p w14:paraId="0B0835CF" w14:textId="77777777" w:rsidR="00210E88" w:rsidRDefault="00210E88" w:rsidP="00210E88">
      <w:r>
        <w:t>WI: TEI18, eEDGE_5GC</w:t>
      </w:r>
    </w:p>
    <w:p w14:paraId="3CF09C3E" w14:textId="77777777" w:rsidR="00210E88" w:rsidRDefault="00210E88" w:rsidP="00210E88">
      <w:r>
        <w:t>Apostolos (Nokia): need to define a new IE not the header</w:t>
      </w:r>
    </w:p>
    <w:p w14:paraId="21A416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E3F7" w14:textId="641E5C20" w:rsidR="00210E88" w:rsidRDefault="00210E88" w:rsidP="00210E88">
      <w:pPr>
        <w:rPr>
          <w:rFonts w:ascii="Arial" w:hAnsi="Arial" w:cs="Arial"/>
          <w:b/>
          <w:sz w:val="24"/>
        </w:rPr>
      </w:pPr>
      <w:r>
        <w:rPr>
          <w:rFonts w:ascii="Arial" w:hAnsi="Arial" w:cs="Arial"/>
          <w:b/>
          <w:color w:val="0000FF"/>
          <w:sz w:val="24"/>
        </w:rPr>
        <w:t>C3-230375</w:t>
      </w:r>
      <w:r>
        <w:rPr>
          <w:rFonts w:ascii="Arial" w:hAnsi="Arial" w:cs="Arial"/>
          <w:b/>
          <w:color w:val="0000FF"/>
          <w:sz w:val="24"/>
        </w:rPr>
        <w:tab/>
      </w:r>
      <w:r>
        <w:rPr>
          <w:rFonts w:ascii="Arial" w:hAnsi="Arial" w:cs="Arial"/>
          <w:b/>
          <w:sz w:val="24"/>
        </w:rPr>
        <w:t>Support of indirect feature negotiation</w:t>
      </w:r>
    </w:p>
    <w:p w14:paraId="0AB81DC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CR-0390  rev  Cat: F (Rel-18)</w:t>
      </w:r>
      <w:r>
        <w:rPr>
          <w:i/>
        </w:rPr>
        <w:br/>
      </w:r>
      <w:r>
        <w:rPr>
          <w:i/>
        </w:rPr>
        <w:br/>
      </w:r>
      <w:r>
        <w:rPr>
          <w:i/>
        </w:rPr>
        <w:tab/>
      </w:r>
      <w:r>
        <w:rPr>
          <w:i/>
        </w:rPr>
        <w:tab/>
      </w:r>
      <w:r>
        <w:rPr>
          <w:i/>
        </w:rPr>
        <w:tab/>
      </w:r>
      <w:r>
        <w:rPr>
          <w:i/>
        </w:rPr>
        <w:tab/>
      </w:r>
      <w:r>
        <w:rPr>
          <w:i/>
        </w:rPr>
        <w:tab/>
        <w:t>Source: Ericsson</w:t>
      </w:r>
    </w:p>
    <w:p w14:paraId="6A6E764E" w14:textId="77777777" w:rsidR="00210E88" w:rsidRDefault="00210E88" w:rsidP="00210E88">
      <w:pPr>
        <w:rPr>
          <w:rFonts w:ascii="Arial" w:hAnsi="Arial" w:cs="Arial"/>
          <w:b/>
        </w:rPr>
      </w:pPr>
      <w:r>
        <w:rPr>
          <w:rFonts w:ascii="Arial" w:hAnsi="Arial" w:cs="Arial"/>
          <w:b/>
        </w:rPr>
        <w:t xml:space="preserve">Abstract: </w:t>
      </w:r>
    </w:p>
    <w:p w14:paraId="419CBDA3" w14:textId="77777777" w:rsidR="00210E88" w:rsidRDefault="00210E88" w:rsidP="00210E88">
      <w:r>
        <w:t>Summary of Change: This CR introduces a new attribute, nscSuppFeats, as part of TrafficInfluData data type to indicate the features supported by the AF/NEF in Nsmf_EventExposure service.</w:t>
      </w:r>
    </w:p>
    <w:p w14:paraId="3F2A55D8" w14:textId="77777777" w:rsidR="00210E88" w:rsidRDefault="00210E88" w:rsidP="00210E88">
      <w:pPr>
        <w:rPr>
          <w:rFonts w:ascii="Arial" w:hAnsi="Arial" w:cs="Arial"/>
          <w:b/>
        </w:rPr>
      </w:pPr>
      <w:r>
        <w:rPr>
          <w:rFonts w:ascii="Arial" w:hAnsi="Arial" w:cs="Arial"/>
          <w:b/>
        </w:rPr>
        <w:t xml:space="preserve">Discussion: </w:t>
      </w:r>
    </w:p>
    <w:p w14:paraId="7449C393" w14:textId="77777777" w:rsidR="00210E88" w:rsidRDefault="00210E88" w:rsidP="00210E88">
      <w:r>
        <w:t>WI: TEI18, eEDGE_5GC</w:t>
      </w:r>
    </w:p>
    <w:p w14:paraId="6A9D687C" w14:textId="77777777" w:rsidR="00210E88" w:rsidRDefault="00210E88" w:rsidP="00210E88">
      <w:r>
        <w:t>Incomplete OpenAPI impact in Other comments of the cover page</w:t>
      </w:r>
    </w:p>
    <w:p w14:paraId="24914586" w14:textId="77777777" w:rsidR="00210E88" w:rsidRDefault="00210E88" w:rsidP="00210E88">
      <w:r>
        <w:t>This CR does introduce a backward compatibility correction in the OpenAPI specification of Nudr_DataRepository API for Application Data.</w:t>
      </w:r>
    </w:p>
    <w:p w14:paraId="498E0CF2" w14:textId="77777777" w:rsidR="00210E88" w:rsidRDefault="00210E88" w:rsidP="00210E88">
      <w:r>
        <w:t>Rev is pre-agreed</w:t>
      </w:r>
    </w:p>
    <w:p w14:paraId="10082D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C3-230620</w:t>
      </w:r>
      <w:r>
        <w:rPr>
          <w:color w:val="993300"/>
          <w:u w:val="single"/>
        </w:rPr>
        <w:t>.</w:t>
      </w:r>
    </w:p>
    <w:p w14:paraId="7BC12DA2" w14:textId="43802673" w:rsidR="00210E88" w:rsidRDefault="00210E88" w:rsidP="00210E88">
      <w:pPr>
        <w:rPr>
          <w:rFonts w:ascii="Arial" w:hAnsi="Arial" w:cs="Arial"/>
          <w:b/>
          <w:sz w:val="24"/>
        </w:rPr>
      </w:pPr>
      <w:r>
        <w:rPr>
          <w:rFonts w:ascii="Arial" w:hAnsi="Arial" w:cs="Arial"/>
          <w:b/>
          <w:color w:val="0000FF"/>
          <w:sz w:val="24"/>
        </w:rPr>
        <w:t>C3-230379</w:t>
      </w:r>
      <w:r>
        <w:rPr>
          <w:rFonts w:ascii="Arial" w:hAnsi="Arial" w:cs="Arial"/>
          <w:b/>
          <w:color w:val="0000FF"/>
          <w:sz w:val="24"/>
        </w:rPr>
        <w:tab/>
      </w:r>
      <w:r>
        <w:rPr>
          <w:rFonts w:ascii="Arial" w:hAnsi="Arial" w:cs="Arial"/>
          <w:b/>
          <w:sz w:val="24"/>
        </w:rPr>
        <w:t>Generalization of QoS monitoring control description</w:t>
      </w:r>
    </w:p>
    <w:p w14:paraId="609E2E7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CR-0815  rev  Cat: F (Rel-18)</w:t>
      </w:r>
      <w:r>
        <w:rPr>
          <w:i/>
        </w:rPr>
        <w:br/>
      </w:r>
      <w:r>
        <w:rPr>
          <w:i/>
        </w:rPr>
        <w:br/>
      </w:r>
      <w:r>
        <w:rPr>
          <w:i/>
        </w:rPr>
        <w:tab/>
      </w:r>
      <w:r>
        <w:rPr>
          <w:i/>
        </w:rPr>
        <w:tab/>
      </w:r>
      <w:r>
        <w:rPr>
          <w:i/>
        </w:rPr>
        <w:tab/>
      </w:r>
      <w:r>
        <w:rPr>
          <w:i/>
        </w:rPr>
        <w:tab/>
      </w:r>
      <w:r>
        <w:rPr>
          <w:i/>
        </w:rPr>
        <w:tab/>
        <w:t>Source: Ericsson</w:t>
      </w:r>
    </w:p>
    <w:p w14:paraId="0A54518B" w14:textId="77777777" w:rsidR="00210E88" w:rsidRDefault="00210E88" w:rsidP="00210E88">
      <w:pPr>
        <w:rPr>
          <w:rFonts w:ascii="Arial" w:hAnsi="Arial" w:cs="Arial"/>
          <w:b/>
        </w:rPr>
      </w:pPr>
      <w:r>
        <w:rPr>
          <w:rFonts w:ascii="Arial" w:hAnsi="Arial" w:cs="Arial"/>
          <w:b/>
        </w:rPr>
        <w:t xml:space="preserve">Abstract: </w:t>
      </w:r>
    </w:p>
    <w:p w14:paraId="3E0E47BD" w14:textId="77777777" w:rsidR="00210E88" w:rsidRDefault="00210E88" w:rsidP="00210E88">
      <w:r>
        <w:t>Summary of Change: The procedure for setting up an AF session with required QoS needs to be updated so that the packet delay specific information is reported only when QoS monitoring applies for packe</w:t>
      </w:r>
    </w:p>
    <w:p w14:paraId="50C52C1D" w14:textId="77777777" w:rsidR="00210E88" w:rsidRDefault="00210E88" w:rsidP="00210E88">
      <w:pPr>
        <w:rPr>
          <w:rFonts w:ascii="Arial" w:hAnsi="Arial" w:cs="Arial"/>
          <w:b/>
        </w:rPr>
      </w:pPr>
      <w:r>
        <w:rPr>
          <w:rFonts w:ascii="Arial" w:hAnsi="Arial" w:cs="Arial"/>
          <w:b/>
        </w:rPr>
        <w:t xml:space="preserve">Discussion: </w:t>
      </w:r>
    </w:p>
    <w:p w14:paraId="4E6B068A" w14:textId="77777777" w:rsidR="00210E88" w:rsidRDefault="00210E88" w:rsidP="00210E88">
      <w:r>
        <w:t>WI: TEI18, 5G_URLLC</w:t>
      </w:r>
    </w:p>
    <w:p w14:paraId="7DE8D9C2" w14:textId="77777777" w:rsidR="00210E88" w:rsidRDefault="00210E88" w:rsidP="00210E88">
      <w:r>
        <w:t>Depends on TS 23.503 CR#0881, TS 23.501 CR#4056, TS 23.502 CR#3838</w:t>
      </w:r>
    </w:p>
    <w:p w14:paraId="61EC5DEC" w14:textId="77777777" w:rsidR="00210E88" w:rsidRDefault="00210E88" w:rsidP="00210E88">
      <w:r>
        <w:t>Chi (Huawei): will provide feedback via the email. No comments after further check</w:t>
      </w:r>
    </w:p>
    <w:p w14:paraId="69383A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ED6F" w14:textId="666C212F" w:rsidR="00210E88" w:rsidRDefault="00210E88" w:rsidP="00210E88">
      <w:pPr>
        <w:rPr>
          <w:rFonts w:ascii="Arial" w:hAnsi="Arial" w:cs="Arial"/>
          <w:b/>
          <w:sz w:val="24"/>
        </w:rPr>
      </w:pPr>
      <w:r>
        <w:rPr>
          <w:rFonts w:ascii="Arial" w:hAnsi="Arial" w:cs="Arial"/>
          <w:b/>
          <w:color w:val="0000FF"/>
          <w:sz w:val="24"/>
        </w:rPr>
        <w:t>C3-230381</w:t>
      </w:r>
      <w:r>
        <w:rPr>
          <w:rFonts w:ascii="Arial" w:hAnsi="Arial" w:cs="Arial"/>
          <w:b/>
          <w:color w:val="0000FF"/>
          <w:sz w:val="24"/>
        </w:rPr>
        <w:tab/>
      </w:r>
      <w:r>
        <w:rPr>
          <w:rFonts w:ascii="Arial" w:hAnsi="Arial" w:cs="Arial"/>
          <w:b/>
          <w:sz w:val="24"/>
        </w:rPr>
        <w:t>Generalization of QoS monitoring control description</w:t>
      </w:r>
    </w:p>
    <w:p w14:paraId="5E1E9C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CR-0043  rev  Cat: F (Rel-18)</w:t>
      </w:r>
      <w:r>
        <w:rPr>
          <w:i/>
        </w:rPr>
        <w:br/>
      </w:r>
      <w:r>
        <w:rPr>
          <w:i/>
        </w:rPr>
        <w:br/>
      </w:r>
      <w:r>
        <w:rPr>
          <w:i/>
        </w:rPr>
        <w:tab/>
      </w:r>
      <w:r>
        <w:rPr>
          <w:i/>
        </w:rPr>
        <w:tab/>
      </w:r>
      <w:r>
        <w:rPr>
          <w:i/>
        </w:rPr>
        <w:tab/>
      </w:r>
      <w:r>
        <w:rPr>
          <w:i/>
        </w:rPr>
        <w:tab/>
      </w:r>
      <w:r>
        <w:rPr>
          <w:i/>
        </w:rPr>
        <w:tab/>
        <w:t>Source: Ericsson</w:t>
      </w:r>
    </w:p>
    <w:p w14:paraId="1759388A" w14:textId="77777777" w:rsidR="00210E88" w:rsidRDefault="00210E88" w:rsidP="00210E88">
      <w:pPr>
        <w:rPr>
          <w:rFonts w:ascii="Arial" w:hAnsi="Arial" w:cs="Arial"/>
          <w:b/>
        </w:rPr>
      </w:pPr>
      <w:r>
        <w:rPr>
          <w:rFonts w:ascii="Arial" w:hAnsi="Arial" w:cs="Arial"/>
          <w:b/>
        </w:rPr>
        <w:t xml:space="preserve">Abstract: </w:t>
      </w:r>
    </w:p>
    <w:p w14:paraId="65884D6C" w14:textId="77777777" w:rsidR="00210E88" w:rsidRDefault="00210E88" w:rsidP="00210E88">
      <w:r>
        <w:t>Summary of Change: The subscription to Service Data Flow QoS Monitoring Information procedure and the corresponding notification procedure are updated so that the packet delay specific information is</w:t>
      </w:r>
    </w:p>
    <w:p w14:paraId="1006021F" w14:textId="77777777" w:rsidR="00210E88" w:rsidRDefault="00210E88" w:rsidP="00210E88">
      <w:pPr>
        <w:rPr>
          <w:rFonts w:ascii="Arial" w:hAnsi="Arial" w:cs="Arial"/>
          <w:b/>
        </w:rPr>
      </w:pPr>
      <w:r>
        <w:rPr>
          <w:rFonts w:ascii="Arial" w:hAnsi="Arial" w:cs="Arial"/>
          <w:b/>
        </w:rPr>
        <w:t xml:space="preserve">Discussion: </w:t>
      </w:r>
    </w:p>
    <w:p w14:paraId="056A11D4" w14:textId="77777777" w:rsidR="00210E88" w:rsidRDefault="00210E88" w:rsidP="00210E88">
      <w:r>
        <w:t>WI: TEI18, 5G_URLLC</w:t>
      </w:r>
    </w:p>
    <w:p w14:paraId="5147CBD1" w14:textId="77777777" w:rsidR="00210E88" w:rsidRDefault="00210E88" w:rsidP="00210E88">
      <w:r>
        <w:t>Depends on TS 23.503 CR#0881, TS 23.501 CR#4056, TS 23.502 CR#3838</w:t>
      </w:r>
    </w:p>
    <w:p w14:paraId="3BDAC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1E296" w14:textId="76FD6C19" w:rsidR="00210E88" w:rsidRDefault="00210E88" w:rsidP="00210E88">
      <w:pPr>
        <w:rPr>
          <w:rFonts w:ascii="Arial" w:hAnsi="Arial" w:cs="Arial"/>
          <w:b/>
          <w:sz w:val="24"/>
        </w:rPr>
      </w:pPr>
      <w:r>
        <w:rPr>
          <w:rFonts w:ascii="Arial" w:hAnsi="Arial" w:cs="Arial"/>
          <w:b/>
          <w:color w:val="0000FF"/>
          <w:sz w:val="24"/>
        </w:rPr>
        <w:t>C3-230386</w:t>
      </w:r>
      <w:r>
        <w:rPr>
          <w:rFonts w:ascii="Arial" w:hAnsi="Arial" w:cs="Arial"/>
          <w:b/>
          <w:color w:val="0000FF"/>
          <w:sz w:val="24"/>
        </w:rPr>
        <w:tab/>
      </w:r>
      <w:r>
        <w:rPr>
          <w:rFonts w:ascii="Arial" w:hAnsi="Arial" w:cs="Arial"/>
          <w:b/>
          <w:sz w:val="24"/>
        </w:rPr>
        <w:t>Missing edge computing functionality for AF request to influence traffic routing procedures</w:t>
      </w:r>
    </w:p>
    <w:p w14:paraId="1A62FF8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CR-0433  rev  Cat: F (Rel-18)</w:t>
      </w:r>
      <w:r>
        <w:rPr>
          <w:i/>
        </w:rPr>
        <w:br/>
      </w:r>
      <w:r>
        <w:rPr>
          <w:i/>
        </w:rPr>
        <w:br/>
      </w:r>
      <w:r>
        <w:rPr>
          <w:i/>
        </w:rPr>
        <w:tab/>
      </w:r>
      <w:r>
        <w:rPr>
          <w:i/>
        </w:rPr>
        <w:tab/>
      </w:r>
      <w:r>
        <w:rPr>
          <w:i/>
        </w:rPr>
        <w:tab/>
      </w:r>
      <w:r>
        <w:rPr>
          <w:i/>
        </w:rPr>
        <w:tab/>
      </w:r>
      <w:r>
        <w:rPr>
          <w:i/>
        </w:rPr>
        <w:tab/>
        <w:t>Source: Ericsson</w:t>
      </w:r>
    </w:p>
    <w:p w14:paraId="51B9F23A" w14:textId="77777777" w:rsidR="00210E88" w:rsidRDefault="00210E88" w:rsidP="00210E88">
      <w:pPr>
        <w:rPr>
          <w:rFonts w:ascii="Arial" w:hAnsi="Arial" w:cs="Arial"/>
          <w:b/>
        </w:rPr>
      </w:pPr>
      <w:r>
        <w:rPr>
          <w:rFonts w:ascii="Arial" w:hAnsi="Arial" w:cs="Arial"/>
          <w:b/>
        </w:rPr>
        <w:t xml:space="preserve">Abstract: </w:t>
      </w:r>
    </w:p>
    <w:p w14:paraId="250B219D" w14:textId="77777777" w:rsidR="00210E88" w:rsidRDefault="00210E88" w:rsidP="00210E88">
      <w:r>
        <w:t>Summary of Change: Complete the procedure descriptions for the feature AF_latency while the AF sends the AF request to PCF via the NEF at the Create stage. Complete the procedure descriptions for the</w:t>
      </w:r>
    </w:p>
    <w:p w14:paraId="445B6A20" w14:textId="77777777" w:rsidR="00210E88" w:rsidRDefault="00210E88" w:rsidP="00210E88">
      <w:pPr>
        <w:rPr>
          <w:rFonts w:ascii="Arial" w:hAnsi="Arial" w:cs="Arial"/>
          <w:b/>
        </w:rPr>
      </w:pPr>
      <w:r>
        <w:rPr>
          <w:rFonts w:ascii="Arial" w:hAnsi="Arial" w:cs="Arial"/>
          <w:b/>
        </w:rPr>
        <w:t xml:space="preserve">Discussion: </w:t>
      </w:r>
    </w:p>
    <w:p w14:paraId="4B78AFA6" w14:textId="77777777" w:rsidR="00210E88" w:rsidRDefault="00210E88" w:rsidP="00210E88">
      <w:r>
        <w:t>WI: TEI18, eEDGE_5GC</w:t>
      </w:r>
    </w:p>
    <w:p w14:paraId="112E67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8F42A" w14:textId="08306656" w:rsidR="00210E88" w:rsidRDefault="00210E88" w:rsidP="00210E88">
      <w:pPr>
        <w:rPr>
          <w:rFonts w:ascii="Arial" w:hAnsi="Arial" w:cs="Arial"/>
          <w:b/>
          <w:sz w:val="24"/>
        </w:rPr>
      </w:pPr>
      <w:r>
        <w:rPr>
          <w:rFonts w:ascii="Arial" w:hAnsi="Arial" w:cs="Arial"/>
          <w:b/>
          <w:color w:val="0000FF"/>
          <w:sz w:val="24"/>
        </w:rPr>
        <w:t>C3-230417</w:t>
      </w:r>
      <w:r>
        <w:rPr>
          <w:rFonts w:ascii="Arial" w:hAnsi="Arial" w:cs="Arial"/>
          <w:b/>
          <w:color w:val="0000FF"/>
          <w:sz w:val="24"/>
        </w:rPr>
        <w:tab/>
      </w:r>
      <w:r>
        <w:rPr>
          <w:rFonts w:ascii="Arial" w:hAnsi="Arial" w:cs="Arial"/>
          <w:b/>
          <w:sz w:val="24"/>
        </w:rPr>
        <w:t>Updates on 3GPP-Packet-Filter</w:t>
      </w:r>
    </w:p>
    <w:p w14:paraId="375A45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CR-0553  rev  Cat: B (Rel-18)</w:t>
      </w:r>
      <w:r>
        <w:rPr>
          <w:i/>
        </w:rPr>
        <w:br/>
      </w:r>
      <w:r>
        <w:rPr>
          <w:i/>
        </w:rPr>
        <w:br/>
      </w:r>
      <w:r>
        <w:rPr>
          <w:i/>
        </w:rPr>
        <w:tab/>
      </w:r>
      <w:r>
        <w:rPr>
          <w:i/>
        </w:rPr>
        <w:tab/>
      </w:r>
      <w:r>
        <w:rPr>
          <w:i/>
        </w:rPr>
        <w:tab/>
      </w:r>
      <w:r>
        <w:rPr>
          <w:i/>
        </w:rPr>
        <w:tab/>
      </w:r>
      <w:r>
        <w:rPr>
          <w:i/>
        </w:rPr>
        <w:tab/>
        <w:t>Source: Ericsson</w:t>
      </w:r>
    </w:p>
    <w:p w14:paraId="79033928" w14:textId="77777777" w:rsidR="00210E88" w:rsidRDefault="00210E88" w:rsidP="00210E88">
      <w:pPr>
        <w:rPr>
          <w:rFonts w:ascii="Arial" w:hAnsi="Arial" w:cs="Arial"/>
          <w:b/>
        </w:rPr>
      </w:pPr>
      <w:r>
        <w:rPr>
          <w:rFonts w:ascii="Arial" w:hAnsi="Arial" w:cs="Arial"/>
          <w:b/>
        </w:rPr>
        <w:lastRenderedPageBreak/>
        <w:t xml:space="preserve">Discussion: </w:t>
      </w:r>
    </w:p>
    <w:p w14:paraId="2F34BB7A" w14:textId="77777777" w:rsidR="00210E88" w:rsidRDefault="00210E88" w:rsidP="00210E88">
      <w:r>
        <w:t>WI: TEI18, 5GS_Ph1-CT</w:t>
      </w:r>
    </w:p>
    <w:p w14:paraId="2F9323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2B20E" w14:textId="080BB874" w:rsidR="00210E88" w:rsidRDefault="00210E88" w:rsidP="00210E88">
      <w:pPr>
        <w:rPr>
          <w:rFonts w:ascii="Arial" w:hAnsi="Arial" w:cs="Arial"/>
          <w:b/>
          <w:sz w:val="24"/>
        </w:rPr>
      </w:pPr>
      <w:r>
        <w:rPr>
          <w:rFonts w:ascii="Arial" w:hAnsi="Arial" w:cs="Arial"/>
          <w:b/>
          <w:color w:val="0000FF"/>
          <w:sz w:val="24"/>
        </w:rPr>
        <w:t>C3-230423</w:t>
      </w:r>
      <w:r>
        <w:rPr>
          <w:rFonts w:ascii="Arial" w:hAnsi="Arial" w:cs="Arial"/>
          <w:b/>
          <w:color w:val="0000FF"/>
          <w:sz w:val="24"/>
        </w:rPr>
        <w:tab/>
      </w:r>
      <w:r>
        <w:rPr>
          <w:rFonts w:ascii="Arial" w:hAnsi="Arial" w:cs="Arial"/>
          <w:b/>
          <w:sz w:val="24"/>
        </w:rPr>
        <w:t>User Plane Remote Provisioning clarifications</w:t>
      </w:r>
    </w:p>
    <w:p w14:paraId="2150C1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CR-1025  rev  Cat: F (Rel-18)</w:t>
      </w:r>
      <w:r>
        <w:rPr>
          <w:i/>
        </w:rPr>
        <w:br/>
      </w:r>
      <w:r>
        <w:rPr>
          <w:i/>
        </w:rPr>
        <w:br/>
      </w:r>
      <w:r>
        <w:rPr>
          <w:i/>
        </w:rPr>
        <w:tab/>
      </w:r>
      <w:r>
        <w:rPr>
          <w:i/>
        </w:rPr>
        <w:tab/>
      </w:r>
      <w:r>
        <w:rPr>
          <w:i/>
        </w:rPr>
        <w:tab/>
      </w:r>
      <w:r>
        <w:rPr>
          <w:i/>
        </w:rPr>
        <w:tab/>
      </w:r>
      <w:r>
        <w:rPr>
          <w:i/>
        </w:rPr>
        <w:tab/>
        <w:t>Source: Ericsson</w:t>
      </w:r>
    </w:p>
    <w:p w14:paraId="74A9F57B" w14:textId="77777777" w:rsidR="00210E88" w:rsidRDefault="00210E88" w:rsidP="00210E88">
      <w:pPr>
        <w:rPr>
          <w:rFonts w:ascii="Arial" w:hAnsi="Arial" w:cs="Arial"/>
          <w:b/>
        </w:rPr>
      </w:pPr>
      <w:r>
        <w:rPr>
          <w:rFonts w:ascii="Arial" w:hAnsi="Arial" w:cs="Arial"/>
          <w:b/>
        </w:rPr>
        <w:t xml:space="preserve">Discussion: </w:t>
      </w:r>
    </w:p>
    <w:p w14:paraId="7D2675E2" w14:textId="77777777" w:rsidR="00210E88" w:rsidRDefault="00210E88" w:rsidP="00210E88">
      <w:r>
        <w:t>WI: eNPN, TEI18</w:t>
      </w:r>
    </w:p>
    <w:p w14:paraId="0AED19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FFDE0" w14:textId="12CC5DBA" w:rsidR="00210E88" w:rsidRDefault="00210E88" w:rsidP="00210E88">
      <w:pPr>
        <w:rPr>
          <w:rFonts w:ascii="Arial" w:hAnsi="Arial" w:cs="Arial"/>
          <w:b/>
          <w:sz w:val="24"/>
        </w:rPr>
      </w:pPr>
      <w:r>
        <w:rPr>
          <w:rFonts w:ascii="Arial" w:hAnsi="Arial" w:cs="Arial"/>
          <w:b/>
          <w:color w:val="0000FF"/>
          <w:sz w:val="24"/>
        </w:rPr>
        <w:t>C3-230426</w:t>
      </w:r>
      <w:r>
        <w:rPr>
          <w:rFonts w:ascii="Arial" w:hAnsi="Arial" w:cs="Arial"/>
          <w:b/>
          <w:color w:val="0000FF"/>
          <w:sz w:val="24"/>
        </w:rPr>
        <w:tab/>
      </w:r>
      <w:r>
        <w:rPr>
          <w:rFonts w:ascii="Arial" w:hAnsi="Arial" w:cs="Arial"/>
          <w:b/>
          <w:sz w:val="24"/>
        </w:rPr>
        <w:t>PCF rejection of an AF request routed via an incorrect signaling path</w:t>
      </w:r>
    </w:p>
    <w:p w14:paraId="780E353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CR-0477  rev  Cat: B (Rel-18)</w:t>
      </w:r>
      <w:r>
        <w:rPr>
          <w:i/>
        </w:rPr>
        <w:br/>
      </w:r>
      <w:r>
        <w:rPr>
          <w:i/>
        </w:rPr>
        <w:br/>
      </w:r>
      <w:r>
        <w:rPr>
          <w:i/>
        </w:rPr>
        <w:tab/>
      </w:r>
      <w:r>
        <w:rPr>
          <w:i/>
        </w:rPr>
        <w:tab/>
      </w:r>
      <w:r>
        <w:rPr>
          <w:i/>
        </w:rPr>
        <w:tab/>
      </w:r>
      <w:r>
        <w:rPr>
          <w:i/>
        </w:rPr>
        <w:tab/>
      </w:r>
      <w:r>
        <w:rPr>
          <w:i/>
        </w:rPr>
        <w:tab/>
        <w:t>Source: Ericsson</w:t>
      </w:r>
    </w:p>
    <w:p w14:paraId="76C381E0" w14:textId="77777777" w:rsidR="00210E88" w:rsidRDefault="00210E88" w:rsidP="00210E88">
      <w:pPr>
        <w:rPr>
          <w:rFonts w:ascii="Arial" w:hAnsi="Arial" w:cs="Arial"/>
          <w:b/>
        </w:rPr>
      </w:pPr>
      <w:r>
        <w:rPr>
          <w:rFonts w:ascii="Arial" w:hAnsi="Arial" w:cs="Arial"/>
          <w:b/>
        </w:rPr>
        <w:t xml:space="preserve">Discussion: </w:t>
      </w:r>
    </w:p>
    <w:p w14:paraId="38F219DB" w14:textId="77777777" w:rsidR="00210E88" w:rsidRDefault="00210E88" w:rsidP="00210E88">
      <w:r>
        <w:t>WI: TEI18, IIoT</w:t>
      </w:r>
    </w:p>
    <w:p w14:paraId="0183D5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61D1" w14:textId="4E3B8218" w:rsidR="00210E88" w:rsidRDefault="00210E88" w:rsidP="00210E88">
      <w:pPr>
        <w:rPr>
          <w:rFonts w:ascii="Arial" w:hAnsi="Arial" w:cs="Arial"/>
          <w:b/>
          <w:sz w:val="24"/>
        </w:rPr>
      </w:pPr>
      <w:r>
        <w:rPr>
          <w:rFonts w:ascii="Arial" w:hAnsi="Arial" w:cs="Arial"/>
          <w:b/>
          <w:color w:val="0000FF"/>
          <w:sz w:val="24"/>
        </w:rPr>
        <w:t>C3-230427</w:t>
      </w:r>
      <w:r>
        <w:rPr>
          <w:rFonts w:ascii="Arial" w:hAnsi="Arial" w:cs="Arial"/>
          <w:b/>
          <w:color w:val="0000FF"/>
          <w:sz w:val="24"/>
        </w:rPr>
        <w:tab/>
      </w:r>
      <w:r>
        <w:rPr>
          <w:rFonts w:ascii="Arial" w:hAnsi="Arial" w:cs="Arial"/>
          <w:b/>
          <w:sz w:val="24"/>
        </w:rPr>
        <w:t>Specification of application errors for QoS requests</w:t>
      </w:r>
    </w:p>
    <w:p w14:paraId="77C410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CR-0656  rev  Cat: B (Rel-18)</w:t>
      </w:r>
      <w:r>
        <w:rPr>
          <w:i/>
        </w:rPr>
        <w:br/>
      </w:r>
      <w:r>
        <w:rPr>
          <w:i/>
        </w:rPr>
        <w:br/>
      </w:r>
      <w:r>
        <w:rPr>
          <w:i/>
        </w:rPr>
        <w:tab/>
      </w:r>
      <w:r>
        <w:rPr>
          <w:i/>
        </w:rPr>
        <w:tab/>
      </w:r>
      <w:r>
        <w:rPr>
          <w:i/>
        </w:rPr>
        <w:tab/>
      </w:r>
      <w:r>
        <w:rPr>
          <w:i/>
        </w:rPr>
        <w:tab/>
      </w:r>
      <w:r>
        <w:rPr>
          <w:i/>
        </w:rPr>
        <w:tab/>
        <w:t>Source: Ericsson</w:t>
      </w:r>
    </w:p>
    <w:p w14:paraId="01FEDE30" w14:textId="77777777" w:rsidR="00210E88" w:rsidRDefault="00210E88" w:rsidP="00210E88">
      <w:pPr>
        <w:rPr>
          <w:rFonts w:ascii="Arial" w:hAnsi="Arial" w:cs="Arial"/>
          <w:b/>
        </w:rPr>
      </w:pPr>
      <w:r>
        <w:rPr>
          <w:rFonts w:ascii="Arial" w:hAnsi="Arial" w:cs="Arial"/>
          <w:b/>
        </w:rPr>
        <w:t xml:space="preserve">Discussion: </w:t>
      </w:r>
    </w:p>
    <w:p w14:paraId="3F9AC355" w14:textId="77777777" w:rsidR="00210E88" w:rsidRDefault="00210E88" w:rsidP="00210E88">
      <w:r>
        <w:t>WI: TEI18, IIoT</w:t>
      </w:r>
    </w:p>
    <w:p w14:paraId="6F76FA69" w14:textId="77777777" w:rsidR="00210E88" w:rsidRDefault="00210E88" w:rsidP="00210E88">
      <w:r>
        <w:t>This CR impacts the AsSessionWithQoS API with a backwards compatible feature.</w:t>
      </w:r>
    </w:p>
    <w:p w14:paraId="107D93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AADE8" w14:textId="34451316" w:rsidR="00210E88" w:rsidRDefault="00210E88" w:rsidP="00210E88">
      <w:pPr>
        <w:rPr>
          <w:rFonts w:ascii="Arial" w:hAnsi="Arial" w:cs="Arial"/>
          <w:b/>
          <w:sz w:val="24"/>
        </w:rPr>
      </w:pPr>
      <w:r>
        <w:rPr>
          <w:rFonts w:ascii="Arial" w:hAnsi="Arial" w:cs="Arial"/>
          <w:b/>
          <w:color w:val="0000FF"/>
          <w:sz w:val="24"/>
        </w:rPr>
        <w:t>C3-230428</w:t>
      </w:r>
      <w:r>
        <w:rPr>
          <w:rFonts w:ascii="Arial" w:hAnsi="Arial" w:cs="Arial"/>
          <w:b/>
          <w:color w:val="0000FF"/>
          <w:sz w:val="24"/>
        </w:rPr>
        <w:tab/>
      </w:r>
      <w:r>
        <w:rPr>
          <w:rFonts w:ascii="Arial" w:hAnsi="Arial" w:cs="Arial"/>
          <w:b/>
          <w:sz w:val="24"/>
        </w:rPr>
        <w:t>Specification of application errors for QoS requests</w:t>
      </w:r>
    </w:p>
    <w:p w14:paraId="132A75F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CR-0822  rev  Cat: B (Rel-18)</w:t>
      </w:r>
      <w:r>
        <w:rPr>
          <w:i/>
        </w:rPr>
        <w:br/>
      </w:r>
      <w:r>
        <w:rPr>
          <w:i/>
        </w:rPr>
        <w:br/>
      </w:r>
      <w:r>
        <w:rPr>
          <w:i/>
        </w:rPr>
        <w:tab/>
      </w:r>
      <w:r>
        <w:rPr>
          <w:i/>
        </w:rPr>
        <w:tab/>
      </w:r>
      <w:r>
        <w:rPr>
          <w:i/>
        </w:rPr>
        <w:tab/>
      </w:r>
      <w:r>
        <w:rPr>
          <w:i/>
        </w:rPr>
        <w:tab/>
      </w:r>
      <w:r>
        <w:rPr>
          <w:i/>
        </w:rPr>
        <w:tab/>
        <w:t>Source: Ericsson</w:t>
      </w:r>
    </w:p>
    <w:p w14:paraId="372635B2" w14:textId="77777777" w:rsidR="00210E88" w:rsidRDefault="00210E88" w:rsidP="00210E88">
      <w:pPr>
        <w:rPr>
          <w:rFonts w:ascii="Arial" w:hAnsi="Arial" w:cs="Arial"/>
          <w:b/>
        </w:rPr>
      </w:pPr>
      <w:r>
        <w:rPr>
          <w:rFonts w:ascii="Arial" w:hAnsi="Arial" w:cs="Arial"/>
          <w:b/>
        </w:rPr>
        <w:t xml:space="preserve">Discussion: </w:t>
      </w:r>
    </w:p>
    <w:p w14:paraId="632A356A" w14:textId="77777777" w:rsidR="00210E88" w:rsidRDefault="00210E88" w:rsidP="00210E88">
      <w:r>
        <w:t>WI: TEI18, IIoT</w:t>
      </w:r>
    </w:p>
    <w:p w14:paraId="010BCF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9F860" w14:textId="70CB6BDD" w:rsidR="00210E88" w:rsidRDefault="00210E88" w:rsidP="00210E88">
      <w:pPr>
        <w:rPr>
          <w:rFonts w:ascii="Arial" w:hAnsi="Arial" w:cs="Arial"/>
          <w:b/>
          <w:sz w:val="24"/>
        </w:rPr>
      </w:pPr>
      <w:r>
        <w:rPr>
          <w:rFonts w:ascii="Arial" w:hAnsi="Arial" w:cs="Arial"/>
          <w:b/>
          <w:color w:val="0000FF"/>
          <w:sz w:val="24"/>
        </w:rPr>
        <w:t>C3-230429</w:t>
      </w:r>
      <w:r>
        <w:rPr>
          <w:rFonts w:ascii="Arial" w:hAnsi="Arial" w:cs="Arial"/>
          <w:b/>
          <w:color w:val="0000FF"/>
          <w:sz w:val="24"/>
        </w:rPr>
        <w:tab/>
      </w:r>
      <w:r>
        <w:rPr>
          <w:rFonts w:ascii="Arial" w:hAnsi="Arial" w:cs="Arial"/>
          <w:b/>
          <w:sz w:val="24"/>
        </w:rPr>
        <w:t>Specification of application errors for TSC QoS requests</w:t>
      </w:r>
    </w:p>
    <w:p w14:paraId="589671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CR-0048  rev  Cat: B (Rel-18)</w:t>
      </w:r>
      <w:r>
        <w:rPr>
          <w:i/>
        </w:rPr>
        <w:br/>
      </w:r>
      <w:r>
        <w:rPr>
          <w:i/>
        </w:rPr>
        <w:br/>
      </w:r>
      <w:r>
        <w:rPr>
          <w:i/>
        </w:rPr>
        <w:tab/>
      </w:r>
      <w:r>
        <w:rPr>
          <w:i/>
        </w:rPr>
        <w:tab/>
      </w:r>
      <w:r>
        <w:rPr>
          <w:i/>
        </w:rPr>
        <w:tab/>
      </w:r>
      <w:r>
        <w:rPr>
          <w:i/>
        </w:rPr>
        <w:tab/>
      </w:r>
      <w:r>
        <w:rPr>
          <w:i/>
        </w:rPr>
        <w:tab/>
        <w:t>Source: Ericsson</w:t>
      </w:r>
    </w:p>
    <w:p w14:paraId="74C9EAB7" w14:textId="77777777" w:rsidR="00210E88" w:rsidRDefault="00210E88" w:rsidP="00210E88">
      <w:pPr>
        <w:rPr>
          <w:rFonts w:ascii="Arial" w:hAnsi="Arial" w:cs="Arial"/>
          <w:b/>
        </w:rPr>
      </w:pPr>
      <w:r>
        <w:rPr>
          <w:rFonts w:ascii="Arial" w:hAnsi="Arial" w:cs="Arial"/>
          <w:b/>
        </w:rPr>
        <w:lastRenderedPageBreak/>
        <w:t xml:space="preserve">Discussion: </w:t>
      </w:r>
    </w:p>
    <w:p w14:paraId="5414B6B7" w14:textId="77777777" w:rsidR="00210E88" w:rsidRDefault="00210E88" w:rsidP="00210E88">
      <w:r>
        <w:t>WI: TEI18, IIoT</w:t>
      </w:r>
    </w:p>
    <w:p w14:paraId="0DD34301" w14:textId="77777777" w:rsidR="00210E88" w:rsidRDefault="00210E88" w:rsidP="00210E88">
      <w:r>
        <w:t>This CR impacts the Ntsctsf_QoSandTSCAssistance API with a backwards compatible feature.</w:t>
      </w:r>
    </w:p>
    <w:p w14:paraId="4A0521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5EFC7" w14:textId="1EF8A18C" w:rsidR="00210E88" w:rsidRDefault="00210E88" w:rsidP="00210E88">
      <w:pPr>
        <w:rPr>
          <w:rFonts w:ascii="Arial" w:hAnsi="Arial" w:cs="Arial"/>
          <w:b/>
          <w:sz w:val="24"/>
        </w:rPr>
      </w:pPr>
      <w:r>
        <w:rPr>
          <w:rFonts w:ascii="Arial" w:hAnsi="Arial" w:cs="Arial"/>
          <w:b/>
          <w:color w:val="0000FF"/>
          <w:sz w:val="24"/>
        </w:rPr>
        <w:t>C3-230430</w:t>
      </w:r>
      <w:r>
        <w:rPr>
          <w:rFonts w:ascii="Arial" w:hAnsi="Arial" w:cs="Arial"/>
          <w:b/>
          <w:color w:val="0000FF"/>
          <w:sz w:val="24"/>
        </w:rPr>
        <w:tab/>
      </w:r>
      <w:r>
        <w:rPr>
          <w:rFonts w:ascii="Arial" w:hAnsi="Arial" w:cs="Arial"/>
          <w:b/>
          <w:sz w:val="24"/>
        </w:rPr>
        <w:t>Indication of Alternative Service Requirements not supported</w:t>
      </w:r>
    </w:p>
    <w:p w14:paraId="35C45C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CR-0657  rev  Cat: B (Rel-18)</w:t>
      </w:r>
      <w:r>
        <w:rPr>
          <w:i/>
        </w:rPr>
        <w:br/>
      </w:r>
      <w:r>
        <w:rPr>
          <w:i/>
        </w:rPr>
        <w:br/>
      </w:r>
      <w:r>
        <w:rPr>
          <w:i/>
        </w:rPr>
        <w:tab/>
      </w:r>
      <w:r>
        <w:rPr>
          <w:i/>
        </w:rPr>
        <w:tab/>
      </w:r>
      <w:r>
        <w:rPr>
          <w:i/>
        </w:rPr>
        <w:tab/>
      </w:r>
      <w:r>
        <w:rPr>
          <w:i/>
        </w:rPr>
        <w:tab/>
      </w:r>
      <w:r>
        <w:rPr>
          <w:i/>
        </w:rPr>
        <w:tab/>
        <w:t>Source: Ericsson</w:t>
      </w:r>
    </w:p>
    <w:p w14:paraId="0A7EF789" w14:textId="77777777" w:rsidR="00210E88" w:rsidRDefault="00210E88" w:rsidP="00210E88">
      <w:pPr>
        <w:rPr>
          <w:rFonts w:ascii="Arial" w:hAnsi="Arial" w:cs="Arial"/>
          <w:b/>
        </w:rPr>
      </w:pPr>
      <w:r>
        <w:rPr>
          <w:rFonts w:ascii="Arial" w:hAnsi="Arial" w:cs="Arial"/>
          <w:b/>
        </w:rPr>
        <w:t xml:space="preserve">Discussion: </w:t>
      </w:r>
    </w:p>
    <w:p w14:paraId="2732295B" w14:textId="77777777" w:rsidR="00210E88" w:rsidRDefault="00210E88" w:rsidP="00210E88">
      <w:r>
        <w:t>WI: TEI18, IIoT</w:t>
      </w:r>
    </w:p>
    <w:p w14:paraId="43CCF50B" w14:textId="77777777" w:rsidR="00210E88" w:rsidRDefault="00210E88" w:rsidP="00210E88">
      <w:r>
        <w:t>This CR impacts the AsSessionWithQoS API with a backwards compatible feature.</w:t>
      </w:r>
    </w:p>
    <w:p w14:paraId="6D606BB0" w14:textId="77777777" w:rsidR="00210E88" w:rsidRDefault="00210E88" w:rsidP="00210E88">
      <w:r>
        <w:t>Xiaoyun (Huawei): depends on discussion on 0433</w:t>
      </w:r>
    </w:p>
    <w:p w14:paraId="3489E2E1" w14:textId="77777777" w:rsidR="00210E88" w:rsidRDefault="00210E88" w:rsidP="00210E88">
      <w:r>
        <w:t>Fuen (Ericsson): provides revisions</w:t>
      </w:r>
    </w:p>
    <w:p w14:paraId="5C8CEE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C3-230830</w:t>
      </w:r>
      <w:r>
        <w:rPr>
          <w:color w:val="993300"/>
          <w:u w:val="single"/>
        </w:rPr>
        <w:t>.</w:t>
      </w:r>
    </w:p>
    <w:p w14:paraId="435A4DA7" w14:textId="736DD2A5" w:rsidR="00210E88" w:rsidRDefault="00210E88" w:rsidP="00210E88">
      <w:pPr>
        <w:rPr>
          <w:rFonts w:ascii="Arial" w:hAnsi="Arial" w:cs="Arial"/>
          <w:b/>
          <w:sz w:val="24"/>
        </w:rPr>
      </w:pPr>
      <w:r>
        <w:rPr>
          <w:rFonts w:ascii="Arial" w:hAnsi="Arial" w:cs="Arial"/>
          <w:b/>
          <w:color w:val="0000FF"/>
          <w:sz w:val="24"/>
        </w:rPr>
        <w:t>C3-230431</w:t>
      </w:r>
      <w:r>
        <w:rPr>
          <w:rFonts w:ascii="Arial" w:hAnsi="Arial" w:cs="Arial"/>
          <w:b/>
          <w:color w:val="0000FF"/>
          <w:sz w:val="24"/>
        </w:rPr>
        <w:tab/>
      </w:r>
      <w:r>
        <w:rPr>
          <w:rFonts w:ascii="Arial" w:hAnsi="Arial" w:cs="Arial"/>
          <w:b/>
          <w:sz w:val="24"/>
        </w:rPr>
        <w:t>Indication of Alternative Service Requirements not supported</w:t>
      </w:r>
    </w:p>
    <w:p w14:paraId="0C4EDA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CR-0823  rev  Cat: B (Rel-18)</w:t>
      </w:r>
      <w:r>
        <w:rPr>
          <w:i/>
        </w:rPr>
        <w:br/>
      </w:r>
      <w:r>
        <w:rPr>
          <w:i/>
        </w:rPr>
        <w:br/>
      </w:r>
      <w:r>
        <w:rPr>
          <w:i/>
        </w:rPr>
        <w:tab/>
      </w:r>
      <w:r>
        <w:rPr>
          <w:i/>
        </w:rPr>
        <w:tab/>
      </w:r>
      <w:r>
        <w:rPr>
          <w:i/>
        </w:rPr>
        <w:tab/>
      </w:r>
      <w:r>
        <w:rPr>
          <w:i/>
        </w:rPr>
        <w:tab/>
      </w:r>
      <w:r>
        <w:rPr>
          <w:i/>
        </w:rPr>
        <w:tab/>
        <w:t>Source: Ericsson</w:t>
      </w:r>
    </w:p>
    <w:p w14:paraId="405F2667" w14:textId="77777777" w:rsidR="00210E88" w:rsidRDefault="00210E88" w:rsidP="00210E88">
      <w:pPr>
        <w:rPr>
          <w:rFonts w:ascii="Arial" w:hAnsi="Arial" w:cs="Arial"/>
          <w:b/>
        </w:rPr>
      </w:pPr>
      <w:r>
        <w:rPr>
          <w:rFonts w:ascii="Arial" w:hAnsi="Arial" w:cs="Arial"/>
          <w:b/>
        </w:rPr>
        <w:t xml:space="preserve">Discussion: </w:t>
      </w:r>
    </w:p>
    <w:p w14:paraId="4AAE33E2" w14:textId="77777777" w:rsidR="00210E88" w:rsidRDefault="00210E88" w:rsidP="00210E88">
      <w:r>
        <w:t>WI: TEI18, IIoT</w:t>
      </w:r>
    </w:p>
    <w:p w14:paraId="33E06AD2" w14:textId="77777777" w:rsidR="00210E88" w:rsidRDefault="00210E88" w:rsidP="00210E88">
      <w:r>
        <w:t>Xiaoyun (Huawei): depends on discussion on 0433</w:t>
      </w:r>
    </w:p>
    <w:p w14:paraId="7C89A3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FC5A" w14:textId="15BCA4D5" w:rsidR="00210E88" w:rsidRDefault="00210E88" w:rsidP="00210E88">
      <w:pPr>
        <w:rPr>
          <w:rFonts w:ascii="Arial" w:hAnsi="Arial" w:cs="Arial"/>
          <w:b/>
          <w:sz w:val="24"/>
        </w:rPr>
      </w:pPr>
      <w:r>
        <w:rPr>
          <w:rFonts w:ascii="Arial" w:hAnsi="Arial" w:cs="Arial"/>
          <w:b/>
          <w:color w:val="0000FF"/>
          <w:sz w:val="24"/>
        </w:rPr>
        <w:t>C3-230432</w:t>
      </w:r>
      <w:r>
        <w:rPr>
          <w:rFonts w:ascii="Arial" w:hAnsi="Arial" w:cs="Arial"/>
          <w:b/>
          <w:color w:val="0000FF"/>
          <w:sz w:val="24"/>
        </w:rPr>
        <w:tab/>
      </w:r>
      <w:r>
        <w:rPr>
          <w:rFonts w:ascii="Arial" w:hAnsi="Arial" w:cs="Arial"/>
          <w:b/>
          <w:sz w:val="24"/>
        </w:rPr>
        <w:t>Indication of Alternative Service Requirements not supported</w:t>
      </w:r>
    </w:p>
    <w:p w14:paraId="1D8ECD5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CR-0049  rev  Cat: B (Rel-18)</w:t>
      </w:r>
      <w:r>
        <w:rPr>
          <w:i/>
        </w:rPr>
        <w:br/>
      </w:r>
      <w:r>
        <w:rPr>
          <w:i/>
        </w:rPr>
        <w:br/>
      </w:r>
      <w:r>
        <w:rPr>
          <w:i/>
        </w:rPr>
        <w:tab/>
      </w:r>
      <w:r>
        <w:rPr>
          <w:i/>
        </w:rPr>
        <w:tab/>
      </w:r>
      <w:r>
        <w:rPr>
          <w:i/>
        </w:rPr>
        <w:tab/>
      </w:r>
      <w:r>
        <w:rPr>
          <w:i/>
        </w:rPr>
        <w:tab/>
      </w:r>
      <w:r>
        <w:rPr>
          <w:i/>
        </w:rPr>
        <w:tab/>
        <w:t>Source: Ericsson</w:t>
      </w:r>
    </w:p>
    <w:p w14:paraId="01C39619" w14:textId="77777777" w:rsidR="00210E88" w:rsidRDefault="00210E88" w:rsidP="00210E88">
      <w:pPr>
        <w:rPr>
          <w:rFonts w:ascii="Arial" w:hAnsi="Arial" w:cs="Arial"/>
          <w:b/>
        </w:rPr>
      </w:pPr>
      <w:r>
        <w:rPr>
          <w:rFonts w:ascii="Arial" w:hAnsi="Arial" w:cs="Arial"/>
          <w:b/>
        </w:rPr>
        <w:t xml:space="preserve">Discussion: </w:t>
      </w:r>
    </w:p>
    <w:p w14:paraId="10990F2F" w14:textId="77777777" w:rsidR="00210E88" w:rsidRDefault="00210E88" w:rsidP="00210E88">
      <w:r>
        <w:t>WI: TEI18, IIoT</w:t>
      </w:r>
    </w:p>
    <w:p w14:paraId="1799AD38" w14:textId="77777777" w:rsidR="00210E88" w:rsidRDefault="00210E88" w:rsidP="00210E88">
      <w:r>
        <w:t>This CR impacts the Ntsctsf_QoSandTSCAssistance API with a backwards compatible feature.</w:t>
      </w:r>
    </w:p>
    <w:p w14:paraId="22EF1679" w14:textId="77777777" w:rsidR="00210E88" w:rsidRDefault="00210E88" w:rsidP="00210E88">
      <w:r>
        <w:t>Xiaoyun (Huawei): depends on discussion on 0433</w:t>
      </w:r>
    </w:p>
    <w:p w14:paraId="6469550C" w14:textId="77777777" w:rsidR="00210E88" w:rsidRDefault="00210E88" w:rsidP="00210E88">
      <w:r>
        <w:t>Fuen (Ericsson): provides revisions</w:t>
      </w:r>
    </w:p>
    <w:p w14:paraId="6B92D9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C3-230831</w:t>
      </w:r>
      <w:r>
        <w:rPr>
          <w:color w:val="993300"/>
          <w:u w:val="single"/>
        </w:rPr>
        <w:t>.</w:t>
      </w:r>
    </w:p>
    <w:p w14:paraId="010C388E" w14:textId="7668F8AF" w:rsidR="00210E88" w:rsidRDefault="00210E88" w:rsidP="00210E88">
      <w:pPr>
        <w:rPr>
          <w:rFonts w:ascii="Arial" w:hAnsi="Arial" w:cs="Arial"/>
          <w:b/>
          <w:sz w:val="24"/>
        </w:rPr>
      </w:pPr>
      <w:r>
        <w:rPr>
          <w:rFonts w:ascii="Arial" w:hAnsi="Arial" w:cs="Arial"/>
          <w:b/>
          <w:color w:val="0000FF"/>
          <w:sz w:val="24"/>
        </w:rPr>
        <w:t>C3-230433</w:t>
      </w:r>
      <w:r>
        <w:rPr>
          <w:rFonts w:ascii="Arial" w:hAnsi="Arial" w:cs="Arial"/>
          <w:b/>
          <w:color w:val="0000FF"/>
          <w:sz w:val="24"/>
        </w:rPr>
        <w:tab/>
      </w:r>
      <w:r>
        <w:rPr>
          <w:rFonts w:ascii="Arial" w:hAnsi="Arial" w:cs="Arial"/>
          <w:b/>
          <w:sz w:val="24"/>
        </w:rPr>
        <w:t>Correction to Alternative QoS support</w:t>
      </w:r>
    </w:p>
    <w:p w14:paraId="0CC368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CR-1027  rev  Cat: F (Rel-18)</w:t>
      </w:r>
      <w:r>
        <w:rPr>
          <w:i/>
        </w:rPr>
        <w:br/>
      </w:r>
      <w:r>
        <w:rPr>
          <w:i/>
        </w:rPr>
        <w:br/>
      </w:r>
      <w:r>
        <w:rPr>
          <w:i/>
        </w:rPr>
        <w:tab/>
      </w:r>
      <w:r>
        <w:rPr>
          <w:i/>
        </w:rPr>
        <w:tab/>
      </w:r>
      <w:r>
        <w:rPr>
          <w:i/>
        </w:rPr>
        <w:tab/>
      </w:r>
      <w:r>
        <w:rPr>
          <w:i/>
        </w:rPr>
        <w:tab/>
      </w:r>
      <w:r>
        <w:rPr>
          <w:i/>
        </w:rPr>
        <w:tab/>
        <w:t>Source: Ericsson</w:t>
      </w:r>
    </w:p>
    <w:p w14:paraId="6D3AD29D" w14:textId="77777777" w:rsidR="00210E88" w:rsidRDefault="00210E88" w:rsidP="00210E88">
      <w:pPr>
        <w:rPr>
          <w:rFonts w:ascii="Arial" w:hAnsi="Arial" w:cs="Arial"/>
          <w:b/>
        </w:rPr>
      </w:pPr>
      <w:r>
        <w:rPr>
          <w:rFonts w:ascii="Arial" w:hAnsi="Arial" w:cs="Arial"/>
          <w:b/>
        </w:rPr>
        <w:lastRenderedPageBreak/>
        <w:t xml:space="preserve">Discussion: </w:t>
      </w:r>
    </w:p>
    <w:p w14:paraId="400B7503" w14:textId="77777777" w:rsidR="00210E88" w:rsidRDefault="00210E88" w:rsidP="00210E88">
      <w:r>
        <w:t>WI: IIoT, Vertical_LAN, TEI18</w:t>
      </w:r>
    </w:p>
    <w:p w14:paraId="72E0874B" w14:textId="77777777" w:rsidR="00210E88" w:rsidRDefault="00210E88" w:rsidP="00210E88">
      <w:r>
        <w:t>Xiaoyun (Huawei): comments</w:t>
      </w:r>
    </w:p>
    <w:p w14:paraId="3806B6F2" w14:textId="77777777" w:rsidR="00210E88" w:rsidRDefault="00210E88" w:rsidP="00210E88">
      <w:r>
        <w:t>Fuen (Ericsson): provides revisions</w:t>
      </w:r>
    </w:p>
    <w:p w14:paraId="66ABA5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C3-230832</w:t>
      </w:r>
      <w:r>
        <w:rPr>
          <w:color w:val="993300"/>
          <w:u w:val="single"/>
        </w:rPr>
        <w:t>.</w:t>
      </w:r>
    </w:p>
    <w:p w14:paraId="34193D52" w14:textId="161C6D66" w:rsidR="00210E88" w:rsidRDefault="00210E88" w:rsidP="00210E88">
      <w:pPr>
        <w:rPr>
          <w:rFonts w:ascii="Arial" w:hAnsi="Arial" w:cs="Arial"/>
          <w:b/>
          <w:sz w:val="24"/>
        </w:rPr>
      </w:pPr>
      <w:r>
        <w:rPr>
          <w:rFonts w:ascii="Arial" w:hAnsi="Arial" w:cs="Arial"/>
          <w:b/>
          <w:color w:val="0000FF"/>
          <w:sz w:val="24"/>
        </w:rPr>
        <w:t>C3-230434</w:t>
      </w:r>
      <w:r>
        <w:rPr>
          <w:rFonts w:ascii="Arial" w:hAnsi="Arial" w:cs="Arial"/>
          <w:b/>
          <w:color w:val="0000FF"/>
          <w:sz w:val="24"/>
        </w:rPr>
        <w:tab/>
      </w:r>
      <w:r>
        <w:rPr>
          <w:rFonts w:ascii="Arial" w:hAnsi="Arial" w:cs="Arial"/>
          <w:b/>
          <w:sz w:val="24"/>
        </w:rPr>
        <w:t>Correction to Alternative QoS support</w:t>
      </w:r>
    </w:p>
    <w:p w14:paraId="3049F3D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CR-0478  rev  Cat: F (Rel-18)</w:t>
      </w:r>
      <w:r>
        <w:rPr>
          <w:i/>
        </w:rPr>
        <w:br/>
      </w:r>
      <w:r>
        <w:rPr>
          <w:i/>
        </w:rPr>
        <w:br/>
      </w:r>
      <w:r>
        <w:rPr>
          <w:i/>
        </w:rPr>
        <w:tab/>
      </w:r>
      <w:r>
        <w:rPr>
          <w:i/>
        </w:rPr>
        <w:tab/>
      </w:r>
      <w:r>
        <w:rPr>
          <w:i/>
        </w:rPr>
        <w:tab/>
      </w:r>
      <w:r>
        <w:rPr>
          <w:i/>
        </w:rPr>
        <w:tab/>
      </w:r>
      <w:r>
        <w:rPr>
          <w:i/>
        </w:rPr>
        <w:tab/>
        <w:t>Source: Ericsson</w:t>
      </w:r>
    </w:p>
    <w:p w14:paraId="1BACD014" w14:textId="77777777" w:rsidR="00210E88" w:rsidRDefault="00210E88" w:rsidP="00210E88">
      <w:pPr>
        <w:rPr>
          <w:rFonts w:ascii="Arial" w:hAnsi="Arial" w:cs="Arial"/>
          <w:b/>
        </w:rPr>
      </w:pPr>
      <w:r>
        <w:rPr>
          <w:rFonts w:ascii="Arial" w:hAnsi="Arial" w:cs="Arial"/>
          <w:b/>
        </w:rPr>
        <w:t xml:space="preserve">Discussion: </w:t>
      </w:r>
    </w:p>
    <w:p w14:paraId="45123E7D" w14:textId="77777777" w:rsidR="00210E88" w:rsidRDefault="00210E88" w:rsidP="00210E88">
      <w:r>
        <w:t>WI: IIoT, Vertical_LAN, TEI18</w:t>
      </w:r>
    </w:p>
    <w:p w14:paraId="19CF030C" w14:textId="77777777" w:rsidR="00210E88" w:rsidRDefault="00210E88" w:rsidP="00210E88">
      <w:r>
        <w:t>Xiaoyun (Huawei): comments</w:t>
      </w:r>
    </w:p>
    <w:p w14:paraId="6D58D269" w14:textId="77777777" w:rsidR="00210E88" w:rsidRDefault="00210E88" w:rsidP="00210E88">
      <w:r>
        <w:t>Fuen (Ericsson): provides revisions</w:t>
      </w:r>
    </w:p>
    <w:p w14:paraId="370AA9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C3-230833</w:t>
      </w:r>
      <w:r>
        <w:rPr>
          <w:color w:val="993300"/>
          <w:u w:val="single"/>
        </w:rPr>
        <w:t>.</w:t>
      </w:r>
    </w:p>
    <w:p w14:paraId="5B9D8C50" w14:textId="6CE7239D" w:rsidR="00210E88" w:rsidRDefault="00210E88" w:rsidP="00210E88">
      <w:pPr>
        <w:rPr>
          <w:rFonts w:ascii="Arial" w:hAnsi="Arial" w:cs="Arial"/>
          <w:b/>
          <w:sz w:val="24"/>
        </w:rPr>
      </w:pPr>
      <w:r>
        <w:rPr>
          <w:rFonts w:ascii="Arial" w:hAnsi="Arial" w:cs="Arial"/>
          <w:b/>
          <w:color w:val="0000FF"/>
          <w:sz w:val="24"/>
        </w:rPr>
        <w:t>C3-230483</w:t>
      </w:r>
      <w:r>
        <w:rPr>
          <w:rFonts w:ascii="Arial" w:hAnsi="Arial" w:cs="Arial"/>
          <w:b/>
          <w:color w:val="0000FF"/>
          <w:sz w:val="24"/>
        </w:rPr>
        <w:tab/>
      </w:r>
      <w:r>
        <w:rPr>
          <w:rFonts w:ascii="Arial" w:hAnsi="Arial" w:cs="Arial"/>
          <w:b/>
          <w:sz w:val="24"/>
        </w:rPr>
        <w:t>ANDSP and/or OSId support indication to V-PCF</w:t>
      </w:r>
    </w:p>
    <w:p w14:paraId="2F06B8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CR-0437  rev  Cat: F (Rel-18)</w:t>
      </w:r>
      <w:r>
        <w:rPr>
          <w:i/>
        </w:rPr>
        <w:br/>
      </w:r>
      <w:r>
        <w:rPr>
          <w:i/>
        </w:rPr>
        <w:br/>
      </w:r>
      <w:r>
        <w:rPr>
          <w:i/>
        </w:rPr>
        <w:tab/>
      </w:r>
      <w:r>
        <w:rPr>
          <w:i/>
        </w:rPr>
        <w:tab/>
      </w:r>
      <w:r>
        <w:rPr>
          <w:i/>
        </w:rPr>
        <w:tab/>
      </w:r>
      <w:r>
        <w:rPr>
          <w:i/>
        </w:rPr>
        <w:tab/>
      </w:r>
      <w:r>
        <w:rPr>
          <w:i/>
        </w:rPr>
        <w:tab/>
        <w:t>Source: Ericsson</w:t>
      </w:r>
    </w:p>
    <w:p w14:paraId="2744527A" w14:textId="77777777" w:rsidR="00210E88" w:rsidRDefault="00210E88" w:rsidP="00210E88">
      <w:pPr>
        <w:rPr>
          <w:rFonts w:ascii="Arial" w:hAnsi="Arial" w:cs="Arial"/>
          <w:b/>
        </w:rPr>
      </w:pPr>
      <w:r>
        <w:rPr>
          <w:rFonts w:ascii="Arial" w:hAnsi="Arial" w:cs="Arial"/>
          <w:b/>
        </w:rPr>
        <w:t xml:space="preserve">Discussion: </w:t>
      </w:r>
    </w:p>
    <w:p w14:paraId="02D9E968" w14:textId="77777777" w:rsidR="00210E88" w:rsidRDefault="00210E88" w:rsidP="00210E88">
      <w:r>
        <w:t>WI: TEI18, 5GS_Ph1-CT</w:t>
      </w:r>
    </w:p>
    <w:p w14:paraId="19A4216E" w14:textId="77777777" w:rsidR="00210E88" w:rsidRDefault="00210E88" w:rsidP="00210E88">
      <w:r>
        <w:t>Xiaojian (ZTE): comments on UECapabilityIndication; and creation response in 29.525</w:t>
      </w:r>
    </w:p>
    <w:p w14:paraId="379ECE58" w14:textId="77777777" w:rsidR="00210E88" w:rsidRDefault="00210E88" w:rsidP="00210E88">
      <w:r>
        <w:t xml:space="preserve">Xiaoyun (Huawei): depends on SA2 reply LS, should postpone for SA2’s reply </w:t>
      </w:r>
    </w:p>
    <w:p w14:paraId="7560CF03" w14:textId="77777777" w:rsidR="00210E88" w:rsidRDefault="00210E88" w:rsidP="00210E88">
      <w:r>
        <w:t>Fuen (Ericsson): part of the proposal depends on stage 2 reply LS. Further discuss</w:t>
      </w:r>
    </w:p>
    <w:p w14:paraId="7D13E8C2" w14:textId="77777777" w:rsidR="00210E88" w:rsidRDefault="00210E88" w:rsidP="00210E88">
      <w:r>
        <w:t>Xiaoyun (Huawei): need further check</w:t>
      </w:r>
    </w:p>
    <w:p w14:paraId="3397DE7A" w14:textId="77777777" w:rsidR="00210E88" w:rsidRDefault="00210E88" w:rsidP="00210E88">
      <w:r>
        <w:t>Fuen (Ericsson): provides r2</w:t>
      </w:r>
    </w:p>
    <w:p w14:paraId="334F0D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C3-230835</w:t>
      </w:r>
      <w:r>
        <w:rPr>
          <w:color w:val="993300"/>
          <w:u w:val="single"/>
        </w:rPr>
        <w:t>.</w:t>
      </w:r>
    </w:p>
    <w:p w14:paraId="7A4E23C9" w14:textId="35701A15" w:rsidR="00210E88" w:rsidRDefault="00210E88" w:rsidP="00210E88">
      <w:pPr>
        <w:rPr>
          <w:rFonts w:ascii="Arial" w:hAnsi="Arial" w:cs="Arial"/>
          <w:b/>
          <w:sz w:val="24"/>
        </w:rPr>
      </w:pPr>
      <w:r>
        <w:rPr>
          <w:rFonts w:ascii="Arial" w:hAnsi="Arial" w:cs="Arial"/>
          <w:b/>
          <w:color w:val="0000FF"/>
          <w:sz w:val="24"/>
        </w:rPr>
        <w:t>C3-230484</w:t>
      </w:r>
      <w:r>
        <w:rPr>
          <w:rFonts w:ascii="Arial" w:hAnsi="Arial" w:cs="Arial"/>
          <w:b/>
          <w:color w:val="0000FF"/>
          <w:sz w:val="24"/>
        </w:rPr>
        <w:tab/>
      </w:r>
      <w:r>
        <w:rPr>
          <w:rFonts w:ascii="Arial" w:hAnsi="Arial" w:cs="Arial"/>
          <w:b/>
          <w:sz w:val="24"/>
        </w:rPr>
        <w:t>Clarifications to TSC</w:t>
      </w:r>
    </w:p>
    <w:p w14:paraId="7E36BA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CR-0480  rev  Cat: F (Rel-18)</w:t>
      </w:r>
      <w:r>
        <w:rPr>
          <w:i/>
        </w:rPr>
        <w:br/>
      </w:r>
      <w:r>
        <w:rPr>
          <w:i/>
        </w:rPr>
        <w:br/>
      </w:r>
      <w:r>
        <w:rPr>
          <w:i/>
        </w:rPr>
        <w:tab/>
      </w:r>
      <w:r>
        <w:rPr>
          <w:i/>
        </w:rPr>
        <w:tab/>
      </w:r>
      <w:r>
        <w:rPr>
          <w:i/>
        </w:rPr>
        <w:tab/>
      </w:r>
      <w:r>
        <w:rPr>
          <w:i/>
        </w:rPr>
        <w:tab/>
      </w:r>
      <w:r>
        <w:rPr>
          <w:i/>
        </w:rPr>
        <w:tab/>
        <w:t>Source: Ericsson</w:t>
      </w:r>
    </w:p>
    <w:p w14:paraId="2C3CBB0E" w14:textId="77777777" w:rsidR="00210E88" w:rsidRDefault="00210E88" w:rsidP="00210E88">
      <w:pPr>
        <w:rPr>
          <w:rFonts w:ascii="Arial" w:hAnsi="Arial" w:cs="Arial"/>
          <w:b/>
        </w:rPr>
      </w:pPr>
      <w:r>
        <w:rPr>
          <w:rFonts w:ascii="Arial" w:hAnsi="Arial" w:cs="Arial"/>
          <w:b/>
        </w:rPr>
        <w:t xml:space="preserve">Discussion: </w:t>
      </w:r>
    </w:p>
    <w:p w14:paraId="3937AD19" w14:textId="77777777" w:rsidR="00210E88" w:rsidRDefault="00210E88" w:rsidP="00210E88">
      <w:r>
        <w:t>WI: Vertical_LAN, IIoT, TEI18</w:t>
      </w:r>
    </w:p>
    <w:p w14:paraId="0FEC22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55539" w14:textId="2E53F6EC" w:rsidR="00210E88" w:rsidRDefault="00210E88" w:rsidP="00210E88">
      <w:pPr>
        <w:rPr>
          <w:rFonts w:ascii="Arial" w:hAnsi="Arial" w:cs="Arial"/>
          <w:b/>
          <w:sz w:val="24"/>
        </w:rPr>
      </w:pPr>
      <w:r>
        <w:rPr>
          <w:rFonts w:ascii="Arial" w:hAnsi="Arial" w:cs="Arial"/>
          <w:b/>
          <w:color w:val="0000FF"/>
          <w:sz w:val="24"/>
        </w:rPr>
        <w:t>C3-230485</w:t>
      </w:r>
      <w:r>
        <w:rPr>
          <w:rFonts w:ascii="Arial" w:hAnsi="Arial" w:cs="Arial"/>
          <w:b/>
          <w:color w:val="0000FF"/>
          <w:sz w:val="24"/>
        </w:rPr>
        <w:tab/>
      </w:r>
      <w:r>
        <w:rPr>
          <w:rFonts w:ascii="Arial" w:hAnsi="Arial" w:cs="Arial"/>
          <w:b/>
          <w:sz w:val="24"/>
        </w:rPr>
        <w:t>Missing error codes for subscription response</w:t>
      </w:r>
    </w:p>
    <w:p w14:paraId="4C1D95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CR-0481  rev  Cat: F (Rel-18)</w:t>
      </w:r>
      <w:r>
        <w:rPr>
          <w:i/>
        </w:rPr>
        <w:br/>
      </w:r>
      <w:r>
        <w:rPr>
          <w:i/>
        </w:rPr>
        <w:lastRenderedPageBreak/>
        <w:br/>
      </w:r>
      <w:r>
        <w:rPr>
          <w:i/>
        </w:rPr>
        <w:tab/>
      </w:r>
      <w:r>
        <w:rPr>
          <w:i/>
        </w:rPr>
        <w:tab/>
      </w:r>
      <w:r>
        <w:rPr>
          <w:i/>
        </w:rPr>
        <w:tab/>
      </w:r>
      <w:r>
        <w:rPr>
          <w:i/>
        </w:rPr>
        <w:tab/>
      </w:r>
      <w:r>
        <w:rPr>
          <w:i/>
        </w:rPr>
        <w:tab/>
        <w:t>Source: Ericsson</w:t>
      </w:r>
    </w:p>
    <w:p w14:paraId="1061F50D" w14:textId="77777777" w:rsidR="00210E88" w:rsidRDefault="00210E88" w:rsidP="00210E88">
      <w:pPr>
        <w:rPr>
          <w:rFonts w:ascii="Arial" w:hAnsi="Arial" w:cs="Arial"/>
          <w:b/>
        </w:rPr>
      </w:pPr>
      <w:r>
        <w:rPr>
          <w:rFonts w:ascii="Arial" w:hAnsi="Arial" w:cs="Arial"/>
          <w:b/>
        </w:rPr>
        <w:t xml:space="preserve">Discussion: </w:t>
      </w:r>
    </w:p>
    <w:p w14:paraId="1553C706" w14:textId="77777777" w:rsidR="00210E88" w:rsidRDefault="00210E88" w:rsidP="00210E88">
      <w:r>
        <w:t>WI: 5GS_Ph1-CT, TEI18</w:t>
      </w:r>
    </w:p>
    <w:p w14:paraId="23C805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7E6B" w14:textId="1A7E4F30" w:rsidR="00210E88" w:rsidRDefault="00210E88" w:rsidP="00210E88">
      <w:pPr>
        <w:rPr>
          <w:rFonts w:ascii="Arial" w:hAnsi="Arial" w:cs="Arial"/>
          <w:b/>
          <w:sz w:val="24"/>
        </w:rPr>
      </w:pPr>
      <w:r>
        <w:rPr>
          <w:rFonts w:ascii="Arial" w:hAnsi="Arial" w:cs="Arial"/>
          <w:b/>
          <w:color w:val="0000FF"/>
          <w:sz w:val="24"/>
        </w:rPr>
        <w:t>C3-230486</w:t>
      </w:r>
      <w:r>
        <w:rPr>
          <w:rFonts w:ascii="Arial" w:hAnsi="Arial" w:cs="Arial"/>
          <w:b/>
          <w:color w:val="0000FF"/>
          <w:sz w:val="24"/>
        </w:rPr>
        <w:tab/>
      </w:r>
      <w:r>
        <w:rPr>
          <w:rFonts w:ascii="Arial" w:hAnsi="Arial" w:cs="Arial"/>
          <w:b/>
          <w:sz w:val="24"/>
        </w:rPr>
        <w:t>Complete description for Onboarding Indication</w:t>
      </w:r>
    </w:p>
    <w:p w14:paraId="0A0226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CR-0438  rev  Cat: F (Rel-18)</w:t>
      </w:r>
      <w:r>
        <w:rPr>
          <w:i/>
        </w:rPr>
        <w:br/>
      </w:r>
      <w:r>
        <w:rPr>
          <w:i/>
        </w:rPr>
        <w:br/>
      </w:r>
      <w:r>
        <w:rPr>
          <w:i/>
        </w:rPr>
        <w:tab/>
      </w:r>
      <w:r>
        <w:rPr>
          <w:i/>
        </w:rPr>
        <w:tab/>
      </w:r>
      <w:r>
        <w:rPr>
          <w:i/>
        </w:rPr>
        <w:tab/>
      </w:r>
      <w:r>
        <w:rPr>
          <w:i/>
        </w:rPr>
        <w:tab/>
      </w:r>
      <w:r>
        <w:rPr>
          <w:i/>
        </w:rPr>
        <w:tab/>
        <w:t>Source: Ericsson</w:t>
      </w:r>
    </w:p>
    <w:p w14:paraId="40FD4934" w14:textId="77777777" w:rsidR="00210E88" w:rsidRDefault="00210E88" w:rsidP="00210E88">
      <w:pPr>
        <w:rPr>
          <w:rFonts w:ascii="Arial" w:hAnsi="Arial" w:cs="Arial"/>
          <w:b/>
        </w:rPr>
      </w:pPr>
      <w:r>
        <w:rPr>
          <w:rFonts w:ascii="Arial" w:hAnsi="Arial" w:cs="Arial"/>
          <w:b/>
        </w:rPr>
        <w:t xml:space="preserve">Discussion: </w:t>
      </w:r>
    </w:p>
    <w:p w14:paraId="7FD7B030" w14:textId="77777777" w:rsidR="00210E88" w:rsidRDefault="00210E88" w:rsidP="00210E88">
      <w:r>
        <w:t>WI: eNPN, TEI18</w:t>
      </w:r>
    </w:p>
    <w:p w14:paraId="5C2D37CB" w14:textId="77777777" w:rsidR="00210E88" w:rsidRDefault="00210E88" w:rsidP="00210E88">
      <w:r>
        <w:t>Rajesh (Nokia): comments</w:t>
      </w:r>
    </w:p>
    <w:p w14:paraId="30376C09" w14:textId="77777777" w:rsidR="00210E88" w:rsidRDefault="00210E88" w:rsidP="00210E88">
      <w:r>
        <w:t>Chi (Huawei): comments</w:t>
      </w:r>
    </w:p>
    <w:p w14:paraId="48DD70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C3-230803</w:t>
      </w:r>
      <w:r>
        <w:rPr>
          <w:color w:val="993300"/>
          <w:u w:val="single"/>
        </w:rPr>
        <w:t>.</w:t>
      </w:r>
    </w:p>
    <w:p w14:paraId="7AB0A28D" w14:textId="5EE18371" w:rsidR="00210E88" w:rsidRDefault="00210E88" w:rsidP="00210E88">
      <w:pPr>
        <w:rPr>
          <w:rFonts w:ascii="Arial" w:hAnsi="Arial" w:cs="Arial"/>
          <w:b/>
          <w:sz w:val="24"/>
        </w:rPr>
      </w:pPr>
      <w:r>
        <w:rPr>
          <w:rFonts w:ascii="Arial" w:hAnsi="Arial" w:cs="Arial"/>
          <w:b/>
          <w:color w:val="0000FF"/>
          <w:sz w:val="24"/>
        </w:rPr>
        <w:t>C3-230487</w:t>
      </w:r>
      <w:r>
        <w:rPr>
          <w:rFonts w:ascii="Arial" w:hAnsi="Arial" w:cs="Arial"/>
          <w:b/>
          <w:color w:val="0000FF"/>
          <w:sz w:val="24"/>
        </w:rPr>
        <w:tab/>
      </w:r>
      <w:r>
        <w:rPr>
          <w:rFonts w:ascii="Arial" w:hAnsi="Arial" w:cs="Arial"/>
          <w:b/>
          <w:sz w:val="24"/>
        </w:rPr>
        <w:t>Complete Application Errors descriptions</w:t>
      </w:r>
    </w:p>
    <w:p w14:paraId="753802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CR-0482  rev  Cat: F (Rel-18)</w:t>
      </w:r>
      <w:r>
        <w:rPr>
          <w:i/>
        </w:rPr>
        <w:br/>
      </w:r>
      <w:r>
        <w:rPr>
          <w:i/>
        </w:rPr>
        <w:br/>
      </w:r>
      <w:r>
        <w:rPr>
          <w:i/>
        </w:rPr>
        <w:tab/>
      </w:r>
      <w:r>
        <w:rPr>
          <w:i/>
        </w:rPr>
        <w:tab/>
      </w:r>
      <w:r>
        <w:rPr>
          <w:i/>
        </w:rPr>
        <w:tab/>
      </w:r>
      <w:r>
        <w:rPr>
          <w:i/>
        </w:rPr>
        <w:tab/>
      </w:r>
      <w:r>
        <w:rPr>
          <w:i/>
        </w:rPr>
        <w:tab/>
        <w:t>Source: Ericsson</w:t>
      </w:r>
    </w:p>
    <w:p w14:paraId="04984902" w14:textId="77777777" w:rsidR="00210E88" w:rsidRDefault="00210E88" w:rsidP="00210E88">
      <w:pPr>
        <w:rPr>
          <w:rFonts w:ascii="Arial" w:hAnsi="Arial" w:cs="Arial"/>
          <w:b/>
        </w:rPr>
      </w:pPr>
      <w:r>
        <w:rPr>
          <w:rFonts w:ascii="Arial" w:hAnsi="Arial" w:cs="Arial"/>
          <w:b/>
        </w:rPr>
        <w:t xml:space="preserve">Discussion: </w:t>
      </w:r>
    </w:p>
    <w:p w14:paraId="5BDCA939" w14:textId="77777777" w:rsidR="00210E88" w:rsidRDefault="00210E88" w:rsidP="00210E88">
      <w:r>
        <w:t>WI: TEI18, en5GPccSer</w:t>
      </w:r>
    </w:p>
    <w:p w14:paraId="380674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5C39" w14:textId="17E34949" w:rsidR="00210E88" w:rsidRDefault="00210E88" w:rsidP="00210E88">
      <w:pPr>
        <w:rPr>
          <w:rFonts w:ascii="Arial" w:hAnsi="Arial" w:cs="Arial"/>
          <w:b/>
          <w:sz w:val="24"/>
        </w:rPr>
      </w:pPr>
      <w:r>
        <w:rPr>
          <w:rFonts w:ascii="Arial" w:hAnsi="Arial" w:cs="Arial"/>
          <w:b/>
          <w:color w:val="0000FF"/>
          <w:sz w:val="24"/>
        </w:rPr>
        <w:t>C3-230620</w:t>
      </w:r>
      <w:r>
        <w:rPr>
          <w:rFonts w:ascii="Arial" w:hAnsi="Arial" w:cs="Arial"/>
          <w:b/>
          <w:color w:val="0000FF"/>
          <w:sz w:val="24"/>
        </w:rPr>
        <w:tab/>
      </w:r>
      <w:r>
        <w:rPr>
          <w:rFonts w:ascii="Arial" w:hAnsi="Arial" w:cs="Arial"/>
          <w:b/>
          <w:sz w:val="24"/>
        </w:rPr>
        <w:t>Support of indirect feature negotiation</w:t>
      </w:r>
    </w:p>
    <w:p w14:paraId="0360BB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CR-0390  rev 1 Cat: F (Rel-18)</w:t>
      </w:r>
      <w:r>
        <w:rPr>
          <w:i/>
        </w:rPr>
        <w:br/>
      </w:r>
      <w:r>
        <w:rPr>
          <w:i/>
        </w:rPr>
        <w:br/>
      </w:r>
      <w:r>
        <w:rPr>
          <w:i/>
        </w:rPr>
        <w:tab/>
      </w:r>
      <w:r>
        <w:rPr>
          <w:i/>
        </w:rPr>
        <w:tab/>
      </w:r>
      <w:r>
        <w:rPr>
          <w:i/>
        </w:rPr>
        <w:tab/>
      </w:r>
      <w:r>
        <w:rPr>
          <w:i/>
        </w:rPr>
        <w:tab/>
      </w:r>
      <w:r>
        <w:rPr>
          <w:i/>
        </w:rPr>
        <w:tab/>
        <w:t>Source: Ericsson</w:t>
      </w:r>
    </w:p>
    <w:p w14:paraId="3E105D01" w14:textId="77777777" w:rsidR="00210E88" w:rsidRDefault="00210E88" w:rsidP="00210E88">
      <w:pPr>
        <w:rPr>
          <w:color w:val="808080"/>
        </w:rPr>
      </w:pPr>
      <w:r>
        <w:rPr>
          <w:color w:val="808080"/>
        </w:rPr>
        <w:t>(Replaces C3-230375)</w:t>
      </w:r>
    </w:p>
    <w:p w14:paraId="004514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3969" w14:textId="391295FC" w:rsidR="00210E88" w:rsidRDefault="00210E88" w:rsidP="00210E88">
      <w:pPr>
        <w:rPr>
          <w:rFonts w:ascii="Arial" w:hAnsi="Arial" w:cs="Arial"/>
          <w:b/>
          <w:sz w:val="24"/>
        </w:rPr>
      </w:pPr>
      <w:r>
        <w:rPr>
          <w:rFonts w:ascii="Arial" w:hAnsi="Arial" w:cs="Arial"/>
          <w:b/>
          <w:color w:val="0000FF"/>
          <w:sz w:val="24"/>
        </w:rPr>
        <w:t>C3-230624</w:t>
      </w:r>
      <w:r>
        <w:rPr>
          <w:rFonts w:ascii="Arial" w:hAnsi="Arial" w:cs="Arial"/>
          <w:b/>
          <w:color w:val="0000FF"/>
          <w:sz w:val="24"/>
        </w:rPr>
        <w:tab/>
      </w:r>
      <w:r>
        <w:rPr>
          <w:rFonts w:ascii="Arial" w:hAnsi="Arial" w:cs="Arial"/>
          <w:b/>
          <w:sz w:val="24"/>
        </w:rPr>
        <w:t>5GC AF signalling note</w:t>
      </w:r>
    </w:p>
    <w:p w14:paraId="0EC12A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CR-0456  rev 1 Cat: F (Rel-18)</w:t>
      </w:r>
      <w:r>
        <w:rPr>
          <w:i/>
        </w:rPr>
        <w:br/>
      </w:r>
      <w:r>
        <w:rPr>
          <w:i/>
        </w:rPr>
        <w:br/>
      </w:r>
      <w:r>
        <w:rPr>
          <w:i/>
        </w:rPr>
        <w:tab/>
      </w:r>
      <w:r>
        <w:rPr>
          <w:i/>
        </w:rPr>
        <w:tab/>
      </w:r>
      <w:r>
        <w:rPr>
          <w:i/>
        </w:rPr>
        <w:tab/>
      </w:r>
      <w:r>
        <w:rPr>
          <w:i/>
        </w:rPr>
        <w:tab/>
      </w:r>
      <w:r>
        <w:rPr>
          <w:i/>
        </w:rPr>
        <w:tab/>
        <w:t>Source: Peraton Labs, CISA ECD, Ericsson</w:t>
      </w:r>
    </w:p>
    <w:p w14:paraId="536A7202" w14:textId="77777777" w:rsidR="00210E88" w:rsidRDefault="00210E88" w:rsidP="00210E88">
      <w:pPr>
        <w:rPr>
          <w:color w:val="808080"/>
        </w:rPr>
      </w:pPr>
      <w:r>
        <w:rPr>
          <w:color w:val="808080"/>
        </w:rPr>
        <w:t>(Replaces C3-230139)</w:t>
      </w:r>
    </w:p>
    <w:p w14:paraId="46FE97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A896" w14:textId="755EA3E5" w:rsidR="00210E88" w:rsidRDefault="00210E88" w:rsidP="00210E88">
      <w:pPr>
        <w:rPr>
          <w:rFonts w:ascii="Arial" w:hAnsi="Arial" w:cs="Arial"/>
          <w:b/>
          <w:sz w:val="24"/>
        </w:rPr>
      </w:pPr>
      <w:r>
        <w:rPr>
          <w:rFonts w:ascii="Arial" w:hAnsi="Arial" w:cs="Arial"/>
          <w:b/>
          <w:color w:val="0000FF"/>
          <w:sz w:val="24"/>
        </w:rPr>
        <w:t>C3-230625</w:t>
      </w:r>
      <w:r>
        <w:rPr>
          <w:rFonts w:ascii="Arial" w:hAnsi="Arial" w:cs="Arial"/>
          <w:b/>
          <w:color w:val="0000FF"/>
          <w:sz w:val="24"/>
        </w:rPr>
        <w:tab/>
      </w:r>
      <w:r>
        <w:rPr>
          <w:rFonts w:ascii="Arial" w:hAnsi="Arial" w:cs="Arial"/>
          <w:b/>
          <w:sz w:val="24"/>
        </w:rPr>
        <w:t>EPC AF signalling note</w:t>
      </w:r>
    </w:p>
    <w:p w14:paraId="196F46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CR-1680  rev 1 Cat: F (Rel-18)</w:t>
      </w:r>
      <w:r>
        <w:rPr>
          <w:i/>
        </w:rPr>
        <w:br/>
      </w:r>
      <w:r>
        <w:rPr>
          <w:i/>
        </w:rPr>
        <w:lastRenderedPageBreak/>
        <w:br/>
      </w:r>
      <w:r>
        <w:rPr>
          <w:i/>
        </w:rPr>
        <w:tab/>
      </w:r>
      <w:r>
        <w:rPr>
          <w:i/>
        </w:rPr>
        <w:tab/>
      </w:r>
      <w:r>
        <w:rPr>
          <w:i/>
        </w:rPr>
        <w:tab/>
      </w:r>
      <w:r>
        <w:rPr>
          <w:i/>
        </w:rPr>
        <w:tab/>
      </w:r>
      <w:r>
        <w:rPr>
          <w:i/>
        </w:rPr>
        <w:tab/>
        <w:t>Source: Peraton Labs, CISA ECD, Ericsson</w:t>
      </w:r>
    </w:p>
    <w:p w14:paraId="4E5CA86D" w14:textId="77777777" w:rsidR="00210E88" w:rsidRDefault="00210E88" w:rsidP="00210E88">
      <w:pPr>
        <w:rPr>
          <w:color w:val="808080"/>
        </w:rPr>
      </w:pPr>
      <w:r>
        <w:rPr>
          <w:color w:val="808080"/>
        </w:rPr>
        <w:t>(Replaces C3-230138)</w:t>
      </w:r>
    </w:p>
    <w:p w14:paraId="210F81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27D27" w14:textId="1E04124B" w:rsidR="00210E88" w:rsidRDefault="00210E88" w:rsidP="00210E88">
      <w:pPr>
        <w:rPr>
          <w:rFonts w:ascii="Arial" w:hAnsi="Arial" w:cs="Arial"/>
          <w:b/>
          <w:sz w:val="24"/>
        </w:rPr>
      </w:pPr>
      <w:r>
        <w:rPr>
          <w:rFonts w:ascii="Arial" w:hAnsi="Arial" w:cs="Arial"/>
          <w:b/>
          <w:color w:val="0000FF"/>
          <w:sz w:val="24"/>
        </w:rPr>
        <w:t>C3-230626</w:t>
      </w:r>
      <w:r>
        <w:rPr>
          <w:rFonts w:ascii="Arial" w:hAnsi="Arial" w:cs="Arial"/>
          <w:b/>
          <w:color w:val="0000FF"/>
          <w:sz w:val="24"/>
        </w:rPr>
        <w:tab/>
      </w:r>
      <w:r>
        <w:rPr>
          <w:rFonts w:ascii="Arial" w:hAnsi="Arial" w:cs="Arial"/>
          <w:b/>
          <w:sz w:val="24"/>
        </w:rPr>
        <w:t>SMF setting DSCP</w:t>
      </w:r>
    </w:p>
    <w:p w14:paraId="35F180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CR-0145  rev 1 Cat: F (Rel-18)</w:t>
      </w:r>
      <w:r>
        <w:rPr>
          <w:i/>
        </w:rPr>
        <w:br/>
      </w:r>
      <w:r>
        <w:rPr>
          <w:i/>
        </w:rPr>
        <w:br/>
      </w:r>
      <w:r>
        <w:rPr>
          <w:i/>
        </w:rPr>
        <w:tab/>
      </w:r>
      <w:r>
        <w:rPr>
          <w:i/>
        </w:rPr>
        <w:tab/>
      </w:r>
      <w:r>
        <w:rPr>
          <w:i/>
        </w:rPr>
        <w:tab/>
      </w:r>
      <w:r>
        <w:rPr>
          <w:i/>
        </w:rPr>
        <w:tab/>
      </w:r>
      <w:r>
        <w:rPr>
          <w:i/>
        </w:rPr>
        <w:tab/>
        <w:t>Source: Peraton Labs, CISA ECD, Ericsson</w:t>
      </w:r>
    </w:p>
    <w:p w14:paraId="65AA4474" w14:textId="77777777" w:rsidR="00210E88" w:rsidRDefault="00210E88" w:rsidP="00210E88">
      <w:pPr>
        <w:rPr>
          <w:color w:val="808080"/>
        </w:rPr>
      </w:pPr>
      <w:r>
        <w:rPr>
          <w:color w:val="808080"/>
        </w:rPr>
        <w:t>(Replaces C3-230137)</w:t>
      </w:r>
    </w:p>
    <w:p w14:paraId="46787D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E8D88" w14:textId="59AEB163" w:rsidR="00210E88" w:rsidRDefault="00210E88" w:rsidP="00210E88">
      <w:pPr>
        <w:rPr>
          <w:rFonts w:ascii="Arial" w:hAnsi="Arial" w:cs="Arial"/>
          <w:b/>
          <w:sz w:val="24"/>
        </w:rPr>
      </w:pPr>
      <w:r>
        <w:rPr>
          <w:rFonts w:ascii="Arial" w:hAnsi="Arial" w:cs="Arial"/>
          <w:b/>
          <w:color w:val="0000FF"/>
          <w:sz w:val="24"/>
        </w:rPr>
        <w:t>C3-230627</w:t>
      </w:r>
      <w:r>
        <w:rPr>
          <w:rFonts w:ascii="Arial" w:hAnsi="Arial" w:cs="Arial"/>
          <w:b/>
          <w:color w:val="0000FF"/>
          <w:sz w:val="24"/>
        </w:rPr>
        <w:tab/>
      </w:r>
      <w:r>
        <w:rPr>
          <w:rFonts w:ascii="Arial" w:hAnsi="Arial" w:cs="Arial"/>
          <w:b/>
          <w:sz w:val="24"/>
        </w:rPr>
        <w:t>P-GW setting DSCP</w:t>
      </w:r>
    </w:p>
    <w:p w14:paraId="7A8F61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CR-0551  rev 1 Cat: F (Rel-18)</w:t>
      </w:r>
      <w:r>
        <w:rPr>
          <w:i/>
        </w:rPr>
        <w:br/>
      </w:r>
      <w:r>
        <w:rPr>
          <w:i/>
        </w:rPr>
        <w:br/>
      </w:r>
      <w:r>
        <w:rPr>
          <w:i/>
        </w:rPr>
        <w:tab/>
      </w:r>
      <w:r>
        <w:rPr>
          <w:i/>
        </w:rPr>
        <w:tab/>
      </w:r>
      <w:r>
        <w:rPr>
          <w:i/>
        </w:rPr>
        <w:tab/>
      </w:r>
      <w:r>
        <w:rPr>
          <w:i/>
        </w:rPr>
        <w:tab/>
      </w:r>
      <w:r>
        <w:rPr>
          <w:i/>
        </w:rPr>
        <w:tab/>
        <w:t>Source: Peraton Labs, CISA ECD, Ericsson</w:t>
      </w:r>
    </w:p>
    <w:p w14:paraId="0AB02ADA" w14:textId="77777777" w:rsidR="00210E88" w:rsidRDefault="00210E88" w:rsidP="00210E88">
      <w:pPr>
        <w:rPr>
          <w:color w:val="808080"/>
        </w:rPr>
      </w:pPr>
      <w:r>
        <w:rPr>
          <w:color w:val="808080"/>
        </w:rPr>
        <w:t>(Replaces C3-230136)</w:t>
      </w:r>
    </w:p>
    <w:p w14:paraId="3AE9BF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80D37" w14:textId="79AA19F0" w:rsidR="00210E88" w:rsidRDefault="00210E88" w:rsidP="00210E88">
      <w:pPr>
        <w:rPr>
          <w:rFonts w:ascii="Arial" w:hAnsi="Arial" w:cs="Arial"/>
          <w:b/>
          <w:sz w:val="24"/>
        </w:rPr>
      </w:pPr>
      <w:r>
        <w:rPr>
          <w:rFonts w:ascii="Arial" w:hAnsi="Arial" w:cs="Arial"/>
          <w:b/>
          <w:color w:val="0000FF"/>
          <w:sz w:val="24"/>
        </w:rPr>
        <w:t>C3-230716</w:t>
      </w:r>
      <w:r>
        <w:rPr>
          <w:rFonts w:ascii="Arial" w:hAnsi="Arial" w:cs="Arial"/>
          <w:b/>
          <w:color w:val="0000FF"/>
          <w:sz w:val="24"/>
        </w:rPr>
        <w:tab/>
      </w:r>
      <w:r>
        <w:rPr>
          <w:rFonts w:ascii="Arial" w:hAnsi="Arial" w:cs="Arial"/>
          <w:b/>
          <w:sz w:val="24"/>
        </w:rPr>
        <w:t>Alignment of packet delay report</w:t>
      </w:r>
    </w:p>
    <w:p w14:paraId="06D946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CR-1004  rev 1 Cat: F (Rel-18)</w:t>
      </w:r>
      <w:r>
        <w:rPr>
          <w:i/>
        </w:rPr>
        <w:br/>
      </w:r>
      <w:r>
        <w:rPr>
          <w:i/>
        </w:rPr>
        <w:br/>
      </w:r>
      <w:r>
        <w:rPr>
          <w:i/>
        </w:rPr>
        <w:tab/>
      </w:r>
      <w:r>
        <w:rPr>
          <w:i/>
        </w:rPr>
        <w:tab/>
      </w:r>
      <w:r>
        <w:rPr>
          <w:i/>
        </w:rPr>
        <w:tab/>
      </w:r>
      <w:r>
        <w:rPr>
          <w:i/>
        </w:rPr>
        <w:tab/>
      </w:r>
      <w:r>
        <w:rPr>
          <w:i/>
        </w:rPr>
        <w:tab/>
        <w:t>Source: ZTE</w:t>
      </w:r>
    </w:p>
    <w:p w14:paraId="3045471A" w14:textId="77777777" w:rsidR="00210E88" w:rsidRDefault="00210E88" w:rsidP="00210E88">
      <w:pPr>
        <w:rPr>
          <w:color w:val="808080"/>
        </w:rPr>
      </w:pPr>
      <w:r>
        <w:rPr>
          <w:color w:val="808080"/>
        </w:rPr>
        <w:t>(Replaces C3-230297)</w:t>
      </w:r>
    </w:p>
    <w:p w14:paraId="760109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0307" w14:textId="0D952600" w:rsidR="00210E88" w:rsidRDefault="00210E88" w:rsidP="00210E88">
      <w:pPr>
        <w:rPr>
          <w:rFonts w:ascii="Arial" w:hAnsi="Arial" w:cs="Arial"/>
          <w:b/>
          <w:sz w:val="24"/>
        </w:rPr>
      </w:pPr>
      <w:r>
        <w:rPr>
          <w:rFonts w:ascii="Arial" w:hAnsi="Arial" w:cs="Arial"/>
          <w:b/>
          <w:color w:val="0000FF"/>
          <w:sz w:val="24"/>
        </w:rPr>
        <w:t>C3-230751</w:t>
      </w:r>
      <w:r>
        <w:rPr>
          <w:rFonts w:ascii="Arial" w:hAnsi="Arial" w:cs="Arial"/>
          <w:b/>
          <w:color w:val="0000FF"/>
          <w:sz w:val="24"/>
        </w:rPr>
        <w:tab/>
      </w:r>
      <w:r>
        <w:rPr>
          <w:rFonts w:ascii="Arial" w:hAnsi="Arial" w:cs="Arial"/>
          <w:b/>
          <w:sz w:val="24"/>
        </w:rPr>
        <w:t>Support of indirect feature negotiation</w:t>
      </w:r>
    </w:p>
    <w:p w14:paraId="6363EE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CR-0209  rev 1 Cat: F (Rel-18)</w:t>
      </w:r>
      <w:r>
        <w:rPr>
          <w:i/>
        </w:rPr>
        <w:br/>
      </w:r>
      <w:r>
        <w:rPr>
          <w:i/>
        </w:rPr>
        <w:br/>
      </w:r>
      <w:r>
        <w:rPr>
          <w:i/>
        </w:rPr>
        <w:tab/>
      </w:r>
      <w:r>
        <w:rPr>
          <w:i/>
        </w:rPr>
        <w:tab/>
      </w:r>
      <w:r>
        <w:rPr>
          <w:i/>
        </w:rPr>
        <w:tab/>
      </w:r>
      <w:r>
        <w:rPr>
          <w:i/>
        </w:rPr>
        <w:tab/>
      </w:r>
      <w:r>
        <w:rPr>
          <w:i/>
        </w:rPr>
        <w:tab/>
        <w:t>Source: Ericsson</w:t>
      </w:r>
    </w:p>
    <w:p w14:paraId="21EF502F" w14:textId="77777777" w:rsidR="00210E88" w:rsidRDefault="00210E88" w:rsidP="00210E88">
      <w:pPr>
        <w:rPr>
          <w:color w:val="808080"/>
        </w:rPr>
      </w:pPr>
      <w:r>
        <w:rPr>
          <w:color w:val="808080"/>
        </w:rPr>
        <w:t>(Replaces C3-230354)</w:t>
      </w:r>
    </w:p>
    <w:p w14:paraId="66014028" w14:textId="77777777" w:rsidR="00210E88" w:rsidRDefault="00210E88" w:rsidP="00210E88">
      <w:pPr>
        <w:rPr>
          <w:rFonts w:ascii="Arial" w:hAnsi="Arial" w:cs="Arial"/>
          <w:b/>
        </w:rPr>
      </w:pPr>
      <w:r>
        <w:rPr>
          <w:rFonts w:ascii="Arial" w:hAnsi="Arial" w:cs="Arial"/>
          <w:b/>
        </w:rPr>
        <w:t xml:space="preserve">Abstract: </w:t>
      </w:r>
    </w:p>
    <w:p w14:paraId="011EFC1A" w14:textId="77777777" w:rsidR="00210E88" w:rsidRDefault="00210E88" w:rsidP="00210E88">
      <w:r>
        <w:t>Summary of Change: The notification procedures are updated to introduce the features that the SMF and NF service consumer support and to allow the SMF to derive the features that the NF service consum</w:t>
      </w:r>
    </w:p>
    <w:p w14:paraId="1E37A3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F8154" w14:textId="6C05E62E" w:rsidR="00210E88" w:rsidRDefault="00210E88" w:rsidP="00210E88">
      <w:pPr>
        <w:rPr>
          <w:rFonts w:ascii="Arial" w:hAnsi="Arial" w:cs="Arial"/>
          <w:b/>
          <w:sz w:val="24"/>
        </w:rPr>
      </w:pPr>
      <w:r>
        <w:rPr>
          <w:rFonts w:ascii="Arial" w:hAnsi="Arial" w:cs="Arial"/>
          <w:b/>
          <w:color w:val="0000FF"/>
          <w:sz w:val="24"/>
        </w:rPr>
        <w:t>C3-230755</w:t>
      </w:r>
      <w:r>
        <w:rPr>
          <w:rFonts w:ascii="Arial" w:hAnsi="Arial" w:cs="Arial"/>
          <w:b/>
          <w:color w:val="0000FF"/>
          <w:sz w:val="24"/>
        </w:rPr>
        <w:tab/>
      </w:r>
      <w:r>
        <w:rPr>
          <w:rFonts w:ascii="Arial" w:hAnsi="Arial" w:cs="Arial"/>
          <w:b/>
          <w:sz w:val="24"/>
        </w:rPr>
        <w:t>Clarification regarding maxReportNbr</w:t>
      </w:r>
    </w:p>
    <w:p w14:paraId="300876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CR-0196  rev 1 Cat: A (Rel-18)</w:t>
      </w:r>
      <w:r>
        <w:rPr>
          <w:i/>
        </w:rPr>
        <w:br/>
      </w:r>
      <w:r>
        <w:rPr>
          <w:i/>
        </w:rPr>
        <w:br/>
      </w:r>
      <w:r>
        <w:rPr>
          <w:i/>
        </w:rPr>
        <w:tab/>
      </w:r>
      <w:r>
        <w:rPr>
          <w:i/>
        </w:rPr>
        <w:tab/>
      </w:r>
      <w:r>
        <w:rPr>
          <w:i/>
        </w:rPr>
        <w:tab/>
      </w:r>
      <w:r>
        <w:rPr>
          <w:i/>
        </w:rPr>
        <w:tab/>
      </w:r>
      <w:r>
        <w:rPr>
          <w:i/>
        </w:rPr>
        <w:tab/>
        <w:t>Source: Nokia, Nokia Shanghai Bell</w:t>
      </w:r>
    </w:p>
    <w:p w14:paraId="3A2C980F" w14:textId="77777777" w:rsidR="00210E88" w:rsidRDefault="00210E88" w:rsidP="00210E88">
      <w:pPr>
        <w:rPr>
          <w:color w:val="808080"/>
        </w:rPr>
      </w:pPr>
      <w:r>
        <w:rPr>
          <w:color w:val="808080"/>
        </w:rPr>
        <w:t>(Replaces C3-230164)</w:t>
      </w:r>
    </w:p>
    <w:p w14:paraId="2AD3A01B" w14:textId="77777777" w:rsidR="00210E88" w:rsidRDefault="00210E88" w:rsidP="00210E88">
      <w:pPr>
        <w:rPr>
          <w:rFonts w:ascii="Arial" w:hAnsi="Arial" w:cs="Arial"/>
          <w:b/>
        </w:rPr>
      </w:pPr>
      <w:r>
        <w:rPr>
          <w:rFonts w:ascii="Arial" w:hAnsi="Arial" w:cs="Arial"/>
          <w:b/>
        </w:rPr>
        <w:t xml:space="preserve">Abstract: </w:t>
      </w:r>
    </w:p>
    <w:p w14:paraId="2BB58F56" w14:textId="77777777" w:rsidR="00210E88" w:rsidRDefault="00210E88" w:rsidP="00210E88">
      <w:r>
        <w:lastRenderedPageBreak/>
        <w:t>Clarification regarding maxReportNbr</w:t>
      </w:r>
    </w:p>
    <w:p w14:paraId="79836A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C614E" w14:textId="2CF4B250" w:rsidR="00210E88" w:rsidRDefault="00210E88" w:rsidP="00210E88">
      <w:pPr>
        <w:rPr>
          <w:rFonts w:ascii="Arial" w:hAnsi="Arial" w:cs="Arial"/>
          <w:b/>
          <w:sz w:val="24"/>
        </w:rPr>
      </w:pPr>
      <w:r>
        <w:rPr>
          <w:rFonts w:ascii="Arial" w:hAnsi="Arial" w:cs="Arial"/>
          <w:b/>
          <w:color w:val="0000FF"/>
          <w:sz w:val="24"/>
        </w:rPr>
        <w:t>C3-230803</w:t>
      </w:r>
      <w:r>
        <w:rPr>
          <w:rFonts w:ascii="Arial" w:hAnsi="Arial" w:cs="Arial"/>
          <w:b/>
          <w:color w:val="0000FF"/>
          <w:sz w:val="24"/>
        </w:rPr>
        <w:tab/>
      </w:r>
      <w:r>
        <w:rPr>
          <w:rFonts w:ascii="Arial" w:hAnsi="Arial" w:cs="Arial"/>
          <w:b/>
          <w:sz w:val="24"/>
        </w:rPr>
        <w:t>Complete description for Onboarding Indication</w:t>
      </w:r>
    </w:p>
    <w:p w14:paraId="696C6E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CR-0438  rev 1 Cat: F (Rel-18)</w:t>
      </w:r>
      <w:r>
        <w:rPr>
          <w:i/>
        </w:rPr>
        <w:br/>
      </w:r>
      <w:r>
        <w:rPr>
          <w:i/>
        </w:rPr>
        <w:br/>
      </w:r>
      <w:r>
        <w:rPr>
          <w:i/>
        </w:rPr>
        <w:tab/>
      </w:r>
      <w:r>
        <w:rPr>
          <w:i/>
        </w:rPr>
        <w:tab/>
      </w:r>
      <w:r>
        <w:rPr>
          <w:i/>
        </w:rPr>
        <w:tab/>
      </w:r>
      <w:r>
        <w:rPr>
          <w:i/>
        </w:rPr>
        <w:tab/>
      </w:r>
      <w:r>
        <w:rPr>
          <w:i/>
        </w:rPr>
        <w:tab/>
        <w:t>Source: Ericsson</w:t>
      </w:r>
    </w:p>
    <w:p w14:paraId="1794D506" w14:textId="77777777" w:rsidR="00210E88" w:rsidRDefault="00210E88" w:rsidP="00210E88">
      <w:pPr>
        <w:rPr>
          <w:color w:val="808080"/>
        </w:rPr>
      </w:pPr>
      <w:r>
        <w:rPr>
          <w:color w:val="808080"/>
        </w:rPr>
        <w:t>(Replaces C3-230486)</w:t>
      </w:r>
    </w:p>
    <w:p w14:paraId="19EFAE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80E7" w14:textId="2E9BDA1E" w:rsidR="00210E88" w:rsidRDefault="00210E88" w:rsidP="00210E88">
      <w:pPr>
        <w:rPr>
          <w:rFonts w:ascii="Arial" w:hAnsi="Arial" w:cs="Arial"/>
          <w:b/>
          <w:sz w:val="24"/>
        </w:rPr>
      </w:pPr>
      <w:r>
        <w:rPr>
          <w:rFonts w:ascii="Arial" w:hAnsi="Arial" w:cs="Arial"/>
          <w:b/>
          <w:color w:val="0000FF"/>
          <w:sz w:val="24"/>
        </w:rPr>
        <w:t>C3-230830</w:t>
      </w:r>
      <w:r>
        <w:rPr>
          <w:rFonts w:ascii="Arial" w:hAnsi="Arial" w:cs="Arial"/>
          <w:b/>
          <w:color w:val="0000FF"/>
          <w:sz w:val="24"/>
        </w:rPr>
        <w:tab/>
      </w:r>
      <w:r>
        <w:rPr>
          <w:rFonts w:ascii="Arial" w:hAnsi="Arial" w:cs="Arial"/>
          <w:b/>
          <w:sz w:val="24"/>
        </w:rPr>
        <w:t>Indication of Alternative Service Requirements not supported</w:t>
      </w:r>
    </w:p>
    <w:p w14:paraId="3F3C12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CR-0657  rev 1 Cat: B (Rel-18)</w:t>
      </w:r>
      <w:r>
        <w:rPr>
          <w:i/>
        </w:rPr>
        <w:br/>
      </w:r>
      <w:r>
        <w:rPr>
          <w:i/>
        </w:rPr>
        <w:br/>
      </w:r>
      <w:r>
        <w:rPr>
          <w:i/>
        </w:rPr>
        <w:tab/>
      </w:r>
      <w:r>
        <w:rPr>
          <w:i/>
        </w:rPr>
        <w:tab/>
      </w:r>
      <w:r>
        <w:rPr>
          <w:i/>
        </w:rPr>
        <w:tab/>
      </w:r>
      <w:r>
        <w:rPr>
          <w:i/>
        </w:rPr>
        <w:tab/>
      </w:r>
      <w:r>
        <w:rPr>
          <w:i/>
        </w:rPr>
        <w:tab/>
        <w:t>Source: Ericsson</w:t>
      </w:r>
    </w:p>
    <w:p w14:paraId="22A5C483" w14:textId="77777777" w:rsidR="00210E88" w:rsidRDefault="00210E88" w:rsidP="00210E88">
      <w:pPr>
        <w:rPr>
          <w:color w:val="808080"/>
        </w:rPr>
      </w:pPr>
      <w:r>
        <w:rPr>
          <w:color w:val="808080"/>
        </w:rPr>
        <w:t>(Replaces C3-230430)</w:t>
      </w:r>
    </w:p>
    <w:p w14:paraId="701835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B6AF8" w14:textId="28C3F22F" w:rsidR="00210E88" w:rsidRDefault="00210E88" w:rsidP="00210E88">
      <w:pPr>
        <w:rPr>
          <w:rFonts w:ascii="Arial" w:hAnsi="Arial" w:cs="Arial"/>
          <w:b/>
          <w:sz w:val="24"/>
        </w:rPr>
      </w:pPr>
      <w:r>
        <w:rPr>
          <w:rFonts w:ascii="Arial" w:hAnsi="Arial" w:cs="Arial"/>
          <w:b/>
          <w:color w:val="0000FF"/>
          <w:sz w:val="24"/>
        </w:rPr>
        <w:t>C3-230831</w:t>
      </w:r>
      <w:r>
        <w:rPr>
          <w:rFonts w:ascii="Arial" w:hAnsi="Arial" w:cs="Arial"/>
          <w:b/>
          <w:color w:val="0000FF"/>
          <w:sz w:val="24"/>
        </w:rPr>
        <w:tab/>
      </w:r>
      <w:r>
        <w:rPr>
          <w:rFonts w:ascii="Arial" w:hAnsi="Arial" w:cs="Arial"/>
          <w:b/>
          <w:sz w:val="24"/>
        </w:rPr>
        <w:t>Indication of Alternative Service Requirements not supported</w:t>
      </w:r>
    </w:p>
    <w:p w14:paraId="0B12D3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CR-0049  rev 1 Cat: B (Rel-18)</w:t>
      </w:r>
      <w:r>
        <w:rPr>
          <w:i/>
        </w:rPr>
        <w:br/>
      </w:r>
      <w:r>
        <w:rPr>
          <w:i/>
        </w:rPr>
        <w:br/>
      </w:r>
      <w:r>
        <w:rPr>
          <w:i/>
        </w:rPr>
        <w:tab/>
      </w:r>
      <w:r>
        <w:rPr>
          <w:i/>
        </w:rPr>
        <w:tab/>
      </w:r>
      <w:r>
        <w:rPr>
          <w:i/>
        </w:rPr>
        <w:tab/>
      </w:r>
      <w:r>
        <w:rPr>
          <w:i/>
        </w:rPr>
        <w:tab/>
      </w:r>
      <w:r>
        <w:rPr>
          <w:i/>
        </w:rPr>
        <w:tab/>
        <w:t>Source: Ericsson</w:t>
      </w:r>
    </w:p>
    <w:p w14:paraId="12F8B593" w14:textId="77777777" w:rsidR="00210E88" w:rsidRDefault="00210E88" w:rsidP="00210E88">
      <w:pPr>
        <w:rPr>
          <w:color w:val="808080"/>
        </w:rPr>
      </w:pPr>
      <w:r>
        <w:rPr>
          <w:color w:val="808080"/>
        </w:rPr>
        <w:t>(Replaces C3-230432)</w:t>
      </w:r>
    </w:p>
    <w:p w14:paraId="5B388E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EAC13" w14:textId="1A7AB489" w:rsidR="00210E88" w:rsidRDefault="00210E88" w:rsidP="00210E88">
      <w:pPr>
        <w:rPr>
          <w:rFonts w:ascii="Arial" w:hAnsi="Arial" w:cs="Arial"/>
          <w:b/>
          <w:sz w:val="24"/>
        </w:rPr>
      </w:pPr>
      <w:r>
        <w:rPr>
          <w:rFonts w:ascii="Arial" w:hAnsi="Arial" w:cs="Arial"/>
          <w:b/>
          <w:color w:val="0000FF"/>
          <w:sz w:val="24"/>
        </w:rPr>
        <w:t>C3-230832</w:t>
      </w:r>
      <w:r>
        <w:rPr>
          <w:rFonts w:ascii="Arial" w:hAnsi="Arial" w:cs="Arial"/>
          <w:b/>
          <w:color w:val="0000FF"/>
          <w:sz w:val="24"/>
        </w:rPr>
        <w:tab/>
      </w:r>
      <w:r>
        <w:rPr>
          <w:rFonts w:ascii="Arial" w:hAnsi="Arial" w:cs="Arial"/>
          <w:b/>
          <w:sz w:val="24"/>
        </w:rPr>
        <w:t>Correction to Alternative QoS support</w:t>
      </w:r>
    </w:p>
    <w:p w14:paraId="50EC09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CR-1027  rev 1 Cat: F (Rel-18)</w:t>
      </w:r>
      <w:r>
        <w:rPr>
          <w:i/>
        </w:rPr>
        <w:br/>
      </w:r>
      <w:r>
        <w:rPr>
          <w:i/>
        </w:rPr>
        <w:br/>
      </w:r>
      <w:r>
        <w:rPr>
          <w:i/>
        </w:rPr>
        <w:tab/>
      </w:r>
      <w:r>
        <w:rPr>
          <w:i/>
        </w:rPr>
        <w:tab/>
      </w:r>
      <w:r>
        <w:rPr>
          <w:i/>
        </w:rPr>
        <w:tab/>
      </w:r>
      <w:r>
        <w:rPr>
          <w:i/>
        </w:rPr>
        <w:tab/>
      </w:r>
      <w:r>
        <w:rPr>
          <w:i/>
        </w:rPr>
        <w:tab/>
        <w:t>Source: Ericsson</w:t>
      </w:r>
    </w:p>
    <w:p w14:paraId="0B2E89C7" w14:textId="77777777" w:rsidR="00210E88" w:rsidRDefault="00210E88" w:rsidP="00210E88">
      <w:pPr>
        <w:rPr>
          <w:color w:val="808080"/>
        </w:rPr>
      </w:pPr>
      <w:r>
        <w:rPr>
          <w:color w:val="808080"/>
        </w:rPr>
        <w:t>(Replaces C3-230433)</w:t>
      </w:r>
    </w:p>
    <w:p w14:paraId="57E3C4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CB9B1" w14:textId="44DD0B6D" w:rsidR="00210E88" w:rsidRDefault="00210E88" w:rsidP="00210E88">
      <w:pPr>
        <w:rPr>
          <w:rFonts w:ascii="Arial" w:hAnsi="Arial" w:cs="Arial"/>
          <w:b/>
          <w:sz w:val="24"/>
        </w:rPr>
      </w:pPr>
      <w:r>
        <w:rPr>
          <w:rFonts w:ascii="Arial" w:hAnsi="Arial" w:cs="Arial"/>
          <w:b/>
          <w:color w:val="0000FF"/>
          <w:sz w:val="24"/>
        </w:rPr>
        <w:t>C3-230833</w:t>
      </w:r>
      <w:r>
        <w:rPr>
          <w:rFonts w:ascii="Arial" w:hAnsi="Arial" w:cs="Arial"/>
          <w:b/>
          <w:color w:val="0000FF"/>
          <w:sz w:val="24"/>
        </w:rPr>
        <w:tab/>
      </w:r>
      <w:r>
        <w:rPr>
          <w:rFonts w:ascii="Arial" w:hAnsi="Arial" w:cs="Arial"/>
          <w:b/>
          <w:sz w:val="24"/>
        </w:rPr>
        <w:t>Correction to Alternative QoS support</w:t>
      </w:r>
    </w:p>
    <w:p w14:paraId="4646ED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CR-0478  rev 1 Cat: F (Rel-18)</w:t>
      </w:r>
      <w:r>
        <w:rPr>
          <w:i/>
        </w:rPr>
        <w:br/>
      </w:r>
      <w:r>
        <w:rPr>
          <w:i/>
        </w:rPr>
        <w:br/>
      </w:r>
      <w:r>
        <w:rPr>
          <w:i/>
        </w:rPr>
        <w:tab/>
      </w:r>
      <w:r>
        <w:rPr>
          <w:i/>
        </w:rPr>
        <w:tab/>
      </w:r>
      <w:r>
        <w:rPr>
          <w:i/>
        </w:rPr>
        <w:tab/>
      </w:r>
      <w:r>
        <w:rPr>
          <w:i/>
        </w:rPr>
        <w:tab/>
      </w:r>
      <w:r>
        <w:rPr>
          <w:i/>
        </w:rPr>
        <w:tab/>
        <w:t>Source: Ericsson</w:t>
      </w:r>
    </w:p>
    <w:p w14:paraId="08C71E04" w14:textId="77777777" w:rsidR="00210E88" w:rsidRDefault="00210E88" w:rsidP="00210E88">
      <w:pPr>
        <w:rPr>
          <w:color w:val="808080"/>
        </w:rPr>
      </w:pPr>
      <w:r>
        <w:rPr>
          <w:color w:val="808080"/>
        </w:rPr>
        <w:t>(Replaces C3-230434)</w:t>
      </w:r>
    </w:p>
    <w:p w14:paraId="53A938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C2991" w14:textId="446E8BB4" w:rsidR="00210E88" w:rsidRDefault="00210E88" w:rsidP="00210E88">
      <w:pPr>
        <w:rPr>
          <w:rFonts w:ascii="Arial" w:hAnsi="Arial" w:cs="Arial"/>
          <w:b/>
          <w:sz w:val="24"/>
        </w:rPr>
      </w:pPr>
      <w:r>
        <w:rPr>
          <w:rFonts w:ascii="Arial" w:hAnsi="Arial" w:cs="Arial"/>
          <w:b/>
          <w:color w:val="0000FF"/>
          <w:sz w:val="24"/>
        </w:rPr>
        <w:t>C3-230834</w:t>
      </w:r>
      <w:r>
        <w:rPr>
          <w:rFonts w:ascii="Arial" w:hAnsi="Arial" w:cs="Arial"/>
          <w:b/>
          <w:color w:val="0000FF"/>
          <w:sz w:val="24"/>
        </w:rPr>
        <w:tab/>
      </w:r>
      <w:r>
        <w:rPr>
          <w:rFonts w:ascii="Arial" w:hAnsi="Arial" w:cs="Arial"/>
          <w:b/>
          <w:sz w:val="24"/>
        </w:rPr>
        <w:t>Correct the data type of the DELETE method of Individual MBS session</w:t>
      </w:r>
    </w:p>
    <w:p w14:paraId="170BBF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CR-0788  rev 1 Cat: F (Rel-18)</w:t>
      </w:r>
      <w:r>
        <w:rPr>
          <w:i/>
        </w:rPr>
        <w:br/>
      </w:r>
      <w:r>
        <w:rPr>
          <w:i/>
        </w:rPr>
        <w:br/>
      </w:r>
      <w:r>
        <w:rPr>
          <w:i/>
        </w:rPr>
        <w:tab/>
      </w:r>
      <w:r>
        <w:rPr>
          <w:i/>
        </w:rPr>
        <w:tab/>
      </w:r>
      <w:r>
        <w:rPr>
          <w:i/>
        </w:rPr>
        <w:tab/>
      </w:r>
      <w:r>
        <w:rPr>
          <w:i/>
        </w:rPr>
        <w:tab/>
      </w:r>
      <w:r>
        <w:rPr>
          <w:i/>
        </w:rPr>
        <w:tab/>
        <w:t>Source: Ericsson</w:t>
      </w:r>
    </w:p>
    <w:p w14:paraId="00A7C43C" w14:textId="77777777" w:rsidR="00210E88" w:rsidRDefault="00210E88" w:rsidP="00210E88">
      <w:pPr>
        <w:rPr>
          <w:color w:val="808080"/>
        </w:rPr>
      </w:pPr>
      <w:r>
        <w:rPr>
          <w:color w:val="808080"/>
        </w:rPr>
        <w:lastRenderedPageBreak/>
        <w:t>(Replaces C3-230182)</w:t>
      </w:r>
    </w:p>
    <w:p w14:paraId="32639B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5813" w14:textId="6CD54077" w:rsidR="00210E88" w:rsidRDefault="00210E88" w:rsidP="00210E88">
      <w:pPr>
        <w:rPr>
          <w:rFonts w:ascii="Arial" w:hAnsi="Arial" w:cs="Arial"/>
          <w:b/>
          <w:sz w:val="24"/>
        </w:rPr>
      </w:pPr>
      <w:r>
        <w:rPr>
          <w:rFonts w:ascii="Arial" w:hAnsi="Arial" w:cs="Arial"/>
          <w:b/>
          <w:color w:val="0000FF"/>
          <w:sz w:val="24"/>
        </w:rPr>
        <w:t>C3-230835</w:t>
      </w:r>
      <w:r>
        <w:rPr>
          <w:rFonts w:ascii="Arial" w:hAnsi="Arial" w:cs="Arial"/>
          <w:b/>
          <w:color w:val="0000FF"/>
          <w:sz w:val="24"/>
        </w:rPr>
        <w:tab/>
      </w:r>
      <w:r>
        <w:rPr>
          <w:rFonts w:ascii="Arial" w:hAnsi="Arial" w:cs="Arial"/>
          <w:b/>
          <w:sz w:val="24"/>
        </w:rPr>
        <w:t>ANDSP and/or OSId support indication to V-PCF</w:t>
      </w:r>
    </w:p>
    <w:p w14:paraId="43C38D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CR-0437  rev 1 Cat: F (Rel-18)</w:t>
      </w:r>
      <w:r>
        <w:rPr>
          <w:i/>
        </w:rPr>
        <w:br/>
      </w:r>
      <w:r>
        <w:rPr>
          <w:i/>
        </w:rPr>
        <w:br/>
      </w:r>
      <w:r>
        <w:rPr>
          <w:i/>
        </w:rPr>
        <w:tab/>
      </w:r>
      <w:r>
        <w:rPr>
          <w:i/>
        </w:rPr>
        <w:tab/>
      </w:r>
      <w:r>
        <w:rPr>
          <w:i/>
        </w:rPr>
        <w:tab/>
      </w:r>
      <w:r>
        <w:rPr>
          <w:i/>
        </w:rPr>
        <w:tab/>
      </w:r>
      <w:r>
        <w:rPr>
          <w:i/>
        </w:rPr>
        <w:tab/>
        <w:t>Source: Ericsson</w:t>
      </w:r>
    </w:p>
    <w:p w14:paraId="33CA7EA2" w14:textId="77777777" w:rsidR="00210E88" w:rsidRDefault="00210E88" w:rsidP="00210E88">
      <w:pPr>
        <w:rPr>
          <w:color w:val="808080"/>
        </w:rPr>
      </w:pPr>
      <w:r>
        <w:rPr>
          <w:color w:val="808080"/>
        </w:rPr>
        <w:t>(Replaces C3-230483)</w:t>
      </w:r>
    </w:p>
    <w:p w14:paraId="750686B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FF07" w14:textId="24A95A28" w:rsidR="00210E88" w:rsidRDefault="00210E88" w:rsidP="00210E88">
      <w:pPr>
        <w:rPr>
          <w:rFonts w:ascii="Arial" w:hAnsi="Arial" w:cs="Arial"/>
          <w:b/>
          <w:sz w:val="24"/>
        </w:rPr>
      </w:pPr>
      <w:r>
        <w:rPr>
          <w:rFonts w:ascii="Arial" w:hAnsi="Arial" w:cs="Arial"/>
          <w:b/>
          <w:color w:val="0000FF"/>
          <w:sz w:val="24"/>
        </w:rPr>
        <w:t>C3-230836</w:t>
      </w:r>
      <w:r>
        <w:rPr>
          <w:rFonts w:ascii="Arial" w:hAnsi="Arial" w:cs="Arial"/>
          <w:b/>
          <w:color w:val="0000FF"/>
          <w:sz w:val="24"/>
        </w:rPr>
        <w:tab/>
      </w:r>
      <w:r>
        <w:rPr>
          <w:rFonts w:ascii="Arial" w:hAnsi="Arial" w:cs="Arial"/>
          <w:b/>
          <w:sz w:val="24"/>
        </w:rPr>
        <w:t>Correct the broadcast delivery status of MBS session</w:t>
      </w:r>
    </w:p>
    <w:p w14:paraId="4A31E5C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CR-0789  rev 1 Cat: F (Rel-18)</w:t>
      </w:r>
      <w:r>
        <w:rPr>
          <w:i/>
        </w:rPr>
        <w:br/>
      </w:r>
      <w:r>
        <w:rPr>
          <w:i/>
        </w:rPr>
        <w:br/>
      </w:r>
      <w:r>
        <w:rPr>
          <w:i/>
        </w:rPr>
        <w:tab/>
      </w:r>
      <w:r>
        <w:rPr>
          <w:i/>
        </w:rPr>
        <w:tab/>
      </w:r>
      <w:r>
        <w:rPr>
          <w:i/>
        </w:rPr>
        <w:tab/>
      </w:r>
      <w:r>
        <w:rPr>
          <w:i/>
        </w:rPr>
        <w:tab/>
      </w:r>
      <w:r>
        <w:rPr>
          <w:i/>
        </w:rPr>
        <w:tab/>
        <w:t>Source: Ericsson</w:t>
      </w:r>
    </w:p>
    <w:p w14:paraId="6C22E629" w14:textId="77777777" w:rsidR="00210E88" w:rsidRDefault="00210E88" w:rsidP="00210E88">
      <w:pPr>
        <w:rPr>
          <w:color w:val="808080"/>
        </w:rPr>
      </w:pPr>
      <w:r>
        <w:rPr>
          <w:color w:val="808080"/>
        </w:rPr>
        <w:t>(Replaces C3-230183)</w:t>
      </w:r>
    </w:p>
    <w:p w14:paraId="501BF4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7E3C" w14:textId="0FBAB6EE" w:rsidR="00210E88" w:rsidRDefault="00210E88" w:rsidP="00210E88">
      <w:pPr>
        <w:rPr>
          <w:rFonts w:ascii="Arial" w:hAnsi="Arial" w:cs="Arial"/>
          <w:b/>
          <w:sz w:val="24"/>
        </w:rPr>
      </w:pPr>
      <w:r>
        <w:rPr>
          <w:rFonts w:ascii="Arial" w:hAnsi="Arial" w:cs="Arial"/>
          <w:b/>
          <w:color w:val="0000FF"/>
          <w:sz w:val="24"/>
        </w:rPr>
        <w:t>C3-230870</w:t>
      </w:r>
      <w:r>
        <w:rPr>
          <w:rFonts w:ascii="Arial" w:hAnsi="Arial" w:cs="Arial"/>
          <w:b/>
          <w:color w:val="0000FF"/>
          <w:sz w:val="24"/>
        </w:rPr>
        <w:tab/>
      </w:r>
      <w:r>
        <w:rPr>
          <w:rFonts w:ascii="Arial" w:hAnsi="Arial" w:cs="Arial"/>
          <w:b/>
          <w:sz w:val="24"/>
        </w:rPr>
        <w:t>Clarification about the applicability of ipDomain and sliceInfo</w:t>
      </w:r>
    </w:p>
    <w:p w14:paraId="6FDE9C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CR-0453  rev 1 Cat: F (Rel-18)</w:t>
      </w:r>
      <w:r>
        <w:rPr>
          <w:i/>
        </w:rPr>
        <w:br/>
      </w:r>
      <w:r>
        <w:rPr>
          <w:i/>
        </w:rPr>
        <w:br/>
      </w:r>
      <w:r>
        <w:rPr>
          <w:i/>
        </w:rPr>
        <w:tab/>
      </w:r>
      <w:r>
        <w:rPr>
          <w:i/>
        </w:rPr>
        <w:tab/>
      </w:r>
      <w:r>
        <w:rPr>
          <w:i/>
        </w:rPr>
        <w:tab/>
      </w:r>
      <w:r>
        <w:rPr>
          <w:i/>
        </w:rPr>
        <w:tab/>
      </w:r>
      <w:r>
        <w:rPr>
          <w:i/>
        </w:rPr>
        <w:tab/>
        <w:t>Source: Nokia, Nokia Shanghai Bell</w:t>
      </w:r>
    </w:p>
    <w:p w14:paraId="600482A3" w14:textId="77777777" w:rsidR="00210E88" w:rsidRDefault="00210E88" w:rsidP="00210E88">
      <w:pPr>
        <w:rPr>
          <w:color w:val="808080"/>
        </w:rPr>
      </w:pPr>
      <w:r>
        <w:rPr>
          <w:color w:val="808080"/>
        </w:rPr>
        <w:t>(Replaces C3-230106)</w:t>
      </w:r>
    </w:p>
    <w:p w14:paraId="35546B82" w14:textId="77777777" w:rsidR="00210E88" w:rsidRDefault="00210E88" w:rsidP="00210E88">
      <w:pPr>
        <w:rPr>
          <w:rFonts w:ascii="Arial" w:hAnsi="Arial" w:cs="Arial"/>
          <w:b/>
        </w:rPr>
      </w:pPr>
      <w:r>
        <w:rPr>
          <w:rFonts w:ascii="Arial" w:hAnsi="Arial" w:cs="Arial"/>
          <w:b/>
        </w:rPr>
        <w:t xml:space="preserve">Abstract: </w:t>
      </w:r>
    </w:p>
    <w:p w14:paraId="4A4B9AFE" w14:textId="77777777" w:rsidR="00210E88" w:rsidRDefault="00210E88" w:rsidP="00210E88">
      <w:r>
        <w:t>Clarification about the applicability of ipDomain and sliceInfo</w:t>
      </w:r>
    </w:p>
    <w:p w14:paraId="31AFE4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87951" w14:textId="5AC0077B" w:rsidR="00210E88" w:rsidRDefault="00210E88" w:rsidP="00210E88">
      <w:pPr>
        <w:rPr>
          <w:rFonts w:ascii="Arial" w:hAnsi="Arial" w:cs="Arial"/>
          <w:b/>
          <w:sz w:val="24"/>
        </w:rPr>
      </w:pPr>
      <w:r>
        <w:rPr>
          <w:rFonts w:ascii="Arial" w:hAnsi="Arial" w:cs="Arial"/>
          <w:b/>
          <w:color w:val="0000FF"/>
          <w:sz w:val="24"/>
        </w:rPr>
        <w:t>C3-230871</w:t>
      </w:r>
      <w:r>
        <w:rPr>
          <w:rFonts w:ascii="Arial" w:hAnsi="Arial" w:cs="Arial"/>
          <w:b/>
          <w:color w:val="0000FF"/>
          <w:sz w:val="24"/>
        </w:rPr>
        <w:tab/>
      </w:r>
      <w:r>
        <w:rPr>
          <w:rFonts w:ascii="Arial" w:hAnsi="Arial" w:cs="Arial"/>
          <w:b/>
          <w:sz w:val="24"/>
        </w:rPr>
        <w:t>Clarification about the parameter matching in session binding</w:t>
      </w:r>
    </w:p>
    <w:p w14:paraId="37E3B7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CR-0413  rev 1 Cat: F (Rel-18)</w:t>
      </w:r>
      <w:r>
        <w:rPr>
          <w:i/>
        </w:rPr>
        <w:br/>
      </w:r>
      <w:r>
        <w:rPr>
          <w:i/>
        </w:rPr>
        <w:br/>
      </w:r>
      <w:r>
        <w:rPr>
          <w:i/>
        </w:rPr>
        <w:tab/>
      </w:r>
      <w:r>
        <w:rPr>
          <w:i/>
        </w:rPr>
        <w:tab/>
      </w:r>
      <w:r>
        <w:rPr>
          <w:i/>
        </w:rPr>
        <w:tab/>
      </w:r>
      <w:r>
        <w:rPr>
          <w:i/>
        </w:rPr>
        <w:tab/>
      </w:r>
      <w:r>
        <w:rPr>
          <w:i/>
        </w:rPr>
        <w:tab/>
        <w:t>Source: Nokia, Nokia Shanghai Bell</w:t>
      </w:r>
    </w:p>
    <w:p w14:paraId="08B74632" w14:textId="77777777" w:rsidR="00210E88" w:rsidRDefault="00210E88" w:rsidP="00210E88">
      <w:pPr>
        <w:rPr>
          <w:color w:val="808080"/>
        </w:rPr>
      </w:pPr>
      <w:r>
        <w:rPr>
          <w:color w:val="808080"/>
        </w:rPr>
        <w:t>(Replaces C3-230107)</w:t>
      </w:r>
    </w:p>
    <w:p w14:paraId="542C6788" w14:textId="77777777" w:rsidR="00210E88" w:rsidRDefault="00210E88" w:rsidP="00210E88">
      <w:pPr>
        <w:rPr>
          <w:rFonts w:ascii="Arial" w:hAnsi="Arial" w:cs="Arial"/>
          <w:b/>
        </w:rPr>
      </w:pPr>
      <w:r>
        <w:rPr>
          <w:rFonts w:ascii="Arial" w:hAnsi="Arial" w:cs="Arial"/>
          <w:b/>
        </w:rPr>
        <w:t xml:space="preserve">Abstract: </w:t>
      </w:r>
    </w:p>
    <w:p w14:paraId="1BBE9CFA" w14:textId="77777777" w:rsidR="00210E88" w:rsidRDefault="00210E88" w:rsidP="00210E88">
      <w:r>
        <w:t>Clarification about the parameter matching in session binding</w:t>
      </w:r>
    </w:p>
    <w:p w14:paraId="4195659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BE5BC" w14:textId="0C093BCD" w:rsidR="00210E88" w:rsidRDefault="00210E88" w:rsidP="00210E88">
      <w:pPr>
        <w:rPr>
          <w:rFonts w:ascii="Arial" w:hAnsi="Arial" w:cs="Arial"/>
          <w:b/>
          <w:sz w:val="24"/>
        </w:rPr>
      </w:pPr>
      <w:r>
        <w:rPr>
          <w:rFonts w:ascii="Arial" w:hAnsi="Arial" w:cs="Arial"/>
          <w:b/>
          <w:color w:val="0000FF"/>
          <w:sz w:val="24"/>
        </w:rPr>
        <w:t>C3-230872</w:t>
      </w:r>
      <w:r>
        <w:rPr>
          <w:rFonts w:ascii="Arial" w:hAnsi="Arial" w:cs="Arial"/>
          <w:b/>
          <w:color w:val="0000FF"/>
          <w:sz w:val="24"/>
        </w:rPr>
        <w:tab/>
      </w:r>
      <w:r>
        <w:rPr>
          <w:rFonts w:ascii="Arial" w:hAnsi="Arial" w:cs="Arial"/>
          <w:b/>
          <w:sz w:val="24"/>
        </w:rPr>
        <w:t>Adding the ability to model multiple IPv6 prefixes</w:t>
      </w:r>
    </w:p>
    <w:p w14:paraId="33B714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CR-0999  rev 1 Cat: B (Rel-18)</w:t>
      </w:r>
      <w:r>
        <w:rPr>
          <w:i/>
        </w:rPr>
        <w:br/>
      </w:r>
      <w:r>
        <w:rPr>
          <w:i/>
        </w:rPr>
        <w:br/>
      </w:r>
      <w:r>
        <w:rPr>
          <w:i/>
        </w:rPr>
        <w:tab/>
      </w:r>
      <w:r>
        <w:rPr>
          <w:i/>
        </w:rPr>
        <w:tab/>
      </w:r>
      <w:r>
        <w:rPr>
          <w:i/>
        </w:rPr>
        <w:tab/>
      </w:r>
      <w:r>
        <w:rPr>
          <w:i/>
        </w:rPr>
        <w:tab/>
      </w:r>
      <w:r>
        <w:rPr>
          <w:i/>
        </w:rPr>
        <w:tab/>
        <w:t>Source: Nokia, Nokia Shanghai Bell, Ericsson</w:t>
      </w:r>
    </w:p>
    <w:p w14:paraId="669DA0B7" w14:textId="77777777" w:rsidR="00210E88" w:rsidRDefault="00210E88" w:rsidP="00210E88">
      <w:pPr>
        <w:rPr>
          <w:color w:val="808080"/>
        </w:rPr>
      </w:pPr>
      <w:r>
        <w:rPr>
          <w:color w:val="808080"/>
        </w:rPr>
        <w:t>(Replaces C3-230108)</w:t>
      </w:r>
    </w:p>
    <w:p w14:paraId="48C6D27F" w14:textId="77777777" w:rsidR="00210E88" w:rsidRDefault="00210E88" w:rsidP="00210E88">
      <w:pPr>
        <w:rPr>
          <w:rFonts w:ascii="Arial" w:hAnsi="Arial" w:cs="Arial"/>
          <w:b/>
        </w:rPr>
      </w:pPr>
      <w:r>
        <w:rPr>
          <w:rFonts w:ascii="Arial" w:hAnsi="Arial" w:cs="Arial"/>
          <w:b/>
        </w:rPr>
        <w:t xml:space="preserve">Abstract: </w:t>
      </w:r>
    </w:p>
    <w:p w14:paraId="4E3D7160" w14:textId="77777777" w:rsidR="00210E88" w:rsidRDefault="00210E88" w:rsidP="00210E88">
      <w:r>
        <w:lastRenderedPageBreak/>
        <w:t>Adding the ability to model multiple IPv6 prefixes</w:t>
      </w:r>
    </w:p>
    <w:p w14:paraId="6266CE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E716" w14:textId="6CCDD30A" w:rsidR="00210E88" w:rsidRDefault="00210E88" w:rsidP="00210E88">
      <w:pPr>
        <w:rPr>
          <w:rFonts w:ascii="Arial" w:hAnsi="Arial" w:cs="Arial"/>
          <w:b/>
          <w:sz w:val="24"/>
        </w:rPr>
      </w:pPr>
      <w:r>
        <w:rPr>
          <w:rFonts w:ascii="Arial" w:hAnsi="Arial" w:cs="Arial"/>
          <w:b/>
          <w:color w:val="0000FF"/>
          <w:sz w:val="24"/>
        </w:rPr>
        <w:t>C3-230887</w:t>
      </w:r>
      <w:r>
        <w:rPr>
          <w:rFonts w:ascii="Arial" w:hAnsi="Arial" w:cs="Arial"/>
          <w:b/>
          <w:color w:val="0000FF"/>
          <w:sz w:val="24"/>
        </w:rPr>
        <w:tab/>
      </w:r>
      <w:r>
        <w:rPr>
          <w:rFonts w:ascii="Arial" w:hAnsi="Arial" w:cs="Arial"/>
          <w:b/>
          <w:sz w:val="24"/>
        </w:rPr>
        <w:t>Correct the event name for downlink data delivery status</w:t>
      </w:r>
    </w:p>
    <w:p w14:paraId="6A49364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CR-0197  rev 1 Cat: F (Rel-18)</w:t>
      </w:r>
      <w:r>
        <w:rPr>
          <w:i/>
        </w:rPr>
        <w:br/>
      </w:r>
      <w:r>
        <w:rPr>
          <w:i/>
        </w:rPr>
        <w:br/>
      </w:r>
      <w:r>
        <w:rPr>
          <w:i/>
        </w:rPr>
        <w:tab/>
      </w:r>
      <w:r>
        <w:rPr>
          <w:i/>
        </w:rPr>
        <w:tab/>
      </w:r>
      <w:r>
        <w:rPr>
          <w:i/>
        </w:rPr>
        <w:tab/>
      </w:r>
      <w:r>
        <w:rPr>
          <w:i/>
        </w:rPr>
        <w:tab/>
      </w:r>
      <w:r>
        <w:rPr>
          <w:i/>
        </w:rPr>
        <w:tab/>
        <w:t>Source: Ericsson</w:t>
      </w:r>
    </w:p>
    <w:p w14:paraId="2752F9CF" w14:textId="77777777" w:rsidR="00210E88" w:rsidRDefault="00210E88" w:rsidP="00210E88">
      <w:pPr>
        <w:rPr>
          <w:color w:val="808080"/>
        </w:rPr>
      </w:pPr>
      <w:r>
        <w:rPr>
          <w:color w:val="808080"/>
        </w:rPr>
        <w:t>(Replaces C3-230196)</w:t>
      </w:r>
    </w:p>
    <w:p w14:paraId="523ADF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6166D" w14:textId="70DD45C2" w:rsidR="00210E88" w:rsidRDefault="00210E88" w:rsidP="00210E88">
      <w:pPr>
        <w:rPr>
          <w:rFonts w:ascii="Arial" w:hAnsi="Arial" w:cs="Arial"/>
          <w:b/>
          <w:sz w:val="24"/>
        </w:rPr>
      </w:pPr>
      <w:r>
        <w:rPr>
          <w:rFonts w:ascii="Arial" w:hAnsi="Arial" w:cs="Arial"/>
          <w:b/>
          <w:color w:val="0000FF"/>
          <w:sz w:val="24"/>
        </w:rPr>
        <w:t>C3-230889</w:t>
      </w:r>
      <w:r>
        <w:rPr>
          <w:rFonts w:ascii="Arial" w:hAnsi="Arial" w:cs="Arial"/>
          <w:b/>
          <w:color w:val="0000FF"/>
          <w:sz w:val="24"/>
        </w:rPr>
        <w:tab/>
      </w:r>
      <w:r>
        <w:rPr>
          <w:rFonts w:ascii="Arial" w:hAnsi="Arial" w:cs="Arial"/>
          <w:b/>
          <w:sz w:val="24"/>
        </w:rPr>
        <w:t>Correct the procedure description for the EasDeployInfo</w:t>
      </w:r>
    </w:p>
    <w:p w14:paraId="016A20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CR-0792  rev 1 Cat: F (Rel-18)</w:t>
      </w:r>
      <w:r>
        <w:rPr>
          <w:i/>
        </w:rPr>
        <w:br/>
      </w:r>
      <w:r>
        <w:rPr>
          <w:i/>
        </w:rPr>
        <w:br/>
      </w:r>
      <w:r>
        <w:rPr>
          <w:i/>
        </w:rPr>
        <w:tab/>
      </w:r>
      <w:r>
        <w:rPr>
          <w:i/>
        </w:rPr>
        <w:tab/>
      </w:r>
      <w:r>
        <w:rPr>
          <w:i/>
        </w:rPr>
        <w:tab/>
      </w:r>
      <w:r>
        <w:rPr>
          <w:i/>
        </w:rPr>
        <w:tab/>
      </w:r>
      <w:r>
        <w:rPr>
          <w:i/>
        </w:rPr>
        <w:tab/>
        <w:t>Source: Ericsson</w:t>
      </w:r>
    </w:p>
    <w:p w14:paraId="79A92BDE" w14:textId="77777777" w:rsidR="00210E88" w:rsidRDefault="00210E88" w:rsidP="00210E88">
      <w:pPr>
        <w:rPr>
          <w:color w:val="808080"/>
        </w:rPr>
      </w:pPr>
      <w:r>
        <w:rPr>
          <w:color w:val="808080"/>
        </w:rPr>
        <w:t>(Replaces C3-230197)</w:t>
      </w:r>
    </w:p>
    <w:p w14:paraId="6B2804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A124B" w14:textId="102C659F" w:rsidR="00210E88" w:rsidRDefault="00210E88" w:rsidP="00210E88">
      <w:pPr>
        <w:rPr>
          <w:rFonts w:ascii="Arial" w:hAnsi="Arial" w:cs="Arial"/>
          <w:b/>
          <w:sz w:val="24"/>
        </w:rPr>
      </w:pPr>
      <w:r>
        <w:rPr>
          <w:rFonts w:ascii="Arial" w:hAnsi="Arial" w:cs="Arial"/>
          <w:b/>
          <w:color w:val="0000FF"/>
          <w:sz w:val="24"/>
        </w:rPr>
        <w:t>C3-230890</w:t>
      </w:r>
      <w:r>
        <w:rPr>
          <w:rFonts w:ascii="Arial" w:hAnsi="Arial" w:cs="Arial"/>
          <w:b/>
          <w:color w:val="0000FF"/>
          <w:sz w:val="24"/>
        </w:rPr>
        <w:tab/>
      </w:r>
      <w:r>
        <w:rPr>
          <w:rFonts w:ascii="Arial" w:hAnsi="Arial" w:cs="Arial"/>
          <w:b/>
          <w:sz w:val="24"/>
        </w:rPr>
        <w:t>Miscellaneous MBS PCC related essential corrections and signalling simplification</w:t>
      </w:r>
    </w:p>
    <w:p w14:paraId="03C5DE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CR-0442  rev 1 Cat: F (Rel-18)</w:t>
      </w:r>
      <w:r>
        <w:rPr>
          <w:i/>
        </w:rPr>
        <w:br/>
      </w:r>
      <w:r>
        <w:rPr>
          <w:i/>
        </w:rPr>
        <w:br/>
      </w:r>
      <w:r>
        <w:rPr>
          <w:i/>
        </w:rPr>
        <w:tab/>
      </w:r>
      <w:r>
        <w:rPr>
          <w:i/>
        </w:rPr>
        <w:tab/>
      </w:r>
      <w:r>
        <w:rPr>
          <w:i/>
        </w:rPr>
        <w:tab/>
      </w:r>
      <w:r>
        <w:rPr>
          <w:i/>
        </w:rPr>
        <w:tab/>
      </w:r>
      <w:r>
        <w:rPr>
          <w:i/>
        </w:rPr>
        <w:tab/>
        <w:t>Source: Huawei</w:t>
      </w:r>
    </w:p>
    <w:p w14:paraId="7680D9B7" w14:textId="77777777" w:rsidR="00210E88" w:rsidRDefault="00210E88" w:rsidP="00210E88">
      <w:pPr>
        <w:rPr>
          <w:color w:val="808080"/>
        </w:rPr>
      </w:pPr>
      <w:r>
        <w:rPr>
          <w:color w:val="808080"/>
        </w:rPr>
        <w:t>(Replaces C3-230596)</w:t>
      </w:r>
    </w:p>
    <w:p w14:paraId="71F8BC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743FF7" w14:textId="77777777" w:rsidR="00210E88" w:rsidRDefault="00210E88" w:rsidP="00210E88">
      <w:pPr>
        <w:pStyle w:val="Heading3"/>
      </w:pPr>
      <w:bookmarkStart w:id="150" w:name="_Toc129359610"/>
      <w:r>
        <w:t>18.30</w:t>
      </w:r>
      <w:r>
        <w:tab/>
        <w:t>OpenAPI updates</w:t>
      </w:r>
      <w:bookmarkEnd w:id="150"/>
    </w:p>
    <w:p w14:paraId="124343B4" w14:textId="7BBA8D0A" w:rsidR="00210E88" w:rsidRDefault="00210E88" w:rsidP="00210E88">
      <w:pPr>
        <w:rPr>
          <w:rFonts w:ascii="Arial" w:hAnsi="Arial" w:cs="Arial"/>
          <w:b/>
          <w:sz w:val="24"/>
        </w:rPr>
      </w:pPr>
      <w:r>
        <w:rPr>
          <w:rFonts w:ascii="Arial" w:hAnsi="Arial" w:cs="Arial"/>
          <w:b/>
          <w:color w:val="0000FF"/>
          <w:sz w:val="24"/>
        </w:rPr>
        <w:t>C3-230928</w:t>
      </w:r>
      <w:r>
        <w:rPr>
          <w:rFonts w:ascii="Arial" w:hAnsi="Arial" w:cs="Arial"/>
          <w:b/>
          <w:color w:val="0000FF"/>
          <w:sz w:val="24"/>
        </w:rPr>
        <w:tab/>
      </w:r>
      <w:r>
        <w:rPr>
          <w:rFonts w:ascii="Arial" w:hAnsi="Arial" w:cs="Arial"/>
          <w:b/>
          <w:sz w:val="24"/>
        </w:rPr>
        <w:t>Update of info and externalDocs fields</w:t>
      </w:r>
    </w:p>
    <w:p w14:paraId="095ECC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CR-0664  rev  Cat: F (Rel-18)</w:t>
      </w:r>
      <w:r>
        <w:rPr>
          <w:i/>
        </w:rPr>
        <w:br/>
      </w:r>
      <w:r>
        <w:rPr>
          <w:i/>
        </w:rPr>
        <w:br/>
      </w:r>
      <w:r>
        <w:rPr>
          <w:i/>
        </w:rPr>
        <w:tab/>
      </w:r>
      <w:r>
        <w:rPr>
          <w:i/>
        </w:rPr>
        <w:tab/>
      </w:r>
      <w:r>
        <w:rPr>
          <w:i/>
        </w:rPr>
        <w:tab/>
      </w:r>
      <w:r>
        <w:rPr>
          <w:i/>
        </w:rPr>
        <w:tab/>
      </w:r>
      <w:r>
        <w:rPr>
          <w:i/>
        </w:rPr>
        <w:tab/>
        <w:t>Source: Huawei</w:t>
      </w:r>
    </w:p>
    <w:p w14:paraId="68B6234C" w14:textId="77777777" w:rsidR="00210E88" w:rsidRDefault="00210E88" w:rsidP="00210E88">
      <w:pPr>
        <w:rPr>
          <w:rFonts w:ascii="Arial" w:hAnsi="Arial" w:cs="Arial"/>
          <w:b/>
        </w:rPr>
      </w:pPr>
      <w:r>
        <w:rPr>
          <w:rFonts w:ascii="Arial" w:hAnsi="Arial" w:cs="Arial"/>
          <w:b/>
        </w:rPr>
        <w:t xml:space="preserve">Discussion: </w:t>
      </w:r>
    </w:p>
    <w:p w14:paraId="5B05EC97" w14:textId="77777777" w:rsidR="00210E88" w:rsidRDefault="00210E88" w:rsidP="00210E88">
      <w:r>
        <w:t>All the Tdocs under AI 18.30 will be handled during email approval procedure. Please do the following changes:</w:t>
      </w:r>
    </w:p>
    <w:p w14:paraId="282E23A3" w14:textId="77777777" w:rsidR="00210E88" w:rsidRDefault="00210E88" w:rsidP="00210E88">
      <w:r>
        <w:t>1.Update the info field:</w:t>
      </w:r>
    </w:p>
    <w:p w14:paraId="362933CE" w14:textId="77777777" w:rsidR="00210E88" w:rsidRDefault="00210E88" w:rsidP="00210E88">
      <w:r>
        <w:t xml:space="preserve">Update the OpenAPI version; </w:t>
      </w:r>
    </w:p>
    <w:p w14:paraId="75EB3AEC" w14:textId="77777777" w:rsidR="00210E88" w:rsidRDefault="00210E88" w:rsidP="00210E88">
      <w:r>
        <w:t>Update the year of copyright to 2023, if not yet</w:t>
      </w:r>
    </w:p>
    <w:p w14:paraId="2C419C52" w14:textId="77777777" w:rsidR="00210E88" w:rsidRDefault="00210E88" w:rsidP="00210E88">
      <w:r>
        <w:t>2.Update the externalDocs field:</w:t>
      </w:r>
    </w:p>
    <w:p w14:paraId="54461817" w14:textId="77777777" w:rsidR="00210E88" w:rsidRDefault="00210E88" w:rsidP="00210E88">
      <w:r>
        <w:t>Update the TS version in the description field;</w:t>
      </w:r>
    </w:p>
    <w:p w14:paraId="31AEF9CE" w14:textId="77777777" w:rsidR="00210E88" w:rsidRDefault="00210E88" w:rsidP="00210E88">
      <w:r>
        <w:t>formatting of description field (if needed) in the description field by adding two white spaces at the end of the 1st 2 lines of the description field;</w:t>
      </w:r>
    </w:p>
    <w:p w14:paraId="6EFF3279" w14:textId="77777777" w:rsidR="00210E88" w:rsidRDefault="00210E88" w:rsidP="00210E88">
      <w:r>
        <w:t>change http to https in the url field, if not yet</w:t>
      </w:r>
    </w:p>
    <w:p w14:paraId="796613E7"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C041" w14:textId="0DB9E315" w:rsidR="00210E88" w:rsidRDefault="00210E88" w:rsidP="00210E88">
      <w:pPr>
        <w:rPr>
          <w:rFonts w:ascii="Arial" w:hAnsi="Arial" w:cs="Arial"/>
          <w:b/>
          <w:sz w:val="24"/>
        </w:rPr>
      </w:pPr>
      <w:r>
        <w:rPr>
          <w:rFonts w:ascii="Arial" w:hAnsi="Arial" w:cs="Arial"/>
          <w:b/>
          <w:color w:val="0000FF"/>
          <w:sz w:val="24"/>
        </w:rPr>
        <w:t>C3-230929</w:t>
      </w:r>
      <w:r>
        <w:rPr>
          <w:rFonts w:ascii="Arial" w:hAnsi="Arial" w:cs="Arial"/>
          <w:b/>
          <w:color w:val="0000FF"/>
          <w:sz w:val="24"/>
        </w:rPr>
        <w:tab/>
      </w:r>
      <w:r>
        <w:rPr>
          <w:rFonts w:ascii="Arial" w:hAnsi="Arial" w:cs="Arial"/>
          <w:b/>
          <w:sz w:val="24"/>
        </w:rPr>
        <w:t>Update of info and externalDocs fields</w:t>
      </w:r>
    </w:p>
    <w:p w14:paraId="5DF9962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CR-0296  rev  Cat: F (Rel-18)</w:t>
      </w:r>
      <w:r>
        <w:rPr>
          <w:i/>
        </w:rPr>
        <w:br/>
      </w:r>
      <w:r>
        <w:rPr>
          <w:i/>
        </w:rPr>
        <w:br/>
      </w:r>
      <w:r>
        <w:rPr>
          <w:i/>
        </w:rPr>
        <w:tab/>
      </w:r>
      <w:r>
        <w:rPr>
          <w:i/>
        </w:rPr>
        <w:tab/>
      </w:r>
      <w:r>
        <w:rPr>
          <w:i/>
        </w:rPr>
        <w:tab/>
      </w:r>
      <w:r>
        <w:rPr>
          <w:i/>
        </w:rPr>
        <w:tab/>
      </w:r>
      <w:r>
        <w:rPr>
          <w:i/>
        </w:rPr>
        <w:tab/>
        <w:t>Source: Samsung</w:t>
      </w:r>
    </w:p>
    <w:p w14:paraId="1F060C5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5D25" w14:textId="5C3A830E" w:rsidR="00210E88" w:rsidRDefault="00210E88" w:rsidP="00210E88">
      <w:pPr>
        <w:rPr>
          <w:rFonts w:ascii="Arial" w:hAnsi="Arial" w:cs="Arial"/>
          <w:b/>
          <w:sz w:val="24"/>
        </w:rPr>
      </w:pPr>
      <w:r>
        <w:rPr>
          <w:rFonts w:ascii="Arial" w:hAnsi="Arial" w:cs="Arial"/>
          <w:b/>
          <w:color w:val="0000FF"/>
          <w:sz w:val="24"/>
        </w:rPr>
        <w:t>C3-230930</w:t>
      </w:r>
      <w:r>
        <w:rPr>
          <w:rFonts w:ascii="Arial" w:hAnsi="Arial" w:cs="Arial"/>
          <w:b/>
          <w:color w:val="0000FF"/>
          <w:sz w:val="24"/>
        </w:rPr>
        <w:tab/>
      </w:r>
      <w:r>
        <w:rPr>
          <w:rFonts w:ascii="Arial" w:hAnsi="Arial" w:cs="Arial"/>
          <w:b/>
          <w:sz w:val="24"/>
        </w:rPr>
        <w:t>Update of info and externalDocs fields</w:t>
      </w:r>
    </w:p>
    <w:p w14:paraId="18C131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CR-0026  rev  Cat: F (Rel-18)</w:t>
      </w:r>
      <w:r>
        <w:rPr>
          <w:i/>
        </w:rPr>
        <w:br/>
      </w:r>
      <w:r>
        <w:rPr>
          <w:i/>
        </w:rPr>
        <w:br/>
      </w:r>
      <w:r>
        <w:rPr>
          <w:i/>
        </w:rPr>
        <w:tab/>
      </w:r>
      <w:r>
        <w:rPr>
          <w:i/>
        </w:rPr>
        <w:tab/>
      </w:r>
      <w:r>
        <w:rPr>
          <w:i/>
        </w:rPr>
        <w:tab/>
      </w:r>
      <w:r>
        <w:rPr>
          <w:i/>
        </w:rPr>
        <w:tab/>
      </w:r>
      <w:r>
        <w:rPr>
          <w:i/>
        </w:rPr>
        <w:tab/>
        <w:t>Source: Qualcomm</w:t>
      </w:r>
    </w:p>
    <w:p w14:paraId="38025AF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2A799" w14:textId="4AC12A08" w:rsidR="00210E88" w:rsidRDefault="00210E88" w:rsidP="00210E88">
      <w:pPr>
        <w:rPr>
          <w:rFonts w:ascii="Arial" w:hAnsi="Arial" w:cs="Arial"/>
          <w:b/>
          <w:sz w:val="24"/>
        </w:rPr>
      </w:pPr>
      <w:r>
        <w:rPr>
          <w:rFonts w:ascii="Arial" w:hAnsi="Arial" w:cs="Arial"/>
          <w:b/>
          <w:color w:val="0000FF"/>
          <w:sz w:val="24"/>
        </w:rPr>
        <w:t>C3-230931</w:t>
      </w:r>
      <w:r>
        <w:rPr>
          <w:rFonts w:ascii="Arial" w:hAnsi="Arial" w:cs="Arial"/>
          <w:b/>
          <w:color w:val="0000FF"/>
          <w:sz w:val="24"/>
        </w:rPr>
        <w:tab/>
      </w:r>
      <w:r>
        <w:rPr>
          <w:rFonts w:ascii="Arial" w:hAnsi="Arial" w:cs="Arial"/>
          <w:b/>
          <w:sz w:val="24"/>
        </w:rPr>
        <w:t>Update of info and externalDocs fields</w:t>
      </w:r>
    </w:p>
    <w:p w14:paraId="74CCF9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CR-0007  rev  Cat: F (Rel-18)</w:t>
      </w:r>
      <w:r>
        <w:rPr>
          <w:i/>
        </w:rPr>
        <w:br/>
      </w:r>
      <w:r>
        <w:rPr>
          <w:i/>
        </w:rPr>
        <w:br/>
      </w:r>
      <w:r>
        <w:rPr>
          <w:i/>
        </w:rPr>
        <w:tab/>
      </w:r>
      <w:r>
        <w:rPr>
          <w:i/>
        </w:rPr>
        <w:tab/>
      </w:r>
      <w:r>
        <w:rPr>
          <w:i/>
        </w:rPr>
        <w:tab/>
      </w:r>
      <w:r>
        <w:rPr>
          <w:i/>
        </w:rPr>
        <w:tab/>
      </w:r>
      <w:r>
        <w:rPr>
          <w:i/>
        </w:rPr>
        <w:tab/>
        <w:t>Source: Huawei</w:t>
      </w:r>
    </w:p>
    <w:p w14:paraId="330447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64826" w14:textId="34C9663B" w:rsidR="00210E88" w:rsidRDefault="00210E88" w:rsidP="00210E88">
      <w:pPr>
        <w:rPr>
          <w:rFonts w:ascii="Arial" w:hAnsi="Arial" w:cs="Arial"/>
          <w:b/>
          <w:sz w:val="24"/>
        </w:rPr>
      </w:pPr>
      <w:r>
        <w:rPr>
          <w:rFonts w:ascii="Arial" w:hAnsi="Arial" w:cs="Arial"/>
          <w:b/>
          <w:color w:val="0000FF"/>
          <w:sz w:val="24"/>
        </w:rPr>
        <w:t>C3-230932</w:t>
      </w:r>
      <w:r>
        <w:rPr>
          <w:rFonts w:ascii="Arial" w:hAnsi="Arial" w:cs="Arial"/>
          <w:b/>
          <w:color w:val="0000FF"/>
          <w:sz w:val="24"/>
        </w:rPr>
        <w:tab/>
      </w:r>
      <w:r>
        <w:rPr>
          <w:rFonts w:ascii="Arial" w:hAnsi="Arial" w:cs="Arial"/>
          <w:b/>
          <w:sz w:val="24"/>
        </w:rPr>
        <w:t>Update of info and externalDocs fields</w:t>
      </w:r>
    </w:p>
    <w:p w14:paraId="5C2857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568C97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3A799" w14:textId="29B67E52" w:rsidR="00210E88" w:rsidRDefault="00210E88" w:rsidP="00210E88">
      <w:pPr>
        <w:rPr>
          <w:rFonts w:ascii="Arial" w:hAnsi="Arial" w:cs="Arial"/>
          <w:b/>
          <w:sz w:val="24"/>
        </w:rPr>
      </w:pPr>
      <w:r>
        <w:rPr>
          <w:rFonts w:ascii="Arial" w:hAnsi="Arial" w:cs="Arial"/>
          <w:b/>
          <w:color w:val="0000FF"/>
          <w:sz w:val="24"/>
        </w:rPr>
        <w:t>C3-230933</w:t>
      </w:r>
      <w:r>
        <w:rPr>
          <w:rFonts w:ascii="Arial" w:hAnsi="Arial" w:cs="Arial"/>
          <w:b/>
          <w:color w:val="0000FF"/>
          <w:sz w:val="24"/>
        </w:rPr>
        <w:tab/>
      </w:r>
      <w:r>
        <w:rPr>
          <w:rFonts w:ascii="Arial" w:hAnsi="Arial" w:cs="Arial"/>
          <w:b/>
          <w:sz w:val="24"/>
        </w:rPr>
        <w:t>Update of info and externalDocs fields</w:t>
      </w:r>
    </w:p>
    <w:p w14:paraId="178CE8F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CR-0217  rev  Cat: F (Rel-18)</w:t>
      </w:r>
      <w:r>
        <w:rPr>
          <w:i/>
        </w:rPr>
        <w:br/>
      </w:r>
      <w:r>
        <w:rPr>
          <w:i/>
        </w:rPr>
        <w:br/>
      </w:r>
      <w:r>
        <w:rPr>
          <w:i/>
        </w:rPr>
        <w:tab/>
      </w:r>
      <w:r>
        <w:rPr>
          <w:i/>
        </w:rPr>
        <w:tab/>
      </w:r>
      <w:r>
        <w:rPr>
          <w:i/>
        </w:rPr>
        <w:tab/>
      </w:r>
      <w:r>
        <w:rPr>
          <w:i/>
        </w:rPr>
        <w:tab/>
      </w:r>
      <w:r>
        <w:rPr>
          <w:i/>
        </w:rPr>
        <w:tab/>
        <w:t>Source: Nokia, Nokia Shanghai Bell</w:t>
      </w:r>
    </w:p>
    <w:p w14:paraId="4C779C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8CF8D" w14:textId="5F69F5A2" w:rsidR="00210E88" w:rsidRDefault="00210E88" w:rsidP="00210E88">
      <w:pPr>
        <w:rPr>
          <w:rFonts w:ascii="Arial" w:hAnsi="Arial" w:cs="Arial"/>
          <w:b/>
          <w:sz w:val="24"/>
        </w:rPr>
      </w:pPr>
      <w:r>
        <w:rPr>
          <w:rFonts w:ascii="Arial" w:hAnsi="Arial" w:cs="Arial"/>
          <w:b/>
          <w:color w:val="0000FF"/>
          <w:sz w:val="24"/>
        </w:rPr>
        <w:t>C3-230934</w:t>
      </w:r>
      <w:r>
        <w:rPr>
          <w:rFonts w:ascii="Arial" w:hAnsi="Arial" w:cs="Arial"/>
          <w:b/>
          <w:color w:val="0000FF"/>
          <w:sz w:val="24"/>
        </w:rPr>
        <w:tab/>
      </w:r>
      <w:r>
        <w:rPr>
          <w:rFonts w:ascii="Arial" w:hAnsi="Arial" w:cs="Arial"/>
          <w:b/>
          <w:sz w:val="24"/>
        </w:rPr>
        <w:t>Update of info and externalDocs fields</w:t>
      </w:r>
    </w:p>
    <w:p w14:paraId="059F1A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CR-1047  rev  Cat: F (Rel-18)</w:t>
      </w:r>
      <w:r>
        <w:rPr>
          <w:i/>
        </w:rPr>
        <w:br/>
      </w:r>
      <w:r>
        <w:rPr>
          <w:i/>
        </w:rPr>
        <w:br/>
      </w:r>
      <w:r>
        <w:rPr>
          <w:i/>
        </w:rPr>
        <w:tab/>
      </w:r>
      <w:r>
        <w:rPr>
          <w:i/>
        </w:rPr>
        <w:tab/>
      </w:r>
      <w:r>
        <w:rPr>
          <w:i/>
        </w:rPr>
        <w:tab/>
      </w:r>
      <w:r>
        <w:rPr>
          <w:i/>
        </w:rPr>
        <w:tab/>
      </w:r>
      <w:r>
        <w:rPr>
          <w:i/>
        </w:rPr>
        <w:tab/>
        <w:t>Source: Huawei</w:t>
      </w:r>
    </w:p>
    <w:p w14:paraId="663710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4354" w14:textId="2D0CDC6D" w:rsidR="00210E88" w:rsidRDefault="00210E88" w:rsidP="00210E88">
      <w:pPr>
        <w:rPr>
          <w:rFonts w:ascii="Arial" w:hAnsi="Arial" w:cs="Arial"/>
          <w:b/>
          <w:sz w:val="24"/>
        </w:rPr>
      </w:pPr>
      <w:r>
        <w:rPr>
          <w:rFonts w:ascii="Arial" w:hAnsi="Arial" w:cs="Arial"/>
          <w:b/>
          <w:color w:val="0000FF"/>
          <w:sz w:val="24"/>
        </w:rPr>
        <w:t>C3-230935</w:t>
      </w:r>
      <w:r>
        <w:rPr>
          <w:rFonts w:ascii="Arial" w:hAnsi="Arial" w:cs="Arial"/>
          <w:b/>
          <w:color w:val="0000FF"/>
          <w:sz w:val="24"/>
        </w:rPr>
        <w:tab/>
      </w:r>
      <w:r>
        <w:rPr>
          <w:rFonts w:ascii="Arial" w:hAnsi="Arial" w:cs="Arial"/>
          <w:b/>
          <w:sz w:val="24"/>
        </w:rPr>
        <w:t>Update of info and externalDocs fields</w:t>
      </w:r>
    </w:p>
    <w:p w14:paraId="0F31682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CR-0486  rev  Cat: F (Rel-18)</w:t>
      </w:r>
      <w:r>
        <w:rPr>
          <w:i/>
        </w:rPr>
        <w:br/>
      </w:r>
      <w:r>
        <w:rPr>
          <w:i/>
        </w:rPr>
        <w:br/>
      </w:r>
      <w:r>
        <w:rPr>
          <w:i/>
        </w:rPr>
        <w:tab/>
      </w:r>
      <w:r>
        <w:rPr>
          <w:i/>
        </w:rPr>
        <w:tab/>
      </w:r>
      <w:r>
        <w:rPr>
          <w:i/>
        </w:rPr>
        <w:tab/>
      </w:r>
      <w:r>
        <w:rPr>
          <w:i/>
        </w:rPr>
        <w:tab/>
      </w:r>
      <w:r>
        <w:rPr>
          <w:i/>
        </w:rPr>
        <w:tab/>
        <w:t>Source: Ericsson</w:t>
      </w:r>
    </w:p>
    <w:p w14:paraId="54DD14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11524" w14:textId="3D83984F" w:rsidR="00210E88" w:rsidRDefault="00210E88" w:rsidP="00210E88">
      <w:pPr>
        <w:rPr>
          <w:rFonts w:ascii="Arial" w:hAnsi="Arial" w:cs="Arial"/>
          <w:b/>
          <w:sz w:val="24"/>
        </w:rPr>
      </w:pPr>
      <w:r>
        <w:rPr>
          <w:rFonts w:ascii="Arial" w:hAnsi="Arial" w:cs="Arial"/>
          <w:b/>
          <w:color w:val="0000FF"/>
          <w:sz w:val="24"/>
        </w:rPr>
        <w:lastRenderedPageBreak/>
        <w:t>C3-230936</w:t>
      </w:r>
      <w:r>
        <w:rPr>
          <w:rFonts w:ascii="Arial" w:hAnsi="Arial" w:cs="Arial"/>
          <w:b/>
          <w:color w:val="0000FF"/>
          <w:sz w:val="24"/>
        </w:rPr>
        <w:tab/>
      </w:r>
      <w:r>
        <w:rPr>
          <w:rFonts w:ascii="Arial" w:hAnsi="Arial" w:cs="Arial"/>
          <w:b/>
          <w:sz w:val="24"/>
        </w:rPr>
        <w:t>Update of info and externalDocs fields</w:t>
      </w:r>
    </w:p>
    <w:p w14:paraId="112BB9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CR-0101  rev  Cat: F (Rel-18)</w:t>
      </w:r>
      <w:r>
        <w:rPr>
          <w:i/>
        </w:rPr>
        <w:br/>
      </w:r>
      <w:r>
        <w:rPr>
          <w:i/>
        </w:rPr>
        <w:br/>
      </w:r>
      <w:r>
        <w:rPr>
          <w:i/>
        </w:rPr>
        <w:tab/>
      </w:r>
      <w:r>
        <w:rPr>
          <w:i/>
        </w:rPr>
        <w:tab/>
      </w:r>
      <w:r>
        <w:rPr>
          <w:i/>
        </w:rPr>
        <w:tab/>
      </w:r>
      <w:r>
        <w:rPr>
          <w:i/>
        </w:rPr>
        <w:tab/>
      </w:r>
      <w:r>
        <w:rPr>
          <w:i/>
        </w:rPr>
        <w:tab/>
        <w:t>Source: Huawei</w:t>
      </w:r>
    </w:p>
    <w:p w14:paraId="0FF014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D67A" w14:textId="6BD9B983" w:rsidR="00210E88" w:rsidRDefault="00210E88" w:rsidP="00210E88">
      <w:pPr>
        <w:rPr>
          <w:rFonts w:ascii="Arial" w:hAnsi="Arial" w:cs="Arial"/>
          <w:b/>
          <w:sz w:val="24"/>
        </w:rPr>
      </w:pPr>
      <w:r>
        <w:rPr>
          <w:rFonts w:ascii="Arial" w:hAnsi="Arial" w:cs="Arial"/>
          <w:b/>
          <w:color w:val="0000FF"/>
          <w:sz w:val="24"/>
        </w:rPr>
        <w:t>C3-230937</w:t>
      </w:r>
      <w:r>
        <w:rPr>
          <w:rFonts w:ascii="Arial" w:hAnsi="Arial" w:cs="Arial"/>
          <w:b/>
          <w:color w:val="0000FF"/>
          <w:sz w:val="24"/>
        </w:rPr>
        <w:tab/>
      </w:r>
      <w:r>
        <w:rPr>
          <w:rFonts w:ascii="Arial" w:hAnsi="Arial" w:cs="Arial"/>
          <w:b/>
          <w:sz w:val="24"/>
        </w:rPr>
        <w:t>Update of info and externalDocs fields</w:t>
      </w:r>
    </w:p>
    <w:p w14:paraId="3BCE32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CR-0399  rev  Cat: F (Rel-18)</w:t>
      </w:r>
      <w:r>
        <w:rPr>
          <w:i/>
        </w:rPr>
        <w:br/>
      </w:r>
      <w:r>
        <w:rPr>
          <w:i/>
        </w:rPr>
        <w:br/>
      </w:r>
      <w:r>
        <w:rPr>
          <w:i/>
        </w:rPr>
        <w:tab/>
      </w:r>
      <w:r>
        <w:rPr>
          <w:i/>
        </w:rPr>
        <w:tab/>
      </w:r>
      <w:r>
        <w:rPr>
          <w:i/>
        </w:rPr>
        <w:tab/>
      </w:r>
      <w:r>
        <w:rPr>
          <w:i/>
        </w:rPr>
        <w:tab/>
      </w:r>
      <w:r>
        <w:rPr>
          <w:i/>
        </w:rPr>
        <w:tab/>
        <w:t>Source: Huawei</w:t>
      </w:r>
    </w:p>
    <w:p w14:paraId="2E89AC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EB7ED" w14:textId="0DF2063B" w:rsidR="00210E88" w:rsidRDefault="00210E88" w:rsidP="00210E88">
      <w:pPr>
        <w:rPr>
          <w:rFonts w:ascii="Arial" w:hAnsi="Arial" w:cs="Arial"/>
          <w:b/>
          <w:sz w:val="24"/>
        </w:rPr>
      </w:pPr>
      <w:r>
        <w:rPr>
          <w:rFonts w:ascii="Arial" w:hAnsi="Arial" w:cs="Arial"/>
          <w:b/>
          <w:color w:val="0000FF"/>
          <w:sz w:val="24"/>
        </w:rPr>
        <w:t>C3-230938</w:t>
      </w:r>
      <w:r>
        <w:rPr>
          <w:rFonts w:ascii="Arial" w:hAnsi="Arial" w:cs="Arial"/>
          <w:b/>
          <w:color w:val="0000FF"/>
          <w:sz w:val="24"/>
        </w:rPr>
        <w:tab/>
      </w:r>
      <w:r>
        <w:rPr>
          <w:rFonts w:ascii="Arial" w:hAnsi="Arial" w:cs="Arial"/>
          <w:b/>
          <w:sz w:val="24"/>
        </w:rPr>
        <w:t>OpenAPI update of Nudr_DataRepository API</w:t>
      </w:r>
    </w:p>
    <w:p w14:paraId="27C67BD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(Rel-18)</w:t>
      </w:r>
      <w:r>
        <w:rPr>
          <w:i/>
        </w:rPr>
        <w:br/>
      </w:r>
      <w:r>
        <w:rPr>
          <w:i/>
        </w:rPr>
        <w:br/>
      </w:r>
      <w:r>
        <w:rPr>
          <w:i/>
        </w:rPr>
        <w:tab/>
      </w:r>
      <w:r>
        <w:rPr>
          <w:i/>
        </w:rPr>
        <w:tab/>
      </w:r>
      <w:r>
        <w:rPr>
          <w:i/>
        </w:rPr>
        <w:tab/>
      </w:r>
      <w:r>
        <w:rPr>
          <w:i/>
        </w:rPr>
        <w:tab/>
      </w:r>
      <w:r>
        <w:rPr>
          <w:i/>
        </w:rPr>
        <w:tab/>
        <w:t>Source: Huawei</w:t>
      </w:r>
    </w:p>
    <w:p w14:paraId="28E2A3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5CECB" w14:textId="5EEB36B3" w:rsidR="00210E88" w:rsidRDefault="00210E88" w:rsidP="00210E88">
      <w:pPr>
        <w:rPr>
          <w:rFonts w:ascii="Arial" w:hAnsi="Arial" w:cs="Arial"/>
          <w:b/>
          <w:sz w:val="24"/>
        </w:rPr>
      </w:pPr>
      <w:r>
        <w:rPr>
          <w:rFonts w:ascii="Arial" w:hAnsi="Arial" w:cs="Arial"/>
          <w:b/>
          <w:color w:val="0000FF"/>
          <w:sz w:val="24"/>
        </w:rPr>
        <w:t>C3-230939</w:t>
      </w:r>
      <w:r>
        <w:rPr>
          <w:rFonts w:ascii="Arial" w:hAnsi="Arial" w:cs="Arial"/>
          <w:b/>
          <w:color w:val="0000FF"/>
          <w:sz w:val="24"/>
        </w:rPr>
        <w:tab/>
      </w:r>
      <w:r>
        <w:rPr>
          <w:rFonts w:ascii="Arial" w:hAnsi="Arial" w:cs="Arial"/>
          <w:b/>
          <w:sz w:val="24"/>
        </w:rPr>
        <w:t>Update of info and externalDocs fields</w:t>
      </w:r>
    </w:p>
    <w:p w14:paraId="70E33C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CR-0687  rev  Cat: F (Rel-18)</w:t>
      </w:r>
      <w:r>
        <w:rPr>
          <w:i/>
        </w:rPr>
        <w:br/>
      </w:r>
      <w:r>
        <w:rPr>
          <w:i/>
        </w:rPr>
        <w:br/>
      </w:r>
      <w:r>
        <w:rPr>
          <w:i/>
        </w:rPr>
        <w:tab/>
      </w:r>
      <w:r>
        <w:rPr>
          <w:i/>
        </w:rPr>
        <w:tab/>
      </w:r>
      <w:r>
        <w:rPr>
          <w:i/>
        </w:rPr>
        <w:tab/>
      </w:r>
      <w:r>
        <w:rPr>
          <w:i/>
        </w:rPr>
        <w:tab/>
      </w:r>
      <w:r>
        <w:rPr>
          <w:i/>
        </w:rPr>
        <w:tab/>
        <w:t>Source: China Mobile</w:t>
      </w:r>
    </w:p>
    <w:p w14:paraId="3F9378F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53C9" w14:textId="4E93B86C" w:rsidR="00210E88" w:rsidRDefault="00210E88" w:rsidP="00210E88">
      <w:pPr>
        <w:rPr>
          <w:rFonts w:ascii="Arial" w:hAnsi="Arial" w:cs="Arial"/>
          <w:b/>
          <w:sz w:val="24"/>
        </w:rPr>
      </w:pPr>
      <w:r>
        <w:rPr>
          <w:rFonts w:ascii="Arial" w:hAnsi="Arial" w:cs="Arial"/>
          <w:b/>
          <w:color w:val="0000FF"/>
          <w:sz w:val="24"/>
        </w:rPr>
        <w:t>C3-230940</w:t>
      </w:r>
      <w:r>
        <w:rPr>
          <w:rFonts w:ascii="Arial" w:hAnsi="Arial" w:cs="Arial"/>
          <w:b/>
          <w:color w:val="0000FF"/>
          <w:sz w:val="24"/>
        </w:rPr>
        <w:tab/>
      </w:r>
      <w:r>
        <w:rPr>
          <w:rFonts w:ascii="Arial" w:hAnsi="Arial" w:cs="Arial"/>
          <w:b/>
          <w:sz w:val="24"/>
        </w:rPr>
        <w:t>Update of info and externalDocs fields</w:t>
      </w:r>
    </w:p>
    <w:p w14:paraId="18221EB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CR-0181  rev  Cat: F (Rel-18)</w:t>
      </w:r>
      <w:r>
        <w:rPr>
          <w:i/>
        </w:rPr>
        <w:br/>
      </w:r>
      <w:r>
        <w:rPr>
          <w:i/>
        </w:rPr>
        <w:br/>
      </w:r>
      <w:r>
        <w:rPr>
          <w:i/>
        </w:rPr>
        <w:tab/>
      </w:r>
      <w:r>
        <w:rPr>
          <w:i/>
        </w:rPr>
        <w:tab/>
      </w:r>
      <w:r>
        <w:rPr>
          <w:i/>
        </w:rPr>
        <w:tab/>
      </w:r>
      <w:r>
        <w:rPr>
          <w:i/>
        </w:rPr>
        <w:tab/>
      </w:r>
      <w:r>
        <w:rPr>
          <w:i/>
        </w:rPr>
        <w:tab/>
        <w:t>Source: China Mobile</w:t>
      </w:r>
    </w:p>
    <w:p w14:paraId="7E223C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6F72E" w14:textId="3F3385F2" w:rsidR="00210E88" w:rsidRDefault="00210E88" w:rsidP="00210E88">
      <w:pPr>
        <w:rPr>
          <w:rFonts w:ascii="Arial" w:hAnsi="Arial" w:cs="Arial"/>
          <w:b/>
          <w:sz w:val="24"/>
        </w:rPr>
      </w:pPr>
      <w:r>
        <w:rPr>
          <w:rFonts w:ascii="Arial" w:hAnsi="Arial" w:cs="Arial"/>
          <w:b/>
          <w:color w:val="0000FF"/>
          <w:sz w:val="24"/>
        </w:rPr>
        <w:t>C3-230941</w:t>
      </w:r>
      <w:r>
        <w:rPr>
          <w:rFonts w:ascii="Arial" w:hAnsi="Arial" w:cs="Arial"/>
          <w:b/>
          <w:color w:val="0000FF"/>
          <w:sz w:val="24"/>
        </w:rPr>
        <w:tab/>
      </w:r>
      <w:r>
        <w:rPr>
          <w:rFonts w:ascii="Arial" w:hAnsi="Arial" w:cs="Arial"/>
          <w:b/>
          <w:sz w:val="24"/>
        </w:rPr>
        <w:t>Update of info and externalDocs fields</w:t>
      </w:r>
    </w:p>
    <w:p w14:paraId="6C00ED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CR-0849  rev  Cat: F (Rel-18)</w:t>
      </w:r>
      <w:r>
        <w:rPr>
          <w:i/>
        </w:rPr>
        <w:br/>
      </w:r>
      <w:r>
        <w:rPr>
          <w:i/>
        </w:rPr>
        <w:br/>
      </w:r>
      <w:r>
        <w:rPr>
          <w:i/>
        </w:rPr>
        <w:tab/>
      </w:r>
      <w:r>
        <w:rPr>
          <w:i/>
        </w:rPr>
        <w:tab/>
      </w:r>
      <w:r>
        <w:rPr>
          <w:i/>
        </w:rPr>
        <w:tab/>
      </w:r>
      <w:r>
        <w:rPr>
          <w:i/>
        </w:rPr>
        <w:tab/>
      </w:r>
      <w:r>
        <w:rPr>
          <w:i/>
        </w:rPr>
        <w:tab/>
        <w:t>Source: Huawei</w:t>
      </w:r>
    </w:p>
    <w:p w14:paraId="385ECB7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6803" w14:textId="31435C56" w:rsidR="00210E88" w:rsidRDefault="00210E88" w:rsidP="00210E88">
      <w:pPr>
        <w:rPr>
          <w:rFonts w:ascii="Arial" w:hAnsi="Arial" w:cs="Arial"/>
          <w:b/>
          <w:sz w:val="24"/>
        </w:rPr>
      </w:pPr>
      <w:r>
        <w:rPr>
          <w:rFonts w:ascii="Arial" w:hAnsi="Arial" w:cs="Arial"/>
          <w:b/>
          <w:color w:val="0000FF"/>
          <w:sz w:val="24"/>
        </w:rPr>
        <w:t>C3-230942</w:t>
      </w:r>
      <w:r>
        <w:rPr>
          <w:rFonts w:ascii="Arial" w:hAnsi="Arial" w:cs="Arial"/>
          <w:b/>
          <w:color w:val="0000FF"/>
          <w:sz w:val="24"/>
        </w:rPr>
        <w:tab/>
      </w:r>
      <w:r>
        <w:rPr>
          <w:rFonts w:ascii="Arial" w:hAnsi="Arial" w:cs="Arial"/>
          <w:b/>
          <w:sz w:val="24"/>
        </w:rPr>
        <w:t>Update of info and externalDocs fields</w:t>
      </w:r>
    </w:p>
    <w:p w14:paraId="508023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24ED68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A2903" w14:textId="72BF45E1" w:rsidR="00210E88" w:rsidRDefault="00210E88" w:rsidP="00210E88">
      <w:pPr>
        <w:rPr>
          <w:rFonts w:ascii="Arial" w:hAnsi="Arial" w:cs="Arial"/>
          <w:b/>
          <w:sz w:val="24"/>
        </w:rPr>
      </w:pPr>
      <w:r>
        <w:rPr>
          <w:rFonts w:ascii="Arial" w:hAnsi="Arial" w:cs="Arial"/>
          <w:b/>
          <w:color w:val="0000FF"/>
          <w:sz w:val="24"/>
        </w:rPr>
        <w:t>C3-230943</w:t>
      </w:r>
      <w:r>
        <w:rPr>
          <w:rFonts w:ascii="Arial" w:hAnsi="Arial" w:cs="Arial"/>
          <w:b/>
          <w:color w:val="0000FF"/>
          <w:sz w:val="24"/>
        </w:rPr>
        <w:tab/>
      </w:r>
      <w:r>
        <w:rPr>
          <w:rFonts w:ascii="Arial" w:hAnsi="Arial" w:cs="Arial"/>
          <w:b/>
          <w:sz w:val="24"/>
        </w:rPr>
        <w:t>Update of info and externalDocs fields</w:t>
      </w:r>
    </w:p>
    <w:p w14:paraId="6A38769C"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CR-0024  rev  Cat: F (Rel-18)</w:t>
      </w:r>
      <w:r>
        <w:rPr>
          <w:i/>
        </w:rPr>
        <w:br/>
      </w:r>
      <w:r>
        <w:rPr>
          <w:i/>
        </w:rPr>
        <w:br/>
      </w:r>
      <w:r>
        <w:rPr>
          <w:i/>
        </w:rPr>
        <w:tab/>
      </w:r>
      <w:r>
        <w:rPr>
          <w:i/>
        </w:rPr>
        <w:tab/>
      </w:r>
      <w:r>
        <w:rPr>
          <w:i/>
        </w:rPr>
        <w:tab/>
      </w:r>
      <w:r>
        <w:rPr>
          <w:i/>
        </w:rPr>
        <w:tab/>
      </w:r>
      <w:r>
        <w:rPr>
          <w:i/>
        </w:rPr>
        <w:tab/>
        <w:t>Source: Ericsson</w:t>
      </w:r>
    </w:p>
    <w:p w14:paraId="3F137B4C"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8C977" w14:textId="5206D586" w:rsidR="00996536" w:rsidRDefault="00210E88" w:rsidP="00210E88">
      <w:pPr>
        <w:rPr>
          <w:rFonts w:ascii="Arial" w:hAnsi="Arial" w:cs="Arial"/>
          <w:b/>
          <w:sz w:val="24"/>
        </w:rPr>
      </w:pPr>
      <w:r>
        <w:rPr>
          <w:rFonts w:ascii="Arial" w:hAnsi="Arial" w:cs="Arial"/>
          <w:b/>
          <w:color w:val="0000FF"/>
          <w:sz w:val="24"/>
        </w:rPr>
        <w:t>C3-230944</w:t>
      </w:r>
      <w:r>
        <w:rPr>
          <w:rFonts w:ascii="Arial" w:hAnsi="Arial" w:cs="Arial"/>
          <w:b/>
          <w:color w:val="0000FF"/>
          <w:sz w:val="24"/>
        </w:rPr>
        <w:tab/>
      </w:r>
      <w:r>
        <w:rPr>
          <w:rFonts w:ascii="Arial" w:hAnsi="Arial" w:cs="Arial"/>
          <w:b/>
          <w:sz w:val="24"/>
        </w:rPr>
        <w:t>Update of info and externalDocs fields</w:t>
      </w:r>
    </w:p>
    <w:p w14:paraId="557E33F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CR-0033  rev  Cat: F (Rel-18)</w:t>
      </w:r>
      <w:r>
        <w:rPr>
          <w:i/>
        </w:rPr>
        <w:br/>
      </w:r>
      <w:r>
        <w:rPr>
          <w:i/>
        </w:rPr>
        <w:br/>
      </w:r>
      <w:r>
        <w:rPr>
          <w:i/>
        </w:rPr>
        <w:tab/>
      </w:r>
      <w:r>
        <w:rPr>
          <w:i/>
        </w:rPr>
        <w:tab/>
      </w:r>
      <w:r>
        <w:rPr>
          <w:i/>
        </w:rPr>
        <w:tab/>
      </w:r>
      <w:r>
        <w:rPr>
          <w:i/>
        </w:rPr>
        <w:tab/>
      </w:r>
      <w:r>
        <w:rPr>
          <w:i/>
        </w:rPr>
        <w:tab/>
        <w:t>Source: China Mobile</w:t>
      </w:r>
    </w:p>
    <w:p w14:paraId="2AD1A59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A57E9" w14:textId="71D3A0DD" w:rsidR="00210E88" w:rsidRDefault="00210E88" w:rsidP="00210E88">
      <w:pPr>
        <w:rPr>
          <w:rFonts w:ascii="Arial" w:hAnsi="Arial" w:cs="Arial"/>
          <w:b/>
          <w:sz w:val="24"/>
        </w:rPr>
      </w:pPr>
      <w:r>
        <w:rPr>
          <w:rFonts w:ascii="Arial" w:hAnsi="Arial" w:cs="Arial"/>
          <w:b/>
          <w:color w:val="0000FF"/>
          <w:sz w:val="24"/>
        </w:rPr>
        <w:t>C3-230945</w:t>
      </w:r>
      <w:r>
        <w:rPr>
          <w:rFonts w:ascii="Arial" w:hAnsi="Arial" w:cs="Arial"/>
          <w:b/>
          <w:color w:val="0000FF"/>
          <w:sz w:val="24"/>
        </w:rPr>
        <w:tab/>
      </w:r>
      <w:r>
        <w:rPr>
          <w:rFonts w:ascii="Arial" w:hAnsi="Arial" w:cs="Arial"/>
          <w:b/>
          <w:sz w:val="24"/>
        </w:rPr>
        <w:t>Update of info and externalDocs fields</w:t>
      </w:r>
    </w:p>
    <w:p w14:paraId="1DC295E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7C9E2B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22B0" w14:textId="64A36E23" w:rsidR="00210E88" w:rsidRDefault="00210E88" w:rsidP="00210E88">
      <w:pPr>
        <w:rPr>
          <w:rFonts w:ascii="Arial" w:hAnsi="Arial" w:cs="Arial"/>
          <w:b/>
          <w:sz w:val="24"/>
        </w:rPr>
      </w:pPr>
      <w:r>
        <w:rPr>
          <w:rFonts w:ascii="Arial" w:hAnsi="Arial" w:cs="Arial"/>
          <w:b/>
          <w:color w:val="0000FF"/>
          <w:sz w:val="24"/>
        </w:rPr>
        <w:t>C3-230946</w:t>
      </w:r>
      <w:r>
        <w:rPr>
          <w:rFonts w:ascii="Arial" w:hAnsi="Arial" w:cs="Arial"/>
          <w:b/>
          <w:color w:val="0000FF"/>
          <w:sz w:val="24"/>
        </w:rPr>
        <w:tab/>
      </w:r>
      <w:r>
        <w:rPr>
          <w:rFonts w:ascii="Arial" w:hAnsi="Arial" w:cs="Arial"/>
          <w:b/>
          <w:sz w:val="24"/>
        </w:rPr>
        <w:t>Update of info and externalDocs fields</w:t>
      </w:r>
    </w:p>
    <w:p w14:paraId="63D982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CR-0014  rev  Cat: F (Rel-18)</w:t>
      </w:r>
      <w:r>
        <w:rPr>
          <w:i/>
        </w:rPr>
        <w:br/>
      </w:r>
      <w:r>
        <w:rPr>
          <w:i/>
        </w:rPr>
        <w:br/>
      </w:r>
      <w:r>
        <w:rPr>
          <w:i/>
        </w:rPr>
        <w:tab/>
      </w:r>
      <w:r>
        <w:rPr>
          <w:i/>
        </w:rPr>
        <w:tab/>
      </w:r>
      <w:r>
        <w:rPr>
          <w:i/>
        </w:rPr>
        <w:tab/>
      </w:r>
      <w:r>
        <w:rPr>
          <w:i/>
        </w:rPr>
        <w:tab/>
      </w:r>
      <w:r>
        <w:rPr>
          <w:i/>
        </w:rPr>
        <w:tab/>
        <w:t>Source: China Mobile</w:t>
      </w:r>
    </w:p>
    <w:p w14:paraId="7DCB9A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51FEF" w14:textId="28A801B8" w:rsidR="00210E88" w:rsidRDefault="00210E88" w:rsidP="00210E88">
      <w:pPr>
        <w:rPr>
          <w:rFonts w:ascii="Arial" w:hAnsi="Arial" w:cs="Arial"/>
          <w:b/>
          <w:sz w:val="24"/>
        </w:rPr>
      </w:pPr>
      <w:r>
        <w:rPr>
          <w:rFonts w:ascii="Arial" w:hAnsi="Arial" w:cs="Arial"/>
          <w:b/>
          <w:color w:val="0000FF"/>
          <w:sz w:val="24"/>
        </w:rPr>
        <w:t>C3-230947</w:t>
      </w:r>
      <w:r>
        <w:rPr>
          <w:rFonts w:ascii="Arial" w:hAnsi="Arial" w:cs="Arial"/>
          <w:b/>
          <w:color w:val="0000FF"/>
          <w:sz w:val="24"/>
        </w:rPr>
        <w:tab/>
      </w:r>
      <w:r>
        <w:rPr>
          <w:rFonts w:ascii="Arial" w:hAnsi="Arial" w:cs="Arial"/>
          <w:b/>
          <w:sz w:val="24"/>
        </w:rPr>
        <w:t>Update of info and externalDocs fields</w:t>
      </w:r>
    </w:p>
    <w:p w14:paraId="278D62B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CR-0143  rev  Cat: F (Rel-18)</w:t>
      </w:r>
      <w:r>
        <w:rPr>
          <w:i/>
        </w:rPr>
        <w:br/>
      </w:r>
      <w:r>
        <w:rPr>
          <w:i/>
        </w:rPr>
        <w:br/>
      </w:r>
      <w:r>
        <w:rPr>
          <w:i/>
        </w:rPr>
        <w:tab/>
      </w:r>
      <w:r>
        <w:rPr>
          <w:i/>
        </w:rPr>
        <w:tab/>
      </w:r>
      <w:r>
        <w:rPr>
          <w:i/>
        </w:rPr>
        <w:tab/>
      </w:r>
      <w:r>
        <w:rPr>
          <w:i/>
        </w:rPr>
        <w:tab/>
      </w:r>
      <w:r>
        <w:rPr>
          <w:i/>
        </w:rPr>
        <w:tab/>
        <w:t>Source: Samsung</w:t>
      </w:r>
    </w:p>
    <w:p w14:paraId="676607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C4E3" w14:textId="37CF0348" w:rsidR="00210E88" w:rsidRDefault="00210E88" w:rsidP="00210E88">
      <w:pPr>
        <w:rPr>
          <w:rFonts w:ascii="Arial" w:hAnsi="Arial" w:cs="Arial"/>
          <w:b/>
          <w:sz w:val="24"/>
        </w:rPr>
      </w:pPr>
      <w:r>
        <w:rPr>
          <w:rFonts w:ascii="Arial" w:hAnsi="Arial" w:cs="Arial"/>
          <w:b/>
          <w:color w:val="0000FF"/>
          <w:sz w:val="24"/>
        </w:rPr>
        <w:t>C3-230948</w:t>
      </w:r>
      <w:r>
        <w:rPr>
          <w:rFonts w:ascii="Arial" w:hAnsi="Arial" w:cs="Arial"/>
          <w:b/>
          <w:color w:val="0000FF"/>
          <w:sz w:val="24"/>
        </w:rPr>
        <w:tab/>
      </w:r>
      <w:r>
        <w:rPr>
          <w:rFonts w:ascii="Arial" w:hAnsi="Arial" w:cs="Arial"/>
          <w:b/>
          <w:sz w:val="24"/>
        </w:rPr>
        <w:t>Update of info and externalDocs fields</w:t>
      </w:r>
    </w:p>
    <w:p w14:paraId="67E1AB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v18.0.0</w:t>
      </w:r>
      <w:r>
        <w:rPr>
          <w:i/>
        </w:rPr>
        <w:tab/>
        <w:t xml:space="preserve">  CR-0020  rev  Cat: F (Rel-18)</w:t>
      </w:r>
      <w:r>
        <w:rPr>
          <w:i/>
        </w:rPr>
        <w:br/>
      </w:r>
      <w:r>
        <w:rPr>
          <w:i/>
        </w:rPr>
        <w:br/>
      </w:r>
      <w:r>
        <w:rPr>
          <w:i/>
        </w:rPr>
        <w:tab/>
      </w:r>
      <w:r>
        <w:rPr>
          <w:i/>
        </w:rPr>
        <w:tab/>
      </w:r>
      <w:r>
        <w:rPr>
          <w:i/>
        </w:rPr>
        <w:tab/>
      </w:r>
      <w:r>
        <w:rPr>
          <w:i/>
        </w:rPr>
        <w:tab/>
      </w:r>
      <w:r>
        <w:rPr>
          <w:i/>
        </w:rPr>
        <w:tab/>
        <w:t>Source: CATT</w:t>
      </w:r>
    </w:p>
    <w:p w14:paraId="4473CE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DB05C" w14:textId="1DD16C84" w:rsidR="00210E88" w:rsidRDefault="00210E88" w:rsidP="00210E88">
      <w:pPr>
        <w:rPr>
          <w:rFonts w:ascii="Arial" w:hAnsi="Arial" w:cs="Arial"/>
          <w:b/>
          <w:sz w:val="24"/>
        </w:rPr>
      </w:pPr>
      <w:r>
        <w:rPr>
          <w:rFonts w:ascii="Arial" w:hAnsi="Arial" w:cs="Arial"/>
          <w:b/>
          <w:color w:val="0000FF"/>
          <w:sz w:val="24"/>
        </w:rPr>
        <w:t>C3-230949</w:t>
      </w:r>
      <w:r>
        <w:rPr>
          <w:rFonts w:ascii="Arial" w:hAnsi="Arial" w:cs="Arial"/>
          <w:b/>
          <w:color w:val="0000FF"/>
          <w:sz w:val="24"/>
        </w:rPr>
        <w:tab/>
      </w:r>
      <w:r>
        <w:rPr>
          <w:rFonts w:ascii="Arial" w:hAnsi="Arial" w:cs="Arial"/>
          <w:b/>
          <w:sz w:val="24"/>
        </w:rPr>
        <w:t>Update of info and externalDocs fields</w:t>
      </w:r>
    </w:p>
    <w:p w14:paraId="0D3159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CR-0063  rev  Cat: F (Rel-18)</w:t>
      </w:r>
      <w:r>
        <w:rPr>
          <w:i/>
        </w:rPr>
        <w:br/>
      </w:r>
      <w:r>
        <w:rPr>
          <w:i/>
        </w:rPr>
        <w:br/>
      </w:r>
      <w:r>
        <w:rPr>
          <w:i/>
        </w:rPr>
        <w:tab/>
      </w:r>
      <w:r>
        <w:rPr>
          <w:i/>
        </w:rPr>
        <w:tab/>
      </w:r>
      <w:r>
        <w:rPr>
          <w:i/>
        </w:rPr>
        <w:tab/>
      </w:r>
      <w:r>
        <w:rPr>
          <w:i/>
        </w:rPr>
        <w:tab/>
      </w:r>
      <w:r>
        <w:rPr>
          <w:i/>
        </w:rPr>
        <w:tab/>
        <w:t>Source: Samsung</w:t>
      </w:r>
    </w:p>
    <w:p w14:paraId="66BF16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CB6E9" w14:textId="291AD5FC" w:rsidR="00210E88" w:rsidRDefault="00210E88" w:rsidP="00210E88">
      <w:pPr>
        <w:rPr>
          <w:rFonts w:ascii="Arial" w:hAnsi="Arial" w:cs="Arial"/>
          <w:b/>
          <w:sz w:val="24"/>
        </w:rPr>
      </w:pPr>
      <w:r>
        <w:rPr>
          <w:rFonts w:ascii="Arial" w:hAnsi="Arial" w:cs="Arial"/>
          <w:b/>
          <w:color w:val="0000FF"/>
          <w:sz w:val="24"/>
        </w:rPr>
        <w:t>C3-230950</w:t>
      </w:r>
      <w:r>
        <w:rPr>
          <w:rFonts w:ascii="Arial" w:hAnsi="Arial" w:cs="Arial"/>
          <w:b/>
          <w:color w:val="0000FF"/>
          <w:sz w:val="24"/>
        </w:rPr>
        <w:tab/>
      </w:r>
      <w:r>
        <w:rPr>
          <w:rFonts w:ascii="Arial" w:hAnsi="Arial" w:cs="Arial"/>
          <w:b/>
          <w:sz w:val="24"/>
        </w:rPr>
        <w:t>Update of info and externalDocs fields</w:t>
      </w:r>
    </w:p>
    <w:p w14:paraId="1AEACD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CR-0055  rev  Cat: F (Rel-18)</w:t>
      </w:r>
      <w:r>
        <w:rPr>
          <w:i/>
        </w:rPr>
        <w:br/>
      </w:r>
      <w:r>
        <w:rPr>
          <w:i/>
        </w:rPr>
        <w:lastRenderedPageBreak/>
        <w:br/>
      </w:r>
      <w:r>
        <w:rPr>
          <w:i/>
        </w:rPr>
        <w:tab/>
      </w:r>
      <w:r>
        <w:rPr>
          <w:i/>
        </w:rPr>
        <w:tab/>
      </w:r>
      <w:r>
        <w:rPr>
          <w:i/>
        </w:rPr>
        <w:tab/>
      </w:r>
      <w:r>
        <w:rPr>
          <w:i/>
        </w:rPr>
        <w:tab/>
      </w:r>
      <w:r>
        <w:rPr>
          <w:i/>
        </w:rPr>
        <w:tab/>
        <w:t>Source: Huawei</w:t>
      </w:r>
    </w:p>
    <w:p w14:paraId="055332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EECE" w14:textId="7D2B86B2" w:rsidR="00210E88" w:rsidRDefault="00210E88" w:rsidP="00210E88">
      <w:pPr>
        <w:rPr>
          <w:rFonts w:ascii="Arial" w:hAnsi="Arial" w:cs="Arial"/>
          <w:b/>
          <w:sz w:val="24"/>
        </w:rPr>
      </w:pPr>
      <w:r>
        <w:rPr>
          <w:rFonts w:ascii="Arial" w:hAnsi="Arial" w:cs="Arial"/>
          <w:b/>
          <w:color w:val="0000FF"/>
          <w:sz w:val="24"/>
        </w:rPr>
        <w:t>C3-230951</w:t>
      </w:r>
      <w:r>
        <w:rPr>
          <w:rFonts w:ascii="Arial" w:hAnsi="Arial" w:cs="Arial"/>
          <w:b/>
          <w:color w:val="0000FF"/>
          <w:sz w:val="24"/>
        </w:rPr>
        <w:tab/>
      </w:r>
      <w:r>
        <w:rPr>
          <w:rFonts w:ascii="Arial" w:hAnsi="Arial" w:cs="Arial"/>
          <w:b/>
          <w:sz w:val="24"/>
        </w:rPr>
        <w:t>Update of info and externalDocs fields</w:t>
      </w:r>
    </w:p>
    <w:p w14:paraId="2874DE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CR-0063  rev  Cat: F (Rel-18)</w:t>
      </w:r>
      <w:r>
        <w:rPr>
          <w:i/>
        </w:rPr>
        <w:br/>
      </w:r>
      <w:r>
        <w:rPr>
          <w:i/>
        </w:rPr>
        <w:br/>
      </w:r>
      <w:r>
        <w:rPr>
          <w:i/>
        </w:rPr>
        <w:tab/>
      </w:r>
      <w:r>
        <w:rPr>
          <w:i/>
        </w:rPr>
        <w:tab/>
      </w:r>
      <w:r>
        <w:rPr>
          <w:i/>
        </w:rPr>
        <w:tab/>
      </w:r>
      <w:r>
        <w:rPr>
          <w:i/>
        </w:rPr>
        <w:tab/>
      </w:r>
      <w:r>
        <w:rPr>
          <w:i/>
        </w:rPr>
        <w:tab/>
        <w:t>Source: Huawei</w:t>
      </w:r>
    </w:p>
    <w:p w14:paraId="320057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637D" w14:textId="794BD27A" w:rsidR="00210E88" w:rsidRDefault="00210E88" w:rsidP="00210E88">
      <w:pPr>
        <w:rPr>
          <w:rFonts w:ascii="Arial" w:hAnsi="Arial" w:cs="Arial"/>
          <w:b/>
          <w:sz w:val="24"/>
        </w:rPr>
      </w:pPr>
      <w:r>
        <w:rPr>
          <w:rFonts w:ascii="Arial" w:hAnsi="Arial" w:cs="Arial"/>
          <w:b/>
          <w:color w:val="0000FF"/>
          <w:sz w:val="24"/>
        </w:rPr>
        <w:t>C3-230952</w:t>
      </w:r>
      <w:r>
        <w:rPr>
          <w:rFonts w:ascii="Arial" w:hAnsi="Arial" w:cs="Arial"/>
          <w:b/>
          <w:color w:val="0000FF"/>
          <w:sz w:val="24"/>
        </w:rPr>
        <w:tab/>
      </w:r>
      <w:r>
        <w:rPr>
          <w:rFonts w:ascii="Arial" w:hAnsi="Arial" w:cs="Arial"/>
          <w:b/>
          <w:sz w:val="24"/>
        </w:rPr>
        <w:t>Update of info and externalDocs fields</w:t>
      </w:r>
    </w:p>
    <w:p w14:paraId="718D93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1A3707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8495" w14:textId="6B545D7F" w:rsidR="00210E88" w:rsidRDefault="00210E88" w:rsidP="00210E88">
      <w:pPr>
        <w:rPr>
          <w:rFonts w:ascii="Arial" w:hAnsi="Arial" w:cs="Arial"/>
          <w:b/>
          <w:sz w:val="24"/>
        </w:rPr>
      </w:pPr>
      <w:r>
        <w:rPr>
          <w:rFonts w:ascii="Arial" w:hAnsi="Arial" w:cs="Arial"/>
          <w:b/>
          <w:color w:val="0000FF"/>
          <w:sz w:val="24"/>
        </w:rPr>
        <w:t>C3-230953</w:t>
      </w:r>
      <w:r>
        <w:rPr>
          <w:rFonts w:ascii="Arial" w:hAnsi="Arial" w:cs="Arial"/>
          <w:b/>
          <w:color w:val="0000FF"/>
          <w:sz w:val="24"/>
        </w:rPr>
        <w:tab/>
      </w:r>
      <w:r>
        <w:rPr>
          <w:rFonts w:ascii="Arial" w:hAnsi="Arial" w:cs="Arial"/>
          <w:b/>
          <w:sz w:val="24"/>
        </w:rPr>
        <w:t>Update of info and externalDocs fields</w:t>
      </w:r>
    </w:p>
    <w:p w14:paraId="77A2798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CR-0045  rev  Cat: F (Rel-18)</w:t>
      </w:r>
      <w:r>
        <w:rPr>
          <w:i/>
        </w:rPr>
        <w:br/>
      </w:r>
      <w:r>
        <w:rPr>
          <w:i/>
        </w:rPr>
        <w:br/>
      </w:r>
      <w:r>
        <w:rPr>
          <w:i/>
        </w:rPr>
        <w:tab/>
      </w:r>
      <w:r>
        <w:rPr>
          <w:i/>
        </w:rPr>
        <w:tab/>
      </w:r>
      <w:r>
        <w:rPr>
          <w:i/>
        </w:rPr>
        <w:tab/>
      </w:r>
      <w:r>
        <w:rPr>
          <w:i/>
        </w:rPr>
        <w:tab/>
      </w:r>
      <w:r>
        <w:rPr>
          <w:i/>
        </w:rPr>
        <w:tab/>
        <w:t>Source: China Mobile</w:t>
      </w:r>
    </w:p>
    <w:p w14:paraId="65AEC6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3D1B7" w14:textId="600BF668" w:rsidR="00210E88" w:rsidRDefault="00210E88" w:rsidP="00210E88">
      <w:pPr>
        <w:rPr>
          <w:rFonts w:ascii="Arial" w:hAnsi="Arial" w:cs="Arial"/>
          <w:b/>
          <w:sz w:val="24"/>
        </w:rPr>
      </w:pPr>
      <w:r>
        <w:rPr>
          <w:rFonts w:ascii="Arial" w:hAnsi="Arial" w:cs="Arial"/>
          <w:b/>
          <w:color w:val="0000FF"/>
          <w:sz w:val="24"/>
        </w:rPr>
        <w:t>C3-230954</w:t>
      </w:r>
      <w:r>
        <w:rPr>
          <w:rFonts w:ascii="Arial" w:hAnsi="Arial" w:cs="Arial"/>
          <w:b/>
          <w:color w:val="0000FF"/>
          <w:sz w:val="24"/>
        </w:rPr>
        <w:tab/>
      </w:r>
      <w:r>
        <w:rPr>
          <w:rFonts w:ascii="Arial" w:hAnsi="Arial" w:cs="Arial"/>
          <w:b/>
          <w:sz w:val="24"/>
        </w:rPr>
        <w:t>Update of info and externalDocs fields</w:t>
      </w:r>
    </w:p>
    <w:p w14:paraId="518AE6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6D7D28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8D989" w14:textId="7E33B725" w:rsidR="00210E88" w:rsidRDefault="00210E88" w:rsidP="00210E88">
      <w:pPr>
        <w:rPr>
          <w:rFonts w:ascii="Arial" w:hAnsi="Arial" w:cs="Arial"/>
          <w:b/>
          <w:sz w:val="24"/>
        </w:rPr>
      </w:pPr>
      <w:r>
        <w:rPr>
          <w:rFonts w:ascii="Arial" w:hAnsi="Arial" w:cs="Arial"/>
          <w:b/>
          <w:color w:val="0000FF"/>
          <w:sz w:val="24"/>
        </w:rPr>
        <w:t>C3-230955</w:t>
      </w:r>
      <w:r>
        <w:rPr>
          <w:rFonts w:ascii="Arial" w:hAnsi="Arial" w:cs="Arial"/>
          <w:b/>
          <w:color w:val="0000FF"/>
          <w:sz w:val="24"/>
        </w:rPr>
        <w:tab/>
      </w:r>
      <w:r>
        <w:rPr>
          <w:rFonts w:ascii="Arial" w:hAnsi="Arial" w:cs="Arial"/>
          <w:b/>
          <w:sz w:val="24"/>
        </w:rPr>
        <w:t>Update of info and externalDocs fields</w:t>
      </w:r>
    </w:p>
    <w:p w14:paraId="1B784B7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CR-0112  rev  Cat: F (Rel-18)</w:t>
      </w:r>
      <w:r>
        <w:rPr>
          <w:i/>
        </w:rPr>
        <w:br/>
      </w:r>
      <w:r>
        <w:rPr>
          <w:i/>
        </w:rPr>
        <w:br/>
      </w:r>
      <w:r>
        <w:rPr>
          <w:i/>
        </w:rPr>
        <w:tab/>
      </w:r>
      <w:r>
        <w:rPr>
          <w:i/>
        </w:rPr>
        <w:tab/>
      </w:r>
      <w:r>
        <w:rPr>
          <w:i/>
        </w:rPr>
        <w:tab/>
      </w:r>
      <w:r>
        <w:rPr>
          <w:i/>
        </w:rPr>
        <w:tab/>
      </w:r>
      <w:r>
        <w:rPr>
          <w:i/>
        </w:rPr>
        <w:tab/>
        <w:t>Source: Huawei</w:t>
      </w:r>
    </w:p>
    <w:p w14:paraId="72D63B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60812" w14:textId="4D3A826D" w:rsidR="00210E88" w:rsidRDefault="00210E88" w:rsidP="00210E88">
      <w:pPr>
        <w:rPr>
          <w:rFonts w:ascii="Arial" w:hAnsi="Arial" w:cs="Arial"/>
          <w:b/>
          <w:sz w:val="24"/>
        </w:rPr>
      </w:pPr>
      <w:r>
        <w:rPr>
          <w:rFonts w:ascii="Arial" w:hAnsi="Arial" w:cs="Arial"/>
          <w:b/>
          <w:color w:val="0000FF"/>
          <w:sz w:val="24"/>
        </w:rPr>
        <w:t>C3-230956</w:t>
      </w:r>
      <w:r>
        <w:rPr>
          <w:rFonts w:ascii="Arial" w:hAnsi="Arial" w:cs="Arial"/>
          <w:b/>
          <w:color w:val="0000FF"/>
          <w:sz w:val="24"/>
        </w:rPr>
        <w:tab/>
      </w:r>
      <w:r>
        <w:rPr>
          <w:rFonts w:ascii="Arial" w:hAnsi="Arial" w:cs="Arial"/>
          <w:b/>
          <w:sz w:val="24"/>
        </w:rPr>
        <w:t>Update of info and externalDocs fields</w:t>
      </w:r>
    </w:p>
    <w:p w14:paraId="12831C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CR-0040  rev  Cat: F (Rel-18)</w:t>
      </w:r>
      <w:r>
        <w:rPr>
          <w:i/>
        </w:rPr>
        <w:br/>
      </w:r>
      <w:r>
        <w:rPr>
          <w:i/>
        </w:rPr>
        <w:br/>
      </w:r>
      <w:r>
        <w:rPr>
          <w:i/>
        </w:rPr>
        <w:tab/>
      </w:r>
      <w:r>
        <w:rPr>
          <w:i/>
        </w:rPr>
        <w:tab/>
      </w:r>
      <w:r>
        <w:rPr>
          <w:i/>
        </w:rPr>
        <w:tab/>
      </w:r>
      <w:r>
        <w:rPr>
          <w:i/>
        </w:rPr>
        <w:tab/>
      </w:r>
      <w:r>
        <w:rPr>
          <w:i/>
        </w:rPr>
        <w:tab/>
        <w:t>Source: Ericsson</w:t>
      </w:r>
    </w:p>
    <w:p w14:paraId="2A88A17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A732D" w14:textId="53981CAD" w:rsidR="00210E88" w:rsidRDefault="00210E88" w:rsidP="00210E88">
      <w:pPr>
        <w:rPr>
          <w:rFonts w:ascii="Arial" w:hAnsi="Arial" w:cs="Arial"/>
          <w:b/>
          <w:sz w:val="24"/>
        </w:rPr>
      </w:pPr>
      <w:r>
        <w:rPr>
          <w:rFonts w:ascii="Arial" w:hAnsi="Arial" w:cs="Arial"/>
          <w:b/>
          <w:color w:val="0000FF"/>
          <w:sz w:val="24"/>
        </w:rPr>
        <w:t>C3-230959</w:t>
      </w:r>
      <w:r>
        <w:rPr>
          <w:rFonts w:ascii="Arial" w:hAnsi="Arial" w:cs="Arial"/>
          <w:b/>
          <w:color w:val="0000FF"/>
          <w:sz w:val="24"/>
        </w:rPr>
        <w:tab/>
      </w:r>
      <w:r>
        <w:rPr>
          <w:rFonts w:ascii="Arial" w:hAnsi="Arial" w:cs="Arial"/>
          <w:b/>
          <w:sz w:val="24"/>
        </w:rPr>
        <w:t>Update of info and externalDocs fields</w:t>
      </w:r>
    </w:p>
    <w:p w14:paraId="1925148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CR-0087  rev  Cat: F (Rel-18)</w:t>
      </w:r>
      <w:r>
        <w:rPr>
          <w:i/>
        </w:rPr>
        <w:br/>
      </w:r>
      <w:r>
        <w:rPr>
          <w:i/>
        </w:rPr>
        <w:br/>
      </w:r>
      <w:r>
        <w:rPr>
          <w:i/>
        </w:rPr>
        <w:tab/>
      </w:r>
      <w:r>
        <w:rPr>
          <w:i/>
        </w:rPr>
        <w:tab/>
      </w:r>
      <w:r>
        <w:rPr>
          <w:i/>
        </w:rPr>
        <w:tab/>
      </w:r>
      <w:r>
        <w:rPr>
          <w:i/>
        </w:rPr>
        <w:tab/>
      </w:r>
      <w:r>
        <w:rPr>
          <w:i/>
        </w:rPr>
        <w:tab/>
        <w:t>Source: Ericsson</w:t>
      </w:r>
    </w:p>
    <w:p w14:paraId="599DD787"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5A120" w14:textId="77777777" w:rsidR="00210E88" w:rsidRDefault="00210E88" w:rsidP="00210E88">
      <w:pPr>
        <w:pStyle w:val="Heading3"/>
      </w:pPr>
      <w:bookmarkStart w:id="151" w:name="_Toc129359611"/>
      <w:r>
        <w:t>18.31</w:t>
      </w:r>
      <w:r>
        <w:tab/>
        <w:t>Generic Group Management, Exposure and Communication Enhancements [GMEC]</w:t>
      </w:r>
      <w:bookmarkEnd w:id="151"/>
    </w:p>
    <w:p w14:paraId="0D90FC6E" w14:textId="458E6F0F" w:rsidR="00210E88" w:rsidRDefault="00210E88" w:rsidP="00210E88">
      <w:pPr>
        <w:rPr>
          <w:rFonts w:ascii="Arial" w:hAnsi="Arial" w:cs="Arial"/>
          <w:b/>
          <w:sz w:val="24"/>
        </w:rPr>
      </w:pPr>
      <w:r>
        <w:rPr>
          <w:rFonts w:ascii="Arial" w:hAnsi="Arial" w:cs="Arial"/>
          <w:b/>
          <w:color w:val="0000FF"/>
          <w:sz w:val="24"/>
        </w:rPr>
        <w:t>C3-230057</w:t>
      </w:r>
      <w:r>
        <w:rPr>
          <w:rFonts w:ascii="Arial" w:hAnsi="Arial" w:cs="Arial"/>
          <w:b/>
          <w:color w:val="0000FF"/>
          <w:sz w:val="24"/>
        </w:rPr>
        <w:tab/>
      </w:r>
      <w:r>
        <w:rPr>
          <w:rFonts w:ascii="Arial" w:hAnsi="Arial" w:cs="Arial"/>
          <w:b/>
          <w:sz w:val="24"/>
        </w:rPr>
        <w:t>GMEC WI CT3 Work Plan</w:t>
      </w:r>
    </w:p>
    <w:p w14:paraId="4EEE9734"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8268DBF" w14:textId="77777777" w:rsidR="00210E88" w:rsidRDefault="00210E88" w:rsidP="00210E88">
      <w:pPr>
        <w:rPr>
          <w:rFonts w:ascii="Arial" w:hAnsi="Arial" w:cs="Arial"/>
          <w:b/>
        </w:rPr>
      </w:pPr>
      <w:r>
        <w:rPr>
          <w:rFonts w:ascii="Arial" w:hAnsi="Arial" w:cs="Arial"/>
          <w:b/>
        </w:rPr>
        <w:t xml:space="preserve">Discussion: </w:t>
      </w:r>
    </w:p>
    <w:p w14:paraId="6FD3743E" w14:textId="77777777" w:rsidR="00210E88" w:rsidRDefault="00210E88" w:rsidP="00210E88">
      <w:r>
        <w:t>WI: GMEC</w:t>
      </w:r>
    </w:p>
    <w:p w14:paraId="3269DB0C" w14:textId="77777777" w:rsidR="00210E88" w:rsidRDefault="00210E88" w:rsidP="00210E88">
      <w:r>
        <w:t>Abdessamad (Huawei): will update it based on comments on the associated DP.</w:t>
      </w:r>
    </w:p>
    <w:p w14:paraId="3DA2CE04" w14:textId="77777777" w:rsidR="00210E88" w:rsidRDefault="00210E88" w:rsidP="00210E88">
      <w:r>
        <w:t>Abdessamad (Huawei): Providing 0057_r1.</w:t>
      </w:r>
    </w:p>
    <w:p w14:paraId="55A13D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C3-230823</w:t>
      </w:r>
      <w:r>
        <w:rPr>
          <w:color w:val="993300"/>
          <w:u w:val="single"/>
        </w:rPr>
        <w:t>.</w:t>
      </w:r>
    </w:p>
    <w:p w14:paraId="044765B3" w14:textId="2CCB3531" w:rsidR="00210E88" w:rsidRDefault="00210E88" w:rsidP="00210E88">
      <w:pPr>
        <w:rPr>
          <w:rFonts w:ascii="Arial" w:hAnsi="Arial" w:cs="Arial"/>
          <w:b/>
          <w:sz w:val="24"/>
        </w:rPr>
      </w:pPr>
      <w:r>
        <w:rPr>
          <w:rFonts w:ascii="Arial" w:hAnsi="Arial" w:cs="Arial"/>
          <w:b/>
          <w:color w:val="0000FF"/>
          <w:sz w:val="24"/>
        </w:rPr>
        <w:t>C3-230508</w:t>
      </w:r>
      <w:r>
        <w:rPr>
          <w:rFonts w:ascii="Arial" w:hAnsi="Arial" w:cs="Arial"/>
          <w:b/>
          <w:color w:val="0000FF"/>
          <w:sz w:val="24"/>
        </w:rPr>
        <w:tab/>
      </w:r>
      <w:r>
        <w:rPr>
          <w:rFonts w:ascii="Arial" w:hAnsi="Arial" w:cs="Arial"/>
          <w:b/>
          <w:sz w:val="24"/>
        </w:rPr>
        <w:t>Support of Group Member List Change event</w:t>
      </w:r>
    </w:p>
    <w:p w14:paraId="6A3D5B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CR-0659  rev  Cat: B (Rel-18)</w:t>
      </w:r>
      <w:r>
        <w:rPr>
          <w:i/>
        </w:rPr>
        <w:br/>
      </w:r>
      <w:r>
        <w:rPr>
          <w:i/>
        </w:rPr>
        <w:br/>
      </w:r>
      <w:r>
        <w:rPr>
          <w:i/>
        </w:rPr>
        <w:tab/>
      </w:r>
      <w:r>
        <w:rPr>
          <w:i/>
        </w:rPr>
        <w:tab/>
      </w:r>
      <w:r>
        <w:rPr>
          <w:i/>
        </w:rPr>
        <w:tab/>
      </w:r>
      <w:r>
        <w:rPr>
          <w:i/>
        </w:rPr>
        <w:tab/>
      </w:r>
      <w:r>
        <w:rPr>
          <w:i/>
        </w:rPr>
        <w:tab/>
        <w:t>Source: Huawei</w:t>
      </w:r>
    </w:p>
    <w:p w14:paraId="01FF2E76" w14:textId="77777777" w:rsidR="00210E88" w:rsidRDefault="00210E88" w:rsidP="00210E88">
      <w:pPr>
        <w:rPr>
          <w:rFonts w:ascii="Arial" w:hAnsi="Arial" w:cs="Arial"/>
          <w:b/>
        </w:rPr>
      </w:pPr>
      <w:r>
        <w:rPr>
          <w:rFonts w:ascii="Arial" w:hAnsi="Arial" w:cs="Arial"/>
          <w:b/>
        </w:rPr>
        <w:t xml:space="preserve">Discussion: </w:t>
      </w:r>
    </w:p>
    <w:p w14:paraId="3FAD5D65" w14:textId="77777777" w:rsidR="00210E88" w:rsidRDefault="00210E88" w:rsidP="00210E88">
      <w:r>
        <w:t>WI: GMEC</w:t>
      </w:r>
    </w:p>
    <w:p w14:paraId="79C5D7BC" w14:textId="77777777" w:rsidR="00210E88" w:rsidRDefault="00210E88" w:rsidP="00210E88">
      <w:r>
        <w:t>This CR introduces a backwards compatible new feature to the OpenAPI description of the MonitoringEvent API.</w:t>
      </w:r>
    </w:p>
    <w:p w14:paraId="568CB9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6A40" w14:textId="5BE0281F" w:rsidR="00210E88" w:rsidRDefault="00210E88" w:rsidP="00210E88">
      <w:pPr>
        <w:rPr>
          <w:rFonts w:ascii="Arial" w:hAnsi="Arial" w:cs="Arial"/>
          <w:b/>
          <w:sz w:val="24"/>
        </w:rPr>
      </w:pPr>
      <w:r>
        <w:rPr>
          <w:rFonts w:ascii="Arial" w:hAnsi="Arial" w:cs="Arial"/>
          <w:b/>
          <w:color w:val="0000FF"/>
          <w:sz w:val="24"/>
        </w:rPr>
        <w:t>C3-230509</w:t>
      </w:r>
      <w:r>
        <w:rPr>
          <w:rFonts w:ascii="Arial" w:hAnsi="Arial" w:cs="Arial"/>
          <w:b/>
          <w:color w:val="0000FF"/>
          <w:sz w:val="24"/>
        </w:rPr>
        <w:tab/>
      </w:r>
      <w:r>
        <w:rPr>
          <w:rFonts w:ascii="Arial" w:hAnsi="Arial" w:cs="Arial"/>
          <w:b/>
          <w:sz w:val="24"/>
        </w:rPr>
        <w:t>Support of Group Member List Change event</w:t>
      </w:r>
    </w:p>
    <w:p w14:paraId="1EEE945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CR-0832  rev  Cat: B (Rel-18)</w:t>
      </w:r>
      <w:r>
        <w:rPr>
          <w:i/>
        </w:rPr>
        <w:br/>
      </w:r>
      <w:r>
        <w:rPr>
          <w:i/>
        </w:rPr>
        <w:br/>
      </w:r>
      <w:r>
        <w:rPr>
          <w:i/>
        </w:rPr>
        <w:tab/>
      </w:r>
      <w:r>
        <w:rPr>
          <w:i/>
        </w:rPr>
        <w:tab/>
      </w:r>
      <w:r>
        <w:rPr>
          <w:i/>
        </w:rPr>
        <w:tab/>
      </w:r>
      <w:r>
        <w:rPr>
          <w:i/>
        </w:rPr>
        <w:tab/>
      </w:r>
      <w:r>
        <w:rPr>
          <w:i/>
        </w:rPr>
        <w:tab/>
        <w:t>Source: Huawei</w:t>
      </w:r>
    </w:p>
    <w:p w14:paraId="4CE918A0" w14:textId="77777777" w:rsidR="00210E88" w:rsidRDefault="00210E88" w:rsidP="00210E88">
      <w:pPr>
        <w:rPr>
          <w:rFonts w:ascii="Arial" w:hAnsi="Arial" w:cs="Arial"/>
          <w:b/>
        </w:rPr>
      </w:pPr>
      <w:r>
        <w:rPr>
          <w:rFonts w:ascii="Arial" w:hAnsi="Arial" w:cs="Arial"/>
          <w:b/>
        </w:rPr>
        <w:t xml:space="preserve">Discussion: </w:t>
      </w:r>
    </w:p>
    <w:p w14:paraId="4EFF8727" w14:textId="77777777" w:rsidR="00210E88" w:rsidRDefault="00210E88" w:rsidP="00210E88">
      <w:r>
        <w:t>WI: GMEC</w:t>
      </w:r>
    </w:p>
    <w:p w14:paraId="38BD8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01304" w14:textId="1EB58359" w:rsidR="00210E88" w:rsidRDefault="00210E88" w:rsidP="00210E88">
      <w:pPr>
        <w:rPr>
          <w:rFonts w:ascii="Arial" w:hAnsi="Arial" w:cs="Arial"/>
          <w:b/>
          <w:sz w:val="24"/>
        </w:rPr>
      </w:pPr>
      <w:r>
        <w:rPr>
          <w:rFonts w:ascii="Arial" w:hAnsi="Arial" w:cs="Arial"/>
          <w:b/>
          <w:color w:val="0000FF"/>
          <w:sz w:val="24"/>
        </w:rPr>
        <w:t>C3-230823</w:t>
      </w:r>
      <w:r>
        <w:rPr>
          <w:rFonts w:ascii="Arial" w:hAnsi="Arial" w:cs="Arial"/>
          <w:b/>
          <w:color w:val="0000FF"/>
          <w:sz w:val="24"/>
        </w:rPr>
        <w:tab/>
      </w:r>
      <w:r>
        <w:rPr>
          <w:rFonts w:ascii="Arial" w:hAnsi="Arial" w:cs="Arial"/>
          <w:b/>
          <w:sz w:val="24"/>
        </w:rPr>
        <w:t>GMEC WI CT3 Work Plan</w:t>
      </w:r>
    </w:p>
    <w:p w14:paraId="09023756"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B838EDF" w14:textId="77777777" w:rsidR="00210E88" w:rsidRDefault="00210E88" w:rsidP="00210E88">
      <w:pPr>
        <w:rPr>
          <w:color w:val="808080"/>
        </w:rPr>
      </w:pPr>
      <w:r>
        <w:rPr>
          <w:color w:val="808080"/>
        </w:rPr>
        <w:t>(Replaces C3-230057)</w:t>
      </w:r>
    </w:p>
    <w:p w14:paraId="5A71CC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8FFE" w14:textId="77777777" w:rsidR="00210E88" w:rsidRDefault="00210E88" w:rsidP="00210E88">
      <w:pPr>
        <w:pStyle w:val="Heading3"/>
      </w:pPr>
      <w:bookmarkStart w:id="152" w:name="_Toc129359612"/>
      <w:r>
        <w:t>18.32</w:t>
      </w:r>
      <w:r>
        <w:tab/>
        <w:t>CT aspects for the architectural enhancements for 5G Multicast-Broadcast services Phase 2 [5MBS_Ph2]</w:t>
      </w:r>
      <w:bookmarkEnd w:id="152"/>
    </w:p>
    <w:p w14:paraId="347CBE41" w14:textId="0EA4002B" w:rsidR="00210E88" w:rsidRDefault="00210E88" w:rsidP="00210E88">
      <w:pPr>
        <w:rPr>
          <w:rFonts w:ascii="Arial" w:hAnsi="Arial" w:cs="Arial"/>
          <w:b/>
          <w:sz w:val="24"/>
        </w:rPr>
      </w:pPr>
      <w:r>
        <w:rPr>
          <w:rFonts w:ascii="Arial" w:hAnsi="Arial" w:cs="Arial"/>
          <w:b/>
          <w:color w:val="0000FF"/>
          <w:sz w:val="24"/>
        </w:rPr>
        <w:t>C3-230060</w:t>
      </w:r>
      <w:r>
        <w:rPr>
          <w:rFonts w:ascii="Arial" w:hAnsi="Arial" w:cs="Arial"/>
          <w:b/>
          <w:color w:val="0000FF"/>
          <w:sz w:val="24"/>
        </w:rPr>
        <w:tab/>
      </w:r>
      <w:r>
        <w:rPr>
          <w:rFonts w:ascii="Arial" w:hAnsi="Arial" w:cs="Arial"/>
          <w:b/>
          <w:sz w:val="24"/>
        </w:rPr>
        <w:t>5MBS_Ph2 WI CT3 Work Plan</w:t>
      </w:r>
    </w:p>
    <w:p w14:paraId="2DB3004C"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29C8C70" w14:textId="77777777" w:rsidR="00210E88" w:rsidRDefault="00210E88" w:rsidP="00210E88">
      <w:pPr>
        <w:rPr>
          <w:rFonts w:ascii="Arial" w:hAnsi="Arial" w:cs="Arial"/>
          <w:b/>
        </w:rPr>
      </w:pPr>
      <w:r>
        <w:rPr>
          <w:rFonts w:ascii="Arial" w:hAnsi="Arial" w:cs="Arial"/>
          <w:b/>
        </w:rPr>
        <w:lastRenderedPageBreak/>
        <w:t xml:space="preserve">Discussion: </w:t>
      </w:r>
    </w:p>
    <w:p w14:paraId="7AE7045F" w14:textId="77777777" w:rsidR="00210E88" w:rsidRDefault="00210E88" w:rsidP="00210E88">
      <w:r>
        <w:t>WI: 5MBS_Ph2</w:t>
      </w:r>
    </w:p>
    <w:p w14:paraId="09A9DE74" w14:textId="77777777" w:rsidR="00210E88" w:rsidRDefault="00210E88" w:rsidP="00210E88">
      <w:r>
        <w:t>Abdessamad (Huawei): will update it based on comments from Nokia.</w:t>
      </w:r>
    </w:p>
    <w:p w14:paraId="0DD449CE" w14:textId="77777777" w:rsidR="00210E88" w:rsidRDefault="00210E88" w:rsidP="00210E88">
      <w:r>
        <w:t>Abdessamad (Huawei): Providing 0060_r1.</w:t>
      </w:r>
    </w:p>
    <w:p w14:paraId="3CF6D9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C3-230826</w:t>
      </w:r>
      <w:r>
        <w:rPr>
          <w:color w:val="993300"/>
          <w:u w:val="single"/>
        </w:rPr>
        <w:t>.</w:t>
      </w:r>
    </w:p>
    <w:p w14:paraId="44A71A75" w14:textId="37BE5334" w:rsidR="00210E88" w:rsidRDefault="00210E88" w:rsidP="00210E88">
      <w:pPr>
        <w:rPr>
          <w:rFonts w:ascii="Arial" w:hAnsi="Arial" w:cs="Arial"/>
          <w:b/>
          <w:sz w:val="24"/>
        </w:rPr>
      </w:pPr>
      <w:r>
        <w:rPr>
          <w:rFonts w:ascii="Arial" w:hAnsi="Arial" w:cs="Arial"/>
          <w:b/>
          <w:color w:val="0000FF"/>
          <w:sz w:val="24"/>
        </w:rPr>
        <w:t>C3-230413</w:t>
      </w:r>
      <w:r>
        <w:rPr>
          <w:rFonts w:ascii="Arial" w:hAnsi="Arial" w:cs="Arial"/>
          <w:b/>
          <w:color w:val="0000FF"/>
          <w:sz w:val="24"/>
        </w:rPr>
        <w:tab/>
      </w:r>
      <w:r>
        <w:rPr>
          <w:rFonts w:ascii="Arial" w:hAnsi="Arial" w:cs="Arial"/>
          <w:b/>
          <w:sz w:val="24"/>
        </w:rPr>
        <w:t>Procedure for multicast MBS Session UE level MBS Assistance information provisioning</w:t>
      </w:r>
    </w:p>
    <w:p w14:paraId="63DC58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CR-0818  rev  Cat: B (Rel-18)</w:t>
      </w:r>
      <w:r>
        <w:rPr>
          <w:i/>
        </w:rPr>
        <w:br/>
      </w:r>
      <w:r>
        <w:rPr>
          <w:i/>
        </w:rPr>
        <w:br/>
      </w:r>
      <w:r>
        <w:rPr>
          <w:i/>
        </w:rPr>
        <w:tab/>
      </w:r>
      <w:r>
        <w:rPr>
          <w:i/>
        </w:rPr>
        <w:tab/>
      </w:r>
      <w:r>
        <w:rPr>
          <w:i/>
        </w:rPr>
        <w:tab/>
      </w:r>
      <w:r>
        <w:rPr>
          <w:i/>
        </w:rPr>
        <w:tab/>
      </w:r>
      <w:r>
        <w:rPr>
          <w:i/>
        </w:rPr>
        <w:tab/>
        <w:t>Source: Ericsson</w:t>
      </w:r>
    </w:p>
    <w:p w14:paraId="7E114CEC" w14:textId="77777777" w:rsidR="00210E88" w:rsidRDefault="00210E88" w:rsidP="00210E88">
      <w:pPr>
        <w:rPr>
          <w:rFonts w:ascii="Arial" w:hAnsi="Arial" w:cs="Arial"/>
          <w:b/>
        </w:rPr>
      </w:pPr>
      <w:r>
        <w:rPr>
          <w:rFonts w:ascii="Arial" w:hAnsi="Arial" w:cs="Arial"/>
          <w:b/>
        </w:rPr>
        <w:t xml:space="preserve">Discussion: </w:t>
      </w:r>
    </w:p>
    <w:p w14:paraId="1AB7C699" w14:textId="77777777" w:rsidR="00210E88" w:rsidRDefault="00210E88" w:rsidP="00210E88">
      <w:r>
        <w:t>WI: 5MBS_Ph2</w:t>
      </w:r>
    </w:p>
    <w:p w14:paraId="2721CD4A" w14:textId="77777777" w:rsidR="00210E88" w:rsidRDefault="00210E88" w:rsidP="00210E88">
      <w:r>
        <w:t>This CR introduces backward compatible feature to the OpenAPI file MBSSession API.</w:t>
      </w:r>
    </w:p>
    <w:p w14:paraId="1E2794DE" w14:textId="77777777" w:rsidR="00210E88" w:rsidRDefault="00210E88" w:rsidP="00210E88">
      <w:r>
        <w:t>Depends on TS 23.247 CR 0159</w:t>
      </w:r>
    </w:p>
    <w:p w14:paraId="23023A39" w14:textId="77777777" w:rsidR="00210E88" w:rsidRDefault="00210E88" w:rsidP="00210E88">
      <w:r>
        <w:t>Abdessamad (Huawei): not update OpenAPI; concern on UeLevelMbsAssisInfo, CT3 also needs definition, concern on traffic pattern</w:t>
      </w:r>
    </w:p>
    <w:p w14:paraId="4043D2EB" w14:textId="77777777" w:rsidR="00210E88" w:rsidRDefault="00210E88" w:rsidP="00210E88">
      <w:r>
        <w:t>Maria (Ericsson): fine with the concern on UeLevelMbsAssisInfo and traffic pattern. The OpenAPI can be defined.</w:t>
      </w:r>
    </w:p>
    <w:p w14:paraId="0F21E1DB" w14:textId="77777777" w:rsidR="00210E88" w:rsidRDefault="00210E88" w:rsidP="00210E88">
      <w:r>
        <w:t>Rajesh (Nokia): need update, add CT4 dependency; reusing existing clause about the procedure not a new clause; need to check latest stage 2 progress</w:t>
      </w:r>
    </w:p>
    <w:p w14:paraId="02A14733" w14:textId="77777777" w:rsidR="00210E88" w:rsidRDefault="00210E88" w:rsidP="00210E88">
      <w:r>
        <w:t>Abdessamad (Huawei): same comment about OpenAPI file is applicable to all other CRs which are not so stable requirements. Fine with the new clause since current clause is not precisely, but also fine to update the title of existing clause</w:t>
      </w:r>
    </w:p>
    <w:p w14:paraId="64BF6CE9" w14:textId="77777777" w:rsidR="00210E88" w:rsidRDefault="00210E88" w:rsidP="00210E88">
      <w:r>
        <w:t>Abdessamad (Huawei): Providing comments and proposed changes in 0413_r1-aem.</w:t>
      </w:r>
    </w:p>
    <w:p w14:paraId="1625E95D" w14:textId="77777777" w:rsidR="00210E88" w:rsidRDefault="00210E88" w:rsidP="00210E88">
      <w:r>
        <w:t>Rajesh (Nokia): provide comments.</w:t>
      </w:r>
    </w:p>
    <w:p w14:paraId="23373C0D" w14:textId="77777777" w:rsidR="00210E88" w:rsidRDefault="00210E88" w:rsidP="00210E88">
      <w:r>
        <w:t>Abdessamad (Huawei): Providing comments and proposed changes in 0413_r2-aem.</w:t>
      </w:r>
    </w:p>
    <w:p w14:paraId="5246CB90" w14:textId="77777777" w:rsidR="00210E88" w:rsidRDefault="00210E88" w:rsidP="00210E88">
      <w:r>
        <w:t>Maria (Ericsson): will reply</w:t>
      </w:r>
    </w:p>
    <w:p w14:paraId="66E6D11F" w14:textId="77777777" w:rsidR="00210E88" w:rsidRDefault="00210E88" w:rsidP="00210E88">
      <w:r>
        <w:t>Maria Liang (Ericsson): r2 provided</w:t>
      </w:r>
    </w:p>
    <w:p w14:paraId="528AEA4D" w14:textId="77777777" w:rsidR="00210E88" w:rsidRDefault="00210E88" w:rsidP="00210E88">
      <w:r>
        <w:t>Rajesh (Nokia): fine with r2</w:t>
      </w:r>
    </w:p>
    <w:p w14:paraId="091CE53E" w14:textId="77777777" w:rsidR="00210E88" w:rsidRDefault="00210E88" w:rsidP="00210E88">
      <w:r>
        <w:t>Abdessamad (Huawei): concern on feature name</w:t>
      </w:r>
    </w:p>
    <w:p w14:paraId="3CF3D8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C3-230841</w:t>
      </w:r>
      <w:r>
        <w:rPr>
          <w:color w:val="993300"/>
          <w:u w:val="single"/>
        </w:rPr>
        <w:t>.</w:t>
      </w:r>
    </w:p>
    <w:p w14:paraId="1B8ABBFF" w14:textId="6149B42B" w:rsidR="00210E88" w:rsidRDefault="00210E88" w:rsidP="00210E88">
      <w:pPr>
        <w:rPr>
          <w:rFonts w:ascii="Arial" w:hAnsi="Arial" w:cs="Arial"/>
          <w:b/>
          <w:sz w:val="24"/>
        </w:rPr>
      </w:pPr>
      <w:r>
        <w:rPr>
          <w:rFonts w:ascii="Arial" w:hAnsi="Arial" w:cs="Arial"/>
          <w:b/>
          <w:color w:val="0000FF"/>
          <w:sz w:val="24"/>
        </w:rPr>
        <w:t>C3-230414</w:t>
      </w:r>
      <w:r>
        <w:rPr>
          <w:rFonts w:ascii="Arial" w:hAnsi="Arial" w:cs="Arial"/>
          <w:b/>
          <w:color w:val="0000FF"/>
          <w:sz w:val="24"/>
        </w:rPr>
        <w:tab/>
      </w:r>
      <w:r>
        <w:rPr>
          <w:rFonts w:ascii="Arial" w:hAnsi="Arial" w:cs="Arial"/>
          <w:b/>
          <w:sz w:val="24"/>
        </w:rPr>
        <w:t>MBS group delivery procedures</w:t>
      </w:r>
    </w:p>
    <w:p w14:paraId="0E0609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Cat: B (Rel-18)</w:t>
      </w:r>
      <w:r>
        <w:rPr>
          <w:i/>
        </w:rPr>
        <w:br/>
      </w:r>
      <w:r>
        <w:rPr>
          <w:i/>
        </w:rPr>
        <w:br/>
      </w:r>
      <w:r>
        <w:rPr>
          <w:i/>
        </w:rPr>
        <w:tab/>
      </w:r>
      <w:r>
        <w:rPr>
          <w:i/>
        </w:rPr>
        <w:tab/>
      </w:r>
      <w:r>
        <w:rPr>
          <w:i/>
        </w:rPr>
        <w:tab/>
      </w:r>
      <w:r>
        <w:rPr>
          <w:i/>
        </w:rPr>
        <w:tab/>
      </w:r>
      <w:r>
        <w:rPr>
          <w:i/>
        </w:rPr>
        <w:tab/>
        <w:t>Source: Ericsson</w:t>
      </w:r>
    </w:p>
    <w:p w14:paraId="41842E41" w14:textId="77777777" w:rsidR="00210E88" w:rsidRDefault="00210E88" w:rsidP="00210E88">
      <w:pPr>
        <w:rPr>
          <w:rFonts w:ascii="Arial" w:hAnsi="Arial" w:cs="Arial"/>
          <w:b/>
        </w:rPr>
      </w:pPr>
      <w:r>
        <w:rPr>
          <w:rFonts w:ascii="Arial" w:hAnsi="Arial" w:cs="Arial"/>
          <w:b/>
        </w:rPr>
        <w:t xml:space="preserve">Discussion: </w:t>
      </w:r>
    </w:p>
    <w:p w14:paraId="248F776B" w14:textId="77777777" w:rsidR="00210E88" w:rsidRDefault="00210E88" w:rsidP="00210E88">
      <w:r>
        <w:t xml:space="preserve">Incomplete filed of Proposed change affects in the cover page. </w:t>
      </w:r>
    </w:p>
    <w:p w14:paraId="2586AE3E" w14:textId="77777777" w:rsidR="00210E88" w:rsidRDefault="00210E88" w:rsidP="00210E88">
      <w:r>
        <w:t>WI: 5MBS_Ph2</w:t>
      </w:r>
    </w:p>
    <w:p w14:paraId="6DDE6B11" w14:textId="77777777" w:rsidR="00210E88" w:rsidRDefault="00210E88" w:rsidP="00210E88">
      <w:r>
        <w:lastRenderedPageBreak/>
        <w:t>Depends on TS 23.247 CR 0161, TS 23.501 CR 3755</w:t>
      </w:r>
    </w:p>
    <w:p w14:paraId="0772F04E" w14:textId="77777777" w:rsidR="00210E88" w:rsidRDefault="00210E88" w:rsidP="00210E88">
      <w:r>
        <w:t>comments on 0413 apply to</w:t>
      </w:r>
    </w:p>
    <w:p w14:paraId="57CEF139" w14:textId="77777777" w:rsidR="00210E88" w:rsidRDefault="00210E88" w:rsidP="00210E88">
      <w:r>
        <w:t>Rajesh (Nokia): clause 7.7 of 3GPP TS 23.247</w:t>
      </w:r>
    </w:p>
    <w:p w14:paraId="2849AC79" w14:textId="77777777" w:rsidR="00210E88" w:rsidRDefault="00210E88" w:rsidP="00210E88">
      <w:r>
        <w:t>Abdessamad (Huawei): will provide further comments</w:t>
      </w:r>
    </w:p>
    <w:p w14:paraId="7EC5CE42" w14:textId="77777777" w:rsidR="00210E88" w:rsidRDefault="00210E88" w:rsidP="00210E88">
      <w:r>
        <w:t>Abdessamad (Huawei): r1 is available</w:t>
      </w:r>
    </w:p>
    <w:p w14:paraId="3B9936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C3-230848</w:t>
      </w:r>
      <w:r>
        <w:rPr>
          <w:color w:val="993300"/>
          <w:u w:val="single"/>
        </w:rPr>
        <w:t>.</w:t>
      </w:r>
    </w:p>
    <w:p w14:paraId="6391CBDB" w14:textId="347DDFEB" w:rsidR="00210E88" w:rsidRDefault="00210E88" w:rsidP="00210E88">
      <w:pPr>
        <w:rPr>
          <w:rFonts w:ascii="Arial" w:hAnsi="Arial" w:cs="Arial"/>
          <w:b/>
          <w:sz w:val="24"/>
        </w:rPr>
      </w:pPr>
      <w:r>
        <w:rPr>
          <w:rFonts w:ascii="Arial" w:hAnsi="Arial" w:cs="Arial"/>
          <w:b/>
          <w:color w:val="0000FF"/>
          <w:sz w:val="24"/>
        </w:rPr>
        <w:t>C3-230415</w:t>
      </w:r>
      <w:r>
        <w:rPr>
          <w:rFonts w:ascii="Arial" w:hAnsi="Arial" w:cs="Arial"/>
          <w:b/>
          <w:color w:val="0000FF"/>
          <w:sz w:val="24"/>
        </w:rPr>
        <w:tab/>
      </w:r>
      <w:r>
        <w:rPr>
          <w:rFonts w:ascii="Arial" w:hAnsi="Arial" w:cs="Arial"/>
          <w:b/>
          <w:sz w:val="24"/>
        </w:rPr>
        <w:t>MBS Group Message Delivery API Definitions</w:t>
      </w:r>
    </w:p>
    <w:p w14:paraId="39FB65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CR-0820  rev  Cat: B (Rel-18)</w:t>
      </w:r>
      <w:r>
        <w:rPr>
          <w:i/>
        </w:rPr>
        <w:br/>
      </w:r>
      <w:r>
        <w:rPr>
          <w:i/>
        </w:rPr>
        <w:br/>
      </w:r>
      <w:r>
        <w:rPr>
          <w:i/>
        </w:rPr>
        <w:tab/>
      </w:r>
      <w:r>
        <w:rPr>
          <w:i/>
        </w:rPr>
        <w:tab/>
      </w:r>
      <w:r>
        <w:rPr>
          <w:i/>
        </w:rPr>
        <w:tab/>
      </w:r>
      <w:r>
        <w:rPr>
          <w:i/>
        </w:rPr>
        <w:tab/>
      </w:r>
      <w:r>
        <w:rPr>
          <w:i/>
        </w:rPr>
        <w:tab/>
        <w:t>Source: Ericsson</w:t>
      </w:r>
    </w:p>
    <w:p w14:paraId="191B5213" w14:textId="77777777" w:rsidR="00210E88" w:rsidRDefault="00210E88" w:rsidP="00210E88">
      <w:pPr>
        <w:rPr>
          <w:rFonts w:ascii="Arial" w:hAnsi="Arial" w:cs="Arial"/>
          <w:b/>
        </w:rPr>
      </w:pPr>
      <w:r>
        <w:rPr>
          <w:rFonts w:ascii="Arial" w:hAnsi="Arial" w:cs="Arial"/>
          <w:b/>
        </w:rPr>
        <w:t xml:space="preserve">Discussion: </w:t>
      </w:r>
    </w:p>
    <w:p w14:paraId="4EF3D3FF" w14:textId="77777777" w:rsidR="00210E88" w:rsidRDefault="00210E88" w:rsidP="00210E88">
      <w:r>
        <w:t xml:space="preserve">Incorrect Tdoc number in the cover page. Incomplete filed of Proposed change affects in the cover page. </w:t>
      </w:r>
    </w:p>
    <w:p w14:paraId="7DB99B32" w14:textId="77777777" w:rsidR="00210E88" w:rsidRDefault="00210E88" w:rsidP="00210E88">
      <w:r>
        <w:t>WI: 5MBS_Ph2</w:t>
      </w:r>
    </w:p>
    <w:p w14:paraId="6044D711" w14:textId="77777777" w:rsidR="00210E88" w:rsidRDefault="00210E88" w:rsidP="00210E88">
      <w:r>
        <w:t>Depends on TS 23.247 CR 0161, TS 23.501 CR 3755</w:t>
      </w:r>
    </w:p>
    <w:p w14:paraId="0A99E7BE" w14:textId="77777777" w:rsidR="00210E88" w:rsidRDefault="00210E88" w:rsidP="00210E88">
      <w:r>
        <w:t>comments on 0413 apply to</w:t>
      </w:r>
    </w:p>
    <w:p w14:paraId="6FF3C511" w14:textId="77777777" w:rsidR="00210E88" w:rsidRDefault="00210E88" w:rsidP="00210E88">
      <w:r>
        <w:t>Abdessamad (Huawei): collection and individual level GET need to be defined. PATCH also need to be used for partial update, no PUT. Shorten the Resource structure; API name as 3gpp-mbs-group-msg. more comments; why define the application errors</w:t>
      </w:r>
    </w:p>
    <w:p w14:paraId="1888222D" w14:textId="77777777" w:rsidR="00210E88" w:rsidRDefault="00210E88" w:rsidP="00210E88">
      <w:r>
        <w:t>Maria (Ericsson): fine and will revise</w:t>
      </w:r>
    </w:p>
    <w:p w14:paraId="2BD8D326" w14:textId="77777777" w:rsidR="00210E88" w:rsidRDefault="00210E88" w:rsidP="00210E88">
      <w:r>
        <w:t>Kenichi (KDDI): the revision is for 415, not 414. Ask Abdessamad to provide 414 revision.</w:t>
      </w:r>
    </w:p>
    <w:p w14:paraId="1FC23307" w14:textId="77777777" w:rsidR="00210E88" w:rsidRDefault="00210E88" w:rsidP="00210E88">
      <w:r>
        <w:t>Maria Liang (Ericsson): r2 provided.</w:t>
      </w:r>
    </w:p>
    <w:p w14:paraId="5A8164E0" w14:textId="77777777" w:rsidR="00210E88" w:rsidRDefault="00210E88" w:rsidP="00210E88">
      <w:r>
        <w:t>Abdessamad (Huawei): add EN. Fine</w:t>
      </w:r>
    </w:p>
    <w:p w14:paraId="435100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C3-230849</w:t>
      </w:r>
      <w:r>
        <w:rPr>
          <w:color w:val="993300"/>
          <w:u w:val="single"/>
        </w:rPr>
        <w:t>.</w:t>
      </w:r>
    </w:p>
    <w:p w14:paraId="5C0411F6" w14:textId="469592B3" w:rsidR="00210E88" w:rsidRDefault="00210E88" w:rsidP="00210E88">
      <w:pPr>
        <w:rPr>
          <w:rFonts w:ascii="Arial" w:hAnsi="Arial" w:cs="Arial"/>
          <w:b/>
          <w:sz w:val="24"/>
        </w:rPr>
      </w:pPr>
      <w:r>
        <w:rPr>
          <w:rFonts w:ascii="Arial" w:hAnsi="Arial" w:cs="Arial"/>
          <w:b/>
          <w:color w:val="0000FF"/>
          <w:sz w:val="24"/>
        </w:rPr>
        <w:t>C3-230416</w:t>
      </w:r>
      <w:r>
        <w:rPr>
          <w:rFonts w:ascii="Arial" w:hAnsi="Arial" w:cs="Arial"/>
          <w:b/>
          <w:color w:val="0000FF"/>
          <w:sz w:val="24"/>
        </w:rPr>
        <w:tab/>
      </w:r>
      <w:r>
        <w:rPr>
          <w:rFonts w:ascii="Arial" w:hAnsi="Arial" w:cs="Arial"/>
          <w:b/>
          <w:sz w:val="24"/>
        </w:rPr>
        <w:t>OpenAPI definition for   Group message delivery API</w:t>
      </w:r>
    </w:p>
    <w:p w14:paraId="2B62A5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Cat: B (Rel-18)</w:t>
      </w:r>
      <w:r>
        <w:rPr>
          <w:i/>
        </w:rPr>
        <w:br/>
      </w:r>
      <w:r>
        <w:rPr>
          <w:i/>
        </w:rPr>
        <w:br/>
      </w:r>
      <w:r>
        <w:rPr>
          <w:i/>
        </w:rPr>
        <w:tab/>
      </w:r>
      <w:r>
        <w:rPr>
          <w:i/>
        </w:rPr>
        <w:tab/>
      </w:r>
      <w:r>
        <w:rPr>
          <w:i/>
        </w:rPr>
        <w:tab/>
      </w:r>
      <w:r>
        <w:rPr>
          <w:i/>
        </w:rPr>
        <w:tab/>
      </w:r>
      <w:r>
        <w:rPr>
          <w:i/>
        </w:rPr>
        <w:tab/>
        <w:t>Source: Ericsson</w:t>
      </w:r>
    </w:p>
    <w:p w14:paraId="2BB8A6A0" w14:textId="77777777" w:rsidR="00210E88" w:rsidRDefault="00210E88" w:rsidP="00210E88">
      <w:pPr>
        <w:rPr>
          <w:rFonts w:ascii="Arial" w:hAnsi="Arial" w:cs="Arial"/>
          <w:b/>
        </w:rPr>
      </w:pPr>
      <w:r>
        <w:rPr>
          <w:rFonts w:ascii="Arial" w:hAnsi="Arial" w:cs="Arial"/>
          <w:b/>
        </w:rPr>
        <w:t xml:space="preserve">Discussion: </w:t>
      </w:r>
    </w:p>
    <w:p w14:paraId="6D2563A8" w14:textId="77777777" w:rsidR="00210E88" w:rsidRDefault="00210E88" w:rsidP="00210E88">
      <w:r>
        <w:t>Incomplete filed of Proposed change affects in the cover page. Incomplete OpenAPI impact in the field of Other comments in the cover page.</w:t>
      </w:r>
    </w:p>
    <w:p w14:paraId="498A40C5" w14:textId="77777777" w:rsidR="00210E88" w:rsidRDefault="00210E88" w:rsidP="00210E88">
      <w:r>
        <w:t>WI: 5MBS_Ph2</w:t>
      </w:r>
    </w:p>
    <w:p w14:paraId="54F96CD6" w14:textId="77777777" w:rsidR="00210E88" w:rsidRDefault="00210E88" w:rsidP="00210E88">
      <w:r>
        <w:t>Depends on TS 23.247 CR 0161, TS 23.501 CR 3755</w:t>
      </w:r>
    </w:p>
    <w:p w14:paraId="452CF22E" w14:textId="77777777" w:rsidR="00210E88" w:rsidRDefault="00210E88" w:rsidP="00210E88">
      <w:r>
        <w:t>This CR introduces a new OpenAPI file for MBSGroupMsgDelivery API.</w:t>
      </w:r>
    </w:p>
    <w:p w14:paraId="6B7066A9" w14:textId="77777777" w:rsidR="00210E88" w:rsidRDefault="00210E88" w:rsidP="00210E88">
      <w:r>
        <w:t>Abdessamad (Huawei): will provide comments</w:t>
      </w:r>
    </w:p>
    <w:p w14:paraId="17942C0E" w14:textId="77777777" w:rsidR="00210E88" w:rsidRDefault="00210E88" w:rsidP="00210E88">
      <w:r>
        <w:t>Abdessamad (Huawei): r1 is available</w:t>
      </w:r>
    </w:p>
    <w:p w14:paraId="0EE22A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C3-230904</w:t>
      </w:r>
      <w:r>
        <w:rPr>
          <w:color w:val="993300"/>
          <w:u w:val="single"/>
        </w:rPr>
        <w:t>.</w:t>
      </w:r>
    </w:p>
    <w:p w14:paraId="7329A781" w14:textId="6E09B533" w:rsidR="00210E88" w:rsidRDefault="00210E88" w:rsidP="00210E88">
      <w:pPr>
        <w:rPr>
          <w:rFonts w:ascii="Arial" w:hAnsi="Arial" w:cs="Arial"/>
          <w:b/>
          <w:sz w:val="24"/>
        </w:rPr>
      </w:pPr>
      <w:r>
        <w:rPr>
          <w:rFonts w:ascii="Arial" w:hAnsi="Arial" w:cs="Arial"/>
          <w:b/>
          <w:color w:val="0000FF"/>
          <w:sz w:val="24"/>
        </w:rPr>
        <w:lastRenderedPageBreak/>
        <w:t>C3-230826</w:t>
      </w:r>
      <w:r>
        <w:rPr>
          <w:rFonts w:ascii="Arial" w:hAnsi="Arial" w:cs="Arial"/>
          <w:b/>
          <w:color w:val="0000FF"/>
          <w:sz w:val="24"/>
        </w:rPr>
        <w:tab/>
      </w:r>
      <w:r>
        <w:rPr>
          <w:rFonts w:ascii="Arial" w:hAnsi="Arial" w:cs="Arial"/>
          <w:b/>
          <w:sz w:val="24"/>
        </w:rPr>
        <w:t>5MBS_Ph2 WI CT3 Work Plan</w:t>
      </w:r>
    </w:p>
    <w:p w14:paraId="34B307EF"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7591421" w14:textId="77777777" w:rsidR="00210E88" w:rsidRDefault="00210E88" w:rsidP="00210E88">
      <w:pPr>
        <w:rPr>
          <w:color w:val="808080"/>
        </w:rPr>
      </w:pPr>
      <w:r>
        <w:rPr>
          <w:color w:val="808080"/>
        </w:rPr>
        <w:t>(Replaces C3-230060)</w:t>
      </w:r>
    </w:p>
    <w:p w14:paraId="7F24569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6AD4" w14:textId="40EF51A7" w:rsidR="00210E88" w:rsidRDefault="00210E88" w:rsidP="00210E88">
      <w:pPr>
        <w:rPr>
          <w:rFonts w:ascii="Arial" w:hAnsi="Arial" w:cs="Arial"/>
          <w:b/>
          <w:sz w:val="24"/>
        </w:rPr>
      </w:pPr>
      <w:r>
        <w:rPr>
          <w:rFonts w:ascii="Arial" w:hAnsi="Arial" w:cs="Arial"/>
          <w:b/>
          <w:color w:val="0000FF"/>
          <w:sz w:val="24"/>
        </w:rPr>
        <w:t>C3-230841</w:t>
      </w:r>
      <w:r>
        <w:rPr>
          <w:rFonts w:ascii="Arial" w:hAnsi="Arial" w:cs="Arial"/>
          <w:b/>
          <w:color w:val="0000FF"/>
          <w:sz w:val="24"/>
        </w:rPr>
        <w:tab/>
      </w:r>
      <w:r>
        <w:rPr>
          <w:rFonts w:ascii="Arial" w:hAnsi="Arial" w:cs="Arial"/>
          <w:b/>
          <w:sz w:val="24"/>
        </w:rPr>
        <w:t>Procedure for multicast MBS Session UE level MBS Assistance information provisioning</w:t>
      </w:r>
    </w:p>
    <w:p w14:paraId="25A0576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CR-0818  rev 1 Cat: B (Rel-18)</w:t>
      </w:r>
      <w:r>
        <w:rPr>
          <w:i/>
        </w:rPr>
        <w:br/>
      </w:r>
      <w:r>
        <w:rPr>
          <w:i/>
        </w:rPr>
        <w:br/>
      </w:r>
      <w:r>
        <w:rPr>
          <w:i/>
        </w:rPr>
        <w:tab/>
      </w:r>
      <w:r>
        <w:rPr>
          <w:i/>
        </w:rPr>
        <w:tab/>
      </w:r>
      <w:r>
        <w:rPr>
          <w:i/>
        </w:rPr>
        <w:tab/>
      </w:r>
      <w:r>
        <w:rPr>
          <w:i/>
        </w:rPr>
        <w:tab/>
      </w:r>
      <w:r>
        <w:rPr>
          <w:i/>
        </w:rPr>
        <w:tab/>
        <w:t>Source: Ericsson</w:t>
      </w:r>
    </w:p>
    <w:p w14:paraId="55983C2F" w14:textId="77777777" w:rsidR="00210E88" w:rsidRDefault="00210E88" w:rsidP="00210E88">
      <w:pPr>
        <w:rPr>
          <w:color w:val="808080"/>
        </w:rPr>
      </w:pPr>
      <w:r>
        <w:rPr>
          <w:color w:val="808080"/>
        </w:rPr>
        <w:t>(Replaces C3-230413)</w:t>
      </w:r>
    </w:p>
    <w:p w14:paraId="150BEB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C383A" w14:textId="24403B86" w:rsidR="00210E88" w:rsidRDefault="00210E88" w:rsidP="00210E88">
      <w:pPr>
        <w:rPr>
          <w:rFonts w:ascii="Arial" w:hAnsi="Arial" w:cs="Arial"/>
          <w:b/>
          <w:sz w:val="24"/>
        </w:rPr>
      </w:pPr>
      <w:r>
        <w:rPr>
          <w:rFonts w:ascii="Arial" w:hAnsi="Arial" w:cs="Arial"/>
          <w:b/>
          <w:color w:val="0000FF"/>
          <w:sz w:val="24"/>
        </w:rPr>
        <w:t>C3-230848</w:t>
      </w:r>
      <w:r>
        <w:rPr>
          <w:rFonts w:ascii="Arial" w:hAnsi="Arial" w:cs="Arial"/>
          <w:b/>
          <w:color w:val="0000FF"/>
          <w:sz w:val="24"/>
        </w:rPr>
        <w:tab/>
      </w:r>
      <w:r>
        <w:rPr>
          <w:rFonts w:ascii="Arial" w:hAnsi="Arial" w:cs="Arial"/>
          <w:b/>
          <w:sz w:val="24"/>
        </w:rPr>
        <w:t>MBS group delivery procedures</w:t>
      </w:r>
    </w:p>
    <w:p w14:paraId="60C6DE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1 Cat: B (Rel-18)</w:t>
      </w:r>
      <w:r>
        <w:rPr>
          <w:i/>
        </w:rPr>
        <w:br/>
      </w:r>
      <w:r>
        <w:rPr>
          <w:i/>
        </w:rPr>
        <w:br/>
      </w:r>
      <w:r>
        <w:rPr>
          <w:i/>
        </w:rPr>
        <w:tab/>
      </w:r>
      <w:r>
        <w:rPr>
          <w:i/>
        </w:rPr>
        <w:tab/>
      </w:r>
      <w:r>
        <w:rPr>
          <w:i/>
        </w:rPr>
        <w:tab/>
      </w:r>
      <w:r>
        <w:rPr>
          <w:i/>
        </w:rPr>
        <w:tab/>
      </w:r>
      <w:r>
        <w:rPr>
          <w:i/>
        </w:rPr>
        <w:tab/>
        <w:t>Source: Ericsson</w:t>
      </w:r>
    </w:p>
    <w:p w14:paraId="20C03B1D" w14:textId="77777777" w:rsidR="00210E88" w:rsidRDefault="00210E88" w:rsidP="00210E88">
      <w:pPr>
        <w:rPr>
          <w:color w:val="808080"/>
        </w:rPr>
      </w:pPr>
      <w:r>
        <w:rPr>
          <w:color w:val="808080"/>
        </w:rPr>
        <w:t>(Replaces C3-230414)</w:t>
      </w:r>
    </w:p>
    <w:p w14:paraId="7CDFC8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85B45" w14:textId="6A4ABE72" w:rsidR="00210E88" w:rsidRDefault="00210E88" w:rsidP="00210E88">
      <w:pPr>
        <w:rPr>
          <w:rFonts w:ascii="Arial" w:hAnsi="Arial" w:cs="Arial"/>
          <w:b/>
          <w:sz w:val="24"/>
        </w:rPr>
      </w:pPr>
      <w:r>
        <w:rPr>
          <w:rFonts w:ascii="Arial" w:hAnsi="Arial" w:cs="Arial"/>
          <w:b/>
          <w:color w:val="0000FF"/>
          <w:sz w:val="24"/>
        </w:rPr>
        <w:t>C3-230849</w:t>
      </w:r>
      <w:r>
        <w:rPr>
          <w:rFonts w:ascii="Arial" w:hAnsi="Arial" w:cs="Arial"/>
          <w:b/>
          <w:color w:val="0000FF"/>
          <w:sz w:val="24"/>
        </w:rPr>
        <w:tab/>
      </w:r>
      <w:r>
        <w:rPr>
          <w:rFonts w:ascii="Arial" w:hAnsi="Arial" w:cs="Arial"/>
          <w:b/>
          <w:sz w:val="24"/>
        </w:rPr>
        <w:t>MBS Group Message Delivery API Definitions</w:t>
      </w:r>
    </w:p>
    <w:p w14:paraId="6CAED7B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CR-0820  rev 1 Cat: B (Rel-18)</w:t>
      </w:r>
      <w:r>
        <w:rPr>
          <w:i/>
        </w:rPr>
        <w:br/>
      </w:r>
      <w:r>
        <w:rPr>
          <w:i/>
        </w:rPr>
        <w:br/>
      </w:r>
      <w:r>
        <w:rPr>
          <w:i/>
        </w:rPr>
        <w:tab/>
      </w:r>
      <w:r>
        <w:rPr>
          <w:i/>
        </w:rPr>
        <w:tab/>
      </w:r>
      <w:r>
        <w:rPr>
          <w:i/>
        </w:rPr>
        <w:tab/>
      </w:r>
      <w:r>
        <w:rPr>
          <w:i/>
        </w:rPr>
        <w:tab/>
      </w:r>
      <w:r>
        <w:rPr>
          <w:i/>
        </w:rPr>
        <w:tab/>
        <w:t>Source: Ericsson</w:t>
      </w:r>
    </w:p>
    <w:p w14:paraId="78EF6F42" w14:textId="77777777" w:rsidR="00210E88" w:rsidRDefault="00210E88" w:rsidP="00210E88">
      <w:pPr>
        <w:rPr>
          <w:color w:val="808080"/>
        </w:rPr>
      </w:pPr>
      <w:r>
        <w:rPr>
          <w:color w:val="808080"/>
        </w:rPr>
        <w:t>(Replaces C3-230415)</w:t>
      </w:r>
    </w:p>
    <w:p w14:paraId="5F9044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8F900" w14:textId="5EED9D75" w:rsidR="00210E88" w:rsidRDefault="00210E88" w:rsidP="00210E88">
      <w:pPr>
        <w:rPr>
          <w:rFonts w:ascii="Arial" w:hAnsi="Arial" w:cs="Arial"/>
          <w:b/>
          <w:sz w:val="24"/>
        </w:rPr>
      </w:pPr>
      <w:r>
        <w:rPr>
          <w:rFonts w:ascii="Arial" w:hAnsi="Arial" w:cs="Arial"/>
          <w:b/>
          <w:color w:val="0000FF"/>
          <w:sz w:val="24"/>
        </w:rPr>
        <w:t>C3-230904</w:t>
      </w:r>
      <w:r>
        <w:rPr>
          <w:rFonts w:ascii="Arial" w:hAnsi="Arial" w:cs="Arial"/>
          <w:b/>
          <w:color w:val="0000FF"/>
          <w:sz w:val="24"/>
        </w:rPr>
        <w:tab/>
      </w:r>
      <w:r>
        <w:rPr>
          <w:rFonts w:ascii="Arial" w:hAnsi="Arial" w:cs="Arial"/>
          <w:b/>
          <w:sz w:val="24"/>
        </w:rPr>
        <w:t>OpenAPI definition for   Group message delivery API</w:t>
      </w:r>
    </w:p>
    <w:p w14:paraId="596EDD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1 Cat: B (Rel-18)</w:t>
      </w:r>
      <w:r>
        <w:rPr>
          <w:i/>
        </w:rPr>
        <w:br/>
      </w:r>
      <w:r>
        <w:rPr>
          <w:i/>
        </w:rPr>
        <w:br/>
      </w:r>
      <w:r>
        <w:rPr>
          <w:i/>
        </w:rPr>
        <w:tab/>
      </w:r>
      <w:r>
        <w:rPr>
          <w:i/>
        </w:rPr>
        <w:tab/>
      </w:r>
      <w:r>
        <w:rPr>
          <w:i/>
        </w:rPr>
        <w:tab/>
      </w:r>
      <w:r>
        <w:rPr>
          <w:i/>
        </w:rPr>
        <w:tab/>
      </w:r>
      <w:r>
        <w:rPr>
          <w:i/>
        </w:rPr>
        <w:tab/>
        <w:t>Source: Ericsson</w:t>
      </w:r>
    </w:p>
    <w:p w14:paraId="6043C8CE" w14:textId="77777777" w:rsidR="00210E88" w:rsidRDefault="00210E88" w:rsidP="00210E88">
      <w:pPr>
        <w:rPr>
          <w:color w:val="808080"/>
        </w:rPr>
      </w:pPr>
      <w:r>
        <w:rPr>
          <w:color w:val="808080"/>
        </w:rPr>
        <w:t>(Replaces C3-230416)</w:t>
      </w:r>
    </w:p>
    <w:p w14:paraId="34C383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86C5" w14:textId="77777777" w:rsidR="00210E88" w:rsidRDefault="00210E88" w:rsidP="00210E88">
      <w:pPr>
        <w:pStyle w:val="Heading3"/>
      </w:pPr>
      <w:bookmarkStart w:id="153" w:name="_Toc129359613"/>
      <w:r>
        <w:t>18.33</w:t>
      </w:r>
      <w:r>
        <w:tab/>
        <w:t>CT aspects of System Support for AI/ML-based Services [AIMLsys]</w:t>
      </w:r>
      <w:bookmarkEnd w:id="153"/>
    </w:p>
    <w:p w14:paraId="5CBE7D79" w14:textId="2A6D1952" w:rsidR="00210E88" w:rsidRDefault="00210E88" w:rsidP="00210E88">
      <w:pPr>
        <w:rPr>
          <w:rFonts w:ascii="Arial" w:hAnsi="Arial" w:cs="Arial"/>
          <w:b/>
          <w:sz w:val="24"/>
        </w:rPr>
      </w:pPr>
      <w:r>
        <w:rPr>
          <w:rFonts w:ascii="Arial" w:hAnsi="Arial" w:cs="Arial"/>
          <w:b/>
          <w:color w:val="0000FF"/>
          <w:sz w:val="24"/>
        </w:rPr>
        <w:t>C3-230143</w:t>
      </w:r>
      <w:r>
        <w:rPr>
          <w:rFonts w:ascii="Arial" w:hAnsi="Arial" w:cs="Arial"/>
          <w:b/>
          <w:color w:val="0000FF"/>
          <w:sz w:val="24"/>
        </w:rPr>
        <w:tab/>
      </w:r>
      <w:r>
        <w:rPr>
          <w:rFonts w:ascii="Arial" w:hAnsi="Arial" w:cs="Arial"/>
          <w:b/>
          <w:sz w:val="24"/>
        </w:rPr>
        <w:t>Updates for DN performance of Group UEs in Nnwdaf_EventsSubscription API</w:t>
      </w:r>
    </w:p>
    <w:p w14:paraId="66C1EA5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CR-0626  rev  Cat: B (Rel-18)</w:t>
      </w:r>
      <w:r>
        <w:rPr>
          <w:i/>
        </w:rPr>
        <w:br/>
      </w:r>
      <w:r>
        <w:rPr>
          <w:i/>
        </w:rPr>
        <w:br/>
      </w:r>
      <w:r>
        <w:rPr>
          <w:i/>
        </w:rPr>
        <w:tab/>
      </w:r>
      <w:r>
        <w:rPr>
          <w:i/>
        </w:rPr>
        <w:tab/>
      </w:r>
      <w:r>
        <w:rPr>
          <w:i/>
        </w:rPr>
        <w:tab/>
      </w:r>
      <w:r>
        <w:rPr>
          <w:i/>
        </w:rPr>
        <w:tab/>
      </w:r>
      <w:r>
        <w:rPr>
          <w:i/>
        </w:rPr>
        <w:tab/>
        <w:t>Source: Ericsson</w:t>
      </w:r>
    </w:p>
    <w:p w14:paraId="2B0E7B4C" w14:textId="77777777" w:rsidR="00210E88" w:rsidRDefault="00210E88" w:rsidP="00210E88">
      <w:pPr>
        <w:rPr>
          <w:rFonts w:ascii="Arial" w:hAnsi="Arial" w:cs="Arial"/>
          <w:b/>
        </w:rPr>
      </w:pPr>
      <w:r>
        <w:rPr>
          <w:rFonts w:ascii="Arial" w:hAnsi="Arial" w:cs="Arial"/>
          <w:b/>
        </w:rPr>
        <w:lastRenderedPageBreak/>
        <w:t xml:space="preserve">Discussion: </w:t>
      </w:r>
    </w:p>
    <w:p w14:paraId="4D9866EF" w14:textId="77777777" w:rsidR="00210E88" w:rsidRDefault="00210E88" w:rsidP="00210E88">
      <w:r>
        <w:t>WI: AIMLsys</w:t>
      </w:r>
    </w:p>
    <w:p w14:paraId="41C9439E" w14:textId="77777777" w:rsidR="00210E88" w:rsidRDefault="00210E88" w:rsidP="00210E88">
      <w:r>
        <w:t>This CR introduces backward compatible feature into OpenAPI file for Nnwdaf_EventsSubscription API.</w:t>
      </w:r>
    </w:p>
    <w:p w14:paraId="1B5DB8CE" w14:textId="77777777" w:rsidR="00210E88" w:rsidRDefault="00210E88" w:rsidP="00210E88">
      <w:r>
        <w:t>Depends on TS 23.288 CR 0555</w:t>
      </w:r>
    </w:p>
    <w:p w14:paraId="67510D5F" w14:textId="77777777" w:rsidR="00210E88" w:rsidRDefault="00210E88" w:rsidP="00210E88">
      <w:r>
        <w:t>Naren (Samsung): comments on 5.1.6.2.30. small typo on Table 5.1.6.2.47-1</w:t>
      </w:r>
    </w:p>
    <w:p w14:paraId="2DFE299B" w14:textId="77777777" w:rsidR="00210E88" w:rsidRDefault="00210E88" w:rsidP="00210E88">
      <w:r>
        <w:t>Xuefei (Huawei): stage 2 requirement is unclear.</w:t>
      </w:r>
    </w:p>
    <w:p w14:paraId="2818EE13" w14:textId="77777777" w:rsidR="00210E88" w:rsidRDefault="00210E88" w:rsidP="00210E88">
      <w:r>
        <w:t>Maria (Ericsson): will update the reason for change; clashes with 0525, need merging process</w:t>
      </w:r>
    </w:p>
    <w:p w14:paraId="3927777B" w14:textId="77777777" w:rsidR="00210E88" w:rsidRDefault="00210E88" w:rsidP="00210E88">
      <w:r>
        <w:t>Zhenning (China Mobile): comments on the table to align with the latest stage 2 requirement</w:t>
      </w:r>
    </w:p>
    <w:p w14:paraId="4C6CE329" w14:textId="77777777" w:rsidR="00210E88" w:rsidRDefault="00210E88" w:rsidP="00210E88">
      <w:r>
        <w:t>Maria Liang (Ericsson): r1 provided, propose to merge C3-230525 into this CR and adding Huawei and China Mobile as cosigner.</w:t>
      </w:r>
    </w:p>
    <w:p w14:paraId="07C99D17" w14:textId="77777777" w:rsidR="00210E88" w:rsidRDefault="00210E88" w:rsidP="00210E88">
      <w:r>
        <w:t>Maria Liang (Ericsson): C3-230143r2, C3-230144r1, C3-230145r1 are provided.</w:t>
      </w:r>
    </w:p>
    <w:p w14:paraId="6DD77D65" w14:textId="77777777" w:rsidR="00210E88" w:rsidRDefault="00210E88" w:rsidP="00210E88">
      <w:r>
        <w:t>Xuefei(Huawei): some comments are not implemented.</w:t>
      </w:r>
    </w:p>
    <w:p w14:paraId="41BADD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C3-230906</w:t>
      </w:r>
      <w:r>
        <w:rPr>
          <w:color w:val="993300"/>
          <w:u w:val="single"/>
        </w:rPr>
        <w:t>.</w:t>
      </w:r>
    </w:p>
    <w:p w14:paraId="36712359" w14:textId="30B74BCA" w:rsidR="00210E88" w:rsidRDefault="00210E88" w:rsidP="00210E88">
      <w:pPr>
        <w:rPr>
          <w:rFonts w:ascii="Arial" w:hAnsi="Arial" w:cs="Arial"/>
          <w:b/>
          <w:sz w:val="24"/>
        </w:rPr>
      </w:pPr>
      <w:r>
        <w:rPr>
          <w:rFonts w:ascii="Arial" w:hAnsi="Arial" w:cs="Arial"/>
          <w:b/>
          <w:color w:val="0000FF"/>
          <w:sz w:val="24"/>
        </w:rPr>
        <w:t>C3-230144</w:t>
      </w:r>
      <w:r>
        <w:rPr>
          <w:rFonts w:ascii="Arial" w:hAnsi="Arial" w:cs="Arial"/>
          <w:b/>
          <w:color w:val="0000FF"/>
          <w:sz w:val="24"/>
        </w:rPr>
        <w:tab/>
      </w:r>
      <w:r>
        <w:rPr>
          <w:rFonts w:ascii="Arial" w:hAnsi="Arial" w:cs="Arial"/>
          <w:b/>
          <w:sz w:val="24"/>
        </w:rPr>
        <w:t>Updates for DN performance of Group UEs in Nnwdaf_AnalyticsInfo API</w:t>
      </w:r>
    </w:p>
    <w:p w14:paraId="4BA4B35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CR-0627  rev  Cat: B (Rel-18)</w:t>
      </w:r>
      <w:r>
        <w:rPr>
          <w:i/>
        </w:rPr>
        <w:br/>
      </w:r>
      <w:r>
        <w:rPr>
          <w:i/>
        </w:rPr>
        <w:br/>
      </w:r>
      <w:r>
        <w:rPr>
          <w:i/>
        </w:rPr>
        <w:tab/>
      </w:r>
      <w:r>
        <w:rPr>
          <w:i/>
        </w:rPr>
        <w:tab/>
      </w:r>
      <w:r>
        <w:rPr>
          <w:i/>
        </w:rPr>
        <w:tab/>
      </w:r>
      <w:r>
        <w:rPr>
          <w:i/>
        </w:rPr>
        <w:tab/>
      </w:r>
      <w:r>
        <w:rPr>
          <w:i/>
        </w:rPr>
        <w:tab/>
        <w:t>Source: Ericsson</w:t>
      </w:r>
    </w:p>
    <w:p w14:paraId="0502BC79" w14:textId="77777777" w:rsidR="00210E88" w:rsidRDefault="00210E88" w:rsidP="00210E88">
      <w:pPr>
        <w:rPr>
          <w:rFonts w:ascii="Arial" w:hAnsi="Arial" w:cs="Arial"/>
          <w:b/>
        </w:rPr>
      </w:pPr>
      <w:r>
        <w:rPr>
          <w:rFonts w:ascii="Arial" w:hAnsi="Arial" w:cs="Arial"/>
          <w:b/>
        </w:rPr>
        <w:t xml:space="preserve">Discussion: </w:t>
      </w:r>
    </w:p>
    <w:p w14:paraId="3ED54889" w14:textId="77777777" w:rsidR="00210E88" w:rsidRDefault="00210E88" w:rsidP="00210E88">
      <w:r>
        <w:t>WI: AIMLsys</w:t>
      </w:r>
    </w:p>
    <w:p w14:paraId="6BA195DD" w14:textId="77777777" w:rsidR="00210E88" w:rsidRDefault="00210E88" w:rsidP="00210E88">
      <w:r>
        <w:t>This CR introduces backward compatible feature into OpenAPI file for Nnwdaf_AnalyticsInfo API.</w:t>
      </w:r>
    </w:p>
    <w:p w14:paraId="4767DBDE" w14:textId="77777777" w:rsidR="00210E88" w:rsidRDefault="00210E88" w:rsidP="00210E88">
      <w:r>
        <w:t>Depends on TS 23.288 CR 0555</w:t>
      </w:r>
    </w:p>
    <w:p w14:paraId="784EA665" w14:textId="77777777" w:rsidR="00210E88" w:rsidRDefault="00210E88" w:rsidP="00210E88">
      <w:r>
        <w:t>Same comments as 0143 apply to 0144.</w:t>
      </w:r>
    </w:p>
    <w:p w14:paraId="7FDEE8A9" w14:textId="77777777" w:rsidR="00210E88" w:rsidRDefault="00210E88" w:rsidP="00210E88">
      <w:r>
        <w:t>Maria Liang (Ericsson): C3-230143r2, C3-230144r1, C3-230145r1 are provided.</w:t>
      </w:r>
    </w:p>
    <w:p w14:paraId="6A36E0A0" w14:textId="77777777" w:rsidR="00210E88" w:rsidRDefault="00210E88" w:rsidP="00210E88">
      <w:r>
        <w:t>Xuefei(Huawei): some comments are not implemented.</w:t>
      </w:r>
    </w:p>
    <w:p w14:paraId="2E446F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3407B" w14:textId="1B70EC20" w:rsidR="00210E88" w:rsidRDefault="00210E88" w:rsidP="00210E88">
      <w:pPr>
        <w:rPr>
          <w:rFonts w:ascii="Arial" w:hAnsi="Arial" w:cs="Arial"/>
          <w:b/>
          <w:sz w:val="24"/>
        </w:rPr>
      </w:pPr>
      <w:r>
        <w:rPr>
          <w:rFonts w:ascii="Arial" w:hAnsi="Arial" w:cs="Arial"/>
          <w:b/>
          <w:color w:val="0000FF"/>
          <w:sz w:val="24"/>
        </w:rPr>
        <w:t>C3-230145</w:t>
      </w:r>
      <w:r>
        <w:rPr>
          <w:rFonts w:ascii="Arial" w:hAnsi="Arial" w:cs="Arial"/>
          <w:b/>
          <w:color w:val="0000FF"/>
          <w:sz w:val="24"/>
        </w:rPr>
        <w:tab/>
      </w:r>
      <w:r>
        <w:rPr>
          <w:rFonts w:ascii="Arial" w:hAnsi="Arial" w:cs="Arial"/>
          <w:b/>
          <w:sz w:val="24"/>
        </w:rPr>
        <w:t>Updates for DN performance of Group UEs in AnalyticsExposure API</w:t>
      </w:r>
    </w:p>
    <w:p w14:paraId="3DF01C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CR-0781  rev  Cat: B (Rel-18)</w:t>
      </w:r>
      <w:r>
        <w:rPr>
          <w:i/>
        </w:rPr>
        <w:br/>
      </w:r>
      <w:r>
        <w:rPr>
          <w:i/>
        </w:rPr>
        <w:br/>
      </w:r>
      <w:r>
        <w:rPr>
          <w:i/>
        </w:rPr>
        <w:tab/>
      </w:r>
      <w:r>
        <w:rPr>
          <w:i/>
        </w:rPr>
        <w:tab/>
      </w:r>
      <w:r>
        <w:rPr>
          <w:i/>
        </w:rPr>
        <w:tab/>
      </w:r>
      <w:r>
        <w:rPr>
          <w:i/>
        </w:rPr>
        <w:tab/>
      </w:r>
      <w:r>
        <w:rPr>
          <w:i/>
        </w:rPr>
        <w:tab/>
        <w:t>Source: Ericsson</w:t>
      </w:r>
    </w:p>
    <w:p w14:paraId="312ED373" w14:textId="77777777" w:rsidR="00210E88" w:rsidRDefault="00210E88" w:rsidP="00210E88">
      <w:pPr>
        <w:rPr>
          <w:rFonts w:ascii="Arial" w:hAnsi="Arial" w:cs="Arial"/>
          <w:b/>
        </w:rPr>
      </w:pPr>
      <w:r>
        <w:rPr>
          <w:rFonts w:ascii="Arial" w:hAnsi="Arial" w:cs="Arial"/>
          <w:b/>
        </w:rPr>
        <w:t xml:space="preserve">Discussion: </w:t>
      </w:r>
    </w:p>
    <w:p w14:paraId="0681A4AE" w14:textId="77777777" w:rsidR="00210E88" w:rsidRDefault="00210E88" w:rsidP="00210E88">
      <w:r>
        <w:t>WI: AIMLsys</w:t>
      </w:r>
    </w:p>
    <w:p w14:paraId="68FA5289" w14:textId="77777777" w:rsidR="00210E88" w:rsidRDefault="00210E88" w:rsidP="00210E88">
      <w:r>
        <w:t>This CR introduces backward compatible feature into OpenAPI file of AnalyticsExposure API.</w:t>
      </w:r>
    </w:p>
    <w:p w14:paraId="5864DBCD" w14:textId="77777777" w:rsidR="00210E88" w:rsidRDefault="00210E88" w:rsidP="00210E88">
      <w:r>
        <w:t>Depends on TS 23.288 CR 0555</w:t>
      </w:r>
    </w:p>
    <w:p w14:paraId="366EA998" w14:textId="77777777" w:rsidR="00210E88" w:rsidRDefault="00210E88" w:rsidP="00210E88">
      <w:r>
        <w:t>Same comments as 0143 apply to 0145.</w:t>
      </w:r>
    </w:p>
    <w:p w14:paraId="456C17B1" w14:textId="77777777" w:rsidR="00210E88" w:rsidRDefault="00210E88" w:rsidP="00210E88">
      <w:r>
        <w:t>Partha (Nokia): how to map the list of UEs to which group</w:t>
      </w:r>
    </w:p>
    <w:p w14:paraId="4AC671D6" w14:textId="77777777" w:rsidR="00210E88" w:rsidRDefault="00210E88" w:rsidP="00210E88">
      <w:r>
        <w:t>Maria Liang (Ericsson): C3-230143r2, C3-230144r1, C3-230145r1 are provided.</w:t>
      </w:r>
    </w:p>
    <w:p w14:paraId="29C9325E" w14:textId="77777777" w:rsidR="00210E88" w:rsidRDefault="00210E88" w:rsidP="00210E88">
      <w:r>
        <w:lastRenderedPageBreak/>
        <w:t>Xuefei(Huawei): some comments are not implemented.</w:t>
      </w:r>
    </w:p>
    <w:p w14:paraId="604B06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F4AE9" w14:textId="76382DD6" w:rsidR="00210E88" w:rsidRDefault="00210E88" w:rsidP="00210E88">
      <w:pPr>
        <w:rPr>
          <w:rFonts w:ascii="Arial" w:hAnsi="Arial" w:cs="Arial"/>
          <w:b/>
          <w:sz w:val="24"/>
        </w:rPr>
      </w:pPr>
      <w:r>
        <w:rPr>
          <w:rFonts w:ascii="Arial" w:hAnsi="Arial" w:cs="Arial"/>
          <w:b/>
          <w:color w:val="0000FF"/>
          <w:sz w:val="24"/>
        </w:rPr>
        <w:t>C3-230146</w:t>
      </w:r>
      <w:r>
        <w:rPr>
          <w:rFonts w:ascii="Arial" w:hAnsi="Arial" w:cs="Arial"/>
          <w:b/>
          <w:color w:val="0000FF"/>
          <w:sz w:val="24"/>
        </w:rPr>
        <w:tab/>
      </w:r>
      <w:r>
        <w:rPr>
          <w:rFonts w:ascii="Arial" w:hAnsi="Arial" w:cs="Arial"/>
          <w:b/>
          <w:sz w:val="24"/>
        </w:rPr>
        <w:t>Update to Data Type PerformanceData for DN Performance</w:t>
      </w:r>
    </w:p>
    <w:p w14:paraId="229409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CR-0094  rev  Cat: B (Rel-18)</w:t>
      </w:r>
      <w:r>
        <w:rPr>
          <w:i/>
        </w:rPr>
        <w:br/>
      </w:r>
      <w:r>
        <w:rPr>
          <w:i/>
        </w:rPr>
        <w:br/>
      </w:r>
      <w:r>
        <w:rPr>
          <w:i/>
        </w:rPr>
        <w:tab/>
      </w:r>
      <w:r>
        <w:rPr>
          <w:i/>
        </w:rPr>
        <w:tab/>
      </w:r>
      <w:r>
        <w:rPr>
          <w:i/>
        </w:rPr>
        <w:tab/>
      </w:r>
      <w:r>
        <w:rPr>
          <w:i/>
        </w:rPr>
        <w:tab/>
      </w:r>
      <w:r>
        <w:rPr>
          <w:i/>
        </w:rPr>
        <w:tab/>
        <w:t>Source: Ericsson</w:t>
      </w:r>
    </w:p>
    <w:p w14:paraId="221188FD" w14:textId="77777777" w:rsidR="00210E88" w:rsidRDefault="00210E88" w:rsidP="00210E88">
      <w:pPr>
        <w:rPr>
          <w:rFonts w:ascii="Arial" w:hAnsi="Arial" w:cs="Arial"/>
          <w:b/>
        </w:rPr>
      </w:pPr>
      <w:r>
        <w:rPr>
          <w:rFonts w:ascii="Arial" w:hAnsi="Arial" w:cs="Arial"/>
          <w:b/>
        </w:rPr>
        <w:t xml:space="preserve">Discussion: </w:t>
      </w:r>
    </w:p>
    <w:p w14:paraId="2AC463F2" w14:textId="77777777" w:rsidR="00210E88" w:rsidRDefault="00210E88" w:rsidP="00210E88">
      <w:r>
        <w:t>WI: AIMLsys</w:t>
      </w:r>
    </w:p>
    <w:p w14:paraId="3372CEFA" w14:textId="77777777" w:rsidR="00210E88" w:rsidRDefault="00210E88" w:rsidP="00210E88">
      <w:r>
        <w:t>This CR introduces backward compatible feature into OpenAPI file for Naf_EventExposure Service API.</w:t>
      </w:r>
    </w:p>
    <w:p w14:paraId="4D3676B0" w14:textId="77777777" w:rsidR="00210E88" w:rsidRDefault="00210E88" w:rsidP="00210E88">
      <w:r>
        <w:t>Xuefei (Huawei): clashes with 0523. Use 0523 as base.</w:t>
      </w:r>
    </w:p>
    <w:p w14:paraId="29BB3F3A" w14:textId="77777777" w:rsidR="00210E88" w:rsidRDefault="00210E88" w:rsidP="00210E88">
      <w:r>
        <w:t>Maria (Ericsson): further check</w:t>
      </w:r>
    </w:p>
    <w:p w14:paraId="78CB1A6C" w14:textId="77777777" w:rsidR="00210E88" w:rsidRDefault="00210E88" w:rsidP="00210E88">
      <w:r>
        <w:t>Maria Liang (Ericsson): C3-230148 r1 is provided keeping the left changes after merging 2 clash changes into C3-230523 in AIMLsys WI.</w:t>
      </w:r>
    </w:p>
    <w:p w14:paraId="77B48A5E" w14:textId="77777777" w:rsidR="00210E88" w:rsidRDefault="00210E88" w:rsidP="00210E88">
      <w:r>
        <w:t>Maria Liang (Ericsson): C3-230146 r2 and C3-230147r1 are provided</w:t>
      </w:r>
    </w:p>
    <w:p w14:paraId="3492D522" w14:textId="77777777" w:rsidR="00210E88" w:rsidRDefault="00210E88" w:rsidP="00210E88">
      <w:r>
        <w:t>Xuefei (Huawei): 0146 is not needed, further comment on 0147.</w:t>
      </w:r>
    </w:p>
    <w:p w14:paraId="5CC515E2" w14:textId="77777777" w:rsidR="00210E88" w:rsidRDefault="00210E88" w:rsidP="00210E88">
      <w:r>
        <w:t>Maria Liang (Ericsson): 0146r2 is needed, since 0523 does not include procedure neither feature only have 2 change which not covering 0146r2.</w:t>
      </w:r>
    </w:p>
    <w:p w14:paraId="6F7785DB" w14:textId="77777777" w:rsidR="00210E88" w:rsidRDefault="00210E88" w:rsidP="00210E88">
      <w:r>
        <w:t>Xuefei (Huawei): reply</w:t>
      </w:r>
    </w:p>
    <w:p w14:paraId="40B014B2" w14:textId="77777777" w:rsidR="00210E88" w:rsidRDefault="00210E88" w:rsidP="00210E88">
      <w:r>
        <w:t>Maria Liang (Ericsson): C3-230146r3 is provided, C3-230147r1 is kept unchanged.</w:t>
      </w:r>
    </w:p>
    <w:p w14:paraId="0C241FE0" w14:textId="77777777" w:rsidR="00210E88" w:rsidRDefault="00210E88" w:rsidP="00210E88">
      <w:r>
        <w:t>Xuefei (Huawei): reply. Fine with latest rev</w:t>
      </w:r>
    </w:p>
    <w:p w14:paraId="08E6DA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C3-230741</w:t>
      </w:r>
      <w:r>
        <w:rPr>
          <w:color w:val="993300"/>
          <w:u w:val="single"/>
        </w:rPr>
        <w:t>.</w:t>
      </w:r>
    </w:p>
    <w:p w14:paraId="644366F9" w14:textId="1A83820D" w:rsidR="00210E88" w:rsidRDefault="00210E88" w:rsidP="00210E88">
      <w:pPr>
        <w:rPr>
          <w:rFonts w:ascii="Arial" w:hAnsi="Arial" w:cs="Arial"/>
          <w:b/>
          <w:sz w:val="24"/>
        </w:rPr>
      </w:pPr>
      <w:r>
        <w:rPr>
          <w:rFonts w:ascii="Arial" w:hAnsi="Arial" w:cs="Arial"/>
          <w:b/>
          <w:color w:val="0000FF"/>
          <w:sz w:val="24"/>
        </w:rPr>
        <w:t>C3-230147</w:t>
      </w:r>
      <w:r>
        <w:rPr>
          <w:rFonts w:ascii="Arial" w:hAnsi="Arial" w:cs="Arial"/>
          <w:b/>
          <w:color w:val="0000FF"/>
          <w:sz w:val="24"/>
        </w:rPr>
        <w:tab/>
      </w:r>
      <w:r>
        <w:rPr>
          <w:rFonts w:ascii="Arial" w:hAnsi="Arial" w:cs="Arial"/>
          <w:b/>
          <w:sz w:val="24"/>
        </w:rPr>
        <w:t>Update to Data Type PerformanceDataInfo for DN Performance</w:t>
      </w:r>
    </w:p>
    <w:p w14:paraId="63E4DF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CR-0107  rev  Cat: B (Rel-18)</w:t>
      </w:r>
      <w:r>
        <w:rPr>
          <w:i/>
        </w:rPr>
        <w:br/>
      </w:r>
      <w:r>
        <w:rPr>
          <w:i/>
        </w:rPr>
        <w:br/>
      </w:r>
      <w:r>
        <w:rPr>
          <w:i/>
        </w:rPr>
        <w:tab/>
      </w:r>
      <w:r>
        <w:rPr>
          <w:i/>
        </w:rPr>
        <w:tab/>
      </w:r>
      <w:r>
        <w:rPr>
          <w:i/>
        </w:rPr>
        <w:tab/>
      </w:r>
      <w:r>
        <w:rPr>
          <w:i/>
        </w:rPr>
        <w:tab/>
      </w:r>
      <w:r>
        <w:rPr>
          <w:i/>
        </w:rPr>
        <w:tab/>
        <w:t>Source: Ericsson</w:t>
      </w:r>
    </w:p>
    <w:p w14:paraId="3BC79836" w14:textId="77777777" w:rsidR="00210E88" w:rsidRDefault="00210E88" w:rsidP="00210E88">
      <w:pPr>
        <w:rPr>
          <w:rFonts w:ascii="Arial" w:hAnsi="Arial" w:cs="Arial"/>
          <w:b/>
        </w:rPr>
      </w:pPr>
      <w:r>
        <w:rPr>
          <w:rFonts w:ascii="Arial" w:hAnsi="Arial" w:cs="Arial"/>
          <w:b/>
        </w:rPr>
        <w:t xml:space="preserve">Discussion: </w:t>
      </w:r>
    </w:p>
    <w:p w14:paraId="3F0F8EF4" w14:textId="77777777" w:rsidR="00210E88" w:rsidRDefault="00210E88" w:rsidP="00210E88">
      <w:r>
        <w:t>WI: AIMLsys</w:t>
      </w:r>
    </w:p>
    <w:p w14:paraId="43653A26" w14:textId="77777777" w:rsidR="00210E88" w:rsidRDefault="00210E88" w:rsidP="00210E88">
      <w:r>
        <w:t>Xuefei (Huawei): the Note need to be updated to indicate the enhance of Rel-18</w:t>
      </w:r>
    </w:p>
    <w:p w14:paraId="1CD95FBD" w14:textId="77777777" w:rsidR="00210E88" w:rsidRDefault="00210E88" w:rsidP="00210E88">
      <w:r>
        <w:t>Maria (Ericsson): further discuss.</w:t>
      </w:r>
    </w:p>
    <w:p w14:paraId="13F94663" w14:textId="77777777" w:rsidR="00210E88" w:rsidRDefault="00210E88" w:rsidP="00210E88">
      <w:r>
        <w:t>Xuefei (Huawei): 0146 is not needed, further comment on 0147.</w:t>
      </w:r>
    </w:p>
    <w:p w14:paraId="7EE298CD" w14:textId="77777777" w:rsidR="00210E88" w:rsidRDefault="00210E88" w:rsidP="00210E88">
      <w:r>
        <w:t>Xuefei (Huawei): reply</w:t>
      </w:r>
    </w:p>
    <w:p w14:paraId="738FCE73" w14:textId="77777777" w:rsidR="00210E88" w:rsidRDefault="00210E88" w:rsidP="00210E88">
      <w:r>
        <w:t>Maria Liang (Ericsson): C3-230146r3 is provided, C3-230147r1 is kept unchanged.</w:t>
      </w:r>
    </w:p>
    <w:p w14:paraId="081FFC44" w14:textId="77777777" w:rsidR="00210E88" w:rsidRDefault="00210E88" w:rsidP="00210E88">
      <w:r>
        <w:t>Xuefei (Huawei): reply</w:t>
      </w:r>
    </w:p>
    <w:p w14:paraId="2FDA40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C3-230905</w:t>
      </w:r>
      <w:r>
        <w:rPr>
          <w:color w:val="993300"/>
          <w:u w:val="single"/>
        </w:rPr>
        <w:t>.</w:t>
      </w:r>
    </w:p>
    <w:p w14:paraId="4220F375" w14:textId="4C47B286" w:rsidR="00210E88" w:rsidRDefault="00210E88" w:rsidP="00210E88">
      <w:pPr>
        <w:rPr>
          <w:rFonts w:ascii="Arial" w:hAnsi="Arial" w:cs="Arial"/>
          <w:b/>
          <w:sz w:val="24"/>
        </w:rPr>
      </w:pPr>
      <w:r>
        <w:rPr>
          <w:rFonts w:ascii="Arial" w:hAnsi="Arial" w:cs="Arial"/>
          <w:b/>
          <w:color w:val="0000FF"/>
          <w:sz w:val="24"/>
        </w:rPr>
        <w:t>C3-230148</w:t>
      </w:r>
      <w:r>
        <w:rPr>
          <w:rFonts w:ascii="Arial" w:hAnsi="Arial" w:cs="Arial"/>
          <w:b/>
          <w:color w:val="0000FF"/>
          <w:sz w:val="24"/>
        </w:rPr>
        <w:tab/>
      </w:r>
      <w:r>
        <w:rPr>
          <w:rFonts w:ascii="Arial" w:hAnsi="Arial" w:cs="Arial"/>
          <w:b/>
          <w:sz w:val="24"/>
        </w:rPr>
        <w:t>Updates to UE Mobility support FL in Nnwdaf_EventsSubscription API</w:t>
      </w:r>
    </w:p>
    <w:p w14:paraId="0701EA7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CR-0628  rev  Cat: B (Rel-18)</w:t>
      </w:r>
      <w:r>
        <w:rPr>
          <w:i/>
        </w:rPr>
        <w:br/>
      </w:r>
      <w:r>
        <w:rPr>
          <w:i/>
        </w:rPr>
        <w:br/>
      </w:r>
      <w:r>
        <w:rPr>
          <w:i/>
        </w:rPr>
        <w:tab/>
      </w:r>
      <w:r>
        <w:rPr>
          <w:i/>
        </w:rPr>
        <w:tab/>
      </w:r>
      <w:r>
        <w:rPr>
          <w:i/>
        </w:rPr>
        <w:tab/>
      </w:r>
      <w:r>
        <w:rPr>
          <w:i/>
        </w:rPr>
        <w:tab/>
      </w:r>
      <w:r>
        <w:rPr>
          <w:i/>
        </w:rPr>
        <w:tab/>
        <w:t>Source: Ericsson</w:t>
      </w:r>
    </w:p>
    <w:p w14:paraId="5C9250F0" w14:textId="77777777" w:rsidR="00210E88" w:rsidRDefault="00210E88" w:rsidP="00210E88">
      <w:pPr>
        <w:rPr>
          <w:rFonts w:ascii="Arial" w:hAnsi="Arial" w:cs="Arial"/>
          <w:b/>
        </w:rPr>
      </w:pPr>
      <w:r>
        <w:rPr>
          <w:rFonts w:ascii="Arial" w:hAnsi="Arial" w:cs="Arial"/>
          <w:b/>
        </w:rPr>
        <w:t xml:space="preserve">Discussion: </w:t>
      </w:r>
    </w:p>
    <w:p w14:paraId="1E1422FA" w14:textId="77777777" w:rsidR="00210E88" w:rsidRDefault="00210E88" w:rsidP="00210E88">
      <w:r>
        <w:t>WI: AIMLsys</w:t>
      </w:r>
    </w:p>
    <w:p w14:paraId="49FA0C50" w14:textId="77777777" w:rsidR="00210E88" w:rsidRDefault="00210E88" w:rsidP="00210E88">
      <w:r>
        <w:t>This CR introduces backward compatible feature into OpenAPI file for Nnwdaf_EventsSubscription API.</w:t>
      </w:r>
    </w:p>
    <w:p w14:paraId="46BB5E81" w14:textId="77777777" w:rsidR="00210E88" w:rsidRDefault="00210E88" w:rsidP="00210E88">
      <w:r>
        <w:t>Depends on TS 23.288 CR 0677</w:t>
      </w:r>
    </w:p>
    <w:p w14:paraId="7FDFD643" w14:textId="77777777" w:rsidR="00210E88" w:rsidRDefault="00210E88" w:rsidP="00210E88">
      <w:r>
        <w:t>Partha (Nokia): comments on new feature name, and string for direction. Fine to add EN for the direction definition</w:t>
      </w:r>
    </w:p>
    <w:p w14:paraId="30012AF0" w14:textId="77777777" w:rsidR="00210E88" w:rsidRDefault="00210E88" w:rsidP="00210E88">
      <w:r>
        <w:t>Xuefei (Huawei): prefer to use the feature name defined in 0534; the new IE for flAreas is no needed due to no requirement</w:t>
      </w:r>
    </w:p>
    <w:p w14:paraId="19B99363" w14:textId="77777777" w:rsidR="00210E88" w:rsidRDefault="00210E88" w:rsidP="00210E88">
      <w:r>
        <w:t>Naren (Samsung): comments on 1st change, the procedure</w:t>
      </w:r>
    </w:p>
    <w:p w14:paraId="6DA13A59" w14:textId="77777777" w:rsidR="00210E88" w:rsidRDefault="00210E88" w:rsidP="00210E88">
      <w:r>
        <w:t>Maria (Ericsson): replied</w:t>
      </w:r>
    </w:p>
    <w:p w14:paraId="4077E68D" w14:textId="77777777" w:rsidR="00210E88" w:rsidRDefault="00210E88" w:rsidP="00210E88">
      <w:r>
        <w:t>Zhenning (China Mobile): highlight the numbers for new clauses</w:t>
      </w:r>
    </w:p>
    <w:p w14:paraId="3C6D5593" w14:textId="77777777" w:rsidR="00210E88" w:rsidRDefault="00210E88" w:rsidP="00210E88">
      <w:r>
        <w:t>Maria (Ericsson): r1 is available for 0148-0152</w:t>
      </w:r>
    </w:p>
    <w:p w14:paraId="37C3A194" w14:textId="77777777" w:rsidR="00210E88" w:rsidRDefault="00210E88" w:rsidP="00210E88">
      <w:r>
        <w:t>Xuefei(Huawei): provide further comments.</w:t>
      </w:r>
    </w:p>
    <w:p w14:paraId="7C27E4F7" w14:textId="77777777" w:rsidR="00210E88" w:rsidRDefault="00210E88" w:rsidP="00210E88">
      <w:r>
        <w:t>Maria Liang (Ericsson): r2 provided.</w:t>
      </w:r>
    </w:p>
    <w:p w14:paraId="33D24F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899CA" w14:textId="6ACA6B7C" w:rsidR="00210E88" w:rsidRDefault="00210E88" w:rsidP="00210E88">
      <w:pPr>
        <w:rPr>
          <w:rFonts w:ascii="Arial" w:hAnsi="Arial" w:cs="Arial"/>
          <w:b/>
          <w:sz w:val="24"/>
        </w:rPr>
      </w:pPr>
      <w:r>
        <w:rPr>
          <w:rFonts w:ascii="Arial" w:hAnsi="Arial" w:cs="Arial"/>
          <w:b/>
          <w:color w:val="0000FF"/>
          <w:sz w:val="24"/>
        </w:rPr>
        <w:t>C3-230149</w:t>
      </w:r>
      <w:r>
        <w:rPr>
          <w:rFonts w:ascii="Arial" w:hAnsi="Arial" w:cs="Arial"/>
          <w:b/>
          <w:color w:val="0000FF"/>
          <w:sz w:val="24"/>
        </w:rPr>
        <w:tab/>
      </w:r>
      <w:r>
        <w:rPr>
          <w:rFonts w:ascii="Arial" w:hAnsi="Arial" w:cs="Arial"/>
          <w:b/>
          <w:sz w:val="24"/>
        </w:rPr>
        <w:t>Update for UE Mobility support FL in Nnwdaf_AnalyticsInfo API</w:t>
      </w:r>
    </w:p>
    <w:p w14:paraId="55E9BE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CR-0629  rev  Cat: B (Rel-18)</w:t>
      </w:r>
      <w:r>
        <w:rPr>
          <w:i/>
        </w:rPr>
        <w:br/>
      </w:r>
      <w:r>
        <w:rPr>
          <w:i/>
        </w:rPr>
        <w:br/>
      </w:r>
      <w:r>
        <w:rPr>
          <w:i/>
        </w:rPr>
        <w:tab/>
      </w:r>
      <w:r>
        <w:rPr>
          <w:i/>
        </w:rPr>
        <w:tab/>
      </w:r>
      <w:r>
        <w:rPr>
          <w:i/>
        </w:rPr>
        <w:tab/>
      </w:r>
      <w:r>
        <w:rPr>
          <w:i/>
        </w:rPr>
        <w:tab/>
      </w:r>
      <w:r>
        <w:rPr>
          <w:i/>
        </w:rPr>
        <w:tab/>
        <w:t>Source: Ericsson</w:t>
      </w:r>
    </w:p>
    <w:p w14:paraId="7E9F1270" w14:textId="77777777" w:rsidR="00210E88" w:rsidRDefault="00210E88" w:rsidP="00210E88">
      <w:pPr>
        <w:rPr>
          <w:rFonts w:ascii="Arial" w:hAnsi="Arial" w:cs="Arial"/>
          <w:b/>
        </w:rPr>
      </w:pPr>
      <w:r>
        <w:rPr>
          <w:rFonts w:ascii="Arial" w:hAnsi="Arial" w:cs="Arial"/>
          <w:b/>
        </w:rPr>
        <w:t xml:space="preserve">Discussion: </w:t>
      </w:r>
    </w:p>
    <w:p w14:paraId="299DC08E" w14:textId="77777777" w:rsidR="00210E88" w:rsidRDefault="00210E88" w:rsidP="00210E88">
      <w:r>
        <w:t>WI: AIMLsys</w:t>
      </w:r>
    </w:p>
    <w:p w14:paraId="67982BB6" w14:textId="77777777" w:rsidR="00210E88" w:rsidRDefault="00210E88" w:rsidP="00210E88">
      <w:r>
        <w:t>This CR introduces backward compatible feature into OpenAPI file for Nnwdaf_Analyticsnfo API.</w:t>
      </w:r>
    </w:p>
    <w:p w14:paraId="34EA3CE3" w14:textId="77777777" w:rsidR="00210E88" w:rsidRDefault="00210E88" w:rsidP="00210E88">
      <w:r>
        <w:t>Depends on TS 23.288 CR 0677</w:t>
      </w:r>
    </w:p>
    <w:p w14:paraId="2C28FC74" w14:textId="77777777" w:rsidR="00210E88" w:rsidRDefault="00210E88" w:rsidP="00210E88">
      <w:r>
        <w:t>Same comments as 0148 apply to 0149</w:t>
      </w:r>
    </w:p>
    <w:p w14:paraId="601648CD" w14:textId="77777777" w:rsidR="00210E88" w:rsidRDefault="00210E88" w:rsidP="00210E88">
      <w:r>
        <w:t>Xuefei(Huawei): provide further comments.</w:t>
      </w:r>
    </w:p>
    <w:p w14:paraId="0E2581E7" w14:textId="77777777" w:rsidR="00210E88" w:rsidRDefault="00210E88" w:rsidP="00210E88">
      <w:r>
        <w:t>Maria Liang (Ericsson): r2 provided.</w:t>
      </w:r>
    </w:p>
    <w:p w14:paraId="4E9E07B0" w14:textId="77777777" w:rsidR="00210E88" w:rsidRDefault="00210E88" w:rsidP="00210E88">
      <w:r>
        <w:t>Xuefei(Huawei): No need</w:t>
      </w:r>
    </w:p>
    <w:p w14:paraId="33787D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A69C2" w14:textId="2339097E" w:rsidR="00210E88" w:rsidRDefault="00210E88" w:rsidP="00210E88">
      <w:pPr>
        <w:rPr>
          <w:rFonts w:ascii="Arial" w:hAnsi="Arial" w:cs="Arial"/>
          <w:b/>
          <w:sz w:val="24"/>
        </w:rPr>
      </w:pPr>
      <w:r>
        <w:rPr>
          <w:rFonts w:ascii="Arial" w:hAnsi="Arial" w:cs="Arial"/>
          <w:b/>
          <w:color w:val="0000FF"/>
          <w:sz w:val="24"/>
        </w:rPr>
        <w:t>C3-230150</w:t>
      </w:r>
      <w:r>
        <w:rPr>
          <w:rFonts w:ascii="Arial" w:hAnsi="Arial" w:cs="Arial"/>
          <w:b/>
          <w:color w:val="0000FF"/>
          <w:sz w:val="24"/>
        </w:rPr>
        <w:tab/>
      </w:r>
      <w:r>
        <w:rPr>
          <w:rFonts w:ascii="Arial" w:hAnsi="Arial" w:cs="Arial"/>
          <w:b/>
          <w:sz w:val="24"/>
        </w:rPr>
        <w:t>Update for UE Mobility support FL in AnalyticsExposure API</w:t>
      </w:r>
    </w:p>
    <w:p w14:paraId="38F1DF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CR-0782  rev  Cat: B (Rel-18)</w:t>
      </w:r>
      <w:r>
        <w:rPr>
          <w:i/>
        </w:rPr>
        <w:br/>
      </w:r>
      <w:r>
        <w:rPr>
          <w:i/>
        </w:rPr>
        <w:br/>
      </w:r>
      <w:r>
        <w:rPr>
          <w:i/>
        </w:rPr>
        <w:tab/>
      </w:r>
      <w:r>
        <w:rPr>
          <w:i/>
        </w:rPr>
        <w:tab/>
      </w:r>
      <w:r>
        <w:rPr>
          <w:i/>
        </w:rPr>
        <w:tab/>
      </w:r>
      <w:r>
        <w:rPr>
          <w:i/>
        </w:rPr>
        <w:tab/>
      </w:r>
      <w:r>
        <w:rPr>
          <w:i/>
        </w:rPr>
        <w:tab/>
        <w:t>Source: Ericsson</w:t>
      </w:r>
    </w:p>
    <w:p w14:paraId="5577EB31" w14:textId="77777777" w:rsidR="00210E88" w:rsidRDefault="00210E88" w:rsidP="00210E88">
      <w:pPr>
        <w:rPr>
          <w:rFonts w:ascii="Arial" w:hAnsi="Arial" w:cs="Arial"/>
          <w:b/>
        </w:rPr>
      </w:pPr>
      <w:r>
        <w:rPr>
          <w:rFonts w:ascii="Arial" w:hAnsi="Arial" w:cs="Arial"/>
          <w:b/>
        </w:rPr>
        <w:t xml:space="preserve">Discussion: </w:t>
      </w:r>
    </w:p>
    <w:p w14:paraId="69EECF2B" w14:textId="77777777" w:rsidR="00210E88" w:rsidRDefault="00210E88" w:rsidP="00210E88">
      <w:r>
        <w:t>WI: AIMLsys</w:t>
      </w:r>
    </w:p>
    <w:p w14:paraId="3FFFC834" w14:textId="77777777" w:rsidR="00210E88" w:rsidRDefault="00210E88" w:rsidP="00210E88">
      <w:r>
        <w:lastRenderedPageBreak/>
        <w:t>This CR introduces backward compatible feature into OpenAPI file for AnalyticsExposure API.</w:t>
      </w:r>
    </w:p>
    <w:p w14:paraId="51B2E5A3" w14:textId="77777777" w:rsidR="00210E88" w:rsidRDefault="00210E88" w:rsidP="00210E88">
      <w:r>
        <w:t>Depends on TS 23.288 CR 0677</w:t>
      </w:r>
    </w:p>
    <w:p w14:paraId="15E3A927" w14:textId="77777777" w:rsidR="00210E88" w:rsidRDefault="00210E88" w:rsidP="00210E88">
      <w:r>
        <w:t>Same comments as 0148 apply to 0150</w:t>
      </w:r>
    </w:p>
    <w:p w14:paraId="102A8C06" w14:textId="77777777" w:rsidR="00210E88" w:rsidRDefault="00210E88" w:rsidP="00210E88">
      <w:r>
        <w:t>Partha (Nokia): LocationArea_5G should be used in stead of the proposed one</w:t>
      </w:r>
    </w:p>
    <w:p w14:paraId="48DCC032" w14:textId="77777777" w:rsidR="00210E88" w:rsidRDefault="00210E88" w:rsidP="00210E88">
      <w:r>
        <w:t>Xuefei(Huawei): provide further comments.</w:t>
      </w:r>
    </w:p>
    <w:p w14:paraId="6579D132" w14:textId="77777777" w:rsidR="00210E88" w:rsidRDefault="00210E88" w:rsidP="00210E88">
      <w:r>
        <w:t>Maria Liang (Ericsson): r2 provided.</w:t>
      </w:r>
    </w:p>
    <w:p w14:paraId="06F0A9CC" w14:textId="77777777" w:rsidR="00210E88" w:rsidRDefault="00210E88" w:rsidP="00210E88">
      <w:r>
        <w:t>Xuefei(Huawei): No need</w:t>
      </w:r>
    </w:p>
    <w:p w14:paraId="61F5A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DEB8E" w14:textId="544C32A4" w:rsidR="00210E88" w:rsidRDefault="00210E88" w:rsidP="00210E88">
      <w:pPr>
        <w:rPr>
          <w:rFonts w:ascii="Arial" w:hAnsi="Arial" w:cs="Arial"/>
          <w:b/>
          <w:sz w:val="24"/>
        </w:rPr>
      </w:pPr>
      <w:r>
        <w:rPr>
          <w:rFonts w:ascii="Arial" w:hAnsi="Arial" w:cs="Arial"/>
          <w:b/>
          <w:color w:val="0000FF"/>
          <w:sz w:val="24"/>
        </w:rPr>
        <w:t>C3-230151</w:t>
      </w:r>
      <w:r>
        <w:rPr>
          <w:rFonts w:ascii="Arial" w:hAnsi="Arial" w:cs="Arial"/>
          <w:b/>
          <w:color w:val="0000FF"/>
          <w:sz w:val="24"/>
        </w:rPr>
        <w:tab/>
      </w:r>
      <w:r>
        <w:rPr>
          <w:rFonts w:ascii="Arial" w:hAnsi="Arial" w:cs="Arial"/>
          <w:b/>
          <w:sz w:val="24"/>
        </w:rPr>
        <w:t>Updates to Data Type UeMobilityCollection for UE Mobility</w:t>
      </w:r>
    </w:p>
    <w:p w14:paraId="5595F8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CR-0095  rev  Cat: B (Rel-18)</w:t>
      </w:r>
      <w:r>
        <w:rPr>
          <w:i/>
        </w:rPr>
        <w:br/>
      </w:r>
      <w:r>
        <w:rPr>
          <w:i/>
        </w:rPr>
        <w:br/>
      </w:r>
      <w:r>
        <w:rPr>
          <w:i/>
        </w:rPr>
        <w:tab/>
      </w:r>
      <w:r>
        <w:rPr>
          <w:i/>
        </w:rPr>
        <w:tab/>
      </w:r>
      <w:r>
        <w:rPr>
          <w:i/>
        </w:rPr>
        <w:tab/>
      </w:r>
      <w:r>
        <w:rPr>
          <w:i/>
        </w:rPr>
        <w:tab/>
      </w:r>
      <w:r>
        <w:rPr>
          <w:i/>
        </w:rPr>
        <w:tab/>
        <w:t>Source: Ericsson</w:t>
      </w:r>
    </w:p>
    <w:p w14:paraId="21EAD12E" w14:textId="77777777" w:rsidR="00210E88" w:rsidRDefault="00210E88" w:rsidP="00210E88">
      <w:pPr>
        <w:rPr>
          <w:rFonts w:ascii="Arial" w:hAnsi="Arial" w:cs="Arial"/>
          <w:b/>
        </w:rPr>
      </w:pPr>
      <w:r>
        <w:rPr>
          <w:rFonts w:ascii="Arial" w:hAnsi="Arial" w:cs="Arial"/>
          <w:b/>
        </w:rPr>
        <w:t xml:space="preserve">Discussion: </w:t>
      </w:r>
    </w:p>
    <w:p w14:paraId="463F562E" w14:textId="77777777" w:rsidR="00210E88" w:rsidRDefault="00210E88" w:rsidP="00210E88">
      <w:r>
        <w:t>WI: AIMLsys</w:t>
      </w:r>
    </w:p>
    <w:p w14:paraId="720B524A" w14:textId="77777777" w:rsidR="00210E88" w:rsidRDefault="00210E88" w:rsidP="00210E88">
      <w:r>
        <w:t>This CR introduces backward compatible feature into OpenAPI file for Naf_EventExposure Service API.</w:t>
      </w:r>
    </w:p>
    <w:p w14:paraId="1B3D5404" w14:textId="77777777" w:rsidR="00210E88" w:rsidRDefault="00210E88" w:rsidP="00210E88">
      <w:r>
        <w:t>Depends on TS 23.288 CR 0677</w:t>
      </w:r>
    </w:p>
    <w:p w14:paraId="41D38577" w14:textId="77777777" w:rsidR="00210E88" w:rsidRDefault="00210E88" w:rsidP="00210E88">
      <w:r>
        <w:t>Same comments as 0148 apply to 0151</w:t>
      </w:r>
    </w:p>
    <w:p w14:paraId="15B2ECE1" w14:textId="77777777" w:rsidR="00210E88" w:rsidRDefault="00210E88" w:rsidP="00210E88">
      <w:r>
        <w:t>Partha (Nokia):  comments on the name of IE</w:t>
      </w:r>
    </w:p>
    <w:p w14:paraId="28773DAC" w14:textId="77777777" w:rsidR="00210E88" w:rsidRDefault="00210E88" w:rsidP="00210E88">
      <w:r>
        <w:t>Xuefei(Huawei): provide further comments.</w:t>
      </w:r>
    </w:p>
    <w:p w14:paraId="02615FA9" w14:textId="77777777" w:rsidR="00210E88" w:rsidRDefault="00210E88" w:rsidP="00210E88">
      <w:r>
        <w:t>Maria Liang (Ericsson): r2 provided.</w:t>
      </w:r>
    </w:p>
    <w:p w14:paraId="3D3FE6CA" w14:textId="77777777" w:rsidR="00210E88" w:rsidRDefault="00210E88" w:rsidP="00210E88">
      <w:r>
        <w:t>Partha (Nokia): fine with rev</w:t>
      </w:r>
    </w:p>
    <w:p w14:paraId="7DDAEE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C3-230912</w:t>
      </w:r>
      <w:r>
        <w:rPr>
          <w:color w:val="993300"/>
          <w:u w:val="single"/>
        </w:rPr>
        <w:t>.</w:t>
      </w:r>
    </w:p>
    <w:p w14:paraId="0A3F8F54" w14:textId="7B146CB1" w:rsidR="00210E88" w:rsidRDefault="00210E88" w:rsidP="00210E88">
      <w:pPr>
        <w:rPr>
          <w:rFonts w:ascii="Arial" w:hAnsi="Arial" w:cs="Arial"/>
          <w:b/>
          <w:sz w:val="24"/>
        </w:rPr>
      </w:pPr>
      <w:r>
        <w:rPr>
          <w:rFonts w:ascii="Arial" w:hAnsi="Arial" w:cs="Arial"/>
          <w:b/>
          <w:color w:val="0000FF"/>
          <w:sz w:val="24"/>
        </w:rPr>
        <w:t>C3-230152</w:t>
      </w:r>
      <w:r>
        <w:rPr>
          <w:rFonts w:ascii="Arial" w:hAnsi="Arial" w:cs="Arial"/>
          <w:b/>
          <w:color w:val="0000FF"/>
          <w:sz w:val="24"/>
        </w:rPr>
        <w:tab/>
      </w:r>
      <w:r>
        <w:rPr>
          <w:rFonts w:ascii="Arial" w:hAnsi="Arial" w:cs="Arial"/>
          <w:b/>
          <w:sz w:val="24"/>
        </w:rPr>
        <w:t>Updates to Data Type UeMobilityInfo for UE Mobility</w:t>
      </w:r>
    </w:p>
    <w:p w14:paraId="0F9D75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CR-0108  rev  Cat: B (Rel-18)</w:t>
      </w:r>
      <w:r>
        <w:rPr>
          <w:i/>
        </w:rPr>
        <w:br/>
      </w:r>
      <w:r>
        <w:rPr>
          <w:i/>
        </w:rPr>
        <w:br/>
      </w:r>
      <w:r>
        <w:rPr>
          <w:i/>
        </w:rPr>
        <w:tab/>
      </w:r>
      <w:r>
        <w:rPr>
          <w:i/>
        </w:rPr>
        <w:tab/>
      </w:r>
      <w:r>
        <w:rPr>
          <w:i/>
        </w:rPr>
        <w:tab/>
      </w:r>
      <w:r>
        <w:rPr>
          <w:i/>
        </w:rPr>
        <w:tab/>
      </w:r>
      <w:r>
        <w:rPr>
          <w:i/>
        </w:rPr>
        <w:tab/>
        <w:t>Source: Ericsson</w:t>
      </w:r>
    </w:p>
    <w:p w14:paraId="74A2B73B" w14:textId="77777777" w:rsidR="00210E88" w:rsidRDefault="00210E88" w:rsidP="00210E88">
      <w:pPr>
        <w:rPr>
          <w:rFonts w:ascii="Arial" w:hAnsi="Arial" w:cs="Arial"/>
          <w:b/>
        </w:rPr>
      </w:pPr>
      <w:r>
        <w:rPr>
          <w:rFonts w:ascii="Arial" w:hAnsi="Arial" w:cs="Arial"/>
          <w:b/>
        </w:rPr>
        <w:t xml:space="preserve">Discussion: </w:t>
      </w:r>
    </w:p>
    <w:p w14:paraId="6DF4E7B8" w14:textId="77777777" w:rsidR="00210E88" w:rsidRDefault="00210E88" w:rsidP="00210E88">
      <w:r>
        <w:t>WI: AIMLsys</w:t>
      </w:r>
    </w:p>
    <w:p w14:paraId="7B9202C1" w14:textId="77777777" w:rsidR="00210E88" w:rsidRDefault="00210E88" w:rsidP="00210E88">
      <w:r>
        <w:t>This CR introduces backward compatible feature into OpenAPI file for Nnef_EventExposure API.</w:t>
      </w:r>
    </w:p>
    <w:p w14:paraId="02735800" w14:textId="77777777" w:rsidR="00210E88" w:rsidRDefault="00210E88" w:rsidP="00210E88">
      <w:r>
        <w:t>Depends on TS 23.288 CR 0677</w:t>
      </w:r>
    </w:p>
    <w:p w14:paraId="0DDED89C" w14:textId="77777777" w:rsidR="00210E88" w:rsidRDefault="00210E88" w:rsidP="00210E88">
      <w:r>
        <w:t>Same comments as 0151 apply to 0152</w:t>
      </w:r>
    </w:p>
    <w:p w14:paraId="651C4DE3" w14:textId="77777777" w:rsidR="00210E88" w:rsidRDefault="00210E88" w:rsidP="00210E88">
      <w:r>
        <w:t>Xuefei(Huawei): provide further comments.</w:t>
      </w:r>
    </w:p>
    <w:p w14:paraId="2D5243EC" w14:textId="77777777" w:rsidR="00210E88" w:rsidRDefault="00210E88" w:rsidP="00210E88">
      <w:r>
        <w:t>Maria Liang (Ericsson): r2 provided.</w:t>
      </w:r>
    </w:p>
    <w:p w14:paraId="2D6BACF7" w14:textId="77777777" w:rsidR="00210E88" w:rsidRDefault="00210E88" w:rsidP="00210E88">
      <w:r>
        <w:t>Partha (Nokia): fine with rev</w:t>
      </w:r>
    </w:p>
    <w:p w14:paraId="397E59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C3-230913</w:t>
      </w:r>
      <w:r>
        <w:rPr>
          <w:color w:val="993300"/>
          <w:u w:val="single"/>
        </w:rPr>
        <w:t>.</w:t>
      </w:r>
    </w:p>
    <w:p w14:paraId="599ABE02" w14:textId="57778B80" w:rsidR="00210E88" w:rsidRDefault="00210E88" w:rsidP="00210E88">
      <w:pPr>
        <w:rPr>
          <w:rFonts w:ascii="Arial" w:hAnsi="Arial" w:cs="Arial"/>
          <w:b/>
          <w:sz w:val="24"/>
        </w:rPr>
      </w:pPr>
      <w:r>
        <w:rPr>
          <w:rFonts w:ascii="Arial" w:hAnsi="Arial" w:cs="Arial"/>
          <w:b/>
          <w:color w:val="0000FF"/>
          <w:sz w:val="24"/>
        </w:rPr>
        <w:lastRenderedPageBreak/>
        <w:t>C3-230153</w:t>
      </w:r>
      <w:r>
        <w:rPr>
          <w:rFonts w:ascii="Arial" w:hAnsi="Arial" w:cs="Arial"/>
          <w:b/>
          <w:color w:val="0000FF"/>
          <w:sz w:val="24"/>
        </w:rPr>
        <w:tab/>
      </w:r>
      <w:r>
        <w:rPr>
          <w:rFonts w:ascii="Arial" w:hAnsi="Arial" w:cs="Arial"/>
          <w:b/>
          <w:sz w:val="24"/>
        </w:rPr>
        <w:t>Updates for Network Performance Analyitcs in Nnwdaf_EventsSubscription API</w:t>
      </w:r>
    </w:p>
    <w:p w14:paraId="0222B5C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CR-0630  rev  Cat: B (Rel-18)</w:t>
      </w:r>
      <w:r>
        <w:rPr>
          <w:i/>
        </w:rPr>
        <w:br/>
      </w:r>
      <w:r>
        <w:rPr>
          <w:i/>
        </w:rPr>
        <w:br/>
      </w:r>
      <w:r>
        <w:rPr>
          <w:i/>
        </w:rPr>
        <w:tab/>
      </w:r>
      <w:r>
        <w:rPr>
          <w:i/>
        </w:rPr>
        <w:tab/>
      </w:r>
      <w:r>
        <w:rPr>
          <w:i/>
        </w:rPr>
        <w:tab/>
      </w:r>
      <w:r>
        <w:rPr>
          <w:i/>
        </w:rPr>
        <w:tab/>
      </w:r>
      <w:r>
        <w:rPr>
          <w:i/>
        </w:rPr>
        <w:tab/>
        <w:t>Source: Ericsson</w:t>
      </w:r>
    </w:p>
    <w:p w14:paraId="774B8845" w14:textId="77777777" w:rsidR="00210E88" w:rsidRDefault="00210E88" w:rsidP="00210E88">
      <w:pPr>
        <w:rPr>
          <w:rFonts w:ascii="Arial" w:hAnsi="Arial" w:cs="Arial"/>
          <w:b/>
        </w:rPr>
      </w:pPr>
      <w:r>
        <w:rPr>
          <w:rFonts w:ascii="Arial" w:hAnsi="Arial" w:cs="Arial"/>
          <w:b/>
        </w:rPr>
        <w:t xml:space="preserve">Discussion: </w:t>
      </w:r>
    </w:p>
    <w:p w14:paraId="4E177C7A" w14:textId="77777777" w:rsidR="00210E88" w:rsidRDefault="00210E88" w:rsidP="00210E88">
      <w:r>
        <w:t>WI: AIMLsys</w:t>
      </w:r>
    </w:p>
    <w:p w14:paraId="3D5CA43C" w14:textId="77777777" w:rsidR="00210E88" w:rsidRDefault="00210E88" w:rsidP="00210E88">
      <w:r>
        <w:t>This CR introduces backward compatible feature into OpenAPI file for Nnwdaf_EventsSubscription API.</w:t>
      </w:r>
    </w:p>
    <w:p w14:paraId="1CC9B52B" w14:textId="77777777" w:rsidR="00210E88" w:rsidRDefault="00210E88" w:rsidP="00210E88">
      <w:r>
        <w:t>Depends on TS 23.288 CR 0608 and TS 23.288 CR 0622</w:t>
      </w:r>
    </w:p>
    <w:p w14:paraId="3AE8555B" w14:textId="77777777" w:rsidR="00210E88" w:rsidRDefault="00210E88" w:rsidP="00210E88">
      <w:r>
        <w:t>Xuefei (Huawei): feature name, prefer to use the one proposed by 0531; comments on need of traffic type of interest, average ratio.</w:t>
      </w:r>
    </w:p>
    <w:p w14:paraId="122EAB94" w14:textId="77777777" w:rsidR="00210E88" w:rsidRDefault="00210E88" w:rsidP="00210E88">
      <w:r>
        <w:t>Maria (Ericsson): will share stage 2 requirement about the parameters.</w:t>
      </w:r>
    </w:p>
    <w:p w14:paraId="74501917" w14:textId="77777777" w:rsidR="00210E88" w:rsidRDefault="00210E88" w:rsidP="00210E88">
      <w:r>
        <w:t>Partha (Nokia): comments on traffic type of interest; relativeRatio does not exist in stage 2</w:t>
      </w:r>
    </w:p>
    <w:p w14:paraId="5B0D840A" w14:textId="77777777" w:rsidR="00210E88" w:rsidRDefault="00210E88" w:rsidP="00210E88">
      <w:r>
        <w:t>Xuefei (Huawei): use the existing relativeRatio as average ratio</w:t>
      </w:r>
    </w:p>
    <w:p w14:paraId="084AC237" w14:textId="77777777" w:rsidR="00210E88" w:rsidRDefault="00210E88" w:rsidP="00210E88">
      <w:r>
        <w:t>Partha (Nokia): fine with the proposal from Huawei</w:t>
      </w:r>
    </w:p>
    <w:p w14:paraId="7E020978" w14:textId="77777777" w:rsidR="00210E88" w:rsidRDefault="00210E88" w:rsidP="00210E88">
      <w:r>
        <w:t>Partha (Nokia): more offline comments</w:t>
      </w:r>
    </w:p>
    <w:p w14:paraId="332F436A" w14:textId="77777777" w:rsidR="00210E88" w:rsidRDefault="00210E88" w:rsidP="00210E88">
      <w:r>
        <w:t>Zhenning (China Mobile): nwPerfReque -&gt; nwPerfRequs</w:t>
      </w:r>
    </w:p>
    <w:p w14:paraId="4675D800" w14:textId="77777777" w:rsidR="00210E88" w:rsidRDefault="00210E88" w:rsidP="00210E88">
      <w:r>
        <w:t>Maria Liang (Ericsson): C3-230153 r1, C3-250154 r1 and C3-230155r1 are provided</w:t>
      </w:r>
    </w:p>
    <w:p w14:paraId="4EFC3963" w14:textId="77777777" w:rsidR="00210E88" w:rsidRDefault="00210E88" w:rsidP="00210E88">
      <w:r>
        <w:t>Xuefei(Huawei): the comments are not implemented in r1.</w:t>
      </w:r>
    </w:p>
    <w:p w14:paraId="50C24AF9" w14:textId="77777777" w:rsidR="00210E88" w:rsidRDefault="00210E88" w:rsidP="00210E88">
      <w:r>
        <w:t>Zhenning (China Mobile): fine with r1s</w:t>
      </w:r>
    </w:p>
    <w:p w14:paraId="7FCC797B" w14:textId="77777777" w:rsidR="00210E88" w:rsidRDefault="00210E88" w:rsidP="00210E88">
      <w:r>
        <w:t>Partha (Nokia): comments still maintained</w:t>
      </w:r>
    </w:p>
    <w:p w14:paraId="2E8F68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F7F40" w14:textId="71FC2D6A" w:rsidR="00210E88" w:rsidRDefault="00210E88" w:rsidP="00210E88">
      <w:pPr>
        <w:rPr>
          <w:rFonts w:ascii="Arial" w:hAnsi="Arial" w:cs="Arial"/>
          <w:b/>
          <w:sz w:val="24"/>
        </w:rPr>
      </w:pPr>
      <w:r>
        <w:rPr>
          <w:rFonts w:ascii="Arial" w:hAnsi="Arial" w:cs="Arial"/>
          <w:b/>
          <w:color w:val="0000FF"/>
          <w:sz w:val="24"/>
        </w:rPr>
        <w:t>C3-230154</w:t>
      </w:r>
      <w:r>
        <w:rPr>
          <w:rFonts w:ascii="Arial" w:hAnsi="Arial" w:cs="Arial"/>
          <w:b/>
          <w:color w:val="0000FF"/>
          <w:sz w:val="24"/>
        </w:rPr>
        <w:tab/>
      </w:r>
      <w:r>
        <w:rPr>
          <w:rFonts w:ascii="Arial" w:hAnsi="Arial" w:cs="Arial"/>
          <w:b/>
          <w:sz w:val="24"/>
        </w:rPr>
        <w:t>Updates for Network Performance Analyitcs in Nnwdaf_AnalyticsInfo API</w:t>
      </w:r>
    </w:p>
    <w:p w14:paraId="6D1FD4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CR-0631  rev  Cat: B (Rel-18)</w:t>
      </w:r>
      <w:r>
        <w:rPr>
          <w:i/>
        </w:rPr>
        <w:br/>
      </w:r>
      <w:r>
        <w:rPr>
          <w:i/>
        </w:rPr>
        <w:br/>
      </w:r>
      <w:r>
        <w:rPr>
          <w:i/>
        </w:rPr>
        <w:tab/>
      </w:r>
      <w:r>
        <w:rPr>
          <w:i/>
        </w:rPr>
        <w:tab/>
      </w:r>
      <w:r>
        <w:rPr>
          <w:i/>
        </w:rPr>
        <w:tab/>
      </w:r>
      <w:r>
        <w:rPr>
          <w:i/>
        </w:rPr>
        <w:tab/>
      </w:r>
      <w:r>
        <w:rPr>
          <w:i/>
        </w:rPr>
        <w:tab/>
        <w:t>Source: Ericsson</w:t>
      </w:r>
    </w:p>
    <w:p w14:paraId="319772A4" w14:textId="77777777" w:rsidR="00210E88" w:rsidRDefault="00210E88" w:rsidP="00210E88">
      <w:pPr>
        <w:rPr>
          <w:rFonts w:ascii="Arial" w:hAnsi="Arial" w:cs="Arial"/>
          <w:b/>
        </w:rPr>
      </w:pPr>
      <w:r>
        <w:rPr>
          <w:rFonts w:ascii="Arial" w:hAnsi="Arial" w:cs="Arial"/>
          <w:b/>
        </w:rPr>
        <w:t xml:space="preserve">Discussion: </w:t>
      </w:r>
    </w:p>
    <w:p w14:paraId="4E8F283D" w14:textId="77777777" w:rsidR="00210E88" w:rsidRDefault="00210E88" w:rsidP="00210E88">
      <w:r>
        <w:t>WI: AIMLsys</w:t>
      </w:r>
    </w:p>
    <w:p w14:paraId="6D3C3934" w14:textId="77777777" w:rsidR="00210E88" w:rsidRDefault="00210E88" w:rsidP="00210E88">
      <w:r>
        <w:t>This CR introduces backward compatible feature into OpenAPI file for Nnwdaf_AnalyticsInfo API.</w:t>
      </w:r>
    </w:p>
    <w:p w14:paraId="46EA83D0" w14:textId="77777777" w:rsidR="00210E88" w:rsidRDefault="00210E88" w:rsidP="00210E88">
      <w:r>
        <w:t>Depends on TS 23.288 CR 0608 and TS 23.288 CR 0622</w:t>
      </w:r>
    </w:p>
    <w:p w14:paraId="11FA7E38" w14:textId="77777777" w:rsidR="00210E88" w:rsidRDefault="00210E88" w:rsidP="00210E88">
      <w:r>
        <w:t>Xuefei (Huawei): only need to define for traffic type of interest, no need for others</w:t>
      </w:r>
    </w:p>
    <w:p w14:paraId="71612F38" w14:textId="77777777" w:rsidR="00210E88" w:rsidRDefault="00210E88" w:rsidP="00210E88">
      <w:r>
        <w:t>Maria Liang (Ericsson): C3-230153 r1, C3-250154 r1 and C3-230155r1 are provided</w:t>
      </w:r>
    </w:p>
    <w:p w14:paraId="74025024" w14:textId="77777777" w:rsidR="00210E88" w:rsidRDefault="00210E88" w:rsidP="00210E88">
      <w:r>
        <w:t>Xuefei(Huawei): the comments are not implemented in r1.</w:t>
      </w:r>
    </w:p>
    <w:p w14:paraId="56DE2D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7200F" w14:textId="04730276" w:rsidR="00210E88" w:rsidRDefault="00210E88" w:rsidP="00210E88">
      <w:pPr>
        <w:rPr>
          <w:rFonts w:ascii="Arial" w:hAnsi="Arial" w:cs="Arial"/>
          <w:b/>
          <w:sz w:val="24"/>
        </w:rPr>
      </w:pPr>
      <w:r>
        <w:rPr>
          <w:rFonts w:ascii="Arial" w:hAnsi="Arial" w:cs="Arial"/>
          <w:b/>
          <w:color w:val="0000FF"/>
          <w:sz w:val="24"/>
        </w:rPr>
        <w:t>C3-230155</w:t>
      </w:r>
      <w:r>
        <w:rPr>
          <w:rFonts w:ascii="Arial" w:hAnsi="Arial" w:cs="Arial"/>
          <w:b/>
          <w:color w:val="0000FF"/>
          <w:sz w:val="24"/>
        </w:rPr>
        <w:tab/>
      </w:r>
      <w:r>
        <w:rPr>
          <w:rFonts w:ascii="Arial" w:hAnsi="Arial" w:cs="Arial"/>
          <w:b/>
          <w:sz w:val="24"/>
        </w:rPr>
        <w:t>Updates for Network Performance Analyitcs in AnalyticsExposure API</w:t>
      </w:r>
    </w:p>
    <w:p w14:paraId="7EDC5706"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CR-0783  rev  Cat: B (Rel-18)</w:t>
      </w:r>
      <w:r>
        <w:rPr>
          <w:i/>
        </w:rPr>
        <w:br/>
      </w:r>
      <w:r>
        <w:rPr>
          <w:i/>
        </w:rPr>
        <w:br/>
      </w:r>
      <w:r>
        <w:rPr>
          <w:i/>
        </w:rPr>
        <w:tab/>
      </w:r>
      <w:r>
        <w:rPr>
          <w:i/>
        </w:rPr>
        <w:tab/>
      </w:r>
      <w:r>
        <w:rPr>
          <w:i/>
        </w:rPr>
        <w:tab/>
      </w:r>
      <w:r>
        <w:rPr>
          <w:i/>
        </w:rPr>
        <w:tab/>
      </w:r>
      <w:r>
        <w:rPr>
          <w:i/>
        </w:rPr>
        <w:tab/>
        <w:t>Source: Ericsson</w:t>
      </w:r>
    </w:p>
    <w:p w14:paraId="2FAF9C8A" w14:textId="77777777" w:rsidR="00210E88" w:rsidRDefault="00210E88" w:rsidP="00210E88">
      <w:pPr>
        <w:rPr>
          <w:rFonts w:ascii="Arial" w:hAnsi="Arial" w:cs="Arial"/>
          <w:b/>
        </w:rPr>
      </w:pPr>
      <w:r>
        <w:rPr>
          <w:rFonts w:ascii="Arial" w:hAnsi="Arial" w:cs="Arial"/>
          <w:b/>
        </w:rPr>
        <w:t xml:space="preserve">Discussion: </w:t>
      </w:r>
    </w:p>
    <w:p w14:paraId="698C1F3E" w14:textId="77777777" w:rsidR="00210E88" w:rsidRDefault="00210E88" w:rsidP="00210E88">
      <w:r>
        <w:t>WI: AIMLsys</w:t>
      </w:r>
    </w:p>
    <w:p w14:paraId="307614AA" w14:textId="77777777" w:rsidR="00210E88" w:rsidRDefault="00210E88" w:rsidP="00210E88">
      <w:r>
        <w:t>This CR introduces backward compatible feature into OpenAPI file for AnalyticsExposure API.</w:t>
      </w:r>
    </w:p>
    <w:p w14:paraId="49638DBA" w14:textId="77777777" w:rsidR="00210E88" w:rsidRDefault="00210E88" w:rsidP="00210E88">
      <w:r>
        <w:t>Depends on TS 23.288 CR 0608 and TS 23.288 CR 0622</w:t>
      </w:r>
    </w:p>
    <w:p w14:paraId="542508E3" w14:textId="77777777" w:rsidR="00210E88" w:rsidRDefault="00210E88" w:rsidP="00210E88">
      <w:r>
        <w:t>Same comments as 0154 appy</w:t>
      </w:r>
    </w:p>
    <w:p w14:paraId="609368B6" w14:textId="77777777" w:rsidR="00210E88" w:rsidRDefault="00210E88" w:rsidP="00210E88">
      <w:r>
        <w:t>Maria Liang (Ericsson): C3-230153 r1, C3-250154 r1 and C3-230155r1 are provided</w:t>
      </w:r>
    </w:p>
    <w:p w14:paraId="2FF9F01D" w14:textId="77777777" w:rsidR="00210E88" w:rsidRDefault="00210E88" w:rsidP="00210E88">
      <w:r>
        <w:t>Xuefei(Huawei): the comments are not implemented in r1.</w:t>
      </w:r>
    </w:p>
    <w:p w14:paraId="637829A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21154" w14:textId="7540B60A" w:rsidR="00210E88" w:rsidRDefault="00210E88" w:rsidP="00210E88">
      <w:pPr>
        <w:rPr>
          <w:rFonts w:ascii="Arial" w:hAnsi="Arial" w:cs="Arial"/>
          <w:b/>
          <w:sz w:val="24"/>
        </w:rPr>
      </w:pPr>
      <w:r>
        <w:rPr>
          <w:rFonts w:ascii="Arial" w:hAnsi="Arial" w:cs="Arial"/>
          <w:b/>
          <w:color w:val="0000FF"/>
          <w:sz w:val="24"/>
        </w:rPr>
        <w:t>C3-230584</w:t>
      </w:r>
      <w:r>
        <w:rPr>
          <w:rFonts w:ascii="Arial" w:hAnsi="Arial" w:cs="Arial"/>
          <w:b/>
          <w:color w:val="0000FF"/>
          <w:sz w:val="24"/>
        </w:rPr>
        <w:tab/>
      </w:r>
      <w:r>
        <w:rPr>
          <w:rFonts w:ascii="Arial" w:hAnsi="Arial" w:cs="Arial"/>
          <w:b/>
          <w:sz w:val="24"/>
        </w:rPr>
        <w:t>Work plan for CT3 aspects of System Support for AI/ML-based Services</w:t>
      </w:r>
    </w:p>
    <w:p w14:paraId="63244088"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0F7022B" w14:textId="77777777" w:rsidR="00210E88" w:rsidRDefault="00210E88" w:rsidP="00210E88">
      <w:pPr>
        <w:rPr>
          <w:rFonts w:ascii="Arial" w:hAnsi="Arial" w:cs="Arial"/>
          <w:b/>
        </w:rPr>
      </w:pPr>
      <w:r>
        <w:rPr>
          <w:rFonts w:ascii="Arial" w:hAnsi="Arial" w:cs="Arial"/>
          <w:b/>
        </w:rPr>
        <w:t xml:space="preserve">Discussion: </w:t>
      </w:r>
    </w:p>
    <w:p w14:paraId="2BDB2F6D" w14:textId="77777777" w:rsidR="00210E88" w:rsidRDefault="00210E88" w:rsidP="00210E88">
      <w:r>
        <w:t>WI: AIMLsys</w:t>
      </w:r>
    </w:p>
    <w:p w14:paraId="08D53D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49A17" w14:textId="08CC445C" w:rsidR="00210E88" w:rsidRDefault="00210E88" w:rsidP="00210E88">
      <w:pPr>
        <w:rPr>
          <w:rFonts w:ascii="Arial" w:hAnsi="Arial" w:cs="Arial"/>
          <w:b/>
          <w:sz w:val="24"/>
        </w:rPr>
      </w:pPr>
      <w:r>
        <w:rPr>
          <w:rFonts w:ascii="Arial" w:hAnsi="Arial" w:cs="Arial"/>
          <w:b/>
          <w:color w:val="0000FF"/>
          <w:sz w:val="24"/>
        </w:rPr>
        <w:t>C3-230741</w:t>
      </w:r>
      <w:r>
        <w:rPr>
          <w:rFonts w:ascii="Arial" w:hAnsi="Arial" w:cs="Arial"/>
          <w:b/>
          <w:color w:val="0000FF"/>
          <w:sz w:val="24"/>
        </w:rPr>
        <w:tab/>
      </w:r>
      <w:r>
        <w:rPr>
          <w:rFonts w:ascii="Arial" w:hAnsi="Arial" w:cs="Arial"/>
          <w:b/>
          <w:sz w:val="24"/>
        </w:rPr>
        <w:t>Update to Data Type PerformanceData for DN Performance</w:t>
      </w:r>
    </w:p>
    <w:p w14:paraId="0949F0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CR-0094  rev 1 Cat: B (Rel-18)</w:t>
      </w:r>
      <w:r>
        <w:rPr>
          <w:i/>
        </w:rPr>
        <w:br/>
      </w:r>
      <w:r>
        <w:rPr>
          <w:i/>
        </w:rPr>
        <w:br/>
      </w:r>
      <w:r>
        <w:rPr>
          <w:i/>
        </w:rPr>
        <w:tab/>
      </w:r>
      <w:r>
        <w:rPr>
          <w:i/>
        </w:rPr>
        <w:tab/>
      </w:r>
      <w:r>
        <w:rPr>
          <w:i/>
        </w:rPr>
        <w:tab/>
      </w:r>
      <w:r>
        <w:rPr>
          <w:i/>
        </w:rPr>
        <w:tab/>
      </w:r>
      <w:r>
        <w:rPr>
          <w:i/>
        </w:rPr>
        <w:tab/>
        <w:t>Source: Ericsson</w:t>
      </w:r>
    </w:p>
    <w:p w14:paraId="6927623D" w14:textId="77777777" w:rsidR="00210E88" w:rsidRDefault="00210E88" w:rsidP="00210E88">
      <w:pPr>
        <w:rPr>
          <w:color w:val="808080"/>
        </w:rPr>
      </w:pPr>
      <w:r>
        <w:rPr>
          <w:color w:val="808080"/>
        </w:rPr>
        <w:t>(Replaces C3-230146)</w:t>
      </w:r>
    </w:p>
    <w:p w14:paraId="52DF6F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7207E" w14:textId="7F015E01" w:rsidR="00210E88" w:rsidRDefault="00210E88" w:rsidP="00210E88">
      <w:pPr>
        <w:rPr>
          <w:rFonts w:ascii="Arial" w:hAnsi="Arial" w:cs="Arial"/>
          <w:b/>
          <w:sz w:val="24"/>
        </w:rPr>
      </w:pPr>
      <w:r>
        <w:rPr>
          <w:rFonts w:ascii="Arial" w:hAnsi="Arial" w:cs="Arial"/>
          <w:b/>
          <w:color w:val="0000FF"/>
          <w:sz w:val="24"/>
        </w:rPr>
        <w:t>C3-230783</w:t>
      </w:r>
      <w:r>
        <w:rPr>
          <w:rFonts w:ascii="Arial" w:hAnsi="Arial" w:cs="Arial"/>
          <w:b/>
          <w:color w:val="0000FF"/>
          <w:sz w:val="24"/>
        </w:rPr>
        <w:tab/>
      </w:r>
      <w:r>
        <w:rPr>
          <w:rFonts w:ascii="Arial" w:hAnsi="Arial" w:cs="Arial"/>
          <w:b/>
          <w:sz w:val="24"/>
        </w:rPr>
        <w:t>LS on API enhancement for GMEC services and AIMLSys services</w:t>
      </w:r>
    </w:p>
    <w:p w14:paraId="22FF6AF6"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6E787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046CB" w14:textId="7F3F6CEB" w:rsidR="00210E88" w:rsidRDefault="00210E88" w:rsidP="00210E88">
      <w:pPr>
        <w:rPr>
          <w:rFonts w:ascii="Arial" w:hAnsi="Arial" w:cs="Arial"/>
          <w:b/>
          <w:sz w:val="24"/>
        </w:rPr>
      </w:pPr>
      <w:r>
        <w:rPr>
          <w:rFonts w:ascii="Arial" w:hAnsi="Arial" w:cs="Arial"/>
          <w:b/>
          <w:color w:val="0000FF"/>
          <w:sz w:val="24"/>
        </w:rPr>
        <w:t>C3-230905</w:t>
      </w:r>
      <w:r>
        <w:rPr>
          <w:rFonts w:ascii="Arial" w:hAnsi="Arial" w:cs="Arial"/>
          <w:b/>
          <w:color w:val="0000FF"/>
          <w:sz w:val="24"/>
        </w:rPr>
        <w:tab/>
      </w:r>
      <w:r>
        <w:rPr>
          <w:rFonts w:ascii="Arial" w:hAnsi="Arial" w:cs="Arial"/>
          <w:b/>
          <w:sz w:val="24"/>
        </w:rPr>
        <w:t>Update to Data Type PerformanceDataInfo for DN Performance</w:t>
      </w:r>
    </w:p>
    <w:p w14:paraId="59327E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CR-0107  rev 1 Cat: B (Rel-18)</w:t>
      </w:r>
      <w:r>
        <w:rPr>
          <w:i/>
        </w:rPr>
        <w:br/>
      </w:r>
      <w:r>
        <w:rPr>
          <w:i/>
        </w:rPr>
        <w:br/>
      </w:r>
      <w:r>
        <w:rPr>
          <w:i/>
        </w:rPr>
        <w:tab/>
      </w:r>
      <w:r>
        <w:rPr>
          <w:i/>
        </w:rPr>
        <w:tab/>
      </w:r>
      <w:r>
        <w:rPr>
          <w:i/>
        </w:rPr>
        <w:tab/>
      </w:r>
      <w:r>
        <w:rPr>
          <w:i/>
        </w:rPr>
        <w:tab/>
      </w:r>
      <w:r>
        <w:rPr>
          <w:i/>
        </w:rPr>
        <w:tab/>
        <w:t>Source: Ericsson</w:t>
      </w:r>
    </w:p>
    <w:p w14:paraId="7D36FB19" w14:textId="77777777" w:rsidR="00210E88" w:rsidRDefault="00210E88" w:rsidP="00210E88">
      <w:pPr>
        <w:rPr>
          <w:color w:val="808080"/>
        </w:rPr>
      </w:pPr>
      <w:r>
        <w:rPr>
          <w:color w:val="808080"/>
        </w:rPr>
        <w:t>(Replaces C3-230147)</w:t>
      </w:r>
    </w:p>
    <w:p w14:paraId="7CFA2F6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27B37" w14:textId="09F500D1" w:rsidR="00210E88" w:rsidRDefault="00210E88" w:rsidP="00210E88">
      <w:pPr>
        <w:rPr>
          <w:rFonts w:ascii="Arial" w:hAnsi="Arial" w:cs="Arial"/>
          <w:b/>
          <w:sz w:val="24"/>
        </w:rPr>
      </w:pPr>
      <w:r>
        <w:rPr>
          <w:rFonts w:ascii="Arial" w:hAnsi="Arial" w:cs="Arial"/>
          <w:b/>
          <w:color w:val="0000FF"/>
          <w:sz w:val="24"/>
        </w:rPr>
        <w:t>C3-230906</w:t>
      </w:r>
      <w:r>
        <w:rPr>
          <w:rFonts w:ascii="Arial" w:hAnsi="Arial" w:cs="Arial"/>
          <w:b/>
          <w:color w:val="0000FF"/>
          <w:sz w:val="24"/>
        </w:rPr>
        <w:tab/>
      </w:r>
      <w:r>
        <w:rPr>
          <w:rFonts w:ascii="Arial" w:hAnsi="Arial" w:cs="Arial"/>
          <w:b/>
          <w:sz w:val="24"/>
        </w:rPr>
        <w:t>Updates for DN performance of Group UEs in Nnwdaf_EventsSubscription API</w:t>
      </w:r>
    </w:p>
    <w:p w14:paraId="0225EEC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CR-0626  rev 1 Cat: B (Rel-18)</w:t>
      </w:r>
      <w:r>
        <w:rPr>
          <w:i/>
        </w:rPr>
        <w:br/>
      </w:r>
      <w:r>
        <w:rPr>
          <w:i/>
        </w:rPr>
        <w:br/>
      </w:r>
      <w:r>
        <w:rPr>
          <w:i/>
        </w:rPr>
        <w:tab/>
      </w:r>
      <w:r>
        <w:rPr>
          <w:i/>
        </w:rPr>
        <w:tab/>
      </w:r>
      <w:r>
        <w:rPr>
          <w:i/>
        </w:rPr>
        <w:tab/>
      </w:r>
      <w:r>
        <w:rPr>
          <w:i/>
        </w:rPr>
        <w:tab/>
      </w:r>
      <w:r>
        <w:rPr>
          <w:i/>
        </w:rPr>
        <w:tab/>
        <w:t>Source: Ericsson, Huawei, China Mobile</w:t>
      </w:r>
    </w:p>
    <w:p w14:paraId="24390D7A" w14:textId="77777777" w:rsidR="00210E88" w:rsidRDefault="00210E88" w:rsidP="00210E88">
      <w:pPr>
        <w:rPr>
          <w:color w:val="808080"/>
        </w:rPr>
      </w:pPr>
      <w:r>
        <w:rPr>
          <w:color w:val="808080"/>
        </w:rPr>
        <w:t>(Replaces C3-230143)</w:t>
      </w:r>
    </w:p>
    <w:p w14:paraId="1F2628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D1A3C" w14:textId="6E49BB6F" w:rsidR="00210E88" w:rsidRDefault="00210E88" w:rsidP="00210E88">
      <w:pPr>
        <w:rPr>
          <w:rFonts w:ascii="Arial" w:hAnsi="Arial" w:cs="Arial"/>
          <w:b/>
          <w:sz w:val="24"/>
        </w:rPr>
      </w:pPr>
      <w:r>
        <w:rPr>
          <w:rFonts w:ascii="Arial" w:hAnsi="Arial" w:cs="Arial"/>
          <w:b/>
          <w:color w:val="0000FF"/>
          <w:sz w:val="24"/>
        </w:rPr>
        <w:t>C3-230912</w:t>
      </w:r>
      <w:r>
        <w:rPr>
          <w:rFonts w:ascii="Arial" w:hAnsi="Arial" w:cs="Arial"/>
          <w:b/>
          <w:color w:val="0000FF"/>
          <w:sz w:val="24"/>
        </w:rPr>
        <w:tab/>
      </w:r>
      <w:r>
        <w:rPr>
          <w:rFonts w:ascii="Arial" w:hAnsi="Arial" w:cs="Arial"/>
          <w:b/>
          <w:sz w:val="24"/>
        </w:rPr>
        <w:t>Updates to Data Type UeMobilityCollection for UE Mobility</w:t>
      </w:r>
    </w:p>
    <w:p w14:paraId="4A684B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CR-0095  rev 1 Cat: B (Rel-18)</w:t>
      </w:r>
      <w:r>
        <w:rPr>
          <w:i/>
        </w:rPr>
        <w:br/>
      </w:r>
      <w:r>
        <w:rPr>
          <w:i/>
        </w:rPr>
        <w:br/>
      </w:r>
      <w:r>
        <w:rPr>
          <w:i/>
        </w:rPr>
        <w:tab/>
      </w:r>
      <w:r>
        <w:rPr>
          <w:i/>
        </w:rPr>
        <w:tab/>
      </w:r>
      <w:r>
        <w:rPr>
          <w:i/>
        </w:rPr>
        <w:tab/>
      </w:r>
      <w:r>
        <w:rPr>
          <w:i/>
        </w:rPr>
        <w:tab/>
      </w:r>
      <w:r>
        <w:rPr>
          <w:i/>
        </w:rPr>
        <w:tab/>
        <w:t>Source: Ericsson</w:t>
      </w:r>
    </w:p>
    <w:p w14:paraId="1756E478" w14:textId="77777777" w:rsidR="00210E88" w:rsidRDefault="00210E88" w:rsidP="00210E88">
      <w:pPr>
        <w:rPr>
          <w:color w:val="808080"/>
        </w:rPr>
      </w:pPr>
      <w:r>
        <w:rPr>
          <w:color w:val="808080"/>
        </w:rPr>
        <w:t>(Replaces C3-230151)</w:t>
      </w:r>
    </w:p>
    <w:p w14:paraId="635005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8823E" w14:textId="007C86A1" w:rsidR="00210E88" w:rsidRDefault="00210E88" w:rsidP="00210E88">
      <w:pPr>
        <w:rPr>
          <w:rFonts w:ascii="Arial" w:hAnsi="Arial" w:cs="Arial"/>
          <w:b/>
          <w:sz w:val="24"/>
        </w:rPr>
      </w:pPr>
      <w:r>
        <w:rPr>
          <w:rFonts w:ascii="Arial" w:hAnsi="Arial" w:cs="Arial"/>
          <w:b/>
          <w:color w:val="0000FF"/>
          <w:sz w:val="24"/>
        </w:rPr>
        <w:t>C3-230913</w:t>
      </w:r>
      <w:r>
        <w:rPr>
          <w:rFonts w:ascii="Arial" w:hAnsi="Arial" w:cs="Arial"/>
          <w:b/>
          <w:color w:val="0000FF"/>
          <w:sz w:val="24"/>
        </w:rPr>
        <w:tab/>
      </w:r>
      <w:r>
        <w:rPr>
          <w:rFonts w:ascii="Arial" w:hAnsi="Arial" w:cs="Arial"/>
          <w:b/>
          <w:sz w:val="24"/>
        </w:rPr>
        <w:t>Updates to Data Type UeMobilityInfo for UE Mobility</w:t>
      </w:r>
    </w:p>
    <w:p w14:paraId="0EAE0C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CR-0108  rev 1 Cat: B (Rel-18)</w:t>
      </w:r>
      <w:r>
        <w:rPr>
          <w:i/>
        </w:rPr>
        <w:br/>
      </w:r>
      <w:r>
        <w:rPr>
          <w:i/>
        </w:rPr>
        <w:br/>
      </w:r>
      <w:r>
        <w:rPr>
          <w:i/>
        </w:rPr>
        <w:tab/>
      </w:r>
      <w:r>
        <w:rPr>
          <w:i/>
        </w:rPr>
        <w:tab/>
      </w:r>
      <w:r>
        <w:rPr>
          <w:i/>
        </w:rPr>
        <w:tab/>
      </w:r>
      <w:r>
        <w:rPr>
          <w:i/>
        </w:rPr>
        <w:tab/>
      </w:r>
      <w:r>
        <w:rPr>
          <w:i/>
        </w:rPr>
        <w:tab/>
        <w:t>Source: Ericsson</w:t>
      </w:r>
    </w:p>
    <w:p w14:paraId="37B75029" w14:textId="77777777" w:rsidR="00210E88" w:rsidRDefault="00210E88" w:rsidP="00210E88">
      <w:pPr>
        <w:rPr>
          <w:color w:val="808080"/>
        </w:rPr>
      </w:pPr>
      <w:r>
        <w:rPr>
          <w:color w:val="808080"/>
        </w:rPr>
        <w:t>(Replaces C3-230152)</w:t>
      </w:r>
    </w:p>
    <w:p w14:paraId="4685CC9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6E8B5" w14:textId="77777777" w:rsidR="00210E88" w:rsidRDefault="00210E88" w:rsidP="00210E88">
      <w:pPr>
        <w:pStyle w:val="Heading3"/>
      </w:pPr>
      <w:bookmarkStart w:id="154" w:name="_Toc129359614"/>
      <w:r>
        <w:t>18.34</w:t>
      </w:r>
      <w:r>
        <w:tab/>
        <w:t>Architecture Enhancements for XR and media services [XRM]</w:t>
      </w:r>
      <w:bookmarkEnd w:id="154"/>
    </w:p>
    <w:p w14:paraId="444580EA" w14:textId="7BAC0423" w:rsidR="00210E88" w:rsidRDefault="00210E88" w:rsidP="00210E88">
      <w:pPr>
        <w:rPr>
          <w:rFonts w:ascii="Arial" w:hAnsi="Arial" w:cs="Arial"/>
          <w:b/>
          <w:sz w:val="24"/>
        </w:rPr>
      </w:pPr>
      <w:r>
        <w:rPr>
          <w:rFonts w:ascii="Arial" w:hAnsi="Arial" w:cs="Arial"/>
          <w:b/>
          <w:color w:val="0000FF"/>
          <w:sz w:val="24"/>
        </w:rPr>
        <w:t>C3-230387</w:t>
      </w:r>
      <w:r>
        <w:rPr>
          <w:rFonts w:ascii="Arial" w:hAnsi="Arial" w:cs="Arial"/>
          <w:b/>
          <w:color w:val="0000FF"/>
          <w:sz w:val="24"/>
        </w:rPr>
        <w:tab/>
      </w:r>
      <w:r>
        <w:rPr>
          <w:rFonts w:ascii="Arial" w:hAnsi="Arial" w:cs="Arial"/>
          <w:b/>
          <w:sz w:val="24"/>
        </w:rPr>
        <w:t>Support of Nnef_AFsessionWithQoS_Create service update for Multi-Model service XR and Media Services</w:t>
      </w:r>
    </w:p>
    <w:p w14:paraId="3F650A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CR-0817  rev  Cat: B (Rel-18)</w:t>
      </w:r>
      <w:r>
        <w:rPr>
          <w:i/>
        </w:rPr>
        <w:br/>
      </w:r>
      <w:r>
        <w:rPr>
          <w:i/>
        </w:rPr>
        <w:br/>
      </w:r>
      <w:r>
        <w:rPr>
          <w:i/>
        </w:rPr>
        <w:tab/>
      </w:r>
      <w:r>
        <w:rPr>
          <w:i/>
        </w:rPr>
        <w:tab/>
      </w:r>
      <w:r>
        <w:rPr>
          <w:i/>
        </w:rPr>
        <w:tab/>
      </w:r>
      <w:r>
        <w:rPr>
          <w:i/>
        </w:rPr>
        <w:tab/>
      </w:r>
      <w:r>
        <w:rPr>
          <w:i/>
        </w:rPr>
        <w:tab/>
        <w:t>Source: Nokia, Nokia Shanghai Bell</w:t>
      </w:r>
    </w:p>
    <w:p w14:paraId="13DA80EE" w14:textId="77777777" w:rsidR="00210E88" w:rsidRDefault="00210E88" w:rsidP="00210E88">
      <w:pPr>
        <w:rPr>
          <w:rFonts w:ascii="Arial" w:hAnsi="Arial" w:cs="Arial"/>
          <w:b/>
        </w:rPr>
      </w:pPr>
      <w:r>
        <w:rPr>
          <w:rFonts w:ascii="Arial" w:hAnsi="Arial" w:cs="Arial"/>
          <w:b/>
        </w:rPr>
        <w:t xml:space="preserve">Discussion: </w:t>
      </w:r>
    </w:p>
    <w:p w14:paraId="106B5431" w14:textId="77777777" w:rsidR="00210E88" w:rsidRDefault="00210E88" w:rsidP="00210E88">
      <w:r>
        <w:t>Incomplete filed of Proposed change affects in the cover page. Incomplete fields of Other specs, affected and (show related CRs) in the cover page</w:t>
      </w:r>
    </w:p>
    <w:p w14:paraId="37D76DA3" w14:textId="77777777" w:rsidR="00210E88" w:rsidRDefault="00210E88" w:rsidP="00210E88">
      <w:r>
        <w:t>WI: XRM</w:t>
      </w:r>
    </w:p>
    <w:p w14:paraId="38650357" w14:textId="77777777" w:rsidR="00210E88" w:rsidRDefault="00210E88" w:rsidP="00210E88">
      <w:r>
        <w:t xml:space="preserve">Xuefei (Huawei): feature name misaligned and comments about QoS Monitoring Parameter(s). </w:t>
      </w:r>
    </w:p>
    <w:p w14:paraId="3EEC9F06" w14:textId="77777777" w:rsidR="00210E88" w:rsidRDefault="00210E88" w:rsidP="00210E88">
      <w:r>
        <w:t>Fuen (Ericsson): prefer to a new feature name to be more precisely; still ongoing discussion about QoS Monitoring Parameter(s), prefer to remove it for the time being.</w:t>
      </w:r>
    </w:p>
    <w:p w14:paraId="34BADCDA" w14:textId="77777777" w:rsidR="00210E88" w:rsidRDefault="00210E88" w:rsidP="00210E88">
      <w:r>
        <w:t>Zhenning (China Mobile): need to follow the latest status in stage 2</w:t>
      </w:r>
    </w:p>
    <w:p w14:paraId="264F0024" w14:textId="77777777" w:rsidR="00210E88" w:rsidRDefault="00210E88" w:rsidP="00210E88">
      <w:r>
        <w:t xml:space="preserve">Maria (Ericsson): add dependency of stage 2 CRs agreed on Jan. </w:t>
      </w:r>
    </w:p>
    <w:p w14:paraId="0B1A456B" w14:textId="77777777" w:rsidR="00210E88" w:rsidRDefault="00210E88" w:rsidP="00210E88">
      <w:r>
        <w:t>Xiaojian (ZTE): confused about the contribute name</w:t>
      </w:r>
    </w:p>
    <w:p w14:paraId="534DDB1C" w14:textId="77777777" w:rsidR="00210E88" w:rsidRDefault="00210E88" w:rsidP="00210E88">
      <w:r>
        <w:t>Maria (Ericsson): shorten the attribute name</w:t>
      </w:r>
    </w:p>
    <w:p w14:paraId="6DE5B7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C3-230897</w:t>
      </w:r>
      <w:r>
        <w:rPr>
          <w:color w:val="993300"/>
          <w:u w:val="single"/>
        </w:rPr>
        <w:t>.</w:t>
      </w:r>
    </w:p>
    <w:p w14:paraId="1127BB64" w14:textId="72847E2A" w:rsidR="00210E88" w:rsidRDefault="00210E88" w:rsidP="00210E88">
      <w:pPr>
        <w:rPr>
          <w:rFonts w:ascii="Arial" w:hAnsi="Arial" w:cs="Arial"/>
          <w:b/>
          <w:sz w:val="24"/>
        </w:rPr>
      </w:pPr>
      <w:r>
        <w:rPr>
          <w:rFonts w:ascii="Arial" w:hAnsi="Arial" w:cs="Arial"/>
          <w:b/>
          <w:color w:val="0000FF"/>
          <w:sz w:val="24"/>
        </w:rPr>
        <w:t>C3-230388</w:t>
      </w:r>
      <w:r>
        <w:rPr>
          <w:rFonts w:ascii="Arial" w:hAnsi="Arial" w:cs="Arial"/>
          <w:b/>
          <w:color w:val="0000FF"/>
          <w:sz w:val="24"/>
        </w:rPr>
        <w:tab/>
      </w:r>
      <w:r>
        <w:rPr>
          <w:rFonts w:ascii="Arial" w:hAnsi="Arial" w:cs="Arial"/>
          <w:b/>
          <w:sz w:val="24"/>
        </w:rPr>
        <w:t>Support of Nnef_AFsessionWithQoS_Create service update for Multi-Model service XR and Media Services</w:t>
      </w:r>
    </w:p>
    <w:p w14:paraId="1A82246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CR-0652  rev  Cat: B (Rel-18)</w:t>
      </w:r>
      <w:r>
        <w:rPr>
          <w:i/>
        </w:rPr>
        <w:br/>
      </w:r>
      <w:r>
        <w:rPr>
          <w:i/>
        </w:rPr>
        <w:br/>
      </w:r>
      <w:r>
        <w:rPr>
          <w:i/>
        </w:rPr>
        <w:tab/>
      </w:r>
      <w:r>
        <w:rPr>
          <w:i/>
        </w:rPr>
        <w:tab/>
      </w:r>
      <w:r>
        <w:rPr>
          <w:i/>
        </w:rPr>
        <w:tab/>
      </w:r>
      <w:r>
        <w:rPr>
          <w:i/>
        </w:rPr>
        <w:tab/>
      </w:r>
      <w:r>
        <w:rPr>
          <w:i/>
        </w:rPr>
        <w:tab/>
        <w:t>Source: Nokia, Nokia Shanghai Bell</w:t>
      </w:r>
    </w:p>
    <w:p w14:paraId="41FBF407" w14:textId="77777777" w:rsidR="00210E88" w:rsidRDefault="00210E88" w:rsidP="00210E88">
      <w:pPr>
        <w:rPr>
          <w:rFonts w:ascii="Arial" w:hAnsi="Arial" w:cs="Arial"/>
          <w:b/>
        </w:rPr>
      </w:pPr>
      <w:r>
        <w:rPr>
          <w:rFonts w:ascii="Arial" w:hAnsi="Arial" w:cs="Arial"/>
          <w:b/>
        </w:rPr>
        <w:t xml:space="preserve">Discussion: </w:t>
      </w:r>
    </w:p>
    <w:p w14:paraId="5EEC1022" w14:textId="77777777" w:rsidR="00210E88" w:rsidRDefault="00210E88" w:rsidP="00210E88">
      <w:r>
        <w:t>Incomplete filed of Proposed change affects in the cover page. Incomplete fields of Other specs, affected and (show related CRs) in the cover page</w:t>
      </w:r>
    </w:p>
    <w:p w14:paraId="5A379D44" w14:textId="77777777" w:rsidR="00210E88" w:rsidRDefault="00210E88" w:rsidP="00210E88">
      <w:r>
        <w:t>WI: XRM</w:t>
      </w:r>
    </w:p>
    <w:p w14:paraId="6498584A" w14:textId="77777777" w:rsidR="00210E88" w:rsidRDefault="00210E88" w:rsidP="00210E88">
      <w:r>
        <w:t>Abdessamad (Huawei): feature name starts with XRM_</w:t>
      </w:r>
    </w:p>
    <w:p w14:paraId="1E5D43E1" w14:textId="77777777" w:rsidR="00210E88" w:rsidRDefault="00210E88" w:rsidP="00210E88">
      <w:r>
        <w:t>Fuen (Ericsson): no need to associated with XRM</w:t>
      </w:r>
    </w:p>
    <w:p w14:paraId="7EE55388" w14:textId="77777777" w:rsidR="00210E88" w:rsidRDefault="00210E88" w:rsidP="00210E88">
      <w:r>
        <w:t>Zhenning (China Mobile): share the same view with Ericsson</w:t>
      </w:r>
    </w:p>
    <w:p w14:paraId="49EB2461" w14:textId="77777777" w:rsidR="00210E88" w:rsidRDefault="00210E88" w:rsidP="00210E88">
      <w:r>
        <w:t>Abdessamad (Huawei): if the feature applies to multiple WIs, agree not to related with the dedicated WI but a generic one. Otherwise, should related with associated with WI</w:t>
      </w:r>
    </w:p>
    <w:p w14:paraId="6BAF88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C3-230898</w:t>
      </w:r>
      <w:r>
        <w:rPr>
          <w:color w:val="993300"/>
          <w:u w:val="single"/>
        </w:rPr>
        <w:t>.</w:t>
      </w:r>
    </w:p>
    <w:p w14:paraId="5FE8F4FC" w14:textId="4806BD95" w:rsidR="00210E88" w:rsidRDefault="00210E88" w:rsidP="00210E88">
      <w:pPr>
        <w:rPr>
          <w:rFonts w:ascii="Arial" w:hAnsi="Arial" w:cs="Arial"/>
          <w:b/>
          <w:sz w:val="24"/>
        </w:rPr>
      </w:pPr>
      <w:r>
        <w:rPr>
          <w:rFonts w:ascii="Arial" w:hAnsi="Arial" w:cs="Arial"/>
          <w:b/>
          <w:color w:val="0000FF"/>
          <w:sz w:val="24"/>
        </w:rPr>
        <w:t>C3-230389</w:t>
      </w:r>
      <w:r>
        <w:rPr>
          <w:rFonts w:ascii="Arial" w:hAnsi="Arial" w:cs="Arial"/>
          <w:b/>
          <w:color w:val="0000FF"/>
          <w:sz w:val="24"/>
        </w:rPr>
        <w:tab/>
      </w:r>
      <w:r>
        <w:rPr>
          <w:rFonts w:ascii="Arial" w:hAnsi="Arial" w:cs="Arial"/>
          <w:b/>
          <w:sz w:val="24"/>
        </w:rPr>
        <w:t>Npcf_PolicyAuthorization service update for Multi-Model service XR and Media Services</w:t>
      </w:r>
    </w:p>
    <w:p w14:paraId="7A08E3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CR-0473  rev  Cat: B (Rel-18)</w:t>
      </w:r>
      <w:r>
        <w:rPr>
          <w:i/>
        </w:rPr>
        <w:br/>
      </w:r>
      <w:r>
        <w:rPr>
          <w:i/>
        </w:rPr>
        <w:br/>
      </w:r>
      <w:r>
        <w:rPr>
          <w:i/>
        </w:rPr>
        <w:tab/>
      </w:r>
      <w:r>
        <w:rPr>
          <w:i/>
        </w:rPr>
        <w:tab/>
      </w:r>
      <w:r>
        <w:rPr>
          <w:i/>
        </w:rPr>
        <w:tab/>
      </w:r>
      <w:r>
        <w:rPr>
          <w:i/>
        </w:rPr>
        <w:tab/>
      </w:r>
      <w:r>
        <w:rPr>
          <w:i/>
        </w:rPr>
        <w:tab/>
        <w:t>Source: Nokia, Nokia Shanghai Bell</w:t>
      </w:r>
    </w:p>
    <w:p w14:paraId="507CBAB6" w14:textId="77777777" w:rsidR="00210E88" w:rsidRDefault="00210E88" w:rsidP="00210E88">
      <w:pPr>
        <w:rPr>
          <w:rFonts w:ascii="Arial" w:hAnsi="Arial" w:cs="Arial"/>
          <w:b/>
        </w:rPr>
      </w:pPr>
      <w:r>
        <w:rPr>
          <w:rFonts w:ascii="Arial" w:hAnsi="Arial" w:cs="Arial"/>
          <w:b/>
        </w:rPr>
        <w:t xml:space="preserve">Discussion: </w:t>
      </w:r>
    </w:p>
    <w:p w14:paraId="79EF7D90" w14:textId="77777777" w:rsidR="00210E88" w:rsidRDefault="00210E88" w:rsidP="00210E88">
      <w:r>
        <w:t>Incomplete filed of Proposed change affects in the cover page. Incomplete fields of Other specs, affected and (show related CRs) in the cover page</w:t>
      </w:r>
    </w:p>
    <w:p w14:paraId="65570104" w14:textId="77777777" w:rsidR="00210E88" w:rsidRDefault="00210E88" w:rsidP="00210E88">
      <w:r>
        <w:t>WI: XRM</w:t>
      </w:r>
    </w:p>
    <w:p w14:paraId="74F419A3" w14:textId="77777777" w:rsidR="00210E88" w:rsidRDefault="00210E88" w:rsidP="00210E88">
      <w:r>
        <w:t>Xuefei (Huawei): update the title and certain sentences of new clauses, concern on requested QoS monitoring</w:t>
      </w:r>
    </w:p>
    <w:p w14:paraId="36425D27" w14:textId="77777777" w:rsidR="00210E88" w:rsidRDefault="00210E88" w:rsidP="00210E88">
      <w:r>
        <w:t>Zhenning (China Mobile): pls check latest stage 2 terminology</w:t>
      </w:r>
    </w:p>
    <w:p w14:paraId="34861C33" w14:textId="77777777" w:rsidR="00210E88" w:rsidRDefault="00210E88" w:rsidP="00210E88">
      <w:r>
        <w:t>Fuen (Ericsson): no CR on TS 23.503 agreed in SA2. Prefer to progress on the data model but no any new clauses.</w:t>
      </w:r>
    </w:p>
    <w:p w14:paraId="1E80DD9C" w14:textId="77777777" w:rsidR="00210E88" w:rsidRDefault="00210E88" w:rsidP="00210E88">
      <w:r>
        <w:t>Zhenning (China Mobile): focus on the definition of data type</w:t>
      </w:r>
    </w:p>
    <w:p w14:paraId="743E7FFB" w14:textId="77777777" w:rsidR="00210E88" w:rsidRDefault="00210E88" w:rsidP="00210E88">
      <w:r>
        <w:t>Partha (Nokia): fine with the comments</w:t>
      </w:r>
    </w:p>
    <w:p w14:paraId="60750A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C3-230899</w:t>
      </w:r>
      <w:r>
        <w:rPr>
          <w:color w:val="993300"/>
          <w:u w:val="single"/>
        </w:rPr>
        <w:t>.</w:t>
      </w:r>
    </w:p>
    <w:p w14:paraId="45A3E342" w14:textId="5DF5969D" w:rsidR="00210E88" w:rsidRDefault="00210E88" w:rsidP="00210E88">
      <w:pPr>
        <w:rPr>
          <w:rFonts w:ascii="Arial" w:hAnsi="Arial" w:cs="Arial"/>
          <w:b/>
          <w:sz w:val="24"/>
        </w:rPr>
      </w:pPr>
      <w:r>
        <w:rPr>
          <w:rFonts w:ascii="Arial" w:hAnsi="Arial" w:cs="Arial"/>
          <w:b/>
          <w:color w:val="0000FF"/>
          <w:sz w:val="24"/>
        </w:rPr>
        <w:t>C3-230390</w:t>
      </w:r>
      <w:r>
        <w:rPr>
          <w:rFonts w:ascii="Arial" w:hAnsi="Arial" w:cs="Arial"/>
          <w:b/>
          <w:color w:val="0000FF"/>
          <w:sz w:val="24"/>
        </w:rPr>
        <w:tab/>
      </w:r>
      <w:r>
        <w:rPr>
          <w:rFonts w:ascii="Arial" w:hAnsi="Arial" w:cs="Arial"/>
          <w:b/>
          <w:sz w:val="24"/>
        </w:rPr>
        <w:t>Support of XR and Media Services</w:t>
      </w:r>
    </w:p>
    <w:p w14:paraId="5DFF01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CR-0434  rev  Cat: B (Rel-18)</w:t>
      </w:r>
      <w:r>
        <w:rPr>
          <w:i/>
        </w:rPr>
        <w:br/>
      </w:r>
      <w:r>
        <w:rPr>
          <w:i/>
        </w:rPr>
        <w:br/>
      </w:r>
      <w:r>
        <w:rPr>
          <w:i/>
        </w:rPr>
        <w:tab/>
      </w:r>
      <w:r>
        <w:rPr>
          <w:i/>
        </w:rPr>
        <w:tab/>
      </w:r>
      <w:r>
        <w:rPr>
          <w:i/>
        </w:rPr>
        <w:tab/>
      </w:r>
      <w:r>
        <w:rPr>
          <w:i/>
        </w:rPr>
        <w:tab/>
      </w:r>
      <w:r>
        <w:rPr>
          <w:i/>
        </w:rPr>
        <w:tab/>
        <w:t>Source: Nokia, Nokia Shanghai Bell</w:t>
      </w:r>
    </w:p>
    <w:p w14:paraId="7E79CAD3" w14:textId="77777777" w:rsidR="00210E88" w:rsidRDefault="00210E88" w:rsidP="00210E88">
      <w:pPr>
        <w:rPr>
          <w:rFonts w:ascii="Arial" w:hAnsi="Arial" w:cs="Arial"/>
          <w:b/>
        </w:rPr>
      </w:pPr>
      <w:r>
        <w:rPr>
          <w:rFonts w:ascii="Arial" w:hAnsi="Arial" w:cs="Arial"/>
          <w:b/>
        </w:rPr>
        <w:t xml:space="preserve">Discussion: </w:t>
      </w:r>
    </w:p>
    <w:p w14:paraId="06AA0DF8" w14:textId="77777777" w:rsidR="00210E88" w:rsidRDefault="00210E88" w:rsidP="00210E88">
      <w:r>
        <w:t>Incomplete filed of Proposed change affects in the cover page. Incomplete fields of Other specs, affected and (show related CRs) in the cover page</w:t>
      </w:r>
    </w:p>
    <w:p w14:paraId="5C9E570C" w14:textId="77777777" w:rsidR="00210E88" w:rsidRDefault="00210E88" w:rsidP="00210E88">
      <w:r>
        <w:t>WI: XRM</w:t>
      </w:r>
    </w:p>
    <w:p w14:paraId="250AE285" w14:textId="77777777" w:rsidR="00210E88" w:rsidRDefault="00210E88" w:rsidP="00210E88">
      <w:r>
        <w:t>Kenichi (KDDI): comment on PSII</w:t>
      </w:r>
    </w:p>
    <w:p w14:paraId="438F94EF" w14:textId="77777777" w:rsidR="00210E88" w:rsidRDefault="00210E88" w:rsidP="00210E88">
      <w:r>
        <w:t>Fuen (Ericsson): the abbreviation should be defined with the used text</w:t>
      </w:r>
    </w:p>
    <w:p w14:paraId="2F14AA27" w14:textId="77777777" w:rsidR="00210E88" w:rsidRDefault="00210E88" w:rsidP="00210E88">
      <w:r>
        <w:lastRenderedPageBreak/>
        <w:t>Xiaojian (ZTE): share the same view as Ericsson</w:t>
      </w:r>
    </w:p>
    <w:p w14:paraId="71DBC1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FDE20" w14:textId="35152CD9" w:rsidR="00210E88" w:rsidRDefault="00210E88" w:rsidP="00210E88">
      <w:pPr>
        <w:rPr>
          <w:rFonts w:ascii="Arial" w:hAnsi="Arial" w:cs="Arial"/>
          <w:b/>
          <w:sz w:val="24"/>
        </w:rPr>
      </w:pPr>
      <w:r>
        <w:rPr>
          <w:rFonts w:ascii="Arial" w:hAnsi="Arial" w:cs="Arial"/>
          <w:b/>
          <w:color w:val="0000FF"/>
          <w:sz w:val="24"/>
        </w:rPr>
        <w:t>C3-230897</w:t>
      </w:r>
      <w:r>
        <w:rPr>
          <w:rFonts w:ascii="Arial" w:hAnsi="Arial" w:cs="Arial"/>
          <w:b/>
          <w:color w:val="0000FF"/>
          <w:sz w:val="24"/>
        </w:rPr>
        <w:tab/>
      </w:r>
      <w:r>
        <w:rPr>
          <w:rFonts w:ascii="Arial" w:hAnsi="Arial" w:cs="Arial"/>
          <w:b/>
          <w:sz w:val="24"/>
        </w:rPr>
        <w:t>Support of Nnef_AFsessionWithQoS_Create service update for Multi-Modal service XR and Media Services</w:t>
      </w:r>
    </w:p>
    <w:p w14:paraId="6236D7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CR-0817  rev 1 Cat: B (Rel-18)</w:t>
      </w:r>
      <w:r>
        <w:rPr>
          <w:i/>
        </w:rPr>
        <w:br/>
      </w:r>
      <w:r>
        <w:rPr>
          <w:i/>
        </w:rPr>
        <w:br/>
      </w:r>
      <w:r>
        <w:rPr>
          <w:i/>
        </w:rPr>
        <w:tab/>
      </w:r>
      <w:r>
        <w:rPr>
          <w:i/>
        </w:rPr>
        <w:tab/>
      </w:r>
      <w:r>
        <w:rPr>
          <w:i/>
        </w:rPr>
        <w:tab/>
      </w:r>
      <w:r>
        <w:rPr>
          <w:i/>
        </w:rPr>
        <w:tab/>
      </w:r>
      <w:r>
        <w:rPr>
          <w:i/>
        </w:rPr>
        <w:tab/>
        <w:t>Source: Nokia, Nokia Shanghai Bell</w:t>
      </w:r>
    </w:p>
    <w:p w14:paraId="7A461177" w14:textId="77777777" w:rsidR="00210E88" w:rsidRDefault="00210E88" w:rsidP="00210E88">
      <w:pPr>
        <w:rPr>
          <w:color w:val="808080"/>
        </w:rPr>
      </w:pPr>
      <w:r>
        <w:rPr>
          <w:color w:val="808080"/>
        </w:rPr>
        <w:t>(Replaces C3-230387)</w:t>
      </w:r>
    </w:p>
    <w:p w14:paraId="17FEB2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410D" w14:textId="1473A48F" w:rsidR="00210E88" w:rsidRDefault="00210E88" w:rsidP="00210E88">
      <w:pPr>
        <w:rPr>
          <w:rFonts w:ascii="Arial" w:hAnsi="Arial" w:cs="Arial"/>
          <w:b/>
          <w:sz w:val="24"/>
        </w:rPr>
      </w:pPr>
      <w:r>
        <w:rPr>
          <w:rFonts w:ascii="Arial" w:hAnsi="Arial" w:cs="Arial"/>
          <w:b/>
          <w:color w:val="0000FF"/>
          <w:sz w:val="24"/>
        </w:rPr>
        <w:t>C3-230898</w:t>
      </w:r>
      <w:r>
        <w:rPr>
          <w:rFonts w:ascii="Arial" w:hAnsi="Arial" w:cs="Arial"/>
          <w:b/>
          <w:color w:val="0000FF"/>
          <w:sz w:val="24"/>
        </w:rPr>
        <w:tab/>
      </w:r>
      <w:r>
        <w:rPr>
          <w:rFonts w:ascii="Arial" w:hAnsi="Arial" w:cs="Arial"/>
          <w:b/>
          <w:sz w:val="24"/>
        </w:rPr>
        <w:t>Support of Nnef_AFsessionWithQoS_Create service update for Multi-Modal service XR and Media Services</w:t>
      </w:r>
    </w:p>
    <w:p w14:paraId="4E13AA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CR-0652  rev 1 Cat: B (Rel-18)</w:t>
      </w:r>
      <w:r>
        <w:rPr>
          <w:i/>
        </w:rPr>
        <w:br/>
      </w:r>
      <w:r>
        <w:rPr>
          <w:i/>
        </w:rPr>
        <w:br/>
      </w:r>
      <w:r>
        <w:rPr>
          <w:i/>
        </w:rPr>
        <w:tab/>
      </w:r>
      <w:r>
        <w:rPr>
          <w:i/>
        </w:rPr>
        <w:tab/>
      </w:r>
      <w:r>
        <w:rPr>
          <w:i/>
        </w:rPr>
        <w:tab/>
      </w:r>
      <w:r>
        <w:rPr>
          <w:i/>
        </w:rPr>
        <w:tab/>
      </w:r>
      <w:r>
        <w:rPr>
          <w:i/>
        </w:rPr>
        <w:tab/>
        <w:t>Source: Nokia, Nokia Shanghai Bell</w:t>
      </w:r>
    </w:p>
    <w:p w14:paraId="1643F880" w14:textId="77777777" w:rsidR="00210E88" w:rsidRDefault="00210E88" w:rsidP="00210E88">
      <w:pPr>
        <w:rPr>
          <w:color w:val="808080"/>
        </w:rPr>
      </w:pPr>
      <w:r>
        <w:rPr>
          <w:color w:val="808080"/>
        </w:rPr>
        <w:t>(Replaces C3-230388)</w:t>
      </w:r>
    </w:p>
    <w:p w14:paraId="12ED17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CCC94" w14:textId="67066552" w:rsidR="00210E88" w:rsidRDefault="00210E88" w:rsidP="00210E88">
      <w:pPr>
        <w:rPr>
          <w:rFonts w:ascii="Arial" w:hAnsi="Arial" w:cs="Arial"/>
          <w:b/>
          <w:sz w:val="24"/>
        </w:rPr>
      </w:pPr>
      <w:r>
        <w:rPr>
          <w:rFonts w:ascii="Arial" w:hAnsi="Arial" w:cs="Arial"/>
          <w:b/>
          <w:color w:val="0000FF"/>
          <w:sz w:val="24"/>
        </w:rPr>
        <w:t>C3-230899</w:t>
      </w:r>
      <w:r>
        <w:rPr>
          <w:rFonts w:ascii="Arial" w:hAnsi="Arial" w:cs="Arial"/>
          <w:b/>
          <w:color w:val="0000FF"/>
          <w:sz w:val="24"/>
        </w:rPr>
        <w:tab/>
      </w:r>
      <w:r>
        <w:rPr>
          <w:rFonts w:ascii="Arial" w:hAnsi="Arial" w:cs="Arial"/>
          <w:b/>
          <w:sz w:val="24"/>
        </w:rPr>
        <w:t>Npcf_PolicyAuthorization service update for Multi-Modal service XR and Media Services</w:t>
      </w:r>
    </w:p>
    <w:p w14:paraId="62FEA2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CR-0473  rev 1 Cat: B (Rel-18)</w:t>
      </w:r>
      <w:r>
        <w:rPr>
          <w:i/>
        </w:rPr>
        <w:br/>
      </w:r>
      <w:r>
        <w:rPr>
          <w:i/>
        </w:rPr>
        <w:br/>
      </w:r>
      <w:r>
        <w:rPr>
          <w:i/>
        </w:rPr>
        <w:tab/>
      </w:r>
      <w:r>
        <w:rPr>
          <w:i/>
        </w:rPr>
        <w:tab/>
      </w:r>
      <w:r>
        <w:rPr>
          <w:i/>
        </w:rPr>
        <w:tab/>
      </w:r>
      <w:r>
        <w:rPr>
          <w:i/>
        </w:rPr>
        <w:tab/>
      </w:r>
      <w:r>
        <w:rPr>
          <w:i/>
        </w:rPr>
        <w:tab/>
        <w:t>Source: Nokia, Nokia Shanghai Bell</w:t>
      </w:r>
    </w:p>
    <w:p w14:paraId="49FDA899" w14:textId="77777777" w:rsidR="00210E88" w:rsidRDefault="00210E88" w:rsidP="00210E88">
      <w:pPr>
        <w:rPr>
          <w:color w:val="808080"/>
        </w:rPr>
      </w:pPr>
      <w:r>
        <w:rPr>
          <w:color w:val="808080"/>
        </w:rPr>
        <w:t>(Replaces C3-230389)</w:t>
      </w:r>
    </w:p>
    <w:p w14:paraId="441E33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9B00" w14:textId="77777777" w:rsidR="00210E88" w:rsidRDefault="00210E88" w:rsidP="00210E88">
      <w:pPr>
        <w:pStyle w:val="Heading3"/>
      </w:pPr>
      <w:bookmarkStart w:id="155" w:name="_Toc129359615"/>
      <w:r>
        <w:t>18.35</w:t>
      </w:r>
      <w:r>
        <w:tab/>
        <w:t>Enablers for Network Automation for 5G - phase 3 [eNA_Ph3]</w:t>
      </w:r>
      <w:bookmarkEnd w:id="155"/>
    </w:p>
    <w:p w14:paraId="7B69F898" w14:textId="4C37E0CC" w:rsidR="00210E88" w:rsidRDefault="00210E88" w:rsidP="00210E88">
      <w:pPr>
        <w:rPr>
          <w:rFonts w:ascii="Arial" w:hAnsi="Arial" w:cs="Arial"/>
          <w:b/>
          <w:sz w:val="24"/>
        </w:rPr>
      </w:pPr>
      <w:r>
        <w:rPr>
          <w:rFonts w:ascii="Arial" w:hAnsi="Arial" w:cs="Arial"/>
          <w:b/>
          <w:color w:val="0000FF"/>
          <w:sz w:val="24"/>
        </w:rPr>
        <w:t>C3-230125</w:t>
      </w:r>
      <w:r>
        <w:rPr>
          <w:rFonts w:ascii="Arial" w:hAnsi="Arial" w:cs="Arial"/>
          <w:b/>
          <w:color w:val="0000FF"/>
          <w:sz w:val="24"/>
        </w:rPr>
        <w:tab/>
      </w:r>
      <w:r>
        <w:rPr>
          <w:rFonts w:ascii="Arial" w:hAnsi="Arial" w:cs="Arial"/>
          <w:b/>
          <w:sz w:val="24"/>
        </w:rPr>
        <w:t>PFD Determination Analytics for Nnwdaf_EventsSubscription API</w:t>
      </w:r>
    </w:p>
    <w:p w14:paraId="422727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CR-0623  rev  Cat: B (Rel-18)</w:t>
      </w:r>
      <w:r>
        <w:rPr>
          <w:i/>
        </w:rPr>
        <w:br/>
      </w:r>
      <w:r>
        <w:rPr>
          <w:i/>
        </w:rPr>
        <w:br/>
      </w:r>
      <w:r>
        <w:rPr>
          <w:i/>
        </w:rPr>
        <w:tab/>
      </w:r>
      <w:r>
        <w:rPr>
          <w:i/>
        </w:rPr>
        <w:tab/>
      </w:r>
      <w:r>
        <w:rPr>
          <w:i/>
        </w:rPr>
        <w:tab/>
      </w:r>
      <w:r>
        <w:rPr>
          <w:i/>
        </w:rPr>
        <w:tab/>
      </w:r>
      <w:r>
        <w:rPr>
          <w:i/>
        </w:rPr>
        <w:tab/>
        <w:t>Source: KDDI</w:t>
      </w:r>
    </w:p>
    <w:p w14:paraId="633728D4" w14:textId="77777777" w:rsidR="00210E88" w:rsidRDefault="00210E88" w:rsidP="00210E88">
      <w:pPr>
        <w:rPr>
          <w:rFonts w:ascii="Arial" w:hAnsi="Arial" w:cs="Arial"/>
          <w:b/>
        </w:rPr>
      </w:pPr>
      <w:r>
        <w:rPr>
          <w:rFonts w:ascii="Arial" w:hAnsi="Arial" w:cs="Arial"/>
          <w:b/>
        </w:rPr>
        <w:t xml:space="preserve">Discussion: </w:t>
      </w:r>
    </w:p>
    <w:p w14:paraId="149B83F8" w14:textId="77777777" w:rsidR="00210E88" w:rsidRDefault="00210E88" w:rsidP="00210E88">
      <w:r>
        <w:t>WI: eNA_Ph3</w:t>
      </w:r>
    </w:p>
    <w:p w14:paraId="201DBCD9" w14:textId="77777777" w:rsidR="00210E88" w:rsidRDefault="00210E88" w:rsidP="00210E88">
      <w:r>
        <w:t>This CR is a backwards compatible feature in the OpenAPI file of the Nnwdaf_EventsSubscription API.</w:t>
      </w:r>
    </w:p>
    <w:p w14:paraId="22E03B02" w14:textId="77777777" w:rsidR="00210E88" w:rsidRDefault="00210E88" w:rsidP="00210E88">
      <w:r>
        <w:t>Kenichi (KDDI): clashes with 0565 (base)</w:t>
      </w:r>
    </w:p>
    <w:p w14:paraId="2066CB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7C98E" w14:textId="21B753CC" w:rsidR="00210E88" w:rsidRDefault="00210E88" w:rsidP="00210E88">
      <w:pPr>
        <w:rPr>
          <w:rFonts w:ascii="Arial" w:hAnsi="Arial" w:cs="Arial"/>
          <w:b/>
          <w:sz w:val="24"/>
        </w:rPr>
      </w:pPr>
      <w:r>
        <w:rPr>
          <w:rFonts w:ascii="Arial" w:hAnsi="Arial" w:cs="Arial"/>
          <w:b/>
          <w:color w:val="0000FF"/>
          <w:sz w:val="24"/>
        </w:rPr>
        <w:t>C3-230126</w:t>
      </w:r>
      <w:r>
        <w:rPr>
          <w:rFonts w:ascii="Arial" w:hAnsi="Arial" w:cs="Arial"/>
          <w:b/>
          <w:color w:val="0000FF"/>
          <w:sz w:val="24"/>
        </w:rPr>
        <w:tab/>
      </w:r>
      <w:r>
        <w:rPr>
          <w:rFonts w:ascii="Arial" w:hAnsi="Arial" w:cs="Arial"/>
          <w:b/>
          <w:sz w:val="24"/>
        </w:rPr>
        <w:t>PFD Determination Analytics for Nnwdaf_AnalyticsInfo API</w:t>
      </w:r>
    </w:p>
    <w:p w14:paraId="6A827AE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Cat: B (Rel-18)</w:t>
      </w:r>
      <w:r>
        <w:rPr>
          <w:i/>
        </w:rPr>
        <w:br/>
      </w:r>
      <w:r>
        <w:rPr>
          <w:i/>
        </w:rPr>
        <w:lastRenderedPageBreak/>
        <w:br/>
      </w:r>
      <w:r>
        <w:rPr>
          <w:i/>
        </w:rPr>
        <w:tab/>
      </w:r>
      <w:r>
        <w:rPr>
          <w:i/>
        </w:rPr>
        <w:tab/>
      </w:r>
      <w:r>
        <w:rPr>
          <w:i/>
        </w:rPr>
        <w:tab/>
      </w:r>
      <w:r>
        <w:rPr>
          <w:i/>
        </w:rPr>
        <w:tab/>
      </w:r>
      <w:r>
        <w:rPr>
          <w:i/>
        </w:rPr>
        <w:tab/>
        <w:t>Source: KDDI</w:t>
      </w:r>
    </w:p>
    <w:p w14:paraId="6308690B" w14:textId="77777777" w:rsidR="00210E88" w:rsidRDefault="00210E88" w:rsidP="00210E88">
      <w:pPr>
        <w:rPr>
          <w:rFonts w:ascii="Arial" w:hAnsi="Arial" w:cs="Arial"/>
          <w:b/>
        </w:rPr>
      </w:pPr>
      <w:r>
        <w:rPr>
          <w:rFonts w:ascii="Arial" w:hAnsi="Arial" w:cs="Arial"/>
          <w:b/>
        </w:rPr>
        <w:t xml:space="preserve">Discussion: </w:t>
      </w:r>
    </w:p>
    <w:p w14:paraId="660B44A9" w14:textId="77777777" w:rsidR="00210E88" w:rsidRDefault="00210E88" w:rsidP="00210E88">
      <w:r>
        <w:t>WI: eNA_Ph3</w:t>
      </w:r>
    </w:p>
    <w:p w14:paraId="510D112E" w14:textId="77777777" w:rsidR="00210E88" w:rsidRDefault="00210E88" w:rsidP="00210E88">
      <w:r>
        <w:t>This CR is a backwards compatible feature in the OpenAPI file of the Nnwdaf_AnalyticsInfo API.</w:t>
      </w:r>
    </w:p>
    <w:p w14:paraId="592B9C8E" w14:textId="77777777" w:rsidR="00210E88" w:rsidRDefault="00210E88" w:rsidP="00210E88">
      <w:r>
        <w:t>Same comments as 0565 apply to 0126</w:t>
      </w:r>
    </w:p>
    <w:p w14:paraId="22598EAF" w14:textId="77777777" w:rsidR="00210E88" w:rsidRDefault="00210E88" w:rsidP="00210E88">
      <w:r>
        <w:t>Kenichi (KDDI): clashes with 0566. 0126 is the base</w:t>
      </w:r>
    </w:p>
    <w:p w14:paraId="49BAC20C" w14:textId="77777777" w:rsidR="00210E88" w:rsidRDefault="00210E88" w:rsidP="00210E88">
      <w:r>
        <w:t>Maria (Ericsson): need to implement the changes from 0566</w:t>
      </w:r>
    </w:p>
    <w:p w14:paraId="7CF16BA1" w14:textId="77777777" w:rsidR="00210E88" w:rsidRDefault="00210E88" w:rsidP="00210E88">
      <w:r>
        <w:t>Kenichi (KDDI): provide r1, merging C3-230566 and adding Ericsson and China Mobile as cosigner.</w:t>
      </w:r>
    </w:p>
    <w:p w14:paraId="270982F1" w14:textId="77777777" w:rsidR="00210E88" w:rsidRDefault="00210E88" w:rsidP="00210E88">
      <w:r>
        <w:t>Apostolos (Nokia): requires revision</w:t>
      </w:r>
    </w:p>
    <w:p w14:paraId="65C4EBC1" w14:textId="77777777" w:rsidR="00210E88" w:rsidRDefault="00210E88" w:rsidP="00210E88">
      <w:r>
        <w:t>Kenichi (KDDI): r1 will be updated based on the discussion of 565.</w:t>
      </w:r>
    </w:p>
    <w:p w14:paraId="4D83361C" w14:textId="77777777" w:rsidR="00210E88" w:rsidRDefault="00210E88" w:rsidP="00210E88">
      <w:r>
        <w:t>Apostolos (Nokia): fine with r4</w:t>
      </w:r>
    </w:p>
    <w:p w14:paraId="34E720C8" w14:textId="77777777" w:rsidR="00210E88" w:rsidRDefault="00210E88" w:rsidP="00210E88">
      <w:r>
        <w:t>Maria (Ericsson): fine with r4</w:t>
      </w:r>
    </w:p>
    <w:p w14:paraId="27B4A1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C3-230637</w:t>
      </w:r>
      <w:r>
        <w:rPr>
          <w:color w:val="993300"/>
          <w:u w:val="single"/>
        </w:rPr>
        <w:t>.</w:t>
      </w:r>
    </w:p>
    <w:p w14:paraId="11169008" w14:textId="31B740CF" w:rsidR="00210E88" w:rsidRDefault="00210E88" w:rsidP="00210E88">
      <w:pPr>
        <w:rPr>
          <w:rFonts w:ascii="Arial" w:hAnsi="Arial" w:cs="Arial"/>
          <w:b/>
          <w:sz w:val="24"/>
        </w:rPr>
      </w:pPr>
      <w:r>
        <w:rPr>
          <w:rFonts w:ascii="Arial" w:hAnsi="Arial" w:cs="Arial"/>
          <w:b/>
          <w:color w:val="0000FF"/>
          <w:sz w:val="24"/>
        </w:rPr>
        <w:t>C3-230127</w:t>
      </w:r>
      <w:r>
        <w:rPr>
          <w:rFonts w:ascii="Arial" w:hAnsi="Arial" w:cs="Arial"/>
          <w:b/>
          <w:color w:val="0000FF"/>
          <w:sz w:val="24"/>
        </w:rPr>
        <w:tab/>
      </w:r>
      <w:r>
        <w:rPr>
          <w:rFonts w:ascii="Arial" w:hAnsi="Arial" w:cs="Arial"/>
          <w:b/>
          <w:sz w:val="24"/>
        </w:rPr>
        <w:t>PFD Determination Analytics for NEF</w:t>
      </w:r>
    </w:p>
    <w:p w14:paraId="484B42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CR-0779  rev  Cat: B (Rel-18)</w:t>
      </w:r>
      <w:r>
        <w:rPr>
          <w:i/>
        </w:rPr>
        <w:br/>
      </w:r>
      <w:r>
        <w:rPr>
          <w:i/>
        </w:rPr>
        <w:br/>
      </w:r>
      <w:r>
        <w:rPr>
          <w:i/>
        </w:rPr>
        <w:tab/>
      </w:r>
      <w:r>
        <w:rPr>
          <w:i/>
        </w:rPr>
        <w:tab/>
      </w:r>
      <w:r>
        <w:rPr>
          <w:i/>
        </w:rPr>
        <w:tab/>
      </w:r>
      <w:r>
        <w:rPr>
          <w:i/>
        </w:rPr>
        <w:tab/>
      </w:r>
      <w:r>
        <w:rPr>
          <w:i/>
        </w:rPr>
        <w:tab/>
        <w:t>Source: KDDI,   Ericsson</w:t>
      </w:r>
    </w:p>
    <w:p w14:paraId="59E53FA8" w14:textId="77777777" w:rsidR="00210E88" w:rsidRDefault="00210E88" w:rsidP="00210E88">
      <w:pPr>
        <w:rPr>
          <w:rFonts w:ascii="Arial" w:hAnsi="Arial" w:cs="Arial"/>
          <w:b/>
        </w:rPr>
      </w:pPr>
      <w:r>
        <w:rPr>
          <w:rFonts w:ascii="Arial" w:hAnsi="Arial" w:cs="Arial"/>
          <w:b/>
        </w:rPr>
        <w:t xml:space="preserve">Discussion: </w:t>
      </w:r>
    </w:p>
    <w:p w14:paraId="7366960B" w14:textId="77777777" w:rsidR="00210E88" w:rsidRDefault="00210E88" w:rsidP="00210E88">
      <w:r>
        <w:t>WI: eNA_Ph3</w:t>
      </w:r>
    </w:p>
    <w:p w14:paraId="5A6C3747" w14:textId="77777777" w:rsidR="00210E88" w:rsidRDefault="00210E88" w:rsidP="00210E88">
      <w:r>
        <w:t>Xuefei (Huawei): rewordings will be provided. Huawei would like to co-sign.</w:t>
      </w:r>
    </w:p>
    <w:p w14:paraId="5EFB2BEC" w14:textId="77777777" w:rsidR="00210E88" w:rsidRDefault="00210E88" w:rsidP="00210E88">
      <w:r>
        <w:t>Xuefei (Huawei): provide comments as indicated during the meeting.</w:t>
      </w:r>
    </w:p>
    <w:p w14:paraId="3E25D026" w14:textId="77777777" w:rsidR="00210E88" w:rsidRDefault="00210E88" w:rsidP="00210E88">
      <w:r>
        <w:t>Kenichi (KDDI): provide r1.</w:t>
      </w:r>
    </w:p>
    <w:p w14:paraId="15C79182" w14:textId="77777777" w:rsidR="00210E88" w:rsidRDefault="00210E88" w:rsidP="00210E88">
      <w:r>
        <w:t>Xuefei (Huawei): r1 is fine.</w:t>
      </w:r>
    </w:p>
    <w:p w14:paraId="727ECD8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C3-230636</w:t>
      </w:r>
      <w:r>
        <w:rPr>
          <w:color w:val="993300"/>
          <w:u w:val="single"/>
        </w:rPr>
        <w:t>.</w:t>
      </w:r>
    </w:p>
    <w:p w14:paraId="5E3E1BF7" w14:textId="6130762A" w:rsidR="00210E88" w:rsidRDefault="00210E88" w:rsidP="00210E88">
      <w:pPr>
        <w:rPr>
          <w:rFonts w:ascii="Arial" w:hAnsi="Arial" w:cs="Arial"/>
          <w:b/>
          <w:sz w:val="24"/>
        </w:rPr>
      </w:pPr>
      <w:r>
        <w:rPr>
          <w:rFonts w:ascii="Arial" w:hAnsi="Arial" w:cs="Arial"/>
          <w:b/>
          <w:color w:val="0000FF"/>
          <w:sz w:val="24"/>
        </w:rPr>
        <w:t>C3-230368</w:t>
      </w:r>
      <w:r>
        <w:rPr>
          <w:rFonts w:ascii="Arial" w:hAnsi="Arial" w:cs="Arial"/>
          <w:b/>
          <w:color w:val="0000FF"/>
          <w:sz w:val="24"/>
        </w:rPr>
        <w:tab/>
      </w:r>
      <w:r>
        <w:rPr>
          <w:rFonts w:ascii="Arial" w:hAnsi="Arial" w:cs="Arial"/>
          <w:b/>
          <w:sz w:val="24"/>
        </w:rPr>
        <w:t>NWDAF-assisted for URSP rules determination</w:t>
      </w:r>
    </w:p>
    <w:p w14:paraId="181169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CR-0431  rev  Cat: B (Rel-18)</w:t>
      </w:r>
      <w:r>
        <w:rPr>
          <w:i/>
        </w:rPr>
        <w:br/>
      </w:r>
      <w:r>
        <w:rPr>
          <w:i/>
        </w:rPr>
        <w:br/>
      </w:r>
      <w:r>
        <w:rPr>
          <w:i/>
        </w:rPr>
        <w:tab/>
      </w:r>
      <w:r>
        <w:rPr>
          <w:i/>
        </w:rPr>
        <w:tab/>
      </w:r>
      <w:r>
        <w:rPr>
          <w:i/>
        </w:rPr>
        <w:tab/>
      </w:r>
      <w:r>
        <w:rPr>
          <w:i/>
        </w:rPr>
        <w:tab/>
      </w:r>
      <w:r>
        <w:rPr>
          <w:i/>
        </w:rPr>
        <w:tab/>
        <w:t>Source: Ericsson</w:t>
      </w:r>
    </w:p>
    <w:p w14:paraId="153BCC72" w14:textId="77777777" w:rsidR="00210E88" w:rsidRDefault="00210E88" w:rsidP="00210E88">
      <w:pPr>
        <w:rPr>
          <w:rFonts w:ascii="Arial" w:hAnsi="Arial" w:cs="Arial"/>
          <w:b/>
        </w:rPr>
      </w:pPr>
      <w:r>
        <w:rPr>
          <w:rFonts w:ascii="Arial" w:hAnsi="Arial" w:cs="Arial"/>
          <w:b/>
        </w:rPr>
        <w:t xml:space="preserve">Abstract: </w:t>
      </w:r>
    </w:p>
    <w:p w14:paraId="68A13515" w14:textId="77777777" w:rsidR="00210E88" w:rsidRDefault="00210E88" w:rsidP="00210E88">
      <w:r>
        <w:t xml:space="preserve">Summary of Change: Clause 5.4.3 is updated in order to introduce new analytics used in the PCF in order to determine URSP rules. </w:t>
      </w:r>
    </w:p>
    <w:p w14:paraId="06B83F0B" w14:textId="77777777" w:rsidR="00210E88" w:rsidRDefault="00210E88" w:rsidP="00210E88">
      <w:r>
        <w:t>UE policy association establishment procedures are updated to consider</w:t>
      </w:r>
    </w:p>
    <w:p w14:paraId="5FB4B43F" w14:textId="77777777" w:rsidR="00210E88" w:rsidRDefault="00210E88" w:rsidP="00210E88">
      <w:pPr>
        <w:rPr>
          <w:rFonts w:ascii="Arial" w:hAnsi="Arial" w:cs="Arial"/>
          <w:b/>
        </w:rPr>
      </w:pPr>
      <w:r>
        <w:rPr>
          <w:rFonts w:ascii="Arial" w:hAnsi="Arial" w:cs="Arial"/>
          <w:b/>
        </w:rPr>
        <w:t xml:space="preserve">Discussion: </w:t>
      </w:r>
    </w:p>
    <w:p w14:paraId="1E1683CF" w14:textId="77777777" w:rsidR="00210E88" w:rsidRDefault="00210E88" w:rsidP="00210E88">
      <w:r>
        <w:t>WI: eNA_Ph3</w:t>
      </w:r>
    </w:p>
    <w:p w14:paraId="75ECCCCA" w14:textId="77777777" w:rsidR="00210E88" w:rsidRDefault="00210E88" w:rsidP="00210E88">
      <w:r>
        <w:t>Depends on TS 23.288 CR 0609</w:t>
      </w:r>
    </w:p>
    <w:p w14:paraId="00A4EBA5" w14:textId="77777777" w:rsidR="00210E88" w:rsidRDefault="00210E88" w:rsidP="00210E88">
      <w:r>
        <w:lastRenderedPageBreak/>
        <w:t>Xiaojian (ZTE): 29.520 should also be updated accordingly to enable the PCF to subscribe both events.</w:t>
      </w:r>
    </w:p>
    <w:p w14:paraId="17697A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C3-230914</w:t>
      </w:r>
      <w:r>
        <w:rPr>
          <w:color w:val="993300"/>
          <w:u w:val="single"/>
        </w:rPr>
        <w:t>.</w:t>
      </w:r>
    </w:p>
    <w:p w14:paraId="1B321BFA" w14:textId="4105DBD5" w:rsidR="00210E88" w:rsidRDefault="00210E88" w:rsidP="00210E88">
      <w:pPr>
        <w:rPr>
          <w:rFonts w:ascii="Arial" w:hAnsi="Arial" w:cs="Arial"/>
          <w:b/>
          <w:sz w:val="24"/>
        </w:rPr>
      </w:pPr>
      <w:r>
        <w:rPr>
          <w:rFonts w:ascii="Arial" w:hAnsi="Arial" w:cs="Arial"/>
          <w:b/>
          <w:color w:val="0000FF"/>
          <w:sz w:val="24"/>
        </w:rPr>
        <w:t>C3-230380</w:t>
      </w:r>
      <w:r>
        <w:rPr>
          <w:rFonts w:ascii="Arial" w:hAnsi="Arial" w:cs="Arial"/>
          <w:b/>
          <w:color w:val="0000FF"/>
          <w:sz w:val="24"/>
        </w:rPr>
        <w:tab/>
      </w:r>
      <w:r>
        <w:rPr>
          <w:rFonts w:ascii="Arial" w:hAnsi="Arial" w:cs="Arial"/>
          <w:b/>
          <w:sz w:val="24"/>
        </w:rPr>
        <w:t>NWDAF-assisted for URSP rules determination</w:t>
      </w:r>
    </w:p>
    <w:p w14:paraId="60C9A8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CR-0237  rev  Cat: B (Rel-18)</w:t>
      </w:r>
      <w:r>
        <w:rPr>
          <w:i/>
        </w:rPr>
        <w:br/>
      </w:r>
      <w:r>
        <w:rPr>
          <w:i/>
        </w:rPr>
        <w:br/>
      </w:r>
      <w:r>
        <w:rPr>
          <w:i/>
        </w:rPr>
        <w:tab/>
      </w:r>
      <w:r>
        <w:rPr>
          <w:i/>
        </w:rPr>
        <w:tab/>
      </w:r>
      <w:r>
        <w:rPr>
          <w:i/>
        </w:rPr>
        <w:tab/>
      </w:r>
      <w:r>
        <w:rPr>
          <w:i/>
        </w:rPr>
        <w:tab/>
      </w:r>
      <w:r>
        <w:rPr>
          <w:i/>
        </w:rPr>
        <w:tab/>
        <w:t>Source: Ericsson</w:t>
      </w:r>
    </w:p>
    <w:p w14:paraId="7F83EDE4" w14:textId="77777777" w:rsidR="00210E88" w:rsidRDefault="00210E88" w:rsidP="00210E88">
      <w:pPr>
        <w:rPr>
          <w:rFonts w:ascii="Arial" w:hAnsi="Arial" w:cs="Arial"/>
          <w:b/>
        </w:rPr>
      </w:pPr>
      <w:r>
        <w:rPr>
          <w:rFonts w:ascii="Arial" w:hAnsi="Arial" w:cs="Arial"/>
          <w:b/>
        </w:rPr>
        <w:t xml:space="preserve">Abstract: </w:t>
      </w:r>
    </w:p>
    <w:p w14:paraId="4FD39EAD" w14:textId="77777777" w:rsidR="00210E88" w:rsidRDefault="00210E88" w:rsidP="00210E88">
      <w:r>
        <w:t>Summary of Change: Clause 4.2.2.2.3 is updated to introduce the information used to derive the URSP and mention explicitly the analytics information received from the NWDAF.</w:t>
      </w:r>
    </w:p>
    <w:p w14:paraId="0301350A" w14:textId="77777777" w:rsidR="00210E88" w:rsidRDefault="00210E88" w:rsidP="00210E88">
      <w:r>
        <w:t>Clause 4.2.4.7 is updated</w:t>
      </w:r>
    </w:p>
    <w:p w14:paraId="5823CDB9" w14:textId="77777777" w:rsidR="00210E88" w:rsidRDefault="00210E88" w:rsidP="00210E88">
      <w:pPr>
        <w:rPr>
          <w:rFonts w:ascii="Arial" w:hAnsi="Arial" w:cs="Arial"/>
          <w:b/>
        </w:rPr>
      </w:pPr>
      <w:r>
        <w:rPr>
          <w:rFonts w:ascii="Arial" w:hAnsi="Arial" w:cs="Arial"/>
          <w:b/>
        </w:rPr>
        <w:t xml:space="preserve">Discussion: </w:t>
      </w:r>
    </w:p>
    <w:p w14:paraId="136F2168" w14:textId="77777777" w:rsidR="00210E88" w:rsidRDefault="00210E88" w:rsidP="00210E88">
      <w:r>
        <w:t>WI: eNA_Ph3</w:t>
      </w:r>
    </w:p>
    <w:p w14:paraId="1477DC27" w14:textId="77777777" w:rsidR="00210E88" w:rsidRDefault="00210E88" w:rsidP="00210E88">
      <w:r>
        <w:t>Apostolos (Nokia): comments on 1st change in 1st para (fine to add “The PCF may also determine not to use AF guidance based on the analytics info received from the NWDAF.”), remove the 2nd change in 1st para.</w:t>
      </w:r>
    </w:p>
    <w:p w14:paraId="25B403FC" w14:textId="77777777" w:rsidR="00210E88" w:rsidRDefault="00210E88" w:rsidP="00210E88">
      <w:r>
        <w:t>Xiaojian (ZTE): add dependency. No need for dependency</w:t>
      </w:r>
    </w:p>
    <w:p w14:paraId="3A660DA6" w14:textId="77777777" w:rsidR="00210E88" w:rsidRDefault="00210E88" w:rsidP="00210E88">
      <w:r>
        <w:t>Apostolos (Nokia): fine with r1</w:t>
      </w:r>
    </w:p>
    <w:p w14:paraId="385E99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C3-230611</w:t>
      </w:r>
      <w:r>
        <w:rPr>
          <w:color w:val="993300"/>
          <w:u w:val="single"/>
        </w:rPr>
        <w:t>.</w:t>
      </w:r>
    </w:p>
    <w:p w14:paraId="18CF63E1" w14:textId="6A5AD2E3" w:rsidR="00210E88" w:rsidRDefault="00210E88" w:rsidP="00210E88">
      <w:pPr>
        <w:rPr>
          <w:rFonts w:ascii="Arial" w:hAnsi="Arial" w:cs="Arial"/>
          <w:b/>
          <w:sz w:val="24"/>
        </w:rPr>
      </w:pPr>
      <w:r>
        <w:rPr>
          <w:rFonts w:ascii="Arial" w:hAnsi="Arial" w:cs="Arial"/>
          <w:b/>
          <w:color w:val="0000FF"/>
          <w:sz w:val="24"/>
        </w:rPr>
        <w:t>C3-230523</w:t>
      </w:r>
      <w:r>
        <w:rPr>
          <w:rFonts w:ascii="Arial" w:hAnsi="Arial" w:cs="Arial"/>
          <w:b/>
          <w:color w:val="0000FF"/>
          <w:sz w:val="24"/>
        </w:rPr>
        <w:tab/>
      </w:r>
      <w:r>
        <w:rPr>
          <w:rFonts w:ascii="Arial" w:hAnsi="Arial" w:cs="Arial"/>
          <w:b/>
          <w:sz w:val="24"/>
        </w:rPr>
        <w:t>Enhance the performance data collection for DN performance</w:t>
      </w:r>
    </w:p>
    <w:p w14:paraId="22D210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CR-0096  rev  Cat: B (Rel-18)</w:t>
      </w:r>
      <w:r>
        <w:rPr>
          <w:i/>
        </w:rPr>
        <w:br/>
      </w:r>
      <w:r>
        <w:rPr>
          <w:i/>
        </w:rPr>
        <w:br/>
      </w:r>
      <w:r>
        <w:rPr>
          <w:i/>
        </w:rPr>
        <w:tab/>
      </w:r>
      <w:r>
        <w:rPr>
          <w:i/>
        </w:rPr>
        <w:tab/>
      </w:r>
      <w:r>
        <w:rPr>
          <w:i/>
        </w:rPr>
        <w:tab/>
      </w:r>
      <w:r>
        <w:rPr>
          <w:i/>
        </w:rPr>
        <w:tab/>
      </w:r>
      <w:r>
        <w:rPr>
          <w:i/>
        </w:rPr>
        <w:tab/>
        <w:t>Source: Huawei</w:t>
      </w:r>
    </w:p>
    <w:p w14:paraId="1ABC9F9E" w14:textId="77777777" w:rsidR="00210E88" w:rsidRDefault="00210E88" w:rsidP="00210E88">
      <w:pPr>
        <w:rPr>
          <w:rFonts w:ascii="Arial" w:hAnsi="Arial" w:cs="Arial"/>
          <w:b/>
        </w:rPr>
      </w:pPr>
      <w:r>
        <w:rPr>
          <w:rFonts w:ascii="Arial" w:hAnsi="Arial" w:cs="Arial"/>
          <w:b/>
        </w:rPr>
        <w:t xml:space="preserve">Discussion: </w:t>
      </w:r>
    </w:p>
    <w:p w14:paraId="42CCE43F" w14:textId="77777777" w:rsidR="00210E88" w:rsidRDefault="00210E88" w:rsidP="00210E88">
      <w:r>
        <w:t>WI: eNA_Ph3</w:t>
      </w:r>
    </w:p>
    <w:p w14:paraId="162B4354" w14:textId="77777777" w:rsidR="00210E88" w:rsidRDefault="00210E88" w:rsidP="00210E88">
      <w:r>
        <w:t>This CR introduces backwards compatible feature to the OpenAPI file for Naf_EventExposure API.</w:t>
      </w:r>
    </w:p>
    <w:p w14:paraId="0C366476" w14:textId="77777777" w:rsidR="00210E88" w:rsidRDefault="00210E88" w:rsidP="00210E88">
      <w:r>
        <w:t>Xuefei (Huawei): clashes with 0146. Use 0523 as base.</w:t>
      </w:r>
    </w:p>
    <w:p w14:paraId="55123ECA" w14:textId="77777777" w:rsidR="00210E88" w:rsidRDefault="00210E88" w:rsidP="00210E88">
      <w:r>
        <w:t>Maria (Ericsson): further check. The WI should be under AIMLsys WI</w:t>
      </w:r>
    </w:p>
    <w:p w14:paraId="00144445" w14:textId="77777777" w:rsidR="00210E88" w:rsidRDefault="00210E88" w:rsidP="00210E88">
      <w:r>
        <w:t>Xuefei (Huawei): r1 is available.</w:t>
      </w:r>
    </w:p>
    <w:p w14:paraId="2152FE13" w14:textId="77777777" w:rsidR="00210E88" w:rsidRDefault="00210E88" w:rsidP="00210E88">
      <w:r>
        <w:t>Maria Liang (Ericsson): need to remove clause 5.8 which is implemented 0146 NOT in 0523, as we agreed only merge the 2 clashed changes into 0523.</w:t>
      </w:r>
    </w:p>
    <w:p w14:paraId="33DEDAE1" w14:textId="77777777" w:rsidR="00210E88" w:rsidRDefault="00210E88" w:rsidP="00210E88">
      <w:r>
        <w:t>Xuefei (Huawei): reply</w:t>
      </w:r>
    </w:p>
    <w:p w14:paraId="4BEEF165" w14:textId="77777777" w:rsidR="00210E88" w:rsidRDefault="00210E88" w:rsidP="00210E88">
      <w:r>
        <w:t>Maria Liang (Ericsson): C3-230523r2 is provided.</w:t>
      </w:r>
    </w:p>
    <w:p w14:paraId="2EB610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C3-230784</w:t>
      </w:r>
      <w:r>
        <w:rPr>
          <w:color w:val="993300"/>
          <w:u w:val="single"/>
        </w:rPr>
        <w:t>.</w:t>
      </w:r>
    </w:p>
    <w:p w14:paraId="3959314C" w14:textId="2FA18BE4" w:rsidR="00210E88" w:rsidRDefault="00210E88" w:rsidP="00210E88">
      <w:pPr>
        <w:rPr>
          <w:rFonts w:ascii="Arial" w:hAnsi="Arial" w:cs="Arial"/>
          <w:b/>
          <w:sz w:val="24"/>
        </w:rPr>
      </w:pPr>
      <w:r>
        <w:rPr>
          <w:rFonts w:ascii="Arial" w:hAnsi="Arial" w:cs="Arial"/>
          <w:b/>
          <w:color w:val="0000FF"/>
          <w:sz w:val="24"/>
        </w:rPr>
        <w:t>C3-230524</w:t>
      </w:r>
      <w:r>
        <w:rPr>
          <w:rFonts w:ascii="Arial" w:hAnsi="Arial" w:cs="Arial"/>
          <w:b/>
          <w:color w:val="0000FF"/>
          <w:sz w:val="24"/>
        </w:rPr>
        <w:tab/>
      </w:r>
      <w:r>
        <w:rPr>
          <w:rFonts w:ascii="Arial" w:hAnsi="Arial" w:cs="Arial"/>
          <w:b/>
          <w:sz w:val="24"/>
        </w:rPr>
        <w:t>Enhance the UE level data collection for QoS Sustainability</w:t>
      </w:r>
    </w:p>
    <w:p w14:paraId="47ECA6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CR-0214  rev  Cat: B (Rel-18)</w:t>
      </w:r>
      <w:r>
        <w:rPr>
          <w:i/>
        </w:rPr>
        <w:br/>
      </w:r>
      <w:r>
        <w:rPr>
          <w:i/>
        </w:rPr>
        <w:br/>
      </w:r>
      <w:r>
        <w:rPr>
          <w:i/>
        </w:rPr>
        <w:tab/>
      </w:r>
      <w:r>
        <w:rPr>
          <w:i/>
        </w:rPr>
        <w:tab/>
      </w:r>
      <w:r>
        <w:rPr>
          <w:i/>
        </w:rPr>
        <w:tab/>
      </w:r>
      <w:r>
        <w:rPr>
          <w:i/>
        </w:rPr>
        <w:tab/>
      </w:r>
      <w:r>
        <w:rPr>
          <w:i/>
        </w:rPr>
        <w:tab/>
        <w:t>Source: Huawei</w:t>
      </w:r>
    </w:p>
    <w:p w14:paraId="6350BCC7" w14:textId="77777777" w:rsidR="00210E88" w:rsidRDefault="00210E88" w:rsidP="00210E88">
      <w:pPr>
        <w:rPr>
          <w:rFonts w:ascii="Arial" w:hAnsi="Arial" w:cs="Arial"/>
          <w:b/>
        </w:rPr>
      </w:pPr>
      <w:r>
        <w:rPr>
          <w:rFonts w:ascii="Arial" w:hAnsi="Arial" w:cs="Arial"/>
          <w:b/>
        </w:rPr>
        <w:t xml:space="preserve">Discussion: </w:t>
      </w:r>
    </w:p>
    <w:p w14:paraId="2BCAD9AD" w14:textId="77777777" w:rsidR="00210E88" w:rsidRDefault="00210E88" w:rsidP="00210E88">
      <w:r>
        <w:lastRenderedPageBreak/>
        <w:t>WI: eNA_Ph3</w:t>
      </w:r>
    </w:p>
    <w:p w14:paraId="42126387" w14:textId="77777777" w:rsidR="00210E88" w:rsidRDefault="00210E88" w:rsidP="00210E88">
      <w:r>
        <w:t>This CR introduces backwards compatible feature to the OpenAPI file for Nsmf_EventExposure API.</w:t>
      </w:r>
    </w:p>
    <w:p w14:paraId="2FA62F4B" w14:textId="77777777" w:rsidR="00210E88" w:rsidRDefault="00210E88" w:rsidP="00210E88">
      <w:r>
        <w:t>Maria (Ericsson): add dependency; feature name better to be more specific not generic one.</w:t>
      </w:r>
    </w:p>
    <w:p w14:paraId="2E3392BB" w14:textId="77777777" w:rsidR="00210E88" w:rsidRDefault="00210E88" w:rsidP="00210E88">
      <w:r>
        <w:t>Apostolos (Nokia): need clarification on the need of new event/feature</w:t>
      </w:r>
    </w:p>
    <w:p w14:paraId="502BD0B3" w14:textId="77777777" w:rsidR="00210E88" w:rsidRDefault="00210E88" w:rsidP="00210E88">
      <w:r>
        <w:t>Xuefei (Huawei): further discuss</w:t>
      </w:r>
    </w:p>
    <w:p w14:paraId="5EF2EB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073DB" w14:textId="1019FA8A" w:rsidR="00210E88" w:rsidRDefault="00210E88" w:rsidP="00210E88">
      <w:pPr>
        <w:rPr>
          <w:rFonts w:ascii="Arial" w:hAnsi="Arial" w:cs="Arial"/>
          <w:b/>
          <w:sz w:val="24"/>
        </w:rPr>
      </w:pPr>
      <w:r>
        <w:rPr>
          <w:rFonts w:ascii="Arial" w:hAnsi="Arial" w:cs="Arial"/>
          <w:b/>
          <w:color w:val="0000FF"/>
          <w:sz w:val="24"/>
        </w:rPr>
        <w:t>C3-230525</w:t>
      </w:r>
      <w:r>
        <w:rPr>
          <w:rFonts w:ascii="Arial" w:hAnsi="Arial" w:cs="Arial"/>
          <w:b/>
          <w:color w:val="0000FF"/>
          <w:sz w:val="24"/>
        </w:rPr>
        <w:tab/>
      </w:r>
      <w:r>
        <w:rPr>
          <w:rFonts w:ascii="Arial" w:hAnsi="Arial" w:cs="Arial"/>
          <w:b/>
          <w:sz w:val="24"/>
        </w:rPr>
        <w:t>Enhancement for DN performance</w:t>
      </w:r>
    </w:p>
    <w:p w14:paraId="60D10F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CR-0658  rev  Cat: B (Rel-18)</w:t>
      </w:r>
      <w:r>
        <w:rPr>
          <w:i/>
        </w:rPr>
        <w:br/>
      </w:r>
      <w:r>
        <w:rPr>
          <w:i/>
        </w:rPr>
        <w:br/>
      </w:r>
      <w:r>
        <w:rPr>
          <w:i/>
        </w:rPr>
        <w:tab/>
      </w:r>
      <w:r>
        <w:rPr>
          <w:i/>
        </w:rPr>
        <w:tab/>
      </w:r>
      <w:r>
        <w:rPr>
          <w:i/>
        </w:rPr>
        <w:tab/>
      </w:r>
      <w:r>
        <w:rPr>
          <w:i/>
        </w:rPr>
        <w:tab/>
      </w:r>
      <w:r>
        <w:rPr>
          <w:i/>
        </w:rPr>
        <w:tab/>
        <w:t>Source: Huawei</w:t>
      </w:r>
    </w:p>
    <w:p w14:paraId="7800973C" w14:textId="77777777" w:rsidR="00210E88" w:rsidRDefault="00210E88" w:rsidP="00210E88">
      <w:pPr>
        <w:rPr>
          <w:rFonts w:ascii="Arial" w:hAnsi="Arial" w:cs="Arial"/>
          <w:b/>
        </w:rPr>
      </w:pPr>
      <w:r>
        <w:rPr>
          <w:rFonts w:ascii="Arial" w:hAnsi="Arial" w:cs="Arial"/>
          <w:b/>
        </w:rPr>
        <w:t xml:space="preserve">Discussion: </w:t>
      </w:r>
    </w:p>
    <w:p w14:paraId="03542D58" w14:textId="77777777" w:rsidR="00210E88" w:rsidRDefault="00210E88" w:rsidP="00210E88">
      <w:r>
        <w:t>WI: eNA_Ph3</w:t>
      </w:r>
    </w:p>
    <w:p w14:paraId="2125CBFA" w14:textId="77777777" w:rsidR="00210E88" w:rsidRDefault="00210E88" w:rsidP="00210E88">
      <w:r>
        <w:t>This CR introduces backwards compatible feature to the OpenAPI file for Nnwdaf_EventsSubscription API.</w:t>
      </w:r>
    </w:p>
    <w:p w14:paraId="55012D46" w14:textId="77777777" w:rsidR="00210E88" w:rsidRDefault="00210E88" w:rsidP="00210E88">
      <w:r>
        <w:t>Maria (Ericsson): add dependency. Clashes with 0143. Need merging process. Add Ericsson as co-signer</w:t>
      </w:r>
    </w:p>
    <w:p w14:paraId="5186C6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D3961" w14:textId="5C0E9D80" w:rsidR="00210E88" w:rsidRDefault="00210E88" w:rsidP="00210E88">
      <w:pPr>
        <w:rPr>
          <w:rFonts w:ascii="Arial" w:hAnsi="Arial" w:cs="Arial"/>
          <w:b/>
          <w:sz w:val="24"/>
        </w:rPr>
      </w:pPr>
      <w:r>
        <w:rPr>
          <w:rFonts w:ascii="Arial" w:hAnsi="Arial" w:cs="Arial"/>
          <w:b/>
          <w:color w:val="0000FF"/>
          <w:sz w:val="24"/>
        </w:rPr>
        <w:t>C3-230526</w:t>
      </w:r>
      <w:r>
        <w:rPr>
          <w:rFonts w:ascii="Arial" w:hAnsi="Arial" w:cs="Arial"/>
          <w:b/>
          <w:color w:val="0000FF"/>
          <w:sz w:val="24"/>
        </w:rPr>
        <w:tab/>
      </w:r>
      <w:r>
        <w:rPr>
          <w:rFonts w:ascii="Arial" w:hAnsi="Arial" w:cs="Arial"/>
          <w:b/>
          <w:sz w:val="24"/>
        </w:rPr>
        <w:t>QoS sustainability analytics with fine granularity</w:t>
      </w:r>
    </w:p>
    <w:p w14:paraId="543D16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CR-0659  rev  Cat: B (Rel-18)</w:t>
      </w:r>
      <w:r>
        <w:rPr>
          <w:i/>
        </w:rPr>
        <w:br/>
      </w:r>
      <w:r>
        <w:rPr>
          <w:i/>
        </w:rPr>
        <w:br/>
      </w:r>
      <w:r>
        <w:rPr>
          <w:i/>
        </w:rPr>
        <w:tab/>
      </w:r>
      <w:r>
        <w:rPr>
          <w:i/>
        </w:rPr>
        <w:tab/>
      </w:r>
      <w:r>
        <w:rPr>
          <w:i/>
        </w:rPr>
        <w:tab/>
      </w:r>
      <w:r>
        <w:rPr>
          <w:i/>
        </w:rPr>
        <w:tab/>
      </w:r>
      <w:r>
        <w:rPr>
          <w:i/>
        </w:rPr>
        <w:tab/>
        <w:t>Source: Huawei</w:t>
      </w:r>
    </w:p>
    <w:p w14:paraId="6F3FDB0D" w14:textId="77777777" w:rsidR="00210E88" w:rsidRDefault="00210E88" w:rsidP="00210E88">
      <w:pPr>
        <w:rPr>
          <w:rFonts w:ascii="Arial" w:hAnsi="Arial" w:cs="Arial"/>
          <w:b/>
        </w:rPr>
      </w:pPr>
      <w:r>
        <w:rPr>
          <w:rFonts w:ascii="Arial" w:hAnsi="Arial" w:cs="Arial"/>
          <w:b/>
        </w:rPr>
        <w:t xml:space="preserve">Discussion: </w:t>
      </w:r>
    </w:p>
    <w:p w14:paraId="0A0E9644" w14:textId="77777777" w:rsidR="00210E88" w:rsidRDefault="00210E88" w:rsidP="00210E88">
      <w:r>
        <w:t>WI: eNA_Ph3</w:t>
      </w:r>
    </w:p>
    <w:p w14:paraId="6BCD579F" w14:textId="77777777" w:rsidR="00210E88" w:rsidRDefault="00210E88" w:rsidP="00210E88">
      <w:r>
        <w:t>This CR introduces backwards compatible feature to the OpenAPI file for Nnwdaf_EventsSubscription API.</w:t>
      </w:r>
    </w:p>
    <w:p w14:paraId="15644AF6" w14:textId="77777777" w:rsidR="00210E88" w:rsidRDefault="00210E88" w:rsidP="00210E88">
      <w:r>
        <w:t>Maria (Ericsson): add dependency; new feature is missing in the clause for Used Features</w:t>
      </w:r>
    </w:p>
    <w:p w14:paraId="68300920" w14:textId="77777777" w:rsidR="00210E88" w:rsidRDefault="00210E88" w:rsidP="00210E88">
      <w:r>
        <w:t>Xuefei (Huawei): r1 is available.</w:t>
      </w:r>
    </w:p>
    <w:p w14:paraId="516B42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C3-230699</w:t>
      </w:r>
      <w:r>
        <w:rPr>
          <w:color w:val="993300"/>
          <w:u w:val="single"/>
        </w:rPr>
        <w:t>.</w:t>
      </w:r>
    </w:p>
    <w:p w14:paraId="37BD0C3F" w14:textId="3A1632C2" w:rsidR="00210E88" w:rsidRDefault="00210E88" w:rsidP="00210E88">
      <w:pPr>
        <w:rPr>
          <w:rFonts w:ascii="Arial" w:hAnsi="Arial" w:cs="Arial"/>
          <w:b/>
          <w:sz w:val="24"/>
        </w:rPr>
      </w:pPr>
      <w:r>
        <w:rPr>
          <w:rFonts w:ascii="Arial" w:hAnsi="Arial" w:cs="Arial"/>
          <w:b/>
          <w:color w:val="0000FF"/>
          <w:sz w:val="24"/>
        </w:rPr>
        <w:t>C3-230554</w:t>
      </w:r>
      <w:r>
        <w:rPr>
          <w:rFonts w:ascii="Arial" w:hAnsi="Arial" w:cs="Arial"/>
          <w:b/>
          <w:color w:val="0000FF"/>
          <w:sz w:val="24"/>
        </w:rPr>
        <w:tab/>
      </w:r>
      <w:r>
        <w:rPr>
          <w:rFonts w:ascii="Arial" w:hAnsi="Arial" w:cs="Arial"/>
          <w:b/>
          <w:sz w:val="24"/>
        </w:rPr>
        <w:t>Improving the Correctness of Service Experience Predictions with Contribution Weights</w:t>
      </w:r>
    </w:p>
    <w:p w14:paraId="5FD066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CR-0099  rev  Cat: B (Rel-18)</w:t>
      </w:r>
      <w:r>
        <w:rPr>
          <w:i/>
        </w:rPr>
        <w:br/>
      </w:r>
      <w:r>
        <w:rPr>
          <w:i/>
        </w:rPr>
        <w:br/>
      </w:r>
      <w:r>
        <w:rPr>
          <w:i/>
        </w:rPr>
        <w:tab/>
      </w:r>
      <w:r>
        <w:rPr>
          <w:i/>
        </w:rPr>
        <w:tab/>
      </w:r>
      <w:r>
        <w:rPr>
          <w:i/>
        </w:rPr>
        <w:tab/>
      </w:r>
      <w:r>
        <w:rPr>
          <w:i/>
        </w:rPr>
        <w:tab/>
      </w:r>
      <w:r>
        <w:rPr>
          <w:i/>
        </w:rPr>
        <w:tab/>
        <w:t>Source: Ericsson</w:t>
      </w:r>
    </w:p>
    <w:p w14:paraId="692EA781" w14:textId="77777777" w:rsidR="00210E88" w:rsidRDefault="00210E88" w:rsidP="00210E88">
      <w:pPr>
        <w:rPr>
          <w:rFonts w:ascii="Arial" w:hAnsi="Arial" w:cs="Arial"/>
          <w:b/>
        </w:rPr>
      </w:pPr>
      <w:r>
        <w:rPr>
          <w:rFonts w:ascii="Arial" w:hAnsi="Arial" w:cs="Arial"/>
          <w:b/>
        </w:rPr>
        <w:t xml:space="preserve">Discussion: </w:t>
      </w:r>
    </w:p>
    <w:p w14:paraId="6232FF87" w14:textId="77777777" w:rsidR="00210E88" w:rsidRDefault="00210E88" w:rsidP="00210E88">
      <w:r>
        <w:t>WI: eNA_Ph3</w:t>
      </w:r>
    </w:p>
    <w:p w14:paraId="62AE714B" w14:textId="77777777" w:rsidR="00210E88" w:rsidRDefault="00210E88" w:rsidP="00210E88">
      <w:r>
        <w:t>This CR introduce backwards compatible feature in the OpenAPI files of the Naf_EventExposure API.</w:t>
      </w:r>
    </w:p>
    <w:p w14:paraId="1E5E1AF6" w14:textId="77777777" w:rsidR="00210E88" w:rsidRDefault="00210E88" w:rsidP="00210E88">
      <w:r>
        <w:t>Apostolos (Nokia): comments.</w:t>
      </w:r>
    </w:p>
    <w:p w14:paraId="11CAA5CE" w14:textId="77777777" w:rsidR="00210E88" w:rsidRDefault="00210E88" w:rsidP="00210E88">
      <w:r>
        <w:t xml:space="preserve">Zhenning (China Mobile): comments  </w:t>
      </w:r>
    </w:p>
    <w:p w14:paraId="1F6312CC" w14:textId="77777777" w:rsidR="00210E88" w:rsidRDefault="00210E88" w:rsidP="00210E88">
      <w:r>
        <w:t xml:space="preserve">Xuefei (Huawei): comments. </w:t>
      </w:r>
    </w:p>
    <w:p w14:paraId="1B16BABF" w14:textId="77777777" w:rsidR="00210E88" w:rsidRDefault="00210E88" w:rsidP="00210E88">
      <w:r>
        <w:lastRenderedPageBreak/>
        <w:t>Xuefei (Huawei): provide comments as indicated during the meeting.</w:t>
      </w:r>
    </w:p>
    <w:p w14:paraId="6CE00B75" w14:textId="77777777" w:rsidR="00210E88" w:rsidRDefault="00210E88" w:rsidP="00210E88">
      <w:r>
        <w:t>Apostolos (Nokia): further comments, remove EN</w:t>
      </w:r>
    </w:p>
    <w:p w14:paraId="6BDCB9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617D1" w14:textId="5EE99909" w:rsidR="00210E88" w:rsidRDefault="00210E88" w:rsidP="00210E88">
      <w:pPr>
        <w:rPr>
          <w:rFonts w:ascii="Arial" w:hAnsi="Arial" w:cs="Arial"/>
          <w:b/>
          <w:sz w:val="24"/>
        </w:rPr>
      </w:pPr>
      <w:r>
        <w:rPr>
          <w:rFonts w:ascii="Arial" w:hAnsi="Arial" w:cs="Arial"/>
          <w:b/>
          <w:color w:val="0000FF"/>
          <w:sz w:val="24"/>
        </w:rPr>
        <w:t>C3-230555</w:t>
      </w:r>
      <w:r>
        <w:rPr>
          <w:rFonts w:ascii="Arial" w:hAnsi="Arial" w:cs="Arial"/>
          <w:b/>
          <w:color w:val="0000FF"/>
          <w:sz w:val="24"/>
        </w:rPr>
        <w:tab/>
      </w:r>
      <w:r>
        <w:rPr>
          <w:rFonts w:ascii="Arial" w:hAnsi="Arial" w:cs="Arial"/>
          <w:b/>
          <w:sz w:val="24"/>
        </w:rPr>
        <w:t>Improving the Correctness of Service Experience Predictions with Contribution Weights</w:t>
      </w:r>
    </w:p>
    <w:p w14:paraId="069D9C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CR-0111  rev  Cat: B (Rel-18)</w:t>
      </w:r>
      <w:r>
        <w:rPr>
          <w:i/>
        </w:rPr>
        <w:br/>
      </w:r>
      <w:r>
        <w:rPr>
          <w:i/>
        </w:rPr>
        <w:br/>
      </w:r>
      <w:r>
        <w:rPr>
          <w:i/>
        </w:rPr>
        <w:tab/>
      </w:r>
      <w:r>
        <w:rPr>
          <w:i/>
        </w:rPr>
        <w:tab/>
      </w:r>
      <w:r>
        <w:rPr>
          <w:i/>
        </w:rPr>
        <w:tab/>
      </w:r>
      <w:r>
        <w:rPr>
          <w:i/>
        </w:rPr>
        <w:tab/>
      </w:r>
      <w:r>
        <w:rPr>
          <w:i/>
        </w:rPr>
        <w:tab/>
        <w:t>Source: Ericsson</w:t>
      </w:r>
    </w:p>
    <w:p w14:paraId="2F187E0F" w14:textId="77777777" w:rsidR="00210E88" w:rsidRDefault="00210E88" w:rsidP="00210E88">
      <w:pPr>
        <w:rPr>
          <w:rFonts w:ascii="Arial" w:hAnsi="Arial" w:cs="Arial"/>
          <w:b/>
        </w:rPr>
      </w:pPr>
      <w:r>
        <w:rPr>
          <w:rFonts w:ascii="Arial" w:hAnsi="Arial" w:cs="Arial"/>
          <w:b/>
        </w:rPr>
        <w:t xml:space="preserve">Discussion: </w:t>
      </w:r>
    </w:p>
    <w:p w14:paraId="3DD2F3D5" w14:textId="77777777" w:rsidR="00210E88" w:rsidRDefault="00210E88" w:rsidP="00210E88">
      <w:r>
        <w:t>WI: eNA_Ph3</w:t>
      </w:r>
    </w:p>
    <w:p w14:paraId="33D55B12" w14:textId="77777777" w:rsidR="00210E88" w:rsidRDefault="00210E88" w:rsidP="00210E88">
      <w:r>
        <w:t>This CR introduce backwards compatible feature in the OpenAPI files of the Nnef_EventExposure API.</w:t>
      </w:r>
    </w:p>
    <w:p w14:paraId="57684A80" w14:textId="77777777" w:rsidR="00210E88" w:rsidRDefault="00210E88" w:rsidP="00210E88">
      <w:r>
        <w:t>Xuefei (Huawei): The CR is not needed due to lack of requirement</w:t>
      </w:r>
    </w:p>
    <w:p w14:paraId="0CC71967" w14:textId="77777777" w:rsidR="00210E88" w:rsidRDefault="00210E88" w:rsidP="00210E88">
      <w:r>
        <w:t>Maria (Ericsson): further discussion, and some description need to be updated</w:t>
      </w:r>
    </w:p>
    <w:p w14:paraId="48C01F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A0DD17" w14:textId="57BFC94F" w:rsidR="00210E88" w:rsidRDefault="00210E88" w:rsidP="00210E88">
      <w:pPr>
        <w:rPr>
          <w:rFonts w:ascii="Arial" w:hAnsi="Arial" w:cs="Arial"/>
          <w:b/>
          <w:sz w:val="24"/>
        </w:rPr>
      </w:pPr>
      <w:r>
        <w:rPr>
          <w:rFonts w:ascii="Arial" w:hAnsi="Arial" w:cs="Arial"/>
          <w:b/>
          <w:color w:val="0000FF"/>
          <w:sz w:val="24"/>
        </w:rPr>
        <w:t>C3-230556</w:t>
      </w:r>
      <w:r>
        <w:rPr>
          <w:rFonts w:ascii="Arial" w:hAnsi="Arial" w:cs="Arial"/>
          <w:b/>
          <w:color w:val="0000FF"/>
          <w:sz w:val="24"/>
        </w:rPr>
        <w:tab/>
      </w:r>
      <w:r>
        <w:rPr>
          <w:rFonts w:ascii="Arial" w:hAnsi="Arial" w:cs="Arial"/>
          <w:b/>
          <w:sz w:val="24"/>
        </w:rPr>
        <w:t>Support NWDAF assisted URSPs in Service Experience in Nnwdaf_EventsSubscription API</w:t>
      </w:r>
    </w:p>
    <w:p w14:paraId="310F81F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CR-0675  rev  Cat: B (Rel-18)</w:t>
      </w:r>
      <w:r>
        <w:rPr>
          <w:i/>
        </w:rPr>
        <w:br/>
      </w:r>
      <w:r>
        <w:rPr>
          <w:i/>
        </w:rPr>
        <w:br/>
      </w:r>
      <w:r>
        <w:rPr>
          <w:i/>
        </w:rPr>
        <w:tab/>
      </w:r>
      <w:r>
        <w:rPr>
          <w:i/>
        </w:rPr>
        <w:tab/>
      </w:r>
      <w:r>
        <w:rPr>
          <w:i/>
        </w:rPr>
        <w:tab/>
      </w:r>
      <w:r>
        <w:rPr>
          <w:i/>
        </w:rPr>
        <w:tab/>
      </w:r>
      <w:r>
        <w:rPr>
          <w:i/>
        </w:rPr>
        <w:tab/>
        <w:t>Source: Ericsson</w:t>
      </w:r>
    </w:p>
    <w:p w14:paraId="13670A8D" w14:textId="77777777" w:rsidR="00210E88" w:rsidRDefault="00210E88" w:rsidP="00210E88">
      <w:pPr>
        <w:rPr>
          <w:rFonts w:ascii="Arial" w:hAnsi="Arial" w:cs="Arial"/>
          <w:b/>
        </w:rPr>
      </w:pPr>
      <w:r>
        <w:rPr>
          <w:rFonts w:ascii="Arial" w:hAnsi="Arial" w:cs="Arial"/>
          <w:b/>
        </w:rPr>
        <w:t xml:space="preserve">Discussion: </w:t>
      </w:r>
    </w:p>
    <w:p w14:paraId="402CC2F5" w14:textId="77777777" w:rsidR="00210E88" w:rsidRDefault="00210E88" w:rsidP="00210E88">
      <w:r>
        <w:t>WI: eNA_Ph3</w:t>
      </w:r>
    </w:p>
    <w:p w14:paraId="0517C4B2" w14:textId="77777777" w:rsidR="00210E88" w:rsidRDefault="00210E88" w:rsidP="00210E88">
      <w:r>
        <w:t>This CR introduce backwards compatible feature in the OpenAPI file of the Nnwdaf_EventsSubscription API.</w:t>
      </w:r>
    </w:p>
    <w:p w14:paraId="16EEC6E9" w14:textId="77777777" w:rsidR="00210E88" w:rsidRDefault="00210E88" w:rsidP="00210E88">
      <w:r>
        <w:t>Depends on TS 23.247 CR 0609</w:t>
      </w:r>
    </w:p>
    <w:p w14:paraId="10F7CD3F" w14:textId="77777777" w:rsidR="00210E88" w:rsidRDefault="00210E88" w:rsidP="00210E88">
      <w:r>
        <w:t>Apostolos (Nokia): comments will be provided offline</w:t>
      </w:r>
    </w:p>
    <w:p w14:paraId="74E7F920" w14:textId="77777777" w:rsidR="00210E88" w:rsidRDefault="00210E88" w:rsidP="00210E88">
      <w:r>
        <w:t>Xuefei (Huawei): comments will be provided offline</w:t>
      </w:r>
    </w:p>
    <w:p w14:paraId="1651CDF2" w14:textId="77777777" w:rsidR="00210E88" w:rsidRDefault="00210E88" w:rsidP="00210E88">
      <w:r>
        <w:t>Xuefei (Huawei): provide comments as indicated during the meeting.</w:t>
      </w:r>
    </w:p>
    <w:p w14:paraId="1F0B5387" w14:textId="77777777" w:rsidR="00210E88" w:rsidRDefault="00210E88" w:rsidP="00210E88">
      <w:r>
        <w:t>Apostolos (Nokia): comments and would like to co-sign</w:t>
      </w:r>
    </w:p>
    <w:p w14:paraId="043CEDFB" w14:textId="77777777" w:rsidR="00210E88" w:rsidRDefault="00210E88" w:rsidP="00210E88">
      <w:r>
        <w:t>Maria (Ericsson): r2 is available</w:t>
      </w:r>
    </w:p>
    <w:p w14:paraId="173E9D02" w14:textId="77777777" w:rsidR="00210E88" w:rsidRDefault="00210E88" w:rsidP="00210E88">
      <w:r>
        <w:t>Xuefei (Huawei): still comments not implemented. Postpone.</w:t>
      </w:r>
    </w:p>
    <w:p w14:paraId="7E6579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ABBE8" w14:textId="5C45D015" w:rsidR="00210E88" w:rsidRDefault="00210E88" w:rsidP="00210E88">
      <w:pPr>
        <w:rPr>
          <w:rFonts w:ascii="Arial" w:hAnsi="Arial" w:cs="Arial"/>
          <w:b/>
          <w:sz w:val="24"/>
        </w:rPr>
      </w:pPr>
      <w:r>
        <w:rPr>
          <w:rFonts w:ascii="Arial" w:hAnsi="Arial" w:cs="Arial"/>
          <w:b/>
          <w:color w:val="0000FF"/>
          <w:sz w:val="24"/>
        </w:rPr>
        <w:t>C3-230557</w:t>
      </w:r>
      <w:r>
        <w:rPr>
          <w:rFonts w:ascii="Arial" w:hAnsi="Arial" w:cs="Arial"/>
          <w:b/>
          <w:color w:val="0000FF"/>
          <w:sz w:val="24"/>
        </w:rPr>
        <w:tab/>
      </w:r>
      <w:r>
        <w:rPr>
          <w:rFonts w:ascii="Arial" w:hAnsi="Arial" w:cs="Arial"/>
          <w:b/>
          <w:sz w:val="24"/>
        </w:rPr>
        <w:t>Support NWDAF assisted URSPs in Service Experience in Nnwdaf_AnalyticsInfo API</w:t>
      </w:r>
    </w:p>
    <w:p w14:paraId="7A1ED3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CR-0676  rev  Cat: B (Rel-18)</w:t>
      </w:r>
      <w:r>
        <w:rPr>
          <w:i/>
        </w:rPr>
        <w:br/>
      </w:r>
      <w:r>
        <w:rPr>
          <w:i/>
        </w:rPr>
        <w:br/>
      </w:r>
      <w:r>
        <w:rPr>
          <w:i/>
        </w:rPr>
        <w:tab/>
      </w:r>
      <w:r>
        <w:rPr>
          <w:i/>
        </w:rPr>
        <w:tab/>
      </w:r>
      <w:r>
        <w:rPr>
          <w:i/>
        </w:rPr>
        <w:tab/>
      </w:r>
      <w:r>
        <w:rPr>
          <w:i/>
        </w:rPr>
        <w:tab/>
      </w:r>
      <w:r>
        <w:rPr>
          <w:i/>
        </w:rPr>
        <w:tab/>
        <w:t>Source: Ericsson</w:t>
      </w:r>
    </w:p>
    <w:p w14:paraId="0E5EE972" w14:textId="77777777" w:rsidR="00210E88" w:rsidRDefault="00210E88" w:rsidP="00210E88">
      <w:pPr>
        <w:rPr>
          <w:rFonts w:ascii="Arial" w:hAnsi="Arial" w:cs="Arial"/>
          <w:b/>
        </w:rPr>
      </w:pPr>
      <w:r>
        <w:rPr>
          <w:rFonts w:ascii="Arial" w:hAnsi="Arial" w:cs="Arial"/>
          <w:b/>
        </w:rPr>
        <w:t xml:space="preserve">Discussion: </w:t>
      </w:r>
    </w:p>
    <w:p w14:paraId="15459275" w14:textId="77777777" w:rsidR="00210E88" w:rsidRDefault="00210E88" w:rsidP="00210E88">
      <w:r>
        <w:lastRenderedPageBreak/>
        <w:t>WI: eNA_Ph3</w:t>
      </w:r>
    </w:p>
    <w:p w14:paraId="6FA46800" w14:textId="77777777" w:rsidR="00210E88" w:rsidRDefault="00210E88" w:rsidP="00210E88">
      <w:r>
        <w:t>This CR introduces backwards compatible feature in the OpenAPI file of the Nnwdaf_AnalyticsInfo API.</w:t>
      </w:r>
    </w:p>
    <w:p w14:paraId="7C43F4E0" w14:textId="77777777" w:rsidR="00210E88" w:rsidRDefault="00210E88" w:rsidP="00210E88">
      <w:r>
        <w:t>Depends on TS 23.247 CR 0609</w:t>
      </w:r>
    </w:p>
    <w:p w14:paraId="2BCD6F34" w14:textId="77777777" w:rsidR="00210E88" w:rsidRDefault="00210E88" w:rsidP="00210E88">
      <w:r>
        <w:t>Apostolos (Nokia): comments will be provided offline</w:t>
      </w:r>
    </w:p>
    <w:p w14:paraId="5F51545C" w14:textId="77777777" w:rsidR="00210E88" w:rsidRDefault="00210E88" w:rsidP="00210E88">
      <w:r>
        <w:t>Xuefei (Huawei): comments will be provided offline</w:t>
      </w:r>
    </w:p>
    <w:p w14:paraId="2580B05B" w14:textId="77777777" w:rsidR="00210E88" w:rsidRDefault="00210E88" w:rsidP="00210E88">
      <w:r>
        <w:t>Xuefei (Huawei): provide comments as indicated during the meeting.</w:t>
      </w:r>
    </w:p>
    <w:p w14:paraId="5D5621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C93A9" w14:textId="044F6646" w:rsidR="00210E88" w:rsidRDefault="00210E88" w:rsidP="00210E88">
      <w:pPr>
        <w:rPr>
          <w:rFonts w:ascii="Arial" w:hAnsi="Arial" w:cs="Arial"/>
          <w:b/>
          <w:sz w:val="24"/>
        </w:rPr>
      </w:pPr>
      <w:r>
        <w:rPr>
          <w:rFonts w:ascii="Arial" w:hAnsi="Arial" w:cs="Arial"/>
          <w:b/>
          <w:color w:val="0000FF"/>
          <w:sz w:val="24"/>
        </w:rPr>
        <w:t>C3-230558</w:t>
      </w:r>
      <w:r>
        <w:rPr>
          <w:rFonts w:ascii="Arial" w:hAnsi="Arial" w:cs="Arial"/>
          <w:b/>
          <w:color w:val="0000FF"/>
          <w:sz w:val="24"/>
        </w:rPr>
        <w:tab/>
      </w:r>
      <w:r>
        <w:rPr>
          <w:rFonts w:ascii="Arial" w:hAnsi="Arial" w:cs="Arial"/>
          <w:b/>
          <w:sz w:val="24"/>
        </w:rPr>
        <w:t>Support NWDAF assisted URSPs in Service Experience</w:t>
      </w:r>
    </w:p>
    <w:p w14:paraId="4474342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CR-0836  rev  Cat: B (Rel-18)</w:t>
      </w:r>
      <w:r>
        <w:rPr>
          <w:i/>
        </w:rPr>
        <w:br/>
      </w:r>
      <w:r>
        <w:rPr>
          <w:i/>
        </w:rPr>
        <w:br/>
      </w:r>
      <w:r>
        <w:rPr>
          <w:i/>
        </w:rPr>
        <w:tab/>
      </w:r>
      <w:r>
        <w:rPr>
          <w:i/>
        </w:rPr>
        <w:tab/>
      </w:r>
      <w:r>
        <w:rPr>
          <w:i/>
        </w:rPr>
        <w:tab/>
      </w:r>
      <w:r>
        <w:rPr>
          <w:i/>
        </w:rPr>
        <w:tab/>
      </w:r>
      <w:r>
        <w:rPr>
          <w:i/>
        </w:rPr>
        <w:tab/>
        <w:t>Source: Ericsson</w:t>
      </w:r>
    </w:p>
    <w:p w14:paraId="24340FEC" w14:textId="77777777" w:rsidR="00210E88" w:rsidRDefault="00210E88" w:rsidP="00210E88">
      <w:pPr>
        <w:rPr>
          <w:rFonts w:ascii="Arial" w:hAnsi="Arial" w:cs="Arial"/>
          <w:b/>
        </w:rPr>
      </w:pPr>
      <w:r>
        <w:rPr>
          <w:rFonts w:ascii="Arial" w:hAnsi="Arial" w:cs="Arial"/>
          <w:b/>
        </w:rPr>
        <w:t xml:space="preserve">Discussion: </w:t>
      </w:r>
    </w:p>
    <w:p w14:paraId="2AE71E95" w14:textId="77777777" w:rsidR="00210E88" w:rsidRDefault="00210E88" w:rsidP="00210E88">
      <w:r>
        <w:t>WI: eNA_Ph3</w:t>
      </w:r>
    </w:p>
    <w:p w14:paraId="629FDEA0" w14:textId="77777777" w:rsidR="00210E88" w:rsidRDefault="00210E88" w:rsidP="00210E88">
      <w:r>
        <w:t>This CR introduces backwards compatible feature in the OpenAPI file of the AnalyticsExposure API.</w:t>
      </w:r>
    </w:p>
    <w:p w14:paraId="0A8025AD" w14:textId="77777777" w:rsidR="00210E88" w:rsidRDefault="00210E88" w:rsidP="00210E88">
      <w:r>
        <w:t>Depends on TS 23.247 CR 0609</w:t>
      </w:r>
    </w:p>
    <w:p w14:paraId="2B928F03" w14:textId="77777777" w:rsidR="00210E88" w:rsidRDefault="00210E88" w:rsidP="00210E88">
      <w:r>
        <w:t xml:space="preserve">Apostolos (Nokia): no requirement to support the event. </w:t>
      </w:r>
    </w:p>
    <w:p w14:paraId="006E7C1B" w14:textId="77777777" w:rsidR="00210E88" w:rsidRDefault="00210E88" w:rsidP="00210E88">
      <w:r>
        <w:t>Xuefei (Huawei): comments will be provided offline</w:t>
      </w:r>
    </w:p>
    <w:p w14:paraId="51D9DAD9" w14:textId="77777777" w:rsidR="00210E88" w:rsidRDefault="00210E88" w:rsidP="00210E88">
      <w:r>
        <w:t>Xuefei (Huawei): provide comments as indicated during the meeting.</w:t>
      </w:r>
    </w:p>
    <w:p w14:paraId="392C7B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34CD7" w14:textId="2E4AA15E" w:rsidR="00210E88" w:rsidRDefault="00210E88" w:rsidP="00210E88">
      <w:pPr>
        <w:rPr>
          <w:rFonts w:ascii="Arial" w:hAnsi="Arial" w:cs="Arial"/>
          <w:b/>
          <w:sz w:val="24"/>
        </w:rPr>
      </w:pPr>
      <w:r>
        <w:rPr>
          <w:rFonts w:ascii="Arial" w:hAnsi="Arial" w:cs="Arial"/>
          <w:b/>
          <w:color w:val="0000FF"/>
          <w:sz w:val="24"/>
        </w:rPr>
        <w:t>C3-230559</w:t>
      </w:r>
      <w:r>
        <w:rPr>
          <w:rFonts w:ascii="Arial" w:hAnsi="Arial" w:cs="Arial"/>
          <w:b/>
          <w:color w:val="0000FF"/>
          <w:sz w:val="24"/>
        </w:rPr>
        <w:tab/>
      </w:r>
      <w:r>
        <w:rPr>
          <w:rFonts w:ascii="Arial" w:hAnsi="Arial" w:cs="Arial"/>
          <w:b/>
          <w:sz w:val="24"/>
        </w:rPr>
        <w:t>Support NWDAF assisted URSPs in Service Experience</w:t>
      </w:r>
    </w:p>
    <w:p w14:paraId="424812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CR-0215  rev  Cat: B (Rel-18)</w:t>
      </w:r>
      <w:r>
        <w:rPr>
          <w:i/>
        </w:rPr>
        <w:br/>
      </w:r>
      <w:r>
        <w:rPr>
          <w:i/>
        </w:rPr>
        <w:br/>
      </w:r>
      <w:r>
        <w:rPr>
          <w:i/>
        </w:rPr>
        <w:tab/>
      </w:r>
      <w:r>
        <w:rPr>
          <w:i/>
        </w:rPr>
        <w:tab/>
      </w:r>
      <w:r>
        <w:rPr>
          <w:i/>
        </w:rPr>
        <w:tab/>
      </w:r>
      <w:r>
        <w:rPr>
          <w:i/>
        </w:rPr>
        <w:tab/>
      </w:r>
      <w:r>
        <w:rPr>
          <w:i/>
        </w:rPr>
        <w:tab/>
        <w:t>Source: Ericsson</w:t>
      </w:r>
    </w:p>
    <w:p w14:paraId="392DE036" w14:textId="77777777" w:rsidR="00210E88" w:rsidRDefault="00210E88" w:rsidP="00210E88">
      <w:pPr>
        <w:rPr>
          <w:rFonts w:ascii="Arial" w:hAnsi="Arial" w:cs="Arial"/>
          <w:b/>
        </w:rPr>
      </w:pPr>
      <w:r>
        <w:rPr>
          <w:rFonts w:ascii="Arial" w:hAnsi="Arial" w:cs="Arial"/>
          <w:b/>
        </w:rPr>
        <w:t xml:space="preserve">Discussion: </w:t>
      </w:r>
    </w:p>
    <w:p w14:paraId="6DA32CAE" w14:textId="77777777" w:rsidR="00210E88" w:rsidRDefault="00210E88" w:rsidP="00210E88">
      <w:r>
        <w:t>WI: eNA_Ph3</w:t>
      </w:r>
    </w:p>
    <w:p w14:paraId="20C96029" w14:textId="77777777" w:rsidR="00210E88" w:rsidRDefault="00210E88" w:rsidP="00210E88">
      <w:r>
        <w:t>This CR introduces backwards compatible feature in the OpenAPI file of the Nsmf_EventExposure API.</w:t>
      </w:r>
    </w:p>
    <w:p w14:paraId="4980E958" w14:textId="77777777" w:rsidR="00210E88" w:rsidRDefault="00210E88" w:rsidP="00210E88">
      <w:r>
        <w:t>Apostolos (Nokia): no requirement to support the event.</w:t>
      </w:r>
    </w:p>
    <w:p w14:paraId="0A63EAAD" w14:textId="77777777" w:rsidR="00210E88" w:rsidRDefault="00210E88" w:rsidP="00210E88">
      <w:r>
        <w:t>Xuefei (Huawei): comments will be provided offline</w:t>
      </w:r>
    </w:p>
    <w:p w14:paraId="385105DC" w14:textId="77777777" w:rsidR="00210E88" w:rsidRDefault="00210E88" w:rsidP="00210E88">
      <w:r>
        <w:t>Xuefei (Huawei): provide comments as indicated during the meeting.</w:t>
      </w:r>
    </w:p>
    <w:p w14:paraId="457FD8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D6007" w14:textId="70462C98" w:rsidR="00210E88" w:rsidRDefault="00210E88" w:rsidP="00210E88">
      <w:pPr>
        <w:rPr>
          <w:rFonts w:ascii="Arial" w:hAnsi="Arial" w:cs="Arial"/>
          <w:b/>
          <w:sz w:val="24"/>
        </w:rPr>
      </w:pPr>
      <w:r>
        <w:rPr>
          <w:rFonts w:ascii="Arial" w:hAnsi="Arial" w:cs="Arial"/>
          <w:b/>
          <w:color w:val="0000FF"/>
          <w:sz w:val="24"/>
        </w:rPr>
        <w:t>C3-230560</w:t>
      </w:r>
      <w:r>
        <w:rPr>
          <w:rFonts w:ascii="Arial" w:hAnsi="Arial" w:cs="Arial"/>
          <w:b/>
          <w:color w:val="0000FF"/>
          <w:sz w:val="24"/>
        </w:rPr>
        <w:tab/>
      </w:r>
      <w:r>
        <w:rPr>
          <w:rFonts w:ascii="Arial" w:hAnsi="Arial" w:cs="Arial"/>
          <w:b/>
          <w:sz w:val="24"/>
        </w:rPr>
        <w:t>Support NWDAF assisted URSPs in Service Experience procedure</w:t>
      </w:r>
    </w:p>
    <w:p w14:paraId="739284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CR-0044  rev  Cat: B (Rel-18)</w:t>
      </w:r>
      <w:r>
        <w:rPr>
          <w:i/>
        </w:rPr>
        <w:br/>
      </w:r>
      <w:r>
        <w:rPr>
          <w:i/>
        </w:rPr>
        <w:br/>
      </w:r>
      <w:r>
        <w:rPr>
          <w:i/>
        </w:rPr>
        <w:tab/>
      </w:r>
      <w:r>
        <w:rPr>
          <w:i/>
        </w:rPr>
        <w:tab/>
      </w:r>
      <w:r>
        <w:rPr>
          <w:i/>
        </w:rPr>
        <w:tab/>
      </w:r>
      <w:r>
        <w:rPr>
          <w:i/>
        </w:rPr>
        <w:tab/>
      </w:r>
      <w:r>
        <w:rPr>
          <w:i/>
        </w:rPr>
        <w:tab/>
        <w:t>Source: Ericsson</w:t>
      </w:r>
    </w:p>
    <w:p w14:paraId="1E7C8D3E" w14:textId="77777777" w:rsidR="00210E88" w:rsidRDefault="00210E88" w:rsidP="00210E88">
      <w:pPr>
        <w:rPr>
          <w:rFonts w:ascii="Arial" w:hAnsi="Arial" w:cs="Arial"/>
          <w:b/>
        </w:rPr>
      </w:pPr>
      <w:r>
        <w:rPr>
          <w:rFonts w:ascii="Arial" w:hAnsi="Arial" w:cs="Arial"/>
          <w:b/>
        </w:rPr>
        <w:t xml:space="preserve">Discussion: </w:t>
      </w:r>
    </w:p>
    <w:p w14:paraId="5133B809" w14:textId="77777777" w:rsidR="00210E88" w:rsidRDefault="00210E88" w:rsidP="00210E88">
      <w:r>
        <w:lastRenderedPageBreak/>
        <w:t>WI: eNA_Ph3</w:t>
      </w:r>
    </w:p>
    <w:p w14:paraId="44C8D120" w14:textId="77777777" w:rsidR="00210E88" w:rsidRDefault="00210E88" w:rsidP="00210E88">
      <w:r>
        <w:t>Apostolos (Nokia): prefer to referring the reference not define every detail.</w:t>
      </w:r>
    </w:p>
    <w:p w14:paraId="438E3EED" w14:textId="77777777" w:rsidR="00210E88" w:rsidRDefault="00210E88" w:rsidP="00210E88">
      <w:r>
        <w:t>Maria (Ericsson): fine to remove all the detailed IEs</w:t>
      </w:r>
    </w:p>
    <w:p w14:paraId="63121B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9C85E" w14:textId="06B2359B" w:rsidR="00210E88" w:rsidRDefault="00210E88" w:rsidP="00210E88">
      <w:pPr>
        <w:rPr>
          <w:rFonts w:ascii="Arial" w:hAnsi="Arial" w:cs="Arial"/>
          <w:b/>
          <w:sz w:val="24"/>
        </w:rPr>
      </w:pPr>
      <w:r>
        <w:rPr>
          <w:rFonts w:ascii="Arial" w:hAnsi="Arial" w:cs="Arial"/>
          <w:b/>
          <w:color w:val="0000FF"/>
          <w:sz w:val="24"/>
        </w:rPr>
        <w:t>C3-230561</w:t>
      </w:r>
      <w:r>
        <w:rPr>
          <w:rFonts w:ascii="Arial" w:hAnsi="Arial" w:cs="Arial"/>
          <w:b/>
          <w:color w:val="0000FF"/>
          <w:sz w:val="24"/>
        </w:rPr>
        <w:tab/>
      </w:r>
      <w:r>
        <w:rPr>
          <w:rFonts w:ascii="Arial" w:hAnsi="Arial" w:cs="Arial"/>
          <w:b/>
          <w:sz w:val="24"/>
        </w:rPr>
        <w:t>Support use case context in Nnwdaf_EventsSubscription API</w:t>
      </w:r>
    </w:p>
    <w:p w14:paraId="6A8CB2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CR-0677  rev  Cat: B (Rel-18)</w:t>
      </w:r>
      <w:r>
        <w:rPr>
          <w:i/>
        </w:rPr>
        <w:br/>
      </w:r>
      <w:r>
        <w:rPr>
          <w:i/>
        </w:rPr>
        <w:br/>
      </w:r>
      <w:r>
        <w:rPr>
          <w:i/>
        </w:rPr>
        <w:tab/>
      </w:r>
      <w:r>
        <w:rPr>
          <w:i/>
        </w:rPr>
        <w:tab/>
      </w:r>
      <w:r>
        <w:rPr>
          <w:i/>
        </w:rPr>
        <w:tab/>
      </w:r>
      <w:r>
        <w:rPr>
          <w:i/>
        </w:rPr>
        <w:tab/>
      </w:r>
      <w:r>
        <w:rPr>
          <w:i/>
        </w:rPr>
        <w:tab/>
        <w:t>Source: Ericsson</w:t>
      </w:r>
    </w:p>
    <w:p w14:paraId="31E4311D" w14:textId="77777777" w:rsidR="00210E88" w:rsidRDefault="00210E88" w:rsidP="00210E88">
      <w:pPr>
        <w:rPr>
          <w:rFonts w:ascii="Arial" w:hAnsi="Arial" w:cs="Arial"/>
          <w:b/>
        </w:rPr>
      </w:pPr>
      <w:r>
        <w:rPr>
          <w:rFonts w:ascii="Arial" w:hAnsi="Arial" w:cs="Arial"/>
          <w:b/>
        </w:rPr>
        <w:t xml:space="preserve">Discussion: </w:t>
      </w:r>
    </w:p>
    <w:p w14:paraId="30D5FAC8" w14:textId="77777777" w:rsidR="00210E88" w:rsidRDefault="00210E88" w:rsidP="00210E88">
      <w:r>
        <w:t>WI: eNA_Ph3</w:t>
      </w:r>
    </w:p>
    <w:p w14:paraId="2A8D6368" w14:textId="77777777" w:rsidR="00210E88" w:rsidRDefault="00210E88" w:rsidP="00210E88">
      <w:r>
        <w:t>This CR introduce backwards compatible feature in the OpenAPI files of the Nnwdaf_EventsSubscription API.</w:t>
      </w:r>
    </w:p>
    <w:p w14:paraId="54A25838" w14:textId="77777777" w:rsidR="00210E88" w:rsidRDefault="00210E88" w:rsidP="00210E88">
      <w:r>
        <w:t>Apostolos (Nokia): comments on NOTE 3</w:t>
      </w:r>
    </w:p>
    <w:p w14:paraId="0F37DD35" w14:textId="77777777" w:rsidR="00210E88" w:rsidRDefault="00210E88" w:rsidP="00210E88">
      <w:r>
        <w:t>Xuefei (Huawei): feature name; comments on NOTE 3</w:t>
      </w:r>
    </w:p>
    <w:p w14:paraId="6152E219" w14:textId="77777777" w:rsidR="00210E88" w:rsidRDefault="00210E88" w:rsidP="00210E88">
      <w:r>
        <w:t>Maria (Ericsson): is optional feature, prefer to specific feature</w:t>
      </w:r>
    </w:p>
    <w:p w14:paraId="20F3EB0E" w14:textId="77777777" w:rsidR="00210E88" w:rsidRDefault="00210E88" w:rsidP="00210E88">
      <w:r>
        <w:t>Xuefei (Huawei): prefer to generic feature.</w:t>
      </w:r>
    </w:p>
    <w:p w14:paraId="6B2BE0B7" w14:textId="77777777" w:rsidR="00210E88" w:rsidRDefault="00210E88" w:rsidP="00210E88">
      <w:r>
        <w:t>Apostolos (Nokia): further comments</w:t>
      </w:r>
    </w:p>
    <w:p w14:paraId="3B16AE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F2C4F" w14:textId="1D98F623" w:rsidR="00210E88" w:rsidRDefault="00210E88" w:rsidP="00210E88">
      <w:pPr>
        <w:rPr>
          <w:rFonts w:ascii="Arial" w:hAnsi="Arial" w:cs="Arial"/>
          <w:b/>
          <w:sz w:val="24"/>
        </w:rPr>
      </w:pPr>
      <w:r>
        <w:rPr>
          <w:rFonts w:ascii="Arial" w:hAnsi="Arial" w:cs="Arial"/>
          <w:b/>
          <w:color w:val="0000FF"/>
          <w:sz w:val="24"/>
        </w:rPr>
        <w:t>C3-230562</w:t>
      </w:r>
      <w:r>
        <w:rPr>
          <w:rFonts w:ascii="Arial" w:hAnsi="Arial" w:cs="Arial"/>
          <w:b/>
          <w:color w:val="0000FF"/>
          <w:sz w:val="24"/>
        </w:rPr>
        <w:tab/>
      </w:r>
      <w:r>
        <w:rPr>
          <w:rFonts w:ascii="Arial" w:hAnsi="Arial" w:cs="Arial"/>
          <w:b/>
          <w:sz w:val="24"/>
        </w:rPr>
        <w:t>Support use case context in Nnwdaf_AnalyticsInfo API</w:t>
      </w:r>
    </w:p>
    <w:p w14:paraId="142FE7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CR-0678  rev  Cat: B (Rel-18)</w:t>
      </w:r>
      <w:r>
        <w:rPr>
          <w:i/>
        </w:rPr>
        <w:br/>
      </w:r>
      <w:r>
        <w:rPr>
          <w:i/>
        </w:rPr>
        <w:br/>
      </w:r>
      <w:r>
        <w:rPr>
          <w:i/>
        </w:rPr>
        <w:tab/>
      </w:r>
      <w:r>
        <w:rPr>
          <w:i/>
        </w:rPr>
        <w:tab/>
      </w:r>
      <w:r>
        <w:rPr>
          <w:i/>
        </w:rPr>
        <w:tab/>
      </w:r>
      <w:r>
        <w:rPr>
          <w:i/>
        </w:rPr>
        <w:tab/>
      </w:r>
      <w:r>
        <w:rPr>
          <w:i/>
        </w:rPr>
        <w:tab/>
        <w:t>Source: Ericsson</w:t>
      </w:r>
    </w:p>
    <w:p w14:paraId="7B8391A3" w14:textId="77777777" w:rsidR="00210E88" w:rsidRDefault="00210E88" w:rsidP="00210E88">
      <w:pPr>
        <w:rPr>
          <w:rFonts w:ascii="Arial" w:hAnsi="Arial" w:cs="Arial"/>
          <w:b/>
        </w:rPr>
      </w:pPr>
      <w:r>
        <w:rPr>
          <w:rFonts w:ascii="Arial" w:hAnsi="Arial" w:cs="Arial"/>
          <w:b/>
        </w:rPr>
        <w:t xml:space="preserve">Discussion: </w:t>
      </w:r>
    </w:p>
    <w:p w14:paraId="52290203" w14:textId="77777777" w:rsidR="00210E88" w:rsidRDefault="00210E88" w:rsidP="00210E88">
      <w:r>
        <w:t>WI: eNA_Ph3</w:t>
      </w:r>
    </w:p>
    <w:p w14:paraId="310D7DAC" w14:textId="77777777" w:rsidR="00210E88" w:rsidRDefault="00210E88" w:rsidP="00210E88">
      <w:r>
        <w:t>This CR introduce backwards compatible feature in the OpenAPI files of the Nnwdaf_AnalyticsInfo API.</w:t>
      </w:r>
    </w:p>
    <w:p w14:paraId="6F378D07" w14:textId="77777777" w:rsidR="00210E88" w:rsidRDefault="00210E88" w:rsidP="00210E88">
      <w:r>
        <w:t>Same comments on 0561 apply</w:t>
      </w:r>
    </w:p>
    <w:p w14:paraId="505358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76BC4" w14:textId="7829ED62" w:rsidR="00210E88" w:rsidRDefault="00210E88" w:rsidP="00210E88">
      <w:pPr>
        <w:rPr>
          <w:rFonts w:ascii="Arial" w:hAnsi="Arial" w:cs="Arial"/>
          <w:b/>
          <w:sz w:val="24"/>
        </w:rPr>
      </w:pPr>
      <w:r>
        <w:rPr>
          <w:rFonts w:ascii="Arial" w:hAnsi="Arial" w:cs="Arial"/>
          <w:b/>
          <w:color w:val="0000FF"/>
          <w:sz w:val="24"/>
        </w:rPr>
        <w:t>C3-230563</w:t>
      </w:r>
      <w:r>
        <w:rPr>
          <w:rFonts w:ascii="Arial" w:hAnsi="Arial" w:cs="Arial"/>
          <w:b/>
          <w:color w:val="0000FF"/>
          <w:sz w:val="24"/>
        </w:rPr>
        <w:tab/>
      </w:r>
      <w:r>
        <w:rPr>
          <w:rFonts w:ascii="Arial" w:hAnsi="Arial" w:cs="Arial"/>
          <w:b/>
          <w:sz w:val="24"/>
        </w:rPr>
        <w:t>Support use case context in Nnwdaf_MLModelProvision API</w:t>
      </w:r>
    </w:p>
    <w:p w14:paraId="15BF56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CR-0679  rev  Cat: B (Rel-18)</w:t>
      </w:r>
      <w:r>
        <w:rPr>
          <w:i/>
        </w:rPr>
        <w:br/>
      </w:r>
      <w:r>
        <w:rPr>
          <w:i/>
        </w:rPr>
        <w:br/>
      </w:r>
      <w:r>
        <w:rPr>
          <w:i/>
        </w:rPr>
        <w:tab/>
      </w:r>
      <w:r>
        <w:rPr>
          <w:i/>
        </w:rPr>
        <w:tab/>
      </w:r>
      <w:r>
        <w:rPr>
          <w:i/>
        </w:rPr>
        <w:tab/>
      </w:r>
      <w:r>
        <w:rPr>
          <w:i/>
        </w:rPr>
        <w:tab/>
      </w:r>
      <w:r>
        <w:rPr>
          <w:i/>
        </w:rPr>
        <w:tab/>
        <w:t>Source: Ericsson</w:t>
      </w:r>
    </w:p>
    <w:p w14:paraId="3AC77E30" w14:textId="77777777" w:rsidR="00210E88" w:rsidRDefault="00210E88" w:rsidP="00210E88">
      <w:pPr>
        <w:rPr>
          <w:rFonts w:ascii="Arial" w:hAnsi="Arial" w:cs="Arial"/>
          <w:b/>
        </w:rPr>
      </w:pPr>
      <w:r>
        <w:rPr>
          <w:rFonts w:ascii="Arial" w:hAnsi="Arial" w:cs="Arial"/>
          <w:b/>
        </w:rPr>
        <w:t xml:space="preserve">Discussion: </w:t>
      </w:r>
    </w:p>
    <w:p w14:paraId="592E1F0B" w14:textId="77777777" w:rsidR="00210E88" w:rsidRDefault="00210E88" w:rsidP="00210E88">
      <w:r>
        <w:t>WI: eNA_Ph3</w:t>
      </w:r>
    </w:p>
    <w:p w14:paraId="4D948D2D" w14:textId="77777777" w:rsidR="00210E88" w:rsidRDefault="00210E88" w:rsidP="00210E88">
      <w:r>
        <w:t>This CR introduce backwards compatible feature in the OpenAPI files of the Nnwdaf_MLModelProvision API.</w:t>
      </w:r>
    </w:p>
    <w:p w14:paraId="2208156A" w14:textId="77777777" w:rsidR="00210E88" w:rsidRDefault="00210E88" w:rsidP="00210E88">
      <w:r>
        <w:t>Same comments on 0561 apply</w:t>
      </w:r>
    </w:p>
    <w:p w14:paraId="0FCDF93A" w14:textId="77777777" w:rsidR="00210E88" w:rsidRDefault="00210E88" w:rsidP="00210E88">
      <w:r>
        <w:t>Apostolos (Nokia): fine with NOTE</w:t>
      </w:r>
    </w:p>
    <w:p w14:paraId="221C6FC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4AF1A" w14:textId="782E9C2F" w:rsidR="00210E88" w:rsidRDefault="00210E88" w:rsidP="00210E88">
      <w:pPr>
        <w:rPr>
          <w:rFonts w:ascii="Arial" w:hAnsi="Arial" w:cs="Arial"/>
          <w:b/>
          <w:sz w:val="24"/>
        </w:rPr>
      </w:pPr>
      <w:r>
        <w:rPr>
          <w:rFonts w:ascii="Arial" w:hAnsi="Arial" w:cs="Arial"/>
          <w:b/>
          <w:color w:val="0000FF"/>
          <w:sz w:val="24"/>
        </w:rPr>
        <w:t>C3-230564</w:t>
      </w:r>
      <w:r>
        <w:rPr>
          <w:rFonts w:ascii="Arial" w:hAnsi="Arial" w:cs="Arial"/>
          <w:b/>
          <w:color w:val="0000FF"/>
          <w:sz w:val="24"/>
        </w:rPr>
        <w:tab/>
      </w:r>
      <w:r>
        <w:rPr>
          <w:rFonts w:ascii="Arial" w:hAnsi="Arial" w:cs="Arial"/>
          <w:b/>
          <w:sz w:val="24"/>
        </w:rPr>
        <w:t>Support use case context in analytics exposure</w:t>
      </w:r>
    </w:p>
    <w:p w14:paraId="34E053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CR-0837  rev  Cat: B (Rel-18)</w:t>
      </w:r>
      <w:r>
        <w:rPr>
          <w:i/>
        </w:rPr>
        <w:br/>
      </w:r>
      <w:r>
        <w:rPr>
          <w:i/>
        </w:rPr>
        <w:br/>
      </w:r>
      <w:r>
        <w:rPr>
          <w:i/>
        </w:rPr>
        <w:tab/>
      </w:r>
      <w:r>
        <w:rPr>
          <w:i/>
        </w:rPr>
        <w:tab/>
      </w:r>
      <w:r>
        <w:rPr>
          <w:i/>
        </w:rPr>
        <w:tab/>
      </w:r>
      <w:r>
        <w:rPr>
          <w:i/>
        </w:rPr>
        <w:tab/>
      </w:r>
      <w:r>
        <w:rPr>
          <w:i/>
        </w:rPr>
        <w:tab/>
        <w:t>Source: Ericsson</w:t>
      </w:r>
    </w:p>
    <w:p w14:paraId="09FE12F4" w14:textId="77777777" w:rsidR="00210E88" w:rsidRDefault="00210E88" w:rsidP="00210E88">
      <w:pPr>
        <w:rPr>
          <w:rFonts w:ascii="Arial" w:hAnsi="Arial" w:cs="Arial"/>
          <w:b/>
        </w:rPr>
      </w:pPr>
      <w:r>
        <w:rPr>
          <w:rFonts w:ascii="Arial" w:hAnsi="Arial" w:cs="Arial"/>
          <w:b/>
        </w:rPr>
        <w:t xml:space="preserve">Discussion: </w:t>
      </w:r>
    </w:p>
    <w:p w14:paraId="25C9A717" w14:textId="77777777" w:rsidR="00210E88" w:rsidRDefault="00210E88" w:rsidP="00210E88">
      <w:r>
        <w:t>WI: eNA_Ph3</w:t>
      </w:r>
    </w:p>
    <w:p w14:paraId="7C94311D" w14:textId="77777777" w:rsidR="00210E88" w:rsidRDefault="00210E88" w:rsidP="00210E88">
      <w:r>
        <w:t>This CR introduce backwards compatible feature in the OpenAPI files of the AnalyticsExposure API.</w:t>
      </w:r>
    </w:p>
    <w:p w14:paraId="49D163A2" w14:textId="77777777" w:rsidR="00210E88" w:rsidRDefault="00210E88" w:rsidP="00210E88">
      <w:r>
        <w:t>Same comments on 0561 apply</w:t>
      </w:r>
    </w:p>
    <w:p w14:paraId="7949C5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2AAE96" w14:textId="267CBAEC" w:rsidR="00210E88" w:rsidRDefault="00210E88" w:rsidP="00210E88">
      <w:pPr>
        <w:rPr>
          <w:rFonts w:ascii="Arial" w:hAnsi="Arial" w:cs="Arial"/>
          <w:b/>
          <w:sz w:val="24"/>
        </w:rPr>
      </w:pPr>
      <w:r>
        <w:rPr>
          <w:rFonts w:ascii="Arial" w:hAnsi="Arial" w:cs="Arial"/>
          <w:b/>
          <w:color w:val="0000FF"/>
          <w:sz w:val="24"/>
        </w:rPr>
        <w:t>C3-230565</w:t>
      </w:r>
      <w:r>
        <w:rPr>
          <w:rFonts w:ascii="Arial" w:hAnsi="Arial" w:cs="Arial"/>
          <w:b/>
          <w:color w:val="0000FF"/>
          <w:sz w:val="24"/>
        </w:rPr>
        <w:tab/>
      </w:r>
      <w:r>
        <w:rPr>
          <w:rFonts w:ascii="Arial" w:hAnsi="Arial" w:cs="Arial"/>
          <w:b/>
          <w:sz w:val="24"/>
        </w:rPr>
        <w:t>Support PFD Determination Analytics in Nnwdaf_EventsSubscription API</w:t>
      </w:r>
    </w:p>
    <w:p w14:paraId="64AC16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CR-0680  rev  Cat: B (Rel-18)</w:t>
      </w:r>
      <w:r>
        <w:rPr>
          <w:i/>
        </w:rPr>
        <w:br/>
      </w:r>
      <w:r>
        <w:rPr>
          <w:i/>
        </w:rPr>
        <w:br/>
      </w:r>
      <w:r>
        <w:rPr>
          <w:i/>
        </w:rPr>
        <w:tab/>
      </w:r>
      <w:r>
        <w:rPr>
          <w:i/>
        </w:rPr>
        <w:tab/>
      </w:r>
      <w:r>
        <w:rPr>
          <w:i/>
        </w:rPr>
        <w:tab/>
      </w:r>
      <w:r>
        <w:rPr>
          <w:i/>
        </w:rPr>
        <w:tab/>
      </w:r>
      <w:r>
        <w:rPr>
          <w:i/>
        </w:rPr>
        <w:tab/>
        <w:t>Source: Ericsson, China Mobile</w:t>
      </w:r>
    </w:p>
    <w:p w14:paraId="2630C4F0" w14:textId="77777777" w:rsidR="00210E88" w:rsidRDefault="00210E88" w:rsidP="00210E88">
      <w:pPr>
        <w:rPr>
          <w:rFonts w:ascii="Arial" w:hAnsi="Arial" w:cs="Arial"/>
          <w:b/>
        </w:rPr>
      </w:pPr>
      <w:r>
        <w:rPr>
          <w:rFonts w:ascii="Arial" w:hAnsi="Arial" w:cs="Arial"/>
          <w:b/>
        </w:rPr>
        <w:t xml:space="preserve">Discussion: </w:t>
      </w:r>
    </w:p>
    <w:p w14:paraId="7318975C" w14:textId="77777777" w:rsidR="00210E88" w:rsidRDefault="00210E88" w:rsidP="00210E88">
      <w:r>
        <w:t>WI: eNA_Ph3</w:t>
      </w:r>
    </w:p>
    <w:p w14:paraId="1B18101D" w14:textId="77777777" w:rsidR="00210E88" w:rsidRDefault="00210E88" w:rsidP="00210E88">
      <w:r>
        <w:t>This CR introduces backwards compatible feature in the OpenAPI file of the Nnwdaf_EventsSubscription API.</w:t>
      </w:r>
    </w:p>
    <w:p w14:paraId="76361D28" w14:textId="77777777" w:rsidR="00210E88" w:rsidRDefault="00210E88" w:rsidP="00210E88">
      <w:r>
        <w:t>Depends on TS 23.288 CR 0625</w:t>
      </w:r>
    </w:p>
    <w:p w14:paraId="2A63E090" w14:textId="77777777" w:rsidR="00210E88" w:rsidRDefault="00210E88" w:rsidP="00210E88">
      <w:r>
        <w:t>Kenichi (KDDI): clashes with 0125, 0565 is the base</w:t>
      </w:r>
    </w:p>
    <w:p w14:paraId="470F722B" w14:textId="77777777" w:rsidR="00210E88" w:rsidRDefault="00210E88" w:rsidP="00210E88">
      <w:r>
        <w:t>Zhenning (China Mobile): the definition of PfdDetInfo not covered by 0565</w:t>
      </w:r>
    </w:p>
    <w:p w14:paraId="0CFAD3A6" w14:textId="77777777" w:rsidR="00210E88" w:rsidRDefault="00210E88" w:rsidP="00210E88">
      <w:r>
        <w:t>Apostolos (Nokia): prefer to reuse the data type PfdData in TS 29.122; comments on NEF (PFDF), NEF is good enough; comments on TargetUeInformation; typo.</w:t>
      </w:r>
    </w:p>
    <w:p w14:paraId="35402660" w14:textId="77777777" w:rsidR="00210E88" w:rsidRDefault="00210E88" w:rsidP="00210E88">
      <w:r>
        <w:t>Maria (Ericsson): PfdId is not supported for NWDAF interface, hence the data type in 29.122 is not applicable. Note on NEF (PFDF).</w:t>
      </w:r>
    </w:p>
    <w:p w14:paraId="036C8B26" w14:textId="77777777" w:rsidR="00210E88" w:rsidRDefault="00210E88" w:rsidP="00210E88">
      <w:r>
        <w:t>Maria Liang (Ericsson): r1 provided, merging C3-230125 and adding KDDI as cosigner.</w:t>
      </w:r>
    </w:p>
    <w:p w14:paraId="344EA7D0" w14:textId="77777777" w:rsidR="00210E88" w:rsidRDefault="00210E88" w:rsidP="00210E88">
      <w:r>
        <w:t>Xuefei (Huawei): further editorial comments and Huawei would like to co-sign.</w:t>
      </w:r>
    </w:p>
    <w:p w14:paraId="3B075D94" w14:textId="77777777" w:rsidR="00210E88" w:rsidRDefault="00210E88" w:rsidP="00210E88">
      <w:r>
        <w:t>Kenichi (KDDI): comment for PfdId.</w:t>
      </w:r>
    </w:p>
    <w:p w14:paraId="57245CDA" w14:textId="77777777" w:rsidR="00210E88" w:rsidRDefault="00210E88" w:rsidP="00210E88">
      <w:r>
        <w:t>Maria Liang (Ericsson): reply on PfdId</w:t>
      </w:r>
    </w:p>
    <w:p w14:paraId="2620BD2C" w14:textId="77777777" w:rsidR="00210E88" w:rsidRDefault="00210E88" w:rsidP="00210E88">
      <w:r>
        <w:t>Kenichi (KDDI): fine with r1.</w:t>
      </w:r>
    </w:p>
    <w:p w14:paraId="70D2D2BF" w14:textId="77777777" w:rsidR="00210E88" w:rsidRDefault="00210E88" w:rsidP="00210E88">
      <w:r>
        <w:t>Apostolos (Nokia): requires revision</w:t>
      </w:r>
    </w:p>
    <w:p w14:paraId="0D4DD020" w14:textId="77777777" w:rsidR="00210E88" w:rsidRDefault="00210E88" w:rsidP="00210E88">
      <w:r>
        <w:t>Kenichi (KDDI): comment for target UE.</w:t>
      </w:r>
    </w:p>
    <w:p w14:paraId="1BF16103" w14:textId="77777777" w:rsidR="00210E88" w:rsidRDefault="00210E88" w:rsidP="00210E88">
      <w:r>
        <w:t>Xuefei (Huawei): fine with r1.</w:t>
      </w:r>
    </w:p>
    <w:p w14:paraId="66B54316" w14:textId="77777777" w:rsidR="00210E88" w:rsidRDefault="00210E88" w:rsidP="00210E88">
      <w:r>
        <w:t>Zhenning (China Mobile): fine with r1.</w:t>
      </w:r>
    </w:p>
    <w:p w14:paraId="2E30712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C3-230617</w:t>
      </w:r>
      <w:r>
        <w:rPr>
          <w:color w:val="993300"/>
          <w:u w:val="single"/>
        </w:rPr>
        <w:t>.</w:t>
      </w:r>
    </w:p>
    <w:p w14:paraId="1A1BB6D8" w14:textId="1C287653" w:rsidR="00210E88" w:rsidRDefault="00210E88" w:rsidP="00210E88">
      <w:pPr>
        <w:rPr>
          <w:rFonts w:ascii="Arial" w:hAnsi="Arial" w:cs="Arial"/>
          <w:b/>
          <w:sz w:val="24"/>
        </w:rPr>
      </w:pPr>
      <w:r>
        <w:rPr>
          <w:rFonts w:ascii="Arial" w:hAnsi="Arial" w:cs="Arial"/>
          <w:b/>
          <w:color w:val="0000FF"/>
          <w:sz w:val="24"/>
        </w:rPr>
        <w:t>C3-230566</w:t>
      </w:r>
      <w:r>
        <w:rPr>
          <w:rFonts w:ascii="Arial" w:hAnsi="Arial" w:cs="Arial"/>
          <w:b/>
          <w:color w:val="0000FF"/>
          <w:sz w:val="24"/>
        </w:rPr>
        <w:tab/>
      </w:r>
      <w:r>
        <w:rPr>
          <w:rFonts w:ascii="Arial" w:hAnsi="Arial" w:cs="Arial"/>
          <w:b/>
          <w:sz w:val="24"/>
        </w:rPr>
        <w:t>Support PFD Determination Analytics in Nnwdaf_AnalyticsInfo API</w:t>
      </w:r>
    </w:p>
    <w:p w14:paraId="3A27B2B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CR-0681  rev  Cat: B (Rel-18)</w:t>
      </w:r>
      <w:r>
        <w:rPr>
          <w:i/>
        </w:rPr>
        <w:br/>
      </w:r>
      <w:r>
        <w:rPr>
          <w:i/>
        </w:rPr>
        <w:br/>
      </w:r>
      <w:r>
        <w:rPr>
          <w:i/>
        </w:rPr>
        <w:tab/>
      </w:r>
      <w:r>
        <w:rPr>
          <w:i/>
        </w:rPr>
        <w:tab/>
      </w:r>
      <w:r>
        <w:rPr>
          <w:i/>
        </w:rPr>
        <w:tab/>
      </w:r>
      <w:r>
        <w:rPr>
          <w:i/>
        </w:rPr>
        <w:tab/>
      </w:r>
      <w:r>
        <w:rPr>
          <w:i/>
        </w:rPr>
        <w:tab/>
        <w:t>Source: Ericsson, China Mobile</w:t>
      </w:r>
    </w:p>
    <w:p w14:paraId="13BF5513" w14:textId="77777777" w:rsidR="00210E88" w:rsidRDefault="00210E88" w:rsidP="00210E88">
      <w:pPr>
        <w:rPr>
          <w:rFonts w:ascii="Arial" w:hAnsi="Arial" w:cs="Arial"/>
          <w:b/>
        </w:rPr>
      </w:pPr>
      <w:r>
        <w:rPr>
          <w:rFonts w:ascii="Arial" w:hAnsi="Arial" w:cs="Arial"/>
          <w:b/>
        </w:rPr>
        <w:t xml:space="preserve">Discussion: </w:t>
      </w:r>
    </w:p>
    <w:p w14:paraId="6F77F1E5" w14:textId="77777777" w:rsidR="00210E88" w:rsidRDefault="00210E88" w:rsidP="00210E88">
      <w:r>
        <w:t>WI: eNA_Ph3</w:t>
      </w:r>
    </w:p>
    <w:p w14:paraId="60E78BD2" w14:textId="77777777" w:rsidR="00210E88" w:rsidRDefault="00210E88" w:rsidP="00210E88">
      <w:r>
        <w:t>This CR introduces backwards compatible feature in the OpenAPI file of the Nnwdaf_AnalyticsInfo API.</w:t>
      </w:r>
    </w:p>
    <w:p w14:paraId="4D943033" w14:textId="77777777" w:rsidR="00210E88" w:rsidRDefault="00210E88" w:rsidP="00210E88">
      <w:r>
        <w:t>Depends on TS 23.288 CR 0625</w:t>
      </w:r>
    </w:p>
    <w:p w14:paraId="1D2FBC24" w14:textId="77777777" w:rsidR="00210E88" w:rsidRDefault="00210E88" w:rsidP="00210E88">
      <w:r>
        <w:t>Kenichi (KDDI): clashes with 0126. 0126 is the base</w:t>
      </w:r>
    </w:p>
    <w:p w14:paraId="5E5B716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00CF1" w14:textId="0232EAC2" w:rsidR="00210E88" w:rsidRDefault="00210E88" w:rsidP="00210E88">
      <w:pPr>
        <w:rPr>
          <w:rFonts w:ascii="Arial" w:hAnsi="Arial" w:cs="Arial"/>
          <w:b/>
          <w:sz w:val="24"/>
        </w:rPr>
      </w:pPr>
      <w:r>
        <w:rPr>
          <w:rFonts w:ascii="Arial" w:hAnsi="Arial" w:cs="Arial"/>
          <w:b/>
          <w:color w:val="0000FF"/>
          <w:sz w:val="24"/>
        </w:rPr>
        <w:t>C3-230567</w:t>
      </w:r>
      <w:r>
        <w:rPr>
          <w:rFonts w:ascii="Arial" w:hAnsi="Arial" w:cs="Arial"/>
          <w:b/>
          <w:color w:val="0000FF"/>
          <w:sz w:val="24"/>
        </w:rPr>
        <w:tab/>
      </w:r>
      <w:r>
        <w:rPr>
          <w:rFonts w:ascii="Arial" w:hAnsi="Arial" w:cs="Arial"/>
          <w:b/>
          <w:sz w:val="24"/>
        </w:rPr>
        <w:t>Support NWDAF fetches PFD information in Nnef_PFDmanagement API</w:t>
      </w:r>
    </w:p>
    <w:p w14:paraId="4480BD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v18.0.0</w:t>
      </w:r>
      <w:r>
        <w:rPr>
          <w:i/>
        </w:rPr>
        <w:tab/>
        <w:t xml:space="preserve">  CR-0113  rev  Cat: B (Rel-18)</w:t>
      </w:r>
      <w:r>
        <w:rPr>
          <w:i/>
        </w:rPr>
        <w:br/>
      </w:r>
      <w:r>
        <w:rPr>
          <w:i/>
        </w:rPr>
        <w:br/>
      </w:r>
      <w:r>
        <w:rPr>
          <w:i/>
        </w:rPr>
        <w:tab/>
      </w:r>
      <w:r>
        <w:rPr>
          <w:i/>
        </w:rPr>
        <w:tab/>
      </w:r>
      <w:r>
        <w:rPr>
          <w:i/>
        </w:rPr>
        <w:tab/>
      </w:r>
      <w:r>
        <w:rPr>
          <w:i/>
        </w:rPr>
        <w:tab/>
      </w:r>
      <w:r>
        <w:rPr>
          <w:i/>
        </w:rPr>
        <w:tab/>
        <w:t>Source: Ericsson, China Mobile, KDDI</w:t>
      </w:r>
    </w:p>
    <w:p w14:paraId="616E1218" w14:textId="77777777" w:rsidR="00210E88" w:rsidRDefault="00210E88" w:rsidP="00210E88">
      <w:pPr>
        <w:rPr>
          <w:rFonts w:ascii="Arial" w:hAnsi="Arial" w:cs="Arial"/>
          <w:b/>
        </w:rPr>
      </w:pPr>
      <w:r>
        <w:rPr>
          <w:rFonts w:ascii="Arial" w:hAnsi="Arial" w:cs="Arial"/>
          <w:b/>
        </w:rPr>
        <w:t xml:space="preserve">Discussion: </w:t>
      </w:r>
    </w:p>
    <w:p w14:paraId="1261A441" w14:textId="77777777" w:rsidR="00210E88" w:rsidRDefault="00210E88" w:rsidP="00210E88">
      <w:r>
        <w:t>WI: eNA_Ph3</w:t>
      </w:r>
    </w:p>
    <w:p w14:paraId="26F4BDF4" w14:textId="77777777" w:rsidR="00210E88" w:rsidRDefault="00210E88" w:rsidP="00210E88">
      <w:r>
        <w:t>Depends on TS 23.288 CR 0625</w:t>
      </w:r>
    </w:p>
    <w:p w14:paraId="170DAF10" w14:textId="77777777" w:rsidR="00210E88" w:rsidRDefault="00210E88" w:rsidP="00210E88">
      <w:r>
        <w:t>Apostolos (Nokia): why the partial pull is not supported for NWDAF case</w:t>
      </w:r>
    </w:p>
    <w:p w14:paraId="720A86C0" w14:textId="77777777" w:rsidR="00210E88" w:rsidRDefault="00210E88" w:rsidP="00210E88">
      <w:r>
        <w:t>Xuefei (Huawei): architecture, Nnef</w:t>
      </w:r>
    </w:p>
    <w:p w14:paraId="76467B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C3-230907</w:t>
      </w:r>
      <w:r>
        <w:rPr>
          <w:color w:val="993300"/>
          <w:u w:val="single"/>
        </w:rPr>
        <w:t>.</w:t>
      </w:r>
    </w:p>
    <w:p w14:paraId="7664CE78" w14:textId="2CB09374" w:rsidR="00210E88" w:rsidRDefault="00210E88" w:rsidP="00210E88">
      <w:pPr>
        <w:rPr>
          <w:rFonts w:ascii="Arial" w:hAnsi="Arial" w:cs="Arial"/>
          <w:b/>
          <w:sz w:val="24"/>
        </w:rPr>
      </w:pPr>
      <w:r>
        <w:rPr>
          <w:rFonts w:ascii="Arial" w:hAnsi="Arial" w:cs="Arial"/>
          <w:b/>
          <w:color w:val="0000FF"/>
          <w:sz w:val="24"/>
        </w:rPr>
        <w:t>C3-230568</w:t>
      </w:r>
      <w:r>
        <w:rPr>
          <w:rFonts w:ascii="Arial" w:hAnsi="Arial" w:cs="Arial"/>
          <w:b/>
          <w:color w:val="0000FF"/>
          <w:sz w:val="24"/>
        </w:rPr>
        <w:tab/>
      </w:r>
      <w:r>
        <w:rPr>
          <w:rFonts w:ascii="Arial" w:hAnsi="Arial" w:cs="Arial"/>
          <w:b/>
          <w:sz w:val="24"/>
        </w:rPr>
        <w:t>Procedures for Federated Learning among Multiple NWDAFs in 5GC</w:t>
      </w:r>
    </w:p>
    <w:p w14:paraId="7D6FA11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CR-0045  rev  Cat: B (Rel-18)</w:t>
      </w:r>
      <w:r>
        <w:rPr>
          <w:i/>
        </w:rPr>
        <w:br/>
      </w:r>
      <w:r>
        <w:rPr>
          <w:i/>
        </w:rPr>
        <w:br/>
      </w:r>
      <w:r>
        <w:rPr>
          <w:i/>
        </w:rPr>
        <w:tab/>
      </w:r>
      <w:r>
        <w:rPr>
          <w:i/>
        </w:rPr>
        <w:tab/>
      </w:r>
      <w:r>
        <w:rPr>
          <w:i/>
        </w:rPr>
        <w:tab/>
      </w:r>
      <w:r>
        <w:rPr>
          <w:i/>
        </w:rPr>
        <w:tab/>
      </w:r>
      <w:r>
        <w:rPr>
          <w:i/>
        </w:rPr>
        <w:tab/>
        <w:t>Source: Ericsson</w:t>
      </w:r>
    </w:p>
    <w:p w14:paraId="48B48A64" w14:textId="77777777" w:rsidR="00210E88" w:rsidRDefault="00210E88" w:rsidP="00210E88">
      <w:pPr>
        <w:rPr>
          <w:rFonts w:ascii="Arial" w:hAnsi="Arial" w:cs="Arial"/>
          <w:b/>
        </w:rPr>
      </w:pPr>
      <w:r>
        <w:rPr>
          <w:rFonts w:ascii="Arial" w:hAnsi="Arial" w:cs="Arial"/>
          <w:b/>
        </w:rPr>
        <w:t xml:space="preserve">Discussion: </w:t>
      </w:r>
    </w:p>
    <w:p w14:paraId="6A460A6C" w14:textId="77777777" w:rsidR="00210E88" w:rsidRDefault="00210E88" w:rsidP="00210E88">
      <w:r>
        <w:t>WI: eNA_Ph3</w:t>
      </w:r>
    </w:p>
    <w:p w14:paraId="638504B7" w14:textId="77777777" w:rsidR="00210E88" w:rsidRDefault="00210E88" w:rsidP="00210E88">
      <w:r>
        <w:t>Depends on TS 23.288 CR 0604, TS 23.288 CR 0628</w:t>
      </w:r>
    </w:p>
    <w:p w14:paraId="48A7B4C2" w14:textId="77777777" w:rsidR="00210E88" w:rsidRDefault="00210E88" w:rsidP="00210E88">
      <w:r>
        <w:t>Xuefei (Huawei): stage 2 still discuss. Postpone</w:t>
      </w:r>
    </w:p>
    <w:p w14:paraId="5CA0D165" w14:textId="77777777" w:rsidR="00210E88" w:rsidRDefault="00210E88" w:rsidP="00210E88">
      <w:r>
        <w:t>Apostolos (Nokia): tend to agree with Huawei. No definition of many service (operation)s.</w:t>
      </w:r>
    </w:p>
    <w:p w14:paraId="6FBB26C6" w14:textId="77777777" w:rsidR="00210E88" w:rsidRDefault="00210E88" w:rsidP="00210E88">
      <w:r>
        <w:t>Maria (Ericsson): accept to add EN for the time being and update in following meetings.</w:t>
      </w:r>
    </w:p>
    <w:p w14:paraId="696B0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5987F" w14:textId="47936342" w:rsidR="00210E88" w:rsidRDefault="00210E88" w:rsidP="00210E88">
      <w:pPr>
        <w:rPr>
          <w:rFonts w:ascii="Arial" w:hAnsi="Arial" w:cs="Arial"/>
          <w:b/>
          <w:sz w:val="24"/>
        </w:rPr>
      </w:pPr>
      <w:r>
        <w:rPr>
          <w:rFonts w:ascii="Arial" w:hAnsi="Arial" w:cs="Arial"/>
          <w:b/>
          <w:color w:val="0000FF"/>
          <w:sz w:val="24"/>
        </w:rPr>
        <w:t>C3-230569</w:t>
      </w:r>
      <w:r>
        <w:rPr>
          <w:rFonts w:ascii="Arial" w:hAnsi="Arial" w:cs="Arial"/>
          <w:b/>
          <w:color w:val="0000FF"/>
          <w:sz w:val="24"/>
        </w:rPr>
        <w:tab/>
      </w:r>
      <w:r>
        <w:rPr>
          <w:rFonts w:ascii="Arial" w:hAnsi="Arial" w:cs="Arial"/>
          <w:b/>
          <w:sz w:val="24"/>
        </w:rPr>
        <w:t>Update to Nnwdaf_MLModelProvision Service API for Federated Learning</w:t>
      </w:r>
    </w:p>
    <w:p w14:paraId="566387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CR-0682  rev  Cat: B (Rel-18)</w:t>
      </w:r>
      <w:r>
        <w:rPr>
          <w:i/>
        </w:rPr>
        <w:br/>
      </w:r>
      <w:r>
        <w:rPr>
          <w:i/>
        </w:rPr>
        <w:br/>
      </w:r>
      <w:r>
        <w:rPr>
          <w:i/>
        </w:rPr>
        <w:tab/>
      </w:r>
      <w:r>
        <w:rPr>
          <w:i/>
        </w:rPr>
        <w:tab/>
      </w:r>
      <w:r>
        <w:rPr>
          <w:i/>
        </w:rPr>
        <w:tab/>
      </w:r>
      <w:r>
        <w:rPr>
          <w:i/>
        </w:rPr>
        <w:tab/>
      </w:r>
      <w:r>
        <w:rPr>
          <w:i/>
        </w:rPr>
        <w:tab/>
        <w:t>Source: Ericsson</w:t>
      </w:r>
    </w:p>
    <w:p w14:paraId="2D8BE847" w14:textId="77777777" w:rsidR="00210E88" w:rsidRDefault="00210E88" w:rsidP="00210E88">
      <w:pPr>
        <w:rPr>
          <w:rFonts w:ascii="Arial" w:hAnsi="Arial" w:cs="Arial"/>
          <w:b/>
        </w:rPr>
      </w:pPr>
      <w:r>
        <w:rPr>
          <w:rFonts w:ascii="Arial" w:hAnsi="Arial" w:cs="Arial"/>
          <w:b/>
        </w:rPr>
        <w:t xml:space="preserve">Discussion: </w:t>
      </w:r>
    </w:p>
    <w:p w14:paraId="1134EDDE" w14:textId="77777777" w:rsidR="00210E88" w:rsidRDefault="00210E88" w:rsidP="00210E88">
      <w:r>
        <w:lastRenderedPageBreak/>
        <w:t>WI: eNA_Ph3</w:t>
      </w:r>
    </w:p>
    <w:p w14:paraId="371E7EA9" w14:textId="77777777" w:rsidR="00210E88" w:rsidRDefault="00210E88" w:rsidP="00210E88">
      <w:r>
        <w:t>This CR introduces backward compatible feature into OpenAPI file for Nnwdaf_MLModelProvision Service API.</w:t>
      </w:r>
    </w:p>
    <w:p w14:paraId="6AB0C379" w14:textId="77777777" w:rsidR="00210E88" w:rsidRDefault="00210E88" w:rsidP="00210E88">
      <w:r>
        <w:t>Depends on TS 23.288 CR 0628</w:t>
      </w:r>
    </w:p>
    <w:p w14:paraId="5290D535" w14:textId="77777777" w:rsidR="00210E88" w:rsidRDefault="00210E88" w:rsidP="00210E88">
      <w:r>
        <w:t>Apostolos (Nokia): add EN for further update for more stable requirements</w:t>
      </w:r>
    </w:p>
    <w:p w14:paraId="45A7535B" w14:textId="77777777" w:rsidR="00210E88" w:rsidRDefault="00210E88" w:rsidP="00210E88">
      <w:r>
        <w:t xml:space="preserve">Xuefei (Huawei): the requirement is unstable. Premature for the implementation. </w:t>
      </w:r>
    </w:p>
    <w:p w14:paraId="057EFB85" w14:textId="77777777" w:rsidR="00210E88" w:rsidRDefault="00210E88" w:rsidP="00210E88">
      <w:r>
        <w:t>Maria (Ericsson): the proposal is based on stable requirement.</w:t>
      </w:r>
    </w:p>
    <w:p w14:paraId="20F10450" w14:textId="77777777" w:rsidR="00210E88" w:rsidRDefault="00210E88" w:rsidP="00210E88">
      <w:r>
        <w:t>Xiaojian (ZTE): comments on update of supported feature clause</w:t>
      </w:r>
    </w:p>
    <w:p w14:paraId="381658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3B51D" w14:textId="1D841C93" w:rsidR="00210E88" w:rsidRDefault="00210E88" w:rsidP="00210E88">
      <w:pPr>
        <w:rPr>
          <w:rFonts w:ascii="Arial" w:hAnsi="Arial" w:cs="Arial"/>
          <w:b/>
          <w:sz w:val="24"/>
        </w:rPr>
      </w:pPr>
      <w:r>
        <w:rPr>
          <w:rFonts w:ascii="Arial" w:hAnsi="Arial" w:cs="Arial"/>
          <w:b/>
          <w:color w:val="0000FF"/>
          <w:sz w:val="24"/>
        </w:rPr>
        <w:t>C3-230570</w:t>
      </w:r>
      <w:r>
        <w:rPr>
          <w:rFonts w:ascii="Arial" w:hAnsi="Arial" w:cs="Arial"/>
          <w:b/>
          <w:color w:val="0000FF"/>
          <w:sz w:val="24"/>
        </w:rPr>
        <w:tab/>
      </w:r>
      <w:r>
        <w:rPr>
          <w:rFonts w:ascii="Arial" w:hAnsi="Arial" w:cs="Arial"/>
          <w:b/>
          <w:sz w:val="24"/>
        </w:rPr>
        <w:t>Procedures related to NRF for Federated Learning</w:t>
      </w:r>
    </w:p>
    <w:p w14:paraId="475D47D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CR-0046  rev  Cat: B (Rel-18)</w:t>
      </w:r>
      <w:r>
        <w:rPr>
          <w:i/>
        </w:rPr>
        <w:br/>
      </w:r>
      <w:r>
        <w:rPr>
          <w:i/>
        </w:rPr>
        <w:br/>
      </w:r>
      <w:r>
        <w:rPr>
          <w:i/>
        </w:rPr>
        <w:tab/>
      </w:r>
      <w:r>
        <w:rPr>
          <w:i/>
        </w:rPr>
        <w:tab/>
      </w:r>
      <w:r>
        <w:rPr>
          <w:i/>
        </w:rPr>
        <w:tab/>
      </w:r>
      <w:r>
        <w:rPr>
          <w:i/>
        </w:rPr>
        <w:tab/>
      </w:r>
      <w:r>
        <w:rPr>
          <w:i/>
        </w:rPr>
        <w:tab/>
        <w:t>Source: Ericsson</w:t>
      </w:r>
    </w:p>
    <w:p w14:paraId="30CB7FCB" w14:textId="77777777" w:rsidR="00210E88" w:rsidRDefault="00210E88" w:rsidP="00210E88">
      <w:pPr>
        <w:rPr>
          <w:rFonts w:ascii="Arial" w:hAnsi="Arial" w:cs="Arial"/>
          <w:b/>
        </w:rPr>
      </w:pPr>
      <w:r>
        <w:rPr>
          <w:rFonts w:ascii="Arial" w:hAnsi="Arial" w:cs="Arial"/>
          <w:b/>
        </w:rPr>
        <w:t xml:space="preserve">Discussion: </w:t>
      </w:r>
    </w:p>
    <w:p w14:paraId="300B3D8D" w14:textId="77777777" w:rsidR="00210E88" w:rsidRDefault="00210E88" w:rsidP="00210E88">
      <w:r>
        <w:t>WI: eNA_Ph3</w:t>
      </w:r>
    </w:p>
    <w:p w14:paraId="05DC35A6" w14:textId="77777777" w:rsidR="00210E88" w:rsidRDefault="00210E88" w:rsidP="00210E88">
      <w:r>
        <w:t>Depends on TS 23.288 CR 0604, TS 23.288 CR 0628, TS 23.288 CR 0634, TS 23.501 CR 3925, TS 23.501 CR 4070</w:t>
      </w:r>
    </w:p>
    <w:p w14:paraId="1D76ED9F" w14:textId="77777777" w:rsidR="00210E88" w:rsidRDefault="00210E88" w:rsidP="00210E88">
      <w:r>
        <w:t>Xiaojian (ZTE): NRF service related signalling is not defined in CT3. Clause 5.8.2.2 already clearly indicates the reference to Nnrf spec, good enough.</w:t>
      </w:r>
    </w:p>
    <w:p w14:paraId="2650AF3D" w14:textId="77777777" w:rsidR="00210E88" w:rsidRDefault="00210E88" w:rsidP="00210E88">
      <w:r>
        <w:t>Apostolos (Nokia): share the same view as ZTE. Only fine with changes on clauses 5.8.2.2/5.8.2.3.</w:t>
      </w:r>
    </w:p>
    <w:p w14:paraId="6A7BDF00" w14:textId="77777777" w:rsidR="00210E88" w:rsidRDefault="00210E88" w:rsidP="00210E88">
      <w:r>
        <w:t>Xuefei (Huawei): share the same view as ZTE. Only fine with clauses 5.8.2.2/5.8.2.3, but more comments.</w:t>
      </w:r>
    </w:p>
    <w:p w14:paraId="0AC6449F" w14:textId="77777777" w:rsidR="00210E88" w:rsidRDefault="00210E88" w:rsidP="00210E88">
      <w:r>
        <w:t>Maria (Ericsson): fine with the comments and will provide rev.</w:t>
      </w:r>
    </w:p>
    <w:p w14:paraId="76F0B18F" w14:textId="77777777" w:rsidR="00210E88" w:rsidRDefault="00210E88" w:rsidP="00210E88">
      <w:r>
        <w:t>Apostolos (Nokia): fine with rev</w:t>
      </w:r>
    </w:p>
    <w:p w14:paraId="377999F3" w14:textId="77777777" w:rsidR="00210E88" w:rsidRDefault="00210E88" w:rsidP="00210E88">
      <w:r>
        <w:t>Xiaojian (ZTE): fine with rev</w:t>
      </w:r>
    </w:p>
    <w:p w14:paraId="47A843A1" w14:textId="77777777" w:rsidR="00210E88" w:rsidRDefault="00210E88" w:rsidP="00210E88">
      <w:r>
        <w:t>Xuefei (Huawei): further comments</w:t>
      </w:r>
    </w:p>
    <w:p w14:paraId="160934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C3-230650</w:t>
      </w:r>
      <w:r>
        <w:rPr>
          <w:color w:val="993300"/>
          <w:u w:val="single"/>
        </w:rPr>
        <w:t>.</w:t>
      </w:r>
    </w:p>
    <w:p w14:paraId="7048FACE" w14:textId="49C3F8F0" w:rsidR="00210E88" w:rsidRDefault="00210E88" w:rsidP="00210E88">
      <w:pPr>
        <w:rPr>
          <w:rFonts w:ascii="Arial" w:hAnsi="Arial" w:cs="Arial"/>
          <w:b/>
          <w:sz w:val="24"/>
        </w:rPr>
      </w:pPr>
      <w:r>
        <w:rPr>
          <w:rFonts w:ascii="Arial" w:hAnsi="Arial" w:cs="Arial"/>
          <w:b/>
          <w:color w:val="0000FF"/>
          <w:sz w:val="24"/>
        </w:rPr>
        <w:t>C3-230571</w:t>
      </w:r>
      <w:r>
        <w:rPr>
          <w:rFonts w:ascii="Arial" w:hAnsi="Arial" w:cs="Arial"/>
          <w:b/>
          <w:color w:val="0000FF"/>
          <w:sz w:val="24"/>
        </w:rPr>
        <w:tab/>
      </w:r>
      <w:r>
        <w:rPr>
          <w:rFonts w:ascii="Arial" w:hAnsi="Arial" w:cs="Arial"/>
          <w:b/>
          <w:sz w:val="24"/>
        </w:rPr>
        <w:t>Update to ML Model Provisioning Procedures for Model Sharing</w:t>
      </w:r>
    </w:p>
    <w:p w14:paraId="0D9340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CR-0047  rev  Cat: B (Rel-18)</w:t>
      </w:r>
      <w:r>
        <w:rPr>
          <w:i/>
        </w:rPr>
        <w:br/>
      </w:r>
      <w:r>
        <w:rPr>
          <w:i/>
        </w:rPr>
        <w:br/>
      </w:r>
      <w:r>
        <w:rPr>
          <w:i/>
        </w:rPr>
        <w:tab/>
      </w:r>
      <w:r>
        <w:rPr>
          <w:i/>
        </w:rPr>
        <w:tab/>
      </w:r>
      <w:r>
        <w:rPr>
          <w:i/>
        </w:rPr>
        <w:tab/>
      </w:r>
      <w:r>
        <w:rPr>
          <w:i/>
        </w:rPr>
        <w:tab/>
      </w:r>
      <w:r>
        <w:rPr>
          <w:i/>
        </w:rPr>
        <w:tab/>
        <w:t>Source: Ericsson</w:t>
      </w:r>
    </w:p>
    <w:p w14:paraId="01A6F7A3" w14:textId="77777777" w:rsidR="00210E88" w:rsidRDefault="00210E88" w:rsidP="00210E88">
      <w:pPr>
        <w:rPr>
          <w:rFonts w:ascii="Arial" w:hAnsi="Arial" w:cs="Arial"/>
          <w:b/>
        </w:rPr>
      </w:pPr>
      <w:r>
        <w:rPr>
          <w:rFonts w:ascii="Arial" w:hAnsi="Arial" w:cs="Arial"/>
          <w:b/>
        </w:rPr>
        <w:t xml:space="preserve">Discussion: </w:t>
      </w:r>
    </w:p>
    <w:p w14:paraId="524D18B1" w14:textId="77777777" w:rsidR="00210E88" w:rsidRDefault="00210E88" w:rsidP="00210E88">
      <w:r>
        <w:t>WI: eNA_Ph3</w:t>
      </w:r>
    </w:p>
    <w:p w14:paraId="41EB6E3C" w14:textId="77777777" w:rsidR="00210E88" w:rsidRDefault="00210E88" w:rsidP="00210E88">
      <w:r>
        <w:t>Depends on TS 23.288 CR 0628</w:t>
      </w:r>
    </w:p>
    <w:p w14:paraId="5189D4DB" w14:textId="77777777" w:rsidR="00210E88" w:rsidRDefault="00210E88" w:rsidP="00210E88">
      <w:r>
        <w:t>Xuefei (Huawei): remove the Analytics ID</w:t>
      </w:r>
    </w:p>
    <w:p w14:paraId="35212A1B" w14:textId="77777777" w:rsidR="00210E88" w:rsidRDefault="00210E88" w:rsidP="00210E88">
      <w:r>
        <w:t>Xiaojian (ZTE): 0571&amp;0573, merge both CRs into one but add general description into the spec, to avoid further frequently update of signalling flows</w:t>
      </w:r>
    </w:p>
    <w:p w14:paraId="6634194D" w14:textId="77777777" w:rsidR="00210E88" w:rsidRDefault="00210E88" w:rsidP="00210E88">
      <w:r>
        <w:t>Apostolos (Nokia): share the same view as ZTE.</w:t>
      </w:r>
    </w:p>
    <w:p w14:paraId="718BED66" w14:textId="77777777" w:rsidR="00210E88" w:rsidRDefault="00210E88" w:rsidP="00210E88">
      <w:r>
        <w:t>Maria (Ericsson): fine to remove the detailed IEs into the spec. further discuss on merging proposal.</w:t>
      </w:r>
    </w:p>
    <w:p w14:paraId="6E7F55EE" w14:textId="77777777" w:rsidR="00210E88" w:rsidRDefault="00210E88" w:rsidP="00210E88">
      <w:r>
        <w:lastRenderedPageBreak/>
        <w:t>Zhenning (China Mobile): check the requirement firstly to align with latest stage 2.</w:t>
      </w:r>
    </w:p>
    <w:p w14:paraId="543B9D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C3-230667</w:t>
      </w:r>
      <w:r>
        <w:rPr>
          <w:color w:val="993300"/>
          <w:u w:val="single"/>
        </w:rPr>
        <w:t>.</w:t>
      </w:r>
    </w:p>
    <w:p w14:paraId="7E31E2F4" w14:textId="5888C237" w:rsidR="00210E88" w:rsidRDefault="00210E88" w:rsidP="00210E88">
      <w:pPr>
        <w:rPr>
          <w:rFonts w:ascii="Arial" w:hAnsi="Arial" w:cs="Arial"/>
          <w:b/>
          <w:sz w:val="24"/>
        </w:rPr>
      </w:pPr>
      <w:r>
        <w:rPr>
          <w:rFonts w:ascii="Arial" w:hAnsi="Arial" w:cs="Arial"/>
          <w:b/>
          <w:color w:val="0000FF"/>
          <w:sz w:val="24"/>
        </w:rPr>
        <w:t>C3-230572</w:t>
      </w:r>
      <w:r>
        <w:rPr>
          <w:rFonts w:ascii="Arial" w:hAnsi="Arial" w:cs="Arial"/>
          <w:b/>
          <w:color w:val="0000FF"/>
          <w:sz w:val="24"/>
        </w:rPr>
        <w:tab/>
      </w:r>
      <w:r>
        <w:rPr>
          <w:rFonts w:ascii="Arial" w:hAnsi="Arial" w:cs="Arial"/>
          <w:b/>
          <w:sz w:val="24"/>
        </w:rPr>
        <w:t>Update to Nnwdaf_MLModelProvision Service API for Model Sharing</w:t>
      </w:r>
    </w:p>
    <w:p w14:paraId="77A776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CR-0683  rev  Cat: B (Rel-18)</w:t>
      </w:r>
      <w:r>
        <w:rPr>
          <w:i/>
        </w:rPr>
        <w:br/>
      </w:r>
      <w:r>
        <w:rPr>
          <w:i/>
        </w:rPr>
        <w:br/>
      </w:r>
      <w:r>
        <w:rPr>
          <w:i/>
        </w:rPr>
        <w:tab/>
      </w:r>
      <w:r>
        <w:rPr>
          <w:i/>
        </w:rPr>
        <w:tab/>
      </w:r>
      <w:r>
        <w:rPr>
          <w:i/>
        </w:rPr>
        <w:tab/>
      </w:r>
      <w:r>
        <w:rPr>
          <w:i/>
        </w:rPr>
        <w:tab/>
      </w:r>
      <w:r>
        <w:rPr>
          <w:i/>
        </w:rPr>
        <w:tab/>
        <w:t>Source: Ericsson</w:t>
      </w:r>
    </w:p>
    <w:p w14:paraId="0A3DC5AC" w14:textId="77777777" w:rsidR="00210E88" w:rsidRDefault="00210E88" w:rsidP="00210E88">
      <w:pPr>
        <w:rPr>
          <w:rFonts w:ascii="Arial" w:hAnsi="Arial" w:cs="Arial"/>
          <w:b/>
        </w:rPr>
      </w:pPr>
      <w:r>
        <w:rPr>
          <w:rFonts w:ascii="Arial" w:hAnsi="Arial" w:cs="Arial"/>
          <w:b/>
        </w:rPr>
        <w:t xml:space="preserve">Discussion: </w:t>
      </w:r>
    </w:p>
    <w:p w14:paraId="4C6EA3EC" w14:textId="77777777" w:rsidR="00210E88" w:rsidRDefault="00210E88" w:rsidP="00210E88">
      <w:r>
        <w:t>WI: eNA_Ph3</w:t>
      </w:r>
    </w:p>
    <w:p w14:paraId="7022E4CC" w14:textId="77777777" w:rsidR="00210E88" w:rsidRDefault="00210E88" w:rsidP="00210E88">
      <w:r>
        <w:t>This CR introduces backward compatible feature into OpenAPI file for Nnwdaf_MLModelProvision Service API.</w:t>
      </w:r>
    </w:p>
    <w:p w14:paraId="5B859A7B" w14:textId="77777777" w:rsidR="00210E88" w:rsidRDefault="00210E88" w:rsidP="00210E88">
      <w:r>
        <w:t>Depends on TS 23.288 CR 0602 and TS 23.288 CR#0635</w:t>
      </w:r>
    </w:p>
    <w:p w14:paraId="0021C8B5" w14:textId="77777777" w:rsidR="00210E88" w:rsidRDefault="00210E88" w:rsidP="00210E88">
      <w:r>
        <w:t>Apostolos (Nokia): comments on OpenAPI for NfConsumerInfo</w:t>
      </w:r>
    </w:p>
    <w:p w14:paraId="3A7D37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C3-230669</w:t>
      </w:r>
      <w:r>
        <w:rPr>
          <w:color w:val="993300"/>
          <w:u w:val="single"/>
        </w:rPr>
        <w:t>.</w:t>
      </w:r>
    </w:p>
    <w:p w14:paraId="118F9485" w14:textId="446A4DAD" w:rsidR="00210E88" w:rsidRDefault="00210E88" w:rsidP="00210E88">
      <w:pPr>
        <w:rPr>
          <w:rFonts w:ascii="Arial" w:hAnsi="Arial" w:cs="Arial"/>
          <w:b/>
          <w:sz w:val="24"/>
        </w:rPr>
      </w:pPr>
      <w:r>
        <w:rPr>
          <w:rFonts w:ascii="Arial" w:hAnsi="Arial" w:cs="Arial"/>
          <w:b/>
          <w:color w:val="0000FF"/>
          <w:sz w:val="24"/>
        </w:rPr>
        <w:t>C3-230573</w:t>
      </w:r>
      <w:r>
        <w:rPr>
          <w:rFonts w:ascii="Arial" w:hAnsi="Arial" w:cs="Arial"/>
          <w:b/>
          <w:color w:val="0000FF"/>
          <w:sz w:val="24"/>
        </w:rPr>
        <w:tab/>
      </w:r>
      <w:r>
        <w:rPr>
          <w:rFonts w:ascii="Arial" w:hAnsi="Arial" w:cs="Arial"/>
          <w:b/>
          <w:sz w:val="24"/>
        </w:rPr>
        <w:t>Update to ML Model Provisioning Procedures for Model Sharing</w:t>
      </w:r>
    </w:p>
    <w:p w14:paraId="7BD398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CR-0048  rev  Cat: B (Rel-18)</w:t>
      </w:r>
      <w:r>
        <w:rPr>
          <w:i/>
        </w:rPr>
        <w:br/>
      </w:r>
      <w:r>
        <w:rPr>
          <w:i/>
        </w:rPr>
        <w:br/>
      </w:r>
      <w:r>
        <w:rPr>
          <w:i/>
        </w:rPr>
        <w:tab/>
      </w:r>
      <w:r>
        <w:rPr>
          <w:i/>
        </w:rPr>
        <w:tab/>
      </w:r>
      <w:r>
        <w:rPr>
          <w:i/>
        </w:rPr>
        <w:tab/>
      </w:r>
      <w:r>
        <w:rPr>
          <w:i/>
        </w:rPr>
        <w:tab/>
      </w:r>
      <w:r>
        <w:rPr>
          <w:i/>
        </w:rPr>
        <w:tab/>
        <w:t>Source: Ericsson</w:t>
      </w:r>
    </w:p>
    <w:p w14:paraId="677C4A1B" w14:textId="77777777" w:rsidR="00210E88" w:rsidRDefault="00210E88" w:rsidP="00210E88">
      <w:pPr>
        <w:rPr>
          <w:rFonts w:ascii="Arial" w:hAnsi="Arial" w:cs="Arial"/>
          <w:b/>
        </w:rPr>
      </w:pPr>
      <w:r>
        <w:rPr>
          <w:rFonts w:ascii="Arial" w:hAnsi="Arial" w:cs="Arial"/>
          <w:b/>
        </w:rPr>
        <w:t xml:space="preserve">Discussion: </w:t>
      </w:r>
    </w:p>
    <w:p w14:paraId="301F47B2" w14:textId="77777777" w:rsidR="00210E88" w:rsidRDefault="00210E88" w:rsidP="00210E88">
      <w:r>
        <w:t>WI: eNA_Ph3</w:t>
      </w:r>
    </w:p>
    <w:p w14:paraId="2DCCE562" w14:textId="77777777" w:rsidR="00210E88" w:rsidRDefault="00210E88" w:rsidP="00210E88">
      <w:r>
        <w:t>Depends on TS 23.288 CR 0602 and TS 23.288 CR#0635</w:t>
      </w:r>
    </w:p>
    <w:p w14:paraId="1F515F24" w14:textId="77777777" w:rsidR="00210E88" w:rsidRDefault="00210E88" w:rsidP="00210E88">
      <w:r>
        <w:t>Same comments as 0571</w:t>
      </w:r>
    </w:p>
    <w:p w14:paraId="2D061458" w14:textId="77777777" w:rsidR="00210E88" w:rsidRDefault="00210E88" w:rsidP="00210E88">
      <w:r>
        <w:t>Apostolos (Nokia): further comments</w:t>
      </w:r>
    </w:p>
    <w:p w14:paraId="1050749A" w14:textId="77777777" w:rsidR="00210E88" w:rsidRDefault="00210E88" w:rsidP="00210E88">
      <w:r>
        <w:t>Xiaojian (ZTE): why removal of existing texts</w:t>
      </w:r>
    </w:p>
    <w:p w14:paraId="0A4F7F10" w14:textId="77777777" w:rsidR="00210E88" w:rsidRDefault="00210E88" w:rsidP="00210E88">
      <w:r>
        <w:t>Xuefei (Huawei): simplify in 29.520. merging 0571 &amp;0573</w:t>
      </w:r>
    </w:p>
    <w:p w14:paraId="0C87A599" w14:textId="77777777" w:rsidR="00210E88" w:rsidRDefault="00210E88" w:rsidP="00210E88">
      <w:r>
        <w:t>Maria (Ericsson): will update and share later</w:t>
      </w:r>
    </w:p>
    <w:p w14:paraId="58716D06" w14:textId="77777777" w:rsidR="00210E88" w:rsidRDefault="00210E88" w:rsidP="00210E88">
      <w:r>
        <w:t>Xiaojian (ZTE): fine to remove the detailed texts</w:t>
      </w:r>
    </w:p>
    <w:p w14:paraId="7CAEF3FE" w14:textId="77777777" w:rsidR="00210E88" w:rsidRDefault="00210E88" w:rsidP="00210E88">
      <w:r>
        <w:t>Xuefei (Huawei): fine to remove the detailed texts but merged both docs.</w:t>
      </w:r>
    </w:p>
    <w:p w14:paraId="3D501F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2C9F4" w14:textId="1F92FC1A" w:rsidR="00210E88" w:rsidRDefault="00210E88" w:rsidP="00210E88">
      <w:pPr>
        <w:rPr>
          <w:rFonts w:ascii="Arial" w:hAnsi="Arial" w:cs="Arial"/>
          <w:b/>
          <w:sz w:val="24"/>
        </w:rPr>
      </w:pPr>
      <w:r>
        <w:rPr>
          <w:rFonts w:ascii="Arial" w:hAnsi="Arial" w:cs="Arial"/>
          <w:b/>
          <w:color w:val="0000FF"/>
          <w:sz w:val="24"/>
        </w:rPr>
        <w:t>C3-230574</w:t>
      </w:r>
      <w:r>
        <w:rPr>
          <w:rFonts w:ascii="Arial" w:hAnsi="Arial" w:cs="Arial"/>
          <w:b/>
          <w:color w:val="0000FF"/>
          <w:sz w:val="24"/>
        </w:rPr>
        <w:tab/>
      </w:r>
      <w:r>
        <w:rPr>
          <w:rFonts w:ascii="Arial" w:hAnsi="Arial" w:cs="Arial"/>
          <w:b/>
          <w:sz w:val="24"/>
        </w:rPr>
        <w:t>Update to Reference Architecture for Data Collection from MDAF/MDAS</w:t>
      </w:r>
    </w:p>
    <w:p w14:paraId="745E90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CR-0049  rev  Cat: B (Rel-18)</w:t>
      </w:r>
      <w:r>
        <w:rPr>
          <w:i/>
        </w:rPr>
        <w:br/>
      </w:r>
      <w:r>
        <w:rPr>
          <w:i/>
        </w:rPr>
        <w:br/>
      </w:r>
      <w:r>
        <w:rPr>
          <w:i/>
        </w:rPr>
        <w:tab/>
      </w:r>
      <w:r>
        <w:rPr>
          <w:i/>
        </w:rPr>
        <w:tab/>
      </w:r>
      <w:r>
        <w:rPr>
          <w:i/>
        </w:rPr>
        <w:tab/>
      </w:r>
      <w:r>
        <w:rPr>
          <w:i/>
        </w:rPr>
        <w:tab/>
      </w:r>
      <w:r>
        <w:rPr>
          <w:i/>
        </w:rPr>
        <w:tab/>
        <w:t>Source: Ericsson</w:t>
      </w:r>
    </w:p>
    <w:p w14:paraId="652D8571" w14:textId="77777777" w:rsidR="00210E88" w:rsidRDefault="00210E88" w:rsidP="00210E88">
      <w:pPr>
        <w:rPr>
          <w:rFonts w:ascii="Arial" w:hAnsi="Arial" w:cs="Arial"/>
          <w:b/>
        </w:rPr>
      </w:pPr>
      <w:r>
        <w:rPr>
          <w:rFonts w:ascii="Arial" w:hAnsi="Arial" w:cs="Arial"/>
          <w:b/>
        </w:rPr>
        <w:t xml:space="preserve">Discussion: </w:t>
      </w:r>
    </w:p>
    <w:p w14:paraId="2CC95603" w14:textId="77777777" w:rsidR="00210E88" w:rsidRDefault="00210E88" w:rsidP="00210E88">
      <w:r>
        <w:t>WI: eNA_Ph3</w:t>
      </w:r>
    </w:p>
    <w:p w14:paraId="5E6CFA53" w14:textId="77777777" w:rsidR="00210E88" w:rsidRDefault="00210E88" w:rsidP="00210E88">
      <w:r>
        <w:t>Depends on TS 23.288 CR 0627</w:t>
      </w:r>
    </w:p>
    <w:p w14:paraId="54B0960B" w14:textId="77777777" w:rsidR="00210E88" w:rsidRDefault="00210E88" w:rsidP="00210E88">
      <w:r>
        <w:t>Xiaojian (ZTE): the abbreviation of MDAF/MDAS are missing</w:t>
      </w:r>
    </w:p>
    <w:p w14:paraId="616361BC" w14:textId="77777777" w:rsidR="00210E88" w:rsidRDefault="00210E88" w:rsidP="00210E88">
      <w:r>
        <w:lastRenderedPageBreak/>
        <w:t>Xuefei (Huawei): remove 5.5.1.1 from 0574 to avoid clashes with 0547</w:t>
      </w:r>
    </w:p>
    <w:p w14:paraId="479AC3B1" w14:textId="77777777" w:rsidR="00210E88" w:rsidRDefault="00210E88" w:rsidP="00210E88">
      <w:r>
        <w:t>Apostolos (Nokia): share the same view</w:t>
      </w:r>
    </w:p>
    <w:p w14:paraId="167531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E44D7" w14:textId="7D5A57FA" w:rsidR="00210E88" w:rsidRDefault="00210E88" w:rsidP="00210E88">
      <w:pPr>
        <w:rPr>
          <w:rFonts w:ascii="Arial" w:hAnsi="Arial" w:cs="Arial"/>
          <w:b/>
          <w:sz w:val="24"/>
        </w:rPr>
      </w:pPr>
      <w:r>
        <w:rPr>
          <w:rFonts w:ascii="Arial" w:hAnsi="Arial" w:cs="Arial"/>
          <w:b/>
          <w:color w:val="0000FF"/>
          <w:sz w:val="24"/>
        </w:rPr>
        <w:t>C3-230575</w:t>
      </w:r>
      <w:r>
        <w:rPr>
          <w:rFonts w:ascii="Arial" w:hAnsi="Arial" w:cs="Arial"/>
          <w:b/>
          <w:color w:val="0000FF"/>
          <w:sz w:val="24"/>
        </w:rPr>
        <w:tab/>
      </w:r>
      <w:r>
        <w:rPr>
          <w:rFonts w:ascii="Arial" w:hAnsi="Arial" w:cs="Arial"/>
          <w:b/>
          <w:sz w:val="24"/>
        </w:rPr>
        <w:t>Support Data Collection from MDAFMDAS for Service Experience Analytics</w:t>
      </w:r>
    </w:p>
    <w:p w14:paraId="414BF2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CR-0050  rev  Cat: B (Rel-18)</w:t>
      </w:r>
      <w:r>
        <w:rPr>
          <w:i/>
        </w:rPr>
        <w:br/>
      </w:r>
      <w:r>
        <w:rPr>
          <w:i/>
        </w:rPr>
        <w:br/>
      </w:r>
      <w:r>
        <w:rPr>
          <w:i/>
        </w:rPr>
        <w:tab/>
      </w:r>
      <w:r>
        <w:rPr>
          <w:i/>
        </w:rPr>
        <w:tab/>
      </w:r>
      <w:r>
        <w:rPr>
          <w:i/>
        </w:rPr>
        <w:tab/>
      </w:r>
      <w:r>
        <w:rPr>
          <w:i/>
        </w:rPr>
        <w:tab/>
      </w:r>
      <w:r>
        <w:rPr>
          <w:i/>
        </w:rPr>
        <w:tab/>
        <w:t>Source: Ericsson</w:t>
      </w:r>
    </w:p>
    <w:p w14:paraId="4AB1227D" w14:textId="77777777" w:rsidR="00210E88" w:rsidRDefault="00210E88" w:rsidP="00210E88">
      <w:pPr>
        <w:rPr>
          <w:rFonts w:ascii="Arial" w:hAnsi="Arial" w:cs="Arial"/>
          <w:b/>
        </w:rPr>
      </w:pPr>
      <w:r>
        <w:rPr>
          <w:rFonts w:ascii="Arial" w:hAnsi="Arial" w:cs="Arial"/>
          <w:b/>
        </w:rPr>
        <w:t xml:space="preserve">Discussion: </w:t>
      </w:r>
    </w:p>
    <w:p w14:paraId="6DC18898" w14:textId="77777777" w:rsidR="00210E88" w:rsidRDefault="00210E88" w:rsidP="00210E88">
      <w:r>
        <w:t>WI: eNA_Ph3</w:t>
      </w:r>
    </w:p>
    <w:p w14:paraId="4A39340E" w14:textId="77777777" w:rsidR="00210E88" w:rsidRDefault="00210E88" w:rsidP="00210E88">
      <w:r>
        <w:t>Depends on TS 23.288 CR 0627</w:t>
      </w:r>
    </w:p>
    <w:p w14:paraId="74C14050" w14:textId="77777777" w:rsidR="00210E88" w:rsidRDefault="00210E88" w:rsidP="00210E88">
      <w:r>
        <w:t>Same comments as 0574</w:t>
      </w:r>
    </w:p>
    <w:p w14:paraId="21AAC6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E02E4" w14:textId="33208449" w:rsidR="00210E88" w:rsidRDefault="00210E88" w:rsidP="00210E88">
      <w:pPr>
        <w:rPr>
          <w:rFonts w:ascii="Arial" w:hAnsi="Arial" w:cs="Arial"/>
          <w:b/>
          <w:sz w:val="24"/>
        </w:rPr>
      </w:pPr>
      <w:r>
        <w:rPr>
          <w:rFonts w:ascii="Arial" w:hAnsi="Arial" w:cs="Arial"/>
          <w:b/>
          <w:color w:val="0000FF"/>
          <w:sz w:val="24"/>
        </w:rPr>
        <w:t>C3-230576</w:t>
      </w:r>
      <w:r>
        <w:rPr>
          <w:rFonts w:ascii="Arial" w:hAnsi="Arial" w:cs="Arial"/>
          <w:b/>
          <w:color w:val="0000FF"/>
          <w:sz w:val="24"/>
        </w:rPr>
        <w:tab/>
      </w:r>
      <w:r>
        <w:rPr>
          <w:rFonts w:ascii="Arial" w:hAnsi="Arial" w:cs="Arial"/>
          <w:b/>
          <w:sz w:val="24"/>
        </w:rPr>
        <w:t>Support Data Collection from MDAF/MDAS for Redundant Transmission Experience Analytics</w:t>
      </w:r>
    </w:p>
    <w:p w14:paraId="3F9D0B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CR-0051  rev  Cat: B (Rel-18)</w:t>
      </w:r>
      <w:r>
        <w:rPr>
          <w:i/>
        </w:rPr>
        <w:br/>
      </w:r>
      <w:r>
        <w:rPr>
          <w:i/>
        </w:rPr>
        <w:br/>
      </w:r>
      <w:r>
        <w:rPr>
          <w:i/>
        </w:rPr>
        <w:tab/>
      </w:r>
      <w:r>
        <w:rPr>
          <w:i/>
        </w:rPr>
        <w:tab/>
      </w:r>
      <w:r>
        <w:rPr>
          <w:i/>
        </w:rPr>
        <w:tab/>
      </w:r>
      <w:r>
        <w:rPr>
          <w:i/>
        </w:rPr>
        <w:tab/>
      </w:r>
      <w:r>
        <w:rPr>
          <w:i/>
        </w:rPr>
        <w:tab/>
        <w:t>Source: Ericsson</w:t>
      </w:r>
    </w:p>
    <w:p w14:paraId="216200BE" w14:textId="77777777" w:rsidR="00210E88" w:rsidRDefault="00210E88" w:rsidP="00210E88">
      <w:pPr>
        <w:rPr>
          <w:rFonts w:ascii="Arial" w:hAnsi="Arial" w:cs="Arial"/>
          <w:b/>
        </w:rPr>
      </w:pPr>
      <w:r>
        <w:rPr>
          <w:rFonts w:ascii="Arial" w:hAnsi="Arial" w:cs="Arial"/>
          <w:b/>
        </w:rPr>
        <w:t xml:space="preserve">Discussion: </w:t>
      </w:r>
    </w:p>
    <w:p w14:paraId="25893C6F" w14:textId="77777777" w:rsidR="00210E88" w:rsidRDefault="00210E88" w:rsidP="00210E88">
      <w:r>
        <w:t>WI: eNA_Ph3</w:t>
      </w:r>
    </w:p>
    <w:p w14:paraId="5EA879B1" w14:textId="77777777" w:rsidR="00210E88" w:rsidRDefault="00210E88" w:rsidP="00210E88">
      <w:r>
        <w:t>Depends on TS 23.288 CR 0627</w:t>
      </w:r>
    </w:p>
    <w:p w14:paraId="4FEDA1B1" w14:textId="77777777" w:rsidR="00210E88" w:rsidRDefault="00210E88" w:rsidP="00210E88">
      <w:r>
        <w:t>Same comments as 0574</w:t>
      </w:r>
    </w:p>
    <w:p w14:paraId="25C3804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FAF87" w14:textId="046243A3" w:rsidR="00210E88" w:rsidRDefault="00210E88" w:rsidP="00210E88">
      <w:pPr>
        <w:rPr>
          <w:rFonts w:ascii="Arial" w:hAnsi="Arial" w:cs="Arial"/>
          <w:b/>
          <w:sz w:val="24"/>
        </w:rPr>
      </w:pPr>
      <w:r>
        <w:rPr>
          <w:rFonts w:ascii="Arial" w:hAnsi="Arial" w:cs="Arial"/>
          <w:b/>
          <w:color w:val="0000FF"/>
          <w:sz w:val="24"/>
        </w:rPr>
        <w:t>C3-230611</w:t>
      </w:r>
      <w:r>
        <w:rPr>
          <w:rFonts w:ascii="Arial" w:hAnsi="Arial" w:cs="Arial"/>
          <w:b/>
          <w:color w:val="0000FF"/>
          <w:sz w:val="24"/>
        </w:rPr>
        <w:tab/>
      </w:r>
      <w:r>
        <w:rPr>
          <w:rFonts w:ascii="Arial" w:hAnsi="Arial" w:cs="Arial"/>
          <w:b/>
          <w:sz w:val="24"/>
        </w:rPr>
        <w:t>NWDAF-assisted for URSP rules determination</w:t>
      </w:r>
    </w:p>
    <w:p w14:paraId="1A1F25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CR-0237  rev 1 Cat: B (Rel-18)</w:t>
      </w:r>
      <w:r>
        <w:rPr>
          <w:i/>
        </w:rPr>
        <w:br/>
      </w:r>
      <w:r>
        <w:rPr>
          <w:i/>
        </w:rPr>
        <w:br/>
      </w:r>
      <w:r>
        <w:rPr>
          <w:i/>
        </w:rPr>
        <w:tab/>
      </w:r>
      <w:r>
        <w:rPr>
          <w:i/>
        </w:rPr>
        <w:tab/>
      </w:r>
      <w:r>
        <w:rPr>
          <w:i/>
        </w:rPr>
        <w:tab/>
      </w:r>
      <w:r>
        <w:rPr>
          <w:i/>
        </w:rPr>
        <w:tab/>
      </w:r>
      <w:r>
        <w:rPr>
          <w:i/>
        </w:rPr>
        <w:tab/>
        <w:t>Source: Ericsson</w:t>
      </w:r>
    </w:p>
    <w:p w14:paraId="0C73C258" w14:textId="77777777" w:rsidR="00210E88" w:rsidRDefault="00210E88" w:rsidP="00210E88">
      <w:pPr>
        <w:rPr>
          <w:color w:val="808080"/>
        </w:rPr>
      </w:pPr>
      <w:r>
        <w:rPr>
          <w:color w:val="808080"/>
        </w:rPr>
        <w:t>(Replaces C3-230380)</w:t>
      </w:r>
    </w:p>
    <w:p w14:paraId="1DC4C8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96868" w14:textId="479B321D" w:rsidR="00210E88" w:rsidRDefault="00210E88" w:rsidP="00210E88">
      <w:pPr>
        <w:rPr>
          <w:rFonts w:ascii="Arial" w:hAnsi="Arial" w:cs="Arial"/>
          <w:b/>
          <w:sz w:val="24"/>
        </w:rPr>
      </w:pPr>
      <w:r>
        <w:rPr>
          <w:rFonts w:ascii="Arial" w:hAnsi="Arial" w:cs="Arial"/>
          <w:b/>
          <w:color w:val="0000FF"/>
          <w:sz w:val="24"/>
        </w:rPr>
        <w:t>C3-230617</w:t>
      </w:r>
      <w:r>
        <w:rPr>
          <w:rFonts w:ascii="Arial" w:hAnsi="Arial" w:cs="Arial"/>
          <w:b/>
          <w:color w:val="0000FF"/>
          <w:sz w:val="24"/>
        </w:rPr>
        <w:tab/>
      </w:r>
      <w:r>
        <w:rPr>
          <w:rFonts w:ascii="Arial" w:hAnsi="Arial" w:cs="Arial"/>
          <w:b/>
          <w:sz w:val="24"/>
        </w:rPr>
        <w:t>Support PFD Determination Analytics in Nnwdaf_EventsSubscription API</w:t>
      </w:r>
    </w:p>
    <w:p w14:paraId="5C1F06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CR-0680  rev 1 Cat: B (Rel-18)</w:t>
      </w:r>
      <w:r>
        <w:rPr>
          <w:i/>
        </w:rPr>
        <w:br/>
      </w:r>
      <w:r>
        <w:rPr>
          <w:i/>
        </w:rPr>
        <w:br/>
      </w:r>
      <w:r>
        <w:rPr>
          <w:i/>
        </w:rPr>
        <w:tab/>
      </w:r>
      <w:r>
        <w:rPr>
          <w:i/>
        </w:rPr>
        <w:tab/>
      </w:r>
      <w:r>
        <w:rPr>
          <w:i/>
        </w:rPr>
        <w:tab/>
      </w:r>
      <w:r>
        <w:rPr>
          <w:i/>
        </w:rPr>
        <w:tab/>
      </w:r>
      <w:r>
        <w:rPr>
          <w:i/>
        </w:rPr>
        <w:tab/>
        <w:t>Source: Ericsson, China Mobile, KDDI, Huawei</w:t>
      </w:r>
    </w:p>
    <w:p w14:paraId="7213A246" w14:textId="77777777" w:rsidR="00210E88" w:rsidRDefault="00210E88" w:rsidP="00210E88">
      <w:pPr>
        <w:rPr>
          <w:color w:val="808080"/>
        </w:rPr>
      </w:pPr>
      <w:r>
        <w:rPr>
          <w:color w:val="808080"/>
        </w:rPr>
        <w:t>(Replaces C3-230565)</w:t>
      </w:r>
    </w:p>
    <w:p w14:paraId="014658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E5841" w14:textId="0C523224" w:rsidR="00210E88" w:rsidRDefault="00210E88" w:rsidP="00210E88">
      <w:pPr>
        <w:rPr>
          <w:rFonts w:ascii="Arial" w:hAnsi="Arial" w:cs="Arial"/>
          <w:b/>
          <w:sz w:val="24"/>
        </w:rPr>
      </w:pPr>
      <w:r>
        <w:rPr>
          <w:rFonts w:ascii="Arial" w:hAnsi="Arial" w:cs="Arial"/>
          <w:b/>
          <w:color w:val="0000FF"/>
          <w:sz w:val="24"/>
        </w:rPr>
        <w:lastRenderedPageBreak/>
        <w:t>C3-230636</w:t>
      </w:r>
      <w:r>
        <w:rPr>
          <w:rFonts w:ascii="Arial" w:hAnsi="Arial" w:cs="Arial"/>
          <w:b/>
          <w:color w:val="0000FF"/>
          <w:sz w:val="24"/>
        </w:rPr>
        <w:tab/>
      </w:r>
      <w:r>
        <w:rPr>
          <w:rFonts w:ascii="Arial" w:hAnsi="Arial" w:cs="Arial"/>
          <w:b/>
          <w:sz w:val="24"/>
        </w:rPr>
        <w:t>PFD Determination Analytics for NEF</w:t>
      </w:r>
    </w:p>
    <w:p w14:paraId="6384B0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CR-0779  rev 1 Cat: B (Rel-18)</w:t>
      </w:r>
      <w:r>
        <w:rPr>
          <w:i/>
        </w:rPr>
        <w:br/>
      </w:r>
      <w:r>
        <w:rPr>
          <w:i/>
        </w:rPr>
        <w:br/>
      </w:r>
      <w:r>
        <w:rPr>
          <w:i/>
        </w:rPr>
        <w:tab/>
      </w:r>
      <w:r>
        <w:rPr>
          <w:i/>
        </w:rPr>
        <w:tab/>
      </w:r>
      <w:r>
        <w:rPr>
          <w:i/>
        </w:rPr>
        <w:tab/>
      </w:r>
      <w:r>
        <w:rPr>
          <w:i/>
        </w:rPr>
        <w:tab/>
      </w:r>
      <w:r>
        <w:rPr>
          <w:i/>
        </w:rPr>
        <w:tab/>
        <w:t>Source: KDDI, Ericsson, Huawei</w:t>
      </w:r>
    </w:p>
    <w:p w14:paraId="41E386AD" w14:textId="77777777" w:rsidR="00210E88" w:rsidRDefault="00210E88" w:rsidP="00210E88">
      <w:pPr>
        <w:rPr>
          <w:color w:val="808080"/>
        </w:rPr>
      </w:pPr>
      <w:r>
        <w:rPr>
          <w:color w:val="808080"/>
        </w:rPr>
        <w:t>(Replaces C3-230127)</w:t>
      </w:r>
    </w:p>
    <w:p w14:paraId="1C2103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A3EF5" w14:textId="712F8D6B" w:rsidR="00210E88" w:rsidRDefault="00210E88" w:rsidP="00210E88">
      <w:pPr>
        <w:rPr>
          <w:rFonts w:ascii="Arial" w:hAnsi="Arial" w:cs="Arial"/>
          <w:b/>
          <w:sz w:val="24"/>
        </w:rPr>
      </w:pPr>
      <w:r>
        <w:rPr>
          <w:rFonts w:ascii="Arial" w:hAnsi="Arial" w:cs="Arial"/>
          <w:b/>
          <w:color w:val="0000FF"/>
          <w:sz w:val="24"/>
        </w:rPr>
        <w:t>C3-230637</w:t>
      </w:r>
      <w:r>
        <w:rPr>
          <w:rFonts w:ascii="Arial" w:hAnsi="Arial" w:cs="Arial"/>
          <w:b/>
          <w:color w:val="0000FF"/>
          <w:sz w:val="24"/>
        </w:rPr>
        <w:tab/>
      </w:r>
      <w:r>
        <w:rPr>
          <w:rFonts w:ascii="Arial" w:hAnsi="Arial" w:cs="Arial"/>
          <w:b/>
          <w:sz w:val="24"/>
        </w:rPr>
        <w:t>PFD Determination Analytics for Nnwdaf_AnalyticsInfo API</w:t>
      </w:r>
    </w:p>
    <w:p w14:paraId="1226C1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1 Cat: B (Rel-18)</w:t>
      </w:r>
      <w:r>
        <w:rPr>
          <w:i/>
        </w:rPr>
        <w:br/>
      </w:r>
      <w:r>
        <w:rPr>
          <w:i/>
        </w:rPr>
        <w:br/>
      </w:r>
      <w:r>
        <w:rPr>
          <w:i/>
        </w:rPr>
        <w:tab/>
      </w:r>
      <w:r>
        <w:rPr>
          <w:i/>
        </w:rPr>
        <w:tab/>
      </w:r>
      <w:r>
        <w:rPr>
          <w:i/>
        </w:rPr>
        <w:tab/>
      </w:r>
      <w:r>
        <w:rPr>
          <w:i/>
        </w:rPr>
        <w:tab/>
      </w:r>
      <w:r>
        <w:rPr>
          <w:i/>
        </w:rPr>
        <w:tab/>
        <w:t>Source: KDDI, Ericsson, China Mobile, Huawei</w:t>
      </w:r>
    </w:p>
    <w:p w14:paraId="7856B47B" w14:textId="77777777" w:rsidR="00210E88" w:rsidRDefault="00210E88" w:rsidP="00210E88">
      <w:pPr>
        <w:rPr>
          <w:color w:val="808080"/>
        </w:rPr>
      </w:pPr>
      <w:r>
        <w:rPr>
          <w:color w:val="808080"/>
        </w:rPr>
        <w:t>(Replaces C3-230126)</w:t>
      </w:r>
    </w:p>
    <w:p w14:paraId="2ABB042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12B12" w14:textId="42178B0D" w:rsidR="00210E88" w:rsidRDefault="00210E88" w:rsidP="00210E88">
      <w:pPr>
        <w:rPr>
          <w:rFonts w:ascii="Arial" w:hAnsi="Arial" w:cs="Arial"/>
          <w:b/>
          <w:sz w:val="24"/>
        </w:rPr>
      </w:pPr>
      <w:r>
        <w:rPr>
          <w:rFonts w:ascii="Arial" w:hAnsi="Arial" w:cs="Arial"/>
          <w:b/>
          <w:color w:val="0000FF"/>
          <w:sz w:val="24"/>
        </w:rPr>
        <w:t>C3-230650</w:t>
      </w:r>
      <w:r>
        <w:rPr>
          <w:rFonts w:ascii="Arial" w:hAnsi="Arial" w:cs="Arial"/>
          <w:b/>
          <w:color w:val="0000FF"/>
          <w:sz w:val="24"/>
        </w:rPr>
        <w:tab/>
      </w:r>
      <w:r>
        <w:rPr>
          <w:rFonts w:ascii="Arial" w:hAnsi="Arial" w:cs="Arial"/>
          <w:b/>
          <w:sz w:val="24"/>
        </w:rPr>
        <w:t>Procedures related to NRF for Federated Learning</w:t>
      </w:r>
    </w:p>
    <w:p w14:paraId="6B9576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CR-0046  rev 1 Cat: B (Rel-18)</w:t>
      </w:r>
      <w:r>
        <w:rPr>
          <w:i/>
        </w:rPr>
        <w:br/>
      </w:r>
      <w:r>
        <w:rPr>
          <w:i/>
        </w:rPr>
        <w:br/>
      </w:r>
      <w:r>
        <w:rPr>
          <w:i/>
        </w:rPr>
        <w:tab/>
      </w:r>
      <w:r>
        <w:rPr>
          <w:i/>
        </w:rPr>
        <w:tab/>
      </w:r>
      <w:r>
        <w:rPr>
          <w:i/>
        </w:rPr>
        <w:tab/>
      </w:r>
      <w:r>
        <w:rPr>
          <w:i/>
        </w:rPr>
        <w:tab/>
      </w:r>
      <w:r>
        <w:rPr>
          <w:i/>
        </w:rPr>
        <w:tab/>
        <w:t>Source: Ericsson</w:t>
      </w:r>
    </w:p>
    <w:p w14:paraId="1ED24EAE" w14:textId="77777777" w:rsidR="00210E88" w:rsidRDefault="00210E88" w:rsidP="00210E88">
      <w:pPr>
        <w:rPr>
          <w:color w:val="808080"/>
        </w:rPr>
      </w:pPr>
      <w:r>
        <w:rPr>
          <w:color w:val="808080"/>
        </w:rPr>
        <w:t>(Replaces C3-230570)</w:t>
      </w:r>
    </w:p>
    <w:p w14:paraId="41F232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E3A2E" w14:textId="1C3EA38C" w:rsidR="00210E88" w:rsidRDefault="00210E88" w:rsidP="00210E88">
      <w:pPr>
        <w:rPr>
          <w:rFonts w:ascii="Arial" w:hAnsi="Arial" w:cs="Arial"/>
          <w:b/>
          <w:sz w:val="24"/>
        </w:rPr>
      </w:pPr>
      <w:r>
        <w:rPr>
          <w:rFonts w:ascii="Arial" w:hAnsi="Arial" w:cs="Arial"/>
          <w:b/>
          <w:color w:val="0000FF"/>
          <w:sz w:val="24"/>
        </w:rPr>
        <w:t>C3-230667</w:t>
      </w:r>
      <w:r>
        <w:rPr>
          <w:rFonts w:ascii="Arial" w:hAnsi="Arial" w:cs="Arial"/>
          <w:b/>
          <w:color w:val="0000FF"/>
          <w:sz w:val="24"/>
        </w:rPr>
        <w:tab/>
      </w:r>
      <w:r>
        <w:rPr>
          <w:rFonts w:ascii="Arial" w:hAnsi="Arial" w:cs="Arial"/>
          <w:b/>
          <w:sz w:val="24"/>
        </w:rPr>
        <w:t>Update to ML Model Provisioning Procedures for Model Sharing</w:t>
      </w:r>
    </w:p>
    <w:p w14:paraId="5ECC841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CR-0047  rev 1 Cat: B (Rel-18)</w:t>
      </w:r>
      <w:r>
        <w:rPr>
          <w:i/>
        </w:rPr>
        <w:br/>
      </w:r>
      <w:r>
        <w:rPr>
          <w:i/>
        </w:rPr>
        <w:br/>
      </w:r>
      <w:r>
        <w:rPr>
          <w:i/>
        </w:rPr>
        <w:tab/>
      </w:r>
      <w:r>
        <w:rPr>
          <w:i/>
        </w:rPr>
        <w:tab/>
      </w:r>
      <w:r>
        <w:rPr>
          <w:i/>
        </w:rPr>
        <w:tab/>
      </w:r>
      <w:r>
        <w:rPr>
          <w:i/>
        </w:rPr>
        <w:tab/>
      </w:r>
      <w:r>
        <w:rPr>
          <w:i/>
        </w:rPr>
        <w:tab/>
        <w:t>Source: Ericsson</w:t>
      </w:r>
    </w:p>
    <w:p w14:paraId="2CCF1302" w14:textId="77777777" w:rsidR="00210E88" w:rsidRDefault="00210E88" w:rsidP="00210E88">
      <w:pPr>
        <w:rPr>
          <w:color w:val="808080"/>
        </w:rPr>
      </w:pPr>
      <w:r>
        <w:rPr>
          <w:color w:val="808080"/>
        </w:rPr>
        <w:t>(Replaces C3-230571)</w:t>
      </w:r>
    </w:p>
    <w:p w14:paraId="615FB79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4F958" w14:textId="4E88B45E" w:rsidR="00210E88" w:rsidRDefault="00210E88" w:rsidP="00210E88">
      <w:pPr>
        <w:rPr>
          <w:rFonts w:ascii="Arial" w:hAnsi="Arial" w:cs="Arial"/>
          <w:b/>
          <w:sz w:val="24"/>
        </w:rPr>
      </w:pPr>
      <w:r>
        <w:rPr>
          <w:rFonts w:ascii="Arial" w:hAnsi="Arial" w:cs="Arial"/>
          <w:b/>
          <w:color w:val="0000FF"/>
          <w:sz w:val="24"/>
        </w:rPr>
        <w:t>C3-230669</w:t>
      </w:r>
      <w:r>
        <w:rPr>
          <w:rFonts w:ascii="Arial" w:hAnsi="Arial" w:cs="Arial"/>
          <w:b/>
          <w:color w:val="0000FF"/>
          <w:sz w:val="24"/>
        </w:rPr>
        <w:tab/>
      </w:r>
      <w:r>
        <w:rPr>
          <w:rFonts w:ascii="Arial" w:hAnsi="Arial" w:cs="Arial"/>
          <w:b/>
          <w:sz w:val="24"/>
        </w:rPr>
        <w:t>Update to Nnwdaf_MLModelProvision Service API for Model Sharing</w:t>
      </w:r>
    </w:p>
    <w:p w14:paraId="2585202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CR-0683  rev 1 Cat: B (Rel-18)</w:t>
      </w:r>
      <w:r>
        <w:rPr>
          <w:i/>
        </w:rPr>
        <w:br/>
      </w:r>
      <w:r>
        <w:rPr>
          <w:i/>
        </w:rPr>
        <w:br/>
      </w:r>
      <w:r>
        <w:rPr>
          <w:i/>
        </w:rPr>
        <w:tab/>
      </w:r>
      <w:r>
        <w:rPr>
          <w:i/>
        </w:rPr>
        <w:tab/>
      </w:r>
      <w:r>
        <w:rPr>
          <w:i/>
        </w:rPr>
        <w:tab/>
      </w:r>
      <w:r>
        <w:rPr>
          <w:i/>
        </w:rPr>
        <w:tab/>
      </w:r>
      <w:r>
        <w:rPr>
          <w:i/>
        </w:rPr>
        <w:tab/>
        <w:t>Source: Ericsson</w:t>
      </w:r>
    </w:p>
    <w:p w14:paraId="73CF2A4F" w14:textId="77777777" w:rsidR="00210E88" w:rsidRDefault="00210E88" w:rsidP="00210E88">
      <w:pPr>
        <w:rPr>
          <w:color w:val="808080"/>
        </w:rPr>
      </w:pPr>
      <w:r>
        <w:rPr>
          <w:color w:val="808080"/>
        </w:rPr>
        <w:t>(Replaces C3-230572)</w:t>
      </w:r>
    </w:p>
    <w:p w14:paraId="31BD1E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C552F" w14:textId="163E6A93" w:rsidR="00210E88" w:rsidRDefault="00210E88" w:rsidP="00210E88">
      <w:pPr>
        <w:rPr>
          <w:rFonts w:ascii="Arial" w:hAnsi="Arial" w:cs="Arial"/>
          <w:b/>
          <w:sz w:val="24"/>
        </w:rPr>
      </w:pPr>
      <w:r>
        <w:rPr>
          <w:rFonts w:ascii="Arial" w:hAnsi="Arial" w:cs="Arial"/>
          <w:b/>
          <w:color w:val="0000FF"/>
          <w:sz w:val="24"/>
        </w:rPr>
        <w:t>C3-230699</w:t>
      </w:r>
      <w:r>
        <w:rPr>
          <w:rFonts w:ascii="Arial" w:hAnsi="Arial" w:cs="Arial"/>
          <w:b/>
          <w:color w:val="0000FF"/>
          <w:sz w:val="24"/>
        </w:rPr>
        <w:tab/>
      </w:r>
      <w:r>
        <w:rPr>
          <w:rFonts w:ascii="Arial" w:hAnsi="Arial" w:cs="Arial"/>
          <w:b/>
          <w:sz w:val="24"/>
        </w:rPr>
        <w:t>QoS sustainability analytics with fine granularity</w:t>
      </w:r>
    </w:p>
    <w:p w14:paraId="0AD435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CR-0659  rev 1 Cat: B (Rel-18)</w:t>
      </w:r>
      <w:r>
        <w:rPr>
          <w:i/>
        </w:rPr>
        <w:br/>
      </w:r>
      <w:r>
        <w:rPr>
          <w:i/>
        </w:rPr>
        <w:br/>
      </w:r>
      <w:r>
        <w:rPr>
          <w:i/>
        </w:rPr>
        <w:tab/>
      </w:r>
      <w:r>
        <w:rPr>
          <w:i/>
        </w:rPr>
        <w:tab/>
      </w:r>
      <w:r>
        <w:rPr>
          <w:i/>
        </w:rPr>
        <w:tab/>
      </w:r>
      <w:r>
        <w:rPr>
          <w:i/>
        </w:rPr>
        <w:tab/>
      </w:r>
      <w:r>
        <w:rPr>
          <w:i/>
        </w:rPr>
        <w:tab/>
        <w:t>Source: Huawei, China Mobile</w:t>
      </w:r>
    </w:p>
    <w:p w14:paraId="46D341EE" w14:textId="77777777" w:rsidR="00210E88" w:rsidRDefault="00210E88" w:rsidP="00210E88">
      <w:pPr>
        <w:rPr>
          <w:color w:val="808080"/>
        </w:rPr>
      </w:pPr>
      <w:r>
        <w:rPr>
          <w:color w:val="808080"/>
        </w:rPr>
        <w:t>(Replaces C3-230526)</w:t>
      </w:r>
    </w:p>
    <w:p w14:paraId="6443AA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B5228" w14:textId="4AD343D0" w:rsidR="00210E88" w:rsidRDefault="00210E88" w:rsidP="00210E88">
      <w:pPr>
        <w:rPr>
          <w:rFonts w:ascii="Arial" w:hAnsi="Arial" w:cs="Arial"/>
          <w:b/>
          <w:sz w:val="24"/>
        </w:rPr>
      </w:pPr>
      <w:r>
        <w:rPr>
          <w:rFonts w:ascii="Arial" w:hAnsi="Arial" w:cs="Arial"/>
          <w:b/>
          <w:color w:val="0000FF"/>
          <w:sz w:val="24"/>
        </w:rPr>
        <w:lastRenderedPageBreak/>
        <w:t>C3-230907</w:t>
      </w:r>
      <w:r>
        <w:rPr>
          <w:rFonts w:ascii="Arial" w:hAnsi="Arial" w:cs="Arial"/>
          <w:b/>
          <w:color w:val="0000FF"/>
          <w:sz w:val="24"/>
        </w:rPr>
        <w:tab/>
      </w:r>
      <w:r>
        <w:rPr>
          <w:rFonts w:ascii="Arial" w:hAnsi="Arial" w:cs="Arial"/>
          <w:b/>
          <w:sz w:val="24"/>
        </w:rPr>
        <w:t>Support NWDAF fetches PFD information in Nnef_PFDmanagement API</w:t>
      </w:r>
    </w:p>
    <w:p w14:paraId="76DB581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v18.0.0</w:t>
      </w:r>
      <w:r>
        <w:rPr>
          <w:i/>
        </w:rPr>
        <w:tab/>
        <w:t xml:space="preserve">  CR-0113  rev 1 Cat: B (Rel-18)</w:t>
      </w:r>
      <w:r>
        <w:rPr>
          <w:i/>
        </w:rPr>
        <w:br/>
      </w:r>
      <w:r>
        <w:rPr>
          <w:i/>
        </w:rPr>
        <w:br/>
      </w:r>
      <w:r>
        <w:rPr>
          <w:i/>
        </w:rPr>
        <w:tab/>
      </w:r>
      <w:r>
        <w:rPr>
          <w:i/>
        </w:rPr>
        <w:tab/>
      </w:r>
      <w:r>
        <w:rPr>
          <w:i/>
        </w:rPr>
        <w:tab/>
      </w:r>
      <w:r>
        <w:rPr>
          <w:i/>
        </w:rPr>
        <w:tab/>
      </w:r>
      <w:r>
        <w:rPr>
          <w:i/>
        </w:rPr>
        <w:tab/>
        <w:t>Source: Ericsson, China Mobile, KDDI</w:t>
      </w:r>
    </w:p>
    <w:p w14:paraId="34BFE48E" w14:textId="77777777" w:rsidR="00210E88" w:rsidRDefault="00210E88" w:rsidP="00210E88">
      <w:pPr>
        <w:rPr>
          <w:color w:val="808080"/>
        </w:rPr>
      </w:pPr>
      <w:r>
        <w:rPr>
          <w:color w:val="808080"/>
        </w:rPr>
        <w:t>(Replaces C3-230567)</w:t>
      </w:r>
    </w:p>
    <w:p w14:paraId="198E310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D66AB" w14:textId="770C1D13" w:rsidR="00210E88" w:rsidRDefault="00210E88" w:rsidP="00210E88">
      <w:pPr>
        <w:rPr>
          <w:rFonts w:ascii="Arial" w:hAnsi="Arial" w:cs="Arial"/>
          <w:b/>
          <w:sz w:val="24"/>
        </w:rPr>
      </w:pPr>
      <w:r>
        <w:rPr>
          <w:rFonts w:ascii="Arial" w:hAnsi="Arial" w:cs="Arial"/>
          <w:b/>
          <w:color w:val="0000FF"/>
          <w:sz w:val="24"/>
        </w:rPr>
        <w:t>C3-230914</w:t>
      </w:r>
      <w:r>
        <w:rPr>
          <w:rFonts w:ascii="Arial" w:hAnsi="Arial" w:cs="Arial"/>
          <w:b/>
          <w:color w:val="0000FF"/>
          <w:sz w:val="24"/>
        </w:rPr>
        <w:tab/>
      </w:r>
      <w:r>
        <w:rPr>
          <w:rFonts w:ascii="Arial" w:hAnsi="Arial" w:cs="Arial"/>
          <w:b/>
          <w:sz w:val="24"/>
        </w:rPr>
        <w:t>NWDAF-assisted for URSP rules determination</w:t>
      </w:r>
    </w:p>
    <w:p w14:paraId="5A4948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CR-0431  rev 1 Cat: B (Rel-18)</w:t>
      </w:r>
      <w:r>
        <w:rPr>
          <w:i/>
        </w:rPr>
        <w:br/>
      </w:r>
      <w:r>
        <w:rPr>
          <w:i/>
        </w:rPr>
        <w:br/>
      </w:r>
      <w:r>
        <w:rPr>
          <w:i/>
        </w:rPr>
        <w:tab/>
      </w:r>
      <w:r>
        <w:rPr>
          <w:i/>
        </w:rPr>
        <w:tab/>
      </w:r>
      <w:r>
        <w:rPr>
          <w:i/>
        </w:rPr>
        <w:tab/>
      </w:r>
      <w:r>
        <w:rPr>
          <w:i/>
        </w:rPr>
        <w:tab/>
      </w:r>
      <w:r>
        <w:rPr>
          <w:i/>
        </w:rPr>
        <w:tab/>
        <w:t>Source: Ericsson</w:t>
      </w:r>
    </w:p>
    <w:p w14:paraId="5B9FFFA6" w14:textId="77777777" w:rsidR="00210E88" w:rsidRDefault="00210E88" w:rsidP="00210E88">
      <w:pPr>
        <w:rPr>
          <w:color w:val="808080"/>
        </w:rPr>
      </w:pPr>
      <w:r>
        <w:rPr>
          <w:color w:val="808080"/>
        </w:rPr>
        <w:t>(Replaces C3-230368)</w:t>
      </w:r>
    </w:p>
    <w:p w14:paraId="624805FB" w14:textId="77777777" w:rsidR="00210E88" w:rsidRDefault="00210E88" w:rsidP="00210E88">
      <w:pPr>
        <w:rPr>
          <w:rFonts w:ascii="Arial" w:hAnsi="Arial" w:cs="Arial"/>
          <w:b/>
        </w:rPr>
      </w:pPr>
      <w:r>
        <w:rPr>
          <w:rFonts w:ascii="Arial" w:hAnsi="Arial" w:cs="Arial"/>
          <w:b/>
        </w:rPr>
        <w:t xml:space="preserve">Abstract: </w:t>
      </w:r>
    </w:p>
    <w:p w14:paraId="105A4587" w14:textId="77777777" w:rsidR="00210E88" w:rsidRDefault="00210E88" w:rsidP="00210E88">
      <w:r>
        <w:t xml:space="preserve">Summary of Change: Clause 5.4.3 is updated in order to introduce new analytics used in the PCF in order to determine URSP rules. </w:t>
      </w:r>
    </w:p>
    <w:p w14:paraId="5358AD88" w14:textId="77777777" w:rsidR="00210E88" w:rsidRDefault="00210E88" w:rsidP="00210E88">
      <w:r>
        <w:t>UE policy association establishment procedures are updated to consider</w:t>
      </w:r>
    </w:p>
    <w:p w14:paraId="1756CA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4B1C" w14:textId="77777777" w:rsidR="00210E88" w:rsidRDefault="00210E88" w:rsidP="00210E88">
      <w:pPr>
        <w:pStyle w:val="Heading3"/>
      </w:pPr>
      <w:bookmarkStart w:id="156" w:name="_Toc129359616"/>
      <w:r>
        <w:t>18.36</w:t>
      </w:r>
      <w:r>
        <w:tab/>
        <w:t>CT aspects of Application layer support for Personal IoT Network [PINAPP]</w:t>
      </w:r>
      <w:bookmarkEnd w:id="156"/>
    </w:p>
    <w:p w14:paraId="26C45764" w14:textId="4FF8E376" w:rsidR="00210E88" w:rsidRDefault="00210E88" w:rsidP="00210E88">
      <w:pPr>
        <w:rPr>
          <w:rFonts w:ascii="Arial" w:hAnsi="Arial" w:cs="Arial"/>
          <w:b/>
          <w:sz w:val="24"/>
        </w:rPr>
      </w:pPr>
      <w:r>
        <w:rPr>
          <w:rFonts w:ascii="Arial" w:hAnsi="Arial" w:cs="Arial"/>
          <w:b/>
          <w:color w:val="0000FF"/>
          <w:sz w:val="24"/>
        </w:rPr>
        <w:t>C3-230226</w:t>
      </w:r>
      <w:r>
        <w:rPr>
          <w:rFonts w:ascii="Arial" w:hAnsi="Arial" w:cs="Arial"/>
          <w:b/>
          <w:color w:val="0000FF"/>
          <w:sz w:val="24"/>
        </w:rPr>
        <w:tab/>
      </w:r>
      <w:r>
        <w:rPr>
          <w:rFonts w:ascii="Arial" w:hAnsi="Arial" w:cs="Arial"/>
          <w:b/>
          <w:sz w:val="24"/>
        </w:rPr>
        <w:t>draft TS skeleton of PINAPP</w:t>
      </w:r>
    </w:p>
    <w:p w14:paraId="3AE301CE"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w:t>
      </w:r>
    </w:p>
    <w:p w14:paraId="0937AC32" w14:textId="77777777" w:rsidR="00210E88" w:rsidRDefault="00210E88" w:rsidP="00210E88">
      <w:pPr>
        <w:rPr>
          <w:rFonts w:ascii="Arial" w:hAnsi="Arial" w:cs="Arial"/>
          <w:b/>
        </w:rPr>
      </w:pPr>
      <w:r>
        <w:rPr>
          <w:rFonts w:ascii="Arial" w:hAnsi="Arial" w:cs="Arial"/>
          <w:b/>
        </w:rPr>
        <w:t xml:space="preserve">Discussion: </w:t>
      </w:r>
    </w:p>
    <w:p w14:paraId="1E6A1C1C" w14:textId="77777777" w:rsidR="00210E88" w:rsidRDefault="00210E88" w:rsidP="00210E88">
      <w:r>
        <w:t>WI: PINAPP</w:t>
      </w:r>
    </w:p>
    <w:p w14:paraId="11E07556" w14:textId="77777777" w:rsidR="00210E88" w:rsidRDefault="00210E88" w:rsidP="00210E88">
      <w:r>
        <w:t>Abdessamad (Huawei): will provide comments via email</w:t>
      </w:r>
    </w:p>
    <w:p w14:paraId="4C9F2522" w14:textId="77777777" w:rsidR="00210E88" w:rsidRDefault="00210E88" w:rsidP="00210E88">
      <w:r>
        <w:t>Abdessamad (Huawei): Providing a new version of the TS skeleton.</w:t>
      </w:r>
    </w:p>
    <w:p w14:paraId="5D3D1B4C" w14:textId="77777777" w:rsidR="00210E88" w:rsidRDefault="00210E88" w:rsidP="00210E88">
      <w:r>
        <w:t>Abdessamad (Huawei): Providing a new version (r2) of the TS skeleton.</w:t>
      </w:r>
    </w:p>
    <w:p w14:paraId="06DCFBAC" w14:textId="77777777" w:rsidR="00210E88" w:rsidRDefault="00210E88" w:rsidP="00210E88">
      <w:r>
        <w:t>Yizhong (vivo): Fine with r2 provided by Abdessamad.</w:t>
      </w:r>
    </w:p>
    <w:p w14:paraId="018D38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C3-230666</w:t>
      </w:r>
      <w:r>
        <w:rPr>
          <w:color w:val="993300"/>
          <w:u w:val="single"/>
        </w:rPr>
        <w:t>.</w:t>
      </w:r>
    </w:p>
    <w:p w14:paraId="1A3B173C" w14:textId="21BDF197" w:rsidR="00210E88" w:rsidRDefault="00210E88" w:rsidP="00210E88">
      <w:pPr>
        <w:rPr>
          <w:rFonts w:ascii="Arial" w:hAnsi="Arial" w:cs="Arial"/>
          <w:b/>
          <w:sz w:val="24"/>
        </w:rPr>
      </w:pPr>
      <w:r>
        <w:rPr>
          <w:rFonts w:ascii="Arial" w:hAnsi="Arial" w:cs="Arial"/>
          <w:b/>
          <w:color w:val="0000FF"/>
          <w:sz w:val="24"/>
        </w:rPr>
        <w:t>C3-230666</w:t>
      </w:r>
      <w:r>
        <w:rPr>
          <w:rFonts w:ascii="Arial" w:hAnsi="Arial" w:cs="Arial"/>
          <w:b/>
          <w:color w:val="0000FF"/>
          <w:sz w:val="24"/>
        </w:rPr>
        <w:tab/>
      </w:r>
      <w:r>
        <w:rPr>
          <w:rFonts w:ascii="Arial" w:hAnsi="Arial" w:cs="Arial"/>
          <w:b/>
          <w:sz w:val="24"/>
        </w:rPr>
        <w:t>draft TS skeleton of PINAPP</w:t>
      </w:r>
    </w:p>
    <w:p w14:paraId="613C333A"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w:t>
      </w:r>
    </w:p>
    <w:p w14:paraId="7EA5C411" w14:textId="77777777" w:rsidR="00210E88" w:rsidRDefault="00210E88" w:rsidP="00210E88">
      <w:pPr>
        <w:rPr>
          <w:color w:val="808080"/>
        </w:rPr>
      </w:pPr>
      <w:r>
        <w:rPr>
          <w:color w:val="808080"/>
        </w:rPr>
        <w:t>(Replaces C3-230226)</w:t>
      </w:r>
    </w:p>
    <w:p w14:paraId="312994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E797" w14:textId="5A553484" w:rsidR="00210E88" w:rsidRDefault="00210E88" w:rsidP="00210E88">
      <w:pPr>
        <w:rPr>
          <w:rFonts w:ascii="Arial" w:hAnsi="Arial" w:cs="Arial"/>
          <w:b/>
          <w:sz w:val="24"/>
        </w:rPr>
      </w:pPr>
      <w:r>
        <w:rPr>
          <w:rFonts w:ascii="Arial" w:hAnsi="Arial" w:cs="Arial"/>
          <w:b/>
          <w:color w:val="0000FF"/>
          <w:sz w:val="24"/>
        </w:rPr>
        <w:t>C3-230958</w:t>
      </w:r>
      <w:r>
        <w:rPr>
          <w:rFonts w:ascii="Arial" w:hAnsi="Arial" w:cs="Arial"/>
          <w:b/>
          <w:color w:val="0000FF"/>
          <w:sz w:val="24"/>
        </w:rPr>
        <w:tab/>
      </w:r>
      <w:r>
        <w:rPr>
          <w:rFonts w:ascii="Arial" w:hAnsi="Arial" w:cs="Arial"/>
          <w:b/>
          <w:sz w:val="24"/>
        </w:rPr>
        <w:t>TS 29.cde v 0.1.0</w:t>
      </w:r>
    </w:p>
    <w:p w14:paraId="78884AA1"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5C6D9A"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5AD4F" w14:textId="77777777" w:rsidR="00210E88" w:rsidRDefault="00210E88" w:rsidP="00210E88">
      <w:pPr>
        <w:pStyle w:val="Heading2"/>
      </w:pPr>
      <w:bookmarkStart w:id="157" w:name="_Toc129359617"/>
      <w:r>
        <w:t>19</w:t>
      </w:r>
      <w:r>
        <w:tab/>
        <w:t>Work Organization</w:t>
      </w:r>
      <w:bookmarkEnd w:id="157"/>
    </w:p>
    <w:p w14:paraId="21738A8E" w14:textId="77777777" w:rsidR="00210E88" w:rsidRDefault="00210E88" w:rsidP="00210E88">
      <w:pPr>
        <w:pStyle w:val="Heading3"/>
      </w:pPr>
      <w:bookmarkStart w:id="158" w:name="_Toc129359618"/>
      <w:r>
        <w:t>19.1</w:t>
      </w:r>
      <w:r>
        <w:tab/>
        <w:t>Work Plan Review</w:t>
      </w:r>
      <w:bookmarkEnd w:id="158"/>
    </w:p>
    <w:p w14:paraId="11CC9D19" w14:textId="4E35F7AE" w:rsidR="00210E88" w:rsidRDefault="00210E88" w:rsidP="00210E88">
      <w:pPr>
        <w:rPr>
          <w:rFonts w:ascii="Arial" w:hAnsi="Arial" w:cs="Arial"/>
          <w:b/>
          <w:sz w:val="24"/>
        </w:rPr>
      </w:pPr>
      <w:r>
        <w:rPr>
          <w:rFonts w:ascii="Arial" w:hAnsi="Arial" w:cs="Arial"/>
          <w:b/>
          <w:color w:val="0000FF"/>
          <w:sz w:val="24"/>
        </w:rPr>
        <w:t>C3-230014</w:t>
      </w:r>
      <w:r>
        <w:rPr>
          <w:rFonts w:ascii="Arial" w:hAnsi="Arial" w:cs="Arial"/>
          <w:b/>
          <w:color w:val="0000FF"/>
          <w:sz w:val="24"/>
        </w:rPr>
        <w:tab/>
      </w:r>
      <w:r>
        <w:rPr>
          <w:rFonts w:ascii="Arial" w:hAnsi="Arial" w:cs="Arial"/>
          <w:b/>
          <w:sz w:val="24"/>
        </w:rPr>
        <w:t>Status of CT3 Work Items</w:t>
      </w:r>
    </w:p>
    <w:p w14:paraId="75D3476D"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42E72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C3-230915</w:t>
      </w:r>
      <w:r>
        <w:rPr>
          <w:color w:val="993300"/>
          <w:u w:val="single"/>
        </w:rPr>
        <w:t>.</w:t>
      </w:r>
    </w:p>
    <w:p w14:paraId="076BB23E" w14:textId="37C0FA26" w:rsidR="00210E88" w:rsidRDefault="00210E88" w:rsidP="00210E88">
      <w:pPr>
        <w:rPr>
          <w:rFonts w:ascii="Arial" w:hAnsi="Arial" w:cs="Arial"/>
          <w:b/>
          <w:sz w:val="24"/>
        </w:rPr>
      </w:pPr>
      <w:r>
        <w:rPr>
          <w:rFonts w:ascii="Arial" w:hAnsi="Arial" w:cs="Arial"/>
          <w:b/>
          <w:color w:val="0000FF"/>
          <w:sz w:val="24"/>
        </w:rPr>
        <w:t>C3-230915</w:t>
      </w:r>
      <w:r>
        <w:rPr>
          <w:rFonts w:ascii="Arial" w:hAnsi="Arial" w:cs="Arial"/>
          <w:b/>
          <w:color w:val="0000FF"/>
          <w:sz w:val="24"/>
        </w:rPr>
        <w:tab/>
      </w:r>
      <w:r>
        <w:rPr>
          <w:rFonts w:ascii="Arial" w:hAnsi="Arial" w:cs="Arial"/>
          <w:b/>
          <w:sz w:val="24"/>
        </w:rPr>
        <w:t>Status of CT3 Work Items</w:t>
      </w:r>
    </w:p>
    <w:p w14:paraId="0A5252D0"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E13817D" w14:textId="77777777" w:rsidR="00210E88" w:rsidRDefault="00210E88" w:rsidP="00210E88">
      <w:pPr>
        <w:rPr>
          <w:color w:val="808080"/>
        </w:rPr>
      </w:pPr>
      <w:r>
        <w:rPr>
          <w:color w:val="808080"/>
        </w:rPr>
        <w:t>(Replaces C3-230014)</w:t>
      </w:r>
    </w:p>
    <w:p w14:paraId="78A183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CFA3" w14:textId="77777777" w:rsidR="00210E88" w:rsidRDefault="00210E88" w:rsidP="00210E88">
      <w:pPr>
        <w:pStyle w:val="Heading3"/>
      </w:pPr>
      <w:bookmarkStart w:id="159" w:name="_Toc129359619"/>
      <w:r>
        <w:t>19.2</w:t>
      </w:r>
      <w:r>
        <w:tab/>
        <w:t>Specification Review</w:t>
      </w:r>
      <w:bookmarkEnd w:id="159"/>
    </w:p>
    <w:p w14:paraId="03462A7F" w14:textId="77777777" w:rsidR="00210E88" w:rsidRDefault="00210E88" w:rsidP="00210E88">
      <w:pPr>
        <w:pStyle w:val="Heading3"/>
      </w:pPr>
      <w:bookmarkStart w:id="160" w:name="_Toc129359620"/>
      <w:r>
        <w:t>19.3</w:t>
      </w:r>
      <w:r>
        <w:tab/>
        <w:t>Next meetings, allocation of hosts</w:t>
      </w:r>
      <w:bookmarkEnd w:id="160"/>
    </w:p>
    <w:p w14:paraId="6024861B" w14:textId="77777777" w:rsidR="00210E88" w:rsidRDefault="00210E88" w:rsidP="00210E88">
      <w:pPr>
        <w:pStyle w:val="Heading3"/>
      </w:pPr>
      <w:bookmarkStart w:id="161" w:name="_Toc129359621"/>
      <w:r>
        <w:t>19.4</w:t>
      </w:r>
      <w:r>
        <w:tab/>
        <w:t>Calendar</w:t>
      </w:r>
      <w:bookmarkEnd w:id="161"/>
    </w:p>
    <w:p w14:paraId="01495781" w14:textId="2B5798C4" w:rsidR="00210E88" w:rsidRDefault="00210E88" w:rsidP="00210E88">
      <w:pPr>
        <w:rPr>
          <w:rFonts w:ascii="Arial" w:hAnsi="Arial" w:cs="Arial"/>
          <w:b/>
          <w:sz w:val="24"/>
        </w:rPr>
      </w:pPr>
      <w:r>
        <w:rPr>
          <w:rFonts w:ascii="Arial" w:hAnsi="Arial" w:cs="Arial"/>
          <w:b/>
          <w:color w:val="0000FF"/>
          <w:sz w:val="24"/>
        </w:rPr>
        <w:t>C3-230015</w:t>
      </w:r>
      <w:r>
        <w:rPr>
          <w:rFonts w:ascii="Arial" w:hAnsi="Arial" w:cs="Arial"/>
          <w:b/>
          <w:color w:val="0000FF"/>
          <w:sz w:val="24"/>
        </w:rPr>
        <w:tab/>
      </w:r>
      <w:r>
        <w:rPr>
          <w:rFonts w:ascii="Arial" w:hAnsi="Arial" w:cs="Arial"/>
          <w:b/>
          <w:sz w:val="24"/>
        </w:rPr>
        <w:t>Meeting Calendar</w:t>
      </w:r>
    </w:p>
    <w:p w14:paraId="645DC72C"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A1DF354" w14:textId="77777777" w:rsidR="00210E88" w:rsidRDefault="00210E88" w:rsidP="00210E88">
      <w:pPr>
        <w:rPr>
          <w:rFonts w:ascii="Arial" w:hAnsi="Arial" w:cs="Arial"/>
          <w:b/>
        </w:rPr>
      </w:pPr>
      <w:r>
        <w:rPr>
          <w:rFonts w:ascii="Arial" w:hAnsi="Arial" w:cs="Arial"/>
          <w:b/>
        </w:rPr>
        <w:t xml:space="preserve">Discussion: </w:t>
      </w:r>
    </w:p>
    <w:p w14:paraId="6486F3DE" w14:textId="77777777" w:rsidR="00210E88" w:rsidRDefault="00210E88" w:rsidP="00210E88">
      <w:r>
        <w:t>CT3 agrees to cancel the June CT3#128-bis meeting in 2023.</w:t>
      </w:r>
    </w:p>
    <w:p w14:paraId="1FB9DB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4D6C7" w14:textId="77777777" w:rsidR="00210E88" w:rsidRDefault="00210E88" w:rsidP="00210E88">
      <w:pPr>
        <w:pStyle w:val="Heading2"/>
      </w:pPr>
      <w:bookmarkStart w:id="162" w:name="_Toc129359622"/>
      <w:r>
        <w:t>20</w:t>
      </w:r>
      <w:r>
        <w:tab/>
        <w:t>Joint Sessions</w:t>
      </w:r>
      <w:bookmarkEnd w:id="162"/>
    </w:p>
    <w:p w14:paraId="684F779D" w14:textId="77777777" w:rsidR="00210E88" w:rsidRDefault="00210E88" w:rsidP="00210E88">
      <w:pPr>
        <w:pStyle w:val="Heading2"/>
      </w:pPr>
      <w:bookmarkStart w:id="163" w:name="_Toc129359623"/>
      <w:r>
        <w:t>21</w:t>
      </w:r>
      <w:r>
        <w:tab/>
        <w:t>Summary of results</w:t>
      </w:r>
      <w:bookmarkEnd w:id="163"/>
    </w:p>
    <w:p w14:paraId="258675D2" w14:textId="77777777" w:rsidR="00210E88" w:rsidRDefault="00210E88" w:rsidP="00210E88">
      <w:pPr>
        <w:pStyle w:val="Heading2"/>
      </w:pPr>
      <w:bookmarkStart w:id="164" w:name="_Toc129359624"/>
      <w:r>
        <w:t>22</w:t>
      </w:r>
      <w:r>
        <w:tab/>
        <w:t>Any other business</w:t>
      </w:r>
      <w:bookmarkEnd w:id="164"/>
    </w:p>
    <w:p w14:paraId="5A8C6A86" w14:textId="34177264" w:rsidR="00210E88" w:rsidRDefault="00210E88" w:rsidP="00210E88">
      <w:pPr>
        <w:rPr>
          <w:rFonts w:ascii="Arial" w:hAnsi="Arial" w:cs="Arial"/>
          <w:b/>
          <w:sz w:val="24"/>
        </w:rPr>
      </w:pPr>
      <w:r>
        <w:rPr>
          <w:rFonts w:ascii="Arial" w:hAnsi="Arial" w:cs="Arial"/>
          <w:b/>
          <w:color w:val="0000FF"/>
          <w:sz w:val="24"/>
        </w:rPr>
        <w:t>C3-230053</w:t>
      </w:r>
      <w:r>
        <w:rPr>
          <w:rFonts w:ascii="Arial" w:hAnsi="Arial" w:cs="Arial"/>
          <w:b/>
          <w:color w:val="0000FF"/>
          <w:sz w:val="24"/>
        </w:rPr>
        <w:tab/>
      </w:r>
      <w:r>
        <w:rPr>
          <w:rFonts w:ascii="Arial" w:hAnsi="Arial" w:cs="Arial"/>
          <w:b/>
          <w:sz w:val="24"/>
        </w:rPr>
        <w:t>Guidelines on writing a CR</w:t>
      </w:r>
    </w:p>
    <w:p w14:paraId="70E74491"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EDFC2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242A2" w14:textId="77777777" w:rsidR="00210E88" w:rsidRDefault="00210E88" w:rsidP="00210E88">
      <w:pPr>
        <w:pStyle w:val="Heading2"/>
      </w:pPr>
      <w:bookmarkStart w:id="165" w:name="_Toc129359625"/>
      <w:r>
        <w:t>23</w:t>
      </w:r>
      <w:r>
        <w:tab/>
        <w:t>Closing of the meeting</w:t>
      </w:r>
      <w:bookmarkEnd w:id="165"/>
    </w:p>
    <w:p w14:paraId="0C69AAD3" w14:textId="77777777" w:rsidR="00210E88" w:rsidRDefault="00210E88" w:rsidP="00210E88">
      <w:pPr>
        <w:pStyle w:val="FP"/>
      </w:pPr>
    </w:p>
    <w:p w14:paraId="2762758E" w14:textId="77777777" w:rsidR="00210E88" w:rsidRDefault="00210E88" w:rsidP="00210E88">
      <w:pPr>
        <w:pStyle w:val="FP"/>
      </w:pPr>
      <w:r>
        <w:t>Report prepared by: MCC</w:t>
      </w:r>
    </w:p>
    <w:p w14:paraId="1C69744D" w14:textId="77777777" w:rsidR="00B4750D" w:rsidRDefault="00B4750D" w:rsidP="00B4750D">
      <w:pPr>
        <w:pStyle w:val="Heading2"/>
      </w:pPr>
      <w:r>
        <w:lastRenderedPageBreak/>
        <w:t>Annex A: Contribution documents and status</w:t>
      </w:r>
    </w:p>
    <w:p w14:paraId="149F65CC" w14:textId="77777777" w:rsidR="00B4750D" w:rsidRDefault="00B4750D" w:rsidP="00B4750D">
      <w:pPr>
        <w:pStyle w:val="Heading3"/>
      </w:pPr>
      <w:r>
        <w:t>A1: List of TDocs</w:t>
      </w:r>
    </w:p>
    <w:p w14:paraId="421102F3" w14:textId="77777777" w:rsidR="00B4750D" w:rsidRDefault="00B4750D" w:rsidP="00B4750D">
      <w:pPr>
        <w:pStyle w:val="TH"/>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390"/>
        <w:gridCol w:w="1367"/>
        <w:gridCol w:w="967"/>
        <w:gridCol w:w="1007"/>
        <w:gridCol w:w="1017"/>
      </w:tblGrid>
      <w:tr w:rsidR="00B4750D" w14:paraId="33872606" w14:textId="77777777" w:rsidTr="00FF0CF0">
        <w:tc>
          <w:tcPr>
            <w:tcW w:w="1097" w:type="dxa"/>
            <w:shd w:val="clear" w:color="auto" w:fill="auto"/>
          </w:tcPr>
          <w:p w14:paraId="21AAF4D4" w14:textId="77777777" w:rsidR="00B4750D" w:rsidRDefault="00B4750D" w:rsidP="00FF0CF0">
            <w:pPr>
              <w:pStyle w:val="TAH"/>
            </w:pPr>
            <w:r>
              <w:t>Document</w:t>
            </w:r>
          </w:p>
        </w:tc>
        <w:tc>
          <w:tcPr>
            <w:tcW w:w="5390" w:type="dxa"/>
            <w:shd w:val="clear" w:color="auto" w:fill="auto"/>
          </w:tcPr>
          <w:p w14:paraId="367F269C" w14:textId="77777777" w:rsidR="00B4750D" w:rsidRDefault="00B4750D" w:rsidP="00FF0CF0">
            <w:pPr>
              <w:pStyle w:val="TAH"/>
            </w:pPr>
            <w:r>
              <w:t>Title</w:t>
            </w:r>
          </w:p>
        </w:tc>
        <w:tc>
          <w:tcPr>
            <w:tcW w:w="1367" w:type="dxa"/>
            <w:shd w:val="clear" w:color="auto" w:fill="auto"/>
          </w:tcPr>
          <w:p w14:paraId="46F8EDFC" w14:textId="77777777" w:rsidR="00B4750D" w:rsidRDefault="00B4750D" w:rsidP="00FF0CF0">
            <w:pPr>
              <w:pStyle w:val="TAH"/>
            </w:pPr>
            <w:r>
              <w:t>Source</w:t>
            </w:r>
          </w:p>
        </w:tc>
        <w:tc>
          <w:tcPr>
            <w:tcW w:w="967" w:type="dxa"/>
            <w:shd w:val="clear" w:color="auto" w:fill="auto"/>
          </w:tcPr>
          <w:p w14:paraId="56CEC90B" w14:textId="77777777" w:rsidR="00B4750D" w:rsidRDefault="00B4750D" w:rsidP="00FF0CF0">
            <w:pPr>
              <w:pStyle w:val="TAH"/>
            </w:pPr>
            <w:r>
              <w:t>Decision</w:t>
            </w:r>
          </w:p>
        </w:tc>
        <w:tc>
          <w:tcPr>
            <w:tcW w:w="1007" w:type="dxa"/>
            <w:shd w:val="clear" w:color="auto" w:fill="auto"/>
          </w:tcPr>
          <w:p w14:paraId="5603856F" w14:textId="77777777" w:rsidR="00B4750D" w:rsidRDefault="00B4750D" w:rsidP="00FF0CF0">
            <w:pPr>
              <w:pStyle w:val="TAH"/>
            </w:pPr>
            <w:r>
              <w:t>Replaces</w:t>
            </w:r>
          </w:p>
        </w:tc>
        <w:tc>
          <w:tcPr>
            <w:tcW w:w="1017" w:type="dxa"/>
            <w:shd w:val="clear" w:color="auto" w:fill="auto"/>
          </w:tcPr>
          <w:p w14:paraId="6022D661" w14:textId="77777777" w:rsidR="00B4750D" w:rsidRDefault="00B4750D" w:rsidP="00FF0CF0">
            <w:pPr>
              <w:pStyle w:val="TAH"/>
            </w:pPr>
            <w:r>
              <w:t>Replaced by</w:t>
            </w:r>
          </w:p>
        </w:tc>
      </w:tr>
      <w:tr w:rsidR="00B4750D" w:rsidRPr="00CE314E" w14:paraId="4D8C0E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CA8566" w14:textId="77777777" w:rsidR="00B4750D" w:rsidRPr="00CE314E" w:rsidRDefault="00B4750D" w:rsidP="00FF0CF0">
            <w:pPr>
              <w:pStyle w:val="TAL"/>
              <w:rPr>
                <w:sz w:val="16"/>
              </w:rPr>
            </w:pPr>
            <w:r w:rsidRPr="00CE314E">
              <w:rPr>
                <w:sz w:val="16"/>
              </w:rPr>
              <w:t>C3-230000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6C965D" w14:textId="77777777" w:rsidR="00B4750D" w:rsidRPr="00CE314E" w:rsidRDefault="00B4750D" w:rsidP="00FF0CF0">
            <w:pPr>
              <w:pStyle w:val="TAL"/>
              <w:rPr>
                <w:sz w:val="16"/>
              </w:rPr>
            </w:pPr>
            <w:r w:rsidRPr="00CE314E">
              <w:rPr>
                <w:sz w:val="16"/>
              </w:rPr>
              <w:t>Draft Agenda for the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D12E5F"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ECE26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B584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A5ED43" w14:textId="77777777" w:rsidR="00B4750D" w:rsidRPr="00CE314E" w:rsidRDefault="00B4750D" w:rsidP="00FF0CF0">
            <w:pPr>
              <w:pStyle w:val="TAL"/>
              <w:rPr>
                <w:sz w:val="16"/>
              </w:rPr>
            </w:pPr>
          </w:p>
        </w:tc>
      </w:tr>
      <w:tr w:rsidR="00B4750D" w:rsidRPr="00CE314E" w14:paraId="11064D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2300DD" w14:textId="77777777" w:rsidR="00B4750D" w:rsidRPr="00CE314E" w:rsidRDefault="00B4750D" w:rsidP="00FF0CF0">
            <w:pPr>
              <w:pStyle w:val="TAL"/>
              <w:rPr>
                <w:sz w:val="16"/>
              </w:rPr>
            </w:pPr>
            <w:r w:rsidRPr="00CE314E">
              <w:rPr>
                <w:sz w:val="16"/>
              </w:rPr>
              <w:t>C3-230001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E4EA31" w14:textId="77777777" w:rsidR="00B4750D" w:rsidRPr="00CE314E" w:rsidRDefault="00B4750D" w:rsidP="00FF0CF0">
            <w:pPr>
              <w:pStyle w:val="TAL"/>
              <w:rPr>
                <w:sz w:val="16"/>
              </w:rPr>
            </w:pPr>
            <w:r w:rsidRPr="00CE314E">
              <w:rPr>
                <w:sz w:val="16"/>
              </w:rPr>
              <w:t>Meeting guidance for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F90D5B"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820E5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6CCE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3B4657" w14:textId="77777777" w:rsidR="00B4750D" w:rsidRPr="00CE314E" w:rsidRDefault="00B4750D" w:rsidP="00FF0CF0">
            <w:pPr>
              <w:pStyle w:val="TAL"/>
              <w:rPr>
                <w:sz w:val="16"/>
              </w:rPr>
            </w:pPr>
          </w:p>
        </w:tc>
      </w:tr>
      <w:tr w:rsidR="00B4750D" w:rsidRPr="00CE314E" w14:paraId="08ED07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E55A4B" w14:textId="77777777" w:rsidR="00B4750D" w:rsidRPr="00CE314E" w:rsidRDefault="00B4750D" w:rsidP="00FF0CF0">
            <w:pPr>
              <w:pStyle w:val="TAL"/>
              <w:rPr>
                <w:sz w:val="16"/>
              </w:rPr>
            </w:pPr>
            <w:r w:rsidRPr="00CE314E">
              <w:rPr>
                <w:sz w:val="16"/>
              </w:rPr>
              <w:t>C3-230002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5CEA2" w14:textId="77777777" w:rsidR="00B4750D" w:rsidRPr="00CE314E" w:rsidRDefault="00B4750D" w:rsidP="00FF0CF0">
            <w:pPr>
              <w:pStyle w:val="TAL"/>
              <w:rPr>
                <w:sz w:val="16"/>
              </w:rPr>
            </w:pPr>
            <w:r w:rsidRPr="00CE314E">
              <w:rPr>
                <w:sz w:val="16"/>
              </w:rPr>
              <w:t>Procedure after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4D917"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59490E"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5488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674D7" w14:textId="77777777" w:rsidR="00B4750D" w:rsidRPr="00CE314E" w:rsidRDefault="00B4750D" w:rsidP="00FF0CF0">
            <w:pPr>
              <w:pStyle w:val="TAL"/>
              <w:rPr>
                <w:sz w:val="16"/>
              </w:rPr>
            </w:pPr>
          </w:p>
        </w:tc>
      </w:tr>
      <w:tr w:rsidR="00B4750D" w:rsidRPr="00CE314E" w14:paraId="3A147B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4526C6" w14:textId="77777777" w:rsidR="00B4750D" w:rsidRPr="00CE314E" w:rsidRDefault="00B4750D" w:rsidP="00FF0CF0">
            <w:pPr>
              <w:pStyle w:val="TAL"/>
              <w:rPr>
                <w:sz w:val="16"/>
              </w:rPr>
            </w:pPr>
            <w:r w:rsidRPr="00CE314E">
              <w:rPr>
                <w:sz w:val="16"/>
              </w:rPr>
              <w:t>C3-230003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ED1DAB" w14:textId="77777777" w:rsidR="00B4750D" w:rsidRPr="00CE314E" w:rsidRDefault="00B4750D" w:rsidP="00FF0CF0">
            <w:pPr>
              <w:pStyle w:val="TAL"/>
              <w:rPr>
                <w:sz w:val="16"/>
              </w:rPr>
            </w:pPr>
            <w:r w:rsidRPr="00CE314E">
              <w:rPr>
                <w:sz w:val="16"/>
              </w:rPr>
              <w:t>Proposed Schedule for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981B9D"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681E7E"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6694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4A8D1E" w14:textId="77777777" w:rsidR="00B4750D" w:rsidRPr="00CE314E" w:rsidRDefault="00B4750D" w:rsidP="00FF0CF0">
            <w:pPr>
              <w:pStyle w:val="TAL"/>
              <w:rPr>
                <w:sz w:val="16"/>
              </w:rPr>
            </w:pPr>
          </w:p>
        </w:tc>
      </w:tr>
      <w:tr w:rsidR="00B4750D" w:rsidRPr="00CE314E" w14:paraId="4747E4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E356F7" w14:textId="77777777" w:rsidR="00B4750D" w:rsidRPr="00CE314E" w:rsidRDefault="00B4750D" w:rsidP="00FF0CF0">
            <w:pPr>
              <w:pStyle w:val="TAL"/>
              <w:rPr>
                <w:sz w:val="16"/>
              </w:rPr>
            </w:pPr>
            <w:r w:rsidRPr="00CE314E">
              <w:rPr>
                <w:sz w:val="16"/>
              </w:rPr>
              <w:t>C3-230004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8C2516" w14:textId="77777777" w:rsidR="00B4750D" w:rsidRPr="00CE314E" w:rsidRDefault="00B4750D" w:rsidP="00FF0CF0">
            <w:pPr>
              <w:pStyle w:val="TAL"/>
              <w:rPr>
                <w:sz w:val="16"/>
              </w:rPr>
            </w:pPr>
            <w:r w:rsidRPr="00CE314E">
              <w:rPr>
                <w:sz w:val="16"/>
              </w:rPr>
              <w:t>Allocation of documents to agenda items (at submission deadline)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779149"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D84A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A59F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D966C1" w14:textId="77777777" w:rsidR="00B4750D" w:rsidRPr="00CE314E" w:rsidRDefault="00B4750D" w:rsidP="00FF0CF0">
            <w:pPr>
              <w:pStyle w:val="TAL"/>
              <w:rPr>
                <w:sz w:val="16"/>
              </w:rPr>
            </w:pPr>
          </w:p>
        </w:tc>
      </w:tr>
      <w:tr w:rsidR="00B4750D" w:rsidRPr="00CE314E" w14:paraId="1C99A2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136CF0" w14:textId="77777777" w:rsidR="00B4750D" w:rsidRPr="00CE314E" w:rsidRDefault="00B4750D" w:rsidP="00FF0CF0">
            <w:pPr>
              <w:pStyle w:val="TAL"/>
              <w:rPr>
                <w:sz w:val="16"/>
              </w:rPr>
            </w:pPr>
            <w:r w:rsidRPr="00CE314E">
              <w:rPr>
                <w:sz w:val="16"/>
              </w:rPr>
              <w:t>C3-230005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46FB46" w14:textId="77777777" w:rsidR="00B4750D" w:rsidRPr="00CE314E" w:rsidRDefault="00B4750D" w:rsidP="00FF0CF0">
            <w:pPr>
              <w:pStyle w:val="TAL"/>
              <w:rPr>
                <w:sz w:val="16"/>
              </w:rPr>
            </w:pPr>
            <w:r w:rsidRPr="00CE314E">
              <w:rPr>
                <w:sz w:val="16"/>
              </w:rPr>
              <w:t>Allocation of documents to agenda items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2255DE"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4EA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CC3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44722" w14:textId="77777777" w:rsidR="00B4750D" w:rsidRPr="00CE314E" w:rsidRDefault="00B4750D" w:rsidP="00FF0CF0">
            <w:pPr>
              <w:pStyle w:val="TAL"/>
              <w:rPr>
                <w:sz w:val="16"/>
              </w:rPr>
            </w:pPr>
            <w:r w:rsidRPr="00CE314E">
              <w:rPr>
                <w:sz w:val="16"/>
              </w:rPr>
              <w:t>C3-230609</w:t>
            </w:r>
          </w:p>
        </w:tc>
      </w:tr>
      <w:tr w:rsidR="00B4750D" w:rsidRPr="00CE314E" w14:paraId="49C1BE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024041" w14:textId="77777777" w:rsidR="00B4750D" w:rsidRPr="00CE314E" w:rsidRDefault="00B4750D" w:rsidP="00FF0CF0">
            <w:pPr>
              <w:pStyle w:val="TAL"/>
              <w:rPr>
                <w:sz w:val="16"/>
              </w:rPr>
            </w:pPr>
            <w:r w:rsidRPr="00CE314E">
              <w:rPr>
                <w:sz w:val="16"/>
              </w:rPr>
              <w:t>C3-230006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7D80D" w14:textId="77777777" w:rsidR="00B4750D" w:rsidRPr="00CE314E" w:rsidRDefault="00B4750D" w:rsidP="00FF0CF0">
            <w:pPr>
              <w:pStyle w:val="TAL"/>
              <w:rPr>
                <w:sz w:val="16"/>
              </w:rPr>
            </w:pPr>
            <w:r w:rsidRPr="00CE314E">
              <w:rPr>
                <w:sz w:val="16"/>
              </w:rPr>
              <w:t>Allocation of documents to agenda items (Start of Day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84DC8"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2CAA1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8592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519B5C" w14:textId="77777777" w:rsidR="00B4750D" w:rsidRPr="00CE314E" w:rsidRDefault="00B4750D" w:rsidP="00FF0CF0">
            <w:pPr>
              <w:pStyle w:val="TAL"/>
              <w:rPr>
                <w:sz w:val="16"/>
              </w:rPr>
            </w:pPr>
          </w:p>
        </w:tc>
      </w:tr>
      <w:tr w:rsidR="00B4750D" w:rsidRPr="00CE314E" w14:paraId="14388F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A88FF6" w14:textId="77777777" w:rsidR="00B4750D" w:rsidRPr="00CE314E" w:rsidRDefault="00B4750D" w:rsidP="00FF0CF0">
            <w:pPr>
              <w:pStyle w:val="TAL"/>
              <w:rPr>
                <w:sz w:val="16"/>
              </w:rPr>
            </w:pPr>
            <w:r w:rsidRPr="00CE314E">
              <w:rPr>
                <w:sz w:val="16"/>
              </w:rPr>
              <w:t>C3-230007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78B8F" w14:textId="77777777" w:rsidR="00B4750D" w:rsidRPr="00CE314E" w:rsidRDefault="00B4750D" w:rsidP="00FF0CF0">
            <w:pPr>
              <w:pStyle w:val="TAL"/>
              <w:rPr>
                <w:sz w:val="16"/>
              </w:rPr>
            </w:pPr>
            <w:r w:rsidRPr="00CE314E">
              <w:rPr>
                <w:sz w:val="16"/>
              </w:rPr>
              <w:t>Allocation of documents to agenda items (Start of Day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A1D9D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2E243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2FD3B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9810C" w14:textId="77777777" w:rsidR="00B4750D" w:rsidRPr="00CE314E" w:rsidRDefault="00B4750D" w:rsidP="00FF0CF0">
            <w:pPr>
              <w:pStyle w:val="TAL"/>
              <w:rPr>
                <w:sz w:val="16"/>
              </w:rPr>
            </w:pPr>
          </w:p>
        </w:tc>
      </w:tr>
      <w:tr w:rsidR="00B4750D" w:rsidRPr="00CE314E" w14:paraId="25C185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DFB83F" w14:textId="77777777" w:rsidR="00B4750D" w:rsidRPr="00CE314E" w:rsidRDefault="00B4750D" w:rsidP="00FF0CF0">
            <w:pPr>
              <w:pStyle w:val="TAL"/>
              <w:rPr>
                <w:sz w:val="16"/>
              </w:rPr>
            </w:pPr>
            <w:r w:rsidRPr="00CE314E">
              <w:rPr>
                <w:sz w:val="16"/>
              </w:rPr>
              <w:t>C3-230008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AC3935" w14:textId="77777777" w:rsidR="00B4750D" w:rsidRPr="00CE314E" w:rsidRDefault="00B4750D" w:rsidP="00FF0CF0">
            <w:pPr>
              <w:pStyle w:val="TAL"/>
              <w:rPr>
                <w:sz w:val="16"/>
              </w:rPr>
            </w:pPr>
            <w:r w:rsidRPr="00CE314E">
              <w:rPr>
                <w:sz w:val="16"/>
              </w:rPr>
              <w:t>Allocation of documents to agenda items (Start of Day 4)</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1B647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E93A1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6736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94C11E" w14:textId="77777777" w:rsidR="00B4750D" w:rsidRPr="00CE314E" w:rsidRDefault="00B4750D" w:rsidP="00FF0CF0">
            <w:pPr>
              <w:pStyle w:val="TAL"/>
              <w:rPr>
                <w:sz w:val="16"/>
              </w:rPr>
            </w:pPr>
          </w:p>
        </w:tc>
      </w:tr>
      <w:tr w:rsidR="00B4750D" w:rsidRPr="00CE314E" w14:paraId="1A21F5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190AF4" w14:textId="77777777" w:rsidR="00B4750D" w:rsidRPr="00CE314E" w:rsidRDefault="00B4750D" w:rsidP="00FF0CF0">
            <w:pPr>
              <w:pStyle w:val="TAL"/>
              <w:rPr>
                <w:sz w:val="16"/>
              </w:rPr>
            </w:pPr>
            <w:r w:rsidRPr="00CE314E">
              <w:rPr>
                <w:sz w:val="16"/>
              </w:rPr>
              <w:t>C3-230009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C5E8F7" w14:textId="77777777" w:rsidR="00B4750D" w:rsidRPr="00CE314E" w:rsidRDefault="00B4750D" w:rsidP="00FF0CF0">
            <w:pPr>
              <w:pStyle w:val="TAL"/>
              <w:rPr>
                <w:sz w:val="16"/>
              </w:rPr>
            </w:pPr>
            <w:r w:rsidRPr="00CE314E">
              <w:rPr>
                <w:sz w:val="16"/>
              </w:rPr>
              <w:t>Allocation of documents to agenda items (Start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8719A8"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F0184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E011E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1B3736" w14:textId="77777777" w:rsidR="00B4750D" w:rsidRPr="00CE314E" w:rsidRDefault="00B4750D" w:rsidP="00FF0CF0">
            <w:pPr>
              <w:pStyle w:val="TAL"/>
              <w:rPr>
                <w:sz w:val="16"/>
              </w:rPr>
            </w:pPr>
          </w:p>
        </w:tc>
      </w:tr>
      <w:tr w:rsidR="00B4750D" w:rsidRPr="00CE314E" w14:paraId="246FFF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C9670C" w14:textId="77777777" w:rsidR="00B4750D" w:rsidRPr="00CE314E" w:rsidRDefault="00B4750D" w:rsidP="00FF0CF0">
            <w:pPr>
              <w:pStyle w:val="TAL"/>
              <w:rPr>
                <w:sz w:val="16"/>
              </w:rPr>
            </w:pPr>
            <w:r w:rsidRPr="00CE314E">
              <w:rPr>
                <w:sz w:val="16"/>
              </w:rPr>
              <w:t>C3-230010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82FAF3" w14:textId="77777777" w:rsidR="00B4750D" w:rsidRPr="00CE314E" w:rsidRDefault="00B4750D" w:rsidP="00FF0CF0">
            <w:pPr>
              <w:pStyle w:val="TAL"/>
              <w:rPr>
                <w:sz w:val="16"/>
              </w:rPr>
            </w:pPr>
            <w:r w:rsidRPr="00CE314E">
              <w:rPr>
                <w:sz w:val="16"/>
              </w:rPr>
              <w:t>Allocation of documents to agenda items (End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1E99C"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CBDB6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AC68D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3ECDF5" w14:textId="77777777" w:rsidR="00B4750D" w:rsidRPr="00CE314E" w:rsidRDefault="00B4750D" w:rsidP="00FF0CF0">
            <w:pPr>
              <w:pStyle w:val="TAL"/>
              <w:rPr>
                <w:sz w:val="16"/>
              </w:rPr>
            </w:pPr>
          </w:p>
        </w:tc>
      </w:tr>
      <w:tr w:rsidR="00B4750D" w:rsidRPr="00CE314E" w14:paraId="6838EA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A4073E" w14:textId="77777777" w:rsidR="00B4750D" w:rsidRPr="00CE314E" w:rsidRDefault="00B4750D" w:rsidP="00FF0CF0">
            <w:pPr>
              <w:pStyle w:val="TAL"/>
              <w:rPr>
                <w:sz w:val="16"/>
              </w:rPr>
            </w:pPr>
            <w:r w:rsidRPr="00CE314E">
              <w:rPr>
                <w:sz w:val="16"/>
              </w:rPr>
              <w:t>C3-230011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6D6C6" w14:textId="77777777" w:rsidR="00B4750D" w:rsidRPr="00CE314E" w:rsidRDefault="00B4750D" w:rsidP="00FF0CF0">
            <w:pPr>
              <w:pStyle w:val="TAL"/>
              <w:rPr>
                <w:sz w:val="16"/>
              </w:rPr>
            </w:pPr>
            <w:r w:rsidRPr="00CE314E">
              <w:rPr>
                <w:sz w:val="16"/>
              </w:rPr>
              <w:t>Allocation of documents to agenda items after email approval process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5A5083"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CF584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984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EEB8EB" w14:textId="77777777" w:rsidR="00B4750D" w:rsidRPr="00CE314E" w:rsidRDefault="00B4750D" w:rsidP="00FF0CF0">
            <w:pPr>
              <w:pStyle w:val="TAL"/>
              <w:rPr>
                <w:sz w:val="16"/>
              </w:rPr>
            </w:pPr>
          </w:p>
        </w:tc>
      </w:tr>
      <w:tr w:rsidR="00B4750D" w:rsidRPr="00CE314E" w14:paraId="526E6D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7FCC7A" w14:textId="77777777" w:rsidR="00B4750D" w:rsidRPr="00CE314E" w:rsidRDefault="00B4750D" w:rsidP="00FF0CF0">
            <w:pPr>
              <w:pStyle w:val="TAL"/>
              <w:rPr>
                <w:sz w:val="16"/>
              </w:rPr>
            </w:pPr>
            <w:r w:rsidRPr="00CE314E">
              <w:rPr>
                <w:sz w:val="16"/>
              </w:rPr>
              <w:t>C3-230012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450BE" w14:textId="77777777" w:rsidR="00B4750D" w:rsidRPr="00CE314E" w:rsidRDefault="00B4750D" w:rsidP="00FF0CF0">
            <w:pPr>
              <w:pStyle w:val="TAL"/>
              <w:rPr>
                <w:sz w:val="16"/>
              </w:rPr>
            </w:pPr>
            <w:r w:rsidRPr="00CE314E">
              <w:rPr>
                <w:sz w:val="16"/>
              </w:rPr>
              <w:t>Minutes of CT3#125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2A5C7E"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2B34F3"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9B2C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0E30AF" w14:textId="77777777" w:rsidR="00B4750D" w:rsidRPr="00CE314E" w:rsidRDefault="00B4750D" w:rsidP="00FF0CF0">
            <w:pPr>
              <w:pStyle w:val="TAL"/>
              <w:rPr>
                <w:sz w:val="16"/>
              </w:rPr>
            </w:pPr>
          </w:p>
        </w:tc>
      </w:tr>
      <w:tr w:rsidR="00B4750D" w:rsidRPr="00CE314E" w14:paraId="031F87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75908E" w14:textId="77777777" w:rsidR="00B4750D" w:rsidRPr="00CE314E" w:rsidRDefault="00B4750D" w:rsidP="00FF0CF0">
            <w:pPr>
              <w:pStyle w:val="TAL"/>
              <w:rPr>
                <w:sz w:val="16"/>
              </w:rPr>
            </w:pPr>
            <w:r w:rsidRPr="00CE314E">
              <w:rPr>
                <w:sz w:val="16"/>
              </w:rPr>
              <w:t>C3-230013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789B4" w14:textId="77777777" w:rsidR="00B4750D" w:rsidRPr="00CE314E" w:rsidRDefault="00B4750D" w:rsidP="00FF0CF0">
            <w:pPr>
              <w:pStyle w:val="TAL"/>
              <w:rPr>
                <w:sz w:val="16"/>
              </w:rPr>
            </w:pPr>
            <w:r w:rsidRPr="00CE314E">
              <w:rPr>
                <w:sz w:val="16"/>
              </w:rPr>
              <w:t>Report from previous CT Plenary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A8A7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8DF8E7"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9286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37A772" w14:textId="77777777" w:rsidR="00B4750D" w:rsidRPr="00CE314E" w:rsidRDefault="00B4750D" w:rsidP="00FF0CF0">
            <w:pPr>
              <w:pStyle w:val="TAL"/>
              <w:rPr>
                <w:sz w:val="16"/>
              </w:rPr>
            </w:pPr>
          </w:p>
        </w:tc>
      </w:tr>
      <w:tr w:rsidR="00B4750D" w:rsidRPr="00CE314E" w14:paraId="4D9358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B020D7" w14:textId="77777777" w:rsidR="00B4750D" w:rsidRPr="00CE314E" w:rsidRDefault="00B4750D" w:rsidP="00FF0CF0">
            <w:pPr>
              <w:pStyle w:val="TAL"/>
              <w:rPr>
                <w:sz w:val="16"/>
              </w:rPr>
            </w:pPr>
            <w:r w:rsidRPr="00CE314E">
              <w:rPr>
                <w:sz w:val="16"/>
              </w:rPr>
              <w:t>C3-230014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E8B997" w14:textId="77777777" w:rsidR="00B4750D" w:rsidRPr="00CE314E" w:rsidRDefault="00B4750D" w:rsidP="00FF0CF0">
            <w:pPr>
              <w:pStyle w:val="TAL"/>
              <w:rPr>
                <w:sz w:val="16"/>
              </w:rPr>
            </w:pPr>
            <w:r w:rsidRPr="00CE314E">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24AC66"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F697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0CB6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BFF128" w14:textId="77777777" w:rsidR="00B4750D" w:rsidRPr="00CE314E" w:rsidRDefault="00B4750D" w:rsidP="00FF0CF0">
            <w:pPr>
              <w:pStyle w:val="TAL"/>
              <w:rPr>
                <w:sz w:val="16"/>
              </w:rPr>
            </w:pPr>
            <w:r w:rsidRPr="00CE314E">
              <w:rPr>
                <w:sz w:val="16"/>
              </w:rPr>
              <w:t>C3-230915</w:t>
            </w:r>
          </w:p>
        </w:tc>
      </w:tr>
      <w:tr w:rsidR="00B4750D" w:rsidRPr="00CE314E" w14:paraId="578654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C1D4E9" w14:textId="77777777" w:rsidR="00B4750D" w:rsidRPr="00CE314E" w:rsidRDefault="00B4750D" w:rsidP="00FF0CF0">
            <w:pPr>
              <w:pStyle w:val="TAL"/>
              <w:rPr>
                <w:sz w:val="16"/>
              </w:rPr>
            </w:pPr>
            <w:r w:rsidRPr="00CE314E">
              <w:rPr>
                <w:sz w:val="16"/>
              </w:rPr>
              <w:t>C3-230015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11C9D5" w14:textId="77777777" w:rsidR="00B4750D" w:rsidRPr="00CE314E" w:rsidRDefault="00B4750D" w:rsidP="00FF0CF0">
            <w:pPr>
              <w:pStyle w:val="TAL"/>
              <w:rPr>
                <w:sz w:val="16"/>
              </w:rPr>
            </w:pPr>
            <w:r w:rsidRPr="00CE314E">
              <w:rPr>
                <w:sz w:val="16"/>
              </w:rPr>
              <w:t>Meeting Calendar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78CC64"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45F44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B8A9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520494" w14:textId="77777777" w:rsidR="00B4750D" w:rsidRPr="00CE314E" w:rsidRDefault="00B4750D" w:rsidP="00FF0CF0">
            <w:pPr>
              <w:pStyle w:val="TAL"/>
              <w:rPr>
                <w:sz w:val="16"/>
              </w:rPr>
            </w:pPr>
          </w:p>
        </w:tc>
      </w:tr>
      <w:tr w:rsidR="00B4750D" w:rsidRPr="00CE314E" w14:paraId="2CD8D5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58BF01" w14:textId="77777777" w:rsidR="00B4750D" w:rsidRPr="00CE314E" w:rsidRDefault="00B4750D" w:rsidP="00FF0CF0">
            <w:pPr>
              <w:pStyle w:val="TAL"/>
              <w:rPr>
                <w:sz w:val="16"/>
              </w:rPr>
            </w:pPr>
            <w:r w:rsidRPr="00CE314E">
              <w:rPr>
                <w:sz w:val="16"/>
              </w:rPr>
              <w:t>C3-230016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A47617" w14:textId="77777777" w:rsidR="00B4750D" w:rsidRPr="00CE314E" w:rsidRDefault="00B4750D" w:rsidP="00FF0CF0">
            <w:pPr>
              <w:pStyle w:val="TAL"/>
              <w:rPr>
                <w:sz w:val="16"/>
              </w:rPr>
            </w:pPr>
            <w:r w:rsidRPr="00CE314E">
              <w:rPr>
                <w:sz w:val="16"/>
              </w:rPr>
              <w:t>LS on Authorization of NF service consumers for data access via DCCF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52F2F8"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40112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DED5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B9B16F" w14:textId="77777777" w:rsidR="00B4750D" w:rsidRPr="00CE314E" w:rsidRDefault="00B4750D" w:rsidP="00FF0CF0">
            <w:pPr>
              <w:pStyle w:val="TAL"/>
              <w:rPr>
                <w:sz w:val="16"/>
              </w:rPr>
            </w:pPr>
          </w:p>
        </w:tc>
      </w:tr>
      <w:tr w:rsidR="00B4750D" w:rsidRPr="00CE314E" w14:paraId="10795D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704D80" w14:textId="77777777" w:rsidR="00B4750D" w:rsidRPr="00CE314E" w:rsidRDefault="00B4750D" w:rsidP="00FF0CF0">
            <w:pPr>
              <w:pStyle w:val="TAL"/>
              <w:rPr>
                <w:sz w:val="16"/>
              </w:rPr>
            </w:pPr>
            <w:r w:rsidRPr="00CE314E">
              <w:rPr>
                <w:sz w:val="16"/>
              </w:rPr>
              <w:t>C3-230017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59DB94" w14:textId="77777777" w:rsidR="00B4750D" w:rsidRPr="00CE314E" w:rsidRDefault="00B4750D" w:rsidP="00FF0CF0">
            <w:pPr>
              <w:pStyle w:val="TAL"/>
              <w:rPr>
                <w:sz w:val="16"/>
              </w:rPr>
            </w:pPr>
            <w:r w:rsidRPr="00CE314E">
              <w:rPr>
                <w:sz w:val="16"/>
              </w:rPr>
              <w:t>Enhancement on Charging identifier Uniqueness Mechanism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497975"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C55C4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7254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165C1" w14:textId="77777777" w:rsidR="00B4750D" w:rsidRPr="00CE314E" w:rsidRDefault="00B4750D" w:rsidP="00FF0CF0">
            <w:pPr>
              <w:pStyle w:val="TAL"/>
              <w:rPr>
                <w:sz w:val="16"/>
              </w:rPr>
            </w:pPr>
          </w:p>
        </w:tc>
      </w:tr>
      <w:tr w:rsidR="00B4750D" w:rsidRPr="00CE314E" w14:paraId="6DFC78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0C8BE6" w14:textId="77777777" w:rsidR="00B4750D" w:rsidRPr="00CE314E" w:rsidRDefault="00B4750D" w:rsidP="00FF0CF0">
            <w:pPr>
              <w:pStyle w:val="TAL"/>
              <w:rPr>
                <w:sz w:val="16"/>
              </w:rPr>
            </w:pPr>
            <w:r w:rsidRPr="00CE314E">
              <w:rPr>
                <w:sz w:val="16"/>
              </w:rPr>
              <w:t>C3-230018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5FB14C" w14:textId="77777777" w:rsidR="00B4750D" w:rsidRPr="00CE314E" w:rsidRDefault="00B4750D" w:rsidP="00FF0CF0">
            <w:pPr>
              <w:pStyle w:val="TAL"/>
              <w:rPr>
                <w:sz w:val="16"/>
              </w:rPr>
            </w:pPr>
            <w:r w:rsidRPr="00CE314E">
              <w:rPr>
                <w:sz w:val="16"/>
              </w:rPr>
              <w:t>Reply LS on negotiation of supported features when subscription to notifications occurs via an indirect path</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219A09"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1F148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431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C8F219" w14:textId="77777777" w:rsidR="00B4750D" w:rsidRPr="00CE314E" w:rsidRDefault="00B4750D" w:rsidP="00FF0CF0">
            <w:pPr>
              <w:pStyle w:val="TAL"/>
              <w:rPr>
                <w:sz w:val="16"/>
              </w:rPr>
            </w:pPr>
          </w:p>
        </w:tc>
      </w:tr>
      <w:tr w:rsidR="00B4750D" w:rsidRPr="00CE314E" w14:paraId="68B269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9C5BE7" w14:textId="77777777" w:rsidR="00B4750D" w:rsidRPr="00CE314E" w:rsidRDefault="00B4750D" w:rsidP="00FF0CF0">
            <w:pPr>
              <w:pStyle w:val="TAL"/>
              <w:rPr>
                <w:sz w:val="16"/>
              </w:rPr>
            </w:pPr>
            <w:r w:rsidRPr="00CE314E">
              <w:rPr>
                <w:sz w:val="16"/>
              </w:rPr>
              <w:t>C3-230019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7E6DE1" w14:textId="77777777" w:rsidR="00B4750D" w:rsidRPr="00CE314E" w:rsidRDefault="00B4750D" w:rsidP="00FF0CF0">
            <w:pPr>
              <w:pStyle w:val="TAL"/>
              <w:rPr>
                <w:sz w:val="16"/>
              </w:rPr>
            </w:pPr>
            <w:r w:rsidRPr="00CE314E">
              <w:rPr>
                <w:sz w:val="16"/>
              </w:rPr>
              <w:t>Response 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4A3D15"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16417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B6A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811292" w14:textId="77777777" w:rsidR="00B4750D" w:rsidRPr="00CE314E" w:rsidRDefault="00B4750D" w:rsidP="00FF0CF0">
            <w:pPr>
              <w:pStyle w:val="TAL"/>
              <w:rPr>
                <w:sz w:val="16"/>
              </w:rPr>
            </w:pPr>
          </w:p>
        </w:tc>
      </w:tr>
      <w:tr w:rsidR="00B4750D" w:rsidRPr="00CE314E" w14:paraId="5DD7BC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8C9E10" w14:textId="77777777" w:rsidR="00B4750D" w:rsidRPr="00CE314E" w:rsidRDefault="00B4750D" w:rsidP="00FF0CF0">
            <w:pPr>
              <w:pStyle w:val="TAL"/>
              <w:rPr>
                <w:sz w:val="16"/>
              </w:rPr>
            </w:pPr>
            <w:r w:rsidRPr="00CE314E">
              <w:rPr>
                <w:sz w:val="16"/>
              </w:rPr>
              <w:t>C3-230020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989697" w14:textId="77777777" w:rsidR="00B4750D" w:rsidRPr="00CE314E" w:rsidRDefault="00B4750D" w:rsidP="00FF0CF0">
            <w:pPr>
              <w:pStyle w:val="TAL"/>
              <w:rPr>
                <w:sz w:val="16"/>
              </w:rPr>
            </w:pPr>
            <w:r w:rsidRPr="00CE314E">
              <w:rPr>
                <w:sz w:val="16"/>
              </w:rPr>
              <w:t>Reply LS on Traffic Identification within 5G Media Streaming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D60356"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AC40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4FD6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F70DC2" w14:textId="77777777" w:rsidR="00B4750D" w:rsidRPr="00CE314E" w:rsidRDefault="00B4750D" w:rsidP="00FF0CF0">
            <w:pPr>
              <w:pStyle w:val="TAL"/>
              <w:rPr>
                <w:sz w:val="16"/>
              </w:rPr>
            </w:pPr>
          </w:p>
        </w:tc>
      </w:tr>
      <w:tr w:rsidR="00B4750D" w:rsidRPr="00CE314E" w14:paraId="6A32AF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6BDDE1" w14:textId="77777777" w:rsidR="00B4750D" w:rsidRPr="00CE314E" w:rsidRDefault="00B4750D" w:rsidP="00FF0CF0">
            <w:pPr>
              <w:pStyle w:val="TAL"/>
              <w:rPr>
                <w:sz w:val="16"/>
              </w:rPr>
            </w:pPr>
            <w:r w:rsidRPr="00CE314E">
              <w:rPr>
                <w:sz w:val="16"/>
              </w:rPr>
              <w:t>C3-230021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2BCA78" w14:textId="77777777" w:rsidR="00B4750D" w:rsidRPr="00CE314E" w:rsidRDefault="00B4750D" w:rsidP="00FF0CF0">
            <w:pPr>
              <w:pStyle w:val="TAL"/>
              <w:rPr>
                <w:sz w:val="16"/>
              </w:rPr>
            </w:pPr>
            <w:r w:rsidRPr="00CE314E">
              <w:rPr>
                <w:sz w:val="16"/>
              </w:rPr>
              <w:t>LS Reply on LS on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032D3E"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EB809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B0C4E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E6D45" w14:textId="77777777" w:rsidR="00B4750D" w:rsidRPr="00CE314E" w:rsidRDefault="00B4750D" w:rsidP="00FF0CF0">
            <w:pPr>
              <w:pStyle w:val="TAL"/>
              <w:rPr>
                <w:sz w:val="16"/>
              </w:rPr>
            </w:pPr>
          </w:p>
        </w:tc>
      </w:tr>
      <w:tr w:rsidR="00B4750D" w:rsidRPr="00CE314E" w14:paraId="259B7F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738941" w14:textId="77777777" w:rsidR="00B4750D" w:rsidRPr="00CE314E" w:rsidRDefault="00B4750D" w:rsidP="00FF0CF0">
            <w:pPr>
              <w:pStyle w:val="TAL"/>
              <w:rPr>
                <w:sz w:val="16"/>
              </w:rPr>
            </w:pPr>
            <w:r w:rsidRPr="00CE314E">
              <w:rPr>
                <w:sz w:val="16"/>
              </w:rPr>
              <w:t>C3-230022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6552A3" w14:textId="77777777" w:rsidR="00B4750D" w:rsidRPr="00CE314E" w:rsidRDefault="00B4750D" w:rsidP="00FF0CF0">
            <w:pPr>
              <w:pStyle w:val="TAL"/>
              <w:rPr>
                <w:sz w:val="16"/>
              </w:rPr>
            </w:pPr>
            <w:r w:rsidRPr="00CE314E">
              <w:rPr>
                <w:sz w:val="16"/>
              </w:rPr>
              <w:t>LS on UPSI handling at the 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010C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2F984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F19F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79400F" w14:textId="77777777" w:rsidR="00B4750D" w:rsidRPr="00CE314E" w:rsidRDefault="00B4750D" w:rsidP="00FF0CF0">
            <w:pPr>
              <w:pStyle w:val="TAL"/>
              <w:rPr>
                <w:sz w:val="16"/>
              </w:rPr>
            </w:pPr>
          </w:p>
        </w:tc>
      </w:tr>
      <w:tr w:rsidR="00B4750D" w:rsidRPr="00CE314E" w14:paraId="79AAEF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7CFB6A" w14:textId="77777777" w:rsidR="00B4750D" w:rsidRPr="00CE314E" w:rsidRDefault="00B4750D" w:rsidP="00FF0CF0">
            <w:pPr>
              <w:pStyle w:val="TAL"/>
              <w:rPr>
                <w:sz w:val="16"/>
              </w:rPr>
            </w:pPr>
            <w:r w:rsidRPr="00CE314E">
              <w:rPr>
                <w:sz w:val="16"/>
              </w:rPr>
              <w:t>C3-230023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C5F1DE" w14:textId="77777777" w:rsidR="00B4750D" w:rsidRPr="00CE314E" w:rsidRDefault="00B4750D" w:rsidP="00FF0CF0">
            <w:pPr>
              <w:pStyle w:val="TAL"/>
              <w:rPr>
                <w:sz w:val="16"/>
              </w:rPr>
            </w:pPr>
            <w:r w:rsidRPr="00CE314E">
              <w:rPr>
                <w:sz w:val="16"/>
              </w:rPr>
              <w:t>Reply LS on UE Policy Control with PCF re-selection during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DC9BC2"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50073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329D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E37276" w14:textId="77777777" w:rsidR="00B4750D" w:rsidRPr="00CE314E" w:rsidRDefault="00B4750D" w:rsidP="00FF0CF0">
            <w:pPr>
              <w:pStyle w:val="TAL"/>
              <w:rPr>
                <w:sz w:val="16"/>
              </w:rPr>
            </w:pPr>
          </w:p>
        </w:tc>
      </w:tr>
      <w:tr w:rsidR="00B4750D" w:rsidRPr="00CE314E" w14:paraId="708ADE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A9A160" w14:textId="77777777" w:rsidR="00B4750D" w:rsidRPr="00CE314E" w:rsidRDefault="00B4750D" w:rsidP="00FF0CF0">
            <w:pPr>
              <w:pStyle w:val="TAL"/>
              <w:rPr>
                <w:sz w:val="16"/>
              </w:rPr>
            </w:pPr>
            <w:r w:rsidRPr="00CE314E">
              <w:rPr>
                <w:sz w:val="16"/>
              </w:rPr>
              <w:t>C3-230024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A0B704"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99F7CF" w14:textId="77777777" w:rsidR="00B4750D" w:rsidRPr="00CE314E" w:rsidRDefault="00B4750D" w:rsidP="00FF0CF0">
            <w:pPr>
              <w:pStyle w:val="TAL"/>
              <w:rPr>
                <w:sz w:val="16"/>
              </w:rPr>
            </w:pPr>
            <w:r w:rsidRPr="00CE314E">
              <w:rPr>
                <w:sz w:val="16"/>
              </w:rPr>
              <w:t>SA4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C4947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818CD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0644D1" w14:textId="77777777" w:rsidR="00B4750D" w:rsidRPr="00CE314E" w:rsidRDefault="00B4750D" w:rsidP="00FF0CF0">
            <w:pPr>
              <w:pStyle w:val="TAL"/>
              <w:rPr>
                <w:sz w:val="16"/>
              </w:rPr>
            </w:pPr>
          </w:p>
        </w:tc>
      </w:tr>
      <w:tr w:rsidR="00B4750D" w:rsidRPr="00CE314E" w14:paraId="30B8D9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94B56E" w14:textId="77777777" w:rsidR="00B4750D" w:rsidRPr="00CE314E" w:rsidRDefault="00B4750D" w:rsidP="00FF0CF0">
            <w:pPr>
              <w:pStyle w:val="TAL"/>
              <w:rPr>
                <w:sz w:val="16"/>
              </w:rPr>
            </w:pPr>
            <w:r w:rsidRPr="00CE314E">
              <w:rPr>
                <w:sz w:val="16"/>
              </w:rPr>
              <w:t>C3-230025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0FB3A" w14:textId="77777777" w:rsidR="00B4750D" w:rsidRPr="00CE314E" w:rsidRDefault="00B4750D" w:rsidP="00FF0CF0">
            <w:pPr>
              <w:pStyle w:val="TAL"/>
              <w:rPr>
                <w:sz w:val="16"/>
              </w:rPr>
            </w:pPr>
            <w:r w:rsidRPr="00CE314E">
              <w:rPr>
                <w:sz w:val="16"/>
              </w:rPr>
              <w:t>Reply LS on user’s consent for EDGEAPP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B2B7BC"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3F951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468B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51AF24" w14:textId="77777777" w:rsidR="00B4750D" w:rsidRPr="00CE314E" w:rsidRDefault="00B4750D" w:rsidP="00FF0CF0">
            <w:pPr>
              <w:pStyle w:val="TAL"/>
              <w:rPr>
                <w:sz w:val="16"/>
              </w:rPr>
            </w:pPr>
          </w:p>
        </w:tc>
      </w:tr>
      <w:tr w:rsidR="00B4750D" w:rsidRPr="00CE314E" w14:paraId="0E8B0D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6DE9A1" w14:textId="77777777" w:rsidR="00B4750D" w:rsidRPr="00CE314E" w:rsidRDefault="00B4750D" w:rsidP="00FF0CF0">
            <w:pPr>
              <w:pStyle w:val="TAL"/>
              <w:rPr>
                <w:sz w:val="16"/>
              </w:rPr>
            </w:pPr>
            <w:r w:rsidRPr="00CE314E">
              <w:rPr>
                <w:sz w:val="16"/>
              </w:rPr>
              <w:t>C3-230026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A892E4" w14:textId="77777777" w:rsidR="00B4750D" w:rsidRPr="00CE314E" w:rsidRDefault="00B4750D" w:rsidP="00FF0CF0">
            <w:pPr>
              <w:pStyle w:val="TAL"/>
              <w:rPr>
                <w:sz w:val="16"/>
              </w:rPr>
            </w:pPr>
            <w:r w:rsidRPr="00CE314E">
              <w:rPr>
                <w:sz w:val="16"/>
              </w:rPr>
              <w:t>Reply LS on Network federation interface for Telco edge consideration for a consolidated reply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1800A7"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DDFFF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B1F6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5066F9" w14:textId="77777777" w:rsidR="00B4750D" w:rsidRPr="00CE314E" w:rsidRDefault="00B4750D" w:rsidP="00FF0CF0">
            <w:pPr>
              <w:pStyle w:val="TAL"/>
              <w:rPr>
                <w:sz w:val="16"/>
              </w:rPr>
            </w:pPr>
          </w:p>
        </w:tc>
      </w:tr>
      <w:tr w:rsidR="00B4750D" w:rsidRPr="00CE314E" w14:paraId="28B2CF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80F7E8" w14:textId="77777777" w:rsidR="00B4750D" w:rsidRPr="00CE314E" w:rsidRDefault="00B4750D" w:rsidP="00FF0CF0">
            <w:pPr>
              <w:pStyle w:val="TAL"/>
              <w:rPr>
                <w:sz w:val="16"/>
              </w:rPr>
            </w:pPr>
            <w:r w:rsidRPr="00CE314E">
              <w:rPr>
                <w:sz w:val="16"/>
              </w:rPr>
              <w:t>C3-230027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B331A1" w14:textId="77777777" w:rsidR="00B4750D" w:rsidRPr="00CE314E" w:rsidRDefault="00B4750D" w:rsidP="00FF0CF0">
            <w:pPr>
              <w:pStyle w:val="TAL"/>
              <w:rPr>
                <w:sz w:val="16"/>
              </w:rPr>
            </w:pPr>
            <w:r w:rsidRPr="00CE314E">
              <w:rPr>
                <w:sz w:val="16"/>
              </w:rPr>
              <w:t>CAPIF extensions requested by ETSI ISG MEC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83F016"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9E6CE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C4F6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269871" w14:textId="77777777" w:rsidR="00B4750D" w:rsidRPr="00CE314E" w:rsidRDefault="00B4750D" w:rsidP="00FF0CF0">
            <w:pPr>
              <w:pStyle w:val="TAL"/>
              <w:rPr>
                <w:sz w:val="16"/>
              </w:rPr>
            </w:pPr>
          </w:p>
        </w:tc>
      </w:tr>
      <w:tr w:rsidR="00B4750D" w:rsidRPr="00CE314E" w14:paraId="4FFD48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C7121C" w14:textId="77777777" w:rsidR="00B4750D" w:rsidRPr="00CE314E" w:rsidRDefault="00B4750D" w:rsidP="00FF0CF0">
            <w:pPr>
              <w:pStyle w:val="TAL"/>
              <w:rPr>
                <w:sz w:val="16"/>
              </w:rPr>
            </w:pPr>
            <w:r w:rsidRPr="00CE314E">
              <w:rPr>
                <w:sz w:val="16"/>
              </w:rPr>
              <w:t>C3-230028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0EC045" w14:textId="77777777" w:rsidR="00B4750D" w:rsidRPr="00CE314E" w:rsidRDefault="00B4750D" w:rsidP="00FF0CF0">
            <w:pPr>
              <w:pStyle w:val="TAL"/>
              <w:rPr>
                <w:sz w:val="16"/>
              </w:rPr>
            </w:pPr>
            <w:r w:rsidRPr="00CE314E">
              <w:rPr>
                <w:sz w:val="16"/>
              </w:rPr>
              <w:t>Preferred IP version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F2F9E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69B67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89DE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EC876" w14:textId="77777777" w:rsidR="00B4750D" w:rsidRPr="00CE314E" w:rsidRDefault="00B4750D" w:rsidP="00FF0CF0">
            <w:pPr>
              <w:pStyle w:val="TAL"/>
              <w:rPr>
                <w:sz w:val="16"/>
              </w:rPr>
            </w:pPr>
          </w:p>
        </w:tc>
      </w:tr>
      <w:tr w:rsidR="00B4750D" w:rsidRPr="00CE314E" w14:paraId="05AB3B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CEB8A2" w14:textId="77777777" w:rsidR="00B4750D" w:rsidRPr="00CE314E" w:rsidRDefault="00B4750D" w:rsidP="00FF0CF0">
            <w:pPr>
              <w:pStyle w:val="TAL"/>
              <w:rPr>
                <w:sz w:val="16"/>
              </w:rPr>
            </w:pPr>
            <w:r w:rsidRPr="00CE314E">
              <w:rPr>
                <w:sz w:val="16"/>
              </w:rPr>
              <w:t>C3-230029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E0150"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D5011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980E4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68666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2C4DA2" w14:textId="77777777" w:rsidR="00B4750D" w:rsidRPr="00CE314E" w:rsidRDefault="00B4750D" w:rsidP="00FF0CF0">
            <w:pPr>
              <w:pStyle w:val="TAL"/>
              <w:rPr>
                <w:sz w:val="16"/>
              </w:rPr>
            </w:pPr>
            <w:r w:rsidRPr="00CE314E">
              <w:rPr>
                <w:sz w:val="16"/>
              </w:rPr>
              <w:t>C3-230888</w:t>
            </w:r>
          </w:p>
        </w:tc>
      </w:tr>
      <w:tr w:rsidR="00B4750D" w:rsidRPr="00CE314E" w14:paraId="0FCAEB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07735F" w14:textId="77777777" w:rsidR="00B4750D" w:rsidRPr="00CE314E" w:rsidRDefault="00B4750D" w:rsidP="00FF0CF0">
            <w:pPr>
              <w:pStyle w:val="TAL"/>
              <w:rPr>
                <w:sz w:val="16"/>
              </w:rPr>
            </w:pPr>
            <w:r w:rsidRPr="00CE314E">
              <w:rPr>
                <w:sz w:val="16"/>
              </w:rPr>
              <w:t>C3-230030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E1C0F4"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B4286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7E05F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821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EA6253" w14:textId="77777777" w:rsidR="00B4750D" w:rsidRPr="00CE314E" w:rsidRDefault="00B4750D" w:rsidP="00FF0CF0">
            <w:pPr>
              <w:pStyle w:val="TAL"/>
              <w:rPr>
                <w:sz w:val="16"/>
              </w:rPr>
            </w:pPr>
            <w:r w:rsidRPr="00CE314E">
              <w:rPr>
                <w:sz w:val="16"/>
              </w:rPr>
              <w:t>C3-230886</w:t>
            </w:r>
          </w:p>
        </w:tc>
      </w:tr>
      <w:tr w:rsidR="00B4750D" w:rsidRPr="00CE314E" w14:paraId="73EF5A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C44B7E" w14:textId="77777777" w:rsidR="00B4750D" w:rsidRPr="00CE314E" w:rsidRDefault="00B4750D" w:rsidP="00FF0CF0">
            <w:pPr>
              <w:pStyle w:val="TAL"/>
              <w:rPr>
                <w:sz w:val="16"/>
              </w:rPr>
            </w:pPr>
            <w:r w:rsidRPr="00CE314E">
              <w:rPr>
                <w:sz w:val="16"/>
              </w:rPr>
              <w:t>C3-230031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9119EE" w14:textId="77777777" w:rsidR="00B4750D" w:rsidRPr="00CE314E" w:rsidRDefault="00B4750D" w:rsidP="00FF0CF0">
            <w:pPr>
              <w:pStyle w:val="TAL"/>
              <w:rPr>
                <w:sz w:val="16"/>
              </w:rPr>
            </w:pPr>
            <w:r w:rsidRPr="00CE314E">
              <w:rPr>
                <w:sz w:val="16"/>
              </w:rPr>
              <w:t>Reply LS on the slice-specific N3IWF prefix configuration in VPLMN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9CB4B9"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CE015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527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920C50" w14:textId="77777777" w:rsidR="00B4750D" w:rsidRPr="00CE314E" w:rsidRDefault="00B4750D" w:rsidP="00FF0CF0">
            <w:pPr>
              <w:pStyle w:val="TAL"/>
              <w:rPr>
                <w:sz w:val="16"/>
              </w:rPr>
            </w:pPr>
          </w:p>
        </w:tc>
      </w:tr>
      <w:tr w:rsidR="00B4750D" w:rsidRPr="00CE314E" w14:paraId="49B3A7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74151F" w14:textId="77777777" w:rsidR="00B4750D" w:rsidRPr="00CE314E" w:rsidRDefault="00B4750D" w:rsidP="00FF0CF0">
            <w:pPr>
              <w:pStyle w:val="TAL"/>
              <w:rPr>
                <w:sz w:val="16"/>
              </w:rPr>
            </w:pPr>
            <w:r w:rsidRPr="00CE314E">
              <w:rPr>
                <w:sz w:val="16"/>
              </w:rPr>
              <w:t>C3-230032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5B293E" w14:textId="77777777" w:rsidR="00B4750D" w:rsidRPr="00CE314E" w:rsidRDefault="00B4750D" w:rsidP="00FF0CF0">
            <w:pPr>
              <w:pStyle w:val="TAL"/>
              <w:rPr>
                <w:sz w:val="16"/>
              </w:rPr>
            </w:pPr>
            <w:r w:rsidRPr="00CE314E">
              <w:rPr>
                <w:sz w:val="16"/>
              </w:rPr>
              <w:t>LS on UE requesting policies during registration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4A0758"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869F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D564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8A9CF0" w14:textId="77777777" w:rsidR="00B4750D" w:rsidRPr="00CE314E" w:rsidRDefault="00B4750D" w:rsidP="00FF0CF0">
            <w:pPr>
              <w:pStyle w:val="TAL"/>
              <w:rPr>
                <w:sz w:val="16"/>
              </w:rPr>
            </w:pPr>
          </w:p>
        </w:tc>
      </w:tr>
      <w:tr w:rsidR="00B4750D" w:rsidRPr="00CE314E" w14:paraId="4195F1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33DDA2" w14:textId="77777777" w:rsidR="00B4750D" w:rsidRPr="00CE314E" w:rsidRDefault="00B4750D" w:rsidP="00FF0CF0">
            <w:pPr>
              <w:pStyle w:val="TAL"/>
              <w:rPr>
                <w:sz w:val="16"/>
              </w:rPr>
            </w:pPr>
            <w:r w:rsidRPr="00CE314E">
              <w:rPr>
                <w:sz w:val="16"/>
              </w:rPr>
              <w:t>C3-230033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CA3E28" w14:textId="77777777" w:rsidR="00B4750D" w:rsidRPr="00CE314E" w:rsidRDefault="00B4750D" w:rsidP="00FF0CF0">
            <w:pPr>
              <w:pStyle w:val="TAL"/>
              <w:rPr>
                <w:sz w:val="16"/>
              </w:rPr>
            </w:pPr>
            <w:r w:rsidRPr="00CE314E">
              <w:rPr>
                <w:sz w:val="16"/>
              </w:rPr>
              <w:t>Reply LS on the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BF681D"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09E36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48E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B205D1" w14:textId="77777777" w:rsidR="00B4750D" w:rsidRPr="00CE314E" w:rsidRDefault="00B4750D" w:rsidP="00FF0CF0">
            <w:pPr>
              <w:pStyle w:val="TAL"/>
              <w:rPr>
                <w:sz w:val="16"/>
              </w:rPr>
            </w:pPr>
          </w:p>
        </w:tc>
      </w:tr>
      <w:tr w:rsidR="00B4750D" w:rsidRPr="00CE314E" w14:paraId="22D05F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5410CB" w14:textId="77777777" w:rsidR="00B4750D" w:rsidRPr="00CE314E" w:rsidRDefault="00B4750D" w:rsidP="00FF0CF0">
            <w:pPr>
              <w:pStyle w:val="TAL"/>
              <w:rPr>
                <w:sz w:val="16"/>
              </w:rPr>
            </w:pPr>
            <w:r w:rsidRPr="00CE314E">
              <w:rPr>
                <w:sz w:val="16"/>
              </w:rPr>
              <w:t>C3-230034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15039B" w14:textId="77777777" w:rsidR="00B4750D" w:rsidRPr="00CE314E" w:rsidRDefault="00B4750D" w:rsidP="00FF0CF0">
            <w:pPr>
              <w:pStyle w:val="TAL"/>
              <w:rPr>
                <w:sz w:val="16"/>
              </w:rPr>
            </w:pPr>
            <w:r w:rsidRPr="00CE314E">
              <w:rPr>
                <w:sz w:val="16"/>
              </w:rPr>
              <w:t>Tracking IANA assingment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380C34" w14:textId="77777777" w:rsidR="00B4750D" w:rsidRPr="00CE314E" w:rsidRDefault="00B4750D" w:rsidP="00FF0CF0">
            <w:pPr>
              <w:pStyle w:val="TAL"/>
              <w:rPr>
                <w:sz w:val="16"/>
              </w:rPr>
            </w:pPr>
            <w:r w:rsidRPr="00CE314E">
              <w:rPr>
                <w:sz w:val="16"/>
              </w:rPr>
              <w:t>TSG CT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8F7E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8AA6D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305F99" w14:textId="77777777" w:rsidR="00B4750D" w:rsidRPr="00CE314E" w:rsidRDefault="00B4750D" w:rsidP="00FF0CF0">
            <w:pPr>
              <w:pStyle w:val="TAL"/>
              <w:rPr>
                <w:sz w:val="16"/>
              </w:rPr>
            </w:pPr>
          </w:p>
        </w:tc>
      </w:tr>
      <w:tr w:rsidR="00B4750D" w:rsidRPr="00CE314E" w14:paraId="4C1311D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E5DED3" w14:textId="77777777" w:rsidR="00B4750D" w:rsidRPr="00CE314E" w:rsidRDefault="00B4750D" w:rsidP="00FF0CF0">
            <w:pPr>
              <w:pStyle w:val="TAL"/>
              <w:rPr>
                <w:sz w:val="16"/>
              </w:rPr>
            </w:pPr>
            <w:r w:rsidRPr="00CE314E">
              <w:rPr>
                <w:sz w:val="16"/>
              </w:rPr>
              <w:t>C3-230035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A21F2A" w14:textId="77777777" w:rsidR="00B4750D" w:rsidRPr="00CE314E" w:rsidRDefault="00B4750D" w:rsidP="00FF0CF0">
            <w:pPr>
              <w:pStyle w:val="TAL"/>
              <w:rPr>
                <w:sz w:val="16"/>
              </w:rPr>
            </w:pPr>
            <w:r w:rsidRPr="00CE314E">
              <w:rPr>
                <w:sz w:val="16"/>
              </w:rPr>
              <w:t>Reply LS to SA2 SA2, SA3, CT1 (cc CT3, CT4, RAN2, RAN3)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927848" w14:textId="77777777" w:rsidR="00B4750D" w:rsidRPr="00CE314E" w:rsidRDefault="00B4750D" w:rsidP="00FF0CF0">
            <w:pPr>
              <w:pStyle w:val="TAL"/>
              <w:rPr>
                <w:sz w:val="16"/>
              </w:rPr>
            </w:pPr>
            <w:r w:rsidRPr="00CE314E">
              <w:rPr>
                <w:sz w:val="16"/>
              </w:rPr>
              <w:t>SA1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1D3CD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B315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5B77E3" w14:textId="77777777" w:rsidR="00B4750D" w:rsidRPr="00CE314E" w:rsidRDefault="00B4750D" w:rsidP="00FF0CF0">
            <w:pPr>
              <w:pStyle w:val="TAL"/>
              <w:rPr>
                <w:sz w:val="16"/>
              </w:rPr>
            </w:pPr>
          </w:p>
        </w:tc>
      </w:tr>
      <w:tr w:rsidR="00B4750D" w:rsidRPr="00CE314E" w14:paraId="3D7A104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9F23F2" w14:textId="77777777" w:rsidR="00B4750D" w:rsidRPr="00CE314E" w:rsidRDefault="00B4750D" w:rsidP="00FF0CF0">
            <w:pPr>
              <w:pStyle w:val="TAL"/>
              <w:rPr>
                <w:sz w:val="16"/>
              </w:rPr>
            </w:pPr>
            <w:r w:rsidRPr="00CE314E">
              <w:rPr>
                <w:sz w:val="16"/>
              </w:rPr>
              <w:t>C3-230036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32A40C" w14:textId="77777777" w:rsidR="00B4750D" w:rsidRPr="00CE314E" w:rsidRDefault="00B4750D" w:rsidP="00FF0CF0">
            <w:pPr>
              <w:pStyle w:val="TAL"/>
              <w:rPr>
                <w:sz w:val="16"/>
              </w:rPr>
            </w:pPr>
            <w:r w:rsidRPr="00CE314E">
              <w:rPr>
                <w:sz w:val="16"/>
              </w:rPr>
              <w:t>Reply LS on User Consent for EDGEAPP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C55D8"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06387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187A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ADB15D" w14:textId="77777777" w:rsidR="00B4750D" w:rsidRPr="00CE314E" w:rsidRDefault="00B4750D" w:rsidP="00FF0CF0">
            <w:pPr>
              <w:pStyle w:val="TAL"/>
              <w:rPr>
                <w:sz w:val="16"/>
              </w:rPr>
            </w:pPr>
          </w:p>
        </w:tc>
      </w:tr>
      <w:tr w:rsidR="00B4750D" w:rsidRPr="00CE314E" w14:paraId="7247D1D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E74CB" w14:textId="77777777" w:rsidR="00B4750D" w:rsidRPr="00CE314E" w:rsidRDefault="00B4750D" w:rsidP="00FF0CF0">
            <w:pPr>
              <w:pStyle w:val="TAL"/>
              <w:rPr>
                <w:sz w:val="16"/>
              </w:rPr>
            </w:pPr>
            <w:r w:rsidRPr="00CE314E">
              <w:rPr>
                <w:sz w:val="16"/>
              </w:rPr>
              <w:t>C3-230037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6347CB" w14:textId="77777777" w:rsidR="00B4750D" w:rsidRPr="00CE314E" w:rsidRDefault="00B4750D" w:rsidP="00FF0CF0">
            <w:pPr>
              <w:pStyle w:val="TAL"/>
              <w:rPr>
                <w:sz w:val="16"/>
              </w:rPr>
            </w:pPr>
            <w:r w:rsidRPr="00CE314E">
              <w:rPr>
                <w:sz w:val="16"/>
              </w:rPr>
              <w:t>Reply LS on Network federation interface for Telco edge consideration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C60B7D"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3A4F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CC30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63307C" w14:textId="77777777" w:rsidR="00B4750D" w:rsidRPr="00CE314E" w:rsidRDefault="00B4750D" w:rsidP="00FF0CF0">
            <w:pPr>
              <w:pStyle w:val="TAL"/>
              <w:rPr>
                <w:sz w:val="16"/>
              </w:rPr>
            </w:pPr>
          </w:p>
        </w:tc>
      </w:tr>
      <w:tr w:rsidR="00B4750D" w:rsidRPr="00CE314E" w14:paraId="2F75F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4A52A4" w14:textId="77777777" w:rsidR="00B4750D" w:rsidRPr="00CE314E" w:rsidRDefault="00B4750D" w:rsidP="00FF0CF0">
            <w:pPr>
              <w:pStyle w:val="TAL"/>
              <w:rPr>
                <w:sz w:val="16"/>
              </w:rPr>
            </w:pPr>
            <w:r w:rsidRPr="00CE314E">
              <w:rPr>
                <w:sz w:val="16"/>
              </w:rPr>
              <w:t>C3-230038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12B20" w14:textId="77777777" w:rsidR="00B4750D" w:rsidRPr="00CE314E" w:rsidRDefault="00B4750D" w:rsidP="00FF0CF0">
            <w:pPr>
              <w:pStyle w:val="TAL"/>
              <w:rPr>
                <w:sz w:val="16"/>
              </w:rPr>
            </w:pPr>
            <w:r w:rsidRPr="00CE314E">
              <w:rPr>
                <w:sz w:val="16"/>
              </w:rPr>
              <w:t>LS reply on 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F06AC0"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3C38D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5C87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4A18A" w14:textId="77777777" w:rsidR="00B4750D" w:rsidRPr="00CE314E" w:rsidRDefault="00B4750D" w:rsidP="00FF0CF0">
            <w:pPr>
              <w:pStyle w:val="TAL"/>
              <w:rPr>
                <w:sz w:val="16"/>
              </w:rPr>
            </w:pPr>
          </w:p>
        </w:tc>
      </w:tr>
      <w:tr w:rsidR="00B4750D" w:rsidRPr="00CE314E" w14:paraId="0C9202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14485D" w14:textId="77777777" w:rsidR="00B4750D" w:rsidRPr="00CE314E" w:rsidRDefault="00B4750D" w:rsidP="00FF0CF0">
            <w:pPr>
              <w:pStyle w:val="TAL"/>
              <w:rPr>
                <w:sz w:val="16"/>
              </w:rPr>
            </w:pPr>
            <w:r w:rsidRPr="00CE314E">
              <w:rPr>
                <w:sz w:val="16"/>
              </w:rPr>
              <w:t>C3-230039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8F6CC" w14:textId="77777777" w:rsidR="00B4750D" w:rsidRPr="00CE314E" w:rsidRDefault="00B4750D" w:rsidP="00FF0CF0">
            <w:pPr>
              <w:pStyle w:val="TAL"/>
              <w:rPr>
                <w:sz w:val="16"/>
              </w:rPr>
            </w:pPr>
            <w:r w:rsidRPr="00CE314E">
              <w:rPr>
                <w:sz w:val="16"/>
              </w:rPr>
              <w:t>Reply LS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90AFDF"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B7EDF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3091D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58BE86" w14:textId="77777777" w:rsidR="00B4750D" w:rsidRPr="00CE314E" w:rsidRDefault="00B4750D" w:rsidP="00FF0CF0">
            <w:pPr>
              <w:pStyle w:val="TAL"/>
              <w:rPr>
                <w:sz w:val="16"/>
              </w:rPr>
            </w:pPr>
          </w:p>
        </w:tc>
      </w:tr>
      <w:tr w:rsidR="00B4750D" w:rsidRPr="00CE314E" w14:paraId="0541EB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750BEF" w14:textId="77777777" w:rsidR="00B4750D" w:rsidRPr="00CE314E" w:rsidRDefault="00B4750D" w:rsidP="00FF0CF0">
            <w:pPr>
              <w:pStyle w:val="TAL"/>
              <w:rPr>
                <w:sz w:val="16"/>
              </w:rPr>
            </w:pPr>
            <w:r w:rsidRPr="00CE314E">
              <w:rPr>
                <w:sz w:val="16"/>
              </w:rPr>
              <w:t>C3-230040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57A9F7" w14:textId="77777777" w:rsidR="00B4750D" w:rsidRPr="00CE314E" w:rsidRDefault="00B4750D" w:rsidP="00FF0CF0">
            <w:pPr>
              <w:pStyle w:val="TAL"/>
              <w:rPr>
                <w:sz w:val="16"/>
              </w:rPr>
            </w:pPr>
            <w:r w:rsidRPr="00CE314E">
              <w:rPr>
                <w:sz w:val="16"/>
              </w:rPr>
              <w:t>Research highlighting potential negated OAuth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02FEA" w14:textId="77777777" w:rsidR="00B4750D" w:rsidRPr="00CE314E" w:rsidRDefault="00B4750D" w:rsidP="00FF0CF0">
            <w:pPr>
              <w:pStyle w:val="TAL"/>
              <w:rPr>
                <w:sz w:val="16"/>
              </w:rPr>
            </w:pPr>
            <w:r w:rsidRPr="00CE314E">
              <w:rPr>
                <w:sz w:val="16"/>
              </w:rPr>
              <w:t>GSMA CVD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AECE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BF9C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EC95F6" w14:textId="77777777" w:rsidR="00B4750D" w:rsidRPr="00CE314E" w:rsidRDefault="00B4750D" w:rsidP="00FF0CF0">
            <w:pPr>
              <w:pStyle w:val="TAL"/>
              <w:rPr>
                <w:sz w:val="16"/>
              </w:rPr>
            </w:pPr>
          </w:p>
        </w:tc>
      </w:tr>
      <w:tr w:rsidR="00B4750D" w:rsidRPr="00CE314E" w14:paraId="401750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E1BA9D" w14:textId="77777777" w:rsidR="00B4750D" w:rsidRPr="00CE314E" w:rsidRDefault="00B4750D" w:rsidP="00FF0CF0">
            <w:pPr>
              <w:pStyle w:val="TAL"/>
              <w:rPr>
                <w:sz w:val="16"/>
              </w:rPr>
            </w:pPr>
            <w:r w:rsidRPr="00CE314E">
              <w:rPr>
                <w:sz w:val="16"/>
              </w:rPr>
              <w:t>C3-230041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C101CA" w14:textId="77777777" w:rsidR="00B4750D" w:rsidRPr="00CE314E" w:rsidRDefault="00B4750D" w:rsidP="00FF0CF0">
            <w:pPr>
              <w:pStyle w:val="TAL"/>
              <w:rPr>
                <w:sz w:val="16"/>
              </w:rPr>
            </w:pPr>
            <w:r w:rsidRPr="00CE314E">
              <w:rPr>
                <w:sz w:val="16"/>
              </w:rPr>
              <w:t>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6E5350"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7EEEF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352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9A2200" w14:textId="77777777" w:rsidR="00B4750D" w:rsidRPr="00CE314E" w:rsidRDefault="00B4750D" w:rsidP="00FF0CF0">
            <w:pPr>
              <w:pStyle w:val="TAL"/>
              <w:rPr>
                <w:sz w:val="16"/>
              </w:rPr>
            </w:pPr>
          </w:p>
        </w:tc>
      </w:tr>
      <w:tr w:rsidR="00B4750D" w:rsidRPr="00CE314E" w14:paraId="39A0FD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821EEE" w14:textId="77777777" w:rsidR="00B4750D" w:rsidRPr="00CE314E" w:rsidRDefault="00B4750D" w:rsidP="00FF0CF0">
            <w:pPr>
              <w:pStyle w:val="TAL"/>
              <w:rPr>
                <w:sz w:val="16"/>
              </w:rPr>
            </w:pPr>
            <w:r w:rsidRPr="00CE314E">
              <w:rPr>
                <w:sz w:val="16"/>
              </w:rPr>
              <w:t>C3-230042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E98559" w14:textId="77777777" w:rsidR="00B4750D" w:rsidRPr="00CE314E" w:rsidRDefault="00B4750D" w:rsidP="00FF0CF0">
            <w:pPr>
              <w:pStyle w:val="TAL"/>
              <w:rPr>
                <w:sz w:val="16"/>
              </w:rPr>
            </w:pPr>
            <w:r w:rsidRPr="00CE314E">
              <w:rPr>
                <w:sz w:val="16"/>
              </w:rPr>
              <w:t>Reply LS on the slice-specific N3IWF prefix configuration in VPLMN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AD8EF5"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522EE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DF70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E21087" w14:textId="77777777" w:rsidR="00B4750D" w:rsidRPr="00CE314E" w:rsidRDefault="00B4750D" w:rsidP="00FF0CF0">
            <w:pPr>
              <w:pStyle w:val="TAL"/>
              <w:rPr>
                <w:sz w:val="16"/>
              </w:rPr>
            </w:pPr>
          </w:p>
        </w:tc>
      </w:tr>
      <w:tr w:rsidR="00B4750D" w:rsidRPr="00CE314E" w14:paraId="269A71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2E1918" w14:textId="77777777" w:rsidR="00B4750D" w:rsidRPr="00CE314E" w:rsidRDefault="00B4750D" w:rsidP="00FF0CF0">
            <w:pPr>
              <w:pStyle w:val="TAL"/>
              <w:rPr>
                <w:sz w:val="16"/>
              </w:rPr>
            </w:pPr>
            <w:r w:rsidRPr="00CE314E">
              <w:rPr>
                <w:sz w:val="16"/>
              </w:rPr>
              <w:t>C3-230043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859C3D" w14:textId="77777777" w:rsidR="00B4750D" w:rsidRPr="00CE314E" w:rsidRDefault="00B4750D" w:rsidP="00FF0CF0">
            <w:pPr>
              <w:pStyle w:val="TAL"/>
              <w:rPr>
                <w:sz w:val="16"/>
              </w:rPr>
            </w:pPr>
            <w:r w:rsidRPr="00CE314E">
              <w:rPr>
                <w:sz w:val="16"/>
              </w:rPr>
              <w:t>Reply LS on Issues on historical analytics and Slice Load Level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C7A70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5E98D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1A7B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F7057E" w14:textId="77777777" w:rsidR="00B4750D" w:rsidRPr="00CE314E" w:rsidRDefault="00B4750D" w:rsidP="00FF0CF0">
            <w:pPr>
              <w:pStyle w:val="TAL"/>
              <w:rPr>
                <w:sz w:val="16"/>
              </w:rPr>
            </w:pPr>
          </w:p>
        </w:tc>
      </w:tr>
      <w:tr w:rsidR="00B4750D" w:rsidRPr="00CE314E" w14:paraId="49DD97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11E2C0" w14:textId="77777777" w:rsidR="00B4750D" w:rsidRPr="00CE314E" w:rsidRDefault="00B4750D" w:rsidP="00FF0CF0">
            <w:pPr>
              <w:pStyle w:val="TAL"/>
              <w:rPr>
                <w:sz w:val="16"/>
              </w:rPr>
            </w:pPr>
            <w:r w:rsidRPr="00CE314E">
              <w:rPr>
                <w:sz w:val="16"/>
              </w:rPr>
              <w:t>C3-230044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349C11" w14:textId="77777777" w:rsidR="00B4750D" w:rsidRPr="00CE314E" w:rsidRDefault="00B4750D" w:rsidP="00FF0CF0">
            <w:pPr>
              <w:pStyle w:val="TAL"/>
              <w:rPr>
                <w:sz w:val="16"/>
              </w:rPr>
            </w:pPr>
            <w:r w:rsidRPr="00CE314E">
              <w:rPr>
                <w:sz w:val="16"/>
              </w:rPr>
              <w:t>LS Reply on V2X policy or ProSe policy request during registration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541A7C"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88C68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3463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02AFB" w14:textId="77777777" w:rsidR="00B4750D" w:rsidRPr="00CE314E" w:rsidRDefault="00B4750D" w:rsidP="00FF0CF0">
            <w:pPr>
              <w:pStyle w:val="TAL"/>
              <w:rPr>
                <w:sz w:val="16"/>
              </w:rPr>
            </w:pPr>
          </w:p>
        </w:tc>
      </w:tr>
      <w:tr w:rsidR="00B4750D" w:rsidRPr="00CE314E" w14:paraId="6A18F7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168624" w14:textId="77777777" w:rsidR="00B4750D" w:rsidRPr="00CE314E" w:rsidRDefault="00B4750D" w:rsidP="00FF0CF0">
            <w:pPr>
              <w:pStyle w:val="TAL"/>
              <w:rPr>
                <w:sz w:val="16"/>
              </w:rPr>
            </w:pPr>
            <w:r w:rsidRPr="00CE314E">
              <w:rPr>
                <w:sz w:val="16"/>
              </w:rPr>
              <w:t>C3-230045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250305" w14:textId="77777777" w:rsidR="00B4750D" w:rsidRPr="00CE314E" w:rsidRDefault="00B4750D" w:rsidP="00FF0CF0">
            <w:pPr>
              <w:pStyle w:val="TAL"/>
              <w:rPr>
                <w:sz w:val="16"/>
              </w:rPr>
            </w:pPr>
            <w:r w:rsidRPr="00CE314E">
              <w:rPr>
                <w:sz w:val="16"/>
              </w:rPr>
              <w:t>Reply LS on dedicated DNN for 5G ProSe L3 UE-to-Network Relay connectivity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F1BEE5"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35162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EE0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047567" w14:textId="77777777" w:rsidR="00B4750D" w:rsidRPr="00CE314E" w:rsidRDefault="00B4750D" w:rsidP="00FF0CF0">
            <w:pPr>
              <w:pStyle w:val="TAL"/>
              <w:rPr>
                <w:sz w:val="16"/>
              </w:rPr>
            </w:pPr>
          </w:p>
        </w:tc>
      </w:tr>
      <w:tr w:rsidR="00B4750D" w:rsidRPr="00CE314E" w14:paraId="3DD1EE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ED88D5" w14:textId="77777777" w:rsidR="00B4750D" w:rsidRPr="00CE314E" w:rsidRDefault="00B4750D" w:rsidP="00FF0CF0">
            <w:pPr>
              <w:pStyle w:val="TAL"/>
              <w:rPr>
                <w:sz w:val="16"/>
              </w:rPr>
            </w:pPr>
            <w:r w:rsidRPr="00CE314E">
              <w:rPr>
                <w:sz w:val="16"/>
              </w:rPr>
              <w:t>C3-230046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745DE" w14:textId="77777777" w:rsidR="00B4750D" w:rsidRPr="00CE314E" w:rsidRDefault="00B4750D" w:rsidP="00FF0CF0">
            <w:pPr>
              <w:pStyle w:val="TAL"/>
              <w:rPr>
                <w:sz w:val="16"/>
              </w:rPr>
            </w:pPr>
            <w:r w:rsidRPr="00CE314E">
              <w:rPr>
                <w:sz w:val="16"/>
              </w:rPr>
              <w:t>LS Response on TSCTSF usage determination in AF session with required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304477"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BF7BE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FFF0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B689D0" w14:textId="77777777" w:rsidR="00B4750D" w:rsidRPr="00CE314E" w:rsidRDefault="00B4750D" w:rsidP="00FF0CF0">
            <w:pPr>
              <w:pStyle w:val="TAL"/>
              <w:rPr>
                <w:sz w:val="16"/>
              </w:rPr>
            </w:pPr>
          </w:p>
        </w:tc>
      </w:tr>
      <w:tr w:rsidR="00B4750D" w:rsidRPr="00CE314E" w14:paraId="6D46D7F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A6E588" w14:textId="77777777" w:rsidR="00B4750D" w:rsidRPr="00CE314E" w:rsidRDefault="00B4750D" w:rsidP="00FF0CF0">
            <w:pPr>
              <w:pStyle w:val="TAL"/>
              <w:rPr>
                <w:sz w:val="16"/>
              </w:rPr>
            </w:pPr>
            <w:r w:rsidRPr="00CE314E">
              <w:rPr>
                <w:sz w:val="16"/>
              </w:rPr>
              <w:t>C3-230047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C066B3" w14:textId="77777777" w:rsidR="00B4750D" w:rsidRPr="00CE314E" w:rsidRDefault="00B4750D" w:rsidP="00FF0CF0">
            <w:pPr>
              <w:pStyle w:val="TAL"/>
              <w:rPr>
                <w:sz w:val="16"/>
              </w:rPr>
            </w:pPr>
            <w:r w:rsidRPr="00CE314E">
              <w:rPr>
                <w:sz w:val="16"/>
              </w:rPr>
              <w:t>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0C82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7A716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5E61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DBC5FA" w14:textId="77777777" w:rsidR="00B4750D" w:rsidRPr="00CE314E" w:rsidRDefault="00B4750D" w:rsidP="00FF0CF0">
            <w:pPr>
              <w:pStyle w:val="TAL"/>
              <w:rPr>
                <w:sz w:val="16"/>
              </w:rPr>
            </w:pPr>
          </w:p>
        </w:tc>
      </w:tr>
      <w:tr w:rsidR="00B4750D" w:rsidRPr="00CE314E" w14:paraId="5AF414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D92123" w14:textId="77777777" w:rsidR="00B4750D" w:rsidRPr="00CE314E" w:rsidRDefault="00B4750D" w:rsidP="00FF0CF0">
            <w:pPr>
              <w:pStyle w:val="TAL"/>
              <w:rPr>
                <w:sz w:val="16"/>
              </w:rPr>
            </w:pPr>
            <w:r w:rsidRPr="00CE314E">
              <w:rPr>
                <w:sz w:val="16"/>
              </w:rPr>
              <w:t>C3-230048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90AEB" w14:textId="77777777" w:rsidR="00B4750D" w:rsidRPr="00CE314E" w:rsidRDefault="00B4750D" w:rsidP="00FF0CF0">
            <w:pPr>
              <w:pStyle w:val="TAL"/>
              <w:rPr>
                <w:sz w:val="16"/>
              </w:rPr>
            </w:pPr>
            <w:r w:rsidRPr="00CE314E">
              <w:rPr>
                <w:sz w:val="16"/>
              </w:rPr>
              <w:t>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48C9F"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392E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F71A9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C3933B" w14:textId="77777777" w:rsidR="00B4750D" w:rsidRPr="00CE314E" w:rsidRDefault="00B4750D" w:rsidP="00FF0CF0">
            <w:pPr>
              <w:pStyle w:val="TAL"/>
              <w:rPr>
                <w:sz w:val="16"/>
              </w:rPr>
            </w:pPr>
          </w:p>
        </w:tc>
      </w:tr>
      <w:tr w:rsidR="00B4750D" w:rsidRPr="00CE314E" w14:paraId="349305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CCED2E" w14:textId="77777777" w:rsidR="00B4750D" w:rsidRPr="00CE314E" w:rsidRDefault="00B4750D" w:rsidP="00FF0CF0">
            <w:pPr>
              <w:pStyle w:val="TAL"/>
              <w:rPr>
                <w:sz w:val="16"/>
              </w:rPr>
            </w:pPr>
            <w:r w:rsidRPr="00CE314E">
              <w:rPr>
                <w:sz w:val="16"/>
              </w:rPr>
              <w:t>C3-230049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3D8FA" w14:textId="77777777" w:rsidR="00B4750D" w:rsidRPr="00CE314E" w:rsidRDefault="00B4750D" w:rsidP="00FF0CF0">
            <w:pPr>
              <w:pStyle w:val="TAL"/>
              <w:rPr>
                <w:sz w:val="16"/>
              </w:rPr>
            </w:pPr>
            <w:r w:rsidRPr="00CE314E">
              <w:rPr>
                <w:sz w:val="16"/>
              </w:rPr>
              <w:t>LS on consent of draft new Rec ITU-T Q.3647 “Signalling reqs for emergency service in IMS roaming env.”</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97AB6F"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98BF8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F78D3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0FFD3" w14:textId="77777777" w:rsidR="00B4750D" w:rsidRPr="00CE314E" w:rsidRDefault="00B4750D" w:rsidP="00FF0CF0">
            <w:pPr>
              <w:pStyle w:val="TAL"/>
              <w:rPr>
                <w:sz w:val="16"/>
              </w:rPr>
            </w:pPr>
          </w:p>
        </w:tc>
      </w:tr>
      <w:tr w:rsidR="00B4750D" w:rsidRPr="00CE314E" w14:paraId="74BB6D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50E7F4" w14:textId="77777777" w:rsidR="00B4750D" w:rsidRPr="00CE314E" w:rsidRDefault="00B4750D" w:rsidP="00FF0CF0">
            <w:pPr>
              <w:pStyle w:val="TAL"/>
              <w:rPr>
                <w:sz w:val="16"/>
              </w:rPr>
            </w:pPr>
            <w:r w:rsidRPr="00CE314E">
              <w:rPr>
                <w:sz w:val="16"/>
              </w:rPr>
              <w:t>C3-230050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DF3483" w14:textId="77777777" w:rsidR="00B4750D" w:rsidRPr="00CE314E" w:rsidRDefault="00B4750D" w:rsidP="00FF0CF0">
            <w:pPr>
              <w:pStyle w:val="TAL"/>
              <w:rPr>
                <w:sz w:val="16"/>
              </w:rPr>
            </w:pPr>
            <w:r w:rsidRPr="00CE314E">
              <w:rPr>
                <w:sz w:val="16"/>
              </w:rPr>
              <w:t>Reply LS on EAS type attribute for EAS discovery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E5A43"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09798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8925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7B6AC3" w14:textId="77777777" w:rsidR="00B4750D" w:rsidRPr="00CE314E" w:rsidRDefault="00B4750D" w:rsidP="00FF0CF0">
            <w:pPr>
              <w:pStyle w:val="TAL"/>
              <w:rPr>
                <w:sz w:val="16"/>
              </w:rPr>
            </w:pPr>
          </w:p>
        </w:tc>
      </w:tr>
      <w:tr w:rsidR="00B4750D" w:rsidRPr="00CE314E" w14:paraId="323700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530D4C" w14:textId="77777777" w:rsidR="00B4750D" w:rsidRPr="00CE314E" w:rsidRDefault="00B4750D" w:rsidP="00FF0CF0">
            <w:pPr>
              <w:pStyle w:val="TAL"/>
              <w:rPr>
                <w:sz w:val="16"/>
              </w:rPr>
            </w:pPr>
            <w:r w:rsidRPr="00CE314E">
              <w:rPr>
                <w:sz w:val="16"/>
              </w:rPr>
              <w:t>C3-230051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31EF67" w14:textId="77777777" w:rsidR="00B4750D" w:rsidRPr="00CE314E" w:rsidRDefault="00B4750D" w:rsidP="00FF0CF0">
            <w:pPr>
              <w:pStyle w:val="TAL"/>
              <w:rPr>
                <w:sz w:val="16"/>
              </w:rPr>
            </w:pPr>
            <w:r w:rsidRPr="00CE314E">
              <w:rPr>
                <w:sz w:val="16"/>
              </w:rPr>
              <w:t>Correction of type data type of EAS 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BA379C" w14:textId="77777777" w:rsidR="00B4750D" w:rsidRPr="00CE314E" w:rsidRDefault="00B4750D" w:rsidP="00FF0CF0">
            <w:pPr>
              <w:pStyle w:val="TAL"/>
              <w:rPr>
                <w:sz w:val="16"/>
              </w:rPr>
            </w:pPr>
            <w:r w:rsidRPr="00CE314E">
              <w:rPr>
                <w:sz w:val="16"/>
              </w:rPr>
              <w:t>NTT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F41271"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7470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7B2E7" w14:textId="77777777" w:rsidR="00B4750D" w:rsidRPr="00CE314E" w:rsidRDefault="00B4750D" w:rsidP="00FF0CF0">
            <w:pPr>
              <w:pStyle w:val="TAL"/>
              <w:rPr>
                <w:sz w:val="16"/>
              </w:rPr>
            </w:pPr>
          </w:p>
        </w:tc>
      </w:tr>
      <w:tr w:rsidR="00B4750D" w:rsidRPr="00CE314E" w14:paraId="53060D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11FAF6" w14:textId="77777777" w:rsidR="00B4750D" w:rsidRPr="00CE314E" w:rsidRDefault="00B4750D" w:rsidP="00FF0CF0">
            <w:pPr>
              <w:pStyle w:val="TAL"/>
              <w:rPr>
                <w:sz w:val="16"/>
              </w:rPr>
            </w:pPr>
            <w:r w:rsidRPr="00CE314E">
              <w:rPr>
                <w:sz w:val="16"/>
              </w:rPr>
              <w:t>C3-230052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56311" w14:textId="77777777" w:rsidR="00B4750D" w:rsidRPr="00CE314E" w:rsidRDefault="00B4750D" w:rsidP="00FF0CF0">
            <w:pPr>
              <w:pStyle w:val="TAL"/>
              <w:rPr>
                <w:sz w:val="16"/>
              </w:rPr>
            </w:pPr>
            <w:r w:rsidRPr="00CE314E">
              <w:rPr>
                <w:sz w:val="16"/>
              </w:rPr>
              <w:t>CT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669C2" w14:textId="77777777" w:rsidR="00B4750D" w:rsidRPr="00CE314E" w:rsidRDefault="00B4750D" w:rsidP="00FF0CF0">
            <w:pPr>
              <w:pStyle w:val="TAL"/>
              <w:rPr>
                <w:sz w:val="16"/>
              </w:rPr>
            </w:pPr>
            <w:r w:rsidRPr="00CE314E">
              <w:rPr>
                <w:sz w:val="16"/>
              </w:rPr>
              <w:t>Samsung Electronics Co., Ltd,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3F52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F052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A26B95" w14:textId="77777777" w:rsidR="00B4750D" w:rsidRPr="00CE314E" w:rsidRDefault="00B4750D" w:rsidP="00FF0CF0">
            <w:pPr>
              <w:pStyle w:val="TAL"/>
              <w:rPr>
                <w:sz w:val="16"/>
              </w:rPr>
            </w:pPr>
            <w:r w:rsidRPr="00CE314E">
              <w:rPr>
                <w:sz w:val="16"/>
              </w:rPr>
              <w:t>C3-230721</w:t>
            </w:r>
          </w:p>
        </w:tc>
      </w:tr>
      <w:tr w:rsidR="00B4750D" w:rsidRPr="00CE314E" w14:paraId="0B3B8D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51B616" w14:textId="77777777" w:rsidR="00B4750D" w:rsidRPr="00CE314E" w:rsidRDefault="00B4750D" w:rsidP="00FF0CF0">
            <w:pPr>
              <w:pStyle w:val="TAL"/>
              <w:rPr>
                <w:sz w:val="16"/>
              </w:rPr>
            </w:pPr>
            <w:r w:rsidRPr="00CE314E">
              <w:rPr>
                <w:sz w:val="16"/>
              </w:rPr>
              <w:t>C3-230053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C3342C" w14:textId="77777777" w:rsidR="00B4750D" w:rsidRPr="00CE314E" w:rsidRDefault="00B4750D" w:rsidP="00FF0CF0">
            <w:pPr>
              <w:pStyle w:val="TAL"/>
              <w:rPr>
                <w:sz w:val="16"/>
              </w:rPr>
            </w:pPr>
            <w:r w:rsidRPr="00CE314E">
              <w:rPr>
                <w:sz w:val="16"/>
              </w:rPr>
              <w:t>Guidelines on writing a 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B54F15"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79CF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3D7C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D98E79" w14:textId="77777777" w:rsidR="00B4750D" w:rsidRPr="00CE314E" w:rsidRDefault="00B4750D" w:rsidP="00FF0CF0">
            <w:pPr>
              <w:pStyle w:val="TAL"/>
              <w:rPr>
                <w:sz w:val="16"/>
              </w:rPr>
            </w:pPr>
          </w:p>
        </w:tc>
      </w:tr>
      <w:tr w:rsidR="00B4750D" w:rsidRPr="00CE314E" w14:paraId="64829D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B9D7C5" w14:textId="77777777" w:rsidR="00B4750D" w:rsidRPr="00CE314E" w:rsidRDefault="00B4750D" w:rsidP="00FF0CF0">
            <w:pPr>
              <w:pStyle w:val="TAL"/>
              <w:rPr>
                <w:sz w:val="16"/>
              </w:rPr>
            </w:pPr>
            <w:r w:rsidRPr="00CE314E">
              <w:rPr>
                <w:sz w:val="16"/>
              </w:rPr>
              <w:t>C3-230054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974BF4" w14:textId="77777777" w:rsidR="00B4750D" w:rsidRPr="00CE314E" w:rsidRDefault="00B4750D" w:rsidP="00FF0CF0">
            <w:pPr>
              <w:pStyle w:val="TAL"/>
              <w:rPr>
                <w:sz w:val="16"/>
              </w:rPr>
            </w:pPr>
            <w:r w:rsidRPr="00CE314E">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4989A3"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31FC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A9A1EB" w14:textId="77777777" w:rsidR="00B4750D" w:rsidRPr="00CE314E" w:rsidRDefault="00B4750D" w:rsidP="00FF0CF0">
            <w:pPr>
              <w:pStyle w:val="TAL"/>
              <w:rPr>
                <w:sz w:val="16"/>
              </w:rPr>
            </w:pPr>
            <w:r w:rsidRPr="00CE314E">
              <w:rPr>
                <w:sz w:val="16"/>
              </w:rPr>
              <w:t>CP-221105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B57CD5" w14:textId="77777777" w:rsidR="00B4750D" w:rsidRPr="00CE314E" w:rsidRDefault="00B4750D" w:rsidP="00FF0CF0">
            <w:pPr>
              <w:pStyle w:val="TAL"/>
              <w:rPr>
                <w:sz w:val="16"/>
              </w:rPr>
            </w:pPr>
            <w:r w:rsidRPr="00CE314E">
              <w:rPr>
                <w:sz w:val="16"/>
              </w:rPr>
              <w:t>C3-230737</w:t>
            </w:r>
          </w:p>
        </w:tc>
      </w:tr>
      <w:tr w:rsidR="00B4750D" w:rsidRPr="00CE314E" w14:paraId="3237AA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D91CA4" w14:textId="77777777" w:rsidR="00B4750D" w:rsidRPr="00CE314E" w:rsidRDefault="00B4750D" w:rsidP="00FF0CF0">
            <w:pPr>
              <w:pStyle w:val="TAL"/>
              <w:rPr>
                <w:sz w:val="16"/>
              </w:rPr>
            </w:pPr>
            <w:r w:rsidRPr="00CE314E">
              <w:rPr>
                <w:sz w:val="16"/>
              </w:rPr>
              <w:t>C3-230055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2C839E" w14:textId="77777777" w:rsidR="00B4750D" w:rsidRPr="00CE314E" w:rsidRDefault="00B4750D" w:rsidP="00FF0CF0">
            <w:pPr>
              <w:pStyle w:val="TAL"/>
              <w:rPr>
                <w:sz w:val="16"/>
              </w:rPr>
            </w:pPr>
            <w:r w:rsidRPr="00CE314E">
              <w:rPr>
                <w:sz w:val="16"/>
              </w:rPr>
              <w:t>Discussion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C1F52E"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E7B9B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CBE67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559B68" w14:textId="77777777" w:rsidR="00B4750D" w:rsidRPr="00CE314E" w:rsidRDefault="00B4750D" w:rsidP="00FF0CF0">
            <w:pPr>
              <w:pStyle w:val="TAL"/>
              <w:rPr>
                <w:sz w:val="16"/>
              </w:rPr>
            </w:pPr>
            <w:r w:rsidRPr="00CE314E">
              <w:rPr>
                <w:sz w:val="16"/>
              </w:rPr>
              <w:t>C3-230822</w:t>
            </w:r>
          </w:p>
        </w:tc>
      </w:tr>
      <w:tr w:rsidR="00B4750D" w:rsidRPr="00CE314E" w14:paraId="4CB344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964E18" w14:textId="77777777" w:rsidR="00B4750D" w:rsidRPr="00CE314E" w:rsidRDefault="00B4750D" w:rsidP="00FF0CF0">
            <w:pPr>
              <w:pStyle w:val="TAL"/>
              <w:rPr>
                <w:sz w:val="16"/>
              </w:rPr>
            </w:pPr>
            <w:r w:rsidRPr="00CE314E">
              <w:rPr>
                <w:sz w:val="16"/>
              </w:rPr>
              <w:t>C3-230056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EC004" w14:textId="77777777" w:rsidR="00B4750D" w:rsidRPr="00CE314E" w:rsidRDefault="00B4750D" w:rsidP="00FF0CF0">
            <w:pPr>
              <w:pStyle w:val="TAL"/>
              <w:rPr>
                <w:sz w:val="16"/>
              </w:rPr>
            </w:pPr>
            <w:r w:rsidRPr="00CE314E">
              <w:rPr>
                <w:sz w:val="16"/>
              </w:rPr>
              <w:t>New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59365C"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87709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827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0A8C40" w14:textId="77777777" w:rsidR="00B4750D" w:rsidRPr="00CE314E" w:rsidRDefault="00B4750D" w:rsidP="00FF0CF0">
            <w:pPr>
              <w:pStyle w:val="TAL"/>
              <w:rPr>
                <w:sz w:val="16"/>
              </w:rPr>
            </w:pPr>
            <w:r w:rsidRPr="00CE314E">
              <w:rPr>
                <w:sz w:val="16"/>
              </w:rPr>
              <w:t>C3-230736</w:t>
            </w:r>
          </w:p>
        </w:tc>
      </w:tr>
      <w:tr w:rsidR="00B4750D" w:rsidRPr="00CE314E" w14:paraId="72DCF46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484C8D" w14:textId="77777777" w:rsidR="00B4750D" w:rsidRPr="00CE314E" w:rsidRDefault="00B4750D" w:rsidP="00FF0CF0">
            <w:pPr>
              <w:pStyle w:val="TAL"/>
              <w:rPr>
                <w:sz w:val="16"/>
              </w:rPr>
            </w:pPr>
            <w:r w:rsidRPr="00CE314E">
              <w:rPr>
                <w:sz w:val="16"/>
              </w:rPr>
              <w:t>C3-230057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AD6C0E" w14:textId="77777777" w:rsidR="00B4750D" w:rsidRPr="00CE314E" w:rsidRDefault="00B4750D" w:rsidP="00FF0CF0">
            <w:pPr>
              <w:pStyle w:val="TAL"/>
              <w:rPr>
                <w:sz w:val="16"/>
              </w:rPr>
            </w:pPr>
            <w:r w:rsidRPr="00CE314E">
              <w:rPr>
                <w:sz w:val="16"/>
              </w:rPr>
              <w:t>GMEC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171CB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B58B3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9DA9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340CD5" w14:textId="77777777" w:rsidR="00B4750D" w:rsidRPr="00CE314E" w:rsidRDefault="00B4750D" w:rsidP="00FF0CF0">
            <w:pPr>
              <w:pStyle w:val="TAL"/>
              <w:rPr>
                <w:sz w:val="16"/>
              </w:rPr>
            </w:pPr>
            <w:r w:rsidRPr="00CE314E">
              <w:rPr>
                <w:sz w:val="16"/>
              </w:rPr>
              <w:t>C3-230823</w:t>
            </w:r>
          </w:p>
        </w:tc>
      </w:tr>
      <w:tr w:rsidR="00B4750D" w:rsidRPr="00CE314E" w14:paraId="40B63E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99405B" w14:textId="77777777" w:rsidR="00B4750D" w:rsidRPr="00CE314E" w:rsidRDefault="00B4750D" w:rsidP="00FF0CF0">
            <w:pPr>
              <w:pStyle w:val="TAL"/>
              <w:rPr>
                <w:sz w:val="16"/>
              </w:rPr>
            </w:pPr>
            <w:r w:rsidRPr="00CE314E">
              <w:rPr>
                <w:sz w:val="16"/>
              </w:rPr>
              <w:t>C3-230058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469F3B" w14:textId="77777777" w:rsidR="00B4750D" w:rsidRPr="00CE314E" w:rsidRDefault="00B4750D" w:rsidP="00FF0CF0">
            <w:pPr>
              <w:pStyle w:val="TAL"/>
              <w:rPr>
                <w:sz w:val="16"/>
              </w:rPr>
            </w:pPr>
            <w:r w:rsidRPr="00CE314E">
              <w:rPr>
                <w:sz w:val="16"/>
              </w:rPr>
              <w:t>Discussion on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7487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82DEC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88B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07EA59" w14:textId="77777777" w:rsidR="00B4750D" w:rsidRPr="00CE314E" w:rsidRDefault="00B4750D" w:rsidP="00FF0CF0">
            <w:pPr>
              <w:pStyle w:val="TAL"/>
              <w:rPr>
                <w:sz w:val="16"/>
              </w:rPr>
            </w:pPr>
          </w:p>
        </w:tc>
      </w:tr>
      <w:tr w:rsidR="00B4750D" w:rsidRPr="00CE314E" w14:paraId="1DFFE1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9B1DB1" w14:textId="77777777" w:rsidR="00B4750D" w:rsidRPr="00CE314E" w:rsidRDefault="00B4750D" w:rsidP="00FF0CF0">
            <w:pPr>
              <w:pStyle w:val="TAL"/>
              <w:rPr>
                <w:sz w:val="16"/>
              </w:rPr>
            </w:pPr>
            <w:r w:rsidRPr="00CE314E">
              <w:rPr>
                <w:sz w:val="16"/>
              </w:rPr>
              <w:t>C3-230059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CEE878" w14:textId="77777777" w:rsidR="00B4750D" w:rsidRPr="00CE314E" w:rsidRDefault="00B4750D" w:rsidP="00FF0CF0">
            <w:pPr>
              <w:pStyle w:val="TAL"/>
              <w:rPr>
                <w:sz w:val="16"/>
              </w:rPr>
            </w:pPr>
            <w:r w:rsidRPr="00CE314E">
              <w:rPr>
                <w:sz w:val="16"/>
              </w:rPr>
              <w:t>New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B8FCE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CB75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9177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E68EC4" w14:textId="77777777" w:rsidR="00B4750D" w:rsidRPr="00CE314E" w:rsidRDefault="00B4750D" w:rsidP="00FF0CF0">
            <w:pPr>
              <w:pStyle w:val="TAL"/>
              <w:rPr>
                <w:sz w:val="16"/>
              </w:rPr>
            </w:pPr>
            <w:r w:rsidRPr="00CE314E">
              <w:rPr>
                <w:sz w:val="16"/>
              </w:rPr>
              <w:t>C3-230733</w:t>
            </w:r>
          </w:p>
        </w:tc>
      </w:tr>
      <w:tr w:rsidR="00B4750D" w:rsidRPr="00CE314E" w14:paraId="55C399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6E4B71" w14:textId="77777777" w:rsidR="00B4750D" w:rsidRPr="00CE314E" w:rsidRDefault="00B4750D" w:rsidP="00FF0CF0">
            <w:pPr>
              <w:pStyle w:val="TAL"/>
              <w:rPr>
                <w:sz w:val="16"/>
              </w:rPr>
            </w:pPr>
            <w:r w:rsidRPr="00CE314E">
              <w:rPr>
                <w:sz w:val="16"/>
              </w:rPr>
              <w:t>C3-230060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5134EC" w14:textId="77777777" w:rsidR="00B4750D" w:rsidRPr="00CE314E" w:rsidRDefault="00B4750D" w:rsidP="00FF0CF0">
            <w:pPr>
              <w:pStyle w:val="TAL"/>
              <w:rPr>
                <w:sz w:val="16"/>
              </w:rPr>
            </w:pPr>
            <w:r w:rsidRPr="00CE314E">
              <w:rPr>
                <w:sz w:val="16"/>
              </w:rPr>
              <w:t>5MBS_Ph2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6819C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B1AB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00CD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C7D858" w14:textId="77777777" w:rsidR="00B4750D" w:rsidRPr="00CE314E" w:rsidRDefault="00B4750D" w:rsidP="00FF0CF0">
            <w:pPr>
              <w:pStyle w:val="TAL"/>
              <w:rPr>
                <w:sz w:val="16"/>
              </w:rPr>
            </w:pPr>
            <w:r w:rsidRPr="00CE314E">
              <w:rPr>
                <w:sz w:val="16"/>
              </w:rPr>
              <w:t>C3-230826</w:t>
            </w:r>
          </w:p>
        </w:tc>
      </w:tr>
      <w:tr w:rsidR="00B4750D" w:rsidRPr="00CE314E" w14:paraId="1A20DB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EF8A7D" w14:textId="77777777" w:rsidR="00B4750D" w:rsidRPr="00CE314E" w:rsidRDefault="00B4750D" w:rsidP="00FF0CF0">
            <w:pPr>
              <w:pStyle w:val="TAL"/>
              <w:rPr>
                <w:sz w:val="16"/>
              </w:rPr>
            </w:pPr>
            <w:r w:rsidRPr="00CE314E">
              <w:rPr>
                <w:sz w:val="16"/>
              </w:rPr>
              <w:t>C3-230061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A0A86A" w14:textId="77777777" w:rsidR="00B4750D" w:rsidRPr="00CE314E" w:rsidRDefault="00B4750D" w:rsidP="00FF0CF0">
            <w:pPr>
              <w:pStyle w:val="TAL"/>
              <w:rPr>
                <w:sz w:val="16"/>
              </w:rPr>
            </w:pPr>
            <w:r w:rsidRPr="00CE314E">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69BD88"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98C7C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34C7B4" w14:textId="77777777" w:rsidR="00B4750D" w:rsidRPr="00CE314E" w:rsidRDefault="00B4750D" w:rsidP="00FF0CF0">
            <w:pPr>
              <w:pStyle w:val="TAL"/>
              <w:rPr>
                <w:sz w:val="16"/>
              </w:rPr>
            </w:pPr>
            <w:r w:rsidRPr="00CE314E">
              <w:rPr>
                <w:sz w:val="16"/>
              </w:rPr>
              <w:t>CP-223272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DE16E4" w14:textId="77777777" w:rsidR="00B4750D" w:rsidRPr="00CE314E" w:rsidRDefault="00B4750D" w:rsidP="00FF0CF0">
            <w:pPr>
              <w:pStyle w:val="TAL"/>
              <w:rPr>
                <w:sz w:val="16"/>
              </w:rPr>
            </w:pPr>
            <w:r w:rsidRPr="00CE314E">
              <w:rPr>
                <w:sz w:val="16"/>
              </w:rPr>
              <w:t>C3-230739</w:t>
            </w:r>
          </w:p>
        </w:tc>
      </w:tr>
      <w:tr w:rsidR="00B4750D" w:rsidRPr="00CE314E" w14:paraId="4ABEA4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9C4EE9" w14:textId="77777777" w:rsidR="00B4750D" w:rsidRPr="00CE314E" w:rsidRDefault="00B4750D" w:rsidP="00FF0CF0">
            <w:pPr>
              <w:pStyle w:val="TAL"/>
              <w:rPr>
                <w:sz w:val="16"/>
              </w:rPr>
            </w:pPr>
            <w:r w:rsidRPr="00CE314E">
              <w:rPr>
                <w:sz w:val="16"/>
              </w:rPr>
              <w:t>C3-230062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8C36E1" w14:textId="77777777" w:rsidR="00B4750D" w:rsidRPr="00CE314E" w:rsidRDefault="00B4750D" w:rsidP="00FF0CF0">
            <w:pPr>
              <w:pStyle w:val="TAL"/>
              <w:rPr>
                <w:sz w:val="16"/>
              </w:rPr>
            </w:pPr>
            <w:r w:rsidRPr="00CE314E">
              <w:rPr>
                <w:sz w:val="16"/>
              </w:rPr>
              <w:t>SEALDD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2247D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B689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9108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DBB515" w14:textId="77777777" w:rsidR="00B4750D" w:rsidRPr="00CE314E" w:rsidRDefault="00B4750D" w:rsidP="00FF0CF0">
            <w:pPr>
              <w:pStyle w:val="TAL"/>
              <w:rPr>
                <w:sz w:val="16"/>
              </w:rPr>
            </w:pPr>
          </w:p>
        </w:tc>
      </w:tr>
      <w:tr w:rsidR="00B4750D" w:rsidRPr="00CE314E" w14:paraId="088FB4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01D40" w14:textId="77777777" w:rsidR="00B4750D" w:rsidRPr="00CE314E" w:rsidRDefault="00B4750D" w:rsidP="00FF0CF0">
            <w:pPr>
              <w:pStyle w:val="TAL"/>
              <w:rPr>
                <w:sz w:val="16"/>
              </w:rPr>
            </w:pPr>
            <w:r w:rsidRPr="00CE314E">
              <w:rPr>
                <w:sz w:val="16"/>
              </w:rPr>
              <w:t>C3-230063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ECDA7" w14:textId="77777777" w:rsidR="00B4750D" w:rsidRPr="00CE314E" w:rsidRDefault="00B4750D" w:rsidP="00FF0CF0">
            <w:pPr>
              <w:pStyle w:val="TAL"/>
              <w:rPr>
                <w:sz w:val="16"/>
              </w:rPr>
            </w:pPr>
            <w:r w:rsidRPr="00CE314E">
              <w:rPr>
                <w:sz w:val="16"/>
              </w:rPr>
              <w:t>Revised WID on CT aspects of application layer support for V2X services;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9482B8"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679AD8"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AC2DAF" w14:textId="77777777" w:rsidR="00B4750D" w:rsidRPr="00CE314E" w:rsidRDefault="00B4750D" w:rsidP="00FF0CF0">
            <w:pPr>
              <w:pStyle w:val="TAL"/>
              <w:rPr>
                <w:sz w:val="16"/>
              </w:rPr>
            </w:pPr>
            <w:r w:rsidRPr="00CE314E">
              <w:rPr>
                <w:sz w:val="16"/>
              </w:rPr>
              <w:t>CP-223107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61448E" w14:textId="77777777" w:rsidR="00B4750D" w:rsidRPr="00CE314E" w:rsidRDefault="00B4750D" w:rsidP="00FF0CF0">
            <w:pPr>
              <w:pStyle w:val="TAL"/>
              <w:rPr>
                <w:sz w:val="16"/>
              </w:rPr>
            </w:pPr>
          </w:p>
        </w:tc>
      </w:tr>
      <w:tr w:rsidR="00B4750D" w:rsidRPr="00CE314E" w14:paraId="407846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1EF746" w14:textId="77777777" w:rsidR="00B4750D" w:rsidRPr="00CE314E" w:rsidRDefault="00B4750D" w:rsidP="00FF0CF0">
            <w:pPr>
              <w:pStyle w:val="TAL"/>
              <w:rPr>
                <w:sz w:val="16"/>
              </w:rPr>
            </w:pPr>
            <w:r w:rsidRPr="00CE314E">
              <w:rPr>
                <w:sz w:val="16"/>
              </w:rPr>
              <w:t>C3-230064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00F619" w14:textId="77777777" w:rsidR="00B4750D" w:rsidRPr="00CE314E" w:rsidRDefault="00B4750D" w:rsidP="00FF0CF0">
            <w:pPr>
              <w:pStyle w:val="TAL"/>
              <w:rPr>
                <w:sz w:val="16"/>
              </w:rPr>
            </w:pPr>
            <w:r w:rsidRPr="00CE314E">
              <w:rPr>
                <w:sz w:val="16"/>
              </w:rPr>
              <w:t>V2XAPP_Ph3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DE35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384F2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41B2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71A94A" w14:textId="77777777" w:rsidR="00B4750D" w:rsidRPr="00CE314E" w:rsidRDefault="00B4750D" w:rsidP="00FF0CF0">
            <w:pPr>
              <w:pStyle w:val="TAL"/>
              <w:rPr>
                <w:sz w:val="16"/>
              </w:rPr>
            </w:pPr>
          </w:p>
        </w:tc>
      </w:tr>
      <w:tr w:rsidR="00B4750D" w:rsidRPr="00CE314E" w14:paraId="7BF71F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24A6E8" w14:textId="77777777" w:rsidR="00B4750D" w:rsidRPr="00CE314E" w:rsidRDefault="00B4750D" w:rsidP="00FF0CF0">
            <w:pPr>
              <w:pStyle w:val="TAL"/>
              <w:rPr>
                <w:sz w:val="16"/>
              </w:rPr>
            </w:pPr>
            <w:r w:rsidRPr="00CE314E">
              <w:rPr>
                <w:sz w:val="16"/>
              </w:rPr>
              <w:t>C3-230065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23FCFA" w14:textId="77777777" w:rsidR="00B4750D" w:rsidRPr="00CE314E" w:rsidRDefault="00B4750D" w:rsidP="00FF0CF0">
            <w:pPr>
              <w:pStyle w:val="TAL"/>
              <w:rPr>
                <w:sz w:val="16"/>
              </w:rPr>
            </w:pPr>
            <w:r w:rsidRPr="00CE314E">
              <w:rPr>
                <w:sz w:val="16"/>
              </w:rPr>
              <w:t>Service Function Chaining support in Nudr_DataRepository.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ACF5D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FE59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F88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65D708" w14:textId="77777777" w:rsidR="00B4750D" w:rsidRPr="00CE314E" w:rsidRDefault="00B4750D" w:rsidP="00FF0CF0">
            <w:pPr>
              <w:pStyle w:val="TAL"/>
              <w:rPr>
                <w:sz w:val="16"/>
              </w:rPr>
            </w:pPr>
            <w:r w:rsidRPr="00CE314E">
              <w:rPr>
                <w:sz w:val="16"/>
              </w:rPr>
              <w:t>C3-230685</w:t>
            </w:r>
          </w:p>
        </w:tc>
      </w:tr>
      <w:tr w:rsidR="00B4750D" w:rsidRPr="00CE314E" w14:paraId="0D393B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862A06" w14:textId="77777777" w:rsidR="00B4750D" w:rsidRPr="00CE314E" w:rsidRDefault="00B4750D" w:rsidP="00FF0CF0">
            <w:pPr>
              <w:pStyle w:val="TAL"/>
              <w:rPr>
                <w:sz w:val="16"/>
              </w:rPr>
            </w:pPr>
            <w:r w:rsidRPr="00CE314E">
              <w:rPr>
                <w:sz w:val="16"/>
              </w:rPr>
              <w:t>C3-230066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0718CD"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4F242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2B929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A278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07E06C" w14:textId="77777777" w:rsidR="00B4750D" w:rsidRPr="00CE314E" w:rsidRDefault="00B4750D" w:rsidP="00FF0CF0">
            <w:pPr>
              <w:pStyle w:val="TAL"/>
              <w:rPr>
                <w:sz w:val="16"/>
              </w:rPr>
            </w:pPr>
            <w:r w:rsidRPr="00CE314E">
              <w:rPr>
                <w:sz w:val="16"/>
              </w:rPr>
              <w:t>C3-230384</w:t>
            </w:r>
          </w:p>
        </w:tc>
      </w:tr>
      <w:tr w:rsidR="00B4750D" w:rsidRPr="00CE314E" w14:paraId="1528F0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47E97" w14:textId="77777777" w:rsidR="00B4750D" w:rsidRPr="00CE314E" w:rsidRDefault="00B4750D" w:rsidP="00FF0CF0">
            <w:pPr>
              <w:pStyle w:val="TAL"/>
              <w:rPr>
                <w:sz w:val="16"/>
              </w:rPr>
            </w:pPr>
            <w:r w:rsidRPr="00CE314E">
              <w:rPr>
                <w:sz w:val="16"/>
              </w:rPr>
              <w:t>C3-230067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995899" w14:textId="77777777" w:rsidR="00B4750D" w:rsidRPr="00CE314E" w:rsidRDefault="00B4750D" w:rsidP="00FF0CF0">
            <w:pPr>
              <w:pStyle w:val="TAL"/>
              <w:rPr>
                <w:sz w:val="16"/>
              </w:rPr>
            </w:pPr>
            <w:r w:rsidRPr="00CE314E">
              <w:rPr>
                <w:sz w:val="16"/>
              </w:rPr>
              <w:t>MonitoringEventSubscription data type extension for location reporting over user plane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E8B516" w14:textId="77777777" w:rsidR="00B4750D" w:rsidRPr="00CE314E" w:rsidRDefault="00B4750D" w:rsidP="00FF0CF0">
            <w:pPr>
              <w:pStyle w:val="TAL"/>
              <w:rPr>
                <w:sz w:val="16"/>
              </w:rPr>
            </w:pPr>
            <w:r w:rsidRPr="00CE314E">
              <w:rPr>
                <w:sz w:val="16"/>
              </w:rPr>
              <w:t>Qualcomm Incorporated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7B5C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847FC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261CBB" w14:textId="77777777" w:rsidR="00B4750D" w:rsidRPr="00CE314E" w:rsidRDefault="00B4750D" w:rsidP="00FF0CF0">
            <w:pPr>
              <w:pStyle w:val="TAL"/>
              <w:rPr>
                <w:sz w:val="16"/>
              </w:rPr>
            </w:pPr>
          </w:p>
        </w:tc>
      </w:tr>
      <w:tr w:rsidR="00B4750D" w:rsidRPr="00CE314E" w14:paraId="62046C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B06AE6" w14:textId="77777777" w:rsidR="00B4750D" w:rsidRPr="00CE314E" w:rsidRDefault="00B4750D" w:rsidP="00FF0CF0">
            <w:pPr>
              <w:pStyle w:val="TAL"/>
              <w:rPr>
                <w:sz w:val="16"/>
              </w:rPr>
            </w:pPr>
            <w:r w:rsidRPr="00CE314E">
              <w:rPr>
                <w:sz w:val="16"/>
              </w:rPr>
              <w:t>C3-230068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01E47B" w14:textId="77777777" w:rsidR="00B4750D" w:rsidRPr="00CE314E" w:rsidRDefault="00B4750D" w:rsidP="00FF0CF0">
            <w:pPr>
              <w:pStyle w:val="TAL"/>
              <w:rPr>
                <w:sz w:val="16"/>
              </w:rPr>
            </w:pPr>
            <w:r w:rsidRPr="00CE314E">
              <w:rPr>
                <w:sz w:val="16"/>
              </w:rPr>
              <w:t>WID for CT aspect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A6FDE1"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6674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3B2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3F5749" w14:textId="77777777" w:rsidR="00B4750D" w:rsidRPr="00CE314E" w:rsidRDefault="00B4750D" w:rsidP="00FF0CF0">
            <w:pPr>
              <w:pStyle w:val="TAL"/>
              <w:rPr>
                <w:sz w:val="16"/>
              </w:rPr>
            </w:pPr>
            <w:r w:rsidRPr="00CE314E">
              <w:rPr>
                <w:sz w:val="16"/>
              </w:rPr>
              <w:t>C3-230749</w:t>
            </w:r>
          </w:p>
        </w:tc>
      </w:tr>
      <w:tr w:rsidR="00B4750D" w:rsidRPr="00CE314E" w14:paraId="582659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B6E053" w14:textId="77777777" w:rsidR="00B4750D" w:rsidRPr="00CE314E" w:rsidRDefault="00B4750D" w:rsidP="00FF0CF0">
            <w:pPr>
              <w:pStyle w:val="TAL"/>
              <w:rPr>
                <w:sz w:val="16"/>
              </w:rPr>
            </w:pPr>
            <w:r w:rsidRPr="00CE314E">
              <w:rPr>
                <w:sz w:val="16"/>
              </w:rPr>
              <w:t>C3-230069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C8B229" w14:textId="77777777" w:rsidR="00B4750D" w:rsidRPr="00CE314E" w:rsidRDefault="00B4750D" w:rsidP="00FF0CF0">
            <w:pPr>
              <w:pStyle w:val="TAL"/>
              <w:rPr>
                <w:sz w:val="16"/>
              </w:rPr>
            </w:pPr>
            <w:r w:rsidRPr="00CE314E">
              <w:rPr>
                <w:sz w:val="16"/>
              </w:rPr>
              <w:t>Status of Rel-18 work on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6798DA"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5FA16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BF23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C7FC4A" w14:textId="77777777" w:rsidR="00B4750D" w:rsidRPr="00CE314E" w:rsidRDefault="00B4750D" w:rsidP="00FF0CF0">
            <w:pPr>
              <w:pStyle w:val="TAL"/>
              <w:rPr>
                <w:sz w:val="16"/>
              </w:rPr>
            </w:pPr>
          </w:p>
        </w:tc>
      </w:tr>
      <w:tr w:rsidR="00B4750D" w:rsidRPr="00CE314E" w14:paraId="66AC13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55D2E3" w14:textId="77777777" w:rsidR="00B4750D" w:rsidRPr="00CE314E" w:rsidRDefault="00B4750D" w:rsidP="00FF0CF0">
            <w:pPr>
              <w:pStyle w:val="TAL"/>
              <w:rPr>
                <w:sz w:val="16"/>
              </w:rPr>
            </w:pPr>
            <w:r w:rsidRPr="00CE314E">
              <w:rPr>
                <w:sz w:val="16"/>
              </w:rPr>
              <w:t>C3-230070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8821DC" w14:textId="77777777" w:rsidR="00B4750D" w:rsidRPr="00CE314E" w:rsidRDefault="00B4750D" w:rsidP="00FF0CF0">
            <w:pPr>
              <w:pStyle w:val="TAL"/>
              <w:rPr>
                <w:sz w:val="16"/>
              </w:rPr>
            </w:pPr>
            <w:r w:rsidRPr="00CE314E">
              <w:rPr>
                <w:sz w:val="16"/>
              </w:rPr>
              <w:t>CT3 aspects of Application Data Analytics Enablement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87D522"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08358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FA03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6C3EA5" w14:textId="77777777" w:rsidR="00B4750D" w:rsidRPr="00CE314E" w:rsidRDefault="00B4750D" w:rsidP="00FF0CF0">
            <w:pPr>
              <w:pStyle w:val="TAL"/>
              <w:rPr>
                <w:sz w:val="16"/>
              </w:rPr>
            </w:pPr>
            <w:r w:rsidRPr="00CE314E">
              <w:rPr>
                <w:sz w:val="16"/>
              </w:rPr>
              <w:t>C3-230689</w:t>
            </w:r>
          </w:p>
        </w:tc>
      </w:tr>
      <w:tr w:rsidR="00B4750D" w:rsidRPr="00CE314E" w14:paraId="58F0ED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6BCA94" w14:textId="77777777" w:rsidR="00B4750D" w:rsidRPr="00CE314E" w:rsidRDefault="00B4750D" w:rsidP="00FF0CF0">
            <w:pPr>
              <w:pStyle w:val="TAL"/>
              <w:rPr>
                <w:sz w:val="16"/>
              </w:rPr>
            </w:pPr>
            <w:r w:rsidRPr="00CE314E">
              <w:rPr>
                <w:sz w:val="16"/>
              </w:rPr>
              <w:t>C3-230071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47766B" w14:textId="77777777" w:rsidR="00B4750D" w:rsidRPr="00CE314E" w:rsidRDefault="00B4750D" w:rsidP="00FF0CF0">
            <w:pPr>
              <w:pStyle w:val="TAL"/>
              <w:rPr>
                <w:sz w:val="16"/>
              </w:rPr>
            </w:pPr>
            <w:r w:rsidRPr="00CE314E">
              <w:rPr>
                <w:sz w:val="16"/>
              </w:rPr>
              <w:t>Skeleton for Application Data Analytics Enablement Layer; Application Programming Interface (API) specification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96BB04"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91619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5ACA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75FBE" w14:textId="77777777" w:rsidR="00B4750D" w:rsidRPr="00CE314E" w:rsidRDefault="00B4750D" w:rsidP="00FF0CF0">
            <w:pPr>
              <w:pStyle w:val="TAL"/>
              <w:rPr>
                <w:sz w:val="16"/>
              </w:rPr>
            </w:pPr>
          </w:p>
        </w:tc>
      </w:tr>
      <w:tr w:rsidR="00B4750D" w:rsidRPr="00CE314E" w14:paraId="41606B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CA28AF" w14:textId="77777777" w:rsidR="00B4750D" w:rsidRPr="00CE314E" w:rsidRDefault="00B4750D" w:rsidP="00FF0CF0">
            <w:pPr>
              <w:pStyle w:val="TAL"/>
              <w:rPr>
                <w:sz w:val="16"/>
              </w:rPr>
            </w:pPr>
            <w:r w:rsidRPr="00CE314E">
              <w:rPr>
                <w:sz w:val="16"/>
              </w:rPr>
              <w:t>C3-230072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878E27" w14:textId="77777777" w:rsidR="00B4750D" w:rsidRPr="00CE314E" w:rsidRDefault="00B4750D" w:rsidP="00FF0CF0">
            <w:pPr>
              <w:pStyle w:val="TAL"/>
              <w:rPr>
                <w:sz w:val="16"/>
              </w:rPr>
            </w:pPr>
            <w:r w:rsidRPr="00CE314E">
              <w:rPr>
                <w:sz w:val="16"/>
              </w:rPr>
              <w:t>CT3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53A12"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719E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8A0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9CEDEE" w14:textId="77777777" w:rsidR="00B4750D" w:rsidRPr="00CE314E" w:rsidRDefault="00B4750D" w:rsidP="00FF0CF0">
            <w:pPr>
              <w:pStyle w:val="TAL"/>
              <w:rPr>
                <w:sz w:val="16"/>
              </w:rPr>
            </w:pPr>
            <w:r w:rsidRPr="00CE314E">
              <w:rPr>
                <w:sz w:val="16"/>
              </w:rPr>
              <w:t>C3-230688</w:t>
            </w:r>
          </w:p>
        </w:tc>
      </w:tr>
      <w:tr w:rsidR="00B4750D" w:rsidRPr="00CE314E" w14:paraId="685EAC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107A43" w14:textId="77777777" w:rsidR="00B4750D" w:rsidRPr="00CE314E" w:rsidRDefault="00B4750D" w:rsidP="00FF0CF0">
            <w:pPr>
              <w:pStyle w:val="TAL"/>
              <w:rPr>
                <w:sz w:val="16"/>
              </w:rPr>
            </w:pPr>
            <w:r w:rsidRPr="00CE314E">
              <w:rPr>
                <w:sz w:val="16"/>
              </w:rPr>
              <w:t>C3-230073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2F13B7" w14:textId="77777777" w:rsidR="00B4750D" w:rsidRPr="00CE314E" w:rsidRDefault="00B4750D" w:rsidP="00FF0CF0">
            <w:pPr>
              <w:pStyle w:val="TAL"/>
              <w:rPr>
                <w:sz w:val="16"/>
              </w:rPr>
            </w:pPr>
            <w:r w:rsidRPr="00CE314E">
              <w:rPr>
                <w:sz w:val="16"/>
              </w:rPr>
              <w:t>New WID on CT aspects on 5G AM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140FDF"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B1C7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371D3B" w14:textId="77777777" w:rsidR="00B4750D" w:rsidRPr="00CE314E" w:rsidRDefault="00B4750D" w:rsidP="00FF0CF0">
            <w:pPr>
              <w:pStyle w:val="TAL"/>
              <w:rPr>
                <w:sz w:val="16"/>
              </w:rPr>
            </w:pPr>
            <w:r w:rsidRPr="00CE314E">
              <w:rPr>
                <w:sz w:val="16"/>
              </w:rPr>
              <w:t>C3-225067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690E83" w14:textId="77777777" w:rsidR="00B4750D" w:rsidRPr="00CE314E" w:rsidRDefault="00B4750D" w:rsidP="00FF0CF0">
            <w:pPr>
              <w:pStyle w:val="TAL"/>
              <w:rPr>
                <w:sz w:val="16"/>
              </w:rPr>
            </w:pPr>
            <w:r w:rsidRPr="00CE314E">
              <w:rPr>
                <w:sz w:val="16"/>
              </w:rPr>
              <w:t>C3-230642</w:t>
            </w:r>
          </w:p>
        </w:tc>
      </w:tr>
      <w:tr w:rsidR="00B4750D" w:rsidRPr="00CE314E" w14:paraId="395CF4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16BB1" w14:textId="77777777" w:rsidR="00B4750D" w:rsidRPr="00CE314E" w:rsidRDefault="00B4750D" w:rsidP="00FF0CF0">
            <w:pPr>
              <w:pStyle w:val="TAL"/>
              <w:rPr>
                <w:sz w:val="16"/>
              </w:rPr>
            </w:pPr>
            <w:r w:rsidRPr="00CE314E">
              <w:rPr>
                <w:sz w:val="16"/>
              </w:rPr>
              <w:t>C3-230074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5D188E" w14:textId="77777777" w:rsidR="00B4750D" w:rsidRPr="00CE314E" w:rsidRDefault="00B4750D" w:rsidP="00FF0CF0">
            <w:pPr>
              <w:pStyle w:val="TAL"/>
              <w:rPr>
                <w:sz w:val="16"/>
              </w:rPr>
            </w:pPr>
            <w:r w:rsidRPr="00CE314E">
              <w:rPr>
                <w:sz w:val="16"/>
              </w:rPr>
              <w:t>New WID on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83BC5A"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DDAE7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7A3F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D0D3DF" w14:textId="77777777" w:rsidR="00B4750D" w:rsidRPr="00CE314E" w:rsidRDefault="00B4750D" w:rsidP="00FF0CF0">
            <w:pPr>
              <w:pStyle w:val="TAL"/>
              <w:rPr>
                <w:sz w:val="16"/>
              </w:rPr>
            </w:pPr>
            <w:r w:rsidRPr="00CE314E">
              <w:rPr>
                <w:sz w:val="16"/>
              </w:rPr>
              <w:t>C3-230668</w:t>
            </w:r>
          </w:p>
        </w:tc>
      </w:tr>
      <w:tr w:rsidR="00B4750D" w:rsidRPr="00CE314E" w14:paraId="144D47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FEDAA" w14:textId="77777777" w:rsidR="00B4750D" w:rsidRPr="00CE314E" w:rsidRDefault="00B4750D" w:rsidP="00FF0CF0">
            <w:pPr>
              <w:pStyle w:val="TAL"/>
              <w:rPr>
                <w:sz w:val="16"/>
              </w:rPr>
            </w:pPr>
            <w:r w:rsidRPr="00CE314E">
              <w:rPr>
                <w:sz w:val="16"/>
              </w:rPr>
              <w:t>C3-230075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1D56A6" w14:textId="77777777" w:rsidR="00B4750D" w:rsidRPr="00CE314E" w:rsidRDefault="00B4750D" w:rsidP="00FF0CF0">
            <w:pPr>
              <w:pStyle w:val="TAL"/>
              <w:rPr>
                <w:sz w:val="16"/>
              </w:rPr>
            </w:pPr>
            <w:r w:rsidRPr="00CE314E">
              <w:rPr>
                <w:sz w:val="16"/>
              </w:rPr>
              <w:t>Obsolete context detection for UE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91C12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AB940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5B17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5077D" w14:textId="77777777" w:rsidR="00B4750D" w:rsidRPr="00CE314E" w:rsidRDefault="00B4750D" w:rsidP="00FF0CF0">
            <w:pPr>
              <w:pStyle w:val="TAL"/>
              <w:rPr>
                <w:sz w:val="16"/>
              </w:rPr>
            </w:pPr>
          </w:p>
        </w:tc>
      </w:tr>
      <w:tr w:rsidR="00B4750D" w:rsidRPr="00CE314E" w14:paraId="0E0438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AC0601" w14:textId="77777777" w:rsidR="00B4750D" w:rsidRPr="00CE314E" w:rsidRDefault="00B4750D" w:rsidP="00FF0CF0">
            <w:pPr>
              <w:pStyle w:val="TAL"/>
              <w:rPr>
                <w:sz w:val="16"/>
              </w:rPr>
            </w:pPr>
            <w:r w:rsidRPr="00CE314E">
              <w:rPr>
                <w:sz w:val="16"/>
              </w:rPr>
              <w:t>C3-230076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6F425C"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518FC6"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057C4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7E09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24169" w14:textId="77777777" w:rsidR="00B4750D" w:rsidRPr="00CE314E" w:rsidRDefault="00B4750D" w:rsidP="00FF0CF0">
            <w:pPr>
              <w:pStyle w:val="TAL"/>
              <w:rPr>
                <w:sz w:val="16"/>
              </w:rPr>
            </w:pPr>
            <w:r w:rsidRPr="00CE314E">
              <w:rPr>
                <w:sz w:val="16"/>
              </w:rPr>
              <w:t>C3-230621</w:t>
            </w:r>
          </w:p>
        </w:tc>
      </w:tr>
      <w:tr w:rsidR="00B4750D" w:rsidRPr="00CE314E" w14:paraId="1AEA29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0AB4DF" w14:textId="77777777" w:rsidR="00B4750D" w:rsidRPr="00CE314E" w:rsidRDefault="00B4750D" w:rsidP="00FF0CF0">
            <w:pPr>
              <w:pStyle w:val="TAL"/>
              <w:rPr>
                <w:sz w:val="16"/>
              </w:rPr>
            </w:pPr>
            <w:r w:rsidRPr="00CE314E">
              <w:rPr>
                <w:sz w:val="16"/>
              </w:rPr>
              <w:t>C3-230077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C9B7FC"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A42ABE" w14:textId="77777777" w:rsidR="00B4750D" w:rsidRPr="00CE314E" w:rsidRDefault="00B4750D" w:rsidP="00FF0CF0">
            <w:pPr>
              <w:pStyle w:val="TAL"/>
              <w:rPr>
                <w:sz w:val="16"/>
              </w:rPr>
            </w:pPr>
            <w:r w:rsidRPr="00CE314E">
              <w:rPr>
                <w:sz w:val="16"/>
              </w:rPr>
              <w:t>China Mobile,China Southern Power Grid, Huawei, Hisilicon, ZTE, T-Mobile USA, Vivo, Deutsche Telekom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089FF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ED20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10CF36" w14:textId="77777777" w:rsidR="00B4750D" w:rsidRPr="00CE314E" w:rsidRDefault="00B4750D" w:rsidP="00FF0CF0">
            <w:pPr>
              <w:pStyle w:val="TAL"/>
              <w:rPr>
                <w:sz w:val="16"/>
              </w:rPr>
            </w:pPr>
            <w:r w:rsidRPr="00CE314E">
              <w:rPr>
                <w:sz w:val="16"/>
              </w:rPr>
              <w:t>C3-230619</w:t>
            </w:r>
          </w:p>
        </w:tc>
      </w:tr>
      <w:tr w:rsidR="00B4750D" w:rsidRPr="00CE314E" w14:paraId="2F6075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5744BD" w14:textId="77777777" w:rsidR="00B4750D" w:rsidRPr="00CE314E" w:rsidRDefault="00B4750D" w:rsidP="00FF0CF0">
            <w:pPr>
              <w:pStyle w:val="TAL"/>
              <w:rPr>
                <w:sz w:val="16"/>
              </w:rPr>
            </w:pPr>
            <w:r w:rsidRPr="00CE314E">
              <w:rPr>
                <w:sz w:val="16"/>
              </w:rPr>
              <w:t>C3-230078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F4BFC1" w14:textId="77777777" w:rsidR="00B4750D" w:rsidRPr="00CE314E" w:rsidRDefault="00B4750D" w:rsidP="00FF0CF0">
            <w:pPr>
              <w:pStyle w:val="TAL"/>
              <w:rPr>
                <w:sz w:val="16"/>
              </w:rPr>
            </w:pPr>
            <w:r w:rsidRPr="00CE314E">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6D38B0"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248F2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94B57D" w14:textId="77777777" w:rsidR="00B4750D" w:rsidRPr="00CE314E" w:rsidRDefault="00B4750D" w:rsidP="00FF0CF0">
            <w:pPr>
              <w:pStyle w:val="TAL"/>
              <w:rPr>
                <w:sz w:val="16"/>
              </w:rPr>
            </w:pPr>
            <w:r w:rsidRPr="00CE314E">
              <w:rPr>
                <w:sz w:val="16"/>
              </w:rPr>
              <w:t>CP-223209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37305" w14:textId="77777777" w:rsidR="00B4750D" w:rsidRPr="00CE314E" w:rsidRDefault="00B4750D" w:rsidP="00FF0CF0">
            <w:pPr>
              <w:pStyle w:val="TAL"/>
              <w:rPr>
                <w:sz w:val="16"/>
              </w:rPr>
            </w:pPr>
            <w:r w:rsidRPr="00CE314E">
              <w:rPr>
                <w:sz w:val="16"/>
              </w:rPr>
              <w:t>C3-230614</w:t>
            </w:r>
          </w:p>
        </w:tc>
      </w:tr>
      <w:tr w:rsidR="00B4750D" w:rsidRPr="00CE314E" w14:paraId="5882B5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7F5B24" w14:textId="77777777" w:rsidR="00B4750D" w:rsidRPr="00CE314E" w:rsidRDefault="00B4750D" w:rsidP="00FF0CF0">
            <w:pPr>
              <w:pStyle w:val="TAL"/>
              <w:rPr>
                <w:sz w:val="16"/>
              </w:rPr>
            </w:pPr>
            <w:r w:rsidRPr="00CE314E">
              <w:rPr>
                <w:sz w:val="16"/>
              </w:rPr>
              <w:t>C3-230079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D838B7" w14:textId="77777777" w:rsidR="00B4750D" w:rsidRPr="00CE314E" w:rsidRDefault="00B4750D" w:rsidP="00FF0CF0">
            <w:pPr>
              <w:pStyle w:val="TAL"/>
              <w:rPr>
                <w:sz w:val="16"/>
              </w:rPr>
            </w:pPr>
            <w:r w:rsidRPr="00CE314E">
              <w:rPr>
                <w:sz w:val="16"/>
              </w:rPr>
              <w:t>New WID on Architecture Enhancements for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0486A5"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AE2A5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AAF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576320" w14:textId="77777777" w:rsidR="00B4750D" w:rsidRPr="00CE314E" w:rsidRDefault="00B4750D" w:rsidP="00FF0CF0">
            <w:pPr>
              <w:pStyle w:val="TAL"/>
              <w:rPr>
                <w:sz w:val="16"/>
              </w:rPr>
            </w:pPr>
            <w:r w:rsidRPr="00CE314E">
              <w:rPr>
                <w:sz w:val="16"/>
              </w:rPr>
              <w:t>C3-230622</w:t>
            </w:r>
          </w:p>
        </w:tc>
      </w:tr>
      <w:tr w:rsidR="00B4750D" w:rsidRPr="00CE314E" w14:paraId="61854A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68287C" w14:textId="77777777" w:rsidR="00B4750D" w:rsidRPr="00CE314E" w:rsidRDefault="00B4750D" w:rsidP="00FF0CF0">
            <w:pPr>
              <w:pStyle w:val="TAL"/>
              <w:rPr>
                <w:sz w:val="16"/>
              </w:rPr>
            </w:pPr>
            <w:r w:rsidRPr="00CE314E">
              <w:rPr>
                <w:sz w:val="16"/>
              </w:rPr>
              <w:t>C3-230080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E5ED73"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D3046E"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5DDDE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15EC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1E3287" w14:textId="77777777" w:rsidR="00B4750D" w:rsidRPr="00CE314E" w:rsidRDefault="00B4750D" w:rsidP="00FF0CF0">
            <w:pPr>
              <w:pStyle w:val="TAL"/>
              <w:rPr>
                <w:sz w:val="16"/>
              </w:rPr>
            </w:pPr>
            <w:r w:rsidRPr="00CE314E">
              <w:rPr>
                <w:sz w:val="16"/>
              </w:rPr>
              <w:t>C3-230623</w:t>
            </w:r>
          </w:p>
        </w:tc>
      </w:tr>
      <w:tr w:rsidR="00B4750D" w:rsidRPr="00CE314E" w14:paraId="536E3B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9900F4" w14:textId="77777777" w:rsidR="00B4750D" w:rsidRPr="00CE314E" w:rsidRDefault="00B4750D" w:rsidP="00FF0CF0">
            <w:pPr>
              <w:pStyle w:val="TAL"/>
              <w:rPr>
                <w:sz w:val="16"/>
              </w:rPr>
            </w:pPr>
            <w:r w:rsidRPr="00CE314E">
              <w:rPr>
                <w:sz w:val="16"/>
              </w:rPr>
              <w:t>C3-230081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C65EB7"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2C76A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D105B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D418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AB0F14" w14:textId="77777777" w:rsidR="00B4750D" w:rsidRPr="00CE314E" w:rsidRDefault="00B4750D" w:rsidP="00FF0CF0">
            <w:pPr>
              <w:pStyle w:val="TAL"/>
              <w:rPr>
                <w:sz w:val="16"/>
              </w:rPr>
            </w:pPr>
          </w:p>
        </w:tc>
      </w:tr>
      <w:tr w:rsidR="00B4750D" w:rsidRPr="00CE314E" w14:paraId="309F7F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F7D5AC" w14:textId="77777777" w:rsidR="00B4750D" w:rsidRPr="00CE314E" w:rsidRDefault="00B4750D" w:rsidP="00FF0CF0">
            <w:pPr>
              <w:pStyle w:val="TAL"/>
              <w:rPr>
                <w:sz w:val="16"/>
              </w:rPr>
            </w:pPr>
            <w:r w:rsidRPr="00CE314E">
              <w:rPr>
                <w:sz w:val="16"/>
              </w:rPr>
              <w:t>C3-230082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CD10E9" w14:textId="77777777" w:rsidR="00B4750D" w:rsidRPr="00CE314E" w:rsidRDefault="00B4750D" w:rsidP="00FF0CF0">
            <w:pPr>
              <w:pStyle w:val="TAL"/>
              <w:rPr>
                <w:sz w:val="16"/>
              </w:rPr>
            </w:pPr>
            <w:r w:rsidRPr="00CE314E">
              <w:rPr>
                <w:sz w:val="16"/>
              </w:rPr>
              <w:t>Adding Configured NSSAI to UE Policy Control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0E83E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E7E7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1446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C9C536" w14:textId="77777777" w:rsidR="00B4750D" w:rsidRPr="00CE314E" w:rsidRDefault="00B4750D" w:rsidP="00FF0CF0">
            <w:pPr>
              <w:pStyle w:val="TAL"/>
              <w:rPr>
                <w:sz w:val="16"/>
              </w:rPr>
            </w:pPr>
            <w:r w:rsidRPr="00CE314E">
              <w:rPr>
                <w:sz w:val="16"/>
              </w:rPr>
              <w:t>C3-230854</w:t>
            </w:r>
          </w:p>
        </w:tc>
      </w:tr>
      <w:tr w:rsidR="00B4750D" w:rsidRPr="00CE314E" w14:paraId="02482A0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E6B97A" w14:textId="77777777" w:rsidR="00B4750D" w:rsidRPr="00CE314E" w:rsidRDefault="00B4750D" w:rsidP="00FF0CF0">
            <w:pPr>
              <w:pStyle w:val="TAL"/>
              <w:rPr>
                <w:sz w:val="16"/>
              </w:rPr>
            </w:pPr>
            <w:r w:rsidRPr="00CE314E">
              <w:rPr>
                <w:sz w:val="16"/>
              </w:rPr>
              <w:t>C3-230083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66638" w14:textId="77777777" w:rsidR="00B4750D" w:rsidRPr="00CE314E" w:rsidRDefault="00B4750D" w:rsidP="00FF0CF0">
            <w:pPr>
              <w:pStyle w:val="TAL"/>
              <w:rPr>
                <w:sz w:val="16"/>
              </w:rPr>
            </w:pPr>
            <w:r w:rsidRPr="00CE314E">
              <w:rPr>
                <w:sz w:val="16"/>
              </w:rPr>
              <w:t>Considering UE Policy Control inputs for ANDSP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6C579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68651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FAF0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C0F6A" w14:textId="77777777" w:rsidR="00B4750D" w:rsidRPr="00CE314E" w:rsidRDefault="00B4750D" w:rsidP="00FF0CF0">
            <w:pPr>
              <w:pStyle w:val="TAL"/>
              <w:rPr>
                <w:sz w:val="16"/>
              </w:rPr>
            </w:pPr>
            <w:r w:rsidRPr="00CE314E">
              <w:rPr>
                <w:sz w:val="16"/>
              </w:rPr>
              <w:t>C3-230855</w:t>
            </w:r>
          </w:p>
        </w:tc>
      </w:tr>
      <w:tr w:rsidR="00B4750D" w:rsidRPr="00CE314E" w14:paraId="5F81D7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812430" w14:textId="77777777" w:rsidR="00B4750D" w:rsidRPr="00CE314E" w:rsidRDefault="00B4750D" w:rsidP="00FF0CF0">
            <w:pPr>
              <w:pStyle w:val="TAL"/>
              <w:rPr>
                <w:sz w:val="16"/>
              </w:rPr>
            </w:pPr>
            <w:r w:rsidRPr="00CE314E">
              <w:rPr>
                <w:sz w:val="16"/>
              </w:rPr>
              <w:t>C3-230084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61084"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C488F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C682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87947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57DB38" w14:textId="77777777" w:rsidR="00B4750D" w:rsidRPr="00CE314E" w:rsidRDefault="00B4750D" w:rsidP="00FF0CF0">
            <w:pPr>
              <w:pStyle w:val="TAL"/>
              <w:rPr>
                <w:sz w:val="16"/>
              </w:rPr>
            </w:pPr>
            <w:r w:rsidRPr="00CE314E">
              <w:rPr>
                <w:sz w:val="16"/>
              </w:rPr>
              <w:t>C3-230856</w:t>
            </w:r>
          </w:p>
        </w:tc>
      </w:tr>
      <w:tr w:rsidR="00B4750D" w:rsidRPr="00CE314E" w14:paraId="52DABA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3603E7" w14:textId="77777777" w:rsidR="00B4750D" w:rsidRPr="00CE314E" w:rsidRDefault="00B4750D" w:rsidP="00FF0CF0">
            <w:pPr>
              <w:pStyle w:val="TAL"/>
              <w:rPr>
                <w:sz w:val="16"/>
              </w:rPr>
            </w:pPr>
            <w:r w:rsidRPr="00CE314E">
              <w:rPr>
                <w:sz w:val="16"/>
              </w:rPr>
              <w:t>C3-230085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406EB1"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E3318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EED3F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477E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D0D726" w14:textId="77777777" w:rsidR="00B4750D" w:rsidRPr="00CE314E" w:rsidRDefault="00B4750D" w:rsidP="00FF0CF0">
            <w:pPr>
              <w:pStyle w:val="TAL"/>
              <w:rPr>
                <w:sz w:val="16"/>
              </w:rPr>
            </w:pPr>
            <w:r w:rsidRPr="00CE314E">
              <w:rPr>
                <w:sz w:val="16"/>
              </w:rPr>
              <w:t>C3-230857</w:t>
            </w:r>
          </w:p>
        </w:tc>
      </w:tr>
      <w:tr w:rsidR="00B4750D" w:rsidRPr="00CE314E" w14:paraId="28261E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375716" w14:textId="77777777" w:rsidR="00B4750D" w:rsidRPr="00CE314E" w:rsidRDefault="00B4750D" w:rsidP="00FF0CF0">
            <w:pPr>
              <w:pStyle w:val="TAL"/>
              <w:rPr>
                <w:sz w:val="16"/>
              </w:rPr>
            </w:pPr>
            <w:r w:rsidRPr="00CE314E">
              <w:rPr>
                <w:sz w:val="16"/>
              </w:rPr>
              <w:t>C3-230086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14A63B"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A0AF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35DE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72FC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F0C799" w14:textId="77777777" w:rsidR="00B4750D" w:rsidRPr="00CE314E" w:rsidRDefault="00B4750D" w:rsidP="00FF0CF0">
            <w:pPr>
              <w:pStyle w:val="TAL"/>
              <w:rPr>
                <w:sz w:val="16"/>
              </w:rPr>
            </w:pPr>
            <w:r w:rsidRPr="00CE314E">
              <w:rPr>
                <w:sz w:val="16"/>
              </w:rPr>
              <w:t>C3-230858</w:t>
            </w:r>
          </w:p>
        </w:tc>
      </w:tr>
      <w:tr w:rsidR="00B4750D" w:rsidRPr="00CE314E" w14:paraId="508B23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697636" w14:textId="77777777" w:rsidR="00B4750D" w:rsidRPr="00CE314E" w:rsidRDefault="00B4750D" w:rsidP="00FF0CF0">
            <w:pPr>
              <w:pStyle w:val="TAL"/>
              <w:rPr>
                <w:sz w:val="16"/>
              </w:rPr>
            </w:pPr>
            <w:r w:rsidRPr="00CE314E">
              <w:rPr>
                <w:sz w:val="16"/>
              </w:rPr>
              <w:t>C3-230087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E8EE2D"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06182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D967E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7424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96AD82" w14:textId="77777777" w:rsidR="00B4750D" w:rsidRPr="00CE314E" w:rsidRDefault="00B4750D" w:rsidP="00FF0CF0">
            <w:pPr>
              <w:pStyle w:val="TAL"/>
              <w:rPr>
                <w:sz w:val="16"/>
              </w:rPr>
            </w:pPr>
            <w:r w:rsidRPr="00CE314E">
              <w:rPr>
                <w:sz w:val="16"/>
              </w:rPr>
              <w:t>C3-230859</w:t>
            </w:r>
          </w:p>
        </w:tc>
      </w:tr>
      <w:tr w:rsidR="00B4750D" w:rsidRPr="00CE314E" w14:paraId="111B40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DC5627" w14:textId="77777777" w:rsidR="00B4750D" w:rsidRPr="00CE314E" w:rsidRDefault="00B4750D" w:rsidP="00FF0CF0">
            <w:pPr>
              <w:pStyle w:val="TAL"/>
              <w:rPr>
                <w:sz w:val="16"/>
              </w:rPr>
            </w:pPr>
            <w:r w:rsidRPr="00CE314E">
              <w:rPr>
                <w:sz w:val="16"/>
              </w:rPr>
              <w:t>C3-230088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E1BDBC"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38852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59EB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B8439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058DBD" w14:textId="77777777" w:rsidR="00B4750D" w:rsidRPr="00CE314E" w:rsidRDefault="00B4750D" w:rsidP="00FF0CF0">
            <w:pPr>
              <w:pStyle w:val="TAL"/>
              <w:rPr>
                <w:sz w:val="16"/>
              </w:rPr>
            </w:pPr>
            <w:r w:rsidRPr="00CE314E">
              <w:rPr>
                <w:sz w:val="16"/>
              </w:rPr>
              <w:t>C3-230860</w:t>
            </w:r>
          </w:p>
        </w:tc>
      </w:tr>
      <w:tr w:rsidR="00B4750D" w:rsidRPr="00CE314E" w14:paraId="4D441A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8B87CD" w14:textId="77777777" w:rsidR="00B4750D" w:rsidRPr="00CE314E" w:rsidRDefault="00B4750D" w:rsidP="00FF0CF0">
            <w:pPr>
              <w:pStyle w:val="TAL"/>
              <w:rPr>
                <w:sz w:val="16"/>
              </w:rPr>
            </w:pPr>
            <w:r w:rsidRPr="00CE314E">
              <w:rPr>
                <w:sz w:val="16"/>
              </w:rPr>
              <w:t>C3-230089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E5B477"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490FC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EEF0E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9C9C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8E208" w14:textId="77777777" w:rsidR="00B4750D" w:rsidRPr="00CE314E" w:rsidRDefault="00B4750D" w:rsidP="00FF0CF0">
            <w:pPr>
              <w:pStyle w:val="TAL"/>
              <w:rPr>
                <w:sz w:val="16"/>
              </w:rPr>
            </w:pPr>
            <w:r w:rsidRPr="00CE314E">
              <w:rPr>
                <w:sz w:val="16"/>
              </w:rPr>
              <w:t>C3-230861</w:t>
            </w:r>
          </w:p>
        </w:tc>
      </w:tr>
      <w:tr w:rsidR="00B4750D" w:rsidRPr="00CE314E" w14:paraId="6CB2D0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AC54C9" w14:textId="77777777" w:rsidR="00B4750D" w:rsidRPr="00CE314E" w:rsidRDefault="00B4750D" w:rsidP="00FF0CF0">
            <w:pPr>
              <w:pStyle w:val="TAL"/>
              <w:rPr>
                <w:sz w:val="16"/>
              </w:rPr>
            </w:pPr>
            <w:r w:rsidRPr="00CE314E">
              <w:rPr>
                <w:sz w:val="16"/>
              </w:rPr>
              <w:t>C3-230090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3D7E36"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F934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6173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9E2F8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92E6F3" w14:textId="77777777" w:rsidR="00B4750D" w:rsidRPr="00CE314E" w:rsidRDefault="00B4750D" w:rsidP="00FF0CF0">
            <w:pPr>
              <w:pStyle w:val="TAL"/>
              <w:rPr>
                <w:sz w:val="16"/>
              </w:rPr>
            </w:pPr>
            <w:r w:rsidRPr="00CE314E">
              <w:rPr>
                <w:sz w:val="16"/>
              </w:rPr>
              <w:t>C3-230862</w:t>
            </w:r>
          </w:p>
        </w:tc>
      </w:tr>
      <w:tr w:rsidR="00B4750D" w:rsidRPr="00CE314E" w14:paraId="32EDCC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087C83" w14:textId="77777777" w:rsidR="00B4750D" w:rsidRPr="00CE314E" w:rsidRDefault="00B4750D" w:rsidP="00FF0CF0">
            <w:pPr>
              <w:pStyle w:val="TAL"/>
              <w:rPr>
                <w:sz w:val="16"/>
              </w:rPr>
            </w:pPr>
            <w:r w:rsidRPr="00CE314E">
              <w:rPr>
                <w:sz w:val="16"/>
              </w:rPr>
              <w:t>C3-230091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9D7825" w14:textId="77777777" w:rsidR="00B4750D" w:rsidRPr="00CE314E" w:rsidRDefault="00B4750D" w:rsidP="00FF0CF0">
            <w:pPr>
              <w:pStyle w:val="TAL"/>
              <w:rPr>
                <w:sz w:val="16"/>
              </w:rPr>
            </w:pPr>
            <w:r w:rsidRPr="00CE314E">
              <w:rPr>
                <w:sz w:val="16"/>
              </w:rPr>
              <w:t>Adding Supported Features in Ndccf_ContextManagement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16F30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75B6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8E7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18239" w14:textId="77777777" w:rsidR="00B4750D" w:rsidRPr="00CE314E" w:rsidRDefault="00B4750D" w:rsidP="00FF0CF0">
            <w:pPr>
              <w:pStyle w:val="TAL"/>
              <w:rPr>
                <w:sz w:val="16"/>
              </w:rPr>
            </w:pPr>
          </w:p>
        </w:tc>
      </w:tr>
      <w:tr w:rsidR="00B4750D" w:rsidRPr="00CE314E" w14:paraId="05B852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B82A0" w14:textId="77777777" w:rsidR="00B4750D" w:rsidRPr="00CE314E" w:rsidRDefault="00B4750D" w:rsidP="00FF0CF0">
            <w:pPr>
              <w:pStyle w:val="TAL"/>
              <w:rPr>
                <w:sz w:val="16"/>
              </w:rPr>
            </w:pPr>
            <w:r w:rsidRPr="00CE314E">
              <w:rPr>
                <w:sz w:val="16"/>
              </w:rPr>
              <w:t>C3-230092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2F2EDB" w14:textId="77777777" w:rsidR="00B4750D" w:rsidRPr="00CE314E" w:rsidRDefault="00B4750D" w:rsidP="00FF0CF0">
            <w:pPr>
              <w:pStyle w:val="TAL"/>
              <w:rPr>
                <w:sz w:val="16"/>
              </w:rPr>
            </w:pPr>
            <w:r w:rsidRPr="00CE314E">
              <w:rPr>
                <w:sz w:val="16"/>
              </w:rPr>
              <w:t>Adding Supported Features for data storage and retrieval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2575A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E74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76E2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D4D33B" w14:textId="77777777" w:rsidR="00B4750D" w:rsidRPr="00CE314E" w:rsidRDefault="00B4750D" w:rsidP="00FF0CF0">
            <w:pPr>
              <w:pStyle w:val="TAL"/>
              <w:rPr>
                <w:sz w:val="16"/>
              </w:rPr>
            </w:pPr>
            <w:r w:rsidRPr="00CE314E">
              <w:rPr>
                <w:sz w:val="16"/>
              </w:rPr>
              <w:t>C3-230863</w:t>
            </w:r>
          </w:p>
        </w:tc>
      </w:tr>
      <w:tr w:rsidR="00B4750D" w:rsidRPr="00CE314E" w14:paraId="71E462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0506B" w14:textId="77777777" w:rsidR="00B4750D" w:rsidRPr="00CE314E" w:rsidRDefault="00B4750D" w:rsidP="00FF0CF0">
            <w:pPr>
              <w:pStyle w:val="TAL"/>
              <w:rPr>
                <w:sz w:val="16"/>
              </w:rPr>
            </w:pPr>
            <w:r w:rsidRPr="00CE314E">
              <w:rPr>
                <w:sz w:val="16"/>
              </w:rPr>
              <w:t>C3-230093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29C1B6" w14:textId="77777777" w:rsidR="00B4750D" w:rsidRPr="00CE314E" w:rsidRDefault="00B4750D" w:rsidP="00FF0CF0">
            <w:pPr>
              <w:pStyle w:val="TAL"/>
              <w:rPr>
                <w:sz w:val="16"/>
              </w:rPr>
            </w:pPr>
            <w:r w:rsidRPr="00CE314E">
              <w:rPr>
                <w:sz w:val="16"/>
              </w:rPr>
              <w:t>Packet delay budget attribute name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F9165F"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DBF74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AA44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147BF7" w14:textId="77777777" w:rsidR="00B4750D" w:rsidRPr="00CE314E" w:rsidRDefault="00B4750D" w:rsidP="00FF0CF0">
            <w:pPr>
              <w:pStyle w:val="TAL"/>
              <w:rPr>
                <w:sz w:val="16"/>
              </w:rPr>
            </w:pPr>
          </w:p>
        </w:tc>
      </w:tr>
      <w:tr w:rsidR="00B4750D" w:rsidRPr="00CE314E" w14:paraId="47E5D8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AD96DF" w14:textId="77777777" w:rsidR="00B4750D" w:rsidRPr="00CE314E" w:rsidRDefault="00B4750D" w:rsidP="00FF0CF0">
            <w:pPr>
              <w:pStyle w:val="TAL"/>
              <w:rPr>
                <w:sz w:val="16"/>
              </w:rPr>
            </w:pPr>
            <w:r w:rsidRPr="00CE314E">
              <w:rPr>
                <w:sz w:val="16"/>
              </w:rPr>
              <w:t>C3-230094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1E684" w14:textId="77777777" w:rsidR="00B4750D" w:rsidRPr="00CE314E" w:rsidRDefault="00B4750D" w:rsidP="00FF0CF0">
            <w:pPr>
              <w:pStyle w:val="TAL"/>
              <w:rPr>
                <w:sz w:val="16"/>
              </w:rPr>
            </w:pPr>
            <w:r w:rsidRPr="00CE314E">
              <w:rPr>
                <w:sz w:val="16"/>
              </w:rPr>
              <w:t>Packet delay budget attribute name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75394F"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245F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837A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FA8C52" w14:textId="77777777" w:rsidR="00B4750D" w:rsidRPr="00CE314E" w:rsidRDefault="00B4750D" w:rsidP="00FF0CF0">
            <w:pPr>
              <w:pStyle w:val="TAL"/>
              <w:rPr>
                <w:sz w:val="16"/>
              </w:rPr>
            </w:pPr>
          </w:p>
        </w:tc>
      </w:tr>
      <w:tr w:rsidR="00B4750D" w:rsidRPr="00CE314E" w14:paraId="1D614AC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AA58ED" w14:textId="77777777" w:rsidR="00B4750D" w:rsidRPr="00CE314E" w:rsidRDefault="00B4750D" w:rsidP="00FF0CF0">
            <w:pPr>
              <w:pStyle w:val="TAL"/>
              <w:rPr>
                <w:sz w:val="16"/>
              </w:rPr>
            </w:pPr>
            <w:r w:rsidRPr="00CE314E">
              <w:rPr>
                <w:sz w:val="16"/>
              </w:rPr>
              <w:t>C3-230095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226094"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DFD77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5AF2C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20E6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2A5DE7" w14:textId="77777777" w:rsidR="00B4750D" w:rsidRPr="00CE314E" w:rsidRDefault="00B4750D" w:rsidP="00FF0CF0">
            <w:pPr>
              <w:pStyle w:val="TAL"/>
              <w:rPr>
                <w:sz w:val="16"/>
              </w:rPr>
            </w:pPr>
            <w:r w:rsidRPr="00CE314E">
              <w:rPr>
                <w:sz w:val="16"/>
              </w:rPr>
              <w:t>C3-230864</w:t>
            </w:r>
          </w:p>
        </w:tc>
      </w:tr>
      <w:tr w:rsidR="00B4750D" w:rsidRPr="00CE314E" w14:paraId="031ADF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7F52D2" w14:textId="77777777" w:rsidR="00B4750D" w:rsidRPr="00CE314E" w:rsidRDefault="00B4750D" w:rsidP="00FF0CF0">
            <w:pPr>
              <w:pStyle w:val="TAL"/>
              <w:rPr>
                <w:sz w:val="16"/>
              </w:rPr>
            </w:pPr>
            <w:r w:rsidRPr="00CE314E">
              <w:rPr>
                <w:sz w:val="16"/>
              </w:rPr>
              <w:t>C3-230096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990C8C"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830A9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38F68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666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968FE4" w14:textId="77777777" w:rsidR="00B4750D" w:rsidRPr="00CE314E" w:rsidRDefault="00B4750D" w:rsidP="00FF0CF0">
            <w:pPr>
              <w:pStyle w:val="TAL"/>
              <w:rPr>
                <w:sz w:val="16"/>
              </w:rPr>
            </w:pPr>
            <w:r w:rsidRPr="00CE314E">
              <w:rPr>
                <w:sz w:val="16"/>
              </w:rPr>
              <w:t>C3-230865</w:t>
            </w:r>
          </w:p>
        </w:tc>
      </w:tr>
      <w:tr w:rsidR="00B4750D" w:rsidRPr="00CE314E" w14:paraId="21D14E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EA7758" w14:textId="77777777" w:rsidR="00B4750D" w:rsidRPr="00CE314E" w:rsidRDefault="00B4750D" w:rsidP="00FF0CF0">
            <w:pPr>
              <w:pStyle w:val="TAL"/>
              <w:rPr>
                <w:sz w:val="16"/>
              </w:rPr>
            </w:pPr>
            <w:r w:rsidRPr="00CE314E">
              <w:rPr>
                <w:sz w:val="16"/>
              </w:rPr>
              <w:t>C3-230097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12B1D" w14:textId="77777777" w:rsidR="00B4750D" w:rsidRPr="00CE314E" w:rsidRDefault="00B4750D" w:rsidP="00FF0CF0">
            <w:pPr>
              <w:pStyle w:val="TAL"/>
              <w:rPr>
                <w:sz w:val="16"/>
              </w:rPr>
            </w:pPr>
            <w:r w:rsidRPr="00CE314E">
              <w:rPr>
                <w:sz w:val="16"/>
              </w:rPr>
              <w:t>Discussion on UDR 200 vs 204 responses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0FAE3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BFE3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73D28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606361" w14:textId="77777777" w:rsidR="00B4750D" w:rsidRPr="00CE314E" w:rsidRDefault="00B4750D" w:rsidP="00FF0CF0">
            <w:pPr>
              <w:pStyle w:val="TAL"/>
              <w:rPr>
                <w:sz w:val="16"/>
              </w:rPr>
            </w:pPr>
          </w:p>
        </w:tc>
      </w:tr>
      <w:tr w:rsidR="00B4750D" w:rsidRPr="00CE314E" w14:paraId="15C060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AD97A0" w14:textId="77777777" w:rsidR="00B4750D" w:rsidRPr="00CE314E" w:rsidRDefault="00B4750D" w:rsidP="00FF0CF0">
            <w:pPr>
              <w:pStyle w:val="TAL"/>
              <w:rPr>
                <w:sz w:val="16"/>
              </w:rPr>
            </w:pPr>
            <w:r w:rsidRPr="00CE314E">
              <w:rPr>
                <w:sz w:val="16"/>
              </w:rPr>
              <w:t>C3-230098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EDC13" w14:textId="77777777" w:rsidR="00B4750D" w:rsidRPr="00CE314E" w:rsidRDefault="00B4750D" w:rsidP="00FF0CF0">
            <w:pPr>
              <w:pStyle w:val="TAL"/>
              <w:rPr>
                <w:sz w:val="16"/>
              </w:rPr>
            </w:pPr>
            <w:r w:rsidRPr="00CE314E">
              <w:rPr>
                <w:sz w:val="16"/>
              </w:rPr>
              <w:t>Indication of 200 vs 204 response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6D7DA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7929D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7A26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2D4BC3" w14:textId="77777777" w:rsidR="00B4750D" w:rsidRPr="00CE314E" w:rsidRDefault="00B4750D" w:rsidP="00FF0CF0">
            <w:pPr>
              <w:pStyle w:val="TAL"/>
              <w:rPr>
                <w:sz w:val="16"/>
              </w:rPr>
            </w:pPr>
          </w:p>
        </w:tc>
      </w:tr>
      <w:tr w:rsidR="00B4750D" w:rsidRPr="00CE314E" w14:paraId="0D674E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465826" w14:textId="77777777" w:rsidR="00B4750D" w:rsidRPr="00CE314E" w:rsidRDefault="00B4750D" w:rsidP="00FF0CF0">
            <w:pPr>
              <w:pStyle w:val="TAL"/>
              <w:rPr>
                <w:sz w:val="16"/>
              </w:rPr>
            </w:pPr>
            <w:r w:rsidRPr="00CE314E">
              <w:rPr>
                <w:sz w:val="16"/>
              </w:rPr>
              <w:t>C3-230099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B074BB" w14:textId="77777777" w:rsidR="00B4750D" w:rsidRPr="00CE314E" w:rsidRDefault="00B4750D" w:rsidP="00FF0CF0">
            <w:pPr>
              <w:pStyle w:val="TAL"/>
              <w:rPr>
                <w:sz w:val="16"/>
              </w:rPr>
            </w:pPr>
            <w:r w:rsidRPr="00CE314E">
              <w:rPr>
                <w:sz w:val="16"/>
              </w:rPr>
              <w:t>Immediate reporting for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B1C5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FB6A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283D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C62ADE" w14:textId="77777777" w:rsidR="00B4750D" w:rsidRPr="00CE314E" w:rsidRDefault="00B4750D" w:rsidP="00FF0CF0">
            <w:pPr>
              <w:pStyle w:val="TAL"/>
              <w:rPr>
                <w:sz w:val="16"/>
              </w:rPr>
            </w:pPr>
            <w:r w:rsidRPr="00CE314E">
              <w:rPr>
                <w:sz w:val="16"/>
              </w:rPr>
              <w:t>C3-230866</w:t>
            </w:r>
          </w:p>
        </w:tc>
      </w:tr>
      <w:tr w:rsidR="00B4750D" w:rsidRPr="00CE314E" w14:paraId="0A1219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3E6BFE" w14:textId="77777777" w:rsidR="00B4750D" w:rsidRPr="00CE314E" w:rsidRDefault="00B4750D" w:rsidP="00FF0CF0">
            <w:pPr>
              <w:pStyle w:val="TAL"/>
              <w:rPr>
                <w:sz w:val="16"/>
              </w:rPr>
            </w:pPr>
            <w:r w:rsidRPr="00CE314E">
              <w:rPr>
                <w:sz w:val="16"/>
              </w:rPr>
              <w:t>C3-230100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C1BC27" w14:textId="77777777" w:rsidR="00B4750D" w:rsidRPr="00CE314E" w:rsidRDefault="00B4750D" w:rsidP="00FF0CF0">
            <w:pPr>
              <w:pStyle w:val="TAL"/>
              <w:rPr>
                <w:sz w:val="16"/>
              </w:rPr>
            </w:pPr>
            <w:r w:rsidRPr="00CE314E">
              <w:rPr>
                <w:sz w:val="16"/>
              </w:rPr>
              <w:t>Immediate reporting for exposure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5BE59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834E8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699E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E29F9D" w14:textId="77777777" w:rsidR="00B4750D" w:rsidRPr="00CE314E" w:rsidRDefault="00B4750D" w:rsidP="00FF0CF0">
            <w:pPr>
              <w:pStyle w:val="TAL"/>
              <w:rPr>
                <w:sz w:val="16"/>
              </w:rPr>
            </w:pPr>
            <w:r w:rsidRPr="00CE314E">
              <w:rPr>
                <w:sz w:val="16"/>
              </w:rPr>
              <w:t>C3-230867</w:t>
            </w:r>
          </w:p>
        </w:tc>
      </w:tr>
      <w:tr w:rsidR="00B4750D" w:rsidRPr="00CE314E" w14:paraId="690AEC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7BAB1D" w14:textId="77777777" w:rsidR="00B4750D" w:rsidRPr="00CE314E" w:rsidRDefault="00B4750D" w:rsidP="00FF0CF0">
            <w:pPr>
              <w:pStyle w:val="TAL"/>
              <w:rPr>
                <w:sz w:val="16"/>
              </w:rPr>
            </w:pPr>
            <w:r w:rsidRPr="00CE314E">
              <w:rPr>
                <w:sz w:val="16"/>
              </w:rPr>
              <w:t>C3-230101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07E2E" w14:textId="77777777" w:rsidR="00B4750D" w:rsidRPr="00CE314E" w:rsidRDefault="00B4750D" w:rsidP="00FF0CF0">
            <w:pPr>
              <w:pStyle w:val="TAL"/>
              <w:rPr>
                <w:sz w:val="16"/>
              </w:rPr>
            </w:pPr>
            <w:r w:rsidRPr="00CE314E">
              <w:rPr>
                <w:sz w:val="16"/>
              </w:rPr>
              <w:t>Immediate reporting for policy data with partial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D5944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68BB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4B95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B7C4F0" w14:textId="77777777" w:rsidR="00B4750D" w:rsidRPr="00CE314E" w:rsidRDefault="00B4750D" w:rsidP="00FF0CF0">
            <w:pPr>
              <w:pStyle w:val="TAL"/>
              <w:rPr>
                <w:sz w:val="16"/>
              </w:rPr>
            </w:pPr>
          </w:p>
        </w:tc>
      </w:tr>
      <w:tr w:rsidR="00B4750D" w:rsidRPr="00CE314E" w14:paraId="3EAFD7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1819E4" w14:textId="77777777" w:rsidR="00B4750D" w:rsidRPr="00CE314E" w:rsidRDefault="00B4750D" w:rsidP="00FF0CF0">
            <w:pPr>
              <w:pStyle w:val="TAL"/>
              <w:rPr>
                <w:sz w:val="16"/>
              </w:rPr>
            </w:pPr>
            <w:r w:rsidRPr="00CE314E">
              <w:rPr>
                <w:sz w:val="16"/>
              </w:rPr>
              <w:t>C3-230102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A62A74" w14:textId="77777777" w:rsidR="00B4750D" w:rsidRPr="00CE314E" w:rsidRDefault="00B4750D" w:rsidP="00FF0CF0">
            <w:pPr>
              <w:pStyle w:val="TAL"/>
              <w:rPr>
                <w:sz w:val="16"/>
              </w:rPr>
            </w:pPr>
            <w:r w:rsidRPr="00CE314E">
              <w:rPr>
                <w:sz w:val="16"/>
              </w:rPr>
              <w:t>Addressing inconsistencies in the supported features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B769D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639AA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3081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DF82F5" w14:textId="77777777" w:rsidR="00B4750D" w:rsidRPr="00CE314E" w:rsidRDefault="00B4750D" w:rsidP="00FF0CF0">
            <w:pPr>
              <w:pStyle w:val="TAL"/>
              <w:rPr>
                <w:sz w:val="16"/>
              </w:rPr>
            </w:pPr>
            <w:r w:rsidRPr="00CE314E">
              <w:rPr>
                <w:sz w:val="16"/>
              </w:rPr>
              <w:t>C3-230868</w:t>
            </w:r>
          </w:p>
        </w:tc>
      </w:tr>
      <w:tr w:rsidR="00B4750D" w:rsidRPr="00CE314E" w14:paraId="392E47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E59C8A" w14:textId="77777777" w:rsidR="00B4750D" w:rsidRPr="00CE314E" w:rsidRDefault="00B4750D" w:rsidP="00FF0CF0">
            <w:pPr>
              <w:pStyle w:val="TAL"/>
              <w:rPr>
                <w:sz w:val="16"/>
              </w:rPr>
            </w:pPr>
            <w:r w:rsidRPr="00CE314E">
              <w:rPr>
                <w:sz w:val="16"/>
              </w:rPr>
              <w:t>C3-230103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B35C35" w14:textId="77777777" w:rsidR="00B4750D" w:rsidRPr="00CE314E" w:rsidRDefault="00B4750D" w:rsidP="00FF0CF0">
            <w:pPr>
              <w:pStyle w:val="TAL"/>
              <w:rPr>
                <w:sz w:val="16"/>
              </w:rPr>
            </w:pPr>
            <w:r w:rsidRPr="00CE314E">
              <w:rPr>
                <w:sz w:val="16"/>
              </w:rPr>
              <w:t>Removing wrong feature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E543A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624F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97045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8EB122" w14:textId="77777777" w:rsidR="00B4750D" w:rsidRPr="00CE314E" w:rsidRDefault="00B4750D" w:rsidP="00FF0CF0">
            <w:pPr>
              <w:pStyle w:val="TAL"/>
              <w:rPr>
                <w:sz w:val="16"/>
              </w:rPr>
            </w:pPr>
            <w:r w:rsidRPr="00CE314E">
              <w:rPr>
                <w:sz w:val="16"/>
              </w:rPr>
              <w:t>C3-230869</w:t>
            </w:r>
          </w:p>
        </w:tc>
      </w:tr>
      <w:tr w:rsidR="00B4750D" w:rsidRPr="00CE314E" w14:paraId="4D7C77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717E95" w14:textId="77777777" w:rsidR="00B4750D" w:rsidRPr="00CE314E" w:rsidRDefault="00B4750D" w:rsidP="00FF0CF0">
            <w:pPr>
              <w:pStyle w:val="TAL"/>
              <w:rPr>
                <w:sz w:val="16"/>
              </w:rPr>
            </w:pPr>
            <w:r w:rsidRPr="00CE314E">
              <w:rPr>
                <w:sz w:val="16"/>
              </w:rPr>
              <w:t>C3-230104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11E36A" w14:textId="77777777" w:rsidR="00B4750D" w:rsidRPr="00CE314E" w:rsidRDefault="00B4750D" w:rsidP="00FF0CF0">
            <w:pPr>
              <w:pStyle w:val="TAL"/>
              <w:rPr>
                <w:sz w:val="16"/>
              </w:rPr>
            </w:pPr>
            <w:r w:rsidRPr="00CE314E">
              <w:rPr>
                <w:sz w:val="16"/>
              </w:rPr>
              <w:t>Adding missing presence condition for IPv6 addresses and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4DFF5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49C8C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A790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568014" w14:textId="77777777" w:rsidR="00B4750D" w:rsidRPr="00CE314E" w:rsidRDefault="00B4750D" w:rsidP="00FF0CF0">
            <w:pPr>
              <w:pStyle w:val="TAL"/>
              <w:rPr>
                <w:sz w:val="16"/>
              </w:rPr>
            </w:pPr>
          </w:p>
        </w:tc>
      </w:tr>
      <w:tr w:rsidR="00B4750D" w:rsidRPr="00CE314E" w14:paraId="64F476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FC7E4F" w14:textId="77777777" w:rsidR="00B4750D" w:rsidRPr="00CE314E" w:rsidRDefault="00B4750D" w:rsidP="00FF0CF0">
            <w:pPr>
              <w:pStyle w:val="TAL"/>
              <w:rPr>
                <w:sz w:val="16"/>
              </w:rPr>
            </w:pPr>
            <w:r w:rsidRPr="00CE314E">
              <w:rPr>
                <w:sz w:val="16"/>
              </w:rPr>
              <w:t>C3-230105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866DC7" w14:textId="77777777" w:rsidR="00B4750D" w:rsidRPr="00CE314E" w:rsidRDefault="00B4750D" w:rsidP="00FF0CF0">
            <w:pPr>
              <w:pStyle w:val="TAL"/>
              <w:rPr>
                <w:sz w:val="16"/>
              </w:rPr>
            </w:pPr>
            <w:r w:rsidRPr="00CE314E">
              <w:rPr>
                <w:sz w:val="16"/>
              </w:rPr>
              <w:t>Adding missing presence conditions for traffic control data and steering modes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E0CE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31C05"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46B4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8A2D31" w14:textId="77777777" w:rsidR="00B4750D" w:rsidRPr="00CE314E" w:rsidRDefault="00B4750D" w:rsidP="00FF0CF0">
            <w:pPr>
              <w:pStyle w:val="TAL"/>
              <w:rPr>
                <w:sz w:val="16"/>
              </w:rPr>
            </w:pPr>
          </w:p>
        </w:tc>
      </w:tr>
      <w:tr w:rsidR="00B4750D" w:rsidRPr="00CE314E" w14:paraId="307E7B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7AE9A7" w14:textId="77777777" w:rsidR="00B4750D" w:rsidRPr="00CE314E" w:rsidRDefault="00B4750D" w:rsidP="00FF0CF0">
            <w:pPr>
              <w:pStyle w:val="TAL"/>
              <w:rPr>
                <w:sz w:val="16"/>
              </w:rPr>
            </w:pPr>
            <w:r w:rsidRPr="00CE314E">
              <w:rPr>
                <w:sz w:val="16"/>
              </w:rPr>
              <w:t>C3-230106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6274B9" w14:textId="77777777" w:rsidR="00B4750D" w:rsidRPr="00CE314E" w:rsidRDefault="00B4750D" w:rsidP="00FF0CF0">
            <w:pPr>
              <w:pStyle w:val="TAL"/>
              <w:rPr>
                <w:sz w:val="16"/>
              </w:rPr>
            </w:pPr>
            <w:r w:rsidRPr="00CE314E">
              <w:rPr>
                <w:sz w:val="16"/>
              </w:rPr>
              <w:t>Clarification about the applicability of ipDomain and sliceInfo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24BAD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21B27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C739B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E292E" w14:textId="77777777" w:rsidR="00B4750D" w:rsidRPr="00CE314E" w:rsidRDefault="00B4750D" w:rsidP="00FF0CF0">
            <w:pPr>
              <w:pStyle w:val="TAL"/>
              <w:rPr>
                <w:sz w:val="16"/>
              </w:rPr>
            </w:pPr>
            <w:r w:rsidRPr="00CE314E">
              <w:rPr>
                <w:sz w:val="16"/>
              </w:rPr>
              <w:t>C3-230870</w:t>
            </w:r>
          </w:p>
        </w:tc>
      </w:tr>
      <w:tr w:rsidR="00B4750D" w:rsidRPr="00CE314E" w14:paraId="506A5F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4D8F57" w14:textId="77777777" w:rsidR="00B4750D" w:rsidRPr="00CE314E" w:rsidRDefault="00B4750D" w:rsidP="00FF0CF0">
            <w:pPr>
              <w:pStyle w:val="TAL"/>
              <w:rPr>
                <w:sz w:val="16"/>
              </w:rPr>
            </w:pPr>
            <w:r w:rsidRPr="00CE314E">
              <w:rPr>
                <w:sz w:val="16"/>
              </w:rPr>
              <w:t>C3-230107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80F04B" w14:textId="77777777" w:rsidR="00B4750D" w:rsidRPr="00CE314E" w:rsidRDefault="00B4750D" w:rsidP="00FF0CF0">
            <w:pPr>
              <w:pStyle w:val="TAL"/>
              <w:rPr>
                <w:sz w:val="16"/>
              </w:rPr>
            </w:pPr>
            <w:r w:rsidRPr="00CE314E">
              <w:rPr>
                <w:sz w:val="16"/>
              </w:rPr>
              <w:t>Clarification about the parameter matching in session binding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8F587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41CA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0891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CD7E12" w14:textId="77777777" w:rsidR="00B4750D" w:rsidRPr="00CE314E" w:rsidRDefault="00B4750D" w:rsidP="00FF0CF0">
            <w:pPr>
              <w:pStyle w:val="TAL"/>
              <w:rPr>
                <w:sz w:val="16"/>
              </w:rPr>
            </w:pPr>
            <w:r w:rsidRPr="00CE314E">
              <w:rPr>
                <w:sz w:val="16"/>
              </w:rPr>
              <w:t>C3-230871</w:t>
            </w:r>
          </w:p>
        </w:tc>
      </w:tr>
      <w:tr w:rsidR="00B4750D" w:rsidRPr="00CE314E" w14:paraId="687E1D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D58EBE" w14:textId="77777777" w:rsidR="00B4750D" w:rsidRPr="00CE314E" w:rsidRDefault="00B4750D" w:rsidP="00FF0CF0">
            <w:pPr>
              <w:pStyle w:val="TAL"/>
              <w:rPr>
                <w:sz w:val="16"/>
              </w:rPr>
            </w:pPr>
            <w:r w:rsidRPr="00CE314E">
              <w:rPr>
                <w:sz w:val="16"/>
              </w:rPr>
              <w:t>C3-230108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D1DD19" w14:textId="77777777" w:rsidR="00B4750D" w:rsidRPr="00CE314E" w:rsidRDefault="00B4750D" w:rsidP="00FF0CF0">
            <w:pPr>
              <w:pStyle w:val="TAL"/>
              <w:rPr>
                <w:sz w:val="16"/>
              </w:rPr>
            </w:pPr>
            <w:r w:rsidRPr="00CE314E">
              <w:rPr>
                <w:sz w:val="16"/>
              </w:rPr>
              <w:t>Adding the ability to model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1BEC4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439A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01F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6AB14" w14:textId="77777777" w:rsidR="00B4750D" w:rsidRPr="00CE314E" w:rsidRDefault="00B4750D" w:rsidP="00FF0CF0">
            <w:pPr>
              <w:pStyle w:val="TAL"/>
              <w:rPr>
                <w:sz w:val="16"/>
              </w:rPr>
            </w:pPr>
            <w:r w:rsidRPr="00CE314E">
              <w:rPr>
                <w:sz w:val="16"/>
              </w:rPr>
              <w:t>C3-230872</w:t>
            </w:r>
          </w:p>
        </w:tc>
      </w:tr>
      <w:tr w:rsidR="00B4750D" w:rsidRPr="00CE314E" w14:paraId="6D76A7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3E54F2" w14:textId="77777777" w:rsidR="00B4750D" w:rsidRPr="00CE314E" w:rsidRDefault="00B4750D" w:rsidP="00FF0CF0">
            <w:pPr>
              <w:pStyle w:val="TAL"/>
              <w:rPr>
                <w:sz w:val="16"/>
              </w:rPr>
            </w:pPr>
            <w:r w:rsidRPr="00CE314E">
              <w:rPr>
                <w:sz w:val="16"/>
              </w:rPr>
              <w:t>C3-230109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4DB083" w14:textId="77777777" w:rsidR="00B4750D" w:rsidRPr="00CE314E" w:rsidRDefault="00B4750D" w:rsidP="00FF0CF0">
            <w:pPr>
              <w:pStyle w:val="TAL"/>
              <w:rPr>
                <w:sz w:val="16"/>
              </w:rPr>
            </w:pPr>
            <w:r w:rsidRPr="00CE314E">
              <w:rPr>
                <w:sz w:val="16"/>
              </w:rPr>
              <w:t>Clarification about the order of steps in UE Policy Association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79814E"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286F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DFC4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7909B7" w14:textId="77777777" w:rsidR="00B4750D" w:rsidRPr="00CE314E" w:rsidRDefault="00B4750D" w:rsidP="00FF0CF0">
            <w:pPr>
              <w:pStyle w:val="TAL"/>
              <w:rPr>
                <w:sz w:val="16"/>
              </w:rPr>
            </w:pPr>
          </w:p>
        </w:tc>
      </w:tr>
      <w:tr w:rsidR="00B4750D" w:rsidRPr="00CE314E" w14:paraId="2E692D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FEAA2A" w14:textId="77777777" w:rsidR="00B4750D" w:rsidRPr="00CE314E" w:rsidRDefault="00B4750D" w:rsidP="00FF0CF0">
            <w:pPr>
              <w:pStyle w:val="TAL"/>
              <w:rPr>
                <w:sz w:val="16"/>
              </w:rPr>
            </w:pPr>
            <w:r w:rsidRPr="00CE314E">
              <w:rPr>
                <w:sz w:val="16"/>
              </w:rPr>
              <w:t>C3-230110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D30D4F" w14:textId="77777777" w:rsidR="00B4750D" w:rsidRPr="00CE314E" w:rsidRDefault="00B4750D" w:rsidP="00FF0CF0">
            <w:pPr>
              <w:pStyle w:val="TAL"/>
              <w:rPr>
                <w:sz w:val="16"/>
              </w:rPr>
            </w:pPr>
            <w:r w:rsidRPr="00CE314E">
              <w:rPr>
                <w:sz w:val="16"/>
              </w:rPr>
              <w:t>Correcting the description of the termination action upon out of credit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B279E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FA48B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C3584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DE864" w14:textId="77777777" w:rsidR="00B4750D" w:rsidRPr="00CE314E" w:rsidRDefault="00B4750D" w:rsidP="00FF0CF0">
            <w:pPr>
              <w:pStyle w:val="TAL"/>
              <w:rPr>
                <w:sz w:val="16"/>
              </w:rPr>
            </w:pPr>
          </w:p>
        </w:tc>
      </w:tr>
      <w:tr w:rsidR="00B4750D" w:rsidRPr="00CE314E" w14:paraId="46D4FE6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FBCF3F" w14:textId="77777777" w:rsidR="00B4750D" w:rsidRPr="00CE314E" w:rsidRDefault="00B4750D" w:rsidP="00FF0CF0">
            <w:pPr>
              <w:pStyle w:val="TAL"/>
              <w:rPr>
                <w:sz w:val="16"/>
              </w:rPr>
            </w:pPr>
            <w:r w:rsidRPr="00CE314E">
              <w:rPr>
                <w:sz w:val="16"/>
              </w:rPr>
              <w:t>C3-230111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4A696C" w14:textId="77777777" w:rsidR="00B4750D" w:rsidRPr="00CE314E" w:rsidRDefault="00B4750D" w:rsidP="00FF0CF0">
            <w:pPr>
              <w:pStyle w:val="TAL"/>
              <w:rPr>
                <w:sz w:val="16"/>
              </w:rPr>
            </w:pPr>
            <w:r w:rsidRPr="00CE314E">
              <w:rPr>
                <w:sz w:val="16"/>
              </w:rPr>
              <w:t>TRS_URLLC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BB1D4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5F7D8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6019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B6CCA0" w14:textId="77777777" w:rsidR="00B4750D" w:rsidRPr="00CE314E" w:rsidRDefault="00B4750D" w:rsidP="00FF0CF0">
            <w:pPr>
              <w:pStyle w:val="TAL"/>
              <w:rPr>
                <w:sz w:val="16"/>
              </w:rPr>
            </w:pPr>
          </w:p>
        </w:tc>
      </w:tr>
      <w:tr w:rsidR="00B4750D" w:rsidRPr="00CE314E" w14:paraId="6A94F6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316F71" w14:textId="77777777" w:rsidR="00B4750D" w:rsidRPr="00CE314E" w:rsidRDefault="00B4750D" w:rsidP="00FF0CF0">
            <w:pPr>
              <w:pStyle w:val="TAL"/>
              <w:rPr>
                <w:sz w:val="16"/>
              </w:rPr>
            </w:pPr>
            <w:r w:rsidRPr="00CE314E">
              <w:rPr>
                <w:sz w:val="16"/>
              </w:rPr>
              <w:t>C3-230112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D25B5"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EC5AB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60B6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EC58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D6552" w14:textId="77777777" w:rsidR="00B4750D" w:rsidRPr="00CE314E" w:rsidRDefault="00B4750D" w:rsidP="00FF0CF0">
            <w:pPr>
              <w:pStyle w:val="TAL"/>
              <w:rPr>
                <w:sz w:val="16"/>
              </w:rPr>
            </w:pPr>
            <w:r w:rsidRPr="00CE314E">
              <w:rPr>
                <w:sz w:val="16"/>
              </w:rPr>
              <w:t>C3-230873</w:t>
            </w:r>
          </w:p>
        </w:tc>
      </w:tr>
      <w:tr w:rsidR="00B4750D" w:rsidRPr="00CE314E" w14:paraId="17721C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BB7BF6" w14:textId="77777777" w:rsidR="00B4750D" w:rsidRPr="00CE314E" w:rsidRDefault="00B4750D" w:rsidP="00FF0CF0">
            <w:pPr>
              <w:pStyle w:val="TAL"/>
              <w:rPr>
                <w:sz w:val="16"/>
              </w:rPr>
            </w:pPr>
            <w:r w:rsidRPr="00CE314E">
              <w:rPr>
                <w:sz w:val="16"/>
              </w:rPr>
              <w:t>C3-230113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8F7F16"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0B261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C0210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10F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9B1AE" w14:textId="77777777" w:rsidR="00B4750D" w:rsidRPr="00CE314E" w:rsidRDefault="00B4750D" w:rsidP="00FF0CF0">
            <w:pPr>
              <w:pStyle w:val="TAL"/>
              <w:rPr>
                <w:sz w:val="16"/>
              </w:rPr>
            </w:pPr>
            <w:r w:rsidRPr="00CE314E">
              <w:rPr>
                <w:sz w:val="16"/>
              </w:rPr>
              <w:t>C3-230874</w:t>
            </w:r>
          </w:p>
        </w:tc>
      </w:tr>
      <w:tr w:rsidR="00B4750D" w:rsidRPr="00CE314E" w14:paraId="057F35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7899C" w14:textId="77777777" w:rsidR="00B4750D" w:rsidRPr="00CE314E" w:rsidRDefault="00B4750D" w:rsidP="00FF0CF0">
            <w:pPr>
              <w:pStyle w:val="TAL"/>
              <w:rPr>
                <w:sz w:val="16"/>
              </w:rPr>
            </w:pPr>
            <w:r w:rsidRPr="00CE314E">
              <w:rPr>
                <w:sz w:val="16"/>
              </w:rPr>
              <w:t>C3-230114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26ED62" w14:textId="77777777" w:rsidR="00B4750D" w:rsidRPr="00CE314E" w:rsidRDefault="00B4750D" w:rsidP="00FF0CF0">
            <w:pPr>
              <w:pStyle w:val="TAL"/>
              <w:rPr>
                <w:sz w:val="16"/>
              </w:rPr>
            </w:pPr>
            <w:r w:rsidRPr="00CE314E">
              <w:rPr>
                <w:sz w:val="16"/>
              </w:rPr>
              <w:t>Adding PER to TSC QoS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6D758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43C8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63C0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CD067F" w14:textId="77777777" w:rsidR="00B4750D" w:rsidRPr="00CE314E" w:rsidRDefault="00B4750D" w:rsidP="00FF0CF0">
            <w:pPr>
              <w:pStyle w:val="TAL"/>
              <w:rPr>
                <w:sz w:val="16"/>
              </w:rPr>
            </w:pPr>
            <w:r w:rsidRPr="00CE314E">
              <w:rPr>
                <w:sz w:val="16"/>
              </w:rPr>
              <w:t>C3-230875</w:t>
            </w:r>
          </w:p>
        </w:tc>
      </w:tr>
      <w:tr w:rsidR="00B4750D" w:rsidRPr="00CE314E" w14:paraId="0963B7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3A9A70" w14:textId="77777777" w:rsidR="00B4750D" w:rsidRPr="00CE314E" w:rsidRDefault="00B4750D" w:rsidP="00FF0CF0">
            <w:pPr>
              <w:pStyle w:val="TAL"/>
              <w:rPr>
                <w:sz w:val="16"/>
              </w:rPr>
            </w:pPr>
            <w:r w:rsidRPr="00CE314E">
              <w:rPr>
                <w:sz w:val="16"/>
              </w:rPr>
              <w:t>C3-230115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3B92A" w14:textId="77777777" w:rsidR="00B4750D" w:rsidRPr="00CE314E" w:rsidRDefault="00B4750D" w:rsidP="00FF0CF0">
            <w:pPr>
              <w:pStyle w:val="TAL"/>
              <w:rPr>
                <w:sz w:val="16"/>
              </w:rPr>
            </w:pPr>
            <w:r w:rsidRPr="00CE314E">
              <w:rPr>
                <w:sz w:val="16"/>
              </w:rPr>
              <w:t>Adding PER to Policy Authorization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23717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C51A7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95AD4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24AF3E" w14:textId="77777777" w:rsidR="00B4750D" w:rsidRPr="00CE314E" w:rsidRDefault="00B4750D" w:rsidP="00FF0CF0">
            <w:pPr>
              <w:pStyle w:val="TAL"/>
              <w:rPr>
                <w:sz w:val="16"/>
              </w:rPr>
            </w:pPr>
            <w:r w:rsidRPr="00CE314E">
              <w:rPr>
                <w:sz w:val="16"/>
              </w:rPr>
              <w:t>C3-230876</w:t>
            </w:r>
          </w:p>
        </w:tc>
      </w:tr>
      <w:tr w:rsidR="00B4750D" w:rsidRPr="00CE314E" w14:paraId="434397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811C54" w14:textId="77777777" w:rsidR="00B4750D" w:rsidRPr="00CE314E" w:rsidRDefault="00B4750D" w:rsidP="00FF0CF0">
            <w:pPr>
              <w:pStyle w:val="TAL"/>
              <w:rPr>
                <w:sz w:val="16"/>
              </w:rPr>
            </w:pPr>
            <w:r w:rsidRPr="00CE314E">
              <w:rPr>
                <w:sz w:val="16"/>
              </w:rPr>
              <w:t>C3-230116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2897C8" w14:textId="77777777" w:rsidR="00B4750D" w:rsidRPr="00CE314E" w:rsidRDefault="00B4750D" w:rsidP="00FF0CF0">
            <w:pPr>
              <w:pStyle w:val="TAL"/>
              <w:rPr>
                <w:sz w:val="16"/>
              </w:rPr>
            </w:pPr>
            <w:r w:rsidRPr="00CE314E">
              <w:rPr>
                <w:sz w:val="16"/>
              </w:rPr>
              <w:t>Revised WID on 5G Timing Resiliency and TSC &amp; URLLC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53C8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4443F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145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1407B" w14:textId="77777777" w:rsidR="00B4750D" w:rsidRPr="00CE314E" w:rsidRDefault="00B4750D" w:rsidP="00FF0CF0">
            <w:pPr>
              <w:pStyle w:val="TAL"/>
              <w:rPr>
                <w:sz w:val="16"/>
              </w:rPr>
            </w:pPr>
            <w:r w:rsidRPr="00CE314E">
              <w:rPr>
                <w:sz w:val="16"/>
              </w:rPr>
              <w:t>C3-230877</w:t>
            </w:r>
          </w:p>
        </w:tc>
      </w:tr>
      <w:tr w:rsidR="00B4750D" w:rsidRPr="00CE314E" w14:paraId="505080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973CA" w14:textId="77777777" w:rsidR="00B4750D" w:rsidRPr="00CE314E" w:rsidRDefault="00B4750D" w:rsidP="00FF0CF0">
            <w:pPr>
              <w:pStyle w:val="TAL"/>
              <w:rPr>
                <w:sz w:val="16"/>
              </w:rPr>
            </w:pPr>
            <w:r w:rsidRPr="00CE314E">
              <w:rPr>
                <w:sz w:val="16"/>
              </w:rPr>
              <w:t>C3-230117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4BC16F" w14:textId="77777777" w:rsidR="00B4750D" w:rsidRPr="00CE314E" w:rsidRDefault="00B4750D" w:rsidP="00FF0CF0">
            <w:pPr>
              <w:pStyle w:val="TAL"/>
              <w:rPr>
                <w:sz w:val="16"/>
              </w:rPr>
            </w:pPr>
            <w:r w:rsidRPr="00CE314E">
              <w:rPr>
                <w:sz w:val="16"/>
              </w:rPr>
              <w:t>Revised WID on support for 5WWC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4889E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DE4C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226F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F2022" w14:textId="77777777" w:rsidR="00B4750D" w:rsidRPr="00CE314E" w:rsidRDefault="00B4750D" w:rsidP="00FF0CF0">
            <w:pPr>
              <w:pStyle w:val="TAL"/>
              <w:rPr>
                <w:sz w:val="16"/>
              </w:rPr>
            </w:pPr>
            <w:r w:rsidRPr="00CE314E">
              <w:rPr>
                <w:sz w:val="16"/>
              </w:rPr>
              <w:t>C3-230878</w:t>
            </w:r>
          </w:p>
        </w:tc>
      </w:tr>
      <w:tr w:rsidR="00B4750D" w:rsidRPr="00CE314E" w14:paraId="57C86D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61B1DD" w14:textId="77777777" w:rsidR="00B4750D" w:rsidRPr="00CE314E" w:rsidRDefault="00B4750D" w:rsidP="00FF0CF0">
            <w:pPr>
              <w:pStyle w:val="TAL"/>
              <w:rPr>
                <w:sz w:val="16"/>
              </w:rPr>
            </w:pPr>
            <w:r w:rsidRPr="00CE314E">
              <w:rPr>
                <w:sz w:val="16"/>
              </w:rPr>
              <w:t>C3-230118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14E0B" w14:textId="77777777" w:rsidR="00B4750D" w:rsidRPr="00CE314E" w:rsidRDefault="00B4750D" w:rsidP="00FF0CF0">
            <w:pPr>
              <w:pStyle w:val="TAL"/>
              <w:rPr>
                <w:sz w:val="16"/>
              </w:rPr>
            </w:pPr>
            <w:r w:rsidRPr="00CE314E">
              <w:rPr>
                <w:sz w:val="16"/>
              </w:rPr>
              <w:t>New WID on CT Aspect of Further Architecture Enhancement for UAV and UAM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4BBEE9"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E7ABF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BDDD5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E1BACE" w14:textId="77777777" w:rsidR="00B4750D" w:rsidRPr="00CE314E" w:rsidRDefault="00B4750D" w:rsidP="00FF0CF0">
            <w:pPr>
              <w:pStyle w:val="TAL"/>
              <w:rPr>
                <w:sz w:val="16"/>
              </w:rPr>
            </w:pPr>
            <w:r w:rsidRPr="00CE314E">
              <w:rPr>
                <w:sz w:val="16"/>
              </w:rPr>
              <w:t>C3-230750</w:t>
            </w:r>
          </w:p>
        </w:tc>
      </w:tr>
      <w:tr w:rsidR="00B4750D" w:rsidRPr="00CE314E" w14:paraId="1F6CF0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1884CB" w14:textId="77777777" w:rsidR="00B4750D" w:rsidRPr="00CE314E" w:rsidRDefault="00B4750D" w:rsidP="00FF0CF0">
            <w:pPr>
              <w:pStyle w:val="TAL"/>
              <w:rPr>
                <w:sz w:val="16"/>
              </w:rPr>
            </w:pPr>
            <w:r w:rsidRPr="00CE314E">
              <w:rPr>
                <w:sz w:val="16"/>
              </w:rPr>
              <w:t>C3-230119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AB2AD3"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96BAA5" w14:textId="77777777" w:rsidR="00B4750D" w:rsidRPr="00CE314E" w:rsidRDefault="00B4750D" w:rsidP="00FF0CF0">
            <w:pPr>
              <w:pStyle w:val="TAL"/>
              <w:rPr>
                <w:sz w:val="16"/>
              </w:rPr>
            </w:pPr>
            <w:r w:rsidRPr="00CE314E">
              <w:rPr>
                <w:sz w:val="16"/>
              </w:rPr>
              <w:t>KDDI, Nokia, Nokia Shaghai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8305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6AD3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3F077" w14:textId="77777777" w:rsidR="00B4750D" w:rsidRPr="00CE314E" w:rsidRDefault="00B4750D" w:rsidP="00FF0CF0">
            <w:pPr>
              <w:pStyle w:val="TAL"/>
              <w:rPr>
                <w:sz w:val="16"/>
              </w:rPr>
            </w:pPr>
            <w:r w:rsidRPr="00CE314E">
              <w:rPr>
                <w:sz w:val="16"/>
              </w:rPr>
              <w:t>C3-230651</w:t>
            </w:r>
          </w:p>
        </w:tc>
      </w:tr>
      <w:tr w:rsidR="00B4750D" w:rsidRPr="00CE314E" w14:paraId="61CA64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4BA978" w14:textId="77777777" w:rsidR="00B4750D" w:rsidRPr="00CE314E" w:rsidRDefault="00B4750D" w:rsidP="00FF0CF0">
            <w:pPr>
              <w:pStyle w:val="TAL"/>
              <w:rPr>
                <w:sz w:val="16"/>
              </w:rPr>
            </w:pPr>
            <w:r w:rsidRPr="00CE314E">
              <w:rPr>
                <w:sz w:val="16"/>
              </w:rPr>
              <w:t>C3-230120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B11EDC"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F9B597"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B8294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13CD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B21488" w14:textId="77777777" w:rsidR="00B4750D" w:rsidRPr="00CE314E" w:rsidRDefault="00B4750D" w:rsidP="00FF0CF0">
            <w:pPr>
              <w:pStyle w:val="TAL"/>
              <w:rPr>
                <w:sz w:val="16"/>
              </w:rPr>
            </w:pPr>
            <w:r w:rsidRPr="00CE314E">
              <w:rPr>
                <w:sz w:val="16"/>
              </w:rPr>
              <w:t>C3-230652</w:t>
            </w:r>
          </w:p>
        </w:tc>
      </w:tr>
      <w:tr w:rsidR="00B4750D" w:rsidRPr="00CE314E" w14:paraId="3A3635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72B43F" w14:textId="77777777" w:rsidR="00B4750D" w:rsidRPr="00CE314E" w:rsidRDefault="00B4750D" w:rsidP="00FF0CF0">
            <w:pPr>
              <w:pStyle w:val="TAL"/>
              <w:rPr>
                <w:sz w:val="16"/>
              </w:rPr>
            </w:pPr>
            <w:r w:rsidRPr="00CE314E">
              <w:rPr>
                <w:sz w:val="16"/>
              </w:rPr>
              <w:t>C3-230121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79A5CF" w14:textId="77777777" w:rsidR="00B4750D" w:rsidRPr="00CE314E" w:rsidRDefault="00B4750D" w:rsidP="00FF0CF0">
            <w:pPr>
              <w:pStyle w:val="TAL"/>
              <w:rPr>
                <w:sz w:val="16"/>
              </w:rPr>
            </w:pPr>
            <w:r w:rsidRPr="00CE314E">
              <w:rPr>
                <w:sz w:val="16"/>
              </w:rPr>
              <w:t>Spatial Validity Condition for Time Synchronization Exposure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DAD6A2"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8D5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E3AD1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74ADA3" w14:textId="77777777" w:rsidR="00B4750D" w:rsidRPr="00CE314E" w:rsidRDefault="00B4750D" w:rsidP="00FF0CF0">
            <w:pPr>
              <w:pStyle w:val="TAL"/>
              <w:rPr>
                <w:sz w:val="16"/>
              </w:rPr>
            </w:pPr>
            <w:r w:rsidRPr="00CE314E">
              <w:rPr>
                <w:sz w:val="16"/>
              </w:rPr>
              <w:t>C3-230653</w:t>
            </w:r>
          </w:p>
        </w:tc>
      </w:tr>
      <w:tr w:rsidR="00B4750D" w:rsidRPr="00CE314E" w14:paraId="59BDB6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A8E61B" w14:textId="77777777" w:rsidR="00B4750D" w:rsidRPr="00CE314E" w:rsidRDefault="00B4750D" w:rsidP="00FF0CF0">
            <w:pPr>
              <w:pStyle w:val="TAL"/>
              <w:rPr>
                <w:sz w:val="16"/>
              </w:rPr>
            </w:pPr>
            <w:r w:rsidRPr="00CE314E">
              <w:rPr>
                <w:sz w:val="16"/>
              </w:rPr>
              <w:t>C3-230122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9066B0" w14:textId="77777777" w:rsidR="00B4750D" w:rsidRPr="00CE314E" w:rsidRDefault="00B4750D" w:rsidP="00FF0CF0">
            <w:pPr>
              <w:pStyle w:val="TAL"/>
              <w:rPr>
                <w:sz w:val="16"/>
              </w:rPr>
            </w:pPr>
            <w:r w:rsidRPr="00CE314E">
              <w:rPr>
                <w:sz w:val="16"/>
              </w:rPr>
              <w:t>Spatial Validity Condition for ASTI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C02F59"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E559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98FA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D8F862" w14:textId="77777777" w:rsidR="00B4750D" w:rsidRPr="00CE314E" w:rsidRDefault="00B4750D" w:rsidP="00FF0CF0">
            <w:pPr>
              <w:pStyle w:val="TAL"/>
              <w:rPr>
                <w:sz w:val="16"/>
              </w:rPr>
            </w:pPr>
            <w:r w:rsidRPr="00CE314E">
              <w:rPr>
                <w:sz w:val="16"/>
              </w:rPr>
              <w:t>C3-230654</w:t>
            </w:r>
          </w:p>
        </w:tc>
      </w:tr>
      <w:tr w:rsidR="00B4750D" w:rsidRPr="00CE314E" w14:paraId="63683A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1D58CF" w14:textId="77777777" w:rsidR="00B4750D" w:rsidRPr="00CE314E" w:rsidRDefault="00B4750D" w:rsidP="00FF0CF0">
            <w:pPr>
              <w:pStyle w:val="TAL"/>
              <w:rPr>
                <w:sz w:val="16"/>
              </w:rPr>
            </w:pPr>
            <w:r w:rsidRPr="00CE314E">
              <w:rPr>
                <w:sz w:val="16"/>
              </w:rPr>
              <w:t>C3-230123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E4E833"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CAEB1" w14:textId="77777777" w:rsidR="00B4750D" w:rsidRPr="00CE314E" w:rsidRDefault="00B4750D" w:rsidP="00FF0CF0">
            <w:pPr>
              <w:pStyle w:val="TAL"/>
              <w:rPr>
                <w:sz w:val="16"/>
              </w:rPr>
            </w:pPr>
            <w:r w:rsidRPr="00CE314E">
              <w:rPr>
                <w:sz w:val="16"/>
              </w:rPr>
              <w:t>KDDI,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B67EB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6FD3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CD8B5D" w14:textId="77777777" w:rsidR="00B4750D" w:rsidRPr="00CE314E" w:rsidRDefault="00B4750D" w:rsidP="00FF0CF0">
            <w:pPr>
              <w:pStyle w:val="TAL"/>
              <w:rPr>
                <w:sz w:val="16"/>
              </w:rPr>
            </w:pPr>
            <w:r w:rsidRPr="00CE314E">
              <w:rPr>
                <w:sz w:val="16"/>
              </w:rPr>
              <w:t>C3-230638</w:t>
            </w:r>
          </w:p>
        </w:tc>
      </w:tr>
      <w:tr w:rsidR="00B4750D" w:rsidRPr="00CE314E" w14:paraId="2CA338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A60B98" w14:textId="77777777" w:rsidR="00B4750D" w:rsidRPr="00CE314E" w:rsidRDefault="00B4750D" w:rsidP="00FF0CF0">
            <w:pPr>
              <w:pStyle w:val="TAL"/>
              <w:rPr>
                <w:sz w:val="16"/>
              </w:rPr>
            </w:pPr>
            <w:r w:rsidRPr="00CE314E">
              <w:rPr>
                <w:sz w:val="16"/>
              </w:rPr>
              <w:t>C3-230124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17969D"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FA016B" w14:textId="77777777" w:rsidR="00B4750D" w:rsidRPr="00CE314E" w:rsidRDefault="00B4750D" w:rsidP="00FF0CF0">
            <w:pPr>
              <w:pStyle w:val="TAL"/>
              <w:rPr>
                <w:sz w:val="16"/>
              </w:rPr>
            </w:pPr>
            <w:r w:rsidRPr="00CE314E">
              <w:rPr>
                <w:sz w:val="16"/>
              </w:rPr>
              <w:t>KDDI,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152D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7C9A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3A0373" w14:textId="77777777" w:rsidR="00B4750D" w:rsidRPr="00CE314E" w:rsidRDefault="00B4750D" w:rsidP="00FF0CF0">
            <w:pPr>
              <w:pStyle w:val="TAL"/>
              <w:rPr>
                <w:sz w:val="16"/>
              </w:rPr>
            </w:pPr>
            <w:r w:rsidRPr="00CE314E">
              <w:rPr>
                <w:sz w:val="16"/>
              </w:rPr>
              <w:t>C3-230639</w:t>
            </w:r>
          </w:p>
        </w:tc>
      </w:tr>
      <w:tr w:rsidR="00B4750D" w:rsidRPr="00CE314E" w14:paraId="397402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C5261F" w14:textId="77777777" w:rsidR="00B4750D" w:rsidRPr="00CE314E" w:rsidRDefault="00B4750D" w:rsidP="00FF0CF0">
            <w:pPr>
              <w:pStyle w:val="TAL"/>
              <w:rPr>
                <w:sz w:val="16"/>
              </w:rPr>
            </w:pPr>
            <w:r w:rsidRPr="00CE314E">
              <w:rPr>
                <w:sz w:val="16"/>
              </w:rPr>
              <w:t>C3-230125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543D38" w14:textId="77777777" w:rsidR="00B4750D" w:rsidRPr="00CE314E" w:rsidRDefault="00B4750D" w:rsidP="00FF0CF0">
            <w:pPr>
              <w:pStyle w:val="TAL"/>
              <w:rPr>
                <w:sz w:val="16"/>
              </w:rPr>
            </w:pPr>
            <w:r w:rsidRPr="00CE314E">
              <w:rPr>
                <w:sz w:val="16"/>
              </w:rPr>
              <w:t>PFD Determination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BD4B88"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07977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4AB9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ACD4FF" w14:textId="77777777" w:rsidR="00B4750D" w:rsidRPr="00CE314E" w:rsidRDefault="00B4750D" w:rsidP="00FF0CF0">
            <w:pPr>
              <w:pStyle w:val="TAL"/>
              <w:rPr>
                <w:sz w:val="16"/>
              </w:rPr>
            </w:pPr>
          </w:p>
        </w:tc>
      </w:tr>
      <w:tr w:rsidR="00B4750D" w:rsidRPr="00CE314E" w14:paraId="34F60A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8ABD4A" w14:textId="77777777" w:rsidR="00B4750D" w:rsidRPr="00CE314E" w:rsidRDefault="00B4750D" w:rsidP="00FF0CF0">
            <w:pPr>
              <w:pStyle w:val="TAL"/>
              <w:rPr>
                <w:sz w:val="16"/>
              </w:rPr>
            </w:pPr>
            <w:r w:rsidRPr="00CE314E">
              <w:rPr>
                <w:sz w:val="16"/>
              </w:rPr>
              <w:t>C3-230126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C9920" w14:textId="77777777" w:rsidR="00B4750D" w:rsidRPr="00CE314E" w:rsidRDefault="00B4750D" w:rsidP="00FF0CF0">
            <w:pPr>
              <w:pStyle w:val="TAL"/>
              <w:rPr>
                <w:sz w:val="16"/>
              </w:rPr>
            </w:pPr>
            <w:r w:rsidRPr="00CE314E">
              <w:rPr>
                <w:sz w:val="16"/>
              </w:rPr>
              <w:t>PFD Determination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DB20EA"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8A850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1D429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9082C9" w14:textId="77777777" w:rsidR="00B4750D" w:rsidRPr="00CE314E" w:rsidRDefault="00B4750D" w:rsidP="00FF0CF0">
            <w:pPr>
              <w:pStyle w:val="TAL"/>
              <w:rPr>
                <w:sz w:val="16"/>
              </w:rPr>
            </w:pPr>
            <w:r w:rsidRPr="00CE314E">
              <w:rPr>
                <w:sz w:val="16"/>
              </w:rPr>
              <w:t>C3-230637</w:t>
            </w:r>
          </w:p>
        </w:tc>
      </w:tr>
      <w:tr w:rsidR="00B4750D" w:rsidRPr="00CE314E" w14:paraId="6601EE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EB5A13" w14:textId="77777777" w:rsidR="00B4750D" w:rsidRPr="00CE314E" w:rsidRDefault="00B4750D" w:rsidP="00FF0CF0">
            <w:pPr>
              <w:pStyle w:val="TAL"/>
              <w:rPr>
                <w:sz w:val="16"/>
              </w:rPr>
            </w:pPr>
            <w:r w:rsidRPr="00CE314E">
              <w:rPr>
                <w:sz w:val="16"/>
              </w:rPr>
              <w:t>C3-230127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EB7933" w14:textId="77777777" w:rsidR="00B4750D" w:rsidRPr="00CE314E" w:rsidRDefault="00B4750D" w:rsidP="00FF0CF0">
            <w:pPr>
              <w:pStyle w:val="TAL"/>
              <w:rPr>
                <w:sz w:val="16"/>
              </w:rPr>
            </w:pPr>
            <w:r w:rsidRPr="00CE314E">
              <w:rPr>
                <w:sz w:val="16"/>
              </w:rPr>
              <w:t>PFD Determination Analytics for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955B63" w14:textId="77777777" w:rsidR="00B4750D" w:rsidRPr="00CE314E" w:rsidRDefault="00B4750D" w:rsidP="00FF0CF0">
            <w:pPr>
              <w:pStyle w:val="TAL"/>
              <w:rPr>
                <w:sz w:val="16"/>
              </w:rPr>
            </w:pPr>
            <w:r w:rsidRPr="00CE314E">
              <w:rPr>
                <w:sz w:val="16"/>
              </w:rPr>
              <w:t>KDDI,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FD83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762A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56B4C" w14:textId="77777777" w:rsidR="00B4750D" w:rsidRPr="00CE314E" w:rsidRDefault="00B4750D" w:rsidP="00FF0CF0">
            <w:pPr>
              <w:pStyle w:val="TAL"/>
              <w:rPr>
                <w:sz w:val="16"/>
              </w:rPr>
            </w:pPr>
            <w:r w:rsidRPr="00CE314E">
              <w:rPr>
                <w:sz w:val="16"/>
              </w:rPr>
              <w:t>C3-230636</w:t>
            </w:r>
          </w:p>
        </w:tc>
      </w:tr>
      <w:tr w:rsidR="00B4750D" w:rsidRPr="00CE314E" w14:paraId="6C4CBE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1F891C" w14:textId="77777777" w:rsidR="00B4750D" w:rsidRPr="00CE314E" w:rsidRDefault="00B4750D" w:rsidP="00FF0CF0">
            <w:pPr>
              <w:pStyle w:val="TAL"/>
              <w:rPr>
                <w:sz w:val="16"/>
              </w:rPr>
            </w:pPr>
            <w:r w:rsidRPr="00CE314E">
              <w:rPr>
                <w:sz w:val="16"/>
              </w:rPr>
              <w:t>C3-230128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DBFD85" w14:textId="77777777" w:rsidR="00B4750D" w:rsidRPr="00CE314E" w:rsidRDefault="00B4750D" w:rsidP="00FF0CF0">
            <w:pPr>
              <w:pStyle w:val="TAL"/>
              <w:rPr>
                <w:sz w:val="16"/>
              </w:rPr>
            </w:pPr>
            <w:r w:rsidRPr="00CE314E">
              <w:rPr>
                <w:sz w:val="16"/>
              </w:rPr>
              <w:t>Update abbreviations clause and table of NWDAF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99A504"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5C722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942AF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423089" w14:textId="77777777" w:rsidR="00B4750D" w:rsidRPr="00CE314E" w:rsidRDefault="00B4750D" w:rsidP="00FF0CF0">
            <w:pPr>
              <w:pStyle w:val="TAL"/>
              <w:rPr>
                <w:sz w:val="16"/>
              </w:rPr>
            </w:pPr>
          </w:p>
        </w:tc>
      </w:tr>
      <w:tr w:rsidR="00B4750D" w:rsidRPr="00CE314E" w14:paraId="415EFC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380031" w14:textId="77777777" w:rsidR="00B4750D" w:rsidRPr="00CE314E" w:rsidRDefault="00B4750D" w:rsidP="00FF0CF0">
            <w:pPr>
              <w:pStyle w:val="TAL"/>
              <w:rPr>
                <w:sz w:val="16"/>
              </w:rPr>
            </w:pPr>
            <w:r w:rsidRPr="00CE314E">
              <w:rPr>
                <w:sz w:val="16"/>
              </w:rPr>
              <w:t>C3-230129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6C3C22" w14:textId="77777777" w:rsidR="00B4750D" w:rsidRPr="00CE314E" w:rsidRDefault="00B4750D" w:rsidP="00FF0CF0">
            <w:pPr>
              <w:pStyle w:val="TAL"/>
              <w:rPr>
                <w:sz w:val="16"/>
              </w:rPr>
            </w:pPr>
            <w:r w:rsidRPr="00CE314E">
              <w:rPr>
                <w:sz w:val="16"/>
              </w:rPr>
              <w:t>Correction of MbsSessionCreateRsp data type for MBSSession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4BA025"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4B835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FA30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179940" w14:textId="77777777" w:rsidR="00B4750D" w:rsidRPr="00CE314E" w:rsidRDefault="00B4750D" w:rsidP="00FF0CF0">
            <w:pPr>
              <w:pStyle w:val="TAL"/>
              <w:rPr>
                <w:sz w:val="16"/>
              </w:rPr>
            </w:pPr>
          </w:p>
        </w:tc>
      </w:tr>
      <w:tr w:rsidR="00B4750D" w:rsidRPr="00CE314E" w14:paraId="19F4C4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FE0318" w14:textId="77777777" w:rsidR="00B4750D" w:rsidRPr="00CE314E" w:rsidRDefault="00B4750D" w:rsidP="00FF0CF0">
            <w:pPr>
              <w:pStyle w:val="TAL"/>
              <w:rPr>
                <w:sz w:val="16"/>
              </w:rPr>
            </w:pPr>
            <w:r w:rsidRPr="00CE314E">
              <w:rPr>
                <w:sz w:val="16"/>
              </w:rPr>
              <w:t>C3-230130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C9B65D" w14:textId="77777777" w:rsidR="00B4750D" w:rsidRPr="00CE314E" w:rsidRDefault="00B4750D" w:rsidP="00FF0CF0">
            <w:pPr>
              <w:pStyle w:val="TAL"/>
              <w:rPr>
                <w:sz w:val="16"/>
              </w:rPr>
            </w:pPr>
            <w:r w:rsidRPr="00CE314E">
              <w:rPr>
                <w:sz w:val="16"/>
              </w:rPr>
              <w:t>Revised WID on CT aspects of General Support of IPv6 Prefix Delegation in 5GS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65F7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CF5BB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FE4669" w14:textId="77777777" w:rsidR="00B4750D" w:rsidRPr="00CE314E" w:rsidRDefault="00B4750D" w:rsidP="00FF0CF0">
            <w:pPr>
              <w:pStyle w:val="TAL"/>
              <w:rPr>
                <w:sz w:val="16"/>
              </w:rPr>
            </w:pPr>
            <w:r w:rsidRPr="00CE314E">
              <w:rPr>
                <w:sz w:val="16"/>
              </w:rPr>
              <w:t>CP-223203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DFF633" w14:textId="77777777" w:rsidR="00B4750D" w:rsidRPr="00CE314E" w:rsidRDefault="00B4750D" w:rsidP="00FF0CF0">
            <w:pPr>
              <w:pStyle w:val="TAL"/>
              <w:rPr>
                <w:sz w:val="16"/>
              </w:rPr>
            </w:pPr>
            <w:r w:rsidRPr="00CE314E">
              <w:rPr>
                <w:sz w:val="16"/>
              </w:rPr>
              <w:t>C3-230684</w:t>
            </w:r>
          </w:p>
        </w:tc>
      </w:tr>
      <w:tr w:rsidR="00B4750D" w:rsidRPr="00CE314E" w14:paraId="59B06E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109DDA" w14:textId="77777777" w:rsidR="00B4750D" w:rsidRPr="00CE314E" w:rsidRDefault="00B4750D" w:rsidP="00FF0CF0">
            <w:pPr>
              <w:pStyle w:val="TAL"/>
              <w:rPr>
                <w:sz w:val="16"/>
              </w:rPr>
            </w:pPr>
            <w:r w:rsidRPr="00CE314E">
              <w:rPr>
                <w:sz w:val="16"/>
              </w:rPr>
              <w:t>C3-230131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848A37" w14:textId="77777777" w:rsidR="00B4750D" w:rsidRPr="00CE314E" w:rsidRDefault="00B4750D" w:rsidP="00FF0CF0">
            <w:pPr>
              <w:pStyle w:val="TAL"/>
              <w:rPr>
                <w:sz w:val="16"/>
              </w:rPr>
            </w:pPr>
            <w:r w:rsidRPr="00CE314E">
              <w:rPr>
                <w:sz w:val="16"/>
              </w:rPr>
              <w:t>Updates on IPv6 Prefix Delegation via DHCPv6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B727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49E8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F20F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CBB0B" w14:textId="77777777" w:rsidR="00B4750D" w:rsidRPr="00CE314E" w:rsidRDefault="00B4750D" w:rsidP="00FF0CF0">
            <w:pPr>
              <w:pStyle w:val="TAL"/>
              <w:rPr>
                <w:sz w:val="16"/>
              </w:rPr>
            </w:pPr>
            <w:r w:rsidRPr="00CE314E">
              <w:rPr>
                <w:sz w:val="16"/>
              </w:rPr>
              <w:t>C3-230640</w:t>
            </w:r>
          </w:p>
        </w:tc>
      </w:tr>
      <w:tr w:rsidR="00B4750D" w:rsidRPr="00CE314E" w14:paraId="589D4E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98D96A" w14:textId="77777777" w:rsidR="00B4750D" w:rsidRPr="00CE314E" w:rsidRDefault="00B4750D" w:rsidP="00FF0CF0">
            <w:pPr>
              <w:pStyle w:val="TAL"/>
              <w:rPr>
                <w:sz w:val="16"/>
              </w:rPr>
            </w:pPr>
            <w:r w:rsidRPr="00CE314E">
              <w:rPr>
                <w:sz w:val="16"/>
              </w:rPr>
              <w:t>C3-230132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D990E5" w14:textId="77777777" w:rsidR="00B4750D" w:rsidRPr="00CE314E" w:rsidRDefault="00B4750D" w:rsidP="00FF0CF0">
            <w:pPr>
              <w:pStyle w:val="TAL"/>
              <w:rPr>
                <w:sz w:val="16"/>
              </w:rPr>
            </w:pPr>
            <w:r w:rsidRPr="00CE314E">
              <w:rPr>
                <w:sz w:val="16"/>
              </w:rPr>
              <w:t>Updates on SMF+PGW-C interworking with DHCP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9895C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B6E5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BB9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49BB24" w14:textId="77777777" w:rsidR="00B4750D" w:rsidRPr="00CE314E" w:rsidRDefault="00B4750D" w:rsidP="00FF0CF0">
            <w:pPr>
              <w:pStyle w:val="TAL"/>
              <w:rPr>
                <w:sz w:val="16"/>
              </w:rPr>
            </w:pPr>
            <w:r w:rsidRPr="00CE314E">
              <w:rPr>
                <w:sz w:val="16"/>
              </w:rPr>
              <w:t>C3-230641</w:t>
            </w:r>
          </w:p>
        </w:tc>
      </w:tr>
      <w:tr w:rsidR="00B4750D" w:rsidRPr="00CE314E" w14:paraId="068159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EB0903" w14:textId="77777777" w:rsidR="00B4750D" w:rsidRPr="00CE314E" w:rsidRDefault="00B4750D" w:rsidP="00FF0CF0">
            <w:pPr>
              <w:pStyle w:val="TAL"/>
              <w:rPr>
                <w:sz w:val="16"/>
              </w:rPr>
            </w:pPr>
            <w:r w:rsidRPr="00CE314E">
              <w:rPr>
                <w:sz w:val="16"/>
              </w:rPr>
              <w:t>C3-230133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C5832B"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45E2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35A4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7B4D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517850" w14:textId="77777777" w:rsidR="00B4750D" w:rsidRPr="00CE314E" w:rsidRDefault="00B4750D" w:rsidP="00FF0CF0">
            <w:pPr>
              <w:pStyle w:val="TAL"/>
              <w:rPr>
                <w:sz w:val="16"/>
              </w:rPr>
            </w:pPr>
            <w:r w:rsidRPr="00CE314E">
              <w:rPr>
                <w:sz w:val="16"/>
              </w:rPr>
              <w:t>C3-230726</w:t>
            </w:r>
          </w:p>
        </w:tc>
      </w:tr>
      <w:tr w:rsidR="00B4750D" w:rsidRPr="00CE314E" w14:paraId="2D226C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6389CD" w14:textId="77777777" w:rsidR="00B4750D" w:rsidRPr="00CE314E" w:rsidRDefault="00B4750D" w:rsidP="00FF0CF0">
            <w:pPr>
              <w:pStyle w:val="TAL"/>
              <w:rPr>
                <w:sz w:val="16"/>
              </w:rPr>
            </w:pPr>
            <w:r w:rsidRPr="00CE314E">
              <w:rPr>
                <w:sz w:val="16"/>
              </w:rPr>
              <w:t>C3-230134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AA59DC" w14:textId="77777777" w:rsidR="00B4750D" w:rsidRPr="00CE314E" w:rsidRDefault="00B4750D" w:rsidP="00FF0CF0">
            <w:pPr>
              <w:pStyle w:val="TAL"/>
              <w:rPr>
                <w:sz w:val="16"/>
              </w:rPr>
            </w:pPr>
            <w:r w:rsidRPr="00CE314E">
              <w:rPr>
                <w:sz w:val="16"/>
              </w:rPr>
              <w:t>Add satellite backhaul category information in Npcf_UEPolicyControl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62557"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133AF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CA17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E3618F" w14:textId="77777777" w:rsidR="00B4750D" w:rsidRPr="00CE314E" w:rsidRDefault="00B4750D" w:rsidP="00FF0CF0">
            <w:pPr>
              <w:pStyle w:val="TAL"/>
              <w:rPr>
                <w:sz w:val="16"/>
              </w:rPr>
            </w:pPr>
          </w:p>
        </w:tc>
      </w:tr>
      <w:tr w:rsidR="00B4750D" w:rsidRPr="00CE314E" w14:paraId="6B36ED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B81450" w14:textId="77777777" w:rsidR="00B4750D" w:rsidRPr="00CE314E" w:rsidRDefault="00B4750D" w:rsidP="00FF0CF0">
            <w:pPr>
              <w:pStyle w:val="TAL"/>
              <w:rPr>
                <w:sz w:val="16"/>
              </w:rPr>
            </w:pPr>
            <w:r w:rsidRPr="00CE314E">
              <w:rPr>
                <w:sz w:val="16"/>
              </w:rPr>
              <w:t>C3-230135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EFFE5A" w14:textId="77777777" w:rsidR="00B4750D" w:rsidRPr="00CE314E" w:rsidRDefault="00B4750D" w:rsidP="00FF0CF0">
            <w:pPr>
              <w:pStyle w:val="TAL"/>
              <w:rPr>
                <w:sz w:val="16"/>
              </w:rPr>
            </w:pPr>
            <w:r w:rsidRPr="00CE314E">
              <w:rPr>
                <w:sz w:val="16"/>
              </w:rPr>
              <w:t>New WID on CT aspects on Dynamically Changing AM Policies in the 5GC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FDB2DC"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C39EE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3DCD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2CAEB4" w14:textId="77777777" w:rsidR="00B4750D" w:rsidRPr="00CE314E" w:rsidRDefault="00B4750D" w:rsidP="00FF0CF0">
            <w:pPr>
              <w:pStyle w:val="TAL"/>
              <w:rPr>
                <w:sz w:val="16"/>
              </w:rPr>
            </w:pPr>
            <w:r w:rsidRPr="00CE314E">
              <w:rPr>
                <w:sz w:val="16"/>
              </w:rPr>
              <w:t>C3-230613</w:t>
            </w:r>
          </w:p>
        </w:tc>
      </w:tr>
      <w:tr w:rsidR="00B4750D" w:rsidRPr="00CE314E" w14:paraId="352536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425DF5" w14:textId="77777777" w:rsidR="00B4750D" w:rsidRPr="00CE314E" w:rsidRDefault="00B4750D" w:rsidP="00FF0CF0">
            <w:pPr>
              <w:pStyle w:val="TAL"/>
              <w:rPr>
                <w:sz w:val="16"/>
              </w:rPr>
            </w:pPr>
            <w:r w:rsidRPr="00CE314E">
              <w:rPr>
                <w:sz w:val="16"/>
              </w:rPr>
              <w:t>C3-230136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1B4FA7" w14:textId="77777777" w:rsidR="00B4750D" w:rsidRPr="00CE314E" w:rsidRDefault="00B4750D" w:rsidP="00FF0CF0">
            <w:pPr>
              <w:pStyle w:val="TAL"/>
              <w:rPr>
                <w:sz w:val="16"/>
              </w:rPr>
            </w:pPr>
            <w:r w:rsidRPr="00CE314E">
              <w:rPr>
                <w:sz w:val="16"/>
              </w:rPr>
              <w:t>P-GW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CB96BC"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624E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64213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5C25DC" w14:textId="77777777" w:rsidR="00B4750D" w:rsidRPr="00CE314E" w:rsidRDefault="00B4750D" w:rsidP="00FF0CF0">
            <w:pPr>
              <w:pStyle w:val="TAL"/>
              <w:rPr>
                <w:sz w:val="16"/>
              </w:rPr>
            </w:pPr>
            <w:r w:rsidRPr="00CE314E">
              <w:rPr>
                <w:sz w:val="16"/>
              </w:rPr>
              <w:t>C3-230627</w:t>
            </w:r>
          </w:p>
        </w:tc>
      </w:tr>
      <w:tr w:rsidR="00B4750D" w:rsidRPr="00CE314E" w14:paraId="1D3D13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B03955" w14:textId="77777777" w:rsidR="00B4750D" w:rsidRPr="00CE314E" w:rsidRDefault="00B4750D" w:rsidP="00FF0CF0">
            <w:pPr>
              <w:pStyle w:val="TAL"/>
              <w:rPr>
                <w:sz w:val="16"/>
              </w:rPr>
            </w:pPr>
            <w:r w:rsidRPr="00CE314E">
              <w:rPr>
                <w:sz w:val="16"/>
              </w:rPr>
              <w:t>C3-230137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945695" w14:textId="77777777" w:rsidR="00B4750D" w:rsidRPr="00CE314E" w:rsidRDefault="00B4750D" w:rsidP="00FF0CF0">
            <w:pPr>
              <w:pStyle w:val="TAL"/>
              <w:rPr>
                <w:sz w:val="16"/>
              </w:rPr>
            </w:pPr>
            <w:r w:rsidRPr="00CE314E">
              <w:rPr>
                <w:sz w:val="16"/>
              </w:rPr>
              <w:t>SMF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CA70C4"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54D27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1BE3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F7246C" w14:textId="77777777" w:rsidR="00B4750D" w:rsidRPr="00CE314E" w:rsidRDefault="00B4750D" w:rsidP="00FF0CF0">
            <w:pPr>
              <w:pStyle w:val="TAL"/>
              <w:rPr>
                <w:sz w:val="16"/>
              </w:rPr>
            </w:pPr>
            <w:r w:rsidRPr="00CE314E">
              <w:rPr>
                <w:sz w:val="16"/>
              </w:rPr>
              <w:t>C3-230626</w:t>
            </w:r>
          </w:p>
        </w:tc>
      </w:tr>
      <w:tr w:rsidR="00B4750D" w:rsidRPr="00CE314E" w14:paraId="54D4AA8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2CC39C" w14:textId="77777777" w:rsidR="00B4750D" w:rsidRPr="00CE314E" w:rsidRDefault="00B4750D" w:rsidP="00FF0CF0">
            <w:pPr>
              <w:pStyle w:val="TAL"/>
              <w:rPr>
                <w:sz w:val="16"/>
              </w:rPr>
            </w:pPr>
            <w:r w:rsidRPr="00CE314E">
              <w:rPr>
                <w:sz w:val="16"/>
              </w:rPr>
              <w:t>C3-230138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591D5A" w14:textId="77777777" w:rsidR="00B4750D" w:rsidRPr="00CE314E" w:rsidRDefault="00B4750D" w:rsidP="00FF0CF0">
            <w:pPr>
              <w:pStyle w:val="TAL"/>
              <w:rPr>
                <w:sz w:val="16"/>
              </w:rPr>
            </w:pPr>
            <w:r w:rsidRPr="00CE314E">
              <w:rPr>
                <w:sz w:val="16"/>
              </w:rPr>
              <w:t>EPC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7CBD3"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E35E7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AB6B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3C3BF3" w14:textId="77777777" w:rsidR="00B4750D" w:rsidRPr="00CE314E" w:rsidRDefault="00B4750D" w:rsidP="00FF0CF0">
            <w:pPr>
              <w:pStyle w:val="TAL"/>
              <w:rPr>
                <w:sz w:val="16"/>
              </w:rPr>
            </w:pPr>
            <w:r w:rsidRPr="00CE314E">
              <w:rPr>
                <w:sz w:val="16"/>
              </w:rPr>
              <w:t>C3-230625</w:t>
            </w:r>
          </w:p>
        </w:tc>
      </w:tr>
      <w:tr w:rsidR="00B4750D" w:rsidRPr="00CE314E" w14:paraId="24E021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9DC670" w14:textId="77777777" w:rsidR="00B4750D" w:rsidRPr="00CE314E" w:rsidRDefault="00B4750D" w:rsidP="00FF0CF0">
            <w:pPr>
              <w:pStyle w:val="TAL"/>
              <w:rPr>
                <w:sz w:val="16"/>
              </w:rPr>
            </w:pPr>
            <w:r w:rsidRPr="00CE314E">
              <w:rPr>
                <w:sz w:val="16"/>
              </w:rPr>
              <w:t>C3-230139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D2C401" w14:textId="77777777" w:rsidR="00B4750D" w:rsidRPr="00CE314E" w:rsidRDefault="00B4750D" w:rsidP="00FF0CF0">
            <w:pPr>
              <w:pStyle w:val="TAL"/>
              <w:rPr>
                <w:sz w:val="16"/>
              </w:rPr>
            </w:pPr>
            <w:r w:rsidRPr="00CE314E">
              <w:rPr>
                <w:sz w:val="16"/>
              </w:rPr>
              <w:t>5GC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B62405"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909C7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D095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FD34D1" w14:textId="77777777" w:rsidR="00B4750D" w:rsidRPr="00CE314E" w:rsidRDefault="00B4750D" w:rsidP="00FF0CF0">
            <w:pPr>
              <w:pStyle w:val="TAL"/>
              <w:rPr>
                <w:sz w:val="16"/>
              </w:rPr>
            </w:pPr>
            <w:r w:rsidRPr="00CE314E">
              <w:rPr>
                <w:sz w:val="16"/>
              </w:rPr>
              <w:t>C3-230624</w:t>
            </w:r>
          </w:p>
        </w:tc>
      </w:tr>
      <w:tr w:rsidR="00B4750D" w:rsidRPr="00CE314E" w14:paraId="7C036E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70056E" w14:textId="77777777" w:rsidR="00B4750D" w:rsidRPr="00CE314E" w:rsidRDefault="00B4750D" w:rsidP="00FF0CF0">
            <w:pPr>
              <w:pStyle w:val="TAL"/>
              <w:rPr>
                <w:sz w:val="16"/>
              </w:rPr>
            </w:pPr>
            <w:r w:rsidRPr="00CE314E">
              <w:rPr>
                <w:sz w:val="16"/>
              </w:rPr>
              <w:t>C3-230140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8D1FD4" w14:textId="77777777" w:rsidR="00B4750D" w:rsidRPr="00CE314E" w:rsidRDefault="00B4750D" w:rsidP="00FF0CF0">
            <w:pPr>
              <w:pStyle w:val="TAL"/>
              <w:rPr>
                <w:sz w:val="16"/>
              </w:rPr>
            </w:pPr>
            <w:r w:rsidRPr="00CE314E">
              <w:rPr>
                <w:sz w:val="16"/>
              </w:rPr>
              <w:t>Flow Description for MPS for DTS AF signalling flow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B042C"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ABE5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7FE2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25A3A2" w14:textId="77777777" w:rsidR="00B4750D" w:rsidRPr="00CE314E" w:rsidRDefault="00B4750D" w:rsidP="00FF0CF0">
            <w:pPr>
              <w:pStyle w:val="TAL"/>
              <w:rPr>
                <w:sz w:val="16"/>
              </w:rPr>
            </w:pPr>
          </w:p>
        </w:tc>
      </w:tr>
      <w:tr w:rsidR="00B4750D" w:rsidRPr="00CE314E" w14:paraId="0BFE5FF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BA6B45" w14:textId="77777777" w:rsidR="00B4750D" w:rsidRPr="00CE314E" w:rsidRDefault="00B4750D" w:rsidP="00FF0CF0">
            <w:pPr>
              <w:pStyle w:val="TAL"/>
              <w:rPr>
                <w:sz w:val="16"/>
              </w:rPr>
            </w:pPr>
            <w:r w:rsidRPr="00CE314E">
              <w:rPr>
                <w:sz w:val="16"/>
              </w:rPr>
              <w:t>C3-230141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B2105B" w14:textId="77777777" w:rsidR="00B4750D" w:rsidRPr="00CE314E" w:rsidRDefault="00B4750D" w:rsidP="00FF0CF0">
            <w:pPr>
              <w:pStyle w:val="TAL"/>
              <w:rPr>
                <w:sz w:val="16"/>
              </w:rPr>
            </w:pPr>
            <w:r w:rsidRPr="00CE314E">
              <w:rPr>
                <w:sz w:val="16"/>
              </w:rPr>
              <w:t>Handling of new SHORT UE STATE INDICATION message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A482D" w14:textId="77777777" w:rsidR="00B4750D" w:rsidRPr="00CE314E" w:rsidRDefault="00B4750D" w:rsidP="00FF0CF0">
            <w:pPr>
              <w:pStyle w:val="TAL"/>
              <w:rPr>
                <w:sz w:val="16"/>
              </w:rPr>
            </w:pPr>
            <w:r w:rsidRPr="00CE314E">
              <w:rPr>
                <w:sz w:val="16"/>
              </w:rPr>
              <w:t>Qualcomm Incorporated, Ericsson, AT&amp;T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1FCD5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16AC5A" w14:textId="77777777" w:rsidR="00B4750D" w:rsidRPr="00CE314E" w:rsidRDefault="00B4750D" w:rsidP="00FF0CF0">
            <w:pPr>
              <w:pStyle w:val="TAL"/>
              <w:rPr>
                <w:sz w:val="16"/>
              </w:rPr>
            </w:pPr>
            <w:r w:rsidRPr="00CE314E">
              <w:rPr>
                <w:sz w:val="16"/>
              </w:rPr>
              <w:t>C3-225586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EAF78" w14:textId="77777777" w:rsidR="00B4750D" w:rsidRPr="00CE314E" w:rsidRDefault="00B4750D" w:rsidP="00FF0CF0">
            <w:pPr>
              <w:pStyle w:val="TAL"/>
              <w:rPr>
                <w:sz w:val="16"/>
              </w:rPr>
            </w:pPr>
          </w:p>
        </w:tc>
      </w:tr>
      <w:tr w:rsidR="00B4750D" w:rsidRPr="00CE314E" w14:paraId="551E7A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B4819D" w14:textId="77777777" w:rsidR="00B4750D" w:rsidRPr="00CE314E" w:rsidRDefault="00B4750D" w:rsidP="00FF0CF0">
            <w:pPr>
              <w:pStyle w:val="TAL"/>
              <w:rPr>
                <w:sz w:val="16"/>
              </w:rPr>
            </w:pPr>
            <w:r w:rsidRPr="00CE314E">
              <w:rPr>
                <w:sz w:val="16"/>
              </w:rPr>
              <w:t>C3-230142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D39AD" w14:textId="77777777" w:rsidR="00B4750D" w:rsidRPr="00CE314E" w:rsidRDefault="00B4750D" w:rsidP="00FF0CF0">
            <w:pPr>
              <w:pStyle w:val="TAL"/>
              <w:rPr>
                <w:sz w:val="16"/>
              </w:rPr>
            </w:pPr>
            <w:r w:rsidRPr="00CE314E">
              <w:rPr>
                <w:sz w:val="16"/>
              </w:rPr>
              <w:t>Revised WID on Secondary DN authentication and authorization in EPC IWK cases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FA934A"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F1580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CAA55C" w14:textId="77777777" w:rsidR="00B4750D" w:rsidRPr="00CE314E" w:rsidRDefault="00B4750D" w:rsidP="00FF0CF0">
            <w:pPr>
              <w:pStyle w:val="TAL"/>
              <w:rPr>
                <w:sz w:val="16"/>
              </w:rPr>
            </w:pPr>
            <w:r w:rsidRPr="00CE314E">
              <w:rPr>
                <w:sz w:val="16"/>
              </w:rPr>
              <w:t>CP-223266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36A9D8" w14:textId="77777777" w:rsidR="00B4750D" w:rsidRPr="00CE314E" w:rsidRDefault="00B4750D" w:rsidP="00FF0CF0">
            <w:pPr>
              <w:pStyle w:val="TAL"/>
              <w:rPr>
                <w:sz w:val="16"/>
              </w:rPr>
            </w:pPr>
            <w:r w:rsidRPr="00CE314E">
              <w:rPr>
                <w:sz w:val="16"/>
              </w:rPr>
              <w:t>C3-230425</w:t>
            </w:r>
          </w:p>
        </w:tc>
      </w:tr>
      <w:tr w:rsidR="00B4750D" w:rsidRPr="00CE314E" w14:paraId="3653BD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B6CDD" w14:textId="77777777" w:rsidR="00B4750D" w:rsidRPr="00CE314E" w:rsidRDefault="00B4750D" w:rsidP="00FF0CF0">
            <w:pPr>
              <w:pStyle w:val="TAL"/>
              <w:rPr>
                <w:sz w:val="16"/>
              </w:rPr>
            </w:pPr>
            <w:r w:rsidRPr="00CE314E">
              <w:rPr>
                <w:sz w:val="16"/>
              </w:rPr>
              <w:t>C3-230143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6C1D33" w14:textId="77777777" w:rsidR="00B4750D" w:rsidRPr="00CE314E" w:rsidRDefault="00B4750D" w:rsidP="00FF0CF0">
            <w:pPr>
              <w:pStyle w:val="TAL"/>
              <w:rPr>
                <w:sz w:val="16"/>
              </w:rPr>
            </w:pPr>
            <w:r w:rsidRPr="00CE314E">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A8E8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FA87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B622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624DE9" w14:textId="77777777" w:rsidR="00B4750D" w:rsidRPr="00CE314E" w:rsidRDefault="00B4750D" w:rsidP="00FF0CF0">
            <w:pPr>
              <w:pStyle w:val="TAL"/>
              <w:rPr>
                <w:sz w:val="16"/>
              </w:rPr>
            </w:pPr>
            <w:r w:rsidRPr="00CE314E">
              <w:rPr>
                <w:sz w:val="16"/>
              </w:rPr>
              <w:t>C3-230906</w:t>
            </w:r>
          </w:p>
        </w:tc>
      </w:tr>
      <w:tr w:rsidR="00B4750D" w:rsidRPr="00CE314E" w14:paraId="5F18F5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90701B" w14:textId="77777777" w:rsidR="00B4750D" w:rsidRPr="00CE314E" w:rsidRDefault="00B4750D" w:rsidP="00FF0CF0">
            <w:pPr>
              <w:pStyle w:val="TAL"/>
              <w:rPr>
                <w:sz w:val="16"/>
              </w:rPr>
            </w:pPr>
            <w:r w:rsidRPr="00CE314E">
              <w:rPr>
                <w:sz w:val="16"/>
              </w:rPr>
              <w:t>C3-230144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29A18F" w14:textId="77777777" w:rsidR="00B4750D" w:rsidRPr="00CE314E" w:rsidRDefault="00B4750D" w:rsidP="00FF0CF0">
            <w:pPr>
              <w:pStyle w:val="TAL"/>
              <w:rPr>
                <w:sz w:val="16"/>
              </w:rPr>
            </w:pPr>
            <w:r w:rsidRPr="00CE314E">
              <w:rPr>
                <w:sz w:val="16"/>
              </w:rPr>
              <w:t>Updates for DN performance of Group UEs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27DE6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8C5ED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1EA8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2308E4" w14:textId="77777777" w:rsidR="00B4750D" w:rsidRPr="00CE314E" w:rsidRDefault="00B4750D" w:rsidP="00FF0CF0">
            <w:pPr>
              <w:pStyle w:val="TAL"/>
              <w:rPr>
                <w:sz w:val="16"/>
              </w:rPr>
            </w:pPr>
          </w:p>
        </w:tc>
      </w:tr>
      <w:tr w:rsidR="00B4750D" w:rsidRPr="00CE314E" w14:paraId="55FCC5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9ADE04" w14:textId="77777777" w:rsidR="00B4750D" w:rsidRPr="00CE314E" w:rsidRDefault="00B4750D" w:rsidP="00FF0CF0">
            <w:pPr>
              <w:pStyle w:val="TAL"/>
              <w:rPr>
                <w:sz w:val="16"/>
              </w:rPr>
            </w:pPr>
            <w:r w:rsidRPr="00CE314E">
              <w:rPr>
                <w:sz w:val="16"/>
              </w:rPr>
              <w:t>C3-230145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4414CB" w14:textId="77777777" w:rsidR="00B4750D" w:rsidRPr="00CE314E" w:rsidRDefault="00B4750D" w:rsidP="00FF0CF0">
            <w:pPr>
              <w:pStyle w:val="TAL"/>
              <w:rPr>
                <w:sz w:val="16"/>
              </w:rPr>
            </w:pPr>
            <w:r w:rsidRPr="00CE314E">
              <w:rPr>
                <w:sz w:val="16"/>
              </w:rPr>
              <w:t>Updates for DN performance of Group UEs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DEAB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6CF65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3285E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47A7CB" w14:textId="77777777" w:rsidR="00B4750D" w:rsidRPr="00CE314E" w:rsidRDefault="00B4750D" w:rsidP="00FF0CF0">
            <w:pPr>
              <w:pStyle w:val="TAL"/>
              <w:rPr>
                <w:sz w:val="16"/>
              </w:rPr>
            </w:pPr>
          </w:p>
        </w:tc>
      </w:tr>
      <w:tr w:rsidR="00B4750D" w:rsidRPr="00CE314E" w14:paraId="25B0ED3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3472C" w14:textId="77777777" w:rsidR="00B4750D" w:rsidRPr="00CE314E" w:rsidRDefault="00B4750D" w:rsidP="00FF0CF0">
            <w:pPr>
              <w:pStyle w:val="TAL"/>
              <w:rPr>
                <w:sz w:val="16"/>
              </w:rPr>
            </w:pPr>
            <w:r w:rsidRPr="00CE314E">
              <w:rPr>
                <w:sz w:val="16"/>
              </w:rPr>
              <w:t>C3-230146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6E4810" w14:textId="77777777" w:rsidR="00B4750D" w:rsidRPr="00CE314E" w:rsidRDefault="00B4750D" w:rsidP="00FF0CF0">
            <w:pPr>
              <w:pStyle w:val="TAL"/>
              <w:rPr>
                <w:sz w:val="16"/>
              </w:rPr>
            </w:pPr>
            <w:r w:rsidRPr="00CE314E">
              <w:rPr>
                <w:sz w:val="16"/>
              </w:rPr>
              <w:t>Update to Data Type PerformanceData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CF68E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F9212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9423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EDED2F" w14:textId="77777777" w:rsidR="00B4750D" w:rsidRPr="00CE314E" w:rsidRDefault="00B4750D" w:rsidP="00FF0CF0">
            <w:pPr>
              <w:pStyle w:val="TAL"/>
              <w:rPr>
                <w:sz w:val="16"/>
              </w:rPr>
            </w:pPr>
            <w:r w:rsidRPr="00CE314E">
              <w:rPr>
                <w:sz w:val="16"/>
              </w:rPr>
              <w:t>C3-230741</w:t>
            </w:r>
          </w:p>
        </w:tc>
      </w:tr>
      <w:tr w:rsidR="00B4750D" w:rsidRPr="00CE314E" w14:paraId="1C2B75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88C886" w14:textId="77777777" w:rsidR="00B4750D" w:rsidRPr="00CE314E" w:rsidRDefault="00B4750D" w:rsidP="00FF0CF0">
            <w:pPr>
              <w:pStyle w:val="TAL"/>
              <w:rPr>
                <w:sz w:val="16"/>
              </w:rPr>
            </w:pPr>
            <w:r w:rsidRPr="00CE314E">
              <w:rPr>
                <w:sz w:val="16"/>
              </w:rPr>
              <w:t>C3-230147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816DFC" w14:textId="77777777" w:rsidR="00B4750D" w:rsidRPr="00CE314E" w:rsidRDefault="00B4750D" w:rsidP="00FF0CF0">
            <w:pPr>
              <w:pStyle w:val="TAL"/>
              <w:rPr>
                <w:sz w:val="16"/>
              </w:rPr>
            </w:pPr>
            <w:r w:rsidRPr="00CE314E">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6523F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21257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A6968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E891BA" w14:textId="77777777" w:rsidR="00B4750D" w:rsidRPr="00CE314E" w:rsidRDefault="00B4750D" w:rsidP="00FF0CF0">
            <w:pPr>
              <w:pStyle w:val="TAL"/>
              <w:rPr>
                <w:sz w:val="16"/>
              </w:rPr>
            </w:pPr>
            <w:r w:rsidRPr="00CE314E">
              <w:rPr>
                <w:sz w:val="16"/>
              </w:rPr>
              <w:t>C3-230905</w:t>
            </w:r>
          </w:p>
        </w:tc>
      </w:tr>
      <w:tr w:rsidR="00B4750D" w:rsidRPr="00CE314E" w14:paraId="19081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4C2190" w14:textId="77777777" w:rsidR="00B4750D" w:rsidRPr="00CE314E" w:rsidRDefault="00B4750D" w:rsidP="00FF0CF0">
            <w:pPr>
              <w:pStyle w:val="TAL"/>
              <w:rPr>
                <w:sz w:val="16"/>
              </w:rPr>
            </w:pPr>
            <w:r w:rsidRPr="00CE314E">
              <w:rPr>
                <w:sz w:val="16"/>
              </w:rPr>
              <w:t>C3-230148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B0721E" w14:textId="77777777" w:rsidR="00B4750D" w:rsidRPr="00CE314E" w:rsidRDefault="00B4750D" w:rsidP="00FF0CF0">
            <w:pPr>
              <w:pStyle w:val="TAL"/>
              <w:rPr>
                <w:sz w:val="16"/>
              </w:rPr>
            </w:pPr>
            <w:r w:rsidRPr="00CE314E">
              <w:rPr>
                <w:sz w:val="16"/>
              </w:rPr>
              <w:t>Updates to UE Mobility support FL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16DCD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1F15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33EE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6B7DB" w14:textId="77777777" w:rsidR="00B4750D" w:rsidRPr="00CE314E" w:rsidRDefault="00B4750D" w:rsidP="00FF0CF0">
            <w:pPr>
              <w:pStyle w:val="TAL"/>
              <w:rPr>
                <w:sz w:val="16"/>
              </w:rPr>
            </w:pPr>
          </w:p>
        </w:tc>
      </w:tr>
      <w:tr w:rsidR="00B4750D" w:rsidRPr="00CE314E" w14:paraId="0AA8BA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E9FD6B" w14:textId="77777777" w:rsidR="00B4750D" w:rsidRPr="00CE314E" w:rsidRDefault="00B4750D" w:rsidP="00FF0CF0">
            <w:pPr>
              <w:pStyle w:val="TAL"/>
              <w:rPr>
                <w:sz w:val="16"/>
              </w:rPr>
            </w:pPr>
            <w:r w:rsidRPr="00CE314E">
              <w:rPr>
                <w:sz w:val="16"/>
              </w:rPr>
              <w:t>C3-230149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BD274" w14:textId="77777777" w:rsidR="00B4750D" w:rsidRPr="00CE314E" w:rsidRDefault="00B4750D" w:rsidP="00FF0CF0">
            <w:pPr>
              <w:pStyle w:val="TAL"/>
              <w:rPr>
                <w:sz w:val="16"/>
              </w:rPr>
            </w:pPr>
            <w:r w:rsidRPr="00CE314E">
              <w:rPr>
                <w:sz w:val="16"/>
              </w:rPr>
              <w:t>Update for UE Mobility support FL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58B2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816E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8498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D78F7F" w14:textId="77777777" w:rsidR="00B4750D" w:rsidRPr="00CE314E" w:rsidRDefault="00B4750D" w:rsidP="00FF0CF0">
            <w:pPr>
              <w:pStyle w:val="TAL"/>
              <w:rPr>
                <w:sz w:val="16"/>
              </w:rPr>
            </w:pPr>
          </w:p>
        </w:tc>
      </w:tr>
      <w:tr w:rsidR="00B4750D" w:rsidRPr="00CE314E" w14:paraId="1AD3B3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F75AED" w14:textId="77777777" w:rsidR="00B4750D" w:rsidRPr="00CE314E" w:rsidRDefault="00B4750D" w:rsidP="00FF0CF0">
            <w:pPr>
              <w:pStyle w:val="TAL"/>
              <w:rPr>
                <w:sz w:val="16"/>
              </w:rPr>
            </w:pPr>
            <w:r w:rsidRPr="00CE314E">
              <w:rPr>
                <w:sz w:val="16"/>
              </w:rPr>
              <w:t>C3-230150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67D869" w14:textId="77777777" w:rsidR="00B4750D" w:rsidRPr="00CE314E" w:rsidRDefault="00B4750D" w:rsidP="00FF0CF0">
            <w:pPr>
              <w:pStyle w:val="TAL"/>
              <w:rPr>
                <w:sz w:val="16"/>
              </w:rPr>
            </w:pPr>
            <w:r w:rsidRPr="00CE314E">
              <w:rPr>
                <w:sz w:val="16"/>
              </w:rPr>
              <w:t>Update for UE Mobility support FL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E63BB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8CBF6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97C4E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69E71B" w14:textId="77777777" w:rsidR="00B4750D" w:rsidRPr="00CE314E" w:rsidRDefault="00B4750D" w:rsidP="00FF0CF0">
            <w:pPr>
              <w:pStyle w:val="TAL"/>
              <w:rPr>
                <w:sz w:val="16"/>
              </w:rPr>
            </w:pPr>
          </w:p>
        </w:tc>
      </w:tr>
      <w:tr w:rsidR="00B4750D" w:rsidRPr="00CE314E" w14:paraId="2CA969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A2B3E5" w14:textId="77777777" w:rsidR="00B4750D" w:rsidRPr="00CE314E" w:rsidRDefault="00B4750D" w:rsidP="00FF0CF0">
            <w:pPr>
              <w:pStyle w:val="TAL"/>
              <w:rPr>
                <w:sz w:val="16"/>
              </w:rPr>
            </w:pPr>
            <w:r w:rsidRPr="00CE314E">
              <w:rPr>
                <w:sz w:val="16"/>
              </w:rPr>
              <w:t>C3-230151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DC4369" w14:textId="77777777" w:rsidR="00B4750D" w:rsidRPr="00CE314E" w:rsidRDefault="00B4750D" w:rsidP="00FF0CF0">
            <w:pPr>
              <w:pStyle w:val="TAL"/>
              <w:rPr>
                <w:sz w:val="16"/>
              </w:rPr>
            </w:pPr>
            <w:r w:rsidRPr="00CE314E">
              <w:rPr>
                <w:sz w:val="16"/>
              </w:rPr>
              <w:t>Updates to Data Type UeMobilityCollection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1310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6FB3F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56E4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A609E" w14:textId="77777777" w:rsidR="00B4750D" w:rsidRPr="00CE314E" w:rsidRDefault="00B4750D" w:rsidP="00FF0CF0">
            <w:pPr>
              <w:pStyle w:val="TAL"/>
              <w:rPr>
                <w:sz w:val="16"/>
              </w:rPr>
            </w:pPr>
            <w:r w:rsidRPr="00CE314E">
              <w:rPr>
                <w:sz w:val="16"/>
              </w:rPr>
              <w:t>C3-230912</w:t>
            </w:r>
          </w:p>
        </w:tc>
      </w:tr>
      <w:tr w:rsidR="00B4750D" w:rsidRPr="00CE314E" w14:paraId="13475A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323D98" w14:textId="77777777" w:rsidR="00B4750D" w:rsidRPr="00CE314E" w:rsidRDefault="00B4750D" w:rsidP="00FF0CF0">
            <w:pPr>
              <w:pStyle w:val="TAL"/>
              <w:rPr>
                <w:sz w:val="16"/>
              </w:rPr>
            </w:pPr>
            <w:r w:rsidRPr="00CE314E">
              <w:rPr>
                <w:sz w:val="16"/>
              </w:rPr>
              <w:t>C3-230152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1FC08" w14:textId="77777777" w:rsidR="00B4750D" w:rsidRPr="00CE314E" w:rsidRDefault="00B4750D" w:rsidP="00FF0CF0">
            <w:pPr>
              <w:pStyle w:val="TAL"/>
              <w:rPr>
                <w:sz w:val="16"/>
              </w:rPr>
            </w:pPr>
            <w:r w:rsidRPr="00CE314E">
              <w:rPr>
                <w:sz w:val="16"/>
              </w:rPr>
              <w:t>Updates to Data Type UeMobilityInfo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DEBD0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05EA8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390C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D67B5C" w14:textId="77777777" w:rsidR="00B4750D" w:rsidRPr="00CE314E" w:rsidRDefault="00B4750D" w:rsidP="00FF0CF0">
            <w:pPr>
              <w:pStyle w:val="TAL"/>
              <w:rPr>
                <w:sz w:val="16"/>
              </w:rPr>
            </w:pPr>
            <w:r w:rsidRPr="00CE314E">
              <w:rPr>
                <w:sz w:val="16"/>
              </w:rPr>
              <w:t>C3-230913</w:t>
            </w:r>
          </w:p>
        </w:tc>
      </w:tr>
      <w:tr w:rsidR="00B4750D" w:rsidRPr="00CE314E" w14:paraId="43593A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64F7EB" w14:textId="77777777" w:rsidR="00B4750D" w:rsidRPr="00CE314E" w:rsidRDefault="00B4750D" w:rsidP="00FF0CF0">
            <w:pPr>
              <w:pStyle w:val="TAL"/>
              <w:rPr>
                <w:sz w:val="16"/>
              </w:rPr>
            </w:pPr>
            <w:r w:rsidRPr="00CE314E">
              <w:rPr>
                <w:sz w:val="16"/>
              </w:rPr>
              <w:t>C3-230153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87B090" w14:textId="77777777" w:rsidR="00B4750D" w:rsidRPr="00CE314E" w:rsidRDefault="00B4750D" w:rsidP="00FF0CF0">
            <w:pPr>
              <w:pStyle w:val="TAL"/>
              <w:rPr>
                <w:sz w:val="16"/>
              </w:rPr>
            </w:pPr>
            <w:r w:rsidRPr="00CE314E">
              <w:rPr>
                <w:sz w:val="16"/>
              </w:rPr>
              <w:t>Updates for Network Performance Analyitcs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D550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031F9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E0C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4551A1" w14:textId="77777777" w:rsidR="00B4750D" w:rsidRPr="00CE314E" w:rsidRDefault="00B4750D" w:rsidP="00FF0CF0">
            <w:pPr>
              <w:pStyle w:val="TAL"/>
              <w:rPr>
                <w:sz w:val="16"/>
              </w:rPr>
            </w:pPr>
          </w:p>
        </w:tc>
      </w:tr>
      <w:tr w:rsidR="00B4750D" w:rsidRPr="00CE314E" w14:paraId="3E8AA34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26E086" w14:textId="77777777" w:rsidR="00B4750D" w:rsidRPr="00CE314E" w:rsidRDefault="00B4750D" w:rsidP="00FF0CF0">
            <w:pPr>
              <w:pStyle w:val="TAL"/>
              <w:rPr>
                <w:sz w:val="16"/>
              </w:rPr>
            </w:pPr>
            <w:r w:rsidRPr="00CE314E">
              <w:rPr>
                <w:sz w:val="16"/>
              </w:rPr>
              <w:t>C3-230154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05736" w14:textId="77777777" w:rsidR="00B4750D" w:rsidRPr="00CE314E" w:rsidRDefault="00B4750D" w:rsidP="00FF0CF0">
            <w:pPr>
              <w:pStyle w:val="TAL"/>
              <w:rPr>
                <w:sz w:val="16"/>
              </w:rPr>
            </w:pPr>
            <w:r w:rsidRPr="00CE314E">
              <w:rPr>
                <w:sz w:val="16"/>
              </w:rPr>
              <w:t>Updates for Network Performance Analyitcs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9E86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AD5F9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3A03B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AD8314" w14:textId="77777777" w:rsidR="00B4750D" w:rsidRPr="00CE314E" w:rsidRDefault="00B4750D" w:rsidP="00FF0CF0">
            <w:pPr>
              <w:pStyle w:val="TAL"/>
              <w:rPr>
                <w:sz w:val="16"/>
              </w:rPr>
            </w:pPr>
          </w:p>
        </w:tc>
      </w:tr>
      <w:tr w:rsidR="00B4750D" w:rsidRPr="00CE314E" w14:paraId="4D5F8F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6D54C" w14:textId="77777777" w:rsidR="00B4750D" w:rsidRPr="00CE314E" w:rsidRDefault="00B4750D" w:rsidP="00FF0CF0">
            <w:pPr>
              <w:pStyle w:val="TAL"/>
              <w:rPr>
                <w:sz w:val="16"/>
              </w:rPr>
            </w:pPr>
            <w:r w:rsidRPr="00CE314E">
              <w:rPr>
                <w:sz w:val="16"/>
              </w:rPr>
              <w:t>C3-230155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51C424" w14:textId="77777777" w:rsidR="00B4750D" w:rsidRPr="00CE314E" w:rsidRDefault="00B4750D" w:rsidP="00FF0CF0">
            <w:pPr>
              <w:pStyle w:val="TAL"/>
              <w:rPr>
                <w:sz w:val="16"/>
              </w:rPr>
            </w:pPr>
            <w:r w:rsidRPr="00CE314E">
              <w:rPr>
                <w:sz w:val="16"/>
              </w:rPr>
              <w:t>Updates for Network Performance Analyitcs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DE52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0BEB2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49C1D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9E1A30" w14:textId="77777777" w:rsidR="00B4750D" w:rsidRPr="00CE314E" w:rsidRDefault="00B4750D" w:rsidP="00FF0CF0">
            <w:pPr>
              <w:pStyle w:val="TAL"/>
              <w:rPr>
                <w:sz w:val="16"/>
              </w:rPr>
            </w:pPr>
          </w:p>
        </w:tc>
      </w:tr>
      <w:tr w:rsidR="00B4750D" w:rsidRPr="00CE314E" w14:paraId="1CD774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0D7F3E" w14:textId="77777777" w:rsidR="00B4750D" w:rsidRPr="00CE314E" w:rsidRDefault="00B4750D" w:rsidP="00FF0CF0">
            <w:pPr>
              <w:pStyle w:val="TAL"/>
              <w:rPr>
                <w:sz w:val="16"/>
              </w:rPr>
            </w:pPr>
            <w:r w:rsidRPr="00CE314E">
              <w:rPr>
                <w:sz w:val="16"/>
              </w:rPr>
              <w:t>C3-230156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74E08"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D960F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690E2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512A7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D6DC8B" w14:textId="77777777" w:rsidR="00B4750D" w:rsidRPr="00CE314E" w:rsidRDefault="00B4750D" w:rsidP="00FF0CF0">
            <w:pPr>
              <w:pStyle w:val="TAL"/>
              <w:rPr>
                <w:sz w:val="16"/>
              </w:rPr>
            </w:pPr>
            <w:r w:rsidRPr="00CE314E">
              <w:rPr>
                <w:sz w:val="16"/>
              </w:rPr>
              <w:t>C3-230690</w:t>
            </w:r>
          </w:p>
        </w:tc>
      </w:tr>
      <w:tr w:rsidR="00B4750D" w:rsidRPr="00CE314E" w14:paraId="35767C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A2C7F8" w14:textId="77777777" w:rsidR="00B4750D" w:rsidRPr="00CE314E" w:rsidRDefault="00B4750D" w:rsidP="00FF0CF0">
            <w:pPr>
              <w:pStyle w:val="TAL"/>
              <w:rPr>
                <w:sz w:val="16"/>
              </w:rPr>
            </w:pPr>
            <w:r w:rsidRPr="00CE314E">
              <w:rPr>
                <w:sz w:val="16"/>
              </w:rPr>
              <w:t>C3-230157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DE2965"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E6D94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2ABE4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D388A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2F6D08" w14:textId="77777777" w:rsidR="00B4750D" w:rsidRPr="00CE314E" w:rsidRDefault="00B4750D" w:rsidP="00FF0CF0">
            <w:pPr>
              <w:pStyle w:val="TAL"/>
              <w:rPr>
                <w:sz w:val="16"/>
              </w:rPr>
            </w:pPr>
            <w:r w:rsidRPr="00CE314E">
              <w:rPr>
                <w:sz w:val="16"/>
              </w:rPr>
              <w:t>C3-230691</w:t>
            </w:r>
          </w:p>
        </w:tc>
      </w:tr>
      <w:tr w:rsidR="00B4750D" w:rsidRPr="00CE314E" w14:paraId="5BC34C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804A18" w14:textId="77777777" w:rsidR="00B4750D" w:rsidRPr="00CE314E" w:rsidRDefault="00B4750D" w:rsidP="00FF0CF0">
            <w:pPr>
              <w:pStyle w:val="TAL"/>
              <w:rPr>
                <w:sz w:val="16"/>
              </w:rPr>
            </w:pPr>
            <w:r w:rsidRPr="00CE314E">
              <w:rPr>
                <w:sz w:val="16"/>
              </w:rPr>
              <w:t>C3-230158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A74DBD"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5E2F6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4CE01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3E18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2F119B" w14:textId="77777777" w:rsidR="00B4750D" w:rsidRPr="00CE314E" w:rsidRDefault="00B4750D" w:rsidP="00FF0CF0">
            <w:pPr>
              <w:pStyle w:val="TAL"/>
              <w:rPr>
                <w:sz w:val="16"/>
              </w:rPr>
            </w:pPr>
            <w:r w:rsidRPr="00CE314E">
              <w:rPr>
                <w:sz w:val="16"/>
              </w:rPr>
              <w:t>C3-230752</w:t>
            </w:r>
          </w:p>
        </w:tc>
      </w:tr>
      <w:tr w:rsidR="00B4750D" w:rsidRPr="00CE314E" w14:paraId="791E1D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61CC8F" w14:textId="77777777" w:rsidR="00B4750D" w:rsidRPr="00CE314E" w:rsidRDefault="00B4750D" w:rsidP="00FF0CF0">
            <w:pPr>
              <w:pStyle w:val="TAL"/>
              <w:rPr>
                <w:sz w:val="16"/>
              </w:rPr>
            </w:pPr>
            <w:r w:rsidRPr="00CE314E">
              <w:rPr>
                <w:sz w:val="16"/>
              </w:rPr>
              <w:t>C3-230159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F174DF"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1D70A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7737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95D6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592CF1" w14:textId="77777777" w:rsidR="00B4750D" w:rsidRPr="00CE314E" w:rsidRDefault="00B4750D" w:rsidP="00FF0CF0">
            <w:pPr>
              <w:pStyle w:val="TAL"/>
              <w:rPr>
                <w:sz w:val="16"/>
              </w:rPr>
            </w:pPr>
            <w:r w:rsidRPr="00CE314E">
              <w:rPr>
                <w:sz w:val="16"/>
              </w:rPr>
              <w:t>C3-230753</w:t>
            </w:r>
          </w:p>
        </w:tc>
      </w:tr>
      <w:tr w:rsidR="00B4750D" w:rsidRPr="00CE314E" w14:paraId="754DFE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4D4D2C" w14:textId="77777777" w:rsidR="00B4750D" w:rsidRPr="00CE314E" w:rsidRDefault="00B4750D" w:rsidP="00FF0CF0">
            <w:pPr>
              <w:pStyle w:val="TAL"/>
              <w:rPr>
                <w:sz w:val="16"/>
              </w:rPr>
            </w:pPr>
            <w:r w:rsidRPr="00CE314E">
              <w:rPr>
                <w:sz w:val="16"/>
              </w:rPr>
              <w:t>C3-230160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96558C"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5C970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1BBA9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D230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905D0A" w14:textId="77777777" w:rsidR="00B4750D" w:rsidRPr="00CE314E" w:rsidRDefault="00B4750D" w:rsidP="00FF0CF0">
            <w:pPr>
              <w:pStyle w:val="TAL"/>
              <w:rPr>
                <w:sz w:val="16"/>
              </w:rPr>
            </w:pPr>
            <w:r w:rsidRPr="00CE314E">
              <w:rPr>
                <w:sz w:val="16"/>
              </w:rPr>
              <w:t>C3-230754</w:t>
            </w:r>
          </w:p>
        </w:tc>
      </w:tr>
      <w:tr w:rsidR="00B4750D" w:rsidRPr="00CE314E" w14:paraId="332356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350B30" w14:textId="77777777" w:rsidR="00B4750D" w:rsidRPr="00CE314E" w:rsidRDefault="00B4750D" w:rsidP="00FF0CF0">
            <w:pPr>
              <w:pStyle w:val="TAL"/>
              <w:rPr>
                <w:sz w:val="16"/>
              </w:rPr>
            </w:pPr>
            <w:r w:rsidRPr="00CE314E">
              <w:rPr>
                <w:sz w:val="16"/>
              </w:rPr>
              <w:t>C3-230161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FB0F13"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7E0F3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19829F"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B4F3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001B48" w14:textId="77777777" w:rsidR="00B4750D" w:rsidRPr="00CE314E" w:rsidRDefault="00B4750D" w:rsidP="00FF0CF0">
            <w:pPr>
              <w:pStyle w:val="TAL"/>
              <w:rPr>
                <w:sz w:val="16"/>
              </w:rPr>
            </w:pPr>
          </w:p>
        </w:tc>
      </w:tr>
      <w:tr w:rsidR="00B4750D" w:rsidRPr="00CE314E" w14:paraId="48BFA55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C3C310" w14:textId="77777777" w:rsidR="00B4750D" w:rsidRPr="00CE314E" w:rsidRDefault="00B4750D" w:rsidP="00FF0CF0">
            <w:pPr>
              <w:pStyle w:val="TAL"/>
              <w:rPr>
                <w:sz w:val="16"/>
              </w:rPr>
            </w:pPr>
            <w:r w:rsidRPr="00CE314E">
              <w:rPr>
                <w:sz w:val="16"/>
              </w:rPr>
              <w:t>C3-230162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1F2950"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80962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0C9FC6"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A275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A478EB" w14:textId="77777777" w:rsidR="00B4750D" w:rsidRPr="00CE314E" w:rsidRDefault="00B4750D" w:rsidP="00FF0CF0">
            <w:pPr>
              <w:pStyle w:val="TAL"/>
              <w:rPr>
                <w:sz w:val="16"/>
              </w:rPr>
            </w:pPr>
          </w:p>
        </w:tc>
      </w:tr>
      <w:tr w:rsidR="00B4750D" w:rsidRPr="00CE314E" w14:paraId="7F5270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35D503" w14:textId="77777777" w:rsidR="00B4750D" w:rsidRPr="00CE314E" w:rsidRDefault="00B4750D" w:rsidP="00FF0CF0">
            <w:pPr>
              <w:pStyle w:val="TAL"/>
              <w:rPr>
                <w:sz w:val="16"/>
              </w:rPr>
            </w:pPr>
            <w:r w:rsidRPr="00CE314E">
              <w:rPr>
                <w:sz w:val="16"/>
              </w:rPr>
              <w:t>C3-230163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39C3F5"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F6F2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F94E7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4416C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29B6B0" w14:textId="77777777" w:rsidR="00B4750D" w:rsidRPr="00CE314E" w:rsidRDefault="00B4750D" w:rsidP="00FF0CF0">
            <w:pPr>
              <w:pStyle w:val="TAL"/>
              <w:rPr>
                <w:sz w:val="16"/>
              </w:rPr>
            </w:pPr>
          </w:p>
        </w:tc>
      </w:tr>
      <w:tr w:rsidR="00B4750D" w:rsidRPr="00CE314E" w14:paraId="3EFF6B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A754E2" w14:textId="77777777" w:rsidR="00B4750D" w:rsidRPr="00CE314E" w:rsidRDefault="00B4750D" w:rsidP="00FF0CF0">
            <w:pPr>
              <w:pStyle w:val="TAL"/>
              <w:rPr>
                <w:sz w:val="16"/>
              </w:rPr>
            </w:pPr>
            <w:r w:rsidRPr="00CE314E">
              <w:rPr>
                <w:sz w:val="16"/>
              </w:rPr>
              <w:t>C3-230164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701B6B"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8D65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4058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75B7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08F72E" w14:textId="77777777" w:rsidR="00B4750D" w:rsidRPr="00CE314E" w:rsidRDefault="00B4750D" w:rsidP="00FF0CF0">
            <w:pPr>
              <w:pStyle w:val="TAL"/>
              <w:rPr>
                <w:sz w:val="16"/>
              </w:rPr>
            </w:pPr>
            <w:r w:rsidRPr="00CE314E">
              <w:rPr>
                <w:sz w:val="16"/>
              </w:rPr>
              <w:t>C3-230755</w:t>
            </w:r>
          </w:p>
        </w:tc>
      </w:tr>
      <w:tr w:rsidR="00B4750D" w:rsidRPr="00CE314E" w14:paraId="2D8405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03FF2" w14:textId="77777777" w:rsidR="00B4750D" w:rsidRPr="00CE314E" w:rsidRDefault="00B4750D" w:rsidP="00FF0CF0">
            <w:pPr>
              <w:pStyle w:val="TAL"/>
              <w:rPr>
                <w:sz w:val="16"/>
              </w:rPr>
            </w:pPr>
            <w:r w:rsidRPr="00CE314E">
              <w:rPr>
                <w:sz w:val="16"/>
              </w:rPr>
              <w:t>C3-230165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3225EB"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E57DA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11CB2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C6BF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B5DA48" w14:textId="77777777" w:rsidR="00B4750D" w:rsidRPr="00CE314E" w:rsidRDefault="00B4750D" w:rsidP="00FF0CF0">
            <w:pPr>
              <w:pStyle w:val="TAL"/>
              <w:rPr>
                <w:sz w:val="16"/>
              </w:rPr>
            </w:pPr>
          </w:p>
        </w:tc>
      </w:tr>
      <w:tr w:rsidR="00B4750D" w:rsidRPr="00CE314E" w14:paraId="151727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CB37DB" w14:textId="77777777" w:rsidR="00B4750D" w:rsidRPr="00CE314E" w:rsidRDefault="00B4750D" w:rsidP="00FF0CF0">
            <w:pPr>
              <w:pStyle w:val="TAL"/>
              <w:rPr>
                <w:sz w:val="16"/>
              </w:rPr>
            </w:pPr>
            <w:r w:rsidRPr="00CE314E">
              <w:rPr>
                <w:sz w:val="16"/>
              </w:rPr>
              <w:t>C3-230166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2A95D6"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3255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7B171F"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32EE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FF456D" w14:textId="77777777" w:rsidR="00B4750D" w:rsidRPr="00CE314E" w:rsidRDefault="00B4750D" w:rsidP="00FF0CF0">
            <w:pPr>
              <w:pStyle w:val="TAL"/>
              <w:rPr>
                <w:sz w:val="16"/>
              </w:rPr>
            </w:pPr>
          </w:p>
        </w:tc>
      </w:tr>
      <w:tr w:rsidR="00B4750D" w:rsidRPr="00CE314E" w14:paraId="3D4F207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444613" w14:textId="77777777" w:rsidR="00B4750D" w:rsidRPr="00CE314E" w:rsidRDefault="00B4750D" w:rsidP="00FF0CF0">
            <w:pPr>
              <w:pStyle w:val="TAL"/>
              <w:rPr>
                <w:sz w:val="16"/>
              </w:rPr>
            </w:pPr>
            <w:r w:rsidRPr="00CE314E">
              <w:rPr>
                <w:sz w:val="16"/>
              </w:rPr>
              <w:t>C3-230167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4105C5"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87194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E09F6A"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0866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407ED9" w14:textId="77777777" w:rsidR="00B4750D" w:rsidRPr="00CE314E" w:rsidRDefault="00B4750D" w:rsidP="00FF0CF0">
            <w:pPr>
              <w:pStyle w:val="TAL"/>
              <w:rPr>
                <w:sz w:val="16"/>
              </w:rPr>
            </w:pPr>
          </w:p>
        </w:tc>
      </w:tr>
      <w:tr w:rsidR="00B4750D" w:rsidRPr="00CE314E" w14:paraId="3297D9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9DB367" w14:textId="77777777" w:rsidR="00B4750D" w:rsidRPr="00CE314E" w:rsidRDefault="00B4750D" w:rsidP="00FF0CF0">
            <w:pPr>
              <w:pStyle w:val="TAL"/>
              <w:rPr>
                <w:sz w:val="16"/>
              </w:rPr>
            </w:pPr>
            <w:r w:rsidRPr="00CE314E">
              <w:rPr>
                <w:sz w:val="16"/>
              </w:rPr>
              <w:t>C3-230168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F82A0A"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71C79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0356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1895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2E3444" w14:textId="77777777" w:rsidR="00B4750D" w:rsidRPr="00CE314E" w:rsidRDefault="00B4750D" w:rsidP="00FF0CF0">
            <w:pPr>
              <w:pStyle w:val="TAL"/>
              <w:rPr>
                <w:sz w:val="16"/>
              </w:rPr>
            </w:pPr>
            <w:r w:rsidRPr="00CE314E">
              <w:rPr>
                <w:sz w:val="16"/>
              </w:rPr>
              <w:t>C3-230655</w:t>
            </w:r>
          </w:p>
        </w:tc>
      </w:tr>
      <w:tr w:rsidR="00B4750D" w:rsidRPr="00CE314E" w14:paraId="356DA2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880BA0" w14:textId="77777777" w:rsidR="00B4750D" w:rsidRPr="00CE314E" w:rsidRDefault="00B4750D" w:rsidP="00FF0CF0">
            <w:pPr>
              <w:pStyle w:val="TAL"/>
              <w:rPr>
                <w:sz w:val="16"/>
              </w:rPr>
            </w:pPr>
            <w:r w:rsidRPr="00CE314E">
              <w:rPr>
                <w:sz w:val="16"/>
              </w:rPr>
              <w:t>C3-230169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32B58E"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6BE22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D031B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05A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9B6FC" w14:textId="77777777" w:rsidR="00B4750D" w:rsidRPr="00CE314E" w:rsidRDefault="00B4750D" w:rsidP="00FF0CF0">
            <w:pPr>
              <w:pStyle w:val="TAL"/>
              <w:rPr>
                <w:sz w:val="16"/>
              </w:rPr>
            </w:pPr>
            <w:r w:rsidRPr="00CE314E">
              <w:rPr>
                <w:sz w:val="16"/>
              </w:rPr>
              <w:t>C3-230656</w:t>
            </w:r>
          </w:p>
        </w:tc>
      </w:tr>
      <w:tr w:rsidR="00B4750D" w:rsidRPr="00CE314E" w14:paraId="5623AD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1180CC" w14:textId="77777777" w:rsidR="00B4750D" w:rsidRPr="00CE314E" w:rsidRDefault="00B4750D" w:rsidP="00FF0CF0">
            <w:pPr>
              <w:pStyle w:val="TAL"/>
              <w:rPr>
                <w:sz w:val="16"/>
              </w:rPr>
            </w:pPr>
            <w:r w:rsidRPr="00CE314E">
              <w:rPr>
                <w:sz w:val="16"/>
              </w:rPr>
              <w:t>C3-230170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86F7B7"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D9E6A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72268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3BDF2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DD57C" w14:textId="77777777" w:rsidR="00B4750D" w:rsidRPr="00CE314E" w:rsidRDefault="00B4750D" w:rsidP="00FF0CF0">
            <w:pPr>
              <w:pStyle w:val="TAL"/>
              <w:rPr>
                <w:sz w:val="16"/>
              </w:rPr>
            </w:pPr>
          </w:p>
        </w:tc>
      </w:tr>
      <w:tr w:rsidR="00B4750D" w:rsidRPr="00CE314E" w14:paraId="2F6C3C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C3A480" w14:textId="77777777" w:rsidR="00B4750D" w:rsidRPr="00CE314E" w:rsidRDefault="00B4750D" w:rsidP="00FF0CF0">
            <w:pPr>
              <w:pStyle w:val="TAL"/>
              <w:rPr>
                <w:sz w:val="16"/>
              </w:rPr>
            </w:pPr>
            <w:r w:rsidRPr="00CE314E">
              <w:rPr>
                <w:sz w:val="16"/>
              </w:rPr>
              <w:t>C3-230171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8A814A" w14:textId="77777777" w:rsidR="00B4750D" w:rsidRPr="00CE314E" w:rsidRDefault="00B4750D" w:rsidP="00FF0CF0">
            <w:pPr>
              <w:pStyle w:val="TAL"/>
              <w:rPr>
                <w:sz w:val="16"/>
              </w:rPr>
            </w:pPr>
            <w:r w:rsidRPr="00CE314E">
              <w:rPr>
                <w:sz w:val="16"/>
              </w:rPr>
              <w:t>Update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8ED5F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B335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1E28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F53E84" w14:textId="77777777" w:rsidR="00B4750D" w:rsidRPr="00CE314E" w:rsidRDefault="00B4750D" w:rsidP="00FF0CF0">
            <w:pPr>
              <w:pStyle w:val="TAL"/>
              <w:rPr>
                <w:sz w:val="16"/>
              </w:rPr>
            </w:pPr>
            <w:r w:rsidRPr="00CE314E">
              <w:rPr>
                <w:sz w:val="16"/>
              </w:rPr>
              <w:t>C3-230756</w:t>
            </w:r>
          </w:p>
        </w:tc>
      </w:tr>
      <w:tr w:rsidR="00B4750D" w:rsidRPr="00CE314E" w14:paraId="5D5E2A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5304FB" w14:textId="77777777" w:rsidR="00B4750D" w:rsidRPr="00CE314E" w:rsidRDefault="00B4750D" w:rsidP="00FF0CF0">
            <w:pPr>
              <w:pStyle w:val="TAL"/>
              <w:rPr>
                <w:sz w:val="16"/>
              </w:rPr>
            </w:pPr>
            <w:r w:rsidRPr="00CE314E">
              <w:rPr>
                <w:sz w:val="16"/>
              </w:rPr>
              <w:t>C3-230172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F3004E"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5F722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A9FB8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237C4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648564" w14:textId="77777777" w:rsidR="00B4750D" w:rsidRPr="00CE314E" w:rsidRDefault="00B4750D" w:rsidP="00FF0CF0">
            <w:pPr>
              <w:pStyle w:val="TAL"/>
              <w:rPr>
                <w:sz w:val="16"/>
              </w:rPr>
            </w:pPr>
            <w:r w:rsidRPr="00CE314E">
              <w:rPr>
                <w:sz w:val="16"/>
              </w:rPr>
              <w:t>C3-230757</w:t>
            </w:r>
          </w:p>
        </w:tc>
      </w:tr>
      <w:tr w:rsidR="00B4750D" w:rsidRPr="00CE314E" w14:paraId="37A133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A407B4" w14:textId="77777777" w:rsidR="00B4750D" w:rsidRPr="00CE314E" w:rsidRDefault="00B4750D" w:rsidP="00FF0CF0">
            <w:pPr>
              <w:pStyle w:val="TAL"/>
              <w:rPr>
                <w:sz w:val="16"/>
              </w:rPr>
            </w:pPr>
            <w:r w:rsidRPr="00CE314E">
              <w:rPr>
                <w:sz w:val="16"/>
              </w:rPr>
              <w:t>C3-230173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C82510"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291C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DF892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9C5C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89918B" w14:textId="77777777" w:rsidR="00B4750D" w:rsidRPr="00CE314E" w:rsidRDefault="00B4750D" w:rsidP="00FF0CF0">
            <w:pPr>
              <w:pStyle w:val="TAL"/>
              <w:rPr>
                <w:sz w:val="16"/>
              </w:rPr>
            </w:pPr>
          </w:p>
        </w:tc>
      </w:tr>
      <w:tr w:rsidR="00B4750D" w:rsidRPr="00CE314E" w14:paraId="327A79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32295D" w14:textId="77777777" w:rsidR="00B4750D" w:rsidRPr="00CE314E" w:rsidRDefault="00B4750D" w:rsidP="00FF0CF0">
            <w:pPr>
              <w:pStyle w:val="TAL"/>
              <w:rPr>
                <w:sz w:val="16"/>
              </w:rPr>
            </w:pPr>
            <w:r w:rsidRPr="00CE314E">
              <w:rPr>
                <w:sz w:val="16"/>
              </w:rPr>
              <w:t>C3-230174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69A21D" w14:textId="77777777" w:rsidR="00B4750D" w:rsidRPr="00CE314E" w:rsidRDefault="00B4750D" w:rsidP="00FF0CF0">
            <w:pPr>
              <w:pStyle w:val="TAL"/>
              <w:rPr>
                <w:sz w:val="16"/>
              </w:rPr>
            </w:pPr>
            <w:r w:rsidRPr="00CE314E">
              <w:rPr>
                <w:sz w:val="16"/>
              </w:rPr>
              <w:t>Reply LS on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CF76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2BB4C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C252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F1C0B4" w14:textId="77777777" w:rsidR="00B4750D" w:rsidRPr="00CE314E" w:rsidRDefault="00B4750D" w:rsidP="00FF0CF0">
            <w:pPr>
              <w:pStyle w:val="TAL"/>
              <w:rPr>
                <w:sz w:val="16"/>
              </w:rPr>
            </w:pPr>
          </w:p>
        </w:tc>
      </w:tr>
      <w:tr w:rsidR="00B4750D" w:rsidRPr="00CE314E" w14:paraId="6BD352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9DBC15" w14:textId="77777777" w:rsidR="00B4750D" w:rsidRPr="00CE314E" w:rsidRDefault="00B4750D" w:rsidP="00FF0CF0">
            <w:pPr>
              <w:pStyle w:val="TAL"/>
              <w:rPr>
                <w:sz w:val="16"/>
              </w:rPr>
            </w:pPr>
            <w:r w:rsidRPr="00CE314E">
              <w:rPr>
                <w:sz w:val="16"/>
              </w:rPr>
              <w:t>C3-230175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452961"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51271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5631D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C2F42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1D36FD" w14:textId="77777777" w:rsidR="00B4750D" w:rsidRPr="00CE314E" w:rsidRDefault="00B4750D" w:rsidP="00FF0CF0">
            <w:pPr>
              <w:pStyle w:val="TAL"/>
              <w:rPr>
                <w:sz w:val="16"/>
              </w:rPr>
            </w:pPr>
            <w:r w:rsidRPr="00CE314E">
              <w:rPr>
                <w:sz w:val="16"/>
              </w:rPr>
              <w:t>C3-230628</w:t>
            </w:r>
          </w:p>
        </w:tc>
      </w:tr>
      <w:tr w:rsidR="00B4750D" w:rsidRPr="00CE314E" w14:paraId="68DC02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FE2F95" w14:textId="77777777" w:rsidR="00B4750D" w:rsidRPr="00CE314E" w:rsidRDefault="00B4750D" w:rsidP="00FF0CF0">
            <w:pPr>
              <w:pStyle w:val="TAL"/>
              <w:rPr>
                <w:sz w:val="16"/>
              </w:rPr>
            </w:pPr>
            <w:r w:rsidRPr="00CE314E">
              <w:rPr>
                <w:sz w:val="16"/>
              </w:rPr>
              <w:t>C3-230176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742F96"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5259C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4AB0F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73917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A0D36E" w14:textId="77777777" w:rsidR="00B4750D" w:rsidRPr="00CE314E" w:rsidRDefault="00B4750D" w:rsidP="00FF0CF0">
            <w:pPr>
              <w:pStyle w:val="TAL"/>
              <w:rPr>
                <w:sz w:val="16"/>
              </w:rPr>
            </w:pPr>
            <w:r w:rsidRPr="00CE314E">
              <w:rPr>
                <w:sz w:val="16"/>
              </w:rPr>
              <w:t>C3-230629</w:t>
            </w:r>
          </w:p>
        </w:tc>
      </w:tr>
      <w:tr w:rsidR="00B4750D" w:rsidRPr="00CE314E" w14:paraId="2EE7CFB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4D0CD5" w14:textId="77777777" w:rsidR="00B4750D" w:rsidRPr="00CE314E" w:rsidRDefault="00B4750D" w:rsidP="00FF0CF0">
            <w:pPr>
              <w:pStyle w:val="TAL"/>
              <w:rPr>
                <w:sz w:val="16"/>
              </w:rPr>
            </w:pPr>
            <w:r w:rsidRPr="00CE314E">
              <w:rPr>
                <w:sz w:val="16"/>
              </w:rPr>
              <w:t>C3-230177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F22AF6"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66E23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00BF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C45C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0C5362" w14:textId="77777777" w:rsidR="00B4750D" w:rsidRPr="00CE314E" w:rsidRDefault="00B4750D" w:rsidP="00FF0CF0">
            <w:pPr>
              <w:pStyle w:val="TAL"/>
              <w:rPr>
                <w:sz w:val="16"/>
              </w:rPr>
            </w:pPr>
            <w:r w:rsidRPr="00CE314E">
              <w:rPr>
                <w:sz w:val="16"/>
              </w:rPr>
              <w:t>C3-230630</w:t>
            </w:r>
          </w:p>
        </w:tc>
      </w:tr>
      <w:tr w:rsidR="00B4750D" w:rsidRPr="00CE314E" w14:paraId="486D32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175ACC" w14:textId="77777777" w:rsidR="00B4750D" w:rsidRPr="00CE314E" w:rsidRDefault="00B4750D" w:rsidP="00FF0CF0">
            <w:pPr>
              <w:pStyle w:val="TAL"/>
              <w:rPr>
                <w:sz w:val="16"/>
              </w:rPr>
            </w:pPr>
            <w:r w:rsidRPr="00CE314E">
              <w:rPr>
                <w:sz w:val="16"/>
              </w:rPr>
              <w:t>C3-230178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02FF01"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FD9A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7A2D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CE459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5113B1" w14:textId="77777777" w:rsidR="00B4750D" w:rsidRPr="00CE314E" w:rsidRDefault="00B4750D" w:rsidP="00FF0CF0">
            <w:pPr>
              <w:pStyle w:val="TAL"/>
              <w:rPr>
                <w:sz w:val="16"/>
              </w:rPr>
            </w:pPr>
            <w:r w:rsidRPr="00CE314E">
              <w:rPr>
                <w:sz w:val="16"/>
              </w:rPr>
              <w:t>C3-230631</w:t>
            </w:r>
          </w:p>
        </w:tc>
      </w:tr>
      <w:tr w:rsidR="00B4750D" w:rsidRPr="00CE314E" w14:paraId="0779CE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4124EE" w14:textId="77777777" w:rsidR="00B4750D" w:rsidRPr="00CE314E" w:rsidRDefault="00B4750D" w:rsidP="00FF0CF0">
            <w:pPr>
              <w:pStyle w:val="TAL"/>
              <w:rPr>
                <w:sz w:val="16"/>
              </w:rPr>
            </w:pPr>
            <w:r w:rsidRPr="00CE314E">
              <w:rPr>
                <w:sz w:val="16"/>
              </w:rPr>
              <w:t>C3-230179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3279E0"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7A882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C60AB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962AD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F6F09E" w14:textId="77777777" w:rsidR="00B4750D" w:rsidRPr="00CE314E" w:rsidRDefault="00B4750D" w:rsidP="00FF0CF0">
            <w:pPr>
              <w:pStyle w:val="TAL"/>
              <w:rPr>
                <w:sz w:val="16"/>
              </w:rPr>
            </w:pPr>
            <w:r w:rsidRPr="00CE314E">
              <w:rPr>
                <w:sz w:val="16"/>
              </w:rPr>
              <w:t>C3-230632</w:t>
            </w:r>
          </w:p>
        </w:tc>
      </w:tr>
      <w:tr w:rsidR="00B4750D" w:rsidRPr="00CE314E" w14:paraId="22B4BA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E70942" w14:textId="77777777" w:rsidR="00B4750D" w:rsidRPr="00CE314E" w:rsidRDefault="00B4750D" w:rsidP="00FF0CF0">
            <w:pPr>
              <w:pStyle w:val="TAL"/>
              <w:rPr>
                <w:sz w:val="16"/>
              </w:rPr>
            </w:pPr>
            <w:r w:rsidRPr="00CE314E">
              <w:rPr>
                <w:sz w:val="16"/>
              </w:rPr>
              <w:t>C3-230180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5B0750"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3455D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DE1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D5D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162C78" w14:textId="77777777" w:rsidR="00B4750D" w:rsidRPr="00CE314E" w:rsidRDefault="00B4750D" w:rsidP="00FF0CF0">
            <w:pPr>
              <w:pStyle w:val="TAL"/>
              <w:rPr>
                <w:sz w:val="16"/>
              </w:rPr>
            </w:pPr>
            <w:r w:rsidRPr="00CE314E">
              <w:rPr>
                <w:sz w:val="16"/>
              </w:rPr>
              <w:t>C3-230635</w:t>
            </w:r>
          </w:p>
        </w:tc>
      </w:tr>
      <w:tr w:rsidR="00B4750D" w:rsidRPr="00CE314E" w14:paraId="3C784AA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7227ED" w14:textId="77777777" w:rsidR="00B4750D" w:rsidRPr="00CE314E" w:rsidRDefault="00B4750D" w:rsidP="00FF0CF0">
            <w:pPr>
              <w:pStyle w:val="TAL"/>
              <w:rPr>
                <w:sz w:val="16"/>
              </w:rPr>
            </w:pPr>
            <w:r w:rsidRPr="00CE314E">
              <w:rPr>
                <w:sz w:val="16"/>
              </w:rPr>
              <w:t>C3-230181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726EEF"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16BDB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79B94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C4B1E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EABD99" w14:textId="77777777" w:rsidR="00B4750D" w:rsidRPr="00CE314E" w:rsidRDefault="00B4750D" w:rsidP="00FF0CF0">
            <w:pPr>
              <w:pStyle w:val="TAL"/>
              <w:rPr>
                <w:sz w:val="16"/>
              </w:rPr>
            </w:pPr>
          </w:p>
        </w:tc>
      </w:tr>
      <w:tr w:rsidR="00B4750D" w:rsidRPr="00CE314E" w14:paraId="3C47206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D4F215" w14:textId="77777777" w:rsidR="00B4750D" w:rsidRPr="00CE314E" w:rsidRDefault="00B4750D" w:rsidP="00FF0CF0">
            <w:pPr>
              <w:pStyle w:val="TAL"/>
              <w:rPr>
                <w:sz w:val="16"/>
              </w:rPr>
            </w:pPr>
            <w:r w:rsidRPr="00CE314E">
              <w:rPr>
                <w:sz w:val="16"/>
              </w:rPr>
              <w:t>C3-230182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5814C7"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1E7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BE68C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C60A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7BC527" w14:textId="77777777" w:rsidR="00B4750D" w:rsidRPr="00CE314E" w:rsidRDefault="00B4750D" w:rsidP="00FF0CF0">
            <w:pPr>
              <w:pStyle w:val="TAL"/>
              <w:rPr>
                <w:sz w:val="16"/>
              </w:rPr>
            </w:pPr>
            <w:r w:rsidRPr="00CE314E">
              <w:rPr>
                <w:sz w:val="16"/>
              </w:rPr>
              <w:t>C3-230834</w:t>
            </w:r>
          </w:p>
        </w:tc>
      </w:tr>
      <w:tr w:rsidR="00B4750D" w:rsidRPr="00CE314E" w14:paraId="262C38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27126" w14:textId="77777777" w:rsidR="00B4750D" w:rsidRPr="00CE314E" w:rsidRDefault="00B4750D" w:rsidP="00FF0CF0">
            <w:pPr>
              <w:pStyle w:val="TAL"/>
              <w:rPr>
                <w:sz w:val="16"/>
              </w:rPr>
            </w:pPr>
            <w:r w:rsidRPr="00CE314E">
              <w:rPr>
                <w:sz w:val="16"/>
              </w:rPr>
              <w:t>C3-230183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AB89F5" w14:textId="77777777" w:rsidR="00B4750D" w:rsidRPr="00CE314E" w:rsidRDefault="00B4750D" w:rsidP="00FF0CF0">
            <w:pPr>
              <w:pStyle w:val="TAL"/>
              <w:rPr>
                <w:sz w:val="16"/>
              </w:rPr>
            </w:pPr>
            <w:r w:rsidRPr="00CE314E">
              <w:rPr>
                <w:sz w:val="16"/>
              </w:rPr>
              <w:t>Correct the broadcast delivery status of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D85CF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7324D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59B7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16C15" w14:textId="77777777" w:rsidR="00B4750D" w:rsidRPr="00CE314E" w:rsidRDefault="00B4750D" w:rsidP="00FF0CF0">
            <w:pPr>
              <w:pStyle w:val="TAL"/>
              <w:rPr>
                <w:sz w:val="16"/>
              </w:rPr>
            </w:pPr>
            <w:r w:rsidRPr="00CE314E">
              <w:rPr>
                <w:sz w:val="16"/>
              </w:rPr>
              <w:t>C3-230836</w:t>
            </w:r>
          </w:p>
        </w:tc>
      </w:tr>
      <w:tr w:rsidR="00B4750D" w:rsidRPr="00CE314E" w14:paraId="6429B0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70E217" w14:textId="77777777" w:rsidR="00B4750D" w:rsidRPr="00CE314E" w:rsidRDefault="00B4750D" w:rsidP="00FF0CF0">
            <w:pPr>
              <w:pStyle w:val="TAL"/>
              <w:rPr>
                <w:sz w:val="16"/>
              </w:rPr>
            </w:pPr>
            <w:r w:rsidRPr="00CE314E">
              <w:rPr>
                <w:sz w:val="16"/>
              </w:rPr>
              <w:t>C3-230184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9E3903" w14:textId="77777777" w:rsidR="00B4750D" w:rsidRPr="00CE314E" w:rsidRDefault="00B4750D" w:rsidP="00FF0CF0">
            <w:pPr>
              <w:pStyle w:val="TAL"/>
              <w:rPr>
                <w:sz w:val="16"/>
              </w:rPr>
            </w:pPr>
            <w:r w:rsidRPr="00CE314E">
              <w:rPr>
                <w:sz w:val="16"/>
              </w:rPr>
              <w:t>Status of the Rel-18 NTN work in SA2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FE0BD2"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18481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9160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89004" w14:textId="77777777" w:rsidR="00B4750D" w:rsidRPr="00CE314E" w:rsidRDefault="00B4750D" w:rsidP="00FF0CF0">
            <w:pPr>
              <w:pStyle w:val="TAL"/>
              <w:rPr>
                <w:sz w:val="16"/>
              </w:rPr>
            </w:pPr>
          </w:p>
        </w:tc>
      </w:tr>
      <w:tr w:rsidR="00B4750D" w:rsidRPr="00CE314E" w14:paraId="65F1D2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6D05FE" w14:textId="77777777" w:rsidR="00B4750D" w:rsidRPr="00CE314E" w:rsidRDefault="00B4750D" w:rsidP="00FF0CF0">
            <w:pPr>
              <w:pStyle w:val="TAL"/>
              <w:rPr>
                <w:sz w:val="16"/>
              </w:rPr>
            </w:pPr>
            <w:r w:rsidRPr="00CE314E">
              <w:rPr>
                <w:sz w:val="16"/>
              </w:rPr>
              <w:t>C3-230185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BACE1" w14:textId="77777777" w:rsidR="00B4750D" w:rsidRPr="00CE314E" w:rsidRDefault="00B4750D" w:rsidP="00FF0CF0">
            <w:pPr>
              <w:pStyle w:val="TAL"/>
              <w:rPr>
                <w:sz w:val="16"/>
              </w:rPr>
            </w:pPr>
            <w:r w:rsidRPr="00CE314E">
              <w:rPr>
                <w:sz w:val="16"/>
              </w:rPr>
              <w:t>New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73F1C8"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F48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5A04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70E443" w14:textId="77777777" w:rsidR="00B4750D" w:rsidRPr="00CE314E" w:rsidRDefault="00B4750D" w:rsidP="00FF0CF0">
            <w:pPr>
              <w:pStyle w:val="TAL"/>
              <w:rPr>
                <w:sz w:val="16"/>
              </w:rPr>
            </w:pPr>
            <w:r w:rsidRPr="00CE314E">
              <w:rPr>
                <w:sz w:val="16"/>
              </w:rPr>
              <w:t>C3-230746</w:t>
            </w:r>
          </w:p>
        </w:tc>
      </w:tr>
      <w:tr w:rsidR="00B4750D" w:rsidRPr="00CE314E" w14:paraId="4437ED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2A40BC" w14:textId="77777777" w:rsidR="00B4750D" w:rsidRPr="00CE314E" w:rsidRDefault="00B4750D" w:rsidP="00FF0CF0">
            <w:pPr>
              <w:pStyle w:val="TAL"/>
              <w:rPr>
                <w:sz w:val="16"/>
              </w:rPr>
            </w:pPr>
            <w:r w:rsidRPr="00CE314E">
              <w:rPr>
                <w:sz w:val="16"/>
              </w:rPr>
              <w:t>C3-230186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22265" w14:textId="77777777" w:rsidR="00B4750D" w:rsidRPr="00CE314E" w:rsidRDefault="00B4750D" w:rsidP="00FF0CF0">
            <w:pPr>
              <w:pStyle w:val="TAL"/>
              <w:rPr>
                <w:sz w:val="16"/>
              </w:rPr>
            </w:pPr>
            <w:r w:rsidRPr="00CE314E">
              <w:rPr>
                <w:sz w:val="16"/>
              </w:rPr>
              <w:t>New WID on CT aspects for enabling MSGin5G Service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EE5C14" w14:textId="77777777" w:rsidR="00B4750D" w:rsidRPr="00CE314E" w:rsidRDefault="00B4750D" w:rsidP="00FF0CF0">
            <w:pPr>
              <w:pStyle w:val="TAL"/>
              <w:rPr>
                <w:sz w:val="16"/>
              </w:rPr>
            </w:pPr>
            <w:r w:rsidRPr="00CE314E">
              <w:rPr>
                <w:sz w:val="16"/>
              </w:rPr>
              <w:t>China Mobile (Suzhou)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F27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AB81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965B44" w14:textId="77777777" w:rsidR="00B4750D" w:rsidRPr="00CE314E" w:rsidRDefault="00B4750D" w:rsidP="00FF0CF0">
            <w:pPr>
              <w:pStyle w:val="TAL"/>
              <w:rPr>
                <w:sz w:val="16"/>
              </w:rPr>
            </w:pPr>
            <w:r w:rsidRPr="00CE314E">
              <w:rPr>
                <w:sz w:val="16"/>
              </w:rPr>
              <w:t>C3-230738</w:t>
            </w:r>
          </w:p>
        </w:tc>
      </w:tr>
      <w:tr w:rsidR="00B4750D" w:rsidRPr="00CE314E" w14:paraId="24F2B2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9307BB" w14:textId="77777777" w:rsidR="00B4750D" w:rsidRPr="00CE314E" w:rsidRDefault="00B4750D" w:rsidP="00FF0CF0">
            <w:pPr>
              <w:pStyle w:val="TAL"/>
              <w:rPr>
                <w:sz w:val="16"/>
              </w:rPr>
            </w:pPr>
            <w:r w:rsidRPr="00CE314E">
              <w:rPr>
                <w:sz w:val="16"/>
              </w:rPr>
              <w:t>C3-230187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9C5ABE"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51DB4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60BB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CF6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BFB40" w14:textId="77777777" w:rsidR="00B4750D" w:rsidRPr="00CE314E" w:rsidRDefault="00B4750D" w:rsidP="00FF0CF0">
            <w:pPr>
              <w:pStyle w:val="TAL"/>
              <w:rPr>
                <w:sz w:val="16"/>
              </w:rPr>
            </w:pPr>
            <w:r w:rsidRPr="00CE314E">
              <w:rPr>
                <w:sz w:val="16"/>
              </w:rPr>
              <w:t>C3-230761</w:t>
            </w:r>
          </w:p>
        </w:tc>
      </w:tr>
      <w:tr w:rsidR="00B4750D" w:rsidRPr="00CE314E" w14:paraId="06B4F9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B1C47A" w14:textId="77777777" w:rsidR="00B4750D" w:rsidRPr="00CE314E" w:rsidRDefault="00B4750D" w:rsidP="00FF0CF0">
            <w:pPr>
              <w:pStyle w:val="TAL"/>
              <w:rPr>
                <w:sz w:val="16"/>
              </w:rPr>
            </w:pPr>
            <w:r w:rsidRPr="00CE314E">
              <w:rPr>
                <w:sz w:val="16"/>
              </w:rPr>
              <w:t>C3-230188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CB2740"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DC5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F88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A4D37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518054" w14:textId="77777777" w:rsidR="00B4750D" w:rsidRPr="00CE314E" w:rsidRDefault="00B4750D" w:rsidP="00FF0CF0">
            <w:pPr>
              <w:pStyle w:val="TAL"/>
              <w:rPr>
                <w:sz w:val="16"/>
              </w:rPr>
            </w:pPr>
            <w:r w:rsidRPr="00CE314E">
              <w:rPr>
                <w:sz w:val="16"/>
              </w:rPr>
              <w:t>C3-230762</w:t>
            </w:r>
          </w:p>
        </w:tc>
      </w:tr>
      <w:tr w:rsidR="00B4750D" w:rsidRPr="00CE314E" w14:paraId="61BD5B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CBB557" w14:textId="77777777" w:rsidR="00B4750D" w:rsidRPr="00CE314E" w:rsidRDefault="00B4750D" w:rsidP="00FF0CF0">
            <w:pPr>
              <w:pStyle w:val="TAL"/>
              <w:rPr>
                <w:sz w:val="16"/>
              </w:rPr>
            </w:pPr>
            <w:r w:rsidRPr="00CE314E">
              <w:rPr>
                <w:sz w:val="16"/>
              </w:rPr>
              <w:t>C3-230189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F8AC51" w14:textId="77777777" w:rsidR="00B4750D" w:rsidRPr="00CE314E" w:rsidRDefault="00B4750D" w:rsidP="00FF0CF0">
            <w:pPr>
              <w:pStyle w:val="TAL"/>
              <w:rPr>
                <w:sz w:val="16"/>
              </w:rPr>
            </w:pPr>
            <w:r w:rsidRPr="00CE314E">
              <w:rPr>
                <w:sz w:val="16"/>
              </w:rPr>
              <w:t>Corrections on EAS type attribute in EASProfile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F74D8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542E7"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C467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B4C383" w14:textId="77777777" w:rsidR="00B4750D" w:rsidRPr="00CE314E" w:rsidRDefault="00B4750D" w:rsidP="00FF0CF0">
            <w:pPr>
              <w:pStyle w:val="TAL"/>
              <w:rPr>
                <w:sz w:val="16"/>
              </w:rPr>
            </w:pPr>
          </w:p>
        </w:tc>
      </w:tr>
      <w:tr w:rsidR="00B4750D" w:rsidRPr="00CE314E" w14:paraId="769465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7487AC" w14:textId="77777777" w:rsidR="00B4750D" w:rsidRPr="00CE314E" w:rsidRDefault="00B4750D" w:rsidP="00FF0CF0">
            <w:pPr>
              <w:pStyle w:val="TAL"/>
              <w:rPr>
                <w:sz w:val="16"/>
              </w:rPr>
            </w:pPr>
            <w:r w:rsidRPr="00CE314E">
              <w:rPr>
                <w:sz w:val="16"/>
              </w:rPr>
              <w:t>C3-230190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85A58D" w14:textId="77777777" w:rsidR="00B4750D" w:rsidRPr="00CE314E" w:rsidRDefault="00B4750D" w:rsidP="00FF0CF0">
            <w:pPr>
              <w:pStyle w:val="TAL"/>
              <w:rPr>
                <w:sz w:val="16"/>
              </w:rPr>
            </w:pPr>
            <w:r w:rsidRPr="00CE314E">
              <w:rPr>
                <w:sz w:val="16"/>
              </w:rPr>
              <w:t>Corrections on EAS type attribute in EASProfile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D0AC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037E7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74C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E2CB0B" w14:textId="77777777" w:rsidR="00B4750D" w:rsidRPr="00CE314E" w:rsidRDefault="00B4750D" w:rsidP="00FF0CF0">
            <w:pPr>
              <w:pStyle w:val="TAL"/>
              <w:rPr>
                <w:sz w:val="16"/>
              </w:rPr>
            </w:pPr>
          </w:p>
        </w:tc>
      </w:tr>
      <w:tr w:rsidR="00B4750D" w:rsidRPr="00CE314E" w14:paraId="6DEADB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FB2746" w14:textId="77777777" w:rsidR="00B4750D" w:rsidRPr="00CE314E" w:rsidRDefault="00B4750D" w:rsidP="00FF0CF0">
            <w:pPr>
              <w:pStyle w:val="TAL"/>
              <w:rPr>
                <w:sz w:val="16"/>
              </w:rPr>
            </w:pPr>
            <w:r w:rsidRPr="00CE314E">
              <w:rPr>
                <w:sz w:val="16"/>
              </w:rPr>
              <w:t>C3-230191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1E88DC" w14:textId="77777777" w:rsidR="00B4750D" w:rsidRPr="00CE314E" w:rsidRDefault="00B4750D" w:rsidP="00FF0CF0">
            <w:pPr>
              <w:pStyle w:val="TAL"/>
              <w:rPr>
                <w:sz w:val="16"/>
              </w:rPr>
            </w:pPr>
            <w:r w:rsidRPr="00CE314E">
              <w:rPr>
                <w:sz w:val="16"/>
              </w:rPr>
              <w:t>Correction to allowedDelay for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75575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A52C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AC00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D4849" w14:textId="77777777" w:rsidR="00B4750D" w:rsidRPr="00CE314E" w:rsidRDefault="00B4750D" w:rsidP="00FF0CF0">
            <w:pPr>
              <w:pStyle w:val="TAL"/>
              <w:rPr>
                <w:sz w:val="16"/>
              </w:rPr>
            </w:pPr>
          </w:p>
        </w:tc>
      </w:tr>
      <w:tr w:rsidR="00B4750D" w:rsidRPr="00CE314E" w14:paraId="615BA2C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E28D50" w14:textId="77777777" w:rsidR="00B4750D" w:rsidRPr="00CE314E" w:rsidRDefault="00B4750D" w:rsidP="00FF0CF0">
            <w:pPr>
              <w:pStyle w:val="TAL"/>
              <w:rPr>
                <w:sz w:val="16"/>
              </w:rPr>
            </w:pPr>
            <w:r w:rsidRPr="00CE314E">
              <w:rPr>
                <w:sz w:val="16"/>
              </w:rPr>
              <w:t>C3-230192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541F30" w14:textId="77777777" w:rsidR="00B4750D" w:rsidRPr="00CE314E" w:rsidRDefault="00B4750D" w:rsidP="00FF0CF0">
            <w:pPr>
              <w:pStyle w:val="TAL"/>
              <w:rPr>
                <w:sz w:val="16"/>
              </w:rPr>
            </w:pPr>
            <w:r w:rsidRPr="00CE314E">
              <w:rPr>
                <w:sz w:val="16"/>
              </w:rPr>
              <w:t>Correction to allowedDelay for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D483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7F5F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72EC7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E6DA91" w14:textId="77777777" w:rsidR="00B4750D" w:rsidRPr="00CE314E" w:rsidRDefault="00B4750D" w:rsidP="00FF0CF0">
            <w:pPr>
              <w:pStyle w:val="TAL"/>
              <w:rPr>
                <w:sz w:val="16"/>
              </w:rPr>
            </w:pPr>
          </w:p>
        </w:tc>
      </w:tr>
      <w:tr w:rsidR="00B4750D" w:rsidRPr="00CE314E" w14:paraId="3284FD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806551" w14:textId="77777777" w:rsidR="00B4750D" w:rsidRPr="00CE314E" w:rsidRDefault="00B4750D" w:rsidP="00FF0CF0">
            <w:pPr>
              <w:pStyle w:val="TAL"/>
              <w:rPr>
                <w:sz w:val="16"/>
              </w:rPr>
            </w:pPr>
            <w:r w:rsidRPr="00CE314E">
              <w:rPr>
                <w:sz w:val="16"/>
              </w:rPr>
              <w:t>C3-230193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BB90AB" w14:textId="77777777" w:rsidR="00B4750D" w:rsidRPr="00CE314E" w:rsidRDefault="00B4750D" w:rsidP="00FF0CF0">
            <w:pPr>
              <w:pStyle w:val="TAL"/>
              <w:rPr>
                <w:sz w:val="16"/>
              </w:rPr>
            </w:pPr>
            <w:r w:rsidRPr="00CE314E">
              <w:rPr>
                <w:sz w:val="16"/>
              </w:rPr>
              <w:t>Correction on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A9CB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EF317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4902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FEA176" w14:textId="77777777" w:rsidR="00B4750D" w:rsidRPr="00CE314E" w:rsidRDefault="00B4750D" w:rsidP="00FF0CF0">
            <w:pPr>
              <w:pStyle w:val="TAL"/>
              <w:rPr>
                <w:sz w:val="16"/>
              </w:rPr>
            </w:pPr>
            <w:r w:rsidRPr="00CE314E">
              <w:rPr>
                <w:sz w:val="16"/>
              </w:rPr>
              <w:t>C3-230882</w:t>
            </w:r>
          </w:p>
        </w:tc>
      </w:tr>
      <w:tr w:rsidR="00B4750D" w:rsidRPr="00CE314E" w14:paraId="64BE40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0DCFE0" w14:textId="77777777" w:rsidR="00B4750D" w:rsidRPr="00CE314E" w:rsidRDefault="00B4750D" w:rsidP="00FF0CF0">
            <w:pPr>
              <w:pStyle w:val="TAL"/>
              <w:rPr>
                <w:sz w:val="16"/>
              </w:rPr>
            </w:pPr>
            <w:r w:rsidRPr="00CE314E">
              <w:rPr>
                <w:sz w:val="16"/>
              </w:rPr>
              <w:t>C3-230194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ECA45C"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A2B0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024C1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2DFB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0E96DB" w14:textId="77777777" w:rsidR="00B4750D" w:rsidRPr="00CE314E" w:rsidRDefault="00B4750D" w:rsidP="00FF0CF0">
            <w:pPr>
              <w:pStyle w:val="TAL"/>
              <w:rPr>
                <w:sz w:val="16"/>
              </w:rPr>
            </w:pPr>
            <w:r w:rsidRPr="00CE314E">
              <w:rPr>
                <w:sz w:val="16"/>
              </w:rPr>
              <w:t>C3-230883</w:t>
            </w:r>
          </w:p>
        </w:tc>
      </w:tr>
      <w:tr w:rsidR="00B4750D" w:rsidRPr="00CE314E" w14:paraId="503EC1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B3B848" w14:textId="77777777" w:rsidR="00B4750D" w:rsidRPr="00CE314E" w:rsidRDefault="00B4750D" w:rsidP="00FF0CF0">
            <w:pPr>
              <w:pStyle w:val="TAL"/>
              <w:rPr>
                <w:sz w:val="16"/>
              </w:rPr>
            </w:pPr>
            <w:r w:rsidRPr="00CE314E">
              <w:rPr>
                <w:sz w:val="16"/>
              </w:rPr>
              <w:t>C3-230195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B1849D"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3948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A27C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85BAA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5782B8" w14:textId="77777777" w:rsidR="00B4750D" w:rsidRPr="00CE314E" w:rsidRDefault="00B4750D" w:rsidP="00FF0CF0">
            <w:pPr>
              <w:pStyle w:val="TAL"/>
              <w:rPr>
                <w:sz w:val="16"/>
              </w:rPr>
            </w:pPr>
            <w:r w:rsidRPr="00CE314E">
              <w:rPr>
                <w:sz w:val="16"/>
              </w:rPr>
              <w:t>C3-230884</w:t>
            </w:r>
          </w:p>
        </w:tc>
      </w:tr>
      <w:tr w:rsidR="00B4750D" w:rsidRPr="00CE314E" w14:paraId="3BBBA9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812BCD" w14:textId="77777777" w:rsidR="00B4750D" w:rsidRPr="00CE314E" w:rsidRDefault="00B4750D" w:rsidP="00FF0CF0">
            <w:pPr>
              <w:pStyle w:val="TAL"/>
              <w:rPr>
                <w:sz w:val="16"/>
              </w:rPr>
            </w:pPr>
            <w:r w:rsidRPr="00CE314E">
              <w:rPr>
                <w:sz w:val="16"/>
              </w:rPr>
              <w:t>C3-230196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7A18AA" w14:textId="77777777" w:rsidR="00B4750D" w:rsidRPr="00CE314E" w:rsidRDefault="00B4750D" w:rsidP="00FF0CF0">
            <w:pPr>
              <w:pStyle w:val="TAL"/>
              <w:rPr>
                <w:sz w:val="16"/>
              </w:rPr>
            </w:pPr>
            <w:r w:rsidRPr="00CE314E">
              <w:rPr>
                <w:sz w:val="16"/>
              </w:rPr>
              <w:t>Correct the event name for downlink data delivery status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10E64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5F3EA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F3AAE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F0C4D2" w14:textId="77777777" w:rsidR="00B4750D" w:rsidRPr="00CE314E" w:rsidRDefault="00B4750D" w:rsidP="00FF0CF0">
            <w:pPr>
              <w:pStyle w:val="TAL"/>
              <w:rPr>
                <w:sz w:val="16"/>
              </w:rPr>
            </w:pPr>
            <w:r w:rsidRPr="00CE314E">
              <w:rPr>
                <w:sz w:val="16"/>
              </w:rPr>
              <w:t>C3-230887</w:t>
            </w:r>
          </w:p>
        </w:tc>
      </w:tr>
      <w:tr w:rsidR="00B4750D" w:rsidRPr="00CE314E" w14:paraId="2F3F8D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56B536" w14:textId="77777777" w:rsidR="00B4750D" w:rsidRPr="00CE314E" w:rsidRDefault="00B4750D" w:rsidP="00FF0CF0">
            <w:pPr>
              <w:pStyle w:val="TAL"/>
              <w:rPr>
                <w:sz w:val="16"/>
              </w:rPr>
            </w:pPr>
            <w:r w:rsidRPr="00CE314E">
              <w:rPr>
                <w:sz w:val="16"/>
              </w:rPr>
              <w:t>C3-230197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72AE7B" w14:textId="77777777" w:rsidR="00B4750D" w:rsidRPr="00CE314E" w:rsidRDefault="00B4750D" w:rsidP="00FF0CF0">
            <w:pPr>
              <w:pStyle w:val="TAL"/>
              <w:rPr>
                <w:sz w:val="16"/>
              </w:rPr>
            </w:pPr>
            <w:r w:rsidRPr="00CE314E">
              <w:rPr>
                <w:sz w:val="16"/>
              </w:rPr>
              <w:t>Correct the procedure description for the EasDeployInfo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CAB0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5A1F9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B65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DEE68E" w14:textId="77777777" w:rsidR="00B4750D" w:rsidRPr="00CE314E" w:rsidRDefault="00B4750D" w:rsidP="00FF0CF0">
            <w:pPr>
              <w:pStyle w:val="TAL"/>
              <w:rPr>
                <w:sz w:val="16"/>
              </w:rPr>
            </w:pPr>
            <w:r w:rsidRPr="00CE314E">
              <w:rPr>
                <w:sz w:val="16"/>
              </w:rPr>
              <w:t>C3-230889</w:t>
            </w:r>
          </w:p>
        </w:tc>
      </w:tr>
      <w:tr w:rsidR="00B4750D" w:rsidRPr="00CE314E" w14:paraId="3A1216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2394DB" w14:textId="77777777" w:rsidR="00B4750D" w:rsidRPr="00CE314E" w:rsidRDefault="00B4750D" w:rsidP="00FF0CF0">
            <w:pPr>
              <w:pStyle w:val="TAL"/>
              <w:rPr>
                <w:sz w:val="16"/>
              </w:rPr>
            </w:pPr>
            <w:r w:rsidRPr="00CE314E">
              <w:rPr>
                <w:sz w:val="16"/>
              </w:rPr>
              <w:t>C3-230198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1261FC" w14:textId="77777777" w:rsidR="00B4750D" w:rsidRPr="00CE314E" w:rsidRDefault="00B4750D" w:rsidP="00FF0CF0">
            <w:pPr>
              <w:pStyle w:val="TAL"/>
              <w:rPr>
                <w:sz w:val="16"/>
              </w:rPr>
            </w:pPr>
            <w:r w:rsidRPr="00CE314E">
              <w:rPr>
                <w:sz w:val="16"/>
              </w:rPr>
              <w:t>Corrections on subscription notification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45E4E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6A47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47044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CB3FF" w14:textId="77777777" w:rsidR="00B4750D" w:rsidRPr="00CE314E" w:rsidRDefault="00B4750D" w:rsidP="00FF0CF0">
            <w:pPr>
              <w:pStyle w:val="TAL"/>
              <w:rPr>
                <w:sz w:val="16"/>
              </w:rPr>
            </w:pPr>
          </w:p>
        </w:tc>
      </w:tr>
      <w:tr w:rsidR="00B4750D" w:rsidRPr="00CE314E" w14:paraId="1C5335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E4D773" w14:textId="77777777" w:rsidR="00B4750D" w:rsidRPr="00CE314E" w:rsidRDefault="00B4750D" w:rsidP="00FF0CF0">
            <w:pPr>
              <w:pStyle w:val="TAL"/>
              <w:rPr>
                <w:sz w:val="16"/>
              </w:rPr>
            </w:pPr>
            <w:r w:rsidRPr="00CE314E">
              <w:rPr>
                <w:sz w:val="16"/>
              </w:rPr>
              <w:t>C3-230199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2A31BF" w14:textId="77777777" w:rsidR="00B4750D" w:rsidRPr="00CE314E" w:rsidRDefault="00B4750D" w:rsidP="00FF0CF0">
            <w:pPr>
              <w:pStyle w:val="TAL"/>
              <w:rPr>
                <w:sz w:val="16"/>
              </w:rPr>
            </w:pPr>
            <w:r w:rsidRPr="00CE314E">
              <w:rPr>
                <w:sz w:val="16"/>
              </w:rPr>
              <w:t>Corrections on PDU Session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C30D2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DB93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AE601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AA1778" w14:textId="77777777" w:rsidR="00B4750D" w:rsidRPr="00CE314E" w:rsidRDefault="00B4750D" w:rsidP="00FF0CF0">
            <w:pPr>
              <w:pStyle w:val="TAL"/>
              <w:rPr>
                <w:sz w:val="16"/>
              </w:rPr>
            </w:pPr>
          </w:p>
        </w:tc>
      </w:tr>
      <w:tr w:rsidR="00B4750D" w:rsidRPr="00CE314E" w14:paraId="61E473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44DAAF" w14:textId="77777777" w:rsidR="00B4750D" w:rsidRPr="00CE314E" w:rsidRDefault="00B4750D" w:rsidP="00FF0CF0">
            <w:pPr>
              <w:pStyle w:val="TAL"/>
              <w:rPr>
                <w:sz w:val="16"/>
              </w:rPr>
            </w:pPr>
            <w:r w:rsidRPr="00CE314E">
              <w:rPr>
                <w:sz w:val="16"/>
              </w:rPr>
              <w:t>C3-230200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864F27" w14:textId="77777777" w:rsidR="00B4750D" w:rsidRPr="00CE314E" w:rsidRDefault="00B4750D" w:rsidP="00FF0CF0">
            <w:pPr>
              <w:pStyle w:val="TAL"/>
              <w:rPr>
                <w:sz w:val="16"/>
              </w:rPr>
            </w:pPr>
            <w:r w:rsidRPr="00CE314E">
              <w:rPr>
                <w:sz w:val="16"/>
              </w:rPr>
              <w:t>New WID on Stage 3 Ranging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97745D" w14:textId="77777777" w:rsidR="00B4750D" w:rsidRPr="00CE314E" w:rsidRDefault="00B4750D" w:rsidP="00FF0CF0">
            <w:pPr>
              <w:pStyle w:val="TAL"/>
              <w:rPr>
                <w:sz w:val="16"/>
              </w:rPr>
            </w:pPr>
            <w:r w:rsidRPr="00CE314E">
              <w:rPr>
                <w:sz w:val="16"/>
              </w:rPr>
              <w:t>Xiaomi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5814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2621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D0DE14" w14:textId="77777777" w:rsidR="00B4750D" w:rsidRPr="00CE314E" w:rsidRDefault="00B4750D" w:rsidP="00FF0CF0">
            <w:pPr>
              <w:pStyle w:val="TAL"/>
              <w:rPr>
                <w:sz w:val="16"/>
              </w:rPr>
            </w:pPr>
            <w:r w:rsidRPr="00CE314E">
              <w:rPr>
                <w:sz w:val="16"/>
              </w:rPr>
              <w:t>C3-230660</w:t>
            </w:r>
          </w:p>
        </w:tc>
      </w:tr>
      <w:tr w:rsidR="00B4750D" w:rsidRPr="00CE314E" w14:paraId="4A389D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3DD3E2" w14:textId="77777777" w:rsidR="00B4750D" w:rsidRPr="00CE314E" w:rsidRDefault="00B4750D" w:rsidP="00FF0CF0">
            <w:pPr>
              <w:pStyle w:val="TAL"/>
              <w:rPr>
                <w:sz w:val="16"/>
              </w:rPr>
            </w:pPr>
            <w:r w:rsidRPr="00CE314E">
              <w:rPr>
                <w:sz w:val="16"/>
              </w:rPr>
              <w:t>C3-230201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F63C7A" w14:textId="77777777" w:rsidR="00B4750D" w:rsidRPr="00CE314E" w:rsidRDefault="00B4750D" w:rsidP="00FF0CF0">
            <w:pPr>
              <w:pStyle w:val="TAL"/>
              <w:rPr>
                <w:sz w:val="16"/>
              </w:rPr>
            </w:pPr>
            <w:r w:rsidRPr="00CE314E">
              <w:rPr>
                <w:sz w:val="16"/>
              </w:rPr>
              <w:t>OAuth2 scopes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7AD0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A5BF6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AC410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47CAB7" w14:textId="77777777" w:rsidR="00B4750D" w:rsidRPr="00CE314E" w:rsidRDefault="00B4750D" w:rsidP="00FF0CF0">
            <w:pPr>
              <w:pStyle w:val="TAL"/>
              <w:rPr>
                <w:sz w:val="16"/>
              </w:rPr>
            </w:pPr>
            <w:r w:rsidRPr="00CE314E">
              <w:rPr>
                <w:sz w:val="16"/>
              </w:rPr>
              <w:t>C3-230892</w:t>
            </w:r>
          </w:p>
        </w:tc>
      </w:tr>
      <w:tr w:rsidR="00B4750D" w:rsidRPr="00CE314E" w14:paraId="0AB3F4C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F1D6BA" w14:textId="77777777" w:rsidR="00B4750D" w:rsidRPr="00CE314E" w:rsidRDefault="00B4750D" w:rsidP="00FF0CF0">
            <w:pPr>
              <w:pStyle w:val="TAL"/>
              <w:rPr>
                <w:sz w:val="16"/>
              </w:rPr>
            </w:pPr>
            <w:r w:rsidRPr="00CE314E">
              <w:rPr>
                <w:sz w:val="16"/>
              </w:rPr>
              <w:t>C3-230202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C79D8C" w14:textId="77777777" w:rsidR="00B4750D" w:rsidRPr="00CE314E" w:rsidRDefault="00B4750D" w:rsidP="00FF0CF0">
            <w:pPr>
              <w:pStyle w:val="TAL"/>
              <w:rPr>
                <w:sz w:val="16"/>
              </w:rPr>
            </w:pPr>
            <w:r w:rsidRPr="00CE314E">
              <w:rPr>
                <w:sz w:val="16"/>
              </w:rPr>
              <w:t>OAuth2 scopes in Npcf_PolicyAuthorization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F3E6F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15DB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5EF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EAAB22" w14:textId="77777777" w:rsidR="00B4750D" w:rsidRPr="00CE314E" w:rsidRDefault="00B4750D" w:rsidP="00FF0CF0">
            <w:pPr>
              <w:pStyle w:val="TAL"/>
              <w:rPr>
                <w:sz w:val="16"/>
              </w:rPr>
            </w:pPr>
            <w:r w:rsidRPr="00CE314E">
              <w:rPr>
                <w:sz w:val="16"/>
              </w:rPr>
              <w:t>C3-230908</w:t>
            </w:r>
          </w:p>
        </w:tc>
      </w:tr>
      <w:tr w:rsidR="00B4750D" w:rsidRPr="00CE314E" w14:paraId="1D4EB3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C2E77D" w14:textId="77777777" w:rsidR="00B4750D" w:rsidRPr="00CE314E" w:rsidRDefault="00B4750D" w:rsidP="00FF0CF0">
            <w:pPr>
              <w:pStyle w:val="TAL"/>
              <w:rPr>
                <w:sz w:val="16"/>
              </w:rPr>
            </w:pPr>
            <w:r w:rsidRPr="00CE314E">
              <w:rPr>
                <w:sz w:val="16"/>
              </w:rPr>
              <w:t>C3-230203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3774C9" w14:textId="77777777" w:rsidR="00B4750D" w:rsidRPr="00CE314E" w:rsidRDefault="00B4750D" w:rsidP="00FF0CF0">
            <w:pPr>
              <w:pStyle w:val="TAL"/>
              <w:rPr>
                <w:sz w:val="16"/>
              </w:rPr>
            </w:pPr>
            <w:r w:rsidRPr="00CE314E">
              <w:rPr>
                <w:sz w:val="16"/>
              </w:rPr>
              <w:t>OAuth2 scopes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81CB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C235D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98CDD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1D0B7E" w14:textId="77777777" w:rsidR="00B4750D" w:rsidRPr="00CE314E" w:rsidRDefault="00B4750D" w:rsidP="00FF0CF0">
            <w:pPr>
              <w:pStyle w:val="TAL"/>
              <w:rPr>
                <w:sz w:val="16"/>
              </w:rPr>
            </w:pPr>
            <w:r w:rsidRPr="00CE314E">
              <w:rPr>
                <w:sz w:val="16"/>
              </w:rPr>
              <w:t>C3-230909</w:t>
            </w:r>
          </w:p>
        </w:tc>
      </w:tr>
      <w:tr w:rsidR="00B4750D" w:rsidRPr="00CE314E" w14:paraId="0D7AA1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51769A" w14:textId="77777777" w:rsidR="00B4750D" w:rsidRPr="00CE314E" w:rsidRDefault="00B4750D" w:rsidP="00FF0CF0">
            <w:pPr>
              <w:pStyle w:val="TAL"/>
              <w:rPr>
                <w:sz w:val="16"/>
              </w:rPr>
            </w:pPr>
            <w:r w:rsidRPr="00CE314E">
              <w:rPr>
                <w:sz w:val="16"/>
              </w:rPr>
              <w:t>C3-230204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FED34" w14:textId="77777777" w:rsidR="00B4750D" w:rsidRPr="00CE314E" w:rsidRDefault="00B4750D" w:rsidP="00FF0CF0">
            <w:pPr>
              <w:pStyle w:val="TAL"/>
              <w:rPr>
                <w:sz w:val="16"/>
              </w:rPr>
            </w:pPr>
            <w:r w:rsidRPr="00CE314E">
              <w:rPr>
                <w:sz w:val="16"/>
              </w:rPr>
              <w:t>OAuth2 scopes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7BB61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054DC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8662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B1392" w14:textId="77777777" w:rsidR="00B4750D" w:rsidRPr="00CE314E" w:rsidRDefault="00B4750D" w:rsidP="00FF0CF0">
            <w:pPr>
              <w:pStyle w:val="TAL"/>
              <w:rPr>
                <w:sz w:val="16"/>
              </w:rPr>
            </w:pPr>
            <w:r w:rsidRPr="00CE314E">
              <w:rPr>
                <w:sz w:val="16"/>
              </w:rPr>
              <w:t>C3-230910</w:t>
            </w:r>
          </w:p>
        </w:tc>
      </w:tr>
      <w:tr w:rsidR="00B4750D" w:rsidRPr="00CE314E" w14:paraId="4673E3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A10669" w14:textId="77777777" w:rsidR="00B4750D" w:rsidRPr="00CE314E" w:rsidRDefault="00B4750D" w:rsidP="00FF0CF0">
            <w:pPr>
              <w:pStyle w:val="TAL"/>
              <w:rPr>
                <w:sz w:val="16"/>
              </w:rPr>
            </w:pPr>
            <w:r w:rsidRPr="00CE314E">
              <w:rPr>
                <w:sz w:val="16"/>
              </w:rPr>
              <w:t>C3-230205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7FC389" w14:textId="77777777" w:rsidR="00B4750D" w:rsidRPr="00CE314E" w:rsidRDefault="00B4750D" w:rsidP="00FF0CF0">
            <w:pPr>
              <w:pStyle w:val="TAL"/>
              <w:rPr>
                <w:sz w:val="16"/>
              </w:rPr>
            </w:pPr>
            <w:r w:rsidRPr="00CE314E">
              <w:rPr>
                <w:sz w:val="16"/>
              </w:rPr>
              <w:t>Miscellaneous changes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D2CF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33FE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B30E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38A739" w14:textId="77777777" w:rsidR="00B4750D" w:rsidRPr="00CE314E" w:rsidRDefault="00B4750D" w:rsidP="00FF0CF0">
            <w:pPr>
              <w:pStyle w:val="TAL"/>
              <w:rPr>
                <w:sz w:val="16"/>
              </w:rPr>
            </w:pPr>
          </w:p>
        </w:tc>
      </w:tr>
      <w:tr w:rsidR="00B4750D" w:rsidRPr="00CE314E" w14:paraId="338ED9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F96AED" w14:textId="77777777" w:rsidR="00B4750D" w:rsidRPr="00CE314E" w:rsidRDefault="00B4750D" w:rsidP="00FF0CF0">
            <w:pPr>
              <w:pStyle w:val="TAL"/>
              <w:rPr>
                <w:sz w:val="16"/>
              </w:rPr>
            </w:pPr>
            <w:r w:rsidRPr="00CE314E">
              <w:rPr>
                <w:sz w:val="16"/>
              </w:rPr>
              <w:t>C3-230206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87F78B" w14:textId="77777777" w:rsidR="00B4750D" w:rsidRPr="00CE314E" w:rsidRDefault="00B4750D" w:rsidP="00FF0CF0">
            <w:pPr>
              <w:pStyle w:val="TAL"/>
              <w:rPr>
                <w:sz w:val="16"/>
              </w:rPr>
            </w:pPr>
            <w:r w:rsidRPr="00CE314E">
              <w:rPr>
                <w:sz w:val="16"/>
              </w:rPr>
              <w:t>Missing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30431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8BDB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7ECB2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4B2DF" w14:textId="77777777" w:rsidR="00B4750D" w:rsidRPr="00CE314E" w:rsidRDefault="00B4750D" w:rsidP="00FF0CF0">
            <w:pPr>
              <w:pStyle w:val="TAL"/>
              <w:rPr>
                <w:sz w:val="16"/>
              </w:rPr>
            </w:pPr>
            <w:r w:rsidRPr="00CE314E">
              <w:rPr>
                <w:sz w:val="16"/>
              </w:rPr>
              <w:t>C3-230893</w:t>
            </w:r>
          </w:p>
        </w:tc>
      </w:tr>
      <w:tr w:rsidR="00B4750D" w:rsidRPr="00CE314E" w14:paraId="4660F8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435757" w14:textId="77777777" w:rsidR="00B4750D" w:rsidRPr="00CE314E" w:rsidRDefault="00B4750D" w:rsidP="00FF0CF0">
            <w:pPr>
              <w:pStyle w:val="TAL"/>
              <w:rPr>
                <w:sz w:val="16"/>
              </w:rPr>
            </w:pPr>
            <w:r w:rsidRPr="00CE314E">
              <w:rPr>
                <w:sz w:val="16"/>
              </w:rPr>
              <w:t>C3-230207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7A62DF" w14:textId="77777777" w:rsidR="00B4750D" w:rsidRPr="00CE314E" w:rsidRDefault="00B4750D" w:rsidP="00FF0CF0">
            <w:pPr>
              <w:pStyle w:val="TAL"/>
              <w:rPr>
                <w:sz w:val="16"/>
              </w:rPr>
            </w:pPr>
            <w:r w:rsidRPr="00CE314E">
              <w:rPr>
                <w:sz w:val="16"/>
              </w:rPr>
              <w:t>DNNS and SNSSAIS analytics exposure in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2FDCA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31C6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D794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42AFDA" w14:textId="77777777" w:rsidR="00B4750D" w:rsidRPr="00CE314E" w:rsidRDefault="00B4750D" w:rsidP="00FF0CF0">
            <w:pPr>
              <w:pStyle w:val="TAL"/>
              <w:rPr>
                <w:sz w:val="16"/>
              </w:rPr>
            </w:pPr>
            <w:r w:rsidRPr="00CE314E">
              <w:rPr>
                <w:sz w:val="16"/>
              </w:rPr>
              <w:t>C3-230894</w:t>
            </w:r>
          </w:p>
        </w:tc>
      </w:tr>
      <w:tr w:rsidR="00B4750D" w:rsidRPr="00CE314E" w14:paraId="3B17036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38243F" w14:textId="77777777" w:rsidR="00B4750D" w:rsidRPr="00CE314E" w:rsidRDefault="00B4750D" w:rsidP="00FF0CF0">
            <w:pPr>
              <w:pStyle w:val="TAL"/>
              <w:rPr>
                <w:sz w:val="16"/>
              </w:rPr>
            </w:pPr>
            <w:r w:rsidRPr="00CE314E">
              <w:rPr>
                <w:sz w:val="16"/>
              </w:rPr>
              <w:t>C3-230208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D33A89" w14:textId="77777777" w:rsidR="00B4750D" w:rsidRPr="00CE314E" w:rsidRDefault="00B4750D" w:rsidP="00FF0CF0">
            <w:pPr>
              <w:pStyle w:val="TAL"/>
              <w:rPr>
                <w:sz w:val="16"/>
              </w:rPr>
            </w:pPr>
            <w:r w:rsidRPr="00CE314E">
              <w:rPr>
                <w:sz w:val="16"/>
              </w:rPr>
              <w:t>NetworkAreaInfo exposure removal for untrusted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7975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575B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213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CB2352" w14:textId="77777777" w:rsidR="00B4750D" w:rsidRPr="00CE314E" w:rsidRDefault="00B4750D" w:rsidP="00FF0CF0">
            <w:pPr>
              <w:pStyle w:val="TAL"/>
              <w:rPr>
                <w:sz w:val="16"/>
              </w:rPr>
            </w:pPr>
            <w:r w:rsidRPr="00CE314E">
              <w:rPr>
                <w:sz w:val="16"/>
              </w:rPr>
              <w:t>C3-230895</w:t>
            </w:r>
          </w:p>
        </w:tc>
      </w:tr>
      <w:tr w:rsidR="00B4750D" w:rsidRPr="00CE314E" w14:paraId="636DB0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E9DDE1" w14:textId="77777777" w:rsidR="00B4750D" w:rsidRPr="00CE314E" w:rsidRDefault="00B4750D" w:rsidP="00FF0CF0">
            <w:pPr>
              <w:pStyle w:val="TAL"/>
              <w:rPr>
                <w:sz w:val="16"/>
              </w:rPr>
            </w:pPr>
            <w:r w:rsidRPr="00CE314E">
              <w:rPr>
                <w:sz w:val="16"/>
              </w:rPr>
              <w:t>C3-230209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F1F6AD" w14:textId="77777777" w:rsidR="00B4750D" w:rsidRPr="00CE314E" w:rsidRDefault="00B4750D" w:rsidP="00FF0CF0">
            <w:pPr>
              <w:pStyle w:val="TAL"/>
              <w:rPr>
                <w:sz w:val="16"/>
              </w:rPr>
            </w:pPr>
            <w:r w:rsidRPr="00CE314E">
              <w:rPr>
                <w:sz w:val="16"/>
              </w:rPr>
              <w:t>State of Rel-18 eNS_Ph3 work and impacts to CT WGs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91211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AF4BD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FC70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6D694E" w14:textId="77777777" w:rsidR="00B4750D" w:rsidRPr="00CE314E" w:rsidRDefault="00B4750D" w:rsidP="00FF0CF0">
            <w:pPr>
              <w:pStyle w:val="TAL"/>
              <w:rPr>
                <w:sz w:val="16"/>
              </w:rPr>
            </w:pPr>
          </w:p>
        </w:tc>
      </w:tr>
      <w:tr w:rsidR="00B4750D" w:rsidRPr="00CE314E" w14:paraId="783C1F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1FA070" w14:textId="77777777" w:rsidR="00B4750D" w:rsidRPr="00CE314E" w:rsidRDefault="00B4750D" w:rsidP="00FF0CF0">
            <w:pPr>
              <w:pStyle w:val="TAL"/>
              <w:rPr>
                <w:sz w:val="16"/>
              </w:rPr>
            </w:pPr>
            <w:r w:rsidRPr="00CE314E">
              <w:rPr>
                <w:sz w:val="16"/>
              </w:rPr>
              <w:t>C3-230210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A9606" w14:textId="77777777" w:rsidR="00B4750D" w:rsidRPr="00CE314E" w:rsidRDefault="00B4750D" w:rsidP="00FF0CF0">
            <w:pPr>
              <w:pStyle w:val="TAL"/>
              <w:rPr>
                <w:sz w:val="16"/>
              </w:rPr>
            </w:pPr>
            <w:r w:rsidRPr="00CE314E">
              <w:rPr>
                <w:sz w:val="16"/>
              </w:rPr>
              <w:t>New WID on Enhancement of Network Slicing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A138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C57D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91E0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4EB32A" w14:textId="77777777" w:rsidR="00B4750D" w:rsidRPr="00CE314E" w:rsidRDefault="00B4750D" w:rsidP="00FF0CF0">
            <w:pPr>
              <w:pStyle w:val="TAL"/>
              <w:rPr>
                <w:sz w:val="16"/>
              </w:rPr>
            </w:pPr>
            <w:r w:rsidRPr="00CE314E">
              <w:rPr>
                <w:sz w:val="16"/>
              </w:rPr>
              <w:t>C3-230758</w:t>
            </w:r>
          </w:p>
        </w:tc>
      </w:tr>
      <w:tr w:rsidR="00B4750D" w:rsidRPr="00CE314E" w14:paraId="50BD40E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9D21F7" w14:textId="77777777" w:rsidR="00B4750D" w:rsidRPr="00CE314E" w:rsidRDefault="00B4750D" w:rsidP="00FF0CF0">
            <w:pPr>
              <w:pStyle w:val="TAL"/>
              <w:rPr>
                <w:sz w:val="16"/>
              </w:rPr>
            </w:pPr>
            <w:r w:rsidRPr="00CE314E">
              <w:rPr>
                <w:sz w:val="16"/>
              </w:rPr>
              <w:t>C3-230211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2CCB95"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8AFE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5396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86E7E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7B3C18" w14:textId="77777777" w:rsidR="00B4750D" w:rsidRPr="00CE314E" w:rsidRDefault="00B4750D" w:rsidP="00FF0CF0">
            <w:pPr>
              <w:pStyle w:val="TAL"/>
              <w:rPr>
                <w:sz w:val="16"/>
              </w:rPr>
            </w:pPr>
          </w:p>
        </w:tc>
      </w:tr>
      <w:tr w:rsidR="00B4750D" w:rsidRPr="00CE314E" w14:paraId="01BA14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6EE19E" w14:textId="77777777" w:rsidR="00B4750D" w:rsidRPr="00CE314E" w:rsidRDefault="00B4750D" w:rsidP="00FF0CF0">
            <w:pPr>
              <w:pStyle w:val="TAL"/>
              <w:rPr>
                <w:sz w:val="16"/>
              </w:rPr>
            </w:pPr>
            <w:r w:rsidRPr="00CE314E">
              <w:rPr>
                <w:sz w:val="16"/>
              </w:rPr>
              <w:t>C3-230212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210C3"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D9E2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9FEE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13FD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658D1" w14:textId="77777777" w:rsidR="00B4750D" w:rsidRPr="00CE314E" w:rsidRDefault="00B4750D" w:rsidP="00FF0CF0">
            <w:pPr>
              <w:pStyle w:val="TAL"/>
              <w:rPr>
                <w:sz w:val="16"/>
              </w:rPr>
            </w:pPr>
            <w:r w:rsidRPr="00CE314E">
              <w:rPr>
                <w:sz w:val="16"/>
              </w:rPr>
              <w:t>C3-230850</w:t>
            </w:r>
          </w:p>
        </w:tc>
      </w:tr>
      <w:tr w:rsidR="00B4750D" w:rsidRPr="00CE314E" w14:paraId="0C9365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ADA263" w14:textId="77777777" w:rsidR="00B4750D" w:rsidRPr="00CE314E" w:rsidRDefault="00B4750D" w:rsidP="00FF0CF0">
            <w:pPr>
              <w:pStyle w:val="TAL"/>
              <w:rPr>
                <w:sz w:val="16"/>
              </w:rPr>
            </w:pPr>
            <w:r w:rsidRPr="00CE314E">
              <w:rPr>
                <w:sz w:val="16"/>
              </w:rPr>
              <w:t>C3-230213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3B8A2E"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30EBD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D55F5D"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B86A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A14F9" w14:textId="77777777" w:rsidR="00B4750D" w:rsidRPr="00CE314E" w:rsidRDefault="00B4750D" w:rsidP="00FF0CF0">
            <w:pPr>
              <w:pStyle w:val="TAL"/>
              <w:rPr>
                <w:sz w:val="16"/>
              </w:rPr>
            </w:pPr>
          </w:p>
        </w:tc>
      </w:tr>
      <w:tr w:rsidR="00B4750D" w:rsidRPr="00CE314E" w14:paraId="744E7D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AAE5E1" w14:textId="77777777" w:rsidR="00B4750D" w:rsidRPr="00CE314E" w:rsidRDefault="00B4750D" w:rsidP="00FF0CF0">
            <w:pPr>
              <w:pStyle w:val="TAL"/>
              <w:rPr>
                <w:sz w:val="16"/>
              </w:rPr>
            </w:pPr>
            <w:r w:rsidRPr="00CE314E">
              <w:rPr>
                <w:sz w:val="16"/>
              </w:rPr>
              <w:t>C3-230214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41A98C"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1264A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AB6F9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504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F4B849" w14:textId="77777777" w:rsidR="00B4750D" w:rsidRPr="00CE314E" w:rsidRDefault="00B4750D" w:rsidP="00FF0CF0">
            <w:pPr>
              <w:pStyle w:val="TAL"/>
              <w:rPr>
                <w:sz w:val="16"/>
              </w:rPr>
            </w:pPr>
            <w:r w:rsidRPr="00CE314E">
              <w:rPr>
                <w:sz w:val="16"/>
              </w:rPr>
              <w:t>C3-230851</w:t>
            </w:r>
          </w:p>
        </w:tc>
      </w:tr>
      <w:tr w:rsidR="00B4750D" w:rsidRPr="00CE314E" w14:paraId="2C1BD7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28951D" w14:textId="77777777" w:rsidR="00B4750D" w:rsidRPr="00CE314E" w:rsidRDefault="00B4750D" w:rsidP="00FF0CF0">
            <w:pPr>
              <w:pStyle w:val="TAL"/>
              <w:rPr>
                <w:sz w:val="16"/>
              </w:rPr>
            </w:pPr>
            <w:r w:rsidRPr="00CE314E">
              <w:rPr>
                <w:sz w:val="16"/>
              </w:rPr>
              <w:t>C3-230215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ED334D" w14:textId="77777777" w:rsidR="00B4750D" w:rsidRPr="00CE314E" w:rsidRDefault="00B4750D" w:rsidP="00FF0CF0">
            <w:pPr>
              <w:pStyle w:val="TAL"/>
              <w:rPr>
                <w:sz w:val="16"/>
              </w:rPr>
            </w:pPr>
            <w:r w:rsidRPr="00CE314E">
              <w:rPr>
                <w:sz w:val="16"/>
              </w:rPr>
              <w:t>Corrections to Analytics Exposure via DCCF and MFAF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D612E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FF10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F3D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9EAA6" w14:textId="77777777" w:rsidR="00B4750D" w:rsidRPr="00CE314E" w:rsidRDefault="00B4750D" w:rsidP="00FF0CF0">
            <w:pPr>
              <w:pStyle w:val="TAL"/>
              <w:rPr>
                <w:sz w:val="16"/>
              </w:rPr>
            </w:pPr>
          </w:p>
        </w:tc>
      </w:tr>
      <w:tr w:rsidR="00B4750D" w:rsidRPr="00CE314E" w14:paraId="49C18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159AAF" w14:textId="77777777" w:rsidR="00B4750D" w:rsidRPr="00CE314E" w:rsidRDefault="00B4750D" w:rsidP="00FF0CF0">
            <w:pPr>
              <w:pStyle w:val="TAL"/>
              <w:rPr>
                <w:sz w:val="16"/>
              </w:rPr>
            </w:pPr>
            <w:r w:rsidRPr="00CE314E">
              <w:rPr>
                <w:sz w:val="16"/>
              </w:rPr>
              <w:t>C3-230216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C15AD" w14:textId="77777777" w:rsidR="00B4750D" w:rsidRPr="00CE314E" w:rsidRDefault="00B4750D" w:rsidP="00FF0CF0">
            <w:pPr>
              <w:pStyle w:val="TAL"/>
              <w:rPr>
                <w:sz w:val="16"/>
              </w:rPr>
            </w:pPr>
            <w:r w:rsidRPr="00CE314E">
              <w:rPr>
                <w:sz w:val="16"/>
              </w:rPr>
              <w:t>Corrections to Data Collection via DCCF and Messaging Framework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38491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59D16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C222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B8EF4F" w14:textId="77777777" w:rsidR="00B4750D" w:rsidRPr="00CE314E" w:rsidRDefault="00B4750D" w:rsidP="00FF0CF0">
            <w:pPr>
              <w:pStyle w:val="TAL"/>
              <w:rPr>
                <w:sz w:val="16"/>
              </w:rPr>
            </w:pPr>
          </w:p>
        </w:tc>
      </w:tr>
      <w:tr w:rsidR="00B4750D" w:rsidRPr="00CE314E" w14:paraId="641F06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5E911E" w14:textId="77777777" w:rsidR="00B4750D" w:rsidRPr="00CE314E" w:rsidRDefault="00B4750D" w:rsidP="00FF0CF0">
            <w:pPr>
              <w:pStyle w:val="TAL"/>
              <w:rPr>
                <w:sz w:val="16"/>
              </w:rPr>
            </w:pPr>
            <w:r w:rsidRPr="00CE314E">
              <w:rPr>
                <w:sz w:val="16"/>
              </w:rPr>
              <w:t>C3-230217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F1E96A" w14:textId="77777777" w:rsidR="00B4750D" w:rsidRPr="00CE314E" w:rsidRDefault="00B4750D" w:rsidP="00FF0CF0">
            <w:pPr>
              <w:pStyle w:val="TAL"/>
              <w:rPr>
                <w:sz w:val="16"/>
              </w:rPr>
            </w:pPr>
            <w:r w:rsidRPr="00CE314E">
              <w:rPr>
                <w:sz w:val="16"/>
              </w:rPr>
              <w:t>Updates on analytics target period subset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9466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23C9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7B93A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DC07AC" w14:textId="77777777" w:rsidR="00B4750D" w:rsidRPr="00CE314E" w:rsidRDefault="00B4750D" w:rsidP="00FF0CF0">
            <w:pPr>
              <w:pStyle w:val="TAL"/>
              <w:rPr>
                <w:sz w:val="16"/>
              </w:rPr>
            </w:pPr>
            <w:r w:rsidRPr="00CE314E">
              <w:rPr>
                <w:sz w:val="16"/>
              </w:rPr>
              <w:t>C3-230879</w:t>
            </w:r>
          </w:p>
        </w:tc>
      </w:tr>
      <w:tr w:rsidR="00B4750D" w:rsidRPr="00CE314E" w14:paraId="69EEA1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39411A" w14:textId="77777777" w:rsidR="00B4750D" w:rsidRPr="00CE314E" w:rsidRDefault="00B4750D" w:rsidP="00FF0CF0">
            <w:pPr>
              <w:pStyle w:val="TAL"/>
              <w:rPr>
                <w:sz w:val="16"/>
              </w:rPr>
            </w:pPr>
            <w:r w:rsidRPr="00CE314E">
              <w:rPr>
                <w:sz w:val="16"/>
              </w:rPr>
              <w:t>C3-230218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834462" w14:textId="77777777" w:rsidR="00B4750D" w:rsidRPr="00CE314E" w:rsidRDefault="00B4750D" w:rsidP="00FF0CF0">
            <w:pPr>
              <w:pStyle w:val="TAL"/>
              <w:rPr>
                <w:sz w:val="16"/>
              </w:rPr>
            </w:pPr>
            <w:r w:rsidRPr="00CE314E">
              <w:rPr>
                <w:sz w:val="16"/>
              </w:rPr>
              <w:t>Corrections on error handling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E337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D2F41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EA205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E7A695" w14:textId="77777777" w:rsidR="00B4750D" w:rsidRPr="00CE314E" w:rsidRDefault="00B4750D" w:rsidP="00FF0CF0">
            <w:pPr>
              <w:pStyle w:val="TAL"/>
              <w:rPr>
                <w:sz w:val="16"/>
              </w:rPr>
            </w:pPr>
            <w:r w:rsidRPr="00CE314E">
              <w:rPr>
                <w:sz w:val="16"/>
              </w:rPr>
              <w:t>C3-230880</w:t>
            </w:r>
          </w:p>
        </w:tc>
      </w:tr>
      <w:tr w:rsidR="00B4750D" w:rsidRPr="00CE314E" w14:paraId="60F88C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B3EA2F" w14:textId="77777777" w:rsidR="00B4750D" w:rsidRPr="00CE314E" w:rsidRDefault="00B4750D" w:rsidP="00FF0CF0">
            <w:pPr>
              <w:pStyle w:val="TAL"/>
              <w:rPr>
                <w:sz w:val="16"/>
              </w:rPr>
            </w:pPr>
            <w:r w:rsidRPr="00CE314E">
              <w:rPr>
                <w:sz w:val="16"/>
              </w:rPr>
              <w:t>C3-230219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2BABCB"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6A76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5957D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8CD6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0D3009" w14:textId="77777777" w:rsidR="00B4750D" w:rsidRPr="00CE314E" w:rsidRDefault="00B4750D" w:rsidP="00FF0CF0">
            <w:pPr>
              <w:pStyle w:val="TAL"/>
              <w:rPr>
                <w:sz w:val="16"/>
              </w:rPr>
            </w:pPr>
            <w:r w:rsidRPr="00CE314E">
              <w:rPr>
                <w:sz w:val="16"/>
              </w:rPr>
              <w:t>C3-230692</w:t>
            </w:r>
          </w:p>
        </w:tc>
      </w:tr>
      <w:tr w:rsidR="00B4750D" w:rsidRPr="00CE314E" w14:paraId="6AA88A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3AC183" w14:textId="77777777" w:rsidR="00B4750D" w:rsidRPr="00CE314E" w:rsidRDefault="00B4750D" w:rsidP="00FF0CF0">
            <w:pPr>
              <w:pStyle w:val="TAL"/>
              <w:rPr>
                <w:sz w:val="16"/>
              </w:rPr>
            </w:pPr>
            <w:r w:rsidRPr="00CE314E">
              <w:rPr>
                <w:sz w:val="16"/>
              </w:rPr>
              <w:t>C3-230220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1E9C8C" w14:textId="77777777" w:rsidR="00B4750D" w:rsidRPr="00CE314E" w:rsidRDefault="00B4750D" w:rsidP="00FF0CF0">
            <w:pPr>
              <w:pStyle w:val="TAL"/>
              <w:rPr>
                <w:sz w:val="16"/>
              </w:rPr>
            </w:pPr>
            <w:r w:rsidRPr="00CE314E">
              <w:rPr>
                <w:sz w:val="16"/>
              </w:rPr>
              <w:t>Updates on location reporting in Eees_UELocation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689E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631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E40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37B1B0" w14:textId="77777777" w:rsidR="00B4750D" w:rsidRPr="00CE314E" w:rsidRDefault="00B4750D" w:rsidP="00FF0CF0">
            <w:pPr>
              <w:pStyle w:val="TAL"/>
              <w:rPr>
                <w:sz w:val="16"/>
              </w:rPr>
            </w:pPr>
            <w:r w:rsidRPr="00CE314E">
              <w:rPr>
                <w:sz w:val="16"/>
              </w:rPr>
              <w:t>C3-230693</w:t>
            </w:r>
          </w:p>
        </w:tc>
      </w:tr>
      <w:tr w:rsidR="00B4750D" w:rsidRPr="00CE314E" w14:paraId="7E38CB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E56ADA" w14:textId="77777777" w:rsidR="00B4750D" w:rsidRPr="00CE314E" w:rsidRDefault="00B4750D" w:rsidP="00FF0CF0">
            <w:pPr>
              <w:pStyle w:val="TAL"/>
              <w:rPr>
                <w:sz w:val="16"/>
              </w:rPr>
            </w:pPr>
            <w:r w:rsidRPr="00CE314E">
              <w:rPr>
                <w:sz w:val="16"/>
              </w:rPr>
              <w:t>C3-230221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410A1C" w14:textId="77777777" w:rsidR="00B4750D" w:rsidRPr="00CE314E" w:rsidRDefault="00B4750D" w:rsidP="00FF0CF0">
            <w:pPr>
              <w:pStyle w:val="TAL"/>
              <w:rPr>
                <w:sz w:val="16"/>
              </w:rPr>
            </w:pPr>
            <w:r w:rsidRPr="00CE314E">
              <w:rPr>
                <w:sz w:val="16"/>
              </w:rPr>
              <w:t>Updates on location reporting in MoLcsNotify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2D90A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12AD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953F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A22A2D" w14:textId="77777777" w:rsidR="00B4750D" w:rsidRPr="00CE314E" w:rsidRDefault="00B4750D" w:rsidP="00FF0CF0">
            <w:pPr>
              <w:pStyle w:val="TAL"/>
              <w:rPr>
                <w:sz w:val="16"/>
              </w:rPr>
            </w:pPr>
            <w:r w:rsidRPr="00CE314E">
              <w:rPr>
                <w:sz w:val="16"/>
              </w:rPr>
              <w:t>C3-230694</w:t>
            </w:r>
          </w:p>
        </w:tc>
      </w:tr>
      <w:tr w:rsidR="00B4750D" w:rsidRPr="00CE314E" w14:paraId="20BB04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E3CE75" w14:textId="77777777" w:rsidR="00B4750D" w:rsidRPr="00CE314E" w:rsidRDefault="00B4750D" w:rsidP="00FF0CF0">
            <w:pPr>
              <w:pStyle w:val="TAL"/>
              <w:rPr>
                <w:sz w:val="16"/>
              </w:rPr>
            </w:pPr>
            <w:r w:rsidRPr="00CE314E">
              <w:rPr>
                <w:sz w:val="16"/>
              </w:rPr>
              <w:t>C3-230222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743A24"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E756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EFAF5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269A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5E766" w14:textId="77777777" w:rsidR="00B4750D" w:rsidRPr="00CE314E" w:rsidRDefault="00B4750D" w:rsidP="00FF0CF0">
            <w:pPr>
              <w:pStyle w:val="TAL"/>
              <w:rPr>
                <w:sz w:val="16"/>
              </w:rPr>
            </w:pPr>
            <w:r w:rsidRPr="00CE314E">
              <w:rPr>
                <w:sz w:val="16"/>
              </w:rPr>
              <w:t>C3-230695</w:t>
            </w:r>
          </w:p>
        </w:tc>
      </w:tr>
      <w:tr w:rsidR="00B4750D" w:rsidRPr="00CE314E" w14:paraId="0F2EB8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9E0C8C" w14:textId="77777777" w:rsidR="00B4750D" w:rsidRPr="00CE314E" w:rsidRDefault="00B4750D" w:rsidP="00FF0CF0">
            <w:pPr>
              <w:pStyle w:val="TAL"/>
              <w:rPr>
                <w:sz w:val="16"/>
              </w:rPr>
            </w:pPr>
            <w:r w:rsidRPr="00CE314E">
              <w:rPr>
                <w:sz w:val="16"/>
              </w:rPr>
              <w:t>C3-230223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542AC7" w14:textId="77777777" w:rsidR="00B4750D" w:rsidRPr="00CE314E" w:rsidRDefault="00B4750D" w:rsidP="00FF0CF0">
            <w:pPr>
              <w:pStyle w:val="TAL"/>
              <w:rPr>
                <w:sz w:val="16"/>
              </w:rPr>
            </w:pPr>
            <w:r w:rsidRPr="00CE314E">
              <w:rPr>
                <w:sz w:val="16"/>
              </w:rPr>
              <w:t>Updates to immediate reporting and enNB feature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9FE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5430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A47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E59FC3" w14:textId="77777777" w:rsidR="00B4750D" w:rsidRPr="00CE314E" w:rsidRDefault="00B4750D" w:rsidP="00FF0CF0">
            <w:pPr>
              <w:pStyle w:val="TAL"/>
              <w:rPr>
                <w:sz w:val="16"/>
              </w:rPr>
            </w:pPr>
            <w:r w:rsidRPr="00CE314E">
              <w:rPr>
                <w:sz w:val="16"/>
              </w:rPr>
              <w:t>C3-230696</w:t>
            </w:r>
          </w:p>
        </w:tc>
      </w:tr>
      <w:tr w:rsidR="00B4750D" w:rsidRPr="00CE314E" w14:paraId="7544B1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7B576B" w14:textId="77777777" w:rsidR="00B4750D" w:rsidRPr="00CE314E" w:rsidRDefault="00B4750D" w:rsidP="00FF0CF0">
            <w:pPr>
              <w:pStyle w:val="TAL"/>
              <w:rPr>
                <w:sz w:val="16"/>
              </w:rPr>
            </w:pPr>
            <w:r w:rsidRPr="00CE314E">
              <w:rPr>
                <w:sz w:val="16"/>
              </w:rPr>
              <w:t>C3-230224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D55C5E" w14:textId="77777777" w:rsidR="00B4750D" w:rsidRPr="00CE314E" w:rsidRDefault="00B4750D" w:rsidP="00FF0CF0">
            <w:pPr>
              <w:pStyle w:val="TAL"/>
              <w:rPr>
                <w:sz w:val="16"/>
              </w:rPr>
            </w:pPr>
            <w:r w:rsidRPr="00CE314E">
              <w:rPr>
                <w:sz w:val="16"/>
              </w:rPr>
              <w:t>New WID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455A58"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A78D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975E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5DCB15" w14:textId="77777777" w:rsidR="00B4750D" w:rsidRPr="00CE314E" w:rsidRDefault="00B4750D" w:rsidP="00FF0CF0">
            <w:pPr>
              <w:pStyle w:val="TAL"/>
              <w:rPr>
                <w:sz w:val="16"/>
              </w:rPr>
            </w:pPr>
            <w:r w:rsidRPr="00CE314E">
              <w:rPr>
                <w:sz w:val="16"/>
              </w:rPr>
              <w:t>C3-230665</w:t>
            </w:r>
          </w:p>
        </w:tc>
      </w:tr>
      <w:tr w:rsidR="00B4750D" w:rsidRPr="00CE314E" w14:paraId="790D39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4C2A49" w14:textId="77777777" w:rsidR="00B4750D" w:rsidRPr="00CE314E" w:rsidRDefault="00B4750D" w:rsidP="00FF0CF0">
            <w:pPr>
              <w:pStyle w:val="TAL"/>
              <w:rPr>
                <w:sz w:val="16"/>
              </w:rPr>
            </w:pPr>
            <w:r w:rsidRPr="00CE314E">
              <w:rPr>
                <w:sz w:val="16"/>
              </w:rPr>
              <w:t>C3-230225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FF108D" w14:textId="77777777" w:rsidR="00B4750D" w:rsidRPr="00CE314E" w:rsidRDefault="00B4750D" w:rsidP="00FF0CF0">
            <w:pPr>
              <w:pStyle w:val="TAL"/>
              <w:rPr>
                <w:sz w:val="16"/>
              </w:rPr>
            </w:pPr>
            <w:r w:rsidRPr="00CE314E">
              <w:rPr>
                <w:sz w:val="16"/>
              </w:rPr>
              <w:t>Discussion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2AEFDA"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0572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5BA47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C25A40" w14:textId="77777777" w:rsidR="00B4750D" w:rsidRPr="00CE314E" w:rsidRDefault="00B4750D" w:rsidP="00FF0CF0">
            <w:pPr>
              <w:pStyle w:val="TAL"/>
              <w:rPr>
                <w:sz w:val="16"/>
              </w:rPr>
            </w:pPr>
          </w:p>
        </w:tc>
      </w:tr>
      <w:tr w:rsidR="00B4750D" w:rsidRPr="00CE314E" w14:paraId="2BC76F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DC302" w14:textId="77777777" w:rsidR="00B4750D" w:rsidRPr="00CE314E" w:rsidRDefault="00B4750D" w:rsidP="00FF0CF0">
            <w:pPr>
              <w:pStyle w:val="TAL"/>
              <w:rPr>
                <w:sz w:val="16"/>
              </w:rPr>
            </w:pPr>
            <w:r w:rsidRPr="00CE314E">
              <w:rPr>
                <w:sz w:val="16"/>
              </w:rPr>
              <w:t>C3-230226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ED5B5" w14:textId="77777777" w:rsidR="00B4750D" w:rsidRPr="00CE314E" w:rsidRDefault="00B4750D" w:rsidP="00FF0CF0">
            <w:pPr>
              <w:pStyle w:val="TAL"/>
              <w:rPr>
                <w:sz w:val="16"/>
              </w:rPr>
            </w:pPr>
            <w:r w:rsidRPr="00CE314E">
              <w:rPr>
                <w:sz w:val="16"/>
              </w:rPr>
              <w:t>draft TS skeleton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293A25"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A8A2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DCB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F9F8B7" w14:textId="77777777" w:rsidR="00B4750D" w:rsidRPr="00CE314E" w:rsidRDefault="00B4750D" w:rsidP="00FF0CF0">
            <w:pPr>
              <w:pStyle w:val="TAL"/>
              <w:rPr>
                <w:sz w:val="16"/>
              </w:rPr>
            </w:pPr>
            <w:r w:rsidRPr="00CE314E">
              <w:rPr>
                <w:sz w:val="16"/>
              </w:rPr>
              <w:t>C3-230666</w:t>
            </w:r>
          </w:p>
        </w:tc>
      </w:tr>
      <w:tr w:rsidR="00B4750D" w:rsidRPr="00CE314E" w14:paraId="13AA9B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180355" w14:textId="77777777" w:rsidR="00B4750D" w:rsidRPr="00CE314E" w:rsidRDefault="00B4750D" w:rsidP="00FF0CF0">
            <w:pPr>
              <w:pStyle w:val="TAL"/>
              <w:rPr>
                <w:sz w:val="16"/>
              </w:rPr>
            </w:pPr>
            <w:r w:rsidRPr="00CE314E">
              <w:rPr>
                <w:sz w:val="16"/>
              </w:rPr>
              <w:t>C3-230227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4485C8"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CD22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F529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164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6AC23E" w14:textId="77777777" w:rsidR="00B4750D" w:rsidRPr="00CE314E" w:rsidRDefault="00B4750D" w:rsidP="00FF0CF0">
            <w:pPr>
              <w:pStyle w:val="TAL"/>
              <w:rPr>
                <w:sz w:val="16"/>
              </w:rPr>
            </w:pPr>
          </w:p>
        </w:tc>
      </w:tr>
      <w:tr w:rsidR="00B4750D" w:rsidRPr="00CE314E" w14:paraId="60BB7F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16CE4" w14:textId="77777777" w:rsidR="00B4750D" w:rsidRPr="00CE314E" w:rsidRDefault="00B4750D" w:rsidP="00FF0CF0">
            <w:pPr>
              <w:pStyle w:val="TAL"/>
              <w:rPr>
                <w:sz w:val="16"/>
              </w:rPr>
            </w:pPr>
            <w:r w:rsidRPr="00CE314E">
              <w:rPr>
                <w:sz w:val="16"/>
              </w:rPr>
              <w:t>C3-230228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8B2D7D"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5CD2E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13AE2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0BE3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1188D7" w14:textId="77777777" w:rsidR="00B4750D" w:rsidRPr="00CE314E" w:rsidRDefault="00B4750D" w:rsidP="00FF0CF0">
            <w:pPr>
              <w:pStyle w:val="TAL"/>
              <w:rPr>
                <w:sz w:val="16"/>
              </w:rPr>
            </w:pPr>
          </w:p>
        </w:tc>
      </w:tr>
      <w:tr w:rsidR="00B4750D" w:rsidRPr="00CE314E" w14:paraId="21DE8B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0E2168" w14:textId="77777777" w:rsidR="00B4750D" w:rsidRPr="00CE314E" w:rsidRDefault="00B4750D" w:rsidP="00FF0CF0">
            <w:pPr>
              <w:pStyle w:val="TAL"/>
              <w:rPr>
                <w:sz w:val="16"/>
              </w:rPr>
            </w:pPr>
            <w:r w:rsidRPr="00CE314E">
              <w:rPr>
                <w:sz w:val="16"/>
              </w:rPr>
              <w:t>C3-230229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4541E"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BBEBB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4EF6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500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FB259B" w14:textId="77777777" w:rsidR="00B4750D" w:rsidRPr="00CE314E" w:rsidRDefault="00B4750D" w:rsidP="00FF0CF0">
            <w:pPr>
              <w:pStyle w:val="TAL"/>
              <w:rPr>
                <w:sz w:val="16"/>
              </w:rPr>
            </w:pPr>
          </w:p>
        </w:tc>
      </w:tr>
      <w:tr w:rsidR="00B4750D" w:rsidRPr="00CE314E" w14:paraId="2FAD19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A99456" w14:textId="77777777" w:rsidR="00B4750D" w:rsidRPr="00CE314E" w:rsidRDefault="00B4750D" w:rsidP="00FF0CF0">
            <w:pPr>
              <w:pStyle w:val="TAL"/>
              <w:rPr>
                <w:sz w:val="16"/>
              </w:rPr>
            </w:pPr>
            <w:r w:rsidRPr="00CE314E">
              <w:rPr>
                <w:sz w:val="16"/>
              </w:rPr>
              <w:t>C3-230230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C9C05" w14:textId="77777777" w:rsidR="00B4750D" w:rsidRPr="00CE314E" w:rsidRDefault="00B4750D" w:rsidP="00FF0CF0">
            <w:pPr>
              <w:pStyle w:val="TAL"/>
              <w:rPr>
                <w:sz w:val="16"/>
              </w:rPr>
            </w:pPr>
            <w:r w:rsidRPr="00CE314E">
              <w:rPr>
                <w:sz w:val="16"/>
              </w:rPr>
              <w:t>Define "Granular_UE_Sets" feature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EA35E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236AD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768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0A0D4D" w14:textId="77777777" w:rsidR="00B4750D" w:rsidRPr="00CE314E" w:rsidRDefault="00B4750D" w:rsidP="00FF0CF0">
            <w:pPr>
              <w:pStyle w:val="TAL"/>
              <w:rPr>
                <w:sz w:val="16"/>
              </w:rPr>
            </w:pPr>
          </w:p>
        </w:tc>
      </w:tr>
      <w:tr w:rsidR="00B4750D" w:rsidRPr="00CE314E" w14:paraId="587D11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B2EF30" w14:textId="77777777" w:rsidR="00B4750D" w:rsidRPr="00CE314E" w:rsidRDefault="00B4750D" w:rsidP="00FF0CF0">
            <w:pPr>
              <w:pStyle w:val="TAL"/>
              <w:rPr>
                <w:sz w:val="16"/>
              </w:rPr>
            </w:pPr>
            <w:r w:rsidRPr="00CE314E">
              <w:rPr>
                <w:sz w:val="16"/>
              </w:rPr>
              <w:t>C3-230231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8EB53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AE2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9D18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C85B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7C3154" w14:textId="77777777" w:rsidR="00B4750D" w:rsidRPr="00CE314E" w:rsidRDefault="00B4750D" w:rsidP="00FF0CF0">
            <w:pPr>
              <w:pStyle w:val="TAL"/>
              <w:rPr>
                <w:sz w:val="16"/>
              </w:rPr>
            </w:pPr>
            <w:r w:rsidRPr="00CE314E">
              <w:rPr>
                <w:sz w:val="16"/>
              </w:rPr>
              <w:t>C3-230643</w:t>
            </w:r>
          </w:p>
        </w:tc>
      </w:tr>
      <w:tr w:rsidR="00B4750D" w:rsidRPr="00CE314E" w14:paraId="732183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2468BD" w14:textId="77777777" w:rsidR="00B4750D" w:rsidRPr="00CE314E" w:rsidRDefault="00B4750D" w:rsidP="00FF0CF0">
            <w:pPr>
              <w:pStyle w:val="TAL"/>
              <w:rPr>
                <w:sz w:val="16"/>
              </w:rPr>
            </w:pPr>
            <w:r w:rsidRPr="00CE314E">
              <w:rPr>
                <w:sz w:val="16"/>
              </w:rPr>
              <w:t>C3-230232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D2FFBC" w14:textId="77777777" w:rsidR="00B4750D" w:rsidRPr="00CE314E" w:rsidRDefault="00B4750D" w:rsidP="00FF0CF0">
            <w:pPr>
              <w:pStyle w:val="TAL"/>
              <w:rPr>
                <w:sz w:val="16"/>
              </w:rPr>
            </w:pPr>
            <w:r w:rsidRPr="00CE314E">
              <w:rPr>
                <w:sz w:val="16"/>
              </w:rPr>
              <w:t>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A9D0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BB10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8700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2B9C8D" w14:textId="77777777" w:rsidR="00B4750D" w:rsidRPr="00CE314E" w:rsidRDefault="00B4750D" w:rsidP="00FF0CF0">
            <w:pPr>
              <w:pStyle w:val="TAL"/>
              <w:rPr>
                <w:sz w:val="16"/>
              </w:rPr>
            </w:pPr>
          </w:p>
        </w:tc>
      </w:tr>
      <w:tr w:rsidR="00B4750D" w:rsidRPr="00CE314E" w14:paraId="4F29DA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BD7FE9" w14:textId="77777777" w:rsidR="00B4750D" w:rsidRPr="00CE314E" w:rsidRDefault="00B4750D" w:rsidP="00FF0CF0">
            <w:pPr>
              <w:pStyle w:val="TAL"/>
              <w:rPr>
                <w:sz w:val="16"/>
              </w:rPr>
            </w:pPr>
            <w:r w:rsidRPr="00CE314E">
              <w:rPr>
                <w:sz w:val="16"/>
              </w:rPr>
              <w:t>C3-230233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E10E7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F40E7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DBF08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A74A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67A97" w14:textId="77777777" w:rsidR="00B4750D" w:rsidRPr="00CE314E" w:rsidRDefault="00B4750D" w:rsidP="00FF0CF0">
            <w:pPr>
              <w:pStyle w:val="TAL"/>
              <w:rPr>
                <w:sz w:val="16"/>
              </w:rPr>
            </w:pPr>
            <w:r w:rsidRPr="00CE314E">
              <w:rPr>
                <w:sz w:val="16"/>
              </w:rPr>
              <w:t>C3-230644</w:t>
            </w:r>
          </w:p>
        </w:tc>
      </w:tr>
      <w:tr w:rsidR="00B4750D" w:rsidRPr="00CE314E" w14:paraId="11330A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B54249" w14:textId="77777777" w:rsidR="00B4750D" w:rsidRPr="00CE314E" w:rsidRDefault="00B4750D" w:rsidP="00FF0CF0">
            <w:pPr>
              <w:pStyle w:val="TAL"/>
              <w:rPr>
                <w:sz w:val="16"/>
              </w:rPr>
            </w:pPr>
            <w:r w:rsidRPr="00CE314E">
              <w:rPr>
                <w:sz w:val="16"/>
              </w:rPr>
              <w:t>C3-230234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BC9E4C"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1190C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EC84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A9CA7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C9223A" w14:textId="77777777" w:rsidR="00B4750D" w:rsidRPr="00CE314E" w:rsidRDefault="00B4750D" w:rsidP="00FF0CF0">
            <w:pPr>
              <w:pStyle w:val="TAL"/>
              <w:rPr>
                <w:sz w:val="16"/>
              </w:rPr>
            </w:pPr>
            <w:r w:rsidRPr="00CE314E">
              <w:rPr>
                <w:sz w:val="16"/>
              </w:rPr>
              <w:t>C3-230645</w:t>
            </w:r>
          </w:p>
        </w:tc>
      </w:tr>
      <w:tr w:rsidR="00B4750D" w:rsidRPr="00CE314E" w14:paraId="3FC51F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2A6F6A" w14:textId="77777777" w:rsidR="00B4750D" w:rsidRPr="00CE314E" w:rsidRDefault="00B4750D" w:rsidP="00FF0CF0">
            <w:pPr>
              <w:pStyle w:val="TAL"/>
              <w:rPr>
                <w:sz w:val="16"/>
              </w:rPr>
            </w:pPr>
            <w:r w:rsidRPr="00CE314E">
              <w:rPr>
                <w:sz w:val="16"/>
              </w:rPr>
              <w:t>C3-230235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011B8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8B261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407AC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1D50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46D0CD" w14:textId="77777777" w:rsidR="00B4750D" w:rsidRPr="00CE314E" w:rsidRDefault="00B4750D" w:rsidP="00FF0CF0">
            <w:pPr>
              <w:pStyle w:val="TAL"/>
              <w:rPr>
                <w:sz w:val="16"/>
              </w:rPr>
            </w:pPr>
          </w:p>
        </w:tc>
      </w:tr>
      <w:tr w:rsidR="00B4750D" w:rsidRPr="00CE314E" w14:paraId="4710A2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468E4D" w14:textId="77777777" w:rsidR="00B4750D" w:rsidRPr="00CE314E" w:rsidRDefault="00B4750D" w:rsidP="00FF0CF0">
            <w:pPr>
              <w:pStyle w:val="TAL"/>
              <w:rPr>
                <w:sz w:val="16"/>
              </w:rPr>
            </w:pPr>
            <w:r w:rsidRPr="00CE314E">
              <w:rPr>
                <w:sz w:val="16"/>
              </w:rPr>
              <w:t>C3-230236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CDC46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F3EE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0F552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423C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081B6A" w14:textId="77777777" w:rsidR="00B4750D" w:rsidRPr="00CE314E" w:rsidRDefault="00B4750D" w:rsidP="00FF0CF0">
            <w:pPr>
              <w:pStyle w:val="TAL"/>
              <w:rPr>
                <w:sz w:val="16"/>
              </w:rPr>
            </w:pPr>
            <w:r w:rsidRPr="00CE314E">
              <w:rPr>
                <w:sz w:val="16"/>
              </w:rPr>
              <w:t>C3-230646</w:t>
            </w:r>
          </w:p>
        </w:tc>
      </w:tr>
      <w:tr w:rsidR="00B4750D" w:rsidRPr="00CE314E" w14:paraId="6A9D85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2E3F81" w14:textId="77777777" w:rsidR="00B4750D" w:rsidRPr="00CE314E" w:rsidRDefault="00B4750D" w:rsidP="00FF0CF0">
            <w:pPr>
              <w:pStyle w:val="TAL"/>
              <w:rPr>
                <w:sz w:val="16"/>
              </w:rPr>
            </w:pPr>
            <w:r w:rsidRPr="00CE314E">
              <w:rPr>
                <w:sz w:val="16"/>
              </w:rPr>
              <w:t>C3-230237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71D2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36C44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4A07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5D23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19E61B" w14:textId="77777777" w:rsidR="00B4750D" w:rsidRPr="00CE314E" w:rsidRDefault="00B4750D" w:rsidP="00FF0CF0">
            <w:pPr>
              <w:pStyle w:val="TAL"/>
              <w:rPr>
                <w:sz w:val="16"/>
              </w:rPr>
            </w:pPr>
            <w:r w:rsidRPr="00CE314E">
              <w:rPr>
                <w:sz w:val="16"/>
              </w:rPr>
              <w:t>C3-230647</w:t>
            </w:r>
          </w:p>
        </w:tc>
      </w:tr>
      <w:tr w:rsidR="00B4750D" w:rsidRPr="00CE314E" w14:paraId="4B040D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10DA75" w14:textId="77777777" w:rsidR="00B4750D" w:rsidRPr="00CE314E" w:rsidRDefault="00B4750D" w:rsidP="00FF0CF0">
            <w:pPr>
              <w:pStyle w:val="TAL"/>
              <w:rPr>
                <w:sz w:val="16"/>
              </w:rPr>
            </w:pPr>
            <w:r w:rsidRPr="00CE314E">
              <w:rPr>
                <w:sz w:val="16"/>
              </w:rPr>
              <w:t>C3-230238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99866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C61D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E0E4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79B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9580F" w14:textId="77777777" w:rsidR="00B4750D" w:rsidRPr="00CE314E" w:rsidRDefault="00B4750D" w:rsidP="00FF0CF0">
            <w:pPr>
              <w:pStyle w:val="TAL"/>
              <w:rPr>
                <w:sz w:val="16"/>
              </w:rPr>
            </w:pPr>
            <w:r w:rsidRPr="00CE314E">
              <w:rPr>
                <w:sz w:val="16"/>
              </w:rPr>
              <w:t>C3-230648</w:t>
            </w:r>
          </w:p>
        </w:tc>
      </w:tr>
      <w:tr w:rsidR="00B4750D" w:rsidRPr="00CE314E" w14:paraId="66ED65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8B3BE4" w14:textId="77777777" w:rsidR="00B4750D" w:rsidRPr="00CE314E" w:rsidRDefault="00B4750D" w:rsidP="00FF0CF0">
            <w:pPr>
              <w:pStyle w:val="TAL"/>
              <w:rPr>
                <w:sz w:val="16"/>
              </w:rPr>
            </w:pPr>
            <w:r w:rsidRPr="00CE314E">
              <w:rPr>
                <w:sz w:val="16"/>
              </w:rPr>
              <w:t>C3-230239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857D5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26081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11F91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8E5F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47AF2" w14:textId="77777777" w:rsidR="00B4750D" w:rsidRPr="00CE314E" w:rsidRDefault="00B4750D" w:rsidP="00FF0CF0">
            <w:pPr>
              <w:pStyle w:val="TAL"/>
              <w:rPr>
                <w:sz w:val="16"/>
              </w:rPr>
            </w:pPr>
            <w:r w:rsidRPr="00CE314E">
              <w:rPr>
                <w:sz w:val="16"/>
              </w:rPr>
              <w:t>C3-230649</w:t>
            </w:r>
          </w:p>
        </w:tc>
      </w:tr>
      <w:tr w:rsidR="00B4750D" w:rsidRPr="00CE314E" w14:paraId="4DD461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52A2E4" w14:textId="77777777" w:rsidR="00B4750D" w:rsidRPr="00CE314E" w:rsidRDefault="00B4750D" w:rsidP="00FF0CF0">
            <w:pPr>
              <w:pStyle w:val="TAL"/>
              <w:rPr>
                <w:sz w:val="16"/>
              </w:rPr>
            </w:pPr>
            <w:r w:rsidRPr="00CE314E">
              <w:rPr>
                <w:sz w:val="16"/>
              </w:rPr>
              <w:t>C3-230240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3FDFB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655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CD6A9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F8FC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BBAC79" w14:textId="77777777" w:rsidR="00B4750D" w:rsidRPr="00CE314E" w:rsidRDefault="00B4750D" w:rsidP="00FF0CF0">
            <w:pPr>
              <w:pStyle w:val="TAL"/>
              <w:rPr>
                <w:sz w:val="16"/>
              </w:rPr>
            </w:pPr>
          </w:p>
        </w:tc>
      </w:tr>
      <w:tr w:rsidR="00B4750D" w:rsidRPr="00CE314E" w14:paraId="7F16AA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C0551" w14:textId="77777777" w:rsidR="00B4750D" w:rsidRPr="00CE314E" w:rsidRDefault="00B4750D" w:rsidP="00FF0CF0">
            <w:pPr>
              <w:pStyle w:val="TAL"/>
              <w:rPr>
                <w:sz w:val="16"/>
              </w:rPr>
            </w:pPr>
            <w:r w:rsidRPr="00CE314E">
              <w:rPr>
                <w:sz w:val="16"/>
              </w:rPr>
              <w:t>C3-230241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54F4A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39962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427C4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A6CA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BCCD23" w14:textId="77777777" w:rsidR="00B4750D" w:rsidRPr="00CE314E" w:rsidRDefault="00B4750D" w:rsidP="00FF0CF0">
            <w:pPr>
              <w:pStyle w:val="TAL"/>
              <w:rPr>
                <w:sz w:val="16"/>
              </w:rPr>
            </w:pPr>
          </w:p>
        </w:tc>
      </w:tr>
      <w:tr w:rsidR="00B4750D" w:rsidRPr="00CE314E" w14:paraId="20BB91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86BC1F" w14:textId="77777777" w:rsidR="00B4750D" w:rsidRPr="00CE314E" w:rsidRDefault="00B4750D" w:rsidP="00FF0CF0">
            <w:pPr>
              <w:pStyle w:val="TAL"/>
              <w:rPr>
                <w:sz w:val="16"/>
              </w:rPr>
            </w:pPr>
            <w:r w:rsidRPr="00CE314E">
              <w:rPr>
                <w:sz w:val="16"/>
              </w:rPr>
              <w:t>C3-230242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EBAD6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6929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63699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D689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71E71A" w14:textId="77777777" w:rsidR="00B4750D" w:rsidRPr="00CE314E" w:rsidRDefault="00B4750D" w:rsidP="00FF0CF0">
            <w:pPr>
              <w:pStyle w:val="TAL"/>
              <w:rPr>
                <w:sz w:val="16"/>
              </w:rPr>
            </w:pPr>
          </w:p>
        </w:tc>
      </w:tr>
      <w:tr w:rsidR="00B4750D" w:rsidRPr="00CE314E" w14:paraId="062CC3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CBEEDE" w14:textId="77777777" w:rsidR="00B4750D" w:rsidRPr="00CE314E" w:rsidRDefault="00B4750D" w:rsidP="00FF0CF0">
            <w:pPr>
              <w:pStyle w:val="TAL"/>
              <w:rPr>
                <w:sz w:val="16"/>
              </w:rPr>
            </w:pPr>
            <w:r w:rsidRPr="00CE314E">
              <w:rPr>
                <w:sz w:val="16"/>
              </w:rPr>
              <w:t>C3-230243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97A54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C341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5813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1F7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AF4667" w14:textId="77777777" w:rsidR="00B4750D" w:rsidRPr="00CE314E" w:rsidRDefault="00B4750D" w:rsidP="00FF0CF0">
            <w:pPr>
              <w:pStyle w:val="TAL"/>
              <w:rPr>
                <w:sz w:val="16"/>
              </w:rPr>
            </w:pPr>
          </w:p>
        </w:tc>
      </w:tr>
      <w:tr w:rsidR="00B4750D" w:rsidRPr="00CE314E" w14:paraId="2412E6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621AEB" w14:textId="77777777" w:rsidR="00B4750D" w:rsidRPr="00CE314E" w:rsidRDefault="00B4750D" w:rsidP="00FF0CF0">
            <w:pPr>
              <w:pStyle w:val="TAL"/>
              <w:rPr>
                <w:sz w:val="16"/>
              </w:rPr>
            </w:pPr>
            <w:r w:rsidRPr="00CE314E">
              <w:rPr>
                <w:sz w:val="16"/>
              </w:rPr>
              <w:t>C3-230244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FA75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B302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1AF7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94674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AF7D8" w14:textId="77777777" w:rsidR="00B4750D" w:rsidRPr="00CE314E" w:rsidRDefault="00B4750D" w:rsidP="00FF0CF0">
            <w:pPr>
              <w:pStyle w:val="TAL"/>
              <w:rPr>
                <w:sz w:val="16"/>
              </w:rPr>
            </w:pPr>
            <w:r w:rsidRPr="00CE314E">
              <w:rPr>
                <w:sz w:val="16"/>
              </w:rPr>
              <w:t>C3-230670</w:t>
            </w:r>
          </w:p>
        </w:tc>
      </w:tr>
      <w:tr w:rsidR="00B4750D" w:rsidRPr="00CE314E" w14:paraId="726BFB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18C5E1" w14:textId="77777777" w:rsidR="00B4750D" w:rsidRPr="00CE314E" w:rsidRDefault="00B4750D" w:rsidP="00FF0CF0">
            <w:pPr>
              <w:pStyle w:val="TAL"/>
              <w:rPr>
                <w:sz w:val="16"/>
              </w:rPr>
            </w:pPr>
            <w:r w:rsidRPr="00CE314E">
              <w:rPr>
                <w:sz w:val="16"/>
              </w:rPr>
              <w:t>C3-230245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6BEFED"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E030D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BF58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C5BF6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D6016" w14:textId="77777777" w:rsidR="00B4750D" w:rsidRPr="00CE314E" w:rsidRDefault="00B4750D" w:rsidP="00FF0CF0">
            <w:pPr>
              <w:pStyle w:val="TAL"/>
              <w:rPr>
                <w:sz w:val="16"/>
              </w:rPr>
            </w:pPr>
          </w:p>
        </w:tc>
      </w:tr>
      <w:tr w:rsidR="00B4750D" w:rsidRPr="00CE314E" w14:paraId="7923D1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934049" w14:textId="77777777" w:rsidR="00B4750D" w:rsidRPr="00CE314E" w:rsidRDefault="00B4750D" w:rsidP="00FF0CF0">
            <w:pPr>
              <w:pStyle w:val="TAL"/>
              <w:rPr>
                <w:sz w:val="16"/>
              </w:rPr>
            </w:pPr>
            <w:r w:rsidRPr="00CE314E">
              <w:rPr>
                <w:sz w:val="16"/>
              </w:rPr>
              <w:t>C3-230246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160F9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61740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AD8F7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653D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B8B83" w14:textId="77777777" w:rsidR="00B4750D" w:rsidRPr="00CE314E" w:rsidRDefault="00B4750D" w:rsidP="00FF0CF0">
            <w:pPr>
              <w:pStyle w:val="TAL"/>
              <w:rPr>
                <w:sz w:val="16"/>
              </w:rPr>
            </w:pPr>
          </w:p>
        </w:tc>
      </w:tr>
      <w:tr w:rsidR="00B4750D" w:rsidRPr="00CE314E" w14:paraId="285DB1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29A63E" w14:textId="77777777" w:rsidR="00B4750D" w:rsidRPr="00CE314E" w:rsidRDefault="00B4750D" w:rsidP="00FF0CF0">
            <w:pPr>
              <w:pStyle w:val="TAL"/>
              <w:rPr>
                <w:sz w:val="16"/>
              </w:rPr>
            </w:pPr>
            <w:r w:rsidRPr="00CE314E">
              <w:rPr>
                <w:sz w:val="16"/>
              </w:rPr>
              <w:t>C3-230247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DB8AF0"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6E011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2D8C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834B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0058DC" w14:textId="77777777" w:rsidR="00B4750D" w:rsidRPr="00CE314E" w:rsidRDefault="00B4750D" w:rsidP="00FF0CF0">
            <w:pPr>
              <w:pStyle w:val="TAL"/>
              <w:rPr>
                <w:sz w:val="16"/>
              </w:rPr>
            </w:pPr>
          </w:p>
        </w:tc>
      </w:tr>
      <w:tr w:rsidR="00B4750D" w:rsidRPr="00CE314E" w14:paraId="6D4CD6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7A38E6" w14:textId="77777777" w:rsidR="00B4750D" w:rsidRPr="00CE314E" w:rsidRDefault="00B4750D" w:rsidP="00FF0CF0">
            <w:pPr>
              <w:pStyle w:val="TAL"/>
              <w:rPr>
                <w:sz w:val="16"/>
              </w:rPr>
            </w:pPr>
            <w:r w:rsidRPr="00CE314E">
              <w:rPr>
                <w:sz w:val="16"/>
              </w:rPr>
              <w:t>C3-230248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E59EC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082BB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8261B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AF5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E3C6C1" w14:textId="77777777" w:rsidR="00B4750D" w:rsidRPr="00CE314E" w:rsidRDefault="00B4750D" w:rsidP="00FF0CF0">
            <w:pPr>
              <w:pStyle w:val="TAL"/>
              <w:rPr>
                <w:sz w:val="16"/>
              </w:rPr>
            </w:pPr>
          </w:p>
        </w:tc>
      </w:tr>
      <w:tr w:rsidR="00B4750D" w:rsidRPr="00CE314E" w14:paraId="2AA298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D90D2D" w14:textId="77777777" w:rsidR="00B4750D" w:rsidRPr="00CE314E" w:rsidRDefault="00B4750D" w:rsidP="00FF0CF0">
            <w:pPr>
              <w:pStyle w:val="TAL"/>
              <w:rPr>
                <w:sz w:val="16"/>
              </w:rPr>
            </w:pPr>
            <w:r w:rsidRPr="00CE314E">
              <w:rPr>
                <w:sz w:val="16"/>
              </w:rPr>
              <w:t>C3-230249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DB52B0"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FED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48016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995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CBA44" w14:textId="77777777" w:rsidR="00B4750D" w:rsidRPr="00CE314E" w:rsidRDefault="00B4750D" w:rsidP="00FF0CF0">
            <w:pPr>
              <w:pStyle w:val="TAL"/>
              <w:rPr>
                <w:sz w:val="16"/>
              </w:rPr>
            </w:pPr>
          </w:p>
        </w:tc>
      </w:tr>
      <w:tr w:rsidR="00B4750D" w:rsidRPr="00CE314E" w14:paraId="05D71C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C3F906" w14:textId="77777777" w:rsidR="00B4750D" w:rsidRPr="00CE314E" w:rsidRDefault="00B4750D" w:rsidP="00FF0CF0">
            <w:pPr>
              <w:pStyle w:val="TAL"/>
              <w:rPr>
                <w:sz w:val="16"/>
              </w:rPr>
            </w:pPr>
            <w:r w:rsidRPr="00CE314E">
              <w:rPr>
                <w:sz w:val="16"/>
              </w:rPr>
              <w:t>C3-230250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3528C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6B479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A572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2B1B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D079A3" w14:textId="77777777" w:rsidR="00B4750D" w:rsidRPr="00CE314E" w:rsidRDefault="00B4750D" w:rsidP="00FF0CF0">
            <w:pPr>
              <w:pStyle w:val="TAL"/>
              <w:rPr>
                <w:sz w:val="16"/>
              </w:rPr>
            </w:pPr>
            <w:r w:rsidRPr="00CE314E">
              <w:rPr>
                <w:sz w:val="16"/>
              </w:rPr>
              <w:t>C3-230671</w:t>
            </w:r>
          </w:p>
        </w:tc>
      </w:tr>
      <w:tr w:rsidR="00B4750D" w:rsidRPr="00CE314E" w14:paraId="0BA76C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7BEC8F" w14:textId="77777777" w:rsidR="00B4750D" w:rsidRPr="00CE314E" w:rsidRDefault="00B4750D" w:rsidP="00FF0CF0">
            <w:pPr>
              <w:pStyle w:val="TAL"/>
              <w:rPr>
                <w:sz w:val="16"/>
              </w:rPr>
            </w:pPr>
            <w:r w:rsidRPr="00CE314E">
              <w:rPr>
                <w:sz w:val="16"/>
              </w:rPr>
              <w:t>C3-230251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2EF75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D403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97FE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01CE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31055B" w14:textId="77777777" w:rsidR="00B4750D" w:rsidRPr="00CE314E" w:rsidRDefault="00B4750D" w:rsidP="00FF0CF0">
            <w:pPr>
              <w:pStyle w:val="TAL"/>
              <w:rPr>
                <w:sz w:val="16"/>
              </w:rPr>
            </w:pPr>
          </w:p>
        </w:tc>
      </w:tr>
      <w:tr w:rsidR="00B4750D" w:rsidRPr="00CE314E" w14:paraId="24BED0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FBED55" w14:textId="77777777" w:rsidR="00B4750D" w:rsidRPr="00CE314E" w:rsidRDefault="00B4750D" w:rsidP="00FF0CF0">
            <w:pPr>
              <w:pStyle w:val="TAL"/>
              <w:rPr>
                <w:sz w:val="16"/>
              </w:rPr>
            </w:pPr>
            <w:r w:rsidRPr="00CE314E">
              <w:rPr>
                <w:sz w:val="16"/>
              </w:rPr>
              <w:t>C3-230252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CCB1BE"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CB940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FA87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28DF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1982E2" w14:textId="77777777" w:rsidR="00B4750D" w:rsidRPr="00CE314E" w:rsidRDefault="00B4750D" w:rsidP="00FF0CF0">
            <w:pPr>
              <w:pStyle w:val="TAL"/>
              <w:rPr>
                <w:sz w:val="16"/>
              </w:rPr>
            </w:pPr>
          </w:p>
        </w:tc>
      </w:tr>
      <w:tr w:rsidR="00B4750D" w:rsidRPr="00CE314E" w14:paraId="494B75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5DF562" w14:textId="77777777" w:rsidR="00B4750D" w:rsidRPr="00CE314E" w:rsidRDefault="00B4750D" w:rsidP="00FF0CF0">
            <w:pPr>
              <w:pStyle w:val="TAL"/>
              <w:rPr>
                <w:sz w:val="16"/>
              </w:rPr>
            </w:pPr>
            <w:r w:rsidRPr="00CE314E">
              <w:rPr>
                <w:sz w:val="16"/>
              </w:rPr>
              <w:t>C3-230253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9B9C6C"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CC3A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7BF28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1328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FA884A" w14:textId="77777777" w:rsidR="00B4750D" w:rsidRPr="00CE314E" w:rsidRDefault="00B4750D" w:rsidP="00FF0CF0">
            <w:pPr>
              <w:pStyle w:val="TAL"/>
              <w:rPr>
                <w:sz w:val="16"/>
              </w:rPr>
            </w:pPr>
          </w:p>
        </w:tc>
      </w:tr>
      <w:tr w:rsidR="00B4750D" w:rsidRPr="00CE314E" w14:paraId="0AD449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EA3116" w14:textId="77777777" w:rsidR="00B4750D" w:rsidRPr="00CE314E" w:rsidRDefault="00B4750D" w:rsidP="00FF0CF0">
            <w:pPr>
              <w:pStyle w:val="TAL"/>
              <w:rPr>
                <w:sz w:val="16"/>
              </w:rPr>
            </w:pPr>
            <w:r w:rsidRPr="00CE314E">
              <w:rPr>
                <w:sz w:val="16"/>
              </w:rPr>
              <w:t>C3-230254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6A0B09"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361D6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13D18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A67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2F9E2F" w14:textId="77777777" w:rsidR="00B4750D" w:rsidRPr="00CE314E" w:rsidRDefault="00B4750D" w:rsidP="00FF0CF0">
            <w:pPr>
              <w:pStyle w:val="TAL"/>
              <w:rPr>
                <w:sz w:val="16"/>
              </w:rPr>
            </w:pPr>
          </w:p>
        </w:tc>
      </w:tr>
      <w:tr w:rsidR="00B4750D" w:rsidRPr="00CE314E" w14:paraId="7E7DB9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1CC6C1" w14:textId="77777777" w:rsidR="00B4750D" w:rsidRPr="00CE314E" w:rsidRDefault="00B4750D" w:rsidP="00FF0CF0">
            <w:pPr>
              <w:pStyle w:val="TAL"/>
              <w:rPr>
                <w:sz w:val="16"/>
              </w:rPr>
            </w:pPr>
            <w:r w:rsidRPr="00CE314E">
              <w:rPr>
                <w:sz w:val="16"/>
              </w:rPr>
              <w:t>C3-230255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01825A"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27E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FC27D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0F9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B276A0" w14:textId="77777777" w:rsidR="00B4750D" w:rsidRPr="00CE314E" w:rsidRDefault="00B4750D" w:rsidP="00FF0CF0">
            <w:pPr>
              <w:pStyle w:val="TAL"/>
              <w:rPr>
                <w:sz w:val="16"/>
              </w:rPr>
            </w:pPr>
            <w:r w:rsidRPr="00CE314E">
              <w:rPr>
                <w:sz w:val="16"/>
              </w:rPr>
              <w:t>C3-230794</w:t>
            </w:r>
          </w:p>
        </w:tc>
      </w:tr>
      <w:tr w:rsidR="00B4750D" w:rsidRPr="00CE314E" w14:paraId="207F3D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4EF4D3" w14:textId="77777777" w:rsidR="00B4750D" w:rsidRPr="00CE314E" w:rsidRDefault="00B4750D" w:rsidP="00FF0CF0">
            <w:pPr>
              <w:pStyle w:val="TAL"/>
              <w:rPr>
                <w:sz w:val="16"/>
              </w:rPr>
            </w:pPr>
            <w:r w:rsidRPr="00CE314E">
              <w:rPr>
                <w:sz w:val="16"/>
              </w:rPr>
              <w:t>C3-230256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131167" w14:textId="77777777" w:rsidR="00B4750D" w:rsidRPr="00CE314E" w:rsidRDefault="00B4750D" w:rsidP="00FF0CF0">
            <w:pPr>
              <w:pStyle w:val="TAL"/>
              <w:rPr>
                <w:sz w:val="16"/>
              </w:rPr>
            </w:pPr>
            <w:r w:rsidRPr="00CE314E">
              <w:rPr>
                <w:sz w:val="16"/>
              </w:rPr>
              <w:t>Nullable data types for HTTP PATCH method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8F72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BB9F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8ADC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28C0F4" w14:textId="77777777" w:rsidR="00B4750D" w:rsidRPr="00CE314E" w:rsidRDefault="00B4750D" w:rsidP="00FF0CF0">
            <w:pPr>
              <w:pStyle w:val="TAL"/>
              <w:rPr>
                <w:sz w:val="16"/>
              </w:rPr>
            </w:pPr>
          </w:p>
        </w:tc>
      </w:tr>
      <w:tr w:rsidR="00B4750D" w:rsidRPr="00CE314E" w14:paraId="1A0011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760102" w14:textId="77777777" w:rsidR="00B4750D" w:rsidRPr="00CE314E" w:rsidRDefault="00B4750D" w:rsidP="00FF0CF0">
            <w:pPr>
              <w:pStyle w:val="TAL"/>
              <w:rPr>
                <w:sz w:val="16"/>
              </w:rPr>
            </w:pPr>
            <w:r w:rsidRPr="00CE314E">
              <w:rPr>
                <w:sz w:val="16"/>
              </w:rPr>
              <w:t>C3-230257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1197DF" w14:textId="77777777" w:rsidR="00B4750D" w:rsidRPr="00CE314E" w:rsidRDefault="00B4750D" w:rsidP="00FF0CF0">
            <w:pPr>
              <w:pStyle w:val="TAL"/>
              <w:rPr>
                <w:sz w:val="16"/>
              </w:rPr>
            </w:pPr>
            <w:r w:rsidRPr="00CE314E">
              <w:rPr>
                <w:sz w:val="16"/>
              </w:rPr>
              <w:t>Nullable data types for the SEAL Group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FC204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FFF1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99FC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740C13" w14:textId="77777777" w:rsidR="00B4750D" w:rsidRPr="00CE314E" w:rsidRDefault="00B4750D" w:rsidP="00FF0CF0">
            <w:pPr>
              <w:pStyle w:val="TAL"/>
              <w:rPr>
                <w:sz w:val="16"/>
              </w:rPr>
            </w:pPr>
          </w:p>
        </w:tc>
      </w:tr>
      <w:tr w:rsidR="00B4750D" w:rsidRPr="00CE314E" w14:paraId="0C59AD8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B1B44" w14:textId="77777777" w:rsidR="00B4750D" w:rsidRPr="00CE314E" w:rsidRDefault="00B4750D" w:rsidP="00FF0CF0">
            <w:pPr>
              <w:pStyle w:val="TAL"/>
              <w:rPr>
                <w:sz w:val="16"/>
              </w:rPr>
            </w:pPr>
            <w:r w:rsidRPr="00CE314E">
              <w:rPr>
                <w:sz w:val="16"/>
              </w:rPr>
              <w:t>C3-230258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11C577" w14:textId="77777777" w:rsidR="00B4750D" w:rsidRPr="00CE314E" w:rsidRDefault="00B4750D" w:rsidP="00FF0CF0">
            <w:pPr>
              <w:pStyle w:val="TAL"/>
              <w:rPr>
                <w:sz w:val="16"/>
              </w:rPr>
            </w:pPr>
            <w:r w:rsidRPr="00CE314E">
              <w:rPr>
                <w:sz w:val="16"/>
              </w:rPr>
              <w:t>Partial failure support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D11DD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721F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281D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F3F3D" w14:textId="77777777" w:rsidR="00B4750D" w:rsidRPr="00CE314E" w:rsidRDefault="00B4750D" w:rsidP="00FF0CF0">
            <w:pPr>
              <w:pStyle w:val="TAL"/>
              <w:rPr>
                <w:sz w:val="16"/>
              </w:rPr>
            </w:pPr>
            <w:r w:rsidRPr="00CE314E">
              <w:rPr>
                <w:sz w:val="16"/>
              </w:rPr>
              <w:t>C3-230795</w:t>
            </w:r>
          </w:p>
        </w:tc>
      </w:tr>
      <w:tr w:rsidR="00B4750D" w:rsidRPr="00CE314E" w14:paraId="2AAD94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62C784" w14:textId="77777777" w:rsidR="00B4750D" w:rsidRPr="00CE314E" w:rsidRDefault="00B4750D" w:rsidP="00FF0CF0">
            <w:pPr>
              <w:pStyle w:val="TAL"/>
              <w:rPr>
                <w:sz w:val="16"/>
              </w:rPr>
            </w:pPr>
            <w:r w:rsidRPr="00CE314E">
              <w:rPr>
                <w:sz w:val="16"/>
              </w:rPr>
              <w:t>C3-230259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8D0AFD" w14:textId="77777777" w:rsidR="00B4750D" w:rsidRPr="00CE314E" w:rsidRDefault="00B4750D" w:rsidP="00FF0CF0">
            <w:pPr>
              <w:pStyle w:val="TAL"/>
              <w:rPr>
                <w:sz w:val="16"/>
              </w:rPr>
            </w:pPr>
            <w:r w:rsidRPr="00CE314E">
              <w:rPr>
                <w:sz w:val="16"/>
              </w:rPr>
              <w:t>Correction of the Create_Group service operation procedure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B654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A093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5FB54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BA5721" w14:textId="77777777" w:rsidR="00B4750D" w:rsidRPr="00CE314E" w:rsidRDefault="00B4750D" w:rsidP="00FF0CF0">
            <w:pPr>
              <w:pStyle w:val="TAL"/>
              <w:rPr>
                <w:sz w:val="16"/>
              </w:rPr>
            </w:pPr>
          </w:p>
        </w:tc>
      </w:tr>
      <w:tr w:rsidR="00B4750D" w:rsidRPr="00CE314E" w14:paraId="7B347A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225621" w14:textId="77777777" w:rsidR="00B4750D" w:rsidRPr="00CE314E" w:rsidRDefault="00B4750D" w:rsidP="00FF0CF0">
            <w:pPr>
              <w:pStyle w:val="TAL"/>
              <w:rPr>
                <w:sz w:val="16"/>
              </w:rPr>
            </w:pPr>
            <w:r w:rsidRPr="00CE314E">
              <w:rPr>
                <w:sz w:val="16"/>
              </w:rPr>
              <w:t>C3-230260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4F2AB9" w14:textId="77777777" w:rsidR="00B4750D" w:rsidRPr="00CE314E" w:rsidRDefault="00B4750D" w:rsidP="00FF0CF0">
            <w:pPr>
              <w:pStyle w:val="TAL"/>
              <w:rPr>
                <w:sz w:val="16"/>
              </w:rPr>
            </w:pPr>
            <w:r w:rsidRPr="00CE314E">
              <w:rPr>
                <w:sz w:val="16"/>
              </w:rPr>
              <w:t>Seamless service continuity support for transport layer in the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26C2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105E5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F95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0F3C4" w14:textId="77777777" w:rsidR="00B4750D" w:rsidRPr="00CE314E" w:rsidRDefault="00B4750D" w:rsidP="00FF0CF0">
            <w:pPr>
              <w:pStyle w:val="TAL"/>
              <w:rPr>
                <w:sz w:val="16"/>
              </w:rPr>
            </w:pPr>
            <w:r w:rsidRPr="00CE314E">
              <w:rPr>
                <w:sz w:val="16"/>
              </w:rPr>
              <w:t>C3-230796</w:t>
            </w:r>
          </w:p>
        </w:tc>
      </w:tr>
      <w:tr w:rsidR="00B4750D" w:rsidRPr="00CE314E" w14:paraId="191403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0C1C2" w14:textId="77777777" w:rsidR="00B4750D" w:rsidRPr="00CE314E" w:rsidRDefault="00B4750D" w:rsidP="00FF0CF0">
            <w:pPr>
              <w:pStyle w:val="TAL"/>
              <w:rPr>
                <w:sz w:val="16"/>
              </w:rPr>
            </w:pPr>
            <w:r w:rsidRPr="00CE314E">
              <w:rPr>
                <w:sz w:val="16"/>
              </w:rPr>
              <w:t>C3-230261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55F109"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0CE40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93A60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55F0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EDC10F" w14:textId="77777777" w:rsidR="00B4750D" w:rsidRPr="00CE314E" w:rsidRDefault="00B4750D" w:rsidP="00FF0CF0">
            <w:pPr>
              <w:pStyle w:val="TAL"/>
              <w:rPr>
                <w:sz w:val="16"/>
              </w:rPr>
            </w:pPr>
          </w:p>
        </w:tc>
      </w:tr>
      <w:tr w:rsidR="00B4750D" w:rsidRPr="00CE314E" w14:paraId="0CA6C0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DF3DDA" w14:textId="77777777" w:rsidR="00B4750D" w:rsidRPr="00CE314E" w:rsidRDefault="00B4750D" w:rsidP="00FF0CF0">
            <w:pPr>
              <w:pStyle w:val="TAL"/>
              <w:rPr>
                <w:sz w:val="16"/>
              </w:rPr>
            </w:pPr>
            <w:r w:rsidRPr="00CE314E">
              <w:rPr>
                <w:sz w:val="16"/>
              </w:rPr>
              <w:t>C3-230262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54B1C8"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351A7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45857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1E53E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6137F" w14:textId="77777777" w:rsidR="00B4750D" w:rsidRPr="00CE314E" w:rsidRDefault="00B4750D" w:rsidP="00FF0CF0">
            <w:pPr>
              <w:pStyle w:val="TAL"/>
              <w:rPr>
                <w:sz w:val="16"/>
              </w:rPr>
            </w:pPr>
            <w:r w:rsidRPr="00CE314E">
              <w:rPr>
                <w:sz w:val="16"/>
              </w:rPr>
              <w:t>C3-230797</w:t>
            </w:r>
          </w:p>
        </w:tc>
      </w:tr>
      <w:tr w:rsidR="00B4750D" w:rsidRPr="00CE314E" w14:paraId="6765D4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39DED8" w14:textId="77777777" w:rsidR="00B4750D" w:rsidRPr="00CE314E" w:rsidRDefault="00B4750D" w:rsidP="00FF0CF0">
            <w:pPr>
              <w:pStyle w:val="TAL"/>
              <w:rPr>
                <w:sz w:val="16"/>
              </w:rPr>
            </w:pPr>
            <w:r w:rsidRPr="00CE314E">
              <w:rPr>
                <w:sz w:val="16"/>
              </w:rPr>
              <w:t>C3-230263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27014C" w14:textId="77777777" w:rsidR="00B4750D" w:rsidRPr="00CE314E" w:rsidRDefault="00B4750D" w:rsidP="00FF0CF0">
            <w:pPr>
              <w:pStyle w:val="TAL"/>
              <w:rPr>
                <w:sz w:val="16"/>
              </w:rPr>
            </w:pPr>
            <w:r w:rsidRPr="00CE314E">
              <w:rPr>
                <w:sz w:val="16"/>
              </w:rPr>
              <w:t>Correction of the references for the WebsockNotifConfig and reqTestNotif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69B22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E356A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804D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2981D0" w14:textId="77777777" w:rsidR="00B4750D" w:rsidRPr="00CE314E" w:rsidRDefault="00B4750D" w:rsidP="00FF0CF0">
            <w:pPr>
              <w:pStyle w:val="TAL"/>
              <w:rPr>
                <w:sz w:val="16"/>
              </w:rPr>
            </w:pPr>
          </w:p>
        </w:tc>
      </w:tr>
      <w:tr w:rsidR="00B4750D" w:rsidRPr="00CE314E" w14:paraId="243638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91D346" w14:textId="77777777" w:rsidR="00B4750D" w:rsidRPr="00CE314E" w:rsidRDefault="00B4750D" w:rsidP="00FF0CF0">
            <w:pPr>
              <w:pStyle w:val="TAL"/>
              <w:rPr>
                <w:sz w:val="16"/>
              </w:rPr>
            </w:pPr>
            <w:r w:rsidRPr="00CE314E">
              <w:rPr>
                <w:sz w:val="16"/>
              </w:rPr>
              <w:t>C3-230264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30131" w14:textId="77777777" w:rsidR="00B4750D" w:rsidRPr="00CE314E" w:rsidRDefault="00B4750D" w:rsidP="00FF0CF0">
            <w:pPr>
              <w:pStyle w:val="TAL"/>
              <w:rPr>
                <w:sz w:val="16"/>
              </w:rPr>
            </w:pPr>
            <w:r w:rsidRPr="00CE314E">
              <w:rPr>
                <w:sz w:val="16"/>
              </w:rPr>
              <w:t>misspelled attribute anyUeInd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3189B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7C43C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4152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14776B" w14:textId="77777777" w:rsidR="00B4750D" w:rsidRPr="00CE314E" w:rsidRDefault="00B4750D" w:rsidP="00FF0CF0">
            <w:pPr>
              <w:pStyle w:val="TAL"/>
              <w:rPr>
                <w:sz w:val="16"/>
              </w:rPr>
            </w:pPr>
          </w:p>
        </w:tc>
      </w:tr>
      <w:tr w:rsidR="00B4750D" w:rsidRPr="00CE314E" w14:paraId="58D186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183302" w14:textId="77777777" w:rsidR="00B4750D" w:rsidRPr="00CE314E" w:rsidRDefault="00B4750D" w:rsidP="00FF0CF0">
            <w:pPr>
              <w:pStyle w:val="TAL"/>
              <w:rPr>
                <w:sz w:val="16"/>
              </w:rPr>
            </w:pPr>
            <w:r w:rsidRPr="00CE314E">
              <w:rPr>
                <w:sz w:val="16"/>
              </w:rPr>
              <w:t>C3-230265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69AC11" w14:textId="77777777" w:rsidR="00B4750D" w:rsidRPr="00CE314E" w:rsidRDefault="00B4750D" w:rsidP="00FF0CF0">
            <w:pPr>
              <w:pStyle w:val="TAL"/>
              <w:rPr>
                <w:sz w:val="16"/>
              </w:rPr>
            </w:pPr>
            <w:r w:rsidRPr="00CE314E">
              <w:rPr>
                <w:sz w:val="16"/>
              </w:rPr>
              <w:t>misspelled attribute anyUeInd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AE7E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09B0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6963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0C597B" w14:textId="77777777" w:rsidR="00B4750D" w:rsidRPr="00CE314E" w:rsidRDefault="00B4750D" w:rsidP="00FF0CF0">
            <w:pPr>
              <w:pStyle w:val="TAL"/>
              <w:rPr>
                <w:sz w:val="16"/>
              </w:rPr>
            </w:pPr>
          </w:p>
        </w:tc>
      </w:tr>
      <w:tr w:rsidR="00B4750D" w:rsidRPr="00CE314E" w14:paraId="71C096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22770D" w14:textId="77777777" w:rsidR="00B4750D" w:rsidRPr="00CE314E" w:rsidRDefault="00B4750D" w:rsidP="00FF0CF0">
            <w:pPr>
              <w:pStyle w:val="TAL"/>
              <w:rPr>
                <w:sz w:val="16"/>
              </w:rPr>
            </w:pPr>
            <w:r w:rsidRPr="00CE314E">
              <w:rPr>
                <w:sz w:val="16"/>
              </w:rPr>
              <w:t>C3-230266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3E2CA7" w14:textId="77777777" w:rsidR="00B4750D" w:rsidRPr="00CE314E" w:rsidRDefault="00B4750D" w:rsidP="00FF0CF0">
            <w:pPr>
              <w:pStyle w:val="TAL"/>
              <w:rPr>
                <w:sz w:val="16"/>
              </w:rPr>
            </w:pPr>
            <w:r w:rsidRPr="00CE314E">
              <w:rPr>
                <w:sz w:val="16"/>
              </w:rPr>
              <w:t>Correction to DnPerformanceReq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43D11D"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BA4C8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17C9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A23B10" w14:textId="77777777" w:rsidR="00B4750D" w:rsidRPr="00CE314E" w:rsidRDefault="00B4750D" w:rsidP="00FF0CF0">
            <w:pPr>
              <w:pStyle w:val="TAL"/>
              <w:rPr>
                <w:sz w:val="16"/>
              </w:rPr>
            </w:pPr>
          </w:p>
        </w:tc>
      </w:tr>
      <w:tr w:rsidR="00B4750D" w:rsidRPr="00CE314E" w14:paraId="4D6C88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5B77FD" w14:textId="77777777" w:rsidR="00B4750D" w:rsidRPr="00CE314E" w:rsidRDefault="00B4750D" w:rsidP="00FF0CF0">
            <w:pPr>
              <w:pStyle w:val="TAL"/>
              <w:rPr>
                <w:sz w:val="16"/>
              </w:rPr>
            </w:pPr>
            <w:r w:rsidRPr="00CE314E">
              <w:rPr>
                <w:sz w:val="16"/>
              </w:rPr>
              <w:t>C3-230267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16C834" w14:textId="77777777" w:rsidR="00B4750D" w:rsidRPr="00CE314E" w:rsidRDefault="00B4750D" w:rsidP="00FF0CF0">
            <w:pPr>
              <w:pStyle w:val="TAL"/>
              <w:rPr>
                <w:sz w:val="16"/>
              </w:rPr>
            </w:pPr>
            <w:r w:rsidRPr="00CE314E">
              <w:rPr>
                <w:sz w:val="16"/>
              </w:rPr>
              <w:t>Correction to DnPerformanceReq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0B3B9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F931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E221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514D1" w14:textId="77777777" w:rsidR="00B4750D" w:rsidRPr="00CE314E" w:rsidRDefault="00B4750D" w:rsidP="00FF0CF0">
            <w:pPr>
              <w:pStyle w:val="TAL"/>
              <w:rPr>
                <w:sz w:val="16"/>
              </w:rPr>
            </w:pPr>
          </w:p>
        </w:tc>
      </w:tr>
      <w:tr w:rsidR="00B4750D" w:rsidRPr="00CE314E" w14:paraId="29D61D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CB788D" w14:textId="77777777" w:rsidR="00B4750D" w:rsidRPr="00CE314E" w:rsidRDefault="00B4750D" w:rsidP="00FF0CF0">
            <w:pPr>
              <w:pStyle w:val="TAL"/>
              <w:rPr>
                <w:sz w:val="16"/>
              </w:rPr>
            </w:pPr>
            <w:r w:rsidRPr="00CE314E">
              <w:rPr>
                <w:sz w:val="16"/>
              </w:rPr>
              <w:t>C3-230268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DC9323"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057E5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D3E5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CEB1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4A622" w14:textId="77777777" w:rsidR="00B4750D" w:rsidRPr="00CE314E" w:rsidRDefault="00B4750D" w:rsidP="00FF0CF0">
            <w:pPr>
              <w:pStyle w:val="TAL"/>
              <w:rPr>
                <w:sz w:val="16"/>
              </w:rPr>
            </w:pPr>
            <w:r w:rsidRPr="00CE314E">
              <w:rPr>
                <w:sz w:val="16"/>
              </w:rPr>
              <w:t>C3-230705</w:t>
            </w:r>
          </w:p>
        </w:tc>
      </w:tr>
      <w:tr w:rsidR="00B4750D" w:rsidRPr="00CE314E" w14:paraId="77A7D7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F24F7" w14:textId="77777777" w:rsidR="00B4750D" w:rsidRPr="00CE314E" w:rsidRDefault="00B4750D" w:rsidP="00FF0CF0">
            <w:pPr>
              <w:pStyle w:val="TAL"/>
              <w:rPr>
                <w:sz w:val="16"/>
              </w:rPr>
            </w:pPr>
            <w:r w:rsidRPr="00CE314E">
              <w:rPr>
                <w:sz w:val="16"/>
              </w:rPr>
              <w:t>C3-230269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79DAA5"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5A74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AF6FF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725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2D5FC" w14:textId="77777777" w:rsidR="00B4750D" w:rsidRPr="00CE314E" w:rsidRDefault="00B4750D" w:rsidP="00FF0CF0">
            <w:pPr>
              <w:pStyle w:val="TAL"/>
              <w:rPr>
                <w:sz w:val="16"/>
              </w:rPr>
            </w:pPr>
            <w:r w:rsidRPr="00CE314E">
              <w:rPr>
                <w:sz w:val="16"/>
              </w:rPr>
              <w:t>C3-230706</w:t>
            </w:r>
          </w:p>
        </w:tc>
      </w:tr>
      <w:tr w:rsidR="00B4750D" w:rsidRPr="00CE314E" w14:paraId="5D36D36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0E903C" w14:textId="77777777" w:rsidR="00B4750D" w:rsidRPr="00CE314E" w:rsidRDefault="00B4750D" w:rsidP="00FF0CF0">
            <w:pPr>
              <w:pStyle w:val="TAL"/>
              <w:rPr>
                <w:sz w:val="16"/>
              </w:rPr>
            </w:pPr>
            <w:r w:rsidRPr="00CE314E">
              <w:rPr>
                <w:sz w:val="16"/>
              </w:rPr>
              <w:t>C3-230270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C059FD" w14:textId="77777777" w:rsidR="00B4750D" w:rsidRPr="00CE314E" w:rsidRDefault="00B4750D" w:rsidP="00FF0CF0">
            <w:pPr>
              <w:pStyle w:val="TAL"/>
              <w:rPr>
                <w:sz w:val="16"/>
              </w:rPr>
            </w:pPr>
            <w:r w:rsidRPr="00CE314E">
              <w:rPr>
                <w:sz w:val="16"/>
              </w:rPr>
              <w:t>misplaced description and useless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49130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6CD9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74B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88E7F0" w14:textId="77777777" w:rsidR="00B4750D" w:rsidRPr="00CE314E" w:rsidRDefault="00B4750D" w:rsidP="00FF0CF0">
            <w:pPr>
              <w:pStyle w:val="TAL"/>
              <w:rPr>
                <w:sz w:val="16"/>
              </w:rPr>
            </w:pPr>
          </w:p>
        </w:tc>
      </w:tr>
      <w:tr w:rsidR="00B4750D" w:rsidRPr="00CE314E" w14:paraId="010E90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5901DE" w14:textId="77777777" w:rsidR="00B4750D" w:rsidRPr="00CE314E" w:rsidRDefault="00B4750D" w:rsidP="00FF0CF0">
            <w:pPr>
              <w:pStyle w:val="TAL"/>
              <w:rPr>
                <w:sz w:val="16"/>
              </w:rPr>
            </w:pPr>
            <w:r w:rsidRPr="00CE314E">
              <w:rPr>
                <w:sz w:val="16"/>
              </w:rPr>
              <w:t>C3-230271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A96742" w14:textId="77777777" w:rsidR="00B4750D" w:rsidRPr="00CE314E" w:rsidRDefault="00B4750D" w:rsidP="00FF0CF0">
            <w:pPr>
              <w:pStyle w:val="TAL"/>
              <w:rPr>
                <w:sz w:val="16"/>
              </w:rPr>
            </w:pPr>
            <w:r w:rsidRPr="00CE314E">
              <w:rPr>
                <w:sz w:val="16"/>
              </w:rPr>
              <w:t>misplaced description and useless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EB1F0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11C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80B64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DE4520" w14:textId="77777777" w:rsidR="00B4750D" w:rsidRPr="00CE314E" w:rsidRDefault="00B4750D" w:rsidP="00FF0CF0">
            <w:pPr>
              <w:pStyle w:val="TAL"/>
              <w:rPr>
                <w:sz w:val="16"/>
              </w:rPr>
            </w:pPr>
          </w:p>
        </w:tc>
      </w:tr>
      <w:tr w:rsidR="00B4750D" w:rsidRPr="00CE314E" w14:paraId="716B5B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CF2637" w14:textId="77777777" w:rsidR="00B4750D" w:rsidRPr="00CE314E" w:rsidRDefault="00B4750D" w:rsidP="00FF0CF0">
            <w:pPr>
              <w:pStyle w:val="TAL"/>
              <w:rPr>
                <w:sz w:val="16"/>
              </w:rPr>
            </w:pPr>
            <w:r w:rsidRPr="00CE314E">
              <w:rPr>
                <w:sz w:val="16"/>
              </w:rPr>
              <w:t>C3-230272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F9C885" w14:textId="77777777" w:rsidR="00B4750D" w:rsidRPr="00CE314E" w:rsidRDefault="00B4750D" w:rsidP="00FF0CF0">
            <w:pPr>
              <w:pStyle w:val="TAL"/>
              <w:rPr>
                <w:sz w:val="16"/>
              </w:rPr>
            </w:pPr>
            <w:r w:rsidRPr="00CE314E">
              <w:rPr>
                <w:sz w:val="16"/>
              </w:rPr>
              <w:t>definition of the value of perioCommInd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E990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9189C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5F17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331D3" w14:textId="77777777" w:rsidR="00B4750D" w:rsidRPr="00CE314E" w:rsidRDefault="00B4750D" w:rsidP="00FF0CF0">
            <w:pPr>
              <w:pStyle w:val="TAL"/>
              <w:rPr>
                <w:sz w:val="16"/>
              </w:rPr>
            </w:pPr>
            <w:r w:rsidRPr="00CE314E">
              <w:rPr>
                <w:sz w:val="16"/>
              </w:rPr>
              <w:t>C3-230707</w:t>
            </w:r>
          </w:p>
        </w:tc>
      </w:tr>
      <w:tr w:rsidR="00B4750D" w:rsidRPr="00CE314E" w14:paraId="6085F0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9FFE8E" w14:textId="77777777" w:rsidR="00B4750D" w:rsidRPr="00CE314E" w:rsidRDefault="00B4750D" w:rsidP="00FF0CF0">
            <w:pPr>
              <w:pStyle w:val="TAL"/>
              <w:rPr>
                <w:sz w:val="16"/>
              </w:rPr>
            </w:pPr>
            <w:r w:rsidRPr="00CE314E">
              <w:rPr>
                <w:sz w:val="16"/>
              </w:rPr>
              <w:t>C3-230273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F554D8" w14:textId="77777777" w:rsidR="00B4750D" w:rsidRPr="00CE314E" w:rsidRDefault="00B4750D" w:rsidP="00FF0CF0">
            <w:pPr>
              <w:pStyle w:val="TAL"/>
              <w:rPr>
                <w:sz w:val="16"/>
              </w:rPr>
            </w:pPr>
            <w:r w:rsidRPr="00CE314E">
              <w:rPr>
                <w:sz w:val="16"/>
              </w:rPr>
              <w:t>definition of the value of perioCommInd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4B25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AA59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AEB6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99F62D" w14:textId="77777777" w:rsidR="00B4750D" w:rsidRPr="00CE314E" w:rsidRDefault="00B4750D" w:rsidP="00FF0CF0">
            <w:pPr>
              <w:pStyle w:val="TAL"/>
              <w:rPr>
                <w:sz w:val="16"/>
              </w:rPr>
            </w:pPr>
            <w:r w:rsidRPr="00CE314E">
              <w:rPr>
                <w:sz w:val="16"/>
              </w:rPr>
              <w:t>C3-230708, C3-230709</w:t>
            </w:r>
          </w:p>
        </w:tc>
      </w:tr>
      <w:tr w:rsidR="00B4750D" w:rsidRPr="00CE314E" w14:paraId="007D4C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98B97" w14:textId="77777777" w:rsidR="00B4750D" w:rsidRPr="00CE314E" w:rsidRDefault="00B4750D" w:rsidP="00FF0CF0">
            <w:pPr>
              <w:pStyle w:val="TAL"/>
              <w:rPr>
                <w:sz w:val="16"/>
              </w:rPr>
            </w:pPr>
            <w:r w:rsidRPr="00CE314E">
              <w:rPr>
                <w:sz w:val="16"/>
              </w:rPr>
              <w:t>C3-230274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4CC76B" w14:textId="77777777" w:rsidR="00B4750D" w:rsidRPr="00CE314E" w:rsidRDefault="00B4750D" w:rsidP="00FF0CF0">
            <w:pPr>
              <w:pStyle w:val="TAL"/>
              <w:rPr>
                <w:sz w:val="16"/>
              </w:rPr>
            </w:pPr>
            <w:r w:rsidRPr="00CE314E">
              <w:rPr>
                <w:sz w:val="16"/>
              </w:rPr>
              <w:t>Missing presence condition for transacInfos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8B2A1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DB77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0F42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54062A" w14:textId="77777777" w:rsidR="00B4750D" w:rsidRPr="00CE314E" w:rsidRDefault="00B4750D" w:rsidP="00FF0CF0">
            <w:pPr>
              <w:pStyle w:val="TAL"/>
              <w:rPr>
                <w:sz w:val="16"/>
              </w:rPr>
            </w:pPr>
          </w:p>
        </w:tc>
      </w:tr>
      <w:tr w:rsidR="00B4750D" w:rsidRPr="00CE314E" w14:paraId="3446F2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E70364" w14:textId="77777777" w:rsidR="00B4750D" w:rsidRPr="00CE314E" w:rsidRDefault="00B4750D" w:rsidP="00FF0CF0">
            <w:pPr>
              <w:pStyle w:val="TAL"/>
              <w:rPr>
                <w:sz w:val="16"/>
              </w:rPr>
            </w:pPr>
            <w:r w:rsidRPr="00CE314E">
              <w:rPr>
                <w:sz w:val="16"/>
              </w:rPr>
              <w:t>C3-230275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A0657" w14:textId="77777777" w:rsidR="00B4750D" w:rsidRPr="00CE314E" w:rsidRDefault="00B4750D" w:rsidP="00FF0CF0">
            <w:pPr>
              <w:pStyle w:val="TAL"/>
              <w:rPr>
                <w:sz w:val="16"/>
              </w:rPr>
            </w:pPr>
            <w:r w:rsidRPr="00CE314E">
              <w:rPr>
                <w:sz w:val="16"/>
              </w:rPr>
              <w:t>Missing presence condition for transacInfos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23C4E"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E04A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AE2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2840B3" w14:textId="77777777" w:rsidR="00B4750D" w:rsidRPr="00CE314E" w:rsidRDefault="00B4750D" w:rsidP="00FF0CF0">
            <w:pPr>
              <w:pStyle w:val="TAL"/>
              <w:rPr>
                <w:sz w:val="16"/>
              </w:rPr>
            </w:pPr>
          </w:p>
        </w:tc>
      </w:tr>
      <w:tr w:rsidR="00B4750D" w:rsidRPr="00CE314E" w14:paraId="3F1699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C02966" w14:textId="77777777" w:rsidR="00B4750D" w:rsidRPr="00CE314E" w:rsidRDefault="00B4750D" w:rsidP="00FF0CF0">
            <w:pPr>
              <w:pStyle w:val="TAL"/>
              <w:rPr>
                <w:sz w:val="16"/>
              </w:rPr>
            </w:pPr>
            <w:r w:rsidRPr="00CE314E">
              <w:rPr>
                <w:sz w:val="16"/>
              </w:rPr>
              <w:t>C3-230276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00F7A3"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28E9ED"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30E6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6C4F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2254A9" w14:textId="77777777" w:rsidR="00B4750D" w:rsidRPr="00CE314E" w:rsidRDefault="00B4750D" w:rsidP="00FF0CF0">
            <w:pPr>
              <w:pStyle w:val="TAL"/>
              <w:rPr>
                <w:sz w:val="16"/>
              </w:rPr>
            </w:pPr>
            <w:r w:rsidRPr="00CE314E">
              <w:rPr>
                <w:sz w:val="16"/>
              </w:rPr>
              <w:t>C3-230712</w:t>
            </w:r>
          </w:p>
        </w:tc>
      </w:tr>
      <w:tr w:rsidR="00B4750D" w:rsidRPr="00CE314E" w14:paraId="22D667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FF65FB" w14:textId="77777777" w:rsidR="00B4750D" w:rsidRPr="00CE314E" w:rsidRDefault="00B4750D" w:rsidP="00FF0CF0">
            <w:pPr>
              <w:pStyle w:val="TAL"/>
              <w:rPr>
                <w:sz w:val="16"/>
              </w:rPr>
            </w:pPr>
            <w:r w:rsidRPr="00CE314E">
              <w:rPr>
                <w:sz w:val="16"/>
              </w:rPr>
              <w:t>C3-230277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F83A15"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D900B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FC17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1434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322586" w14:textId="77777777" w:rsidR="00B4750D" w:rsidRPr="00CE314E" w:rsidRDefault="00B4750D" w:rsidP="00FF0CF0">
            <w:pPr>
              <w:pStyle w:val="TAL"/>
              <w:rPr>
                <w:sz w:val="16"/>
              </w:rPr>
            </w:pPr>
            <w:r w:rsidRPr="00CE314E">
              <w:rPr>
                <w:sz w:val="16"/>
              </w:rPr>
              <w:t>C3-230711</w:t>
            </w:r>
          </w:p>
        </w:tc>
      </w:tr>
      <w:tr w:rsidR="00B4750D" w:rsidRPr="00CE314E" w14:paraId="3E9F9A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AB60F" w14:textId="77777777" w:rsidR="00B4750D" w:rsidRPr="00CE314E" w:rsidRDefault="00B4750D" w:rsidP="00FF0CF0">
            <w:pPr>
              <w:pStyle w:val="TAL"/>
              <w:rPr>
                <w:sz w:val="16"/>
              </w:rPr>
            </w:pPr>
            <w:r w:rsidRPr="00CE314E">
              <w:rPr>
                <w:sz w:val="16"/>
              </w:rPr>
              <w:t>C3-230278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671A5D" w14:textId="77777777" w:rsidR="00B4750D" w:rsidRPr="00CE314E" w:rsidRDefault="00B4750D" w:rsidP="00FF0CF0">
            <w:pPr>
              <w:pStyle w:val="TAL"/>
              <w:rPr>
                <w:sz w:val="16"/>
              </w:rPr>
            </w:pPr>
            <w:r w:rsidRPr="00CE314E">
              <w:rPr>
                <w:sz w:val="16"/>
              </w:rPr>
              <w:t>Correction to Ntsctsf_TSCQoSandAssistance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6B557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BAEE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5031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927BAD" w14:textId="77777777" w:rsidR="00B4750D" w:rsidRPr="00CE314E" w:rsidRDefault="00B4750D" w:rsidP="00FF0CF0">
            <w:pPr>
              <w:pStyle w:val="TAL"/>
              <w:rPr>
                <w:sz w:val="16"/>
              </w:rPr>
            </w:pPr>
          </w:p>
        </w:tc>
      </w:tr>
      <w:tr w:rsidR="00B4750D" w:rsidRPr="00CE314E" w14:paraId="478627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FBD2DB" w14:textId="77777777" w:rsidR="00B4750D" w:rsidRPr="00CE314E" w:rsidRDefault="00B4750D" w:rsidP="00FF0CF0">
            <w:pPr>
              <w:pStyle w:val="TAL"/>
              <w:rPr>
                <w:sz w:val="16"/>
              </w:rPr>
            </w:pPr>
            <w:r w:rsidRPr="00CE314E">
              <w:rPr>
                <w:sz w:val="16"/>
              </w:rPr>
              <w:t>C3-230279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D4D028" w14:textId="77777777" w:rsidR="00B4750D" w:rsidRPr="00CE314E" w:rsidRDefault="00B4750D" w:rsidP="00FF0CF0">
            <w:pPr>
              <w:pStyle w:val="TAL"/>
              <w:rPr>
                <w:sz w:val="16"/>
              </w:rPr>
            </w:pPr>
            <w:r w:rsidRPr="00CE314E">
              <w:rPr>
                <w:sz w:val="16"/>
              </w:rPr>
              <w:t>Correction to Ntsctsf_TSCQoSandAssistance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427C0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9BF44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F801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A9295" w14:textId="77777777" w:rsidR="00B4750D" w:rsidRPr="00CE314E" w:rsidRDefault="00B4750D" w:rsidP="00FF0CF0">
            <w:pPr>
              <w:pStyle w:val="TAL"/>
              <w:rPr>
                <w:sz w:val="16"/>
              </w:rPr>
            </w:pPr>
          </w:p>
        </w:tc>
      </w:tr>
      <w:tr w:rsidR="00B4750D" w:rsidRPr="00CE314E" w14:paraId="13F049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B6D272" w14:textId="77777777" w:rsidR="00B4750D" w:rsidRPr="00CE314E" w:rsidRDefault="00B4750D" w:rsidP="00FF0CF0">
            <w:pPr>
              <w:pStyle w:val="TAL"/>
              <w:rPr>
                <w:sz w:val="16"/>
              </w:rPr>
            </w:pPr>
            <w:r w:rsidRPr="00CE314E">
              <w:rPr>
                <w:sz w:val="16"/>
              </w:rPr>
              <w:t>C3-230280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B411FF" w14:textId="77777777" w:rsidR="00B4750D" w:rsidRPr="00CE314E" w:rsidRDefault="00B4750D" w:rsidP="00FF0CF0">
            <w:pPr>
              <w:pStyle w:val="TAL"/>
              <w:rPr>
                <w:sz w:val="16"/>
              </w:rPr>
            </w:pPr>
            <w:r w:rsidRPr="00CE314E">
              <w:rPr>
                <w:sz w:val="16"/>
              </w:rPr>
              <w:t>Correction to Ntsctsf_ASTI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3080E"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F8CAB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851C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D645F" w14:textId="77777777" w:rsidR="00B4750D" w:rsidRPr="00CE314E" w:rsidRDefault="00B4750D" w:rsidP="00FF0CF0">
            <w:pPr>
              <w:pStyle w:val="TAL"/>
              <w:rPr>
                <w:sz w:val="16"/>
              </w:rPr>
            </w:pPr>
          </w:p>
        </w:tc>
      </w:tr>
      <w:tr w:rsidR="00B4750D" w:rsidRPr="00CE314E" w14:paraId="03E784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4D4880" w14:textId="77777777" w:rsidR="00B4750D" w:rsidRPr="00CE314E" w:rsidRDefault="00B4750D" w:rsidP="00FF0CF0">
            <w:pPr>
              <w:pStyle w:val="TAL"/>
              <w:rPr>
                <w:sz w:val="16"/>
              </w:rPr>
            </w:pPr>
            <w:r w:rsidRPr="00CE314E">
              <w:rPr>
                <w:sz w:val="16"/>
              </w:rPr>
              <w:t>C3-230281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E2FAFE" w14:textId="77777777" w:rsidR="00B4750D" w:rsidRPr="00CE314E" w:rsidRDefault="00B4750D" w:rsidP="00FF0CF0">
            <w:pPr>
              <w:pStyle w:val="TAL"/>
              <w:rPr>
                <w:sz w:val="16"/>
              </w:rPr>
            </w:pPr>
            <w:r w:rsidRPr="00CE314E">
              <w:rPr>
                <w:sz w:val="16"/>
              </w:rPr>
              <w:t>Correction to Ntsctsf_ASTI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3A75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F83A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714E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AC800" w14:textId="77777777" w:rsidR="00B4750D" w:rsidRPr="00CE314E" w:rsidRDefault="00B4750D" w:rsidP="00FF0CF0">
            <w:pPr>
              <w:pStyle w:val="TAL"/>
              <w:rPr>
                <w:sz w:val="16"/>
              </w:rPr>
            </w:pPr>
          </w:p>
        </w:tc>
      </w:tr>
      <w:tr w:rsidR="00B4750D" w:rsidRPr="00CE314E" w14:paraId="0E651D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C602C4" w14:textId="77777777" w:rsidR="00B4750D" w:rsidRPr="00CE314E" w:rsidRDefault="00B4750D" w:rsidP="00FF0CF0">
            <w:pPr>
              <w:pStyle w:val="TAL"/>
              <w:rPr>
                <w:sz w:val="16"/>
              </w:rPr>
            </w:pPr>
            <w:r w:rsidRPr="00CE314E">
              <w:rPr>
                <w:sz w:val="16"/>
              </w:rPr>
              <w:t>C3-230282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650C4B" w14:textId="77777777" w:rsidR="00B4750D" w:rsidRPr="00CE314E" w:rsidRDefault="00B4750D" w:rsidP="00FF0CF0">
            <w:pPr>
              <w:pStyle w:val="TAL"/>
              <w:rPr>
                <w:sz w:val="16"/>
              </w:rPr>
            </w:pPr>
            <w:r w:rsidRPr="00CE314E">
              <w:rPr>
                <w:sz w:val="16"/>
              </w:rPr>
              <w:t>incorrect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95731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CE4A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D27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23AB07" w14:textId="77777777" w:rsidR="00B4750D" w:rsidRPr="00CE314E" w:rsidRDefault="00B4750D" w:rsidP="00FF0CF0">
            <w:pPr>
              <w:pStyle w:val="TAL"/>
              <w:rPr>
                <w:sz w:val="16"/>
              </w:rPr>
            </w:pPr>
          </w:p>
        </w:tc>
      </w:tr>
      <w:tr w:rsidR="00B4750D" w:rsidRPr="00CE314E" w14:paraId="17BF77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2FA85F" w14:textId="77777777" w:rsidR="00B4750D" w:rsidRPr="00CE314E" w:rsidRDefault="00B4750D" w:rsidP="00FF0CF0">
            <w:pPr>
              <w:pStyle w:val="TAL"/>
              <w:rPr>
                <w:sz w:val="16"/>
              </w:rPr>
            </w:pPr>
            <w:r w:rsidRPr="00CE314E">
              <w:rPr>
                <w:sz w:val="16"/>
              </w:rPr>
              <w:t>C3-230283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5B2565" w14:textId="77777777" w:rsidR="00B4750D" w:rsidRPr="00CE314E" w:rsidRDefault="00B4750D" w:rsidP="00FF0CF0">
            <w:pPr>
              <w:pStyle w:val="TAL"/>
              <w:rPr>
                <w:sz w:val="16"/>
              </w:rPr>
            </w:pPr>
            <w:r w:rsidRPr="00CE314E">
              <w:rPr>
                <w:sz w:val="16"/>
              </w:rPr>
              <w:t>incorrect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B6683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C8B5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DE966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3D6102" w14:textId="77777777" w:rsidR="00B4750D" w:rsidRPr="00CE314E" w:rsidRDefault="00B4750D" w:rsidP="00FF0CF0">
            <w:pPr>
              <w:pStyle w:val="TAL"/>
              <w:rPr>
                <w:sz w:val="16"/>
              </w:rPr>
            </w:pPr>
          </w:p>
        </w:tc>
      </w:tr>
      <w:tr w:rsidR="00B4750D" w:rsidRPr="00CE314E" w14:paraId="7AF7BE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F8156" w14:textId="77777777" w:rsidR="00B4750D" w:rsidRPr="00CE314E" w:rsidRDefault="00B4750D" w:rsidP="00FF0CF0">
            <w:pPr>
              <w:pStyle w:val="TAL"/>
              <w:rPr>
                <w:sz w:val="16"/>
              </w:rPr>
            </w:pPr>
            <w:r w:rsidRPr="00CE314E">
              <w:rPr>
                <w:sz w:val="16"/>
              </w:rPr>
              <w:t>C3-230284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18FF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9CDAC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8131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65A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0FFA07" w14:textId="77777777" w:rsidR="00B4750D" w:rsidRPr="00CE314E" w:rsidRDefault="00B4750D" w:rsidP="00FF0CF0">
            <w:pPr>
              <w:pStyle w:val="TAL"/>
              <w:rPr>
                <w:sz w:val="16"/>
              </w:rPr>
            </w:pPr>
            <w:r w:rsidRPr="00CE314E">
              <w:rPr>
                <w:sz w:val="16"/>
              </w:rPr>
              <w:t>C3-230710</w:t>
            </w:r>
          </w:p>
        </w:tc>
      </w:tr>
      <w:tr w:rsidR="00B4750D" w:rsidRPr="00CE314E" w14:paraId="253AC79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43CF73" w14:textId="77777777" w:rsidR="00B4750D" w:rsidRPr="00CE314E" w:rsidRDefault="00B4750D" w:rsidP="00FF0CF0">
            <w:pPr>
              <w:pStyle w:val="TAL"/>
              <w:rPr>
                <w:sz w:val="16"/>
              </w:rPr>
            </w:pPr>
            <w:r w:rsidRPr="00CE314E">
              <w:rPr>
                <w:sz w:val="16"/>
              </w:rPr>
              <w:t>C3-230285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7A1BA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3F4A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4E08A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AFDC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B53839" w14:textId="77777777" w:rsidR="00B4750D" w:rsidRPr="00CE314E" w:rsidRDefault="00B4750D" w:rsidP="00FF0CF0">
            <w:pPr>
              <w:pStyle w:val="TAL"/>
              <w:rPr>
                <w:sz w:val="16"/>
              </w:rPr>
            </w:pPr>
            <w:r w:rsidRPr="00CE314E">
              <w:rPr>
                <w:sz w:val="16"/>
              </w:rPr>
              <w:t>C3-230713</w:t>
            </w:r>
          </w:p>
        </w:tc>
      </w:tr>
      <w:tr w:rsidR="00B4750D" w:rsidRPr="00CE314E" w14:paraId="53F404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06A585" w14:textId="77777777" w:rsidR="00B4750D" w:rsidRPr="00CE314E" w:rsidRDefault="00B4750D" w:rsidP="00FF0CF0">
            <w:pPr>
              <w:pStyle w:val="TAL"/>
              <w:rPr>
                <w:sz w:val="16"/>
              </w:rPr>
            </w:pPr>
            <w:r w:rsidRPr="00CE314E">
              <w:rPr>
                <w:sz w:val="16"/>
              </w:rPr>
              <w:t>C3-230286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08C0BA"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D65824"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03C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13BD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6788B3" w14:textId="77777777" w:rsidR="00B4750D" w:rsidRPr="00CE314E" w:rsidRDefault="00B4750D" w:rsidP="00FF0CF0">
            <w:pPr>
              <w:pStyle w:val="TAL"/>
              <w:rPr>
                <w:sz w:val="16"/>
              </w:rPr>
            </w:pPr>
            <w:r w:rsidRPr="00CE314E">
              <w:rPr>
                <w:sz w:val="16"/>
              </w:rPr>
              <w:t>C3-230714</w:t>
            </w:r>
          </w:p>
        </w:tc>
      </w:tr>
      <w:tr w:rsidR="00B4750D" w:rsidRPr="00CE314E" w14:paraId="55FD77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5BD6A4" w14:textId="77777777" w:rsidR="00B4750D" w:rsidRPr="00CE314E" w:rsidRDefault="00B4750D" w:rsidP="00FF0CF0">
            <w:pPr>
              <w:pStyle w:val="TAL"/>
              <w:rPr>
                <w:sz w:val="16"/>
              </w:rPr>
            </w:pPr>
            <w:r w:rsidRPr="00CE314E">
              <w:rPr>
                <w:sz w:val="16"/>
              </w:rPr>
              <w:t>C3-230287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63F21"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F0778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266C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F120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33101A" w14:textId="77777777" w:rsidR="00B4750D" w:rsidRPr="00CE314E" w:rsidRDefault="00B4750D" w:rsidP="00FF0CF0">
            <w:pPr>
              <w:pStyle w:val="TAL"/>
              <w:rPr>
                <w:sz w:val="16"/>
              </w:rPr>
            </w:pPr>
            <w:r w:rsidRPr="00CE314E">
              <w:rPr>
                <w:sz w:val="16"/>
              </w:rPr>
              <w:t>C3-230715</w:t>
            </w:r>
          </w:p>
        </w:tc>
      </w:tr>
      <w:tr w:rsidR="00B4750D" w:rsidRPr="00CE314E" w14:paraId="5BBBD9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E25E0E" w14:textId="77777777" w:rsidR="00B4750D" w:rsidRPr="00CE314E" w:rsidRDefault="00B4750D" w:rsidP="00FF0CF0">
            <w:pPr>
              <w:pStyle w:val="TAL"/>
              <w:rPr>
                <w:sz w:val="16"/>
              </w:rPr>
            </w:pPr>
            <w:r w:rsidRPr="00CE314E">
              <w:rPr>
                <w:sz w:val="16"/>
              </w:rPr>
              <w:t>C3-230288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3F3CBE" w14:textId="77777777" w:rsidR="00B4750D" w:rsidRPr="00CE314E" w:rsidRDefault="00B4750D" w:rsidP="00FF0CF0">
            <w:pPr>
              <w:pStyle w:val="TAL"/>
              <w:rPr>
                <w:sz w:val="16"/>
              </w:rPr>
            </w:pPr>
            <w:r w:rsidRPr="00CE314E">
              <w:rPr>
                <w:sz w:val="16"/>
              </w:rPr>
              <w:t>Partial failure during analytics subscription transfer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0A100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15AF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FD0B0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75C5" w14:textId="77777777" w:rsidR="00B4750D" w:rsidRPr="00CE314E" w:rsidRDefault="00B4750D" w:rsidP="00FF0CF0">
            <w:pPr>
              <w:pStyle w:val="TAL"/>
              <w:rPr>
                <w:sz w:val="16"/>
              </w:rPr>
            </w:pPr>
          </w:p>
        </w:tc>
      </w:tr>
      <w:tr w:rsidR="00B4750D" w:rsidRPr="00CE314E" w14:paraId="68DFE5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831420" w14:textId="77777777" w:rsidR="00B4750D" w:rsidRPr="00CE314E" w:rsidRDefault="00B4750D" w:rsidP="00FF0CF0">
            <w:pPr>
              <w:pStyle w:val="TAL"/>
              <w:rPr>
                <w:sz w:val="16"/>
              </w:rPr>
            </w:pPr>
            <w:r w:rsidRPr="00CE314E">
              <w:rPr>
                <w:sz w:val="16"/>
              </w:rPr>
              <w:t>C3-230289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A7FD3F" w14:textId="77777777" w:rsidR="00B4750D" w:rsidRPr="00CE314E" w:rsidRDefault="00B4750D" w:rsidP="00FF0CF0">
            <w:pPr>
              <w:pStyle w:val="TAL"/>
              <w:rPr>
                <w:sz w:val="16"/>
              </w:rPr>
            </w:pPr>
            <w:r w:rsidRPr="00CE314E">
              <w:rPr>
                <w:sz w:val="16"/>
              </w:rPr>
              <w:t>Update of 5.1.6.1 and 5.2.6.1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AB29C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6DE9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178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99C323" w14:textId="77777777" w:rsidR="00B4750D" w:rsidRPr="00CE314E" w:rsidRDefault="00B4750D" w:rsidP="00FF0CF0">
            <w:pPr>
              <w:pStyle w:val="TAL"/>
              <w:rPr>
                <w:sz w:val="16"/>
              </w:rPr>
            </w:pPr>
          </w:p>
        </w:tc>
      </w:tr>
      <w:tr w:rsidR="00B4750D" w:rsidRPr="00CE314E" w14:paraId="3DD4F0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6EFDD8" w14:textId="77777777" w:rsidR="00B4750D" w:rsidRPr="00CE314E" w:rsidRDefault="00B4750D" w:rsidP="00FF0CF0">
            <w:pPr>
              <w:pStyle w:val="TAL"/>
              <w:rPr>
                <w:sz w:val="16"/>
              </w:rPr>
            </w:pPr>
            <w:r w:rsidRPr="00CE314E">
              <w:rPr>
                <w:sz w:val="16"/>
              </w:rPr>
              <w:t>C3-230290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0D383C" w14:textId="77777777" w:rsidR="00B4750D" w:rsidRPr="00CE314E" w:rsidRDefault="00B4750D" w:rsidP="00FF0CF0">
            <w:pPr>
              <w:pStyle w:val="TAL"/>
              <w:rPr>
                <w:sz w:val="16"/>
              </w:rPr>
            </w:pPr>
            <w:r w:rsidRPr="00CE314E">
              <w:rPr>
                <w:sz w:val="16"/>
              </w:rPr>
              <w:t>Incorrect service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333DE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D979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12C1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A77234" w14:textId="77777777" w:rsidR="00B4750D" w:rsidRPr="00CE314E" w:rsidRDefault="00B4750D" w:rsidP="00FF0CF0">
            <w:pPr>
              <w:pStyle w:val="TAL"/>
              <w:rPr>
                <w:sz w:val="16"/>
              </w:rPr>
            </w:pPr>
          </w:p>
        </w:tc>
      </w:tr>
      <w:tr w:rsidR="00B4750D" w:rsidRPr="00CE314E" w14:paraId="106DB2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0B4280" w14:textId="77777777" w:rsidR="00B4750D" w:rsidRPr="00CE314E" w:rsidRDefault="00B4750D" w:rsidP="00FF0CF0">
            <w:pPr>
              <w:pStyle w:val="TAL"/>
              <w:rPr>
                <w:sz w:val="16"/>
              </w:rPr>
            </w:pPr>
            <w:r w:rsidRPr="00CE314E">
              <w:rPr>
                <w:sz w:val="16"/>
              </w:rPr>
              <w:t>C3-230291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02FF6B"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0D7A5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1A7C71"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25076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996968" w14:textId="77777777" w:rsidR="00B4750D" w:rsidRPr="00CE314E" w:rsidRDefault="00B4750D" w:rsidP="00FF0CF0">
            <w:pPr>
              <w:pStyle w:val="TAL"/>
              <w:rPr>
                <w:sz w:val="16"/>
              </w:rPr>
            </w:pPr>
          </w:p>
        </w:tc>
      </w:tr>
      <w:tr w:rsidR="00B4750D" w:rsidRPr="00CE314E" w14:paraId="055AE6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55169B" w14:textId="77777777" w:rsidR="00B4750D" w:rsidRPr="00CE314E" w:rsidRDefault="00B4750D" w:rsidP="00FF0CF0">
            <w:pPr>
              <w:pStyle w:val="TAL"/>
              <w:rPr>
                <w:sz w:val="16"/>
              </w:rPr>
            </w:pPr>
            <w:r w:rsidRPr="00CE314E">
              <w:rPr>
                <w:sz w:val="16"/>
              </w:rPr>
              <w:t>C3-230292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12FBE"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17A6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E13D8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0206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BDB87A" w14:textId="77777777" w:rsidR="00B4750D" w:rsidRPr="00CE314E" w:rsidRDefault="00B4750D" w:rsidP="00FF0CF0">
            <w:pPr>
              <w:pStyle w:val="TAL"/>
              <w:rPr>
                <w:sz w:val="16"/>
              </w:rPr>
            </w:pPr>
          </w:p>
        </w:tc>
      </w:tr>
      <w:tr w:rsidR="00B4750D" w:rsidRPr="00CE314E" w14:paraId="04CFAC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3F2AF8" w14:textId="77777777" w:rsidR="00B4750D" w:rsidRPr="00CE314E" w:rsidRDefault="00B4750D" w:rsidP="00FF0CF0">
            <w:pPr>
              <w:pStyle w:val="TAL"/>
              <w:rPr>
                <w:sz w:val="16"/>
              </w:rPr>
            </w:pPr>
            <w:r w:rsidRPr="00CE314E">
              <w:rPr>
                <w:sz w:val="16"/>
              </w:rPr>
              <w:t>C3-230293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603527"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E3D07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C14104"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E823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B41D2A" w14:textId="77777777" w:rsidR="00B4750D" w:rsidRPr="00CE314E" w:rsidRDefault="00B4750D" w:rsidP="00FF0CF0">
            <w:pPr>
              <w:pStyle w:val="TAL"/>
              <w:rPr>
                <w:sz w:val="16"/>
              </w:rPr>
            </w:pPr>
          </w:p>
        </w:tc>
      </w:tr>
      <w:tr w:rsidR="00B4750D" w:rsidRPr="00CE314E" w14:paraId="0EAB49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0EE9FD" w14:textId="77777777" w:rsidR="00B4750D" w:rsidRPr="00CE314E" w:rsidRDefault="00B4750D" w:rsidP="00FF0CF0">
            <w:pPr>
              <w:pStyle w:val="TAL"/>
              <w:rPr>
                <w:sz w:val="16"/>
              </w:rPr>
            </w:pPr>
            <w:r w:rsidRPr="00CE314E">
              <w:rPr>
                <w:sz w:val="16"/>
              </w:rPr>
              <w:t>C3-230294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335C3D"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6550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D877E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7BF5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594D3" w14:textId="77777777" w:rsidR="00B4750D" w:rsidRPr="00CE314E" w:rsidRDefault="00B4750D" w:rsidP="00FF0CF0">
            <w:pPr>
              <w:pStyle w:val="TAL"/>
              <w:rPr>
                <w:sz w:val="16"/>
              </w:rPr>
            </w:pPr>
          </w:p>
        </w:tc>
      </w:tr>
      <w:tr w:rsidR="00B4750D" w:rsidRPr="00CE314E" w14:paraId="412F349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2AE933" w14:textId="77777777" w:rsidR="00B4750D" w:rsidRPr="00CE314E" w:rsidRDefault="00B4750D" w:rsidP="00FF0CF0">
            <w:pPr>
              <w:pStyle w:val="TAL"/>
              <w:rPr>
                <w:sz w:val="16"/>
              </w:rPr>
            </w:pPr>
            <w:r w:rsidRPr="00CE314E">
              <w:rPr>
                <w:sz w:val="16"/>
              </w:rPr>
              <w:t>C3-230295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4136FF"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E7BCE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48170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A871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96B1E" w14:textId="77777777" w:rsidR="00B4750D" w:rsidRPr="00CE314E" w:rsidRDefault="00B4750D" w:rsidP="00FF0CF0">
            <w:pPr>
              <w:pStyle w:val="TAL"/>
              <w:rPr>
                <w:sz w:val="16"/>
              </w:rPr>
            </w:pPr>
          </w:p>
        </w:tc>
      </w:tr>
      <w:tr w:rsidR="00B4750D" w:rsidRPr="00CE314E" w14:paraId="17F0B42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0164C3" w14:textId="77777777" w:rsidR="00B4750D" w:rsidRPr="00CE314E" w:rsidRDefault="00B4750D" w:rsidP="00FF0CF0">
            <w:pPr>
              <w:pStyle w:val="TAL"/>
              <w:rPr>
                <w:sz w:val="16"/>
              </w:rPr>
            </w:pPr>
            <w:r w:rsidRPr="00CE314E">
              <w:rPr>
                <w:sz w:val="16"/>
              </w:rPr>
              <w:t>C3-230296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379DD"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E6D1C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0A858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B060E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828337" w14:textId="77777777" w:rsidR="00B4750D" w:rsidRPr="00CE314E" w:rsidRDefault="00B4750D" w:rsidP="00FF0CF0">
            <w:pPr>
              <w:pStyle w:val="TAL"/>
              <w:rPr>
                <w:sz w:val="16"/>
              </w:rPr>
            </w:pPr>
          </w:p>
        </w:tc>
      </w:tr>
      <w:tr w:rsidR="00B4750D" w:rsidRPr="00CE314E" w14:paraId="764698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3B96C8" w14:textId="77777777" w:rsidR="00B4750D" w:rsidRPr="00CE314E" w:rsidRDefault="00B4750D" w:rsidP="00FF0CF0">
            <w:pPr>
              <w:pStyle w:val="TAL"/>
              <w:rPr>
                <w:sz w:val="16"/>
              </w:rPr>
            </w:pPr>
            <w:r w:rsidRPr="00CE314E">
              <w:rPr>
                <w:sz w:val="16"/>
              </w:rPr>
              <w:t>C3-230297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1437FE"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4F41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05416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AB73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806F9C" w14:textId="77777777" w:rsidR="00B4750D" w:rsidRPr="00CE314E" w:rsidRDefault="00B4750D" w:rsidP="00FF0CF0">
            <w:pPr>
              <w:pStyle w:val="TAL"/>
              <w:rPr>
                <w:sz w:val="16"/>
              </w:rPr>
            </w:pPr>
            <w:r w:rsidRPr="00CE314E">
              <w:rPr>
                <w:sz w:val="16"/>
              </w:rPr>
              <w:t>C3-230716</w:t>
            </w:r>
          </w:p>
        </w:tc>
      </w:tr>
      <w:tr w:rsidR="00B4750D" w:rsidRPr="00CE314E" w14:paraId="232CFF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084FA" w14:textId="77777777" w:rsidR="00B4750D" w:rsidRPr="00CE314E" w:rsidRDefault="00B4750D" w:rsidP="00FF0CF0">
            <w:pPr>
              <w:pStyle w:val="TAL"/>
              <w:rPr>
                <w:sz w:val="16"/>
              </w:rPr>
            </w:pPr>
            <w:r w:rsidRPr="00CE314E">
              <w:rPr>
                <w:sz w:val="16"/>
              </w:rPr>
              <w:t>C3-230298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0A2616" w14:textId="77777777" w:rsidR="00B4750D" w:rsidRPr="00CE314E" w:rsidRDefault="00B4750D" w:rsidP="00FF0CF0">
            <w:pPr>
              <w:pStyle w:val="TAL"/>
              <w:rPr>
                <w:sz w:val="16"/>
              </w:rPr>
            </w:pPr>
            <w:r w:rsidRPr="00CE314E">
              <w:rPr>
                <w:sz w:val="16"/>
              </w:rPr>
              <w:t>Correction of service operation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640DD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73772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AFC8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9F1D1E" w14:textId="77777777" w:rsidR="00B4750D" w:rsidRPr="00CE314E" w:rsidRDefault="00B4750D" w:rsidP="00FF0CF0">
            <w:pPr>
              <w:pStyle w:val="TAL"/>
              <w:rPr>
                <w:sz w:val="16"/>
              </w:rPr>
            </w:pPr>
          </w:p>
        </w:tc>
      </w:tr>
      <w:tr w:rsidR="00B4750D" w:rsidRPr="00CE314E" w14:paraId="30D281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57CDE2" w14:textId="77777777" w:rsidR="00B4750D" w:rsidRPr="00CE314E" w:rsidRDefault="00B4750D" w:rsidP="00FF0CF0">
            <w:pPr>
              <w:pStyle w:val="TAL"/>
              <w:rPr>
                <w:sz w:val="16"/>
              </w:rPr>
            </w:pPr>
            <w:r w:rsidRPr="00CE314E">
              <w:rPr>
                <w:sz w:val="16"/>
              </w:rPr>
              <w:t>C3-230299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821D63" w14:textId="77777777" w:rsidR="00B4750D" w:rsidRPr="00CE314E" w:rsidRDefault="00B4750D" w:rsidP="00FF0CF0">
            <w:pPr>
              <w:pStyle w:val="TAL"/>
              <w:rPr>
                <w:sz w:val="16"/>
              </w:rPr>
            </w:pPr>
            <w:r w:rsidRPr="00CE314E">
              <w:rPr>
                <w:sz w:val="16"/>
              </w:rPr>
              <w:t>Fix the description formatting issue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AE20F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33F1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C9B3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3BE25" w14:textId="77777777" w:rsidR="00B4750D" w:rsidRPr="00CE314E" w:rsidRDefault="00B4750D" w:rsidP="00FF0CF0">
            <w:pPr>
              <w:pStyle w:val="TAL"/>
              <w:rPr>
                <w:sz w:val="16"/>
              </w:rPr>
            </w:pPr>
            <w:r w:rsidRPr="00CE314E">
              <w:rPr>
                <w:sz w:val="16"/>
              </w:rPr>
              <w:t>C3-230704</w:t>
            </w:r>
          </w:p>
        </w:tc>
      </w:tr>
      <w:tr w:rsidR="00B4750D" w:rsidRPr="00CE314E" w14:paraId="37BC84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CBB3E7" w14:textId="77777777" w:rsidR="00B4750D" w:rsidRPr="00CE314E" w:rsidRDefault="00B4750D" w:rsidP="00FF0CF0">
            <w:pPr>
              <w:pStyle w:val="TAL"/>
              <w:rPr>
                <w:sz w:val="16"/>
              </w:rPr>
            </w:pPr>
            <w:r w:rsidRPr="00CE314E">
              <w:rPr>
                <w:sz w:val="16"/>
              </w:rPr>
              <w:t>C3-230300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C1717F"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2BE10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65168C"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1ED17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57F0C5" w14:textId="77777777" w:rsidR="00B4750D" w:rsidRPr="00CE314E" w:rsidRDefault="00B4750D" w:rsidP="00FF0CF0">
            <w:pPr>
              <w:pStyle w:val="TAL"/>
              <w:rPr>
                <w:sz w:val="16"/>
              </w:rPr>
            </w:pPr>
          </w:p>
        </w:tc>
      </w:tr>
      <w:tr w:rsidR="00B4750D" w:rsidRPr="00CE314E" w14:paraId="7D79B6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272DDA" w14:textId="77777777" w:rsidR="00B4750D" w:rsidRPr="00CE314E" w:rsidRDefault="00B4750D" w:rsidP="00FF0CF0">
            <w:pPr>
              <w:pStyle w:val="TAL"/>
              <w:rPr>
                <w:sz w:val="16"/>
              </w:rPr>
            </w:pPr>
            <w:r w:rsidRPr="00CE314E">
              <w:rPr>
                <w:sz w:val="16"/>
              </w:rPr>
              <w:t>C3-230301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16E1EE"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E64A3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BA0940"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01E4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A0F23C" w14:textId="77777777" w:rsidR="00B4750D" w:rsidRPr="00CE314E" w:rsidRDefault="00B4750D" w:rsidP="00FF0CF0">
            <w:pPr>
              <w:pStyle w:val="TAL"/>
              <w:rPr>
                <w:sz w:val="16"/>
              </w:rPr>
            </w:pPr>
          </w:p>
        </w:tc>
      </w:tr>
      <w:tr w:rsidR="00B4750D" w:rsidRPr="00CE314E" w14:paraId="3C7AB9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5A0F28" w14:textId="77777777" w:rsidR="00B4750D" w:rsidRPr="00CE314E" w:rsidRDefault="00B4750D" w:rsidP="00FF0CF0">
            <w:pPr>
              <w:pStyle w:val="TAL"/>
              <w:rPr>
                <w:sz w:val="16"/>
              </w:rPr>
            </w:pPr>
            <w:r w:rsidRPr="00CE314E">
              <w:rPr>
                <w:sz w:val="16"/>
              </w:rPr>
              <w:t>C3-230302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044B39"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C68D7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2D09A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94C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4761AB" w14:textId="77777777" w:rsidR="00B4750D" w:rsidRPr="00CE314E" w:rsidRDefault="00B4750D" w:rsidP="00FF0CF0">
            <w:pPr>
              <w:pStyle w:val="TAL"/>
              <w:rPr>
                <w:sz w:val="16"/>
              </w:rPr>
            </w:pPr>
            <w:r w:rsidRPr="00CE314E">
              <w:rPr>
                <w:sz w:val="16"/>
              </w:rPr>
              <w:t>C3-230718</w:t>
            </w:r>
          </w:p>
        </w:tc>
      </w:tr>
      <w:tr w:rsidR="00B4750D" w:rsidRPr="00CE314E" w14:paraId="7EDA71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39E7FF" w14:textId="77777777" w:rsidR="00B4750D" w:rsidRPr="00CE314E" w:rsidRDefault="00B4750D" w:rsidP="00FF0CF0">
            <w:pPr>
              <w:pStyle w:val="TAL"/>
              <w:rPr>
                <w:sz w:val="16"/>
              </w:rPr>
            </w:pPr>
            <w:r w:rsidRPr="00CE314E">
              <w:rPr>
                <w:sz w:val="16"/>
              </w:rPr>
              <w:t>C3-230303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5F3C3"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E5365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6176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C30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6E0C4C" w14:textId="77777777" w:rsidR="00B4750D" w:rsidRPr="00CE314E" w:rsidRDefault="00B4750D" w:rsidP="00FF0CF0">
            <w:pPr>
              <w:pStyle w:val="TAL"/>
              <w:rPr>
                <w:sz w:val="16"/>
              </w:rPr>
            </w:pPr>
          </w:p>
        </w:tc>
      </w:tr>
      <w:tr w:rsidR="00B4750D" w:rsidRPr="00CE314E" w14:paraId="6FF26B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446741" w14:textId="77777777" w:rsidR="00B4750D" w:rsidRPr="00CE314E" w:rsidRDefault="00B4750D" w:rsidP="00FF0CF0">
            <w:pPr>
              <w:pStyle w:val="TAL"/>
              <w:rPr>
                <w:sz w:val="16"/>
              </w:rPr>
            </w:pPr>
            <w:r w:rsidRPr="00CE314E">
              <w:rPr>
                <w:sz w:val="16"/>
              </w:rPr>
              <w:t>C3-230304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39E17B"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8C26B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B61E0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AC0E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BAD10B" w14:textId="77777777" w:rsidR="00B4750D" w:rsidRPr="00CE314E" w:rsidRDefault="00B4750D" w:rsidP="00FF0CF0">
            <w:pPr>
              <w:pStyle w:val="TAL"/>
              <w:rPr>
                <w:sz w:val="16"/>
              </w:rPr>
            </w:pPr>
            <w:r w:rsidRPr="00CE314E">
              <w:rPr>
                <w:sz w:val="16"/>
              </w:rPr>
              <w:t>C3-230717</w:t>
            </w:r>
          </w:p>
        </w:tc>
      </w:tr>
      <w:tr w:rsidR="00B4750D" w:rsidRPr="00CE314E" w14:paraId="440B56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15419D" w14:textId="77777777" w:rsidR="00B4750D" w:rsidRPr="00CE314E" w:rsidRDefault="00B4750D" w:rsidP="00FF0CF0">
            <w:pPr>
              <w:pStyle w:val="TAL"/>
              <w:rPr>
                <w:sz w:val="16"/>
              </w:rPr>
            </w:pPr>
            <w:r w:rsidRPr="00CE314E">
              <w:rPr>
                <w:sz w:val="16"/>
              </w:rPr>
              <w:t>C3-230305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82F6D5"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44183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1600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DBD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5E7DC3" w14:textId="77777777" w:rsidR="00B4750D" w:rsidRPr="00CE314E" w:rsidRDefault="00B4750D" w:rsidP="00FF0CF0">
            <w:pPr>
              <w:pStyle w:val="TAL"/>
              <w:rPr>
                <w:sz w:val="16"/>
              </w:rPr>
            </w:pPr>
          </w:p>
        </w:tc>
      </w:tr>
      <w:tr w:rsidR="00B4750D" w:rsidRPr="00CE314E" w14:paraId="3F85499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194CF" w14:textId="77777777" w:rsidR="00B4750D" w:rsidRPr="00CE314E" w:rsidRDefault="00B4750D" w:rsidP="00FF0CF0">
            <w:pPr>
              <w:pStyle w:val="TAL"/>
              <w:rPr>
                <w:sz w:val="16"/>
              </w:rPr>
            </w:pPr>
            <w:r w:rsidRPr="00CE314E">
              <w:rPr>
                <w:sz w:val="16"/>
              </w:rPr>
              <w:t>C3-230306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E687C4"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3376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078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3CA94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3731FB" w14:textId="77777777" w:rsidR="00B4750D" w:rsidRPr="00CE314E" w:rsidRDefault="00B4750D" w:rsidP="00FF0CF0">
            <w:pPr>
              <w:pStyle w:val="TAL"/>
              <w:rPr>
                <w:sz w:val="16"/>
              </w:rPr>
            </w:pPr>
          </w:p>
        </w:tc>
      </w:tr>
      <w:tr w:rsidR="00B4750D" w:rsidRPr="00CE314E" w14:paraId="33062C2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64225A" w14:textId="77777777" w:rsidR="00B4750D" w:rsidRPr="00CE314E" w:rsidRDefault="00B4750D" w:rsidP="00FF0CF0">
            <w:pPr>
              <w:pStyle w:val="TAL"/>
              <w:rPr>
                <w:sz w:val="16"/>
              </w:rPr>
            </w:pPr>
            <w:r w:rsidRPr="00CE314E">
              <w:rPr>
                <w:sz w:val="16"/>
              </w:rPr>
              <w:t>C3-230307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86DF5D"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33D89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09D3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F485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A51AE9" w14:textId="77777777" w:rsidR="00B4750D" w:rsidRPr="00CE314E" w:rsidRDefault="00B4750D" w:rsidP="00FF0CF0">
            <w:pPr>
              <w:pStyle w:val="TAL"/>
              <w:rPr>
                <w:sz w:val="16"/>
              </w:rPr>
            </w:pPr>
          </w:p>
        </w:tc>
      </w:tr>
      <w:tr w:rsidR="00B4750D" w:rsidRPr="00CE314E" w14:paraId="17CFB2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D85692" w14:textId="77777777" w:rsidR="00B4750D" w:rsidRPr="00CE314E" w:rsidRDefault="00B4750D" w:rsidP="00FF0CF0">
            <w:pPr>
              <w:pStyle w:val="TAL"/>
              <w:rPr>
                <w:sz w:val="16"/>
              </w:rPr>
            </w:pPr>
            <w:r w:rsidRPr="00CE314E">
              <w:rPr>
                <w:sz w:val="16"/>
              </w:rPr>
              <w:t>C3-230308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7DCB53"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EDF00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1E95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4764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EF8509" w14:textId="77777777" w:rsidR="00B4750D" w:rsidRPr="00CE314E" w:rsidRDefault="00B4750D" w:rsidP="00FF0CF0">
            <w:pPr>
              <w:pStyle w:val="TAL"/>
              <w:rPr>
                <w:sz w:val="16"/>
              </w:rPr>
            </w:pPr>
            <w:r w:rsidRPr="00CE314E">
              <w:rPr>
                <w:sz w:val="16"/>
              </w:rPr>
              <w:t>C3-230719</w:t>
            </w:r>
          </w:p>
        </w:tc>
      </w:tr>
      <w:tr w:rsidR="00B4750D" w:rsidRPr="00CE314E" w14:paraId="2A8C93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F3C876" w14:textId="77777777" w:rsidR="00B4750D" w:rsidRPr="00CE314E" w:rsidRDefault="00B4750D" w:rsidP="00FF0CF0">
            <w:pPr>
              <w:pStyle w:val="TAL"/>
              <w:rPr>
                <w:sz w:val="16"/>
              </w:rPr>
            </w:pPr>
            <w:r w:rsidRPr="00CE314E">
              <w:rPr>
                <w:sz w:val="16"/>
              </w:rPr>
              <w:t>C3-230309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5E155C"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6630A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6471E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723D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9FD3C9" w14:textId="77777777" w:rsidR="00B4750D" w:rsidRPr="00CE314E" w:rsidRDefault="00B4750D" w:rsidP="00FF0CF0">
            <w:pPr>
              <w:pStyle w:val="TAL"/>
              <w:rPr>
                <w:sz w:val="16"/>
              </w:rPr>
            </w:pPr>
            <w:r w:rsidRPr="00CE314E">
              <w:rPr>
                <w:sz w:val="16"/>
              </w:rPr>
              <w:t>C3-230720</w:t>
            </w:r>
          </w:p>
        </w:tc>
      </w:tr>
      <w:tr w:rsidR="00B4750D" w:rsidRPr="00CE314E" w14:paraId="6D8398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0BE18B" w14:textId="77777777" w:rsidR="00B4750D" w:rsidRPr="00CE314E" w:rsidRDefault="00B4750D" w:rsidP="00FF0CF0">
            <w:pPr>
              <w:pStyle w:val="TAL"/>
              <w:rPr>
                <w:sz w:val="16"/>
              </w:rPr>
            </w:pPr>
            <w:r w:rsidRPr="00CE314E">
              <w:rPr>
                <w:sz w:val="16"/>
              </w:rPr>
              <w:t>C3-230310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D87A5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D97A2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2EEB66"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0996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E81BEA" w14:textId="77777777" w:rsidR="00B4750D" w:rsidRPr="00CE314E" w:rsidRDefault="00B4750D" w:rsidP="00FF0CF0">
            <w:pPr>
              <w:pStyle w:val="TAL"/>
              <w:rPr>
                <w:sz w:val="16"/>
              </w:rPr>
            </w:pPr>
          </w:p>
        </w:tc>
      </w:tr>
      <w:tr w:rsidR="00B4750D" w:rsidRPr="00CE314E" w14:paraId="5729DC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75C571" w14:textId="77777777" w:rsidR="00B4750D" w:rsidRPr="00CE314E" w:rsidRDefault="00B4750D" w:rsidP="00FF0CF0">
            <w:pPr>
              <w:pStyle w:val="TAL"/>
              <w:rPr>
                <w:sz w:val="16"/>
              </w:rPr>
            </w:pPr>
            <w:r w:rsidRPr="00CE314E">
              <w:rPr>
                <w:sz w:val="16"/>
              </w:rPr>
              <w:t>C3-230311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45E6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45C9D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5C264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3533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F481F0" w14:textId="77777777" w:rsidR="00B4750D" w:rsidRPr="00CE314E" w:rsidRDefault="00B4750D" w:rsidP="00FF0CF0">
            <w:pPr>
              <w:pStyle w:val="TAL"/>
              <w:rPr>
                <w:sz w:val="16"/>
              </w:rPr>
            </w:pPr>
          </w:p>
        </w:tc>
      </w:tr>
      <w:tr w:rsidR="00B4750D" w:rsidRPr="00CE314E" w14:paraId="06F937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0D8354" w14:textId="77777777" w:rsidR="00B4750D" w:rsidRPr="00CE314E" w:rsidRDefault="00B4750D" w:rsidP="00FF0CF0">
            <w:pPr>
              <w:pStyle w:val="TAL"/>
              <w:rPr>
                <w:sz w:val="16"/>
              </w:rPr>
            </w:pPr>
            <w:r w:rsidRPr="00CE314E">
              <w:rPr>
                <w:sz w:val="16"/>
              </w:rPr>
              <w:t>C3-230312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742ACC"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AA28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5B289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1A8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11DA86" w14:textId="77777777" w:rsidR="00B4750D" w:rsidRPr="00CE314E" w:rsidRDefault="00B4750D" w:rsidP="00FF0CF0">
            <w:pPr>
              <w:pStyle w:val="TAL"/>
              <w:rPr>
                <w:sz w:val="16"/>
              </w:rPr>
            </w:pPr>
          </w:p>
        </w:tc>
      </w:tr>
      <w:tr w:rsidR="00B4750D" w:rsidRPr="00CE314E" w14:paraId="5500C4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BFB931" w14:textId="77777777" w:rsidR="00B4750D" w:rsidRPr="00CE314E" w:rsidRDefault="00B4750D" w:rsidP="00FF0CF0">
            <w:pPr>
              <w:pStyle w:val="TAL"/>
              <w:rPr>
                <w:sz w:val="16"/>
              </w:rPr>
            </w:pPr>
            <w:r w:rsidRPr="00CE314E">
              <w:rPr>
                <w:sz w:val="16"/>
              </w:rPr>
              <w:t>C3-230313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305D7F"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7FC3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69C0F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D24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FD7F12" w14:textId="77777777" w:rsidR="00B4750D" w:rsidRPr="00CE314E" w:rsidRDefault="00B4750D" w:rsidP="00FF0CF0">
            <w:pPr>
              <w:pStyle w:val="TAL"/>
              <w:rPr>
                <w:sz w:val="16"/>
              </w:rPr>
            </w:pPr>
          </w:p>
        </w:tc>
      </w:tr>
      <w:tr w:rsidR="00B4750D" w:rsidRPr="00CE314E" w14:paraId="71E1FB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7F8971" w14:textId="77777777" w:rsidR="00B4750D" w:rsidRPr="00CE314E" w:rsidRDefault="00B4750D" w:rsidP="00FF0CF0">
            <w:pPr>
              <w:pStyle w:val="TAL"/>
              <w:rPr>
                <w:sz w:val="16"/>
              </w:rPr>
            </w:pPr>
            <w:r w:rsidRPr="00CE314E">
              <w:rPr>
                <w:sz w:val="16"/>
              </w:rPr>
              <w:t>C3-230314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C88233"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37C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40C1F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5D416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A3A447" w14:textId="77777777" w:rsidR="00B4750D" w:rsidRPr="00CE314E" w:rsidRDefault="00B4750D" w:rsidP="00FF0CF0">
            <w:pPr>
              <w:pStyle w:val="TAL"/>
              <w:rPr>
                <w:sz w:val="16"/>
              </w:rPr>
            </w:pPr>
          </w:p>
        </w:tc>
      </w:tr>
      <w:tr w:rsidR="00B4750D" w:rsidRPr="00CE314E" w14:paraId="1761F6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810B6B" w14:textId="77777777" w:rsidR="00B4750D" w:rsidRPr="00CE314E" w:rsidRDefault="00B4750D" w:rsidP="00FF0CF0">
            <w:pPr>
              <w:pStyle w:val="TAL"/>
              <w:rPr>
                <w:sz w:val="16"/>
              </w:rPr>
            </w:pPr>
            <w:r w:rsidRPr="00CE314E">
              <w:rPr>
                <w:sz w:val="16"/>
              </w:rPr>
              <w:t>C3-230315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9FCD2E"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8F383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6CCCB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6FC9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454B2D" w14:textId="77777777" w:rsidR="00B4750D" w:rsidRPr="00CE314E" w:rsidRDefault="00B4750D" w:rsidP="00FF0CF0">
            <w:pPr>
              <w:pStyle w:val="TAL"/>
              <w:rPr>
                <w:sz w:val="16"/>
              </w:rPr>
            </w:pPr>
          </w:p>
        </w:tc>
      </w:tr>
      <w:tr w:rsidR="00B4750D" w:rsidRPr="00CE314E" w14:paraId="56A89D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2C48B3" w14:textId="77777777" w:rsidR="00B4750D" w:rsidRPr="00CE314E" w:rsidRDefault="00B4750D" w:rsidP="00FF0CF0">
            <w:pPr>
              <w:pStyle w:val="TAL"/>
              <w:rPr>
                <w:sz w:val="16"/>
              </w:rPr>
            </w:pPr>
            <w:r w:rsidRPr="00CE314E">
              <w:rPr>
                <w:sz w:val="16"/>
              </w:rPr>
              <w:t>C3-230316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EDC668"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1534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44C04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915C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A20BBA" w14:textId="77777777" w:rsidR="00B4750D" w:rsidRPr="00CE314E" w:rsidRDefault="00B4750D" w:rsidP="00FF0CF0">
            <w:pPr>
              <w:pStyle w:val="TAL"/>
              <w:rPr>
                <w:sz w:val="16"/>
              </w:rPr>
            </w:pPr>
          </w:p>
        </w:tc>
      </w:tr>
      <w:tr w:rsidR="00B4750D" w:rsidRPr="00CE314E" w14:paraId="1443E2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B2541E" w14:textId="77777777" w:rsidR="00B4750D" w:rsidRPr="00CE314E" w:rsidRDefault="00B4750D" w:rsidP="00FF0CF0">
            <w:pPr>
              <w:pStyle w:val="TAL"/>
              <w:rPr>
                <w:sz w:val="16"/>
              </w:rPr>
            </w:pPr>
            <w:r w:rsidRPr="00CE314E">
              <w:rPr>
                <w:sz w:val="16"/>
              </w:rPr>
              <w:t>C3-230317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51C77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5DB5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F7ED5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5839B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AAA335" w14:textId="77777777" w:rsidR="00B4750D" w:rsidRPr="00CE314E" w:rsidRDefault="00B4750D" w:rsidP="00FF0CF0">
            <w:pPr>
              <w:pStyle w:val="TAL"/>
              <w:rPr>
                <w:sz w:val="16"/>
              </w:rPr>
            </w:pPr>
          </w:p>
        </w:tc>
      </w:tr>
      <w:tr w:rsidR="00B4750D" w:rsidRPr="00CE314E" w14:paraId="736260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6FAD7" w14:textId="77777777" w:rsidR="00B4750D" w:rsidRPr="00CE314E" w:rsidRDefault="00B4750D" w:rsidP="00FF0CF0">
            <w:pPr>
              <w:pStyle w:val="TAL"/>
              <w:rPr>
                <w:sz w:val="16"/>
              </w:rPr>
            </w:pPr>
            <w:r w:rsidRPr="00CE314E">
              <w:rPr>
                <w:sz w:val="16"/>
              </w:rPr>
              <w:t>C3-230318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E1C5C0"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6C20B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F7DF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F7D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2BB90" w14:textId="77777777" w:rsidR="00B4750D" w:rsidRPr="00CE314E" w:rsidRDefault="00B4750D" w:rsidP="00FF0CF0">
            <w:pPr>
              <w:pStyle w:val="TAL"/>
              <w:rPr>
                <w:sz w:val="16"/>
              </w:rPr>
            </w:pPr>
          </w:p>
        </w:tc>
      </w:tr>
      <w:tr w:rsidR="00B4750D" w:rsidRPr="00CE314E" w14:paraId="28966D2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266CA2" w14:textId="77777777" w:rsidR="00B4750D" w:rsidRPr="00CE314E" w:rsidRDefault="00B4750D" w:rsidP="00FF0CF0">
            <w:pPr>
              <w:pStyle w:val="TAL"/>
              <w:rPr>
                <w:sz w:val="16"/>
              </w:rPr>
            </w:pPr>
            <w:r w:rsidRPr="00CE314E">
              <w:rPr>
                <w:sz w:val="16"/>
              </w:rPr>
              <w:t>C3-230319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2566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94ED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2422E"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21C1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135AFD" w14:textId="77777777" w:rsidR="00B4750D" w:rsidRPr="00CE314E" w:rsidRDefault="00B4750D" w:rsidP="00FF0CF0">
            <w:pPr>
              <w:pStyle w:val="TAL"/>
              <w:rPr>
                <w:sz w:val="16"/>
              </w:rPr>
            </w:pPr>
          </w:p>
        </w:tc>
      </w:tr>
      <w:tr w:rsidR="00B4750D" w:rsidRPr="00CE314E" w14:paraId="049368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E5874C" w14:textId="77777777" w:rsidR="00B4750D" w:rsidRPr="00CE314E" w:rsidRDefault="00B4750D" w:rsidP="00FF0CF0">
            <w:pPr>
              <w:pStyle w:val="TAL"/>
              <w:rPr>
                <w:sz w:val="16"/>
              </w:rPr>
            </w:pPr>
            <w:r w:rsidRPr="00CE314E">
              <w:rPr>
                <w:sz w:val="16"/>
              </w:rPr>
              <w:t>C3-230320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842F3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1381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49F10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AFE9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9E363C" w14:textId="77777777" w:rsidR="00B4750D" w:rsidRPr="00CE314E" w:rsidRDefault="00B4750D" w:rsidP="00FF0CF0">
            <w:pPr>
              <w:pStyle w:val="TAL"/>
              <w:rPr>
                <w:sz w:val="16"/>
              </w:rPr>
            </w:pPr>
          </w:p>
        </w:tc>
      </w:tr>
      <w:tr w:rsidR="00B4750D" w:rsidRPr="00CE314E" w14:paraId="4AB130C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09976D" w14:textId="77777777" w:rsidR="00B4750D" w:rsidRPr="00CE314E" w:rsidRDefault="00B4750D" w:rsidP="00FF0CF0">
            <w:pPr>
              <w:pStyle w:val="TAL"/>
              <w:rPr>
                <w:sz w:val="16"/>
              </w:rPr>
            </w:pPr>
            <w:r w:rsidRPr="00CE314E">
              <w:rPr>
                <w:sz w:val="16"/>
              </w:rPr>
              <w:t>C3-230321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02F8C1"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0DDAE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2D09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59FF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C590D" w14:textId="77777777" w:rsidR="00B4750D" w:rsidRPr="00CE314E" w:rsidRDefault="00B4750D" w:rsidP="00FF0CF0">
            <w:pPr>
              <w:pStyle w:val="TAL"/>
              <w:rPr>
                <w:sz w:val="16"/>
              </w:rPr>
            </w:pPr>
          </w:p>
        </w:tc>
      </w:tr>
      <w:tr w:rsidR="00B4750D" w:rsidRPr="00CE314E" w14:paraId="776AFE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A8E8E2" w14:textId="77777777" w:rsidR="00B4750D" w:rsidRPr="00CE314E" w:rsidRDefault="00B4750D" w:rsidP="00FF0CF0">
            <w:pPr>
              <w:pStyle w:val="TAL"/>
              <w:rPr>
                <w:sz w:val="16"/>
              </w:rPr>
            </w:pPr>
            <w:r w:rsidRPr="00CE314E">
              <w:rPr>
                <w:sz w:val="16"/>
              </w:rPr>
              <w:t>C3-230322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FAEE7C"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9BD05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950D93"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3684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75347A" w14:textId="77777777" w:rsidR="00B4750D" w:rsidRPr="00CE314E" w:rsidRDefault="00B4750D" w:rsidP="00FF0CF0">
            <w:pPr>
              <w:pStyle w:val="TAL"/>
              <w:rPr>
                <w:sz w:val="16"/>
              </w:rPr>
            </w:pPr>
          </w:p>
        </w:tc>
      </w:tr>
      <w:tr w:rsidR="00B4750D" w:rsidRPr="00CE314E" w14:paraId="3EEC48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A1B288" w14:textId="77777777" w:rsidR="00B4750D" w:rsidRPr="00CE314E" w:rsidRDefault="00B4750D" w:rsidP="00FF0CF0">
            <w:pPr>
              <w:pStyle w:val="TAL"/>
              <w:rPr>
                <w:sz w:val="16"/>
              </w:rPr>
            </w:pPr>
            <w:r w:rsidRPr="00CE314E">
              <w:rPr>
                <w:sz w:val="16"/>
              </w:rPr>
              <w:t>C3-230323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4AFC0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B34C3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80CD3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4EEB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A2643D" w14:textId="77777777" w:rsidR="00B4750D" w:rsidRPr="00CE314E" w:rsidRDefault="00B4750D" w:rsidP="00FF0CF0">
            <w:pPr>
              <w:pStyle w:val="TAL"/>
              <w:rPr>
                <w:sz w:val="16"/>
              </w:rPr>
            </w:pPr>
          </w:p>
        </w:tc>
      </w:tr>
      <w:tr w:rsidR="00B4750D" w:rsidRPr="00CE314E" w14:paraId="717C10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944CE0" w14:textId="77777777" w:rsidR="00B4750D" w:rsidRPr="00CE314E" w:rsidRDefault="00B4750D" w:rsidP="00FF0CF0">
            <w:pPr>
              <w:pStyle w:val="TAL"/>
              <w:rPr>
                <w:sz w:val="16"/>
              </w:rPr>
            </w:pPr>
            <w:r w:rsidRPr="00CE314E">
              <w:rPr>
                <w:sz w:val="16"/>
              </w:rPr>
              <w:t>C3-230324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55EB6B"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52AA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15C9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3B1C7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BF35B3" w14:textId="77777777" w:rsidR="00B4750D" w:rsidRPr="00CE314E" w:rsidRDefault="00B4750D" w:rsidP="00FF0CF0">
            <w:pPr>
              <w:pStyle w:val="TAL"/>
              <w:rPr>
                <w:sz w:val="16"/>
              </w:rPr>
            </w:pPr>
          </w:p>
        </w:tc>
      </w:tr>
      <w:tr w:rsidR="00B4750D" w:rsidRPr="00CE314E" w14:paraId="3466A2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96F363" w14:textId="77777777" w:rsidR="00B4750D" w:rsidRPr="00CE314E" w:rsidRDefault="00B4750D" w:rsidP="00FF0CF0">
            <w:pPr>
              <w:pStyle w:val="TAL"/>
              <w:rPr>
                <w:sz w:val="16"/>
              </w:rPr>
            </w:pPr>
            <w:r w:rsidRPr="00CE314E">
              <w:rPr>
                <w:sz w:val="16"/>
              </w:rPr>
              <w:t>C3-230325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04036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02F8C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0EE840"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F09F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B04DE" w14:textId="77777777" w:rsidR="00B4750D" w:rsidRPr="00CE314E" w:rsidRDefault="00B4750D" w:rsidP="00FF0CF0">
            <w:pPr>
              <w:pStyle w:val="TAL"/>
              <w:rPr>
                <w:sz w:val="16"/>
              </w:rPr>
            </w:pPr>
          </w:p>
        </w:tc>
      </w:tr>
      <w:tr w:rsidR="00B4750D" w:rsidRPr="00CE314E" w14:paraId="42BB97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619C4F" w14:textId="77777777" w:rsidR="00B4750D" w:rsidRPr="00CE314E" w:rsidRDefault="00B4750D" w:rsidP="00FF0CF0">
            <w:pPr>
              <w:pStyle w:val="TAL"/>
              <w:rPr>
                <w:sz w:val="16"/>
              </w:rPr>
            </w:pPr>
            <w:r w:rsidRPr="00CE314E">
              <w:rPr>
                <w:sz w:val="16"/>
              </w:rPr>
              <w:t>C3-230326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B67963"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B9A0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30572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8B78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95466C" w14:textId="77777777" w:rsidR="00B4750D" w:rsidRPr="00CE314E" w:rsidRDefault="00B4750D" w:rsidP="00FF0CF0">
            <w:pPr>
              <w:pStyle w:val="TAL"/>
              <w:rPr>
                <w:sz w:val="16"/>
              </w:rPr>
            </w:pPr>
          </w:p>
        </w:tc>
      </w:tr>
      <w:tr w:rsidR="00B4750D" w:rsidRPr="00CE314E" w14:paraId="184251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B92D30" w14:textId="77777777" w:rsidR="00B4750D" w:rsidRPr="00CE314E" w:rsidRDefault="00B4750D" w:rsidP="00FF0CF0">
            <w:pPr>
              <w:pStyle w:val="TAL"/>
              <w:rPr>
                <w:sz w:val="16"/>
              </w:rPr>
            </w:pPr>
            <w:r w:rsidRPr="00CE314E">
              <w:rPr>
                <w:sz w:val="16"/>
              </w:rPr>
              <w:t>C3-230327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076A1F"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7EFF6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17F71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6F18C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175C72" w14:textId="77777777" w:rsidR="00B4750D" w:rsidRPr="00CE314E" w:rsidRDefault="00B4750D" w:rsidP="00FF0CF0">
            <w:pPr>
              <w:pStyle w:val="TAL"/>
              <w:rPr>
                <w:sz w:val="16"/>
              </w:rPr>
            </w:pPr>
          </w:p>
        </w:tc>
      </w:tr>
      <w:tr w:rsidR="00B4750D" w:rsidRPr="00CE314E" w14:paraId="72053B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3B0F3A" w14:textId="77777777" w:rsidR="00B4750D" w:rsidRPr="00CE314E" w:rsidRDefault="00B4750D" w:rsidP="00FF0CF0">
            <w:pPr>
              <w:pStyle w:val="TAL"/>
              <w:rPr>
                <w:sz w:val="16"/>
              </w:rPr>
            </w:pPr>
            <w:r w:rsidRPr="00CE314E">
              <w:rPr>
                <w:sz w:val="16"/>
              </w:rPr>
              <w:t>C3-230328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C4003B"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49C14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89C0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7EF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96D5C" w14:textId="77777777" w:rsidR="00B4750D" w:rsidRPr="00CE314E" w:rsidRDefault="00B4750D" w:rsidP="00FF0CF0">
            <w:pPr>
              <w:pStyle w:val="TAL"/>
              <w:rPr>
                <w:sz w:val="16"/>
              </w:rPr>
            </w:pPr>
            <w:r w:rsidRPr="00CE314E">
              <w:rPr>
                <w:sz w:val="16"/>
              </w:rPr>
              <w:t>C3-230734</w:t>
            </w:r>
          </w:p>
        </w:tc>
      </w:tr>
      <w:tr w:rsidR="00B4750D" w:rsidRPr="00CE314E" w14:paraId="6C18BE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D468CA" w14:textId="77777777" w:rsidR="00B4750D" w:rsidRPr="00CE314E" w:rsidRDefault="00B4750D" w:rsidP="00FF0CF0">
            <w:pPr>
              <w:pStyle w:val="TAL"/>
              <w:rPr>
                <w:sz w:val="16"/>
              </w:rPr>
            </w:pPr>
            <w:r w:rsidRPr="00CE314E">
              <w:rPr>
                <w:sz w:val="16"/>
              </w:rPr>
              <w:t>C3-230329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C4D922"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ADFB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F46A3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A619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9ED9DC" w14:textId="77777777" w:rsidR="00B4750D" w:rsidRPr="00CE314E" w:rsidRDefault="00B4750D" w:rsidP="00FF0CF0">
            <w:pPr>
              <w:pStyle w:val="TAL"/>
              <w:rPr>
                <w:sz w:val="16"/>
              </w:rPr>
            </w:pPr>
          </w:p>
        </w:tc>
      </w:tr>
      <w:tr w:rsidR="00B4750D" w:rsidRPr="00CE314E" w14:paraId="149C12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4BCFC7" w14:textId="77777777" w:rsidR="00B4750D" w:rsidRPr="00CE314E" w:rsidRDefault="00B4750D" w:rsidP="00FF0CF0">
            <w:pPr>
              <w:pStyle w:val="TAL"/>
              <w:rPr>
                <w:sz w:val="16"/>
              </w:rPr>
            </w:pPr>
            <w:r w:rsidRPr="00CE314E">
              <w:rPr>
                <w:sz w:val="16"/>
              </w:rPr>
              <w:t>C3-230330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6EBE9D"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93652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9C540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502F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320950" w14:textId="77777777" w:rsidR="00B4750D" w:rsidRPr="00CE314E" w:rsidRDefault="00B4750D" w:rsidP="00FF0CF0">
            <w:pPr>
              <w:pStyle w:val="TAL"/>
              <w:rPr>
                <w:sz w:val="16"/>
              </w:rPr>
            </w:pPr>
          </w:p>
        </w:tc>
      </w:tr>
      <w:tr w:rsidR="00B4750D" w:rsidRPr="00CE314E" w14:paraId="0BE4F0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718F67" w14:textId="77777777" w:rsidR="00B4750D" w:rsidRPr="00CE314E" w:rsidRDefault="00B4750D" w:rsidP="00FF0CF0">
            <w:pPr>
              <w:pStyle w:val="TAL"/>
              <w:rPr>
                <w:sz w:val="16"/>
              </w:rPr>
            </w:pPr>
            <w:r w:rsidRPr="00CE314E">
              <w:rPr>
                <w:sz w:val="16"/>
              </w:rPr>
              <w:t>C3-230331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973A76"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AA84C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B3A951"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7374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36DDBA" w14:textId="77777777" w:rsidR="00B4750D" w:rsidRPr="00CE314E" w:rsidRDefault="00B4750D" w:rsidP="00FF0CF0">
            <w:pPr>
              <w:pStyle w:val="TAL"/>
              <w:rPr>
                <w:sz w:val="16"/>
              </w:rPr>
            </w:pPr>
          </w:p>
        </w:tc>
      </w:tr>
      <w:tr w:rsidR="00B4750D" w:rsidRPr="00CE314E" w14:paraId="2645A9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E866DA" w14:textId="77777777" w:rsidR="00B4750D" w:rsidRPr="00CE314E" w:rsidRDefault="00B4750D" w:rsidP="00FF0CF0">
            <w:pPr>
              <w:pStyle w:val="TAL"/>
              <w:rPr>
                <w:sz w:val="16"/>
              </w:rPr>
            </w:pPr>
            <w:r w:rsidRPr="00CE314E">
              <w:rPr>
                <w:sz w:val="16"/>
              </w:rPr>
              <w:t>C3-230332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BEB08F"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881EF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199C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392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E6F6D" w14:textId="77777777" w:rsidR="00B4750D" w:rsidRPr="00CE314E" w:rsidRDefault="00B4750D" w:rsidP="00FF0CF0">
            <w:pPr>
              <w:pStyle w:val="TAL"/>
              <w:rPr>
                <w:sz w:val="16"/>
              </w:rPr>
            </w:pPr>
            <w:r w:rsidRPr="00CE314E">
              <w:rPr>
                <w:sz w:val="16"/>
              </w:rPr>
              <w:t>C3-230735</w:t>
            </w:r>
          </w:p>
        </w:tc>
      </w:tr>
      <w:tr w:rsidR="00B4750D" w:rsidRPr="00CE314E" w14:paraId="21EFCA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8650ED" w14:textId="77777777" w:rsidR="00B4750D" w:rsidRPr="00CE314E" w:rsidRDefault="00B4750D" w:rsidP="00FF0CF0">
            <w:pPr>
              <w:pStyle w:val="TAL"/>
              <w:rPr>
                <w:sz w:val="16"/>
              </w:rPr>
            </w:pPr>
            <w:r w:rsidRPr="00CE314E">
              <w:rPr>
                <w:sz w:val="16"/>
              </w:rPr>
              <w:t>C3-230333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DB719D" w14:textId="77777777" w:rsidR="00B4750D" w:rsidRPr="00CE314E" w:rsidRDefault="00B4750D" w:rsidP="00FF0CF0">
            <w:pPr>
              <w:pStyle w:val="TAL"/>
              <w:rPr>
                <w:sz w:val="16"/>
              </w:rPr>
            </w:pPr>
            <w:r w:rsidRPr="00CE314E">
              <w:rPr>
                <w:sz w:val="16"/>
              </w:rPr>
              <w:t>Clarification of the usage monitoring with monitoring time and one instance of the thresholds provided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A23B8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D252F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C53B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7DD8B8" w14:textId="77777777" w:rsidR="00B4750D" w:rsidRPr="00CE314E" w:rsidRDefault="00B4750D" w:rsidP="00FF0CF0">
            <w:pPr>
              <w:pStyle w:val="TAL"/>
              <w:rPr>
                <w:sz w:val="16"/>
              </w:rPr>
            </w:pPr>
          </w:p>
        </w:tc>
      </w:tr>
      <w:tr w:rsidR="00B4750D" w:rsidRPr="00CE314E" w14:paraId="7F60DF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3C8C41" w14:textId="77777777" w:rsidR="00B4750D" w:rsidRPr="00CE314E" w:rsidRDefault="00B4750D" w:rsidP="00FF0CF0">
            <w:pPr>
              <w:pStyle w:val="TAL"/>
              <w:rPr>
                <w:sz w:val="16"/>
              </w:rPr>
            </w:pPr>
            <w:r w:rsidRPr="00CE314E">
              <w:rPr>
                <w:sz w:val="16"/>
              </w:rPr>
              <w:t>C3-230334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DD5B53" w14:textId="77777777" w:rsidR="00B4750D" w:rsidRPr="00CE314E" w:rsidRDefault="00B4750D" w:rsidP="00FF0CF0">
            <w:pPr>
              <w:pStyle w:val="TAL"/>
              <w:rPr>
                <w:sz w:val="16"/>
              </w:rPr>
            </w:pPr>
            <w:r w:rsidRPr="00CE314E">
              <w:rPr>
                <w:sz w:val="16"/>
              </w:rPr>
              <w:t>Handling of packet filters provided to the UE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05647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EBA62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23B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C45795" w14:textId="77777777" w:rsidR="00B4750D" w:rsidRPr="00CE314E" w:rsidRDefault="00B4750D" w:rsidP="00FF0CF0">
            <w:pPr>
              <w:pStyle w:val="TAL"/>
              <w:rPr>
                <w:sz w:val="16"/>
              </w:rPr>
            </w:pPr>
            <w:r w:rsidRPr="00CE314E">
              <w:rPr>
                <w:sz w:val="16"/>
              </w:rPr>
              <w:t>C3-230702</w:t>
            </w:r>
          </w:p>
        </w:tc>
      </w:tr>
      <w:tr w:rsidR="00B4750D" w:rsidRPr="00CE314E" w14:paraId="68B9C6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6BDCD7" w14:textId="77777777" w:rsidR="00B4750D" w:rsidRPr="00CE314E" w:rsidRDefault="00B4750D" w:rsidP="00FF0CF0">
            <w:pPr>
              <w:pStyle w:val="TAL"/>
              <w:rPr>
                <w:sz w:val="16"/>
              </w:rPr>
            </w:pPr>
            <w:r w:rsidRPr="00CE314E">
              <w:rPr>
                <w:sz w:val="16"/>
              </w:rPr>
              <w:t>C3-230335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3F0C2" w14:textId="77777777" w:rsidR="00B4750D" w:rsidRPr="00CE314E" w:rsidRDefault="00B4750D" w:rsidP="00FF0CF0">
            <w:pPr>
              <w:pStyle w:val="TAL"/>
              <w:rPr>
                <w:sz w:val="16"/>
              </w:rPr>
            </w:pPr>
            <w:r w:rsidRPr="00CE314E">
              <w:rPr>
                <w:sz w:val="16"/>
              </w:rPr>
              <w:t>Mapping of QoS parameters between Rel-99 QoS parameters and 5G QoS parameters when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38155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97CD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A51D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EEE54" w14:textId="77777777" w:rsidR="00B4750D" w:rsidRPr="00CE314E" w:rsidRDefault="00B4750D" w:rsidP="00FF0CF0">
            <w:pPr>
              <w:pStyle w:val="TAL"/>
              <w:rPr>
                <w:sz w:val="16"/>
              </w:rPr>
            </w:pPr>
            <w:r w:rsidRPr="00CE314E">
              <w:rPr>
                <w:sz w:val="16"/>
              </w:rPr>
              <w:t>C3-230703</w:t>
            </w:r>
          </w:p>
        </w:tc>
      </w:tr>
      <w:tr w:rsidR="00B4750D" w:rsidRPr="00CE314E" w14:paraId="72C2F3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0159B2" w14:textId="77777777" w:rsidR="00B4750D" w:rsidRPr="00CE314E" w:rsidRDefault="00B4750D" w:rsidP="00FF0CF0">
            <w:pPr>
              <w:pStyle w:val="TAL"/>
              <w:rPr>
                <w:sz w:val="16"/>
              </w:rPr>
            </w:pPr>
            <w:r w:rsidRPr="00CE314E">
              <w:rPr>
                <w:sz w:val="16"/>
              </w:rPr>
              <w:t>C3-230336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DACDCA"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15AD3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A2702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B5F8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87590" w14:textId="77777777" w:rsidR="00B4750D" w:rsidRPr="00CE314E" w:rsidRDefault="00B4750D" w:rsidP="00FF0CF0">
            <w:pPr>
              <w:pStyle w:val="TAL"/>
              <w:rPr>
                <w:sz w:val="16"/>
              </w:rPr>
            </w:pPr>
            <w:r w:rsidRPr="00CE314E">
              <w:rPr>
                <w:sz w:val="16"/>
              </w:rPr>
              <w:t>C3-230728</w:t>
            </w:r>
          </w:p>
        </w:tc>
      </w:tr>
      <w:tr w:rsidR="00B4750D" w:rsidRPr="00CE314E" w14:paraId="3D1E98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15578" w14:textId="77777777" w:rsidR="00B4750D" w:rsidRPr="00CE314E" w:rsidRDefault="00B4750D" w:rsidP="00FF0CF0">
            <w:pPr>
              <w:pStyle w:val="TAL"/>
              <w:rPr>
                <w:sz w:val="16"/>
              </w:rPr>
            </w:pPr>
            <w:r w:rsidRPr="00CE314E">
              <w:rPr>
                <w:sz w:val="16"/>
              </w:rPr>
              <w:t>C3-230337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38B157"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F81A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89C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735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AEB33B" w14:textId="77777777" w:rsidR="00B4750D" w:rsidRPr="00CE314E" w:rsidRDefault="00B4750D" w:rsidP="00FF0CF0">
            <w:pPr>
              <w:pStyle w:val="TAL"/>
              <w:rPr>
                <w:sz w:val="16"/>
              </w:rPr>
            </w:pPr>
            <w:r w:rsidRPr="00CE314E">
              <w:rPr>
                <w:sz w:val="16"/>
              </w:rPr>
              <w:t>C3-230747</w:t>
            </w:r>
          </w:p>
        </w:tc>
      </w:tr>
      <w:tr w:rsidR="00B4750D" w:rsidRPr="00CE314E" w14:paraId="680E34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EFE95" w14:textId="77777777" w:rsidR="00B4750D" w:rsidRPr="00CE314E" w:rsidRDefault="00B4750D" w:rsidP="00FF0CF0">
            <w:pPr>
              <w:pStyle w:val="TAL"/>
              <w:rPr>
                <w:sz w:val="16"/>
              </w:rPr>
            </w:pPr>
            <w:r w:rsidRPr="00CE314E">
              <w:rPr>
                <w:sz w:val="16"/>
              </w:rPr>
              <w:t>C3-230338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3976BE"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8D1D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4008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55D6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23E4D2" w14:textId="77777777" w:rsidR="00B4750D" w:rsidRPr="00CE314E" w:rsidRDefault="00B4750D" w:rsidP="00FF0CF0">
            <w:pPr>
              <w:pStyle w:val="TAL"/>
              <w:rPr>
                <w:sz w:val="16"/>
              </w:rPr>
            </w:pPr>
            <w:r w:rsidRPr="00CE314E">
              <w:rPr>
                <w:sz w:val="16"/>
              </w:rPr>
              <w:t>C3-230729</w:t>
            </w:r>
          </w:p>
        </w:tc>
      </w:tr>
      <w:tr w:rsidR="00B4750D" w:rsidRPr="00CE314E" w14:paraId="6ED0CD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F3197B" w14:textId="77777777" w:rsidR="00B4750D" w:rsidRPr="00CE314E" w:rsidRDefault="00B4750D" w:rsidP="00FF0CF0">
            <w:pPr>
              <w:pStyle w:val="TAL"/>
              <w:rPr>
                <w:sz w:val="16"/>
              </w:rPr>
            </w:pPr>
            <w:r w:rsidRPr="00CE314E">
              <w:rPr>
                <w:sz w:val="16"/>
              </w:rPr>
              <w:t>C3-230339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53357"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2F582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5608A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965D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7CEE5A" w14:textId="77777777" w:rsidR="00B4750D" w:rsidRPr="00CE314E" w:rsidRDefault="00B4750D" w:rsidP="00FF0CF0">
            <w:pPr>
              <w:pStyle w:val="TAL"/>
              <w:rPr>
                <w:sz w:val="16"/>
              </w:rPr>
            </w:pPr>
            <w:r w:rsidRPr="00CE314E">
              <w:rPr>
                <w:sz w:val="16"/>
              </w:rPr>
              <w:t>C3-230730</w:t>
            </w:r>
          </w:p>
        </w:tc>
      </w:tr>
      <w:tr w:rsidR="00B4750D" w:rsidRPr="00CE314E" w14:paraId="577690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71735F" w14:textId="77777777" w:rsidR="00B4750D" w:rsidRPr="00CE314E" w:rsidRDefault="00B4750D" w:rsidP="00FF0CF0">
            <w:pPr>
              <w:pStyle w:val="TAL"/>
              <w:rPr>
                <w:sz w:val="16"/>
              </w:rPr>
            </w:pPr>
            <w:r w:rsidRPr="00CE314E">
              <w:rPr>
                <w:sz w:val="16"/>
              </w:rPr>
              <w:t>C3-230340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63E7D8"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2054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0B3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F8BAB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102D5" w14:textId="77777777" w:rsidR="00B4750D" w:rsidRPr="00CE314E" w:rsidRDefault="00B4750D" w:rsidP="00FF0CF0">
            <w:pPr>
              <w:pStyle w:val="TAL"/>
              <w:rPr>
                <w:sz w:val="16"/>
              </w:rPr>
            </w:pPr>
            <w:r w:rsidRPr="00CE314E">
              <w:rPr>
                <w:sz w:val="16"/>
              </w:rPr>
              <w:t>C3-230731</w:t>
            </w:r>
          </w:p>
        </w:tc>
      </w:tr>
      <w:tr w:rsidR="00B4750D" w:rsidRPr="00CE314E" w14:paraId="3AD13A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87DBA8" w14:textId="77777777" w:rsidR="00B4750D" w:rsidRPr="00CE314E" w:rsidRDefault="00B4750D" w:rsidP="00FF0CF0">
            <w:pPr>
              <w:pStyle w:val="TAL"/>
              <w:rPr>
                <w:sz w:val="16"/>
              </w:rPr>
            </w:pPr>
            <w:r w:rsidRPr="00CE314E">
              <w:rPr>
                <w:sz w:val="16"/>
              </w:rPr>
              <w:t>C3-230341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02AD06"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B495B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E0AC2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A2F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4157C6" w14:textId="77777777" w:rsidR="00B4750D" w:rsidRPr="00CE314E" w:rsidRDefault="00B4750D" w:rsidP="00FF0CF0">
            <w:pPr>
              <w:pStyle w:val="TAL"/>
              <w:rPr>
                <w:sz w:val="16"/>
              </w:rPr>
            </w:pPr>
          </w:p>
        </w:tc>
      </w:tr>
      <w:tr w:rsidR="00B4750D" w:rsidRPr="00CE314E" w14:paraId="02C506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BFCAC1" w14:textId="77777777" w:rsidR="00B4750D" w:rsidRPr="00CE314E" w:rsidRDefault="00B4750D" w:rsidP="00FF0CF0">
            <w:pPr>
              <w:pStyle w:val="TAL"/>
              <w:rPr>
                <w:sz w:val="16"/>
              </w:rPr>
            </w:pPr>
            <w:r w:rsidRPr="00CE314E">
              <w:rPr>
                <w:sz w:val="16"/>
              </w:rPr>
              <w:t>C3-230342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202F0"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78D3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80B9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57DF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1A809E" w14:textId="77777777" w:rsidR="00B4750D" w:rsidRPr="00CE314E" w:rsidRDefault="00B4750D" w:rsidP="00FF0CF0">
            <w:pPr>
              <w:pStyle w:val="TAL"/>
              <w:rPr>
                <w:sz w:val="16"/>
              </w:rPr>
            </w:pPr>
          </w:p>
        </w:tc>
      </w:tr>
      <w:tr w:rsidR="00B4750D" w:rsidRPr="00CE314E" w14:paraId="1CDC69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8B42A4" w14:textId="77777777" w:rsidR="00B4750D" w:rsidRPr="00CE314E" w:rsidRDefault="00B4750D" w:rsidP="00FF0CF0">
            <w:pPr>
              <w:pStyle w:val="TAL"/>
              <w:rPr>
                <w:sz w:val="16"/>
              </w:rPr>
            </w:pPr>
            <w:r w:rsidRPr="00CE314E">
              <w:rPr>
                <w:sz w:val="16"/>
              </w:rPr>
              <w:t>C3-230343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887A4E"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C8BBF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DF73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3C8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04F94B" w14:textId="77777777" w:rsidR="00B4750D" w:rsidRPr="00CE314E" w:rsidRDefault="00B4750D" w:rsidP="00FF0CF0">
            <w:pPr>
              <w:pStyle w:val="TAL"/>
              <w:rPr>
                <w:sz w:val="16"/>
              </w:rPr>
            </w:pPr>
            <w:r w:rsidRPr="00CE314E">
              <w:rPr>
                <w:sz w:val="16"/>
              </w:rPr>
              <w:t>C3-230881</w:t>
            </w:r>
          </w:p>
        </w:tc>
      </w:tr>
      <w:tr w:rsidR="00B4750D" w:rsidRPr="00CE314E" w14:paraId="14CFB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D274E5" w14:textId="77777777" w:rsidR="00B4750D" w:rsidRPr="00CE314E" w:rsidRDefault="00B4750D" w:rsidP="00FF0CF0">
            <w:pPr>
              <w:pStyle w:val="TAL"/>
              <w:rPr>
                <w:sz w:val="16"/>
              </w:rPr>
            </w:pPr>
            <w:r w:rsidRPr="00CE314E">
              <w:rPr>
                <w:sz w:val="16"/>
              </w:rPr>
              <w:t>C3-230344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B5638" w14:textId="77777777" w:rsidR="00B4750D" w:rsidRPr="00CE314E" w:rsidRDefault="00B4750D" w:rsidP="00FF0CF0">
            <w:pPr>
              <w:pStyle w:val="TAL"/>
              <w:rPr>
                <w:sz w:val="16"/>
              </w:rPr>
            </w:pPr>
            <w:r w:rsidRPr="00CE314E">
              <w:rPr>
                <w:sz w:val="16"/>
              </w:rPr>
              <w:t>Adding EASProfile attribute for EAS discovery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87AB2A" w14:textId="77777777" w:rsidR="00B4750D" w:rsidRPr="00CE314E" w:rsidRDefault="00B4750D" w:rsidP="00FF0CF0">
            <w:pPr>
              <w:pStyle w:val="TAL"/>
              <w:rPr>
                <w:sz w:val="16"/>
              </w:rPr>
            </w:pPr>
            <w:r w:rsidRPr="00CE314E">
              <w:rPr>
                <w:sz w:val="16"/>
              </w:rPr>
              <w:t>NTT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BE37C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6FD9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09A370" w14:textId="77777777" w:rsidR="00B4750D" w:rsidRPr="00CE314E" w:rsidRDefault="00B4750D" w:rsidP="00FF0CF0">
            <w:pPr>
              <w:pStyle w:val="TAL"/>
              <w:rPr>
                <w:sz w:val="16"/>
              </w:rPr>
            </w:pPr>
          </w:p>
        </w:tc>
      </w:tr>
      <w:tr w:rsidR="00B4750D" w:rsidRPr="00CE314E" w14:paraId="61859D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A5FD97" w14:textId="77777777" w:rsidR="00B4750D" w:rsidRPr="00CE314E" w:rsidRDefault="00B4750D" w:rsidP="00FF0CF0">
            <w:pPr>
              <w:pStyle w:val="TAL"/>
              <w:rPr>
                <w:sz w:val="16"/>
              </w:rPr>
            </w:pPr>
            <w:r w:rsidRPr="00CE314E">
              <w:rPr>
                <w:sz w:val="16"/>
              </w:rPr>
              <w:t>C3-230345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FE7F7F"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6DE58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0A72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E34D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110F53" w14:textId="77777777" w:rsidR="00B4750D" w:rsidRPr="00CE314E" w:rsidRDefault="00B4750D" w:rsidP="00FF0CF0">
            <w:pPr>
              <w:pStyle w:val="TAL"/>
              <w:rPr>
                <w:sz w:val="16"/>
              </w:rPr>
            </w:pPr>
            <w:r w:rsidRPr="00CE314E">
              <w:rPr>
                <w:sz w:val="16"/>
              </w:rPr>
              <w:t>C3-230804</w:t>
            </w:r>
          </w:p>
        </w:tc>
      </w:tr>
      <w:tr w:rsidR="00B4750D" w:rsidRPr="00CE314E" w14:paraId="52C210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0463BE" w14:textId="77777777" w:rsidR="00B4750D" w:rsidRPr="00CE314E" w:rsidRDefault="00B4750D" w:rsidP="00FF0CF0">
            <w:pPr>
              <w:pStyle w:val="TAL"/>
              <w:rPr>
                <w:sz w:val="16"/>
              </w:rPr>
            </w:pPr>
            <w:r w:rsidRPr="00CE314E">
              <w:rPr>
                <w:sz w:val="16"/>
              </w:rPr>
              <w:t>C3-230346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363C9"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808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EFD29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6DBB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AE9CCB" w14:textId="77777777" w:rsidR="00B4750D" w:rsidRPr="00CE314E" w:rsidRDefault="00B4750D" w:rsidP="00FF0CF0">
            <w:pPr>
              <w:pStyle w:val="TAL"/>
              <w:rPr>
                <w:sz w:val="16"/>
              </w:rPr>
            </w:pPr>
            <w:r w:rsidRPr="00CE314E">
              <w:rPr>
                <w:sz w:val="16"/>
              </w:rPr>
              <w:t>C3-230805</w:t>
            </w:r>
          </w:p>
        </w:tc>
      </w:tr>
      <w:tr w:rsidR="00B4750D" w:rsidRPr="00CE314E" w14:paraId="47B33C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58444" w14:textId="77777777" w:rsidR="00B4750D" w:rsidRPr="00CE314E" w:rsidRDefault="00B4750D" w:rsidP="00FF0CF0">
            <w:pPr>
              <w:pStyle w:val="TAL"/>
              <w:rPr>
                <w:sz w:val="16"/>
              </w:rPr>
            </w:pPr>
            <w:r w:rsidRPr="00CE314E">
              <w:rPr>
                <w:sz w:val="16"/>
              </w:rPr>
              <w:t>C3-230347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E026ED" w14:textId="77777777" w:rsidR="00B4750D" w:rsidRPr="00CE314E" w:rsidRDefault="00B4750D" w:rsidP="00FF0CF0">
            <w:pPr>
              <w:pStyle w:val="TAL"/>
              <w:rPr>
                <w:sz w:val="16"/>
              </w:rPr>
            </w:pPr>
            <w:r w:rsidRPr="00CE314E">
              <w:rPr>
                <w:sz w:val="16"/>
              </w:rPr>
              <w:t>Correct API name for Nbsf_Management_Discovery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4246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9BB9D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47D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B1F7A" w14:textId="77777777" w:rsidR="00B4750D" w:rsidRPr="00CE314E" w:rsidRDefault="00B4750D" w:rsidP="00FF0CF0">
            <w:pPr>
              <w:pStyle w:val="TAL"/>
              <w:rPr>
                <w:sz w:val="16"/>
              </w:rPr>
            </w:pPr>
          </w:p>
        </w:tc>
      </w:tr>
      <w:tr w:rsidR="00B4750D" w:rsidRPr="00CE314E" w14:paraId="148D11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37ECE3" w14:textId="77777777" w:rsidR="00B4750D" w:rsidRPr="00CE314E" w:rsidRDefault="00B4750D" w:rsidP="00FF0CF0">
            <w:pPr>
              <w:pStyle w:val="TAL"/>
              <w:rPr>
                <w:sz w:val="16"/>
              </w:rPr>
            </w:pPr>
            <w:r w:rsidRPr="00CE314E">
              <w:rPr>
                <w:sz w:val="16"/>
              </w:rPr>
              <w:t>C3-230348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8789AB" w14:textId="77777777" w:rsidR="00B4750D" w:rsidRPr="00CE314E" w:rsidRDefault="00B4750D" w:rsidP="00FF0CF0">
            <w:pPr>
              <w:pStyle w:val="TAL"/>
              <w:rPr>
                <w:sz w:val="16"/>
              </w:rPr>
            </w:pPr>
            <w:r w:rsidRPr="00CE314E">
              <w:rPr>
                <w:sz w:val="16"/>
              </w:rPr>
              <w:t>Format handling for 3GPP-User-Location-Info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B950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5A76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CA21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63E675" w14:textId="77777777" w:rsidR="00B4750D" w:rsidRPr="00CE314E" w:rsidRDefault="00B4750D" w:rsidP="00FF0CF0">
            <w:pPr>
              <w:pStyle w:val="TAL"/>
              <w:rPr>
                <w:sz w:val="16"/>
              </w:rPr>
            </w:pPr>
          </w:p>
        </w:tc>
      </w:tr>
      <w:tr w:rsidR="00B4750D" w:rsidRPr="00CE314E" w14:paraId="66AD85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F7D794" w14:textId="77777777" w:rsidR="00B4750D" w:rsidRPr="00CE314E" w:rsidRDefault="00B4750D" w:rsidP="00FF0CF0">
            <w:pPr>
              <w:pStyle w:val="TAL"/>
              <w:rPr>
                <w:sz w:val="16"/>
              </w:rPr>
            </w:pPr>
            <w:r w:rsidRPr="00CE314E">
              <w:rPr>
                <w:sz w:val="16"/>
              </w:rPr>
              <w:t>C3-230349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15F2DF"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13585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31C23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F4E7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6C02A0" w14:textId="77777777" w:rsidR="00B4750D" w:rsidRPr="00CE314E" w:rsidRDefault="00B4750D" w:rsidP="00FF0CF0">
            <w:pPr>
              <w:pStyle w:val="TAL"/>
              <w:rPr>
                <w:sz w:val="16"/>
              </w:rPr>
            </w:pPr>
            <w:r w:rsidRPr="00CE314E">
              <w:rPr>
                <w:sz w:val="16"/>
              </w:rPr>
              <w:t>C3-230673, C3-230683</w:t>
            </w:r>
          </w:p>
        </w:tc>
      </w:tr>
      <w:tr w:rsidR="00B4750D" w:rsidRPr="00CE314E" w14:paraId="27715D8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E17D47" w14:textId="77777777" w:rsidR="00B4750D" w:rsidRPr="00CE314E" w:rsidRDefault="00B4750D" w:rsidP="00FF0CF0">
            <w:pPr>
              <w:pStyle w:val="TAL"/>
              <w:rPr>
                <w:sz w:val="16"/>
              </w:rPr>
            </w:pPr>
            <w:r w:rsidRPr="00CE314E">
              <w:rPr>
                <w:sz w:val="16"/>
              </w:rPr>
              <w:t>C3-230350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8FCD61"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C6F21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2D6E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3BB8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1F439C" w14:textId="77777777" w:rsidR="00B4750D" w:rsidRPr="00CE314E" w:rsidRDefault="00B4750D" w:rsidP="00FF0CF0">
            <w:pPr>
              <w:pStyle w:val="TAL"/>
              <w:rPr>
                <w:sz w:val="16"/>
              </w:rPr>
            </w:pPr>
            <w:r w:rsidRPr="00CE314E">
              <w:rPr>
                <w:sz w:val="16"/>
              </w:rPr>
              <w:t>C3-230674</w:t>
            </w:r>
          </w:p>
        </w:tc>
      </w:tr>
      <w:tr w:rsidR="00B4750D" w:rsidRPr="00CE314E" w14:paraId="3D11B53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1D3A04" w14:textId="77777777" w:rsidR="00B4750D" w:rsidRPr="00CE314E" w:rsidRDefault="00B4750D" w:rsidP="00FF0CF0">
            <w:pPr>
              <w:pStyle w:val="TAL"/>
              <w:rPr>
                <w:sz w:val="16"/>
              </w:rPr>
            </w:pPr>
            <w:r w:rsidRPr="00CE314E">
              <w:rPr>
                <w:sz w:val="16"/>
              </w:rPr>
              <w:t>C3-230351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477F1C"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43A9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A9E3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91CA5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0CEDF5" w14:textId="77777777" w:rsidR="00B4750D" w:rsidRPr="00CE314E" w:rsidRDefault="00B4750D" w:rsidP="00FF0CF0">
            <w:pPr>
              <w:pStyle w:val="TAL"/>
              <w:rPr>
                <w:sz w:val="16"/>
              </w:rPr>
            </w:pPr>
          </w:p>
        </w:tc>
      </w:tr>
      <w:tr w:rsidR="00B4750D" w:rsidRPr="00CE314E" w14:paraId="6BBF27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2817B" w14:textId="77777777" w:rsidR="00B4750D" w:rsidRPr="00CE314E" w:rsidRDefault="00B4750D" w:rsidP="00FF0CF0">
            <w:pPr>
              <w:pStyle w:val="TAL"/>
              <w:rPr>
                <w:sz w:val="16"/>
              </w:rPr>
            </w:pPr>
            <w:r w:rsidRPr="00CE314E">
              <w:rPr>
                <w:sz w:val="16"/>
              </w:rPr>
              <w:t>C3-230352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0E3ED9" w14:textId="77777777" w:rsidR="00B4750D" w:rsidRPr="00CE314E" w:rsidRDefault="00B4750D" w:rsidP="00FF0CF0">
            <w:pPr>
              <w:pStyle w:val="TAL"/>
              <w:rPr>
                <w:sz w:val="16"/>
              </w:rPr>
            </w:pPr>
            <w:r w:rsidRPr="00CE314E">
              <w:rPr>
                <w:sz w:val="16"/>
              </w:rPr>
              <w:t>Format handling for 3GPP-User-Location-Info AVP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8DEBB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989F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EF5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628617" w14:textId="77777777" w:rsidR="00B4750D" w:rsidRPr="00CE314E" w:rsidRDefault="00B4750D" w:rsidP="00FF0CF0">
            <w:pPr>
              <w:pStyle w:val="TAL"/>
              <w:rPr>
                <w:sz w:val="16"/>
              </w:rPr>
            </w:pPr>
          </w:p>
        </w:tc>
      </w:tr>
      <w:tr w:rsidR="00B4750D" w:rsidRPr="00CE314E" w14:paraId="738AE9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61F37D" w14:textId="77777777" w:rsidR="00B4750D" w:rsidRPr="00CE314E" w:rsidRDefault="00B4750D" w:rsidP="00FF0CF0">
            <w:pPr>
              <w:pStyle w:val="TAL"/>
              <w:rPr>
                <w:sz w:val="16"/>
              </w:rPr>
            </w:pPr>
            <w:r w:rsidRPr="00CE314E">
              <w:rPr>
                <w:sz w:val="16"/>
              </w:rPr>
              <w:t>C3-230353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C6BB95"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170D4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6662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E8F0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5D1211" w14:textId="77777777" w:rsidR="00B4750D" w:rsidRPr="00CE314E" w:rsidRDefault="00B4750D" w:rsidP="00FF0CF0">
            <w:pPr>
              <w:pStyle w:val="TAL"/>
              <w:rPr>
                <w:sz w:val="16"/>
              </w:rPr>
            </w:pPr>
          </w:p>
        </w:tc>
      </w:tr>
      <w:tr w:rsidR="00B4750D" w:rsidRPr="00CE314E" w14:paraId="4C61F4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1B4727" w14:textId="77777777" w:rsidR="00B4750D" w:rsidRPr="00CE314E" w:rsidRDefault="00B4750D" w:rsidP="00FF0CF0">
            <w:pPr>
              <w:pStyle w:val="TAL"/>
              <w:rPr>
                <w:sz w:val="16"/>
              </w:rPr>
            </w:pPr>
            <w:r w:rsidRPr="00CE314E">
              <w:rPr>
                <w:sz w:val="16"/>
              </w:rPr>
              <w:t>C3-230354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857C42"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CC8B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AC0A8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1D1A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5A184" w14:textId="77777777" w:rsidR="00B4750D" w:rsidRPr="00CE314E" w:rsidRDefault="00B4750D" w:rsidP="00FF0CF0">
            <w:pPr>
              <w:pStyle w:val="TAL"/>
              <w:rPr>
                <w:sz w:val="16"/>
              </w:rPr>
            </w:pPr>
            <w:r w:rsidRPr="00CE314E">
              <w:rPr>
                <w:sz w:val="16"/>
              </w:rPr>
              <w:t>C3-230751</w:t>
            </w:r>
          </w:p>
        </w:tc>
      </w:tr>
      <w:tr w:rsidR="00B4750D" w:rsidRPr="00CE314E" w14:paraId="0593BA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F4AC19" w14:textId="77777777" w:rsidR="00B4750D" w:rsidRPr="00CE314E" w:rsidRDefault="00B4750D" w:rsidP="00FF0CF0">
            <w:pPr>
              <w:pStyle w:val="TAL"/>
              <w:rPr>
                <w:sz w:val="16"/>
              </w:rPr>
            </w:pPr>
            <w:r w:rsidRPr="00CE314E">
              <w:rPr>
                <w:sz w:val="16"/>
              </w:rPr>
              <w:t>C3-230355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B22B6"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EF5B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9A520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4AA9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562343" w14:textId="77777777" w:rsidR="00B4750D" w:rsidRPr="00CE314E" w:rsidRDefault="00B4750D" w:rsidP="00FF0CF0">
            <w:pPr>
              <w:pStyle w:val="TAL"/>
              <w:rPr>
                <w:sz w:val="16"/>
              </w:rPr>
            </w:pPr>
            <w:r w:rsidRPr="00CE314E">
              <w:rPr>
                <w:sz w:val="16"/>
              </w:rPr>
              <w:t>C3-230675</w:t>
            </w:r>
          </w:p>
        </w:tc>
      </w:tr>
      <w:tr w:rsidR="00B4750D" w:rsidRPr="00CE314E" w14:paraId="7F586D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5DEFB7" w14:textId="77777777" w:rsidR="00B4750D" w:rsidRPr="00CE314E" w:rsidRDefault="00B4750D" w:rsidP="00FF0CF0">
            <w:pPr>
              <w:pStyle w:val="TAL"/>
              <w:rPr>
                <w:sz w:val="16"/>
              </w:rPr>
            </w:pPr>
            <w:r w:rsidRPr="00CE314E">
              <w:rPr>
                <w:sz w:val="16"/>
              </w:rPr>
              <w:t>C3-230356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C2029E"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EB37A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C2A36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02DCC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DC0FD6" w14:textId="77777777" w:rsidR="00B4750D" w:rsidRPr="00CE314E" w:rsidRDefault="00B4750D" w:rsidP="00FF0CF0">
            <w:pPr>
              <w:pStyle w:val="TAL"/>
              <w:rPr>
                <w:sz w:val="16"/>
              </w:rPr>
            </w:pPr>
            <w:r w:rsidRPr="00CE314E">
              <w:rPr>
                <w:sz w:val="16"/>
              </w:rPr>
              <w:t>C3-230676</w:t>
            </w:r>
          </w:p>
        </w:tc>
      </w:tr>
      <w:tr w:rsidR="00B4750D" w:rsidRPr="00CE314E" w14:paraId="7E487A3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64B286" w14:textId="77777777" w:rsidR="00B4750D" w:rsidRPr="00CE314E" w:rsidRDefault="00B4750D" w:rsidP="00FF0CF0">
            <w:pPr>
              <w:pStyle w:val="TAL"/>
              <w:rPr>
                <w:sz w:val="16"/>
              </w:rPr>
            </w:pPr>
            <w:r w:rsidRPr="00CE314E">
              <w:rPr>
                <w:sz w:val="16"/>
              </w:rPr>
              <w:t>C3-230357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21C360"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12E1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1F7B4"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89BF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334770" w14:textId="77777777" w:rsidR="00B4750D" w:rsidRPr="00CE314E" w:rsidRDefault="00B4750D" w:rsidP="00FF0CF0">
            <w:pPr>
              <w:pStyle w:val="TAL"/>
              <w:rPr>
                <w:sz w:val="16"/>
              </w:rPr>
            </w:pPr>
          </w:p>
        </w:tc>
      </w:tr>
      <w:tr w:rsidR="00B4750D" w:rsidRPr="00CE314E" w14:paraId="47ED3D7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846FDC" w14:textId="77777777" w:rsidR="00B4750D" w:rsidRPr="00CE314E" w:rsidRDefault="00B4750D" w:rsidP="00FF0CF0">
            <w:pPr>
              <w:pStyle w:val="TAL"/>
              <w:rPr>
                <w:sz w:val="16"/>
              </w:rPr>
            </w:pPr>
            <w:r w:rsidRPr="00CE314E">
              <w:rPr>
                <w:sz w:val="16"/>
              </w:rPr>
              <w:t>C3-230358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C41E78"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D1A96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5BA2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68FA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5A1BE7" w14:textId="77777777" w:rsidR="00B4750D" w:rsidRPr="00CE314E" w:rsidRDefault="00B4750D" w:rsidP="00FF0CF0">
            <w:pPr>
              <w:pStyle w:val="TAL"/>
              <w:rPr>
                <w:sz w:val="16"/>
              </w:rPr>
            </w:pPr>
          </w:p>
        </w:tc>
      </w:tr>
      <w:tr w:rsidR="00B4750D" w:rsidRPr="00CE314E" w14:paraId="1745EE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5BE22F" w14:textId="77777777" w:rsidR="00B4750D" w:rsidRPr="00CE314E" w:rsidRDefault="00B4750D" w:rsidP="00FF0CF0">
            <w:pPr>
              <w:pStyle w:val="TAL"/>
              <w:rPr>
                <w:sz w:val="16"/>
              </w:rPr>
            </w:pPr>
            <w:r w:rsidRPr="00CE314E">
              <w:rPr>
                <w:sz w:val="16"/>
              </w:rPr>
              <w:t>C3-230359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10AC1" w14:textId="77777777" w:rsidR="00B4750D" w:rsidRPr="00CE314E" w:rsidRDefault="00B4750D" w:rsidP="00FF0CF0">
            <w:pPr>
              <w:pStyle w:val="TAL"/>
              <w:rPr>
                <w:sz w:val="16"/>
              </w:rPr>
            </w:pPr>
            <w:r w:rsidRPr="00CE314E">
              <w:rPr>
                <w:sz w:val="16"/>
              </w:rPr>
              <w:t>Service Function Chaining support in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6545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DAF3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96F0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5CE3E" w14:textId="77777777" w:rsidR="00B4750D" w:rsidRPr="00CE314E" w:rsidRDefault="00B4750D" w:rsidP="00FF0CF0">
            <w:pPr>
              <w:pStyle w:val="TAL"/>
              <w:rPr>
                <w:sz w:val="16"/>
              </w:rPr>
            </w:pPr>
          </w:p>
        </w:tc>
      </w:tr>
      <w:tr w:rsidR="00B4750D" w:rsidRPr="00CE314E" w14:paraId="7525D3D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D0E868" w14:textId="77777777" w:rsidR="00B4750D" w:rsidRPr="00CE314E" w:rsidRDefault="00B4750D" w:rsidP="00FF0CF0">
            <w:pPr>
              <w:pStyle w:val="TAL"/>
              <w:rPr>
                <w:sz w:val="16"/>
              </w:rPr>
            </w:pPr>
            <w:r w:rsidRPr="00CE314E">
              <w:rPr>
                <w:sz w:val="16"/>
              </w:rPr>
              <w:t>C3-230360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0C69C"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8006A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8BB5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C71C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8FC283" w14:textId="77777777" w:rsidR="00B4750D" w:rsidRPr="00CE314E" w:rsidRDefault="00B4750D" w:rsidP="00FF0CF0">
            <w:pPr>
              <w:pStyle w:val="TAL"/>
              <w:rPr>
                <w:sz w:val="16"/>
              </w:rPr>
            </w:pPr>
          </w:p>
        </w:tc>
      </w:tr>
      <w:tr w:rsidR="00B4750D" w:rsidRPr="00CE314E" w14:paraId="256EAA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3D8892" w14:textId="77777777" w:rsidR="00B4750D" w:rsidRPr="00CE314E" w:rsidRDefault="00B4750D" w:rsidP="00FF0CF0">
            <w:pPr>
              <w:pStyle w:val="TAL"/>
              <w:rPr>
                <w:sz w:val="16"/>
              </w:rPr>
            </w:pPr>
            <w:r w:rsidRPr="00CE314E">
              <w:rPr>
                <w:sz w:val="16"/>
              </w:rPr>
              <w:t>C3-230361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AD2760"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CC5BA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E4DD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247E3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0BA967" w14:textId="77777777" w:rsidR="00B4750D" w:rsidRPr="00CE314E" w:rsidRDefault="00B4750D" w:rsidP="00FF0CF0">
            <w:pPr>
              <w:pStyle w:val="TAL"/>
              <w:rPr>
                <w:sz w:val="16"/>
              </w:rPr>
            </w:pPr>
          </w:p>
        </w:tc>
      </w:tr>
      <w:tr w:rsidR="00B4750D" w:rsidRPr="00CE314E" w14:paraId="68CABD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9311FD" w14:textId="77777777" w:rsidR="00B4750D" w:rsidRPr="00CE314E" w:rsidRDefault="00B4750D" w:rsidP="00FF0CF0">
            <w:pPr>
              <w:pStyle w:val="TAL"/>
              <w:rPr>
                <w:sz w:val="16"/>
              </w:rPr>
            </w:pPr>
            <w:r w:rsidRPr="00CE314E">
              <w:rPr>
                <w:sz w:val="16"/>
              </w:rPr>
              <w:t>C3-230362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25D40E"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44D8F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43E78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14F1B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88E51F" w14:textId="77777777" w:rsidR="00B4750D" w:rsidRPr="00CE314E" w:rsidRDefault="00B4750D" w:rsidP="00FF0CF0">
            <w:pPr>
              <w:pStyle w:val="TAL"/>
              <w:rPr>
                <w:sz w:val="16"/>
              </w:rPr>
            </w:pPr>
            <w:r w:rsidRPr="00CE314E">
              <w:rPr>
                <w:sz w:val="16"/>
              </w:rPr>
              <w:t>C3-230677</w:t>
            </w:r>
          </w:p>
        </w:tc>
      </w:tr>
      <w:tr w:rsidR="00B4750D" w:rsidRPr="00CE314E" w14:paraId="6B34A5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D80FD7" w14:textId="77777777" w:rsidR="00B4750D" w:rsidRPr="00CE314E" w:rsidRDefault="00B4750D" w:rsidP="00FF0CF0">
            <w:pPr>
              <w:pStyle w:val="TAL"/>
              <w:rPr>
                <w:sz w:val="16"/>
              </w:rPr>
            </w:pPr>
            <w:r w:rsidRPr="00CE314E">
              <w:rPr>
                <w:sz w:val="16"/>
              </w:rPr>
              <w:t>C3-230363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E4779C"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D609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FFF8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720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CF5675" w14:textId="77777777" w:rsidR="00B4750D" w:rsidRPr="00CE314E" w:rsidRDefault="00B4750D" w:rsidP="00FF0CF0">
            <w:pPr>
              <w:pStyle w:val="TAL"/>
              <w:rPr>
                <w:sz w:val="16"/>
              </w:rPr>
            </w:pPr>
            <w:r w:rsidRPr="00CE314E">
              <w:rPr>
                <w:sz w:val="16"/>
              </w:rPr>
              <w:t>C3-230678</w:t>
            </w:r>
          </w:p>
        </w:tc>
      </w:tr>
      <w:tr w:rsidR="00B4750D" w:rsidRPr="00CE314E" w14:paraId="53F1A4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C71854" w14:textId="77777777" w:rsidR="00B4750D" w:rsidRPr="00CE314E" w:rsidRDefault="00B4750D" w:rsidP="00FF0CF0">
            <w:pPr>
              <w:pStyle w:val="TAL"/>
              <w:rPr>
                <w:sz w:val="16"/>
              </w:rPr>
            </w:pPr>
            <w:r w:rsidRPr="00CE314E">
              <w:rPr>
                <w:sz w:val="16"/>
              </w:rPr>
              <w:t>C3-230364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FD323F"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7D6BA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9804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0078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DEAB2" w14:textId="77777777" w:rsidR="00B4750D" w:rsidRPr="00CE314E" w:rsidRDefault="00B4750D" w:rsidP="00FF0CF0">
            <w:pPr>
              <w:pStyle w:val="TAL"/>
              <w:rPr>
                <w:sz w:val="16"/>
              </w:rPr>
            </w:pPr>
          </w:p>
        </w:tc>
      </w:tr>
      <w:tr w:rsidR="00B4750D" w:rsidRPr="00CE314E" w14:paraId="22FB4C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52DD77" w14:textId="77777777" w:rsidR="00B4750D" w:rsidRPr="00CE314E" w:rsidRDefault="00B4750D" w:rsidP="00FF0CF0">
            <w:pPr>
              <w:pStyle w:val="TAL"/>
              <w:rPr>
                <w:sz w:val="16"/>
              </w:rPr>
            </w:pPr>
            <w:r w:rsidRPr="00CE314E">
              <w:rPr>
                <w:sz w:val="16"/>
              </w:rPr>
              <w:t>C3-230365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07057C"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A25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2267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DD0C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34AD9" w14:textId="77777777" w:rsidR="00B4750D" w:rsidRPr="00CE314E" w:rsidRDefault="00B4750D" w:rsidP="00FF0CF0">
            <w:pPr>
              <w:pStyle w:val="TAL"/>
              <w:rPr>
                <w:sz w:val="16"/>
              </w:rPr>
            </w:pPr>
            <w:r w:rsidRPr="00CE314E">
              <w:rPr>
                <w:sz w:val="16"/>
              </w:rPr>
              <w:t>C3-230658</w:t>
            </w:r>
          </w:p>
        </w:tc>
      </w:tr>
      <w:tr w:rsidR="00B4750D" w:rsidRPr="00CE314E" w14:paraId="0D5362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B8C377" w14:textId="77777777" w:rsidR="00B4750D" w:rsidRPr="00CE314E" w:rsidRDefault="00B4750D" w:rsidP="00FF0CF0">
            <w:pPr>
              <w:pStyle w:val="TAL"/>
              <w:rPr>
                <w:sz w:val="16"/>
              </w:rPr>
            </w:pPr>
            <w:r w:rsidRPr="00CE314E">
              <w:rPr>
                <w:sz w:val="16"/>
              </w:rPr>
              <w:t>C3-230366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2F7E6D"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11FF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FEA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6F54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3C31E8" w14:textId="77777777" w:rsidR="00B4750D" w:rsidRPr="00CE314E" w:rsidRDefault="00B4750D" w:rsidP="00FF0CF0">
            <w:pPr>
              <w:pStyle w:val="TAL"/>
              <w:rPr>
                <w:sz w:val="16"/>
              </w:rPr>
            </w:pPr>
          </w:p>
        </w:tc>
      </w:tr>
      <w:tr w:rsidR="00B4750D" w:rsidRPr="00CE314E" w14:paraId="43F637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080407" w14:textId="77777777" w:rsidR="00B4750D" w:rsidRPr="00CE314E" w:rsidRDefault="00B4750D" w:rsidP="00FF0CF0">
            <w:pPr>
              <w:pStyle w:val="TAL"/>
              <w:rPr>
                <w:sz w:val="16"/>
              </w:rPr>
            </w:pPr>
            <w:r w:rsidRPr="00CE314E">
              <w:rPr>
                <w:sz w:val="16"/>
              </w:rPr>
              <w:t>C3-230367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8F7521"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8D651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6C88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B47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8D4754" w14:textId="77777777" w:rsidR="00B4750D" w:rsidRPr="00CE314E" w:rsidRDefault="00B4750D" w:rsidP="00FF0CF0">
            <w:pPr>
              <w:pStyle w:val="TAL"/>
              <w:rPr>
                <w:sz w:val="16"/>
              </w:rPr>
            </w:pPr>
            <w:r w:rsidRPr="00CE314E">
              <w:rPr>
                <w:sz w:val="16"/>
              </w:rPr>
              <w:t>C3-230659</w:t>
            </w:r>
          </w:p>
        </w:tc>
      </w:tr>
      <w:tr w:rsidR="00B4750D" w:rsidRPr="00CE314E" w14:paraId="35D78D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BD4A53" w14:textId="77777777" w:rsidR="00B4750D" w:rsidRPr="00CE314E" w:rsidRDefault="00B4750D" w:rsidP="00FF0CF0">
            <w:pPr>
              <w:pStyle w:val="TAL"/>
              <w:rPr>
                <w:sz w:val="16"/>
              </w:rPr>
            </w:pPr>
            <w:r w:rsidRPr="00CE314E">
              <w:rPr>
                <w:sz w:val="16"/>
              </w:rPr>
              <w:t>C3-230368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D93DE7"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8820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11792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62680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3D7C55" w14:textId="77777777" w:rsidR="00B4750D" w:rsidRPr="00CE314E" w:rsidRDefault="00B4750D" w:rsidP="00FF0CF0">
            <w:pPr>
              <w:pStyle w:val="TAL"/>
              <w:rPr>
                <w:sz w:val="16"/>
              </w:rPr>
            </w:pPr>
            <w:r w:rsidRPr="00CE314E">
              <w:rPr>
                <w:sz w:val="16"/>
              </w:rPr>
              <w:t>C3-230914</w:t>
            </w:r>
          </w:p>
        </w:tc>
      </w:tr>
      <w:tr w:rsidR="00B4750D" w:rsidRPr="00CE314E" w14:paraId="1C2F52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6282DC" w14:textId="77777777" w:rsidR="00B4750D" w:rsidRPr="00CE314E" w:rsidRDefault="00B4750D" w:rsidP="00FF0CF0">
            <w:pPr>
              <w:pStyle w:val="TAL"/>
              <w:rPr>
                <w:sz w:val="16"/>
              </w:rPr>
            </w:pPr>
            <w:r w:rsidRPr="00CE314E">
              <w:rPr>
                <w:sz w:val="16"/>
              </w:rPr>
              <w:t>C3-230369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2EC11"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6720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4BC8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D48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EE408E" w14:textId="77777777" w:rsidR="00B4750D" w:rsidRPr="00CE314E" w:rsidRDefault="00B4750D" w:rsidP="00FF0CF0">
            <w:pPr>
              <w:pStyle w:val="TAL"/>
              <w:rPr>
                <w:sz w:val="16"/>
              </w:rPr>
            </w:pPr>
            <w:r w:rsidRPr="00CE314E">
              <w:rPr>
                <w:sz w:val="16"/>
              </w:rPr>
              <w:t>C3-230679</w:t>
            </w:r>
          </w:p>
        </w:tc>
      </w:tr>
      <w:tr w:rsidR="00B4750D" w:rsidRPr="00CE314E" w14:paraId="1282C3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8BBD5B" w14:textId="77777777" w:rsidR="00B4750D" w:rsidRPr="00CE314E" w:rsidRDefault="00B4750D" w:rsidP="00FF0CF0">
            <w:pPr>
              <w:pStyle w:val="TAL"/>
              <w:rPr>
                <w:sz w:val="16"/>
              </w:rPr>
            </w:pPr>
            <w:r w:rsidRPr="00CE314E">
              <w:rPr>
                <w:sz w:val="16"/>
              </w:rPr>
              <w:t>C3-230370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EC45AB"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9836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27E1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5C7F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837DED" w14:textId="77777777" w:rsidR="00B4750D" w:rsidRPr="00CE314E" w:rsidRDefault="00B4750D" w:rsidP="00FF0CF0">
            <w:pPr>
              <w:pStyle w:val="TAL"/>
              <w:rPr>
                <w:sz w:val="16"/>
              </w:rPr>
            </w:pPr>
            <w:r w:rsidRPr="00CE314E">
              <w:rPr>
                <w:sz w:val="16"/>
              </w:rPr>
              <w:t>C3-230680</w:t>
            </w:r>
          </w:p>
        </w:tc>
      </w:tr>
      <w:tr w:rsidR="00B4750D" w:rsidRPr="00CE314E" w14:paraId="35A40F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89DD32" w14:textId="77777777" w:rsidR="00B4750D" w:rsidRPr="00CE314E" w:rsidRDefault="00B4750D" w:rsidP="00FF0CF0">
            <w:pPr>
              <w:pStyle w:val="TAL"/>
              <w:rPr>
                <w:sz w:val="16"/>
              </w:rPr>
            </w:pPr>
            <w:r w:rsidRPr="00CE314E">
              <w:rPr>
                <w:sz w:val="16"/>
              </w:rPr>
              <w:t>C3-230371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F7AAAB" w14:textId="77777777" w:rsidR="00B4750D" w:rsidRPr="00CE314E" w:rsidRDefault="00B4750D" w:rsidP="00FF0CF0">
            <w:pPr>
              <w:pStyle w:val="TAL"/>
              <w:rPr>
                <w:sz w:val="16"/>
              </w:rPr>
            </w:pPr>
            <w:r w:rsidRPr="00CE314E">
              <w:rPr>
                <w:sz w:val="16"/>
              </w:rPr>
              <w:t>Service Function Chaining support in N5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5B445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5A0F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1672B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3BF7F4" w14:textId="77777777" w:rsidR="00B4750D" w:rsidRPr="00CE314E" w:rsidRDefault="00B4750D" w:rsidP="00FF0CF0">
            <w:pPr>
              <w:pStyle w:val="TAL"/>
              <w:rPr>
                <w:sz w:val="16"/>
              </w:rPr>
            </w:pPr>
            <w:r w:rsidRPr="00CE314E">
              <w:rPr>
                <w:sz w:val="16"/>
              </w:rPr>
              <w:t>C3-230686</w:t>
            </w:r>
          </w:p>
        </w:tc>
      </w:tr>
      <w:tr w:rsidR="00B4750D" w:rsidRPr="00CE314E" w14:paraId="1BC8DE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FFF6BA" w14:textId="77777777" w:rsidR="00B4750D" w:rsidRPr="00CE314E" w:rsidRDefault="00B4750D" w:rsidP="00FF0CF0">
            <w:pPr>
              <w:pStyle w:val="TAL"/>
              <w:rPr>
                <w:sz w:val="16"/>
              </w:rPr>
            </w:pPr>
            <w:r w:rsidRPr="00CE314E">
              <w:rPr>
                <w:sz w:val="16"/>
              </w:rPr>
              <w:t>C3-230372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A93F0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4846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B8437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0173E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C8B4B1" w14:textId="77777777" w:rsidR="00B4750D" w:rsidRPr="00CE314E" w:rsidRDefault="00B4750D" w:rsidP="00FF0CF0">
            <w:pPr>
              <w:pStyle w:val="TAL"/>
              <w:rPr>
                <w:sz w:val="16"/>
              </w:rPr>
            </w:pPr>
            <w:r w:rsidRPr="00CE314E">
              <w:rPr>
                <w:sz w:val="16"/>
              </w:rPr>
              <w:t>CP-230268</w:t>
            </w:r>
          </w:p>
        </w:tc>
      </w:tr>
      <w:tr w:rsidR="00B4750D" w:rsidRPr="00CE314E" w14:paraId="6FD92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101D1A" w14:textId="77777777" w:rsidR="00B4750D" w:rsidRPr="00CE314E" w:rsidRDefault="00B4750D" w:rsidP="00FF0CF0">
            <w:pPr>
              <w:pStyle w:val="TAL"/>
              <w:rPr>
                <w:sz w:val="16"/>
              </w:rPr>
            </w:pPr>
            <w:r w:rsidRPr="00CE314E">
              <w:rPr>
                <w:sz w:val="16"/>
              </w:rPr>
              <w:t>C3-230373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39248A" w14:textId="77777777" w:rsidR="00B4750D" w:rsidRPr="00CE314E" w:rsidRDefault="00B4750D" w:rsidP="00FF0CF0">
            <w:pPr>
              <w:pStyle w:val="TAL"/>
              <w:rPr>
                <w:sz w:val="16"/>
              </w:rPr>
            </w:pPr>
            <w:r w:rsidRPr="00CE314E">
              <w:rPr>
                <w:sz w:val="16"/>
              </w:rPr>
              <w:t>Support of EAS Rediscovery during the update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BC7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6FE5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C11C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62D02D" w14:textId="77777777" w:rsidR="00B4750D" w:rsidRPr="00CE314E" w:rsidRDefault="00B4750D" w:rsidP="00FF0CF0">
            <w:pPr>
              <w:pStyle w:val="TAL"/>
              <w:rPr>
                <w:sz w:val="16"/>
              </w:rPr>
            </w:pPr>
          </w:p>
        </w:tc>
      </w:tr>
      <w:tr w:rsidR="00B4750D" w:rsidRPr="00CE314E" w14:paraId="0D7760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0A3510" w14:textId="77777777" w:rsidR="00B4750D" w:rsidRPr="00CE314E" w:rsidRDefault="00B4750D" w:rsidP="00FF0CF0">
            <w:pPr>
              <w:pStyle w:val="TAL"/>
              <w:rPr>
                <w:sz w:val="16"/>
              </w:rPr>
            </w:pPr>
            <w:r w:rsidRPr="00CE314E">
              <w:rPr>
                <w:sz w:val="16"/>
              </w:rPr>
              <w:t>C3-230374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A2B10E"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F44E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B1F03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5A03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4E509D" w14:textId="77777777" w:rsidR="00B4750D" w:rsidRPr="00CE314E" w:rsidRDefault="00B4750D" w:rsidP="00FF0CF0">
            <w:pPr>
              <w:pStyle w:val="TAL"/>
              <w:rPr>
                <w:sz w:val="16"/>
              </w:rPr>
            </w:pPr>
          </w:p>
        </w:tc>
      </w:tr>
      <w:tr w:rsidR="00B4750D" w:rsidRPr="00CE314E" w14:paraId="35384E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BF6F3E" w14:textId="77777777" w:rsidR="00B4750D" w:rsidRPr="00CE314E" w:rsidRDefault="00B4750D" w:rsidP="00FF0CF0">
            <w:pPr>
              <w:pStyle w:val="TAL"/>
              <w:rPr>
                <w:sz w:val="16"/>
              </w:rPr>
            </w:pPr>
            <w:r w:rsidRPr="00CE314E">
              <w:rPr>
                <w:sz w:val="16"/>
              </w:rPr>
              <w:t>C3-230375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1B6096"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523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4A2F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FEFA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E76C73" w14:textId="77777777" w:rsidR="00B4750D" w:rsidRPr="00CE314E" w:rsidRDefault="00B4750D" w:rsidP="00FF0CF0">
            <w:pPr>
              <w:pStyle w:val="TAL"/>
              <w:rPr>
                <w:sz w:val="16"/>
              </w:rPr>
            </w:pPr>
            <w:r w:rsidRPr="00CE314E">
              <w:rPr>
                <w:sz w:val="16"/>
              </w:rPr>
              <w:t>C3-230620</w:t>
            </w:r>
          </w:p>
        </w:tc>
      </w:tr>
      <w:tr w:rsidR="00B4750D" w:rsidRPr="00CE314E" w14:paraId="7B4B9C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2CF13E" w14:textId="77777777" w:rsidR="00B4750D" w:rsidRPr="00CE314E" w:rsidRDefault="00B4750D" w:rsidP="00FF0CF0">
            <w:pPr>
              <w:pStyle w:val="TAL"/>
              <w:rPr>
                <w:sz w:val="16"/>
              </w:rPr>
            </w:pPr>
            <w:r w:rsidRPr="00CE314E">
              <w:rPr>
                <w:sz w:val="16"/>
              </w:rPr>
              <w:t>C3-230376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2FBC4D"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57BB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3DBE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D918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7B5A7F" w14:textId="77777777" w:rsidR="00B4750D" w:rsidRPr="00CE314E" w:rsidRDefault="00B4750D" w:rsidP="00FF0CF0">
            <w:pPr>
              <w:pStyle w:val="TAL"/>
              <w:rPr>
                <w:sz w:val="16"/>
              </w:rPr>
            </w:pPr>
            <w:r w:rsidRPr="00CE314E">
              <w:rPr>
                <w:sz w:val="16"/>
              </w:rPr>
              <w:t>C3-230681</w:t>
            </w:r>
          </w:p>
        </w:tc>
      </w:tr>
      <w:tr w:rsidR="00B4750D" w:rsidRPr="00CE314E" w14:paraId="296857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BD80E1" w14:textId="77777777" w:rsidR="00B4750D" w:rsidRPr="00CE314E" w:rsidRDefault="00B4750D" w:rsidP="00FF0CF0">
            <w:pPr>
              <w:pStyle w:val="TAL"/>
              <w:rPr>
                <w:sz w:val="16"/>
              </w:rPr>
            </w:pPr>
            <w:r w:rsidRPr="00CE314E">
              <w:rPr>
                <w:sz w:val="16"/>
              </w:rPr>
              <w:t>C3-230377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060BE1"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2B64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172E6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5B64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E246E" w14:textId="77777777" w:rsidR="00B4750D" w:rsidRPr="00CE314E" w:rsidRDefault="00B4750D" w:rsidP="00FF0CF0">
            <w:pPr>
              <w:pStyle w:val="TAL"/>
              <w:rPr>
                <w:sz w:val="16"/>
              </w:rPr>
            </w:pPr>
            <w:r w:rsidRPr="00CE314E">
              <w:rPr>
                <w:sz w:val="16"/>
              </w:rPr>
              <w:t>C3-230682</w:t>
            </w:r>
          </w:p>
        </w:tc>
      </w:tr>
      <w:tr w:rsidR="00B4750D" w:rsidRPr="00CE314E" w14:paraId="119767B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00AE0E" w14:textId="77777777" w:rsidR="00B4750D" w:rsidRPr="00CE314E" w:rsidRDefault="00B4750D" w:rsidP="00FF0CF0">
            <w:pPr>
              <w:pStyle w:val="TAL"/>
              <w:rPr>
                <w:sz w:val="16"/>
              </w:rPr>
            </w:pPr>
            <w:r w:rsidRPr="00CE314E">
              <w:rPr>
                <w:sz w:val="16"/>
              </w:rPr>
              <w:t>C3-230378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221BF6" w14:textId="77777777" w:rsidR="00B4750D" w:rsidRPr="00CE314E" w:rsidRDefault="00B4750D" w:rsidP="00FF0CF0">
            <w:pPr>
              <w:pStyle w:val="TAL"/>
              <w:rPr>
                <w:sz w:val="16"/>
              </w:rPr>
            </w:pPr>
            <w:r w:rsidRPr="00CE314E">
              <w:rPr>
                <w:sz w:val="16"/>
              </w:rPr>
              <w:t>Service Function Chaining support in Northbound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97942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1B18F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98DD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66D21C" w14:textId="77777777" w:rsidR="00B4750D" w:rsidRPr="00CE314E" w:rsidRDefault="00B4750D" w:rsidP="00FF0CF0">
            <w:pPr>
              <w:pStyle w:val="TAL"/>
              <w:rPr>
                <w:sz w:val="16"/>
              </w:rPr>
            </w:pPr>
          </w:p>
        </w:tc>
      </w:tr>
      <w:tr w:rsidR="00B4750D" w:rsidRPr="00CE314E" w14:paraId="347969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71E43D" w14:textId="77777777" w:rsidR="00B4750D" w:rsidRPr="00CE314E" w:rsidRDefault="00B4750D" w:rsidP="00FF0CF0">
            <w:pPr>
              <w:pStyle w:val="TAL"/>
              <w:rPr>
                <w:sz w:val="16"/>
              </w:rPr>
            </w:pPr>
            <w:r w:rsidRPr="00CE314E">
              <w:rPr>
                <w:sz w:val="16"/>
              </w:rPr>
              <w:t>C3-230379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4DEA6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27319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A627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36E1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795331" w14:textId="77777777" w:rsidR="00B4750D" w:rsidRPr="00CE314E" w:rsidRDefault="00B4750D" w:rsidP="00FF0CF0">
            <w:pPr>
              <w:pStyle w:val="TAL"/>
              <w:rPr>
                <w:sz w:val="16"/>
              </w:rPr>
            </w:pPr>
          </w:p>
        </w:tc>
      </w:tr>
      <w:tr w:rsidR="00B4750D" w:rsidRPr="00CE314E" w14:paraId="20546B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F7F82" w14:textId="77777777" w:rsidR="00B4750D" w:rsidRPr="00CE314E" w:rsidRDefault="00B4750D" w:rsidP="00FF0CF0">
            <w:pPr>
              <w:pStyle w:val="TAL"/>
              <w:rPr>
                <w:sz w:val="16"/>
              </w:rPr>
            </w:pPr>
            <w:r w:rsidRPr="00CE314E">
              <w:rPr>
                <w:sz w:val="16"/>
              </w:rPr>
              <w:t>C3-230380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2B5C7F"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88257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1127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2391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A93CA" w14:textId="77777777" w:rsidR="00B4750D" w:rsidRPr="00CE314E" w:rsidRDefault="00B4750D" w:rsidP="00FF0CF0">
            <w:pPr>
              <w:pStyle w:val="TAL"/>
              <w:rPr>
                <w:sz w:val="16"/>
              </w:rPr>
            </w:pPr>
            <w:r w:rsidRPr="00CE314E">
              <w:rPr>
                <w:sz w:val="16"/>
              </w:rPr>
              <w:t>C3-230611</w:t>
            </w:r>
          </w:p>
        </w:tc>
      </w:tr>
      <w:tr w:rsidR="00B4750D" w:rsidRPr="00CE314E" w14:paraId="45C55A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A338EF" w14:textId="77777777" w:rsidR="00B4750D" w:rsidRPr="00CE314E" w:rsidRDefault="00B4750D" w:rsidP="00FF0CF0">
            <w:pPr>
              <w:pStyle w:val="TAL"/>
              <w:rPr>
                <w:sz w:val="16"/>
              </w:rPr>
            </w:pPr>
            <w:r w:rsidRPr="00CE314E">
              <w:rPr>
                <w:sz w:val="16"/>
              </w:rPr>
              <w:t>C3-230381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CC1BF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A99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C7F5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1DFD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13C5C" w14:textId="77777777" w:rsidR="00B4750D" w:rsidRPr="00CE314E" w:rsidRDefault="00B4750D" w:rsidP="00FF0CF0">
            <w:pPr>
              <w:pStyle w:val="TAL"/>
              <w:rPr>
                <w:sz w:val="16"/>
              </w:rPr>
            </w:pPr>
          </w:p>
        </w:tc>
      </w:tr>
      <w:tr w:rsidR="00B4750D" w:rsidRPr="00CE314E" w14:paraId="2501DF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2DF2D6" w14:textId="77777777" w:rsidR="00B4750D" w:rsidRPr="00CE314E" w:rsidRDefault="00B4750D" w:rsidP="00FF0CF0">
            <w:pPr>
              <w:pStyle w:val="TAL"/>
              <w:rPr>
                <w:sz w:val="16"/>
              </w:rPr>
            </w:pPr>
            <w:r w:rsidRPr="00CE314E">
              <w:rPr>
                <w:sz w:val="16"/>
              </w:rPr>
              <w:t>C3-230382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C9CBC4" w14:textId="77777777" w:rsidR="00B4750D" w:rsidRPr="00CE314E" w:rsidRDefault="00B4750D" w:rsidP="00FF0CF0">
            <w:pPr>
              <w:pStyle w:val="TAL"/>
              <w:rPr>
                <w:sz w:val="16"/>
              </w:rPr>
            </w:pPr>
            <w:r w:rsidRPr="00CE314E">
              <w:rPr>
                <w:sz w:val="16"/>
              </w:rPr>
              <w:t>Service Function Chaining support in the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9AF7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F10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BCC4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DC6B00" w14:textId="77777777" w:rsidR="00B4750D" w:rsidRPr="00CE314E" w:rsidRDefault="00B4750D" w:rsidP="00FF0CF0">
            <w:pPr>
              <w:pStyle w:val="TAL"/>
              <w:rPr>
                <w:sz w:val="16"/>
              </w:rPr>
            </w:pPr>
            <w:r w:rsidRPr="00CE314E">
              <w:rPr>
                <w:sz w:val="16"/>
              </w:rPr>
              <w:t>C3-230687</w:t>
            </w:r>
          </w:p>
        </w:tc>
      </w:tr>
      <w:tr w:rsidR="00B4750D" w:rsidRPr="00CE314E" w14:paraId="601028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DC9FA3" w14:textId="77777777" w:rsidR="00B4750D" w:rsidRPr="00CE314E" w:rsidRDefault="00B4750D" w:rsidP="00FF0CF0">
            <w:pPr>
              <w:pStyle w:val="TAL"/>
              <w:rPr>
                <w:sz w:val="16"/>
              </w:rPr>
            </w:pPr>
            <w:r w:rsidRPr="00CE314E">
              <w:rPr>
                <w:sz w:val="16"/>
              </w:rPr>
              <w:t>C3-230383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E51092"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B9A18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75C45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FA9F8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C6574D" w14:textId="77777777" w:rsidR="00B4750D" w:rsidRPr="00CE314E" w:rsidRDefault="00B4750D" w:rsidP="00FF0CF0">
            <w:pPr>
              <w:pStyle w:val="TAL"/>
              <w:rPr>
                <w:sz w:val="16"/>
              </w:rPr>
            </w:pPr>
            <w:r w:rsidRPr="00CE314E">
              <w:rPr>
                <w:sz w:val="16"/>
              </w:rPr>
              <w:t>C3-230891</w:t>
            </w:r>
          </w:p>
        </w:tc>
      </w:tr>
      <w:tr w:rsidR="00B4750D" w:rsidRPr="00CE314E" w14:paraId="138D99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F8FAE2" w14:textId="77777777" w:rsidR="00B4750D" w:rsidRPr="00CE314E" w:rsidRDefault="00B4750D" w:rsidP="00FF0CF0">
            <w:pPr>
              <w:pStyle w:val="TAL"/>
              <w:rPr>
                <w:sz w:val="16"/>
              </w:rPr>
            </w:pPr>
            <w:r w:rsidRPr="00CE314E">
              <w:rPr>
                <w:sz w:val="16"/>
              </w:rPr>
              <w:t>C3-230384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BDB0D3"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5911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0C756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1AE69" w14:textId="77777777" w:rsidR="00B4750D" w:rsidRPr="00CE314E" w:rsidRDefault="00B4750D" w:rsidP="00FF0CF0">
            <w:pPr>
              <w:pStyle w:val="TAL"/>
              <w:rPr>
                <w:sz w:val="16"/>
              </w:rPr>
            </w:pPr>
            <w:r w:rsidRPr="00CE314E">
              <w:rPr>
                <w:sz w:val="16"/>
              </w:rPr>
              <w:t>C3-230066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CEDDA" w14:textId="77777777" w:rsidR="00B4750D" w:rsidRPr="00CE314E" w:rsidRDefault="00B4750D" w:rsidP="00FF0CF0">
            <w:pPr>
              <w:pStyle w:val="TAL"/>
              <w:rPr>
                <w:sz w:val="16"/>
              </w:rPr>
            </w:pPr>
          </w:p>
        </w:tc>
      </w:tr>
      <w:tr w:rsidR="00B4750D" w:rsidRPr="00CE314E" w14:paraId="3265177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53982F" w14:textId="77777777" w:rsidR="00B4750D" w:rsidRPr="00CE314E" w:rsidRDefault="00B4750D" w:rsidP="00FF0CF0">
            <w:pPr>
              <w:pStyle w:val="TAL"/>
              <w:rPr>
                <w:sz w:val="16"/>
              </w:rPr>
            </w:pPr>
            <w:r w:rsidRPr="00CE314E">
              <w:rPr>
                <w:sz w:val="16"/>
              </w:rPr>
              <w:t>C3-230385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021D10"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21CE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F8D66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453C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31BE79" w14:textId="77777777" w:rsidR="00B4750D" w:rsidRPr="00CE314E" w:rsidRDefault="00B4750D" w:rsidP="00FF0CF0">
            <w:pPr>
              <w:pStyle w:val="TAL"/>
              <w:rPr>
                <w:sz w:val="16"/>
              </w:rPr>
            </w:pPr>
            <w:r w:rsidRPr="00CE314E">
              <w:rPr>
                <w:sz w:val="16"/>
              </w:rPr>
              <w:t>C3-230896</w:t>
            </w:r>
          </w:p>
        </w:tc>
      </w:tr>
      <w:tr w:rsidR="00B4750D" w:rsidRPr="00CE314E" w14:paraId="6048006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417B67" w14:textId="77777777" w:rsidR="00B4750D" w:rsidRPr="00CE314E" w:rsidRDefault="00B4750D" w:rsidP="00FF0CF0">
            <w:pPr>
              <w:pStyle w:val="TAL"/>
              <w:rPr>
                <w:sz w:val="16"/>
              </w:rPr>
            </w:pPr>
            <w:r w:rsidRPr="00CE314E">
              <w:rPr>
                <w:sz w:val="16"/>
              </w:rPr>
              <w:t>C3-230386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281C72" w14:textId="77777777" w:rsidR="00B4750D" w:rsidRPr="00CE314E" w:rsidRDefault="00B4750D" w:rsidP="00FF0CF0">
            <w:pPr>
              <w:pStyle w:val="TAL"/>
              <w:rPr>
                <w:sz w:val="16"/>
              </w:rPr>
            </w:pPr>
            <w:r w:rsidRPr="00CE314E">
              <w:rPr>
                <w:sz w:val="16"/>
              </w:rPr>
              <w:t>Missing edge computing functionality for AF request to influence traffic routing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D82F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9CBB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D6CAC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2D41F4" w14:textId="77777777" w:rsidR="00B4750D" w:rsidRPr="00CE314E" w:rsidRDefault="00B4750D" w:rsidP="00FF0CF0">
            <w:pPr>
              <w:pStyle w:val="TAL"/>
              <w:rPr>
                <w:sz w:val="16"/>
              </w:rPr>
            </w:pPr>
          </w:p>
        </w:tc>
      </w:tr>
      <w:tr w:rsidR="00B4750D" w:rsidRPr="00CE314E" w14:paraId="5AE640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459783" w14:textId="77777777" w:rsidR="00B4750D" w:rsidRPr="00CE314E" w:rsidRDefault="00B4750D" w:rsidP="00FF0CF0">
            <w:pPr>
              <w:pStyle w:val="TAL"/>
              <w:rPr>
                <w:sz w:val="16"/>
              </w:rPr>
            </w:pPr>
            <w:r w:rsidRPr="00CE314E">
              <w:rPr>
                <w:sz w:val="16"/>
              </w:rPr>
              <w:t>C3-230387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259BA" w14:textId="77777777" w:rsidR="00B4750D" w:rsidRPr="00CE314E" w:rsidRDefault="00B4750D" w:rsidP="00FF0CF0">
            <w:pPr>
              <w:pStyle w:val="TAL"/>
              <w:rPr>
                <w:sz w:val="16"/>
              </w:rPr>
            </w:pPr>
            <w:r w:rsidRPr="00CE314E">
              <w:rPr>
                <w:sz w:val="16"/>
              </w:rPr>
              <w:t>Support of Nnef_AFsessionWithQoS_Create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C905F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F5D2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6A4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3824BD" w14:textId="77777777" w:rsidR="00B4750D" w:rsidRPr="00CE314E" w:rsidRDefault="00B4750D" w:rsidP="00FF0CF0">
            <w:pPr>
              <w:pStyle w:val="TAL"/>
              <w:rPr>
                <w:sz w:val="16"/>
              </w:rPr>
            </w:pPr>
            <w:r w:rsidRPr="00CE314E">
              <w:rPr>
                <w:sz w:val="16"/>
              </w:rPr>
              <w:t>C3-230897</w:t>
            </w:r>
          </w:p>
        </w:tc>
      </w:tr>
      <w:tr w:rsidR="00B4750D" w:rsidRPr="00CE314E" w14:paraId="7DE9FE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4DDFC9" w14:textId="77777777" w:rsidR="00B4750D" w:rsidRPr="00CE314E" w:rsidRDefault="00B4750D" w:rsidP="00FF0CF0">
            <w:pPr>
              <w:pStyle w:val="TAL"/>
              <w:rPr>
                <w:sz w:val="16"/>
              </w:rPr>
            </w:pPr>
            <w:r w:rsidRPr="00CE314E">
              <w:rPr>
                <w:sz w:val="16"/>
              </w:rPr>
              <w:t>C3-230388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8EEF0C" w14:textId="77777777" w:rsidR="00B4750D" w:rsidRPr="00CE314E" w:rsidRDefault="00B4750D" w:rsidP="00FF0CF0">
            <w:pPr>
              <w:pStyle w:val="TAL"/>
              <w:rPr>
                <w:sz w:val="16"/>
              </w:rPr>
            </w:pPr>
            <w:r w:rsidRPr="00CE314E">
              <w:rPr>
                <w:sz w:val="16"/>
              </w:rPr>
              <w:t>Support of Nnef_AFsessionWithQoS_Create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56E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24FD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16743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759536" w14:textId="77777777" w:rsidR="00B4750D" w:rsidRPr="00CE314E" w:rsidRDefault="00B4750D" w:rsidP="00FF0CF0">
            <w:pPr>
              <w:pStyle w:val="TAL"/>
              <w:rPr>
                <w:sz w:val="16"/>
              </w:rPr>
            </w:pPr>
            <w:r w:rsidRPr="00CE314E">
              <w:rPr>
                <w:sz w:val="16"/>
              </w:rPr>
              <w:t>C3-230898</w:t>
            </w:r>
          </w:p>
        </w:tc>
      </w:tr>
      <w:tr w:rsidR="00B4750D" w:rsidRPr="00CE314E" w14:paraId="783E68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DC0652" w14:textId="77777777" w:rsidR="00B4750D" w:rsidRPr="00CE314E" w:rsidRDefault="00B4750D" w:rsidP="00FF0CF0">
            <w:pPr>
              <w:pStyle w:val="TAL"/>
              <w:rPr>
                <w:sz w:val="16"/>
              </w:rPr>
            </w:pPr>
            <w:r w:rsidRPr="00CE314E">
              <w:rPr>
                <w:sz w:val="16"/>
              </w:rPr>
              <w:t>C3-230389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EB38C0" w14:textId="77777777" w:rsidR="00B4750D" w:rsidRPr="00CE314E" w:rsidRDefault="00B4750D" w:rsidP="00FF0CF0">
            <w:pPr>
              <w:pStyle w:val="TAL"/>
              <w:rPr>
                <w:sz w:val="16"/>
              </w:rPr>
            </w:pPr>
            <w:r w:rsidRPr="00CE314E">
              <w:rPr>
                <w:sz w:val="16"/>
              </w:rPr>
              <w:t>Npcf_PolicyAuthorization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D0A1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A92D9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46988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554B82" w14:textId="77777777" w:rsidR="00B4750D" w:rsidRPr="00CE314E" w:rsidRDefault="00B4750D" w:rsidP="00FF0CF0">
            <w:pPr>
              <w:pStyle w:val="TAL"/>
              <w:rPr>
                <w:sz w:val="16"/>
              </w:rPr>
            </w:pPr>
            <w:r w:rsidRPr="00CE314E">
              <w:rPr>
                <w:sz w:val="16"/>
              </w:rPr>
              <w:t>C3-230899</w:t>
            </w:r>
          </w:p>
        </w:tc>
      </w:tr>
      <w:tr w:rsidR="00B4750D" w:rsidRPr="00CE314E" w14:paraId="77A789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28EDE5" w14:textId="77777777" w:rsidR="00B4750D" w:rsidRPr="00CE314E" w:rsidRDefault="00B4750D" w:rsidP="00FF0CF0">
            <w:pPr>
              <w:pStyle w:val="TAL"/>
              <w:rPr>
                <w:sz w:val="16"/>
              </w:rPr>
            </w:pPr>
            <w:r w:rsidRPr="00CE314E">
              <w:rPr>
                <w:sz w:val="16"/>
              </w:rPr>
              <w:t>C3-230390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3B23A9" w14:textId="77777777" w:rsidR="00B4750D" w:rsidRPr="00CE314E" w:rsidRDefault="00B4750D" w:rsidP="00FF0CF0">
            <w:pPr>
              <w:pStyle w:val="TAL"/>
              <w:rPr>
                <w:sz w:val="16"/>
              </w:rPr>
            </w:pPr>
            <w:r w:rsidRPr="00CE314E">
              <w:rPr>
                <w:sz w:val="16"/>
              </w:rPr>
              <w:t>Support of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D3F07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BC2E8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5237E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37759A" w14:textId="77777777" w:rsidR="00B4750D" w:rsidRPr="00CE314E" w:rsidRDefault="00B4750D" w:rsidP="00FF0CF0">
            <w:pPr>
              <w:pStyle w:val="TAL"/>
              <w:rPr>
                <w:sz w:val="16"/>
              </w:rPr>
            </w:pPr>
          </w:p>
        </w:tc>
      </w:tr>
      <w:tr w:rsidR="00B4750D" w:rsidRPr="00CE314E" w14:paraId="3B00D70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489909" w14:textId="77777777" w:rsidR="00B4750D" w:rsidRPr="00CE314E" w:rsidRDefault="00B4750D" w:rsidP="00FF0CF0">
            <w:pPr>
              <w:pStyle w:val="TAL"/>
              <w:rPr>
                <w:sz w:val="16"/>
              </w:rPr>
            </w:pPr>
            <w:r w:rsidRPr="00CE314E">
              <w:rPr>
                <w:sz w:val="16"/>
              </w:rPr>
              <w:t>C3-230391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23F12C" w14:textId="77777777" w:rsidR="00B4750D" w:rsidRPr="00CE314E" w:rsidRDefault="00B4750D" w:rsidP="00FF0CF0">
            <w:pPr>
              <w:pStyle w:val="TAL"/>
              <w:rPr>
                <w:sz w:val="16"/>
              </w:rPr>
            </w:pPr>
            <w:r w:rsidRPr="00CE314E">
              <w:rPr>
                <w:sz w:val="16"/>
              </w:rPr>
              <w:t>Extension Naming Schemes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E7E50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4AE2D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EC1D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2747F8" w14:textId="77777777" w:rsidR="00B4750D" w:rsidRPr="00CE314E" w:rsidRDefault="00B4750D" w:rsidP="00FF0CF0">
            <w:pPr>
              <w:pStyle w:val="TAL"/>
              <w:rPr>
                <w:sz w:val="16"/>
              </w:rPr>
            </w:pPr>
            <w:r w:rsidRPr="00CE314E">
              <w:rPr>
                <w:sz w:val="16"/>
              </w:rPr>
              <w:t>C3-230900</w:t>
            </w:r>
          </w:p>
        </w:tc>
      </w:tr>
      <w:tr w:rsidR="00B4750D" w:rsidRPr="00CE314E" w14:paraId="59F9DB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45EA88" w14:textId="77777777" w:rsidR="00B4750D" w:rsidRPr="00CE314E" w:rsidRDefault="00B4750D" w:rsidP="00FF0CF0">
            <w:pPr>
              <w:pStyle w:val="TAL"/>
              <w:rPr>
                <w:sz w:val="16"/>
              </w:rPr>
            </w:pPr>
            <w:r w:rsidRPr="00CE314E">
              <w:rPr>
                <w:sz w:val="16"/>
              </w:rPr>
              <w:t>C3-230392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4325B7" w14:textId="77777777" w:rsidR="00B4750D" w:rsidRPr="00CE314E" w:rsidRDefault="00B4750D" w:rsidP="00FF0CF0">
            <w:pPr>
              <w:pStyle w:val="TAL"/>
              <w:rPr>
                <w:sz w:val="16"/>
              </w:rPr>
            </w:pPr>
            <w:r w:rsidRPr="00CE314E">
              <w:rPr>
                <w:sz w:val="16"/>
              </w:rPr>
              <w:t>CAPIF Extension Naming Schemes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0AD42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7A44A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A946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F57E43" w14:textId="77777777" w:rsidR="00B4750D" w:rsidRPr="00CE314E" w:rsidRDefault="00B4750D" w:rsidP="00FF0CF0">
            <w:pPr>
              <w:pStyle w:val="TAL"/>
              <w:rPr>
                <w:sz w:val="16"/>
              </w:rPr>
            </w:pPr>
            <w:r w:rsidRPr="00CE314E">
              <w:rPr>
                <w:sz w:val="16"/>
              </w:rPr>
              <w:t>C3-230901</w:t>
            </w:r>
          </w:p>
        </w:tc>
      </w:tr>
      <w:tr w:rsidR="00B4750D" w:rsidRPr="00CE314E" w14:paraId="518D406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7162D8" w14:textId="77777777" w:rsidR="00B4750D" w:rsidRPr="00CE314E" w:rsidRDefault="00B4750D" w:rsidP="00FF0CF0">
            <w:pPr>
              <w:pStyle w:val="TAL"/>
              <w:rPr>
                <w:sz w:val="16"/>
              </w:rPr>
            </w:pPr>
            <w:r w:rsidRPr="00CE314E">
              <w:rPr>
                <w:sz w:val="16"/>
              </w:rPr>
              <w:t>C3-230393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E9D47B" w14:textId="77777777" w:rsidR="00B4750D" w:rsidRPr="00CE314E" w:rsidRDefault="00B4750D" w:rsidP="00FF0CF0">
            <w:pPr>
              <w:pStyle w:val="TAL"/>
              <w:rPr>
                <w:sz w:val="16"/>
              </w:rPr>
            </w:pPr>
            <w:r w:rsidRPr="00CE314E">
              <w:rPr>
                <w:sz w:val="16"/>
              </w:rPr>
              <w:t>CAPIF Register discovery query extension parameter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94EA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99FEB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CE25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6F2FE4" w14:textId="77777777" w:rsidR="00B4750D" w:rsidRPr="00CE314E" w:rsidRDefault="00B4750D" w:rsidP="00FF0CF0">
            <w:pPr>
              <w:pStyle w:val="TAL"/>
              <w:rPr>
                <w:sz w:val="16"/>
              </w:rPr>
            </w:pPr>
          </w:p>
        </w:tc>
      </w:tr>
      <w:tr w:rsidR="00B4750D" w:rsidRPr="00CE314E" w14:paraId="49B519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ED8684" w14:textId="77777777" w:rsidR="00B4750D" w:rsidRPr="00CE314E" w:rsidRDefault="00B4750D" w:rsidP="00FF0CF0">
            <w:pPr>
              <w:pStyle w:val="TAL"/>
              <w:rPr>
                <w:sz w:val="16"/>
              </w:rPr>
            </w:pPr>
            <w:r w:rsidRPr="00CE314E">
              <w:rPr>
                <w:sz w:val="16"/>
              </w:rPr>
              <w:t>C3-230394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E4587" w14:textId="77777777" w:rsidR="00B4750D" w:rsidRPr="00CE314E" w:rsidRDefault="00B4750D" w:rsidP="00FF0CF0">
            <w:pPr>
              <w:pStyle w:val="TAL"/>
              <w:rPr>
                <w:sz w:val="16"/>
              </w:rPr>
            </w:pPr>
            <w:r w:rsidRPr="00CE314E">
              <w:rPr>
                <w:sz w:val="16"/>
              </w:rPr>
              <w:t>API definition of CAPIF Register discovery query extension parameter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CE222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00673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8576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2ADEE1" w14:textId="77777777" w:rsidR="00B4750D" w:rsidRPr="00CE314E" w:rsidRDefault="00B4750D" w:rsidP="00FF0CF0">
            <w:pPr>
              <w:pStyle w:val="TAL"/>
              <w:rPr>
                <w:sz w:val="16"/>
              </w:rPr>
            </w:pPr>
          </w:p>
        </w:tc>
      </w:tr>
      <w:tr w:rsidR="00B4750D" w:rsidRPr="00CE314E" w14:paraId="0BDBF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A9EDE9" w14:textId="77777777" w:rsidR="00B4750D" w:rsidRPr="00CE314E" w:rsidRDefault="00B4750D" w:rsidP="00FF0CF0">
            <w:pPr>
              <w:pStyle w:val="TAL"/>
              <w:rPr>
                <w:sz w:val="16"/>
              </w:rPr>
            </w:pPr>
            <w:r w:rsidRPr="00CE314E">
              <w:rPr>
                <w:sz w:val="16"/>
              </w:rPr>
              <w:t>C3-230395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18D397" w14:textId="77777777" w:rsidR="00B4750D" w:rsidRPr="00CE314E" w:rsidRDefault="00B4750D" w:rsidP="00FF0CF0">
            <w:pPr>
              <w:pStyle w:val="TAL"/>
              <w:rPr>
                <w:sz w:val="16"/>
              </w:rPr>
            </w:pPr>
            <w:r w:rsidRPr="00CE314E">
              <w:rPr>
                <w:sz w:val="16"/>
              </w:rPr>
              <w:t>Procedures for Time Synchronization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A40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1465A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8D14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51D819" w14:textId="77777777" w:rsidR="00B4750D" w:rsidRPr="00CE314E" w:rsidRDefault="00B4750D" w:rsidP="00FF0CF0">
            <w:pPr>
              <w:pStyle w:val="TAL"/>
              <w:rPr>
                <w:sz w:val="16"/>
              </w:rPr>
            </w:pPr>
            <w:r w:rsidRPr="00CE314E">
              <w:rPr>
                <w:sz w:val="16"/>
              </w:rPr>
              <w:t>C3-230837</w:t>
            </w:r>
          </w:p>
        </w:tc>
      </w:tr>
      <w:tr w:rsidR="00B4750D" w:rsidRPr="00CE314E" w14:paraId="605AE6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3AA52C" w14:textId="77777777" w:rsidR="00B4750D" w:rsidRPr="00CE314E" w:rsidRDefault="00B4750D" w:rsidP="00FF0CF0">
            <w:pPr>
              <w:pStyle w:val="TAL"/>
              <w:rPr>
                <w:sz w:val="16"/>
              </w:rPr>
            </w:pPr>
            <w:r w:rsidRPr="00CE314E">
              <w:rPr>
                <w:sz w:val="16"/>
              </w:rPr>
              <w:t>C3-230396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F4A1A" w14:textId="77777777" w:rsidR="00B4750D" w:rsidRPr="00CE314E" w:rsidRDefault="00B4750D" w:rsidP="00FF0CF0">
            <w:pPr>
              <w:pStyle w:val="TAL"/>
              <w:rPr>
                <w:sz w:val="16"/>
              </w:rPr>
            </w:pPr>
            <w:r w:rsidRPr="00CE314E">
              <w:rPr>
                <w:sz w:val="16"/>
              </w:rPr>
              <w:t>Service description – support of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2A750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76B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489E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14258" w14:textId="77777777" w:rsidR="00B4750D" w:rsidRPr="00CE314E" w:rsidRDefault="00B4750D" w:rsidP="00FF0CF0">
            <w:pPr>
              <w:pStyle w:val="TAL"/>
              <w:rPr>
                <w:sz w:val="16"/>
              </w:rPr>
            </w:pPr>
            <w:r w:rsidRPr="00CE314E">
              <w:rPr>
                <w:sz w:val="16"/>
              </w:rPr>
              <w:t>C3-230838</w:t>
            </w:r>
          </w:p>
        </w:tc>
      </w:tr>
      <w:tr w:rsidR="00B4750D" w:rsidRPr="00CE314E" w14:paraId="03814E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5B3FAA" w14:textId="77777777" w:rsidR="00B4750D" w:rsidRPr="00CE314E" w:rsidRDefault="00B4750D" w:rsidP="00FF0CF0">
            <w:pPr>
              <w:pStyle w:val="TAL"/>
              <w:rPr>
                <w:sz w:val="16"/>
              </w:rPr>
            </w:pPr>
            <w:r w:rsidRPr="00CE314E">
              <w:rPr>
                <w:sz w:val="16"/>
              </w:rPr>
              <w:t>C3-230397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61D7F" w14:textId="77777777" w:rsidR="00B4750D" w:rsidRPr="00CE314E" w:rsidRDefault="00B4750D" w:rsidP="00FF0CF0">
            <w:pPr>
              <w:pStyle w:val="TAL"/>
              <w:rPr>
                <w:sz w:val="16"/>
              </w:rPr>
            </w:pPr>
            <w:r w:rsidRPr="00CE314E">
              <w:rPr>
                <w:sz w:val="16"/>
              </w:rPr>
              <w:t>Provisioning of coverage area filters for 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C668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A6CE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51E0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249BFE" w14:textId="77777777" w:rsidR="00B4750D" w:rsidRPr="00CE314E" w:rsidRDefault="00B4750D" w:rsidP="00FF0CF0">
            <w:pPr>
              <w:pStyle w:val="TAL"/>
              <w:rPr>
                <w:sz w:val="16"/>
              </w:rPr>
            </w:pPr>
            <w:r w:rsidRPr="00CE314E">
              <w:rPr>
                <w:sz w:val="16"/>
              </w:rPr>
              <w:t>C3-230839</w:t>
            </w:r>
          </w:p>
        </w:tc>
      </w:tr>
      <w:tr w:rsidR="00B4750D" w:rsidRPr="00CE314E" w14:paraId="5590CD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C03972" w14:textId="77777777" w:rsidR="00B4750D" w:rsidRPr="00CE314E" w:rsidRDefault="00B4750D" w:rsidP="00FF0CF0">
            <w:pPr>
              <w:pStyle w:val="TAL"/>
              <w:rPr>
                <w:sz w:val="16"/>
              </w:rPr>
            </w:pPr>
            <w:r w:rsidRPr="00CE314E">
              <w:rPr>
                <w:sz w:val="16"/>
              </w:rPr>
              <w:t>C3-230398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895B7" w14:textId="77777777" w:rsidR="00B4750D" w:rsidRPr="00CE314E" w:rsidRDefault="00B4750D" w:rsidP="00FF0CF0">
            <w:pPr>
              <w:pStyle w:val="TAL"/>
              <w:rPr>
                <w:sz w:val="16"/>
              </w:rPr>
            </w:pPr>
            <w:r w:rsidRPr="00CE314E">
              <w:rPr>
                <w:sz w:val="16"/>
              </w:rPr>
              <w:t>Notification of 5G Access Stratum Time Distribution enabled/disabled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447C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64421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971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55955" w14:textId="77777777" w:rsidR="00B4750D" w:rsidRPr="00CE314E" w:rsidRDefault="00B4750D" w:rsidP="00FF0CF0">
            <w:pPr>
              <w:pStyle w:val="TAL"/>
              <w:rPr>
                <w:sz w:val="16"/>
              </w:rPr>
            </w:pPr>
            <w:r w:rsidRPr="00CE314E">
              <w:rPr>
                <w:sz w:val="16"/>
              </w:rPr>
              <w:t>C3-230840</w:t>
            </w:r>
          </w:p>
        </w:tc>
      </w:tr>
      <w:tr w:rsidR="00B4750D" w:rsidRPr="00CE314E" w14:paraId="7F8605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181869" w14:textId="77777777" w:rsidR="00B4750D" w:rsidRPr="00CE314E" w:rsidRDefault="00B4750D" w:rsidP="00FF0CF0">
            <w:pPr>
              <w:pStyle w:val="TAL"/>
              <w:rPr>
                <w:sz w:val="16"/>
              </w:rPr>
            </w:pPr>
            <w:r w:rsidRPr="00CE314E">
              <w:rPr>
                <w:sz w:val="16"/>
              </w:rPr>
              <w:t>C3-230399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6D4B10" w14:textId="77777777" w:rsidR="00B4750D" w:rsidRPr="00CE314E" w:rsidRDefault="00B4750D" w:rsidP="00FF0CF0">
            <w:pPr>
              <w:pStyle w:val="TAL"/>
              <w:rPr>
                <w:sz w:val="16"/>
              </w:rPr>
            </w:pPr>
            <w:r w:rsidRPr="00CE314E">
              <w:rPr>
                <w:sz w:val="16"/>
              </w:rPr>
              <w:t>Provisioning of coverage area and notification of changes of capabilities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E5734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83B1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0699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F08E0B" w14:textId="77777777" w:rsidR="00B4750D" w:rsidRPr="00CE314E" w:rsidRDefault="00B4750D" w:rsidP="00FF0CF0">
            <w:pPr>
              <w:pStyle w:val="TAL"/>
              <w:rPr>
                <w:sz w:val="16"/>
              </w:rPr>
            </w:pPr>
          </w:p>
        </w:tc>
      </w:tr>
      <w:tr w:rsidR="00B4750D" w:rsidRPr="00CE314E" w14:paraId="497E54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9F1FD5" w14:textId="77777777" w:rsidR="00B4750D" w:rsidRPr="00CE314E" w:rsidRDefault="00B4750D" w:rsidP="00FF0CF0">
            <w:pPr>
              <w:pStyle w:val="TAL"/>
              <w:rPr>
                <w:sz w:val="16"/>
              </w:rPr>
            </w:pPr>
            <w:r w:rsidRPr="00CE314E">
              <w:rPr>
                <w:sz w:val="16"/>
              </w:rPr>
              <w:t>C3-230400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94FF3B" w14:textId="77777777" w:rsidR="00B4750D" w:rsidRPr="00CE314E" w:rsidRDefault="00B4750D" w:rsidP="00FF0CF0">
            <w:pPr>
              <w:pStyle w:val="TAL"/>
              <w:rPr>
                <w:sz w:val="16"/>
              </w:rPr>
            </w:pPr>
            <w:r w:rsidRPr="00CE314E">
              <w:rPr>
                <w:sz w:val="16"/>
              </w:rPr>
              <w:t>New WID on CT aspects of 5G-enabled fused location service capability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102D88"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AFB5F7"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E48C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E99824" w14:textId="77777777" w:rsidR="00B4750D" w:rsidRPr="00CE314E" w:rsidRDefault="00B4750D" w:rsidP="00FF0CF0">
            <w:pPr>
              <w:pStyle w:val="TAL"/>
              <w:rPr>
                <w:sz w:val="16"/>
              </w:rPr>
            </w:pPr>
          </w:p>
        </w:tc>
      </w:tr>
      <w:tr w:rsidR="00B4750D" w:rsidRPr="00CE314E" w14:paraId="29095A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6C432F" w14:textId="77777777" w:rsidR="00B4750D" w:rsidRPr="00CE314E" w:rsidRDefault="00B4750D" w:rsidP="00FF0CF0">
            <w:pPr>
              <w:pStyle w:val="TAL"/>
              <w:rPr>
                <w:sz w:val="16"/>
              </w:rPr>
            </w:pPr>
            <w:r w:rsidRPr="00CE314E">
              <w:rPr>
                <w:sz w:val="16"/>
              </w:rPr>
              <w:t>C3-230401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A133A" w14:textId="77777777" w:rsidR="00B4750D" w:rsidRPr="00CE314E" w:rsidRDefault="00B4750D" w:rsidP="00FF0CF0">
            <w:pPr>
              <w:pStyle w:val="TAL"/>
              <w:rPr>
                <w:sz w:val="16"/>
              </w:rPr>
            </w:pPr>
            <w:r w:rsidRPr="00CE314E">
              <w:rPr>
                <w:sz w:val="16"/>
              </w:rPr>
              <w:t>Discussion on CT aspects of 5G-enabled fused location service capability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077E8"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4BEF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BF19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318D60" w14:textId="77777777" w:rsidR="00B4750D" w:rsidRPr="00CE314E" w:rsidRDefault="00B4750D" w:rsidP="00FF0CF0">
            <w:pPr>
              <w:pStyle w:val="TAL"/>
              <w:rPr>
                <w:sz w:val="16"/>
              </w:rPr>
            </w:pPr>
          </w:p>
        </w:tc>
      </w:tr>
      <w:tr w:rsidR="00B4750D" w:rsidRPr="00CE314E" w14:paraId="0186D8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DF6E3A" w14:textId="77777777" w:rsidR="00B4750D" w:rsidRPr="00CE314E" w:rsidRDefault="00B4750D" w:rsidP="00FF0CF0">
            <w:pPr>
              <w:pStyle w:val="TAL"/>
              <w:rPr>
                <w:sz w:val="16"/>
              </w:rPr>
            </w:pPr>
            <w:r w:rsidRPr="00CE314E">
              <w:rPr>
                <w:sz w:val="16"/>
              </w:rPr>
              <w:t>C3-230402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94845C"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A6765D"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17CFC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8B318D" w14:textId="77777777" w:rsidR="00B4750D" w:rsidRPr="00CE314E" w:rsidRDefault="00B4750D" w:rsidP="00FF0CF0">
            <w:pPr>
              <w:pStyle w:val="TAL"/>
              <w:rPr>
                <w:sz w:val="16"/>
              </w:rPr>
            </w:pPr>
            <w:r w:rsidRPr="00CE314E">
              <w:rPr>
                <w:sz w:val="16"/>
              </w:rPr>
              <w:t>CP-223267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F8DEC4" w14:textId="77777777" w:rsidR="00B4750D" w:rsidRPr="00CE314E" w:rsidRDefault="00B4750D" w:rsidP="00FF0CF0">
            <w:pPr>
              <w:pStyle w:val="TAL"/>
              <w:rPr>
                <w:sz w:val="16"/>
              </w:rPr>
            </w:pPr>
            <w:r w:rsidRPr="00CE314E">
              <w:rPr>
                <w:sz w:val="16"/>
              </w:rPr>
              <w:t>C3-230766</w:t>
            </w:r>
          </w:p>
        </w:tc>
      </w:tr>
      <w:tr w:rsidR="00B4750D" w:rsidRPr="00CE314E" w14:paraId="272FC8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24C64F" w14:textId="77777777" w:rsidR="00B4750D" w:rsidRPr="00CE314E" w:rsidRDefault="00B4750D" w:rsidP="00FF0CF0">
            <w:pPr>
              <w:pStyle w:val="TAL"/>
              <w:rPr>
                <w:sz w:val="16"/>
              </w:rPr>
            </w:pPr>
            <w:r w:rsidRPr="00CE314E">
              <w:rPr>
                <w:sz w:val="16"/>
              </w:rPr>
              <w:t>C3-230403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D89159"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4D0811"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3B58A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C4EE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0B5E5C" w14:textId="77777777" w:rsidR="00B4750D" w:rsidRPr="00CE314E" w:rsidRDefault="00B4750D" w:rsidP="00FF0CF0">
            <w:pPr>
              <w:pStyle w:val="TAL"/>
              <w:rPr>
                <w:sz w:val="16"/>
              </w:rPr>
            </w:pPr>
          </w:p>
        </w:tc>
      </w:tr>
      <w:tr w:rsidR="00B4750D" w:rsidRPr="00CE314E" w14:paraId="2E5C19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266290" w14:textId="77777777" w:rsidR="00B4750D" w:rsidRPr="00CE314E" w:rsidRDefault="00B4750D" w:rsidP="00FF0CF0">
            <w:pPr>
              <w:pStyle w:val="TAL"/>
              <w:rPr>
                <w:sz w:val="16"/>
              </w:rPr>
            </w:pPr>
            <w:r w:rsidRPr="00CE314E">
              <w:rPr>
                <w:sz w:val="16"/>
              </w:rPr>
              <w:t>C3-230404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A012CB" w14:textId="77777777" w:rsidR="00B4750D" w:rsidRPr="00CE314E" w:rsidRDefault="00B4750D" w:rsidP="00FF0CF0">
            <w:pPr>
              <w:pStyle w:val="TAL"/>
              <w:rPr>
                <w:sz w:val="16"/>
              </w:rPr>
            </w:pPr>
            <w:r w:rsidRPr="00CE314E">
              <w:rPr>
                <w:sz w:val="16"/>
              </w:rPr>
              <w:t>5GSATB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FDBF8D"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A5AD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6BC30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266E24" w14:textId="77777777" w:rsidR="00B4750D" w:rsidRPr="00CE314E" w:rsidRDefault="00B4750D" w:rsidP="00FF0CF0">
            <w:pPr>
              <w:pStyle w:val="TAL"/>
              <w:rPr>
                <w:sz w:val="16"/>
              </w:rPr>
            </w:pPr>
          </w:p>
        </w:tc>
      </w:tr>
      <w:tr w:rsidR="00B4750D" w:rsidRPr="00CE314E" w14:paraId="3E45BC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F5CE5" w14:textId="77777777" w:rsidR="00B4750D" w:rsidRPr="00CE314E" w:rsidRDefault="00B4750D" w:rsidP="00FF0CF0">
            <w:pPr>
              <w:pStyle w:val="TAL"/>
              <w:rPr>
                <w:sz w:val="16"/>
              </w:rPr>
            </w:pPr>
            <w:r w:rsidRPr="00CE314E">
              <w:rPr>
                <w:sz w:val="16"/>
              </w:rPr>
              <w:t>C3-230405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B8CD6"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B6F12B"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4EC92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8892E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793DD3" w14:textId="77777777" w:rsidR="00B4750D" w:rsidRPr="00CE314E" w:rsidRDefault="00B4750D" w:rsidP="00FF0CF0">
            <w:pPr>
              <w:pStyle w:val="TAL"/>
              <w:rPr>
                <w:sz w:val="16"/>
              </w:rPr>
            </w:pPr>
            <w:r w:rsidRPr="00CE314E">
              <w:rPr>
                <w:sz w:val="16"/>
              </w:rPr>
              <w:t>C3-230612</w:t>
            </w:r>
          </w:p>
        </w:tc>
      </w:tr>
      <w:tr w:rsidR="00B4750D" w:rsidRPr="00CE314E" w14:paraId="03A6D4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61C1A2" w14:textId="77777777" w:rsidR="00B4750D" w:rsidRPr="00CE314E" w:rsidRDefault="00B4750D" w:rsidP="00FF0CF0">
            <w:pPr>
              <w:pStyle w:val="TAL"/>
              <w:rPr>
                <w:sz w:val="16"/>
              </w:rPr>
            </w:pPr>
            <w:r w:rsidRPr="00CE314E">
              <w:rPr>
                <w:sz w:val="16"/>
              </w:rPr>
              <w:t>C3-230406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E1B3A"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773C7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7642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A99A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A3E577" w14:textId="77777777" w:rsidR="00B4750D" w:rsidRPr="00CE314E" w:rsidRDefault="00B4750D" w:rsidP="00FF0CF0">
            <w:pPr>
              <w:pStyle w:val="TAL"/>
              <w:rPr>
                <w:sz w:val="16"/>
              </w:rPr>
            </w:pPr>
            <w:r w:rsidRPr="00CE314E">
              <w:rPr>
                <w:sz w:val="16"/>
              </w:rPr>
              <w:t>C3-230799</w:t>
            </w:r>
          </w:p>
        </w:tc>
      </w:tr>
      <w:tr w:rsidR="00B4750D" w:rsidRPr="00CE314E" w14:paraId="60A677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42977B" w14:textId="77777777" w:rsidR="00B4750D" w:rsidRPr="00CE314E" w:rsidRDefault="00B4750D" w:rsidP="00FF0CF0">
            <w:pPr>
              <w:pStyle w:val="TAL"/>
              <w:rPr>
                <w:sz w:val="16"/>
              </w:rPr>
            </w:pPr>
            <w:r w:rsidRPr="00CE314E">
              <w:rPr>
                <w:sz w:val="16"/>
              </w:rPr>
              <w:t>C3-230407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BA234C"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E8FDB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5B21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1DAC9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3B2FD" w14:textId="77777777" w:rsidR="00B4750D" w:rsidRPr="00CE314E" w:rsidRDefault="00B4750D" w:rsidP="00FF0CF0">
            <w:pPr>
              <w:pStyle w:val="TAL"/>
              <w:rPr>
                <w:sz w:val="16"/>
              </w:rPr>
            </w:pPr>
            <w:r w:rsidRPr="00CE314E">
              <w:rPr>
                <w:sz w:val="16"/>
              </w:rPr>
              <w:t>C3-230800</w:t>
            </w:r>
          </w:p>
        </w:tc>
      </w:tr>
      <w:tr w:rsidR="00B4750D" w:rsidRPr="00CE314E" w14:paraId="51ECBB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3D1FDE" w14:textId="77777777" w:rsidR="00B4750D" w:rsidRPr="00CE314E" w:rsidRDefault="00B4750D" w:rsidP="00FF0CF0">
            <w:pPr>
              <w:pStyle w:val="TAL"/>
              <w:rPr>
                <w:sz w:val="16"/>
              </w:rPr>
            </w:pPr>
            <w:r w:rsidRPr="00CE314E">
              <w:rPr>
                <w:sz w:val="16"/>
              </w:rPr>
              <w:t>C3-230408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FC6AA1"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937A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CAB78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F06D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C23F7" w14:textId="77777777" w:rsidR="00B4750D" w:rsidRPr="00CE314E" w:rsidRDefault="00B4750D" w:rsidP="00FF0CF0">
            <w:pPr>
              <w:pStyle w:val="TAL"/>
              <w:rPr>
                <w:sz w:val="16"/>
              </w:rPr>
            </w:pPr>
            <w:r w:rsidRPr="00CE314E">
              <w:rPr>
                <w:sz w:val="16"/>
              </w:rPr>
              <w:t>C3-230802, C3-230842</w:t>
            </w:r>
          </w:p>
        </w:tc>
      </w:tr>
      <w:tr w:rsidR="00B4750D" w:rsidRPr="00CE314E" w14:paraId="41AC33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E8F335" w14:textId="77777777" w:rsidR="00B4750D" w:rsidRPr="00CE314E" w:rsidRDefault="00B4750D" w:rsidP="00FF0CF0">
            <w:pPr>
              <w:pStyle w:val="TAL"/>
              <w:rPr>
                <w:sz w:val="16"/>
              </w:rPr>
            </w:pPr>
            <w:r w:rsidRPr="00CE314E">
              <w:rPr>
                <w:sz w:val="16"/>
              </w:rPr>
              <w:t>C3-230409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C6E86E"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CFBC4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77958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AF9DA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3EF791" w14:textId="77777777" w:rsidR="00B4750D" w:rsidRPr="00CE314E" w:rsidRDefault="00B4750D" w:rsidP="00FF0CF0">
            <w:pPr>
              <w:pStyle w:val="TAL"/>
              <w:rPr>
                <w:sz w:val="16"/>
              </w:rPr>
            </w:pPr>
            <w:r w:rsidRPr="00CE314E">
              <w:rPr>
                <w:sz w:val="16"/>
              </w:rPr>
              <w:t>C3-230801</w:t>
            </w:r>
          </w:p>
        </w:tc>
      </w:tr>
      <w:tr w:rsidR="00B4750D" w:rsidRPr="00CE314E" w14:paraId="26B5CE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403CFF" w14:textId="77777777" w:rsidR="00B4750D" w:rsidRPr="00CE314E" w:rsidRDefault="00B4750D" w:rsidP="00FF0CF0">
            <w:pPr>
              <w:pStyle w:val="TAL"/>
              <w:rPr>
                <w:sz w:val="16"/>
              </w:rPr>
            </w:pPr>
            <w:r w:rsidRPr="00CE314E">
              <w:rPr>
                <w:sz w:val="16"/>
              </w:rPr>
              <w:t>C3-230410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0BC67"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8BD5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84B1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98C3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85525F" w14:textId="77777777" w:rsidR="00B4750D" w:rsidRPr="00CE314E" w:rsidRDefault="00B4750D" w:rsidP="00FF0CF0">
            <w:pPr>
              <w:pStyle w:val="TAL"/>
              <w:rPr>
                <w:sz w:val="16"/>
              </w:rPr>
            </w:pPr>
          </w:p>
        </w:tc>
      </w:tr>
      <w:tr w:rsidR="00B4750D" w:rsidRPr="00CE314E" w14:paraId="332689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AF4DED" w14:textId="77777777" w:rsidR="00B4750D" w:rsidRPr="00CE314E" w:rsidRDefault="00B4750D" w:rsidP="00FF0CF0">
            <w:pPr>
              <w:pStyle w:val="TAL"/>
              <w:rPr>
                <w:sz w:val="16"/>
              </w:rPr>
            </w:pPr>
            <w:r w:rsidRPr="00CE314E">
              <w:rPr>
                <w:sz w:val="16"/>
              </w:rPr>
              <w:t>C3-230411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4D3838"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727B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07682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32FB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D9EB59" w14:textId="77777777" w:rsidR="00B4750D" w:rsidRPr="00CE314E" w:rsidRDefault="00B4750D" w:rsidP="00FF0CF0">
            <w:pPr>
              <w:pStyle w:val="TAL"/>
              <w:rPr>
                <w:sz w:val="16"/>
              </w:rPr>
            </w:pPr>
          </w:p>
        </w:tc>
      </w:tr>
      <w:tr w:rsidR="00B4750D" w:rsidRPr="00CE314E" w14:paraId="16B0D6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77C65A" w14:textId="77777777" w:rsidR="00B4750D" w:rsidRPr="00CE314E" w:rsidRDefault="00B4750D" w:rsidP="00FF0CF0">
            <w:pPr>
              <w:pStyle w:val="TAL"/>
              <w:rPr>
                <w:sz w:val="16"/>
              </w:rPr>
            </w:pPr>
            <w:r w:rsidRPr="00CE314E">
              <w:rPr>
                <w:sz w:val="16"/>
              </w:rPr>
              <w:t>C3-230412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16C9F"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0E84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CACCF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2536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B277F5" w14:textId="77777777" w:rsidR="00B4750D" w:rsidRPr="00CE314E" w:rsidRDefault="00B4750D" w:rsidP="00FF0CF0">
            <w:pPr>
              <w:pStyle w:val="TAL"/>
              <w:rPr>
                <w:sz w:val="16"/>
              </w:rPr>
            </w:pPr>
          </w:p>
        </w:tc>
      </w:tr>
      <w:tr w:rsidR="00B4750D" w:rsidRPr="00CE314E" w14:paraId="068F96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2C9C43" w14:textId="77777777" w:rsidR="00B4750D" w:rsidRPr="00CE314E" w:rsidRDefault="00B4750D" w:rsidP="00FF0CF0">
            <w:pPr>
              <w:pStyle w:val="TAL"/>
              <w:rPr>
                <w:sz w:val="16"/>
              </w:rPr>
            </w:pPr>
            <w:r w:rsidRPr="00CE314E">
              <w:rPr>
                <w:sz w:val="16"/>
              </w:rPr>
              <w:t>C3-230413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737581" w14:textId="77777777" w:rsidR="00B4750D" w:rsidRPr="00CE314E" w:rsidRDefault="00B4750D" w:rsidP="00FF0CF0">
            <w:pPr>
              <w:pStyle w:val="TAL"/>
              <w:rPr>
                <w:sz w:val="16"/>
              </w:rPr>
            </w:pPr>
            <w:r w:rsidRPr="00CE314E">
              <w:rPr>
                <w:sz w:val="16"/>
              </w:rPr>
              <w:t>Procedure for multicast MBS Session UE level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6FB4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6975E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DD74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6E6C3" w14:textId="77777777" w:rsidR="00B4750D" w:rsidRPr="00CE314E" w:rsidRDefault="00B4750D" w:rsidP="00FF0CF0">
            <w:pPr>
              <w:pStyle w:val="TAL"/>
              <w:rPr>
                <w:sz w:val="16"/>
              </w:rPr>
            </w:pPr>
            <w:r w:rsidRPr="00CE314E">
              <w:rPr>
                <w:sz w:val="16"/>
              </w:rPr>
              <w:t>C3-230841</w:t>
            </w:r>
          </w:p>
        </w:tc>
      </w:tr>
      <w:tr w:rsidR="00B4750D" w:rsidRPr="00CE314E" w14:paraId="3738E3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9895F4" w14:textId="77777777" w:rsidR="00B4750D" w:rsidRPr="00CE314E" w:rsidRDefault="00B4750D" w:rsidP="00FF0CF0">
            <w:pPr>
              <w:pStyle w:val="TAL"/>
              <w:rPr>
                <w:sz w:val="16"/>
              </w:rPr>
            </w:pPr>
            <w:r w:rsidRPr="00CE314E">
              <w:rPr>
                <w:sz w:val="16"/>
              </w:rPr>
              <w:t>C3-230414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BD91EC" w14:textId="77777777" w:rsidR="00B4750D" w:rsidRPr="00CE314E" w:rsidRDefault="00B4750D" w:rsidP="00FF0CF0">
            <w:pPr>
              <w:pStyle w:val="TAL"/>
              <w:rPr>
                <w:sz w:val="16"/>
              </w:rPr>
            </w:pPr>
            <w:r w:rsidRPr="00CE314E">
              <w:rPr>
                <w:sz w:val="16"/>
              </w:rPr>
              <w:t>MBS group delivery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3F43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D720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DCFE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1A04DA" w14:textId="77777777" w:rsidR="00B4750D" w:rsidRPr="00CE314E" w:rsidRDefault="00B4750D" w:rsidP="00FF0CF0">
            <w:pPr>
              <w:pStyle w:val="TAL"/>
              <w:rPr>
                <w:sz w:val="16"/>
              </w:rPr>
            </w:pPr>
            <w:r w:rsidRPr="00CE314E">
              <w:rPr>
                <w:sz w:val="16"/>
              </w:rPr>
              <w:t>C3-230848</w:t>
            </w:r>
          </w:p>
        </w:tc>
      </w:tr>
      <w:tr w:rsidR="00B4750D" w:rsidRPr="00CE314E" w14:paraId="2AF84F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8C046A" w14:textId="77777777" w:rsidR="00B4750D" w:rsidRPr="00CE314E" w:rsidRDefault="00B4750D" w:rsidP="00FF0CF0">
            <w:pPr>
              <w:pStyle w:val="TAL"/>
              <w:rPr>
                <w:sz w:val="16"/>
              </w:rPr>
            </w:pPr>
            <w:r w:rsidRPr="00CE314E">
              <w:rPr>
                <w:sz w:val="16"/>
              </w:rPr>
              <w:t>C3-230415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9214C6" w14:textId="77777777" w:rsidR="00B4750D" w:rsidRPr="00CE314E" w:rsidRDefault="00B4750D" w:rsidP="00FF0CF0">
            <w:pPr>
              <w:pStyle w:val="TAL"/>
              <w:rPr>
                <w:sz w:val="16"/>
              </w:rPr>
            </w:pPr>
            <w:r w:rsidRPr="00CE314E">
              <w:rPr>
                <w:sz w:val="16"/>
              </w:rPr>
              <w:t>MBS Group Message Delivery API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33C79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7CFFF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756A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8EDE70" w14:textId="77777777" w:rsidR="00B4750D" w:rsidRPr="00CE314E" w:rsidRDefault="00B4750D" w:rsidP="00FF0CF0">
            <w:pPr>
              <w:pStyle w:val="TAL"/>
              <w:rPr>
                <w:sz w:val="16"/>
              </w:rPr>
            </w:pPr>
            <w:r w:rsidRPr="00CE314E">
              <w:rPr>
                <w:sz w:val="16"/>
              </w:rPr>
              <w:t>C3-230849</w:t>
            </w:r>
          </w:p>
        </w:tc>
      </w:tr>
      <w:tr w:rsidR="00B4750D" w:rsidRPr="00CE314E" w14:paraId="75570B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7284D" w14:textId="77777777" w:rsidR="00B4750D" w:rsidRPr="00CE314E" w:rsidRDefault="00B4750D" w:rsidP="00FF0CF0">
            <w:pPr>
              <w:pStyle w:val="TAL"/>
              <w:rPr>
                <w:sz w:val="16"/>
              </w:rPr>
            </w:pPr>
            <w:r w:rsidRPr="00CE314E">
              <w:rPr>
                <w:sz w:val="16"/>
              </w:rPr>
              <w:t>C3-230416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1DF5F" w14:textId="77777777" w:rsidR="00B4750D" w:rsidRPr="00CE314E" w:rsidRDefault="00B4750D" w:rsidP="00FF0CF0">
            <w:pPr>
              <w:pStyle w:val="TAL"/>
              <w:rPr>
                <w:sz w:val="16"/>
              </w:rPr>
            </w:pPr>
            <w:r w:rsidRPr="00CE314E">
              <w:rPr>
                <w:sz w:val="16"/>
              </w:rPr>
              <w:t>OpenAPI definition for   Group message 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9331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E699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9555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EDBC22" w14:textId="77777777" w:rsidR="00B4750D" w:rsidRPr="00CE314E" w:rsidRDefault="00B4750D" w:rsidP="00FF0CF0">
            <w:pPr>
              <w:pStyle w:val="TAL"/>
              <w:rPr>
                <w:sz w:val="16"/>
              </w:rPr>
            </w:pPr>
            <w:r w:rsidRPr="00CE314E">
              <w:rPr>
                <w:sz w:val="16"/>
              </w:rPr>
              <w:t>C3-230904</w:t>
            </w:r>
          </w:p>
        </w:tc>
      </w:tr>
      <w:tr w:rsidR="00B4750D" w:rsidRPr="00CE314E" w14:paraId="7FCB5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73C620" w14:textId="77777777" w:rsidR="00B4750D" w:rsidRPr="00CE314E" w:rsidRDefault="00B4750D" w:rsidP="00FF0CF0">
            <w:pPr>
              <w:pStyle w:val="TAL"/>
              <w:rPr>
                <w:sz w:val="16"/>
              </w:rPr>
            </w:pPr>
            <w:r w:rsidRPr="00CE314E">
              <w:rPr>
                <w:sz w:val="16"/>
              </w:rPr>
              <w:t>C3-230417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8482AF" w14:textId="77777777" w:rsidR="00B4750D" w:rsidRPr="00CE314E" w:rsidRDefault="00B4750D" w:rsidP="00FF0CF0">
            <w:pPr>
              <w:pStyle w:val="TAL"/>
              <w:rPr>
                <w:sz w:val="16"/>
              </w:rPr>
            </w:pPr>
            <w:r w:rsidRPr="00CE314E">
              <w:rPr>
                <w:sz w:val="16"/>
              </w:rPr>
              <w:t>Updates on 3GPP-Packet-Filter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962A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F788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47E78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892132" w14:textId="77777777" w:rsidR="00B4750D" w:rsidRPr="00CE314E" w:rsidRDefault="00B4750D" w:rsidP="00FF0CF0">
            <w:pPr>
              <w:pStyle w:val="TAL"/>
              <w:rPr>
                <w:sz w:val="16"/>
              </w:rPr>
            </w:pPr>
          </w:p>
        </w:tc>
      </w:tr>
      <w:tr w:rsidR="00B4750D" w:rsidRPr="00CE314E" w14:paraId="207E3F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40FC45" w14:textId="77777777" w:rsidR="00B4750D" w:rsidRPr="00CE314E" w:rsidRDefault="00B4750D" w:rsidP="00FF0CF0">
            <w:pPr>
              <w:pStyle w:val="TAL"/>
              <w:rPr>
                <w:sz w:val="16"/>
              </w:rPr>
            </w:pPr>
            <w:r w:rsidRPr="00CE314E">
              <w:rPr>
                <w:sz w:val="16"/>
              </w:rPr>
              <w:t>C3-230418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1AB077"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F0B76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B97D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042A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118B8" w14:textId="77777777" w:rsidR="00B4750D" w:rsidRPr="00CE314E" w:rsidRDefault="00B4750D" w:rsidP="00FF0CF0">
            <w:pPr>
              <w:pStyle w:val="TAL"/>
              <w:rPr>
                <w:sz w:val="16"/>
              </w:rPr>
            </w:pPr>
            <w:r w:rsidRPr="00CE314E">
              <w:rPr>
                <w:sz w:val="16"/>
              </w:rPr>
              <w:t>C3-230663</w:t>
            </w:r>
          </w:p>
        </w:tc>
      </w:tr>
      <w:tr w:rsidR="00B4750D" w:rsidRPr="00CE314E" w14:paraId="31ED69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517135" w14:textId="77777777" w:rsidR="00B4750D" w:rsidRPr="00CE314E" w:rsidRDefault="00B4750D" w:rsidP="00FF0CF0">
            <w:pPr>
              <w:pStyle w:val="TAL"/>
              <w:rPr>
                <w:sz w:val="16"/>
              </w:rPr>
            </w:pPr>
            <w:r w:rsidRPr="00CE314E">
              <w:rPr>
                <w:sz w:val="16"/>
              </w:rPr>
              <w:t>C3-230419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0CE5B"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A9333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1E29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3B79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B9047A" w14:textId="77777777" w:rsidR="00B4750D" w:rsidRPr="00CE314E" w:rsidRDefault="00B4750D" w:rsidP="00FF0CF0">
            <w:pPr>
              <w:pStyle w:val="TAL"/>
              <w:rPr>
                <w:sz w:val="16"/>
              </w:rPr>
            </w:pPr>
            <w:r w:rsidRPr="00CE314E">
              <w:rPr>
                <w:sz w:val="16"/>
              </w:rPr>
              <w:t>C3-230664</w:t>
            </w:r>
          </w:p>
        </w:tc>
      </w:tr>
      <w:tr w:rsidR="00B4750D" w:rsidRPr="00CE314E" w14:paraId="0ABA42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E6E24A" w14:textId="77777777" w:rsidR="00B4750D" w:rsidRPr="00CE314E" w:rsidRDefault="00B4750D" w:rsidP="00FF0CF0">
            <w:pPr>
              <w:pStyle w:val="TAL"/>
              <w:rPr>
                <w:sz w:val="16"/>
              </w:rPr>
            </w:pPr>
            <w:r w:rsidRPr="00CE314E">
              <w:rPr>
                <w:sz w:val="16"/>
              </w:rPr>
              <w:t>C3-230420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8436C7" w14:textId="77777777" w:rsidR="00B4750D" w:rsidRPr="00CE314E" w:rsidRDefault="00B4750D" w:rsidP="00FF0CF0">
            <w:pPr>
              <w:pStyle w:val="TAL"/>
              <w:rPr>
                <w:sz w:val="16"/>
              </w:rPr>
            </w:pPr>
            <w:r w:rsidRPr="00CE314E">
              <w:rPr>
                <w:sz w:val="16"/>
              </w:rPr>
              <w:t>State of Rel-18 work related to additional enhancements for non-public networks in other WGs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3660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30A4B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2B9A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CC7BE8" w14:textId="77777777" w:rsidR="00B4750D" w:rsidRPr="00CE314E" w:rsidRDefault="00B4750D" w:rsidP="00FF0CF0">
            <w:pPr>
              <w:pStyle w:val="TAL"/>
              <w:rPr>
                <w:sz w:val="16"/>
              </w:rPr>
            </w:pPr>
          </w:p>
        </w:tc>
      </w:tr>
      <w:tr w:rsidR="00B4750D" w:rsidRPr="00CE314E" w14:paraId="32F280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9B020B" w14:textId="77777777" w:rsidR="00B4750D" w:rsidRPr="00CE314E" w:rsidRDefault="00B4750D" w:rsidP="00FF0CF0">
            <w:pPr>
              <w:pStyle w:val="TAL"/>
              <w:rPr>
                <w:sz w:val="16"/>
              </w:rPr>
            </w:pPr>
            <w:r w:rsidRPr="00CE314E">
              <w:rPr>
                <w:sz w:val="16"/>
              </w:rPr>
              <w:t>C3-230421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AA1486" w14:textId="77777777" w:rsidR="00B4750D" w:rsidRPr="00CE314E" w:rsidRDefault="00B4750D" w:rsidP="00FF0CF0">
            <w:pPr>
              <w:pStyle w:val="TAL"/>
              <w:rPr>
                <w:sz w:val="16"/>
              </w:rPr>
            </w:pPr>
            <w:r w:rsidRPr="00CE314E">
              <w:rPr>
                <w:sz w:val="16"/>
              </w:rPr>
              <w:t>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E218D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DEF65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D87CD" w14:textId="77777777" w:rsidR="00B4750D" w:rsidRPr="00CE314E" w:rsidRDefault="00B4750D" w:rsidP="00FF0CF0">
            <w:pPr>
              <w:pStyle w:val="TAL"/>
              <w:rPr>
                <w:sz w:val="16"/>
              </w:rPr>
            </w:pPr>
            <w:r w:rsidRPr="00CE314E">
              <w:rPr>
                <w:sz w:val="16"/>
              </w:rPr>
              <w:t>CP-223271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6FAAA7" w14:textId="77777777" w:rsidR="00B4750D" w:rsidRPr="00CE314E" w:rsidRDefault="00B4750D" w:rsidP="00FF0CF0">
            <w:pPr>
              <w:pStyle w:val="TAL"/>
              <w:rPr>
                <w:sz w:val="16"/>
              </w:rPr>
            </w:pPr>
            <w:r w:rsidRPr="00CE314E">
              <w:rPr>
                <w:sz w:val="16"/>
              </w:rPr>
              <w:t>C3-230732</w:t>
            </w:r>
          </w:p>
        </w:tc>
      </w:tr>
      <w:tr w:rsidR="00B4750D" w:rsidRPr="00CE314E" w14:paraId="41AC4B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40C13A" w14:textId="77777777" w:rsidR="00B4750D" w:rsidRPr="00CE314E" w:rsidRDefault="00B4750D" w:rsidP="00FF0CF0">
            <w:pPr>
              <w:pStyle w:val="TAL"/>
              <w:rPr>
                <w:sz w:val="16"/>
              </w:rPr>
            </w:pPr>
            <w:r w:rsidRPr="00CE314E">
              <w:rPr>
                <w:sz w:val="16"/>
              </w:rPr>
              <w:t>C3-230422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19240" w14:textId="77777777" w:rsidR="00B4750D" w:rsidRPr="00CE314E" w:rsidRDefault="00B4750D" w:rsidP="00FF0CF0">
            <w:pPr>
              <w:pStyle w:val="TAL"/>
              <w:rPr>
                <w:sz w:val="16"/>
              </w:rPr>
            </w:pPr>
            <w:r w:rsidRPr="00CE314E">
              <w:rPr>
                <w:sz w:val="16"/>
              </w:rPr>
              <w:t>New Indication of URSP provisioning support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94ACB2"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1DD7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8AE0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D06B2B" w14:textId="77777777" w:rsidR="00B4750D" w:rsidRPr="00CE314E" w:rsidRDefault="00B4750D" w:rsidP="00FF0CF0">
            <w:pPr>
              <w:pStyle w:val="TAL"/>
              <w:rPr>
                <w:sz w:val="16"/>
              </w:rPr>
            </w:pPr>
            <w:r w:rsidRPr="00CE314E">
              <w:rPr>
                <w:sz w:val="16"/>
              </w:rPr>
              <w:t>C3-230740</w:t>
            </w:r>
          </w:p>
        </w:tc>
      </w:tr>
      <w:tr w:rsidR="00B4750D" w:rsidRPr="00CE314E" w14:paraId="0F8903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EAA8BC" w14:textId="77777777" w:rsidR="00B4750D" w:rsidRPr="00CE314E" w:rsidRDefault="00B4750D" w:rsidP="00FF0CF0">
            <w:pPr>
              <w:pStyle w:val="TAL"/>
              <w:rPr>
                <w:sz w:val="16"/>
              </w:rPr>
            </w:pPr>
            <w:r w:rsidRPr="00CE314E">
              <w:rPr>
                <w:sz w:val="16"/>
              </w:rPr>
              <w:t>C3-230423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7E6A7" w14:textId="77777777" w:rsidR="00B4750D" w:rsidRPr="00CE314E" w:rsidRDefault="00B4750D" w:rsidP="00FF0CF0">
            <w:pPr>
              <w:pStyle w:val="TAL"/>
              <w:rPr>
                <w:sz w:val="16"/>
              </w:rPr>
            </w:pPr>
            <w:r w:rsidRPr="00CE314E">
              <w:rPr>
                <w:sz w:val="16"/>
              </w:rPr>
              <w:t>User Plane Remote Provisioning clarifications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384A8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9080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B0BF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AC92CF" w14:textId="77777777" w:rsidR="00B4750D" w:rsidRPr="00CE314E" w:rsidRDefault="00B4750D" w:rsidP="00FF0CF0">
            <w:pPr>
              <w:pStyle w:val="TAL"/>
              <w:rPr>
                <w:sz w:val="16"/>
              </w:rPr>
            </w:pPr>
          </w:p>
        </w:tc>
      </w:tr>
      <w:tr w:rsidR="00B4750D" w:rsidRPr="00CE314E" w14:paraId="5BF69A2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604858" w14:textId="77777777" w:rsidR="00B4750D" w:rsidRPr="00CE314E" w:rsidRDefault="00B4750D" w:rsidP="00FF0CF0">
            <w:pPr>
              <w:pStyle w:val="TAL"/>
              <w:rPr>
                <w:sz w:val="16"/>
              </w:rPr>
            </w:pPr>
            <w:r w:rsidRPr="00CE314E">
              <w:rPr>
                <w:sz w:val="16"/>
              </w:rPr>
              <w:t>C3-230424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C408AD" w14:textId="77777777" w:rsidR="00B4750D" w:rsidRPr="00CE314E" w:rsidRDefault="00B4750D" w:rsidP="00FF0CF0">
            <w:pPr>
              <w:pStyle w:val="TAL"/>
              <w:rPr>
                <w:sz w:val="16"/>
              </w:rPr>
            </w:pPr>
            <w:r w:rsidRPr="00CE314E">
              <w:rPr>
                <w:sz w:val="16"/>
              </w:rPr>
              <w:t>Onboarding in SNPN supporting localized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8D8A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5656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0ED5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FD641D" w14:textId="77777777" w:rsidR="00B4750D" w:rsidRPr="00CE314E" w:rsidRDefault="00B4750D" w:rsidP="00FF0CF0">
            <w:pPr>
              <w:pStyle w:val="TAL"/>
              <w:rPr>
                <w:sz w:val="16"/>
              </w:rPr>
            </w:pPr>
          </w:p>
        </w:tc>
      </w:tr>
      <w:tr w:rsidR="00B4750D" w:rsidRPr="00CE314E" w14:paraId="70CB26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84C068" w14:textId="77777777" w:rsidR="00B4750D" w:rsidRPr="00CE314E" w:rsidRDefault="00B4750D" w:rsidP="00FF0CF0">
            <w:pPr>
              <w:pStyle w:val="TAL"/>
              <w:rPr>
                <w:sz w:val="16"/>
              </w:rPr>
            </w:pPr>
            <w:r w:rsidRPr="00CE314E">
              <w:rPr>
                <w:sz w:val="16"/>
              </w:rPr>
              <w:t>C3-230425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D62162" w14:textId="77777777" w:rsidR="00B4750D" w:rsidRPr="00CE314E" w:rsidRDefault="00B4750D" w:rsidP="00FF0CF0">
            <w:pPr>
              <w:pStyle w:val="TAL"/>
              <w:rPr>
                <w:sz w:val="16"/>
              </w:rPr>
            </w:pPr>
            <w:r w:rsidRPr="00CE314E">
              <w:rPr>
                <w:sz w:val="16"/>
              </w:rPr>
              <w:t>Revised WID on Secondary DN authentication and authorization in EPC IWK cases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B9101"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86BC7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F9DB2E" w14:textId="77777777" w:rsidR="00B4750D" w:rsidRPr="00CE314E" w:rsidRDefault="00B4750D" w:rsidP="00FF0CF0">
            <w:pPr>
              <w:pStyle w:val="TAL"/>
              <w:rPr>
                <w:sz w:val="16"/>
              </w:rPr>
            </w:pPr>
            <w:r w:rsidRPr="00CE314E">
              <w:rPr>
                <w:sz w:val="16"/>
              </w:rPr>
              <w:t>C3-230142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5A5066" w14:textId="77777777" w:rsidR="00B4750D" w:rsidRPr="00CE314E" w:rsidRDefault="00B4750D" w:rsidP="00FF0CF0">
            <w:pPr>
              <w:pStyle w:val="TAL"/>
              <w:rPr>
                <w:sz w:val="16"/>
              </w:rPr>
            </w:pPr>
          </w:p>
        </w:tc>
      </w:tr>
      <w:tr w:rsidR="00B4750D" w:rsidRPr="00CE314E" w14:paraId="06C04B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A3416D" w14:textId="77777777" w:rsidR="00B4750D" w:rsidRPr="00CE314E" w:rsidRDefault="00B4750D" w:rsidP="00FF0CF0">
            <w:pPr>
              <w:pStyle w:val="TAL"/>
              <w:rPr>
                <w:sz w:val="16"/>
              </w:rPr>
            </w:pPr>
            <w:r w:rsidRPr="00CE314E">
              <w:rPr>
                <w:sz w:val="16"/>
              </w:rPr>
              <w:t>C3-230426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11CF22" w14:textId="77777777" w:rsidR="00B4750D" w:rsidRPr="00CE314E" w:rsidRDefault="00B4750D" w:rsidP="00FF0CF0">
            <w:pPr>
              <w:pStyle w:val="TAL"/>
              <w:rPr>
                <w:sz w:val="16"/>
              </w:rPr>
            </w:pPr>
            <w:r w:rsidRPr="00CE314E">
              <w:rPr>
                <w:sz w:val="16"/>
              </w:rPr>
              <w:t>PCF rejection of an AF request routed via an incorrect signaling path</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4431B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33A4E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4901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BE6F4A" w14:textId="77777777" w:rsidR="00B4750D" w:rsidRPr="00CE314E" w:rsidRDefault="00B4750D" w:rsidP="00FF0CF0">
            <w:pPr>
              <w:pStyle w:val="TAL"/>
              <w:rPr>
                <w:sz w:val="16"/>
              </w:rPr>
            </w:pPr>
          </w:p>
        </w:tc>
      </w:tr>
      <w:tr w:rsidR="00B4750D" w:rsidRPr="00CE314E" w14:paraId="7A81C8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1254F3" w14:textId="77777777" w:rsidR="00B4750D" w:rsidRPr="00CE314E" w:rsidRDefault="00B4750D" w:rsidP="00FF0CF0">
            <w:pPr>
              <w:pStyle w:val="TAL"/>
              <w:rPr>
                <w:sz w:val="16"/>
              </w:rPr>
            </w:pPr>
            <w:r w:rsidRPr="00CE314E">
              <w:rPr>
                <w:sz w:val="16"/>
              </w:rPr>
              <w:t>C3-230427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51AB32" w14:textId="77777777" w:rsidR="00B4750D" w:rsidRPr="00CE314E" w:rsidRDefault="00B4750D" w:rsidP="00FF0CF0">
            <w:pPr>
              <w:pStyle w:val="TAL"/>
              <w:rPr>
                <w:sz w:val="16"/>
              </w:rPr>
            </w:pPr>
            <w:r w:rsidRPr="00CE314E">
              <w:rPr>
                <w:sz w:val="16"/>
              </w:rPr>
              <w:t>Specification of application errors for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16A7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F28A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C6A5F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AE4A1" w14:textId="77777777" w:rsidR="00B4750D" w:rsidRPr="00CE314E" w:rsidRDefault="00B4750D" w:rsidP="00FF0CF0">
            <w:pPr>
              <w:pStyle w:val="TAL"/>
              <w:rPr>
                <w:sz w:val="16"/>
              </w:rPr>
            </w:pPr>
            <w:r w:rsidRPr="00CE314E">
              <w:rPr>
                <w:sz w:val="16"/>
              </w:rPr>
              <w:t>CP-230277</w:t>
            </w:r>
          </w:p>
        </w:tc>
      </w:tr>
      <w:tr w:rsidR="00B4750D" w:rsidRPr="00CE314E" w14:paraId="60BA09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0087C2" w14:textId="77777777" w:rsidR="00B4750D" w:rsidRPr="00CE314E" w:rsidRDefault="00B4750D" w:rsidP="00FF0CF0">
            <w:pPr>
              <w:pStyle w:val="TAL"/>
              <w:rPr>
                <w:sz w:val="16"/>
              </w:rPr>
            </w:pPr>
            <w:r w:rsidRPr="00CE314E">
              <w:rPr>
                <w:sz w:val="16"/>
              </w:rPr>
              <w:t>C3-230428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64F4EC" w14:textId="77777777" w:rsidR="00B4750D" w:rsidRPr="00CE314E" w:rsidRDefault="00B4750D" w:rsidP="00FF0CF0">
            <w:pPr>
              <w:pStyle w:val="TAL"/>
              <w:rPr>
                <w:sz w:val="16"/>
              </w:rPr>
            </w:pPr>
            <w:r w:rsidRPr="00CE314E">
              <w:rPr>
                <w:sz w:val="16"/>
              </w:rPr>
              <w:t>Specification of application errors for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14B43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534BF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9651B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C8E305" w14:textId="77777777" w:rsidR="00B4750D" w:rsidRPr="00CE314E" w:rsidRDefault="00B4750D" w:rsidP="00FF0CF0">
            <w:pPr>
              <w:pStyle w:val="TAL"/>
              <w:rPr>
                <w:sz w:val="16"/>
              </w:rPr>
            </w:pPr>
          </w:p>
        </w:tc>
      </w:tr>
      <w:tr w:rsidR="00B4750D" w:rsidRPr="00CE314E" w14:paraId="57E4450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1DFA36" w14:textId="77777777" w:rsidR="00B4750D" w:rsidRPr="00CE314E" w:rsidRDefault="00B4750D" w:rsidP="00FF0CF0">
            <w:pPr>
              <w:pStyle w:val="TAL"/>
              <w:rPr>
                <w:sz w:val="16"/>
              </w:rPr>
            </w:pPr>
            <w:r w:rsidRPr="00CE314E">
              <w:rPr>
                <w:sz w:val="16"/>
              </w:rPr>
              <w:t>C3-230429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14D884" w14:textId="77777777" w:rsidR="00B4750D" w:rsidRPr="00CE314E" w:rsidRDefault="00B4750D" w:rsidP="00FF0CF0">
            <w:pPr>
              <w:pStyle w:val="TAL"/>
              <w:rPr>
                <w:sz w:val="16"/>
              </w:rPr>
            </w:pPr>
            <w:r w:rsidRPr="00CE314E">
              <w:rPr>
                <w:sz w:val="16"/>
              </w:rPr>
              <w:t>Specification of application errors for TSC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2ECD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04A00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7B7D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985AE9" w14:textId="77777777" w:rsidR="00B4750D" w:rsidRPr="00CE314E" w:rsidRDefault="00B4750D" w:rsidP="00FF0CF0">
            <w:pPr>
              <w:pStyle w:val="TAL"/>
              <w:rPr>
                <w:sz w:val="16"/>
              </w:rPr>
            </w:pPr>
          </w:p>
        </w:tc>
      </w:tr>
      <w:tr w:rsidR="00B4750D" w:rsidRPr="00CE314E" w14:paraId="2E2CFB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391A12" w14:textId="77777777" w:rsidR="00B4750D" w:rsidRPr="00CE314E" w:rsidRDefault="00B4750D" w:rsidP="00FF0CF0">
            <w:pPr>
              <w:pStyle w:val="TAL"/>
              <w:rPr>
                <w:sz w:val="16"/>
              </w:rPr>
            </w:pPr>
            <w:r w:rsidRPr="00CE314E">
              <w:rPr>
                <w:sz w:val="16"/>
              </w:rPr>
              <w:t>C3-230430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AA2066"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A9A64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5C8E4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CAA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A05014" w14:textId="77777777" w:rsidR="00B4750D" w:rsidRPr="00CE314E" w:rsidRDefault="00B4750D" w:rsidP="00FF0CF0">
            <w:pPr>
              <w:pStyle w:val="TAL"/>
              <w:rPr>
                <w:sz w:val="16"/>
              </w:rPr>
            </w:pPr>
            <w:r w:rsidRPr="00CE314E">
              <w:rPr>
                <w:sz w:val="16"/>
              </w:rPr>
              <w:t>C3-230830</w:t>
            </w:r>
          </w:p>
        </w:tc>
      </w:tr>
      <w:tr w:rsidR="00B4750D" w:rsidRPr="00CE314E" w14:paraId="6E96ADC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9022C" w14:textId="77777777" w:rsidR="00B4750D" w:rsidRPr="00CE314E" w:rsidRDefault="00B4750D" w:rsidP="00FF0CF0">
            <w:pPr>
              <w:pStyle w:val="TAL"/>
              <w:rPr>
                <w:sz w:val="16"/>
              </w:rPr>
            </w:pPr>
            <w:r w:rsidRPr="00CE314E">
              <w:rPr>
                <w:sz w:val="16"/>
              </w:rPr>
              <w:t>C3-230431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65145F"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B57C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F444C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FEDF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C7A878" w14:textId="77777777" w:rsidR="00B4750D" w:rsidRPr="00CE314E" w:rsidRDefault="00B4750D" w:rsidP="00FF0CF0">
            <w:pPr>
              <w:pStyle w:val="TAL"/>
              <w:rPr>
                <w:sz w:val="16"/>
              </w:rPr>
            </w:pPr>
          </w:p>
        </w:tc>
      </w:tr>
      <w:tr w:rsidR="00B4750D" w:rsidRPr="00CE314E" w14:paraId="159923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958F40" w14:textId="77777777" w:rsidR="00B4750D" w:rsidRPr="00CE314E" w:rsidRDefault="00B4750D" w:rsidP="00FF0CF0">
            <w:pPr>
              <w:pStyle w:val="TAL"/>
              <w:rPr>
                <w:sz w:val="16"/>
              </w:rPr>
            </w:pPr>
            <w:r w:rsidRPr="00CE314E">
              <w:rPr>
                <w:sz w:val="16"/>
              </w:rPr>
              <w:t>C3-230432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A549B6"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09C58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EC849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A6A06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64F85F" w14:textId="77777777" w:rsidR="00B4750D" w:rsidRPr="00CE314E" w:rsidRDefault="00B4750D" w:rsidP="00FF0CF0">
            <w:pPr>
              <w:pStyle w:val="TAL"/>
              <w:rPr>
                <w:sz w:val="16"/>
              </w:rPr>
            </w:pPr>
            <w:r w:rsidRPr="00CE314E">
              <w:rPr>
                <w:sz w:val="16"/>
              </w:rPr>
              <w:t>C3-230831</w:t>
            </w:r>
          </w:p>
        </w:tc>
      </w:tr>
      <w:tr w:rsidR="00B4750D" w:rsidRPr="00CE314E" w14:paraId="117FA1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F8F6DD" w14:textId="77777777" w:rsidR="00B4750D" w:rsidRPr="00CE314E" w:rsidRDefault="00B4750D" w:rsidP="00FF0CF0">
            <w:pPr>
              <w:pStyle w:val="TAL"/>
              <w:rPr>
                <w:sz w:val="16"/>
              </w:rPr>
            </w:pPr>
            <w:r w:rsidRPr="00CE314E">
              <w:rPr>
                <w:sz w:val="16"/>
              </w:rPr>
              <w:t>C3-230433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33D2D"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EEA65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710E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4296B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C6FF3" w14:textId="77777777" w:rsidR="00B4750D" w:rsidRPr="00CE314E" w:rsidRDefault="00B4750D" w:rsidP="00FF0CF0">
            <w:pPr>
              <w:pStyle w:val="TAL"/>
              <w:rPr>
                <w:sz w:val="16"/>
              </w:rPr>
            </w:pPr>
            <w:r w:rsidRPr="00CE314E">
              <w:rPr>
                <w:sz w:val="16"/>
              </w:rPr>
              <w:t>C3-230832</w:t>
            </w:r>
          </w:p>
        </w:tc>
      </w:tr>
      <w:tr w:rsidR="00B4750D" w:rsidRPr="00CE314E" w14:paraId="05318B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537A5E" w14:textId="77777777" w:rsidR="00B4750D" w:rsidRPr="00CE314E" w:rsidRDefault="00B4750D" w:rsidP="00FF0CF0">
            <w:pPr>
              <w:pStyle w:val="TAL"/>
              <w:rPr>
                <w:sz w:val="16"/>
              </w:rPr>
            </w:pPr>
            <w:r w:rsidRPr="00CE314E">
              <w:rPr>
                <w:sz w:val="16"/>
              </w:rPr>
              <w:t>C3-230434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8A5CE2"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1A4A2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9BA44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9A65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6EFECA" w14:textId="77777777" w:rsidR="00B4750D" w:rsidRPr="00CE314E" w:rsidRDefault="00B4750D" w:rsidP="00FF0CF0">
            <w:pPr>
              <w:pStyle w:val="TAL"/>
              <w:rPr>
                <w:sz w:val="16"/>
              </w:rPr>
            </w:pPr>
            <w:r w:rsidRPr="00CE314E">
              <w:rPr>
                <w:sz w:val="16"/>
              </w:rPr>
              <w:t>C3-230833</w:t>
            </w:r>
          </w:p>
        </w:tc>
      </w:tr>
      <w:tr w:rsidR="00B4750D" w:rsidRPr="00CE314E" w14:paraId="17043D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C1EB4B" w14:textId="77777777" w:rsidR="00B4750D" w:rsidRPr="00CE314E" w:rsidRDefault="00B4750D" w:rsidP="00FF0CF0">
            <w:pPr>
              <w:pStyle w:val="TAL"/>
              <w:rPr>
                <w:sz w:val="16"/>
              </w:rPr>
            </w:pPr>
            <w:r w:rsidRPr="00CE314E">
              <w:rPr>
                <w:sz w:val="16"/>
              </w:rPr>
              <w:t>C3-230435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6C79C2"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87D55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0FC6C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4A13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ECC9BE" w14:textId="77777777" w:rsidR="00B4750D" w:rsidRPr="00CE314E" w:rsidRDefault="00B4750D" w:rsidP="00FF0CF0">
            <w:pPr>
              <w:pStyle w:val="TAL"/>
              <w:rPr>
                <w:sz w:val="16"/>
              </w:rPr>
            </w:pPr>
            <w:r w:rsidRPr="00CE314E">
              <w:rPr>
                <w:sz w:val="16"/>
              </w:rPr>
              <w:t>C3-230843</w:t>
            </w:r>
          </w:p>
        </w:tc>
      </w:tr>
      <w:tr w:rsidR="00B4750D" w:rsidRPr="00CE314E" w14:paraId="6D5441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C337F7" w14:textId="77777777" w:rsidR="00B4750D" w:rsidRPr="00CE314E" w:rsidRDefault="00B4750D" w:rsidP="00FF0CF0">
            <w:pPr>
              <w:pStyle w:val="TAL"/>
              <w:rPr>
                <w:sz w:val="16"/>
              </w:rPr>
            </w:pPr>
            <w:r w:rsidRPr="00CE314E">
              <w:rPr>
                <w:sz w:val="16"/>
              </w:rPr>
              <w:t>C3-230436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46CBF2"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0AD08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EDAE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CBC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B46A06" w14:textId="77777777" w:rsidR="00B4750D" w:rsidRPr="00CE314E" w:rsidRDefault="00B4750D" w:rsidP="00FF0CF0">
            <w:pPr>
              <w:pStyle w:val="TAL"/>
              <w:rPr>
                <w:sz w:val="16"/>
              </w:rPr>
            </w:pPr>
            <w:r w:rsidRPr="00CE314E">
              <w:rPr>
                <w:sz w:val="16"/>
              </w:rPr>
              <w:t>C3-230844</w:t>
            </w:r>
          </w:p>
        </w:tc>
      </w:tr>
      <w:tr w:rsidR="00B4750D" w:rsidRPr="00CE314E" w14:paraId="0AE97C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58D83F" w14:textId="77777777" w:rsidR="00B4750D" w:rsidRPr="00CE314E" w:rsidRDefault="00B4750D" w:rsidP="00FF0CF0">
            <w:pPr>
              <w:pStyle w:val="TAL"/>
              <w:rPr>
                <w:sz w:val="16"/>
              </w:rPr>
            </w:pPr>
            <w:r w:rsidRPr="00CE314E">
              <w:rPr>
                <w:sz w:val="16"/>
              </w:rPr>
              <w:t>C3-230437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6CBD2E"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A274D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68270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AD2A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39DD3F" w14:textId="77777777" w:rsidR="00B4750D" w:rsidRPr="00CE314E" w:rsidRDefault="00B4750D" w:rsidP="00FF0CF0">
            <w:pPr>
              <w:pStyle w:val="TAL"/>
              <w:rPr>
                <w:sz w:val="16"/>
              </w:rPr>
            </w:pPr>
            <w:r w:rsidRPr="00CE314E">
              <w:rPr>
                <w:sz w:val="16"/>
              </w:rPr>
              <w:t>C3-230845</w:t>
            </w:r>
          </w:p>
        </w:tc>
      </w:tr>
      <w:tr w:rsidR="00B4750D" w:rsidRPr="00CE314E" w14:paraId="4B1D513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4BA0FB" w14:textId="77777777" w:rsidR="00B4750D" w:rsidRPr="00CE314E" w:rsidRDefault="00B4750D" w:rsidP="00FF0CF0">
            <w:pPr>
              <w:pStyle w:val="TAL"/>
              <w:rPr>
                <w:sz w:val="16"/>
              </w:rPr>
            </w:pPr>
            <w:r w:rsidRPr="00CE314E">
              <w:rPr>
                <w:sz w:val="16"/>
              </w:rPr>
              <w:t>C3-230438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B905C"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DBE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CCBE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E13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387CED" w14:textId="77777777" w:rsidR="00B4750D" w:rsidRPr="00CE314E" w:rsidRDefault="00B4750D" w:rsidP="00FF0CF0">
            <w:pPr>
              <w:pStyle w:val="TAL"/>
              <w:rPr>
                <w:sz w:val="16"/>
              </w:rPr>
            </w:pPr>
            <w:r w:rsidRPr="00CE314E">
              <w:rPr>
                <w:sz w:val="16"/>
              </w:rPr>
              <w:t>C3-230846</w:t>
            </w:r>
          </w:p>
        </w:tc>
      </w:tr>
      <w:tr w:rsidR="00B4750D" w:rsidRPr="00CE314E" w14:paraId="3CD605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C1588A" w14:textId="77777777" w:rsidR="00B4750D" w:rsidRPr="00CE314E" w:rsidRDefault="00B4750D" w:rsidP="00FF0CF0">
            <w:pPr>
              <w:pStyle w:val="TAL"/>
              <w:rPr>
                <w:sz w:val="16"/>
              </w:rPr>
            </w:pPr>
            <w:r w:rsidRPr="00CE314E">
              <w:rPr>
                <w:sz w:val="16"/>
              </w:rPr>
              <w:t>C3-230439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6E6A65" w14:textId="77777777" w:rsidR="00B4750D" w:rsidRPr="00CE314E" w:rsidRDefault="00B4750D" w:rsidP="00FF0CF0">
            <w:pPr>
              <w:pStyle w:val="TAL"/>
              <w:rPr>
                <w:sz w:val="16"/>
              </w:rPr>
            </w:pPr>
            <w:r w:rsidRPr="00CE314E">
              <w:rPr>
                <w:sz w:val="16"/>
              </w:rPr>
              <w:t>Solving Editor’s Notes for Immediate Report of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F46A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A1BB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B109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B5ADB7" w14:textId="77777777" w:rsidR="00B4750D" w:rsidRPr="00CE314E" w:rsidRDefault="00B4750D" w:rsidP="00FF0CF0">
            <w:pPr>
              <w:pStyle w:val="TAL"/>
              <w:rPr>
                <w:sz w:val="16"/>
              </w:rPr>
            </w:pPr>
            <w:r w:rsidRPr="00CE314E">
              <w:rPr>
                <w:sz w:val="16"/>
              </w:rPr>
              <w:t>C3-230806</w:t>
            </w:r>
          </w:p>
        </w:tc>
      </w:tr>
      <w:tr w:rsidR="00B4750D" w:rsidRPr="00CE314E" w14:paraId="0E0B02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9CAB13" w14:textId="77777777" w:rsidR="00B4750D" w:rsidRPr="00CE314E" w:rsidRDefault="00B4750D" w:rsidP="00FF0CF0">
            <w:pPr>
              <w:pStyle w:val="TAL"/>
              <w:rPr>
                <w:sz w:val="16"/>
              </w:rPr>
            </w:pPr>
            <w:r w:rsidRPr="00CE314E">
              <w:rPr>
                <w:sz w:val="16"/>
              </w:rPr>
              <w:t>C3-230440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BF9FB" w14:textId="77777777" w:rsidR="00B4750D" w:rsidRPr="00CE314E" w:rsidRDefault="00B4750D" w:rsidP="00FF0CF0">
            <w:pPr>
              <w:pStyle w:val="TAL"/>
              <w:rPr>
                <w:sz w:val="16"/>
              </w:rPr>
            </w:pPr>
            <w:r w:rsidRPr="00CE314E">
              <w:rPr>
                <w:sz w:val="16"/>
              </w:rPr>
              <w:t>Retrieval of Policy Data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91D240" w14:textId="77777777" w:rsidR="00B4750D" w:rsidRPr="00CE314E" w:rsidRDefault="00B4750D" w:rsidP="00FF0CF0">
            <w:pPr>
              <w:pStyle w:val="TAL"/>
              <w:rPr>
                <w:sz w:val="16"/>
              </w:rPr>
            </w:pPr>
            <w:r w:rsidRPr="00CE314E">
              <w:rPr>
                <w:sz w:val="16"/>
              </w:rPr>
              <w:t>Ericsson,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BA0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8301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1C1F7" w14:textId="77777777" w:rsidR="00B4750D" w:rsidRPr="00CE314E" w:rsidRDefault="00B4750D" w:rsidP="00FF0CF0">
            <w:pPr>
              <w:pStyle w:val="TAL"/>
              <w:rPr>
                <w:sz w:val="16"/>
              </w:rPr>
            </w:pPr>
            <w:r w:rsidRPr="00CE314E">
              <w:rPr>
                <w:sz w:val="16"/>
              </w:rPr>
              <w:t>C3-230798</w:t>
            </w:r>
          </w:p>
        </w:tc>
      </w:tr>
      <w:tr w:rsidR="00B4750D" w:rsidRPr="00CE314E" w14:paraId="280D26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71F6BE" w14:textId="77777777" w:rsidR="00B4750D" w:rsidRPr="00CE314E" w:rsidRDefault="00B4750D" w:rsidP="00FF0CF0">
            <w:pPr>
              <w:pStyle w:val="TAL"/>
              <w:rPr>
                <w:sz w:val="16"/>
              </w:rPr>
            </w:pPr>
            <w:r w:rsidRPr="00CE314E">
              <w:rPr>
                <w:sz w:val="16"/>
              </w:rPr>
              <w:t>C3-230441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13BFB3"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E065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3679B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E960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1A110E" w14:textId="77777777" w:rsidR="00B4750D" w:rsidRPr="00CE314E" w:rsidRDefault="00B4750D" w:rsidP="00FF0CF0">
            <w:pPr>
              <w:pStyle w:val="TAL"/>
              <w:rPr>
                <w:sz w:val="16"/>
              </w:rPr>
            </w:pPr>
            <w:r w:rsidRPr="00CE314E">
              <w:rPr>
                <w:sz w:val="16"/>
              </w:rPr>
              <w:t>C3-230807</w:t>
            </w:r>
          </w:p>
        </w:tc>
      </w:tr>
      <w:tr w:rsidR="00B4750D" w:rsidRPr="00CE314E" w14:paraId="2E91E5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CCC9E" w14:textId="77777777" w:rsidR="00B4750D" w:rsidRPr="00CE314E" w:rsidRDefault="00B4750D" w:rsidP="00FF0CF0">
            <w:pPr>
              <w:pStyle w:val="TAL"/>
              <w:rPr>
                <w:sz w:val="16"/>
              </w:rPr>
            </w:pPr>
            <w:r w:rsidRPr="00CE314E">
              <w:rPr>
                <w:sz w:val="16"/>
              </w:rPr>
              <w:t>C3-230442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6278AD"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BC764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2CED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720A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CB5BE9" w14:textId="77777777" w:rsidR="00B4750D" w:rsidRPr="00CE314E" w:rsidRDefault="00B4750D" w:rsidP="00FF0CF0">
            <w:pPr>
              <w:pStyle w:val="TAL"/>
              <w:rPr>
                <w:sz w:val="16"/>
              </w:rPr>
            </w:pPr>
            <w:r w:rsidRPr="00CE314E">
              <w:rPr>
                <w:sz w:val="16"/>
              </w:rPr>
              <w:t>C3-230808</w:t>
            </w:r>
          </w:p>
        </w:tc>
      </w:tr>
      <w:tr w:rsidR="00B4750D" w:rsidRPr="00CE314E" w14:paraId="55833F6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2E2DE8" w14:textId="77777777" w:rsidR="00B4750D" w:rsidRPr="00CE314E" w:rsidRDefault="00B4750D" w:rsidP="00FF0CF0">
            <w:pPr>
              <w:pStyle w:val="TAL"/>
              <w:rPr>
                <w:sz w:val="16"/>
              </w:rPr>
            </w:pPr>
            <w:r w:rsidRPr="00CE314E">
              <w:rPr>
                <w:sz w:val="16"/>
              </w:rPr>
              <w:t>C3-230443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A3E656"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C84EE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87CFB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819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4F54C" w14:textId="77777777" w:rsidR="00B4750D" w:rsidRPr="00CE314E" w:rsidRDefault="00B4750D" w:rsidP="00FF0CF0">
            <w:pPr>
              <w:pStyle w:val="TAL"/>
              <w:rPr>
                <w:sz w:val="16"/>
              </w:rPr>
            </w:pPr>
            <w:r w:rsidRPr="00CE314E">
              <w:rPr>
                <w:sz w:val="16"/>
              </w:rPr>
              <w:t>C3-230809</w:t>
            </w:r>
          </w:p>
        </w:tc>
      </w:tr>
      <w:tr w:rsidR="00B4750D" w:rsidRPr="00CE314E" w14:paraId="524591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24F1C5" w14:textId="77777777" w:rsidR="00B4750D" w:rsidRPr="00CE314E" w:rsidRDefault="00B4750D" w:rsidP="00FF0CF0">
            <w:pPr>
              <w:pStyle w:val="TAL"/>
              <w:rPr>
                <w:sz w:val="16"/>
              </w:rPr>
            </w:pPr>
            <w:r w:rsidRPr="00CE314E">
              <w:rPr>
                <w:sz w:val="16"/>
              </w:rPr>
              <w:t>C3-230444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5BDCB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305E7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A57F6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149F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E537B" w14:textId="77777777" w:rsidR="00B4750D" w:rsidRPr="00CE314E" w:rsidRDefault="00B4750D" w:rsidP="00FF0CF0">
            <w:pPr>
              <w:pStyle w:val="TAL"/>
              <w:rPr>
                <w:sz w:val="16"/>
              </w:rPr>
            </w:pPr>
            <w:r w:rsidRPr="00CE314E">
              <w:rPr>
                <w:sz w:val="16"/>
              </w:rPr>
              <w:t>C3-230810</w:t>
            </w:r>
          </w:p>
        </w:tc>
      </w:tr>
      <w:tr w:rsidR="00B4750D" w:rsidRPr="00CE314E" w14:paraId="052CCC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F8BE32" w14:textId="77777777" w:rsidR="00B4750D" w:rsidRPr="00CE314E" w:rsidRDefault="00B4750D" w:rsidP="00FF0CF0">
            <w:pPr>
              <w:pStyle w:val="TAL"/>
              <w:rPr>
                <w:sz w:val="16"/>
              </w:rPr>
            </w:pPr>
            <w:r w:rsidRPr="00CE314E">
              <w:rPr>
                <w:sz w:val="16"/>
              </w:rPr>
              <w:t>C3-230445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A55CE1"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E8FFF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B0E44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326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5BD5FA" w14:textId="77777777" w:rsidR="00B4750D" w:rsidRPr="00CE314E" w:rsidRDefault="00B4750D" w:rsidP="00FF0CF0">
            <w:pPr>
              <w:pStyle w:val="TAL"/>
              <w:rPr>
                <w:sz w:val="16"/>
              </w:rPr>
            </w:pPr>
            <w:r w:rsidRPr="00CE314E">
              <w:rPr>
                <w:sz w:val="16"/>
              </w:rPr>
              <w:t>C3-230811</w:t>
            </w:r>
          </w:p>
        </w:tc>
      </w:tr>
      <w:tr w:rsidR="00B4750D" w:rsidRPr="00CE314E" w14:paraId="58C01F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A7C407" w14:textId="77777777" w:rsidR="00B4750D" w:rsidRPr="00CE314E" w:rsidRDefault="00B4750D" w:rsidP="00FF0CF0">
            <w:pPr>
              <w:pStyle w:val="TAL"/>
              <w:rPr>
                <w:sz w:val="16"/>
              </w:rPr>
            </w:pPr>
            <w:r w:rsidRPr="00CE314E">
              <w:rPr>
                <w:sz w:val="16"/>
              </w:rPr>
              <w:t>C3-230446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1810A5"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43441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7D80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4795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1E8E3" w14:textId="77777777" w:rsidR="00B4750D" w:rsidRPr="00CE314E" w:rsidRDefault="00B4750D" w:rsidP="00FF0CF0">
            <w:pPr>
              <w:pStyle w:val="TAL"/>
              <w:rPr>
                <w:sz w:val="16"/>
              </w:rPr>
            </w:pPr>
            <w:r w:rsidRPr="00CE314E">
              <w:rPr>
                <w:sz w:val="16"/>
              </w:rPr>
              <w:t>C3-230812</w:t>
            </w:r>
          </w:p>
        </w:tc>
      </w:tr>
      <w:tr w:rsidR="00B4750D" w:rsidRPr="00CE314E" w14:paraId="7A1245A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8A7B84" w14:textId="77777777" w:rsidR="00B4750D" w:rsidRPr="00CE314E" w:rsidRDefault="00B4750D" w:rsidP="00FF0CF0">
            <w:pPr>
              <w:pStyle w:val="TAL"/>
              <w:rPr>
                <w:sz w:val="16"/>
              </w:rPr>
            </w:pPr>
            <w:r w:rsidRPr="00CE314E">
              <w:rPr>
                <w:sz w:val="16"/>
              </w:rPr>
              <w:t>C3-230447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B165D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9D09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72168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D770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05581E" w14:textId="77777777" w:rsidR="00B4750D" w:rsidRPr="00CE314E" w:rsidRDefault="00B4750D" w:rsidP="00FF0CF0">
            <w:pPr>
              <w:pStyle w:val="TAL"/>
              <w:rPr>
                <w:sz w:val="16"/>
              </w:rPr>
            </w:pPr>
            <w:r w:rsidRPr="00CE314E">
              <w:rPr>
                <w:sz w:val="16"/>
              </w:rPr>
              <w:t>C3-230813</w:t>
            </w:r>
          </w:p>
        </w:tc>
      </w:tr>
      <w:tr w:rsidR="00B4750D" w:rsidRPr="00CE314E" w14:paraId="5397AD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06C779" w14:textId="77777777" w:rsidR="00B4750D" w:rsidRPr="00CE314E" w:rsidRDefault="00B4750D" w:rsidP="00FF0CF0">
            <w:pPr>
              <w:pStyle w:val="TAL"/>
              <w:rPr>
                <w:sz w:val="16"/>
              </w:rPr>
            </w:pPr>
            <w:r w:rsidRPr="00CE314E">
              <w:rPr>
                <w:sz w:val="16"/>
              </w:rPr>
              <w:t>C3-230448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F429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4AD90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74952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8B72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AA1294" w14:textId="77777777" w:rsidR="00B4750D" w:rsidRPr="00CE314E" w:rsidRDefault="00B4750D" w:rsidP="00FF0CF0">
            <w:pPr>
              <w:pStyle w:val="TAL"/>
              <w:rPr>
                <w:sz w:val="16"/>
              </w:rPr>
            </w:pPr>
            <w:r w:rsidRPr="00CE314E">
              <w:rPr>
                <w:sz w:val="16"/>
              </w:rPr>
              <w:t>C3-230814</w:t>
            </w:r>
          </w:p>
        </w:tc>
      </w:tr>
      <w:tr w:rsidR="00B4750D" w:rsidRPr="00CE314E" w14:paraId="3AB209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D8A9AA" w14:textId="77777777" w:rsidR="00B4750D" w:rsidRPr="00CE314E" w:rsidRDefault="00B4750D" w:rsidP="00FF0CF0">
            <w:pPr>
              <w:pStyle w:val="TAL"/>
              <w:rPr>
                <w:sz w:val="16"/>
              </w:rPr>
            </w:pPr>
            <w:r w:rsidRPr="00CE314E">
              <w:rPr>
                <w:sz w:val="16"/>
              </w:rPr>
              <w:t>C3-230449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F1DC31"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98F9F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BAAB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5E02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9CF4A" w14:textId="77777777" w:rsidR="00B4750D" w:rsidRPr="00CE314E" w:rsidRDefault="00B4750D" w:rsidP="00FF0CF0">
            <w:pPr>
              <w:pStyle w:val="TAL"/>
              <w:rPr>
                <w:sz w:val="16"/>
              </w:rPr>
            </w:pPr>
            <w:r w:rsidRPr="00CE314E">
              <w:rPr>
                <w:sz w:val="16"/>
              </w:rPr>
              <w:t>C3-230815</w:t>
            </w:r>
          </w:p>
        </w:tc>
      </w:tr>
      <w:tr w:rsidR="00B4750D" w:rsidRPr="00CE314E" w14:paraId="440894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346E5E" w14:textId="77777777" w:rsidR="00B4750D" w:rsidRPr="00CE314E" w:rsidRDefault="00B4750D" w:rsidP="00FF0CF0">
            <w:pPr>
              <w:pStyle w:val="TAL"/>
              <w:rPr>
                <w:sz w:val="16"/>
              </w:rPr>
            </w:pPr>
            <w:r w:rsidRPr="00CE314E">
              <w:rPr>
                <w:sz w:val="16"/>
              </w:rPr>
              <w:t>C3-230450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7AE3BE"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7FB07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180C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D6FB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9A054" w14:textId="77777777" w:rsidR="00B4750D" w:rsidRPr="00CE314E" w:rsidRDefault="00B4750D" w:rsidP="00FF0CF0">
            <w:pPr>
              <w:pStyle w:val="TAL"/>
              <w:rPr>
                <w:sz w:val="16"/>
              </w:rPr>
            </w:pPr>
            <w:r w:rsidRPr="00CE314E">
              <w:rPr>
                <w:sz w:val="16"/>
              </w:rPr>
              <w:t>C3-230816</w:t>
            </w:r>
          </w:p>
        </w:tc>
      </w:tr>
      <w:tr w:rsidR="00B4750D" w:rsidRPr="00CE314E" w14:paraId="6B6260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433CF9" w14:textId="77777777" w:rsidR="00B4750D" w:rsidRPr="00CE314E" w:rsidRDefault="00B4750D" w:rsidP="00FF0CF0">
            <w:pPr>
              <w:pStyle w:val="TAL"/>
              <w:rPr>
                <w:sz w:val="16"/>
              </w:rPr>
            </w:pPr>
            <w:r w:rsidRPr="00CE314E">
              <w:rPr>
                <w:sz w:val="16"/>
              </w:rPr>
              <w:t>C3-230451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86E4C3"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02F18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F940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1E1B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71A8D" w14:textId="77777777" w:rsidR="00B4750D" w:rsidRPr="00CE314E" w:rsidRDefault="00B4750D" w:rsidP="00FF0CF0">
            <w:pPr>
              <w:pStyle w:val="TAL"/>
              <w:rPr>
                <w:sz w:val="16"/>
              </w:rPr>
            </w:pPr>
            <w:r w:rsidRPr="00CE314E">
              <w:rPr>
                <w:sz w:val="16"/>
              </w:rPr>
              <w:t>C3-230817</w:t>
            </w:r>
          </w:p>
        </w:tc>
      </w:tr>
      <w:tr w:rsidR="00B4750D" w:rsidRPr="00CE314E" w14:paraId="343592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30054E" w14:textId="77777777" w:rsidR="00B4750D" w:rsidRPr="00CE314E" w:rsidRDefault="00B4750D" w:rsidP="00FF0CF0">
            <w:pPr>
              <w:pStyle w:val="TAL"/>
              <w:rPr>
                <w:sz w:val="16"/>
              </w:rPr>
            </w:pPr>
            <w:r w:rsidRPr="00CE314E">
              <w:rPr>
                <w:sz w:val="16"/>
              </w:rPr>
              <w:t>C3-230452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48661E"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24C2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AFC03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6EE9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F0AD50" w14:textId="77777777" w:rsidR="00B4750D" w:rsidRPr="00CE314E" w:rsidRDefault="00B4750D" w:rsidP="00FF0CF0">
            <w:pPr>
              <w:pStyle w:val="TAL"/>
              <w:rPr>
                <w:sz w:val="16"/>
              </w:rPr>
            </w:pPr>
            <w:r w:rsidRPr="00CE314E">
              <w:rPr>
                <w:sz w:val="16"/>
              </w:rPr>
              <w:t>C3-230818</w:t>
            </w:r>
          </w:p>
        </w:tc>
      </w:tr>
      <w:tr w:rsidR="00B4750D" w:rsidRPr="00CE314E" w14:paraId="28B1603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2F1632" w14:textId="77777777" w:rsidR="00B4750D" w:rsidRPr="00CE314E" w:rsidRDefault="00B4750D" w:rsidP="00FF0CF0">
            <w:pPr>
              <w:pStyle w:val="TAL"/>
              <w:rPr>
                <w:sz w:val="16"/>
              </w:rPr>
            </w:pPr>
            <w:r w:rsidRPr="00CE314E">
              <w:rPr>
                <w:sz w:val="16"/>
              </w:rPr>
              <w:t>C3-230453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329DF" w14:textId="77777777" w:rsidR="00B4750D" w:rsidRPr="00CE314E" w:rsidRDefault="00B4750D" w:rsidP="00FF0CF0">
            <w:pPr>
              <w:pStyle w:val="TAL"/>
              <w:rPr>
                <w:sz w:val="16"/>
              </w:rPr>
            </w:pPr>
            <w:r w:rsidRPr="00CE314E">
              <w:rPr>
                <w:sz w:val="16"/>
              </w:rPr>
              <w:t>Discussion on the necessary corrections to MBS User Service framework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1A223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9F2F1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DD2A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A8682E" w14:textId="77777777" w:rsidR="00B4750D" w:rsidRPr="00CE314E" w:rsidRDefault="00B4750D" w:rsidP="00FF0CF0">
            <w:pPr>
              <w:pStyle w:val="TAL"/>
              <w:rPr>
                <w:sz w:val="16"/>
              </w:rPr>
            </w:pPr>
          </w:p>
        </w:tc>
      </w:tr>
      <w:tr w:rsidR="00B4750D" w:rsidRPr="00CE314E" w14:paraId="352BE1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C3E31C" w14:textId="77777777" w:rsidR="00B4750D" w:rsidRPr="00CE314E" w:rsidRDefault="00B4750D" w:rsidP="00FF0CF0">
            <w:pPr>
              <w:pStyle w:val="TAL"/>
              <w:rPr>
                <w:sz w:val="16"/>
              </w:rPr>
            </w:pPr>
            <w:r w:rsidRPr="00CE314E">
              <w:rPr>
                <w:sz w:val="16"/>
              </w:rPr>
              <w:t>C3-230454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C828F"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599C8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D725E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54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3C6CEE" w14:textId="77777777" w:rsidR="00B4750D" w:rsidRPr="00CE314E" w:rsidRDefault="00B4750D" w:rsidP="00FF0CF0">
            <w:pPr>
              <w:pStyle w:val="TAL"/>
              <w:rPr>
                <w:sz w:val="16"/>
              </w:rPr>
            </w:pPr>
            <w:r w:rsidRPr="00CE314E">
              <w:rPr>
                <w:sz w:val="16"/>
              </w:rPr>
              <w:t>C3-230819</w:t>
            </w:r>
          </w:p>
        </w:tc>
      </w:tr>
      <w:tr w:rsidR="00B4750D" w:rsidRPr="00CE314E" w14:paraId="0DA4286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70C29C" w14:textId="77777777" w:rsidR="00B4750D" w:rsidRPr="00CE314E" w:rsidRDefault="00B4750D" w:rsidP="00FF0CF0">
            <w:pPr>
              <w:pStyle w:val="TAL"/>
              <w:rPr>
                <w:sz w:val="16"/>
              </w:rPr>
            </w:pPr>
            <w:r w:rsidRPr="00CE314E">
              <w:rPr>
                <w:sz w:val="16"/>
              </w:rPr>
              <w:t>C3-230455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E6CC1D"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314EA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A40A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19D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B0045D" w14:textId="77777777" w:rsidR="00B4750D" w:rsidRPr="00CE314E" w:rsidRDefault="00B4750D" w:rsidP="00FF0CF0">
            <w:pPr>
              <w:pStyle w:val="TAL"/>
              <w:rPr>
                <w:sz w:val="16"/>
              </w:rPr>
            </w:pPr>
            <w:r w:rsidRPr="00CE314E">
              <w:rPr>
                <w:sz w:val="16"/>
              </w:rPr>
              <w:t>C3-230820</w:t>
            </w:r>
          </w:p>
        </w:tc>
      </w:tr>
      <w:tr w:rsidR="00B4750D" w:rsidRPr="00CE314E" w14:paraId="2DA7714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AF7965" w14:textId="77777777" w:rsidR="00B4750D" w:rsidRPr="00CE314E" w:rsidRDefault="00B4750D" w:rsidP="00FF0CF0">
            <w:pPr>
              <w:pStyle w:val="TAL"/>
              <w:rPr>
                <w:sz w:val="16"/>
              </w:rPr>
            </w:pPr>
            <w:r w:rsidRPr="00CE314E">
              <w:rPr>
                <w:sz w:val="16"/>
              </w:rPr>
              <w:t>C3-230456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10070"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0AC67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6DA8B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EE3F4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DAB74" w14:textId="77777777" w:rsidR="00B4750D" w:rsidRPr="00CE314E" w:rsidRDefault="00B4750D" w:rsidP="00FF0CF0">
            <w:pPr>
              <w:pStyle w:val="TAL"/>
              <w:rPr>
                <w:sz w:val="16"/>
              </w:rPr>
            </w:pPr>
            <w:r w:rsidRPr="00CE314E">
              <w:rPr>
                <w:sz w:val="16"/>
              </w:rPr>
              <w:t>C3-230821</w:t>
            </w:r>
          </w:p>
        </w:tc>
      </w:tr>
      <w:tr w:rsidR="00B4750D" w:rsidRPr="00CE314E" w14:paraId="4E7D64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B2BA52" w14:textId="77777777" w:rsidR="00B4750D" w:rsidRPr="00CE314E" w:rsidRDefault="00B4750D" w:rsidP="00FF0CF0">
            <w:pPr>
              <w:pStyle w:val="TAL"/>
              <w:rPr>
                <w:sz w:val="16"/>
              </w:rPr>
            </w:pPr>
            <w:r w:rsidRPr="00CE314E">
              <w:rPr>
                <w:sz w:val="16"/>
              </w:rPr>
              <w:t>C3-230457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A28E5D" w14:textId="77777777" w:rsidR="00B4750D" w:rsidRPr="00CE314E" w:rsidRDefault="00B4750D" w:rsidP="00FF0CF0">
            <w:pPr>
              <w:pStyle w:val="TAL"/>
              <w:rPr>
                <w:sz w:val="16"/>
              </w:rPr>
            </w:pPr>
            <w:r w:rsidRPr="00CE314E">
              <w:rPr>
                <w:sz w:val="16"/>
              </w:rPr>
              <w:t>Discussion on the need for a new TS to document new NEF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3C76E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B469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BF657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A588CA" w14:textId="77777777" w:rsidR="00B4750D" w:rsidRPr="00CE314E" w:rsidRDefault="00B4750D" w:rsidP="00FF0CF0">
            <w:pPr>
              <w:pStyle w:val="TAL"/>
              <w:rPr>
                <w:sz w:val="16"/>
              </w:rPr>
            </w:pPr>
          </w:p>
        </w:tc>
      </w:tr>
      <w:tr w:rsidR="00B4750D" w:rsidRPr="00CE314E" w14:paraId="40C1EF1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754409" w14:textId="77777777" w:rsidR="00B4750D" w:rsidRPr="00CE314E" w:rsidRDefault="00B4750D" w:rsidP="00FF0CF0">
            <w:pPr>
              <w:pStyle w:val="TAL"/>
              <w:rPr>
                <w:sz w:val="16"/>
              </w:rPr>
            </w:pPr>
            <w:r w:rsidRPr="00CE314E">
              <w:rPr>
                <w:sz w:val="16"/>
              </w:rPr>
              <w:t>C3-230458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BFCEE9" w14:textId="77777777" w:rsidR="00B4750D" w:rsidRPr="00CE314E" w:rsidRDefault="00B4750D" w:rsidP="00FF0CF0">
            <w:pPr>
              <w:pStyle w:val="TAL"/>
              <w:rPr>
                <w:sz w:val="16"/>
              </w:rPr>
            </w:pPr>
            <w:r w:rsidRPr="00CE314E">
              <w:rPr>
                <w:sz w:val="16"/>
              </w:rPr>
              <w:t>Addition of the missing description field for the AuthMsgType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71789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2D132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56D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8C8473" w14:textId="77777777" w:rsidR="00B4750D" w:rsidRPr="00CE314E" w:rsidRDefault="00B4750D" w:rsidP="00FF0CF0">
            <w:pPr>
              <w:pStyle w:val="TAL"/>
              <w:rPr>
                <w:sz w:val="16"/>
              </w:rPr>
            </w:pPr>
          </w:p>
        </w:tc>
      </w:tr>
      <w:tr w:rsidR="00B4750D" w:rsidRPr="00CE314E" w14:paraId="3F5345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FE31D9" w14:textId="77777777" w:rsidR="00B4750D" w:rsidRPr="00CE314E" w:rsidRDefault="00B4750D" w:rsidP="00FF0CF0">
            <w:pPr>
              <w:pStyle w:val="TAL"/>
              <w:rPr>
                <w:sz w:val="16"/>
              </w:rPr>
            </w:pPr>
            <w:r w:rsidRPr="00CE314E">
              <w:rPr>
                <w:sz w:val="16"/>
              </w:rPr>
              <w:t>C3-230459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CB52A3" w14:textId="77777777" w:rsidR="00B4750D" w:rsidRPr="00CE314E" w:rsidRDefault="00B4750D" w:rsidP="00FF0CF0">
            <w:pPr>
              <w:pStyle w:val="TAL"/>
              <w:rPr>
                <w:sz w:val="16"/>
              </w:rPr>
            </w:pPr>
            <w:r w:rsidRPr="00CE314E">
              <w:rPr>
                <w:sz w:val="16"/>
              </w:rPr>
              <w:t>Corrections to attributes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2DF3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F5C9F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50C9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4CB1F1" w14:textId="77777777" w:rsidR="00B4750D" w:rsidRPr="00CE314E" w:rsidRDefault="00B4750D" w:rsidP="00FF0CF0">
            <w:pPr>
              <w:pStyle w:val="TAL"/>
              <w:rPr>
                <w:sz w:val="16"/>
              </w:rPr>
            </w:pPr>
          </w:p>
        </w:tc>
      </w:tr>
      <w:tr w:rsidR="00B4750D" w:rsidRPr="00CE314E" w14:paraId="419AA5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A73FAB" w14:textId="77777777" w:rsidR="00B4750D" w:rsidRPr="00CE314E" w:rsidRDefault="00B4750D" w:rsidP="00FF0CF0">
            <w:pPr>
              <w:pStyle w:val="TAL"/>
              <w:rPr>
                <w:sz w:val="16"/>
              </w:rPr>
            </w:pPr>
            <w:r w:rsidRPr="00CE314E">
              <w:rPr>
                <w:sz w:val="16"/>
              </w:rPr>
              <w:t>C3-230460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2856C" w14:textId="77777777" w:rsidR="00B4750D" w:rsidRPr="00CE314E" w:rsidRDefault="00B4750D" w:rsidP="00FF0CF0">
            <w:pPr>
              <w:pStyle w:val="TAL"/>
              <w:rPr>
                <w:sz w:val="16"/>
              </w:rPr>
            </w:pPr>
            <w:r w:rsidRPr="00CE314E">
              <w:rPr>
                <w:sz w:val="16"/>
              </w:rPr>
              <w:t>Corrections to enumeration values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05554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A564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1AD3C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3BC8FE" w14:textId="77777777" w:rsidR="00B4750D" w:rsidRPr="00CE314E" w:rsidRDefault="00B4750D" w:rsidP="00FF0CF0">
            <w:pPr>
              <w:pStyle w:val="TAL"/>
              <w:rPr>
                <w:sz w:val="16"/>
              </w:rPr>
            </w:pPr>
          </w:p>
        </w:tc>
      </w:tr>
      <w:tr w:rsidR="00B4750D" w:rsidRPr="00CE314E" w14:paraId="5E20BC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CF9295" w14:textId="77777777" w:rsidR="00B4750D" w:rsidRPr="00CE314E" w:rsidRDefault="00B4750D" w:rsidP="00FF0CF0">
            <w:pPr>
              <w:pStyle w:val="TAL"/>
              <w:rPr>
                <w:sz w:val="16"/>
              </w:rPr>
            </w:pPr>
            <w:r w:rsidRPr="00CE314E">
              <w:rPr>
                <w:sz w:val="16"/>
              </w:rPr>
              <w:t>C3-230461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373A38" w14:textId="77777777" w:rsidR="00B4750D" w:rsidRPr="00CE314E" w:rsidRDefault="00B4750D" w:rsidP="00FF0CF0">
            <w:pPr>
              <w:pStyle w:val="TAL"/>
              <w:rPr>
                <w:sz w:val="16"/>
              </w:rPr>
            </w:pPr>
            <w:r w:rsidRPr="00CE314E">
              <w:rPr>
                <w:sz w:val="16"/>
              </w:rPr>
              <w:t>Corrections to enumeration values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C132E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C9FF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479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C7053D" w14:textId="77777777" w:rsidR="00B4750D" w:rsidRPr="00CE314E" w:rsidRDefault="00B4750D" w:rsidP="00FF0CF0">
            <w:pPr>
              <w:pStyle w:val="TAL"/>
              <w:rPr>
                <w:sz w:val="16"/>
              </w:rPr>
            </w:pPr>
          </w:p>
        </w:tc>
      </w:tr>
      <w:tr w:rsidR="00B4750D" w:rsidRPr="00CE314E" w14:paraId="72A104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F7841A" w14:textId="77777777" w:rsidR="00B4750D" w:rsidRPr="00CE314E" w:rsidRDefault="00B4750D" w:rsidP="00FF0CF0">
            <w:pPr>
              <w:pStyle w:val="TAL"/>
              <w:rPr>
                <w:sz w:val="16"/>
              </w:rPr>
            </w:pPr>
            <w:r w:rsidRPr="00CE314E">
              <w:rPr>
                <w:sz w:val="16"/>
              </w:rPr>
              <w:t>C3-230462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939071" w14:textId="77777777" w:rsidR="00B4750D" w:rsidRPr="00CE314E" w:rsidRDefault="00B4750D" w:rsidP="00FF0CF0">
            <w:pPr>
              <w:pStyle w:val="TAL"/>
              <w:rPr>
                <w:sz w:val="16"/>
              </w:rPr>
            </w:pPr>
            <w:r w:rsidRPr="00CE314E">
              <w:rPr>
                <w:sz w:val="16"/>
              </w:rPr>
              <w:t>Corrections to query parameters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19255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B9DF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AE15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4D9B7" w14:textId="77777777" w:rsidR="00B4750D" w:rsidRPr="00CE314E" w:rsidRDefault="00B4750D" w:rsidP="00FF0CF0">
            <w:pPr>
              <w:pStyle w:val="TAL"/>
              <w:rPr>
                <w:sz w:val="16"/>
              </w:rPr>
            </w:pPr>
          </w:p>
        </w:tc>
      </w:tr>
      <w:tr w:rsidR="00B4750D" w:rsidRPr="00CE314E" w14:paraId="5E9A52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26D28E" w14:textId="77777777" w:rsidR="00B4750D" w:rsidRPr="00CE314E" w:rsidRDefault="00B4750D" w:rsidP="00FF0CF0">
            <w:pPr>
              <w:pStyle w:val="TAL"/>
              <w:rPr>
                <w:sz w:val="16"/>
              </w:rPr>
            </w:pPr>
            <w:r w:rsidRPr="00CE314E">
              <w:rPr>
                <w:sz w:val="16"/>
              </w:rPr>
              <w:t>C3-230463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685027" w14:textId="77777777" w:rsidR="00B4750D" w:rsidRPr="00CE314E" w:rsidRDefault="00B4750D" w:rsidP="00FF0CF0">
            <w:pPr>
              <w:pStyle w:val="TAL"/>
              <w:rPr>
                <w:sz w:val="16"/>
              </w:rPr>
            </w:pPr>
            <w:r w:rsidRPr="00CE314E">
              <w:rPr>
                <w:sz w:val="16"/>
              </w:rPr>
              <w:t>Corrections to query parameters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D7B55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54CE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7972E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3AA35F" w14:textId="77777777" w:rsidR="00B4750D" w:rsidRPr="00CE314E" w:rsidRDefault="00B4750D" w:rsidP="00FF0CF0">
            <w:pPr>
              <w:pStyle w:val="TAL"/>
              <w:rPr>
                <w:sz w:val="16"/>
              </w:rPr>
            </w:pPr>
          </w:p>
        </w:tc>
      </w:tr>
      <w:tr w:rsidR="00B4750D" w:rsidRPr="00CE314E" w14:paraId="4F0EF5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6DDDAA" w14:textId="77777777" w:rsidR="00B4750D" w:rsidRPr="00CE314E" w:rsidRDefault="00B4750D" w:rsidP="00FF0CF0">
            <w:pPr>
              <w:pStyle w:val="TAL"/>
              <w:rPr>
                <w:sz w:val="16"/>
              </w:rPr>
            </w:pPr>
            <w:r w:rsidRPr="00CE314E">
              <w:rPr>
                <w:sz w:val="16"/>
              </w:rPr>
              <w:t>C3-230464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DDC056" w14:textId="77777777" w:rsidR="00B4750D" w:rsidRPr="00CE314E" w:rsidRDefault="00B4750D" w:rsidP="00FF0CF0">
            <w:pPr>
              <w:pStyle w:val="TAL"/>
              <w:rPr>
                <w:sz w:val="16"/>
              </w:rPr>
            </w:pPr>
            <w:r w:rsidRPr="00CE314E">
              <w:rPr>
                <w:sz w:val="16"/>
              </w:rPr>
              <w:t>Discussion on the necessary corrections to the 307 308 based redirection mechanism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288D9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CBC3D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5434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4019F" w14:textId="77777777" w:rsidR="00B4750D" w:rsidRPr="00CE314E" w:rsidRDefault="00B4750D" w:rsidP="00FF0CF0">
            <w:pPr>
              <w:pStyle w:val="TAL"/>
              <w:rPr>
                <w:sz w:val="16"/>
              </w:rPr>
            </w:pPr>
          </w:p>
        </w:tc>
      </w:tr>
      <w:tr w:rsidR="00B4750D" w:rsidRPr="00CE314E" w14:paraId="7FCF08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DAACDE" w14:textId="77777777" w:rsidR="00B4750D" w:rsidRPr="00CE314E" w:rsidRDefault="00B4750D" w:rsidP="00FF0CF0">
            <w:pPr>
              <w:pStyle w:val="TAL"/>
              <w:rPr>
                <w:sz w:val="16"/>
              </w:rPr>
            </w:pPr>
            <w:r w:rsidRPr="00CE314E">
              <w:rPr>
                <w:sz w:val="16"/>
              </w:rPr>
              <w:t>C3-230465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67146"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4863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2DA227"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B298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9204CD" w14:textId="77777777" w:rsidR="00B4750D" w:rsidRPr="00CE314E" w:rsidRDefault="00B4750D" w:rsidP="00FF0CF0">
            <w:pPr>
              <w:pStyle w:val="TAL"/>
              <w:rPr>
                <w:sz w:val="16"/>
              </w:rPr>
            </w:pPr>
          </w:p>
        </w:tc>
      </w:tr>
      <w:tr w:rsidR="00B4750D" w:rsidRPr="00CE314E" w14:paraId="570E92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7CB95F" w14:textId="77777777" w:rsidR="00B4750D" w:rsidRPr="00CE314E" w:rsidRDefault="00B4750D" w:rsidP="00FF0CF0">
            <w:pPr>
              <w:pStyle w:val="TAL"/>
              <w:rPr>
                <w:sz w:val="16"/>
              </w:rPr>
            </w:pPr>
            <w:r w:rsidRPr="00CE314E">
              <w:rPr>
                <w:sz w:val="16"/>
              </w:rPr>
              <w:t>C3-230466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E052D7"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D7006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885C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70186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63FDDB" w14:textId="77777777" w:rsidR="00B4750D" w:rsidRPr="00CE314E" w:rsidRDefault="00B4750D" w:rsidP="00FF0CF0">
            <w:pPr>
              <w:pStyle w:val="TAL"/>
              <w:rPr>
                <w:sz w:val="16"/>
              </w:rPr>
            </w:pPr>
          </w:p>
        </w:tc>
      </w:tr>
      <w:tr w:rsidR="00B4750D" w:rsidRPr="00CE314E" w14:paraId="1C4696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124237" w14:textId="77777777" w:rsidR="00B4750D" w:rsidRPr="00CE314E" w:rsidRDefault="00B4750D" w:rsidP="00FF0CF0">
            <w:pPr>
              <w:pStyle w:val="TAL"/>
              <w:rPr>
                <w:sz w:val="16"/>
              </w:rPr>
            </w:pPr>
            <w:r w:rsidRPr="00CE314E">
              <w:rPr>
                <w:sz w:val="16"/>
              </w:rPr>
              <w:t>C3-230467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8333EA"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6B5C1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9C90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6130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A02209" w14:textId="77777777" w:rsidR="00B4750D" w:rsidRPr="00CE314E" w:rsidRDefault="00B4750D" w:rsidP="00FF0CF0">
            <w:pPr>
              <w:pStyle w:val="TAL"/>
              <w:rPr>
                <w:sz w:val="16"/>
              </w:rPr>
            </w:pPr>
          </w:p>
        </w:tc>
      </w:tr>
      <w:tr w:rsidR="00B4750D" w:rsidRPr="00CE314E" w14:paraId="1FD3D5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15EC08" w14:textId="77777777" w:rsidR="00B4750D" w:rsidRPr="00CE314E" w:rsidRDefault="00B4750D" w:rsidP="00FF0CF0">
            <w:pPr>
              <w:pStyle w:val="TAL"/>
              <w:rPr>
                <w:sz w:val="16"/>
              </w:rPr>
            </w:pPr>
            <w:r w:rsidRPr="00CE314E">
              <w:rPr>
                <w:sz w:val="16"/>
              </w:rPr>
              <w:t>C3-230468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CC9A4"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A0978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E124A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48E1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FFF7D7" w14:textId="77777777" w:rsidR="00B4750D" w:rsidRPr="00CE314E" w:rsidRDefault="00B4750D" w:rsidP="00FF0CF0">
            <w:pPr>
              <w:pStyle w:val="TAL"/>
              <w:rPr>
                <w:sz w:val="16"/>
              </w:rPr>
            </w:pPr>
          </w:p>
        </w:tc>
      </w:tr>
      <w:tr w:rsidR="00B4750D" w:rsidRPr="00CE314E" w14:paraId="033E2B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A3837E" w14:textId="77777777" w:rsidR="00B4750D" w:rsidRPr="00CE314E" w:rsidRDefault="00B4750D" w:rsidP="00FF0CF0">
            <w:pPr>
              <w:pStyle w:val="TAL"/>
              <w:rPr>
                <w:sz w:val="16"/>
              </w:rPr>
            </w:pPr>
            <w:r w:rsidRPr="00CE314E">
              <w:rPr>
                <w:sz w:val="16"/>
              </w:rPr>
              <w:t>C3-230469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F836F7"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1726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6FB17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F8E5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967CCB" w14:textId="77777777" w:rsidR="00B4750D" w:rsidRPr="00CE314E" w:rsidRDefault="00B4750D" w:rsidP="00FF0CF0">
            <w:pPr>
              <w:pStyle w:val="TAL"/>
              <w:rPr>
                <w:sz w:val="16"/>
              </w:rPr>
            </w:pPr>
          </w:p>
        </w:tc>
      </w:tr>
      <w:tr w:rsidR="00B4750D" w:rsidRPr="00CE314E" w14:paraId="72791A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23FA59" w14:textId="77777777" w:rsidR="00B4750D" w:rsidRPr="00CE314E" w:rsidRDefault="00B4750D" w:rsidP="00FF0CF0">
            <w:pPr>
              <w:pStyle w:val="TAL"/>
              <w:rPr>
                <w:sz w:val="16"/>
              </w:rPr>
            </w:pPr>
            <w:r w:rsidRPr="00CE314E">
              <w:rPr>
                <w:sz w:val="16"/>
              </w:rPr>
              <w:t>C3-230470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47E0C2"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86345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928C7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4AF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79A9EF" w14:textId="77777777" w:rsidR="00B4750D" w:rsidRPr="00CE314E" w:rsidRDefault="00B4750D" w:rsidP="00FF0CF0">
            <w:pPr>
              <w:pStyle w:val="TAL"/>
              <w:rPr>
                <w:sz w:val="16"/>
              </w:rPr>
            </w:pPr>
          </w:p>
        </w:tc>
      </w:tr>
      <w:tr w:rsidR="00B4750D" w:rsidRPr="00CE314E" w14:paraId="0F803EB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070B29" w14:textId="77777777" w:rsidR="00B4750D" w:rsidRPr="00CE314E" w:rsidRDefault="00B4750D" w:rsidP="00FF0CF0">
            <w:pPr>
              <w:pStyle w:val="TAL"/>
              <w:rPr>
                <w:sz w:val="16"/>
              </w:rPr>
            </w:pPr>
            <w:r w:rsidRPr="00CE314E">
              <w:rPr>
                <w:sz w:val="16"/>
              </w:rPr>
              <w:t>C3-230471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43FD22"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2E8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9B425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4D8E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693E19" w14:textId="77777777" w:rsidR="00B4750D" w:rsidRPr="00CE314E" w:rsidRDefault="00B4750D" w:rsidP="00FF0CF0">
            <w:pPr>
              <w:pStyle w:val="TAL"/>
              <w:rPr>
                <w:sz w:val="16"/>
              </w:rPr>
            </w:pPr>
          </w:p>
        </w:tc>
      </w:tr>
      <w:tr w:rsidR="00B4750D" w:rsidRPr="00CE314E" w14:paraId="3B5502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F1DEA6" w14:textId="77777777" w:rsidR="00B4750D" w:rsidRPr="00CE314E" w:rsidRDefault="00B4750D" w:rsidP="00FF0CF0">
            <w:pPr>
              <w:pStyle w:val="TAL"/>
              <w:rPr>
                <w:sz w:val="16"/>
              </w:rPr>
            </w:pPr>
            <w:r w:rsidRPr="00CE314E">
              <w:rPr>
                <w:sz w:val="16"/>
              </w:rPr>
              <w:t>C3-230472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F751AE"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576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8F861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186D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CBB93" w14:textId="77777777" w:rsidR="00B4750D" w:rsidRPr="00CE314E" w:rsidRDefault="00B4750D" w:rsidP="00FF0CF0">
            <w:pPr>
              <w:pStyle w:val="TAL"/>
              <w:rPr>
                <w:sz w:val="16"/>
              </w:rPr>
            </w:pPr>
          </w:p>
        </w:tc>
      </w:tr>
      <w:tr w:rsidR="00B4750D" w:rsidRPr="00CE314E" w14:paraId="256824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4E7591" w14:textId="77777777" w:rsidR="00B4750D" w:rsidRPr="00CE314E" w:rsidRDefault="00B4750D" w:rsidP="00FF0CF0">
            <w:pPr>
              <w:pStyle w:val="TAL"/>
              <w:rPr>
                <w:sz w:val="16"/>
              </w:rPr>
            </w:pPr>
            <w:r w:rsidRPr="00CE314E">
              <w:rPr>
                <w:sz w:val="16"/>
              </w:rPr>
              <w:t>C3-230473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011FEE"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32C8A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864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3D53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B3EBC1" w14:textId="77777777" w:rsidR="00B4750D" w:rsidRPr="00CE314E" w:rsidRDefault="00B4750D" w:rsidP="00FF0CF0">
            <w:pPr>
              <w:pStyle w:val="TAL"/>
              <w:rPr>
                <w:sz w:val="16"/>
              </w:rPr>
            </w:pPr>
            <w:r w:rsidRPr="00CE314E">
              <w:rPr>
                <w:sz w:val="16"/>
              </w:rPr>
              <w:t>C3-230824</w:t>
            </w:r>
          </w:p>
        </w:tc>
      </w:tr>
      <w:tr w:rsidR="00B4750D" w:rsidRPr="00CE314E" w14:paraId="2E45C0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1B79C" w14:textId="77777777" w:rsidR="00B4750D" w:rsidRPr="00CE314E" w:rsidRDefault="00B4750D" w:rsidP="00FF0CF0">
            <w:pPr>
              <w:pStyle w:val="TAL"/>
              <w:rPr>
                <w:sz w:val="16"/>
              </w:rPr>
            </w:pPr>
            <w:r w:rsidRPr="00CE314E">
              <w:rPr>
                <w:sz w:val="16"/>
              </w:rPr>
              <w:t>C3-230474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2D918C" w14:textId="77777777" w:rsidR="00B4750D" w:rsidRPr="00CE314E" w:rsidRDefault="00B4750D" w:rsidP="00FF0CF0">
            <w:pPr>
              <w:pStyle w:val="TAL"/>
              <w:rPr>
                <w:sz w:val="16"/>
              </w:rPr>
            </w:pPr>
            <w:r w:rsidRPr="00CE314E">
              <w:rPr>
                <w:sz w:val="16"/>
              </w:rPr>
              <w:t>New SEALDD Server Services TS skeleton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35725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703C3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C2B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96287" w14:textId="77777777" w:rsidR="00B4750D" w:rsidRPr="00CE314E" w:rsidRDefault="00B4750D" w:rsidP="00FF0CF0">
            <w:pPr>
              <w:pStyle w:val="TAL"/>
              <w:rPr>
                <w:sz w:val="16"/>
              </w:rPr>
            </w:pPr>
          </w:p>
        </w:tc>
      </w:tr>
      <w:tr w:rsidR="00B4750D" w:rsidRPr="00CE314E" w14:paraId="433549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EAE7E6" w14:textId="77777777" w:rsidR="00B4750D" w:rsidRPr="00CE314E" w:rsidRDefault="00B4750D" w:rsidP="00FF0CF0">
            <w:pPr>
              <w:pStyle w:val="TAL"/>
              <w:rPr>
                <w:sz w:val="16"/>
              </w:rPr>
            </w:pPr>
            <w:r w:rsidRPr="00CE314E">
              <w:rPr>
                <w:sz w:val="16"/>
              </w:rPr>
              <w:t>C3-230475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CF4311" w14:textId="77777777" w:rsidR="00B4750D" w:rsidRPr="00CE314E" w:rsidRDefault="00B4750D" w:rsidP="00FF0CF0">
            <w:pPr>
              <w:pStyle w:val="TAL"/>
              <w:rPr>
                <w:sz w:val="16"/>
              </w:rPr>
            </w:pPr>
            <w:r w:rsidRPr="00CE314E">
              <w:rPr>
                <w:sz w:val="16"/>
              </w:rPr>
              <w:t>Reply LS on 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4C94D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F7597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2F4A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4E984B" w14:textId="77777777" w:rsidR="00B4750D" w:rsidRPr="00CE314E" w:rsidRDefault="00B4750D" w:rsidP="00FF0CF0">
            <w:pPr>
              <w:pStyle w:val="TAL"/>
              <w:rPr>
                <w:sz w:val="16"/>
              </w:rPr>
            </w:pPr>
          </w:p>
        </w:tc>
      </w:tr>
      <w:tr w:rsidR="00B4750D" w:rsidRPr="00CE314E" w14:paraId="4BEFA9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58D9F9" w14:textId="77777777" w:rsidR="00B4750D" w:rsidRPr="00CE314E" w:rsidRDefault="00B4750D" w:rsidP="00FF0CF0">
            <w:pPr>
              <w:pStyle w:val="TAL"/>
              <w:rPr>
                <w:sz w:val="16"/>
              </w:rPr>
            </w:pPr>
            <w:r w:rsidRPr="00CE314E">
              <w:rPr>
                <w:sz w:val="16"/>
              </w:rPr>
              <w:t>C3-230476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AF1B05" w14:textId="77777777" w:rsidR="00B4750D" w:rsidRPr="00CE314E" w:rsidRDefault="00B4750D" w:rsidP="00FF0CF0">
            <w:pPr>
              <w:pStyle w:val="TAL"/>
              <w:rPr>
                <w:sz w:val="16"/>
              </w:rPr>
            </w:pPr>
            <w:r w:rsidRPr="00CE314E">
              <w:rPr>
                <w:sz w:val="16"/>
              </w:rPr>
              <w:t>Support of CAPIF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AC688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206F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1ED0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DE67B" w14:textId="77777777" w:rsidR="00B4750D" w:rsidRPr="00CE314E" w:rsidRDefault="00B4750D" w:rsidP="00FF0CF0">
            <w:pPr>
              <w:pStyle w:val="TAL"/>
              <w:rPr>
                <w:sz w:val="16"/>
              </w:rPr>
            </w:pPr>
            <w:r w:rsidRPr="00CE314E">
              <w:rPr>
                <w:sz w:val="16"/>
              </w:rPr>
              <w:t>C3-230827</w:t>
            </w:r>
          </w:p>
        </w:tc>
      </w:tr>
      <w:tr w:rsidR="00B4750D" w:rsidRPr="00CE314E" w14:paraId="0FFB32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37B2B9" w14:textId="77777777" w:rsidR="00B4750D" w:rsidRPr="00CE314E" w:rsidRDefault="00B4750D" w:rsidP="00FF0CF0">
            <w:pPr>
              <w:pStyle w:val="TAL"/>
              <w:rPr>
                <w:sz w:val="16"/>
              </w:rPr>
            </w:pPr>
            <w:r w:rsidRPr="00CE314E">
              <w:rPr>
                <w:sz w:val="16"/>
              </w:rPr>
              <w:t>C3-230477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04058" w14:textId="77777777" w:rsidR="00B4750D" w:rsidRPr="00CE314E" w:rsidRDefault="00B4750D" w:rsidP="00FF0CF0">
            <w:pPr>
              <w:pStyle w:val="TAL"/>
              <w:rPr>
                <w:sz w:val="16"/>
              </w:rPr>
            </w:pPr>
            <w:r w:rsidRPr="00CE314E">
              <w:rPr>
                <w:sz w:val="16"/>
              </w:rPr>
              <w:t>Removal of the remaining ENs on user consent for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41415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48A7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F195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0DDD9A" w14:textId="77777777" w:rsidR="00B4750D" w:rsidRPr="00CE314E" w:rsidRDefault="00B4750D" w:rsidP="00FF0CF0">
            <w:pPr>
              <w:pStyle w:val="TAL"/>
              <w:rPr>
                <w:sz w:val="16"/>
              </w:rPr>
            </w:pPr>
          </w:p>
        </w:tc>
      </w:tr>
      <w:tr w:rsidR="00B4750D" w:rsidRPr="00CE314E" w14:paraId="05CA52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DC156B" w14:textId="77777777" w:rsidR="00B4750D" w:rsidRPr="00CE314E" w:rsidRDefault="00B4750D" w:rsidP="00FF0CF0">
            <w:pPr>
              <w:pStyle w:val="TAL"/>
              <w:rPr>
                <w:sz w:val="16"/>
              </w:rPr>
            </w:pPr>
            <w:r w:rsidRPr="00CE314E">
              <w:rPr>
                <w:sz w:val="16"/>
              </w:rPr>
              <w:t>C3-230478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E7360" w14:textId="77777777" w:rsidR="00B4750D" w:rsidRPr="00CE314E" w:rsidRDefault="00B4750D" w:rsidP="00FF0CF0">
            <w:pPr>
              <w:pStyle w:val="TAL"/>
              <w:rPr>
                <w:sz w:val="16"/>
              </w:rPr>
            </w:pPr>
            <w:r w:rsidRPr="00CE314E">
              <w:rPr>
                <w:sz w:val="16"/>
              </w:rPr>
              <w:t>Removal of the remaining ENs on user consent for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0D0A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6B289B"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1B1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4A9FD" w14:textId="77777777" w:rsidR="00B4750D" w:rsidRPr="00CE314E" w:rsidRDefault="00B4750D" w:rsidP="00FF0CF0">
            <w:pPr>
              <w:pStyle w:val="TAL"/>
              <w:rPr>
                <w:sz w:val="16"/>
              </w:rPr>
            </w:pPr>
          </w:p>
        </w:tc>
      </w:tr>
      <w:tr w:rsidR="00B4750D" w:rsidRPr="00CE314E" w14:paraId="337CDD7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D0F747" w14:textId="77777777" w:rsidR="00B4750D" w:rsidRPr="00CE314E" w:rsidRDefault="00B4750D" w:rsidP="00FF0CF0">
            <w:pPr>
              <w:pStyle w:val="TAL"/>
              <w:rPr>
                <w:sz w:val="16"/>
              </w:rPr>
            </w:pPr>
            <w:r w:rsidRPr="00CE314E">
              <w:rPr>
                <w:sz w:val="16"/>
              </w:rPr>
              <w:t>C3-230479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B4440" w14:textId="77777777" w:rsidR="00B4750D" w:rsidRPr="00CE314E" w:rsidRDefault="00B4750D" w:rsidP="00FF0CF0">
            <w:pPr>
              <w:pStyle w:val="TAL"/>
              <w:rPr>
                <w:sz w:val="16"/>
              </w:rPr>
            </w:pPr>
            <w:r w:rsidRPr="00CE314E">
              <w:rPr>
                <w:sz w:val="16"/>
              </w:rPr>
              <w:t>Corrections to the definition of the EAS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65FC7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3BB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7E76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91F26" w14:textId="77777777" w:rsidR="00B4750D" w:rsidRPr="00CE314E" w:rsidRDefault="00B4750D" w:rsidP="00FF0CF0">
            <w:pPr>
              <w:pStyle w:val="TAL"/>
              <w:rPr>
                <w:sz w:val="16"/>
              </w:rPr>
            </w:pPr>
            <w:r w:rsidRPr="00CE314E">
              <w:rPr>
                <w:sz w:val="16"/>
              </w:rPr>
              <w:t>C3-230828</w:t>
            </w:r>
          </w:p>
        </w:tc>
      </w:tr>
      <w:tr w:rsidR="00B4750D" w:rsidRPr="00CE314E" w14:paraId="5FA68A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498815" w14:textId="77777777" w:rsidR="00B4750D" w:rsidRPr="00CE314E" w:rsidRDefault="00B4750D" w:rsidP="00FF0CF0">
            <w:pPr>
              <w:pStyle w:val="TAL"/>
              <w:rPr>
                <w:sz w:val="16"/>
              </w:rPr>
            </w:pPr>
            <w:r w:rsidRPr="00CE314E">
              <w:rPr>
                <w:sz w:val="16"/>
              </w:rPr>
              <w:t>C3-230480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F663A6"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599ED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3049AC"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8706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1527D8" w14:textId="77777777" w:rsidR="00B4750D" w:rsidRPr="00CE314E" w:rsidRDefault="00B4750D" w:rsidP="00FF0CF0">
            <w:pPr>
              <w:pStyle w:val="TAL"/>
              <w:rPr>
                <w:sz w:val="16"/>
              </w:rPr>
            </w:pPr>
          </w:p>
        </w:tc>
      </w:tr>
      <w:tr w:rsidR="00B4750D" w:rsidRPr="00CE314E" w14:paraId="25251B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A5B2A" w14:textId="77777777" w:rsidR="00B4750D" w:rsidRPr="00CE314E" w:rsidRDefault="00B4750D" w:rsidP="00FF0CF0">
            <w:pPr>
              <w:pStyle w:val="TAL"/>
              <w:rPr>
                <w:sz w:val="16"/>
              </w:rPr>
            </w:pPr>
            <w:r w:rsidRPr="00CE314E">
              <w:rPr>
                <w:sz w:val="16"/>
              </w:rPr>
              <w:t>C3-230481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F81F0A" w14:textId="77777777" w:rsidR="00B4750D" w:rsidRPr="00CE314E" w:rsidRDefault="00B4750D" w:rsidP="00FF0CF0">
            <w:pPr>
              <w:pStyle w:val="TAL"/>
              <w:rPr>
                <w:sz w:val="16"/>
              </w:rPr>
            </w:pPr>
            <w:r w:rsidRPr="00CE314E">
              <w:rPr>
                <w:sz w:val="16"/>
              </w:rPr>
              <w:t>Removal of the remaining ENs in the definition of the Nnef_TimeSyncExposure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CBB91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88AE3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90BF1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007F6B" w14:textId="77777777" w:rsidR="00B4750D" w:rsidRPr="00CE314E" w:rsidRDefault="00B4750D" w:rsidP="00FF0CF0">
            <w:pPr>
              <w:pStyle w:val="TAL"/>
              <w:rPr>
                <w:sz w:val="16"/>
              </w:rPr>
            </w:pPr>
          </w:p>
        </w:tc>
      </w:tr>
      <w:tr w:rsidR="00B4750D" w:rsidRPr="00CE314E" w14:paraId="49C7FCC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A8349" w14:textId="77777777" w:rsidR="00B4750D" w:rsidRPr="00CE314E" w:rsidRDefault="00B4750D" w:rsidP="00FF0CF0">
            <w:pPr>
              <w:pStyle w:val="TAL"/>
              <w:rPr>
                <w:sz w:val="16"/>
              </w:rPr>
            </w:pPr>
            <w:r w:rsidRPr="00CE314E">
              <w:rPr>
                <w:sz w:val="16"/>
              </w:rPr>
              <w:t>C3-230482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B5B11" w14:textId="77777777" w:rsidR="00B4750D" w:rsidRPr="00CE314E" w:rsidRDefault="00B4750D" w:rsidP="00FF0CF0">
            <w:pPr>
              <w:pStyle w:val="TAL"/>
              <w:rPr>
                <w:sz w:val="16"/>
              </w:rPr>
            </w:pPr>
            <w:r w:rsidRPr="00CE314E">
              <w:rPr>
                <w:sz w:val="16"/>
              </w:rPr>
              <w:t>Removal of the remaining ENs in the definition of the Nnef_TimeSyncExposure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162F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E2B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5FB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703C2" w14:textId="77777777" w:rsidR="00B4750D" w:rsidRPr="00CE314E" w:rsidRDefault="00B4750D" w:rsidP="00FF0CF0">
            <w:pPr>
              <w:pStyle w:val="TAL"/>
              <w:rPr>
                <w:sz w:val="16"/>
              </w:rPr>
            </w:pPr>
          </w:p>
        </w:tc>
      </w:tr>
      <w:tr w:rsidR="00B4750D" w:rsidRPr="00CE314E" w14:paraId="6C4214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39F75A" w14:textId="77777777" w:rsidR="00B4750D" w:rsidRPr="00CE314E" w:rsidRDefault="00B4750D" w:rsidP="00FF0CF0">
            <w:pPr>
              <w:pStyle w:val="TAL"/>
              <w:rPr>
                <w:sz w:val="16"/>
              </w:rPr>
            </w:pPr>
            <w:r w:rsidRPr="00CE314E">
              <w:rPr>
                <w:sz w:val="16"/>
              </w:rPr>
              <w:t>C3-230483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D2F7FD" w14:textId="77777777" w:rsidR="00B4750D" w:rsidRPr="00CE314E" w:rsidRDefault="00B4750D" w:rsidP="00FF0CF0">
            <w:pPr>
              <w:pStyle w:val="TAL"/>
              <w:rPr>
                <w:sz w:val="16"/>
              </w:rPr>
            </w:pPr>
            <w:r w:rsidRPr="00CE314E">
              <w:rPr>
                <w:sz w:val="16"/>
              </w:rPr>
              <w:t>ANDSP and/or OSId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80528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EB69B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3DD3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A35E2" w14:textId="77777777" w:rsidR="00B4750D" w:rsidRPr="00CE314E" w:rsidRDefault="00B4750D" w:rsidP="00FF0CF0">
            <w:pPr>
              <w:pStyle w:val="TAL"/>
              <w:rPr>
                <w:sz w:val="16"/>
              </w:rPr>
            </w:pPr>
            <w:r w:rsidRPr="00CE314E">
              <w:rPr>
                <w:sz w:val="16"/>
              </w:rPr>
              <w:t>C3-230835</w:t>
            </w:r>
          </w:p>
        </w:tc>
      </w:tr>
      <w:tr w:rsidR="00B4750D" w:rsidRPr="00CE314E" w14:paraId="536F1E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89868" w14:textId="77777777" w:rsidR="00B4750D" w:rsidRPr="00CE314E" w:rsidRDefault="00B4750D" w:rsidP="00FF0CF0">
            <w:pPr>
              <w:pStyle w:val="TAL"/>
              <w:rPr>
                <w:sz w:val="16"/>
              </w:rPr>
            </w:pPr>
            <w:r w:rsidRPr="00CE314E">
              <w:rPr>
                <w:sz w:val="16"/>
              </w:rPr>
              <w:t>C3-230484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CBAB84" w14:textId="77777777" w:rsidR="00B4750D" w:rsidRPr="00CE314E" w:rsidRDefault="00B4750D" w:rsidP="00FF0CF0">
            <w:pPr>
              <w:pStyle w:val="TAL"/>
              <w:rPr>
                <w:sz w:val="16"/>
              </w:rPr>
            </w:pPr>
            <w:r w:rsidRPr="00CE314E">
              <w:rPr>
                <w:sz w:val="16"/>
              </w:rPr>
              <w:t>Clarifications to TSC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7FC9B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6A0E2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AEC3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1B37A" w14:textId="77777777" w:rsidR="00B4750D" w:rsidRPr="00CE314E" w:rsidRDefault="00B4750D" w:rsidP="00FF0CF0">
            <w:pPr>
              <w:pStyle w:val="TAL"/>
              <w:rPr>
                <w:sz w:val="16"/>
              </w:rPr>
            </w:pPr>
          </w:p>
        </w:tc>
      </w:tr>
      <w:tr w:rsidR="00B4750D" w:rsidRPr="00CE314E" w14:paraId="63C230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FB4D8A" w14:textId="77777777" w:rsidR="00B4750D" w:rsidRPr="00CE314E" w:rsidRDefault="00B4750D" w:rsidP="00FF0CF0">
            <w:pPr>
              <w:pStyle w:val="TAL"/>
              <w:rPr>
                <w:sz w:val="16"/>
              </w:rPr>
            </w:pPr>
            <w:r w:rsidRPr="00CE314E">
              <w:rPr>
                <w:sz w:val="16"/>
              </w:rPr>
              <w:t>C3-230485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DAA444" w14:textId="77777777" w:rsidR="00B4750D" w:rsidRPr="00CE314E" w:rsidRDefault="00B4750D" w:rsidP="00FF0CF0">
            <w:pPr>
              <w:pStyle w:val="TAL"/>
              <w:rPr>
                <w:sz w:val="16"/>
              </w:rPr>
            </w:pPr>
            <w:r w:rsidRPr="00CE314E">
              <w:rPr>
                <w:sz w:val="16"/>
              </w:rPr>
              <w:t>Missing error codes for subscription response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DC85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EF77E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6D7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807DA" w14:textId="77777777" w:rsidR="00B4750D" w:rsidRPr="00CE314E" w:rsidRDefault="00B4750D" w:rsidP="00FF0CF0">
            <w:pPr>
              <w:pStyle w:val="TAL"/>
              <w:rPr>
                <w:sz w:val="16"/>
              </w:rPr>
            </w:pPr>
          </w:p>
        </w:tc>
      </w:tr>
      <w:tr w:rsidR="00B4750D" w:rsidRPr="00CE314E" w14:paraId="40B267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C4E334" w14:textId="77777777" w:rsidR="00B4750D" w:rsidRPr="00CE314E" w:rsidRDefault="00B4750D" w:rsidP="00FF0CF0">
            <w:pPr>
              <w:pStyle w:val="TAL"/>
              <w:rPr>
                <w:sz w:val="16"/>
              </w:rPr>
            </w:pPr>
            <w:r w:rsidRPr="00CE314E">
              <w:rPr>
                <w:sz w:val="16"/>
              </w:rPr>
              <w:t>C3-230486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4D0FD1" w14:textId="77777777" w:rsidR="00B4750D" w:rsidRPr="00CE314E" w:rsidRDefault="00B4750D" w:rsidP="00FF0CF0">
            <w:pPr>
              <w:pStyle w:val="TAL"/>
              <w:rPr>
                <w:sz w:val="16"/>
              </w:rPr>
            </w:pPr>
            <w:r w:rsidRPr="00CE314E">
              <w:rPr>
                <w:sz w:val="16"/>
              </w:rPr>
              <w:t>Complete description for Onboarding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649B2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19D1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140E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6A6BB2" w14:textId="77777777" w:rsidR="00B4750D" w:rsidRPr="00CE314E" w:rsidRDefault="00B4750D" w:rsidP="00FF0CF0">
            <w:pPr>
              <w:pStyle w:val="TAL"/>
              <w:rPr>
                <w:sz w:val="16"/>
              </w:rPr>
            </w:pPr>
            <w:r w:rsidRPr="00CE314E">
              <w:rPr>
                <w:sz w:val="16"/>
              </w:rPr>
              <w:t>C3-230803</w:t>
            </w:r>
          </w:p>
        </w:tc>
      </w:tr>
      <w:tr w:rsidR="00B4750D" w:rsidRPr="00CE314E" w14:paraId="6AE53C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2654F4" w14:textId="77777777" w:rsidR="00B4750D" w:rsidRPr="00CE314E" w:rsidRDefault="00B4750D" w:rsidP="00FF0CF0">
            <w:pPr>
              <w:pStyle w:val="TAL"/>
              <w:rPr>
                <w:sz w:val="16"/>
              </w:rPr>
            </w:pPr>
            <w:r w:rsidRPr="00CE314E">
              <w:rPr>
                <w:sz w:val="16"/>
              </w:rPr>
              <w:t>C3-230487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95C1F9" w14:textId="77777777" w:rsidR="00B4750D" w:rsidRPr="00CE314E" w:rsidRDefault="00B4750D" w:rsidP="00FF0CF0">
            <w:pPr>
              <w:pStyle w:val="TAL"/>
              <w:rPr>
                <w:sz w:val="16"/>
              </w:rPr>
            </w:pPr>
            <w:r w:rsidRPr="00CE314E">
              <w:rPr>
                <w:sz w:val="16"/>
              </w:rPr>
              <w:t>Complete Application Errors descriptions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3F432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00E76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B9E3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EA4CE" w14:textId="77777777" w:rsidR="00B4750D" w:rsidRPr="00CE314E" w:rsidRDefault="00B4750D" w:rsidP="00FF0CF0">
            <w:pPr>
              <w:pStyle w:val="TAL"/>
              <w:rPr>
                <w:sz w:val="16"/>
              </w:rPr>
            </w:pPr>
          </w:p>
        </w:tc>
      </w:tr>
      <w:tr w:rsidR="00B4750D" w:rsidRPr="00CE314E" w14:paraId="083070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48B6B6" w14:textId="77777777" w:rsidR="00B4750D" w:rsidRPr="00CE314E" w:rsidRDefault="00B4750D" w:rsidP="00FF0CF0">
            <w:pPr>
              <w:pStyle w:val="TAL"/>
              <w:rPr>
                <w:sz w:val="16"/>
              </w:rPr>
            </w:pPr>
            <w:r w:rsidRPr="00CE314E">
              <w:rPr>
                <w:sz w:val="16"/>
              </w:rPr>
              <w:t>C3-230488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64D8B" w14:textId="77777777" w:rsidR="00B4750D" w:rsidRPr="00CE314E" w:rsidRDefault="00B4750D" w:rsidP="00FF0CF0">
            <w:pPr>
              <w:pStyle w:val="TAL"/>
              <w:rPr>
                <w:sz w:val="16"/>
              </w:rPr>
            </w:pPr>
            <w:r w:rsidRPr="00CE314E">
              <w:rPr>
                <w:sz w:val="16"/>
              </w:rPr>
              <w:t>Correction to wrong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996D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8CFC5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A6D7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5C3AC" w14:textId="77777777" w:rsidR="00B4750D" w:rsidRPr="00CE314E" w:rsidRDefault="00B4750D" w:rsidP="00FF0CF0">
            <w:pPr>
              <w:pStyle w:val="TAL"/>
              <w:rPr>
                <w:sz w:val="16"/>
              </w:rPr>
            </w:pPr>
          </w:p>
        </w:tc>
      </w:tr>
      <w:tr w:rsidR="00B4750D" w:rsidRPr="00CE314E" w14:paraId="101F8C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618834" w14:textId="77777777" w:rsidR="00B4750D" w:rsidRPr="00CE314E" w:rsidRDefault="00B4750D" w:rsidP="00FF0CF0">
            <w:pPr>
              <w:pStyle w:val="TAL"/>
              <w:rPr>
                <w:sz w:val="16"/>
              </w:rPr>
            </w:pPr>
            <w:r w:rsidRPr="00CE314E">
              <w:rPr>
                <w:sz w:val="16"/>
              </w:rPr>
              <w:t>C3-230489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B31DAA" w14:textId="77777777" w:rsidR="00B4750D" w:rsidRPr="00CE314E" w:rsidRDefault="00B4750D" w:rsidP="00FF0CF0">
            <w:pPr>
              <w:pStyle w:val="TAL"/>
              <w:rPr>
                <w:sz w:val="16"/>
              </w:rPr>
            </w:pPr>
            <w:r w:rsidRPr="00CE314E">
              <w:rPr>
                <w:sz w:val="16"/>
              </w:rPr>
              <w:t>Correction to wrong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85D66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7E15F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1E61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1F1A2" w14:textId="77777777" w:rsidR="00B4750D" w:rsidRPr="00CE314E" w:rsidRDefault="00B4750D" w:rsidP="00FF0CF0">
            <w:pPr>
              <w:pStyle w:val="TAL"/>
              <w:rPr>
                <w:sz w:val="16"/>
              </w:rPr>
            </w:pPr>
          </w:p>
        </w:tc>
      </w:tr>
      <w:tr w:rsidR="00B4750D" w:rsidRPr="00CE314E" w14:paraId="37D12F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6C299F" w14:textId="77777777" w:rsidR="00B4750D" w:rsidRPr="00CE314E" w:rsidRDefault="00B4750D" w:rsidP="00FF0CF0">
            <w:pPr>
              <w:pStyle w:val="TAL"/>
              <w:rPr>
                <w:sz w:val="16"/>
              </w:rPr>
            </w:pPr>
            <w:r w:rsidRPr="00CE314E">
              <w:rPr>
                <w:sz w:val="16"/>
              </w:rPr>
              <w:t>C3-230490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856DBC"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CFAF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82D79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544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7F0AE1" w14:textId="77777777" w:rsidR="00B4750D" w:rsidRPr="00CE314E" w:rsidRDefault="00B4750D" w:rsidP="00FF0CF0">
            <w:pPr>
              <w:pStyle w:val="TAL"/>
              <w:rPr>
                <w:sz w:val="16"/>
              </w:rPr>
            </w:pPr>
          </w:p>
        </w:tc>
      </w:tr>
      <w:tr w:rsidR="00B4750D" w:rsidRPr="00CE314E" w14:paraId="70C547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1C2D4A" w14:textId="77777777" w:rsidR="00B4750D" w:rsidRPr="00CE314E" w:rsidRDefault="00B4750D" w:rsidP="00FF0CF0">
            <w:pPr>
              <w:pStyle w:val="TAL"/>
              <w:rPr>
                <w:sz w:val="16"/>
              </w:rPr>
            </w:pPr>
            <w:r w:rsidRPr="00CE314E">
              <w:rPr>
                <w:sz w:val="16"/>
              </w:rPr>
              <w:t>C3-230491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263E0"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BE42B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135FF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58A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C18983" w14:textId="77777777" w:rsidR="00B4750D" w:rsidRPr="00CE314E" w:rsidRDefault="00B4750D" w:rsidP="00FF0CF0">
            <w:pPr>
              <w:pStyle w:val="TAL"/>
              <w:rPr>
                <w:sz w:val="16"/>
              </w:rPr>
            </w:pPr>
          </w:p>
        </w:tc>
      </w:tr>
      <w:tr w:rsidR="00B4750D" w:rsidRPr="00CE314E" w14:paraId="04ADC6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598137" w14:textId="77777777" w:rsidR="00B4750D" w:rsidRPr="00CE314E" w:rsidRDefault="00B4750D" w:rsidP="00FF0CF0">
            <w:pPr>
              <w:pStyle w:val="TAL"/>
              <w:rPr>
                <w:sz w:val="16"/>
              </w:rPr>
            </w:pPr>
            <w:r w:rsidRPr="00CE314E">
              <w:rPr>
                <w:sz w:val="16"/>
              </w:rPr>
              <w:t>C3-230492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BF0EE6"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AB40F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E7C1B4"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FF1A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F708E" w14:textId="77777777" w:rsidR="00B4750D" w:rsidRPr="00CE314E" w:rsidRDefault="00B4750D" w:rsidP="00FF0CF0">
            <w:pPr>
              <w:pStyle w:val="TAL"/>
              <w:rPr>
                <w:sz w:val="16"/>
              </w:rPr>
            </w:pPr>
          </w:p>
        </w:tc>
      </w:tr>
      <w:tr w:rsidR="00B4750D" w:rsidRPr="00CE314E" w14:paraId="36FD10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B2C682" w14:textId="77777777" w:rsidR="00B4750D" w:rsidRPr="00CE314E" w:rsidRDefault="00B4750D" w:rsidP="00FF0CF0">
            <w:pPr>
              <w:pStyle w:val="TAL"/>
              <w:rPr>
                <w:sz w:val="16"/>
              </w:rPr>
            </w:pPr>
            <w:r w:rsidRPr="00CE314E">
              <w:rPr>
                <w:sz w:val="16"/>
              </w:rPr>
              <w:t>C3-230493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621DE"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FE4E2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0884B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D8E8F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6EA001" w14:textId="77777777" w:rsidR="00B4750D" w:rsidRPr="00CE314E" w:rsidRDefault="00B4750D" w:rsidP="00FF0CF0">
            <w:pPr>
              <w:pStyle w:val="TAL"/>
              <w:rPr>
                <w:sz w:val="16"/>
              </w:rPr>
            </w:pPr>
            <w:r w:rsidRPr="00CE314E">
              <w:rPr>
                <w:sz w:val="16"/>
              </w:rPr>
              <w:t>C3-230847</w:t>
            </w:r>
          </w:p>
        </w:tc>
      </w:tr>
      <w:tr w:rsidR="00B4750D" w:rsidRPr="00CE314E" w14:paraId="49A9ED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6D97B9" w14:textId="77777777" w:rsidR="00B4750D" w:rsidRPr="00CE314E" w:rsidRDefault="00B4750D" w:rsidP="00FF0CF0">
            <w:pPr>
              <w:pStyle w:val="TAL"/>
              <w:rPr>
                <w:sz w:val="16"/>
              </w:rPr>
            </w:pPr>
            <w:r w:rsidRPr="00CE314E">
              <w:rPr>
                <w:sz w:val="16"/>
              </w:rPr>
              <w:t>C3-230494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625CA9"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89B2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7FD9C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3D2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43809D" w14:textId="77777777" w:rsidR="00B4750D" w:rsidRPr="00CE314E" w:rsidRDefault="00B4750D" w:rsidP="00FF0CF0">
            <w:pPr>
              <w:pStyle w:val="TAL"/>
              <w:rPr>
                <w:sz w:val="16"/>
              </w:rPr>
            </w:pPr>
          </w:p>
        </w:tc>
      </w:tr>
      <w:tr w:rsidR="00B4750D" w:rsidRPr="00CE314E" w14:paraId="70FBF55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1BCC6B" w14:textId="77777777" w:rsidR="00B4750D" w:rsidRPr="00CE314E" w:rsidRDefault="00B4750D" w:rsidP="00FF0CF0">
            <w:pPr>
              <w:pStyle w:val="TAL"/>
              <w:rPr>
                <w:sz w:val="16"/>
              </w:rPr>
            </w:pPr>
            <w:r w:rsidRPr="00CE314E">
              <w:rPr>
                <w:sz w:val="16"/>
              </w:rPr>
              <w:t>C3-230495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7DDF9E"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F873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723F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ED61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AF5926" w14:textId="77777777" w:rsidR="00B4750D" w:rsidRPr="00CE314E" w:rsidRDefault="00B4750D" w:rsidP="00FF0CF0">
            <w:pPr>
              <w:pStyle w:val="TAL"/>
              <w:rPr>
                <w:sz w:val="16"/>
              </w:rPr>
            </w:pPr>
          </w:p>
        </w:tc>
      </w:tr>
      <w:tr w:rsidR="00B4750D" w:rsidRPr="00CE314E" w14:paraId="161F7A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FF47EC" w14:textId="77777777" w:rsidR="00B4750D" w:rsidRPr="00CE314E" w:rsidRDefault="00B4750D" w:rsidP="00FF0CF0">
            <w:pPr>
              <w:pStyle w:val="TAL"/>
              <w:rPr>
                <w:sz w:val="16"/>
              </w:rPr>
            </w:pPr>
            <w:r w:rsidRPr="00CE314E">
              <w:rPr>
                <w:sz w:val="16"/>
              </w:rPr>
              <w:t>C3-230496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6E966"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E4BE87"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6E1E0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2DC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4BE1BA" w14:textId="77777777" w:rsidR="00B4750D" w:rsidRPr="00CE314E" w:rsidRDefault="00B4750D" w:rsidP="00FF0CF0">
            <w:pPr>
              <w:pStyle w:val="TAL"/>
              <w:rPr>
                <w:sz w:val="16"/>
              </w:rPr>
            </w:pPr>
            <w:r w:rsidRPr="00CE314E">
              <w:rPr>
                <w:sz w:val="16"/>
              </w:rPr>
              <w:t>C3-230743</w:t>
            </w:r>
          </w:p>
        </w:tc>
      </w:tr>
      <w:tr w:rsidR="00B4750D" w:rsidRPr="00CE314E" w14:paraId="05ED71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AC84B4" w14:textId="77777777" w:rsidR="00B4750D" w:rsidRPr="00CE314E" w:rsidRDefault="00B4750D" w:rsidP="00FF0CF0">
            <w:pPr>
              <w:pStyle w:val="TAL"/>
              <w:rPr>
                <w:sz w:val="16"/>
              </w:rPr>
            </w:pPr>
            <w:r w:rsidRPr="00CE314E">
              <w:rPr>
                <w:sz w:val="16"/>
              </w:rPr>
              <w:t>C3-230497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6BCA4E"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3CCECE"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D67EB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C810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1D3100" w14:textId="77777777" w:rsidR="00B4750D" w:rsidRPr="00CE314E" w:rsidRDefault="00B4750D" w:rsidP="00FF0CF0">
            <w:pPr>
              <w:pStyle w:val="TAL"/>
              <w:rPr>
                <w:sz w:val="16"/>
              </w:rPr>
            </w:pPr>
            <w:r w:rsidRPr="00CE314E">
              <w:rPr>
                <w:sz w:val="16"/>
              </w:rPr>
              <w:t>C3-230770</w:t>
            </w:r>
          </w:p>
        </w:tc>
      </w:tr>
      <w:tr w:rsidR="00B4750D" w:rsidRPr="00CE314E" w14:paraId="2A530F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333358" w14:textId="77777777" w:rsidR="00B4750D" w:rsidRPr="00CE314E" w:rsidRDefault="00B4750D" w:rsidP="00FF0CF0">
            <w:pPr>
              <w:pStyle w:val="TAL"/>
              <w:rPr>
                <w:sz w:val="16"/>
              </w:rPr>
            </w:pPr>
            <w:r w:rsidRPr="00CE314E">
              <w:rPr>
                <w:sz w:val="16"/>
              </w:rPr>
              <w:t>C3-230498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456C18"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0A63F"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066F7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F80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1F141B" w14:textId="77777777" w:rsidR="00B4750D" w:rsidRPr="00CE314E" w:rsidRDefault="00B4750D" w:rsidP="00FF0CF0">
            <w:pPr>
              <w:pStyle w:val="TAL"/>
              <w:rPr>
                <w:sz w:val="16"/>
              </w:rPr>
            </w:pPr>
            <w:r w:rsidRPr="00CE314E">
              <w:rPr>
                <w:sz w:val="16"/>
              </w:rPr>
              <w:t>C3-230771</w:t>
            </w:r>
          </w:p>
        </w:tc>
      </w:tr>
      <w:tr w:rsidR="00B4750D" w:rsidRPr="00CE314E" w14:paraId="3E852B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8AB3EB" w14:textId="77777777" w:rsidR="00B4750D" w:rsidRPr="00CE314E" w:rsidRDefault="00B4750D" w:rsidP="00FF0CF0">
            <w:pPr>
              <w:pStyle w:val="TAL"/>
              <w:rPr>
                <w:sz w:val="16"/>
              </w:rPr>
            </w:pPr>
            <w:r w:rsidRPr="00CE314E">
              <w:rPr>
                <w:sz w:val="16"/>
              </w:rPr>
              <w:t>C3-230499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251135"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11DD59"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5508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D064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B5FBAE" w14:textId="77777777" w:rsidR="00B4750D" w:rsidRPr="00CE314E" w:rsidRDefault="00B4750D" w:rsidP="00FF0CF0">
            <w:pPr>
              <w:pStyle w:val="TAL"/>
              <w:rPr>
                <w:sz w:val="16"/>
              </w:rPr>
            </w:pPr>
            <w:r w:rsidRPr="00CE314E">
              <w:rPr>
                <w:sz w:val="16"/>
              </w:rPr>
              <w:t>C3-230772</w:t>
            </w:r>
          </w:p>
        </w:tc>
      </w:tr>
      <w:tr w:rsidR="00B4750D" w:rsidRPr="00CE314E" w14:paraId="51D9D1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E4F5C7" w14:textId="77777777" w:rsidR="00B4750D" w:rsidRPr="00CE314E" w:rsidRDefault="00B4750D" w:rsidP="00FF0CF0">
            <w:pPr>
              <w:pStyle w:val="TAL"/>
              <w:rPr>
                <w:sz w:val="16"/>
              </w:rPr>
            </w:pPr>
            <w:r w:rsidRPr="00CE314E">
              <w:rPr>
                <w:sz w:val="16"/>
              </w:rPr>
              <w:t>C3-230500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58B31"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A99D9C"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0361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F841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F23B4C" w14:textId="77777777" w:rsidR="00B4750D" w:rsidRPr="00CE314E" w:rsidRDefault="00B4750D" w:rsidP="00FF0CF0">
            <w:pPr>
              <w:pStyle w:val="TAL"/>
              <w:rPr>
                <w:sz w:val="16"/>
              </w:rPr>
            </w:pPr>
            <w:r w:rsidRPr="00CE314E">
              <w:rPr>
                <w:sz w:val="16"/>
              </w:rPr>
              <w:t>C3-230773</w:t>
            </w:r>
          </w:p>
        </w:tc>
      </w:tr>
      <w:tr w:rsidR="00B4750D" w:rsidRPr="00CE314E" w14:paraId="75C582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344A6A" w14:textId="77777777" w:rsidR="00B4750D" w:rsidRPr="00CE314E" w:rsidRDefault="00B4750D" w:rsidP="00FF0CF0">
            <w:pPr>
              <w:pStyle w:val="TAL"/>
              <w:rPr>
                <w:sz w:val="16"/>
              </w:rPr>
            </w:pPr>
            <w:r w:rsidRPr="00CE314E">
              <w:rPr>
                <w:sz w:val="16"/>
              </w:rPr>
              <w:t>C3-230501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1794AE"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FBEB0"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3339E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4251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2C47A7" w14:textId="77777777" w:rsidR="00B4750D" w:rsidRPr="00CE314E" w:rsidRDefault="00B4750D" w:rsidP="00FF0CF0">
            <w:pPr>
              <w:pStyle w:val="TAL"/>
              <w:rPr>
                <w:sz w:val="16"/>
              </w:rPr>
            </w:pPr>
            <w:r w:rsidRPr="00CE314E">
              <w:rPr>
                <w:sz w:val="16"/>
              </w:rPr>
              <w:t>C3-230774</w:t>
            </w:r>
          </w:p>
        </w:tc>
      </w:tr>
      <w:tr w:rsidR="00B4750D" w:rsidRPr="00CE314E" w14:paraId="2906C4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35B241" w14:textId="77777777" w:rsidR="00B4750D" w:rsidRPr="00CE314E" w:rsidRDefault="00B4750D" w:rsidP="00FF0CF0">
            <w:pPr>
              <w:pStyle w:val="TAL"/>
              <w:rPr>
                <w:sz w:val="16"/>
              </w:rPr>
            </w:pPr>
            <w:r w:rsidRPr="00CE314E">
              <w:rPr>
                <w:sz w:val="16"/>
              </w:rPr>
              <w:t>C3-230502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42B92"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087694"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B9CC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F5A7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2DD9BB" w14:textId="77777777" w:rsidR="00B4750D" w:rsidRPr="00CE314E" w:rsidRDefault="00B4750D" w:rsidP="00FF0CF0">
            <w:pPr>
              <w:pStyle w:val="TAL"/>
              <w:rPr>
                <w:sz w:val="16"/>
              </w:rPr>
            </w:pPr>
            <w:r w:rsidRPr="00CE314E">
              <w:rPr>
                <w:sz w:val="16"/>
              </w:rPr>
              <w:t>C3-230775</w:t>
            </w:r>
          </w:p>
        </w:tc>
      </w:tr>
      <w:tr w:rsidR="00B4750D" w:rsidRPr="00CE314E" w14:paraId="629CB6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BBE5F3" w14:textId="77777777" w:rsidR="00B4750D" w:rsidRPr="00CE314E" w:rsidRDefault="00B4750D" w:rsidP="00FF0CF0">
            <w:pPr>
              <w:pStyle w:val="TAL"/>
              <w:rPr>
                <w:sz w:val="16"/>
              </w:rPr>
            </w:pPr>
            <w:r w:rsidRPr="00CE314E">
              <w:rPr>
                <w:sz w:val="16"/>
              </w:rPr>
              <w:t>C3-230503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715891"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5FA2D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F70F1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0A97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376AE" w14:textId="77777777" w:rsidR="00B4750D" w:rsidRPr="00CE314E" w:rsidRDefault="00B4750D" w:rsidP="00FF0CF0">
            <w:pPr>
              <w:pStyle w:val="TAL"/>
              <w:rPr>
                <w:sz w:val="16"/>
              </w:rPr>
            </w:pPr>
            <w:r w:rsidRPr="00CE314E">
              <w:rPr>
                <w:sz w:val="16"/>
              </w:rPr>
              <w:t>C3-230776</w:t>
            </w:r>
          </w:p>
        </w:tc>
      </w:tr>
      <w:tr w:rsidR="00B4750D" w:rsidRPr="00CE314E" w14:paraId="3A4C0C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0A4738" w14:textId="77777777" w:rsidR="00B4750D" w:rsidRPr="00CE314E" w:rsidRDefault="00B4750D" w:rsidP="00FF0CF0">
            <w:pPr>
              <w:pStyle w:val="TAL"/>
              <w:rPr>
                <w:sz w:val="16"/>
              </w:rPr>
            </w:pPr>
            <w:r w:rsidRPr="00CE314E">
              <w:rPr>
                <w:sz w:val="16"/>
              </w:rPr>
              <w:t>C3-230504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5AFF5D"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0392B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F462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3F6D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B0EB9F" w14:textId="77777777" w:rsidR="00B4750D" w:rsidRPr="00CE314E" w:rsidRDefault="00B4750D" w:rsidP="00FF0CF0">
            <w:pPr>
              <w:pStyle w:val="TAL"/>
              <w:rPr>
                <w:sz w:val="16"/>
              </w:rPr>
            </w:pPr>
            <w:r w:rsidRPr="00CE314E">
              <w:rPr>
                <w:sz w:val="16"/>
              </w:rPr>
              <w:t>C3-230777</w:t>
            </w:r>
          </w:p>
        </w:tc>
      </w:tr>
      <w:tr w:rsidR="00B4750D" w:rsidRPr="00CE314E" w14:paraId="085F1CA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9AA0F9" w14:textId="77777777" w:rsidR="00B4750D" w:rsidRPr="00CE314E" w:rsidRDefault="00B4750D" w:rsidP="00FF0CF0">
            <w:pPr>
              <w:pStyle w:val="TAL"/>
              <w:rPr>
                <w:sz w:val="16"/>
              </w:rPr>
            </w:pPr>
            <w:r w:rsidRPr="00CE314E">
              <w:rPr>
                <w:sz w:val="16"/>
              </w:rPr>
              <w:t>C3-230505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1E353E" w14:textId="77777777" w:rsidR="00B4750D" w:rsidRPr="00CE314E" w:rsidRDefault="00B4750D" w:rsidP="00FF0CF0">
            <w:pPr>
              <w:pStyle w:val="TAL"/>
              <w:rPr>
                <w:sz w:val="16"/>
              </w:rPr>
            </w:pPr>
            <w:r w:rsidRPr="00CE314E">
              <w:rPr>
                <w:sz w:val="16"/>
              </w:rPr>
              <w:t>Adding time synchronization service based on subscription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D5BA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E0C34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B006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7240E" w14:textId="77777777" w:rsidR="00B4750D" w:rsidRPr="00CE314E" w:rsidRDefault="00B4750D" w:rsidP="00FF0CF0">
            <w:pPr>
              <w:pStyle w:val="TAL"/>
              <w:rPr>
                <w:sz w:val="16"/>
              </w:rPr>
            </w:pPr>
          </w:p>
        </w:tc>
      </w:tr>
      <w:tr w:rsidR="00B4750D" w:rsidRPr="00CE314E" w14:paraId="5020C5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DB1E44" w14:textId="77777777" w:rsidR="00B4750D" w:rsidRPr="00CE314E" w:rsidRDefault="00B4750D" w:rsidP="00FF0CF0">
            <w:pPr>
              <w:pStyle w:val="TAL"/>
              <w:rPr>
                <w:sz w:val="16"/>
              </w:rPr>
            </w:pPr>
            <w:r w:rsidRPr="00CE314E">
              <w:rPr>
                <w:sz w:val="16"/>
              </w:rPr>
              <w:t>C3-230506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24EA3F" w14:textId="77777777" w:rsidR="00B4750D" w:rsidRPr="00CE314E" w:rsidRDefault="00B4750D" w:rsidP="00FF0CF0">
            <w:pPr>
              <w:pStyle w:val="TAL"/>
              <w:rPr>
                <w:sz w:val="16"/>
              </w:rPr>
            </w:pPr>
            <w:r w:rsidRPr="00CE314E">
              <w:rPr>
                <w:sz w:val="16"/>
              </w:rPr>
              <w:t>Support of Dynamic Satellite Backhaul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3B61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064A3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59354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DF230" w14:textId="77777777" w:rsidR="00B4750D" w:rsidRPr="00CE314E" w:rsidRDefault="00B4750D" w:rsidP="00FF0CF0">
            <w:pPr>
              <w:pStyle w:val="TAL"/>
              <w:rPr>
                <w:sz w:val="16"/>
              </w:rPr>
            </w:pPr>
            <w:r w:rsidRPr="00CE314E">
              <w:rPr>
                <w:sz w:val="16"/>
              </w:rPr>
              <w:t>C3-230768</w:t>
            </w:r>
          </w:p>
        </w:tc>
      </w:tr>
      <w:tr w:rsidR="00B4750D" w:rsidRPr="00CE314E" w14:paraId="3160C0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4768D9" w14:textId="77777777" w:rsidR="00B4750D" w:rsidRPr="00CE314E" w:rsidRDefault="00B4750D" w:rsidP="00FF0CF0">
            <w:pPr>
              <w:pStyle w:val="TAL"/>
              <w:rPr>
                <w:sz w:val="16"/>
              </w:rPr>
            </w:pPr>
            <w:r w:rsidRPr="00CE314E">
              <w:rPr>
                <w:sz w:val="16"/>
              </w:rPr>
              <w:t>C3-230507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8E1045"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12ECD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14389D"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CCB07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9B4989" w14:textId="77777777" w:rsidR="00B4750D" w:rsidRPr="00CE314E" w:rsidRDefault="00B4750D" w:rsidP="00FF0CF0">
            <w:pPr>
              <w:pStyle w:val="TAL"/>
              <w:rPr>
                <w:sz w:val="16"/>
              </w:rPr>
            </w:pPr>
          </w:p>
        </w:tc>
      </w:tr>
      <w:tr w:rsidR="00B4750D" w:rsidRPr="00CE314E" w14:paraId="2BF241D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8C143" w14:textId="77777777" w:rsidR="00B4750D" w:rsidRPr="00CE314E" w:rsidRDefault="00B4750D" w:rsidP="00FF0CF0">
            <w:pPr>
              <w:pStyle w:val="TAL"/>
              <w:rPr>
                <w:sz w:val="16"/>
              </w:rPr>
            </w:pPr>
            <w:r w:rsidRPr="00CE314E">
              <w:rPr>
                <w:sz w:val="16"/>
              </w:rPr>
              <w:t>C3-230508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7B2440" w14:textId="77777777" w:rsidR="00B4750D" w:rsidRPr="00CE314E" w:rsidRDefault="00B4750D" w:rsidP="00FF0CF0">
            <w:pPr>
              <w:pStyle w:val="TAL"/>
              <w:rPr>
                <w:sz w:val="16"/>
              </w:rPr>
            </w:pPr>
            <w:r w:rsidRPr="00CE314E">
              <w:rPr>
                <w:sz w:val="16"/>
              </w:rPr>
              <w:t>Support of Group Member List Change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A56D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304D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ECDC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C10BE5" w14:textId="77777777" w:rsidR="00B4750D" w:rsidRPr="00CE314E" w:rsidRDefault="00B4750D" w:rsidP="00FF0CF0">
            <w:pPr>
              <w:pStyle w:val="TAL"/>
              <w:rPr>
                <w:sz w:val="16"/>
              </w:rPr>
            </w:pPr>
          </w:p>
        </w:tc>
      </w:tr>
      <w:tr w:rsidR="00B4750D" w:rsidRPr="00CE314E" w14:paraId="10E079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D55D88" w14:textId="77777777" w:rsidR="00B4750D" w:rsidRPr="00CE314E" w:rsidRDefault="00B4750D" w:rsidP="00FF0CF0">
            <w:pPr>
              <w:pStyle w:val="TAL"/>
              <w:rPr>
                <w:sz w:val="16"/>
              </w:rPr>
            </w:pPr>
            <w:r w:rsidRPr="00CE314E">
              <w:rPr>
                <w:sz w:val="16"/>
              </w:rPr>
              <w:t>C3-230509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71DE42" w14:textId="77777777" w:rsidR="00B4750D" w:rsidRPr="00CE314E" w:rsidRDefault="00B4750D" w:rsidP="00FF0CF0">
            <w:pPr>
              <w:pStyle w:val="TAL"/>
              <w:rPr>
                <w:sz w:val="16"/>
              </w:rPr>
            </w:pPr>
            <w:r w:rsidRPr="00CE314E">
              <w:rPr>
                <w:sz w:val="16"/>
              </w:rPr>
              <w:t>Support of Group Member List Change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68582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09AE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82B2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FA56CB" w14:textId="77777777" w:rsidR="00B4750D" w:rsidRPr="00CE314E" w:rsidRDefault="00B4750D" w:rsidP="00FF0CF0">
            <w:pPr>
              <w:pStyle w:val="TAL"/>
              <w:rPr>
                <w:sz w:val="16"/>
              </w:rPr>
            </w:pPr>
          </w:p>
        </w:tc>
      </w:tr>
      <w:tr w:rsidR="00B4750D" w:rsidRPr="00CE314E" w14:paraId="21E118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A9743D" w14:textId="77777777" w:rsidR="00B4750D" w:rsidRPr="00CE314E" w:rsidRDefault="00B4750D" w:rsidP="00FF0CF0">
            <w:pPr>
              <w:pStyle w:val="TAL"/>
              <w:rPr>
                <w:sz w:val="16"/>
              </w:rPr>
            </w:pPr>
            <w:r w:rsidRPr="00CE314E">
              <w:rPr>
                <w:sz w:val="16"/>
              </w:rPr>
              <w:t>C3-230510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DD0215"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A5A2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62097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16F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E4AD82" w14:textId="77777777" w:rsidR="00B4750D" w:rsidRPr="00CE314E" w:rsidRDefault="00B4750D" w:rsidP="00FF0CF0">
            <w:pPr>
              <w:pStyle w:val="TAL"/>
              <w:rPr>
                <w:sz w:val="16"/>
              </w:rPr>
            </w:pPr>
          </w:p>
        </w:tc>
      </w:tr>
      <w:tr w:rsidR="00B4750D" w:rsidRPr="00CE314E" w14:paraId="69185A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839872" w14:textId="77777777" w:rsidR="00B4750D" w:rsidRPr="00CE314E" w:rsidRDefault="00B4750D" w:rsidP="00FF0CF0">
            <w:pPr>
              <w:pStyle w:val="TAL"/>
              <w:rPr>
                <w:sz w:val="16"/>
              </w:rPr>
            </w:pPr>
            <w:r w:rsidRPr="00CE314E">
              <w:rPr>
                <w:sz w:val="16"/>
              </w:rPr>
              <w:t>C3-230511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C3629"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6C08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85AC3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2D00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695616" w14:textId="77777777" w:rsidR="00B4750D" w:rsidRPr="00CE314E" w:rsidRDefault="00B4750D" w:rsidP="00FF0CF0">
            <w:pPr>
              <w:pStyle w:val="TAL"/>
              <w:rPr>
                <w:sz w:val="16"/>
              </w:rPr>
            </w:pPr>
          </w:p>
        </w:tc>
      </w:tr>
      <w:tr w:rsidR="00B4750D" w:rsidRPr="00CE314E" w14:paraId="0CD93D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5EE3B2" w14:textId="77777777" w:rsidR="00B4750D" w:rsidRPr="00CE314E" w:rsidRDefault="00B4750D" w:rsidP="00FF0CF0">
            <w:pPr>
              <w:pStyle w:val="TAL"/>
              <w:rPr>
                <w:sz w:val="16"/>
              </w:rPr>
            </w:pPr>
            <w:r w:rsidRPr="00CE314E">
              <w:rPr>
                <w:sz w:val="16"/>
              </w:rPr>
              <w:t>C3-230512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522357"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22AE3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82B6F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B12D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2C056F" w14:textId="77777777" w:rsidR="00B4750D" w:rsidRPr="00CE314E" w:rsidRDefault="00B4750D" w:rsidP="00FF0CF0">
            <w:pPr>
              <w:pStyle w:val="TAL"/>
              <w:rPr>
                <w:sz w:val="16"/>
              </w:rPr>
            </w:pPr>
          </w:p>
        </w:tc>
      </w:tr>
      <w:tr w:rsidR="00B4750D" w:rsidRPr="00CE314E" w14:paraId="3B693D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0811BD" w14:textId="77777777" w:rsidR="00B4750D" w:rsidRPr="00CE314E" w:rsidRDefault="00B4750D" w:rsidP="00FF0CF0">
            <w:pPr>
              <w:pStyle w:val="TAL"/>
              <w:rPr>
                <w:sz w:val="16"/>
              </w:rPr>
            </w:pPr>
            <w:r w:rsidRPr="00CE314E">
              <w:rPr>
                <w:sz w:val="16"/>
              </w:rPr>
              <w:t>C3-230513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9D365C"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3B31D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353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D0C0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25024" w14:textId="77777777" w:rsidR="00B4750D" w:rsidRPr="00CE314E" w:rsidRDefault="00B4750D" w:rsidP="00FF0CF0">
            <w:pPr>
              <w:pStyle w:val="TAL"/>
              <w:rPr>
                <w:sz w:val="16"/>
              </w:rPr>
            </w:pPr>
            <w:r w:rsidRPr="00CE314E">
              <w:rPr>
                <w:sz w:val="16"/>
              </w:rPr>
              <w:t>C3-230780</w:t>
            </w:r>
          </w:p>
        </w:tc>
      </w:tr>
      <w:tr w:rsidR="00B4750D" w:rsidRPr="00CE314E" w14:paraId="351A1B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64BD4E" w14:textId="77777777" w:rsidR="00B4750D" w:rsidRPr="00CE314E" w:rsidRDefault="00B4750D" w:rsidP="00FF0CF0">
            <w:pPr>
              <w:pStyle w:val="TAL"/>
              <w:rPr>
                <w:sz w:val="16"/>
              </w:rPr>
            </w:pPr>
            <w:r w:rsidRPr="00CE314E">
              <w:rPr>
                <w:sz w:val="16"/>
              </w:rPr>
              <w:t>C3-230514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BF37F8"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D30E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E96D3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0F70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5A090D" w14:textId="77777777" w:rsidR="00B4750D" w:rsidRPr="00CE314E" w:rsidRDefault="00B4750D" w:rsidP="00FF0CF0">
            <w:pPr>
              <w:pStyle w:val="TAL"/>
              <w:rPr>
                <w:sz w:val="16"/>
              </w:rPr>
            </w:pPr>
            <w:r w:rsidRPr="00CE314E">
              <w:rPr>
                <w:sz w:val="16"/>
              </w:rPr>
              <w:t>C3-230781</w:t>
            </w:r>
          </w:p>
        </w:tc>
      </w:tr>
      <w:tr w:rsidR="00B4750D" w:rsidRPr="00CE314E" w14:paraId="2DC61E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A4A186" w14:textId="77777777" w:rsidR="00B4750D" w:rsidRPr="00CE314E" w:rsidRDefault="00B4750D" w:rsidP="00FF0CF0">
            <w:pPr>
              <w:pStyle w:val="TAL"/>
              <w:rPr>
                <w:sz w:val="16"/>
              </w:rPr>
            </w:pPr>
            <w:r w:rsidRPr="00CE314E">
              <w:rPr>
                <w:sz w:val="16"/>
              </w:rPr>
              <w:t>C3-230515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D57E2D"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565E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F281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313F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5143C" w14:textId="77777777" w:rsidR="00B4750D" w:rsidRPr="00CE314E" w:rsidRDefault="00B4750D" w:rsidP="00FF0CF0">
            <w:pPr>
              <w:pStyle w:val="TAL"/>
              <w:rPr>
                <w:sz w:val="16"/>
              </w:rPr>
            </w:pPr>
            <w:r w:rsidRPr="00CE314E">
              <w:rPr>
                <w:sz w:val="16"/>
              </w:rPr>
              <w:t>C3-230782</w:t>
            </w:r>
          </w:p>
        </w:tc>
      </w:tr>
      <w:tr w:rsidR="00B4750D" w:rsidRPr="00CE314E" w14:paraId="214D2A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94E896" w14:textId="77777777" w:rsidR="00B4750D" w:rsidRPr="00CE314E" w:rsidRDefault="00B4750D" w:rsidP="00FF0CF0">
            <w:pPr>
              <w:pStyle w:val="TAL"/>
              <w:rPr>
                <w:sz w:val="16"/>
              </w:rPr>
            </w:pPr>
            <w:r w:rsidRPr="00CE314E">
              <w:rPr>
                <w:sz w:val="16"/>
              </w:rPr>
              <w:t>C3-230516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AB8C5E" w14:textId="77777777" w:rsidR="00B4750D" w:rsidRPr="00CE314E" w:rsidRDefault="00B4750D" w:rsidP="00FF0CF0">
            <w:pPr>
              <w:pStyle w:val="TAL"/>
              <w:rPr>
                <w:sz w:val="16"/>
              </w:rPr>
            </w:pPr>
            <w:r w:rsidRPr="00CE314E">
              <w:rPr>
                <w:sz w:val="16"/>
              </w:rPr>
              <w:t>EDGE_Ph2 workplan_CT3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34F61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D1F1F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3CD6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EB3B41" w14:textId="77777777" w:rsidR="00B4750D" w:rsidRPr="00CE314E" w:rsidRDefault="00B4750D" w:rsidP="00FF0CF0">
            <w:pPr>
              <w:pStyle w:val="TAL"/>
              <w:rPr>
                <w:sz w:val="16"/>
              </w:rPr>
            </w:pPr>
          </w:p>
        </w:tc>
      </w:tr>
      <w:tr w:rsidR="00B4750D" w:rsidRPr="00CE314E" w14:paraId="0CF72F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6CA34C" w14:textId="77777777" w:rsidR="00B4750D" w:rsidRPr="00CE314E" w:rsidRDefault="00B4750D" w:rsidP="00FF0CF0">
            <w:pPr>
              <w:pStyle w:val="TAL"/>
              <w:rPr>
                <w:sz w:val="16"/>
              </w:rPr>
            </w:pPr>
            <w:r w:rsidRPr="00CE314E">
              <w:rPr>
                <w:sz w:val="16"/>
              </w:rPr>
              <w:t>C3-230517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C154E7"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E307E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B2BE3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3774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7C773D" w14:textId="77777777" w:rsidR="00B4750D" w:rsidRPr="00CE314E" w:rsidRDefault="00B4750D" w:rsidP="00FF0CF0">
            <w:pPr>
              <w:pStyle w:val="TAL"/>
              <w:rPr>
                <w:sz w:val="16"/>
              </w:rPr>
            </w:pPr>
            <w:r w:rsidRPr="00CE314E">
              <w:rPr>
                <w:sz w:val="16"/>
              </w:rPr>
              <w:t>C3-230697</w:t>
            </w:r>
          </w:p>
        </w:tc>
      </w:tr>
      <w:tr w:rsidR="00B4750D" w:rsidRPr="00CE314E" w14:paraId="22D849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3E1EB" w14:textId="77777777" w:rsidR="00B4750D" w:rsidRPr="00CE314E" w:rsidRDefault="00B4750D" w:rsidP="00FF0CF0">
            <w:pPr>
              <w:pStyle w:val="TAL"/>
              <w:rPr>
                <w:sz w:val="16"/>
              </w:rPr>
            </w:pPr>
            <w:r w:rsidRPr="00CE314E">
              <w:rPr>
                <w:sz w:val="16"/>
              </w:rPr>
              <w:t>C3-230518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2EA36E"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0692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0E3AB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EEAB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A324B" w14:textId="77777777" w:rsidR="00B4750D" w:rsidRPr="00CE314E" w:rsidRDefault="00B4750D" w:rsidP="00FF0CF0">
            <w:pPr>
              <w:pStyle w:val="TAL"/>
              <w:rPr>
                <w:sz w:val="16"/>
              </w:rPr>
            </w:pPr>
            <w:r w:rsidRPr="00CE314E">
              <w:rPr>
                <w:sz w:val="16"/>
              </w:rPr>
              <w:t>C3-230698</w:t>
            </w:r>
          </w:p>
        </w:tc>
      </w:tr>
      <w:tr w:rsidR="00B4750D" w:rsidRPr="00CE314E" w14:paraId="7656EF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8D6BEB" w14:textId="77777777" w:rsidR="00B4750D" w:rsidRPr="00CE314E" w:rsidRDefault="00B4750D" w:rsidP="00FF0CF0">
            <w:pPr>
              <w:pStyle w:val="TAL"/>
              <w:rPr>
                <w:sz w:val="16"/>
              </w:rPr>
            </w:pPr>
            <w:r w:rsidRPr="00CE314E">
              <w:rPr>
                <w:sz w:val="16"/>
              </w:rPr>
              <w:t>C3-230519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720CAE"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5D682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133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DFE9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BA8C8" w14:textId="77777777" w:rsidR="00B4750D" w:rsidRPr="00CE314E" w:rsidRDefault="00B4750D" w:rsidP="00FF0CF0">
            <w:pPr>
              <w:pStyle w:val="TAL"/>
              <w:rPr>
                <w:sz w:val="16"/>
              </w:rPr>
            </w:pPr>
            <w:r w:rsidRPr="00CE314E">
              <w:rPr>
                <w:sz w:val="16"/>
              </w:rPr>
              <w:t>C3-230662</w:t>
            </w:r>
          </w:p>
        </w:tc>
      </w:tr>
      <w:tr w:rsidR="00B4750D" w:rsidRPr="00CE314E" w14:paraId="427B28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3F26D3" w14:textId="77777777" w:rsidR="00B4750D" w:rsidRPr="00CE314E" w:rsidRDefault="00B4750D" w:rsidP="00FF0CF0">
            <w:pPr>
              <w:pStyle w:val="TAL"/>
              <w:rPr>
                <w:sz w:val="16"/>
              </w:rPr>
            </w:pPr>
            <w:r w:rsidRPr="00CE314E">
              <w:rPr>
                <w:sz w:val="16"/>
              </w:rPr>
              <w:t>C3-230520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C12A52"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8152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3673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F16F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3DC354" w14:textId="77777777" w:rsidR="00B4750D" w:rsidRPr="00CE314E" w:rsidRDefault="00B4750D" w:rsidP="00FF0CF0">
            <w:pPr>
              <w:pStyle w:val="TAL"/>
              <w:rPr>
                <w:sz w:val="16"/>
              </w:rPr>
            </w:pPr>
            <w:r w:rsidRPr="00CE314E">
              <w:rPr>
                <w:sz w:val="16"/>
              </w:rPr>
              <w:t>C3-230661</w:t>
            </w:r>
          </w:p>
        </w:tc>
      </w:tr>
      <w:tr w:rsidR="00B4750D" w:rsidRPr="00CE314E" w14:paraId="20191C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C17589" w14:textId="77777777" w:rsidR="00B4750D" w:rsidRPr="00CE314E" w:rsidRDefault="00B4750D" w:rsidP="00FF0CF0">
            <w:pPr>
              <w:pStyle w:val="TAL"/>
              <w:rPr>
                <w:sz w:val="16"/>
              </w:rPr>
            </w:pPr>
            <w:r w:rsidRPr="00CE314E">
              <w:rPr>
                <w:sz w:val="16"/>
              </w:rPr>
              <w:t>C3-230521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C6AFCE"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3640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31337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911F2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65AFE0" w14:textId="77777777" w:rsidR="00B4750D" w:rsidRPr="00CE314E" w:rsidRDefault="00B4750D" w:rsidP="00FF0CF0">
            <w:pPr>
              <w:pStyle w:val="TAL"/>
              <w:rPr>
                <w:sz w:val="16"/>
              </w:rPr>
            </w:pPr>
            <w:r w:rsidRPr="00CE314E">
              <w:rPr>
                <w:sz w:val="16"/>
              </w:rPr>
              <w:t>C3-230634</w:t>
            </w:r>
          </w:p>
        </w:tc>
      </w:tr>
      <w:tr w:rsidR="00B4750D" w:rsidRPr="00CE314E" w14:paraId="163CF53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7500C1" w14:textId="77777777" w:rsidR="00B4750D" w:rsidRPr="00CE314E" w:rsidRDefault="00B4750D" w:rsidP="00FF0CF0">
            <w:pPr>
              <w:pStyle w:val="TAL"/>
              <w:rPr>
                <w:sz w:val="16"/>
              </w:rPr>
            </w:pPr>
            <w:r w:rsidRPr="00CE314E">
              <w:rPr>
                <w:sz w:val="16"/>
              </w:rPr>
              <w:t>C3-230522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AAEE56" w14:textId="77777777" w:rsidR="00B4750D" w:rsidRPr="00CE314E" w:rsidRDefault="00B4750D" w:rsidP="00FF0CF0">
            <w:pPr>
              <w:pStyle w:val="TAL"/>
              <w:rPr>
                <w:sz w:val="16"/>
              </w:rPr>
            </w:pPr>
            <w:r w:rsidRPr="00CE314E">
              <w:rPr>
                <w:sz w:val="16"/>
              </w:rPr>
              <w:t>LS on Issues on anonymization rules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864DC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61D044"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7F6A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232B32" w14:textId="77777777" w:rsidR="00B4750D" w:rsidRPr="00CE314E" w:rsidRDefault="00B4750D" w:rsidP="00FF0CF0">
            <w:pPr>
              <w:pStyle w:val="TAL"/>
              <w:rPr>
                <w:sz w:val="16"/>
              </w:rPr>
            </w:pPr>
          </w:p>
        </w:tc>
      </w:tr>
      <w:tr w:rsidR="00B4750D" w:rsidRPr="00CE314E" w14:paraId="1D3189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97B624" w14:textId="77777777" w:rsidR="00B4750D" w:rsidRPr="00CE314E" w:rsidRDefault="00B4750D" w:rsidP="00FF0CF0">
            <w:pPr>
              <w:pStyle w:val="TAL"/>
              <w:rPr>
                <w:sz w:val="16"/>
              </w:rPr>
            </w:pPr>
            <w:r w:rsidRPr="00CE314E">
              <w:rPr>
                <w:sz w:val="16"/>
              </w:rPr>
              <w:t>C3-230523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34C48" w14:textId="77777777" w:rsidR="00B4750D" w:rsidRPr="00CE314E" w:rsidRDefault="00B4750D" w:rsidP="00FF0CF0">
            <w:pPr>
              <w:pStyle w:val="TAL"/>
              <w:rPr>
                <w:sz w:val="16"/>
              </w:rPr>
            </w:pPr>
            <w:r w:rsidRPr="00CE314E">
              <w:rPr>
                <w:sz w:val="16"/>
              </w:rPr>
              <w:t>Enhance the performance data collection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0251C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072C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49172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AF3A2" w14:textId="77777777" w:rsidR="00B4750D" w:rsidRPr="00CE314E" w:rsidRDefault="00B4750D" w:rsidP="00FF0CF0">
            <w:pPr>
              <w:pStyle w:val="TAL"/>
              <w:rPr>
                <w:sz w:val="16"/>
              </w:rPr>
            </w:pPr>
            <w:r w:rsidRPr="00CE314E">
              <w:rPr>
                <w:sz w:val="16"/>
              </w:rPr>
              <w:t>C3-230784</w:t>
            </w:r>
          </w:p>
        </w:tc>
      </w:tr>
      <w:tr w:rsidR="00B4750D" w:rsidRPr="00CE314E" w14:paraId="5947E8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6E68E9" w14:textId="77777777" w:rsidR="00B4750D" w:rsidRPr="00CE314E" w:rsidRDefault="00B4750D" w:rsidP="00FF0CF0">
            <w:pPr>
              <w:pStyle w:val="TAL"/>
              <w:rPr>
                <w:sz w:val="16"/>
              </w:rPr>
            </w:pPr>
            <w:r w:rsidRPr="00CE314E">
              <w:rPr>
                <w:sz w:val="16"/>
              </w:rPr>
              <w:t>C3-230524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B5CC0" w14:textId="77777777" w:rsidR="00B4750D" w:rsidRPr="00CE314E" w:rsidRDefault="00B4750D" w:rsidP="00FF0CF0">
            <w:pPr>
              <w:pStyle w:val="TAL"/>
              <w:rPr>
                <w:sz w:val="16"/>
              </w:rPr>
            </w:pPr>
            <w:r w:rsidRPr="00CE314E">
              <w:rPr>
                <w:sz w:val="16"/>
              </w:rPr>
              <w:t>Enhance the UE level data collection for QoS Sustainability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E2351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1BE9F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EB28B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8667C5" w14:textId="77777777" w:rsidR="00B4750D" w:rsidRPr="00CE314E" w:rsidRDefault="00B4750D" w:rsidP="00FF0CF0">
            <w:pPr>
              <w:pStyle w:val="TAL"/>
              <w:rPr>
                <w:sz w:val="16"/>
              </w:rPr>
            </w:pPr>
          </w:p>
        </w:tc>
      </w:tr>
      <w:tr w:rsidR="00B4750D" w:rsidRPr="00CE314E" w14:paraId="59F717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B33556" w14:textId="77777777" w:rsidR="00B4750D" w:rsidRPr="00CE314E" w:rsidRDefault="00B4750D" w:rsidP="00FF0CF0">
            <w:pPr>
              <w:pStyle w:val="TAL"/>
              <w:rPr>
                <w:sz w:val="16"/>
              </w:rPr>
            </w:pPr>
            <w:r w:rsidRPr="00CE314E">
              <w:rPr>
                <w:sz w:val="16"/>
              </w:rPr>
              <w:t>C3-230525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11F278" w14:textId="77777777" w:rsidR="00B4750D" w:rsidRPr="00CE314E" w:rsidRDefault="00B4750D" w:rsidP="00FF0CF0">
            <w:pPr>
              <w:pStyle w:val="TAL"/>
              <w:rPr>
                <w:sz w:val="16"/>
              </w:rPr>
            </w:pPr>
            <w:r w:rsidRPr="00CE314E">
              <w:rPr>
                <w:sz w:val="16"/>
              </w:rPr>
              <w:t>Enhancement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8FB15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36F5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20A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FCCAA7" w14:textId="77777777" w:rsidR="00B4750D" w:rsidRPr="00CE314E" w:rsidRDefault="00B4750D" w:rsidP="00FF0CF0">
            <w:pPr>
              <w:pStyle w:val="TAL"/>
              <w:rPr>
                <w:sz w:val="16"/>
              </w:rPr>
            </w:pPr>
          </w:p>
        </w:tc>
      </w:tr>
      <w:tr w:rsidR="00B4750D" w:rsidRPr="00CE314E" w14:paraId="220A4C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5E905B" w14:textId="77777777" w:rsidR="00B4750D" w:rsidRPr="00CE314E" w:rsidRDefault="00B4750D" w:rsidP="00FF0CF0">
            <w:pPr>
              <w:pStyle w:val="TAL"/>
              <w:rPr>
                <w:sz w:val="16"/>
              </w:rPr>
            </w:pPr>
            <w:r w:rsidRPr="00CE314E">
              <w:rPr>
                <w:sz w:val="16"/>
              </w:rPr>
              <w:t>C3-230526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D4E40E" w14:textId="77777777" w:rsidR="00B4750D" w:rsidRPr="00CE314E" w:rsidRDefault="00B4750D" w:rsidP="00FF0CF0">
            <w:pPr>
              <w:pStyle w:val="TAL"/>
              <w:rPr>
                <w:sz w:val="16"/>
              </w:rPr>
            </w:pPr>
            <w:r w:rsidRPr="00CE314E">
              <w:rPr>
                <w:sz w:val="16"/>
              </w:rPr>
              <w:t>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D9D4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C70BA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17D1C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D68DC9" w14:textId="77777777" w:rsidR="00B4750D" w:rsidRPr="00CE314E" w:rsidRDefault="00B4750D" w:rsidP="00FF0CF0">
            <w:pPr>
              <w:pStyle w:val="TAL"/>
              <w:rPr>
                <w:sz w:val="16"/>
              </w:rPr>
            </w:pPr>
            <w:r w:rsidRPr="00CE314E">
              <w:rPr>
                <w:sz w:val="16"/>
              </w:rPr>
              <w:t>C3-230699</w:t>
            </w:r>
          </w:p>
        </w:tc>
      </w:tr>
      <w:tr w:rsidR="00B4750D" w:rsidRPr="00CE314E" w14:paraId="406797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2408B0" w14:textId="77777777" w:rsidR="00B4750D" w:rsidRPr="00CE314E" w:rsidRDefault="00B4750D" w:rsidP="00FF0CF0">
            <w:pPr>
              <w:pStyle w:val="TAL"/>
              <w:rPr>
                <w:sz w:val="16"/>
              </w:rPr>
            </w:pPr>
            <w:r w:rsidRPr="00CE314E">
              <w:rPr>
                <w:sz w:val="16"/>
              </w:rPr>
              <w:t>C3-230527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6DF5CC" w14:textId="77777777" w:rsidR="00B4750D" w:rsidRPr="00CE314E" w:rsidRDefault="00B4750D" w:rsidP="00FF0CF0">
            <w:pPr>
              <w:pStyle w:val="TAL"/>
              <w:rPr>
                <w:sz w:val="16"/>
              </w:rPr>
            </w:pPr>
            <w:r w:rsidRPr="00CE314E">
              <w:rPr>
                <w:sz w:val="16"/>
              </w:rPr>
              <w:t>Clarification for Analytics Specification in Nnwdaf_DataManagement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7B4CE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413DA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7DE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822B0" w14:textId="77777777" w:rsidR="00B4750D" w:rsidRPr="00CE314E" w:rsidRDefault="00B4750D" w:rsidP="00FF0CF0">
            <w:pPr>
              <w:pStyle w:val="TAL"/>
              <w:rPr>
                <w:sz w:val="16"/>
              </w:rPr>
            </w:pPr>
            <w:r w:rsidRPr="00CE314E">
              <w:rPr>
                <w:sz w:val="16"/>
              </w:rPr>
              <w:t>C3-230700</w:t>
            </w:r>
          </w:p>
        </w:tc>
      </w:tr>
      <w:tr w:rsidR="00B4750D" w:rsidRPr="00CE314E" w14:paraId="236A75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2424E3" w14:textId="77777777" w:rsidR="00B4750D" w:rsidRPr="00CE314E" w:rsidRDefault="00B4750D" w:rsidP="00FF0CF0">
            <w:pPr>
              <w:pStyle w:val="TAL"/>
              <w:rPr>
                <w:sz w:val="16"/>
              </w:rPr>
            </w:pPr>
            <w:r w:rsidRPr="00CE314E">
              <w:rPr>
                <w:sz w:val="16"/>
              </w:rPr>
              <w:t>C3-230528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7EFFB" w14:textId="77777777" w:rsidR="00B4750D" w:rsidRPr="00CE314E" w:rsidRDefault="00B4750D" w:rsidP="00FF0CF0">
            <w:pPr>
              <w:pStyle w:val="TAL"/>
              <w:rPr>
                <w:sz w:val="16"/>
              </w:rPr>
            </w:pPr>
            <w:r w:rsidRPr="00CE314E">
              <w:rPr>
                <w:sz w:val="16"/>
              </w:rPr>
              <w:t>Corrections for descriptions of boolean data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AE500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408F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E30D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346DF1" w14:textId="77777777" w:rsidR="00B4750D" w:rsidRPr="00CE314E" w:rsidRDefault="00B4750D" w:rsidP="00FF0CF0">
            <w:pPr>
              <w:pStyle w:val="TAL"/>
              <w:rPr>
                <w:sz w:val="16"/>
              </w:rPr>
            </w:pPr>
            <w:r w:rsidRPr="00CE314E">
              <w:rPr>
                <w:sz w:val="16"/>
              </w:rPr>
              <w:t>C3-230672</w:t>
            </w:r>
          </w:p>
        </w:tc>
      </w:tr>
      <w:tr w:rsidR="00B4750D" w:rsidRPr="00CE314E" w14:paraId="1FF301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1BCD13" w14:textId="77777777" w:rsidR="00B4750D" w:rsidRPr="00CE314E" w:rsidRDefault="00B4750D" w:rsidP="00FF0CF0">
            <w:pPr>
              <w:pStyle w:val="TAL"/>
              <w:rPr>
                <w:sz w:val="16"/>
              </w:rPr>
            </w:pPr>
            <w:r w:rsidRPr="00CE314E">
              <w:rPr>
                <w:sz w:val="16"/>
              </w:rPr>
              <w:t>C3-230529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972F30" w14:textId="77777777" w:rsidR="00B4750D" w:rsidRPr="00CE314E" w:rsidRDefault="00B4750D" w:rsidP="00FF0CF0">
            <w:pPr>
              <w:pStyle w:val="TAL"/>
              <w:rPr>
                <w:sz w:val="16"/>
              </w:rPr>
            </w:pPr>
            <w:r w:rsidRPr="00CE314E">
              <w:rPr>
                <w:sz w:val="16"/>
              </w:rPr>
              <w:t>Enhance the filter for performance data collection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FA23B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3A32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9DEF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FF29C9" w14:textId="77777777" w:rsidR="00B4750D" w:rsidRPr="00CE314E" w:rsidRDefault="00B4750D" w:rsidP="00FF0CF0">
            <w:pPr>
              <w:pStyle w:val="TAL"/>
              <w:rPr>
                <w:sz w:val="16"/>
              </w:rPr>
            </w:pPr>
            <w:r w:rsidRPr="00CE314E">
              <w:rPr>
                <w:sz w:val="16"/>
              </w:rPr>
              <w:t>C3-230701</w:t>
            </w:r>
          </w:p>
        </w:tc>
      </w:tr>
      <w:tr w:rsidR="00B4750D" w:rsidRPr="00CE314E" w14:paraId="4330C6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9414C7" w14:textId="77777777" w:rsidR="00B4750D" w:rsidRPr="00CE314E" w:rsidRDefault="00B4750D" w:rsidP="00FF0CF0">
            <w:pPr>
              <w:pStyle w:val="TAL"/>
              <w:rPr>
                <w:sz w:val="16"/>
              </w:rPr>
            </w:pPr>
            <w:r w:rsidRPr="00CE314E">
              <w:rPr>
                <w:sz w:val="16"/>
              </w:rPr>
              <w:t>C3-230530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EDE258" w14:textId="77777777" w:rsidR="00B4750D" w:rsidRPr="00CE314E" w:rsidRDefault="00B4750D" w:rsidP="00FF0CF0">
            <w:pPr>
              <w:pStyle w:val="TAL"/>
              <w:rPr>
                <w:sz w:val="16"/>
              </w:rPr>
            </w:pPr>
            <w:r w:rsidRPr="00CE314E">
              <w:rPr>
                <w:sz w:val="16"/>
              </w:rPr>
              <w:t>Enhancement of data and analytics storage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1131D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B115D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F96B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651057" w14:textId="77777777" w:rsidR="00B4750D" w:rsidRPr="00CE314E" w:rsidRDefault="00B4750D" w:rsidP="00FF0CF0">
            <w:pPr>
              <w:pStyle w:val="TAL"/>
              <w:rPr>
                <w:sz w:val="16"/>
              </w:rPr>
            </w:pPr>
            <w:r w:rsidRPr="00CE314E">
              <w:rPr>
                <w:sz w:val="16"/>
              </w:rPr>
              <w:t>C3-230616</w:t>
            </w:r>
          </w:p>
        </w:tc>
      </w:tr>
      <w:tr w:rsidR="00B4750D" w:rsidRPr="00CE314E" w14:paraId="618E45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2CADE2" w14:textId="77777777" w:rsidR="00B4750D" w:rsidRPr="00CE314E" w:rsidRDefault="00B4750D" w:rsidP="00FF0CF0">
            <w:pPr>
              <w:pStyle w:val="TAL"/>
              <w:rPr>
                <w:sz w:val="16"/>
              </w:rPr>
            </w:pPr>
            <w:r w:rsidRPr="00CE314E">
              <w:rPr>
                <w:sz w:val="16"/>
              </w:rPr>
              <w:t>C3-230531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179A28"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81CF5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FB27A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2CE1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CA14D7" w14:textId="77777777" w:rsidR="00B4750D" w:rsidRPr="00CE314E" w:rsidRDefault="00B4750D" w:rsidP="00FF0CF0">
            <w:pPr>
              <w:pStyle w:val="TAL"/>
              <w:rPr>
                <w:sz w:val="16"/>
              </w:rPr>
            </w:pPr>
            <w:r w:rsidRPr="00CE314E">
              <w:rPr>
                <w:sz w:val="16"/>
              </w:rPr>
              <w:t>C3-230785</w:t>
            </w:r>
          </w:p>
        </w:tc>
      </w:tr>
      <w:tr w:rsidR="00B4750D" w:rsidRPr="00CE314E" w14:paraId="1D6247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1152C8" w14:textId="77777777" w:rsidR="00B4750D" w:rsidRPr="00CE314E" w:rsidRDefault="00B4750D" w:rsidP="00FF0CF0">
            <w:pPr>
              <w:pStyle w:val="TAL"/>
              <w:rPr>
                <w:sz w:val="16"/>
              </w:rPr>
            </w:pPr>
            <w:r w:rsidRPr="00CE314E">
              <w:rPr>
                <w:sz w:val="16"/>
              </w:rPr>
              <w:t>C3-230532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A185B7"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93AD1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6570F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AC042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293EFC" w14:textId="77777777" w:rsidR="00B4750D" w:rsidRPr="00CE314E" w:rsidRDefault="00B4750D" w:rsidP="00FF0CF0">
            <w:pPr>
              <w:pStyle w:val="TAL"/>
              <w:rPr>
                <w:sz w:val="16"/>
              </w:rPr>
            </w:pPr>
            <w:r w:rsidRPr="00CE314E">
              <w:rPr>
                <w:sz w:val="16"/>
              </w:rPr>
              <w:t>C3-230615</w:t>
            </w:r>
          </w:p>
        </w:tc>
      </w:tr>
      <w:tr w:rsidR="00B4750D" w:rsidRPr="00CE314E" w14:paraId="20DF69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5B006E" w14:textId="77777777" w:rsidR="00B4750D" w:rsidRPr="00CE314E" w:rsidRDefault="00B4750D" w:rsidP="00FF0CF0">
            <w:pPr>
              <w:pStyle w:val="TAL"/>
              <w:rPr>
                <w:sz w:val="16"/>
              </w:rPr>
            </w:pPr>
            <w:r w:rsidRPr="00CE314E">
              <w:rPr>
                <w:sz w:val="16"/>
              </w:rPr>
              <w:t>C3-230533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2C6203" w14:textId="77777777" w:rsidR="00B4750D" w:rsidRPr="00CE314E" w:rsidRDefault="00B4750D" w:rsidP="00FF0CF0">
            <w:pPr>
              <w:pStyle w:val="TAL"/>
              <w:rPr>
                <w:sz w:val="16"/>
              </w:rPr>
            </w:pPr>
            <w:r w:rsidRPr="00CE314E">
              <w:rPr>
                <w:sz w:val="16"/>
              </w:rPr>
              <w:t>Enhancement of UE communication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B8F61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C4B0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A121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94F748" w14:textId="77777777" w:rsidR="00B4750D" w:rsidRPr="00CE314E" w:rsidRDefault="00B4750D" w:rsidP="00FF0CF0">
            <w:pPr>
              <w:pStyle w:val="TAL"/>
              <w:rPr>
                <w:sz w:val="16"/>
              </w:rPr>
            </w:pPr>
            <w:r w:rsidRPr="00CE314E">
              <w:rPr>
                <w:sz w:val="16"/>
              </w:rPr>
              <w:t>C3-230786</w:t>
            </w:r>
          </w:p>
        </w:tc>
      </w:tr>
      <w:tr w:rsidR="00B4750D" w:rsidRPr="00CE314E" w14:paraId="12968D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DBBC55" w14:textId="77777777" w:rsidR="00B4750D" w:rsidRPr="00CE314E" w:rsidRDefault="00B4750D" w:rsidP="00FF0CF0">
            <w:pPr>
              <w:pStyle w:val="TAL"/>
              <w:rPr>
                <w:sz w:val="16"/>
              </w:rPr>
            </w:pPr>
            <w:r w:rsidRPr="00CE314E">
              <w:rPr>
                <w:sz w:val="16"/>
              </w:rPr>
              <w:t>C3-230534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D4E4E4" w14:textId="77777777" w:rsidR="00B4750D" w:rsidRPr="00CE314E" w:rsidRDefault="00B4750D" w:rsidP="00FF0CF0">
            <w:pPr>
              <w:pStyle w:val="TAL"/>
              <w:rPr>
                <w:sz w:val="16"/>
              </w:rPr>
            </w:pPr>
            <w:r w:rsidRPr="00CE314E">
              <w:rPr>
                <w:sz w:val="16"/>
              </w:rPr>
              <w:t>Enhancement of UE mobility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5DDAC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E662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C27F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91D49E" w14:textId="77777777" w:rsidR="00B4750D" w:rsidRPr="00CE314E" w:rsidRDefault="00B4750D" w:rsidP="00FF0CF0">
            <w:pPr>
              <w:pStyle w:val="TAL"/>
              <w:rPr>
                <w:sz w:val="16"/>
              </w:rPr>
            </w:pPr>
            <w:r w:rsidRPr="00CE314E">
              <w:rPr>
                <w:sz w:val="16"/>
              </w:rPr>
              <w:t>C3-230787</w:t>
            </w:r>
          </w:p>
        </w:tc>
      </w:tr>
      <w:tr w:rsidR="00B4750D" w:rsidRPr="00CE314E" w14:paraId="1ABCC9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C470B2" w14:textId="77777777" w:rsidR="00B4750D" w:rsidRPr="00CE314E" w:rsidRDefault="00B4750D" w:rsidP="00FF0CF0">
            <w:pPr>
              <w:pStyle w:val="TAL"/>
              <w:rPr>
                <w:sz w:val="16"/>
              </w:rPr>
            </w:pPr>
            <w:r w:rsidRPr="00CE314E">
              <w:rPr>
                <w:sz w:val="16"/>
              </w:rPr>
              <w:t>C3-230535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42544" w14:textId="77777777" w:rsidR="00B4750D" w:rsidRPr="00CE314E" w:rsidRDefault="00B4750D" w:rsidP="00FF0CF0">
            <w:pPr>
              <w:pStyle w:val="TAL"/>
              <w:rPr>
                <w:sz w:val="16"/>
              </w:rPr>
            </w:pPr>
            <w:r w:rsidRPr="00CE314E">
              <w:rPr>
                <w:sz w:val="16"/>
              </w:rPr>
              <w:t>Enhancement of user data congestion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B6A24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7C72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3A05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1364C" w14:textId="77777777" w:rsidR="00B4750D" w:rsidRPr="00CE314E" w:rsidRDefault="00B4750D" w:rsidP="00FF0CF0">
            <w:pPr>
              <w:pStyle w:val="TAL"/>
              <w:rPr>
                <w:sz w:val="16"/>
              </w:rPr>
            </w:pPr>
            <w:r w:rsidRPr="00CE314E">
              <w:rPr>
                <w:sz w:val="16"/>
              </w:rPr>
              <w:t>C3-230788</w:t>
            </w:r>
          </w:p>
        </w:tc>
      </w:tr>
      <w:tr w:rsidR="00B4750D" w:rsidRPr="00CE314E" w14:paraId="7A2394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925B19" w14:textId="77777777" w:rsidR="00B4750D" w:rsidRPr="00CE314E" w:rsidRDefault="00B4750D" w:rsidP="00FF0CF0">
            <w:pPr>
              <w:pStyle w:val="TAL"/>
              <w:rPr>
                <w:sz w:val="16"/>
              </w:rPr>
            </w:pPr>
            <w:r w:rsidRPr="00CE314E">
              <w:rPr>
                <w:sz w:val="16"/>
              </w:rPr>
              <w:t>C3-230536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BDB915" w14:textId="77777777" w:rsidR="00B4750D" w:rsidRPr="00CE314E" w:rsidRDefault="00B4750D" w:rsidP="00FF0CF0">
            <w:pPr>
              <w:pStyle w:val="TAL"/>
              <w:rPr>
                <w:sz w:val="16"/>
              </w:rPr>
            </w:pPr>
            <w:r w:rsidRPr="00CE314E">
              <w:rPr>
                <w:sz w:val="16"/>
              </w:rPr>
              <w:t>Support of collecting expected UE behaviour parameters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721C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C75A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9A1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1B01DE" w14:textId="77777777" w:rsidR="00B4750D" w:rsidRPr="00CE314E" w:rsidRDefault="00B4750D" w:rsidP="00FF0CF0">
            <w:pPr>
              <w:pStyle w:val="TAL"/>
              <w:rPr>
                <w:sz w:val="16"/>
              </w:rPr>
            </w:pPr>
            <w:r w:rsidRPr="00CE314E">
              <w:rPr>
                <w:sz w:val="16"/>
              </w:rPr>
              <w:t>C3-230789</w:t>
            </w:r>
          </w:p>
        </w:tc>
      </w:tr>
      <w:tr w:rsidR="00B4750D" w:rsidRPr="00CE314E" w14:paraId="050573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F411BD" w14:textId="77777777" w:rsidR="00B4750D" w:rsidRPr="00CE314E" w:rsidRDefault="00B4750D" w:rsidP="00FF0CF0">
            <w:pPr>
              <w:pStyle w:val="TAL"/>
              <w:rPr>
                <w:sz w:val="16"/>
              </w:rPr>
            </w:pPr>
            <w:r w:rsidRPr="00CE314E">
              <w:rPr>
                <w:sz w:val="16"/>
              </w:rPr>
              <w:t>C3-230537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59571A"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6F595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C215D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CDF4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2DF464" w14:textId="77777777" w:rsidR="00B4750D" w:rsidRPr="00CE314E" w:rsidRDefault="00B4750D" w:rsidP="00FF0CF0">
            <w:pPr>
              <w:pStyle w:val="TAL"/>
              <w:rPr>
                <w:sz w:val="16"/>
              </w:rPr>
            </w:pPr>
          </w:p>
        </w:tc>
      </w:tr>
      <w:tr w:rsidR="00B4750D" w:rsidRPr="00CE314E" w14:paraId="1F3306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2FA0AD" w14:textId="77777777" w:rsidR="00B4750D" w:rsidRPr="00CE314E" w:rsidRDefault="00B4750D" w:rsidP="00FF0CF0">
            <w:pPr>
              <w:pStyle w:val="TAL"/>
              <w:rPr>
                <w:sz w:val="16"/>
              </w:rPr>
            </w:pPr>
            <w:r w:rsidRPr="00CE314E">
              <w:rPr>
                <w:sz w:val="16"/>
              </w:rPr>
              <w:t>C3-230538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33D141"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EFA49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8A505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38A3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3D8DB" w14:textId="77777777" w:rsidR="00B4750D" w:rsidRPr="00CE314E" w:rsidRDefault="00B4750D" w:rsidP="00FF0CF0">
            <w:pPr>
              <w:pStyle w:val="TAL"/>
              <w:rPr>
                <w:sz w:val="16"/>
              </w:rPr>
            </w:pPr>
          </w:p>
        </w:tc>
      </w:tr>
      <w:tr w:rsidR="00B4750D" w:rsidRPr="00CE314E" w14:paraId="1A551F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94E343" w14:textId="77777777" w:rsidR="00B4750D" w:rsidRPr="00CE314E" w:rsidRDefault="00B4750D" w:rsidP="00FF0CF0">
            <w:pPr>
              <w:pStyle w:val="TAL"/>
              <w:rPr>
                <w:sz w:val="16"/>
              </w:rPr>
            </w:pPr>
            <w:r w:rsidRPr="00CE314E">
              <w:rPr>
                <w:sz w:val="16"/>
              </w:rPr>
              <w:t>C3-230539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DF39D7"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BA9EE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7008A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08A0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FC3A4B" w14:textId="77777777" w:rsidR="00B4750D" w:rsidRPr="00CE314E" w:rsidRDefault="00B4750D" w:rsidP="00FF0CF0">
            <w:pPr>
              <w:pStyle w:val="TAL"/>
              <w:rPr>
                <w:sz w:val="16"/>
              </w:rPr>
            </w:pPr>
          </w:p>
        </w:tc>
      </w:tr>
      <w:tr w:rsidR="00B4750D" w:rsidRPr="00CE314E" w14:paraId="53C3E0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A61338" w14:textId="77777777" w:rsidR="00B4750D" w:rsidRPr="00CE314E" w:rsidRDefault="00B4750D" w:rsidP="00FF0CF0">
            <w:pPr>
              <w:pStyle w:val="TAL"/>
              <w:rPr>
                <w:sz w:val="16"/>
              </w:rPr>
            </w:pPr>
            <w:r w:rsidRPr="00CE314E">
              <w:rPr>
                <w:sz w:val="16"/>
              </w:rPr>
              <w:t>C3-230540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3C1B24" w14:textId="77777777" w:rsidR="00B4750D" w:rsidRPr="00CE314E" w:rsidRDefault="00B4750D" w:rsidP="00FF0CF0">
            <w:pPr>
              <w:pStyle w:val="TAL"/>
              <w:rPr>
                <w:sz w:val="16"/>
              </w:rPr>
            </w:pPr>
            <w:r w:rsidRPr="00CE314E">
              <w:rPr>
                <w:sz w:val="16"/>
              </w:rPr>
              <w:t>Support of ordering criterion for network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EA1F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B7046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1B2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93D7A0" w14:textId="77777777" w:rsidR="00B4750D" w:rsidRPr="00CE314E" w:rsidRDefault="00B4750D" w:rsidP="00FF0CF0">
            <w:pPr>
              <w:pStyle w:val="TAL"/>
              <w:rPr>
                <w:sz w:val="16"/>
              </w:rPr>
            </w:pPr>
          </w:p>
        </w:tc>
      </w:tr>
      <w:tr w:rsidR="00B4750D" w:rsidRPr="00CE314E" w14:paraId="611194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774524" w14:textId="77777777" w:rsidR="00B4750D" w:rsidRPr="00CE314E" w:rsidRDefault="00B4750D" w:rsidP="00FF0CF0">
            <w:pPr>
              <w:pStyle w:val="TAL"/>
              <w:rPr>
                <w:sz w:val="16"/>
              </w:rPr>
            </w:pPr>
            <w:r w:rsidRPr="00CE314E">
              <w:rPr>
                <w:sz w:val="16"/>
              </w:rPr>
              <w:t>C3-230541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A43791" w14:textId="77777777" w:rsidR="00B4750D" w:rsidRPr="00CE314E" w:rsidRDefault="00B4750D" w:rsidP="00FF0CF0">
            <w:pPr>
              <w:pStyle w:val="TAL"/>
              <w:rPr>
                <w:sz w:val="16"/>
              </w:rPr>
            </w:pPr>
            <w:r w:rsidRPr="00CE314E">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F486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C85CE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A1914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4FAFA1" w14:textId="77777777" w:rsidR="00B4750D" w:rsidRPr="00CE314E" w:rsidRDefault="00B4750D" w:rsidP="00FF0CF0">
            <w:pPr>
              <w:pStyle w:val="TAL"/>
              <w:rPr>
                <w:sz w:val="16"/>
              </w:rPr>
            </w:pPr>
          </w:p>
        </w:tc>
      </w:tr>
      <w:tr w:rsidR="00B4750D" w:rsidRPr="00CE314E" w14:paraId="47DD6E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8CD3FE" w14:textId="77777777" w:rsidR="00B4750D" w:rsidRPr="00CE314E" w:rsidRDefault="00B4750D" w:rsidP="00FF0CF0">
            <w:pPr>
              <w:pStyle w:val="TAL"/>
              <w:rPr>
                <w:sz w:val="16"/>
              </w:rPr>
            </w:pPr>
            <w:r w:rsidRPr="00CE314E">
              <w:rPr>
                <w:sz w:val="16"/>
              </w:rPr>
              <w:t>C3-230542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ADB8AE" w14:textId="77777777" w:rsidR="00B4750D" w:rsidRPr="00CE314E" w:rsidRDefault="00B4750D" w:rsidP="00FF0CF0">
            <w:pPr>
              <w:pStyle w:val="TAL"/>
              <w:rPr>
                <w:sz w:val="16"/>
              </w:rPr>
            </w:pPr>
            <w:r w:rsidRPr="00CE314E">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9293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1E2BC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828E1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92F568" w14:textId="77777777" w:rsidR="00B4750D" w:rsidRPr="00CE314E" w:rsidRDefault="00B4750D" w:rsidP="00FF0CF0">
            <w:pPr>
              <w:pStyle w:val="TAL"/>
              <w:rPr>
                <w:sz w:val="16"/>
              </w:rPr>
            </w:pPr>
            <w:r w:rsidRPr="00CE314E">
              <w:rPr>
                <w:sz w:val="16"/>
              </w:rPr>
              <w:t>C3-230790</w:t>
            </w:r>
          </w:p>
        </w:tc>
      </w:tr>
      <w:tr w:rsidR="00B4750D" w:rsidRPr="00CE314E" w14:paraId="51E345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F1588A" w14:textId="77777777" w:rsidR="00B4750D" w:rsidRPr="00CE314E" w:rsidRDefault="00B4750D" w:rsidP="00FF0CF0">
            <w:pPr>
              <w:pStyle w:val="TAL"/>
              <w:rPr>
                <w:sz w:val="16"/>
              </w:rPr>
            </w:pPr>
            <w:r w:rsidRPr="00CE314E">
              <w:rPr>
                <w:sz w:val="16"/>
              </w:rPr>
              <w:t>C3-230543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DE6F57" w14:textId="77777777" w:rsidR="00B4750D" w:rsidRPr="00CE314E" w:rsidRDefault="00B4750D" w:rsidP="00FF0CF0">
            <w:pPr>
              <w:pStyle w:val="TAL"/>
              <w:rPr>
                <w:sz w:val="16"/>
              </w:rPr>
            </w:pPr>
            <w:r w:rsidRPr="00CE314E">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6221D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B908A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DB67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3411" w14:textId="77777777" w:rsidR="00B4750D" w:rsidRPr="00CE314E" w:rsidRDefault="00B4750D" w:rsidP="00FF0CF0">
            <w:pPr>
              <w:pStyle w:val="TAL"/>
              <w:rPr>
                <w:sz w:val="16"/>
              </w:rPr>
            </w:pPr>
            <w:r w:rsidRPr="00CE314E">
              <w:rPr>
                <w:sz w:val="16"/>
              </w:rPr>
              <w:t>C3-230791</w:t>
            </w:r>
          </w:p>
        </w:tc>
      </w:tr>
      <w:tr w:rsidR="00B4750D" w:rsidRPr="00CE314E" w14:paraId="6293CD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E63546" w14:textId="77777777" w:rsidR="00B4750D" w:rsidRPr="00CE314E" w:rsidRDefault="00B4750D" w:rsidP="00FF0CF0">
            <w:pPr>
              <w:pStyle w:val="TAL"/>
              <w:rPr>
                <w:sz w:val="16"/>
              </w:rPr>
            </w:pPr>
            <w:r w:rsidRPr="00CE314E">
              <w:rPr>
                <w:sz w:val="16"/>
              </w:rPr>
              <w:t>C3-230544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968EE8" w14:textId="77777777" w:rsidR="00B4750D" w:rsidRPr="00CE314E" w:rsidRDefault="00B4750D" w:rsidP="00FF0CF0">
            <w:pPr>
              <w:pStyle w:val="TAL"/>
              <w:rPr>
                <w:sz w:val="16"/>
              </w:rPr>
            </w:pPr>
            <w:r w:rsidRPr="00CE314E">
              <w:rPr>
                <w:sz w:val="16"/>
              </w:rPr>
              <w:t>Support of temporal aggregation in processing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510E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657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FF3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2138FB" w14:textId="77777777" w:rsidR="00B4750D" w:rsidRPr="00CE314E" w:rsidRDefault="00B4750D" w:rsidP="00FF0CF0">
            <w:pPr>
              <w:pStyle w:val="TAL"/>
              <w:rPr>
                <w:sz w:val="16"/>
              </w:rPr>
            </w:pPr>
          </w:p>
        </w:tc>
      </w:tr>
      <w:tr w:rsidR="00B4750D" w:rsidRPr="00CE314E" w14:paraId="5DACB3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3D8D91" w14:textId="77777777" w:rsidR="00B4750D" w:rsidRPr="00CE314E" w:rsidRDefault="00B4750D" w:rsidP="00FF0CF0">
            <w:pPr>
              <w:pStyle w:val="TAL"/>
              <w:rPr>
                <w:sz w:val="16"/>
              </w:rPr>
            </w:pPr>
            <w:r w:rsidRPr="00CE314E">
              <w:rPr>
                <w:sz w:val="16"/>
              </w:rPr>
              <w:t>C3-230545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6CD6E1" w14:textId="77777777" w:rsidR="00B4750D" w:rsidRPr="00CE314E" w:rsidRDefault="00B4750D" w:rsidP="00FF0CF0">
            <w:pPr>
              <w:pStyle w:val="TAL"/>
              <w:rPr>
                <w:sz w:val="16"/>
              </w:rPr>
            </w:pPr>
            <w:r w:rsidRPr="00CE314E">
              <w:rPr>
                <w:sz w:val="16"/>
              </w:rPr>
              <w:t>Support of the acceptable deviation from the threshold for QoS Sustainability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7C627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DA11D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EB88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15CAA" w14:textId="77777777" w:rsidR="00B4750D" w:rsidRPr="00CE314E" w:rsidRDefault="00B4750D" w:rsidP="00FF0CF0">
            <w:pPr>
              <w:pStyle w:val="TAL"/>
              <w:rPr>
                <w:sz w:val="16"/>
              </w:rPr>
            </w:pPr>
          </w:p>
        </w:tc>
      </w:tr>
      <w:tr w:rsidR="00B4750D" w:rsidRPr="00CE314E" w14:paraId="25D0B9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6D7734" w14:textId="77777777" w:rsidR="00B4750D" w:rsidRPr="00CE314E" w:rsidRDefault="00B4750D" w:rsidP="00FF0CF0">
            <w:pPr>
              <w:pStyle w:val="TAL"/>
              <w:rPr>
                <w:sz w:val="16"/>
              </w:rPr>
            </w:pPr>
            <w:r w:rsidRPr="00CE314E">
              <w:rPr>
                <w:sz w:val="16"/>
              </w:rPr>
              <w:t>C3-230546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82EEB8" w14:textId="77777777" w:rsidR="00B4750D" w:rsidRPr="00CE314E" w:rsidRDefault="00B4750D" w:rsidP="00FF0CF0">
            <w:pPr>
              <w:pStyle w:val="TAL"/>
              <w:rPr>
                <w:sz w:val="16"/>
              </w:rPr>
            </w:pPr>
            <w:r w:rsidRPr="00CE314E">
              <w:rPr>
                <w:sz w:val="16"/>
              </w:rPr>
              <w:t>Support of the amount information in the notification for Abnormal behaviour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0CC0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4AFF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455A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B9752B" w14:textId="77777777" w:rsidR="00B4750D" w:rsidRPr="00CE314E" w:rsidRDefault="00B4750D" w:rsidP="00FF0CF0">
            <w:pPr>
              <w:pStyle w:val="TAL"/>
              <w:rPr>
                <w:sz w:val="16"/>
              </w:rPr>
            </w:pPr>
          </w:p>
        </w:tc>
      </w:tr>
      <w:tr w:rsidR="00B4750D" w:rsidRPr="00CE314E" w14:paraId="74F74E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792C82" w14:textId="77777777" w:rsidR="00B4750D" w:rsidRPr="00CE314E" w:rsidRDefault="00B4750D" w:rsidP="00FF0CF0">
            <w:pPr>
              <w:pStyle w:val="TAL"/>
              <w:rPr>
                <w:sz w:val="16"/>
              </w:rPr>
            </w:pPr>
            <w:r w:rsidRPr="00CE314E">
              <w:rPr>
                <w:sz w:val="16"/>
              </w:rPr>
              <w:t>C3-230547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D63A5" w14:textId="77777777" w:rsidR="00B4750D" w:rsidRPr="00CE314E" w:rsidRDefault="00B4750D" w:rsidP="00FF0CF0">
            <w:pPr>
              <w:pStyle w:val="TAL"/>
              <w:rPr>
                <w:sz w:val="16"/>
              </w:rPr>
            </w:pPr>
            <w:r w:rsidRPr="00CE314E">
              <w:rPr>
                <w:sz w:val="16"/>
              </w:rPr>
              <w:t>Support of user consent change for data collection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4AAC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8551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5CB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1F817" w14:textId="77777777" w:rsidR="00B4750D" w:rsidRPr="00CE314E" w:rsidRDefault="00B4750D" w:rsidP="00FF0CF0">
            <w:pPr>
              <w:pStyle w:val="TAL"/>
              <w:rPr>
                <w:sz w:val="16"/>
              </w:rPr>
            </w:pPr>
            <w:r w:rsidRPr="00CE314E">
              <w:rPr>
                <w:sz w:val="16"/>
              </w:rPr>
              <w:t>C3-230633</w:t>
            </w:r>
          </w:p>
        </w:tc>
      </w:tr>
      <w:tr w:rsidR="00B4750D" w:rsidRPr="00CE314E" w14:paraId="70DADF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8CE936" w14:textId="77777777" w:rsidR="00B4750D" w:rsidRPr="00CE314E" w:rsidRDefault="00B4750D" w:rsidP="00FF0CF0">
            <w:pPr>
              <w:pStyle w:val="TAL"/>
              <w:rPr>
                <w:sz w:val="16"/>
              </w:rPr>
            </w:pPr>
            <w:r w:rsidRPr="00CE314E">
              <w:rPr>
                <w:sz w:val="16"/>
              </w:rPr>
              <w:t>C3-230548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DB97CF" w14:textId="77777777" w:rsidR="00B4750D" w:rsidRPr="00CE314E" w:rsidRDefault="00B4750D" w:rsidP="00FF0CF0">
            <w:pPr>
              <w:pStyle w:val="TAL"/>
              <w:rPr>
                <w:sz w:val="16"/>
              </w:rPr>
            </w:pPr>
            <w:r w:rsidRPr="00CE314E">
              <w:rPr>
                <w:sz w:val="16"/>
              </w:rPr>
              <w:t>Update the enumeration value of preferred level of accuracy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5B95D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9081C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CF37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25BDD" w14:textId="77777777" w:rsidR="00B4750D" w:rsidRPr="00CE314E" w:rsidRDefault="00B4750D" w:rsidP="00FF0CF0">
            <w:pPr>
              <w:pStyle w:val="TAL"/>
              <w:rPr>
                <w:sz w:val="16"/>
              </w:rPr>
            </w:pPr>
            <w:r w:rsidRPr="00CE314E">
              <w:rPr>
                <w:sz w:val="16"/>
              </w:rPr>
              <w:t>C3-230792</w:t>
            </w:r>
          </w:p>
        </w:tc>
      </w:tr>
      <w:tr w:rsidR="00B4750D" w:rsidRPr="00CE314E" w14:paraId="263BEB7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C24C74" w14:textId="77777777" w:rsidR="00B4750D" w:rsidRPr="00CE314E" w:rsidRDefault="00B4750D" w:rsidP="00FF0CF0">
            <w:pPr>
              <w:pStyle w:val="TAL"/>
              <w:rPr>
                <w:sz w:val="16"/>
              </w:rPr>
            </w:pPr>
            <w:r w:rsidRPr="00CE314E">
              <w:rPr>
                <w:sz w:val="16"/>
              </w:rPr>
              <w:t>C3-230549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FBC8B3" w14:textId="77777777" w:rsidR="00B4750D" w:rsidRPr="00CE314E" w:rsidRDefault="00B4750D" w:rsidP="00FF0CF0">
            <w:pPr>
              <w:pStyle w:val="TAL"/>
              <w:rPr>
                <w:sz w:val="16"/>
              </w:rPr>
            </w:pPr>
            <w:r w:rsidRPr="00CE314E">
              <w:rPr>
                <w:sz w:val="16"/>
              </w:rPr>
              <w:t>Update for CAPIF_Auditing_API to support carrying multiple invocation logs and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4F243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2E0E4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5A2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8A0058" w14:textId="77777777" w:rsidR="00B4750D" w:rsidRPr="00CE314E" w:rsidRDefault="00B4750D" w:rsidP="00FF0CF0">
            <w:pPr>
              <w:pStyle w:val="TAL"/>
              <w:rPr>
                <w:sz w:val="16"/>
              </w:rPr>
            </w:pPr>
            <w:r w:rsidRPr="00CE314E">
              <w:rPr>
                <w:sz w:val="16"/>
              </w:rPr>
              <w:t>C3-230793</w:t>
            </w:r>
          </w:p>
        </w:tc>
      </w:tr>
      <w:tr w:rsidR="00B4750D" w:rsidRPr="00CE314E" w14:paraId="3897FC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C4F03F" w14:textId="77777777" w:rsidR="00B4750D" w:rsidRPr="00CE314E" w:rsidRDefault="00B4750D" w:rsidP="00FF0CF0">
            <w:pPr>
              <w:pStyle w:val="TAL"/>
              <w:rPr>
                <w:sz w:val="16"/>
              </w:rPr>
            </w:pPr>
            <w:r w:rsidRPr="00CE314E">
              <w:rPr>
                <w:sz w:val="16"/>
              </w:rPr>
              <w:t>C3-230550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419930" w14:textId="77777777" w:rsidR="00B4750D" w:rsidRPr="00CE314E" w:rsidRDefault="00B4750D" w:rsidP="00FF0CF0">
            <w:pPr>
              <w:pStyle w:val="TAL"/>
              <w:rPr>
                <w:sz w:val="16"/>
              </w:rPr>
            </w:pPr>
            <w:r w:rsidRPr="00CE314E">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E7EA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6CEF8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2E16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2A29F2" w14:textId="77777777" w:rsidR="00B4750D" w:rsidRPr="00CE314E" w:rsidRDefault="00B4750D" w:rsidP="00FF0CF0">
            <w:pPr>
              <w:pStyle w:val="TAL"/>
              <w:rPr>
                <w:sz w:val="16"/>
              </w:rPr>
            </w:pPr>
            <w:r w:rsidRPr="00CE314E">
              <w:rPr>
                <w:sz w:val="16"/>
              </w:rPr>
              <w:t>C3-230727</w:t>
            </w:r>
          </w:p>
        </w:tc>
      </w:tr>
      <w:tr w:rsidR="00B4750D" w:rsidRPr="00CE314E" w14:paraId="1D0AF32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D121BE" w14:textId="77777777" w:rsidR="00B4750D" w:rsidRPr="00CE314E" w:rsidRDefault="00B4750D" w:rsidP="00FF0CF0">
            <w:pPr>
              <w:pStyle w:val="TAL"/>
              <w:rPr>
                <w:sz w:val="16"/>
              </w:rPr>
            </w:pPr>
            <w:r w:rsidRPr="00CE314E">
              <w:rPr>
                <w:sz w:val="16"/>
              </w:rPr>
              <w:t>C3-230551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859D4" w14:textId="77777777" w:rsidR="00B4750D" w:rsidRPr="00CE314E" w:rsidRDefault="00B4750D" w:rsidP="00FF0CF0">
            <w:pPr>
              <w:pStyle w:val="TAL"/>
              <w:rPr>
                <w:sz w:val="16"/>
              </w:rPr>
            </w:pPr>
            <w:r w:rsidRPr="00CE314E">
              <w:rPr>
                <w:sz w:val="16"/>
              </w:rPr>
              <w:t>eNetAE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AF1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C96DD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881D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F5133" w14:textId="77777777" w:rsidR="00B4750D" w:rsidRPr="00CE314E" w:rsidRDefault="00B4750D" w:rsidP="00FF0CF0">
            <w:pPr>
              <w:pStyle w:val="TAL"/>
              <w:rPr>
                <w:sz w:val="16"/>
              </w:rPr>
            </w:pPr>
          </w:p>
        </w:tc>
      </w:tr>
      <w:tr w:rsidR="00B4750D" w:rsidRPr="00CE314E" w14:paraId="55D5BE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1F395F" w14:textId="77777777" w:rsidR="00B4750D" w:rsidRPr="00CE314E" w:rsidRDefault="00B4750D" w:rsidP="00FF0CF0">
            <w:pPr>
              <w:pStyle w:val="TAL"/>
              <w:rPr>
                <w:sz w:val="16"/>
              </w:rPr>
            </w:pPr>
            <w:r w:rsidRPr="00CE314E">
              <w:rPr>
                <w:sz w:val="16"/>
              </w:rPr>
              <w:t>C3-230552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8C44E"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BFD9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08C6D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C011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64747E" w14:textId="77777777" w:rsidR="00B4750D" w:rsidRPr="00CE314E" w:rsidRDefault="00B4750D" w:rsidP="00FF0CF0">
            <w:pPr>
              <w:pStyle w:val="TAL"/>
              <w:rPr>
                <w:sz w:val="16"/>
              </w:rPr>
            </w:pPr>
            <w:r w:rsidRPr="00CE314E">
              <w:rPr>
                <w:sz w:val="16"/>
              </w:rPr>
              <w:t>C3-230657</w:t>
            </w:r>
          </w:p>
        </w:tc>
      </w:tr>
      <w:tr w:rsidR="00B4750D" w:rsidRPr="00CE314E" w14:paraId="4E5CD0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EB7585" w14:textId="77777777" w:rsidR="00B4750D" w:rsidRPr="00CE314E" w:rsidRDefault="00B4750D" w:rsidP="00FF0CF0">
            <w:pPr>
              <w:pStyle w:val="TAL"/>
              <w:rPr>
                <w:sz w:val="16"/>
              </w:rPr>
            </w:pPr>
            <w:r w:rsidRPr="00CE314E">
              <w:rPr>
                <w:sz w:val="16"/>
              </w:rPr>
              <w:t>C3-230553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082303" w14:textId="77777777" w:rsidR="00B4750D" w:rsidRPr="00CE314E" w:rsidRDefault="00B4750D" w:rsidP="00FF0CF0">
            <w:pPr>
              <w:pStyle w:val="TAL"/>
              <w:rPr>
                <w:sz w:val="16"/>
              </w:rPr>
            </w:pPr>
            <w:r w:rsidRPr="00CE314E">
              <w:rPr>
                <w:sz w:val="16"/>
              </w:rPr>
              <w:t>Corrections to the definition of the EAS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34370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2FFB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D520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016A6E" w14:textId="77777777" w:rsidR="00B4750D" w:rsidRPr="00CE314E" w:rsidRDefault="00B4750D" w:rsidP="00FF0CF0">
            <w:pPr>
              <w:pStyle w:val="TAL"/>
              <w:rPr>
                <w:sz w:val="16"/>
              </w:rPr>
            </w:pPr>
            <w:r w:rsidRPr="00CE314E">
              <w:rPr>
                <w:sz w:val="16"/>
              </w:rPr>
              <w:t>C3-230829</w:t>
            </w:r>
          </w:p>
        </w:tc>
      </w:tr>
      <w:tr w:rsidR="00B4750D" w:rsidRPr="00CE314E" w14:paraId="47FFDE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AA7256" w14:textId="77777777" w:rsidR="00B4750D" w:rsidRPr="00CE314E" w:rsidRDefault="00B4750D" w:rsidP="00FF0CF0">
            <w:pPr>
              <w:pStyle w:val="TAL"/>
              <w:rPr>
                <w:sz w:val="16"/>
              </w:rPr>
            </w:pPr>
            <w:r w:rsidRPr="00CE314E">
              <w:rPr>
                <w:sz w:val="16"/>
              </w:rPr>
              <w:t>C3-230554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F124FB" w14:textId="77777777" w:rsidR="00B4750D" w:rsidRPr="00CE314E" w:rsidRDefault="00B4750D" w:rsidP="00FF0CF0">
            <w:pPr>
              <w:pStyle w:val="TAL"/>
              <w:rPr>
                <w:sz w:val="16"/>
              </w:rPr>
            </w:pPr>
            <w:r w:rsidRPr="00CE314E">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4A5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FE289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6761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03EF4C" w14:textId="77777777" w:rsidR="00B4750D" w:rsidRPr="00CE314E" w:rsidRDefault="00B4750D" w:rsidP="00FF0CF0">
            <w:pPr>
              <w:pStyle w:val="TAL"/>
              <w:rPr>
                <w:sz w:val="16"/>
              </w:rPr>
            </w:pPr>
          </w:p>
        </w:tc>
      </w:tr>
      <w:tr w:rsidR="00B4750D" w:rsidRPr="00CE314E" w14:paraId="24BD25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97395" w14:textId="77777777" w:rsidR="00B4750D" w:rsidRPr="00CE314E" w:rsidRDefault="00B4750D" w:rsidP="00FF0CF0">
            <w:pPr>
              <w:pStyle w:val="TAL"/>
              <w:rPr>
                <w:sz w:val="16"/>
              </w:rPr>
            </w:pPr>
            <w:r w:rsidRPr="00CE314E">
              <w:rPr>
                <w:sz w:val="16"/>
              </w:rPr>
              <w:t>C3-230555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A3E2FD" w14:textId="77777777" w:rsidR="00B4750D" w:rsidRPr="00CE314E" w:rsidRDefault="00B4750D" w:rsidP="00FF0CF0">
            <w:pPr>
              <w:pStyle w:val="TAL"/>
              <w:rPr>
                <w:sz w:val="16"/>
              </w:rPr>
            </w:pPr>
            <w:r w:rsidRPr="00CE314E">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47BEC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6FB5D5"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9F93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52C9C" w14:textId="77777777" w:rsidR="00B4750D" w:rsidRPr="00CE314E" w:rsidRDefault="00B4750D" w:rsidP="00FF0CF0">
            <w:pPr>
              <w:pStyle w:val="TAL"/>
              <w:rPr>
                <w:sz w:val="16"/>
              </w:rPr>
            </w:pPr>
          </w:p>
        </w:tc>
      </w:tr>
      <w:tr w:rsidR="00B4750D" w:rsidRPr="00CE314E" w14:paraId="091083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434F66" w14:textId="77777777" w:rsidR="00B4750D" w:rsidRPr="00CE314E" w:rsidRDefault="00B4750D" w:rsidP="00FF0CF0">
            <w:pPr>
              <w:pStyle w:val="TAL"/>
              <w:rPr>
                <w:sz w:val="16"/>
              </w:rPr>
            </w:pPr>
            <w:r w:rsidRPr="00CE314E">
              <w:rPr>
                <w:sz w:val="16"/>
              </w:rPr>
              <w:t>C3-230556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9B035" w14:textId="77777777" w:rsidR="00B4750D" w:rsidRPr="00CE314E" w:rsidRDefault="00B4750D" w:rsidP="00FF0CF0">
            <w:pPr>
              <w:pStyle w:val="TAL"/>
              <w:rPr>
                <w:sz w:val="16"/>
              </w:rPr>
            </w:pPr>
            <w:r w:rsidRPr="00CE314E">
              <w:rPr>
                <w:sz w:val="16"/>
              </w:rPr>
              <w:t>Support NWDAF assisted URSPs in Service Experience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F9A4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387FA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86BB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C9A6CB" w14:textId="77777777" w:rsidR="00B4750D" w:rsidRPr="00CE314E" w:rsidRDefault="00B4750D" w:rsidP="00FF0CF0">
            <w:pPr>
              <w:pStyle w:val="TAL"/>
              <w:rPr>
                <w:sz w:val="16"/>
              </w:rPr>
            </w:pPr>
          </w:p>
        </w:tc>
      </w:tr>
      <w:tr w:rsidR="00B4750D" w:rsidRPr="00CE314E" w14:paraId="624222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9F0E52" w14:textId="77777777" w:rsidR="00B4750D" w:rsidRPr="00CE314E" w:rsidRDefault="00B4750D" w:rsidP="00FF0CF0">
            <w:pPr>
              <w:pStyle w:val="TAL"/>
              <w:rPr>
                <w:sz w:val="16"/>
              </w:rPr>
            </w:pPr>
            <w:r w:rsidRPr="00CE314E">
              <w:rPr>
                <w:sz w:val="16"/>
              </w:rPr>
              <w:t>C3-230557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F54E9C" w14:textId="77777777" w:rsidR="00B4750D" w:rsidRPr="00CE314E" w:rsidRDefault="00B4750D" w:rsidP="00FF0CF0">
            <w:pPr>
              <w:pStyle w:val="TAL"/>
              <w:rPr>
                <w:sz w:val="16"/>
              </w:rPr>
            </w:pPr>
            <w:r w:rsidRPr="00CE314E">
              <w:rPr>
                <w:sz w:val="16"/>
              </w:rPr>
              <w:t>Support NWDAF assisted URSPs in Service Experience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D582F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0D7AA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27DC9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69154" w14:textId="77777777" w:rsidR="00B4750D" w:rsidRPr="00CE314E" w:rsidRDefault="00B4750D" w:rsidP="00FF0CF0">
            <w:pPr>
              <w:pStyle w:val="TAL"/>
              <w:rPr>
                <w:sz w:val="16"/>
              </w:rPr>
            </w:pPr>
          </w:p>
        </w:tc>
      </w:tr>
      <w:tr w:rsidR="00B4750D" w:rsidRPr="00CE314E" w14:paraId="2D544D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BF46C" w14:textId="77777777" w:rsidR="00B4750D" w:rsidRPr="00CE314E" w:rsidRDefault="00B4750D" w:rsidP="00FF0CF0">
            <w:pPr>
              <w:pStyle w:val="TAL"/>
              <w:rPr>
                <w:sz w:val="16"/>
              </w:rPr>
            </w:pPr>
            <w:r w:rsidRPr="00CE314E">
              <w:rPr>
                <w:sz w:val="16"/>
              </w:rPr>
              <w:t>C3-230558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1C9073" w14:textId="77777777" w:rsidR="00B4750D" w:rsidRPr="00CE314E" w:rsidRDefault="00B4750D" w:rsidP="00FF0CF0">
            <w:pPr>
              <w:pStyle w:val="TAL"/>
              <w:rPr>
                <w:sz w:val="16"/>
              </w:rPr>
            </w:pPr>
            <w:r w:rsidRPr="00CE314E">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DE74F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3A758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BCC7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3EE140" w14:textId="77777777" w:rsidR="00B4750D" w:rsidRPr="00CE314E" w:rsidRDefault="00B4750D" w:rsidP="00FF0CF0">
            <w:pPr>
              <w:pStyle w:val="TAL"/>
              <w:rPr>
                <w:sz w:val="16"/>
              </w:rPr>
            </w:pPr>
          </w:p>
        </w:tc>
      </w:tr>
      <w:tr w:rsidR="00B4750D" w:rsidRPr="00CE314E" w14:paraId="0B19BB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27A41A" w14:textId="77777777" w:rsidR="00B4750D" w:rsidRPr="00CE314E" w:rsidRDefault="00B4750D" w:rsidP="00FF0CF0">
            <w:pPr>
              <w:pStyle w:val="TAL"/>
              <w:rPr>
                <w:sz w:val="16"/>
              </w:rPr>
            </w:pPr>
            <w:r w:rsidRPr="00CE314E">
              <w:rPr>
                <w:sz w:val="16"/>
              </w:rPr>
              <w:t>C3-230559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CF3458" w14:textId="77777777" w:rsidR="00B4750D" w:rsidRPr="00CE314E" w:rsidRDefault="00B4750D" w:rsidP="00FF0CF0">
            <w:pPr>
              <w:pStyle w:val="TAL"/>
              <w:rPr>
                <w:sz w:val="16"/>
              </w:rPr>
            </w:pPr>
            <w:r w:rsidRPr="00CE314E">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17BE9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F8015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5880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3E38E7" w14:textId="77777777" w:rsidR="00B4750D" w:rsidRPr="00CE314E" w:rsidRDefault="00B4750D" w:rsidP="00FF0CF0">
            <w:pPr>
              <w:pStyle w:val="TAL"/>
              <w:rPr>
                <w:sz w:val="16"/>
              </w:rPr>
            </w:pPr>
          </w:p>
        </w:tc>
      </w:tr>
      <w:tr w:rsidR="00B4750D" w:rsidRPr="00CE314E" w14:paraId="5D04D8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307A95" w14:textId="77777777" w:rsidR="00B4750D" w:rsidRPr="00CE314E" w:rsidRDefault="00B4750D" w:rsidP="00FF0CF0">
            <w:pPr>
              <w:pStyle w:val="TAL"/>
              <w:rPr>
                <w:sz w:val="16"/>
              </w:rPr>
            </w:pPr>
            <w:r w:rsidRPr="00CE314E">
              <w:rPr>
                <w:sz w:val="16"/>
              </w:rPr>
              <w:t>C3-230560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DB9027" w14:textId="77777777" w:rsidR="00B4750D" w:rsidRPr="00CE314E" w:rsidRDefault="00B4750D" w:rsidP="00FF0CF0">
            <w:pPr>
              <w:pStyle w:val="TAL"/>
              <w:rPr>
                <w:sz w:val="16"/>
              </w:rPr>
            </w:pPr>
            <w:r w:rsidRPr="00CE314E">
              <w:rPr>
                <w:sz w:val="16"/>
              </w:rPr>
              <w:t>Support NWDAF assisted URSPs in Service Experience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3602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1A56D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8291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069813" w14:textId="77777777" w:rsidR="00B4750D" w:rsidRPr="00CE314E" w:rsidRDefault="00B4750D" w:rsidP="00FF0CF0">
            <w:pPr>
              <w:pStyle w:val="TAL"/>
              <w:rPr>
                <w:sz w:val="16"/>
              </w:rPr>
            </w:pPr>
          </w:p>
        </w:tc>
      </w:tr>
      <w:tr w:rsidR="00B4750D" w:rsidRPr="00CE314E" w14:paraId="1A2059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FC773D" w14:textId="77777777" w:rsidR="00B4750D" w:rsidRPr="00CE314E" w:rsidRDefault="00B4750D" w:rsidP="00FF0CF0">
            <w:pPr>
              <w:pStyle w:val="TAL"/>
              <w:rPr>
                <w:sz w:val="16"/>
              </w:rPr>
            </w:pPr>
            <w:r w:rsidRPr="00CE314E">
              <w:rPr>
                <w:sz w:val="16"/>
              </w:rPr>
              <w:t>C3-230561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771867" w14:textId="77777777" w:rsidR="00B4750D" w:rsidRPr="00CE314E" w:rsidRDefault="00B4750D" w:rsidP="00FF0CF0">
            <w:pPr>
              <w:pStyle w:val="TAL"/>
              <w:rPr>
                <w:sz w:val="16"/>
              </w:rPr>
            </w:pPr>
            <w:r w:rsidRPr="00CE314E">
              <w:rPr>
                <w:sz w:val="16"/>
              </w:rPr>
              <w:t>Support use case context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01E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DF5F8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5FF0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914C14" w14:textId="77777777" w:rsidR="00B4750D" w:rsidRPr="00CE314E" w:rsidRDefault="00B4750D" w:rsidP="00FF0CF0">
            <w:pPr>
              <w:pStyle w:val="TAL"/>
              <w:rPr>
                <w:sz w:val="16"/>
              </w:rPr>
            </w:pPr>
          </w:p>
        </w:tc>
      </w:tr>
      <w:tr w:rsidR="00B4750D" w:rsidRPr="00CE314E" w14:paraId="7402EA8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25ED6C" w14:textId="77777777" w:rsidR="00B4750D" w:rsidRPr="00CE314E" w:rsidRDefault="00B4750D" w:rsidP="00FF0CF0">
            <w:pPr>
              <w:pStyle w:val="TAL"/>
              <w:rPr>
                <w:sz w:val="16"/>
              </w:rPr>
            </w:pPr>
            <w:r w:rsidRPr="00CE314E">
              <w:rPr>
                <w:sz w:val="16"/>
              </w:rPr>
              <w:t>C3-230562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1247C3" w14:textId="77777777" w:rsidR="00B4750D" w:rsidRPr="00CE314E" w:rsidRDefault="00B4750D" w:rsidP="00FF0CF0">
            <w:pPr>
              <w:pStyle w:val="TAL"/>
              <w:rPr>
                <w:sz w:val="16"/>
              </w:rPr>
            </w:pPr>
            <w:r w:rsidRPr="00CE314E">
              <w:rPr>
                <w:sz w:val="16"/>
              </w:rPr>
              <w:t>Support use case context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57E3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C063C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C153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BEEFD0" w14:textId="77777777" w:rsidR="00B4750D" w:rsidRPr="00CE314E" w:rsidRDefault="00B4750D" w:rsidP="00FF0CF0">
            <w:pPr>
              <w:pStyle w:val="TAL"/>
              <w:rPr>
                <w:sz w:val="16"/>
              </w:rPr>
            </w:pPr>
          </w:p>
        </w:tc>
      </w:tr>
      <w:tr w:rsidR="00B4750D" w:rsidRPr="00CE314E" w14:paraId="29C0314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EC59DF" w14:textId="77777777" w:rsidR="00B4750D" w:rsidRPr="00CE314E" w:rsidRDefault="00B4750D" w:rsidP="00FF0CF0">
            <w:pPr>
              <w:pStyle w:val="TAL"/>
              <w:rPr>
                <w:sz w:val="16"/>
              </w:rPr>
            </w:pPr>
            <w:r w:rsidRPr="00CE314E">
              <w:rPr>
                <w:sz w:val="16"/>
              </w:rPr>
              <w:t>C3-230563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07A3B" w14:textId="77777777" w:rsidR="00B4750D" w:rsidRPr="00CE314E" w:rsidRDefault="00B4750D" w:rsidP="00FF0CF0">
            <w:pPr>
              <w:pStyle w:val="TAL"/>
              <w:rPr>
                <w:sz w:val="16"/>
              </w:rPr>
            </w:pPr>
            <w:r w:rsidRPr="00CE314E">
              <w:rPr>
                <w:sz w:val="16"/>
              </w:rPr>
              <w:t>Support use case context in Nnwdaf_MLModelProvision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E08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B6BD2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84574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599F4" w14:textId="77777777" w:rsidR="00B4750D" w:rsidRPr="00CE314E" w:rsidRDefault="00B4750D" w:rsidP="00FF0CF0">
            <w:pPr>
              <w:pStyle w:val="TAL"/>
              <w:rPr>
                <w:sz w:val="16"/>
              </w:rPr>
            </w:pPr>
          </w:p>
        </w:tc>
      </w:tr>
      <w:tr w:rsidR="00B4750D" w:rsidRPr="00CE314E" w14:paraId="72BF49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306D5A" w14:textId="77777777" w:rsidR="00B4750D" w:rsidRPr="00CE314E" w:rsidRDefault="00B4750D" w:rsidP="00FF0CF0">
            <w:pPr>
              <w:pStyle w:val="TAL"/>
              <w:rPr>
                <w:sz w:val="16"/>
              </w:rPr>
            </w:pPr>
            <w:r w:rsidRPr="00CE314E">
              <w:rPr>
                <w:sz w:val="16"/>
              </w:rPr>
              <w:t>C3-230564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E004BD" w14:textId="77777777" w:rsidR="00B4750D" w:rsidRPr="00CE314E" w:rsidRDefault="00B4750D" w:rsidP="00FF0CF0">
            <w:pPr>
              <w:pStyle w:val="TAL"/>
              <w:rPr>
                <w:sz w:val="16"/>
              </w:rPr>
            </w:pPr>
            <w:r w:rsidRPr="00CE314E">
              <w:rPr>
                <w:sz w:val="16"/>
              </w:rPr>
              <w:t>Support use case context in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22A7D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8DD37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F79A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F511F9" w14:textId="77777777" w:rsidR="00B4750D" w:rsidRPr="00CE314E" w:rsidRDefault="00B4750D" w:rsidP="00FF0CF0">
            <w:pPr>
              <w:pStyle w:val="TAL"/>
              <w:rPr>
                <w:sz w:val="16"/>
              </w:rPr>
            </w:pPr>
          </w:p>
        </w:tc>
      </w:tr>
      <w:tr w:rsidR="00B4750D" w:rsidRPr="00CE314E" w14:paraId="3F1B06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73E814" w14:textId="77777777" w:rsidR="00B4750D" w:rsidRPr="00CE314E" w:rsidRDefault="00B4750D" w:rsidP="00FF0CF0">
            <w:pPr>
              <w:pStyle w:val="TAL"/>
              <w:rPr>
                <w:sz w:val="16"/>
              </w:rPr>
            </w:pPr>
            <w:r w:rsidRPr="00CE314E">
              <w:rPr>
                <w:sz w:val="16"/>
              </w:rPr>
              <w:t>C3-230565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9B17D1" w14:textId="77777777" w:rsidR="00B4750D" w:rsidRPr="00CE314E" w:rsidRDefault="00B4750D" w:rsidP="00FF0CF0">
            <w:pPr>
              <w:pStyle w:val="TAL"/>
              <w:rPr>
                <w:sz w:val="16"/>
              </w:rPr>
            </w:pPr>
            <w:r w:rsidRPr="00CE314E">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ED6A85" w14:textId="77777777" w:rsidR="00B4750D" w:rsidRPr="00CE314E" w:rsidRDefault="00B4750D" w:rsidP="00FF0CF0">
            <w:pPr>
              <w:pStyle w:val="TAL"/>
              <w:rPr>
                <w:sz w:val="16"/>
              </w:rPr>
            </w:pPr>
            <w:r w:rsidRPr="00CE314E">
              <w:rPr>
                <w:sz w:val="16"/>
              </w:rPr>
              <w:t>Ericsson,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1C2F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5C1FF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43E0FC" w14:textId="77777777" w:rsidR="00B4750D" w:rsidRPr="00CE314E" w:rsidRDefault="00B4750D" w:rsidP="00FF0CF0">
            <w:pPr>
              <w:pStyle w:val="TAL"/>
              <w:rPr>
                <w:sz w:val="16"/>
              </w:rPr>
            </w:pPr>
            <w:r w:rsidRPr="00CE314E">
              <w:rPr>
                <w:sz w:val="16"/>
              </w:rPr>
              <w:t>C3-230617</w:t>
            </w:r>
          </w:p>
        </w:tc>
      </w:tr>
      <w:tr w:rsidR="00B4750D" w:rsidRPr="00CE314E" w14:paraId="786099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D920BC" w14:textId="77777777" w:rsidR="00B4750D" w:rsidRPr="00CE314E" w:rsidRDefault="00B4750D" w:rsidP="00FF0CF0">
            <w:pPr>
              <w:pStyle w:val="TAL"/>
              <w:rPr>
                <w:sz w:val="16"/>
              </w:rPr>
            </w:pPr>
            <w:r w:rsidRPr="00CE314E">
              <w:rPr>
                <w:sz w:val="16"/>
              </w:rPr>
              <w:t>C3-230566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C97728" w14:textId="77777777" w:rsidR="00B4750D" w:rsidRPr="00CE314E" w:rsidRDefault="00B4750D" w:rsidP="00FF0CF0">
            <w:pPr>
              <w:pStyle w:val="TAL"/>
              <w:rPr>
                <w:sz w:val="16"/>
              </w:rPr>
            </w:pPr>
            <w:r w:rsidRPr="00CE314E">
              <w:rPr>
                <w:sz w:val="16"/>
              </w:rPr>
              <w:t>Support PFD Determination Analytics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D0F7A" w14:textId="77777777" w:rsidR="00B4750D" w:rsidRPr="00CE314E" w:rsidRDefault="00B4750D" w:rsidP="00FF0CF0">
            <w:pPr>
              <w:pStyle w:val="TAL"/>
              <w:rPr>
                <w:sz w:val="16"/>
              </w:rPr>
            </w:pPr>
            <w:r w:rsidRPr="00CE314E">
              <w:rPr>
                <w:sz w:val="16"/>
              </w:rPr>
              <w:t>Ericsson,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777BE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D963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D89E9" w14:textId="77777777" w:rsidR="00B4750D" w:rsidRPr="00CE314E" w:rsidRDefault="00B4750D" w:rsidP="00FF0CF0">
            <w:pPr>
              <w:pStyle w:val="TAL"/>
              <w:rPr>
                <w:sz w:val="16"/>
              </w:rPr>
            </w:pPr>
          </w:p>
        </w:tc>
      </w:tr>
      <w:tr w:rsidR="00B4750D" w:rsidRPr="00CE314E" w14:paraId="5E803B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DD10E5" w14:textId="77777777" w:rsidR="00B4750D" w:rsidRPr="00CE314E" w:rsidRDefault="00B4750D" w:rsidP="00FF0CF0">
            <w:pPr>
              <w:pStyle w:val="TAL"/>
              <w:rPr>
                <w:sz w:val="16"/>
              </w:rPr>
            </w:pPr>
            <w:r w:rsidRPr="00CE314E">
              <w:rPr>
                <w:sz w:val="16"/>
              </w:rPr>
              <w:t>C3-230567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DDF470" w14:textId="77777777" w:rsidR="00B4750D" w:rsidRPr="00CE314E" w:rsidRDefault="00B4750D" w:rsidP="00FF0CF0">
            <w:pPr>
              <w:pStyle w:val="TAL"/>
              <w:rPr>
                <w:sz w:val="16"/>
              </w:rPr>
            </w:pPr>
            <w:r w:rsidRPr="00CE314E">
              <w:rPr>
                <w:sz w:val="16"/>
              </w:rPr>
              <w:t>Support NWDAF fetches PFD information in Nnef_PFDmanagement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F73EF5" w14:textId="77777777" w:rsidR="00B4750D" w:rsidRPr="00CE314E" w:rsidRDefault="00B4750D" w:rsidP="00FF0CF0">
            <w:pPr>
              <w:pStyle w:val="TAL"/>
              <w:rPr>
                <w:sz w:val="16"/>
              </w:rPr>
            </w:pPr>
            <w:r w:rsidRPr="00CE314E">
              <w:rPr>
                <w:sz w:val="16"/>
              </w:rPr>
              <w:t>Ericsson,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3727C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DD0E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446FC1" w14:textId="77777777" w:rsidR="00B4750D" w:rsidRPr="00CE314E" w:rsidRDefault="00B4750D" w:rsidP="00FF0CF0">
            <w:pPr>
              <w:pStyle w:val="TAL"/>
              <w:rPr>
                <w:sz w:val="16"/>
              </w:rPr>
            </w:pPr>
            <w:r w:rsidRPr="00CE314E">
              <w:rPr>
                <w:sz w:val="16"/>
              </w:rPr>
              <w:t>C3-230907</w:t>
            </w:r>
          </w:p>
        </w:tc>
      </w:tr>
      <w:tr w:rsidR="00B4750D" w:rsidRPr="00CE314E" w14:paraId="432FC9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7FDE4D" w14:textId="77777777" w:rsidR="00B4750D" w:rsidRPr="00CE314E" w:rsidRDefault="00B4750D" w:rsidP="00FF0CF0">
            <w:pPr>
              <w:pStyle w:val="TAL"/>
              <w:rPr>
                <w:sz w:val="16"/>
              </w:rPr>
            </w:pPr>
            <w:r w:rsidRPr="00CE314E">
              <w:rPr>
                <w:sz w:val="16"/>
              </w:rPr>
              <w:t>C3-230568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8035B8" w14:textId="77777777" w:rsidR="00B4750D" w:rsidRPr="00CE314E" w:rsidRDefault="00B4750D" w:rsidP="00FF0CF0">
            <w:pPr>
              <w:pStyle w:val="TAL"/>
              <w:rPr>
                <w:sz w:val="16"/>
              </w:rPr>
            </w:pPr>
            <w:r w:rsidRPr="00CE314E">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99B6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FC14F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BDED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484FF1" w14:textId="77777777" w:rsidR="00B4750D" w:rsidRPr="00CE314E" w:rsidRDefault="00B4750D" w:rsidP="00FF0CF0">
            <w:pPr>
              <w:pStyle w:val="TAL"/>
              <w:rPr>
                <w:sz w:val="16"/>
              </w:rPr>
            </w:pPr>
          </w:p>
        </w:tc>
      </w:tr>
      <w:tr w:rsidR="00B4750D" w:rsidRPr="00CE314E" w14:paraId="10BD10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48DACC" w14:textId="77777777" w:rsidR="00B4750D" w:rsidRPr="00CE314E" w:rsidRDefault="00B4750D" w:rsidP="00FF0CF0">
            <w:pPr>
              <w:pStyle w:val="TAL"/>
              <w:rPr>
                <w:sz w:val="16"/>
              </w:rPr>
            </w:pPr>
            <w:r w:rsidRPr="00CE314E">
              <w:rPr>
                <w:sz w:val="16"/>
              </w:rPr>
              <w:t>C3-230569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FE7436" w14:textId="77777777" w:rsidR="00B4750D" w:rsidRPr="00CE314E" w:rsidRDefault="00B4750D" w:rsidP="00FF0CF0">
            <w:pPr>
              <w:pStyle w:val="TAL"/>
              <w:rPr>
                <w:sz w:val="16"/>
              </w:rPr>
            </w:pPr>
            <w:r w:rsidRPr="00CE314E">
              <w:rPr>
                <w:sz w:val="16"/>
              </w:rPr>
              <w:t>Update to Nnwdaf_MLModelProvision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BD2C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3929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AA8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AB6E8F" w14:textId="77777777" w:rsidR="00B4750D" w:rsidRPr="00CE314E" w:rsidRDefault="00B4750D" w:rsidP="00FF0CF0">
            <w:pPr>
              <w:pStyle w:val="TAL"/>
              <w:rPr>
                <w:sz w:val="16"/>
              </w:rPr>
            </w:pPr>
          </w:p>
        </w:tc>
      </w:tr>
      <w:tr w:rsidR="00B4750D" w:rsidRPr="00CE314E" w14:paraId="09C62A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1ECEF2" w14:textId="77777777" w:rsidR="00B4750D" w:rsidRPr="00CE314E" w:rsidRDefault="00B4750D" w:rsidP="00FF0CF0">
            <w:pPr>
              <w:pStyle w:val="TAL"/>
              <w:rPr>
                <w:sz w:val="16"/>
              </w:rPr>
            </w:pPr>
            <w:r w:rsidRPr="00CE314E">
              <w:rPr>
                <w:sz w:val="16"/>
              </w:rPr>
              <w:t>C3-230570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F5E12B" w14:textId="77777777" w:rsidR="00B4750D" w:rsidRPr="00CE314E" w:rsidRDefault="00B4750D" w:rsidP="00FF0CF0">
            <w:pPr>
              <w:pStyle w:val="TAL"/>
              <w:rPr>
                <w:sz w:val="16"/>
              </w:rPr>
            </w:pPr>
            <w:r w:rsidRPr="00CE314E">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C24D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ED7A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94D3D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8F2689" w14:textId="77777777" w:rsidR="00B4750D" w:rsidRPr="00CE314E" w:rsidRDefault="00B4750D" w:rsidP="00FF0CF0">
            <w:pPr>
              <w:pStyle w:val="TAL"/>
              <w:rPr>
                <w:sz w:val="16"/>
              </w:rPr>
            </w:pPr>
            <w:r w:rsidRPr="00CE314E">
              <w:rPr>
                <w:sz w:val="16"/>
              </w:rPr>
              <w:t>C3-230650</w:t>
            </w:r>
          </w:p>
        </w:tc>
      </w:tr>
      <w:tr w:rsidR="00B4750D" w:rsidRPr="00CE314E" w14:paraId="488A43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512E87" w14:textId="77777777" w:rsidR="00B4750D" w:rsidRPr="00CE314E" w:rsidRDefault="00B4750D" w:rsidP="00FF0CF0">
            <w:pPr>
              <w:pStyle w:val="TAL"/>
              <w:rPr>
                <w:sz w:val="16"/>
              </w:rPr>
            </w:pPr>
            <w:r w:rsidRPr="00CE314E">
              <w:rPr>
                <w:sz w:val="16"/>
              </w:rPr>
              <w:t>C3-230571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2BC1F"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A7CB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2D35D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780A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72384" w14:textId="77777777" w:rsidR="00B4750D" w:rsidRPr="00CE314E" w:rsidRDefault="00B4750D" w:rsidP="00FF0CF0">
            <w:pPr>
              <w:pStyle w:val="TAL"/>
              <w:rPr>
                <w:sz w:val="16"/>
              </w:rPr>
            </w:pPr>
            <w:r w:rsidRPr="00CE314E">
              <w:rPr>
                <w:sz w:val="16"/>
              </w:rPr>
              <w:t>C3-230667</w:t>
            </w:r>
          </w:p>
        </w:tc>
      </w:tr>
      <w:tr w:rsidR="00B4750D" w:rsidRPr="00CE314E" w14:paraId="3E8C76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5299E2" w14:textId="77777777" w:rsidR="00B4750D" w:rsidRPr="00CE314E" w:rsidRDefault="00B4750D" w:rsidP="00FF0CF0">
            <w:pPr>
              <w:pStyle w:val="TAL"/>
              <w:rPr>
                <w:sz w:val="16"/>
              </w:rPr>
            </w:pPr>
            <w:r w:rsidRPr="00CE314E">
              <w:rPr>
                <w:sz w:val="16"/>
              </w:rPr>
              <w:t>C3-230572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E67E18" w14:textId="77777777" w:rsidR="00B4750D" w:rsidRPr="00CE314E" w:rsidRDefault="00B4750D" w:rsidP="00FF0CF0">
            <w:pPr>
              <w:pStyle w:val="TAL"/>
              <w:rPr>
                <w:sz w:val="16"/>
              </w:rPr>
            </w:pPr>
            <w:r w:rsidRPr="00CE314E">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80367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B61B3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3FF3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6248B6" w14:textId="77777777" w:rsidR="00B4750D" w:rsidRPr="00CE314E" w:rsidRDefault="00B4750D" w:rsidP="00FF0CF0">
            <w:pPr>
              <w:pStyle w:val="TAL"/>
              <w:rPr>
                <w:sz w:val="16"/>
              </w:rPr>
            </w:pPr>
            <w:r w:rsidRPr="00CE314E">
              <w:rPr>
                <w:sz w:val="16"/>
              </w:rPr>
              <w:t>C3-230669</w:t>
            </w:r>
          </w:p>
        </w:tc>
      </w:tr>
      <w:tr w:rsidR="00B4750D" w:rsidRPr="00CE314E" w14:paraId="15F388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9C0416" w14:textId="77777777" w:rsidR="00B4750D" w:rsidRPr="00CE314E" w:rsidRDefault="00B4750D" w:rsidP="00FF0CF0">
            <w:pPr>
              <w:pStyle w:val="TAL"/>
              <w:rPr>
                <w:sz w:val="16"/>
              </w:rPr>
            </w:pPr>
            <w:r w:rsidRPr="00CE314E">
              <w:rPr>
                <w:sz w:val="16"/>
              </w:rPr>
              <w:t>C3-230573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599C1"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F8722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412C3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A54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9AC139" w14:textId="77777777" w:rsidR="00B4750D" w:rsidRPr="00CE314E" w:rsidRDefault="00B4750D" w:rsidP="00FF0CF0">
            <w:pPr>
              <w:pStyle w:val="TAL"/>
              <w:rPr>
                <w:sz w:val="16"/>
              </w:rPr>
            </w:pPr>
          </w:p>
        </w:tc>
      </w:tr>
      <w:tr w:rsidR="00B4750D" w:rsidRPr="00CE314E" w14:paraId="7D9E5DC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C05DE4" w14:textId="77777777" w:rsidR="00B4750D" w:rsidRPr="00CE314E" w:rsidRDefault="00B4750D" w:rsidP="00FF0CF0">
            <w:pPr>
              <w:pStyle w:val="TAL"/>
              <w:rPr>
                <w:sz w:val="16"/>
              </w:rPr>
            </w:pPr>
            <w:r w:rsidRPr="00CE314E">
              <w:rPr>
                <w:sz w:val="16"/>
              </w:rPr>
              <w:t>C3-230574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DED9F6" w14:textId="77777777" w:rsidR="00B4750D" w:rsidRPr="00CE314E" w:rsidRDefault="00B4750D" w:rsidP="00FF0CF0">
            <w:pPr>
              <w:pStyle w:val="TAL"/>
              <w:rPr>
                <w:sz w:val="16"/>
              </w:rPr>
            </w:pPr>
            <w:r w:rsidRPr="00CE314E">
              <w:rPr>
                <w:sz w:val="16"/>
              </w:rPr>
              <w:t>Update to Reference Architecture for Data Collection from MDAF/MDAS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5C55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4C1D3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0944B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9D24EC" w14:textId="77777777" w:rsidR="00B4750D" w:rsidRPr="00CE314E" w:rsidRDefault="00B4750D" w:rsidP="00FF0CF0">
            <w:pPr>
              <w:pStyle w:val="TAL"/>
              <w:rPr>
                <w:sz w:val="16"/>
              </w:rPr>
            </w:pPr>
          </w:p>
        </w:tc>
      </w:tr>
      <w:tr w:rsidR="00B4750D" w:rsidRPr="00CE314E" w14:paraId="5E0624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8098A6" w14:textId="77777777" w:rsidR="00B4750D" w:rsidRPr="00CE314E" w:rsidRDefault="00B4750D" w:rsidP="00FF0CF0">
            <w:pPr>
              <w:pStyle w:val="TAL"/>
              <w:rPr>
                <w:sz w:val="16"/>
              </w:rPr>
            </w:pPr>
            <w:r w:rsidRPr="00CE314E">
              <w:rPr>
                <w:sz w:val="16"/>
              </w:rPr>
              <w:t>C3-230575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6CEDCC" w14:textId="77777777" w:rsidR="00B4750D" w:rsidRPr="00CE314E" w:rsidRDefault="00B4750D" w:rsidP="00FF0CF0">
            <w:pPr>
              <w:pStyle w:val="TAL"/>
              <w:rPr>
                <w:sz w:val="16"/>
              </w:rPr>
            </w:pPr>
            <w:r w:rsidRPr="00CE314E">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EB8E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CAFF45"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AFB2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21681" w14:textId="77777777" w:rsidR="00B4750D" w:rsidRPr="00CE314E" w:rsidRDefault="00B4750D" w:rsidP="00FF0CF0">
            <w:pPr>
              <w:pStyle w:val="TAL"/>
              <w:rPr>
                <w:sz w:val="16"/>
              </w:rPr>
            </w:pPr>
          </w:p>
        </w:tc>
      </w:tr>
      <w:tr w:rsidR="00B4750D" w:rsidRPr="00CE314E" w14:paraId="49FC6D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BA34E7" w14:textId="77777777" w:rsidR="00B4750D" w:rsidRPr="00CE314E" w:rsidRDefault="00B4750D" w:rsidP="00FF0CF0">
            <w:pPr>
              <w:pStyle w:val="TAL"/>
              <w:rPr>
                <w:sz w:val="16"/>
              </w:rPr>
            </w:pPr>
            <w:r w:rsidRPr="00CE314E">
              <w:rPr>
                <w:sz w:val="16"/>
              </w:rPr>
              <w:t>C3-230576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C47E6" w14:textId="77777777" w:rsidR="00B4750D" w:rsidRPr="00CE314E" w:rsidRDefault="00B4750D" w:rsidP="00FF0CF0">
            <w:pPr>
              <w:pStyle w:val="TAL"/>
              <w:rPr>
                <w:sz w:val="16"/>
              </w:rPr>
            </w:pPr>
            <w:r w:rsidRPr="00CE314E">
              <w:rPr>
                <w:sz w:val="16"/>
              </w:rPr>
              <w:t>Support Data Collection from MDAF/MDAS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AF356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A1353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8470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DDBF31" w14:textId="77777777" w:rsidR="00B4750D" w:rsidRPr="00CE314E" w:rsidRDefault="00B4750D" w:rsidP="00FF0CF0">
            <w:pPr>
              <w:pStyle w:val="TAL"/>
              <w:rPr>
                <w:sz w:val="16"/>
              </w:rPr>
            </w:pPr>
          </w:p>
        </w:tc>
      </w:tr>
      <w:tr w:rsidR="00B4750D" w:rsidRPr="00CE314E" w14:paraId="30A2ED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058CA0" w14:textId="77777777" w:rsidR="00B4750D" w:rsidRPr="00CE314E" w:rsidRDefault="00B4750D" w:rsidP="00FF0CF0">
            <w:pPr>
              <w:pStyle w:val="TAL"/>
              <w:rPr>
                <w:sz w:val="16"/>
              </w:rPr>
            </w:pPr>
            <w:r w:rsidRPr="00CE314E">
              <w:rPr>
                <w:sz w:val="16"/>
              </w:rPr>
              <w:t>C3-230577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F0D49B"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19092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8155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3D69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3BBBDE" w14:textId="77777777" w:rsidR="00B4750D" w:rsidRPr="00CE314E" w:rsidRDefault="00B4750D" w:rsidP="00FF0CF0">
            <w:pPr>
              <w:pStyle w:val="TAL"/>
              <w:rPr>
                <w:sz w:val="16"/>
              </w:rPr>
            </w:pPr>
            <w:r w:rsidRPr="00CE314E">
              <w:rPr>
                <w:sz w:val="16"/>
              </w:rPr>
              <w:t>C3-230852</w:t>
            </w:r>
          </w:p>
        </w:tc>
      </w:tr>
      <w:tr w:rsidR="00B4750D" w:rsidRPr="00CE314E" w14:paraId="7254CF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895CC9" w14:textId="77777777" w:rsidR="00B4750D" w:rsidRPr="00CE314E" w:rsidRDefault="00B4750D" w:rsidP="00FF0CF0">
            <w:pPr>
              <w:pStyle w:val="TAL"/>
              <w:rPr>
                <w:sz w:val="16"/>
              </w:rPr>
            </w:pPr>
            <w:r w:rsidRPr="00CE314E">
              <w:rPr>
                <w:sz w:val="16"/>
              </w:rPr>
              <w:t>C3-230578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B97545"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D4A1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417F6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C184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F50886" w14:textId="77777777" w:rsidR="00B4750D" w:rsidRPr="00CE314E" w:rsidRDefault="00B4750D" w:rsidP="00FF0CF0">
            <w:pPr>
              <w:pStyle w:val="TAL"/>
              <w:rPr>
                <w:sz w:val="16"/>
              </w:rPr>
            </w:pPr>
            <w:r w:rsidRPr="00CE314E">
              <w:rPr>
                <w:sz w:val="16"/>
              </w:rPr>
              <w:t>C3-230853</w:t>
            </w:r>
          </w:p>
        </w:tc>
      </w:tr>
      <w:tr w:rsidR="00B4750D" w:rsidRPr="00CE314E" w14:paraId="429A86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B9895F" w14:textId="77777777" w:rsidR="00B4750D" w:rsidRPr="00CE314E" w:rsidRDefault="00B4750D" w:rsidP="00FF0CF0">
            <w:pPr>
              <w:pStyle w:val="TAL"/>
              <w:rPr>
                <w:sz w:val="16"/>
              </w:rPr>
            </w:pPr>
            <w:r w:rsidRPr="00CE314E">
              <w:rPr>
                <w:sz w:val="16"/>
              </w:rPr>
              <w:t>C3-230579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7C611" w14:textId="77777777" w:rsidR="00B4750D" w:rsidRPr="00CE314E" w:rsidRDefault="00B4750D" w:rsidP="00FF0CF0">
            <w:pPr>
              <w:pStyle w:val="TAL"/>
              <w:rPr>
                <w:sz w:val="16"/>
              </w:rPr>
            </w:pPr>
            <w:r w:rsidRPr="00CE314E">
              <w:rPr>
                <w:sz w:val="16"/>
              </w:rPr>
              <w:t>Clarification on bearer related events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6821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49BFB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4D9A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D8029" w14:textId="77777777" w:rsidR="00B4750D" w:rsidRPr="00CE314E" w:rsidRDefault="00B4750D" w:rsidP="00FF0CF0">
            <w:pPr>
              <w:pStyle w:val="TAL"/>
              <w:rPr>
                <w:sz w:val="16"/>
              </w:rPr>
            </w:pPr>
            <w:r w:rsidRPr="00CE314E">
              <w:rPr>
                <w:sz w:val="16"/>
              </w:rPr>
              <w:t>C3-230767</w:t>
            </w:r>
          </w:p>
        </w:tc>
      </w:tr>
      <w:tr w:rsidR="00B4750D" w:rsidRPr="00CE314E" w14:paraId="183420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1F16E8" w14:textId="77777777" w:rsidR="00B4750D" w:rsidRPr="00CE314E" w:rsidRDefault="00B4750D" w:rsidP="00FF0CF0">
            <w:pPr>
              <w:pStyle w:val="TAL"/>
              <w:rPr>
                <w:sz w:val="16"/>
              </w:rPr>
            </w:pPr>
            <w:r w:rsidRPr="00CE314E">
              <w:rPr>
                <w:sz w:val="16"/>
              </w:rPr>
              <w:t>C3-230580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BEA170" w14:textId="77777777" w:rsidR="00B4750D" w:rsidRPr="00CE314E" w:rsidRDefault="00B4750D" w:rsidP="00FF0CF0">
            <w:pPr>
              <w:pStyle w:val="TAL"/>
              <w:rPr>
                <w:sz w:val="16"/>
              </w:rPr>
            </w:pPr>
            <w:r w:rsidRPr="00CE314E">
              <w:rPr>
                <w:sz w:val="16"/>
              </w:rPr>
              <w:t>Description about N5 session on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4439C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6862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989E7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046218" w14:textId="77777777" w:rsidR="00B4750D" w:rsidRPr="00CE314E" w:rsidRDefault="00B4750D" w:rsidP="00FF0CF0">
            <w:pPr>
              <w:pStyle w:val="TAL"/>
              <w:rPr>
                <w:sz w:val="16"/>
              </w:rPr>
            </w:pPr>
          </w:p>
        </w:tc>
      </w:tr>
      <w:tr w:rsidR="00B4750D" w:rsidRPr="00CE314E" w14:paraId="6B08F3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C9797B" w14:textId="77777777" w:rsidR="00B4750D" w:rsidRPr="00CE314E" w:rsidRDefault="00B4750D" w:rsidP="00FF0CF0">
            <w:pPr>
              <w:pStyle w:val="TAL"/>
              <w:rPr>
                <w:sz w:val="16"/>
              </w:rPr>
            </w:pPr>
            <w:r w:rsidRPr="00CE314E">
              <w:rPr>
                <w:sz w:val="16"/>
              </w:rPr>
              <w:t>C3-230581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462F4A" w14:textId="77777777" w:rsidR="00B4750D" w:rsidRPr="00CE314E" w:rsidRDefault="00B4750D" w:rsidP="00FF0CF0">
            <w:pPr>
              <w:pStyle w:val="TAL"/>
              <w:rPr>
                <w:sz w:val="16"/>
              </w:rPr>
            </w:pPr>
            <w:r w:rsidRPr="00CE314E">
              <w:rPr>
                <w:sz w:val="16"/>
              </w:rPr>
              <w:t>Missing features for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90E7E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1E31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6B98C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07AEF" w14:textId="77777777" w:rsidR="00B4750D" w:rsidRPr="00CE314E" w:rsidRDefault="00B4750D" w:rsidP="00FF0CF0">
            <w:pPr>
              <w:pStyle w:val="TAL"/>
              <w:rPr>
                <w:sz w:val="16"/>
              </w:rPr>
            </w:pPr>
          </w:p>
        </w:tc>
      </w:tr>
      <w:tr w:rsidR="00B4750D" w:rsidRPr="00CE314E" w14:paraId="1C6FFF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76128B" w14:textId="77777777" w:rsidR="00B4750D" w:rsidRPr="00CE314E" w:rsidRDefault="00B4750D" w:rsidP="00FF0CF0">
            <w:pPr>
              <w:pStyle w:val="TAL"/>
              <w:rPr>
                <w:sz w:val="16"/>
              </w:rPr>
            </w:pPr>
            <w:r w:rsidRPr="00CE314E">
              <w:rPr>
                <w:sz w:val="16"/>
              </w:rPr>
              <w:t>C3-230582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B22FF2" w14:textId="77777777" w:rsidR="00B4750D" w:rsidRPr="00CE314E" w:rsidRDefault="00B4750D" w:rsidP="00FF0CF0">
            <w:pPr>
              <w:pStyle w:val="TAL"/>
              <w:rPr>
                <w:sz w:val="16"/>
              </w:rPr>
            </w:pPr>
            <w:r w:rsidRPr="00CE314E">
              <w:rPr>
                <w:sz w:val="16"/>
              </w:rPr>
              <w:t>Missing features for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E61B6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5F2A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2A6E9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0AD95" w14:textId="77777777" w:rsidR="00B4750D" w:rsidRPr="00CE314E" w:rsidRDefault="00B4750D" w:rsidP="00FF0CF0">
            <w:pPr>
              <w:pStyle w:val="TAL"/>
              <w:rPr>
                <w:sz w:val="16"/>
              </w:rPr>
            </w:pPr>
          </w:p>
        </w:tc>
      </w:tr>
      <w:tr w:rsidR="00B4750D" w:rsidRPr="00CE314E" w14:paraId="08662E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9A5759" w14:textId="77777777" w:rsidR="00B4750D" w:rsidRPr="00CE314E" w:rsidRDefault="00B4750D" w:rsidP="00FF0CF0">
            <w:pPr>
              <w:pStyle w:val="TAL"/>
              <w:rPr>
                <w:sz w:val="16"/>
              </w:rPr>
            </w:pPr>
            <w:r w:rsidRPr="00CE314E">
              <w:rPr>
                <w:sz w:val="16"/>
              </w:rPr>
              <w:t>C3-230583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15AF13" w14:textId="77777777" w:rsidR="00B4750D" w:rsidRPr="00CE314E" w:rsidRDefault="00B4750D" w:rsidP="00FF0CF0">
            <w:pPr>
              <w:pStyle w:val="TAL"/>
              <w:rPr>
                <w:sz w:val="16"/>
              </w:rPr>
            </w:pPr>
            <w:r w:rsidRPr="00CE314E">
              <w:rPr>
                <w:sz w:val="16"/>
              </w:rPr>
              <w:t>Enhancement to L2TP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EA3927" w14:textId="77777777" w:rsidR="00B4750D" w:rsidRPr="00CE314E" w:rsidRDefault="00B4750D" w:rsidP="00FF0CF0">
            <w:pPr>
              <w:pStyle w:val="TAL"/>
              <w:rPr>
                <w:sz w:val="16"/>
              </w:rPr>
            </w:pPr>
            <w:r w:rsidRPr="00CE314E">
              <w:rPr>
                <w:sz w:val="16"/>
              </w:rPr>
              <w:t>Samsung,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9F716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CF1792" w14:textId="77777777" w:rsidR="00B4750D" w:rsidRPr="00CE314E" w:rsidRDefault="00B4750D" w:rsidP="00FF0CF0">
            <w:pPr>
              <w:pStyle w:val="TAL"/>
              <w:rPr>
                <w:sz w:val="16"/>
              </w:rPr>
            </w:pPr>
            <w:r w:rsidRPr="00CE314E">
              <w:rPr>
                <w:sz w:val="16"/>
              </w:rPr>
              <w:t>C3-224414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C825FD" w14:textId="77777777" w:rsidR="00B4750D" w:rsidRPr="00CE314E" w:rsidRDefault="00B4750D" w:rsidP="00FF0CF0">
            <w:pPr>
              <w:pStyle w:val="TAL"/>
              <w:rPr>
                <w:sz w:val="16"/>
              </w:rPr>
            </w:pPr>
          </w:p>
        </w:tc>
      </w:tr>
      <w:tr w:rsidR="00B4750D" w:rsidRPr="00CE314E" w14:paraId="3FB3C2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1C85C4" w14:textId="77777777" w:rsidR="00B4750D" w:rsidRPr="00CE314E" w:rsidRDefault="00B4750D" w:rsidP="00FF0CF0">
            <w:pPr>
              <w:pStyle w:val="TAL"/>
              <w:rPr>
                <w:sz w:val="16"/>
              </w:rPr>
            </w:pPr>
            <w:r w:rsidRPr="00CE314E">
              <w:rPr>
                <w:sz w:val="16"/>
              </w:rPr>
              <w:t>C3-230584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44A060" w14:textId="77777777" w:rsidR="00B4750D" w:rsidRPr="00CE314E" w:rsidRDefault="00B4750D" w:rsidP="00FF0CF0">
            <w:pPr>
              <w:pStyle w:val="TAL"/>
              <w:rPr>
                <w:sz w:val="16"/>
              </w:rPr>
            </w:pPr>
            <w:r w:rsidRPr="00CE314E">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C93321"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BB51E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42E23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EE22A3" w14:textId="77777777" w:rsidR="00B4750D" w:rsidRPr="00CE314E" w:rsidRDefault="00B4750D" w:rsidP="00FF0CF0">
            <w:pPr>
              <w:pStyle w:val="TAL"/>
              <w:rPr>
                <w:sz w:val="16"/>
              </w:rPr>
            </w:pPr>
          </w:p>
        </w:tc>
      </w:tr>
      <w:tr w:rsidR="00B4750D" w:rsidRPr="00CE314E" w14:paraId="6C8DE2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455D88" w14:textId="77777777" w:rsidR="00B4750D" w:rsidRPr="00CE314E" w:rsidRDefault="00B4750D" w:rsidP="00FF0CF0">
            <w:pPr>
              <w:pStyle w:val="TAL"/>
              <w:rPr>
                <w:sz w:val="16"/>
              </w:rPr>
            </w:pPr>
            <w:r w:rsidRPr="00CE314E">
              <w:rPr>
                <w:sz w:val="16"/>
              </w:rPr>
              <w:t>C3-230585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221E8B"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AA95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3E54C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4733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9573F2" w14:textId="77777777" w:rsidR="00B4750D" w:rsidRPr="00CE314E" w:rsidRDefault="00B4750D" w:rsidP="00FF0CF0">
            <w:pPr>
              <w:pStyle w:val="TAL"/>
              <w:rPr>
                <w:sz w:val="16"/>
              </w:rPr>
            </w:pPr>
            <w:r w:rsidRPr="00CE314E">
              <w:rPr>
                <w:sz w:val="16"/>
              </w:rPr>
              <w:t>C3-230769</w:t>
            </w:r>
          </w:p>
        </w:tc>
      </w:tr>
      <w:tr w:rsidR="00B4750D" w:rsidRPr="00CE314E" w14:paraId="07E50E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3475CC" w14:textId="77777777" w:rsidR="00B4750D" w:rsidRPr="00CE314E" w:rsidRDefault="00B4750D" w:rsidP="00FF0CF0">
            <w:pPr>
              <w:pStyle w:val="TAL"/>
              <w:rPr>
                <w:sz w:val="16"/>
              </w:rPr>
            </w:pPr>
            <w:r w:rsidRPr="00CE314E">
              <w:rPr>
                <w:sz w:val="16"/>
              </w:rPr>
              <w:t>C3-230586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97D2DF" w14:textId="77777777" w:rsidR="00B4750D" w:rsidRPr="00CE314E" w:rsidRDefault="00B4750D" w:rsidP="00FF0CF0">
            <w:pPr>
              <w:pStyle w:val="TAL"/>
              <w:rPr>
                <w:sz w:val="16"/>
              </w:rPr>
            </w:pPr>
            <w:r w:rsidRPr="00CE314E">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81A4F5"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20CB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CEAD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DCD2D" w14:textId="77777777" w:rsidR="00B4750D" w:rsidRPr="00CE314E" w:rsidRDefault="00B4750D" w:rsidP="00FF0CF0">
            <w:pPr>
              <w:pStyle w:val="TAL"/>
              <w:rPr>
                <w:sz w:val="16"/>
              </w:rPr>
            </w:pPr>
          </w:p>
        </w:tc>
      </w:tr>
      <w:tr w:rsidR="00B4750D" w:rsidRPr="00CE314E" w14:paraId="278FEFD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725460" w14:textId="77777777" w:rsidR="00B4750D" w:rsidRPr="00CE314E" w:rsidRDefault="00B4750D" w:rsidP="00FF0CF0">
            <w:pPr>
              <w:pStyle w:val="TAL"/>
              <w:rPr>
                <w:sz w:val="16"/>
              </w:rPr>
            </w:pPr>
            <w:r w:rsidRPr="00CE314E">
              <w:rPr>
                <w:sz w:val="16"/>
              </w:rPr>
              <w:t>C3-230587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1BD52C" w14:textId="77777777" w:rsidR="00B4750D" w:rsidRPr="00CE314E" w:rsidRDefault="00B4750D" w:rsidP="00FF0CF0">
            <w:pPr>
              <w:pStyle w:val="TAL"/>
              <w:rPr>
                <w:sz w:val="16"/>
              </w:rPr>
            </w:pPr>
            <w:r w:rsidRPr="00CE314E">
              <w:rPr>
                <w:sz w:val="16"/>
              </w:rPr>
              <w:t>VAL Service area – Location Area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CDBAD8"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5E3B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7D7EA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71B093" w14:textId="77777777" w:rsidR="00B4750D" w:rsidRPr="00CE314E" w:rsidRDefault="00B4750D" w:rsidP="00FF0CF0">
            <w:pPr>
              <w:pStyle w:val="TAL"/>
              <w:rPr>
                <w:sz w:val="16"/>
              </w:rPr>
            </w:pPr>
            <w:r w:rsidRPr="00CE314E">
              <w:rPr>
                <w:sz w:val="16"/>
              </w:rPr>
              <w:t>C3-230722</w:t>
            </w:r>
          </w:p>
        </w:tc>
      </w:tr>
      <w:tr w:rsidR="00B4750D" w:rsidRPr="00CE314E" w14:paraId="284FD1F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EFD46E" w14:textId="77777777" w:rsidR="00B4750D" w:rsidRPr="00CE314E" w:rsidRDefault="00B4750D" w:rsidP="00FF0CF0">
            <w:pPr>
              <w:pStyle w:val="TAL"/>
              <w:rPr>
                <w:sz w:val="16"/>
              </w:rPr>
            </w:pPr>
            <w:r w:rsidRPr="00CE314E">
              <w:rPr>
                <w:sz w:val="16"/>
              </w:rPr>
              <w:t>C3-230588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B55FF2" w14:textId="77777777" w:rsidR="00B4750D" w:rsidRPr="00CE314E" w:rsidRDefault="00B4750D" w:rsidP="00FF0CF0">
            <w:pPr>
              <w:pStyle w:val="TAL"/>
              <w:rPr>
                <w:sz w:val="16"/>
              </w:rPr>
            </w:pPr>
            <w:r w:rsidRPr="00CE314E">
              <w:rPr>
                <w:sz w:val="16"/>
              </w:rPr>
              <w:t>VAL Service area – Location based group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E948B"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0552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48D5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291678" w14:textId="77777777" w:rsidR="00B4750D" w:rsidRPr="00CE314E" w:rsidRDefault="00B4750D" w:rsidP="00FF0CF0">
            <w:pPr>
              <w:pStyle w:val="TAL"/>
              <w:rPr>
                <w:sz w:val="16"/>
              </w:rPr>
            </w:pPr>
            <w:r w:rsidRPr="00CE314E">
              <w:rPr>
                <w:sz w:val="16"/>
              </w:rPr>
              <w:t>C3-230723</w:t>
            </w:r>
          </w:p>
        </w:tc>
      </w:tr>
      <w:tr w:rsidR="00B4750D" w:rsidRPr="00CE314E" w14:paraId="6C0244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359D96" w14:textId="77777777" w:rsidR="00B4750D" w:rsidRPr="00CE314E" w:rsidRDefault="00B4750D" w:rsidP="00FF0CF0">
            <w:pPr>
              <w:pStyle w:val="TAL"/>
              <w:rPr>
                <w:sz w:val="16"/>
              </w:rPr>
            </w:pPr>
            <w:r w:rsidRPr="00CE314E">
              <w:rPr>
                <w:sz w:val="16"/>
              </w:rPr>
              <w:t>C3-230589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EB3C37" w14:textId="77777777" w:rsidR="00B4750D" w:rsidRPr="00CE314E" w:rsidRDefault="00B4750D" w:rsidP="00FF0CF0">
            <w:pPr>
              <w:pStyle w:val="TAL"/>
              <w:rPr>
                <w:sz w:val="16"/>
              </w:rPr>
            </w:pPr>
            <w:r w:rsidRPr="00CE314E">
              <w:rPr>
                <w:sz w:val="16"/>
              </w:rPr>
              <w:t>SS_VALServiceAreaConfiguration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71D0B7"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60C1F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FCFC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74DB00" w14:textId="77777777" w:rsidR="00B4750D" w:rsidRPr="00CE314E" w:rsidRDefault="00B4750D" w:rsidP="00FF0CF0">
            <w:pPr>
              <w:pStyle w:val="TAL"/>
              <w:rPr>
                <w:sz w:val="16"/>
              </w:rPr>
            </w:pPr>
          </w:p>
        </w:tc>
      </w:tr>
      <w:tr w:rsidR="00B4750D" w:rsidRPr="00CE314E" w14:paraId="0E9923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F97147" w14:textId="77777777" w:rsidR="00B4750D" w:rsidRPr="00CE314E" w:rsidRDefault="00B4750D" w:rsidP="00FF0CF0">
            <w:pPr>
              <w:pStyle w:val="TAL"/>
              <w:rPr>
                <w:sz w:val="16"/>
              </w:rPr>
            </w:pPr>
            <w:r w:rsidRPr="00CE314E">
              <w:rPr>
                <w:sz w:val="16"/>
              </w:rPr>
              <w:t>C3-230590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7B8071" w14:textId="77777777" w:rsidR="00B4750D" w:rsidRPr="00CE314E" w:rsidRDefault="00B4750D" w:rsidP="00FF0CF0">
            <w:pPr>
              <w:pStyle w:val="TAL"/>
              <w:rPr>
                <w:sz w:val="16"/>
              </w:rPr>
            </w:pPr>
            <w:r w:rsidRPr="00CE314E">
              <w:rPr>
                <w:sz w:val="16"/>
              </w:rPr>
              <w:t>SS_IdmParameterProvisioning API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FB4C1C"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3BEF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0E54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820A4" w14:textId="77777777" w:rsidR="00B4750D" w:rsidRPr="00CE314E" w:rsidRDefault="00B4750D" w:rsidP="00FF0CF0">
            <w:pPr>
              <w:pStyle w:val="TAL"/>
              <w:rPr>
                <w:sz w:val="16"/>
              </w:rPr>
            </w:pPr>
            <w:r w:rsidRPr="00CE314E">
              <w:rPr>
                <w:sz w:val="16"/>
              </w:rPr>
              <w:t>C3-230724</w:t>
            </w:r>
          </w:p>
        </w:tc>
      </w:tr>
      <w:tr w:rsidR="00B4750D" w:rsidRPr="00CE314E" w14:paraId="6556FD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F76D57" w14:textId="77777777" w:rsidR="00B4750D" w:rsidRPr="00CE314E" w:rsidRDefault="00B4750D" w:rsidP="00FF0CF0">
            <w:pPr>
              <w:pStyle w:val="TAL"/>
              <w:rPr>
                <w:sz w:val="16"/>
              </w:rPr>
            </w:pPr>
            <w:r w:rsidRPr="00CE314E">
              <w:rPr>
                <w:sz w:val="16"/>
              </w:rPr>
              <w:t>C3-230591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2A6464" w14:textId="77777777" w:rsidR="00B4750D" w:rsidRPr="00CE314E" w:rsidRDefault="00B4750D" w:rsidP="00FF0CF0">
            <w:pPr>
              <w:pStyle w:val="TAL"/>
              <w:rPr>
                <w:sz w:val="16"/>
              </w:rPr>
            </w:pPr>
            <w:r w:rsidRPr="00CE314E">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5A3C9B"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D3A57B"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8028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A7B852" w14:textId="77777777" w:rsidR="00B4750D" w:rsidRPr="00CE314E" w:rsidRDefault="00B4750D" w:rsidP="00FF0CF0">
            <w:pPr>
              <w:pStyle w:val="TAL"/>
              <w:rPr>
                <w:sz w:val="16"/>
              </w:rPr>
            </w:pPr>
          </w:p>
        </w:tc>
      </w:tr>
      <w:tr w:rsidR="00B4750D" w:rsidRPr="00CE314E" w14:paraId="3AD110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4ADDCC" w14:textId="77777777" w:rsidR="00B4750D" w:rsidRPr="00CE314E" w:rsidRDefault="00B4750D" w:rsidP="00FF0CF0">
            <w:pPr>
              <w:pStyle w:val="TAL"/>
              <w:rPr>
                <w:sz w:val="16"/>
              </w:rPr>
            </w:pPr>
            <w:r w:rsidRPr="00CE314E">
              <w:rPr>
                <w:sz w:val="16"/>
              </w:rPr>
              <w:t>C3-230592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2BBC71" w14:textId="77777777" w:rsidR="00B4750D" w:rsidRPr="00CE314E" w:rsidRDefault="00B4750D" w:rsidP="00FF0CF0">
            <w:pPr>
              <w:pStyle w:val="TAL"/>
              <w:rPr>
                <w:sz w:val="16"/>
              </w:rPr>
            </w:pPr>
            <w:r w:rsidRPr="00CE314E">
              <w:rPr>
                <w:sz w:val="16"/>
              </w:rPr>
              <w:t>EAS profile update with general context holding time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E91305"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8B63B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7DF09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84EEFC" w14:textId="77777777" w:rsidR="00B4750D" w:rsidRPr="00CE314E" w:rsidRDefault="00B4750D" w:rsidP="00FF0CF0">
            <w:pPr>
              <w:pStyle w:val="TAL"/>
              <w:rPr>
                <w:sz w:val="16"/>
              </w:rPr>
            </w:pPr>
            <w:r w:rsidRPr="00CE314E">
              <w:rPr>
                <w:sz w:val="16"/>
              </w:rPr>
              <w:t>C3-230725</w:t>
            </w:r>
          </w:p>
        </w:tc>
      </w:tr>
      <w:tr w:rsidR="00B4750D" w:rsidRPr="00CE314E" w14:paraId="4C30AC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77336D" w14:textId="77777777" w:rsidR="00B4750D" w:rsidRPr="00CE314E" w:rsidRDefault="00B4750D" w:rsidP="00FF0CF0">
            <w:pPr>
              <w:pStyle w:val="TAL"/>
              <w:rPr>
                <w:sz w:val="16"/>
              </w:rPr>
            </w:pPr>
            <w:r w:rsidRPr="00CE314E">
              <w:rPr>
                <w:sz w:val="16"/>
              </w:rPr>
              <w:t>C3-230593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FC8EA6" w14:textId="77777777" w:rsidR="00B4750D" w:rsidRPr="00CE314E" w:rsidRDefault="00B4750D" w:rsidP="00FF0CF0">
            <w:pPr>
              <w:pStyle w:val="TAL"/>
              <w:rPr>
                <w:sz w:val="16"/>
              </w:rPr>
            </w:pPr>
            <w:r w:rsidRPr="00CE314E">
              <w:rPr>
                <w:sz w:val="16"/>
              </w:rPr>
              <w:t>Discussion on support of bulk requests for Northbound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F95D08"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2E25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61BC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85C057" w14:textId="77777777" w:rsidR="00B4750D" w:rsidRPr="00CE314E" w:rsidRDefault="00B4750D" w:rsidP="00FF0CF0">
            <w:pPr>
              <w:pStyle w:val="TAL"/>
              <w:rPr>
                <w:sz w:val="16"/>
              </w:rPr>
            </w:pPr>
          </w:p>
        </w:tc>
      </w:tr>
      <w:tr w:rsidR="00B4750D" w:rsidRPr="00CE314E" w14:paraId="251BA6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4E4ED4" w14:textId="77777777" w:rsidR="00B4750D" w:rsidRPr="00CE314E" w:rsidRDefault="00B4750D" w:rsidP="00FF0CF0">
            <w:pPr>
              <w:pStyle w:val="TAL"/>
              <w:rPr>
                <w:sz w:val="16"/>
              </w:rPr>
            </w:pPr>
            <w:r w:rsidRPr="00CE314E">
              <w:rPr>
                <w:sz w:val="16"/>
              </w:rPr>
              <w:t>C3-230594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32DA7C"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474C1"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2FF95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7C4C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9B2D09" w14:textId="77777777" w:rsidR="00B4750D" w:rsidRPr="00CE314E" w:rsidRDefault="00B4750D" w:rsidP="00FF0CF0">
            <w:pPr>
              <w:pStyle w:val="TAL"/>
              <w:rPr>
                <w:sz w:val="16"/>
              </w:rPr>
            </w:pPr>
            <w:r w:rsidRPr="00CE314E">
              <w:rPr>
                <w:sz w:val="16"/>
              </w:rPr>
              <w:t>C3-230742</w:t>
            </w:r>
          </w:p>
        </w:tc>
      </w:tr>
      <w:tr w:rsidR="00B4750D" w:rsidRPr="00CE314E" w14:paraId="55A46B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FF18C" w14:textId="77777777" w:rsidR="00B4750D" w:rsidRPr="00CE314E" w:rsidRDefault="00B4750D" w:rsidP="00FF0CF0">
            <w:pPr>
              <w:pStyle w:val="TAL"/>
              <w:rPr>
                <w:sz w:val="16"/>
              </w:rPr>
            </w:pPr>
            <w:r w:rsidRPr="00CE314E">
              <w:rPr>
                <w:sz w:val="16"/>
              </w:rPr>
              <w:t>C3-230595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424FB8" w14:textId="77777777" w:rsidR="00B4750D" w:rsidRPr="00CE314E" w:rsidRDefault="00B4750D" w:rsidP="00FF0CF0">
            <w:pPr>
              <w:pStyle w:val="TAL"/>
              <w:rPr>
                <w:sz w:val="16"/>
              </w:rPr>
            </w:pPr>
            <w:r w:rsidRPr="00CE314E">
              <w:rPr>
                <w:sz w:val="16"/>
              </w:rPr>
              <w:t>Update the description field of CAPIF_Publish_Service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F900B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9E23A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ACB8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EE0E38" w14:textId="77777777" w:rsidR="00B4750D" w:rsidRPr="00CE314E" w:rsidRDefault="00B4750D" w:rsidP="00FF0CF0">
            <w:pPr>
              <w:pStyle w:val="TAL"/>
              <w:rPr>
                <w:sz w:val="16"/>
              </w:rPr>
            </w:pPr>
          </w:p>
        </w:tc>
      </w:tr>
      <w:tr w:rsidR="00B4750D" w:rsidRPr="00CE314E" w14:paraId="274EB6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CD97C1" w14:textId="77777777" w:rsidR="00B4750D" w:rsidRPr="00CE314E" w:rsidRDefault="00B4750D" w:rsidP="00FF0CF0">
            <w:pPr>
              <w:pStyle w:val="TAL"/>
              <w:rPr>
                <w:sz w:val="16"/>
              </w:rPr>
            </w:pPr>
            <w:r w:rsidRPr="00CE314E">
              <w:rPr>
                <w:sz w:val="16"/>
              </w:rPr>
              <w:t>C3-230596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3781E"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63E8C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6A20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341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6261CD" w14:textId="77777777" w:rsidR="00B4750D" w:rsidRPr="00CE314E" w:rsidRDefault="00B4750D" w:rsidP="00FF0CF0">
            <w:pPr>
              <w:pStyle w:val="TAL"/>
              <w:rPr>
                <w:sz w:val="16"/>
              </w:rPr>
            </w:pPr>
            <w:r w:rsidRPr="00CE314E">
              <w:rPr>
                <w:sz w:val="16"/>
              </w:rPr>
              <w:t>C3-230890</w:t>
            </w:r>
          </w:p>
        </w:tc>
      </w:tr>
      <w:tr w:rsidR="00B4750D" w:rsidRPr="00CE314E" w14:paraId="476AAA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CAEBE6" w14:textId="77777777" w:rsidR="00B4750D" w:rsidRPr="00CE314E" w:rsidRDefault="00B4750D" w:rsidP="00FF0CF0">
            <w:pPr>
              <w:pStyle w:val="TAL"/>
              <w:rPr>
                <w:sz w:val="16"/>
              </w:rPr>
            </w:pPr>
            <w:r w:rsidRPr="00CE314E">
              <w:rPr>
                <w:sz w:val="16"/>
              </w:rPr>
              <w:t>C3-230597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C88A55" w14:textId="77777777" w:rsidR="00B4750D" w:rsidRPr="00CE314E" w:rsidRDefault="00B4750D" w:rsidP="00FF0CF0">
            <w:pPr>
              <w:pStyle w:val="TAL"/>
              <w:rPr>
                <w:sz w:val="16"/>
              </w:rPr>
            </w:pPr>
            <w:r w:rsidRPr="00CE314E">
              <w:rPr>
                <w:sz w:val="16"/>
              </w:rPr>
              <w:t>Description field of 5GLANParameterProvision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FA6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427CB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B76E9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994B5" w14:textId="77777777" w:rsidR="00B4750D" w:rsidRPr="00CE314E" w:rsidRDefault="00B4750D" w:rsidP="00FF0CF0">
            <w:pPr>
              <w:pStyle w:val="TAL"/>
              <w:rPr>
                <w:sz w:val="16"/>
              </w:rPr>
            </w:pPr>
          </w:p>
        </w:tc>
      </w:tr>
      <w:tr w:rsidR="00B4750D" w:rsidRPr="00CE314E" w14:paraId="433855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0A03A5" w14:textId="77777777" w:rsidR="00B4750D" w:rsidRPr="00CE314E" w:rsidRDefault="00B4750D" w:rsidP="00FF0CF0">
            <w:pPr>
              <w:pStyle w:val="TAL"/>
              <w:rPr>
                <w:sz w:val="16"/>
              </w:rPr>
            </w:pPr>
            <w:r w:rsidRPr="00CE314E">
              <w:rPr>
                <w:sz w:val="16"/>
              </w:rPr>
              <w:t>C3-230598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3AABC1" w14:textId="77777777" w:rsidR="00B4750D" w:rsidRPr="00CE314E" w:rsidRDefault="00B4750D" w:rsidP="00FF0CF0">
            <w:pPr>
              <w:pStyle w:val="TAL"/>
              <w:rPr>
                <w:sz w:val="16"/>
              </w:rPr>
            </w:pPr>
            <w:r w:rsidRPr="00CE314E">
              <w:rPr>
                <w:sz w:val="16"/>
              </w:rPr>
              <w:t>Description field of LpiParameterProvision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DBEAA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5AC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76E42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B23C8" w14:textId="77777777" w:rsidR="00B4750D" w:rsidRPr="00CE314E" w:rsidRDefault="00B4750D" w:rsidP="00FF0CF0">
            <w:pPr>
              <w:pStyle w:val="TAL"/>
              <w:rPr>
                <w:sz w:val="16"/>
              </w:rPr>
            </w:pPr>
          </w:p>
        </w:tc>
      </w:tr>
      <w:tr w:rsidR="00B4750D" w:rsidRPr="00CE314E" w14:paraId="7F0327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45F7C9" w14:textId="77777777" w:rsidR="00B4750D" w:rsidRPr="00CE314E" w:rsidRDefault="00B4750D" w:rsidP="00FF0CF0">
            <w:pPr>
              <w:pStyle w:val="TAL"/>
              <w:rPr>
                <w:sz w:val="16"/>
              </w:rPr>
            </w:pPr>
            <w:r w:rsidRPr="00CE314E">
              <w:rPr>
                <w:sz w:val="16"/>
              </w:rPr>
              <w:t>C3-230599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3FC6D2" w14:textId="77777777" w:rsidR="00B4750D" w:rsidRPr="00CE314E" w:rsidRDefault="00B4750D" w:rsidP="00FF0CF0">
            <w:pPr>
              <w:pStyle w:val="TAL"/>
              <w:rPr>
                <w:sz w:val="16"/>
              </w:rPr>
            </w:pPr>
            <w:r w:rsidRPr="00CE314E">
              <w:rPr>
                <w:sz w:val="16"/>
              </w:rPr>
              <w:t>Description field of ServiceParameter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BB0FE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5CD6F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AEE2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2881A9" w14:textId="77777777" w:rsidR="00B4750D" w:rsidRPr="00CE314E" w:rsidRDefault="00B4750D" w:rsidP="00FF0CF0">
            <w:pPr>
              <w:pStyle w:val="TAL"/>
              <w:rPr>
                <w:sz w:val="16"/>
              </w:rPr>
            </w:pPr>
          </w:p>
        </w:tc>
      </w:tr>
      <w:tr w:rsidR="00B4750D" w:rsidRPr="00CE314E" w14:paraId="4A56ED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FC3FE2" w14:textId="77777777" w:rsidR="00B4750D" w:rsidRPr="00CE314E" w:rsidRDefault="00B4750D" w:rsidP="00FF0CF0">
            <w:pPr>
              <w:pStyle w:val="TAL"/>
              <w:rPr>
                <w:sz w:val="16"/>
              </w:rPr>
            </w:pPr>
            <w:r w:rsidRPr="00CE314E">
              <w:rPr>
                <w:sz w:val="16"/>
              </w:rPr>
              <w:t>C3-230600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2B97F3" w14:textId="77777777" w:rsidR="00B4750D" w:rsidRPr="00CE314E" w:rsidRDefault="00B4750D" w:rsidP="00FF0CF0">
            <w:pPr>
              <w:pStyle w:val="TAL"/>
              <w:rPr>
                <w:sz w:val="16"/>
              </w:rPr>
            </w:pPr>
            <w:r w:rsidRPr="00CE314E">
              <w:rPr>
                <w:sz w:val="16"/>
              </w:rPr>
              <w:t>Description field of 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70E66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43957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CA02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31DB2" w14:textId="77777777" w:rsidR="00B4750D" w:rsidRPr="00CE314E" w:rsidRDefault="00B4750D" w:rsidP="00FF0CF0">
            <w:pPr>
              <w:pStyle w:val="TAL"/>
              <w:rPr>
                <w:sz w:val="16"/>
              </w:rPr>
            </w:pPr>
          </w:p>
        </w:tc>
      </w:tr>
      <w:tr w:rsidR="00B4750D" w:rsidRPr="00CE314E" w14:paraId="2DC166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F00A9C" w14:textId="77777777" w:rsidR="00B4750D" w:rsidRPr="00CE314E" w:rsidRDefault="00B4750D" w:rsidP="00FF0CF0">
            <w:pPr>
              <w:pStyle w:val="TAL"/>
              <w:rPr>
                <w:sz w:val="16"/>
              </w:rPr>
            </w:pPr>
            <w:r w:rsidRPr="00CE314E">
              <w:rPr>
                <w:sz w:val="16"/>
              </w:rPr>
              <w:t>C3-230601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D3B58D" w14:textId="77777777" w:rsidR="00B4750D" w:rsidRPr="00CE314E" w:rsidRDefault="00B4750D" w:rsidP="00FF0CF0">
            <w:pPr>
              <w:pStyle w:val="TAL"/>
              <w:rPr>
                <w:sz w:val="16"/>
              </w:rPr>
            </w:pPr>
            <w:r w:rsidRPr="00CE314E">
              <w:rPr>
                <w:sz w:val="16"/>
              </w:rPr>
              <w:t>Description field of MSEventExposure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E8A28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AF4F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8CF8B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2E92C4" w14:textId="77777777" w:rsidR="00B4750D" w:rsidRPr="00CE314E" w:rsidRDefault="00B4750D" w:rsidP="00FF0CF0">
            <w:pPr>
              <w:pStyle w:val="TAL"/>
              <w:rPr>
                <w:sz w:val="16"/>
              </w:rPr>
            </w:pPr>
          </w:p>
        </w:tc>
      </w:tr>
      <w:tr w:rsidR="00B4750D" w:rsidRPr="00CE314E" w14:paraId="2D635A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96B0DE" w14:textId="77777777" w:rsidR="00B4750D" w:rsidRPr="00CE314E" w:rsidRDefault="00B4750D" w:rsidP="00FF0CF0">
            <w:pPr>
              <w:pStyle w:val="TAL"/>
              <w:rPr>
                <w:sz w:val="16"/>
              </w:rPr>
            </w:pPr>
            <w:r w:rsidRPr="00CE314E">
              <w:rPr>
                <w:sz w:val="16"/>
              </w:rPr>
              <w:t>C3-230602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0C30E2"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BC07E0"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86D19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2E3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8D50D9" w14:textId="77777777" w:rsidR="00B4750D" w:rsidRPr="00CE314E" w:rsidRDefault="00B4750D" w:rsidP="00FF0CF0">
            <w:pPr>
              <w:pStyle w:val="TAL"/>
              <w:rPr>
                <w:sz w:val="16"/>
              </w:rPr>
            </w:pPr>
            <w:r w:rsidRPr="00CE314E">
              <w:rPr>
                <w:sz w:val="16"/>
              </w:rPr>
              <w:t>C3-230759</w:t>
            </w:r>
          </w:p>
        </w:tc>
      </w:tr>
      <w:tr w:rsidR="00B4750D" w:rsidRPr="00CE314E" w14:paraId="5AE5F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9A10AF" w14:textId="77777777" w:rsidR="00B4750D" w:rsidRPr="00CE314E" w:rsidRDefault="00B4750D" w:rsidP="00FF0CF0">
            <w:pPr>
              <w:pStyle w:val="TAL"/>
              <w:rPr>
                <w:sz w:val="16"/>
              </w:rPr>
            </w:pPr>
            <w:r w:rsidRPr="00CE314E">
              <w:rPr>
                <w:sz w:val="16"/>
              </w:rPr>
              <w:t>C3-230603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7EFD1D"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11ED2"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C83D9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EFF2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2C2DCE" w14:textId="77777777" w:rsidR="00B4750D" w:rsidRPr="00CE314E" w:rsidRDefault="00B4750D" w:rsidP="00FF0CF0">
            <w:pPr>
              <w:pStyle w:val="TAL"/>
              <w:rPr>
                <w:sz w:val="16"/>
              </w:rPr>
            </w:pPr>
            <w:r w:rsidRPr="00CE314E">
              <w:rPr>
                <w:sz w:val="16"/>
              </w:rPr>
              <w:t>C3-230760</w:t>
            </w:r>
          </w:p>
        </w:tc>
      </w:tr>
      <w:tr w:rsidR="00B4750D" w:rsidRPr="00CE314E" w14:paraId="4D4604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DCD293" w14:textId="77777777" w:rsidR="00B4750D" w:rsidRPr="00CE314E" w:rsidRDefault="00B4750D" w:rsidP="00FF0CF0">
            <w:pPr>
              <w:pStyle w:val="TAL"/>
              <w:rPr>
                <w:sz w:val="16"/>
              </w:rPr>
            </w:pPr>
            <w:r w:rsidRPr="00CE314E">
              <w:rPr>
                <w:sz w:val="16"/>
              </w:rPr>
              <w:t>C3-230604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873BBB"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0B1EBF"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A7468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4870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0DA37E" w14:textId="77777777" w:rsidR="00B4750D" w:rsidRPr="00CE314E" w:rsidRDefault="00B4750D" w:rsidP="00FF0CF0">
            <w:pPr>
              <w:pStyle w:val="TAL"/>
              <w:rPr>
                <w:sz w:val="16"/>
              </w:rPr>
            </w:pPr>
            <w:r w:rsidRPr="00CE314E">
              <w:rPr>
                <w:sz w:val="16"/>
              </w:rPr>
              <w:t>C3-230763</w:t>
            </w:r>
          </w:p>
        </w:tc>
      </w:tr>
      <w:tr w:rsidR="00B4750D" w:rsidRPr="00CE314E" w14:paraId="095942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33CEBF" w14:textId="77777777" w:rsidR="00B4750D" w:rsidRPr="00CE314E" w:rsidRDefault="00B4750D" w:rsidP="00FF0CF0">
            <w:pPr>
              <w:pStyle w:val="TAL"/>
              <w:rPr>
                <w:sz w:val="16"/>
              </w:rPr>
            </w:pPr>
            <w:r w:rsidRPr="00CE314E">
              <w:rPr>
                <w:sz w:val="16"/>
              </w:rPr>
              <w:t>C3-230605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8F42C9"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20B35"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74E98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116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8ABF2" w14:textId="77777777" w:rsidR="00B4750D" w:rsidRPr="00CE314E" w:rsidRDefault="00B4750D" w:rsidP="00FF0CF0">
            <w:pPr>
              <w:pStyle w:val="TAL"/>
              <w:rPr>
                <w:sz w:val="16"/>
              </w:rPr>
            </w:pPr>
            <w:r w:rsidRPr="00CE314E">
              <w:rPr>
                <w:sz w:val="16"/>
              </w:rPr>
              <w:t>C3-230764</w:t>
            </w:r>
          </w:p>
        </w:tc>
      </w:tr>
      <w:tr w:rsidR="00B4750D" w:rsidRPr="00CE314E" w14:paraId="24239C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6B1F0D" w14:textId="77777777" w:rsidR="00B4750D" w:rsidRPr="00CE314E" w:rsidRDefault="00B4750D" w:rsidP="00FF0CF0">
            <w:pPr>
              <w:pStyle w:val="TAL"/>
              <w:rPr>
                <w:sz w:val="16"/>
              </w:rPr>
            </w:pPr>
            <w:r w:rsidRPr="00CE314E">
              <w:rPr>
                <w:sz w:val="16"/>
              </w:rPr>
              <w:t>C3-230606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931255" w14:textId="77777777" w:rsidR="00B4750D" w:rsidRPr="00CE314E" w:rsidRDefault="00B4750D" w:rsidP="00FF0CF0">
            <w:pPr>
              <w:pStyle w:val="TAL"/>
              <w:rPr>
                <w:sz w:val="16"/>
              </w:rPr>
            </w:pPr>
            <w:r w:rsidRPr="00CE314E">
              <w:rPr>
                <w:sz w:val="16"/>
              </w:rPr>
              <w:t>Updates to support GNSS assistance data collection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33343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6662E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ECA1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BD3A7" w14:textId="77777777" w:rsidR="00B4750D" w:rsidRPr="00CE314E" w:rsidRDefault="00B4750D" w:rsidP="00FF0CF0">
            <w:pPr>
              <w:pStyle w:val="TAL"/>
              <w:rPr>
                <w:sz w:val="16"/>
              </w:rPr>
            </w:pPr>
            <w:r w:rsidRPr="00CE314E">
              <w:rPr>
                <w:sz w:val="16"/>
              </w:rPr>
              <w:t>C3-230825</w:t>
            </w:r>
          </w:p>
        </w:tc>
      </w:tr>
      <w:tr w:rsidR="00B4750D" w:rsidRPr="00CE314E" w14:paraId="09EFE5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3CF36F" w14:textId="77777777" w:rsidR="00B4750D" w:rsidRPr="00CE314E" w:rsidRDefault="00B4750D" w:rsidP="00FF0CF0">
            <w:pPr>
              <w:pStyle w:val="TAL"/>
              <w:rPr>
                <w:sz w:val="16"/>
              </w:rPr>
            </w:pPr>
            <w:r w:rsidRPr="00CE314E">
              <w:rPr>
                <w:sz w:val="16"/>
              </w:rPr>
              <w:t>C3-230607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53911D" w14:textId="77777777" w:rsidR="00B4750D" w:rsidRPr="00CE314E" w:rsidRDefault="00B4750D" w:rsidP="00FF0CF0">
            <w:pPr>
              <w:pStyle w:val="TAL"/>
              <w:rPr>
                <w:sz w:val="16"/>
              </w:rPr>
            </w:pPr>
            <w:r w:rsidRPr="00CE314E">
              <w:rPr>
                <w:sz w:val="16"/>
              </w:rPr>
              <w:t>Reply LS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2CA52"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487BE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C593F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CA8F80" w14:textId="77777777" w:rsidR="00B4750D" w:rsidRPr="00CE314E" w:rsidRDefault="00B4750D" w:rsidP="00FF0CF0">
            <w:pPr>
              <w:pStyle w:val="TAL"/>
              <w:rPr>
                <w:sz w:val="16"/>
              </w:rPr>
            </w:pPr>
          </w:p>
        </w:tc>
      </w:tr>
      <w:tr w:rsidR="00B4750D" w:rsidRPr="00CE314E" w14:paraId="474E6D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3FD02B" w14:textId="77777777" w:rsidR="00B4750D" w:rsidRPr="00CE314E" w:rsidRDefault="00B4750D" w:rsidP="00FF0CF0">
            <w:pPr>
              <w:pStyle w:val="TAL"/>
              <w:rPr>
                <w:sz w:val="16"/>
              </w:rPr>
            </w:pPr>
            <w:r w:rsidRPr="00CE314E">
              <w:rPr>
                <w:sz w:val="16"/>
              </w:rPr>
              <w:t>C3-230608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21ED38" w14:textId="77777777" w:rsidR="00B4750D" w:rsidRPr="00CE314E" w:rsidRDefault="00B4750D" w:rsidP="00FF0CF0">
            <w:pPr>
              <w:pStyle w:val="TAL"/>
              <w:rPr>
                <w:sz w:val="16"/>
              </w:rPr>
            </w:pPr>
            <w:r w:rsidRPr="00CE314E">
              <w:rPr>
                <w:sz w:val="16"/>
              </w:rPr>
              <w:t>LS on removal of unspecified QoS monitoring control option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9650E3"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AA029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32F51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F2164E" w14:textId="77777777" w:rsidR="00B4750D" w:rsidRPr="00CE314E" w:rsidRDefault="00B4750D" w:rsidP="00FF0CF0">
            <w:pPr>
              <w:pStyle w:val="TAL"/>
              <w:rPr>
                <w:sz w:val="16"/>
              </w:rPr>
            </w:pPr>
          </w:p>
        </w:tc>
      </w:tr>
      <w:tr w:rsidR="00B4750D" w:rsidRPr="00CE314E" w14:paraId="3A49C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D445AC" w14:textId="77777777" w:rsidR="00B4750D" w:rsidRPr="00CE314E" w:rsidRDefault="00B4750D" w:rsidP="00FF0CF0">
            <w:pPr>
              <w:pStyle w:val="TAL"/>
              <w:rPr>
                <w:sz w:val="16"/>
              </w:rPr>
            </w:pPr>
            <w:r w:rsidRPr="00CE314E">
              <w:rPr>
                <w:sz w:val="16"/>
              </w:rPr>
              <w:t>C3-230609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81ADCD" w14:textId="77777777" w:rsidR="00B4750D" w:rsidRPr="00CE314E" w:rsidRDefault="00B4750D" w:rsidP="00FF0CF0">
            <w:pPr>
              <w:pStyle w:val="TAL"/>
              <w:rPr>
                <w:sz w:val="16"/>
              </w:rPr>
            </w:pPr>
            <w:r w:rsidRPr="00CE314E">
              <w:rPr>
                <w:sz w:val="16"/>
              </w:rPr>
              <w:t>DAD at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F574E7"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929D2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A4D0B1" w14:textId="77777777" w:rsidR="00B4750D" w:rsidRPr="00CE314E" w:rsidRDefault="00B4750D" w:rsidP="00FF0CF0">
            <w:pPr>
              <w:pStyle w:val="TAL"/>
              <w:rPr>
                <w:sz w:val="16"/>
              </w:rPr>
            </w:pPr>
            <w:r w:rsidRPr="00CE314E">
              <w:rPr>
                <w:sz w:val="16"/>
              </w:rPr>
              <w:t>C3-230005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E6EE1E" w14:textId="77777777" w:rsidR="00B4750D" w:rsidRPr="00CE314E" w:rsidRDefault="00B4750D" w:rsidP="00FF0CF0">
            <w:pPr>
              <w:pStyle w:val="TAL"/>
              <w:rPr>
                <w:sz w:val="16"/>
              </w:rPr>
            </w:pPr>
          </w:p>
        </w:tc>
      </w:tr>
      <w:tr w:rsidR="00B4750D" w:rsidRPr="00CE314E" w14:paraId="749DEE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E08218" w14:textId="77777777" w:rsidR="00B4750D" w:rsidRPr="00CE314E" w:rsidRDefault="00B4750D" w:rsidP="00FF0CF0">
            <w:pPr>
              <w:pStyle w:val="TAL"/>
              <w:rPr>
                <w:sz w:val="16"/>
              </w:rPr>
            </w:pPr>
            <w:r w:rsidRPr="00CE314E">
              <w:rPr>
                <w:sz w:val="16"/>
              </w:rPr>
              <w:t>C3-230610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EB96D4" w14:textId="77777777" w:rsidR="00B4750D" w:rsidRPr="00CE314E" w:rsidRDefault="00B4750D" w:rsidP="00FF0CF0">
            <w:pPr>
              <w:pStyle w:val="TAL"/>
              <w:rPr>
                <w:sz w:val="16"/>
              </w:rPr>
            </w:pPr>
            <w:r w:rsidRPr="00CE314E">
              <w:rPr>
                <w:sz w:val="16"/>
              </w:rPr>
              <w:t>Revised WID on CT Aspects of Application Layer Support for Uncrewed Aerial Systems (UAS),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062121" w14:textId="77777777" w:rsidR="00B4750D" w:rsidRPr="00CE314E" w:rsidRDefault="00B4750D" w:rsidP="00FF0CF0">
            <w:pPr>
              <w:pStyle w:val="TAL"/>
              <w:rPr>
                <w:sz w:val="16"/>
              </w:rPr>
            </w:pPr>
            <w:r w:rsidRPr="00CE314E">
              <w:rPr>
                <w:sz w:val="16"/>
              </w:rPr>
              <w:t>InterDigital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31A7D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017798" w14:textId="77777777" w:rsidR="00B4750D" w:rsidRPr="00CE314E" w:rsidRDefault="00B4750D" w:rsidP="00FF0CF0">
            <w:pPr>
              <w:pStyle w:val="TAL"/>
              <w:rPr>
                <w:sz w:val="16"/>
              </w:rPr>
            </w:pPr>
            <w:r w:rsidRPr="00CE314E">
              <w:rPr>
                <w:sz w:val="16"/>
              </w:rPr>
              <w:t>CP-223106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55BF70" w14:textId="77777777" w:rsidR="00B4750D" w:rsidRPr="00CE314E" w:rsidRDefault="00B4750D" w:rsidP="00FF0CF0">
            <w:pPr>
              <w:pStyle w:val="TAL"/>
              <w:rPr>
                <w:sz w:val="16"/>
              </w:rPr>
            </w:pPr>
            <w:r w:rsidRPr="00CE314E">
              <w:rPr>
                <w:sz w:val="16"/>
              </w:rPr>
              <w:t>C3-230618</w:t>
            </w:r>
          </w:p>
        </w:tc>
      </w:tr>
      <w:tr w:rsidR="00B4750D" w:rsidRPr="00CE314E" w14:paraId="241F28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D4656B" w14:textId="77777777" w:rsidR="00B4750D" w:rsidRPr="00CE314E" w:rsidRDefault="00B4750D" w:rsidP="00FF0CF0">
            <w:pPr>
              <w:pStyle w:val="TAL"/>
              <w:rPr>
                <w:sz w:val="16"/>
              </w:rPr>
            </w:pPr>
            <w:r w:rsidRPr="00CE314E">
              <w:rPr>
                <w:sz w:val="16"/>
              </w:rPr>
              <w:t>C3-230611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43A0E7"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8068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23B1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E71D9" w14:textId="77777777" w:rsidR="00B4750D" w:rsidRPr="00CE314E" w:rsidRDefault="00B4750D" w:rsidP="00FF0CF0">
            <w:pPr>
              <w:pStyle w:val="TAL"/>
              <w:rPr>
                <w:sz w:val="16"/>
              </w:rPr>
            </w:pPr>
            <w:r w:rsidRPr="00CE314E">
              <w:rPr>
                <w:sz w:val="16"/>
              </w:rPr>
              <w:t>C3-230380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423CB1" w14:textId="77777777" w:rsidR="00B4750D" w:rsidRPr="00CE314E" w:rsidRDefault="00B4750D" w:rsidP="00FF0CF0">
            <w:pPr>
              <w:pStyle w:val="TAL"/>
              <w:rPr>
                <w:sz w:val="16"/>
              </w:rPr>
            </w:pPr>
          </w:p>
        </w:tc>
      </w:tr>
      <w:tr w:rsidR="00B4750D" w:rsidRPr="00CE314E" w14:paraId="05EEC8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57B979" w14:textId="77777777" w:rsidR="00B4750D" w:rsidRPr="00CE314E" w:rsidRDefault="00B4750D" w:rsidP="00FF0CF0">
            <w:pPr>
              <w:pStyle w:val="TAL"/>
              <w:rPr>
                <w:sz w:val="16"/>
              </w:rPr>
            </w:pPr>
            <w:r w:rsidRPr="00CE314E">
              <w:rPr>
                <w:sz w:val="16"/>
              </w:rPr>
              <w:t>C3-230612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7346D2"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70EDC2"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5E14E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54AB33" w14:textId="77777777" w:rsidR="00B4750D" w:rsidRPr="00CE314E" w:rsidRDefault="00B4750D" w:rsidP="00FF0CF0">
            <w:pPr>
              <w:pStyle w:val="TAL"/>
              <w:rPr>
                <w:sz w:val="16"/>
              </w:rPr>
            </w:pPr>
            <w:r w:rsidRPr="00CE314E">
              <w:rPr>
                <w:sz w:val="16"/>
              </w:rPr>
              <w:t>C3-230405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388FBB" w14:textId="77777777" w:rsidR="00B4750D" w:rsidRPr="00CE314E" w:rsidRDefault="00B4750D" w:rsidP="00FF0CF0">
            <w:pPr>
              <w:pStyle w:val="TAL"/>
              <w:rPr>
                <w:sz w:val="16"/>
              </w:rPr>
            </w:pPr>
            <w:r w:rsidRPr="00CE314E">
              <w:rPr>
                <w:sz w:val="16"/>
              </w:rPr>
              <w:t>C3-230744</w:t>
            </w:r>
          </w:p>
        </w:tc>
      </w:tr>
      <w:tr w:rsidR="00B4750D" w:rsidRPr="00CE314E" w14:paraId="610FAD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893994" w14:textId="77777777" w:rsidR="00B4750D" w:rsidRPr="00CE314E" w:rsidRDefault="00B4750D" w:rsidP="00FF0CF0">
            <w:pPr>
              <w:pStyle w:val="TAL"/>
              <w:rPr>
                <w:sz w:val="16"/>
              </w:rPr>
            </w:pPr>
            <w:r w:rsidRPr="00CE314E">
              <w:rPr>
                <w:sz w:val="16"/>
              </w:rPr>
              <w:t>C3-230613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72B989" w14:textId="77777777" w:rsidR="00B4750D" w:rsidRPr="00CE314E" w:rsidRDefault="00B4750D" w:rsidP="00FF0CF0">
            <w:pPr>
              <w:pStyle w:val="TAL"/>
              <w:rPr>
                <w:sz w:val="16"/>
              </w:rPr>
            </w:pPr>
            <w:r w:rsidRPr="00CE314E">
              <w:rPr>
                <w:sz w:val="16"/>
              </w:rPr>
              <w:t>New WID on CT aspects on Dynamically Changing AM Policies in the 5GC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447D48"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871C0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4C2A50" w14:textId="77777777" w:rsidR="00B4750D" w:rsidRPr="00CE314E" w:rsidRDefault="00B4750D" w:rsidP="00FF0CF0">
            <w:pPr>
              <w:pStyle w:val="TAL"/>
              <w:rPr>
                <w:sz w:val="16"/>
              </w:rPr>
            </w:pPr>
            <w:r w:rsidRPr="00CE314E">
              <w:rPr>
                <w:sz w:val="16"/>
              </w:rPr>
              <w:t>C3-230135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00281D" w14:textId="77777777" w:rsidR="00B4750D" w:rsidRPr="00CE314E" w:rsidRDefault="00B4750D" w:rsidP="00FF0CF0">
            <w:pPr>
              <w:pStyle w:val="TAL"/>
              <w:rPr>
                <w:sz w:val="16"/>
              </w:rPr>
            </w:pPr>
          </w:p>
        </w:tc>
      </w:tr>
      <w:tr w:rsidR="00B4750D" w:rsidRPr="00CE314E" w14:paraId="3A7C526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7F5CCB" w14:textId="77777777" w:rsidR="00B4750D" w:rsidRPr="00CE314E" w:rsidRDefault="00B4750D" w:rsidP="00FF0CF0">
            <w:pPr>
              <w:pStyle w:val="TAL"/>
              <w:rPr>
                <w:sz w:val="16"/>
              </w:rPr>
            </w:pPr>
            <w:r w:rsidRPr="00CE314E">
              <w:rPr>
                <w:sz w:val="16"/>
              </w:rPr>
              <w:t>C3-230614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179D0D" w14:textId="77777777" w:rsidR="00B4750D" w:rsidRPr="00CE314E" w:rsidRDefault="00B4750D" w:rsidP="00FF0CF0">
            <w:pPr>
              <w:pStyle w:val="TAL"/>
              <w:rPr>
                <w:sz w:val="16"/>
              </w:rPr>
            </w:pPr>
            <w:r w:rsidRPr="00CE314E">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F0FC99"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1763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550C0C" w14:textId="77777777" w:rsidR="00B4750D" w:rsidRPr="00CE314E" w:rsidRDefault="00B4750D" w:rsidP="00FF0CF0">
            <w:pPr>
              <w:pStyle w:val="TAL"/>
              <w:rPr>
                <w:sz w:val="16"/>
              </w:rPr>
            </w:pPr>
            <w:r w:rsidRPr="00CE314E">
              <w:rPr>
                <w:sz w:val="16"/>
              </w:rPr>
              <w:t>C3-230078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BC00EE" w14:textId="77777777" w:rsidR="00B4750D" w:rsidRPr="00CE314E" w:rsidRDefault="00B4750D" w:rsidP="00FF0CF0">
            <w:pPr>
              <w:pStyle w:val="TAL"/>
              <w:rPr>
                <w:sz w:val="16"/>
              </w:rPr>
            </w:pPr>
          </w:p>
        </w:tc>
      </w:tr>
      <w:tr w:rsidR="00B4750D" w:rsidRPr="00CE314E" w14:paraId="0623E85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71E5C6" w14:textId="77777777" w:rsidR="00B4750D" w:rsidRPr="00CE314E" w:rsidRDefault="00B4750D" w:rsidP="00FF0CF0">
            <w:pPr>
              <w:pStyle w:val="TAL"/>
              <w:rPr>
                <w:sz w:val="16"/>
              </w:rPr>
            </w:pPr>
            <w:r w:rsidRPr="00CE314E">
              <w:rPr>
                <w:sz w:val="16"/>
              </w:rPr>
              <w:t>C3-230615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88CB27" w14:textId="77777777" w:rsidR="00B4750D" w:rsidRPr="00CE314E" w:rsidRDefault="00B4750D" w:rsidP="00FF0CF0">
            <w:pPr>
              <w:pStyle w:val="TAL"/>
              <w:rPr>
                <w:sz w:val="16"/>
              </w:rPr>
            </w:pPr>
            <w:r w:rsidRPr="00CE314E">
              <w:rPr>
                <w:sz w:val="16"/>
              </w:rPr>
              <w:t>Corrections for MLModelProvision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E652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E700D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17039B" w14:textId="77777777" w:rsidR="00B4750D" w:rsidRPr="00CE314E" w:rsidRDefault="00B4750D" w:rsidP="00FF0CF0">
            <w:pPr>
              <w:pStyle w:val="TAL"/>
              <w:rPr>
                <w:sz w:val="16"/>
              </w:rPr>
            </w:pPr>
            <w:r w:rsidRPr="00CE314E">
              <w:rPr>
                <w:sz w:val="16"/>
              </w:rPr>
              <w:t>C3-230532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F21531" w14:textId="77777777" w:rsidR="00B4750D" w:rsidRPr="00CE314E" w:rsidRDefault="00B4750D" w:rsidP="00FF0CF0">
            <w:pPr>
              <w:pStyle w:val="TAL"/>
              <w:rPr>
                <w:sz w:val="16"/>
              </w:rPr>
            </w:pPr>
          </w:p>
        </w:tc>
      </w:tr>
      <w:tr w:rsidR="00B4750D" w:rsidRPr="00CE314E" w14:paraId="01B7B4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9649D2" w14:textId="77777777" w:rsidR="00B4750D" w:rsidRPr="00CE314E" w:rsidRDefault="00B4750D" w:rsidP="00FF0CF0">
            <w:pPr>
              <w:pStyle w:val="TAL"/>
              <w:rPr>
                <w:sz w:val="16"/>
              </w:rPr>
            </w:pPr>
            <w:r w:rsidRPr="00CE314E">
              <w:rPr>
                <w:sz w:val="16"/>
              </w:rPr>
              <w:t>C3-230616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9AD7CD" w14:textId="77777777" w:rsidR="00B4750D" w:rsidRPr="00CE314E" w:rsidRDefault="00B4750D" w:rsidP="00FF0CF0">
            <w:pPr>
              <w:pStyle w:val="TAL"/>
              <w:rPr>
                <w:sz w:val="16"/>
              </w:rPr>
            </w:pPr>
            <w:r w:rsidRPr="00CE314E">
              <w:rPr>
                <w:sz w:val="16"/>
              </w:rPr>
              <w:t>Enhancement of data and analytics storage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55BD7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38BC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270912" w14:textId="77777777" w:rsidR="00B4750D" w:rsidRPr="00CE314E" w:rsidRDefault="00B4750D" w:rsidP="00FF0CF0">
            <w:pPr>
              <w:pStyle w:val="TAL"/>
              <w:rPr>
                <w:sz w:val="16"/>
              </w:rPr>
            </w:pPr>
            <w:r w:rsidRPr="00CE314E">
              <w:rPr>
                <w:sz w:val="16"/>
              </w:rPr>
              <w:t>C3-230530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3C9F6" w14:textId="77777777" w:rsidR="00B4750D" w:rsidRPr="00CE314E" w:rsidRDefault="00B4750D" w:rsidP="00FF0CF0">
            <w:pPr>
              <w:pStyle w:val="TAL"/>
              <w:rPr>
                <w:sz w:val="16"/>
              </w:rPr>
            </w:pPr>
          </w:p>
        </w:tc>
      </w:tr>
      <w:tr w:rsidR="00B4750D" w:rsidRPr="00CE314E" w14:paraId="695C92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9C9BDB" w14:textId="77777777" w:rsidR="00B4750D" w:rsidRPr="00CE314E" w:rsidRDefault="00B4750D" w:rsidP="00FF0CF0">
            <w:pPr>
              <w:pStyle w:val="TAL"/>
              <w:rPr>
                <w:sz w:val="16"/>
              </w:rPr>
            </w:pPr>
            <w:r w:rsidRPr="00CE314E">
              <w:rPr>
                <w:sz w:val="16"/>
              </w:rPr>
              <w:t>C3-230617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14166D" w14:textId="77777777" w:rsidR="00B4750D" w:rsidRPr="00CE314E" w:rsidRDefault="00B4750D" w:rsidP="00FF0CF0">
            <w:pPr>
              <w:pStyle w:val="TAL"/>
              <w:rPr>
                <w:sz w:val="16"/>
              </w:rPr>
            </w:pPr>
            <w:r w:rsidRPr="00CE314E">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AD135D" w14:textId="77777777" w:rsidR="00B4750D" w:rsidRPr="00CE314E" w:rsidRDefault="00B4750D" w:rsidP="00FF0CF0">
            <w:pPr>
              <w:pStyle w:val="TAL"/>
              <w:rPr>
                <w:sz w:val="16"/>
              </w:rPr>
            </w:pPr>
            <w:r w:rsidRPr="00CE314E">
              <w:rPr>
                <w:sz w:val="16"/>
              </w:rPr>
              <w:t>Ericsson, China Mobile, 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CCA05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0F7DC" w14:textId="77777777" w:rsidR="00B4750D" w:rsidRPr="00CE314E" w:rsidRDefault="00B4750D" w:rsidP="00FF0CF0">
            <w:pPr>
              <w:pStyle w:val="TAL"/>
              <w:rPr>
                <w:sz w:val="16"/>
              </w:rPr>
            </w:pPr>
            <w:r w:rsidRPr="00CE314E">
              <w:rPr>
                <w:sz w:val="16"/>
              </w:rPr>
              <w:t>C3-230565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1984E" w14:textId="77777777" w:rsidR="00B4750D" w:rsidRPr="00CE314E" w:rsidRDefault="00B4750D" w:rsidP="00FF0CF0">
            <w:pPr>
              <w:pStyle w:val="TAL"/>
              <w:rPr>
                <w:sz w:val="16"/>
              </w:rPr>
            </w:pPr>
          </w:p>
        </w:tc>
      </w:tr>
      <w:tr w:rsidR="00B4750D" w:rsidRPr="00CE314E" w14:paraId="3A160F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70BC25" w14:textId="77777777" w:rsidR="00B4750D" w:rsidRPr="00CE314E" w:rsidRDefault="00B4750D" w:rsidP="00FF0CF0">
            <w:pPr>
              <w:pStyle w:val="TAL"/>
              <w:rPr>
                <w:sz w:val="16"/>
              </w:rPr>
            </w:pPr>
            <w:r w:rsidRPr="00CE314E">
              <w:rPr>
                <w:sz w:val="16"/>
              </w:rPr>
              <w:t>C3-230618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EE92A3" w14:textId="77777777" w:rsidR="00B4750D" w:rsidRPr="00CE314E" w:rsidRDefault="00B4750D" w:rsidP="00FF0CF0">
            <w:pPr>
              <w:pStyle w:val="TAL"/>
              <w:rPr>
                <w:sz w:val="16"/>
              </w:rPr>
            </w:pPr>
            <w:r w:rsidRPr="00CE314E">
              <w:rPr>
                <w:sz w:val="16"/>
              </w:rPr>
              <w:t>Revised WID on CT Aspects of Application Layer Support for Uncrewed Aerial Systems (UAS),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7C3DB9" w14:textId="77777777" w:rsidR="00B4750D" w:rsidRPr="00CE314E" w:rsidRDefault="00B4750D" w:rsidP="00FF0CF0">
            <w:pPr>
              <w:pStyle w:val="TAL"/>
              <w:rPr>
                <w:sz w:val="16"/>
              </w:rPr>
            </w:pPr>
            <w:r w:rsidRPr="00CE314E">
              <w:rPr>
                <w:sz w:val="16"/>
              </w:rPr>
              <w:t>InterDigital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58B92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C2CF13" w14:textId="77777777" w:rsidR="00B4750D" w:rsidRPr="00CE314E" w:rsidRDefault="00B4750D" w:rsidP="00FF0CF0">
            <w:pPr>
              <w:pStyle w:val="TAL"/>
              <w:rPr>
                <w:sz w:val="16"/>
              </w:rPr>
            </w:pPr>
            <w:r w:rsidRPr="00CE314E">
              <w:rPr>
                <w:sz w:val="16"/>
              </w:rPr>
              <w:t>C3-230610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8EEC8F" w14:textId="77777777" w:rsidR="00B4750D" w:rsidRPr="00CE314E" w:rsidRDefault="00B4750D" w:rsidP="00FF0CF0">
            <w:pPr>
              <w:pStyle w:val="TAL"/>
              <w:rPr>
                <w:sz w:val="16"/>
              </w:rPr>
            </w:pPr>
          </w:p>
        </w:tc>
      </w:tr>
      <w:tr w:rsidR="00B4750D" w:rsidRPr="00CE314E" w14:paraId="2E7617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6DD91A" w14:textId="77777777" w:rsidR="00B4750D" w:rsidRPr="00CE314E" w:rsidRDefault="00B4750D" w:rsidP="00FF0CF0">
            <w:pPr>
              <w:pStyle w:val="TAL"/>
              <w:rPr>
                <w:sz w:val="16"/>
              </w:rPr>
            </w:pPr>
            <w:r w:rsidRPr="00CE314E">
              <w:rPr>
                <w:sz w:val="16"/>
              </w:rPr>
              <w:t>C3-230619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EAAC3"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9DF78" w14:textId="77777777" w:rsidR="00B4750D" w:rsidRPr="00CE314E" w:rsidRDefault="00B4750D" w:rsidP="00FF0CF0">
            <w:pPr>
              <w:pStyle w:val="TAL"/>
              <w:rPr>
                <w:sz w:val="16"/>
              </w:rPr>
            </w:pPr>
            <w:r w:rsidRPr="00CE314E">
              <w:rPr>
                <w:sz w:val="16"/>
              </w:rPr>
              <w:t>China Mobile,China Southern Power Grid, Huawei, Hisilicon, ZTE, T-Mobile USA, Vivo, Deutsche Telekom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DED6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CE8FBF" w14:textId="77777777" w:rsidR="00B4750D" w:rsidRPr="00CE314E" w:rsidRDefault="00B4750D" w:rsidP="00FF0CF0">
            <w:pPr>
              <w:pStyle w:val="TAL"/>
              <w:rPr>
                <w:sz w:val="16"/>
              </w:rPr>
            </w:pPr>
            <w:r w:rsidRPr="00CE314E">
              <w:rPr>
                <w:sz w:val="16"/>
              </w:rPr>
              <w:t>C3-230077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6D7033" w14:textId="77777777" w:rsidR="00B4750D" w:rsidRPr="00CE314E" w:rsidRDefault="00B4750D" w:rsidP="00FF0CF0">
            <w:pPr>
              <w:pStyle w:val="TAL"/>
              <w:rPr>
                <w:sz w:val="16"/>
              </w:rPr>
            </w:pPr>
            <w:r w:rsidRPr="00CE314E">
              <w:rPr>
                <w:sz w:val="16"/>
              </w:rPr>
              <w:t>C3-230779</w:t>
            </w:r>
          </w:p>
        </w:tc>
      </w:tr>
      <w:tr w:rsidR="00B4750D" w:rsidRPr="00CE314E" w14:paraId="689258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7F449F" w14:textId="77777777" w:rsidR="00B4750D" w:rsidRPr="00CE314E" w:rsidRDefault="00B4750D" w:rsidP="00FF0CF0">
            <w:pPr>
              <w:pStyle w:val="TAL"/>
              <w:rPr>
                <w:sz w:val="16"/>
              </w:rPr>
            </w:pPr>
            <w:r w:rsidRPr="00CE314E">
              <w:rPr>
                <w:sz w:val="16"/>
              </w:rPr>
              <w:t>C3-230620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78437B"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C1969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BB98B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F8219" w14:textId="77777777" w:rsidR="00B4750D" w:rsidRPr="00CE314E" w:rsidRDefault="00B4750D" w:rsidP="00FF0CF0">
            <w:pPr>
              <w:pStyle w:val="TAL"/>
              <w:rPr>
                <w:sz w:val="16"/>
              </w:rPr>
            </w:pPr>
            <w:r w:rsidRPr="00CE314E">
              <w:rPr>
                <w:sz w:val="16"/>
              </w:rPr>
              <w:t>C3-230375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8EC116" w14:textId="77777777" w:rsidR="00B4750D" w:rsidRPr="00CE314E" w:rsidRDefault="00B4750D" w:rsidP="00FF0CF0">
            <w:pPr>
              <w:pStyle w:val="TAL"/>
              <w:rPr>
                <w:sz w:val="16"/>
              </w:rPr>
            </w:pPr>
          </w:p>
        </w:tc>
      </w:tr>
      <w:tr w:rsidR="00B4750D" w:rsidRPr="00CE314E" w14:paraId="2885C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4DF231" w14:textId="77777777" w:rsidR="00B4750D" w:rsidRPr="00CE314E" w:rsidRDefault="00B4750D" w:rsidP="00FF0CF0">
            <w:pPr>
              <w:pStyle w:val="TAL"/>
              <w:rPr>
                <w:sz w:val="16"/>
              </w:rPr>
            </w:pPr>
            <w:r w:rsidRPr="00CE314E">
              <w:rPr>
                <w:sz w:val="16"/>
              </w:rPr>
              <w:t>C3-230621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5129F4"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33B8C"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D055C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76BC88" w14:textId="77777777" w:rsidR="00B4750D" w:rsidRPr="00CE314E" w:rsidRDefault="00B4750D" w:rsidP="00FF0CF0">
            <w:pPr>
              <w:pStyle w:val="TAL"/>
              <w:rPr>
                <w:sz w:val="16"/>
              </w:rPr>
            </w:pPr>
            <w:r w:rsidRPr="00CE314E">
              <w:rPr>
                <w:sz w:val="16"/>
              </w:rPr>
              <w:t>C3-230076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2B8B25" w14:textId="77777777" w:rsidR="00B4750D" w:rsidRPr="00CE314E" w:rsidRDefault="00B4750D" w:rsidP="00FF0CF0">
            <w:pPr>
              <w:pStyle w:val="TAL"/>
              <w:rPr>
                <w:sz w:val="16"/>
              </w:rPr>
            </w:pPr>
            <w:r w:rsidRPr="00CE314E">
              <w:rPr>
                <w:sz w:val="16"/>
              </w:rPr>
              <w:t>C3-230745</w:t>
            </w:r>
          </w:p>
        </w:tc>
      </w:tr>
      <w:tr w:rsidR="00B4750D" w:rsidRPr="00CE314E" w14:paraId="7299F8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29C2A8" w14:textId="77777777" w:rsidR="00B4750D" w:rsidRPr="00CE314E" w:rsidRDefault="00B4750D" w:rsidP="00FF0CF0">
            <w:pPr>
              <w:pStyle w:val="TAL"/>
              <w:rPr>
                <w:sz w:val="16"/>
              </w:rPr>
            </w:pPr>
            <w:r w:rsidRPr="00CE314E">
              <w:rPr>
                <w:sz w:val="16"/>
              </w:rPr>
              <w:t>C3-230622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1D625F" w14:textId="77777777" w:rsidR="00B4750D" w:rsidRPr="00CE314E" w:rsidRDefault="00B4750D" w:rsidP="00FF0CF0">
            <w:pPr>
              <w:pStyle w:val="TAL"/>
              <w:rPr>
                <w:sz w:val="16"/>
              </w:rPr>
            </w:pPr>
            <w:r w:rsidRPr="00CE314E">
              <w:rPr>
                <w:sz w:val="16"/>
              </w:rPr>
              <w:t>New WID on Architecture Enhancements for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53D152"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2058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EB554E" w14:textId="77777777" w:rsidR="00B4750D" w:rsidRPr="00CE314E" w:rsidRDefault="00B4750D" w:rsidP="00FF0CF0">
            <w:pPr>
              <w:pStyle w:val="TAL"/>
              <w:rPr>
                <w:sz w:val="16"/>
              </w:rPr>
            </w:pPr>
            <w:r w:rsidRPr="00CE314E">
              <w:rPr>
                <w:sz w:val="16"/>
              </w:rPr>
              <w:t>C3-230079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344077" w14:textId="77777777" w:rsidR="00B4750D" w:rsidRPr="00CE314E" w:rsidRDefault="00B4750D" w:rsidP="00FF0CF0">
            <w:pPr>
              <w:pStyle w:val="TAL"/>
              <w:rPr>
                <w:sz w:val="16"/>
              </w:rPr>
            </w:pPr>
          </w:p>
        </w:tc>
      </w:tr>
      <w:tr w:rsidR="00B4750D" w:rsidRPr="00CE314E" w14:paraId="0EA452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E831FF" w14:textId="77777777" w:rsidR="00B4750D" w:rsidRPr="00CE314E" w:rsidRDefault="00B4750D" w:rsidP="00FF0CF0">
            <w:pPr>
              <w:pStyle w:val="TAL"/>
              <w:rPr>
                <w:sz w:val="16"/>
              </w:rPr>
            </w:pPr>
            <w:r w:rsidRPr="00CE314E">
              <w:rPr>
                <w:sz w:val="16"/>
              </w:rPr>
              <w:t>C3-230623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D2B41E"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54AA61"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19300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53EF0F" w14:textId="77777777" w:rsidR="00B4750D" w:rsidRPr="00CE314E" w:rsidRDefault="00B4750D" w:rsidP="00FF0CF0">
            <w:pPr>
              <w:pStyle w:val="TAL"/>
              <w:rPr>
                <w:sz w:val="16"/>
              </w:rPr>
            </w:pPr>
            <w:r w:rsidRPr="00CE314E">
              <w:rPr>
                <w:sz w:val="16"/>
              </w:rPr>
              <w:t>C3-230080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06D19D" w14:textId="77777777" w:rsidR="00B4750D" w:rsidRPr="00CE314E" w:rsidRDefault="00B4750D" w:rsidP="00FF0CF0">
            <w:pPr>
              <w:pStyle w:val="TAL"/>
              <w:rPr>
                <w:sz w:val="16"/>
              </w:rPr>
            </w:pPr>
            <w:r w:rsidRPr="00CE314E">
              <w:rPr>
                <w:sz w:val="16"/>
              </w:rPr>
              <w:t>C3-230748</w:t>
            </w:r>
          </w:p>
        </w:tc>
      </w:tr>
      <w:tr w:rsidR="00B4750D" w:rsidRPr="00CE314E" w14:paraId="2430AE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018AE7" w14:textId="77777777" w:rsidR="00B4750D" w:rsidRPr="00CE314E" w:rsidRDefault="00B4750D" w:rsidP="00FF0CF0">
            <w:pPr>
              <w:pStyle w:val="TAL"/>
              <w:rPr>
                <w:sz w:val="16"/>
              </w:rPr>
            </w:pPr>
            <w:r w:rsidRPr="00CE314E">
              <w:rPr>
                <w:sz w:val="16"/>
              </w:rPr>
              <w:t>C3-230624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3A9928" w14:textId="77777777" w:rsidR="00B4750D" w:rsidRPr="00CE314E" w:rsidRDefault="00B4750D" w:rsidP="00FF0CF0">
            <w:pPr>
              <w:pStyle w:val="TAL"/>
              <w:rPr>
                <w:sz w:val="16"/>
              </w:rPr>
            </w:pPr>
            <w:r w:rsidRPr="00CE314E">
              <w:rPr>
                <w:sz w:val="16"/>
              </w:rPr>
              <w:t>5GC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127A2F"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E6311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F54AC5" w14:textId="77777777" w:rsidR="00B4750D" w:rsidRPr="00CE314E" w:rsidRDefault="00B4750D" w:rsidP="00FF0CF0">
            <w:pPr>
              <w:pStyle w:val="TAL"/>
              <w:rPr>
                <w:sz w:val="16"/>
              </w:rPr>
            </w:pPr>
            <w:r w:rsidRPr="00CE314E">
              <w:rPr>
                <w:sz w:val="16"/>
              </w:rPr>
              <w:t>C3-230139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422921" w14:textId="77777777" w:rsidR="00B4750D" w:rsidRPr="00CE314E" w:rsidRDefault="00B4750D" w:rsidP="00FF0CF0">
            <w:pPr>
              <w:pStyle w:val="TAL"/>
              <w:rPr>
                <w:sz w:val="16"/>
              </w:rPr>
            </w:pPr>
          </w:p>
        </w:tc>
      </w:tr>
      <w:tr w:rsidR="00B4750D" w:rsidRPr="00CE314E" w14:paraId="097AD0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9DAAF4" w14:textId="77777777" w:rsidR="00B4750D" w:rsidRPr="00CE314E" w:rsidRDefault="00B4750D" w:rsidP="00FF0CF0">
            <w:pPr>
              <w:pStyle w:val="TAL"/>
              <w:rPr>
                <w:sz w:val="16"/>
              </w:rPr>
            </w:pPr>
            <w:r w:rsidRPr="00CE314E">
              <w:rPr>
                <w:sz w:val="16"/>
              </w:rPr>
              <w:t>C3-230625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B440F0" w14:textId="77777777" w:rsidR="00B4750D" w:rsidRPr="00CE314E" w:rsidRDefault="00B4750D" w:rsidP="00FF0CF0">
            <w:pPr>
              <w:pStyle w:val="TAL"/>
              <w:rPr>
                <w:sz w:val="16"/>
              </w:rPr>
            </w:pPr>
            <w:r w:rsidRPr="00CE314E">
              <w:rPr>
                <w:sz w:val="16"/>
              </w:rPr>
              <w:t>EPC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BF90C"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FE34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34B95B" w14:textId="77777777" w:rsidR="00B4750D" w:rsidRPr="00CE314E" w:rsidRDefault="00B4750D" w:rsidP="00FF0CF0">
            <w:pPr>
              <w:pStyle w:val="TAL"/>
              <w:rPr>
                <w:sz w:val="16"/>
              </w:rPr>
            </w:pPr>
            <w:r w:rsidRPr="00CE314E">
              <w:rPr>
                <w:sz w:val="16"/>
              </w:rPr>
              <w:t>C3-230138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B7C7DA" w14:textId="77777777" w:rsidR="00B4750D" w:rsidRPr="00CE314E" w:rsidRDefault="00B4750D" w:rsidP="00FF0CF0">
            <w:pPr>
              <w:pStyle w:val="TAL"/>
              <w:rPr>
                <w:sz w:val="16"/>
              </w:rPr>
            </w:pPr>
          </w:p>
        </w:tc>
      </w:tr>
      <w:tr w:rsidR="00B4750D" w:rsidRPr="00CE314E" w14:paraId="28F4B8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973A6D" w14:textId="77777777" w:rsidR="00B4750D" w:rsidRPr="00CE314E" w:rsidRDefault="00B4750D" w:rsidP="00FF0CF0">
            <w:pPr>
              <w:pStyle w:val="TAL"/>
              <w:rPr>
                <w:sz w:val="16"/>
              </w:rPr>
            </w:pPr>
            <w:r w:rsidRPr="00CE314E">
              <w:rPr>
                <w:sz w:val="16"/>
              </w:rPr>
              <w:t>C3-230626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A93082" w14:textId="77777777" w:rsidR="00B4750D" w:rsidRPr="00CE314E" w:rsidRDefault="00B4750D" w:rsidP="00FF0CF0">
            <w:pPr>
              <w:pStyle w:val="TAL"/>
              <w:rPr>
                <w:sz w:val="16"/>
              </w:rPr>
            </w:pPr>
            <w:r w:rsidRPr="00CE314E">
              <w:rPr>
                <w:sz w:val="16"/>
              </w:rPr>
              <w:t>SMF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B69496"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F228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C34F7" w14:textId="77777777" w:rsidR="00B4750D" w:rsidRPr="00CE314E" w:rsidRDefault="00B4750D" w:rsidP="00FF0CF0">
            <w:pPr>
              <w:pStyle w:val="TAL"/>
              <w:rPr>
                <w:sz w:val="16"/>
              </w:rPr>
            </w:pPr>
            <w:r w:rsidRPr="00CE314E">
              <w:rPr>
                <w:sz w:val="16"/>
              </w:rPr>
              <w:t>C3-230137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D8A9BF" w14:textId="77777777" w:rsidR="00B4750D" w:rsidRPr="00CE314E" w:rsidRDefault="00B4750D" w:rsidP="00FF0CF0">
            <w:pPr>
              <w:pStyle w:val="TAL"/>
              <w:rPr>
                <w:sz w:val="16"/>
              </w:rPr>
            </w:pPr>
          </w:p>
        </w:tc>
      </w:tr>
      <w:tr w:rsidR="00B4750D" w:rsidRPr="00CE314E" w14:paraId="5E0F1D6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63C946" w14:textId="77777777" w:rsidR="00B4750D" w:rsidRPr="00CE314E" w:rsidRDefault="00B4750D" w:rsidP="00FF0CF0">
            <w:pPr>
              <w:pStyle w:val="TAL"/>
              <w:rPr>
                <w:sz w:val="16"/>
              </w:rPr>
            </w:pPr>
            <w:r w:rsidRPr="00CE314E">
              <w:rPr>
                <w:sz w:val="16"/>
              </w:rPr>
              <w:t>C3-230627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2D72F9" w14:textId="77777777" w:rsidR="00B4750D" w:rsidRPr="00CE314E" w:rsidRDefault="00B4750D" w:rsidP="00FF0CF0">
            <w:pPr>
              <w:pStyle w:val="TAL"/>
              <w:rPr>
                <w:sz w:val="16"/>
              </w:rPr>
            </w:pPr>
            <w:r w:rsidRPr="00CE314E">
              <w:rPr>
                <w:sz w:val="16"/>
              </w:rPr>
              <w:t>P-GW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A08D8D"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6344E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57DE63" w14:textId="77777777" w:rsidR="00B4750D" w:rsidRPr="00CE314E" w:rsidRDefault="00B4750D" w:rsidP="00FF0CF0">
            <w:pPr>
              <w:pStyle w:val="TAL"/>
              <w:rPr>
                <w:sz w:val="16"/>
              </w:rPr>
            </w:pPr>
            <w:r w:rsidRPr="00CE314E">
              <w:rPr>
                <w:sz w:val="16"/>
              </w:rPr>
              <w:t>C3-230136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FB4EE9" w14:textId="77777777" w:rsidR="00B4750D" w:rsidRPr="00CE314E" w:rsidRDefault="00B4750D" w:rsidP="00FF0CF0">
            <w:pPr>
              <w:pStyle w:val="TAL"/>
              <w:rPr>
                <w:sz w:val="16"/>
              </w:rPr>
            </w:pPr>
          </w:p>
        </w:tc>
      </w:tr>
      <w:tr w:rsidR="00B4750D" w:rsidRPr="00CE314E" w14:paraId="43BCF5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E7F3AE" w14:textId="77777777" w:rsidR="00B4750D" w:rsidRPr="00CE314E" w:rsidRDefault="00B4750D" w:rsidP="00FF0CF0">
            <w:pPr>
              <w:pStyle w:val="TAL"/>
              <w:rPr>
                <w:sz w:val="16"/>
              </w:rPr>
            </w:pPr>
            <w:r w:rsidRPr="00CE314E">
              <w:rPr>
                <w:sz w:val="16"/>
              </w:rPr>
              <w:t>C3-230628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7C05F8"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DD7E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51A153"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6BB28" w14:textId="77777777" w:rsidR="00B4750D" w:rsidRPr="00CE314E" w:rsidRDefault="00B4750D" w:rsidP="00FF0CF0">
            <w:pPr>
              <w:pStyle w:val="TAL"/>
              <w:rPr>
                <w:sz w:val="16"/>
              </w:rPr>
            </w:pPr>
            <w:r w:rsidRPr="00CE314E">
              <w:rPr>
                <w:sz w:val="16"/>
              </w:rPr>
              <w:t>C3-230175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6A460" w14:textId="77777777" w:rsidR="00B4750D" w:rsidRPr="00CE314E" w:rsidRDefault="00B4750D" w:rsidP="00FF0CF0">
            <w:pPr>
              <w:pStyle w:val="TAL"/>
              <w:rPr>
                <w:sz w:val="16"/>
              </w:rPr>
            </w:pPr>
          </w:p>
        </w:tc>
      </w:tr>
      <w:tr w:rsidR="00B4750D" w:rsidRPr="00CE314E" w14:paraId="148ADB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260E99" w14:textId="77777777" w:rsidR="00B4750D" w:rsidRPr="00CE314E" w:rsidRDefault="00B4750D" w:rsidP="00FF0CF0">
            <w:pPr>
              <w:pStyle w:val="TAL"/>
              <w:rPr>
                <w:sz w:val="16"/>
              </w:rPr>
            </w:pPr>
            <w:r w:rsidRPr="00CE314E">
              <w:rPr>
                <w:sz w:val="16"/>
              </w:rPr>
              <w:t>C3-230629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0AE9A3" w14:textId="77777777" w:rsidR="00B4750D" w:rsidRPr="00CE314E" w:rsidRDefault="00B4750D" w:rsidP="00FF0CF0">
            <w:pPr>
              <w:pStyle w:val="TAL"/>
              <w:rPr>
                <w:sz w:val="16"/>
              </w:rPr>
            </w:pPr>
            <w:r w:rsidRPr="00CE314E">
              <w:rPr>
                <w:sz w:val="16"/>
              </w:rPr>
              <w:t>Update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B1D4D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3E8E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FAFFC3" w14:textId="77777777" w:rsidR="00B4750D" w:rsidRPr="00CE314E" w:rsidRDefault="00B4750D" w:rsidP="00FF0CF0">
            <w:pPr>
              <w:pStyle w:val="TAL"/>
              <w:rPr>
                <w:sz w:val="16"/>
              </w:rPr>
            </w:pPr>
            <w:r w:rsidRPr="00CE314E">
              <w:rPr>
                <w:sz w:val="16"/>
              </w:rPr>
              <w:t>C3-230176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32A904" w14:textId="77777777" w:rsidR="00B4750D" w:rsidRPr="00CE314E" w:rsidRDefault="00B4750D" w:rsidP="00FF0CF0">
            <w:pPr>
              <w:pStyle w:val="TAL"/>
              <w:rPr>
                <w:sz w:val="16"/>
              </w:rPr>
            </w:pPr>
          </w:p>
        </w:tc>
      </w:tr>
      <w:tr w:rsidR="00B4750D" w:rsidRPr="00CE314E" w14:paraId="076423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1CC0F8" w14:textId="77777777" w:rsidR="00B4750D" w:rsidRPr="00CE314E" w:rsidRDefault="00B4750D" w:rsidP="00FF0CF0">
            <w:pPr>
              <w:pStyle w:val="TAL"/>
              <w:rPr>
                <w:sz w:val="16"/>
              </w:rPr>
            </w:pPr>
            <w:r w:rsidRPr="00CE314E">
              <w:rPr>
                <w:sz w:val="16"/>
              </w:rPr>
              <w:t>C3-230630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3C5BC"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65766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7BC3E7"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174C22" w14:textId="77777777" w:rsidR="00B4750D" w:rsidRPr="00CE314E" w:rsidRDefault="00B4750D" w:rsidP="00FF0CF0">
            <w:pPr>
              <w:pStyle w:val="TAL"/>
              <w:rPr>
                <w:sz w:val="16"/>
              </w:rPr>
            </w:pPr>
            <w:r w:rsidRPr="00CE314E">
              <w:rPr>
                <w:sz w:val="16"/>
              </w:rPr>
              <w:t>C3-230177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09EAD" w14:textId="77777777" w:rsidR="00B4750D" w:rsidRPr="00CE314E" w:rsidRDefault="00B4750D" w:rsidP="00FF0CF0">
            <w:pPr>
              <w:pStyle w:val="TAL"/>
              <w:rPr>
                <w:sz w:val="16"/>
              </w:rPr>
            </w:pPr>
          </w:p>
        </w:tc>
      </w:tr>
      <w:tr w:rsidR="00B4750D" w:rsidRPr="00CE314E" w14:paraId="140C04C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A05E4B" w14:textId="77777777" w:rsidR="00B4750D" w:rsidRPr="00CE314E" w:rsidRDefault="00B4750D" w:rsidP="00FF0CF0">
            <w:pPr>
              <w:pStyle w:val="TAL"/>
              <w:rPr>
                <w:sz w:val="16"/>
              </w:rPr>
            </w:pPr>
            <w:r w:rsidRPr="00CE314E">
              <w:rPr>
                <w:sz w:val="16"/>
              </w:rPr>
              <w:t>C3-230631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4E372A" w14:textId="77777777" w:rsidR="00B4750D" w:rsidRPr="00CE314E" w:rsidRDefault="00B4750D" w:rsidP="00FF0CF0">
            <w:pPr>
              <w:pStyle w:val="TAL"/>
              <w:rPr>
                <w:sz w:val="16"/>
              </w:rPr>
            </w:pPr>
            <w:r w:rsidRPr="00CE314E">
              <w:rPr>
                <w:sz w:val="16"/>
              </w:rPr>
              <w:t>Update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A730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0B13C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02DD03" w14:textId="77777777" w:rsidR="00B4750D" w:rsidRPr="00CE314E" w:rsidRDefault="00B4750D" w:rsidP="00FF0CF0">
            <w:pPr>
              <w:pStyle w:val="TAL"/>
              <w:rPr>
                <w:sz w:val="16"/>
              </w:rPr>
            </w:pPr>
            <w:r w:rsidRPr="00CE314E">
              <w:rPr>
                <w:sz w:val="16"/>
              </w:rPr>
              <w:t>C3-230178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E59182" w14:textId="77777777" w:rsidR="00B4750D" w:rsidRPr="00CE314E" w:rsidRDefault="00B4750D" w:rsidP="00FF0CF0">
            <w:pPr>
              <w:pStyle w:val="TAL"/>
              <w:rPr>
                <w:sz w:val="16"/>
              </w:rPr>
            </w:pPr>
          </w:p>
        </w:tc>
      </w:tr>
      <w:tr w:rsidR="00B4750D" w:rsidRPr="00CE314E" w14:paraId="0343E9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1F9332" w14:textId="77777777" w:rsidR="00B4750D" w:rsidRPr="00CE314E" w:rsidRDefault="00B4750D" w:rsidP="00FF0CF0">
            <w:pPr>
              <w:pStyle w:val="TAL"/>
              <w:rPr>
                <w:sz w:val="16"/>
              </w:rPr>
            </w:pPr>
            <w:r w:rsidRPr="00CE314E">
              <w:rPr>
                <w:sz w:val="16"/>
              </w:rPr>
              <w:t>C3-230632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5E9D49"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4D53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351EDD"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DC360" w14:textId="77777777" w:rsidR="00B4750D" w:rsidRPr="00CE314E" w:rsidRDefault="00B4750D" w:rsidP="00FF0CF0">
            <w:pPr>
              <w:pStyle w:val="TAL"/>
              <w:rPr>
                <w:sz w:val="16"/>
              </w:rPr>
            </w:pPr>
            <w:r w:rsidRPr="00CE314E">
              <w:rPr>
                <w:sz w:val="16"/>
              </w:rPr>
              <w:t>C3-230179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D1177" w14:textId="77777777" w:rsidR="00B4750D" w:rsidRPr="00CE314E" w:rsidRDefault="00B4750D" w:rsidP="00FF0CF0">
            <w:pPr>
              <w:pStyle w:val="TAL"/>
              <w:rPr>
                <w:sz w:val="16"/>
              </w:rPr>
            </w:pPr>
          </w:p>
        </w:tc>
      </w:tr>
      <w:tr w:rsidR="00B4750D" w:rsidRPr="00CE314E" w14:paraId="26E4EA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4FB9D6" w14:textId="77777777" w:rsidR="00B4750D" w:rsidRPr="00CE314E" w:rsidRDefault="00B4750D" w:rsidP="00FF0CF0">
            <w:pPr>
              <w:pStyle w:val="TAL"/>
              <w:rPr>
                <w:sz w:val="16"/>
              </w:rPr>
            </w:pPr>
            <w:r w:rsidRPr="00CE314E">
              <w:rPr>
                <w:sz w:val="16"/>
              </w:rPr>
              <w:t>C3-230633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993019" w14:textId="77777777" w:rsidR="00B4750D" w:rsidRPr="00CE314E" w:rsidRDefault="00B4750D" w:rsidP="00FF0CF0">
            <w:pPr>
              <w:pStyle w:val="TAL"/>
              <w:rPr>
                <w:sz w:val="16"/>
              </w:rPr>
            </w:pPr>
            <w:r w:rsidRPr="00CE314E">
              <w:rPr>
                <w:sz w:val="16"/>
              </w:rPr>
              <w:t>Support of user consent change for data collection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D6E2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AA3A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41CEC" w14:textId="77777777" w:rsidR="00B4750D" w:rsidRPr="00CE314E" w:rsidRDefault="00B4750D" w:rsidP="00FF0CF0">
            <w:pPr>
              <w:pStyle w:val="TAL"/>
              <w:rPr>
                <w:sz w:val="16"/>
              </w:rPr>
            </w:pPr>
            <w:r w:rsidRPr="00CE314E">
              <w:rPr>
                <w:sz w:val="16"/>
              </w:rPr>
              <w:t>C3-230547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262EF9" w14:textId="77777777" w:rsidR="00B4750D" w:rsidRPr="00CE314E" w:rsidRDefault="00B4750D" w:rsidP="00FF0CF0">
            <w:pPr>
              <w:pStyle w:val="TAL"/>
              <w:rPr>
                <w:sz w:val="16"/>
              </w:rPr>
            </w:pPr>
          </w:p>
        </w:tc>
      </w:tr>
      <w:tr w:rsidR="00B4750D" w:rsidRPr="00CE314E" w14:paraId="559325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12E30C" w14:textId="77777777" w:rsidR="00B4750D" w:rsidRPr="00CE314E" w:rsidRDefault="00B4750D" w:rsidP="00FF0CF0">
            <w:pPr>
              <w:pStyle w:val="TAL"/>
              <w:rPr>
                <w:sz w:val="16"/>
              </w:rPr>
            </w:pPr>
            <w:r w:rsidRPr="00CE314E">
              <w:rPr>
                <w:sz w:val="16"/>
              </w:rPr>
              <w:t>C3-230634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9D1720"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8D2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849FC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2452D" w14:textId="77777777" w:rsidR="00B4750D" w:rsidRPr="00CE314E" w:rsidRDefault="00B4750D" w:rsidP="00FF0CF0">
            <w:pPr>
              <w:pStyle w:val="TAL"/>
              <w:rPr>
                <w:sz w:val="16"/>
              </w:rPr>
            </w:pPr>
            <w:r w:rsidRPr="00CE314E">
              <w:rPr>
                <w:sz w:val="16"/>
              </w:rPr>
              <w:t>C3-230521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548585" w14:textId="77777777" w:rsidR="00B4750D" w:rsidRPr="00CE314E" w:rsidRDefault="00B4750D" w:rsidP="00FF0CF0">
            <w:pPr>
              <w:pStyle w:val="TAL"/>
              <w:rPr>
                <w:sz w:val="16"/>
              </w:rPr>
            </w:pPr>
            <w:r w:rsidRPr="00CE314E">
              <w:rPr>
                <w:sz w:val="16"/>
              </w:rPr>
              <w:t>C3-230885</w:t>
            </w:r>
          </w:p>
        </w:tc>
      </w:tr>
      <w:tr w:rsidR="00B4750D" w:rsidRPr="00CE314E" w14:paraId="370143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18EF9C" w14:textId="77777777" w:rsidR="00B4750D" w:rsidRPr="00CE314E" w:rsidRDefault="00B4750D" w:rsidP="00FF0CF0">
            <w:pPr>
              <w:pStyle w:val="TAL"/>
              <w:rPr>
                <w:sz w:val="16"/>
              </w:rPr>
            </w:pPr>
            <w:r w:rsidRPr="00CE314E">
              <w:rPr>
                <w:sz w:val="16"/>
              </w:rPr>
              <w:t>C3-230635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ACE906" w14:textId="77777777" w:rsidR="00B4750D" w:rsidRPr="00CE314E" w:rsidRDefault="00B4750D" w:rsidP="00FF0CF0">
            <w:pPr>
              <w:pStyle w:val="TAL"/>
              <w:rPr>
                <w:sz w:val="16"/>
              </w:rPr>
            </w:pPr>
            <w:r w:rsidRPr="00CE314E">
              <w:rPr>
                <w:sz w:val="16"/>
              </w:rPr>
              <w:t>Update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744B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776E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E9446A" w14:textId="77777777" w:rsidR="00B4750D" w:rsidRPr="00CE314E" w:rsidRDefault="00B4750D" w:rsidP="00FF0CF0">
            <w:pPr>
              <w:pStyle w:val="TAL"/>
              <w:rPr>
                <w:sz w:val="16"/>
              </w:rPr>
            </w:pPr>
            <w:r w:rsidRPr="00CE314E">
              <w:rPr>
                <w:sz w:val="16"/>
              </w:rPr>
              <w:t>C3-230180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F25705" w14:textId="77777777" w:rsidR="00B4750D" w:rsidRPr="00CE314E" w:rsidRDefault="00B4750D" w:rsidP="00FF0CF0">
            <w:pPr>
              <w:pStyle w:val="TAL"/>
              <w:rPr>
                <w:sz w:val="16"/>
              </w:rPr>
            </w:pPr>
          </w:p>
        </w:tc>
      </w:tr>
      <w:tr w:rsidR="00B4750D" w:rsidRPr="00CE314E" w14:paraId="67981CE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8FA8B5" w14:textId="77777777" w:rsidR="00B4750D" w:rsidRPr="00CE314E" w:rsidRDefault="00B4750D" w:rsidP="00FF0CF0">
            <w:pPr>
              <w:pStyle w:val="TAL"/>
              <w:rPr>
                <w:sz w:val="16"/>
              </w:rPr>
            </w:pPr>
            <w:r w:rsidRPr="00CE314E">
              <w:rPr>
                <w:sz w:val="16"/>
              </w:rPr>
              <w:t>C3-230636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4810CE" w14:textId="77777777" w:rsidR="00B4750D" w:rsidRPr="00CE314E" w:rsidRDefault="00B4750D" w:rsidP="00FF0CF0">
            <w:pPr>
              <w:pStyle w:val="TAL"/>
              <w:rPr>
                <w:sz w:val="16"/>
              </w:rPr>
            </w:pPr>
            <w:r w:rsidRPr="00CE314E">
              <w:rPr>
                <w:sz w:val="16"/>
              </w:rPr>
              <w:t>PFD Determination Analytics for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B97BA3" w14:textId="77777777" w:rsidR="00B4750D" w:rsidRPr="00CE314E" w:rsidRDefault="00B4750D" w:rsidP="00FF0CF0">
            <w:pPr>
              <w:pStyle w:val="TAL"/>
              <w:rPr>
                <w:sz w:val="16"/>
              </w:rPr>
            </w:pPr>
            <w:r w:rsidRPr="00CE314E">
              <w:rPr>
                <w:sz w:val="16"/>
              </w:rPr>
              <w:t>KDDI, 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C8FD0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9F9CBA" w14:textId="77777777" w:rsidR="00B4750D" w:rsidRPr="00CE314E" w:rsidRDefault="00B4750D" w:rsidP="00FF0CF0">
            <w:pPr>
              <w:pStyle w:val="TAL"/>
              <w:rPr>
                <w:sz w:val="16"/>
              </w:rPr>
            </w:pPr>
            <w:r w:rsidRPr="00CE314E">
              <w:rPr>
                <w:sz w:val="16"/>
              </w:rPr>
              <w:t>C3-230127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4C8BB2" w14:textId="77777777" w:rsidR="00B4750D" w:rsidRPr="00CE314E" w:rsidRDefault="00B4750D" w:rsidP="00FF0CF0">
            <w:pPr>
              <w:pStyle w:val="TAL"/>
              <w:rPr>
                <w:sz w:val="16"/>
              </w:rPr>
            </w:pPr>
          </w:p>
        </w:tc>
      </w:tr>
      <w:tr w:rsidR="00B4750D" w:rsidRPr="00CE314E" w14:paraId="27BBEF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98CF2F" w14:textId="77777777" w:rsidR="00B4750D" w:rsidRPr="00CE314E" w:rsidRDefault="00B4750D" w:rsidP="00FF0CF0">
            <w:pPr>
              <w:pStyle w:val="TAL"/>
              <w:rPr>
                <w:sz w:val="16"/>
              </w:rPr>
            </w:pPr>
            <w:r w:rsidRPr="00CE314E">
              <w:rPr>
                <w:sz w:val="16"/>
              </w:rPr>
              <w:t>C3-230637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12A0B" w14:textId="77777777" w:rsidR="00B4750D" w:rsidRPr="00CE314E" w:rsidRDefault="00B4750D" w:rsidP="00FF0CF0">
            <w:pPr>
              <w:pStyle w:val="TAL"/>
              <w:rPr>
                <w:sz w:val="16"/>
              </w:rPr>
            </w:pPr>
            <w:r w:rsidRPr="00CE314E">
              <w:rPr>
                <w:sz w:val="16"/>
              </w:rPr>
              <w:t>PFD Determination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C6DE62" w14:textId="77777777" w:rsidR="00B4750D" w:rsidRPr="00CE314E" w:rsidRDefault="00B4750D" w:rsidP="00FF0CF0">
            <w:pPr>
              <w:pStyle w:val="TAL"/>
              <w:rPr>
                <w:sz w:val="16"/>
              </w:rPr>
            </w:pPr>
            <w:r w:rsidRPr="00CE314E">
              <w:rPr>
                <w:sz w:val="16"/>
              </w:rPr>
              <w:t>KDDI, Ericsson, China Mobile,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4E2F2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73543E" w14:textId="77777777" w:rsidR="00B4750D" w:rsidRPr="00CE314E" w:rsidRDefault="00B4750D" w:rsidP="00FF0CF0">
            <w:pPr>
              <w:pStyle w:val="TAL"/>
              <w:rPr>
                <w:sz w:val="16"/>
              </w:rPr>
            </w:pPr>
            <w:r w:rsidRPr="00CE314E">
              <w:rPr>
                <w:sz w:val="16"/>
              </w:rPr>
              <w:t>C3-230126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73922E" w14:textId="77777777" w:rsidR="00B4750D" w:rsidRPr="00CE314E" w:rsidRDefault="00B4750D" w:rsidP="00FF0CF0">
            <w:pPr>
              <w:pStyle w:val="TAL"/>
              <w:rPr>
                <w:sz w:val="16"/>
              </w:rPr>
            </w:pPr>
          </w:p>
        </w:tc>
      </w:tr>
      <w:tr w:rsidR="00B4750D" w:rsidRPr="00CE314E" w14:paraId="472C99C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E8F768" w14:textId="77777777" w:rsidR="00B4750D" w:rsidRPr="00CE314E" w:rsidRDefault="00B4750D" w:rsidP="00FF0CF0">
            <w:pPr>
              <w:pStyle w:val="TAL"/>
              <w:rPr>
                <w:sz w:val="16"/>
              </w:rPr>
            </w:pPr>
            <w:r w:rsidRPr="00CE314E">
              <w:rPr>
                <w:sz w:val="16"/>
              </w:rPr>
              <w:t>C3-230638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683123"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31FC55" w14:textId="77777777" w:rsidR="00B4750D" w:rsidRPr="00CE314E" w:rsidRDefault="00B4750D" w:rsidP="00FF0CF0">
            <w:pPr>
              <w:pStyle w:val="TAL"/>
              <w:rPr>
                <w:sz w:val="16"/>
              </w:rPr>
            </w:pPr>
            <w:r w:rsidRPr="00CE314E">
              <w:rPr>
                <w:sz w:val="16"/>
              </w:rPr>
              <w:t>KDDI, 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AA22F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0B5E20" w14:textId="77777777" w:rsidR="00B4750D" w:rsidRPr="00CE314E" w:rsidRDefault="00B4750D" w:rsidP="00FF0CF0">
            <w:pPr>
              <w:pStyle w:val="TAL"/>
              <w:rPr>
                <w:sz w:val="16"/>
              </w:rPr>
            </w:pPr>
            <w:r w:rsidRPr="00CE314E">
              <w:rPr>
                <w:sz w:val="16"/>
              </w:rPr>
              <w:t>C3-230123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6E504" w14:textId="77777777" w:rsidR="00B4750D" w:rsidRPr="00CE314E" w:rsidRDefault="00B4750D" w:rsidP="00FF0CF0">
            <w:pPr>
              <w:pStyle w:val="TAL"/>
              <w:rPr>
                <w:sz w:val="16"/>
              </w:rPr>
            </w:pPr>
          </w:p>
        </w:tc>
      </w:tr>
      <w:tr w:rsidR="00B4750D" w:rsidRPr="00CE314E" w14:paraId="133A3B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153507" w14:textId="77777777" w:rsidR="00B4750D" w:rsidRPr="00CE314E" w:rsidRDefault="00B4750D" w:rsidP="00FF0CF0">
            <w:pPr>
              <w:pStyle w:val="TAL"/>
              <w:rPr>
                <w:sz w:val="16"/>
              </w:rPr>
            </w:pPr>
            <w:r w:rsidRPr="00CE314E">
              <w:rPr>
                <w:sz w:val="16"/>
              </w:rPr>
              <w:t>C3-230639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A00211"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7C2CAE" w14:textId="77777777" w:rsidR="00B4750D" w:rsidRPr="00CE314E" w:rsidRDefault="00B4750D" w:rsidP="00FF0CF0">
            <w:pPr>
              <w:pStyle w:val="TAL"/>
              <w:rPr>
                <w:sz w:val="16"/>
              </w:rPr>
            </w:pPr>
            <w:r w:rsidRPr="00CE314E">
              <w:rPr>
                <w:sz w:val="16"/>
              </w:rPr>
              <w:t>KDDI, 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CAD54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648B8A" w14:textId="77777777" w:rsidR="00B4750D" w:rsidRPr="00CE314E" w:rsidRDefault="00B4750D" w:rsidP="00FF0CF0">
            <w:pPr>
              <w:pStyle w:val="TAL"/>
              <w:rPr>
                <w:sz w:val="16"/>
              </w:rPr>
            </w:pPr>
            <w:r w:rsidRPr="00CE314E">
              <w:rPr>
                <w:sz w:val="16"/>
              </w:rPr>
              <w:t>C3-230124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49EDF2" w14:textId="77777777" w:rsidR="00B4750D" w:rsidRPr="00CE314E" w:rsidRDefault="00B4750D" w:rsidP="00FF0CF0">
            <w:pPr>
              <w:pStyle w:val="TAL"/>
              <w:rPr>
                <w:sz w:val="16"/>
              </w:rPr>
            </w:pPr>
          </w:p>
        </w:tc>
      </w:tr>
      <w:tr w:rsidR="00B4750D" w:rsidRPr="00CE314E" w14:paraId="10D86E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2B3E6" w14:textId="77777777" w:rsidR="00B4750D" w:rsidRPr="00CE314E" w:rsidRDefault="00B4750D" w:rsidP="00FF0CF0">
            <w:pPr>
              <w:pStyle w:val="TAL"/>
              <w:rPr>
                <w:sz w:val="16"/>
              </w:rPr>
            </w:pPr>
            <w:r w:rsidRPr="00CE314E">
              <w:rPr>
                <w:sz w:val="16"/>
              </w:rPr>
              <w:t>C3-230640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BC42BD" w14:textId="77777777" w:rsidR="00B4750D" w:rsidRPr="00CE314E" w:rsidRDefault="00B4750D" w:rsidP="00FF0CF0">
            <w:pPr>
              <w:pStyle w:val="TAL"/>
              <w:rPr>
                <w:sz w:val="16"/>
              </w:rPr>
            </w:pPr>
            <w:r w:rsidRPr="00CE314E">
              <w:rPr>
                <w:sz w:val="16"/>
              </w:rPr>
              <w:t>Updates on IPv6 Prefix Delegation via DHCPv6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5931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D5FA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0252F9" w14:textId="77777777" w:rsidR="00B4750D" w:rsidRPr="00CE314E" w:rsidRDefault="00B4750D" w:rsidP="00FF0CF0">
            <w:pPr>
              <w:pStyle w:val="TAL"/>
              <w:rPr>
                <w:sz w:val="16"/>
              </w:rPr>
            </w:pPr>
            <w:r w:rsidRPr="00CE314E">
              <w:rPr>
                <w:sz w:val="16"/>
              </w:rPr>
              <w:t>C3-230131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35FA83" w14:textId="77777777" w:rsidR="00B4750D" w:rsidRPr="00CE314E" w:rsidRDefault="00B4750D" w:rsidP="00FF0CF0">
            <w:pPr>
              <w:pStyle w:val="TAL"/>
              <w:rPr>
                <w:sz w:val="16"/>
              </w:rPr>
            </w:pPr>
          </w:p>
        </w:tc>
      </w:tr>
      <w:tr w:rsidR="00B4750D" w:rsidRPr="00CE314E" w14:paraId="64B8C9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15CD8B" w14:textId="77777777" w:rsidR="00B4750D" w:rsidRPr="00CE314E" w:rsidRDefault="00B4750D" w:rsidP="00FF0CF0">
            <w:pPr>
              <w:pStyle w:val="TAL"/>
              <w:rPr>
                <w:sz w:val="16"/>
              </w:rPr>
            </w:pPr>
            <w:r w:rsidRPr="00CE314E">
              <w:rPr>
                <w:sz w:val="16"/>
              </w:rPr>
              <w:t>C3-230641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7B41CA" w14:textId="77777777" w:rsidR="00B4750D" w:rsidRPr="00CE314E" w:rsidRDefault="00B4750D" w:rsidP="00FF0CF0">
            <w:pPr>
              <w:pStyle w:val="TAL"/>
              <w:rPr>
                <w:sz w:val="16"/>
              </w:rPr>
            </w:pPr>
            <w:r w:rsidRPr="00CE314E">
              <w:rPr>
                <w:sz w:val="16"/>
              </w:rPr>
              <w:t>Updates on SMF+PGW-C interworking with DHCP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97924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D2F0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6CC7DB" w14:textId="77777777" w:rsidR="00B4750D" w:rsidRPr="00CE314E" w:rsidRDefault="00B4750D" w:rsidP="00FF0CF0">
            <w:pPr>
              <w:pStyle w:val="TAL"/>
              <w:rPr>
                <w:sz w:val="16"/>
              </w:rPr>
            </w:pPr>
            <w:r w:rsidRPr="00CE314E">
              <w:rPr>
                <w:sz w:val="16"/>
              </w:rPr>
              <w:t>C3-230132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3BFF2A" w14:textId="77777777" w:rsidR="00B4750D" w:rsidRPr="00CE314E" w:rsidRDefault="00B4750D" w:rsidP="00FF0CF0">
            <w:pPr>
              <w:pStyle w:val="TAL"/>
              <w:rPr>
                <w:sz w:val="16"/>
              </w:rPr>
            </w:pPr>
          </w:p>
        </w:tc>
      </w:tr>
      <w:tr w:rsidR="00B4750D" w:rsidRPr="00CE314E" w14:paraId="0D91D0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1AB62B" w14:textId="77777777" w:rsidR="00B4750D" w:rsidRPr="00CE314E" w:rsidRDefault="00B4750D" w:rsidP="00FF0CF0">
            <w:pPr>
              <w:pStyle w:val="TAL"/>
              <w:rPr>
                <w:sz w:val="16"/>
              </w:rPr>
            </w:pPr>
            <w:r w:rsidRPr="00CE314E">
              <w:rPr>
                <w:sz w:val="16"/>
              </w:rPr>
              <w:t>C3-230642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CB6351" w14:textId="77777777" w:rsidR="00B4750D" w:rsidRPr="00CE314E" w:rsidRDefault="00B4750D" w:rsidP="00FF0CF0">
            <w:pPr>
              <w:pStyle w:val="TAL"/>
              <w:rPr>
                <w:sz w:val="16"/>
              </w:rPr>
            </w:pPr>
            <w:r w:rsidRPr="00CE314E">
              <w:rPr>
                <w:sz w:val="16"/>
              </w:rPr>
              <w:t>New WID on CT aspects on 5G AM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DF026"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E28D7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ACA47" w14:textId="77777777" w:rsidR="00B4750D" w:rsidRPr="00CE314E" w:rsidRDefault="00B4750D" w:rsidP="00FF0CF0">
            <w:pPr>
              <w:pStyle w:val="TAL"/>
              <w:rPr>
                <w:sz w:val="16"/>
              </w:rPr>
            </w:pPr>
            <w:r w:rsidRPr="00CE314E">
              <w:rPr>
                <w:sz w:val="16"/>
              </w:rPr>
              <w:t>C3-230073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0EE5C7" w14:textId="77777777" w:rsidR="00B4750D" w:rsidRPr="00CE314E" w:rsidRDefault="00B4750D" w:rsidP="00FF0CF0">
            <w:pPr>
              <w:pStyle w:val="TAL"/>
              <w:rPr>
                <w:sz w:val="16"/>
              </w:rPr>
            </w:pPr>
          </w:p>
        </w:tc>
      </w:tr>
      <w:tr w:rsidR="00B4750D" w:rsidRPr="00CE314E" w14:paraId="3229B4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08A81B" w14:textId="77777777" w:rsidR="00B4750D" w:rsidRPr="00CE314E" w:rsidRDefault="00B4750D" w:rsidP="00FF0CF0">
            <w:pPr>
              <w:pStyle w:val="TAL"/>
              <w:rPr>
                <w:sz w:val="16"/>
              </w:rPr>
            </w:pPr>
            <w:r w:rsidRPr="00CE314E">
              <w:rPr>
                <w:sz w:val="16"/>
              </w:rPr>
              <w:t>C3-230643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25DA6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80C3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3964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CA0BBB" w14:textId="77777777" w:rsidR="00B4750D" w:rsidRPr="00CE314E" w:rsidRDefault="00B4750D" w:rsidP="00FF0CF0">
            <w:pPr>
              <w:pStyle w:val="TAL"/>
              <w:rPr>
                <w:sz w:val="16"/>
              </w:rPr>
            </w:pPr>
            <w:r w:rsidRPr="00CE314E">
              <w:rPr>
                <w:sz w:val="16"/>
              </w:rPr>
              <w:t>C3-230231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0E764" w14:textId="77777777" w:rsidR="00B4750D" w:rsidRPr="00CE314E" w:rsidRDefault="00B4750D" w:rsidP="00FF0CF0">
            <w:pPr>
              <w:pStyle w:val="TAL"/>
              <w:rPr>
                <w:sz w:val="16"/>
              </w:rPr>
            </w:pPr>
          </w:p>
        </w:tc>
      </w:tr>
      <w:tr w:rsidR="00B4750D" w:rsidRPr="00CE314E" w14:paraId="458637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0735C4" w14:textId="77777777" w:rsidR="00B4750D" w:rsidRPr="00CE314E" w:rsidRDefault="00B4750D" w:rsidP="00FF0CF0">
            <w:pPr>
              <w:pStyle w:val="TAL"/>
              <w:rPr>
                <w:sz w:val="16"/>
              </w:rPr>
            </w:pPr>
            <w:r w:rsidRPr="00CE314E">
              <w:rPr>
                <w:sz w:val="16"/>
              </w:rPr>
              <w:t>C3-230644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A64CC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DC97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B7A88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CA06D9" w14:textId="77777777" w:rsidR="00B4750D" w:rsidRPr="00CE314E" w:rsidRDefault="00B4750D" w:rsidP="00FF0CF0">
            <w:pPr>
              <w:pStyle w:val="TAL"/>
              <w:rPr>
                <w:sz w:val="16"/>
              </w:rPr>
            </w:pPr>
            <w:r w:rsidRPr="00CE314E">
              <w:rPr>
                <w:sz w:val="16"/>
              </w:rPr>
              <w:t>C3-230233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7577EA" w14:textId="77777777" w:rsidR="00B4750D" w:rsidRPr="00CE314E" w:rsidRDefault="00B4750D" w:rsidP="00FF0CF0">
            <w:pPr>
              <w:pStyle w:val="TAL"/>
              <w:rPr>
                <w:sz w:val="16"/>
              </w:rPr>
            </w:pPr>
          </w:p>
        </w:tc>
      </w:tr>
      <w:tr w:rsidR="00B4750D" w:rsidRPr="00CE314E" w14:paraId="043720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1E6835" w14:textId="77777777" w:rsidR="00B4750D" w:rsidRPr="00CE314E" w:rsidRDefault="00B4750D" w:rsidP="00FF0CF0">
            <w:pPr>
              <w:pStyle w:val="TAL"/>
              <w:rPr>
                <w:sz w:val="16"/>
              </w:rPr>
            </w:pPr>
            <w:r w:rsidRPr="00CE314E">
              <w:rPr>
                <w:sz w:val="16"/>
              </w:rPr>
              <w:t>C3-230645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9092C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5C51E8"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BF1B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819A56" w14:textId="77777777" w:rsidR="00B4750D" w:rsidRPr="00CE314E" w:rsidRDefault="00B4750D" w:rsidP="00FF0CF0">
            <w:pPr>
              <w:pStyle w:val="TAL"/>
              <w:rPr>
                <w:sz w:val="16"/>
              </w:rPr>
            </w:pPr>
            <w:r w:rsidRPr="00CE314E">
              <w:rPr>
                <w:sz w:val="16"/>
              </w:rPr>
              <w:t>C3-230234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0A8FAF" w14:textId="77777777" w:rsidR="00B4750D" w:rsidRPr="00CE314E" w:rsidRDefault="00B4750D" w:rsidP="00FF0CF0">
            <w:pPr>
              <w:pStyle w:val="TAL"/>
              <w:rPr>
                <w:sz w:val="16"/>
              </w:rPr>
            </w:pPr>
          </w:p>
        </w:tc>
      </w:tr>
      <w:tr w:rsidR="00B4750D" w:rsidRPr="00CE314E" w14:paraId="752452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E640A3" w14:textId="77777777" w:rsidR="00B4750D" w:rsidRPr="00CE314E" w:rsidRDefault="00B4750D" w:rsidP="00FF0CF0">
            <w:pPr>
              <w:pStyle w:val="TAL"/>
              <w:rPr>
                <w:sz w:val="16"/>
              </w:rPr>
            </w:pPr>
            <w:r w:rsidRPr="00CE314E">
              <w:rPr>
                <w:sz w:val="16"/>
              </w:rPr>
              <w:t>C3-230646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4A964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37B82"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5E4A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326809" w14:textId="77777777" w:rsidR="00B4750D" w:rsidRPr="00CE314E" w:rsidRDefault="00B4750D" w:rsidP="00FF0CF0">
            <w:pPr>
              <w:pStyle w:val="TAL"/>
              <w:rPr>
                <w:sz w:val="16"/>
              </w:rPr>
            </w:pPr>
            <w:r w:rsidRPr="00CE314E">
              <w:rPr>
                <w:sz w:val="16"/>
              </w:rPr>
              <w:t>C3-230236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CDFB09" w14:textId="77777777" w:rsidR="00B4750D" w:rsidRPr="00CE314E" w:rsidRDefault="00B4750D" w:rsidP="00FF0CF0">
            <w:pPr>
              <w:pStyle w:val="TAL"/>
              <w:rPr>
                <w:sz w:val="16"/>
              </w:rPr>
            </w:pPr>
          </w:p>
        </w:tc>
      </w:tr>
      <w:tr w:rsidR="00B4750D" w:rsidRPr="00CE314E" w14:paraId="7FD46B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8FF7F9" w14:textId="77777777" w:rsidR="00B4750D" w:rsidRPr="00CE314E" w:rsidRDefault="00B4750D" w:rsidP="00FF0CF0">
            <w:pPr>
              <w:pStyle w:val="TAL"/>
              <w:rPr>
                <w:sz w:val="16"/>
              </w:rPr>
            </w:pPr>
            <w:r w:rsidRPr="00CE314E">
              <w:rPr>
                <w:sz w:val="16"/>
              </w:rPr>
              <w:t>C3-230647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28B2F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65BD3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17BB0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6E8DD4" w14:textId="77777777" w:rsidR="00B4750D" w:rsidRPr="00CE314E" w:rsidRDefault="00B4750D" w:rsidP="00FF0CF0">
            <w:pPr>
              <w:pStyle w:val="TAL"/>
              <w:rPr>
                <w:sz w:val="16"/>
              </w:rPr>
            </w:pPr>
            <w:r w:rsidRPr="00CE314E">
              <w:rPr>
                <w:sz w:val="16"/>
              </w:rPr>
              <w:t>C3-230237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43BDC7" w14:textId="77777777" w:rsidR="00B4750D" w:rsidRPr="00CE314E" w:rsidRDefault="00B4750D" w:rsidP="00FF0CF0">
            <w:pPr>
              <w:pStyle w:val="TAL"/>
              <w:rPr>
                <w:sz w:val="16"/>
              </w:rPr>
            </w:pPr>
          </w:p>
        </w:tc>
      </w:tr>
      <w:tr w:rsidR="00B4750D" w:rsidRPr="00CE314E" w14:paraId="27172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2C4E0" w14:textId="77777777" w:rsidR="00B4750D" w:rsidRPr="00CE314E" w:rsidRDefault="00B4750D" w:rsidP="00FF0CF0">
            <w:pPr>
              <w:pStyle w:val="TAL"/>
              <w:rPr>
                <w:sz w:val="16"/>
              </w:rPr>
            </w:pPr>
            <w:r w:rsidRPr="00CE314E">
              <w:rPr>
                <w:sz w:val="16"/>
              </w:rPr>
              <w:t>C3-230648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7846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CEC0F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CD153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32716" w14:textId="77777777" w:rsidR="00B4750D" w:rsidRPr="00CE314E" w:rsidRDefault="00B4750D" w:rsidP="00FF0CF0">
            <w:pPr>
              <w:pStyle w:val="TAL"/>
              <w:rPr>
                <w:sz w:val="16"/>
              </w:rPr>
            </w:pPr>
            <w:r w:rsidRPr="00CE314E">
              <w:rPr>
                <w:sz w:val="16"/>
              </w:rPr>
              <w:t>C3-230238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F3D80" w14:textId="77777777" w:rsidR="00B4750D" w:rsidRPr="00CE314E" w:rsidRDefault="00B4750D" w:rsidP="00FF0CF0">
            <w:pPr>
              <w:pStyle w:val="TAL"/>
              <w:rPr>
                <w:sz w:val="16"/>
              </w:rPr>
            </w:pPr>
          </w:p>
        </w:tc>
      </w:tr>
      <w:tr w:rsidR="00B4750D" w:rsidRPr="00CE314E" w14:paraId="622DBA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5C8D52" w14:textId="77777777" w:rsidR="00B4750D" w:rsidRPr="00CE314E" w:rsidRDefault="00B4750D" w:rsidP="00FF0CF0">
            <w:pPr>
              <w:pStyle w:val="TAL"/>
              <w:rPr>
                <w:sz w:val="16"/>
              </w:rPr>
            </w:pPr>
            <w:r w:rsidRPr="00CE314E">
              <w:rPr>
                <w:sz w:val="16"/>
              </w:rPr>
              <w:t>C3-230649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A6637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41F26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FCC85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E5533" w14:textId="77777777" w:rsidR="00B4750D" w:rsidRPr="00CE314E" w:rsidRDefault="00B4750D" w:rsidP="00FF0CF0">
            <w:pPr>
              <w:pStyle w:val="TAL"/>
              <w:rPr>
                <w:sz w:val="16"/>
              </w:rPr>
            </w:pPr>
            <w:r w:rsidRPr="00CE314E">
              <w:rPr>
                <w:sz w:val="16"/>
              </w:rPr>
              <w:t>C3-230239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3743B9" w14:textId="77777777" w:rsidR="00B4750D" w:rsidRPr="00CE314E" w:rsidRDefault="00B4750D" w:rsidP="00FF0CF0">
            <w:pPr>
              <w:pStyle w:val="TAL"/>
              <w:rPr>
                <w:sz w:val="16"/>
              </w:rPr>
            </w:pPr>
          </w:p>
        </w:tc>
      </w:tr>
      <w:tr w:rsidR="00B4750D" w:rsidRPr="00CE314E" w14:paraId="0E623D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5A3207" w14:textId="77777777" w:rsidR="00B4750D" w:rsidRPr="00CE314E" w:rsidRDefault="00B4750D" w:rsidP="00FF0CF0">
            <w:pPr>
              <w:pStyle w:val="TAL"/>
              <w:rPr>
                <w:sz w:val="16"/>
              </w:rPr>
            </w:pPr>
            <w:r w:rsidRPr="00CE314E">
              <w:rPr>
                <w:sz w:val="16"/>
              </w:rPr>
              <w:t>C3-230650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3DED9E" w14:textId="77777777" w:rsidR="00B4750D" w:rsidRPr="00CE314E" w:rsidRDefault="00B4750D" w:rsidP="00FF0CF0">
            <w:pPr>
              <w:pStyle w:val="TAL"/>
              <w:rPr>
                <w:sz w:val="16"/>
              </w:rPr>
            </w:pPr>
            <w:r w:rsidRPr="00CE314E">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D18D4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25D68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A4BF81" w14:textId="77777777" w:rsidR="00B4750D" w:rsidRPr="00CE314E" w:rsidRDefault="00B4750D" w:rsidP="00FF0CF0">
            <w:pPr>
              <w:pStyle w:val="TAL"/>
              <w:rPr>
                <w:sz w:val="16"/>
              </w:rPr>
            </w:pPr>
            <w:r w:rsidRPr="00CE314E">
              <w:rPr>
                <w:sz w:val="16"/>
              </w:rPr>
              <w:t>C3-230570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53A15C" w14:textId="77777777" w:rsidR="00B4750D" w:rsidRPr="00CE314E" w:rsidRDefault="00B4750D" w:rsidP="00FF0CF0">
            <w:pPr>
              <w:pStyle w:val="TAL"/>
              <w:rPr>
                <w:sz w:val="16"/>
              </w:rPr>
            </w:pPr>
          </w:p>
        </w:tc>
      </w:tr>
      <w:tr w:rsidR="00B4750D" w:rsidRPr="00CE314E" w14:paraId="323B4C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CC4A59" w14:textId="77777777" w:rsidR="00B4750D" w:rsidRPr="00CE314E" w:rsidRDefault="00B4750D" w:rsidP="00FF0CF0">
            <w:pPr>
              <w:pStyle w:val="TAL"/>
              <w:rPr>
                <w:sz w:val="16"/>
              </w:rPr>
            </w:pPr>
            <w:r w:rsidRPr="00CE314E">
              <w:rPr>
                <w:sz w:val="16"/>
              </w:rPr>
              <w:t>C3-230651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D2E7E"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D82C5" w14:textId="77777777" w:rsidR="00B4750D" w:rsidRPr="00CE314E" w:rsidRDefault="00B4750D" w:rsidP="00FF0CF0">
            <w:pPr>
              <w:pStyle w:val="TAL"/>
              <w:rPr>
                <w:sz w:val="16"/>
              </w:rPr>
            </w:pPr>
            <w:r w:rsidRPr="00CE314E">
              <w:rPr>
                <w:sz w:val="16"/>
              </w:rPr>
              <w:t>KDDI, Nokia, Nokia Shaghai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8EA81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D3632E" w14:textId="77777777" w:rsidR="00B4750D" w:rsidRPr="00CE314E" w:rsidRDefault="00B4750D" w:rsidP="00FF0CF0">
            <w:pPr>
              <w:pStyle w:val="TAL"/>
              <w:rPr>
                <w:sz w:val="16"/>
              </w:rPr>
            </w:pPr>
            <w:r w:rsidRPr="00CE314E">
              <w:rPr>
                <w:sz w:val="16"/>
              </w:rPr>
              <w:t>C3-230119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0B9F9" w14:textId="77777777" w:rsidR="00B4750D" w:rsidRPr="00CE314E" w:rsidRDefault="00B4750D" w:rsidP="00FF0CF0">
            <w:pPr>
              <w:pStyle w:val="TAL"/>
              <w:rPr>
                <w:sz w:val="16"/>
              </w:rPr>
            </w:pPr>
          </w:p>
        </w:tc>
      </w:tr>
      <w:tr w:rsidR="00B4750D" w:rsidRPr="00CE314E" w14:paraId="23A9E0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E99922" w14:textId="77777777" w:rsidR="00B4750D" w:rsidRPr="00CE314E" w:rsidRDefault="00B4750D" w:rsidP="00FF0CF0">
            <w:pPr>
              <w:pStyle w:val="TAL"/>
              <w:rPr>
                <w:sz w:val="16"/>
              </w:rPr>
            </w:pPr>
            <w:r w:rsidRPr="00CE314E">
              <w:rPr>
                <w:sz w:val="16"/>
              </w:rPr>
              <w:t>C3-230652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A46B51"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B5E496"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0F000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09C21" w14:textId="77777777" w:rsidR="00B4750D" w:rsidRPr="00CE314E" w:rsidRDefault="00B4750D" w:rsidP="00FF0CF0">
            <w:pPr>
              <w:pStyle w:val="TAL"/>
              <w:rPr>
                <w:sz w:val="16"/>
              </w:rPr>
            </w:pPr>
            <w:r w:rsidRPr="00CE314E">
              <w:rPr>
                <w:sz w:val="16"/>
              </w:rPr>
              <w:t>C3-230120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26F6F" w14:textId="77777777" w:rsidR="00B4750D" w:rsidRPr="00CE314E" w:rsidRDefault="00B4750D" w:rsidP="00FF0CF0">
            <w:pPr>
              <w:pStyle w:val="TAL"/>
              <w:rPr>
                <w:sz w:val="16"/>
              </w:rPr>
            </w:pPr>
          </w:p>
        </w:tc>
      </w:tr>
      <w:tr w:rsidR="00B4750D" w:rsidRPr="00CE314E" w14:paraId="0BB2776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09D293" w14:textId="77777777" w:rsidR="00B4750D" w:rsidRPr="00CE314E" w:rsidRDefault="00B4750D" w:rsidP="00FF0CF0">
            <w:pPr>
              <w:pStyle w:val="TAL"/>
              <w:rPr>
                <w:sz w:val="16"/>
              </w:rPr>
            </w:pPr>
            <w:r w:rsidRPr="00CE314E">
              <w:rPr>
                <w:sz w:val="16"/>
              </w:rPr>
              <w:t>C3-230653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E01C08" w14:textId="77777777" w:rsidR="00B4750D" w:rsidRPr="00CE314E" w:rsidRDefault="00B4750D" w:rsidP="00FF0CF0">
            <w:pPr>
              <w:pStyle w:val="TAL"/>
              <w:rPr>
                <w:sz w:val="16"/>
              </w:rPr>
            </w:pPr>
            <w:r w:rsidRPr="00CE314E">
              <w:rPr>
                <w:sz w:val="16"/>
              </w:rPr>
              <w:t>Spatial Validity Condition for Time Synchronization Exposure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A03573"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2F4EB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ECEAA6" w14:textId="77777777" w:rsidR="00B4750D" w:rsidRPr="00CE314E" w:rsidRDefault="00B4750D" w:rsidP="00FF0CF0">
            <w:pPr>
              <w:pStyle w:val="TAL"/>
              <w:rPr>
                <w:sz w:val="16"/>
              </w:rPr>
            </w:pPr>
            <w:r w:rsidRPr="00CE314E">
              <w:rPr>
                <w:sz w:val="16"/>
              </w:rPr>
              <w:t>C3-230121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2C668" w14:textId="77777777" w:rsidR="00B4750D" w:rsidRPr="00CE314E" w:rsidRDefault="00B4750D" w:rsidP="00FF0CF0">
            <w:pPr>
              <w:pStyle w:val="TAL"/>
              <w:rPr>
                <w:sz w:val="16"/>
              </w:rPr>
            </w:pPr>
          </w:p>
        </w:tc>
      </w:tr>
      <w:tr w:rsidR="00B4750D" w:rsidRPr="00CE314E" w14:paraId="6C4CB4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9B41F2" w14:textId="77777777" w:rsidR="00B4750D" w:rsidRPr="00CE314E" w:rsidRDefault="00B4750D" w:rsidP="00FF0CF0">
            <w:pPr>
              <w:pStyle w:val="TAL"/>
              <w:rPr>
                <w:sz w:val="16"/>
              </w:rPr>
            </w:pPr>
            <w:r w:rsidRPr="00CE314E">
              <w:rPr>
                <w:sz w:val="16"/>
              </w:rPr>
              <w:t>C3-230654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3DBC1A" w14:textId="77777777" w:rsidR="00B4750D" w:rsidRPr="00CE314E" w:rsidRDefault="00B4750D" w:rsidP="00FF0CF0">
            <w:pPr>
              <w:pStyle w:val="TAL"/>
              <w:rPr>
                <w:sz w:val="16"/>
              </w:rPr>
            </w:pPr>
            <w:r w:rsidRPr="00CE314E">
              <w:rPr>
                <w:sz w:val="16"/>
              </w:rPr>
              <w:t>Spatial Validity Condition for ASTI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660D74"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1F1D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94D17" w14:textId="77777777" w:rsidR="00B4750D" w:rsidRPr="00CE314E" w:rsidRDefault="00B4750D" w:rsidP="00FF0CF0">
            <w:pPr>
              <w:pStyle w:val="TAL"/>
              <w:rPr>
                <w:sz w:val="16"/>
              </w:rPr>
            </w:pPr>
            <w:r w:rsidRPr="00CE314E">
              <w:rPr>
                <w:sz w:val="16"/>
              </w:rPr>
              <w:t>C3-230122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CF71C6" w14:textId="77777777" w:rsidR="00B4750D" w:rsidRPr="00CE314E" w:rsidRDefault="00B4750D" w:rsidP="00FF0CF0">
            <w:pPr>
              <w:pStyle w:val="TAL"/>
              <w:rPr>
                <w:sz w:val="16"/>
              </w:rPr>
            </w:pPr>
          </w:p>
        </w:tc>
      </w:tr>
      <w:tr w:rsidR="00B4750D" w:rsidRPr="00CE314E" w14:paraId="7E21CB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A3A7E4" w14:textId="77777777" w:rsidR="00B4750D" w:rsidRPr="00CE314E" w:rsidRDefault="00B4750D" w:rsidP="00FF0CF0">
            <w:pPr>
              <w:pStyle w:val="TAL"/>
              <w:rPr>
                <w:sz w:val="16"/>
              </w:rPr>
            </w:pPr>
            <w:r w:rsidRPr="00CE314E">
              <w:rPr>
                <w:sz w:val="16"/>
              </w:rPr>
              <w:t>C3-230655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CC1F4" w14:textId="77777777" w:rsidR="00B4750D" w:rsidRPr="00CE314E" w:rsidRDefault="00B4750D" w:rsidP="00FF0CF0">
            <w:pPr>
              <w:pStyle w:val="TAL"/>
              <w:rPr>
                <w:sz w:val="16"/>
              </w:rPr>
            </w:pPr>
            <w:r w:rsidRPr="00CE314E">
              <w:rPr>
                <w:sz w:val="16"/>
              </w:rPr>
              <w:t>Updates on Reference Architecture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59653D"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8DA6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7CA6B" w14:textId="77777777" w:rsidR="00B4750D" w:rsidRPr="00CE314E" w:rsidRDefault="00B4750D" w:rsidP="00FF0CF0">
            <w:pPr>
              <w:pStyle w:val="TAL"/>
              <w:rPr>
                <w:sz w:val="16"/>
              </w:rPr>
            </w:pPr>
            <w:r w:rsidRPr="00CE314E">
              <w:rPr>
                <w:sz w:val="16"/>
              </w:rPr>
              <w:t>C3-230168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5D44B5" w14:textId="77777777" w:rsidR="00B4750D" w:rsidRPr="00CE314E" w:rsidRDefault="00B4750D" w:rsidP="00FF0CF0">
            <w:pPr>
              <w:pStyle w:val="TAL"/>
              <w:rPr>
                <w:sz w:val="16"/>
              </w:rPr>
            </w:pPr>
          </w:p>
        </w:tc>
      </w:tr>
      <w:tr w:rsidR="00B4750D" w:rsidRPr="00CE314E" w14:paraId="2A23257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93DDEB" w14:textId="77777777" w:rsidR="00B4750D" w:rsidRPr="00CE314E" w:rsidRDefault="00B4750D" w:rsidP="00FF0CF0">
            <w:pPr>
              <w:pStyle w:val="TAL"/>
              <w:rPr>
                <w:sz w:val="16"/>
              </w:rPr>
            </w:pPr>
            <w:r w:rsidRPr="00CE314E">
              <w:rPr>
                <w:sz w:val="16"/>
              </w:rPr>
              <w:t>C3-230656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582F8"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6E550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C023A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2506D9" w14:textId="77777777" w:rsidR="00B4750D" w:rsidRPr="00CE314E" w:rsidRDefault="00B4750D" w:rsidP="00FF0CF0">
            <w:pPr>
              <w:pStyle w:val="TAL"/>
              <w:rPr>
                <w:sz w:val="16"/>
              </w:rPr>
            </w:pPr>
            <w:r w:rsidRPr="00CE314E">
              <w:rPr>
                <w:sz w:val="16"/>
              </w:rPr>
              <w:t>C3-230169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84A7B9" w14:textId="77777777" w:rsidR="00B4750D" w:rsidRPr="00CE314E" w:rsidRDefault="00B4750D" w:rsidP="00FF0CF0">
            <w:pPr>
              <w:pStyle w:val="TAL"/>
              <w:rPr>
                <w:sz w:val="16"/>
              </w:rPr>
            </w:pPr>
          </w:p>
        </w:tc>
      </w:tr>
      <w:tr w:rsidR="00B4750D" w:rsidRPr="00CE314E" w14:paraId="74E469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614E74" w14:textId="77777777" w:rsidR="00B4750D" w:rsidRPr="00CE314E" w:rsidRDefault="00B4750D" w:rsidP="00FF0CF0">
            <w:pPr>
              <w:pStyle w:val="TAL"/>
              <w:rPr>
                <w:sz w:val="16"/>
              </w:rPr>
            </w:pPr>
            <w:r w:rsidRPr="00CE314E">
              <w:rPr>
                <w:sz w:val="16"/>
              </w:rPr>
              <w:t>C3-230657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0B7429"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740F5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7CD9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F7CCD" w14:textId="77777777" w:rsidR="00B4750D" w:rsidRPr="00CE314E" w:rsidRDefault="00B4750D" w:rsidP="00FF0CF0">
            <w:pPr>
              <w:pStyle w:val="TAL"/>
              <w:rPr>
                <w:sz w:val="16"/>
              </w:rPr>
            </w:pPr>
            <w:r w:rsidRPr="00CE314E">
              <w:rPr>
                <w:sz w:val="16"/>
              </w:rPr>
              <w:t>C3-230552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53A4C2" w14:textId="77777777" w:rsidR="00B4750D" w:rsidRPr="00CE314E" w:rsidRDefault="00B4750D" w:rsidP="00FF0CF0">
            <w:pPr>
              <w:pStyle w:val="TAL"/>
              <w:rPr>
                <w:sz w:val="16"/>
              </w:rPr>
            </w:pPr>
          </w:p>
        </w:tc>
      </w:tr>
      <w:tr w:rsidR="00B4750D" w:rsidRPr="00CE314E" w14:paraId="0D4121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B47C48" w14:textId="77777777" w:rsidR="00B4750D" w:rsidRPr="00CE314E" w:rsidRDefault="00B4750D" w:rsidP="00FF0CF0">
            <w:pPr>
              <w:pStyle w:val="TAL"/>
              <w:rPr>
                <w:sz w:val="16"/>
              </w:rPr>
            </w:pPr>
            <w:r w:rsidRPr="00CE314E">
              <w:rPr>
                <w:sz w:val="16"/>
              </w:rPr>
              <w:t>C3-230658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0C4AE"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55F7B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C08C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B9C56F" w14:textId="77777777" w:rsidR="00B4750D" w:rsidRPr="00CE314E" w:rsidRDefault="00B4750D" w:rsidP="00FF0CF0">
            <w:pPr>
              <w:pStyle w:val="TAL"/>
              <w:rPr>
                <w:sz w:val="16"/>
              </w:rPr>
            </w:pPr>
            <w:r w:rsidRPr="00CE314E">
              <w:rPr>
                <w:sz w:val="16"/>
              </w:rPr>
              <w:t>C3-230365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818ED" w14:textId="77777777" w:rsidR="00B4750D" w:rsidRPr="00CE314E" w:rsidRDefault="00B4750D" w:rsidP="00FF0CF0">
            <w:pPr>
              <w:pStyle w:val="TAL"/>
              <w:rPr>
                <w:sz w:val="16"/>
              </w:rPr>
            </w:pPr>
          </w:p>
        </w:tc>
      </w:tr>
      <w:tr w:rsidR="00B4750D" w:rsidRPr="00CE314E" w14:paraId="2B996A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B3D5B0" w14:textId="77777777" w:rsidR="00B4750D" w:rsidRPr="00CE314E" w:rsidRDefault="00B4750D" w:rsidP="00FF0CF0">
            <w:pPr>
              <w:pStyle w:val="TAL"/>
              <w:rPr>
                <w:sz w:val="16"/>
              </w:rPr>
            </w:pPr>
            <w:r w:rsidRPr="00CE314E">
              <w:rPr>
                <w:sz w:val="16"/>
              </w:rPr>
              <w:t>C3-230659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197D42"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E708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4E053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A4998" w14:textId="77777777" w:rsidR="00B4750D" w:rsidRPr="00CE314E" w:rsidRDefault="00B4750D" w:rsidP="00FF0CF0">
            <w:pPr>
              <w:pStyle w:val="TAL"/>
              <w:rPr>
                <w:sz w:val="16"/>
              </w:rPr>
            </w:pPr>
            <w:r w:rsidRPr="00CE314E">
              <w:rPr>
                <w:sz w:val="16"/>
              </w:rPr>
              <w:t>C3-230367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5644C6" w14:textId="77777777" w:rsidR="00B4750D" w:rsidRPr="00CE314E" w:rsidRDefault="00B4750D" w:rsidP="00FF0CF0">
            <w:pPr>
              <w:pStyle w:val="TAL"/>
              <w:rPr>
                <w:sz w:val="16"/>
              </w:rPr>
            </w:pPr>
          </w:p>
        </w:tc>
      </w:tr>
      <w:tr w:rsidR="00B4750D" w:rsidRPr="00CE314E" w14:paraId="47A0B5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8818D3" w14:textId="77777777" w:rsidR="00B4750D" w:rsidRPr="00CE314E" w:rsidRDefault="00B4750D" w:rsidP="00FF0CF0">
            <w:pPr>
              <w:pStyle w:val="TAL"/>
              <w:rPr>
                <w:sz w:val="16"/>
              </w:rPr>
            </w:pPr>
            <w:r w:rsidRPr="00CE314E">
              <w:rPr>
                <w:sz w:val="16"/>
              </w:rPr>
              <w:t>C3-230660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D2506" w14:textId="77777777" w:rsidR="00B4750D" w:rsidRPr="00CE314E" w:rsidRDefault="00B4750D" w:rsidP="00FF0CF0">
            <w:pPr>
              <w:pStyle w:val="TAL"/>
              <w:rPr>
                <w:sz w:val="16"/>
              </w:rPr>
            </w:pPr>
            <w:r w:rsidRPr="00CE314E">
              <w:rPr>
                <w:sz w:val="16"/>
              </w:rPr>
              <w:t>New WID on Stage 3 Ranging based services and sidelink positioning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F2573C" w14:textId="77777777" w:rsidR="00B4750D" w:rsidRPr="00CE314E" w:rsidRDefault="00B4750D" w:rsidP="00FF0CF0">
            <w:pPr>
              <w:pStyle w:val="TAL"/>
              <w:rPr>
                <w:sz w:val="16"/>
              </w:rPr>
            </w:pPr>
            <w:r w:rsidRPr="00CE314E">
              <w:rPr>
                <w:sz w:val="16"/>
              </w:rPr>
              <w:t>Beijing Xiaomi Mobile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095C9C"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328EE8" w14:textId="77777777" w:rsidR="00B4750D" w:rsidRPr="00CE314E" w:rsidRDefault="00B4750D" w:rsidP="00FF0CF0">
            <w:pPr>
              <w:pStyle w:val="TAL"/>
              <w:rPr>
                <w:sz w:val="16"/>
              </w:rPr>
            </w:pPr>
            <w:r w:rsidRPr="00CE314E">
              <w:rPr>
                <w:sz w:val="16"/>
              </w:rPr>
              <w:t>C3-230200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A149FF" w14:textId="77777777" w:rsidR="00B4750D" w:rsidRPr="00CE314E" w:rsidRDefault="00B4750D" w:rsidP="00FF0CF0">
            <w:pPr>
              <w:pStyle w:val="TAL"/>
              <w:rPr>
                <w:sz w:val="16"/>
              </w:rPr>
            </w:pPr>
          </w:p>
        </w:tc>
      </w:tr>
      <w:tr w:rsidR="00B4750D" w:rsidRPr="00CE314E" w14:paraId="6B4328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56043B" w14:textId="77777777" w:rsidR="00B4750D" w:rsidRPr="00CE314E" w:rsidRDefault="00B4750D" w:rsidP="00FF0CF0">
            <w:pPr>
              <w:pStyle w:val="TAL"/>
              <w:rPr>
                <w:sz w:val="16"/>
              </w:rPr>
            </w:pPr>
            <w:r w:rsidRPr="00CE314E">
              <w:rPr>
                <w:sz w:val="16"/>
              </w:rPr>
              <w:t>C3-230661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ED3D2D"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0B7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8931B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446A6E" w14:textId="77777777" w:rsidR="00B4750D" w:rsidRPr="00CE314E" w:rsidRDefault="00B4750D" w:rsidP="00FF0CF0">
            <w:pPr>
              <w:pStyle w:val="TAL"/>
              <w:rPr>
                <w:sz w:val="16"/>
              </w:rPr>
            </w:pPr>
            <w:r w:rsidRPr="00CE314E">
              <w:rPr>
                <w:sz w:val="16"/>
              </w:rPr>
              <w:t>C3-230520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B3F177" w14:textId="77777777" w:rsidR="00B4750D" w:rsidRPr="00CE314E" w:rsidRDefault="00B4750D" w:rsidP="00FF0CF0">
            <w:pPr>
              <w:pStyle w:val="TAL"/>
              <w:rPr>
                <w:sz w:val="16"/>
              </w:rPr>
            </w:pPr>
          </w:p>
        </w:tc>
      </w:tr>
      <w:tr w:rsidR="00B4750D" w:rsidRPr="00CE314E" w14:paraId="521D426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847152" w14:textId="77777777" w:rsidR="00B4750D" w:rsidRPr="00CE314E" w:rsidRDefault="00B4750D" w:rsidP="00FF0CF0">
            <w:pPr>
              <w:pStyle w:val="TAL"/>
              <w:rPr>
                <w:sz w:val="16"/>
              </w:rPr>
            </w:pPr>
            <w:r w:rsidRPr="00CE314E">
              <w:rPr>
                <w:sz w:val="16"/>
              </w:rPr>
              <w:t>C3-230662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C1D26"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F703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590CB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498207" w14:textId="77777777" w:rsidR="00B4750D" w:rsidRPr="00CE314E" w:rsidRDefault="00B4750D" w:rsidP="00FF0CF0">
            <w:pPr>
              <w:pStyle w:val="TAL"/>
              <w:rPr>
                <w:sz w:val="16"/>
              </w:rPr>
            </w:pPr>
            <w:r w:rsidRPr="00CE314E">
              <w:rPr>
                <w:sz w:val="16"/>
              </w:rPr>
              <w:t>C3-230519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E0D33" w14:textId="77777777" w:rsidR="00B4750D" w:rsidRPr="00CE314E" w:rsidRDefault="00B4750D" w:rsidP="00FF0CF0">
            <w:pPr>
              <w:pStyle w:val="TAL"/>
              <w:rPr>
                <w:sz w:val="16"/>
              </w:rPr>
            </w:pPr>
          </w:p>
        </w:tc>
      </w:tr>
      <w:tr w:rsidR="00B4750D" w:rsidRPr="00CE314E" w14:paraId="716C05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886FCF" w14:textId="77777777" w:rsidR="00B4750D" w:rsidRPr="00CE314E" w:rsidRDefault="00B4750D" w:rsidP="00FF0CF0">
            <w:pPr>
              <w:pStyle w:val="TAL"/>
              <w:rPr>
                <w:sz w:val="16"/>
              </w:rPr>
            </w:pPr>
            <w:r w:rsidRPr="00CE314E">
              <w:rPr>
                <w:sz w:val="16"/>
              </w:rPr>
              <w:t>C3-230663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36399B"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4CCE3E"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90FFA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ADAA46" w14:textId="77777777" w:rsidR="00B4750D" w:rsidRPr="00CE314E" w:rsidRDefault="00B4750D" w:rsidP="00FF0CF0">
            <w:pPr>
              <w:pStyle w:val="TAL"/>
              <w:rPr>
                <w:sz w:val="16"/>
              </w:rPr>
            </w:pPr>
            <w:r w:rsidRPr="00CE314E">
              <w:rPr>
                <w:sz w:val="16"/>
              </w:rPr>
              <w:t>C3-230418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6A2721" w14:textId="77777777" w:rsidR="00B4750D" w:rsidRPr="00CE314E" w:rsidRDefault="00B4750D" w:rsidP="00FF0CF0">
            <w:pPr>
              <w:pStyle w:val="TAL"/>
              <w:rPr>
                <w:sz w:val="16"/>
              </w:rPr>
            </w:pPr>
          </w:p>
        </w:tc>
      </w:tr>
      <w:tr w:rsidR="00B4750D" w:rsidRPr="00CE314E" w14:paraId="0C02773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27DAD2" w14:textId="77777777" w:rsidR="00B4750D" w:rsidRPr="00CE314E" w:rsidRDefault="00B4750D" w:rsidP="00FF0CF0">
            <w:pPr>
              <w:pStyle w:val="TAL"/>
              <w:rPr>
                <w:sz w:val="16"/>
              </w:rPr>
            </w:pPr>
            <w:r w:rsidRPr="00CE314E">
              <w:rPr>
                <w:sz w:val="16"/>
              </w:rPr>
              <w:t>C3-230664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2979D"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7F1609"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7D335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80CF7" w14:textId="77777777" w:rsidR="00B4750D" w:rsidRPr="00CE314E" w:rsidRDefault="00B4750D" w:rsidP="00FF0CF0">
            <w:pPr>
              <w:pStyle w:val="TAL"/>
              <w:rPr>
                <w:sz w:val="16"/>
              </w:rPr>
            </w:pPr>
            <w:r w:rsidRPr="00CE314E">
              <w:rPr>
                <w:sz w:val="16"/>
              </w:rPr>
              <w:t>C3-230419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63094" w14:textId="77777777" w:rsidR="00B4750D" w:rsidRPr="00CE314E" w:rsidRDefault="00B4750D" w:rsidP="00FF0CF0">
            <w:pPr>
              <w:pStyle w:val="TAL"/>
              <w:rPr>
                <w:sz w:val="16"/>
              </w:rPr>
            </w:pPr>
          </w:p>
        </w:tc>
      </w:tr>
      <w:tr w:rsidR="00B4750D" w:rsidRPr="00CE314E" w14:paraId="423E7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A4E7A0" w14:textId="77777777" w:rsidR="00B4750D" w:rsidRPr="00CE314E" w:rsidRDefault="00B4750D" w:rsidP="00FF0CF0">
            <w:pPr>
              <w:pStyle w:val="TAL"/>
              <w:rPr>
                <w:sz w:val="16"/>
              </w:rPr>
            </w:pPr>
            <w:r w:rsidRPr="00CE314E">
              <w:rPr>
                <w:sz w:val="16"/>
              </w:rPr>
              <w:t>C3-230665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6D31F" w14:textId="77777777" w:rsidR="00B4750D" w:rsidRPr="00CE314E" w:rsidRDefault="00B4750D" w:rsidP="00FF0CF0">
            <w:pPr>
              <w:pStyle w:val="TAL"/>
              <w:rPr>
                <w:sz w:val="16"/>
              </w:rPr>
            </w:pPr>
            <w:r w:rsidRPr="00CE314E">
              <w:rPr>
                <w:sz w:val="16"/>
              </w:rPr>
              <w:t>New WID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EE189D"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331C66"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D534F9" w14:textId="77777777" w:rsidR="00B4750D" w:rsidRPr="00CE314E" w:rsidRDefault="00B4750D" w:rsidP="00FF0CF0">
            <w:pPr>
              <w:pStyle w:val="TAL"/>
              <w:rPr>
                <w:sz w:val="16"/>
              </w:rPr>
            </w:pPr>
            <w:r w:rsidRPr="00CE314E">
              <w:rPr>
                <w:sz w:val="16"/>
              </w:rPr>
              <w:t>C3-230224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5DE59D" w14:textId="77777777" w:rsidR="00B4750D" w:rsidRPr="00CE314E" w:rsidRDefault="00B4750D" w:rsidP="00FF0CF0">
            <w:pPr>
              <w:pStyle w:val="TAL"/>
              <w:rPr>
                <w:sz w:val="16"/>
              </w:rPr>
            </w:pPr>
          </w:p>
        </w:tc>
      </w:tr>
      <w:tr w:rsidR="00B4750D" w:rsidRPr="00CE314E" w14:paraId="44434D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9547EA" w14:textId="77777777" w:rsidR="00B4750D" w:rsidRPr="00CE314E" w:rsidRDefault="00B4750D" w:rsidP="00FF0CF0">
            <w:pPr>
              <w:pStyle w:val="TAL"/>
              <w:rPr>
                <w:sz w:val="16"/>
              </w:rPr>
            </w:pPr>
            <w:r w:rsidRPr="00CE314E">
              <w:rPr>
                <w:sz w:val="16"/>
              </w:rPr>
              <w:t>C3-230666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F4C4FC" w14:textId="77777777" w:rsidR="00B4750D" w:rsidRPr="00CE314E" w:rsidRDefault="00B4750D" w:rsidP="00FF0CF0">
            <w:pPr>
              <w:pStyle w:val="TAL"/>
              <w:rPr>
                <w:sz w:val="16"/>
              </w:rPr>
            </w:pPr>
            <w:r w:rsidRPr="00CE314E">
              <w:rPr>
                <w:sz w:val="16"/>
              </w:rPr>
              <w:t>draft TS skeleton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35BD75"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B1F70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F03AF" w14:textId="77777777" w:rsidR="00B4750D" w:rsidRPr="00CE314E" w:rsidRDefault="00B4750D" w:rsidP="00FF0CF0">
            <w:pPr>
              <w:pStyle w:val="TAL"/>
              <w:rPr>
                <w:sz w:val="16"/>
              </w:rPr>
            </w:pPr>
            <w:r w:rsidRPr="00CE314E">
              <w:rPr>
                <w:sz w:val="16"/>
              </w:rPr>
              <w:t>C3-230226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1D549A" w14:textId="77777777" w:rsidR="00B4750D" w:rsidRPr="00CE314E" w:rsidRDefault="00B4750D" w:rsidP="00FF0CF0">
            <w:pPr>
              <w:pStyle w:val="TAL"/>
              <w:rPr>
                <w:sz w:val="16"/>
              </w:rPr>
            </w:pPr>
          </w:p>
        </w:tc>
      </w:tr>
      <w:tr w:rsidR="00B4750D" w:rsidRPr="00CE314E" w14:paraId="6F785A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01BC48" w14:textId="77777777" w:rsidR="00B4750D" w:rsidRPr="00CE314E" w:rsidRDefault="00B4750D" w:rsidP="00FF0CF0">
            <w:pPr>
              <w:pStyle w:val="TAL"/>
              <w:rPr>
                <w:sz w:val="16"/>
              </w:rPr>
            </w:pPr>
            <w:r w:rsidRPr="00CE314E">
              <w:rPr>
                <w:sz w:val="16"/>
              </w:rPr>
              <w:t>C3-230667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1159D"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C6DA6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4E43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A3695F" w14:textId="77777777" w:rsidR="00B4750D" w:rsidRPr="00CE314E" w:rsidRDefault="00B4750D" w:rsidP="00FF0CF0">
            <w:pPr>
              <w:pStyle w:val="TAL"/>
              <w:rPr>
                <w:sz w:val="16"/>
              </w:rPr>
            </w:pPr>
            <w:r w:rsidRPr="00CE314E">
              <w:rPr>
                <w:sz w:val="16"/>
              </w:rPr>
              <w:t>C3-230571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0E2A45" w14:textId="77777777" w:rsidR="00B4750D" w:rsidRPr="00CE314E" w:rsidRDefault="00B4750D" w:rsidP="00FF0CF0">
            <w:pPr>
              <w:pStyle w:val="TAL"/>
              <w:rPr>
                <w:sz w:val="16"/>
              </w:rPr>
            </w:pPr>
          </w:p>
        </w:tc>
      </w:tr>
      <w:tr w:rsidR="00B4750D" w:rsidRPr="00CE314E" w14:paraId="76A6786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424977" w14:textId="77777777" w:rsidR="00B4750D" w:rsidRPr="00CE314E" w:rsidRDefault="00B4750D" w:rsidP="00FF0CF0">
            <w:pPr>
              <w:pStyle w:val="TAL"/>
              <w:rPr>
                <w:sz w:val="16"/>
              </w:rPr>
            </w:pPr>
            <w:r w:rsidRPr="00CE314E">
              <w:rPr>
                <w:sz w:val="16"/>
              </w:rPr>
              <w:t>C3-230668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094634" w14:textId="77777777" w:rsidR="00B4750D" w:rsidRPr="00CE314E" w:rsidRDefault="00B4750D" w:rsidP="00FF0CF0">
            <w:pPr>
              <w:pStyle w:val="TAL"/>
              <w:rPr>
                <w:sz w:val="16"/>
              </w:rPr>
            </w:pPr>
            <w:r w:rsidRPr="00CE314E">
              <w:rPr>
                <w:sz w:val="16"/>
              </w:rPr>
              <w:t>New WID on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D708FE"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80B26B"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498AEA" w14:textId="77777777" w:rsidR="00B4750D" w:rsidRPr="00CE314E" w:rsidRDefault="00B4750D" w:rsidP="00FF0CF0">
            <w:pPr>
              <w:pStyle w:val="TAL"/>
              <w:rPr>
                <w:sz w:val="16"/>
              </w:rPr>
            </w:pPr>
            <w:r w:rsidRPr="00CE314E">
              <w:rPr>
                <w:sz w:val="16"/>
              </w:rPr>
              <w:t>C3-230074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62F6E5" w14:textId="77777777" w:rsidR="00B4750D" w:rsidRPr="00CE314E" w:rsidRDefault="00B4750D" w:rsidP="00FF0CF0">
            <w:pPr>
              <w:pStyle w:val="TAL"/>
              <w:rPr>
                <w:sz w:val="16"/>
              </w:rPr>
            </w:pPr>
          </w:p>
        </w:tc>
      </w:tr>
      <w:tr w:rsidR="00B4750D" w:rsidRPr="00CE314E" w14:paraId="34EBC5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5A649" w14:textId="77777777" w:rsidR="00B4750D" w:rsidRPr="00CE314E" w:rsidRDefault="00B4750D" w:rsidP="00FF0CF0">
            <w:pPr>
              <w:pStyle w:val="TAL"/>
              <w:rPr>
                <w:sz w:val="16"/>
              </w:rPr>
            </w:pPr>
            <w:r w:rsidRPr="00CE314E">
              <w:rPr>
                <w:sz w:val="16"/>
              </w:rPr>
              <w:t>C3-230669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A9386E" w14:textId="77777777" w:rsidR="00B4750D" w:rsidRPr="00CE314E" w:rsidRDefault="00B4750D" w:rsidP="00FF0CF0">
            <w:pPr>
              <w:pStyle w:val="TAL"/>
              <w:rPr>
                <w:sz w:val="16"/>
              </w:rPr>
            </w:pPr>
            <w:r w:rsidRPr="00CE314E">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E69BD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4822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331612" w14:textId="77777777" w:rsidR="00B4750D" w:rsidRPr="00CE314E" w:rsidRDefault="00B4750D" w:rsidP="00FF0CF0">
            <w:pPr>
              <w:pStyle w:val="TAL"/>
              <w:rPr>
                <w:sz w:val="16"/>
              </w:rPr>
            </w:pPr>
            <w:r w:rsidRPr="00CE314E">
              <w:rPr>
                <w:sz w:val="16"/>
              </w:rPr>
              <w:t>C3-230572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297F0" w14:textId="77777777" w:rsidR="00B4750D" w:rsidRPr="00CE314E" w:rsidRDefault="00B4750D" w:rsidP="00FF0CF0">
            <w:pPr>
              <w:pStyle w:val="TAL"/>
              <w:rPr>
                <w:sz w:val="16"/>
              </w:rPr>
            </w:pPr>
          </w:p>
        </w:tc>
      </w:tr>
      <w:tr w:rsidR="00B4750D" w:rsidRPr="00CE314E" w14:paraId="2CF386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04AE3E" w14:textId="77777777" w:rsidR="00B4750D" w:rsidRPr="00CE314E" w:rsidRDefault="00B4750D" w:rsidP="00FF0CF0">
            <w:pPr>
              <w:pStyle w:val="TAL"/>
              <w:rPr>
                <w:sz w:val="16"/>
              </w:rPr>
            </w:pPr>
            <w:r w:rsidRPr="00CE314E">
              <w:rPr>
                <w:sz w:val="16"/>
              </w:rPr>
              <w:t>C3-230670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9D6C3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4C94AD" w14:textId="77777777" w:rsidR="00B4750D" w:rsidRPr="00CE314E" w:rsidRDefault="00B4750D" w:rsidP="00FF0CF0">
            <w:pPr>
              <w:pStyle w:val="TAL"/>
              <w:rPr>
                <w:sz w:val="16"/>
              </w:rPr>
            </w:pPr>
            <w:r w:rsidRPr="00CE314E">
              <w:rPr>
                <w:sz w:val="16"/>
              </w:rPr>
              <w:t>Ericsson,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F09AE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7237C0" w14:textId="77777777" w:rsidR="00B4750D" w:rsidRPr="00CE314E" w:rsidRDefault="00B4750D" w:rsidP="00FF0CF0">
            <w:pPr>
              <w:pStyle w:val="TAL"/>
              <w:rPr>
                <w:sz w:val="16"/>
              </w:rPr>
            </w:pPr>
            <w:r w:rsidRPr="00CE314E">
              <w:rPr>
                <w:sz w:val="16"/>
              </w:rPr>
              <w:t>C3-230244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19951" w14:textId="77777777" w:rsidR="00B4750D" w:rsidRPr="00CE314E" w:rsidRDefault="00B4750D" w:rsidP="00FF0CF0">
            <w:pPr>
              <w:pStyle w:val="TAL"/>
              <w:rPr>
                <w:sz w:val="16"/>
              </w:rPr>
            </w:pPr>
          </w:p>
        </w:tc>
      </w:tr>
      <w:tr w:rsidR="00B4750D" w:rsidRPr="00CE314E" w14:paraId="12A022E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84604B" w14:textId="77777777" w:rsidR="00B4750D" w:rsidRPr="00CE314E" w:rsidRDefault="00B4750D" w:rsidP="00FF0CF0">
            <w:pPr>
              <w:pStyle w:val="TAL"/>
              <w:rPr>
                <w:sz w:val="16"/>
              </w:rPr>
            </w:pPr>
            <w:r w:rsidRPr="00CE314E">
              <w:rPr>
                <w:sz w:val="16"/>
              </w:rPr>
              <w:t>C3-230671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6EE51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57F7B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C685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F80E5D" w14:textId="77777777" w:rsidR="00B4750D" w:rsidRPr="00CE314E" w:rsidRDefault="00B4750D" w:rsidP="00FF0CF0">
            <w:pPr>
              <w:pStyle w:val="TAL"/>
              <w:rPr>
                <w:sz w:val="16"/>
              </w:rPr>
            </w:pPr>
            <w:r w:rsidRPr="00CE314E">
              <w:rPr>
                <w:sz w:val="16"/>
              </w:rPr>
              <w:t>C3-230250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4BF91A" w14:textId="77777777" w:rsidR="00B4750D" w:rsidRPr="00CE314E" w:rsidRDefault="00B4750D" w:rsidP="00FF0CF0">
            <w:pPr>
              <w:pStyle w:val="TAL"/>
              <w:rPr>
                <w:sz w:val="16"/>
              </w:rPr>
            </w:pPr>
          </w:p>
        </w:tc>
      </w:tr>
      <w:tr w:rsidR="00B4750D" w:rsidRPr="00CE314E" w14:paraId="208248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67C432" w14:textId="77777777" w:rsidR="00B4750D" w:rsidRPr="00CE314E" w:rsidRDefault="00B4750D" w:rsidP="00FF0CF0">
            <w:pPr>
              <w:pStyle w:val="TAL"/>
              <w:rPr>
                <w:sz w:val="16"/>
              </w:rPr>
            </w:pPr>
            <w:r w:rsidRPr="00CE314E">
              <w:rPr>
                <w:sz w:val="16"/>
              </w:rPr>
              <w:t>C3-230672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DE888F" w14:textId="77777777" w:rsidR="00B4750D" w:rsidRPr="00CE314E" w:rsidRDefault="00B4750D" w:rsidP="00FF0CF0">
            <w:pPr>
              <w:pStyle w:val="TAL"/>
              <w:rPr>
                <w:sz w:val="16"/>
              </w:rPr>
            </w:pPr>
            <w:r w:rsidRPr="00CE314E">
              <w:rPr>
                <w:sz w:val="16"/>
              </w:rPr>
              <w:t>Corrections for descriptions of boolean data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2999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052F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3564B" w14:textId="77777777" w:rsidR="00B4750D" w:rsidRPr="00CE314E" w:rsidRDefault="00B4750D" w:rsidP="00FF0CF0">
            <w:pPr>
              <w:pStyle w:val="TAL"/>
              <w:rPr>
                <w:sz w:val="16"/>
              </w:rPr>
            </w:pPr>
            <w:r w:rsidRPr="00CE314E">
              <w:rPr>
                <w:sz w:val="16"/>
              </w:rPr>
              <w:t>C3-230528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124F8A" w14:textId="77777777" w:rsidR="00B4750D" w:rsidRPr="00CE314E" w:rsidRDefault="00B4750D" w:rsidP="00FF0CF0">
            <w:pPr>
              <w:pStyle w:val="TAL"/>
              <w:rPr>
                <w:sz w:val="16"/>
              </w:rPr>
            </w:pPr>
          </w:p>
        </w:tc>
      </w:tr>
      <w:tr w:rsidR="00B4750D" w:rsidRPr="00CE314E" w14:paraId="78286A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19FD3D" w14:textId="77777777" w:rsidR="00B4750D" w:rsidRPr="00CE314E" w:rsidRDefault="00B4750D" w:rsidP="00FF0CF0">
            <w:pPr>
              <w:pStyle w:val="TAL"/>
              <w:rPr>
                <w:sz w:val="16"/>
              </w:rPr>
            </w:pPr>
            <w:r w:rsidRPr="00CE314E">
              <w:rPr>
                <w:sz w:val="16"/>
              </w:rPr>
              <w:t>C3-230673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4E607"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C95E5A"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358B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2DABF6" w14:textId="77777777" w:rsidR="00B4750D" w:rsidRPr="00CE314E" w:rsidRDefault="00B4750D" w:rsidP="00FF0CF0">
            <w:pPr>
              <w:pStyle w:val="TAL"/>
              <w:rPr>
                <w:sz w:val="16"/>
              </w:rPr>
            </w:pPr>
            <w:r w:rsidRPr="00CE314E">
              <w:rPr>
                <w:sz w:val="16"/>
              </w:rPr>
              <w:t>C3-230349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2AF5E6" w14:textId="77777777" w:rsidR="00B4750D" w:rsidRPr="00CE314E" w:rsidRDefault="00B4750D" w:rsidP="00FF0CF0">
            <w:pPr>
              <w:pStyle w:val="TAL"/>
              <w:rPr>
                <w:sz w:val="16"/>
              </w:rPr>
            </w:pPr>
          </w:p>
        </w:tc>
      </w:tr>
      <w:tr w:rsidR="00B4750D" w:rsidRPr="00CE314E" w14:paraId="58D731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8594FB" w14:textId="77777777" w:rsidR="00B4750D" w:rsidRPr="00CE314E" w:rsidRDefault="00B4750D" w:rsidP="00FF0CF0">
            <w:pPr>
              <w:pStyle w:val="TAL"/>
              <w:rPr>
                <w:sz w:val="16"/>
              </w:rPr>
            </w:pPr>
            <w:r w:rsidRPr="00CE314E">
              <w:rPr>
                <w:sz w:val="16"/>
              </w:rPr>
              <w:t>C3-230674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B12C56"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EC032"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20400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4AB0C" w14:textId="77777777" w:rsidR="00B4750D" w:rsidRPr="00CE314E" w:rsidRDefault="00B4750D" w:rsidP="00FF0CF0">
            <w:pPr>
              <w:pStyle w:val="TAL"/>
              <w:rPr>
                <w:sz w:val="16"/>
              </w:rPr>
            </w:pPr>
            <w:r w:rsidRPr="00CE314E">
              <w:rPr>
                <w:sz w:val="16"/>
              </w:rPr>
              <w:t>C3-230350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62E424" w14:textId="77777777" w:rsidR="00B4750D" w:rsidRPr="00CE314E" w:rsidRDefault="00B4750D" w:rsidP="00FF0CF0">
            <w:pPr>
              <w:pStyle w:val="TAL"/>
              <w:rPr>
                <w:sz w:val="16"/>
              </w:rPr>
            </w:pPr>
          </w:p>
        </w:tc>
      </w:tr>
      <w:tr w:rsidR="00B4750D" w:rsidRPr="00CE314E" w14:paraId="68258C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9DDDC3" w14:textId="77777777" w:rsidR="00B4750D" w:rsidRPr="00CE314E" w:rsidRDefault="00B4750D" w:rsidP="00FF0CF0">
            <w:pPr>
              <w:pStyle w:val="TAL"/>
              <w:rPr>
                <w:sz w:val="16"/>
              </w:rPr>
            </w:pPr>
            <w:r w:rsidRPr="00CE314E">
              <w:rPr>
                <w:sz w:val="16"/>
              </w:rPr>
              <w:t>C3-230675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515158"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AA45BC"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41E9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AABA05" w14:textId="77777777" w:rsidR="00B4750D" w:rsidRPr="00CE314E" w:rsidRDefault="00B4750D" w:rsidP="00FF0CF0">
            <w:pPr>
              <w:pStyle w:val="TAL"/>
              <w:rPr>
                <w:sz w:val="16"/>
              </w:rPr>
            </w:pPr>
            <w:r w:rsidRPr="00CE314E">
              <w:rPr>
                <w:sz w:val="16"/>
              </w:rPr>
              <w:t>C3-230355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AF10D5" w14:textId="77777777" w:rsidR="00B4750D" w:rsidRPr="00CE314E" w:rsidRDefault="00B4750D" w:rsidP="00FF0CF0">
            <w:pPr>
              <w:pStyle w:val="TAL"/>
              <w:rPr>
                <w:sz w:val="16"/>
              </w:rPr>
            </w:pPr>
          </w:p>
        </w:tc>
      </w:tr>
      <w:tr w:rsidR="00B4750D" w:rsidRPr="00CE314E" w14:paraId="01899D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78C6ED" w14:textId="77777777" w:rsidR="00B4750D" w:rsidRPr="00CE314E" w:rsidRDefault="00B4750D" w:rsidP="00FF0CF0">
            <w:pPr>
              <w:pStyle w:val="TAL"/>
              <w:rPr>
                <w:sz w:val="16"/>
              </w:rPr>
            </w:pPr>
            <w:r w:rsidRPr="00CE314E">
              <w:rPr>
                <w:sz w:val="16"/>
              </w:rPr>
              <w:t>C3-230676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742D4A"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FA5CC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C52F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AA145B" w14:textId="77777777" w:rsidR="00B4750D" w:rsidRPr="00CE314E" w:rsidRDefault="00B4750D" w:rsidP="00FF0CF0">
            <w:pPr>
              <w:pStyle w:val="TAL"/>
              <w:rPr>
                <w:sz w:val="16"/>
              </w:rPr>
            </w:pPr>
            <w:r w:rsidRPr="00CE314E">
              <w:rPr>
                <w:sz w:val="16"/>
              </w:rPr>
              <w:t>C3-230356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DBC7B7" w14:textId="77777777" w:rsidR="00B4750D" w:rsidRPr="00CE314E" w:rsidRDefault="00B4750D" w:rsidP="00FF0CF0">
            <w:pPr>
              <w:pStyle w:val="TAL"/>
              <w:rPr>
                <w:sz w:val="16"/>
              </w:rPr>
            </w:pPr>
          </w:p>
        </w:tc>
      </w:tr>
      <w:tr w:rsidR="00B4750D" w:rsidRPr="00CE314E" w14:paraId="70CAAF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6A7383" w14:textId="77777777" w:rsidR="00B4750D" w:rsidRPr="00CE314E" w:rsidRDefault="00B4750D" w:rsidP="00FF0CF0">
            <w:pPr>
              <w:pStyle w:val="TAL"/>
              <w:rPr>
                <w:sz w:val="16"/>
              </w:rPr>
            </w:pPr>
            <w:r w:rsidRPr="00CE314E">
              <w:rPr>
                <w:sz w:val="16"/>
              </w:rPr>
              <w:t>C3-230677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DE328B"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5EE8E"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DD76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91B0B" w14:textId="77777777" w:rsidR="00B4750D" w:rsidRPr="00CE314E" w:rsidRDefault="00B4750D" w:rsidP="00FF0CF0">
            <w:pPr>
              <w:pStyle w:val="TAL"/>
              <w:rPr>
                <w:sz w:val="16"/>
              </w:rPr>
            </w:pPr>
            <w:r w:rsidRPr="00CE314E">
              <w:rPr>
                <w:sz w:val="16"/>
              </w:rPr>
              <w:t>C3-230362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F5487" w14:textId="77777777" w:rsidR="00B4750D" w:rsidRPr="00CE314E" w:rsidRDefault="00B4750D" w:rsidP="00FF0CF0">
            <w:pPr>
              <w:pStyle w:val="TAL"/>
              <w:rPr>
                <w:sz w:val="16"/>
              </w:rPr>
            </w:pPr>
          </w:p>
        </w:tc>
      </w:tr>
      <w:tr w:rsidR="00B4750D" w:rsidRPr="00CE314E" w14:paraId="62B064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BEE097" w14:textId="77777777" w:rsidR="00B4750D" w:rsidRPr="00CE314E" w:rsidRDefault="00B4750D" w:rsidP="00FF0CF0">
            <w:pPr>
              <w:pStyle w:val="TAL"/>
              <w:rPr>
                <w:sz w:val="16"/>
              </w:rPr>
            </w:pPr>
            <w:r w:rsidRPr="00CE314E">
              <w:rPr>
                <w:sz w:val="16"/>
              </w:rPr>
              <w:t>C3-230678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BAC543"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2E9552"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235F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22F717" w14:textId="77777777" w:rsidR="00B4750D" w:rsidRPr="00CE314E" w:rsidRDefault="00B4750D" w:rsidP="00FF0CF0">
            <w:pPr>
              <w:pStyle w:val="TAL"/>
              <w:rPr>
                <w:sz w:val="16"/>
              </w:rPr>
            </w:pPr>
            <w:r w:rsidRPr="00CE314E">
              <w:rPr>
                <w:sz w:val="16"/>
              </w:rPr>
              <w:t>C3-230363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6DDC7D" w14:textId="77777777" w:rsidR="00B4750D" w:rsidRPr="00CE314E" w:rsidRDefault="00B4750D" w:rsidP="00FF0CF0">
            <w:pPr>
              <w:pStyle w:val="TAL"/>
              <w:rPr>
                <w:sz w:val="16"/>
              </w:rPr>
            </w:pPr>
          </w:p>
        </w:tc>
      </w:tr>
      <w:tr w:rsidR="00B4750D" w:rsidRPr="00CE314E" w14:paraId="7DD9D21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0E5775" w14:textId="77777777" w:rsidR="00B4750D" w:rsidRPr="00CE314E" w:rsidRDefault="00B4750D" w:rsidP="00FF0CF0">
            <w:pPr>
              <w:pStyle w:val="TAL"/>
              <w:rPr>
                <w:sz w:val="16"/>
              </w:rPr>
            </w:pPr>
            <w:r w:rsidRPr="00CE314E">
              <w:rPr>
                <w:sz w:val="16"/>
              </w:rPr>
              <w:t>C3-230679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3DDC00"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2DC43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CC5DA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308417" w14:textId="77777777" w:rsidR="00B4750D" w:rsidRPr="00CE314E" w:rsidRDefault="00B4750D" w:rsidP="00FF0CF0">
            <w:pPr>
              <w:pStyle w:val="TAL"/>
              <w:rPr>
                <w:sz w:val="16"/>
              </w:rPr>
            </w:pPr>
            <w:r w:rsidRPr="00CE314E">
              <w:rPr>
                <w:sz w:val="16"/>
              </w:rPr>
              <w:t>C3-230369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482C57" w14:textId="77777777" w:rsidR="00B4750D" w:rsidRPr="00CE314E" w:rsidRDefault="00B4750D" w:rsidP="00FF0CF0">
            <w:pPr>
              <w:pStyle w:val="TAL"/>
              <w:rPr>
                <w:sz w:val="16"/>
              </w:rPr>
            </w:pPr>
          </w:p>
        </w:tc>
      </w:tr>
      <w:tr w:rsidR="00B4750D" w:rsidRPr="00CE314E" w14:paraId="32DD737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5E411C" w14:textId="77777777" w:rsidR="00B4750D" w:rsidRPr="00CE314E" w:rsidRDefault="00B4750D" w:rsidP="00FF0CF0">
            <w:pPr>
              <w:pStyle w:val="TAL"/>
              <w:rPr>
                <w:sz w:val="16"/>
              </w:rPr>
            </w:pPr>
            <w:r w:rsidRPr="00CE314E">
              <w:rPr>
                <w:sz w:val="16"/>
              </w:rPr>
              <w:t>C3-230680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F486D8"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5E4BC"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84D91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890432" w14:textId="77777777" w:rsidR="00B4750D" w:rsidRPr="00CE314E" w:rsidRDefault="00B4750D" w:rsidP="00FF0CF0">
            <w:pPr>
              <w:pStyle w:val="TAL"/>
              <w:rPr>
                <w:sz w:val="16"/>
              </w:rPr>
            </w:pPr>
            <w:r w:rsidRPr="00CE314E">
              <w:rPr>
                <w:sz w:val="16"/>
              </w:rPr>
              <w:t>C3-230370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72DEE2" w14:textId="77777777" w:rsidR="00B4750D" w:rsidRPr="00CE314E" w:rsidRDefault="00B4750D" w:rsidP="00FF0CF0">
            <w:pPr>
              <w:pStyle w:val="TAL"/>
              <w:rPr>
                <w:sz w:val="16"/>
              </w:rPr>
            </w:pPr>
            <w:r w:rsidRPr="00CE314E">
              <w:rPr>
                <w:sz w:val="16"/>
              </w:rPr>
              <w:t>CP-230267</w:t>
            </w:r>
          </w:p>
        </w:tc>
      </w:tr>
      <w:tr w:rsidR="00B4750D" w:rsidRPr="00CE314E" w14:paraId="0E2BFD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A2B31A" w14:textId="77777777" w:rsidR="00B4750D" w:rsidRPr="00CE314E" w:rsidRDefault="00B4750D" w:rsidP="00FF0CF0">
            <w:pPr>
              <w:pStyle w:val="TAL"/>
              <w:rPr>
                <w:sz w:val="16"/>
              </w:rPr>
            </w:pPr>
            <w:r w:rsidRPr="00CE314E">
              <w:rPr>
                <w:sz w:val="16"/>
              </w:rPr>
              <w:t>C3-230681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BDF2B8"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15438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B6A5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BBEB44" w14:textId="77777777" w:rsidR="00B4750D" w:rsidRPr="00CE314E" w:rsidRDefault="00B4750D" w:rsidP="00FF0CF0">
            <w:pPr>
              <w:pStyle w:val="TAL"/>
              <w:rPr>
                <w:sz w:val="16"/>
              </w:rPr>
            </w:pPr>
            <w:r w:rsidRPr="00CE314E">
              <w:rPr>
                <w:sz w:val="16"/>
              </w:rPr>
              <w:t>C3-230376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D712F" w14:textId="77777777" w:rsidR="00B4750D" w:rsidRPr="00CE314E" w:rsidRDefault="00B4750D" w:rsidP="00FF0CF0">
            <w:pPr>
              <w:pStyle w:val="TAL"/>
              <w:rPr>
                <w:sz w:val="16"/>
              </w:rPr>
            </w:pPr>
          </w:p>
        </w:tc>
      </w:tr>
      <w:tr w:rsidR="00B4750D" w:rsidRPr="00CE314E" w14:paraId="370DFC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BB3ADC" w14:textId="77777777" w:rsidR="00B4750D" w:rsidRPr="00CE314E" w:rsidRDefault="00B4750D" w:rsidP="00FF0CF0">
            <w:pPr>
              <w:pStyle w:val="TAL"/>
              <w:rPr>
                <w:sz w:val="16"/>
              </w:rPr>
            </w:pPr>
            <w:r w:rsidRPr="00CE314E">
              <w:rPr>
                <w:sz w:val="16"/>
              </w:rPr>
              <w:t>C3-230682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CDD7FF"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E435D0"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F167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ED694" w14:textId="77777777" w:rsidR="00B4750D" w:rsidRPr="00CE314E" w:rsidRDefault="00B4750D" w:rsidP="00FF0CF0">
            <w:pPr>
              <w:pStyle w:val="TAL"/>
              <w:rPr>
                <w:sz w:val="16"/>
              </w:rPr>
            </w:pPr>
            <w:r w:rsidRPr="00CE314E">
              <w:rPr>
                <w:sz w:val="16"/>
              </w:rPr>
              <w:t>C3-230377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4AA0F7" w14:textId="77777777" w:rsidR="00B4750D" w:rsidRPr="00CE314E" w:rsidRDefault="00B4750D" w:rsidP="00FF0CF0">
            <w:pPr>
              <w:pStyle w:val="TAL"/>
              <w:rPr>
                <w:sz w:val="16"/>
              </w:rPr>
            </w:pPr>
          </w:p>
        </w:tc>
      </w:tr>
      <w:tr w:rsidR="00B4750D" w:rsidRPr="00CE314E" w14:paraId="018249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91DE0A" w14:textId="77777777" w:rsidR="00B4750D" w:rsidRPr="00CE314E" w:rsidRDefault="00B4750D" w:rsidP="00FF0CF0">
            <w:pPr>
              <w:pStyle w:val="TAL"/>
              <w:rPr>
                <w:sz w:val="16"/>
              </w:rPr>
            </w:pPr>
            <w:r w:rsidRPr="00CE314E">
              <w:rPr>
                <w:sz w:val="16"/>
              </w:rPr>
              <w:t>C3-230683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FFC7A"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59BCD"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B6EC40"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9238ED" w14:textId="77777777" w:rsidR="00B4750D" w:rsidRPr="00CE314E" w:rsidRDefault="00B4750D" w:rsidP="00FF0CF0">
            <w:pPr>
              <w:pStyle w:val="TAL"/>
              <w:rPr>
                <w:sz w:val="16"/>
              </w:rPr>
            </w:pPr>
            <w:r w:rsidRPr="00CE314E">
              <w:rPr>
                <w:sz w:val="16"/>
              </w:rPr>
              <w:t>C3-230349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9EC898" w14:textId="77777777" w:rsidR="00B4750D" w:rsidRPr="00CE314E" w:rsidRDefault="00B4750D" w:rsidP="00FF0CF0">
            <w:pPr>
              <w:pStyle w:val="TAL"/>
              <w:rPr>
                <w:sz w:val="16"/>
              </w:rPr>
            </w:pPr>
          </w:p>
        </w:tc>
      </w:tr>
      <w:tr w:rsidR="00B4750D" w:rsidRPr="00CE314E" w14:paraId="7BD7EA7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509515" w14:textId="77777777" w:rsidR="00B4750D" w:rsidRPr="00CE314E" w:rsidRDefault="00B4750D" w:rsidP="00FF0CF0">
            <w:pPr>
              <w:pStyle w:val="TAL"/>
              <w:rPr>
                <w:sz w:val="16"/>
              </w:rPr>
            </w:pPr>
            <w:r w:rsidRPr="00CE314E">
              <w:rPr>
                <w:sz w:val="16"/>
              </w:rPr>
              <w:t>C3-230684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44BC6" w14:textId="77777777" w:rsidR="00B4750D" w:rsidRPr="00CE314E" w:rsidRDefault="00B4750D" w:rsidP="00FF0CF0">
            <w:pPr>
              <w:pStyle w:val="TAL"/>
              <w:rPr>
                <w:sz w:val="16"/>
              </w:rPr>
            </w:pPr>
            <w:r w:rsidRPr="00CE314E">
              <w:rPr>
                <w:sz w:val="16"/>
              </w:rPr>
              <w:t>Revised WID on CT aspects of General Support of IPv6 Prefix Delegation in 5GS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8BEE2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3B43E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A9B010" w14:textId="77777777" w:rsidR="00B4750D" w:rsidRPr="00CE314E" w:rsidRDefault="00B4750D" w:rsidP="00FF0CF0">
            <w:pPr>
              <w:pStyle w:val="TAL"/>
              <w:rPr>
                <w:sz w:val="16"/>
              </w:rPr>
            </w:pPr>
            <w:r w:rsidRPr="00CE314E">
              <w:rPr>
                <w:sz w:val="16"/>
              </w:rPr>
              <w:t>C3-230130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45544" w14:textId="77777777" w:rsidR="00B4750D" w:rsidRPr="00CE314E" w:rsidRDefault="00B4750D" w:rsidP="00FF0CF0">
            <w:pPr>
              <w:pStyle w:val="TAL"/>
              <w:rPr>
                <w:sz w:val="16"/>
              </w:rPr>
            </w:pPr>
          </w:p>
        </w:tc>
      </w:tr>
      <w:tr w:rsidR="00B4750D" w:rsidRPr="00CE314E" w14:paraId="004439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4BC6FB" w14:textId="77777777" w:rsidR="00B4750D" w:rsidRPr="00CE314E" w:rsidRDefault="00B4750D" w:rsidP="00FF0CF0">
            <w:pPr>
              <w:pStyle w:val="TAL"/>
              <w:rPr>
                <w:sz w:val="16"/>
              </w:rPr>
            </w:pPr>
            <w:r w:rsidRPr="00CE314E">
              <w:rPr>
                <w:sz w:val="16"/>
              </w:rPr>
              <w:t>C3-230685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1D518A" w14:textId="77777777" w:rsidR="00B4750D" w:rsidRPr="00CE314E" w:rsidRDefault="00B4750D" w:rsidP="00FF0CF0">
            <w:pPr>
              <w:pStyle w:val="TAL"/>
              <w:rPr>
                <w:sz w:val="16"/>
              </w:rPr>
            </w:pPr>
            <w:r w:rsidRPr="00CE314E">
              <w:rPr>
                <w:sz w:val="16"/>
              </w:rPr>
              <w:t>Service Function Chaining support in Nudr_DataRepository.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E0A79"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74C10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D7014" w14:textId="77777777" w:rsidR="00B4750D" w:rsidRPr="00CE314E" w:rsidRDefault="00B4750D" w:rsidP="00FF0CF0">
            <w:pPr>
              <w:pStyle w:val="TAL"/>
              <w:rPr>
                <w:sz w:val="16"/>
              </w:rPr>
            </w:pPr>
            <w:r w:rsidRPr="00CE314E">
              <w:rPr>
                <w:sz w:val="16"/>
              </w:rPr>
              <w:t>C3-230065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61569B" w14:textId="77777777" w:rsidR="00B4750D" w:rsidRPr="00CE314E" w:rsidRDefault="00B4750D" w:rsidP="00FF0CF0">
            <w:pPr>
              <w:pStyle w:val="TAL"/>
              <w:rPr>
                <w:sz w:val="16"/>
              </w:rPr>
            </w:pPr>
          </w:p>
        </w:tc>
      </w:tr>
      <w:tr w:rsidR="00B4750D" w:rsidRPr="00CE314E" w14:paraId="4F62B9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646EC5" w14:textId="77777777" w:rsidR="00B4750D" w:rsidRPr="00CE314E" w:rsidRDefault="00B4750D" w:rsidP="00FF0CF0">
            <w:pPr>
              <w:pStyle w:val="TAL"/>
              <w:rPr>
                <w:sz w:val="16"/>
              </w:rPr>
            </w:pPr>
            <w:r w:rsidRPr="00CE314E">
              <w:rPr>
                <w:sz w:val="16"/>
              </w:rPr>
              <w:t>C3-230686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FA50C3" w14:textId="77777777" w:rsidR="00B4750D" w:rsidRPr="00CE314E" w:rsidRDefault="00B4750D" w:rsidP="00FF0CF0">
            <w:pPr>
              <w:pStyle w:val="TAL"/>
              <w:rPr>
                <w:sz w:val="16"/>
              </w:rPr>
            </w:pPr>
            <w:r w:rsidRPr="00CE314E">
              <w:rPr>
                <w:sz w:val="16"/>
              </w:rPr>
              <w:t>Service Function Chaining support in N5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F91EDC"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21A5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D62511" w14:textId="77777777" w:rsidR="00B4750D" w:rsidRPr="00CE314E" w:rsidRDefault="00B4750D" w:rsidP="00FF0CF0">
            <w:pPr>
              <w:pStyle w:val="TAL"/>
              <w:rPr>
                <w:sz w:val="16"/>
              </w:rPr>
            </w:pPr>
            <w:r w:rsidRPr="00CE314E">
              <w:rPr>
                <w:sz w:val="16"/>
              </w:rPr>
              <w:t>C3-230371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58DEA8" w14:textId="77777777" w:rsidR="00B4750D" w:rsidRPr="00CE314E" w:rsidRDefault="00B4750D" w:rsidP="00FF0CF0">
            <w:pPr>
              <w:pStyle w:val="TAL"/>
              <w:rPr>
                <w:sz w:val="16"/>
              </w:rPr>
            </w:pPr>
            <w:r w:rsidRPr="00CE314E">
              <w:rPr>
                <w:sz w:val="16"/>
              </w:rPr>
              <w:t>CP-230266</w:t>
            </w:r>
          </w:p>
        </w:tc>
      </w:tr>
      <w:tr w:rsidR="00B4750D" w:rsidRPr="00CE314E" w14:paraId="78F4816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6063BC" w14:textId="77777777" w:rsidR="00B4750D" w:rsidRPr="00CE314E" w:rsidRDefault="00B4750D" w:rsidP="00FF0CF0">
            <w:pPr>
              <w:pStyle w:val="TAL"/>
              <w:rPr>
                <w:sz w:val="16"/>
              </w:rPr>
            </w:pPr>
            <w:r w:rsidRPr="00CE314E">
              <w:rPr>
                <w:sz w:val="16"/>
              </w:rPr>
              <w:t>C3-230687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DEED41" w14:textId="77777777" w:rsidR="00B4750D" w:rsidRPr="00CE314E" w:rsidRDefault="00B4750D" w:rsidP="00FF0CF0">
            <w:pPr>
              <w:pStyle w:val="TAL"/>
              <w:rPr>
                <w:sz w:val="16"/>
              </w:rPr>
            </w:pPr>
            <w:r w:rsidRPr="00CE314E">
              <w:rPr>
                <w:sz w:val="16"/>
              </w:rPr>
              <w:t>Service Function Chaining support in the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4094C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9738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F21A4D" w14:textId="77777777" w:rsidR="00B4750D" w:rsidRPr="00CE314E" w:rsidRDefault="00B4750D" w:rsidP="00FF0CF0">
            <w:pPr>
              <w:pStyle w:val="TAL"/>
              <w:rPr>
                <w:sz w:val="16"/>
              </w:rPr>
            </w:pPr>
            <w:r w:rsidRPr="00CE314E">
              <w:rPr>
                <w:sz w:val="16"/>
              </w:rPr>
              <w:t>C3-230382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E7C16D" w14:textId="77777777" w:rsidR="00B4750D" w:rsidRPr="00CE314E" w:rsidRDefault="00B4750D" w:rsidP="00FF0CF0">
            <w:pPr>
              <w:pStyle w:val="TAL"/>
              <w:rPr>
                <w:sz w:val="16"/>
              </w:rPr>
            </w:pPr>
          </w:p>
        </w:tc>
      </w:tr>
      <w:tr w:rsidR="00B4750D" w:rsidRPr="00CE314E" w14:paraId="6303F6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157B13" w14:textId="77777777" w:rsidR="00B4750D" w:rsidRPr="00CE314E" w:rsidRDefault="00B4750D" w:rsidP="00FF0CF0">
            <w:pPr>
              <w:pStyle w:val="TAL"/>
              <w:rPr>
                <w:sz w:val="16"/>
              </w:rPr>
            </w:pPr>
            <w:r w:rsidRPr="00CE314E">
              <w:rPr>
                <w:sz w:val="16"/>
              </w:rPr>
              <w:t>C3-230688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1F7153" w14:textId="77777777" w:rsidR="00B4750D" w:rsidRPr="00CE314E" w:rsidRDefault="00B4750D" w:rsidP="00FF0CF0">
            <w:pPr>
              <w:pStyle w:val="TAL"/>
              <w:rPr>
                <w:sz w:val="16"/>
              </w:rPr>
            </w:pPr>
            <w:r w:rsidRPr="00CE314E">
              <w:rPr>
                <w:sz w:val="16"/>
              </w:rPr>
              <w:t>CT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4B6CCC"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999A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C77E3B" w14:textId="77777777" w:rsidR="00B4750D" w:rsidRPr="00CE314E" w:rsidRDefault="00B4750D" w:rsidP="00FF0CF0">
            <w:pPr>
              <w:pStyle w:val="TAL"/>
              <w:rPr>
                <w:sz w:val="16"/>
              </w:rPr>
            </w:pPr>
            <w:r w:rsidRPr="00CE314E">
              <w:rPr>
                <w:sz w:val="16"/>
              </w:rPr>
              <w:t>C3-230072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25D59" w14:textId="77777777" w:rsidR="00B4750D" w:rsidRPr="00CE314E" w:rsidRDefault="00B4750D" w:rsidP="00FF0CF0">
            <w:pPr>
              <w:pStyle w:val="TAL"/>
              <w:rPr>
                <w:sz w:val="16"/>
              </w:rPr>
            </w:pPr>
            <w:r w:rsidRPr="00CE314E">
              <w:rPr>
                <w:sz w:val="16"/>
              </w:rPr>
              <w:t>C3-230765</w:t>
            </w:r>
          </w:p>
        </w:tc>
      </w:tr>
      <w:tr w:rsidR="00B4750D" w:rsidRPr="00CE314E" w14:paraId="418E91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21C2AB" w14:textId="77777777" w:rsidR="00B4750D" w:rsidRPr="00CE314E" w:rsidRDefault="00B4750D" w:rsidP="00FF0CF0">
            <w:pPr>
              <w:pStyle w:val="TAL"/>
              <w:rPr>
                <w:sz w:val="16"/>
              </w:rPr>
            </w:pPr>
            <w:r w:rsidRPr="00CE314E">
              <w:rPr>
                <w:sz w:val="16"/>
              </w:rPr>
              <w:t>C3-230689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35D9CF" w14:textId="77777777" w:rsidR="00B4750D" w:rsidRPr="00CE314E" w:rsidRDefault="00B4750D" w:rsidP="00FF0CF0">
            <w:pPr>
              <w:pStyle w:val="TAL"/>
              <w:rPr>
                <w:sz w:val="16"/>
              </w:rPr>
            </w:pPr>
            <w:r w:rsidRPr="00CE314E">
              <w:rPr>
                <w:sz w:val="16"/>
              </w:rPr>
              <w:t>CT aspects of Application Data Analytics Enablement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1C32C"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D95B42"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8EB883" w14:textId="77777777" w:rsidR="00B4750D" w:rsidRPr="00CE314E" w:rsidRDefault="00B4750D" w:rsidP="00FF0CF0">
            <w:pPr>
              <w:pStyle w:val="TAL"/>
              <w:rPr>
                <w:sz w:val="16"/>
              </w:rPr>
            </w:pPr>
            <w:r w:rsidRPr="00CE314E">
              <w:rPr>
                <w:sz w:val="16"/>
              </w:rPr>
              <w:t>C3-230070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4942A6" w14:textId="77777777" w:rsidR="00B4750D" w:rsidRPr="00CE314E" w:rsidRDefault="00B4750D" w:rsidP="00FF0CF0">
            <w:pPr>
              <w:pStyle w:val="TAL"/>
              <w:rPr>
                <w:sz w:val="16"/>
              </w:rPr>
            </w:pPr>
          </w:p>
        </w:tc>
      </w:tr>
      <w:tr w:rsidR="00B4750D" w:rsidRPr="00CE314E" w14:paraId="1881F9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749CBC" w14:textId="77777777" w:rsidR="00B4750D" w:rsidRPr="00CE314E" w:rsidRDefault="00B4750D" w:rsidP="00FF0CF0">
            <w:pPr>
              <w:pStyle w:val="TAL"/>
              <w:rPr>
                <w:sz w:val="16"/>
              </w:rPr>
            </w:pPr>
            <w:r w:rsidRPr="00CE314E">
              <w:rPr>
                <w:sz w:val="16"/>
              </w:rPr>
              <w:t>C3-230690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AD9F54"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C63AD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CC6EC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36B63" w14:textId="77777777" w:rsidR="00B4750D" w:rsidRPr="00CE314E" w:rsidRDefault="00B4750D" w:rsidP="00FF0CF0">
            <w:pPr>
              <w:pStyle w:val="TAL"/>
              <w:rPr>
                <w:sz w:val="16"/>
              </w:rPr>
            </w:pPr>
            <w:r w:rsidRPr="00CE314E">
              <w:rPr>
                <w:sz w:val="16"/>
              </w:rPr>
              <w:t>C3-230156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FBA8A7" w14:textId="77777777" w:rsidR="00B4750D" w:rsidRPr="00CE314E" w:rsidRDefault="00B4750D" w:rsidP="00FF0CF0">
            <w:pPr>
              <w:pStyle w:val="TAL"/>
              <w:rPr>
                <w:sz w:val="16"/>
              </w:rPr>
            </w:pPr>
          </w:p>
        </w:tc>
      </w:tr>
      <w:tr w:rsidR="00B4750D" w:rsidRPr="00CE314E" w14:paraId="79376E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5C76F8" w14:textId="77777777" w:rsidR="00B4750D" w:rsidRPr="00CE314E" w:rsidRDefault="00B4750D" w:rsidP="00FF0CF0">
            <w:pPr>
              <w:pStyle w:val="TAL"/>
              <w:rPr>
                <w:sz w:val="16"/>
              </w:rPr>
            </w:pPr>
            <w:r w:rsidRPr="00CE314E">
              <w:rPr>
                <w:sz w:val="16"/>
              </w:rPr>
              <w:t>C3-230691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CEB72"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16F1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3EEC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0C06F8" w14:textId="77777777" w:rsidR="00B4750D" w:rsidRPr="00CE314E" w:rsidRDefault="00B4750D" w:rsidP="00FF0CF0">
            <w:pPr>
              <w:pStyle w:val="TAL"/>
              <w:rPr>
                <w:sz w:val="16"/>
              </w:rPr>
            </w:pPr>
            <w:r w:rsidRPr="00CE314E">
              <w:rPr>
                <w:sz w:val="16"/>
              </w:rPr>
              <w:t>C3-230157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40D85" w14:textId="77777777" w:rsidR="00B4750D" w:rsidRPr="00CE314E" w:rsidRDefault="00B4750D" w:rsidP="00FF0CF0">
            <w:pPr>
              <w:pStyle w:val="TAL"/>
              <w:rPr>
                <w:sz w:val="16"/>
              </w:rPr>
            </w:pPr>
          </w:p>
        </w:tc>
      </w:tr>
      <w:tr w:rsidR="00B4750D" w:rsidRPr="00CE314E" w14:paraId="56D1D1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912DAA" w14:textId="77777777" w:rsidR="00B4750D" w:rsidRPr="00CE314E" w:rsidRDefault="00B4750D" w:rsidP="00FF0CF0">
            <w:pPr>
              <w:pStyle w:val="TAL"/>
              <w:rPr>
                <w:sz w:val="16"/>
              </w:rPr>
            </w:pPr>
            <w:r w:rsidRPr="00CE314E">
              <w:rPr>
                <w:sz w:val="16"/>
              </w:rPr>
              <w:t>C3-230692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91AACD"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23E5C"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F18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0B4B9" w14:textId="77777777" w:rsidR="00B4750D" w:rsidRPr="00CE314E" w:rsidRDefault="00B4750D" w:rsidP="00FF0CF0">
            <w:pPr>
              <w:pStyle w:val="TAL"/>
              <w:rPr>
                <w:sz w:val="16"/>
              </w:rPr>
            </w:pPr>
            <w:r w:rsidRPr="00CE314E">
              <w:rPr>
                <w:sz w:val="16"/>
              </w:rPr>
              <w:t>C3-230219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B20E0C" w14:textId="77777777" w:rsidR="00B4750D" w:rsidRPr="00CE314E" w:rsidRDefault="00B4750D" w:rsidP="00FF0CF0">
            <w:pPr>
              <w:pStyle w:val="TAL"/>
              <w:rPr>
                <w:sz w:val="16"/>
              </w:rPr>
            </w:pPr>
            <w:r w:rsidRPr="00CE314E">
              <w:rPr>
                <w:sz w:val="16"/>
              </w:rPr>
              <w:t>C3-230911</w:t>
            </w:r>
          </w:p>
        </w:tc>
      </w:tr>
      <w:tr w:rsidR="00B4750D" w:rsidRPr="00CE314E" w14:paraId="7D9E6A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585DCE" w14:textId="77777777" w:rsidR="00B4750D" w:rsidRPr="00CE314E" w:rsidRDefault="00B4750D" w:rsidP="00FF0CF0">
            <w:pPr>
              <w:pStyle w:val="TAL"/>
              <w:rPr>
                <w:sz w:val="16"/>
              </w:rPr>
            </w:pPr>
            <w:r w:rsidRPr="00CE314E">
              <w:rPr>
                <w:sz w:val="16"/>
              </w:rPr>
              <w:t>C3-230693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137CF5" w14:textId="77777777" w:rsidR="00B4750D" w:rsidRPr="00CE314E" w:rsidRDefault="00B4750D" w:rsidP="00FF0CF0">
            <w:pPr>
              <w:pStyle w:val="TAL"/>
              <w:rPr>
                <w:sz w:val="16"/>
              </w:rPr>
            </w:pPr>
            <w:r w:rsidRPr="00CE314E">
              <w:rPr>
                <w:sz w:val="16"/>
              </w:rPr>
              <w:t>Updates on location reporting in Eees_UELocation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AD83A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A107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AD2F5A" w14:textId="77777777" w:rsidR="00B4750D" w:rsidRPr="00CE314E" w:rsidRDefault="00B4750D" w:rsidP="00FF0CF0">
            <w:pPr>
              <w:pStyle w:val="TAL"/>
              <w:rPr>
                <w:sz w:val="16"/>
              </w:rPr>
            </w:pPr>
            <w:r w:rsidRPr="00CE314E">
              <w:rPr>
                <w:sz w:val="16"/>
              </w:rPr>
              <w:t>C3-230220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FE876E" w14:textId="77777777" w:rsidR="00B4750D" w:rsidRPr="00CE314E" w:rsidRDefault="00B4750D" w:rsidP="00FF0CF0">
            <w:pPr>
              <w:pStyle w:val="TAL"/>
              <w:rPr>
                <w:sz w:val="16"/>
              </w:rPr>
            </w:pPr>
          </w:p>
        </w:tc>
      </w:tr>
      <w:tr w:rsidR="00B4750D" w:rsidRPr="00CE314E" w14:paraId="0D81E4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7598D1" w14:textId="77777777" w:rsidR="00B4750D" w:rsidRPr="00CE314E" w:rsidRDefault="00B4750D" w:rsidP="00FF0CF0">
            <w:pPr>
              <w:pStyle w:val="TAL"/>
              <w:rPr>
                <w:sz w:val="16"/>
              </w:rPr>
            </w:pPr>
            <w:r w:rsidRPr="00CE314E">
              <w:rPr>
                <w:sz w:val="16"/>
              </w:rPr>
              <w:t>C3-230694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4542E" w14:textId="77777777" w:rsidR="00B4750D" w:rsidRPr="00CE314E" w:rsidRDefault="00B4750D" w:rsidP="00FF0CF0">
            <w:pPr>
              <w:pStyle w:val="TAL"/>
              <w:rPr>
                <w:sz w:val="16"/>
              </w:rPr>
            </w:pPr>
            <w:r w:rsidRPr="00CE314E">
              <w:rPr>
                <w:sz w:val="16"/>
              </w:rPr>
              <w:t>Updates procedure of immediate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CE42C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E48C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EF2441" w14:textId="77777777" w:rsidR="00B4750D" w:rsidRPr="00CE314E" w:rsidRDefault="00B4750D" w:rsidP="00FF0CF0">
            <w:pPr>
              <w:pStyle w:val="TAL"/>
              <w:rPr>
                <w:sz w:val="16"/>
              </w:rPr>
            </w:pPr>
            <w:r w:rsidRPr="00CE314E">
              <w:rPr>
                <w:sz w:val="16"/>
              </w:rPr>
              <w:t>C3-230221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4EA0F7" w14:textId="77777777" w:rsidR="00B4750D" w:rsidRPr="00CE314E" w:rsidRDefault="00B4750D" w:rsidP="00FF0CF0">
            <w:pPr>
              <w:pStyle w:val="TAL"/>
              <w:rPr>
                <w:sz w:val="16"/>
              </w:rPr>
            </w:pPr>
          </w:p>
        </w:tc>
      </w:tr>
      <w:tr w:rsidR="00B4750D" w:rsidRPr="00CE314E" w14:paraId="46B4CC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37E642" w14:textId="77777777" w:rsidR="00B4750D" w:rsidRPr="00CE314E" w:rsidRDefault="00B4750D" w:rsidP="00FF0CF0">
            <w:pPr>
              <w:pStyle w:val="TAL"/>
              <w:rPr>
                <w:sz w:val="16"/>
              </w:rPr>
            </w:pPr>
            <w:r w:rsidRPr="00CE314E">
              <w:rPr>
                <w:sz w:val="16"/>
              </w:rPr>
              <w:t>C3-230695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89587B"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142C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05487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BAF0F3" w14:textId="77777777" w:rsidR="00B4750D" w:rsidRPr="00CE314E" w:rsidRDefault="00B4750D" w:rsidP="00FF0CF0">
            <w:pPr>
              <w:pStyle w:val="TAL"/>
              <w:rPr>
                <w:sz w:val="16"/>
              </w:rPr>
            </w:pPr>
            <w:r w:rsidRPr="00CE314E">
              <w:rPr>
                <w:sz w:val="16"/>
              </w:rPr>
              <w:t>C3-230222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BA78B1" w14:textId="77777777" w:rsidR="00B4750D" w:rsidRPr="00CE314E" w:rsidRDefault="00B4750D" w:rsidP="00FF0CF0">
            <w:pPr>
              <w:pStyle w:val="TAL"/>
              <w:rPr>
                <w:sz w:val="16"/>
              </w:rPr>
            </w:pPr>
          </w:p>
        </w:tc>
      </w:tr>
      <w:tr w:rsidR="00B4750D" w:rsidRPr="00CE314E" w14:paraId="1BC669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1D19C3" w14:textId="77777777" w:rsidR="00B4750D" w:rsidRPr="00CE314E" w:rsidRDefault="00B4750D" w:rsidP="00FF0CF0">
            <w:pPr>
              <w:pStyle w:val="TAL"/>
              <w:rPr>
                <w:sz w:val="16"/>
              </w:rPr>
            </w:pPr>
            <w:r w:rsidRPr="00CE314E">
              <w:rPr>
                <w:sz w:val="16"/>
              </w:rPr>
              <w:t>C3-230696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2238E" w14:textId="77777777" w:rsidR="00B4750D" w:rsidRPr="00CE314E" w:rsidRDefault="00B4750D" w:rsidP="00FF0CF0">
            <w:pPr>
              <w:pStyle w:val="TAL"/>
              <w:rPr>
                <w:sz w:val="16"/>
              </w:rPr>
            </w:pPr>
            <w:r w:rsidRPr="00CE314E">
              <w:rPr>
                <w:sz w:val="16"/>
              </w:rPr>
              <w:t>Updates to immediate reporting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CAF6F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26A9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6F96B7" w14:textId="77777777" w:rsidR="00B4750D" w:rsidRPr="00CE314E" w:rsidRDefault="00B4750D" w:rsidP="00FF0CF0">
            <w:pPr>
              <w:pStyle w:val="TAL"/>
              <w:rPr>
                <w:sz w:val="16"/>
              </w:rPr>
            </w:pPr>
            <w:r w:rsidRPr="00CE314E">
              <w:rPr>
                <w:sz w:val="16"/>
              </w:rPr>
              <w:t>C3-230223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F5DA59" w14:textId="77777777" w:rsidR="00B4750D" w:rsidRPr="00CE314E" w:rsidRDefault="00B4750D" w:rsidP="00FF0CF0">
            <w:pPr>
              <w:pStyle w:val="TAL"/>
              <w:rPr>
                <w:sz w:val="16"/>
              </w:rPr>
            </w:pPr>
            <w:r w:rsidRPr="00CE314E">
              <w:rPr>
                <w:sz w:val="16"/>
              </w:rPr>
              <w:t>CP-230281</w:t>
            </w:r>
          </w:p>
        </w:tc>
      </w:tr>
      <w:tr w:rsidR="00B4750D" w:rsidRPr="00CE314E" w14:paraId="3E1AA1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CAB6FC" w14:textId="77777777" w:rsidR="00B4750D" w:rsidRPr="00CE314E" w:rsidRDefault="00B4750D" w:rsidP="00FF0CF0">
            <w:pPr>
              <w:pStyle w:val="TAL"/>
              <w:rPr>
                <w:sz w:val="16"/>
              </w:rPr>
            </w:pPr>
            <w:r w:rsidRPr="00CE314E">
              <w:rPr>
                <w:sz w:val="16"/>
              </w:rPr>
              <w:t>C3-230697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DAA6B4"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3A3A5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DC9A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30844F" w14:textId="77777777" w:rsidR="00B4750D" w:rsidRPr="00CE314E" w:rsidRDefault="00B4750D" w:rsidP="00FF0CF0">
            <w:pPr>
              <w:pStyle w:val="TAL"/>
              <w:rPr>
                <w:sz w:val="16"/>
              </w:rPr>
            </w:pPr>
            <w:r w:rsidRPr="00CE314E">
              <w:rPr>
                <w:sz w:val="16"/>
              </w:rPr>
              <w:t>C3-230517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50C177" w14:textId="77777777" w:rsidR="00B4750D" w:rsidRPr="00CE314E" w:rsidRDefault="00B4750D" w:rsidP="00FF0CF0">
            <w:pPr>
              <w:pStyle w:val="TAL"/>
              <w:rPr>
                <w:sz w:val="16"/>
              </w:rPr>
            </w:pPr>
          </w:p>
        </w:tc>
      </w:tr>
      <w:tr w:rsidR="00B4750D" w:rsidRPr="00CE314E" w14:paraId="11EF7D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C14906" w14:textId="77777777" w:rsidR="00B4750D" w:rsidRPr="00CE314E" w:rsidRDefault="00B4750D" w:rsidP="00FF0CF0">
            <w:pPr>
              <w:pStyle w:val="TAL"/>
              <w:rPr>
                <w:sz w:val="16"/>
              </w:rPr>
            </w:pPr>
            <w:r w:rsidRPr="00CE314E">
              <w:rPr>
                <w:sz w:val="16"/>
              </w:rPr>
              <w:t>C3-230698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1B308F"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2E5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D682B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61D537" w14:textId="77777777" w:rsidR="00B4750D" w:rsidRPr="00CE314E" w:rsidRDefault="00B4750D" w:rsidP="00FF0CF0">
            <w:pPr>
              <w:pStyle w:val="TAL"/>
              <w:rPr>
                <w:sz w:val="16"/>
              </w:rPr>
            </w:pPr>
            <w:r w:rsidRPr="00CE314E">
              <w:rPr>
                <w:sz w:val="16"/>
              </w:rPr>
              <w:t>C3-230518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D68F0" w14:textId="77777777" w:rsidR="00B4750D" w:rsidRPr="00CE314E" w:rsidRDefault="00B4750D" w:rsidP="00FF0CF0">
            <w:pPr>
              <w:pStyle w:val="TAL"/>
              <w:rPr>
                <w:sz w:val="16"/>
              </w:rPr>
            </w:pPr>
          </w:p>
        </w:tc>
      </w:tr>
      <w:tr w:rsidR="00B4750D" w:rsidRPr="00CE314E" w14:paraId="33B8A3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A9C2F0" w14:textId="77777777" w:rsidR="00B4750D" w:rsidRPr="00CE314E" w:rsidRDefault="00B4750D" w:rsidP="00FF0CF0">
            <w:pPr>
              <w:pStyle w:val="TAL"/>
              <w:rPr>
                <w:sz w:val="16"/>
              </w:rPr>
            </w:pPr>
            <w:r w:rsidRPr="00CE314E">
              <w:rPr>
                <w:sz w:val="16"/>
              </w:rPr>
              <w:t>C3-230699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A83CB8" w14:textId="77777777" w:rsidR="00B4750D" w:rsidRPr="00CE314E" w:rsidRDefault="00B4750D" w:rsidP="00FF0CF0">
            <w:pPr>
              <w:pStyle w:val="TAL"/>
              <w:rPr>
                <w:sz w:val="16"/>
              </w:rPr>
            </w:pPr>
            <w:r w:rsidRPr="00CE314E">
              <w:rPr>
                <w:sz w:val="16"/>
              </w:rPr>
              <w:t>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2E15EB" w14:textId="77777777" w:rsidR="00B4750D" w:rsidRPr="00CE314E" w:rsidRDefault="00B4750D" w:rsidP="00FF0CF0">
            <w:pPr>
              <w:pStyle w:val="TAL"/>
              <w:rPr>
                <w:sz w:val="16"/>
              </w:rPr>
            </w:pPr>
            <w:r w:rsidRPr="00CE314E">
              <w:rPr>
                <w:sz w:val="16"/>
              </w:rPr>
              <w:t>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0B9F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95402" w14:textId="77777777" w:rsidR="00B4750D" w:rsidRPr="00CE314E" w:rsidRDefault="00B4750D" w:rsidP="00FF0CF0">
            <w:pPr>
              <w:pStyle w:val="TAL"/>
              <w:rPr>
                <w:sz w:val="16"/>
              </w:rPr>
            </w:pPr>
            <w:r w:rsidRPr="00CE314E">
              <w:rPr>
                <w:sz w:val="16"/>
              </w:rPr>
              <w:t>C3-230526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8B0EF" w14:textId="77777777" w:rsidR="00B4750D" w:rsidRPr="00CE314E" w:rsidRDefault="00B4750D" w:rsidP="00FF0CF0">
            <w:pPr>
              <w:pStyle w:val="TAL"/>
              <w:rPr>
                <w:sz w:val="16"/>
              </w:rPr>
            </w:pPr>
          </w:p>
        </w:tc>
      </w:tr>
      <w:tr w:rsidR="00B4750D" w:rsidRPr="00CE314E" w14:paraId="255C26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5FAE6D" w14:textId="77777777" w:rsidR="00B4750D" w:rsidRPr="00CE314E" w:rsidRDefault="00B4750D" w:rsidP="00FF0CF0">
            <w:pPr>
              <w:pStyle w:val="TAL"/>
              <w:rPr>
                <w:sz w:val="16"/>
              </w:rPr>
            </w:pPr>
            <w:r w:rsidRPr="00CE314E">
              <w:rPr>
                <w:sz w:val="16"/>
              </w:rPr>
              <w:t>C3-230700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379AA" w14:textId="77777777" w:rsidR="00B4750D" w:rsidRPr="00CE314E" w:rsidRDefault="00B4750D" w:rsidP="00FF0CF0">
            <w:pPr>
              <w:pStyle w:val="TAL"/>
              <w:rPr>
                <w:sz w:val="16"/>
              </w:rPr>
            </w:pPr>
            <w:r w:rsidRPr="00CE314E">
              <w:rPr>
                <w:sz w:val="16"/>
              </w:rPr>
              <w:t>Clarification for Analytics Specification in Nnwdaf_DataManagement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4F687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690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BA4D89" w14:textId="77777777" w:rsidR="00B4750D" w:rsidRPr="00CE314E" w:rsidRDefault="00B4750D" w:rsidP="00FF0CF0">
            <w:pPr>
              <w:pStyle w:val="TAL"/>
              <w:rPr>
                <w:sz w:val="16"/>
              </w:rPr>
            </w:pPr>
            <w:r w:rsidRPr="00CE314E">
              <w:rPr>
                <w:sz w:val="16"/>
              </w:rPr>
              <w:t>C3-230527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3D6BC4" w14:textId="77777777" w:rsidR="00B4750D" w:rsidRPr="00CE314E" w:rsidRDefault="00B4750D" w:rsidP="00FF0CF0">
            <w:pPr>
              <w:pStyle w:val="TAL"/>
              <w:rPr>
                <w:sz w:val="16"/>
              </w:rPr>
            </w:pPr>
          </w:p>
        </w:tc>
      </w:tr>
      <w:tr w:rsidR="00B4750D" w:rsidRPr="00CE314E" w14:paraId="1669F0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469652" w14:textId="77777777" w:rsidR="00B4750D" w:rsidRPr="00CE314E" w:rsidRDefault="00B4750D" w:rsidP="00FF0CF0">
            <w:pPr>
              <w:pStyle w:val="TAL"/>
              <w:rPr>
                <w:sz w:val="16"/>
              </w:rPr>
            </w:pPr>
            <w:r w:rsidRPr="00CE314E">
              <w:rPr>
                <w:sz w:val="16"/>
              </w:rPr>
              <w:t>C3-230701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019F15" w14:textId="77777777" w:rsidR="00B4750D" w:rsidRPr="00CE314E" w:rsidRDefault="00B4750D" w:rsidP="00FF0CF0">
            <w:pPr>
              <w:pStyle w:val="TAL"/>
              <w:rPr>
                <w:sz w:val="16"/>
              </w:rPr>
            </w:pPr>
            <w:r w:rsidRPr="00CE314E">
              <w:rPr>
                <w:sz w:val="16"/>
              </w:rPr>
              <w:t>Enhance the filter for performance data collection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40B38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3541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B84DA" w14:textId="77777777" w:rsidR="00B4750D" w:rsidRPr="00CE314E" w:rsidRDefault="00B4750D" w:rsidP="00FF0CF0">
            <w:pPr>
              <w:pStyle w:val="TAL"/>
              <w:rPr>
                <w:sz w:val="16"/>
              </w:rPr>
            </w:pPr>
            <w:r w:rsidRPr="00CE314E">
              <w:rPr>
                <w:sz w:val="16"/>
              </w:rPr>
              <w:t>C3-230529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46F98" w14:textId="77777777" w:rsidR="00B4750D" w:rsidRPr="00CE314E" w:rsidRDefault="00B4750D" w:rsidP="00FF0CF0">
            <w:pPr>
              <w:pStyle w:val="TAL"/>
              <w:rPr>
                <w:sz w:val="16"/>
              </w:rPr>
            </w:pPr>
          </w:p>
        </w:tc>
      </w:tr>
      <w:tr w:rsidR="00B4750D" w:rsidRPr="00CE314E" w14:paraId="6A940F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321BB7" w14:textId="77777777" w:rsidR="00B4750D" w:rsidRPr="00CE314E" w:rsidRDefault="00B4750D" w:rsidP="00FF0CF0">
            <w:pPr>
              <w:pStyle w:val="TAL"/>
              <w:rPr>
                <w:sz w:val="16"/>
              </w:rPr>
            </w:pPr>
            <w:r w:rsidRPr="00CE314E">
              <w:rPr>
                <w:sz w:val="16"/>
              </w:rPr>
              <w:t>C3-230702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E273B" w14:textId="77777777" w:rsidR="00B4750D" w:rsidRPr="00CE314E" w:rsidRDefault="00B4750D" w:rsidP="00FF0CF0">
            <w:pPr>
              <w:pStyle w:val="TAL"/>
              <w:rPr>
                <w:sz w:val="16"/>
              </w:rPr>
            </w:pPr>
            <w:r w:rsidRPr="00CE314E">
              <w:rPr>
                <w:sz w:val="16"/>
              </w:rPr>
              <w:t>Handling of packet filters provided to the UE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13BDB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616FD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0D6A73" w14:textId="77777777" w:rsidR="00B4750D" w:rsidRPr="00CE314E" w:rsidRDefault="00B4750D" w:rsidP="00FF0CF0">
            <w:pPr>
              <w:pStyle w:val="TAL"/>
              <w:rPr>
                <w:sz w:val="16"/>
              </w:rPr>
            </w:pPr>
            <w:r w:rsidRPr="00CE314E">
              <w:rPr>
                <w:sz w:val="16"/>
              </w:rPr>
              <w:t>C3-230334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B9663D" w14:textId="77777777" w:rsidR="00B4750D" w:rsidRPr="00CE314E" w:rsidRDefault="00B4750D" w:rsidP="00FF0CF0">
            <w:pPr>
              <w:pStyle w:val="TAL"/>
              <w:rPr>
                <w:sz w:val="16"/>
              </w:rPr>
            </w:pPr>
          </w:p>
        </w:tc>
      </w:tr>
      <w:tr w:rsidR="00B4750D" w:rsidRPr="00CE314E" w14:paraId="2E7AE2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1BA7FB" w14:textId="77777777" w:rsidR="00B4750D" w:rsidRPr="00CE314E" w:rsidRDefault="00B4750D" w:rsidP="00FF0CF0">
            <w:pPr>
              <w:pStyle w:val="TAL"/>
              <w:rPr>
                <w:sz w:val="16"/>
              </w:rPr>
            </w:pPr>
            <w:r w:rsidRPr="00CE314E">
              <w:rPr>
                <w:sz w:val="16"/>
              </w:rPr>
              <w:t>C3-230703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082C10" w14:textId="77777777" w:rsidR="00B4750D" w:rsidRPr="00CE314E" w:rsidRDefault="00B4750D" w:rsidP="00FF0CF0">
            <w:pPr>
              <w:pStyle w:val="TAL"/>
              <w:rPr>
                <w:sz w:val="16"/>
              </w:rPr>
            </w:pPr>
            <w:r w:rsidRPr="00CE314E">
              <w:rPr>
                <w:sz w:val="16"/>
              </w:rPr>
              <w:t>Mapping of QoS parameters between Rel-99 QoS parameters and 5G QoS parameters when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8F408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B1E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E90E3" w14:textId="77777777" w:rsidR="00B4750D" w:rsidRPr="00CE314E" w:rsidRDefault="00B4750D" w:rsidP="00FF0CF0">
            <w:pPr>
              <w:pStyle w:val="TAL"/>
              <w:rPr>
                <w:sz w:val="16"/>
              </w:rPr>
            </w:pPr>
            <w:r w:rsidRPr="00CE314E">
              <w:rPr>
                <w:sz w:val="16"/>
              </w:rPr>
              <w:t>C3-230335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993B0B" w14:textId="77777777" w:rsidR="00B4750D" w:rsidRPr="00CE314E" w:rsidRDefault="00B4750D" w:rsidP="00FF0CF0">
            <w:pPr>
              <w:pStyle w:val="TAL"/>
              <w:rPr>
                <w:sz w:val="16"/>
              </w:rPr>
            </w:pPr>
          </w:p>
        </w:tc>
      </w:tr>
      <w:tr w:rsidR="00B4750D" w:rsidRPr="00CE314E" w14:paraId="27442D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3DCF88" w14:textId="77777777" w:rsidR="00B4750D" w:rsidRPr="00CE314E" w:rsidRDefault="00B4750D" w:rsidP="00FF0CF0">
            <w:pPr>
              <w:pStyle w:val="TAL"/>
              <w:rPr>
                <w:sz w:val="16"/>
              </w:rPr>
            </w:pPr>
            <w:r w:rsidRPr="00CE314E">
              <w:rPr>
                <w:sz w:val="16"/>
              </w:rPr>
              <w:t>C3-230704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4F5598" w14:textId="77777777" w:rsidR="00B4750D" w:rsidRPr="00CE314E" w:rsidRDefault="00B4750D" w:rsidP="00FF0CF0">
            <w:pPr>
              <w:pStyle w:val="TAL"/>
              <w:rPr>
                <w:sz w:val="16"/>
              </w:rPr>
            </w:pPr>
            <w:r w:rsidRPr="00CE314E">
              <w:rPr>
                <w:sz w:val="16"/>
              </w:rPr>
              <w:t>Fix the description formatting issue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93831B" w14:textId="77777777" w:rsidR="00B4750D" w:rsidRPr="00CE314E" w:rsidRDefault="00B4750D" w:rsidP="00FF0CF0">
            <w:pPr>
              <w:pStyle w:val="TAL"/>
              <w:rPr>
                <w:sz w:val="16"/>
              </w:rPr>
            </w:pPr>
            <w:r w:rsidRPr="00CE314E">
              <w:rPr>
                <w:sz w:val="16"/>
              </w:rPr>
              <w:t>ZTE,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19894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5881E" w14:textId="77777777" w:rsidR="00B4750D" w:rsidRPr="00CE314E" w:rsidRDefault="00B4750D" w:rsidP="00FF0CF0">
            <w:pPr>
              <w:pStyle w:val="TAL"/>
              <w:rPr>
                <w:sz w:val="16"/>
              </w:rPr>
            </w:pPr>
            <w:r w:rsidRPr="00CE314E">
              <w:rPr>
                <w:sz w:val="16"/>
              </w:rPr>
              <w:t>C3-230299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33E0CE" w14:textId="77777777" w:rsidR="00B4750D" w:rsidRPr="00CE314E" w:rsidRDefault="00B4750D" w:rsidP="00FF0CF0">
            <w:pPr>
              <w:pStyle w:val="TAL"/>
              <w:rPr>
                <w:sz w:val="16"/>
              </w:rPr>
            </w:pPr>
          </w:p>
        </w:tc>
      </w:tr>
      <w:tr w:rsidR="00B4750D" w:rsidRPr="00CE314E" w14:paraId="6AA1C0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81536A" w14:textId="77777777" w:rsidR="00B4750D" w:rsidRPr="00CE314E" w:rsidRDefault="00B4750D" w:rsidP="00FF0CF0">
            <w:pPr>
              <w:pStyle w:val="TAL"/>
              <w:rPr>
                <w:sz w:val="16"/>
              </w:rPr>
            </w:pPr>
            <w:r w:rsidRPr="00CE314E">
              <w:rPr>
                <w:sz w:val="16"/>
              </w:rPr>
              <w:t>C3-230705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6A07D6"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B802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30F33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F09ADE" w14:textId="77777777" w:rsidR="00B4750D" w:rsidRPr="00CE314E" w:rsidRDefault="00B4750D" w:rsidP="00FF0CF0">
            <w:pPr>
              <w:pStyle w:val="TAL"/>
              <w:rPr>
                <w:sz w:val="16"/>
              </w:rPr>
            </w:pPr>
            <w:r w:rsidRPr="00CE314E">
              <w:rPr>
                <w:sz w:val="16"/>
              </w:rPr>
              <w:t>C3-230268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720E78" w14:textId="77777777" w:rsidR="00B4750D" w:rsidRPr="00CE314E" w:rsidRDefault="00B4750D" w:rsidP="00FF0CF0">
            <w:pPr>
              <w:pStyle w:val="TAL"/>
              <w:rPr>
                <w:sz w:val="16"/>
              </w:rPr>
            </w:pPr>
          </w:p>
        </w:tc>
      </w:tr>
      <w:tr w:rsidR="00B4750D" w:rsidRPr="00CE314E" w14:paraId="58595E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659CF8" w14:textId="77777777" w:rsidR="00B4750D" w:rsidRPr="00CE314E" w:rsidRDefault="00B4750D" w:rsidP="00FF0CF0">
            <w:pPr>
              <w:pStyle w:val="TAL"/>
              <w:rPr>
                <w:sz w:val="16"/>
              </w:rPr>
            </w:pPr>
            <w:r w:rsidRPr="00CE314E">
              <w:rPr>
                <w:sz w:val="16"/>
              </w:rPr>
              <w:t>C3-230706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3C092"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F58C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DF6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1CF048" w14:textId="77777777" w:rsidR="00B4750D" w:rsidRPr="00CE314E" w:rsidRDefault="00B4750D" w:rsidP="00FF0CF0">
            <w:pPr>
              <w:pStyle w:val="TAL"/>
              <w:rPr>
                <w:sz w:val="16"/>
              </w:rPr>
            </w:pPr>
            <w:r w:rsidRPr="00CE314E">
              <w:rPr>
                <w:sz w:val="16"/>
              </w:rPr>
              <w:t>C3-230269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ADDBC" w14:textId="77777777" w:rsidR="00B4750D" w:rsidRPr="00CE314E" w:rsidRDefault="00B4750D" w:rsidP="00FF0CF0">
            <w:pPr>
              <w:pStyle w:val="TAL"/>
              <w:rPr>
                <w:sz w:val="16"/>
              </w:rPr>
            </w:pPr>
          </w:p>
        </w:tc>
      </w:tr>
      <w:tr w:rsidR="00B4750D" w:rsidRPr="00CE314E" w14:paraId="426D75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8DE8BE" w14:textId="77777777" w:rsidR="00B4750D" w:rsidRPr="00CE314E" w:rsidRDefault="00B4750D" w:rsidP="00FF0CF0">
            <w:pPr>
              <w:pStyle w:val="TAL"/>
              <w:rPr>
                <w:sz w:val="16"/>
              </w:rPr>
            </w:pPr>
            <w:r w:rsidRPr="00CE314E">
              <w:rPr>
                <w:sz w:val="16"/>
              </w:rPr>
              <w:t>C3-230707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26BBD5"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0A921"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652D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822D07" w14:textId="77777777" w:rsidR="00B4750D" w:rsidRPr="00CE314E" w:rsidRDefault="00B4750D" w:rsidP="00FF0CF0">
            <w:pPr>
              <w:pStyle w:val="TAL"/>
              <w:rPr>
                <w:sz w:val="16"/>
              </w:rPr>
            </w:pPr>
            <w:r w:rsidRPr="00CE314E">
              <w:rPr>
                <w:sz w:val="16"/>
              </w:rPr>
              <w:t>C3-230272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0622AF" w14:textId="77777777" w:rsidR="00B4750D" w:rsidRPr="00CE314E" w:rsidRDefault="00B4750D" w:rsidP="00FF0CF0">
            <w:pPr>
              <w:pStyle w:val="TAL"/>
              <w:rPr>
                <w:sz w:val="16"/>
              </w:rPr>
            </w:pPr>
          </w:p>
        </w:tc>
      </w:tr>
      <w:tr w:rsidR="00B4750D" w:rsidRPr="00CE314E" w14:paraId="1FDFF3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4D3EC4" w14:textId="77777777" w:rsidR="00B4750D" w:rsidRPr="00CE314E" w:rsidRDefault="00B4750D" w:rsidP="00FF0CF0">
            <w:pPr>
              <w:pStyle w:val="TAL"/>
              <w:rPr>
                <w:sz w:val="16"/>
              </w:rPr>
            </w:pPr>
            <w:r w:rsidRPr="00CE314E">
              <w:rPr>
                <w:sz w:val="16"/>
              </w:rPr>
              <w:t>C3-230708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6DEABA"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D2AF6C"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09183"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FB08D0" w14:textId="77777777" w:rsidR="00B4750D" w:rsidRPr="00CE314E" w:rsidRDefault="00B4750D" w:rsidP="00FF0CF0">
            <w:pPr>
              <w:pStyle w:val="TAL"/>
              <w:rPr>
                <w:sz w:val="16"/>
              </w:rPr>
            </w:pPr>
            <w:r w:rsidRPr="00CE314E">
              <w:rPr>
                <w:sz w:val="16"/>
              </w:rPr>
              <w:t>C3-230273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8DCC36" w14:textId="77777777" w:rsidR="00B4750D" w:rsidRPr="00CE314E" w:rsidRDefault="00B4750D" w:rsidP="00FF0CF0">
            <w:pPr>
              <w:pStyle w:val="TAL"/>
              <w:rPr>
                <w:sz w:val="16"/>
              </w:rPr>
            </w:pPr>
          </w:p>
        </w:tc>
      </w:tr>
      <w:tr w:rsidR="00B4750D" w:rsidRPr="00CE314E" w14:paraId="104A29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88C02E" w14:textId="77777777" w:rsidR="00B4750D" w:rsidRPr="00CE314E" w:rsidRDefault="00B4750D" w:rsidP="00FF0CF0">
            <w:pPr>
              <w:pStyle w:val="TAL"/>
              <w:rPr>
                <w:sz w:val="16"/>
              </w:rPr>
            </w:pPr>
            <w:r w:rsidRPr="00CE314E">
              <w:rPr>
                <w:sz w:val="16"/>
              </w:rPr>
              <w:t>C3-230709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418CCA"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C2E066"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2779A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73CCC5" w14:textId="77777777" w:rsidR="00B4750D" w:rsidRPr="00CE314E" w:rsidRDefault="00B4750D" w:rsidP="00FF0CF0">
            <w:pPr>
              <w:pStyle w:val="TAL"/>
              <w:rPr>
                <w:sz w:val="16"/>
              </w:rPr>
            </w:pPr>
            <w:r w:rsidRPr="00CE314E">
              <w:rPr>
                <w:sz w:val="16"/>
              </w:rPr>
              <w:t>C3-230273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838320" w14:textId="77777777" w:rsidR="00B4750D" w:rsidRPr="00CE314E" w:rsidRDefault="00B4750D" w:rsidP="00FF0CF0">
            <w:pPr>
              <w:pStyle w:val="TAL"/>
              <w:rPr>
                <w:sz w:val="16"/>
              </w:rPr>
            </w:pPr>
          </w:p>
        </w:tc>
      </w:tr>
      <w:tr w:rsidR="00B4750D" w:rsidRPr="00CE314E" w14:paraId="3D6396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18D446" w14:textId="77777777" w:rsidR="00B4750D" w:rsidRPr="00CE314E" w:rsidRDefault="00B4750D" w:rsidP="00FF0CF0">
            <w:pPr>
              <w:pStyle w:val="TAL"/>
              <w:rPr>
                <w:sz w:val="16"/>
              </w:rPr>
            </w:pPr>
            <w:r w:rsidRPr="00CE314E">
              <w:rPr>
                <w:sz w:val="16"/>
              </w:rPr>
              <w:t>C3-230710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42984"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098D9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8A7F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4FE54F" w14:textId="77777777" w:rsidR="00B4750D" w:rsidRPr="00CE314E" w:rsidRDefault="00B4750D" w:rsidP="00FF0CF0">
            <w:pPr>
              <w:pStyle w:val="TAL"/>
              <w:rPr>
                <w:sz w:val="16"/>
              </w:rPr>
            </w:pPr>
            <w:r w:rsidRPr="00CE314E">
              <w:rPr>
                <w:sz w:val="16"/>
              </w:rPr>
              <w:t>C3-230284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1CF804" w14:textId="77777777" w:rsidR="00B4750D" w:rsidRPr="00CE314E" w:rsidRDefault="00B4750D" w:rsidP="00FF0CF0">
            <w:pPr>
              <w:pStyle w:val="TAL"/>
              <w:rPr>
                <w:sz w:val="16"/>
              </w:rPr>
            </w:pPr>
          </w:p>
        </w:tc>
      </w:tr>
      <w:tr w:rsidR="00B4750D" w:rsidRPr="00CE314E" w14:paraId="0DE52B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7E9B6D" w14:textId="77777777" w:rsidR="00B4750D" w:rsidRPr="00CE314E" w:rsidRDefault="00B4750D" w:rsidP="00FF0CF0">
            <w:pPr>
              <w:pStyle w:val="TAL"/>
              <w:rPr>
                <w:sz w:val="16"/>
              </w:rPr>
            </w:pPr>
            <w:r w:rsidRPr="00CE314E">
              <w:rPr>
                <w:sz w:val="16"/>
              </w:rPr>
              <w:t>C3-230711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1D7021"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63590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C81B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E85D35" w14:textId="77777777" w:rsidR="00B4750D" w:rsidRPr="00CE314E" w:rsidRDefault="00B4750D" w:rsidP="00FF0CF0">
            <w:pPr>
              <w:pStyle w:val="TAL"/>
              <w:rPr>
                <w:sz w:val="16"/>
              </w:rPr>
            </w:pPr>
            <w:r w:rsidRPr="00CE314E">
              <w:rPr>
                <w:sz w:val="16"/>
              </w:rPr>
              <w:t>C3-230277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4CA865" w14:textId="77777777" w:rsidR="00B4750D" w:rsidRPr="00CE314E" w:rsidRDefault="00B4750D" w:rsidP="00FF0CF0">
            <w:pPr>
              <w:pStyle w:val="TAL"/>
              <w:rPr>
                <w:sz w:val="16"/>
              </w:rPr>
            </w:pPr>
          </w:p>
        </w:tc>
      </w:tr>
      <w:tr w:rsidR="00B4750D" w:rsidRPr="00CE314E" w14:paraId="290B84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C263E8" w14:textId="77777777" w:rsidR="00B4750D" w:rsidRPr="00CE314E" w:rsidRDefault="00B4750D" w:rsidP="00FF0CF0">
            <w:pPr>
              <w:pStyle w:val="TAL"/>
              <w:rPr>
                <w:sz w:val="16"/>
              </w:rPr>
            </w:pPr>
            <w:r w:rsidRPr="00CE314E">
              <w:rPr>
                <w:sz w:val="16"/>
              </w:rPr>
              <w:t>C3-230712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7F7AAB"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91E59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2181D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7DC5A2" w14:textId="77777777" w:rsidR="00B4750D" w:rsidRPr="00CE314E" w:rsidRDefault="00B4750D" w:rsidP="00FF0CF0">
            <w:pPr>
              <w:pStyle w:val="TAL"/>
              <w:rPr>
                <w:sz w:val="16"/>
              </w:rPr>
            </w:pPr>
            <w:r w:rsidRPr="00CE314E">
              <w:rPr>
                <w:sz w:val="16"/>
              </w:rPr>
              <w:t>C3-230276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138CC1" w14:textId="77777777" w:rsidR="00B4750D" w:rsidRPr="00CE314E" w:rsidRDefault="00B4750D" w:rsidP="00FF0CF0">
            <w:pPr>
              <w:pStyle w:val="TAL"/>
              <w:rPr>
                <w:sz w:val="16"/>
              </w:rPr>
            </w:pPr>
          </w:p>
        </w:tc>
      </w:tr>
      <w:tr w:rsidR="00B4750D" w:rsidRPr="00CE314E" w14:paraId="02FD5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EFD1C0" w14:textId="77777777" w:rsidR="00B4750D" w:rsidRPr="00CE314E" w:rsidRDefault="00B4750D" w:rsidP="00FF0CF0">
            <w:pPr>
              <w:pStyle w:val="TAL"/>
              <w:rPr>
                <w:sz w:val="16"/>
              </w:rPr>
            </w:pPr>
            <w:r w:rsidRPr="00CE314E">
              <w:rPr>
                <w:sz w:val="16"/>
              </w:rPr>
              <w:t>C3-230713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4E881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C7D64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7498F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1E2663" w14:textId="77777777" w:rsidR="00B4750D" w:rsidRPr="00CE314E" w:rsidRDefault="00B4750D" w:rsidP="00FF0CF0">
            <w:pPr>
              <w:pStyle w:val="TAL"/>
              <w:rPr>
                <w:sz w:val="16"/>
              </w:rPr>
            </w:pPr>
            <w:r w:rsidRPr="00CE314E">
              <w:rPr>
                <w:sz w:val="16"/>
              </w:rPr>
              <w:t>C3-230285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B35CD6" w14:textId="77777777" w:rsidR="00B4750D" w:rsidRPr="00CE314E" w:rsidRDefault="00B4750D" w:rsidP="00FF0CF0">
            <w:pPr>
              <w:pStyle w:val="TAL"/>
              <w:rPr>
                <w:sz w:val="16"/>
              </w:rPr>
            </w:pPr>
          </w:p>
        </w:tc>
      </w:tr>
      <w:tr w:rsidR="00B4750D" w:rsidRPr="00CE314E" w14:paraId="25E802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4F69B9" w14:textId="77777777" w:rsidR="00B4750D" w:rsidRPr="00CE314E" w:rsidRDefault="00B4750D" w:rsidP="00FF0CF0">
            <w:pPr>
              <w:pStyle w:val="TAL"/>
              <w:rPr>
                <w:sz w:val="16"/>
              </w:rPr>
            </w:pPr>
            <w:r w:rsidRPr="00CE314E">
              <w:rPr>
                <w:sz w:val="16"/>
              </w:rPr>
              <w:t>C3-230714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97C769"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C9D28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E2E2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E69D6" w14:textId="77777777" w:rsidR="00B4750D" w:rsidRPr="00CE314E" w:rsidRDefault="00B4750D" w:rsidP="00FF0CF0">
            <w:pPr>
              <w:pStyle w:val="TAL"/>
              <w:rPr>
                <w:sz w:val="16"/>
              </w:rPr>
            </w:pPr>
            <w:r w:rsidRPr="00CE314E">
              <w:rPr>
                <w:sz w:val="16"/>
              </w:rPr>
              <w:t>C3-230286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0F0963" w14:textId="77777777" w:rsidR="00B4750D" w:rsidRPr="00CE314E" w:rsidRDefault="00B4750D" w:rsidP="00FF0CF0">
            <w:pPr>
              <w:pStyle w:val="TAL"/>
              <w:rPr>
                <w:sz w:val="16"/>
              </w:rPr>
            </w:pPr>
          </w:p>
        </w:tc>
      </w:tr>
      <w:tr w:rsidR="00B4750D" w:rsidRPr="00CE314E" w14:paraId="6B78BD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A9DD5C" w14:textId="77777777" w:rsidR="00B4750D" w:rsidRPr="00CE314E" w:rsidRDefault="00B4750D" w:rsidP="00FF0CF0">
            <w:pPr>
              <w:pStyle w:val="TAL"/>
              <w:rPr>
                <w:sz w:val="16"/>
              </w:rPr>
            </w:pPr>
            <w:r w:rsidRPr="00CE314E">
              <w:rPr>
                <w:sz w:val="16"/>
              </w:rPr>
              <w:t>C3-230715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DE30C"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1C07E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68A3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65A7F9" w14:textId="77777777" w:rsidR="00B4750D" w:rsidRPr="00CE314E" w:rsidRDefault="00B4750D" w:rsidP="00FF0CF0">
            <w:pPr>
              <w:pStyle w:val="TAL"/>
              <w:rPr>
                <w:sz w:val="16"/>
              </w:rPr>
            </w:pPr>
            <w:r w:rsidRPr="00CE314E">
              <w:rPr>
                <w:sz w:val="16"/>
              </w:rPr>
              <w:t>C3-230287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E9AC03" w14:textId="77777777" w:rsidR="00B4750D" w:rsidRPr="00CE314E" w:rsidRDefault="00B4750D" w:rsidP="00FF0CF0">
            <w:pPr>
              <w:pStyle w:val="TAL"/>
              <w:rPr>
                <w:sz w:val="16"/>
              </w:rPr>
            </w:pPr>
          </w:p>
        </w:tc>
      </w:tr>
      <w:tr w:rsidR="00B4750D" w:rsidRPr="00CE314E" w14:paraId="0BF094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0C37CB" w14:textId="77777777" w:rsidR="00B4750D" w:rsidRPr="00CE314E" w:rsidRDefault="00B4750D" w:rsidP="00FF0CF0">
            <w:pPr>
              <w:pStyle w:val="TAL"/>
              <w:rPr>
                <w:sz w:val="16"/>
              </w:rPr>
            </w:pPr>
            <w:r w:rsidRPr="00CE314E">
              <w:rPr>
                <w:sz w:val="16"/>
              </w:rPr>
              <w:t>C3-230716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C52682"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63392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50E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6767B6" w14:textId="77777777" w:rsidR="00B4750D" w:rsidRPr="00CE314E" w:rsidRDefault="00B4750D" w:rsidP="00FF0CF0">
            <w:pPr>
              <w:pStyle w:val="TAL"/>
              <w:rPr>
                <w:sz w:val="16"/>
              </w:rPr>
            </w:pPr>
            <w:r w:rsidRPr="00CE314E">
              <w:rPr>
                <w:sz w:val="16"/>
              </w:rPr>
              <w:t>C3-230297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027288" w14:textId="77777777" w:rsidR="00B4750D" w:rsidRPr="00CE314E" w:rsidRDefault="00B4750D" w:rsidP="00FF0CF0">
            <w:pPr>
              <w:pStyle w:val="TAL"/>
              <w:rPr>
                <w:sz w:val="16"/>
              </w:rPr>
            </w:pPr>
          </w:p>
        </w:tc>
      </w:tr>
      <w:tr w:rsidR="00B4750D" w:rsidRPr="00CE314E" w14:paraId="17C33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8AAFE2" w14:textId="77777777" w:rsidR="00B4750D" w:rsidRPr="00CE314E" w:rsidRDefault="00B4750D" w:rsidP="00FF0CF0">
            <w:pPr>
              <w:pStyle w:val="TAL"/>
              <w:rPr>
                <w:sz w:val="16"/>
              </w:rPr>
            </w:pPr>
            <w:r w:rsidRPr="00CE314E">
              <w:rPr>
                <w:sz w:val="16"/>
              </w:rPr>
              <w:t>C3-230717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8A3849"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9E116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0F525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D5F7D3" w14:textId="77777777" w:rsidR="00B4750D" w:rsidRPr="00CE314E" w:rsidRDefault="00B4750D" w:rsidP="00FF0CF0">
            <w:pPr>
              <w:pStyle w:val="TAL"/>
              <w:rPr>
                <w:sz w:val="16"/>
              </w:rPr>
            </w:pPr>
            <w:r w:rsidRPr="00CE314E">
              <w:rPr>
                <w:sz w:val="16"/>
              </w:rPr>
              <w:t>C3-230304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90F993" w14:textId="77777777" w:rsidR="00B4750D" w:rsidRPr="00CE314E" w:rsidRDefault="00B4750D" w:rsidP="00FF0CF0">
            <w:pPr>
              <w:pStyle w:val="TAL"/>
              <w:rPr>
                <w:sz w:val="16"/>
              </w:rPr>
            </w:pPr>
          </w:p>
        </w:tc>
      </w:tr>
      <w:tr w:rsidR="00B4750D" w:rsidRPr="00CE314E" w14:paraId="641A94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3E4352" w14:textId="77777777" w:rsidR="00B4750D" w:rsidRPr="00CE314E" w:rsidRDefault="00B4750D" w:rsidP="00FF0CF0">
            <w:pPr>
              <w:pStyle w:val="TAL"/>
              <w:rPr>
                <w:sz w:val="16"/>
              </w:rPr>
            </w:pPr>
            <w:r w:rsidRPr="00CE314E">
              <w:rPr>
                <w:sz w:val="16"/>
              </w:rPr>
              <w:t>C3-230718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A98053"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ACBA5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7521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A53828" w14:textId="77777777" w:rsidR="00B4750D" w:rsidRPr="00CE314E" w:rsidRDefault="00B4750D" w:rsidP="00FF0CF0">
            <w:pPr>
              <w:pStyle w:val="TAL"/>
              <w:rPr>
                <w:sz w:val="16"/>
              </w:rPr>
            </w:pPr>
            <w:r w:rsidRPr="00CE314E">
              <w:rPr>
                <w:sz w:val="16"/>
              </w:rPr>
              <w:t>C3-230302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82330" w14:textId="77777777" w:rsidR="00B4750D" w:rsidRPr="00CE314E" w:rsidRDefault="00B4750D" w:rsidP="00FF0CF0">
            <w:pPr>
              <w:pStyle w:val="TAL"/>
              <w:rPr>
                <w:sz w:val="16"/>
              </w:rPr>
            </w:pPr>
          </w:p>
        </w:tc>
      </w:tr>
      <w:tr w:rsidR="00B4750D" w:rsidRPr="00CE314E" w14:paraId="708A5B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D0DDB4" w14:textId="77777777" w:rsidR="00B4750D" w:rsidRPr="00CE314E" w:rsidRDefault="00B4750D" w:rsidP="00FF0CF0">
            <w:pPr>
              <w:pStyle w:val="TAL"/>
              <w:rPr>
                <w:sz w:val="16"/>
              </w:rPr>
            </w:pPr>
            <w:r w:rsidRPr="00CE314E">
              <w:rPr>
                <w:sz w:val="16"/>
              </w:rPr>
              <w:t>C3-230719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D641C4"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5F45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9A816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3D657" w14:textId="77777777" w:rsidR="00B4750D" w:rsidRPr="00CE314E" w:rsidRDefault="00B4750D" w:rsidP="00FF0CF0">
            <w:pPr>
              <w:pStyle w:val="TAL"/>
              <w:rPr>
                <w:sz w:val="16"/>
              </w:rPr>
            </w:pPr>
            <w:r w:rsidRPr="00CE314E">
              <w:rPr>
                <w:sz w:val="16"/>
              </w:rPr>
              <w:t>C3-230308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293BB" w14:textId="77777777" w:rsidR="00B4750D" w:rsidRPr="00CE314E" w:rsidRDefault="00B4750D" w:rsidP="00FF0CF0">
            <w:pPr>
              <w:pStyle w:val="TAL"/>
              <w:rPr>
                <w:sz w:val="16"/>
              </w:rPr>
            </w:pPr>
          </w:p>
        </w:tc>
      </w:tr>
      <w:tr w:rsidR="00B4750D" w:rsidRPr="00CE314E" w14:paraId="0410BD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EEC765" w14:textId="77777777" w:rsidR="00B4750D" w:rsidRPr="00CE314E" w:rsidRDefault="00B4750D" w:rsidP="00FF0CF0">
            <w:pPr>
              <w:pStyle w:val="TAL"/>
              <w:rPr>
                <w:sz w:val="16"/>
              </w:rPr>
            </w:pPr>
            <w:r w:rsidRPr="00CE314E">
              <w:rPr>
                <w:sz w:val="16"/>
              </w:rPr>
              <w:t>C3-230720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641DE0"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DAC5F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EA23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5EB085" w14:textId="77777777" w:rsidR="00B4750D" w:rsidRPr="00CE314E" w:rsidRDefault="00B4750D" w:rsidP="00FF0CF0">
            <w:pPr>
              <w:pStyle w:val="TAL"/>
              <w:rPr>
                <w:sz w:val="16"/>
              </w:rPr>
            </w:pPr>
            <w:r w:rsidRPr="00CE314E">
              <w:rPr>
                <w:sz w:val="16"/>
              </w:rPr>
              <w:t>C3-230309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A6AB91" w14:textId="77777777" w:rsidR="00B4750D" w:rsidRPr="00CE314E" w:rsidRDefault="00B4750D" w:rsidP="00FF0CF0">
            <w:pPr>
              <w:pStyle w:val="TAL"/>
              <w:rPr>
                <w:sz w:val="16"/>
              </w:rPr>
            </w:pPr>
          </w:p>
        </w:tc>
      </w:tr>
      <w:tr w:rsidR="00B4750D" w:rsidRPr="00CE314E" w14:paraId="7E3787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532EA7" w14:textId="77777777" w:rsidR="00B4750D" w:rsidRPr="00CE314E" w:rsidRDefault="00B4750D" w:rsidP="00FF0CF0">
            <w:pPr>
              <w:pStyle w:val="TAL"/>
              <w:rPr>
                <w:sz w:val="16"/>
              </w:rPr>
            </w:pPr>
            <w:r w:rsidRPr="00CE314E">
              <w:rPr>
                <w:sz w:val="16"/>
              </w:rPr>
              <w:t>C3-230721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317251" w14:textId="77777777" w:rsidR="00B4750D" w:rsidRPr="00CE314E" w:rsidRDefault="00B4750D" w:rsidP="00FF0CF0">
            <w:pPr>
              <w:pStyle w:val="TAL"/>
              <w:rPr>
                <w:sz w:val="16"/>
              </w:rPr>
            </w:pPr>
            <w:r w:rsidRPr="00CE314E">
              <w:rPr>
                <w:sz w:val="16"/>
              </w:rPr>
              <w:t>CT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B695C" w14:textId="77777777" w:rsidR="00B4750D" w:rsidRPr="00CE314E" w:rsidRDefault="00B4750D" w:rsidP="00FF0CF0">
            <w:pPr>
              <w:pStyle w:val="TAL"/>
              <w:rPr>
                <w:sz w:val="16"/>
              </w:rPr>
            </w:pPr>
            <w:r w:rsidRPr="00CE314E">
              <w:rPr>
                <w:sz w:val="16"/>
              </w:rPr>
              <w:t>Samsung Electronics Co., Ltd,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05E9C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E56A34" w14:textId="77777777" w:rsidR="00B4750D" w:rsidRPr="00CE314E" w:rsidRDefault="00B4750D" w:rsidP="00FF0CF0">
            <w:pPr>
              <w:pStyle w:val="TAL"/>
              <w:rPr>
                <w:sz w:val="16"/>
              </w:rPr>
            </w:pPr>
            <w:r w:rsidRPr="00CE314E">
              <w:rPr>
                <w:sz w:val="16"/>
              </w:rPr>
              <w:t>C3-230052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28259A" w14:textId="77777777" w:rsidR="00B4750D" w:rsidRPr="00CE314E" w:rsidRDefault="00B4750D" w:rsidP="00FF0CF0">
            <w:pPr>
              <w:pStyle w:val="TAL"/>
              <w:rPr>
                <w:sz w:val="16"/>
              </w:rPr>
            </w:pPr>
          </w:p>
        </w:tc>
      </w:tr>
      <w:tr w:rsidR="00B4750D" w:rsidRPr="00CE314E" w14:paraId="250574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57D06A" w14:textId="77777777" w:rsidR="00B4750D" w:rsidRPr="00CE314E" w:rsidRDefault="00B4750D" w:rsidP="00FF0CF0">
            <w:pPr>
              <w:pStyle w:val="TAL"/>
              <w:rPr>
                <w:sz w:val="16"/>
              </w:rPr>
            </w:pPr>
            <w:r w:rsidRPr="00CE314E">
              <w:rPr>
                <w:sz w:val="16"/>
              </w:rPr>
              <w:t>C3-230722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E34228" w14:textId="77777777" w:rsidR="00B4750D" w:rsidRPr="00CE314E" w:rsidRDefault="00B4750D" w:rsidP="00FF0CF0">
            <w:pPr>
              <w:pStyle w:val="TAL"/>
              <w:rPr>
                <w:sz w:val="16"/>
              </w:rPr>
            </w:pPr>
            <w:r w:rsidRPr="00CE314E">
              <w:rPr>
                <w:sz w:val="16"/>
              </w:rPr>
              <w:t>VAL Service area – Location Area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6DD599"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A7F2A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3A5C3" w14:textId="77777777" w:rsidR="00B4750D" w:rsidRPr="00CE314E" w:rsidRDefault="00B4750D" w:rsidP="00FF0CF0">
            <w:pPr>
              <w:pStyle w:val="TAL"/>
              <w:rPr>
                <w:sz w:val="16"/>
              </w:rPr>
            </w:pPr>
            <w:r w:rsidRPr="00CE314E">
              <w:rPr>
                <w:sz w:val="16"/>
              </w:rPr>
              <w:t>C3-230587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B082D" w14:textId="77777777" w:rsidR="00B4750D" w:rsidRPr="00CE314E" w:rsidRDefault="00B4750D" w:rsidP="00FF0CF0">
            <w:pPr>
              <w:pStyle w:val="TAL"/>
              <w:rPr>
                <w:sz w:val="16"/>
              </w:rPr>
            </w:pPr>
          </w:p>
        </w:tc>
      </w:tr>
      <w:tr w:rsidR="00B4750D" w:rsidRPr="00CE314E" w14:paraId="2916D7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44B7EE" w14:textId="77777777" w:rsidR="00B4750D" w:rsidRPr="00CE314E" w:rsidRDefault="00B4750D" w:rsidP="00FF0CF0">
            <w:pPr>
              <w:pStyle w:val="TAL"/>
              <w:rPr>
                <w:sz w:val="16"/>
              </w:rPr>
            </w:pPr>
            <w:r w:rsidRPr="00CE314E">
              <w:rPr>
                <w:sz w:val="16"/>
              </w:rPr>
              <w:t>C3-230723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510A2A" w14:textId="77777777" w:rsidR="00B4750D" w:rsidRPr="00CE314E" w:rsidRDefault="00B4750D" w:rsidP="00FF0CF0">
            <w:pPr>
              <w:pStyle w:val="TAL"/>
              <w:rPr>
                <w:sz w:val="16"/>
              </w:rPr>
            </w:pPr>
            <w:r w:rsidRPr="00CE314E">
              <w:rPr>
                <w:sz w:val="16"/>
              </w:rPr>
              <w:t>VAL Service area – Location based group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FFCBE5"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3DD3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E6CD81" w14:textId="77777777" w:rsidR="00B4750D" w:rsidRPr="00CE314E" w:rsidRDefault="00B4750D" w:rsidP="00FF0CF0">
            <w:pPr>
              <w:pStyle w:val="TAL"/>
              <w:rPr>
                <w:sz w:val="16"/>
              </w:rPr>
            </w:pPr>
            <w:r w:rsidRPr="00CE314E">
              <w:rPr>
                <w:sz w:val="16"/>
              </w:rPr>
              <w:t>C3-230588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66B412" w14:textId="77777777" w:rsidR="00B4750D" w:rsidRPr="00CE314E" w:rsidRDefault="00B4750D" w:rsidP="00FF0CF0">
            <w:pPr>
              <w:pStyle w:val="TAL"/>
              <w:rPr>
                <w:sz w:val="16"/>
              </w:rPr>
            </w:pPr>
          </w:p>
        </w:tc>
      </w:tr>
      <w:tr w:rsidR="00B4750D" w:rsidRPr="00CE314E" w14:paraId="660F39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61B554" w14:textId="77777777" w:rsidR="00B4750D" w:rsidRPr="00CE314E" w:rsidRDefault="00B4750D" w:rsidP="00FF0CF0">
            <w:pPr>
              <w:pStyle w:val="TAL"/>
              <w:rPr>
                <w:sz w:val="16"/>
              </w:rPr>
            </w:pPr>
            <w:r w:rsidRPr="00CE314E">
              <w:rPr>
                <w:sz w:val="16"/>
              </w:rPr>
              <w:t>C3-230724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7639E5" w14:textId="77777777" w:rsidR="00B4750D" w:rsidRPr="00CE314E" w:rsidRDefault="00B4750D" w:rsidP="00FF0CF0">
            <w:pPr>
              <w:pStyle w:val="TAL"/>
              <w:rPr>
                <w:sz w:val="16"/>
              </w:rPr>
            </w:pPr>
            <w:r w:rsidRPr="00CE314E">
              <w:rPr>
                <w:sz w:val="16"/>
              </w:rPr>
              <w:t>SS_IdmParameterProvisioning API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97F311"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5483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514B41" w14:textId="77777777" w:rsidR="00B4750D" w:rsidRPr="00CE314E" w:rsidRDefault="00B4750D" w:rsidP="00FF0CF0">
            <w:pPr>
              <w:pStyle w:val="TAL"/>
              <w:rPr>
                <w:sz w:val="16"/>
              </w:rPr>
            </w:pPr>
            <w:r w:rsidRPr="00CE314E">
              <w:rPr>
                <w:sz w:val="16"/>
              </w:rPr>
              <w:t>C3-230590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C0E49D" w14:textId="77777777" w:rsidR="00B4750D" w:rsidRPr="00CE314E" w:rsidRDefault="00B4750D" w:rsidP="00FF0CF0">
            <w:pPr>
              <w:pStyle w:val="TAL"/>
              <w:rPr>
                <w:sz w:val="16"/>
              </w:rPr>
            </w:pPr>
          </w:p>
        </w:tc>
      </w:tr>
      <w:tr w:rsidR="00B4750D" w:rsidRPr="00CE314E" w14:paraId="58CE02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18BF49" w14:textId="77777777" w:rsidR="00B4750D" w:rsidRPr="00CE314E" w:rsidRDefault="00B4750D" w:rsidP="00FF0CF0">
            <w:pPr>
              <w:pStyle w:val="TAL"/>
              <w:rPr>
                <w:sz w:val="16"/>
              </w:rPr>
            </w:pPr>
            <w:r w:rsidRPr="00CE314E">
              <w:rPr>
                <w:sz w:val="16"/>
              </w:rPr>
              <w:t>C3-230725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6F4230" w14:textId="77777777" w:rsidR="00B4750D" w:rsidRPr="00CE314E" w:rsidRDefault="00B4750D" w:rsidP="00FF0CF0">
            <w:pPr>
              <w:pStyle w:val="TAL"/>
              <w:rPr>
                <w:sz w:val="16"/>
              </w:rPr>
            </w:pPr>
            <w:r w:rsidRPr="00CE314E">
              <w:rPr>
                <w:sz w:val="16"/>
              </w:rPr>
              <w:t>EAS profile update with general context holding time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4B1038"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B9F39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C280A8" w14:textId="77777777" w:rsidR="00B4750D" w:rsidRPr="00CE314E" w:rsidRDefault="00B4750D" w:rsidP="00FF0CF0">
            <w:pPr>
              <w:pStyle w:val="TAL"/>
              <w:rPr>
                <w:sz w:val="16"/>
              </w:rPr>
            </w:pPr>
            <w:r w:rsidRPr="00CE314E">
              <w:rPr>
                <w:sz w:val="16"/>
              </w:rPr>
              <w:t>C3-230592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CE8B97" w14:textId="77777777" w:rsidR="00B4750D" w:rsidRPr="00CE314E" w:rsidRDefault="00B4750D" w:rsidP="00FF0CF0">
            <w:pPr>
              <w:pStyle w:val="TAL"/>
              <w:rPr>
                <w:sz w:val="16"/>
              </w:rPr>
            </w:pPr>
          </w:p>
        </w:tc>
      </w:tr>
      <w:tr w:rsidR="00B4750D" w:rsidRPr="00CE314E" w14:paraId="2DBE23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442413" w14:textId="77777777" w:rsidR="00B4750D" w:rsidRPr="00CE314E" w:rsidRDefault="00B4750D" w:rsidP="00FF0CF0">
            <w:pPr>
              <w:pStyle w:val="TAL"/>
              <w:rPr>
                <w:sz w:val="16"/>
              </w:rPr>
            </w:pPr>
            <w:r w:rsidRPr="00CE314E">
              <w:rPr>
                <w:sz w:val="16"/>
              </w:rPr>
              <w:t>C3-230726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28D2BB"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9241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59EC6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D017A6" w14:textId="77777777" w:rsidR="00B4750D" w:rsidRPr="00CE314E" w:rsidRDefault="00B4750D" w:rsidP="00FF0CF0">
            <w:pPr>
              <w:pStyle w:val="TAL"/>
              <w:rPr>
                <w:sz w:val="16"/>
              </w:rPr>
            </w:pPr>
            <w:r w:rsidRPr="00CE314E">
              <w:rPr>
                <w:sz w:val="16"/>
              </w:rPr>
              <w:t>C3-230133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27ED10" w14:textId="77777777" w:rsidR="00B4750D" w:rsidRPr="00CE314E" w:rsidRDefault="00B4750D" w:rsidP="00FF0CF0">
            <w:pPr>
              <w:pStyle w:val="TAL"/>
              <w:rPr>
                <w:sz w:val="16"/>
              </w:rPr>
            </w:pPr>
          </w:p>
        </w:tc>
      </w:tr>
      <w:tr w:rsidR="00B4750D" w:rsidRPr="00CE314E" w14:paraId="7CC457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5D2C6B" w14:textId="77777777" w:rsidR="00B4750D" w:rsidRPr="00CE314E" w:rsidRDefault="00B4750D" w:rsidP="00FF0CF0">
            <w:pPr>
              <w:pStyle w:val="TAL"/>
              <w:rPr>
                <w:sz w:val="16"/>
              </w:rPr>
            </w:pPr>
            <w:r w:rsidRPr="00CE314E">
              <w:rPr>
                <w:sz w:val="16"/>
              </w:rPr>
              <w:t>C3-230727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7E07D8" w14:textId="77777777" w:rsidR="00B4750D" w:rsidRPr="00CE314E" w:rsidRDefault="00B4750D" w:rsidP="00FF0CF0">
            <w:pPr>
              <w:pStyle w:val="TAL"/>
              <w:rPr>
                <w:sz w:val="16"/>
              </w:rPr>
            </w:pPr>
            <w:r w:rsidRPr="00CE314E">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FFD6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DFDD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DA458" w14:textId="77777777" w:rsidR="00B4750D" w:rsidRPr="00CE314E" w:rsidRDefault="00B4750D" w:rsidP="00FF0CF0">
            <w:pPr>
              <w:pStyle w:val="TAL"/>
              <w:rPr>
                <w:sz w:val="16"/>
              </w:rPr>
            </w:pPr>
            <w:r w:rsidRPr="00CE314E">
              <w:rPr>
                <w:sz w:val="16"/>
              </w:rPr>
              <w:t>C3-230550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A6A2E6" w14:textId="77777777" w:rsidR="00B4750D" w:rsidRPr="00CE314E" w:rsidRDefault="00B4750D" w:rsidP="00FF0CF0">
            <w:pPr>
              <w:pStyle w:val="TAL"/>
              <w:rPr>
                <w:sz w:val="16"/>
              </w:rPr>
            </w:pPr>
          </w:p>
        </w:tc>
      </w:tr>
      <w:tr w:rsidR="00B4750D" w:rsidRPr="00CE314E" w14:paraId="2E2E79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4D681F" w14:textId="77777777" w:rsidR="00B4750D" w:rsidRPr="00CE314E" w:rsidRDefault="00B4750D" w:rsidP="00FF0CF0">
            <w:pPr>
              <w:pStyle w:val="TAL"/>
              <w:rPr>
                <w:sz w:val="16"/>
              </w:rPr>
            </w:pPr>
            <w:r w:rsidRPr="00CE314E">
              <w:rPr>
                <w:sz w:val="16"/>
              </w:rPr>
              <w:t>C3-230728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01640"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82566F"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3AE19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ECAAE9" w14:textId="77777777" w:rsidR="00B4750D" w:rsidRPr="00CE314E" w:rsidRDefault="00B4750D" w:rsidP="00FF0CF0">
            <w:pPr>
              <w:pStyle w:val="TAL"/>
              <w:rPr>
                <w:sz w:val="16"/>
              </w:rPr>
            </w:pPr>
            <w:r w:rsidRPr="00CE314E">
              <w:rPr>
                <w:sz w:val="16"/>
              </w:rPr>
              <w:t>C3-230336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654C57" w14:textId="77777777" w:rsidR="00B4750D" w:rsidRPr="00CE314E" w:rsidRDefault="00B4750D" w:rsidP="00FF0CF0">
            <w:pPr>
              <w:pStyle w:val="TAL"/>
              <w:rPr>
                <w:sz w:val="16"/>
              </w:rPr>
            </w:pPr>
          </w:p>
        </w:tc>
      </w:tr>
      <w:tr w:rsidR="00B4750D" w:rsidRPr="00CE314E" w14:paraId="0BE065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E7B514" w14:textId="77777777" w:rsidR="00B4750D" w:rsidRPr="00CE314E" w:rsidRDefault="00B4750D" w:rsidP="00FF0CF0">
            <w:pPr>
              <w:pStyle w:val="TAL"/>
              <w:rPr>
                <w:sz w:val="16"/>
              </w:rPr>
            </w:pPr>
            <w:r w:rsidRPr="00CE314E">
              <w:rPr>
                <w:sz w:val="16"/>
              </w:rPr>
              <w:t>C3-230729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A9EAD"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462797"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69B66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87727F" w14:textId="77777777" w:rsidR="00B4750D" w:rsidRPr="00CE314E" w:rsidRDefault="00B4750D" w:rsidP="00FF0CF0">
            <w:pPr>
              <w:pStyle w:val="TAL"/>
              <w:rPr>
                <w:sz w:val="16"/>
              </w:rPr>
            </w:pPr>
            <w:r w:rsidRPr="00CE314E">
              <w:rPr>
                <w:sz w:val="16"/>
              </w:rPr>
              <w:t>C3-230338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404D40" w14:textId="77777777" w:rsidR="00B4750D" w:rsidRPr="00CE314E" w:rsidRDefault="00B4750D" w:rsidP="00FF0CF0">
            <w:pPr>
              <w:pStyle w:val="TAL"/>
              <w:rPr>
                <w:sz w:val="16"/>
              </w:rPr>
            </w:pPr>
          </w:p>
        </w:tc>
      </w:tr>
      <w:tr w:rsidR="00B4750D" w:rsidRPr="00CE314E" w14:paraId="0AB07E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9ACE4E" w14:textId="77777777" w:rsidR="00B4750D" w:rsidRPr="00CE314E" w:rsidRDefault="00B4750D" w:rsidP="00FF0CF0">
            <w:pPr>
              <w:pStyle w:val="TAL"/>
              <w:rPr>
                <w:sz w:val="16"/>
              </w:rPr>
            </w:pPr>
            <w:r w:rsidRPr="00CE314E">
              <w:rPr>
                <w:sz w:val="16"/>
              </w:rPr>
              <w:t>C3-230730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E95AEE"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23913"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6454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8564A" w14:textId="77777777" w:rsidR="00B4750D" w:rsidRPr="00CE314E" w:rsidRDefault="00B4750D" w:rsidP="00FF0CF0">
            <w:pPr>
              <w:pStyle w:val="TAL"/>
              <w:rPr>
                <w:sz w:val="16"/>
              </w:rPr>
            </w:pPr>
            <w:r w:rsidRPr="00CE314E">
              <w:rPr>
                <w:sz w:val="16"/>
              </w:rPr>
              <w:t>C3-230339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B30AC1" w14:textId="77777777" w:rsidR="00B4750D" w:rsidRPr="00CE314E" w:rsidRDefault="00B4750D" w:rsidP="00FF0CF0">
            <w:pPr>
              <w:pStyle w:val="TAL"/>
              <w:rPr>
                <w:sz w:val="16"/>
              </w:rPr>
            </w:pPr>
          </w:p>
        </w:tc>
      </w:tr>
      <w:tr w:rsidR="00B4750D" w:rsidRPr="00CE314E" w14:paraId="562BCF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035C9D" w14:textId="77777777" w:rsidR="00B4750D" w:rsidRPr="00CE314E" w:rsidRDefault="00B4750D" w:rsidP="00FF0CF0">
            <w:pPr>
              <w:pStyle w:val="TAL"/>
              <w:rPr>
                <w:sz w:val="16"/>
              </w:rPr>
            </w:pPr>
            <w:r w:rsidRPr="00CE314E">
              <w:rPr>
                <w:sz w:val="16"/>
              </w:rPr>
              <w:t>C3-230731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4C430"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E70E0D"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2CD6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5FE475" w14:textId="77777777" w:rsidR="00B4750D" w:rsidRPr="00CE314E" w:rsidRDefault="00B4750D" w:rsidP="00FF0CF0">
            <w:pPr>
              <w:pStyle w:val="TAL"/>
              <w:rPr>
                <w:sz w:val="16"/>
              </w:rPr>
            </w:pPr>
            <w:r w:rsidRPr="00CE314E">
              <w:rPr>
                <w:sz w:val="16"/>
              </w:rPr>
              <w:t>C3-230340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CC1AC4" w14:textId="77777777" w:rsidR="00B4750D" w:rsidRPr="00CE314E" w:rsidRDefault="00B4750D" w:rsidP="00FF0CF0">
            <w:pPr>
              <w:pStyle w:val="TAL"/>
              <w:rPr>
                <w:sz w:val="16"/>
              </w:rPr>
            </w:pPr>
          </w:p>
        </w:tc>
      </w:tr>
      <w:tr w:rsidR="00B4750D" w:rsidRPr="00CE314E" w14:paraId="4C63BC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B9F834" w14:textId="77777777" w:rsidR="00B4750D" w:rsidRPr="00CE314E" w:rsidRDefault="00B4750D" w:rsidP="00FF0CF0">
            <w:pPr>
              <w:pStyle w:val="TAL"/>
              <w:rPr>
                <w:sz w:val="16"/>
              </w:rPr>
            </w:pPr>
            <w:r w:rsidRPr="00CE314E">
              <w:rPr>
                <w:sz w:val="16"/>
              </w:rPr>
              <w:t>C3-230732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73C0B4" w14:textId="77777777" w:rsidR="00B4750D" w:rsidRPr="00CE314E" w:rsidRDefault="00B4750D" w:rsidP="00FF0CF0">
            <w:pPr>
              <w:pStyle w:val="TAL"/>
              <w:rPr>
                <w:sz w:val="16"/>
              </w:rPr>
            </w:pPr>
            <w:r w:rsidRPr="00CE314E">
              <w:rPr>
                <w:sz w:val="16"/>
              </w:rPr>
              <w:t>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B47CC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22B6E6"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F9DFF" w14:textId="77777777" w:rsidR="00B4750D" w:rsidRPr="00CE314E" w:rsidRDefault="00B4750D" w:rsidP="00FF0CF0">
            <w:pPr>
              <w:pStyle w:val="TAL"/>
              <w:rPr>
                <w:sz w:val="16"/>
              </w:rPr>
            </w:pPr>
            <w:r w:rsidRPr="00CE314E">
              <w:rPr>
                <w:sz w:val="16"/>
              </w:rPr>
              <w:t>C3-230421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D36FF" w14:textId="77777777" w:rsidR="00B4750D" w:rsidRPr="00CE314E" w:rsidRDefault="00B4750D" w:rsidP="00FF0CF0">
            <w:pPr>
              <w:pStyle w:val="TAL"/>
              <w:rPr>
                <w:sz w:val="16"/>
              </w:rPr>
            </w:pPr>
          </w:p>
        </w:tc>
      </w:tr>
      <w:tr w:rsidR="00B4750D" w:rsidRPr="00CE314E" w14:paraId="3D56B6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319896" w14:textId="77777777" w:rsidR="00B4750D" w:rsidRPr="00CE314E" w:rsidRDefault="00B4750D" w:rsidP="00FF0CF0">
            <w:pPr>
              <w:pStyle w:val="TAL"/>
              <w:rPr>
                <w:sz w:val="16"/>
              </w:rPr>
            </w:pPr>
            <w:r w:rsidRPr="00CE314E">
              <w:rPr>
                <w:sz w:val="16"/>
              </w:rPr>
              <w:t>C3-230733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B77ADF" w14:textId="77777777" w:rsidR="00B4750D" w:rsidRPr="00CE314E" w:rsidRDefault="00B4750D" w:rsidP="00FF0CF0">
            <w:pPr>
              <w:pStyle w:val="TAL"/>
              <w:rPr>
                <w:sz w:val="16"/>
              </w:rPr>
            </w:pPr>
            <w:r w:rsidRPr="00CE314E">
              <w:rPr>
                <w:sz w:val="16"/>
              </w:rPr>
              <w:t>New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F1A8B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E11C2A"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0241E4" w14:textId="77777777" w:rsidR="00B4750D" w:rsidRPr="00CE314E" w:rsidRDefault="00B4750D" w:rsidP="00FF0CF0">
            <w:pPr>
              <w:pStyle w:val="TAL"/>
              <w:rPr>
                <w:sz w:val="16"/>
              </w:rPr>
            </w:pPr>
            <w:r w:rsidRPr="00CE314E">
              <w:rPr>
                <w:sz w:val="16"/>
              </w:rPr>
              <w:t>C3-230059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A67801" w14:textId="77777777" w:rsidR="00B4750D" w:rsidRPr="00CE314E" w:rsidRDefault="00B4750D" w:rsidP="00FF0CF0">
            <w:pPr>
              <w:pStyle w:val="TAL"/>
              <w:rPr>
                <w:sz w:val="16"/>
              </w:rPr>
            </w:pPr>
          </w:p>
        </w:tc>
      </w:tr>
      <w:tr w:rsidR="00B4750D" w:rsidRPr="00CE314E" w14:paraId="551821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ABC014" w14:textId="77777777" w:rsidR="00B4750D" w:rsidRPr="00CE314E" w:rsidRDefault="00B4750D" w:rsidP="00FF0CF0">
            <w:pPr>
              <w:pStyle w:val="TAL"/>
              <w:rPr>
                <w:sz w:val="16"/>
              </w:rPr>
            </w:pPr>
            <w:r w:rsidRPr="00CE314E">
              <w:rPr>
                <w:sz w:val="16"/>
              </w:rPr>
              <w:t>C3-230734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F48AF1"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832AED"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284B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7B1ACF" w14:textId="77777777" w:rsidR="00B4750D" w:rsidRPr="00CE314E" w:rsidRDefault="00B4750D" w:rsidP="00FF0CF0">
            <w:pPr>
              <w:pStyle w:val="TAL"/>
              <w:rPr>
                <w:sz w:val="16"/>
              </w:rPr>
            </w:pPr>
            <w:r w:rsidRPr="00CE314E">
              <w:rPr>
                <w:sz w:val="16"/>
              </w:rPr>
              <w:t>C3-230328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C02A00" w14:textId="77777777" w:rsidR="00B4750D" w:rsidRPr="00CE314E" w:rsidRDefault="00B4750D" w:rsidP="00FF0CF0">
            <w:pPr>
              <w:pStyle w:val="TAL"/>
              <w:rPr>
                <w:sz w:val="16"/>
              </w:rPr>
            </w:pPr>
          </w:p>
        </w:tc>
      </w:tr>
      <w:tr w:rsidR="00B4750D" w:rsidRPr="00CE314E" w14:paraId="7EC87F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D10EB1" w14:textId="77777777" w:rsidR="00B4750D" w:rsidRPr="00CE314E" w:rsidRDefault="00B4750D" w:rsidP="00FF0CF0">
            <w:pPr>
              <w:pStyle w:val="TAL"/>
              <w:rPr>
                <w:sz w:val="16"/>
              </w:rPr>
            </w:pPr>
            <w:r w:rsidRPr="00CE314E">
              <w:rPr>
                <w:sz w:val="16"/>
              </w:rPr>
              <w:t>C3-230735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2D6728"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DB2E9D"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98290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6A01BF" w14:textId="77777777" w:rsidR="00B4750D" w:rsidRPr="00CE314E" w:rsidRDefault="00B4750D" w:rsidP="00FF0CF0">
            <w:pPr>
              <w:pStyle w:val="TAL"/>
              <w:rPr>
                <w:sz w:val="16"/>
              </w:rPr>
            </w:pPr>
            <w:r w:rsidRPr="00CE314E">
              <w:rPr>
                <w:sz w:val="16"/>
              </w:rPr>
              <w:t>C3-230332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D1FC4A" w14:textId="77777777" w:rsidR="00B4750D" w:rsidRPr="00CE314E" w:rsidRDefault="00B4750D" w:rsidP="00FF0CF0">
            <w:pPr>
              <w:pStyle w:val="TAL"/>
              <w:rPr>
                <w:sz w:val="16"/>
              </w:rPr>
            </w:pPr>
          </w:p>
        </w:tc>
      </w:tr>
      <w:tr w:rsidR="00B4750D" w:rsidRPr="00CE314E" w14:paraId="15C27A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C192BD" w14:textId="77777777" w:rsidR="00B4750D" w:rsidRPr="00CE314E" w:rsidRDefault="00B4750D" w:rsidP="00FF0CF0">
            <w:pPr>
              <w:pStyle w:val="TAL"/>
              <w:rPr>
                <w:sz w:val="16"/>
              </w:rPr>
            </w:pPr>
            <w:r w:rsidRPr="00CE314E">
              <w:rPr>
                <w:sz w:val="16"/>
              </w:rPr>
              <w:t>C3-230736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274BC7" w14:textId="77777777" w:rsidR="00B4750D" w:rsidRPr="00CE314E" w:rsidRDefault="00B4750D" w:rsidP="00FF0CF0">
            <w:pPr>
              <w:pStyle w:val="TAL"/>
              <w:rPr>
                <w:sz w:val="16"/>
              </w:rPr>
            </w:pPr>
            <w:r w:rsidRPr="00CE314E">
              <w:rPr>
                <w:sz w:val="16"/>
              </w:rPr>
              <w:t>New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92F984"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B303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4AF94" w14:textId="77777777" w:rsidR="00B4750D" w:rsidRPr="00CE314E" w:rsidRDefault="00B4750D" w:rsidP="00FF0CF0">
            <w:pPr>
              <w:pStyle w:val="TAL"/>
              <w:rPr>
                <w:sz w:val="16"/>
              </w:rPr>
            </w:pPr>
            <w:r w:rsidRPr="00CE314E">
              <w:rPr>
                <w:sz w:val="16"/>
              </w:rPr>
              <w:t>C3-230056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008A33" w14:textId="77777777" w:rsidR="00B4750D" w:rsidRPr="00CE314E" w:rsidRDefault="00B4750D" w:rsidP="00FF0CF0">
            <w:pPr>
              <w:pStyle w:val="TAL"/>
              <w:rPr>
                <w:sz w:val="16"/>
              </w:rPr>
            </w:pPr>
          </w:p>
        </w:tc>
      </w:tr>
      <w:tr w:rsidR="00B4750D" w:rsidRPr="00CE314E" w14:paraId="7C4932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DAC984" w14:textId="77777777" w:rsidR="00B4750D" w:rsidRPr="00CE314E" w:rsidRDefault="00B4750D" w:rsidP="00FF0CF0">
            <w:pPr>
              <w:pStyle w:val="TAL"/>
              <w:rPr>
                <w:sz w:val="16"/>
              </w:rPr>
            </w:pPr>
            <w:r w:rsidRPr="00CE314E">
              <w:rPr>
                <w:sz w:val="16"/>
              </w:rPr>
              <w:t>C3-230737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71BC39" w14:textId="77777777" w:rsidR="00B4750D" w:rsidRPr="00CE314E" w:rsidRDefault="00B4750D" w:rsidP="00FF0CF0">
            <w:pPr>
              <w:pStyle w:val="TAL"/>
              <w:rPr>
                <w:sz w:val="16"/>
              </w:rPr>
            </w:pPr>
            <w:r w:rsidRPr="00CE314E">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4EA66E"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3ADF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46AF8F" w14:textId="77777777" w:rsidR="00B4750D" w:rsidRPr="00CE314E" w:rsidRDefault="00B4750D" w:rsidP="00FF0CF0">
            <w:pPr>
              <w:pStyle w:val="TAL"/>
              <w:rPr>
                <w:sz w:val="16"/>
              </w:rPr>
            </w:pPr>
            <w:r w:rsidRPr="00CE314E">
              <w:rPr>
                <w:sz w:val="16"/>
              </w:rPr>
              <w:t>C3-230054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C9C2F5" w14:textId="77777777" w:rsidR="00B4750D" w:rsidRPr="00CE314E" w:rsidRDefault="00B4750D" w:rsidP="00FF0CF0">
            <w:pPr>
              <w:pStyle w:val="TAL"/>
              <w:rPr>
                <w:sz w:val="16"/>
              </w:rPr>
            </w:pPr>
          </w:p>
        </w:tc>
      </w:tr>
      <w:tr w:rsidR="00B4750D" w:rsidRPr="00CE314E" w14:paraId="51D29C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16EE3F" w14:textId="77777777" w:rsidR="00B4750D" w:rsidRPr="00CE314E" w:rsidRDefault="00B4750D" w:rsidP="00FF0CF0">
            <w:pPr>
              <w:pStyle w:val="TAL"/>
              <w:rPr>
                <w:sz w:val="16"/>
              </w:rPr>
            </w:pPr>
            <w:r w:rsidRPr="00CE314E">
              <w:rPr>
                <w:sz w:val="16"/>
              </w:rPr>
              <w:t>C3-230738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BEB124" w14:textId="77777777" w:rsidR="00B4750D" w:rsidRPr="00CE314E" w:rsidRDefault="00B4750D" w:rsidP="00FF0CF0">
            <w:pPr>
              <w:pStyle w:val="TAL"/>
              <w:rPr>
                <w:sz w:val="16"/>
              </w:rPr>
            </w:pPr>
            <w:r w:rsidRPr="00CE314E">
              <w:rPr>
                <w:sz w:val="16"/>
              </w:rPr>
              <w:t>New WID on CT aspects for enabling MSGin5G Service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9E8C25" w14:textId="77777777" w:rsidR="00B4750D" w:rsidRPr="00CE314E" w:rsidRDefault="00B4750D" w:rsidP="00FF0CF0">
            <w:pPr>
              <w:pStyle w:val="TAL"/>
              <w:rPr>
                <w:sz w:val="16"/>
              </w:rPr>
            </w:pPr>
            <w:r w:rsidRPr="00CE314E">
              <w:rPr>
                <w:sz w:val="16"/>
              </w:rPr>
              <w:t>China Mobile (Suzhou)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7327A9"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C5250F" w14:textId="77777777" w:rsidR="00B4750D" w:rsidRPr="00CE314E" w:rsidRDefault="00B4750D" w:rsidP="00FF0CF0">
            <w:pPr>
              <w:pStyle w:val="TAL"/>
              <w:rPr>
                <w:sz w:val="16"/>
              </w:rPr>
            </w:pPr>
            <w:r w:rsidRPr="00CE314E">
              <w:rPr>
                <w:sz w:val="16"/>
              </w:rPr>
              <w:t>C3-230186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B7FCC" w14:textId="77777777" w:rsidR="00B4750D" w:rsidRPr="00CE314E" w:rsidRDefault="00B4750D" w:rsidP="00FF0CF0">
            <w:pPr>
              <w:pStyle w:val="TAL"/>
              <w:rPr>
                <w:sz w:val="16"/>
              </w:rPr>
            </w:pPr>
          </w:p>
        </w:tc>
      </w:tr>
      <w:tr w:rsidR="00B4750D" w:rsidRPr="00CE314E" w14:paraId="18C0A67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D0DA49" w14:textId="77777777" w:rsidR="00B4750D" w:rsidRPr="00CE314E" w:rsidRDefault="00B4750D" w:rsidP="00FF0CF0">
            <w:pPr>
              <w:pStyle w:val="TAL"/>
              <w:rPr>
                <w:sz w:val="16"/>
              </w:rPr>
            </w:pPr>
            <w:r w:rsidRPr="00CE314E">
              <w:rPr>
                <w:sz w:val="16"/>
              </w:rPr>
              <w:t>C3-230739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52E2A9" w14:textId="77777777" w:rsidR="00B4750D" w:rsidRPr="00CE314E" w:rsidRDefault="00B4750D" w:rsidP="00FF0CF0">
            <w:pPr>
              <w:pStyle w:val="TAL"/>
              <w:rPr>
                <w:sz w:val="16"/>
              </w:rPr>
            </w:pPr>
            <w:r w:rsidRPr="00CE314E">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CE3375"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98BC9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8893D9" w14:textId="77777777" w:rsidR="00B4750D" w:rsidRPr="00CE314E" w:rsidRDefault="00B4750D" w:rsidP="00FF0CF0">
            <w:pPr>
              <w:pStyle w:val="TAL"/>
              <w:rPr>
                <w:sz w:val="16"/>
              </w:rPr>
            </w:pPr>
            <w:r w:rsidRPr="00CE314E">
              <w:rPr>
                <w:sz w:val="16"/>
              </w:rPr>
              <w:t>C3-230061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9CD5BE" w14:textId="77777777" w:rsidR="00B4750D" w:rsidRPr="00CE314E" w:rsidRDefault="00B4750D" w:rsidP="00FF0CF0">
            <w:pPr>
              <w:pStyle w:val="TAL"/>
              <w:rPr>
                <w:sz w:val="16"/>
              </w:rPr>
            </w:pPr>
          </w:p>
        </w:tc>
      </w:tr>
      <w:tr w:rsidR="00B4750D" w:rsidRPr="00CE314E" w14:paraId="341688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BE6E1C" w14:textId="77777777" w:rsidR="00B4750D" w:rsidRPr="00CE314E" w:rsidRDefault="00B4750D" w:rsidP="00FF0CF0">
            <w:pPr>
              <w:pStyle w:val="TAL"/>
              <w:rPr>
                <w:sz w:val="16"/>
              </w:rPr>
            </w:pPr>
            <w:r w:rsidRPr="00CE314E">
              <w:rPr>
                <w:sz w:val="16"/>
              </w:rPr>
              <w:t>C3-230740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92E3F6" w14:textId="77777777" w:rsidR="00B4750D" w:rsidRPr="00CE314E" w:rsidRDefault="00B4750D" w:rsidP="00FF0CF0">
            <w:pPr>
              <w:pStyle w:val="TAL"/>
              <w:rPr>
                <w:sz w:val="16"/>
              </w:rPr>
            </w:pPr>
            <w:r w:rsidRPr="00CE314E">
              <w:rPr>
                <w:sz w:val="16"/>
              </w:rPr>
              <w:t>New Indication of URSP provisioning support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40529F"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AE7A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0DC39" w14:textId="77777777" w:rsidR="00B4750D" w:rsidRPr="00CE314E" w:rsidRDefault="00B4750D" w:rsidP="00FF0CF0">
            <w:pPr>
              <w:pStyle w:val="TAL"/>
              <w:rPr>
                <w:sz w:val="16"/>
              </w:rPr>
            </w:pPr>
            <w:r w:rsidRPr="00CE314E">
              <w:rPr>
                <w:sz w:val="16"/>
              </w:rPr>
              <w:t>C3-230422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D3713" w14:textId="77777777" w:rsidR="00B4750D" w:rsidRPr="00CE314E" w:rsidRDefault="00B4750D" w:rsidP="00FF0CF0">
            <w:pPr>
              <w:pStyle w:val="TAL"/>
              <w:rPr>
                <w:sz w:val="16"/>
              </w:rPr>
            </w:pPr>
          </w:p>
        </w:tc>
      </w:tr>
      <w:tr w:rsidR="00B4750D" w:rsidRPr="00CE314E" w14:paraId="32FB593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7F83F8" w14:textId="77777777" w:rsidR="00B4750D" w:rsidRPr="00CE314E" w:rsidRDefault="00B4750D" w:rsidP="00FF0CF0">
            <w:pPr>
              <w:pStyle w:val="TAL"/>
              <w:rPr>
                <w:sz w:val="16"/>
              </w:rPr>
            </w:pPr>
            <w:r w:rsidRPr="00CE314E">
              <w:rPr>
                <w:sz w:val="16"/>
              </w:rPr>
              <w:t>C3-230741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F6A965" w14:textId="77777777" w:rsidR="00B4750D" w:rsidRPr="00CE314E" w:rsidRDefault="00B4750D" w:rsidP="00FF0CF0">
            <w:pPr>
              <w:pStyle w:val="TAL"/>
              <w:rPr>
                <w:sz w:val="16"/>
              </w:rPr>
            </w:pPr>
            <w:r w:rsidRPr="00CE314E">
              <w:rPr>
                <w:sz w:val="16"/>
              </w:rPr>
              <w:t>Update to Data Type PerformanceData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CD5B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3D7A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8E7168" w14:textId="77777777" w:rsidR="00B4750D" w:rsidRPr="00CE314E" w:rsidRDefault="00B4750D" w:rsidP="00FF0CF0">
            <w:pPr>
              <w:pStyle w:val="TAL"/>
              <w:rPr>
                <w:sz w:val="16"/>
              </w:rPr>
            </w:pPr>
            <w:r w:rsidRPr="00CE314E">
              <w:rPr>
                <w:sz w:val="16"/>
              </w:rPr>
              <w:t>C3-230146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15308" w14:textId="77777777" w:rsidR="00B4750D" w:rsidRPr="00CE314E" w:rsidRDefault="00B4750D" w:rsidP="00FF0CF0">
            <w:pPr>
              <w:pStyle w:val="TAL"/>
              <w:rPr>
                <w:sz w:val="16"/>
              </w:rPr>
            </w:pPr>
          </w:p>
        </w:tc>
      </w:tr>
      <w:tr w:rsidR="00B4750D" w:rsidRPr="00CE314E" w14:paraId="254208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9A3765" w14:textId="77777777" w:rsidR="00B4750D" w:rsidRPr="00CE314E" w:rsidRDefault="00B4750D" w:rsidP="00FF0CF0">
            <w:pPr>
              <w:pStyle w:val="TAL"/>
              <w:rPr>
                <w:sz w:val="16"/>
              </w:rPr>
            </w:pPr>
            <w:r w:rsidRPr="00CE314E">
              <w:rPr>
                <w:sz w:val="16"/>
              </w:rPr>
              <w:t>C3-230742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4C022D"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FC1BCA" w14:textId="77777777" w:rsidR="00B4750D" w:rsidRPr="00CE314E" w:rsidRDefault="00B4750D" w:rsidP="00FF0CF0">
            <w:pPr>
              <w:pStyle w:val="TAL"/>
              <w:rPr>
                <w:sz w:val="16"/>
              </w:rPr>
            </w:pPr>
            <w:r w:rsidRPr="00CE314E">
              <w:rPr>
                <w:sz w:val="16"/>
              </w:rPr>
              <w:t>Intel,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2EB0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E37F2" w14:textId="77777777" w:rsidR="00B4750D" w:rsidRPr="00CE314E" w:rsidRDefault="00B4750D" w:rsidP="00FF0CF0">
            <w:pPr>
              <w:pStyle w:val="TAL"/>
              <w:rPr>
                <w:sz w:val="16"/>
              </w:rPr>
            </w:pPr>
            <w:r w:rsidRPr="00CE314E">
              <w:rPr>
                <w:sz w:val="16"/>
              </w:rPr>
              <w:t>C3-230594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74E355" w14:textId="77777777" w:rsidR="00B4750D" w:rsidRPr="00CE314E" w:rsidRDefault="00B4750D" w:rsidP="00FF0CF0">
            <w:pPr>
              <w:pStyle w:val="TAL"/>
              <w:rPr>
                <w:sz w:val="16"/>
              </w:rPr>
            </w:pPr>
          </w:p>
        </w:tc>
      </w:tr>
      <w:tr w:rsidR="00B4750D" w:rsidRPr="00CE314E" w14:paraId="4EC5885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5FA9A6" w14:textId="77777777" w:rsidR="00B4750D" w:rsidRPr="00CE314E" w:rsidRDefault="00B4750D" w:rsidP="00FF0CF0">
            <w:pPr>
              <w:pStyle w:val="TAL"/>
              <w:rPr>
                <w:sz w:val="16"/>
              </w:rPr>
            </w:pPr>
            <w:r w:rsidRPr="00CE314E">
              <w:rPr>
                <w:sz w:val="16"/>
              </w:rPr>
              <w:t>C3-230743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FC3A0A"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4B91D6" w14:textId="77777777" w:rsidR="00B4750D" w:rsidRPr="00CE314E" w:rsidRDefault="00B4750D" w:rsidP="00FF0CF0">
            <w:pPr>
              <w:pStyle w:val="TAL"/>
              <w:rPr>
                <w:sz w:val="16"/>
              </w:rPr>
            </w:pPr>
            <w:r w:rsidRPr="00CE314E">
              <w:rPr>
                <w:sz w:val="16"/>
              </w:rPr>
              <w:t>Intel,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26907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81EBC5" w14:textId="77777777" w:rsidR="00B4750D" w:rsidRPr="00CE314E" w:rsidRDefault="00B4750D" w:rsidP="00FF0CF0">
            <w:pPr>
              <w:pStyle w:val="TAL"/>
              <w:rPr>
                <w:sz w:val="16"/>
              </w:rPr>
            </w:pPr>
            <w:r w:rsidRPr="00CE314E">
              <w:rPr>
                <w:sz w:val="16"/>
              </w:rPr>
              <w:t>C3-230496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EAED3" w14:textId="77777777" w:rsidR="00B4750D" w:rsidRPr="00CE314E" w:rsidRDefault="00B4750D" w:rsidP="00FF0CF0">
            <w:pPr>
              <w:pStyle w:val="TAL"/>
              <w:rPr>
                <w:sz w:val="16"/>
              </w:rPr>
            </w:pPr>
          </w:p>
        </w:tc>
      </w:tr>
      <w:tr w:rsidR="00B4750D" w:rsidRPr="00CE314E" w14:paraId="5C6261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0CCB47" w14:textId="77777777" w:rsidR="00B4750D" w:rsidRPr="00CE314E" w:rsidRDefault="00B4750D" w:rsidP="00FF0CF0">
            <w:pPr>
              <w:pStyle w:val="TAL"/>
              <w:rPr>
                <w:sz w:val="16"/>
              </w:rPr>
            </w:pPr>
            <w:r w:rsidRPr="00CE314E">
              <w:rPr>
                <w:sz w:val="16"/>
              </w:rPr>
              <w:t>C3-230744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DF0976"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7A9CDA" w14:textId="77777777" w:rsidR="00B4750D" w:rsidRPr="00CE314E" w:rsidRDefault="00B4750D" w:rsidP="00FF0CF0">
            <w:pPr>
              <w:pStyle w:val="TAL"/>
              <w:rPr>
                <w:sz w:val="16"/>
              </w:rPr>
            </w:pPr>
            <w:r w:rsidRPr="00CE314E">
              <w:rPr>
                <w:sz w:val="16"/>
              </w:rPr>
              <w:t>CATT,Ericsson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E03EB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4006D" w14:textId="77777777" w:rsidR="00B4750D" w:rsidRPr="00CE314E" w:rsidRDefault="00B4750D" w:rsidP="00FF0CF0">
            <w:pPr>
              <w:pStyle w:val="TAL"/>
              <w:rPr>
                <w:sz w:val="16"/>
              </w:rPr>
            </w:pPr>
            <w:r w:rsidRPr="00CE314E">
              <w:rPr>
                <w:sz w:val="16"/>
              </w:rPr>
              <w:t>C3-230612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123AC" w14:textId="77777777" w:rsidR="00B4750D" w:rsidRPr="00CE314E" w:rsidRDefault="00B4750D" w:rsidP="00FF0CF0">
            <w:pPr>
              <w:pStyle w:val="TAL"/>
              <w:rPr>
                <w:sz w:val="16"/>
              </w:rPr>
            </w:pPr>
            <w:r w:rsidRPr="00CE314E">
              <w:rPr>
                <w:sz w:val="16"/>
              </w:rPr>
              <w:t>C3-230902</w:t>
            </w:r>
          </w:p>
        </w:tc>
      </w:tr>
      <w:tr w:rsidR="00B4750D" w:rsidRPr="00CE314E" w14:paraId="31E72B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498AFA" w14:textId="77777777" w:rsidR="00B4750D" w:rsidRPr="00CE314E" w:rsidRDefault="00B4750D" w:rsidP="00FF0CF0">
            <w:pPr>
              <w:pStyle w:val="TAL"/>
              <w:rPr>
                <w:sz w:val="16"/>
              </w:rPr>
            </w:pPr>
            <w:r w:rsidRPr="00CE314E">
              <w:rPr>
                <w:sz w:val="16"/>
              </w:rPr>
              <w:t>C3-230745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6578F4"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DE0435"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541762"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11D1F0" w14:textId="77777777" w:rsidR="00B4750D" w:rsidRPr="00CE314E" w:rsidRDefault="00B4750D" w:rsidP="00FF0CF0">
            <w:pPr>
              <w:pStyle w:val="TAL"/>
              <w:rPr>
                <w:sz w:val="16"/>
              </w:rPr>
            </w:pPr>
            <w:r w:rsidRPr="00CE314E">
              <w:rPr>
                <w:sz w:val="16"/>
              </w:rPr>
              <w:t>C3-230621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AF94AA" w14:textId="77777777" w:rsidR="00B4750D" w:rsidRPr="00CE314E" w:rsidRDefault="00B4750D" w:rsidP="00FF0CF0">
            <w:pPr>
              <w:pStyle w:val="TAL"/>
              <w:rPr>
                <w:sz w:val="16"/>
              </w:rPr>
            </w:pPr>
          </w:p>
        </w:tc>
      </w:tr>
      <w:tr w:rsidR="00B4750D" w:rsidRPr="00CE314E" w14:paraId="4F302E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8097E1" w14:textId="77777777" w:rsidR="00B4750D" w:rsidRPr="00CE314E" w:rsidRDefault="00B4750D" w:rsidP="00FF0CF0">
            <w:pPr>
              <w:pStyle w:val="TAL"/>
              <w:rPr>
                <w:sz w:val="16"/>
              </w:rPr>
            </w:pPr>
            <w:r w:rsidRPr="00CE314E">
              <w:rPr>
                <w:sz w:val="16"/>
              </w:rPr>
              <w:t>C3-230746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F398D" w14:textId="77777777" w:rsidR="00B4750D" w:rsidRPr="00CE314E" w:rsidRDefault="00B4750D" w:rsidP="00FF0CF0">
            <w:pPr>
              <w:pStyle w:val="TAL"/>
              <w:rPr>
                <w:sz w:val="16"/>
              </w:rPr>
            </w:pPr>
            <w:r w:rsidRPr="00CE314E">
              <w:rPr>
                <w:sz w:val="16"/>
              </w:rPr>
              <w:t>New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FB382"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766189"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88A068" w14:textId="77777777" w:rsidR="00B4750D" w:rsidRPr="00CE314E" w:rsidRDefault="00B4750D" w:rsidP="00FF0CF0">
            <w:pPr>
              <w:pStyle w:val="TAL"/>
              <w:rPr>
                <w:sz w:val="16"/>
              </w:rPr>
            </w:pPr>
            <w:r w:rsidRPr="00CE314E">
              <w:rPr>
                <w:sz w:val="16"/>
              </w:rPr>
              <w:t>C3-230185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7E953D" w14:textId="77777777" w:rsidR="00B4750D" w:rsidRPr="00CE314E" w:rsidRDefault="00B4750D" w:rsidP="00FF0CF0">
            <w:pPr>
              <w:pStyle w:val="TAL"/>
              <w:rPr>
                <w:sz w:val="16"/>
              </w:rPr>
            </w:pPr>
          </w:p>
        </w:tc>
      </w:tr>
      <w:tr w:rsidR="00B4750D" w:rsidRPr="00CE314E" w14:paraId="406732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7DB998" w14:textId="77777777" w:rsidR="00B4750D" w:rsidRPr="00CE314E" w:rsidRDefault="00B4750D" w:rsidP="00FF0CF0">
            <w:pPr>
              <w:pStyle w:val="TAL"/>
              <w:rPr>
                <w:sz w:val="16"/>
              </w:rPr>
            </w:pPr>
            <w:r w:rsidRPr="00CE314E">
              <w:rPr>
                <w:sz w:val="16"/>
              </w:rPr>
              <w:t>C3-230747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45A0C9"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360B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5399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3061BB" w14:textId="77777777" w:rsidR="00B4750D" w:rsidRPr="00CE314E" w:rsidRDefault="00B4750D" w:rsidP="00FF0CF0">
            <w:pPr>
              <w:pStyle w:val="TAL"/>
              <w:rPr>
                <w:sz w:val="16"/>
              </w:rPr>
            </w:pPr>
            <w:r w:rsidRPr="00CE314E">
              <w:rPr>
                <w:sz w:val="16"/>
              </w:rPr>
              <w:t>C3-230337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21F2A9" w14:textId="77777777" w:rsidR="00B4750D" w:rsidRPr="00CE314E" w:rsidRDefault="00B4750D" w:rsidP="00FF0CF0">
            <w:pPr>
              <w:pStyle w:val="TAL"/>
              <w:rPr>
                <w:sz w:val="16"/>
              </w:rPr>
            </w:pPr>
          </w:p>
        </w:tc>
      </w:tr>
      <w:tr w:rsidR="00B4750D" w:rsidRPr="00CE314E" w14:paraId="553B90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00EA2B" w14:textId="77777777" w:rsidR="00B4750D" w:rsidRPr="00CE314E" w:rsidRDefault="00B4750D" w:rsidP="00FF0CF0">
            <w:pPr>
              <w:pStyle w:val="TAL"/>
              <w:rPr>
                <w:sz w:val="16"/>
              </w:rPr>
            </w:pPr>
            <w:r w:rsidRPr="00CE314E">
              <w:rPr>
                <w:sz w:val="16"/>
              </w:rPr>
              <w:t>C3-230748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2450B0"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3813FA" w14:textId="77777777" w:rsidR="00B4750D" w:rsidRPr="00CE314E" w:rsidRDefault="00B4750D" w:rsidP="00FF0CF0">
            <w:pPr>
              <w:pStyle w:val="TAL"/>
              <w:rPr>
                <w:sz w:val="16"/>
              </w:rPr>
            </w:pPr>
            <w:r w:rsidRPr="00CE314E">
              <w:rPr>
                <w:sz w:val="16"/>
              </w:rPr>
              <w:t>China Mobile Com. Corporation,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6345D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7A67A0" w14:textId="77777777" w:rsidR="00B4750D" w:rsidRPr="00CE314E" w:rsidRDefault="00B4750D" w:rsidP="00FF0CF0">
            <w:pPr>
              <w:pStyle w:val="TAL"/>
              <w:rPr>
                <w:sz w:val="16"/>
              </w:rPr>
            </w:pPr>
            <w:r w:rsidRPr="00CE314E">
              <w:rPr>
                <w:sz w:val="16"/>
              </w:rPr>
              <w:t>C3-230623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E632E6" w14:textId="77777777" w:rsidR="00B4750D" w:rsidRPr="00CE314E" w:rsidRDefault="00B4750D" w:rsidP="00FF0CF0">
            <w:pPr>
              <w:pStyle w:val="TAL"/>
              <w:rPr>
                <w:sz w:val="16"/>
              </w:rPr>
            </w:pPr>
          </w:p>
        </w:tc>
      </w:tr>
      <w:tr w:rsidR="00B4750D" w:rsidRPr="00CE314E" w14:paraId="02159A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18BF7C" w14:textId="77777777" w:rsidR="00B4750D" w:rsidRPr="00CE314E" w:rsidRDefault="00B4750D" w:rsidP="00FF0CF0">
            <w:pPr>
              <w:pStyle w:val="TAL"/>
              <w:rPr>
                <w:sz w:val="16"/>
              </w:rPr>
            </w:pPr>
            <w:r w:rsidRPr="00CE314E">
              <w:rPr>
                <w:sz w:val="16"/>
              </w:rPr>
              <w:t>C3-230749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76DDA6" w14:textId="77777777" w:rsidR="00B4750D" w:rsidRPr="00CE314E" w:rsidRDefault="00B4750D" w:rsidP="00FF0CF0">
            <w:pPr>
              <w:pStyle w:val="TAL"/>
              <w:rPr>
                <w:sz w:val="16"/>
              </w:rPr>
            </w:pPr>
            <w:r w:rsidRPr="00CE314E">
              <w:rPr>
                <w:sz w:val="16"/>
              </w:rPr>
              <w:t>WID for CT aspect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20ED5"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9FE003"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61BCD1" w14:textId="77777777" w:rsidR="00B4750D" w:rsidRPr="00CE314E" w:rsidRDefault="00B4750D" w:rsidP="00FF0CF0">
            <w:pPr>
              <w:pStyle w:val="TAL"/>
              <w:rPr>
                <w:sz w:val="16"/>
              </w:rPr>
            </w:pPr>
            <w:r w:rsidRPr="00CE314E">
              <w:rPr>
                <w:sz w:val="16"/>
              </w:rPr>
              <w:t>C3-230068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55CCA" w14:textId="77777777" w:rsidR="00B4750D" w:rsidRPr="00CE314E" w:rsidRDefault="00B4750D" w:rsidP="00FF0CF0">
            <w:pPr>
              <w:pStyle w:val="TAL"/>
              <w:rPr>
                <w:sz w:val="16"/>
              </w:rPr>
            </w:pPr>
          </w:p>
        </w:tc>
      </w:tr>
      <w:tr w:rsidR="00B4750D" w:rsidRPr="00CE314E" w14:paraId="617B95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D26121" w14:textId="77777777" w:rsidR="00B4750D" w:rsidRPr="00CE314E" w:rsidRDefault="00B4750D" w:rsidP="00FF0CF0">
            <w:pPr>
              <w:pStyle w:val="TAL"/>
              <w:rPr>
                <w:sz w:val="16"/>
              </w:rPr>
            </w:pPr>
            <w:r w:rsidRPr="00CE314E">
              <w:rPr>
                <w:sz w:val="16"/>
              </w:rPr>
              <w:t>C3-230750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E4E96F" w14:textId="77777777" w:rsidR="00B4750D" w:rsidRPr="00CE314E" w:rsidRDefault="00B4750D" w:rsidP="00FF0CF0">
            <w:pPr>
              <w:pStyle w:val="TAL"/>
              <w:rPr>
                <w:sz w:val="16"/>
              </w:rPr>
            </w:pPr>
            <w:r w:rsidRPr="00CE314E">
              <w:rPr>
                <w:sz w:val="16"/>
              </w:rPr>
              <w:t>New WID on CT Aspect of Further Architecture Enhancement for UAV and UAM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DC2BE1"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C277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D1BF37" w14:textId="77777777" w:rsidR="00B4750D" w:rsidRPr="00CE314E" w:rsidRDefault="00B4750D" w:rsidP="00FF0CF0">
            <w:pPr>
              <w:pStyle w:val="TAL"/>
              <w:rPr>
                <w:sz w:val="16"/>
              </w:rPr>
            </w:pPr>
            <w:r w:rsidRPr="00CE314E">
              <w:rPr>
                <w:sz w:val="16"/>
              </w:rPr>
              <w:t>C3-230118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A17E6B" w14:textId="77777777" w:rsidR="00B4750D" w:rsidRPr="00CE314E" w:rsidRDefault="00B4750D" w:rsidP="00FF0CF0">
            <w:pPr>
              <w:pStyle w:val="TAL"/>
              <w:rPr>
                <w:sz w:val="16"/>
              </w:rPr>
            </w:pPr>
          </w:p>
        </w:tc>
      </w:tr>
      <w:tr w:rsidR="00B4750D" w:rsidRPr="00CE314E" w14:paraId="54AA28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CE082" w14:textId="77777777" w:rsidR="00B4750D" w:rsidRPr="00CE314E" w:rsidRDefault="00B4750D" w:rsidP="00FF0CF0">
            <w:pPr>
              <w:pStyle w:val="TAL"/>
              <w:rPr>
                <w:sz w:val="16"/>
              </w:rPr>
            </w:pPr>
            <w:r w:rsidRPr="00CE314E">
              <w:rPr>
                <w:sz w:val="16"/>
              </w:rPr>
              <w:t>C3-230751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ADBB70"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FC73D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F56C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60AE2B" w14:textId="77777777" w:rsidR="00B4750D" w:rsidRPr="00CE314E" w:rsidRDefault="00B4750D" w:rsidP="00FF0CF0">
            <w:pPr>
              <w:pStyle w:val="TAL"/>
              <w:rPr>
                <w:sz w:val="16"/>
              </w:rPr>
            </w:pPr>
            <w:r w:rsidRPr="00CE314E">
              <w:rPr>
                <w:sz w:val="16"/>
              </w:rPr>
              <w:t>C3-230354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067B04" w14:textId="77777777" w:rsidR="00B4750D" w:rsidRPr="00CE314E" w:rsidRDefault="00B4750D" w:rsidP="00FF0CF0">
            <w:pPr>
              <w:pStyle w:val="TAL"/>
              <w:rPr>
                <w:sz w:val="16"/>
              </w:rPr>
            </w:pPr>
          </w:p>
        </w:tc>
      </w:tr>
      <w:tr w:rsidR="00B4750D" w:rsidRPr="00CE314E" w14:paraId="612E8D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E6BDED" w14:textId="77777777" w:rsidR="00B4750D" w:rsidRPr="00CE314E" w:rsidRDefault="00B4750D" w:rsidP="00FF0CF0">
            <w:pPr>
              <w:pStyle w:val="TAL"/>
              <w:rPr>
                <w:sz w:val="16"/>
              </w:rPr>
            </w:pPr>
            <w:r w:rsidRPr="00CE314E">
              <w:rPr>
                <w:sz w:val="16"/>
              </w:rPr>
              <w:t>C3-230752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110178"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72204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4DFD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AFF7D" w14:textId="77777777" w:rsidR="00B4750D" w:rsidRPr="00CE314E" w:rsidRDefault="00B4750D" w:rsidP="00FF0CF0">
            <w:pPr>
              <w:pStyle w:val="TAL"/>
              <w:rPr>
                <w:sz w:val="16"/>
              </w:rPr>
            </w:pPr>
            <w:r w:rsidRPr="00CE314E">
              <w:rPr>
                <w:sz w:val="16"/>
              </w:rPr>
              <w:t>C3-230158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281EB3" w14:textId="77777777" w:rsidR="00B4750D" w:rsidRPr="00CE314E" w:rsidRDefault="00B4750D" w:rsidP="00FF0CF0">
            <w:pPr>
              <w:pStyle w:val="TAL"/>
              <w:rPr>
                <w:sz w:val="16"/>
              </w:rPr>
            </w:pPr>
          </w:p>
        </w:tc>
      </w:tr>
      <w:tr w:rsidR="00B4750D" w:rsidRPr="00CE314E" w14:paraId="504E0B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E4EA68" w14:textId="77777777" w:rsidR="00B4750D" w:rsidRPr="00CE314E" w:rsidRDefault="00B4750D" w:rsidP="00FF0CF0">
            <w:pPr>
              <w:pStyle w:val="TAL"/>
              <w:rPr>
                <w:sz w:val="16"/>
              </w:rPr>
            </w:pPr>
            <w:r w:rsidRPr="00CE314E">
              <w:rPr>
                <w:sz w:val="16"/>
              </w:rPr>
              <w:t>C3-230753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17FB5"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8D1A2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2FE9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1091D4" w14:textId="77777777" w:rsidR="00B4750D" w:rsidRPr="00CE314E" w:rsidRDefault="00B4750D" w:rsidP="00FF0CF0">
            <w:pPr>
              <w:pStyle w:val="TAL"/>
              <w:rPr>
                <w:sz w:val="16"/>
              </w:rPr>
            </w:pPr>
            <w:r w:rsidRPr="00CE314E">
              <w:rPr>
                <w:sz w:val="16"/>
              </w:rPr>
              <w:t>C3-230159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B733E1" w14:textId="77777777" w:rsidR="00B4750D" w:rsidRPr="00CE314E" w:rsidRDefault="00B4750D" w:rsidP="00FF0CF0">
            <w:pPr>
              <w:pStyle w:val="TAL"/>
              <w:rPr>
                <w:sz w:val="16"/>
              </w:rPr>
            </w:pPr>
          </w:p>
        </w:tc>
      </w:tr>
      <w:tr w:rsidR="00B4750D" w:rsidRPr="00CE314E" w14:paraId="4E5601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06DCF" w14:textId="77777777" w:rsidR="00B4750D" w:rsidRPr="00CE314E" w:rsidRDefault="00B4750D" w:rsidP="00FF0CF0">
            <w:pPr>
              <w:pStyle w:val="TAL"/>
              <w:rPr>
                <w:sz w:val="16"/>
              </w:rPr>
            </w:pPr>
            <w:r w:rsidRPr="00CE314E">
              <w:rPr>
                <w:sz w:val="16"/>
              </w:rPr>
              <w:t>C3-230754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18DFE"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51236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860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322F34" w14:textId="77777777" w:rsidR="00B4750D" w:rsidRPr="00CE314E" w:rsidRDefault="00B4750D" w:rsidP="00FF0CF0">
            <w:pPr>
              <w:pStyle w:val="TAL"/>
              <w:rPr>
                <w:sz w:val="16"/>
              </w:rPr>
            </w:pPr>
            <w:r w:rsidRPr="00CE314E">
              <w:rPr>
                <w:sz w:val="16"/>
              </w:rPr>
              <w:t>C3-230160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49D3F9" w14:textId="77777777" w:rsidR="00B4750D" w:rsidRPr="00CE314E" w:rsidRDefault="00B4750D" w:rsidP="00FF0CF0">
            <w:pPr>
              <w:pStyle w:val="TAL"/>
              <w:rPr>
                <w:sz w:val="16"/>
              </w:rPr>
            </w:pPr>
          </w:p>
        </w:tc>
      </w:tr>
      <w:tr w:rsidR="00B4750D" w:rsidRPr="00CE314E" w14:paraId="129F932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91CE8D" w14:textId="77777777" w:rsidR="00B4750D" w:rsidRPr="00CE314E" w:rsidRDefault="00B4750D" w:rsidP="00FF0CF0">
            <w:pPr>
              <w:pStyle w:val="TAL"/>
              <w:rPr>
                <w:sz w:val="16"/>
              </w:rPr>
            </w:pPr>
            <w:r w:rsidRPr="00CE314E">
              <w:rPr>
                <w:sz w:val="16"/>
              </w:rPr>
              <w:t>C3-230755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ADE690"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731F5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87392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A79AFA" w14:textId="77777777" w:rsidR="00B4750D" w:rsidRPr="00CE314E" w:rsidRDefault="00B4750D" w:rsidP="00FF0CF0">
            <w:pPr>
              <w:pStyle w:val="TAL"/>
              <w:rPr>
                <w:sz w:val="16"/>
              </w:rPr>
            </w:pPr>
            <w:r w:rsidRPr="00CE314E">
              <w:rPr>
                <w:sz w:val="16"/>
              </w:rPr>
              <w:t>C3-230164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F1498E" w14:textId="77777777" w:rsidR="00B4750D" w:rsidRPr="00CE314E" w:rsidRDefault="00B4750D" w:rsidP="00FF0CF0">
            <w:pPr>
              <w:pStyle w:val="TAL"/>
              <w:rPr>
                <w:sz w:val="16"/>
              </w:rPr>
            </w:pPr>
          </w:p>
        </w:tc>
      </w:tr>
      <w:tr w:rsidR="00B4750D" w:rsidRPr="00CE314E" w14:paraId="7627DE1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DDB682" w14:textId="77777777" w:rsidR="00B4750D" w:rsidRPr="00CE314E" w:rsidRDefault="00B4750D" w:rsidP="00FF0CF0">
            <w:pPr>
              <w:pStyle w:val="TAL"/>
              <w:rPr>
                <w:sz w:val="16"/>
              </w:rPr>
            </w:pPr>
            <w:r w:rsidRPr="00CE314E">
              <w:rPr>
                <w:sz w:val="16"/>
              </w:rPr>
              <w:t>C3-230756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F638E" w14:textId="77777777" w:rsidR="00B4750D" w:rsidRPr="00CE314E" w:rsidRDefault="00B4750D" w:rsidP="00FF0CF0">
            <w:pPr>
              <w:pStyle w:val="TAL"/>
              <w:rPr>
                <w:sz w:val="16"/>
              </w:rPr>
            </w:pPr>
            <w:r w:rsidRPr="00CE314E">
              <w:rPr>
                <w:sz w:val="16"/>
              </w:rPr>
              <w:t>Update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B1F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48D2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CDE8F5" w14:textId="77777777" w:rsidR="00B4750D" w:rsidRPr="00CE314E" w:rsidRDefault="00B4750D" w:rsidP="00FF0CF0">
            <w:pPr>
              <w:pStyle w:val="TAL"/>
              <w:rPr>
                <w:sz w:val="16"/>
              </w:rPr>
            </w:pPr>
            <w:r w:rsidRPr="00CE314E">
              <w:rPr>
                <w:sz w:val="16"/>
              </w:rPr>
              <w:t>C3-230171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6EF131" w14:textId="77777777" w:rsidR="00B4750D" w:rsidRPr="00CE314E" w:rsidRDefault="00B4750D" w:rsidP="00FF0CF0">
            <w:pPr>
              <w:pStyle w:val="TAL"/>
              <w:rPr>
                <w:sz w:val="16"/>
              </w:rPr>
            </w:pPr>
          </w:p>
        </w:tc>
      </w:tr>
      <w:tr w:rsidR="00B4750D" w:rsidRPr="00CE314E" w14:paraId="54DDDA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80B501" w14:textId="77777777" w:rsidR="00B4750D" w:rsidRPr="00CE314E" w:rsidRDefault="00B4750D" w:rsidP="00FF0CF0">
            <w:pPr>
              <w:pStyle w:val="TAL"/>
              <w:rPr>
                <w:sz w:val="16"/>
              </w:rPr>
            </w:pPr>
            <w:r w:rsidRPr="00CE314E">
              <w:rPr>
                <w:sz w:val="16"/>
              </w:rPr>
              <w:t>C3-230757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ACE9AA"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8CF3CD"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71DF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993900" w14:textId="77777777" w:rsidR="00B4750D" w:rsidRPr="00CE314E" w:rsidRDefault="00B4750D" w:rsidP="00FF0CF0">
            <w:pPr>
              <w:pStyle w:val="TAL"/>
              <w:rPr>
                <w:sz w:val="16"/>
              </w:rPr>
            </w:pPr>
            <w:r w:rsidRPr="00CE314E">
              <w:rPr>
                <w:sz w:val="16"/>
              </w:rPr>
              <w:t>C3-230172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2C91AF" w14:textId="77777777" w:rsidR="00B4750D" w:rsidRPr="00CE314E" w:rsidRDefault="00B4750D" w:rsidP="00FF0CF0">
            <w:pPr>
              <w:pStyle w:val="TAL"/>
              <w:rPr>
                <w:sz w:val="16"/>
              </w:rPr>
            </w:pPr>
          </w:p>
        </w:tc>
      </w:tr>
      <w:tr w:rsidR="00B4750D" w:rsidRPr="00CE314E" w14:paraId="6E21FD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222687" w14:textId="77777777" w:rsidR="00B4750D" w:rsidRPr="00CE314E" w:rsidRDefault="00B4750D" w:rsidP="00FF0CF0">
            <w:pPr>
              <w:pStyle w:val="TAL"/>
              <w:rPr>
                <w:sz w:val="16"/>
              </w:rPr>
            </w:pPr>
            <w:r w:rsidRPr="00CE314E">
              <w:rPr>
                <w:sz w:val="16"/>
              </w:rPr>
              <w:t>C3-230758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CE581" w14:textId="77777777" w:rsidR="00B4750D" w:rsidRPr="00CE314E" w:rsidRDefault="00B4750D" w:rsidP="00FF0CF0">
            <w:pPr>
              <w:pStyle w:val="TAL"/>
              <w:rPr>
                <w:sz w:val="16"/>
              </w:rPr>
            </w:pPr>
            <w:r w:rsidRPr="00CE314E">
              <w:rPr>
                <w:sz w:val="16"/>
              </w:rPr>
              <w:t>New WID on Enhancement of Network Slicing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6D653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2047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03311C" w14:textId="77777777" w:rsidR="00B4750D" w:rsidRPr="00CE314E" w:rsidRDefault="00B4750D" w:rsidP="00FF0CF0">
            <w:pPr>
              <w:pStyle w:val="TAL"/>
              <w:rPr>
                <w:sz w:val="16"/>
              </w:rPr>
            </w:pPr>
            <w:r w:rsidRPr="00CE314E">
              <w:rPr>
                <w:sz w:val="16"/>
              </w:rPr>
              <w:t>C3-230210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7FE932" w14:textId="77777777" w:rsidR="00B4750D" w:rsidRPr="00CE314E" w:rsidRDefault="00B4750D" w:rsidP="00FF0CF0">
            <w:pPr>
              <w:pStyle w:val="TAL"/>
              <w:rPr>
                <w:sz w:val="16"/>
              </w:rPr>
            </w:pPr>
          </w:p>
        </w:tc>
      </w:tr>
      <w:tr w:rsidR="00B4750D" w:rsidRPr="00CE314E" w14:paraId="0B5FEE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137F9D" w14:textId="77777777" w:rsidR="00B4750D" w:rsidRPr="00CE314E" w:rsidRDefault="00B4750D" w:rsidP="00FF0CF0">
            <w:pPr>
              <w:pStyle w:val="TAL"/>
              <w:rPr>
                <w:sz w:val="16"/>
              </w:rPr>
            </w:pPr>
            <w:r w:rsidRPr="00CE314E">
              <w:rPr>
                <w:sz w:val="16"/>
              </w:rPr>
              <w:t>C3-230759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137C87"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9D46B9"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EEE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F1B1B" w14:textId="77777777" w:rsidR="00B4750D" w:rsidRPr="00CE314E" w:rsidRDefault="00B4750D" w:rsidP="00FF0CF0">
            <w:pPr>
              <w:pStyle w:val="TAL"/>
              <w:rPr>
                <w:sz w:val="16"/>
              </w:rPr>
            </w:pPr>
            <w:r w:rsidRPr="00CE314E">
              <w:rPr>
                <w:sz w:val="16"/>
              </w:rPr>
              <w:t>C3-230602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BFA66A" w14:textId="77777777" w:rsidR="00B4750D" w:rsidRPr="00CE314E" w:rsidRDefault="00B4750D" w:rsidP="00FF0CF0">
            <w:pPr>
              <w:pStyle w:val="TAL"/>
              <w:rPr>
                <w:sz w:val="16"/>
              </w:rPr>
            </w:pPr>
          </w:p>
        </w:tc>
      </w:tr>
      <w:tr w:rsidR="00B4750D" w:rsidRPr="00CE314E" w14:paraId="227F0A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4F59FB" w14:textId="77777777" w:rsidR="00B4750D" w:rsidRPr="00CE314E" w:rsidRDefault="00B4750D" w:rsidP="00FF0CF0">
            <w:pPr>
              <w:pStyle w:val="TAL"/>
              <w:rPr>
                <w:sz w:val="16"/>
              </w:rPr>
            </w:pPr>
            <w:r w:rsidRPr="00CE314E">
              <w:rPr>
                <w:sz w:val="16"/>
              </w:rPr>
              <w:t>C3-230760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3BEC51"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E5BC44"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74323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B6C2E4" w14:textId="77777777" w:rsidR="00B4750D" w:rsidRPr="00CE314E" w:rsidRDefault="00B4750D" w:rsidP="00FF0CF0">
            <w:pPr>
              <w:pStyle w:val="TAL"/>
              <w:rPr>
                <w:sz w:val="16"/>
              </w:rPr>
            </w:pPr>
            <w:r w:rsidRPr="00CE314E">
              <w:rPr>
                <w:sz w:val="16"/>
              </w:rPr>
              <w:t>C3-230603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5F990B" w14:textId="77777777" w:rsidR="00B4750D" w:rsidRPr="00CE314E" w:rsidRDefault="00B4750D" w:rsidP="00FF0CF0">
            <w:pPr>
              <w:pStyle w:val="TAL"/>
              <w:rPr>
                <w:sz w:val="16"/>
              </w:rPr>
            </w:pPr>
          </w:p>
        </w:tc>
      </w:tr>
      <w:tr w:rsidR="00B4750D" w:rsidRPr="00CE314E" w14:paraId="10D933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BCB984" w14:textId="77777777" w:rsidR="00B4750D" w:rsidRPr="00CE314E" w:rsidRDefault="00B4750D" w:rsidP="00FF0CF0">
            <w:pPr>
              <w:pStyle w:val="TAL"/>
              <w:rPr>
                <w:sz w:val="16"/>
              </w:rPr>
            </w:pPr>
            <w:r w:rsidRPr="00CE314E">
              <w:rPr>
                <w:sz w:val="16"/>
              </w:rPr>
              <w:t>C3-230761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25FE35"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95F778"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43839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1D3A1C" w14:textId="77777777" w:rsidR="00B4750D" w:rsidRPr="00CE314E" w:rsidRDefault="00B4750D" w:rsidP="00FF0CF0">
            <w:pPr>
              <w:pStyle w:val="TAL"/>
              <w:rPr>
                <w:sz w:val="16"/>
              </w:rPr>
            </w:pPr>
            <w:r w:rsidRPr="00CE314E">
              <w:rPr>
                <w:sz w:val="16"/>
              </w:rPr>
              <w:t>C3-230187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B2BB9" w14:textId="77777777" w:rsidR="00B4750D" w:rsidRPr="00CE314E" w:rsidRDefault="00B4750D" w:rsidP="00FF0CF0">
            <w:pPr>
              <w:pStyle w:val="TAL"/>
              <w:rPr>
                <w:sz w:val="16"/>
              </w:rPr>
            </w:pPr>
          </w:p>
        </w:tc>
      </w:tr>
      <w:tr w:rsidR="00B4750D" w:rsidRPr="00CE314E" w14:paraId="6BCEA2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8FC5F5" w14:textId="77777777" w:rsidR="00B4750D" w:rsidRPr="00CE314E" w:rsidRDefault="00B4750D" w:rsidP="00FF0CF0">
            <w:pPr>
              <w:pStyle w:val="TAL"/>
              <w:rPr>
                <w:sz w:val="16"/>
              </w:rPr>
            </w:pPr>
            <w:r w:rsidRPr="00CE314E">
              <w:rPr>
                <w:sz w:val="16"/>
              </w:rPr>
              <w:t>C3-230762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AA528B"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2D9927"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954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02B281" w14:textId="77777777" w:rsidR="00B4750D" w:rsidRPr="00CE314E" w:rsidRDefault="00B4750D" w:rsidP="00FF0CF0">
            <w:pPr>
              <w:pStyle w:val="TAL"/>
              <w:rPr>
                <w:sz w:val="16"/>
              </w:rPr>
            </w:pPr>
            <w:r w:rsidRPr="00CE314E">
              <w:rPr>
                <w:sz w:val="16"/>
              </w:rPr>
              <w:t>C3-230188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86FE18" w14:textId="77777777" w:rsidR="00B4750D" w:rsidRPr="00CE314E" w:rsidRDefault="00B4750D" w:rsidP="00FF0CF0">
            <w:pPr>
              <w:pStyle w:val="TAL"/>
              <w:rPr>
                <w:sz w:val="16"/>
              </w:rPr>
            </w:pPr>
          </w:p>
        </w:tc>
      </w:tr>
      <w:tr w:rsidR="00B4750D" w:rsidRPr="00CE314E" w14:paraId="270D78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43BD62" w14:textId="77777777" w:rsidR="00B4750D" w:rsidRPr="00CE314E" w:rsidRDefault="00B4750D" w:rsidP="00FF0CF0">
            <w:pPr>
              <w:pStyle w:val="TAL"/>
              <w:rPr>
                <w:sz w:val="16"/>
              </w:rPr>
            </w:pPr>
            <w:r w:rsidRPr="00CE314E">
              <w:rPr>
                <w:sz w:val="16"/>
              </w:rPr>
              <w:t>C3-230763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C5403A"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3DD301"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D4905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B28F03" w14:textId="77777777" w:rsidR="00B4750D" w:rsidRPr="00CE314E" w:rsidRDefault="00B4750D" w:rsidP="00FF0CF0">
            <w:pPr>
              <w:pStyle w:val="TAL"/>
              <w:rPr>
                <w:sz w:val="16"/>
              </w:rPr>
            </w:pPr>
            <w:r w:rsidRPr="00CE314E">
              <w:rPr>
                <w:sz w:val="16"/>
              </w:rPr>
              <w:t>C3-230604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51E70" w14:textId="77777777" w:rsidR="00B4750D" w:rsidRPr="00CE314E" w:rsidRDefault="00B4750D" w:rsidP="00FF0CF0">
            <w:pPr>
              <w:pStyle w:val="TAL"/>
              <w:rPr>
                <w:sz w:val="16"/>
              </w:rPr>
            </w:pPr>
          </w:p>
        </w:tc>
      </w:tr>
      <w:tr w:rsidR="00B4750D" w:rsidRPr="00CE314E" w14:paraId="20F1897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E58F9D" w14:textId="77777777" w:rsidR="00B4750D" w:rsidRPr="00CE314E" w:rsidRDefault="00B4750D" w:rsidP="00FF0CF0">
            <w:pPr>
              <w:pStyle w:val="TAL"/>
              <w:rPr>
                <w:sz w:val="16"/>
              </w:rPr>
            </w:pPr>
            <w:r w:rsidRPr="00CE314E">
              <w:rPr>
                <w:sz w:val="16"/>
              </w:rPr>
              <w:t>C3-230764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C3609C"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E340F"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0019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22172" w14:textId="77777777" w:rsidR="00B4750D" w:rsidRPr="00CE314E" w:rsidRDefault="00B4750D" w:rsidP="00FF0CF0">
            <w:pPr>
              <w:pStyle w:val="TAL"/>
              <w:rPr>
                <w:sz w:val="16"/>
              </w:rPr>
            </w:pPr>
            <w:r w:rsidRPr="00CE314E">
              <w:rPr>
                <w:sz w:val="16"/>
              </w:rPr>
              <w:t>C3-230605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59ED4C" w14:textId="77777777" w:rsidR="00B4750D" w:rsidRPr="00CE314E" w:rsidRDefault="00B4750D" w:rsidP="00FF0CF0">
            <w:pPr>
              <w:pStyle w:val="TAL"/>
              <w:rPr>
                <w:sz w:val="16"/>
              </w:rPr>
            </w:pPr>
          </w:p>
        </w:tc>
      </w:tr>
      <w:tr w:rsidR="00B4750D" w:rsidRPr="00CE314E" w14:paraId="57712B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33D360" w14:textId="77777777" w:rsidR="00B4750D" w:rsidRPr="00CE314E" w:rsidRDefault="00B4750D" w:rsidP="00FF0CF0">
            <w:pPr>
              <w:pStyle w:val="TAL"/>
              <w:rPr>
                <w:sz w:val="16"/>
              </w:rPr>
            </w:pPr>
            <w:r w:rsidRPr="00CE314E">
              <w:rPr>
                <w:sz w:val="16"/>
              </w:rPr>
              <w:t>C3-230765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4103B5" w14:textId="77777777" w:rsidR="00B4750D" w:rsidRPr="00CE314E" w:rsidRDefault="00B4750D" w:rsidP="00FF0CF0">
            <w:pPr>
              <w:pStyle w:val="TAL"/>
              <w:rPr>
                <w:sz w:val="16"/>
              </w:rPr>
            </w:pPr>
            <w:r w:rsidRPr="00CE314E">
              <w:rPr>
                <w:sz w:val="16"/>
              </w:rPr>
              <w:t>CT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381E14"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E6D1B1"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07207D" w14:textId="77777777" w:rsidR="00B4750D" w:rsidRPr="00CE314E" w:rsidRDefault="00B4750D" w:rsidP="00FF0CF0">
            <w:pPr>
              <w:pStyle w:val="TAL"/>
              <w:rPr>
                <w:sz w:val="16"/>
              </w:rPr>
            </w:pPr>
            <w:r w:rsidRPr="00CE314E">
              <w:rPr>
                <w:sz w:val="16"/>
              </w:rPr>
              <w:t>C3-230688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75FCD3" w14:textId="77777777" w:rsidR="00B4750D" w:rsidRPr="00CE314E" w:rsidRDefault="00B4750D" w:rsidP="00FF0CF0">
            <w:pPr>
              <w:pStyle w:val="TAL"/>
              <w:rPr>
                <w:sz w:val="16"/>
              </w:rPr>
            </w:pPr>
          </w:p>
        </w:tc>
      </w:tr>
      <w:tr w:rsidR="00B4750D" w:rsidRPr="00CE314E" w14:paraId="4F35A3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973B76" w14:textId="77777777" w:rsidR="00B4750D" w:rsidRPr="00CE314E" w:rsidRDefault="00B4750D" w:rsidP="00FF0CF0">
            <w:pPr>
              <w:pStyle w:val="TAL"/>
              <w:rPr>
                <w:sz w:val="16"/>
              </w:rPr>
            </w:pPr>
            <w:r w:rsidRPr="00CE314E">
              <w:rPr>
                <w:sz w:val="16"/>
              </w:rPr>
              <w:t>C3-230766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0D576"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9A0787"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1FA2F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BB4D78" w14:textId="77777777" w:rsidR="00B4750D" w:rsidRPr="00CE314E" w:rsidRDefault="00B4750D" w:rsidP="00FF0CF0">
            <w:pPr>
              <w:pStyle w:val="TAL"/>
              <w:rPr>
                <w:sz w:val="16"/>
              </w:rPr>
            </w:pPr>
            <w:r w:rsidRPr="00CE314E">
              <w:rPr>
                <w:sz w:val="16"/>
              </w:rPr>
              <w:t>C3-230402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97E4EA" w14:textId="77777777" w:rsidR="00B4750D" w:rsidRPr="00CE314E" w:rsidRDefault="00B4750D" w:rsidP="00FF0CF0">
            <w:pPr>
              <w:pStyle w:val="TAL"/>
              <w:rPr>
                <w:sz w:val="16"/>
              </w:rPr>
            </w:pPr>
            <w:r w:rsidRPr="00CE314E">
              <w:rPr>
                <w:sz w:val="16"/>
              </w:rPr>
              <w:t>C3-230778</w:t>
            </w:r>
          </w:p>
        </w:tc>
      </w:tr>
      <w:tr w:rsidR="00B4750D" w:rsidRPr="00CE314E" w14:paraId="6B286B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C2AC39" w14:textId="77777777" w:rsidR="00B4750D" w:rsidRPr="00CE314E" w:rsidRDefault="00B4750D" w:rsidP="00FF0CF0">
            <w:pPr>
              <w:pStyle w:val="TAL"/>
              <w:rPr>
                <w:sz w:val="16"/>
              </w:rPr>
            </w:pPr>
            <w:r w:rsidRPr="00CE314E">
              <w:rPr>
                <w:sz w:val="16"/>
              </w:rPr>
              <w:t>C3-230767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55F899" w14:textId="77777777" w:rsidR="00B4750D" w:rsidRPr="00CE314E" w:rsidRDefault="00B4750D" w:rsidP="00FF0CF0">
            <w:pPr>
              <w:pStyle w:val="TAL"/>
              <w:rPr>
                <w:sz w:val="16"/>
              </w:rPr>
            </w:pPr>
            <w:r w:rsidRPr="00CE314E">
              <w:rPr>
                <w:sz w:val="16"/>
              </w:rPr>
              <w:t>Clarification on bearer related events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EE30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7FDB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5C8F6D" w14:textId="77777777" w:rsidR="00B4750D" w:rsidRPr="00CE314E" w:rsidRDefault="00B4750D" w:rsidP="00FF0CF0">
            <w:pPr>
              <w:pStyle w:val="TAL"/>
              <w:rPr>
                <w:sz w:val="16"/>
              </w:rPr>
            </w:pPr>
            <w:r w:rsidRPr="00CE314E">
              <w:rPr>
                <w:sz w:val="16"/>
              </w:rPr>
              <w:t>C3-230579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70285" w14:textId="77777777" w:rsidR="00B4750D" w:rsidRPr="00CE314E" w:rsidRDefault="00B4750D" w:rsidP="00FF0CF0">
            <w:pPr>
              <w:pStyle w:val="TAL"/>
              <w:rPr>
                <w:sz w:val="16"/>
              </w:rPr>
            </w:pPr>
          </w:p>
        </w:tc>
      </w:tr>
      <w:tr w:rsidR="00B4750D" w:rsidRPr="00CE314E" w14:paraId="1145C9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AF1164" w14:textId="77777777" w:rsidR="00B4750D" w:rsidRPr="00CE314E" w:rsidRDefault="00B4750D" w:rsidP="00FF0CF0">
            <w:pPr>
              <w:pStyle w:val="TAL"/>
              <w:rPr>
                <w:sz w:val="16"/>
              </w:rPr>
            </w:pPr>
            <w:r w:rsidRPr="00CE314E">
              <w:rPr>
                <w:sz w:val="16"/>
              </w:rPr>
              <w:t>C3-230768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3AF17C" w14:textId="77777777" w:rsidR="00B4750D" w:rsidRPr="00CE314E" w:rsidRDefault="00B4750D" w:rsidP="00FF0CF0">
            <w:pPr>
              <w:pStyle w:val="TAL"/>
              <w:rPr>
                <w:sz w:val="16"/>
              </w:rPr>
            </w:pPr>
            <w:r w:rsidRPr="00CE314E">
              <w:rPr>
                <w:sz w:val="16"/>
              </w:rPr>
              <w:t>Support of Dynamic Satellite Backhaul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4EF8D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AC2A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E4F396" w14:textId="77777777" w:rsidR="00B4750D" w:rsidRPr="00CE314E" w:rsidRDefault="00B4750D" w:rsidP="00FF0CF0">
            <w:pPr>
              <w:pStyle w:val="TAL"/>
              <w:rPr>
                <w:sz w:val="16"/>
              </w:rPr>
            </w:pPr>
            <w:r w:rsidRPr="00CE314E">
              <w:rPr>
                <w:sz w:val="16"/>
              </w:rPr>
              <w:t>C3-230506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61A6B8" w14:textId="77777777" w:rsidR="00B4750D" w:rsidRPr="00CE314E" w:rsidRDefault="00B4750D" w:rsidP="00FF0CF0">
            <w:pPr>
              <w:pStyle w:val="TAL"/>
              <w:rPr>
                <w:sz w:val="16"/>
              </w:rPr>
            </w:pPr>
          </w:p>
        </w:tc>
      </w:tr>
      <w:tr w:rsidR="00B4750D" w:rsidRPr="00CE314E" w14:paraId="2D329E2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5F22FE" w14:textId="77777777" w:rsidR="00B4750D" w:rsidRPr="00CE314E" w:rsidRDefault="00B4750D" w:rsidP="00FF0CF0">
            <w:pPr>
              <w:pStyle w:val="TAL"/>
              <w:rPr>
                <w:sz w:val="16"/>
              </w:rPr>
            </w:pPr>
            <w:r w:rsidRPr="00CE314E">
              <w:rPr>
                <w:sz w:val="16"/>
              </w:rPr>
              <w:t>C3-230769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E4B16"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23322E" w14:textId="77777777" w:rsidR="00B4750D" w:rsidRPr="00CE314E" w:rsidRDefault="00B4750D" w:rsidP="00FF0CF0">
            <w:pPr>
              <w:pStyle w:val="TAL"/>
              <w:rPr>
                <w:sz w:val="16"/>
              </w:rPr>
            </w:pPr>
            <w:r w:rsidRPr="00CE314E">
              <w:rPr>
                <w:sz w:val="16"/>
              </w:rPr>
              <w:t>Huawei,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48E87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0B5B06" w14:textId="77777777" w:rsidR="00B4750D" w:rsidRPr="00CE314E" w:rsidRDefault="00B4750D" w:rsidP="00FF0CF0">
            <w:pPr>
              <w:pStyle w:val="TAL"/>
              <w:rPr>
                <w:sz w:val="16"/>
              </w:rPr>
            </w:pPr>
            <w:r w:rsidRPr="00CE314E">
              <w:rPr>
                <w:sz w:val="16"/>
              </w:rPr>
              <w:t>C3-230585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AFD2B2" w14:textId="77777777" w:rsidR="00B4750D" w:rsidRPr="00CE314E" w:rsidRDefault="00B4750D" w:rsidP="00FF0CF0">
            <w:pPr>
              <w:pStyle w:val="TAL"/>
              <w:rPr>
                <w:sz w:val="16"/>
              </w:rPr>
            </w:pPr>
          </w:p>
        </w:tc>
      </w:tr>
      <w:tr w:rsidR="00B4750D" w:rsidRPr="00CE314E" w14:paraId="1DD2EA7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EA0D72" w14:textId="77777777" w:rsidR="00B4750D" w:rsidRPr="00CE314E" w:rsidRDefault="00B4750D" w:rsidP="00FF0CF0">
            <w:pPr>
              <w:pStyle w:val="TAL"/>
              <w:rPr>
                <w:sz w:val="16"/>
              </w:rPr>
            </w:pPr>
            <w:r w:rsidRPr="00CE314E">
              <w:rPr>
                <w:sz w:val="16"/>
              </w:rPr>
              <w:t>C3-230770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1288A1"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108DDD"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1F17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C4174D" w14:textId="77777777" w:rsidR="00B4750D" w:rsidRPr="00CE314E" w:rsidRDefault="00B4750D" w:rsidP="00FF0CF0">
            <w:pPr>
              <w:pStyle w:val="TAL"/>
              <w:rPr>
                <w:sz w:val="16"/>
              </w:rPr>
            </w:pPr>
            <w:r w:rsidRPr="00CE314E">
              <w:rPr>
                <w:sz w:val="16"/>
              </w:rPr>
              <w:t>C3-230497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BECD32" w14:textId="77777777" w:rsidR="00B4750D" w:rsidRPr="00CE314E" w:rsidRDefault="00B4750D" w:rsidP="00FF0CF0">
            <w:pPr>
              <w:pStyle w:val="TAL"/>
              <w:rPr>
                <w:sz w:val="16"/>
              </w:rPr>
            </w:pPr>
          </w:p>
        </w:tc>
      </w:tr>
      <w:tr w:rsidR="00B4750D" w:rsidRPr="00CE314E" w14:paraId="350C4B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7A3911" w14:textId="77777777" w:rsidR="00B4750D" w:rsidRPr="00CE314E" w:rsidRDefault="00B4750D" w:rsidP="00FF0CF0">
            <w:pPr>
              <w:pStyle w:val="TAL"/>
              <w:rPr>
                <w:sz w:val="16"/>
              </w:rPr>
            </w:pPr>
            <w:r w:rsidRPr="00CE314E">
              <w:rPr>
                <w:sz w:val="16"/>
              </w:rPr>
              <w:t>C3-230771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EC067C"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C19D8F"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C660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830B1F" w14:textId="77777777" w:rsidR="00B4750D" w:rsidRPr="00CE314E" w:rsidRDefault="00B4750D" w:rsidP="00FF0CF0">
            <w:pPr>
              <w:pStyle w:val="TAL"/>
              <w:rPr>
                <w:sz w:val="16"/>
              </w:rPr>
            </w:pPr>
            <w:r w:rsidRPr="00CE314E">
              <w:rPr>
                <w:sz w:val="16"/>
              </w:rPr>
              <w:t>C3-230498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4E75DC" w14:textId="77777777" w:rsidR="00B4750D" w:rsidRPr="00CE314E" w:rsidRDefault="00B4750D" w:rsidP="00FF0CF0">
            <w:pPr>
              <w:pStyle w:val="TAL"/>
              <w:rPr>
                <w:sz w:val="16"/>
              </w:rPr>
            </w:pPr>
          </w:p>
        </w:tc>
      </w:tr>
      <w:tr w:rsidR="00B4750D" w:rsidRPr="00CE314E" w14:paraId="1A3995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B34151" w14:textId="77777777" w:rsidR="00B4750D" w:rsidRPr="00CE314E" w:rsidRDefault="00B4750D" w:rsidP="00FF0CF0">
            <w:pPr>
              <w:pStyle w:val="TAL"/>
              <w:rPr>
                <w:sz w:val="16"/>
              </w:rPr>
            </w:pPr>
            <w:r w:rsidRPr="00CE314E">
              <w:rPr>
                <w:sz w:val="16"/>
              </w:rPr>
              <w:t>C3-230772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DD8BCD"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492D56"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5D0B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8CC7AA" w14:textId="77777777" w:rsidR="00B4750D" w:rsidRPr="00CE314E" w:rsidRDefault="00B4750D" w:rsidP="00FF0CF0">
            <w:pPr>
              <w:pStyle w:val="TAL"/>
              <w:rPr>
                <w:sz w:val="16"/>
              </w:rPr>
            </w:pPr>
            <w:r w:rsidRPr="00CE314E">
              <w:rPr>
                <w:sz w:val="16"/>
              </w:rPr>
              <w:t>C3-230499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D4A7E4" w14:textId="77777777" w:rsidR="00B4750D" w:rsidRPr="00CE314E" w:rsidRDefault="00B4750D" w:rsidP="00FF0CF0">
            <w:pPr>
              <w:pStyle w:val="TAL"/>
              <w:rPr>
                <w:sz w:val="16"/>
              </w:rPr>
            </w:pPr>
          </w:p>
        </w:tc>
      </w:tr>
      <w:tr w:rsidR="00B4750D" w:rsidRPr="00CE314E" w14:paraId="05C6C98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1E5272" w14:textId="77777777" w:rsidR="00B4750D" w:rsidRPr="00CE314E" w:rsidRDefault="00B4750D" w:rsidP="00FF0CF0">
            <w:pPr>
              <w:pStyle w:val="TAL"/>
              <w:rPr>
                <w:sz w:val="16"/>
              </w:rPr>
            </w:pPr>
            <w:r w:rsidRPr="00CE314E">
              <w:rPr>
                <w:sz w:val="16"/>
              </w:rPr>
              <w:t>C3-230773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4DB5BB"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1AA5D"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318D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FCE856" w14:textId="77777777" w:rsidR="00B4750D" w:rsidRPr="00CE314E" w:rsidRDefault="00B4750D" w:rsidP="00FF0CF0">
            <w:pPr>
              <w:pStyle w:val="TAL"/>
              <w:rPr>
                <w:sz w:val="16"/>
              </w:rPr>
            </w:pPr>
            <w:r w:rsidRPr="00CE314E">
              <w:rPr>
                <w:sz w:val="16"/>
              </w:rPr>
              <w:t>C3-230500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6A297E" w14:textId="77777777" w:rsidR="00B4750D" w:rsidRPr="00CE314E" w:rsidRDefault="00B4750D" w:rsidP="00FF0CF0">
            <w:pPr>
              <w:pStyle w:val="TAL"/>
              <w:rPr>
                <w:sz w:val="16"/>
              </w:rPr>
            </w:pPr>
          </w:p>
        </w:tc>
      </w:tr>
      <w:tr w:rsidR="00B4750D" w:rsidRPr="00CE314E" w14:paraId="29BA9D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2DF219" w14:textId="77777777" w:rsidR="00B4750D" w:rsidRPr="00CE314E" w:rsidRDefault="00B4750D" w:rsidP="00FF0CF0">
            <w:pPr>
              <w:pStyle w:val="TAL"/>
              <w:rPr>
                <w:sz w:val="16"/>
              </w:rPr>
            </w:pPr>
            <w:r w:rsidRPr="00CE314E">
              <w:rPr>
                <w:sz w:val="16"/>
              </w:rPr>
              <w:t>C3-230774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D6973"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B31560"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47F15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02A546" w14:textId="77777777" w:rsidR="00B4750D" w:rsidRPr="00CE314E" w:rsidRDefault="00B4750D" w:rsidP="00FF0CF0">
            <w:pPr>
              <w:pStyle w:val="TAL"/>
              <w:rPr>
                <w:sz w:val="16"/>
              </w:rPr>
            </w:pPr>
            <w:r w:rsidRPr="00CE314E">
              <w:rPr>
                <w:sz w:val="16"/>
              </w:rPr>
              <w:t>C3-230501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8B1BEA" w14:textId="77777777" w:rsidR="00B4750D" w:rsidRPr="00CE314E" w:rsidRDefault="00B4750D" w:rsidP="00FF0CF0">
            <w:pPr>
              <w:pStyle w:val="TAL"/>
              <w:rPr>
                <w:sz w:val="16"/>
              </w:rPr>
            </w:pPr>
          </w:p>
        </w:tc>
      </w:tr>
      <w:tr w:rsidR="00B4750D" w:rsidRPr="00CE314E" w14:paraId="3956BB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315CC6" w14:textId="77777777" w:rsidR="00B4750D" w:rsidRPr="00CE314E" w:rsidRDefault="00B4750D" w:rsidP="00FF0CF0">
            <w:pPr>
              <w:pStyle w:val="TAL"/>
              <w:rPr>
                <w:sz w:val="16"/>
              </w:rPr>
            </w:pPr>
            <w:r w:rsidRPr="00CE314E">
              <w:rPr>
                <w:sz w:val="16"/>
              </w:rPr>
              <w:t>C3-230775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C114E9"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4C0795"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BD04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01CBB2" w14:textId="77777777" w:rsidR="00B4750D" w:rsidRPr="00CE314E" w:rsidRDefault="00B4750D" w:rsidP="00FF0CF0">
            <w:pPr>
              <w:pStyle w:val="TAL"/>
              <w:rPr>
                <w:sz w:val="16"/>
              </w:rPr>
            </w:pPr>
            <w:r w:rsidRPr="00CE314E">
              <w:rPr>
                <w:sz w:val="16"/>
              </w:rPr>
              <w:t>C3-230502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F04368" w14:textId="77777777" w:rsidR="00B4750D" w:rsidRPr="00CE314E" w:rsidRDefault="00B4750D" w:rsidP="00FF0CF0">
            <w:pPr>
              <w:pStyle w:val="TAL"/>
              <w:rPr>
                <w:sz w:val="16"/>
              </w:rPr>
            </w:pPr>
          </w:p>
        </w:tc>
      </w:tr>
      <w:tr w:rsidR="00B4750D" w:rsidRPr="00CE314E" w14:paraId="1C0AE3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56C738" w14:textId="77777777" w:rsidR="00B4750D" w:rsidRPr="00CE314E" w:rsidRDefault="00B4750D" w:rsidP="00FF0CF0">
            <w:pPr>
              <w:pStyle w:val="TAL"/>
              <w:rPr>
                <w:sz w:val="16"/>
              </w:rPr>
            </w:pPr>
            <w:r w:rsidRPr="00CE314E">
              <w:rPr>
                <w:sz w:val="16"/>
              </w:rPr>
              <w:t>C3-230776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259971"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7C65A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55B8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829DAB" w14:textId="77777777" w:rsidR="00B4750D" w:rsidRPr="00CE314E" w:rsidRDefault="00B4750D" w:rsidP="00FF0CF0">
            <w:pPr>
              <w:pStyle w:val="TAL"/>
              <w:rPr>
                <w:sz w:val="16"/>
              </w:rPr>
            </w:pPr>
            <w:r w:rsidRPr="00CE314E">
              <w:rPr>
                <w:sz w:val="16"/>
              </w:rPr>
              <w:t>C3-230503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E785F6" w14:textId="77777777" w:rsidR="00B4750D" w:rsidRPr="00CE314E" w:rsidRDefault="00B4750D" w:rsidP="00FF0CF0">
            <w:pPr>
              <w:pStyle w:val="TAL"/>
              <w:rPr>
                <w:sz w:val="16"/>
              </w:rPr>
            </w:pPr>
          </w:p>
        </w:tc>
      </w:tr>
      <w:tr w:rsidR="00B4750D" w:rsidRPr="00CE314E" w14:paraId="72E6C0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D489A6" w14:textId="77777777" w:rsidR="00B4750D" w:rsidRPr="00CE314E" w:rsidRDefault="00B4750D" w:rsidP="00FF0CF0">
            <w:pPr>
              <w:pStyle w:val="TAL"/>
              <w:rPr>
                <w:sz w:val="16"/>
              </w:rPr>
            </w:pPr>
            <w:r w:rsidRPr="00CE314E">
              <w:rPr>
                <w:sz w:val="16"/>
              </w:rPr>
              <w:t>C3-230777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B18284"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E8DA4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0B4F0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E2B873" w14:textId="77777777" w:rsidR="00B4750D" w:rsidRPr="00CE314E" w:rsidRDefault="00B4750D" w:rsidP="00FF0CF0">
            <w:pPr>
              <w:pStyle w:val="TAL"/>
              <w:rPr>
                <w:sz w:val="16"/>
              </w:rPr>
            </w:pPr>
            <w:r w:rsidRPr="00CE314E">
              <w:rPr>
                <w:sz w:val="16"/>
              </w:rPr>
              <w:t>C3-230504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CAE603" w14:textId="77777777" w:rsidR="00B4750D" w:rsidRPr="00CE314E" w:rsidRDefault="00B4750D" w:rsidP="00FF0CF0">
            <w:pPr>
              <w:pStyle w:val="TAL"/>
              <w:rPr>
                <w:sz w:val="16"/>
              </w:rPr>
            </w:pPr>
          </w:p>
        </w:tc>
      </w:tr>
      <w:tr w:rsidR="00B4750D" w:rsidRPr="00CE314E" w14:paraId="395F760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6D3C0C" w14:textId="77777777" w:rsidR="00B4750D" w:rsidRPr="00CE314E" w:rsidRDefault="00B4750D" w:rsidP="00FF0CF0">
            <w:pPr>
              <w:pStyle w:val="TAL"/>
              <w:rPr>
                <w:sz w:val="16"/>
              </w:rPr>
            </w:pPr>
            <w:r w:rsidRPr="00CE314E">
              <w:rPr>
                <w:sz w:val="16"/>
              </w:rPr>
              <w:t>C3-230778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550A2"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131A22"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DE8EE7"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1CF3D6" w14:textId="77777777" w:rsidR="00B4750D" w:rsidRPr="00CE314E" w:rsidRDefault="00B4750D" w:rsidP="00FF0CF0">
            <w:pPr>
              <w:pStyle w:val="TAL"/>
              <w:rPr>
                <w:sz w:val="16"/>
              </w:rPr>
            </w:pPr>
            <w:r w:rsidRPr="00CE314E">
              <w:rPr>
                <w:sz w:val="16"/>
              </w:rPr>
              <w:t>C3-230766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C309E5" w14:textId="77777777" w:rsidR="00B4750D" w:rsidRPr="00CE314E" w:rsidRDefault="00B4750D" w:rsidP="00FF0CF0">
            <w:pPr>
              <w:pStyle w:val="TAL"/>
              <w:rPr>
                <w:sz w:val="16"/>
              </w:rPr>
            </w:pPr>
          </w:p>
        </w:tc>
      </w:tr>
      <w:tr w:rsidR="00B4750D" w:rsidRPr="00CE314E" w14:paraId="433CDF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FAA3C" w14:textId="77777777" w:rsidR="00B4750D" w:rsidRPr="00CE314E" w:rsidRDefault="00B4750D" w:rsidP="00FF0CF0">
            <w:pPr>
              <w:pStyle w:val="TAL"/>
              <w:rPr>
                <w:sz w:val="16"/>
              </w:rPr>
            </w:pPr>
            <w:r w:rsidRPr="00CE314E">
              <w:rPr>
                <w:sz w:val="16"/>
              </w:rPr>
              <w:t>C3-230779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728269"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01BBFA" w14:textId="77777777" w:rsidR="00B4750D" w:rsidRPr="00CE314E" w:rsidRDefault="00B4750D" w:rsidP="00FF0CF0">
            <w:pPr>
              <w:pStyle w:val="TAL"/>
              <w:rPr>
                <w:sz w:val="16"/>
              </w:rPr>
            </w:pPr>
            <w:r w:rsidRPr="00CE314E">
              <w:rPr>
                <w:sz w:val="16"/>
              </w:rPr>
              <w:t>China Mobile,China Southern Power Grid, Huawei, Hisilicon, ZTE, T-Mobile USA, vivo, Deutsche Telekom,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954AC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6174ED" w14:textId="77777777" w:rsidR="00B4750D" w:rsidRPr="00CE314E" w:rsidRDefault="00B4750D" w:rsidP="00FF0CF0">
            <w:pPr>
              <w:pStyle w:val="TAL"/>
              <w:rPr>
                <w:sz w:val="16"/>
              </w:rPr>
            </w:pPr>
            <w:r w:rsidRPr="00CE314E">
              <w:rPr>
                <w:sz w:val="16"/>
              </w:rPr>
              <w:t>C3-230619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CF8562" w14:textId="77777777" w:rsidR="00B4750D" w:rsidRPr="00CE314E" w:rsidRDefault="00B4750D" w:rsidP="00FF0CF0">
            <w:pPr>
              <w:pStyle w:val="TAL"/>
              <w:rPr>
                <w:sz w:val="16"/>
              </w:rPr>
            </w:pPr>
          </w:p>
        </w:tc>
      </w:tr>
      <w:tr w:rsidR="00B4750D" w:rsidRPr="00CE314E" w14:paraId="5E4F47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66C949" w14:textId="77777777" w:rsidR="00B4750D" w:rsidRPr="00CE314E" w:rsidRDefault="00B4750D" w:rsidP="00FF0CF0">
            <w:pPr>
              <w:pStyle w:val="TAL"/>
              <w:rPr>
                <w:sz w:val="16"/>
              </w:rPr>
            </w:pPr>
            <w:r w:rsidRPr="00CE314E">
              <w:rPr>
                <w:sz w:val="16"/>
              </w:rPr>
              <w:t>C3-230780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44AE9E"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BA69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6385E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143FCA" w14:textId="77777777" w:rsidR="00B4750D" w:rsidRPr="00CE314E" w:rsidRDefault="00B4750D" w:rsidP="00FF0CF0">
            <w:pPr>
              <w:pStyle w:val="TAL"/>
              <w:rPr>
                <w:sz w:val="16"/>
              </w:rPr>
            </w:pPr>
            <w:r w:rsidRPr="00CE314E">
              <w:rPr>
                <w:sz w:val="16"/>
              </w:rPr>
              <w:t>C3-230513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DFF88E" w14:textId="77777777" w:rsidR="00B4750D" w:rsidRPr="00CE314E" w:rsidRDefault="00B4750D" w:rsidP="00FF0CF0">
            <w:pPr>
              <w:pStyle w:val="TAL"/>
              <w:rPr>
                <w:sz w:val="16"/>
              </w:rPr>
            </w:pPr>
          </w:p>
        </w:tc>
      </w:tr>
      <w:tr w:rsidR="00B4750D" w:rsidRPr="00CE314E" w14:paraId="11CD76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6604BC" w14:textId="77777777" w:rsidR="00B4750D" w:rsidRPr="00CE314E" w:rsidRDefault="00B4750D" w:rsidP="00FF0CF0">
            <w:pPr>
              <w:pStyle w:val="TAL"/>
              <w:rPr>
                <w:sz w:val="16"/>
              </w:rPr>
            </w:pPr>
            <w:r w:rsidRPr="00CE314E">
              <w:rPr>
                <w:sz w:val="16"/>
              </w:rPr>
              <w:t>C3-230781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0648F"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E87A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9628D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9BBE4" w14:textId="77777777" w:rsidR="00B4750D" w:rsidRPr="00CE314E" w:rsidRDefault="00B4750D" w:rsidP="00FF0CF0">
            <w:pPr>
              <w:pStyle w:val="TAL"/>
              <w:rPr>
                <w:sz w:val="16"/>
              </w:rPr>
            </w:pPr>
            <w:r w:rsidRPr="00CE314E">
              <w:rPr>
                <w:sz w:val="16"/>
              </w:rPr>
              <w:t>C3-230514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99D000" w14:textId="77777777" w:rsidR="00B4750D" w:rsidRPr="00CE314E" w:rsidRDefault="00B4750D" w:rsidP="00FF0CF0">
            <w:pPr>
              <w:pStyle w:val="TAL"/>
              <w:rPr>
                <w:sz w:val="16"/>
              </w:rPr>
            </w:pPr>
          </w:p>
        </w:tc>
      </w:tr>
      <w:tr w:rsidR="00B4750D" w:rsidRPr="00CE314E" w14:paraId="7B59636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423955" w14:textId="77777777" w:rsidR="00B4750D" w:rsidRPr="00CE314E" w:rsidRDefault="00B4750D" w:rsidP="00FF0CF0">
            <w:pPr>
              <w:pStyle w:val="TAL"/>
              <w:rPr>
                <w:sz w:val="16"/>
              </w:rPr>
            </w:pPr>
            <w:r w:rsidRPr="00CE314E">
              <w:rPr>
                <w:sz w:val="16"/>
              </w:rPr>
              <w:t>C3-230782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9E352B"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6A6A7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257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A292A" w14:textId="77777777" w:rsidR="00B4750D" w:rsidRPr="00CE314E" w:rsidRDefault="00B4750D" w:rsidP="00FF0CF0">
            <w:pPr>
              <w:pStyle w:val="TAL"/>
              <w:rPr>
                <w:sz w:val="16"/>
              </w:rPr>
            </w:pPr>
            <w:r w:rsidRPr="00CE314E">
              <w:rPr>
                <w:sz w:val="16"/>
              </w:rPr>
              <w:t>C3-230515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E9EDEC" w14:textId="77777777" w:rsidR="00B4750D" w:rsidRPr="00CE314E" w:rsidRDefault="00B4750D" w:rsidP="00FF0CF0">
            <w:pPr>
              <w:pStyle w:val="TAL"/>
              <w:rPr>
                <w:sz w:val="16"/>
              </w:rPr>
            </w:pPr>
          </w:p>
        </w:tc>
      </w:tr>
      <w:tr w:rsidR="00B4750D" w:rsidRPr="00CE314E" w14:paraId="47E18C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467427" w14:textId="77777777" w:rsidR="00B4750D" w:rsidRPr="00CE314E" w:rsidRDefault="00B4750D" w:rsidP="00FF0CF0">
            <w:pPr>
              <w:pStyle w:val="TAL"/>
              <w:rPr>
                <w:sz w:val="16"/>
              </w:rPr>
            </w:pPr>
            <w:r w:rsidRPr="00CE314E">
              <w:rPr>
                <w:sz w:val="16"/>
              </w:rPr>
              <w:t>C3-230783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E2D602" w14:textId="77777777" w:rsidR="00B4750D" w:rsidRPr="00CE314E" w:rsidRDefault="00B4750D" w:rsidP="00FF0CF0">
            <w:pPr>
              <w:pStyle w:val="TAL"/>
              <w:rPr>
                <w:sz w:val="16"/>
              </w:rPr>
            </w:pPr>
            <w:r w:rsidRPr="00CE314E">
              <w:rPr>
                <w:sz w:val="16"/>
              </w:rPr>
              <w:t>LS on API enhancement for GMEC services and AIMLSys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38DC6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6C0E72"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72F9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DFD456" w14:textId="77777777" w:rsidR="00B4750D" w:rsidRPr="00CE314E" w:rsidRDefault="00B4750D" w:rsidP="00FF0CF0">
            <w:pPr>
              <w:pStyle w:val="TAL"/>
              <w:rPr>
                <w:sz w:val="16"/>
              </w:rPr>
            </w:pPr>
          </w:p>
        </w:tc>
      </w:tr>
      <w:tr w:rsidR="00B4750D" w:rsidRPr="00CE314E" w14:paraId="73DCAF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E58E71" w14:textId="77777777" w:rsidR="00B4750D" w:rsidRPr="00CE314E" w:rsidRDefault="00B4750D" w:rsidP="00FF0CF0">
            <w:pPr>
              <w:pStyle w:val="TAL"/>
              <w:rPr>
                <w:sz w:val="16"/>
              </w:rPr>
            </w:pPr>
            <w:r w:rsidRPr="00CE314E">
              <w:rPr>
                <w:sz w:val="16"/>
              </w:rPr>
              <w:t>C3-230784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965992" w14:textId="77777777" w:rsidR="00B4750D" w:rsidRPr="00CE314E" w:rsidRDefault="00B4750D" w:rsidP="00FF0CF0">
            <w:pPr>
              <w:pStyle w:val="TAL"/>
              <w:rPr>
                <w:sz w:val="16"/>
              </w:rPr>
            </w:pPr>
            <w:r w:rsidRPr="00CE314E">
              <w:rPr>
                <w:sz w:val="16"/>
              </w:rPr>
              <w:t>Enhance the performance data collection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70BAF" w14:textId="77777777" w:rsidR="00B4750D" w:rsidRPr="00CE314E" w:rsidRDefault="00B4750D" w:rsidP="00FF0CF0">
            <w:pPr>
              <w:pStyle w:val="TAL"/>
              <w:rPr>
                <w:sz w:val="16"/>
              </w:rPr>
            </w:pPr>
            <w:r w:rsidRPr="00CE314E">
              <w:rPr>
                <w:sz w:val="16"/>
              </w:rPr>
              <w:t>Huawei, 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8803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0F7A9" w14:textId="77777777" w:rsidR="00B4750D" w:rsidRPr="00CE314E" w:rsidRDefault="00B4750D" w:rsidP="00FF0CF0">
            <w:pPr>
              <w:pStyle w:val="TAL"/>
              <w:rPr>
                <w:sz w:val="16"/>
              </w:rPr>
            </w:pPr>
            <w:r w:rsidRPr="00CE314E">
              <w:rPr>
                <w:sz w:val="16"/>
              </w:rPr>
              <w:t>C3-230523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29C7A5" w14:textId="77777777" w:rsidR="00B4750D" w:rsidRPr="00CE314E" w:rsidRDefault="00B4750D" w:rsidP="00FF0CF0">
            <w:pPr>
              <w:pStyle w:val="TAL"/>
              <w:rPr>
                <w:sz w:val="16"/>
              </w:rPr>
            </w:pPr>
          </w:p>
        </w:tc>
      </w:tr>
      <w:tr w:rsidR="00B4750D" w:rsidRPr="00CE314E" w14:paraId="6813A5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4E418B" w14:textId="77777777" w:rsidR="00B4750D" w:rsidRPr="00CE314E" w:rsidRDefault="00B4750D" w:rsidP="00FF0CF0">
            <w:pPr>
              <w:pStyle w:val="TAL"/>
              <w:rPr>
                <w:sz w:val="16"/>
              </w:rPr>
            </w:pPr>
            <w:r w:rsidRPr="00CE314E">
              <w:rPr>
                <w:sz w:val="16"/>
              </w:rPr>
              <w:t>C3-230785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355CB7"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32D5F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807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66DD15" w14:textId="77777777" w:rsidR="00B4750D" w:rsidRPr="00CE314E" w:rsidRDefault="00B4750D" w:rsidP="00FF0CF0">
            <w:pPr>
              <w:pStyle w:val="TAL"/>
              <w:rPr>
                <w:sz w:val="16"/>
              </w:rPr>
            </w:pPr>
            <w:r w:rsidRPr="00CE314E">
              <w:rPr>
                <w:sz w:val="16"/>
              </w:rPr>
              <w:t>C3-230531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C519D" w14:textId="77777777" w:rsidR="00B4750D" w:rsidRPr="00CE314E" w:rsidRDefault="00B4750D" w:rsidP="00FF0CF0">
            <w:pPr>
              <w:pStyle w:val="TAL"/>
              <w:rPr>
                <w:sz w:val="16"/>
              </w:rPr>
            </w:pPr>
          </w:p>
        </w:tc>
      </w:tr>
      <w:tr w:rsidR="00B4750D" w:rsidRPr="00CE314E" w14:paraId="49636B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C081C1" w14:textId="77777777" w:rsidR="00B4750D" w:rsidRPr="00CE314E" w:rsidRDefault="00B4750D" w:rsidP="00FF0CF0">
            <w:pPr>
              <w:pStyle w:val="TAL"/>
              <w:rPr>
                <w:sz w:val="16"/>
              </w:rPr>
            </w:pPr>
            <w:r w:rsidRPr="00CE314E">
              <w:rPr>
                <w:sz w:val="16"/>
              </w:rPr>
              <w:t>C3-230786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3E9EAE" w14:textId="77777777" w:rsidR="00B4750D" w:rsidRPr="00CE314E" w:rsidRDefault="00B4750D" w:rsidP="00FF0CF0">
            <w:pPr>
              <w:pStyle w:val="TAL"/>
              <w:rPr>
                <w:sz w:val="16"/>
              </w:rPr>
            </w:pPr>
            <w:r w:rsidRPr="00CE314E">
              <w:rPr>
                <w:sz w:val="16"/>
              </w:rPr>
              <w:t>Enhancement of UE communication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5A63B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AF0EC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60EAE" w14:textId="77777777" w:rsidR="00B4750D" w:rsidRPr="00CE314E" w:rsidRDefault="00B4750D" w:rsidP="00FF0CF0">
            <w:pPr>
              <w:pStyle w:val="TAL"/>
              <w:rPr>
                <w:sz w:val="16"/>
              </w:rPr>
            </w:pPr>
            <w:r w:rsidRPr="00CE314E">
              <w:rPr>
                <w:sz w:val="16"/>
              </w:rPr>
              <w:t>C3-230533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FDF9C3" w14:textId="77777777" w:rsidR="00B4750D" w:rsidRPr="00CE314E" w:rsidRDefault="00B4750D" w:rsidP="00FF0CF0">
            <w:pPr>
              <w:pStyle w:val="TAL"/>
              <w:rPr>
                <w:sz w:val="16"/>
              </w:rPr>
            </w:pPr>
          </w:p>
        </w:tc>
      </w:tr>
      <w:tr w:rsidR="00B4750D" w:rsidRPr="00CE314E" w14:paraId="40E638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1D40A4" w14:textId="77777777" w:rsidR="00B4750D" w:rsidRPr="00CE314E" w:rsidRDefault="00B4750D" w:rsidP="00FF0CF0">
            <w:pPr>
              <w:pStyle w:val="TAL"/>
              <w:rPr>
                <w:sz w:val="16"/>
              </w:rPr>
            </w:pPr>
            <w:r w:rsidRPr="00CE314E">
              <w:rPr>
                <w:sz w:val="16"/>
              </w:rPr>
              <w:t>C3-230787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599B6" w14:textId="77777777" w:rsidR="00B4750D" w:rsidRPr="00CE314E" w:rsidRDefault="00B4750D" w:rsidP="00FF0CF0">
            <w:pPr>
              <w:pStyle w:val="TAL"/>
              <w:rPr>
                <w:sz w:val="16"/>
              </w:rPr>
            </w:pPr>
            <w:r w:rsidRPr="00CE314E">
              <w:rPr>
                <w:sz w:val="16"/>
              </w:rPr>
              <w:t>Enhancement of UE mobility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6B58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0FEBA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CFD15D" w14:textId="77777777" w:rsidR="00B4750D" w:rsidRPr="00CE314E" w:rsidRDefault="00B4750D" w:rsidP="00FF0CF0">
            <w:pPr>
              <w:pStyle w:val="TAL"/>
              <w:rPr>
                <w:sz w:val="16"/>
              </w:rPr>
            </w:pPr>
            <w:r w:rsidRPr="00CE314E">
              <w:rPr>
                <w:sz w:val="16"/>
              </w:rPr>
              <w:t>C3-230534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9FAE16" w14:textId="77777777" w:rsidR="00B4750D" w:rsidRPr="00CE314E" w:rsidRDefault="00B4750D" w:rsidP="00FF0CF0">
            <w:pPr>
              <w:pStyle w:val="TAL"/>
              <w:rPr>
                <w:sz w:val="16"/>
              </w:rPr>
            </w:pPr>
          </w:p>
        </w:tc>
      </w:tr>
      <w:tr w:rsidR="00B4750D" w:rsidRPr="00CE314E" w14:paraId="30D829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13E8F6" w14:textId="77777777" w:rsidR="00B4750D" w:rsidRPr="00CE314E" w:rsidRDefault="00B4750D" w:rsidP="00FF0CF0">
            <w:pPr>
              <w:pStyle w:val="TAL"/>
              <w:rPr>
                <w:sz w:val="16"/>
              </w:rPr>
            </w:pPr>
            <w:r w:rsidRPr="00CE314E">
              <w:rPr>
                <w:sz w:val="16"/>
              </w:rPr>
              <w:t>C3-230788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DD159D" w14:textId="77777777" w:rsidR="00B4750D" w:rsidRPr="00CE314E" w:rsidRDefault="00B4750D" w:rsidP="00FF0CF0">
            <w:pPr>
              <w:pStyle w:val="TAL"/>
              <w:rPr>
                <w:sz w:val="16"/>
              </w:rPr>
            </w:pPr>
            <w:r w:rsidRPr="00CE314E">
              <w:rPr>
                <w:sz w:val="16"/>
              </w:rPr>
              <w:t>Enhancement of user data congestion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92DF4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BBBC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B04C43" w14:textId="77777777" w:rsidR="00B4750D" w:rsidRPr="00CE314E" w:rsidRDefault="00B4750D" w:rsidP="00FF0CF0">
            <w:pPr>
              <w:pStyle w:val="TAL"/>
              <w:rPr>
                <w:sz w:val="16"/>
              </w:rPr>
            </w:pPr>
            <w:r w:rsidRPr="00CE314E">
              <w:rPr>
                <w:sz w:val="16"/>
              </w:rPr>
              <w:t>C3-230535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A8760" w14:textId="77777777" w:rsidR="00B4750D" w:rsidRPr="00CE314E" w:rsidRDefault="00B4750D" w:rsidP="00FF0CF0">
            <w:pPr>
              <w:pStyle w:val="TAL"/>
              <w:rPr>
                <w:sz w:val="16"/>
              </w:rPr>
            </w:pPr>
          </w:p>
        </w:tc>
      </w:tr>
      <w:tr w:rsidR="00B4750D" w:rsidRPr="00CE314E" w14:paraId="604CAE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CEDC7E" w14:textId="77777777" w:rsidR="00B4750D" w:rsidRPr="00CE314E" w:rsidRDefault="00B4750D" w:rsidP="00FF0CF0">
            <w:pPr>
              <w:pStyle w:val="TAL"/>
              <w:rPr>
                <w:sz w:val="16"/>
              </w:rPr>
            </w:pPr>
            <w:r w:rsidRPr="00CE314E">
              <w:rPr>
                <w:sz w:val="16"/>
              </w:rPr>
              <w:t>C3-230789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EDBFF6" w14:textId="77777777" w:rsidR="00B4750D" w:rsidRPr="00CE314E" w:rsidRDefault="00B4750D" w:rsidP="00FF0CF0">
            <w:pPr>
              <w:pStyle w:val="TAL"/>
              <w:rPr>
                <w:sz w:val="16"/>
              </w:rPr>
            </w:pPr>
            <w:r w:rsidRPr="00CE314E">
              <w:rPr>
                <w:sz w:val="16"/>
              </w:rPr>
              <w:t>Support of collecting expected UE behaviour parameters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EA3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B37EA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FDB6F" w14:textId="77777777" w:rsidR="00B4750D" w:rsidRPr="00CE314E" w:rsidRDefault="00B4750D" w:rsidP="00FF0CF0">
            <w:pPr>
              <w:pStyle w:val="TAL"/>
              <w:rPr>
                <w:sz w:val="16"/>
              </w:rPr>
            </w:pPr>
            <w:r w:rsidRPr="00CE314E">
              <w:rPr>
                <w:sz w:val="16"/>
              </w:rPr>
              <w:t>C3-230536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225B0" w14:textId="77777777" w:rsidR="00B4750D" w:rsidRPr="00CE314E" w:rsidRDefault="00B4750D" w:rsidP="00FF0CF0">
            <w:pPr>
              <w:pStyle w:val="TAL"/>
              <w:rPr>
                <w:sz w:val="16"/>
              </w:rPr>
            </w:pPr>
          </w:p>
        </w:tc>
      </w:tr>
      <w:tr w:rsidR="00B4750D" w:rsidRPr="00CE314E" w14:paraId="6A70AD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C1C024" w14:textId="77777777" w:rsidR="00B4750D" w:rsidRPr="00CE314E" w:rsidRDefault="00B4750D" w:rsidP="00FF0CF0">
            <w:pPr>
              <w:pStyle w:val="TAL"/>
              <w:rPr>
                <w:sz w:val="16"/>
              </w:rPr>
            </w:pPr>
            <w:r w:rsidRPr="00CE314E">
              <w:rPr>
                <w:sz w:val="16"/>
              </w:rPr>
              <w:t>C3-230790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F52B33" w14:textId="77777777" w:rsidR="00B4750D" w:rsidRPr="00CE314E" w:rsidRDefault="00B4750D" w:rsidP="00FF0CF0">
            <w:pPr>
              <w:pStyle w:val="TAL"/>
              <w:rPr>
                <w:sz w:val="16"/>
              </w:rPr>
            </w:pPr>
            <w:r w:rsidRPr="00CE314E">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722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4D678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88C9CF" w14:textId="77777777" w:rsidR="00B4750D" w:rsidRPr="00CE314E" w:rsidRDefault="00B4750D" w:rsidP="00FF0CF0">
            <w:pPr>
              <w:pStyle w:val="TAL"/>
              <w:rPr>
                <w:sz w:val="16"/>
              </w:rPr>
            </w:pPr>
            <w:r w:rsidRPr="00CE314E">
              <w:rPr>
                <w:sz w:val="16"/>
              </w:rPr>
              <w:t>C3-230542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B2CD09" w14:textId="77777777" w:rsidR="00B4750D" w:rsidRPr="00CE314E" w:rsidRDefault="00B4750D" w:rsidP="00FF0CF0">
            <w:pPr>
              <w:pStyle w:val="TAL"/>
              <w:rPr>
                <w:sz w:val="16"/>
              </w:rPr>
            </w:pPr>
          </w:p>
        </w:tc>
      </w:tr>
      <w:tr w:rsidR="00B4750D" w:rsidRPr="00CE314E" w14:paraId="065BF28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AA154B" w14:textId="77777777" w:rsidR="00B4750D" w:rsidRPr="00CE314E" w:rsidRDefault="00B4750D" w:rsidP="00FF0CF0">
            <w:pPr>
              <w:pStyle w:val="TAL"/>
              <w:rPr>
                <w:sz w:val="16"/>
              </w:rPr>
            </w:pPr>
            <w:r w:rsidRPr="00CE314E">
              <w:rPr>
                <w:sz w:val="16"/>
              </w:rPr>
              <w:t>C3-230791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FFC9D8" w14:textId="77777777" w:rsidR="00B4750D" w:rsidRPr="00CE314E" w:rsidRDefault="00B4750D" w:rsidP="00FF0CF0">
            <w:pPr>
              <w:pStyle w:val="TAL"/>
              <w:rPr>
                <w:sz w:val="16"/>
              </w:rPr>
            </w:pPr>
            <w:r w:rsidRPr="00CE314E">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EF370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1E5C3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C54417" w14:textId="77777777" w:rsidR="00B4750D" w:rsidRPr="00CE314E" w:rsidRDefault="00B4750D" w:rsidP="00FF0CF0">
            <w:pPr>
              <w:pStyle w:val="TAL"/>
              <w:rPr>
                <w:sz w:val="16"/>
              </w:rPr>
            </w:pPr>
            <w:r w:rsidRPr="00CE314E">
              <w:rPr>
                <w:sz w:val="16"/>
              </w:rPr>
              <w:t>C3-230543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D1EC1C" w14:textId="77777777" w:rsidR="00B4750D" w:rsidRPr="00CE314E" w:rsidRDefault="00B4750D" w:rsidP="00FF0CF0">
            <w:pPr>
              <w:pStyle w:val="TAL"/>
              <w:rPr>
                <w:sz w:val="16"/>
              </w:rPr>
            </w:pPr>
          </w:p>
        </w:tc>
      </w:tr>
      <w:tr w:rsidR="00B4750D" w:rsidRPr="00CE314E" w14:paraId="649202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72C396" w14:textId="77777777" w:rsidR="00B4750D" w:rsidRPr="00CE314E" w:rsidRDefault="00B4750D" w:rsidP="00FF0CF0">
            <w:pPr>
              <w:pStyle w:val="TAL"/>
              <w:rPr>
                <w:sz w:val="16"/>
              </w:rPr>
            </w:pPr>
            <w:r w:rsidRPr="00CE314E">
              <w:rPr>
                <w:sz w:val="16"/>
              </w:rPr>
              <w:t>C3-230792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C615FB" w14:textId="77777777" w:rsidR="00B4750D" w:rsidRPr="00CE314E" w:rsidRDefault="00B4750D" w:rsidP="00FF0CF0">
            <w:pPr>
              <w:pStyle w:val="TAL"/>
              <w:rPr>
                <w:sz w:val="16"/>
              </w:rPr>
            </w:pPr>
            <w:r w:rsidRPr="00CE314E">
              <w:rPr>
                <w:sz w:val="16"/>
              </w:rPr>
              <w:t>Update the enumeration value of preferred level of accuracy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45F26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7170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003279" w14:textId="77777777" w:rsidR="00B4750D" w:rsidRPr="00CE314E" w:rsidRDefault="00B4750D" w:rsidP="00FF0CF0">
            <w:pPr>
              <w:pStyle w:val="TAL"/>
              <w:rPr>
                <w:sz w:val="16"/>
              </w:rPr>
            </w:pPr>
            <w:r w:rsidRPr="00CE314E">
              <w:rPr>
                <w:sz w:val="16"/>
              </w:rPr>
              <w:t>C3-230548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9D1DED" w14:textId="77777777" w:rsidR="00B4750D" w:rsidRPr="00CE314E" w:rsidRDefault="00B4750D" w:rsidP="00FF0CF0">
            <w:pPr>
              <w:pStyle w:val="TAL"/>
              <w:rPr>
                <w:sz w:val="16"/>
              </w:rPr>
            </w:pPr>
          </w:p>
        </w:tc>
      </w:tr>
      <w:tr w:rsidR="00B4750D" w:rsidRPr="00CE314E" w14:paraId="589568F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716787" w14:textId="77777777" w:rsidR="00B4750D" w:rsidRPr="00CE314E" w:rsidRDefault="00B4750D" w:rsidP="00FF0CF0">
            <w:pPr>
              <w:pStyle w:val="TAL"/>
              <w:rPr>
                <w:sz w:val="16"/>
              </w:rPr>
            </w:pPr>
            <w:r w:rsidRPr="00CE314E">
              <w:rPr>
                <w:sz w:val="16"/>
              </w:rPr>
              <w:t>C3-230793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9D734C" w14:textId="77777777" w:rsidR="00B4750D" w:rsidRPr="00CE314E" w:rsidRDefault="00B4750D" w:rsidP="00FF0CF0">
            <w:pPr>
              <w:pStyle w:val="TAL"/>
              <w:rPr>
                <w:sz w:val="16"/>
              </w:rPr>
            </w:pPr>
            <w:r w:rsidRPr="00CE314E">
              <w:rPr>
                <w:sz w:val="16"/>
              </w:rPr>
              <w:t>Update for CAPIF_Auditing_API to support carrying multiple invocation logs and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CE88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5051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AA8F4" w14:textId="77777777" w:rsidR="00B4750D" w:rsidRPr="00CE314E" w:rsidRDefault="00B4750D" w:rsidP="00FF0CF0">
            <w:pPr>
              <w:pStyle w:val="TAL"/>
              <w:rPr>
                <w:sz w:val="16"/>
              </w:rPr>
            </w:pPr>
            <w:r w:rsidRPr="00CE314E">
              <w:rPr>
                <w:sz w:val="16"/>
              </w:rPr>
              <w:t>C3-230549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104E37" w14:textId="77777777" w:rsidR="00B4750D" w:rsidRPr="00CE314E" w:rsidRDefault="00B4750D" w:rsidP="00FF0CF0">
            <w:pPr>
              <w:pStyle w:val="TAL"/>
              <w:rPr>
                <w:sz w:val="16"/>
              </w:rPr>
            </w:pPr>
          </w:p>
        </w:tc>
      </w:tr>
      <w:tr w:rsidR="00B4750D" w:rsidRPr="00CE314E" w14:paraId="371B15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E80B5D" w14:textId="77777777" w:rsidR="00B4750D" w:rsidRPr="00CE314E" w:rsidRDefault="00B4750D" w:rsidP="00FF0CF0">
            <w:pPr>
              <w:pStyle w:val="TAL"/>
              <w:rPr>
                <w:sz w:val="16"/>
              </w:rPr>
            </w:pPr>
            <w:r w:rsidRPr="00CE314E">
              <w:rPr>
                <w:sz w:val="16"/>
              </w:rPr>
              <w:t>C3-230794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8EDDD"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9A13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EBC62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1DDB80" w14:textId="77777777" w:rsidR="00B4750D" w:rsidRPr="00CE314E" w:rsidRDefault="00B4750D" w:rsidP="00FF0CF0">
            <w:pPr>
              <w:pStyle w:val="TAL"/>
              <w:rPr>
                <w:sz w:val="16"/>
              </w:rPr>
            </w:pPr>
            <w:r w:rsidRPr="00CE314E">
              <w:rPr>
                <w:sz w:val="16"/>
              </w:rPr>
              <w:t>C3-230255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7A97B6" w14:textId="77777777" w:rsidR="00B4750D" w:rsidRPr="00CE314E" w:rsidRDefault="00B4750D" w:rsidP="00FF0CF0">
            <w:pPr>
              <w:pStyle w:val="TAL"/>
              <w:rPr>
                <w:sz w:val="16"/>
              </w:rPr>
            </w:pPr>
          </w:p>
        </w:tc>
      </w:tr>
      <w:tr w:rsidR="00B4750D" w:rsidRPr="00CE314E" w14:paraId="4BE4E2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19ACA3" w14:textId="77777777" w:rsidR="00B4750D" w:rsidRPr="00CE314E" w:rsidRDefault="00B4750D" w:rsidP="00FF0CF0">
            <w:pPr>
              <w:pStyle w:val="TAL"/>
              <w:rPr>
                <w:sz w:val="16"/>
              </w:rPr>
            </w:pPr>
            <w:r w:rsidRPr="00CE314E">
              <w:rPr>
                <w:sz w:val="16"/>
              </w:rPr>
              <w:t>C3-230795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00B950" w14:textId="77777777" w:rsidR="00B4750D" w:rsidRPr="00CE314E" w:rsidRDefault="00B4750D" w:rsidP="00FF0CF0">
            <w:pPr>
              <w:pStyle w:val="TAL"/>
              <w:rPr>
                <w:sz w:val="16"/>
              </w:rPr>
            </w:pPr>
            <w:r w:rsidRPr="00CE314E">
              <w:rPr>
                <w:sz w:val="16"/>
              </w:rPr>
              <w:t>Partial failure support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D2129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1F431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D4084" w14:textId="77777777" w:rsidR="00B4750D" w:rsidRPr="00CE314E" w:rsidRDefault="00B4750D" w:rsidP="00FF0CF0">
            <w:pPr>
              <w:pStyle w:val="TAL"/>
              <w:rPr>
                <w:sz w:val="16"/>
              </w:rPr>
            </w:pPr>
            <w:r w:rsidRPr="00CE314E">
              <w:rPr>
                <w:sz w:val="16"/>
              </w:rPr>
              <w:t>C3-230258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80D129" w14:textId="77777777" w:rsidR="00B4750D" w:rsidRPr="00CE314E" w:rsidRDefault="00B4750D" w:rsidP="00FF0CF0">
            <w:pPr>
              <w:pStyle w:val="TAL"/>
              <w:rPr>
                <w:sz w:val="16"/>
              </w:rPr>
            </w:pPr>
          </w:p>
        </w:tc>
      </w:tr>
      <w:tr w:rsidR="00B4750D" w:rsidRPr="00CE314E" w14:paraId="14FB95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D71CA5" w14:textId="77777777" w:rsidR="00B4750D" w:rsidRPr="00CE314E" w:rsidRDefault="00B4750D" w:rsidP="00FF0CF0">
            <w:pPr>
              <w:pStyle w:val="TAL"/>
              <w:rPr>
                <w:sz w:val="16"/>
              </w:rPr>
            </w:pPr>
            <w:r w:rsidRPr="00CE314E">
              <w:rPr>
                <w:sz w:val="16"/>
              </w:rPr>
              <w:t>C3-230796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72BDD6" w14:textId="77777777" w:rsidR="00B4750D" w:rsidRPr="00CE314E" w:rsidRDefault="00B4750D" w:rsidP="00FF0CF0">
            <w:pPr>
              <w:pStyle w:val="TAL"/>
              <w:rPr>
                <w:sz w:val="16"/>
              </w:rPr>
            </w:pPr>
            <w:r w:rsidRPr="00CE314E">
              <w:rPr>
                <w:sz w:val="16"/>
              </w:rPr>
              <w:t>Seamless service continuity support for transport layer in the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E970B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9507C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57153C" w14:textId="77777777" w:rsidR="00B4750D" w:rsidRPr="00CE314E" w:rsidRDefault="00B4750D" w:rsidP="00FF0CF0">
            <w:pPr>
              <w:pStyle w:val="TAL"/>
              <w:rPr>
                <w:sz w:val="16"/>
              </w:rPr>
            </w:pPr>
            <w:r w:rsidRPr="00CE314E">
              <w:rPr>
                <w:sz w:val="16"/>
              </w:rPr>
              <w:t>C3-230260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D67962" w14:textId="77777777" w:rsidR="00B4750D" w:rsidRPr="00CE314E" w:rsidRDefault="00B4750D" w:rsidP="00FF0CF0">
            <w:pPr>
              <w:pStyle w:val="TAL"/>
              <w:rPr>
                <w:sz w:val="16"/>
              </w:rPr>
            </w:pPr>
          </w:p>
        </w:tc>
      </w:tr>
      <w:tr w:rsidR="00B4750D" w:rsidRPr="00CE314E" w14:paraId="1A0224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A6BEC4" w14:textId="77777777" w:rsidR="00B4750D" w:rsidRPr="00CE314E" w:rsidRDefault="00B4750D" w:rsidP="00FF0CF0">
            <w:pPr>
              <w:pStyle w:val="TAL"/>
              <w:rPr>
                <w:sz w:val="16"/>
              </w:rPr>
            </w:pPr>
            <w:r w:rsidRPr="00CE314E">
              <w:rPr>
                <w:sz w:val="16"/>
              </w:rPr>
              <w:t>C3-230797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F110D0"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1ECA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49F4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47C1B6" w14:textId="77777777" w:rsidR="00B4750D" w:rsidRPr="00CE314E" w:rsidRDefault="00B4750D" w:rsidP="00FF0CF0">
            <w:pPr>
              <w:pStyle w:val="TAL"/>
              <w:rPr>
                <w:sz w:val="16"/>
              </w:rPr>
            </w:pPr>
            <w:r w:rsidRPr="00CE314E">
              <w:rPr>
                <w:sz w:val="16"/>
              </w:rPr>
              <w:t>C3-230262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F2102" w14:textId="77777777" w:rsidR="00B4750D" w:rsidRPr="00CE314E" w:rsidRDefault="00B4750D" w:rsidP="00FF0CF0">
            <w:pPr>
              <w:pStyle w:val="TAL"/>
              <w:rPr>
                <w:sz w:val="16"/>
              </w:rPr>
            </w:pPr>
          </w:p>
        </w:tc>
      </w:tr>
      <w:tr w:rsidR="00B4750D" w:rsidRPr="00CE314E" w14:paraId="43DF7D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4F0F68" w14:textId="77777777" w:rsidR="00B4750D" w:rsidRPr="00CE314E" w:rsidRDefault="00B4750D" w:rsidP="00FF0CF0">
            <w:pPr>
              <w:pStyle w:val="TAL"/>
              <w:rPr>
                <w:sz w:val="16"/>
              </w:rPr>
            </w:pPr>
            <w:r w:rsidRPr="00CE314E">
              <w:rPr>
                <w:sz w:val="16"/>
              </w:rPr>
              <w:t>C3-230798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0EDFEB" w14:textId="77777777" w:rsidR="00B4750D" w:rsidRPr="00CE314E" w:rsidRDefault="00B4750D" w:rsidP="00FF0CF0">
            <w:pPr>
              <w:pStyle w:val="TAL"/>
              <w:rPr>
                <w:sz w:val="16"/>
              </w:rPr>
            </w:pPr>
            <w:r w:rsidRPr="00CE314E">
              <w:rPr>
                <w:sz w:val="16"/>
              </w:rPr>
              <w:t>Retrieval of Policy Data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14418" w14:textId="77777777" w:rsidR="00B4750D" w:rsidRPr="00CE314E" w:rsidRDefault="00B4750D" w:rsidP="00FF0CF0">
            <w:pPr>
              <w:pStyle w:val="TAL"/>
              <w:rPr>
                <w:sz w:val="16"/>
              </w:rPr>
            </w:pPr>
            <w:r w:rsidRPr="00CE314E">
              <w:rPr>
                <w:sz w:val="16"/>
              </w:rPr>
              <w:t>Ericsson,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DFA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DB5927" w14:textId="77777777" w:rsidR="00B4750D" w:rsidRPr="00CE314E" w:rsidRDefault="00B4750D" w:rsidP="00FF0CF0">
            <w:pPr>
              <w:pStyle w:val="TAL"/>
              <w:rPr>
                <w:sz w:val="16"/>
              </w:rPr>
            </w:pPr>
            <w:r w:rsidRPr="00CE314E">
              <w:rPr>
                <w:sz w:val="16"/>
              </w:rPr>
              <w:t>C3-230440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F7D627" w14:textId="77777777" w:rsidR="00B4750D" w:rsidRPr="00CE314E" w:rsidRDefault="00B4750D" w:rsidP="00FF0CF0">
            <w:pPr>
              <w:pStyle w:val="TAL"/>
              <w:rPr>
                <w:sz w:val="16"/>
              </w:rPr>
            </w:pPr>
          </w:p>
        </w:tc>
      </w:tr>
      <w:tr w:rsidR="00B4750D" w:rsidRPr="00CE314E" w14:paraId="36966C4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E6D6BB" w14:textId="77777777" w:rsidR="00B4750D" w:rsidRPr="00CE314E" w:rsidRDefault="00B4750D" w:rsidP="00FF0CF0">
            <w:pPr>
              <w:pStyle w:val="TAL"/>
              <w:rPr>
                <w:sz w:val="16"/>
              </w:rPr>
            </w:pPr>
            <w:r w:rsidRPr="00CE314E">
              <w:rPr>
                <w:sz w:val="16"/>
              </w:rPr>
              <w:t>C3-230799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8AA70"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3F50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0982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EDF2E3" w14:textId="77777777" w:rsidR="00B4750D" w:rsidRPr="00CE314E" w:rsidRDefault="00B4750D" w:rsidP="00FF0CF0">
            <w:pPr>
              <w:pStyle w:val="TAL"/>
              <w:rPr>
                <w:sz w:val="16"/>
              </w:rPr>
            </w:pPr>
            <w:r w:rsidRPr="00CE314E">
              <w:rPr>
                <w:sz w:val="16"/>
              </w:rPr>
              <w:t>C3-230406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8BB473" w14:textId="77777777" w:rsidR="00B4750D" w:rsidRPr="00CE314E" w:rsidRDefault="00B4750D" w:rsidP="00FF0CF0">
            <w:pPr>
              <w:pStyle w:val="TAL"/>
              <w:rPr>
                <w:sz w:val="16"/>
              </w:rPr>
            </w:pPr>
          </w:p>
        </w:tc>
      </w:tr>
      <w:tr w:rsidR="00B4750D" w:rsidRPr="00CE314E" w14:paraId="36880D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C4CB17" w14:textId="77777777" w:rsidR="00B4750D" w:rsidRPr="00CE314E" w:rsidRDefault="00B4750D" w:rsidP="00FF0CF0">
            <w:pPr>
              <w:pStyle w:val="TAL"/>
              <w:rPr>
                <w:sz w:val="16"/>
              </w:rPr>
            </w:pPr>
            <w:r w:rsidRPr="00CE314E">
              <w:rPr>
                <w:sz w:val="16"/>
              </w:rPr>
              <w:t>C3-230800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B00F63"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4B479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066B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49CEAC" w14:textId="77777777" w:rsidR="00B4750D" w:rsidRPr="00CE314E" w:rsidRDefault="00B4750D" w:rsidP="00FF0CF0">
            <w:pPr>
              <w:pStyle w:val="TAL"/>
              <w:rPr>
                <w:sz w:val="16"/>
              </w:rPr>
            </w:pPr>
            <w:r w:rsidRPr="00CE314E">
              <w:rPr>
                <w:sz w:val="16"/>
              </w:rPr>
              <w:t>C3-230407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A811D" w14:textId="77777777" w:rsidR="00B4750D" w:rsidRPr="00CE314E" w:rsidRDefault="00B4750D" w:rsidP="00FF0CF0">
            <w:pPr>
              <w:pStyle w:val="TAL"/>
              <w:rPr>
                <w:sz w:val="16"/>
              </w:rPr>
            </w:pPr>
          </w:p>
        </w:tc>
      </w:tr>
      <w:tr w:rsidR="00B4750D" w:rsidRPr="00CE314E" w14:paraId="50A433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6F4B4D" w14:textId="77777777" w:rsidR="00B4750D" w:rsidRPr="00CE314E" w:rsidRDefault="00B4750D" w:rsidP="00FF0CF0">
            <w:pPr>
              <w:pStyle w:val="TAL"/>
              <w:rPr>
                <w:sz w:val="16"/>
              </w:rPr>
            </w:pPr>
            <w:r w:rsidRPr="00CE314E">
              <w:rPr>
                <w:sz w:val="16"/>
              </w:rPr>
              <w:t>C3-230801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A8806B"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5372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016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49FC89" w14:textId="77777777" w:rsidR="00B4750D" w:rsidRPr="00CE314E" w:rsidRDefault="00B4750D" w:rsidP="00FF0CF0">
            <w:pPr>
              <w:pStyle w:val="TAL"/>
              <w:rPr>
                <w:sz w:val="16"/>
              </w:rPr>
            </w:pPr>
            <w:r w:rsidRPr="00CE314E">
              <w:rPr>
                <w:sz w:val="16"/>
              </w:rPr>
              <w:t>C3-230409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6A0DE8" w14:textId="77777777" w:rsidR="00B4750D" w:rsidRPr="00CE314E" w:rsidRDefault="00B4750D" w:rsidP="00FF0CF0">
            <w:pPr>
              <w:pStyle w:val="TAL"/>
              <w:rPr>
                <w:sz w:val="16"/>
              </w:rPr>
            </w:pPr>
          </w:p>
        </w:tc>
      </w:tr>
      <w:tr w:rsidR="00B4750D" w:rsidRPr="00CE314E" w14:paraId="280E20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5C8F3C" w14:textId="77777777" w:rsidR="00B4750D" w:rsidRPr="00CE314E" w:rsidRDefault="00B4750D" w:rsidP="00FF0CF0">
            <w:pPr>
              <w:pStyle w:val="TAL"/>
              <w:rPr>
                <w:sz w:val="16"/>
              </w:rPr>
            </w:pPr>
            <w:r w:rsidRPr="00CE314E">
              <w:rPr>
                <w:sz w:val="16"/>
              </w:rPr>
              <w:t>C3-230802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EFC70A"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B3A71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1E231B"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57F20" w14:textId="77777777" w:rsidR="00B4750D" w:rsidRPr="00CE314E" w:rsidRDefault="00B4750D" w:rsidP="00FF0CF0">
            <w:pPr>
              <w:pStyle w:val="TAL"/>
              <w:rPr>
                <w:sz w:val="16"/>
              </w:rPr>
            </w:pPr>
            <w:r w:rsidRPr="00CE314E">
              <w:rPr>
                <w:sz w:val="16"/>
              </w:rPr>
              <w:t>C3-230408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5AD0EF" w14:textId="77777777" w:rsidR="00B4750D" w:rsidRPr="00CE314E" w:rsidRDefault="00B4750D" w:rsidP="00FF0CF0">
            <w:pPr>
              <w:pStyle w:val="TAL"/>
              <w:rPr>
                <w:sz w:val="16"/>
              </w:rPr>
            </w:pPr>
          </w:p>
        </w:tc>
      </w:tr>
      <w:tr w:rsidR="00B4750D" w:rsidRPr="00CE314E" w14:paraId="60A7A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F98AF4" w14:textId="77777777" w:rsidR="00B4750D" w:rsidRPr="00CE314E" w:rsidRDefault="00B4750D" w:rsidP="00FF0CF0">
            <w:pPr>
              <w:pStyle w:val="TAL"/>
              <w:rPr>
                <w:sz w:val="16"/>
              </w:rPr>
            </w:pPr>
            <w:r w:rsidRPr="00CE314E">
              <w:rPr>
                <w:sz w:val="16"/>
              </w:rPr>
              <w:t>C3-230803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5484D6" w14:textId="77777777" w:rsidR="00B4750D" w:rsidRPr="00CE314E" w:rsidRDefault="00B4750D" w:rsidP="00FF0CF0">
            <w:pPr>
              <w:pStyle w:val="TAL"/>
              <w:rPr>
                <w:sz w:val="16"/>
              </w:rPr>
            </w:pPr>
            <w:r w:rsidRPr="00CE314E">
              <w:rPr>
                <w:sz w:val="16"/>
              </w:rPr>
              <w:t>Complete description for Onboarding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78E98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A477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8D1D52" w14:textId="77777777" w:rsidR="00B4750D" w:rsidRPr="00CE314E" w:rsidRDefault="00B4750D" w:rsidP="00FF0CF0">
            <w:pPr>
              <w:pStyle w:val="TAL"/>
              <w:rPr>
                <w:sz w:val="16"/>
              </w:rPr>
            </w:pPr>
            <w:r w:rsidRPr="00CE314E">
              <w:rPr>
                <w:sz w:val="16"/>
              </w:rPr>
              <w:t>C3-230486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AAAC7A" w14:textId="77777777" w:rsidR="00B4750D" w:rsidRPr="00CE314E" w:rsidRDefault="00B4750D" w:rsidP="00FF0CF0">
            <w:pPr>
              <w:pStyle w:val="TAL"/>
              <w:rPr>
                <w:sz w:val="16"/>
              </w:rPr>
            </w:pPr>
          </w:p>
        </w:tc>
      </w:tr>
      <w:tr w:rsidR="00B4750D" w:rsidRPr="00CE314E" w14:paraId="474862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DB2081" w14:textId="77777777" w:rsidR="00B4750D" w:rsidRPr="00CE314E" w:rsidRDefault="00B4750D" w:rsidP="00FF0CF0">
            <w:pPr>
              <w:pStyle w:val="TAL"/>
              <w:rPr>
                <w:sz w:val="16"/>
              </w:rPr>
            </w:pPr>
            <w:r w:rsidRPr="00CE314E">
              <w:rPr>
                <w:sz w:val="16"/>
              </w:rPr>
              <w:t>C3-230804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7AC257"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7E56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C57C3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C33A9" w14:textId="77777777" w:rsidR="00B4750D" w:rsidRPr="00CE314E" w:rsidRDefault="00B4750D" w:rsidP="00FF0CF0">
            <w:pPr>
              <w:pStyle w:val="TAL"/>
              <w:rPr>
                <w:sz w:val="16"/>
              </w:rPr>
            </w:pPr>
            <w:r w:rsidRPr="00CE314E">
              <w:rPr>
                <w:sz w:val="16"/>
              </w:rPr>
              <w:t>C3-230345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96ABC3" w14:textId="77777777" w:rsidR="00B4750D" w:rsidRPr="00CE314E" w:rsidRDefault="00B4750D" w:rsidP="00FF0CF0">
            <w:pPr>
              <w:pStyle w:val="TAL"/>
              <w:rPr>
                <w:sz w:val="16"/>
              </w:rPr>
            </w:pPr>
          </w:p>
        </w:tc>
      </w:tr>
      <w:tr w:rsidR="00B4750D" w:rsidRPr="00CE314E" w14:paraId="7063C2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E79E6A" w14:textId="77777777" w:rsidR="00B4750D" w:rsidRPr="00CE314E" w:rsidRDefault="00B4750D" w:rsidP="00FF0CF0">
            <w:pPr>
              <w:pStyle w:val="TAL"/>
              <w:rPr>
                <w:sz w:val="16"/>
              </w:rPr>
            </w:pPr>
            <w:r w:rsidRPr="00CE314E">
              <w:rPr>
                <w:sz w:val="16"/>
              </w:rPr>
              <w:t>C3-230805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B519BB"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A8F0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2DA85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F682C" w14:textId="77777777" w:rsidR="00B4750D" w:rsidRPr="00CE314E" w:rsidRDefault="00B4750D" w:rsidP="00FF0CF0">
            <w:pPr>
              <w:pStyle w:val="TAL"/>
              <w:rPr>
                <w:sz w:val="16"/>
              </w:rPr>
            </w:pPr>
            <w:r w:rsidRPr="00CE314E">
              <w:rPr>
                <w:sz w:val="16"/>
              </w:rPr>
              <w:t>C3-230346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6C28BE" w14:textId="77777777" w:rsidR="00B4750D" w:rsidRPr="00CE314E" w:rsidRDefault="00B4750D" w:rsidP="00FF0CF0">
            <w:pPr>
              <w:pStyle w:val="TAL"/>
              <w:rPr>
                <w:sz w:val="16"/>
              </w:rPr>
            </w:pPr>
          </w:p>
        </w:tc>
      </w:tr>
      <w:tr w:rsidR="00B4750D" w:rsidRPr="00CE314E" w14:paraId="5FE9C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356B79" w14:textId="77777777" w:rsidR="00B4750D" w:rsidRPr="00CE314E" w:rsidRDefault="00B4750D" w:rsidP="00FF0CF0">
            <w:pPr>
              <w:pStyle w:val="TAL"/>
              <w:rPr>
                <w:sz w:val="16"/>
              </w:rPr>
            </w:pPr>
            <w:r w:rsidRPr="00CE314E">
              <w:rPr>
                <w:sz w:val="16"/>
              </w:rPr>
              <w:t>C3-230806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68C691" w14:textId="77777777" w:rsidR="00B4750D" w:rsidRPr="00CE314E" w:rsidRDefault="00B4750D" w:rsidP="00FF0CF0">
            <w:pPr>
              <w:pStyle w:val="TAL"/>
              <w:rPr>
                <w:sz w:val="16"/>
              </w:rPr>
            </w:pPr>
            <w:r w:rsidRPr="00CE314E">
              <w:rPr>
                <w:sz w:val="16"/>
              </w:rPr>
              <w:t>Solving Editor’s Notes for Immediate Report of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9678B3"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A144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04AD6" w14:textId="77777777" w:rsidR="00B4750D" w:rsidRPr="00CE314E" w:rsidRDefault="00B4750D" w:rsidP="00FF0CF0">
            <w:pPr>
              <w:pStyle w:val="TAL"/>
              <w:rPr>
                <w:sz w:val="16"/>
              </w:rPr>
            </w:pPr>
            <w:r w:rsidRPr="00CE314E">
              <w:rPr>
                <w:sz w:val="16"/>
              </w:rPr>
              <w:t>C3-230439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D3DD9E" w14:textId="77777777" w:rsidR="00B4750D" w:rsidRPr="00CE314E" w:rsidRDefault="00B4750D" w:rsidP="00FF0CF0">
            <w:pPr>
              <w:pStyle w:val="TAL"/>
              <w:rPr>
                <w:sz w:val="16"/>
              </w:rPr>
            </w:pPr>
          </w:p>
        </w:tc>
      </w:tr>
      <w:tr w:rsidR="00B4750D" w:rsidRPr="00CE314E" w14:paraId="767630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EF7C77" w14:textId="77777777" w:rsidR="00B4750D" w:rsidRPr="00CE314E" w:rsidRDefault="00B4750D" w:rsidP="00FF0CF0">
            <w:pPr>
              <w:pStyle w:val="TAL"/>
              <w:rPr>
                <w:sz w:val="16"/>
              </w:rPr>
            </w:pPr>
            <w:r w:rsidRPr="00CE314E">
              <w:rPr>
                <w:sz w:val="16"/>
              </w:rPr>
              <w:t>C3-230807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86B2E6"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8A214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2CA2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FACB8" w14:textId="77777777" w:rsidR="00B4750D" w:rsidRPr="00CE314E" w:rsidRDefault="00B4750D" w:rsidP="00FF0CF0">
            <w:pPr>
              <w:pStyle w:val="TAL"/>
              <w:rPr>
                <w:sz w:val="16"/>
              </w:rPr>
            </w:pPr>
            <w:r w:rsidRPr="00CE314E">
              <w:rPr>
                <w:sz w:val="16"/>
              </w:rPr>
              <w:t>C3-230441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A1FD11" w14:textId="77777777" w:rsidR="00B4750D" w:rsidRPr="00CE314E" w:rsidRDefault="00B4750D" w:rsidP="00FF0CF0">
            <w:pPr>
              <w:pStyle w:val="TAL"/>
              <w:rPr>
                <w:sz w:val="16"/>
              </w:rPr>
            </w:pPr>
          </w:p>
        </w:tc>
      </w:tr>
      <w:tr w:rsidR="00B4750D" w:rsidRPr="00CE314E" w14:paraId="6A28EE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1EF38A" w14:textId="77777777" w:rsidR="00B4750D" w:rsidRPr="00CE314E" w:rsidRDefault="00B4750D" w:rsidP="00FF0CF0">
            <w:pPr>
              <w:pStyle w:val="TAL"/>
              <w:rPr>
                <w:sz w:val="16"/>
              </w:rPr>
            </w:pPr>
            <w:r w:rsidRPr="00CE314E">
              <w:rPr>
                <w:sz w:val="16"/>
              </w:rPr>
              <w:t>C3-230808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71B63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6962C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0063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F46B8D" w14:textId="77777777" w:rsidR="00B4750D" w:rsidRPr="00CE314E" w:rsidRDefault="00B4750D" w:rsidP="00FF0CF0">
            <w:pPr>
              <w:pStyle w:val="TAL"/>
              <w:rPr>
                <w:sz w:val="16"/>
              </w:rPr>
            </w:pPr>
            <w:r w:rsidRPr="00CE314E">
              <w:rPr>
                <w:sz w:val="16"/>
              </w:rPr>
              <w:t>C3-230442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CED75E" w14:textId="77777777" w:rsidR="00B4750D" w:rsidRPr="00CE314E" w:rsidRDefault="00B4750D" w:rsidP="00FF0CF0">
            <w:pPr>
              <w:pStyle w:val="TAL"/>
              <w:rPr>
                <w:sz w:val="16"/>
              </w:rPr>
            </w:pPr>
          </w:p>
        </w:tc>
      </w:tr>
      <w:tr w:rsidR="00B4750D" w:rsidRPr="00CE314E" w14:paraId="372ECB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44AF5F" w14:textId="77777777" w:rsidR="00B4750D" w:rsidRPr="00CE314E" w:rsidRDefault="00B4750D" w:rsidP="00FF0CF0">
            <w:pPr>
              <w:pStyle w:val="TAL"/>
              <w:rPr>
                <w:sz w:val="16"/>
              </w:rPr>
            </w:pPr>
            <w:r w:rsidRPr="00CE314E">
              <w:rPr>
                <w:sz w:val="16"/>
              </w:rPr>
              <w:t>C3-230809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08B69D"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527C7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7E2D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984E66" w14:textId="77777777" w:rsidR="00B4750D" w:rsidRPr="00CE314E" w:rsidRDefault="00B4750D" w:rsidP="00FF0CF0">
            <w:pPr>
              <w:pStyle w:val="TAL"/>
              <w:rPr>
                <w:sz w:val="16"/>
              </w:rPr>
            </w:pPr>
            <w:r w:rsidRPr="00CE314E">
              <w:rPr>
                <w:sz w:val="16"/>
              </w:rPr>
              <w:t>C3-230443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046F4E" w14:textId="77777777" w:rsidR="00B4750D" w:rsidRPr="00CE314E" w:rsidRDefault="00B4750D" w:rsidP="00FF0CF0">
            <w:pPr>
              <w:pStyle w:val="TAL"/>
              <w:rPr>
                <w:sz w:val="16"/>
              </w:rPr>
            </w:pPr>
          </w:p>
        </w:tc>
      </w:tr>
      <w:tr w:rsidR="00B4750D" w:rsidRPr="00CE314E" w14:paraId="25061E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3E97AC" w14:textId="77777777" w:rsidR="00B4750D" w:rsidRPr="00CE314E" w:rsidRDefault="00B4750D" w:rsidP="00FF0CF0">
            <w:pPr>
              <w:pStyle w:val="TAL"/>
              <w:rPr>
                <w:sz w:val="16"/>
              </w:rPr>
            </w:pPr>
            <w:r w:rsidRPr="00CE314E">
              <w:rPr>
                <w:sz w:val="16"/>
              </w:rPr>
              <w:t>C3-230810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4D661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53756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CC98F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15D2D7" w14:textId="77777777" w:rsidR="00B4750D" w:rsidRPr="00CE314E" w:rsidRDefault="00B4750D" w:rsidP="00FF0CF0">
            <w:pPr>
              <w:pStyle w:val="TAL"/>
              <w:rPr>
                <w:sz w:val="16"/>
              </w:rPr>
            </w:pPr>
            <w:r w:rsidRPr="00CE314E">
              <w:rPr>
                <w:sz w:val="16"/>
              </w:rPr>
              <w:t>C3-230444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464D08" w14:textId="77777777" w:rsidR="00B4750D" w:rsidRPr="00CE314E" w:rsidRDefault="00B4750D" w:rsidP="00FF0CF0">
            <w:pPr>
              <w:pStyle w:val="TAL"/>
              <w:rPr>
                <w:sz w:val="16"/>
              </w:rPr>
            </w:pPr>
          </w:p>
        </w:tc>
      </w:tr>
      <w:tr w:rsidR="00B4750D" w:rsidRPr="00CE314E" w14:paraId="6A2094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C617B6" w14:textId="77777777" w:rsidR="00B4750D" w:rsidRPr="00CE314E" w:rsidRDefault="00B4750D" w:rsidP="00FF0CF0">
            <w:pPr>
              <w:pStyle w:val="TAL"/>
              <w:rPr>
                <w:sz w:val="16"/>
              </w:rPr>
            </w:pPr>
            <w:r w:rsidRPr="00CE314E">
              <w:rPr>
                <w:sz w:val="16"/>
              </w:rPr>
              <w:t>C3-230811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889ED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42BCE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54D9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2CEF4B" w14:textId="77777777" w:rsidR="00B4750D" w:rsidRPr="00CE314E" w:rsidRDefault="00B4750D" w:rsidP="00FF0CF0">
            <w:pPr>
              <w:pStyle w:val="TAL"/>
              <w:rPr>
                <w:sz w:val="16"/>
              </w:rPr>
            </w:pPr>
            <w:r w:rsidRPr="00CE314E">
              <w:rPr>
                <w:sz w:val="16"/>
              </w:rPr>
              <w:t>C3-230445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E4DDDF" w14:textId="77777777" w:rsidR="00B4750D" w:rsidRPr="00CE314E" w:rsidRDefault="00B4750D" w:rsidP="00FF0CF0">
            <w:pPr>
              <w:pStyle w:val="TAL"/>
              <w:rPr>
                <w:sz w:val="16"/>
              </w:rPr>
            </w:pPr>
          </w:p>
        </w:tc>
      </w:tr>
      <w:tr w:rsidR="00B4750D" w:rsidRPr="00CE314E" w14:paraId="74F162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F729F7" w14:textId="77777777" w:rsidR="00B4750D" w:rsidRPr="00CE314E" w:rsidRDefault="00B4750D" w:rsidP="00FF0CF0">
            <w:pPr>
              <w:pStyle w:val="TAL"/>
              <w:rPr>
                <w:sz w:val="16"/>
              </w:rPr>
            </w:pPr>
            <w:r w:rsidRPr="00CE314E">
              <w:rPr>
                <w:sz w:val="16"/>
              </w:rPr>
              <w:t>C3-230812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11ECFA"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BD239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0B19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E0B4FB" w14:textId="77777777" w:rsidR="00B4750D" w:rsidRPr="00CE314E" w:rsidRDefault="00B4750D" w:rsidP="00FF0CF0">
            <w:pPr>
              <w:pStyle w:val="TAL"/>
              <w:rPr>
                <w:sz w:val="16"/>
              </w:rPr>
            </w:pPr>
            <w:r w:rsidRPr="00CE314E">
              <w:rPr>
                <w:sz w:val="16"/>
              </w:rPr>
              <w:t>C3-230446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BCAD7" w14:textId="77777777" w:rsidR="00B4750D" w:rsidRPr="00CE314E" w:rsidRDefault="00B4750D" w:rsidP="00FF0CF0">
            <w:pPr>
              <w:pStyle w:val="TAL"/>
              <w:rPr>
                <w:sz w:val="16"/>
              </w:rPr>
            </w:pPr>
          </w:p>
        </w:tc>
      </w:tr>
      <w:tr w:rsidR="00B4750D" w:rsidRPr="00CE314E" w14:paraId="419D1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79A33" w14:textId="77777777" w:rsidR="00B4750D" w:rsidRPr="00CE314E" w:rsidRDefault="00B4750D" w:rsidP="00FF0CF0">
            <w:pPr>
              <w:pStyle w:val="TAL"/>
              <w:rPr>
                <w:sz w:val="16"/>
              </w:rPr>
            </w:pPr>
            <w:r w:rsidRPr="00CE314E">
              <w:rPr>
                <w:sz w:val="16"/>
              </w:rPr>
              <w:t>C3-230813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938700"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EB0D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C2F7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9EF006" w14:textId="77777777" w:rsidR="00B4750D" w:rsidRPr="00CE314E" w:rsidRDefault="00B4750D" w:rsidP="00FF0CF0">
            <w:pPr>
              <w:pStyle w:val="TAL"/>
              <w:rPr>
                <w:sz w:val="16"/>
              </w:rPr>
            </w:pPr>
            <w:r w:rsidRPr="00CE314E">
              <w:rPr>
                <w:sz w:val="16"/>
              </w:rPr>
              <w:t>C3-230447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6B0B4B" w14:textId="77777777" w:rsidR="00B4750D" w:rsidRPr="00CE314E" w:rsidRDefault="00B4750D" w:rsidP="00FF0CF0">
            <w:pPr>
              <w:pStyle w:val="TAL"/>
              <w:rPr>
                <w:sz w:val="16"/>
              </w:rPr>
            </w:pPr>
          </w:p>
        </w:tc>
      </w:tr>
      <w:tr w:rsidR="00B4750D" w:rsidRPr="00CE314E" w14:paraId="453361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D84200" w14:textId="77777777" w:rsidR="00B4750D" w:rsidRPr="00CE314E" w:rsidRDefault="00B4750D" w:rsidP="00FF0CF0">
            <w:pPr>
              <w:pStyle w:val="TAL"/>
              <w:rPr>
                <w:sz w:val="16"/>
              </w:rPr>
            </w:pPr>
            <w:r w:rsidRPr="00CE314E">
              <w:rPr>
                <w:sz w:val="16"/>
              </w:rPr>
              <w:t>C3-230814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8DD82"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06801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6CF79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62C11B" w14:textId="77777777" w:rsidR="00B4750D" w:rsidRPr="00CE314E" w:rsidRDefault="00B4750D" w:rsidP="00FF0CF0">
            <w:pPr>
              <w:pStyle w:val="TAL"/>
              <w:rPr>
                <w:sz w:val="16"/>
              </w:rPr>
            </w:pPr>
            <w:r w:rsidRPr="00CE314E">
              <w:rPr>
                <w:sz w:val="16"/>
              </w:rPr>
              <w:t>C3-230448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9708A5" w14:textId="77777777" w:rsidR="00B4750D" w:rsidRPr="00CE314E" w:rsidRDefault="00B4750D" w:rsidP="00FF0CF0">
            <w:pPr>
              <w:pStyle w:val="TAL"/>
              <w:rPr>
                <w:sz w:val="16"/>
              </w:rPr>
            </w:pPr>
          </w:p>
        </w:tc>
      </w:tr>
      <w:tr w:rsidR="00B4750D" w:rsidRPr="00CE314E" w14:paraId="01FD4E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354676" w14:textId="77777777" w:rsidR="00B4750D" w:rsidRPr="00CE314E" w:rsidRDefault="00B4750D" w:rsidP="00FF0CF0">
            <w:pPr>
              <w:pStyle w:val="TAL"/>
              <w:rPr>
                <w:sz w:val="16"/>
              </w:rPr>
            </w:pPr>
            <w:r w:rsidRPr="00CE314E">
              <w:rPr>
                <w:sz w:val="16"/>
              </w:rPr>
              <w:t>C3-230815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D0911"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B18F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E4393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7336CF" w14:textId="77777777" w:rsidR="00B4750D" w:rsidRPr="00CE314E" w:rsidRDefault="00B4750D" w:rsidP="00FF0CF0">
            <w:pPr>
              <w:pStyle w:val="TAL"/>
              <w:rPr>
                <w:sz w:val="16"/>
              </w:rPr>
            </w:pPr>
            <w:r w:rsidRPr="00CE314E">
              <w:rPr>
                <w:sz w:val="16"/>
              </w:rPr>
              <w:t>C3-230449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0AA8E0" w14:textId="77777777" w:rsidR="00B4750D" w:rsidRPr="00CE314E" w:rsidRDefault="00B4750D" w:rsidP="00FF0CF0">
            <w:pPr>
              <w:pStyle w:val="TAL"/>
              <w:rPr>
                <w:sz w:val="16"/>
              </w:rPr>
            </w:pPr>
          </w:p>
        </w:tc>
      </w:tr>
      <w:tr w:rsidR="00B4750D" w:rsidRPr="00CE314E" w14:paraId="01C93D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BF15C3" w14:textId="77777777" w:rsidR="00B4750D" w:rsidRPr="00CE314E" w:rsidRDefault="00B4750D" w:rsidP="00FF0CF0">
            <w:pPr>
              <w:pStyle w:val="TAL"/>
              <w:rPr>
                <w:sz w:val="16"/>
              </w:rPr>
            </w:pPr>
            <w:r w:rsidRPr="00CE314E">
              <w:rPr>
                <w:sz w:val="16"/>
              </w:rPr>
              <w:t>C3-230816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B2C36A"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FA7B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D26BD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F7503" w14:textId="77777777" w:rsidR="00B4750D" w:rsidRPr="00CE314E" w:rsidRDefault="00B4750D" w:rsidP="00FF0CF0">
            <w:pPr>
              <w:pStyle w:val="TAL"/>
              <w:rPr>
                <w:sz w:val="16"/>
              </w:rPr>
            </w:pPr>
            <w:r w:rsidRPr="00CE314E">
              <w:rPr>
                <w:sz w:val="16"/>
              </w:rPr>
              <w:t>C3-230450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B8DB7E" w14:textId="77777777" w:rsidR="00B4750D" w:rsidRPr="00CE314E" w:rsidRDefault="00B4750D" w:rsidP="00FF0CF0">
            <w:pPr>
              <w:pStyle w:val="TAL"/>
              <w:rPr>
                <w:sz w:val="16"/>
              </w:rPr>
            </w:pPr>
          </w:p>
        </w:tc>
      </w:tr>
      <w:tr w:rsidR="00B4750D" w:rsidRPr="00CE314E" w14:paraId="18A5E6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51D0F4" w14:textId="77777777" w:rsidR="00B4750D" w:rsidRPr="00CE314E" w:rsidRDefault="00B4750D" w:rsidP="00FF0CF0">
            <w:pPr>
              <w:pStyle w:val="TAL"/>
              <w:rPr>
                <w:sz w:val="16"/>
              </w:rPr>
            </w:pPr>
            <w:r w:rsidRPr="00CE314E">
              <w:rPr>
                <w:sz w:val="16"/>
              </w:rPr>
              <w:t>C3-230817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C9E5F3"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878C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128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F63CC1" w14:textId="77777777" w:rsidR="00B4750D" w:rsidRPr="00CE314E" w:rsidRDefault="00B4750D" w:rsidP="00FF0CF0">
            <w:pPr>
              <w:pStyle w:val="TAL"/>
              <w:rPr>
                <w:sz w:val="16"/>
              </w:rPr>
            </w:pPr>
            <w:r w:rsidRPr="00CE314E">
              <w:rPr>
                <w:sz w:val="16"/>
              </w:rPr>
              <w:t>C3-230451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855F4C" w14:textId="77777777" w:rsidR="00B4750D" w:rsidRPr="00CE314E" w:rsidRDefault="00B4750D" w:rsidP="00FF0CF0">
            <w:pPr>
              <w:pStyle w:val="TAL"/>
              <w:rPr>
                <w:sz w:val="16"/>
              </w:rPr>
            </w:pPr>
          </w:p>
        </w:tc>
      </w:tr>
      <w:tr w:rsidR="00B4750D" w:rsidRPr="00CE314E" w14:paraId="33511C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91AB84" w14:textId="77777777" w:rsidR="00B4750D" w:rsidRPr="00CE314E" w:rsidRDefault="00B4750D" w:rsidP="00FF0CF0">
            <w:pPr>
              <w:pStyle w:val="TAL"/>
              <w:rPr>
                <w:sz w:val="16"/>
              </w:rPr>
            </w:pPr>
            <w:r w:rsidRPr="00CE314E">
              <w:rPr>
                <w:sz w:val="16"/>
              </w:rPr>
              <w:t>C3-230818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DAC0B"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6DC13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9B378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EE666" w14:textId="77777777" w:rsidR="00B4750D" w:rsidRPr="00CE314E" w:rsidRDefault="00B4750D" w:rsidP="00FF0CF0">
            <w:pPr>
              <w:pStyle w:val="TAL"/>
              <w:rPr>
                <w:sz w:val="16"/>
              </w:rPr>
            </w:pPr>
            <w:r w:rsidRPr="00CE314E">
              <w:rPr>
                <w:sz w:val="16"/>
              </w:rPr>
              <w:t>C3-230452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C9D084" w14:textId="77777777" w:rsidR="00B4750D" w:rsidRPr="00CE314E" w:rsidRDefault="00B4750D" w:rsidP="00FF0CF0">
            <w:pPr>
              <w:pStyle w:val="TAL"/>
              <w:rPr>
                <w:sz w:val="16"/>
              </w:rPr>
            </w:pPr>
          </w:p>
        </w:tc>
      </w:tr>
      <w:tr w:rsidR="00B4750D" w:rsidRPr="00CE314E" w14:paraId="319218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B9EF68" w14:textId="77777777" w:rsidR="00B4750D" w:rsidRPr="00CE314E" w:rsidRDefault="00B4750D" w:rsidP="00FF0CF0">
            <w:pPr>
              <w:pStyle w:val="TAL"/>
              <w:rPr>
                <w:sz w:val="16"/>
              </w:rPr>
            </w:pPr>
            <w:r w:rsidRPr="00CE314E">
              <w:rPr>
                <w:sz w:val="16"/>
              </w:rPr>
              <w:t>C3-230819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23787"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B9329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D6070B"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D92271" w14:textId="77777777" w:rsidR="00B4750D" w:rsidRPr="00CE314E" w:rsidRDefault="00B4750D" w:rsidP="00FF0CF0">
            <w:pPr>
              <w:pStyle w:val="TAL"/>
              <w:rPr>
                <w:sz w:val="16"/>
              </w:rPr>
            </w:pPr>
            <w:r w:rsidRPr="00CE314E">
              <w:rPr>
                <w:sz w:val="16"/>
              </w:rPr>
              <w:t>C3-230454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AFCD4" w14:textId="77777777" w:rsidR="00B4750D" w:rsidRPr="00CE314E" w:rsidRDefault="00B4750D" w:rsidP="00FF0CF0">
            <w:pPr>
              <w:pStyle w:val="TAL"/>
              <w:rPr>
                <w:sz w:val="16"/>
              </w:rPr>
            </w:pPr>
          </w:p>
        </w:tc>
      </w:tr>
      <w:tr w:rsidR="00B4750D" w:rsidRPr="00CE314E" w14:paraId="501BA0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B730EF" w14:textId="77777777" w:rsidR="00B4750D" w:rsidRPr="00CE314E" w:rsidRDefault="00B4750D" w:rsidP="00FF0CF0">
            <w:pPr>
              <w:pStyle w:val="TAL"/>
              <w:rPr>
                <w:sz w:val="16"/>
              </w:rPr>
            </w:pPr>
            <w:r w:rsidRPr="00CE314E">
              <w:rPr>
                <w:sz w:val="16"/>
              </w:rPr>
              <w:t>C3-230820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DD1F33"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02A59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9694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D7503F" w14:textId="77777777" w:rsidR="00B4750D" w:rsidRPr="00CE314E" w:rsidRDefault="00B4750D" w:rsidP="00FF0CF0">
            <w:pPr>
              <w:pStyle w:val="TAL"/>
              <w:rPr>
                <w:sz w:val="16"/>
              </w:rPr>
            </w:pPr>
            <w:r w:rsidRPr="00CE314E">
              <w:rPr>
                <w:sz w:val="16"/>
              </w:rPr>
              <w:t>C3-230455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E450B" w14:textId="77777777" w:rsidR="00B4750D" w:rsidRPr="00CE314E" w:rsidRDefault="00B4750D" w:rsidP="00FF0CF0">
            <w:pPr>
              <w:pStyle w:val="TAL"/>
              <w:rPr>
                <w:sz w:val="16"/>
              </w:rPr>
            </w:pPr>
          </w:p>
        </w:tc>
      </w:tr>
      <w:tr w:rsidR="00B4750D" w:rsidRPr="00CE314E" w14:paraId="6F01EF9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DC0901" w14:textId="77777777" w:rsidR="00B4750D" w:rsidRPr="00CE314E" w:rsidRDefault="00B4750D" w:rsidP="00FF0CF0">
            <w:pPr>
              <w:pStyle w:val="TAL"/>
              <w:rPr>
                <w:sz w:val="16"/>
              </w:rPr>
            </w:pPr>
            <w:r w:rsidRPr="00CE314E">
              <w:rPr>
                <w:sz w:val="16"/>
              </w:rPr>
              <w:t>C3-230821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24979"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D9863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DDA7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B31152" w14:textId="77777777" w:rsidR="00B4750D" w:rsidRPr="00CE314E" w:rsidRDefault="00B4750D" w:rsidP="00FF0CF0">
            <w:pPr>
              <w:pStyle w:val="TAL"/>
              <w:rPr>
                <w:sz w:val="16"/>
              </w:rPr>
            </w:pPr>
            <w:r w:rsidRPr="00CE314E">
              <w:rPr>
                <w:sz w:val="16"/>
              </w:rPr>
              <w:t>C3-230456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C6DED" w14:textId="77777777" w:rsidR="00B4750D" w:rsidRPr="00CE314E" w:rsidRDefault="00B4750D" w:rsidP="00FF0CF0">
            <w:pPr>
              <w:pStyle w:val="TAL"/>
              <w:rPr>
                <w:sz w:val="16"/>
              </w:rPr>
            </w:pPr>
          </w:p>
        </w:tc>
      </w:tr>
      <w:tr w:rsidR="00B4750D" w:rsidRPr="00CE314E" w14:paraId="3C4D4C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517389" w14:textId="77777777" w:rsidR="00B4750D" w:rsidRPr="00CE314E" w:rsidRDefault="00B4750D" w:rsidP="00FF0CF0">
            <w:pPr>
              <w:pStyle w:val="TAL"/>
              <w:rPr>
                <w:sz w:val="16"/>
              </w:rPr>
            </w:pPr>
            <w:r w:rsidRPr="00CE314E">
              <w:rPr>
                <w:sz w:val="16"/>
              </w:rPr>
              <w:t>C3-230822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CA1607" w14:textId="77777777" w:rsidR="00B4750D" w:rsidRPr="00CE314E" w:rsidRDefault="00B4750D" w:rsidP="00FF0CF0">
            <w:pPr>
              <w:pStyle w:val="TAL"/>
              <w:rPr>
                <w:sz w:val="16"/>
              </w:rPr>
            </w:pPr>
            <w:r w:rsidRPr="00CE314E">
              <w:rPr>
                <w:sz w:val="16"/>
              </w:rPr>
              <w:t>Discussion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BBDA6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B7067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0345D" w14:textId="77777777" w:rsidR="00B4750D" w:rsidRPr="00CE314E" w:rsidRDefault="00B4750D" w:rsidP="00FF0CF0">
            <w:pPr>
              <w:pStyle w:val="TAL"/>
              <w:rPr>
                <w:sz w:val="16"/>
              </w:rPr>
            </w:pPr>
            <w:r w:rsidRPr="00CE314E">
              <w:rPr>
                <w:sz w:val="16"/>
              </w:rPr>
              <w:t>C3-230055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65968D" w14:textId="77777777" w:rsidR="00B4750D" w:rsidRPr="00CE314E" w:rsidRDefault="00B4750D" w:rsidP="00FF0CF0">
            <w:pPr>
              <w:pStyle w:val="TAL"/>
              <w:rPr>
                <w:sz w:val="16"/>
              </w:rPr>
            </w:pPr>
          </w:p>
        </w:tc>
      </w:tr>
      <w:tr w:rsidR="00B4750D" w:rsidRPr="00CE314E" w14:paraId="49E450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81992C" w14:textId="77777777" w:rsidR="00B4750D" w:rsidRPr="00CE314E" w:rsidRDefault="00B4750D" w:rsidP="00FF0CF0">
            <w:pPr>
              <w:pStyle w:val="TAL"/>
              <w:rPr>
                <w:sz w:val="16"/>
              </w:rPr>
            </w:pPr>
            <w:r w:rsidRPr="00CE314E">
              <w:rPr>
                <w:sz w:val="16"/>
              </w:rPr>
              <w:t>C3-230823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DE2147" w14:textId="77777777" w:rsidR="00B4750D" w:rsidRPr="00CE314E" w:rsidRDefault="00B4750D" w:rsidP="00FF0CF0">
            <w:pPr>
              <w:pStyle w:val="TAL"/>
              <w:rPr>
                <w:sz w:val="16"/>
              </w:rPr>
            </w:pPr>
            <w:r w:rsidRPr="00CE314E">
              <w:rPr>
                <w:sz w:val="16"/>
              </w:rPr>
              <w:t>GMEC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AF50A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B6B2F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FBCD73" w14:textId="77777777" w:rsidR="00B4750D" w:rsidRPr="00CE314E" w:rsidRDefault="00B4750D" w:rsidP="00FF0CF0">
            <w:pPr>
              <w:pStyle w:val="TAL"/>
              <w:rPr>
                <w:sz w:val="16"/>
              </w:rPr>
            </w:pPr>
            <w:r w:rsidRPr="00CE314E">
              <w:rPr>
                <w:sz w:val="16"/>
              </w:rPr>
              <w:t>C3-230057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057EF6" w14:textId="77777777" w:rsidR="00B4750D" w:rsidRPr="00CE314E" w:rsidRDefault="00B4750D" w:rsidP="00FF0CF0">
            <w:pPr>
              <w:pStyle w:val="TAL"/>
              <w:rPr>
                <w:sz w:val="16"/>
              </w:rPr>
            </w:pPr>
          </w:p>
        </w:tc>
      </w:tr>
      <w:tr w:rsidR="00B4750D" w:rsidRPr="00CE314E" w14:paraId="00F52A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E1B9C7" w14:textId="77777777" w:rsidR="00B4750D" w:rsidRPr="00CE314E" w:rsidRDefault="00B4750D" w:rsidP="00FF0CF0">
            <w:pPr>
              <w:pStyle w:val="TAL"/>
              <w:rPr>
                <w:sz w:val="16"/>
              </w:rPr>
            </w:pPr>
            <w:r w:rsidRPr="00CE314E">
              <w:rPr>
                <w:sz w:val="16"/>
              </w:rPr>
              <w:t>C3-230824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A0FA4F"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F7B9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2465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637564" w14:textId="77777777" w:rsidR="00B4750D" w:rsidRPr="00CE314E" w:rsidRDefault="00B4750D" w:rsidP="00FF0CF0">
            <w:pPr>
              <w:pStyle w:val="TAL"/>
              <w:rPr>
                <w:sz w:val="16"/>
              </w:rPr>
            </w:pPr>
            <w:r w:rsidRPr="00CE314E">
              <w:rPr>
                <w:sz w:val="16"/>
              </w:rPr>
              <w:t>C3-230473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9B7570" w14:textId="77777777" w:rsidR="00B4750D" w:rsidRPr="00CE314E" w:rsidRDefault="00B4750D" w:rsidP="00FF0CF0">
            <w:pPr>
              <w:pStyle w:val="TAL"/>
              <w:rPr>
                <w:sz w:val="16"/>
              </w:rPr>
            </w:pPr>
          </w:p>
        </w:tc>
      </w:tr>
      <w:tr w:rsidR="00B4750D" w:rsidRPr="00CE314E" w14:paraId="6EF73C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5AD876" w14:textId="77777777" w:rsidR="00B4750D" w:rsidRPr="00CE314E" w:rsidRDefault="00B4750D" w:rsidP="00FF0CF0">
            <w:pPr>
              <w:pStyle w:val="TAL"/>
              <w:rPr>
                <w:sz w:val="16"/>
              </w:rPr>
            </w:pPr>
            <w:r w:rsidRPr="00CE314E">
              <w:rPr>
                <w:sz w:val="16"/>
              </w:rPr>
              <w:t>C3-230825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F195C"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ECB25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829E3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FD031E" w14:textId="77777777" w:rsidR="00B4750D" w:rsidRPr="00CE314E" w:rsidRDefault="00B4750D" w:rsidP="00FF0CF0">
            <w:pPr>
              <w:pStyle w:val="TAL"/>
              <w:rPr>
                <w:sz w:val="16"/>
              </w:rPr>
            </w:pPr>
            <w:r w:rsidRPr="00CE314E">
              <w:rPr>
                <w:sz w:val="16"/>
              </w:rPr>
              <w:t>C3-230606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6D6CE4" w14:textId="77777777" w:rsidR="00B4750D" w:rsidRPr="00CE314E" w:rsidRDefault="00B4750D" w:rsidP="00FF0CF0">
            <w:pPr>
              <w:pStyle w:val="TAL"/>
              <w:rPr>
                <w:sz w:val="16"/>
              </w:rPr>
            </w:pPr>
          </w:p>
        </w:tc>
      </w:tr>
      <w:tr w:rsidR="00B4750D" w:rsidRPr="00CE314E" w14:paraId="7576A8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CF196D" w14:textId="77777777" w:rsidR="00B4750D" w:rsidRPr="00CE314E" w:rsidRDefault="00B4750D" w:rsidP="00FF0CF0">
            <w:pPr>
              <w:pStyle w:val="TAL"/>
              <w:rPr>
                <w:sz w:val="16"/>
              </w:rPr>
            </w:pPr>
            <w:r w:rsidRPr="00CE314E">
              <w:rPr>
                <w:sz w:val="16"/>
              </w:rPr>
              <w:t>C3-230826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0F2AAA" w14:textId="77777777" w:rsidR="00B4750D" w:rsidRPr="00CE314E" w:rsidRDefault="00B4750D" w:rsidP="00FF0CF0">
            <w:pPr>
              <w:pStyle w:val="TAL"/>
              <w:rPr>
                <w:sz w:val="16"/>
              </w:rPr>
            </w:pPr>
            <w:r w:rsidRPr="00CE314E">
              <w:rPr>
                <w:sz w:val="16"/>
              </w:rPr>
              <w:t>5MBS_Ph2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47AD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9AE6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B54C09" w14:textId="77777777" w:rsidR="00B4750D" w:rsidRPr="00CE314E" w:rsidRDefault="00B4750D" w:rsidP="00FF0CF0">
            <w:pPr>
              <w:pStyle w:val="TAL"/>
              <w:rPr>
                <w:sz w:val="16"/>
              </w:rPr>
            </w:pPr>
            <w:r w:rsidRPr="00CE314E">
              <w:rPr>
                <w:sz w:val="16"/>
              </w:rPr>
              <w:t>C3-230060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32D733" w14:textId="77777777" w:rsidR="00B4750D" w:rsidRPr="00CE314E" w:rsidRDefault="00B4750D" w:rsidP="00FF0CF0">
            <w:pPr>
              <w:pStyle w:val="TAL"/>
              <w:rPr>
                <w:sz w:val="16"/>
              </w:rPr>
            </w:pPr>
          </w:p>
        </w:tc>
      </w:tr>
      <w:tr w:rsidR="00B4750D" w:rsidRPr="00CE314E" w14:paraId="433B5A7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398233" w14:textId="77777777" w:rsidR="00B4750D" w:rsidRPr="00CE314E" w:rsidRDefault="00B4750D" w:rsidP="00FF0CF0">
            <w:pPr>
              <w:pStyle w:val="TAL"/>
              <w:rPr>
                <w:sz w:val="16"/>
              </w:rPr>
            </w:pPr>
            <w:r w:rsidRPr="00CE314E">
              <w:rPr>
                <w:sz w:val="16"/>
              </w:rPr>
              <w:t>C3-230827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44BCDE" w14:textId="77777777" w:rsidR="00B4750D" w:rsidRPr="00CE314E" w:rsidRDefault="00B4750D" w:rsidP="00FF0CF0">
            <w:pPr>
              <w:pStyle w:val="TAL"/>
              <w:rPr>
                <w:sz w:val="16"/>
              </w:rPr>
            </w:pPr>
            <w:r w:rsidRPr="00CE314E">
              <w:rPr>
                <w:sz w:val="16"/>
              </w:rPr>
              <w:t>Support of CAPIF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0E38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9861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EB119A" w14:textId="77777777" w:rsidR="00B4750D" w:rsidRPr="00CE314E" w:rsidRDefault="00B4750D" w:rsidP="00FF0CF0">
            <w:pPr>
              <w:pStyle w:val="TAL"/>
              <w:rPr>
                <w:sz w:val="16"/>
              </w:rPr>
            </w:pPr>
            <w:r w:rsidRPr="00CE314E">
              <w:rPr>
                <w:sz w:val="16"/>
              </w:rPr>
              <w:t>C3-230476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0F1F95" w14:textId="77777777" w:rsidR="00B4750D" w:rsidRPr="00CE314E" w:rsidRDefault="00B4750D" w:rsidP="00FF0CF0">
            <w:pPr>
              <w:pStyle w:val="TAL"/>
              <w:rPr>
                <w:sz w:val="16"/>
              </w:rPr>
            </w:pPr>
          </w:p>
        </w:tc>
      </w:tr>
      <w:tr w:rsidR="00B4750D" w:rsidRPr="00CE314E" w14:paraId="6194BE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0B5290" w14:textId="77777777" w:rsidR="00B4750D" w:rsidRPr="00CE314E" w:rsidRDefault="00B4750D" w:rsidP="00FF0CF0">
            <w:pPr>
              <w:pStyle w:val="TAL"/>
              <w:rPr>
                <w:sz w:val="16"/>
              </w:rPr>
            </w:pPr>
            <w:r w:rsidRPr="00CE314E">
              <w:rPr>
                <w:sz w:val="16"/>
              </w:rPr>
              <w:t>C3-230828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6B4064"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2339C" w14:textId="77777777" w:rsidR="00B4750D" w:rsidRPr="00CE314E" w:rsidRDefault="00B4750D" w:rsidP="00FF0CF0">
            <w:pPr>
              <w:pStyle w:val="TAL"/>
              <w:rPr>
                <w:sz w:val="16"/>
              </w:rPr>
            </w:pPr>
            <w:r w:rsidRPr="00CE314E">
              <w:rPr>
                <w:sz w:val="16"/>
              </w:rPr>
              <w:t>Huawei, NTT, 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D2EE7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1342BE" w14:textId="77777777" w:rsidR="00B4750D" w:rsidRPr="00CE314E" w:rsidRDefault="00B4750D" w:rsidP="00FF0CF0">
            <w:pPr>
              <w:pStyle w:val="TAL"/>
              <w:rPr>
                <w:sz w:val="16"/>
              </w:rPr>
            </w:pPr>
            <w:r w:rsidRPr="00CE314E">
              <w:rPr>
                <w:sz w:val="16"/>
              </w:rPr>
              <w:t>C3-230479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44200" w14:textId="77777777" w:rsidR="00B4750D" w:rsidRPr="00CE314E" w:rsidRDefault="00B4750D" w:rsidP="00FF0CF0">
            <w:pPr>
              <w:pStyle w:val="TAL"/>
              <w:rPr>
                <w:sz w:val="16"/>
              </w:rPr>
            </w:pPr>
          </w:p>
        </w:tc>
      </w:tr>
      <w:tr w:rsidR="00B4750D" w:rsidRPr="00CE314E" w14:paraId="73C06A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651540" w14:textId="77777777" w:rsidR="00B4750D" w:rsidRPr="00CE314E" w:rsidRDefault="00B4750D" w:rsidP="00FF0CF0">
            <w:pPr>
              <w:pStyle w:val="TAL"/>
              <w:rPr>
                <w:sz w:val="16"/>
              </w:rPr>
            </w:pPr>
            <w:r w:rsidRPr="00CE314E">
              <w:rPr>
                <w:sz w:val="16"/>
              </w:rPr>
              <w:t>C3-230829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ECF685"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9FD9F" w14:textId="77777777" w:rsidR="00B4750D" w:rsidRPr="00CE314E" w:rsidRDefault="00B4750D" w:rsidP="00FF0CF0">
            <w:pPr>
              <w:pStyle w:val="TAL"/>
              <w:rPr>
                <w:sz w:val="16"/>
              </w:rPr>
            </w:pPr>
            <w:r w:rsidRPr="00CE314E">
              <w:rPr>
                <w:sz w:val="16"/>
              </w:rPr>
              <w:t>Huawei, NTT, 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4384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32436E" w14:textId="77777777" w:rsidR="00B4750D" w:rsidRPr="00CE314E" w:rsidRDefault="00B4750D" w:rsidP="00FF0CF0">
            <w:pPr>
              <w:pStyle w:val="TAL"/>
              <w:rPr>
                <w:sz w:val="16"/>
              </w:rPr>
            </w:pPr>
            <w:r w:rsidRPr="00CE314E">
              <w:rPr>
                <w:sz w:val="16"/>
              </w:rPr>
              <w:t>C3-230553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51BCAF" w14:textId="77777777" w:rsidR="00B4750D" w:rsidRPr="00CE314E" w:rsidRDefault="00B4750D" w:rsidP="00FF0CF0">
            <w:pPr>
              <w:pStyle w:val="TAL"/>
              <w:rPr>
                <w:sz w:val="16"/>
              </w:rPr>
            </w:pPr>
          </w:p>
        </w:tc>
      </w:tr>
      <w:tr w:rsidR="00B4750D" w:rsidRPr="00CE314E" w14:paraId="69F879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CB43CD" w14:textId="77777777" w:rsidR="00B4750D" w:rsidRPr="00CE314E" w:rsidRDefault="00B4750D" w:rsidP="00FF0CF0">
            <w:pPr>
              <w:pStyle w:val="TAL"/>
              <w:rPr>
                <w:sz w:val="16"/>
              </w:rPr>
            </w:pPr>
            <w:r w:rsidRPr="00CE314E">
              <w:rPr>
                <w:sz w:val="16"/>
              </w:rPr>
              <w:t>C3-230830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F4EE69"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AEAF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C3ED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7197F3" w14:textId="77777777" w:rsidR="00B4750D" w:rsidRPr="00CE314E" w:rsidRDefault="00B4750D" w:rsidP="00FF0CF0">
            <w:pPr>
              <w:pStyle w:val="TAL"/>
              <w:rPr>
                <w:sz w:val="16"/>
              </w:rPr>
            </w:pPr>
            <w:r w:rsidRPr="00CE314E">
              <w:rPr>
                <w:sz w:val="16"/>
              </w:rPr>
              <w:t>C3-230430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DF2E1B" w14:textId="77777777" w:rsidR="00B4750D" w:rsidRPr="00CE314E" w:rsidRDefault="00B4750D" w:rsidP="00FF0CF0">
            <w:pPr>
              <w:pStyle w:val="TAL"/>
              <w:rPr>
                <w:sz w:val="16"/>
              </w:rPr>
            </w:pPr>
          </w:p>
        </w:tc>
      </w:tr>
      <w:tr w:rsidR="00B4750D" w:rsidRPr="00CE314E" w14:paraId="32E34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61DB8F" w14:textId="77777777" w:rsidR="00B4750D" w:rsidRPr="00CE314E" w:rsidRDefault="00B4750D" w:rsidP="00FF0CF0">
            <w:pPr>
              <w:pStyle w:val="TAL"/>
              <w:rPr>
                <w:sz w:val="16"/>
              </w:rPr>
            </w:pPr>
            <w:r w:rsidRPr="00CE314E">
              <w:rPr>
                <w:sz w:val="16"/>
              </w:rPr>
              <w:t>C3-230831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3106BE"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C82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81ED6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C2935" w14:textId="77777777" w:rsidR="00B4750D" w:rsidRPr="00CE314E" w:rsidRDefault="00B4750D" w:rsidP="00FF0CF0">
            <w:pPr>
              <w:pStyle w:val="TAL"/>
              <w:rPr>
                <w:sz w:val="16"/>
              </w:rPr>
            </w:pPr>
            <w:r w:rsidRPr="00CE314E">
              <w:rPr>
                <w:sz w:val="16"/>
              </w:rPr>
              <w:t>C3-230432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5ABF9" w14:textId="77777777" w:rsidR="00B4750D" w:rsidRPr="00CE314E" w:rsidRDefault="00B4750D" w:rsidP="00FF0CF0">
            <w:pPr>
              <w:pStyle w:val="TAL"/>
              <w:rPr>
                <w:sz w:val="16"/>
              </w:rPr>
            </w:pPr>
          </w:p>
        </w:tc>
      </w:tr>
      <w:tr w:rsidR="00B4750D" w:rsidRPr="00CE314E" w14:paraId="7DD564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54C7BB" w14:textId="77777777" w:rsidR="00B4750D" w:rsidRPr="00CE314E" w:rsidRDefault="00B4750D" w:rsidP="00FF0CF0">
            <w:pPr>
              <w:pStyle w:val="TAL"/>
              <w:rPr>
                <w:sz w:val="16"/>
              </w:rPr>
            </w:pPr>
            <w:r w:rsidRPr="00CE314E">
              <w:rPr>
                <w:sz w:val="16"/>
              </w:rPr>
              <w:t>C3-230832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F30EA"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84750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893B5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B77219" w14:textId="77777777" w:rsidR="00B4750D" w:rsidRPr="00CE314E" w:rsidRDefault="00B4750D" w:rsidP="00FF0CF0">
            <w:pPr>
              <w:pStyle w:val="TAL"/>
              <w:rPr>
                <w:sz w:val="16"/>
              </w:rPr>
            </w:pPr>
            <w:r w:rsidRPr="00CE314E">
              <w:rPr>
                <w:sz w:val="16"/>
              </w:rPr>
              <w:t>C3-230433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A0E09A" w14:textId="77777777" w:rsidR="00B4750D" w:rsidRPr="00CE314E" w:rsidRDefault="00B4750D" w:rsidP="00FF0CF0">
            <w:pPr>
              <w:pStyle w:val="TAL"/>
              <w:rPr>
                <w:sz w:val="16"/>
              </w:rPr>
            </w:pPr>
          </w:p>
        </w:tc>
      </w:tr>
      <w:tr w:rsidR="00B4750D" w:rsidRPr="00CE314E" w14:paraId="54F6C5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82A23E" w14:textId="77777777" w:rsidR="00B4750D" w:rsidRPr="00CE314E" w:rsidRDefault="00B4750D" w:rsidP="00FF0CF0">
            <w:pPr>
              <w:pStyle w:val="TAL"/>
              <w:rPr>
                <w:sz w:val="16"/>
              </w:rPr>
            </w:pPr>
            <w:r w:rsidRPr="00CE314E">
              <w:rPr>
                <w:sz w:val="16"/>
              </w:rPr>
              <w:t>C3-230833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972D6A"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B6365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4E902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FDE485" w14:textId="77777777" w:rsidR="00B4750D" w:rsidRPr="00CE314E" w:rsidRDefault="00B4750D" w:rsidP="00FF0CF0">
            <w:pPr>
              <w:pStyle w:val="TAL"/>
              <w:rPr>
                <w:sz w:val="16"/>
              </w:rPr>
            </w:pPr>
            <w:r w:rsidRPr="00CE314E">
              <w:rPr>
                <w:sz w:val="16"/>
              </w:rPr>
              <w:t>C3-230434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347198" w14:textId="77777777" w:rsidR="00B4750D" w:rsidRPr="00CE314E" w:rsidRDefault="00B4750D" w:rsidP="00FF0CF0">
            <w:pPr>
              <w:pStyle w:val="TAL"/>
              <w:rPr>
                <w:sz w:val="16"/>
              </w:rPr>
            </w:pPr>
          </w:p>
        </w:tc>
      </w:tr>
      <w:tr w:rsidR="00B4750D" w:rsidRPr="00CE314E" w14:paraId="714759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09BE89" w14:textId="77777777" w:rsidR="00B4750D" w:rsidRPr="00CE314E" w:rsidRDefault="00B4750D" w:rsidP="00FF0CF0">
            <w:pPr>
              <w:pStyle w:val="TAL"/>
              <w:rPr>
                <w:sz w:val="16"/>
              </w:rPr>
            </w:pPr>
            <w:r w:rsidRPr="00CE314E">
              <w:rPr>
                <w:sz w:val="16"/>
              </w:rPr>
              <w:t>C3-230834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DF54F5"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CADD8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A2139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63629" w14:textId="77777777" w:rsidR="00B4750D" w:rsidRPr="00CE314E" w:rsidRDefault="00B4750D" w:rsidP="00FF0CF0">
            <w:pPr>
              <w:pStyle w:val="TAL"/>
              <w:rPr>
                <w:sz w:val="16"/>
              </w:rPr>
            </w:pPr>
            <w:r w:rsidRPr="00CE314E">
              <w:rPr>
                <w:sz w:val="16"/>
              </w:rPr>
              <w:t>C3-230182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E8A679" w14:textId="77777777" w:rsidR="00B4750D" w:rsidRPr="00CE314E" w:rsidRDefault="00B4750D" w:rsidP="00FF0CF0">
            <w:pPr>
              <w:pStyle w:val="TAL"/>
              <w:rPr>
                <w:sz w:val="16"/>
              </w:rPr>
            </w:pPr>
          </w:p>
        </w:tc>
      </w:tr>
      <w:tr w:rsidR="00B4750D" w:rsidRPr="00CE314E" w14:paraId="1D2C55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370E24" w14:textId="77777777" w:rsidR="00B4750D" w:rsidRPr="00CE314E" w:rsidRDefault="00B4750D" w:rsidP="00FF0CF0">
            <w:pPr>
              <w:pStyle w:val="TAL"/>
              <w:rPr>
                <w:sz w:val="16"/>
              </w:rPr>
            </w:pPr>
            <w:r w:rsidRPr="00CE314E">
              <w:rPr>
                <w:sz w:val="16"/>
              </w:rPr>
              <w:t>C3-230835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64F86" w14:textId="77777777" w:rsidR="00B4750D" w:rsidRPr="00CE314E" w:rsidRDefault="00B4750D" w:rsidP="00FF0CF0">
            <w:pPr>
              <w:pStyle w:val="TAL"/>
              <w:rPr>
                <w:sz w:val="16"/>
              </w:rPr>
            </w:pPr>
            <w:r w:rsidRPr="00CE314E">
              <w:rPr>
                <w:sz w:val="16"/>
              </w:rPr>
              <w:t>ANDSP and/or OSId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C5965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25F0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EED97" w14:textId="77777777" w:rsidR="00B4750D" w:rsidRPr="00CE314E" w:rsidRDefault="00B4750D" w:rsidP="00FF0CF0">
            <w:pPr>
              <w:pStyle w:val="TAL"/>
              <w:rPr>
                <w:sz w:val="16"/>
              </w:rPr>
            </w:pPr>
            <w:r w:rsidRPr="00CE314E">
              <w:rPr>
                <w:sz w:val="16"/>
              </w:rPr>
              <w:t>C3-230483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6D9CFD" w14:textId="77777777" w:rsidR="00B4750D" w:rsidRPr="00CE314E" w:rsidRDefault="00B4750D" w:rsidP="00FF0CF0">
            <w:pPr>
              <w:pStyle w:val="TAL"/>
              <w:rPr>
                <w:sz w:val="16"/>
              </w:rPr>
            </w:pPr>
          </w:p>
        </w:tc>
      </w:tr>
      <w:tr w:rsidR="00B4750D" w:rsidRPr="00CE314E" w14:paraId="147426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D13813" w14:textId="77777777" w:rsidR="00B4750D" w:rsidRPr="00CE314E" w:rsidRDefault="00B4750D" w:rsidP="00FF0CF0">
            <w:pPr>
              <w:pStyle w:val="TAL"/>
              <w:rPr>
                <w:sz w:val="16"/>
              </w:rPr>
            </w:pPr>
            <w:r w:rsidRPr="00CE314E">
              <w:rPr>
                <w:sz w:val="16"/>
              </w:rPr>
              <w:t>C3-230836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10739" w14:textId="77777777" w:rsidR="00B4750D" w:rsidRPr="00CE314E" w:rsidRDefault="00B4750D" w:rsidP="00FF0CF0">
            <w:pPr>
              <w:pStyle w:val="TAL"/>
              <w:rPr>
                <w:sz w:val="16"/>
              </w:rPr>
            </w:pPr>
            <w:r w:rsidRPr="00CE314E">
              <w:rPr>
                <w:sz w:val="16"/>
              </w:rPr>
              <w:t>Correct the broadcast delivery status of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5ED2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C8D13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0E27C8" w14:textId="77777777" w:rsidR="00B4750D" w:rsidRPr="00CE314E" w:rsidRDefault="00B4750D" w:rsidP="00FF0CF0">
            <w:pPr>
              <w:pStyle w:val="TAL"/>
              <w:rPr>
                <w:sz w:val="16"/>
              </w:rPr>
            </w:pPr>
            <w:r w:rsidRPr="00CE314E">
              <w:rPr>
                <w:sz w:val="16"/>
              </w:rPr>
              <w:t>C3-230183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18FB78" w14:textId="77777777" w:rsidR="00B4750D" w:rsidRPr="00CE314E" w:rsidRDefault="00B4750D" w:rsidP="00FF0CF0">
            <w:pPr>
              <w:pStyle w:val="TAL"/>
              <w:rPr>
                <w:sz w:val="16"/>
              </w:rPr>
            </w:pPr>
          </w:p>
        </w:tc>
      </w:tr>
      <w:tr w:rsidR="00B4750D" w:rsidRPr="00CE314E" w14:paraId="5614DC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EE2D9E" w14:textId="77777777" w:rsidR="00B4750D" w:rsidRPr="00CE314E" w:rsidRDefault="00B4750D" w:rsidP="00FF0CF0">
            <w:pPr>
              <w:pStyle w:val="TAL"/>
              <w:rPr>
                <w:sz w:val="16"/>
              </w:rPr>
            </w:pPr>
            <w:r w:rsidRPr="00CE314E">
              <w:rPr>
                <w:sz w:val="16"/>
              </w:rPr>
              <w:t>C3-230837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58D17A" w14:textId="77777777" w:rsidR="00B4750D" w:rsidRPr="00CE314E" w:rsidRDefault="00B4750D" w:rsidP="00FF0CF0">
            <w:pPr>
              <w:pStyle w:val="TAL"/>
              <w:rPr>
                <w:sz w:val="16"/>
              </w:rPr>
            </w:pPr>
            <w:r w:rsidRPr="00CE314E">
              <w:rPr>
                <w:sz w:val="16"/>
              </w:rPr>
              <w:t>Procedures for Time Synchronization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690F4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7D294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A68CDA" w14:textId="77777777" w:rsidR="00B4750D" w:rsidRPr="00CE314E" w:rsidRDefault="00B4750D" w:rsidP="00FF0CF0">
            <w:pPr>
              <w:pStyle w:val="TAL"/>
              <w:rPr>
                <w:sz w:val="16"/>
              </w:rPr>
            </w:pPr>
            <w:r w:rsidRPr="00CE314E">
              <w:rPr>
                <w:sz w:val="16"/>
              </w:rPr>
              <w:t>C3-230395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762FCE" w14:textId="77777777" w:rsidR="00B4750D" w:rsidRPr="00CE314E" w:rsidRDefault="00B4750D" w:rsidP="00FF0CF0">
            <w:pPr>
              <w:pStyle w:val="TAL"/>
              <w:rPr>
                <w:sz w:val="16"/>
              </w:rPr>
            </w:pPr>
          </w:p>
        </w:tc>
      </w:tr>
      <w:tr w:rsidR="00B4750D" w:rsidRPr="00CE314E" w14:paraId="56B579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6B9FC5" w14:textId="77777777" w:rsidR="00B4750D" w:rsidRPr="00CE314E" w:rsidRDefault="00B4750D" w:rsidP="00FF0CF0">
            <w:pPr>
              <w:pStyle w:val="TAL"/>
              <w:rPr>
                <w:sz w:val="16"/>
              </w:rPr>
            </w:pPr>
            <w:r w:rsidRPr="00CE314E">
              <w:rPr>
                <w:sz w:val="16"/>
              </w:rPr>
              <w:t>C3-230838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DD538F" w14:textId="77777777" w:rsidR="00B4750D" w:rsidRPr="00CE314E" w:rsidRDefault="00B4750D" w:rsidP="00FF0CF0">
            <w:pPr>
              <w:pStyle w:val="TAL"/>
              <w:rPr>
                <w:sz w:val="16"/>
              </w:rPr>
            </w:pPr>
            <w:r w:rsidRPr="00CE314E">
              <w:rPr>
                <w:sz w:val="16"/>
              </w:rPr>
              <w:t>Service description – support of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DB6CB1"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E590A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EC168A" w14:textId="77777777" w:rsidR="00B4750D" w:rsidRPr="00CE314E" w:rsidRDefault="00B4750D" w:rsidP="00FF0CF0">
            <w:pPr>
              <w:pStyle w:val="TAL"/>
              <w:rPr>
                <w:sz w:val="16"/>
              </w:rPr>
            </w:pPr>
            <w:r w:rsidRPr="00CE314E">
              <w:rPr>
                <w:sz w:val="16"/>
              </w:rPr>
              <w:t>C3-230396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296FDE" w14:textId="77777777" w:rsidR="00B4750D" w:rsidRPr="00CE314E" w:rsidRDefault="00B4750D" w:rsidP="00FF0CF0">
            <w:pPr>
              <w:pStyle w:val="TAL"/>
              <w:rPr>
                <w:sz w:val="16"/>
              </w:rPr>
            </w:pPr>
          </w:p>
        </w:tc>
      </w:tr>
      <w:tr w:rsidR="00B4750D" w:rsidRPr="00CE314E" w14:paraId="36B64F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FA8CA3" w14:textId="77777777" w:rsidR="00B4750D" w:rsidRPr="00CE314E" w:rsidRDefault="00B4750D" w:rsidP="00FF0CF0">
            <w:pPr>
              <w:pStyle w:val="TAL"/>
              <w:rPr>
                <w:sz w:val="16"/>
              </w:rPr>
            </w:pPr>
            <w:r w:rsidRPr="00CE314E">
              <w:rPr>
                <w:sz w:val="16"/>
              </w:rPr>
              <w:t>C3-230839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F1F5A6" w14:textId="77777777" w:rsidR="00B4750D" w:rsidRPr="00CE314E" w:rsidRDefault="00B4750D" w:rsidP="00FF0CF0">
            <w:pPr>
              <w:pStyle w:val="TAL"/>
              <w:rPr>
                <w:sz w:val="16"/>
              </w:rPr>
            </w:pPr>
            <w:r w:rsidRPr="00CE314E">
              <w:rPr>
                <w:sz w:val="16"/>
              </w:rPr>
              <w:t>Provisioning of coverage area filters for 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69B02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96BF2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2F0000" w14:textId="77777777" w:rsidR="00B4750D" w:rsidRPr="00CE314E" w:rsidRDefault="00B4750D" w:rsidP="00FF0CF0">
            <w:pPr>
              <w:pStyle w:val="TAL"/>
              <w:rPr>
                <w:sz w:val="16"/>
              </w:rPr>
            </w:pPr>
            <w:r w:rsidRPr="00CE314E">
              <w:rPr>
                <w:sz w:val="16"/>
              </w:rPr>
              <w:t>C3-230397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FBD85" w14:textId="77777777" w:rsidR="00B4750D" w:rsidRPr="00CE314E" w:rsidRDefault="00B4750D" w:rsidP="00FF0CF0">
            <w:pPr>
              <w:pStyle w:val="TAL"/>
              <w:rPr>
                <w:sz w:val="16"/>
              </w:rPr>
            </w:pPr>
          </w:p>
        </w:tc>
      </w:tr>
      <w:tr w:rsidR="00B4750D" w:rsidRPr="00CE314E" w14:paraId="0F73DD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1AF704" w14:textId="77777777" w:rsidR="00B4750D" w:rsidRPr="00CE314E" w:rsidRDefault="00B4750D" w:rsidP="00FF0CF0">
            <w:pPr>
              <w:pStyle w:val="TAL"/>
              <w:rPr>
                <w:sz w:val="16"/>
              </w:rPr>
            </w:pPr>
            <w:r w:rsidRPr="00CE314E">
              <w:rPr>
                <w:sz w:val="16"/>
              </w:rPr>
              <w:t>C3-230840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830828" w14:textId="77777777" w:rsidR="00B4750D" w:rsidRPr="00CE314E" w:rsidRDefault="00B4750D" w:rsidP="00FF0CF0">
            <w:pPr>
              <w:pStyle w:val="TAL"/>
              <w:rPr>
                <w:sz w:val="16"/>
              </w:rPr>
            </w:pPr>
            <w:r w:rsidRPr="00CE314E">
              <w:rPr>
                <w:sz w:val="16"/>
              </w:rPr>
              <w:t>Notification of 5G Access Stratum Time Distribution enabled/disabled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DCA6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F5BA6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FD43DC" w14:textId="77777777" w:rsidR="00B4750D" w:rsidRPr="00CE314E" w:rsidRDefault="00B4750D" w:rsidP="00FF0CF0">
            <w:pPr>
              <w:pStyle w:val="TAL"/>
              <w:rPr>
                <w:sz w:val="16"/>
              </w:rPr>
            </w:pPr>
            <w:r w:rsidRPr="00CE314E">
              <w:rPr>
                <w:sz w:val="16"/>
              </w:rPr>
              <w:t>C3-230398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21101D" w14:textId="77777777" w:rsidR="00B4750D" w:rsidRPr="00CE314E" w:rsidRDefault="00B4750D" w:rsidP="00FF0CF0">
            <w:pPr>
              <w:pStyle w:val="TAL"/>
              <w:rPr>
                <w:sz w:val="16"/>
              </w:rPr>
            </w:pPr>
          </w:p>
        </w:tc>
      </w:tr>
      <w:tr w:rsidR="00B4750D" w:rsidRPr="00CE314E" w14:paraId="32F26E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F46EF3" w14:textId="77777777" w:rsidR="00B4750D" w:rsidRPr="00CE314E" w:rsidRDefault="00B4750D" w:rsidP="00FF0CF0">
            <w:pPr>
              <w:pStyle w:val="TAL"/>
              <w:rPr>
                <w:sz w:val="16"/>
              </w:rPr>
            </w:pPr>
            <w:r w:rsidRPr="00CE314E">
              <w:rPr>
                <w:sz w:val="16"/>
              </w:rPr>
              <w:t>C3-230841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515B11" w14:textId="77777777" w:rsidR="00B4750D" w:rsidRPr="00CE314E" w:rsidRDefault="00B4750D" w:rsidP="00FF0CF0">
            <w:pPr>
              <w:pStyle w:val="TAL"/>
              <w:rPr>
                <w:sz w:val="16"/>
              </w:rPr>
            </w:pPr>
            <w:r w:rsidRPr="00CE314E">
              <w:rPr>
                <w:sz w:val="16"/>
              </w:rPr>
              <w:t>Procedure for multicast MBS Session UE level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F71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5A71D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CD2DD2" w14:textId="77777777" w:rsidR="00B4750D" w:rsidRPr="00CE314E" w:rsidRDefault="00B4750D" w:rsidP="00FF0CF0">
            <w:pPr>
              <w:pStyle w:val="TAL"/>
              <w:rPr>
                <w:sz w:val="16"/>
              </w:rPr>
            </w:pPr>
            <w:r w:rsidRPr="00CE314E">
              <w:rPr>
                <w:sz w:val="16"/>
              </w:rPr>
              <w:t>C3-230413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63DBC2" w14:textId="77777777" w:rsidR="00B4750D" w:rsidRPr="00CE314E" w:rsidRDefault="00B4750D" w:rsidP="00FF0CF0">
            <w:pPr>
              <w:pStyle w:val="TAL"/>
              <w:rPr>
                <w:sz w:val="16"/>
              </w:rPr>
            </w:pPr>
          </w:p>
        </w:tc>
      </w:tr>
      <w:tr w:rsidR="00B4750D" w:rsidRPr="00CE314E" w14:paraId="3B18CF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8EB9D4" w14:textId="77777777" w:rsidR="00B4750D" w:rsidRPr="00CE314E" w:rsidRDefault="00B4750D" w:rsidP="00FF0CF0">
            <w:pPr>
              <w:pStyle w:val="TAL"/>
              <w:rPr>
                <w:sz w:val="16"/>
              </w:rPr>
            </w:pPr>
            <w:r w:rsidRPr="00CE314E">
              <w:rPr>
                <w:sz w:val="16"/>
              </w:rPr>
              <w:t>C3-230842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7BAED8"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EF4A1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FB3CD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59B2B5" w14:textId="77777777" w:rsidR="00B4750D" w:rsidRPr="00CE314E" w:rsidRDefault="00B4750D" w:rsidP="00FF0CF0">
            <w:pPr>
              <w:pStyle w:val="TAL"/>
              <w:rPr>
                <w:sz w:val="16"/>
              </w:rPr>
            </w:pPr>
            <w:r w:rsidRPr="00CE314E">
              <w:rPr>
                <w:sz w:val="16"/>
              </w:rPr>
              <w:t>C3-230408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29C936" w14:textId="77777777" w:rsidR="00B4750D" w:rsidRPr="00CE314E" w:rsidRDefault="00B4750D" w:rsidP="00FF0CF0">
            <w:pPr>
              <w:pStyle w:val="TAL"/>
              <w:rPr>
                <w:sz w:val="16"/>
              </w:rPr>
            </w:pPr>
          </w:p>
        </w:tc>
      </w:tr>
      <w:tr w:rsidR="00B4750D" w:rsidRPr="00CE314E" w14:paraId="69732F2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CBBC34" w14:textId="77777777" w:rsidR="00B4750D" w:rsidRPr="00CE314E" w:rsidRDefault="00B4750D" w:rsidP="00FF0CF0">
            <w:pPr>
              <w:pStyle w:val="TAL"/>
              <w:rPr>
                <w:sz w:val="16"/>
              </w:rPr>
            </w:pPr>
            <w:r w:rsidRPr="00CE314E">
              <w:rPr>
                <w:sz w:val="16"/>
              </w:rPr>
              <w:t>C3-230843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FFE8B6"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8F757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95C6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A818E" w14:textId="77777777" w:rsidR="00B4750D" w:rsidRPr="00CE314E" w:rsidRDefault="00B4750D" w:rsidP="00FF0CF0">
            <w:pPr>
              <w:pStyle w:val="TAL"/>
              <w:rPr>
                <w:sz w:val="16"/>
              </w:rPr>
            </w:pPr>
            <w:r w:rsidRPr="00CE314E">
              <w:rPr>
                <w:sz w:val="16"/>
              </w:rPr>
              <w:t>C3-230435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C90FE3" w14:textId="77777777" w:rsidR="00B4750D" w:rsidRPr="00CE314E" w:rsidRDefault="00B4750D" w:rsidP="00FF0CF0">
            <w:pPr>
              <w:pStyle w:val="TAL"/>
              <w:rPr>
                <w:sz w:val="16"/>
              </w:rPr>
            </w:pPr>
          </w:p>
        </w:tc>
      </w:tr>
      <w:tr w:rsidR="00B4750D" w:rsidRPr="00CE314E" w14:paraId="025402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E429FC" w14:textId="77777777" w:rsidR="00B4750D" w:rsidRPr="00CE314E" w:rsidRDefault="00B4750D" w:rsidP="00FF0CF0">
            <w:pPr>
              <w:pStyle w:val="TAL"/>
              <w:rPr>
                <w:sz w:val="16"/>
              </w:rPr>
            </w:pPr>
            <w:r w:rsidRPr="00CE314E">
              <w:rPr>
                <w:sz w:val="16"/>
              </w:rPr>
              <w:t>C3-230844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2B5AFA"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4DE5A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7088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22712A" w14:textId="77777777" w:rsidR="00B4750D" w:rsidRPr="00CE314E" w:rsidRDefault="00B4750D" w:rsidP="00FF0CF0">
            <w:pPr>
              <w:pStyle w:val="TAL"/>
              <w:rPr>
                <w:sz w:val="16"/>
              </w:rPr>
            </w:pPr>
            <w:r w:rsidRPr="00CE314E">
              <w:rPr>
                <w:sz w:val="16"/>
              </w:rPr>
              <w:t>C3-230436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5C2DC1" w14:textId="77777777" w:rsidR="00B4750D" w:rsidRPr="00CE314E" w:rsidRDefault="00B4750D" w:rsidP="00FF0CF0">
            <w:pPr>
              <w:pStyle w:val="TAL"/>
              <w:rPr>
                <w:sz w:val="16"/>
              </w:rPr>
            </w:pPr>
          </w:p>
        </w:tc>
      </w:tr>
      <w:tr w:rsidR="00B4750D" w:rsidRPr="00CE314E" w14:paraId="3B736B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E759D8" w14:textId="77777777" w:rsidR="00B4750D" w:rsidRPr="00CE314E" w:rsidRDefault="00B4750D" w:rsidP="00FF0CF0">
            <w:pPr>
              <w:pStyle w:val="TAL"/>
              <w:rPr>
                <w:sz w:val="16"/>
              </w:rPr>
            </w:pPr>
            <w:r w:rsidRPr="00CE314E">
              <w:rPr>
                <w:sz w:val="16"/>
              </w:rPr>
              <w:t>C3-230845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6E9255"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08F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8E1B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91A0E" w14:textId="77777777" w:rsidR="00B4750D" w:rsidRPr="00CE314E" w:rsidRDefault="00B4750D" w:rsidP="00FF0CF0">
            <w:pPr>
              <w:pStyle w:val="TAL"/>
              <w:rPr>
                <w:sz w:val="16"/>
              </w:rPr>
            </w:pPr>
            <w:r w:rsidRPr="00CE314E">
              <w:rPr>
                <w:sz w:val="16"/>
              </w:rPr>
              <w:t>C3-230437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B9515F" w14:textId="77777777" w:rsidR="00B4750D" w:rsidRPr="00CE314E" w:rsidRDefault="00B4750D" w:rsidP="00FF0CF0">
            <w:pPr>
              <w:pStyle w:val="TAL"/>
              <w:rPr>
                <w:sz w:val="16"/>
              </w:rPr>
            </w:pPr>
          </w:p>
        </w:tc>
      </w:tr>
      <w:tr w:rsidR="00B4750D" w:rsidRPr="00CE314E" w14:paraId="3979EC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F0CE7E" w14:textId="77777777" w:rsidR="00B4750D" w:rsidRPr="00CE314E" w:rsidRDefault="00B4750D" w:rsidP="00FF0CF0">
            <w:pPr>
              <w:pStyle w:val="TAL"/>
              <w:rPr>
                <w:sz w:val="16"/>
              </w:rPr>
            </w:pPr>
            <w:r w:rsidRPr="00CE314E">
              <w:rPr>
                <w:sz w:val="16"/>
              </w:rPr>
              <w:t>C3-230846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2E974F"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6F7BE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F039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78B13" w14:textId="77777777" w:rsidR="00B4750D" w:rsidRPr="00CE314E" w:rsidRDefault="00B4750D" w:rsidP="00FF0CF0">
            <w:pPr>
              <w:pStyle w:val="TAL"/>
              <w:rPr>
                <w:sz w:val="16"/>
              </w:rPr>
            </w:pPr>
            <w:r w:rsidRPr="00CE314E">
              <w:rPr>
                <w:sz w:val="16"/>
              </w:rPr>
              <w:t>C3-230438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CF4AEA" w14:textId="77777777" w:rsidR="00B4750D" w:rsidRPr="00CE314E" w:rsidRDefault="00B4750D" w:rsidP="00FF0CF0">
            <w:pPr>
              <w:pStyle w:val="TAL"/>
              <w:rPr>
                <w:sz w:val="16"/>
              </w:rPr>
            </w:pPr>
          </w:p>
        </w:tc>
      </w:tr>
      <w:tr w:rsidR="00B4750D" w:rsidRPr="00CE314E" w14:paraId="7A5CA5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6BBC31" w14:textId="77777777" w:rsidR="00B4750D" w:rsidRPr="00CE314E" w:rsidRDefault="00B4750D" w:rsidP="00FF0CF0">
            <w:pPr>
              <w:pStyle w:val="TAL"/>
              <w:rPr>
                <w:sz w:val="16"/>
              </w:rPr>
            </w:pPr>
            <w:r w:rsidRPr="00CE314E">
              <w:rPr>
                <w:sz w:val="16"/>
              </w:rPr>
              <w:t>C3-230847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F5254"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A6590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B131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1BA9B" w14:textId="77777777" w:rsidR="00B4750D" w:rsidRPr="00CE314E" w:rsidRDefault="00B4750D" w:rsidP="00FF0CF0">
            <w:pPr>
              <w:pStyle w:val="TAL"/>
              <w:rPr>
                <w:sz w:val="16"/>
              </w:rPr>
            </w:pPr>
            <w:r w:rsidRPr="00CE314E">
              <w:rPr>
                <w:sz w:val="16"/>
              </w:rPr>
              <w:t>C3-230493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F09A50" w14:textId="77777777" w:rsidR="00B4750D" w:rsidRPr="00CE314E" w:rsidRDefault="00B4750D" w:rsidP="00FF0CF0">
            <w:pPr>
              <w:pStyle w:val="TAL"/>
              <w:rPr>
                <w:sz w:val="16"/>
              </w:rPr>
            </w:pPr>
          </w:p>
        </w:tc>
      </w:tr>
      <w:tr w:rsidR="00B4750D" w:rsidRPr="00CE314E" w14:paraId="52D9C1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55B3FC" w14:textId="77777777" w:rsidR="00B4750D" w:rsidRPr="00CE314E" w:rsidRDefault="00B4750D" w:rsidP="00FF0CF0">
            <w:pPr>
              <w:pStyle w:val="TAL"/>
              <w:rPr>
                <w:sz w:val="16"/>
              </w:rPr>
            </w:pPr>
            <w:r w:rsidRPr="00CE314E">
              <w:rPr>
                <w:sz w:val="16"/>
              </w:rPr>
              <w:t>C3-230848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E6AA62" w14:textId="77777777" w:rsidR="00B4750D" w:rsidRPr="00CE314E" w:rsidRDefault="00B4750D" w:rsidP="00FF0CF0">
            <w:pPr>
              <w:pStyle w:val="TAL"/>
              <w:rPr>
                <w:sz w:val="16"/>
              </w:rPr>
            </w:pPr>
            <w:r w:rsidRPr="00CE314E">
              <w:rPr>
                <w:sz w:val="16"/>
              </w:rPr>
              <w:t>MBS group delivery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23314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6CC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8DD9C1" w14:textId="77777777" w:rsidR="00B4750D" w:rsidRPr="00CE314E" w:rsidRDefault="00B4750D" w:rsidP="00FF0CF0">
            <w:pPr>
              <w:pStyle w:val="TAL"/>
              <w:rPr>
                <w:sz w:val="16"/>
              </w:rPr>
            </w:pPr>
            <w:r w:rsidRPr="00CE314E">
              <w:rPr>
                <w:sz w:val="16"/>
              </w:rPr>
              <w:t>C3-230414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E7A60A" w14:textId="77777777" w:rsidR="00B4750D" w:rsidRPr="00CE314E" w:rsidRDefault="00B4750D" w:rsidP="00FF0CF0">
            <w:pPr>
              <w:pStyle w:val="TAL"/>
              <w:rPr>
                <w:sz w:val="16"/>
              </w:rPr>
            </w:pPr>
            <w:r w:rsidRPr="00CE314E">
              <w:rPr>
                <w:sz w:val="16"/>
              </w:rPr>
              <w:t>CP-230279</w:t>
            </w:r>
          </w:p>
        </w:tc>
      </w:tr>
      <w:tr w:rsidR="00B4750D" w:rsidRPr="00CE314E" w14:paraId="461E5F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D77238" w14:textId="77777777" w:rsidR="00B4750D" w:rsidRPr="00CE314E" w:rsidRDefault="00B4750D" w:rsidP="00FF0CF0">
            <w:pPr>
              <w:pStyle w:val="TAL"/>
              <w:rPr>
                <w:sz w:val="16"/>
              </w:rPr>
            </w:pPr>
            <w:r w:rsidRPr="00CE314E">
              <w:rPr>
                <w:sz w:val="16"/>
              </w:rPr>
              <w:t>C3-230849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458A24" w14:textId="77777777" w:rsidR="00B4750D" w:rsidRPr="00CE314E" w:rsidRDefault="00B4750D" w:rsidP="00FF0CF0">
            <w:pPr>
              <w:pStyle w:val="TAL"/>
              <w:rPr>
                <w:sz w:val="16"/>
              </w:rPr>
            </w:pPr>
            <w:r w:rsidRPr="00CE314E">
              <w:rPr>
                <w:sz w:val="16"/>
              </w:rPr>
              <w:t>MBS Group Message Delivery API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D138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756E9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219B35" w14:textId="77777777" w:rsidR="00B4750D" w:rsidRPr="00CE314E" w:rsidRDefault="00B4750D" w:rsidP="00FF0CF0">
            <w:pPr>
              <w:pStyle w:val="TAL"/>
              <w:rPr>
                <w:sz w:val="16"/>
              </w:rPr>
            </w:pPr>
            <w:r w:rsidRPr="00CE314E">
              <w:rPr>
                <w:sz w:val="16"/>
              </w:rPr>
              <w:t>C3-230415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4C2B1A" w14:textId="77777777" w:rsidR="00B4750D" w:rsidRPr="00CE314E" w:rsidRDefault="00B4750D" w:rsidP="00FF0CF0">
            <w:pPr>
              <w:pStyle w:val="TAL"/>
              <w:rPr>
                <w:sz w:val="16"/>
              </w:rPr>
            </w:pPr>
          </w:p>
        </w:tc>
      </w:tr>
      <w:tr w:rsidR="00B4750D" w:rsidRPr="00CE314E" w14:paraId="3DA331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0A6E7" w14:textId="77777777" w:rsidR="00B4750D" w:rsidRPr="00CE314E" w:rsidRDefault="00B4750D" w:rsidP="00FF0CF0">
            <w:pPr>
              <w:pStyle w:val="TAL"/>
              <w:rPr>
                <w:sz w:val="16"/>
              </w:rPr>
            </w:pPr>
            <w:r w:rsidRPr="00CE314E">
              <w:rPr>
                <w:sz w:val="16"/>
              </w:rPr>
              <w:t>C3-230850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7F9C18"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943D0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F710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377A8" w14:textId="77777777" w:rsidR="00B4750D" w:rsidRPr="00CE314E" w:rsidRDefault="00B4750D" w:rsidP="00FF0CF0">
            <w:pPr>
              <w:pStyle w:val="TAL"/>
              <w:rPr>
                <w:sz w:val="16"/>
              </w:rPr>
            </w:pPr>
            <w:r w:rsidRPr="00CE314E">
              <w:rPr>
                <w:sz w:val="16"/>
              </w:rPr>
              <w:t>C3-230212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220EEC" w14:textId="77777777" w:rsidR="00B4750D" w:rsidRPr="00CE314E" w:rsidRDefault="00B4750D" w:rsidP="00FF0CF0">
            <w:pPr>
              <w:pStyle w:val="TAL"/>
              <w:rPr>
                <w:sz w:val="16"/>
              </w:rPr>
            </w:pPr>
          </w:p>
        </w:tc>
      </w:tr>
      <w:tr w:rsidR="00B4750D" w:rsidRPr="00CE314E" w14:paraId="43EEF3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B3A250" w14:textId="77777777" w:rsidR="00B4750D" w:rsidRPr="00CE314E" w:rsidRDefault="00B4750D" w:rsidP="00FF0CF0">
            <w:pPr>
              <w:pStyle w:val="TAL"/>
              <w:rPr>
                <w:sz w:val="16"/>
              </w:rPr>
            </w:pPr>
            <w:r w:rsidRPr="00CE314E">
              <w:rPr>
                <w:sz w:val="16"/>
              </w:rPr>
              <w:t>C3-230851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66B313"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0BBD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62FC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D3DFD" w14:textId="77777777" w:rsidR="00B4750D" w:rsidRPr="00CE314E" w:rsidRDefault="00B4750D" w:rsidP="00FF0CF0">
            <w:pPr>
              <w:pStyle w:val="TAL"/>
              <w:rPr>
                <w:sz w:val="16"/>
              </w:rPr>
            </w:pPr>
            <w:r w:rsidRPr="00CE314E">
              <w:rPr>
                <w:sz w:val="16"/>
              </w:rPr>
              <w:t>C3-230214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F011FC" w14:textId="77777777" w:rsidR="00B4750D" w:rsidRPr="00CE314E" w:rsidRDefault="00B4750D" w:rsidP="00FF0CF0">
            <w:pPr>
              <w:pStyle w:val="TAL"/>
              <w:rPr>
                <w:sz w:val="16"/>
              </w:rPr>
            </w:pPr>
          </w:p>
        </w:tc>
      </w:tr>
      <w:tr w:rsidR="00B4750D" w:rsidRPr="00CE314E" w14:paraId="25DF8A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F2C35C" w14:textId="77777777" w:rsidR="00B4750D" w:rsidRPr="00CE314E" w:rsidRDefault="00B4750D" w:rsidP="00FF0CF0">
            <w:pPr>
              <w:pStyle w:val="TAL"/>
              <w:rPr>
                <w:sz w:val="16"/>
              </w:rPr>
            </w:pPr>
            <w:r w:rsidRPr="00CE314E">
              <w:rPr>
                <w:sz w:val="16"/>
              </w:rPr>
              <w:t>C3-230852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3D6FFF"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FE5FB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B577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470B22" w14:textId="77777777" w:rsidR="00B4750D" w:rsidRPr="00CE314E" w:rsidRDefault="00B4750D" w:rsidP="00FF0CF0">
            <w:pPr>
              <w:pStyle w:val="TAL"/>
              <w:rPr>
                <w:sz w:val="16"/>
              </w:rPr>
            </w:pPr>
            <w:r w:rsidRPr="00CE314E">
              <w:rPr>
                <w:sz w:val="16"/>
              </w:rPr>
              <w:t>C3-230577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82D2D9" w14:textId="77777777" w:rsidR="00B4750D" w:rsidRPr="00CE314E" w:rsidRDefault="00B4750D" w:rsidP="00FF0CF0">
            <w:pPr>
              <w:pStyle w:val="TAL"/>
              <w:rPr>
                <w:sz w:val="16"/>
              </w:rPr>
            </w:pPr>
          </w:p>
        </w:tc>
      </w:tr>
      <w:tr w:rsidR="00B4750D" w:rsidRPr="00CE314E" w14:paraId="308FE0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DE93A2" w14:textId="77777777" w:rsidR="00B4750D" w:rsidRPr="00CE314E" w:rsidRDefault="00B4750D" w:rsidP="00FF0CF0">
            <w:pPr>
              <w:pStyle w:val="TAL"/>
              <w:rPr>
                <w:sz w:val="16"/>
              </w:rPr>
            </w:pPr>
            <w:r w:rsidRPr="00CE314E">
              <w:rPr>
                <w:sz w:val="16"/>
              </w:rPr>
              <w:t>C3-230853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D2576F"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71364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B626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3B2737" w14:textId="77777777" w:rsidR="00B4750D" w:rsidRPr="00CE314E" w:rsidRDefault="00B4750D" w:rsidP="00FF0CF0">
            <w:pPr>
              <w:pStyle w:val="TAL"/>
              <w:rPr>
                <w:sz w:val="16"/>
              </w:rPr>
            </w:pPr>
            <w:r w:rsidRPr="00CE314E">
              <w:rPr>
                <w:sz w:val="16"/>
              </w:rPr>
              <w:t>C3-230578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5C5759" w14:textId="77777777" w:rsidR="00B4750D" w:rsidRPr="00CE314E" w:rsidRDefault="00B4750D" w:rsidP="00FF0CF0">
            <w:pPr>
              <w:pStyle w:val="TAL"/>
              <w:rPr>
                <w:sz w:val="16"/>
              </w:rPr>
            </w:pPr>
          </w:p>
        </w:tc>
      </w:tr>
      <w:tr w:rsidR="00B4750D" w:rsidRPr="00CE314E" w14:paraId="32F19C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A843AC" w14:textId="77777777" w:rsidR="00B4750D" w:rsidRPr="00CE314E" w:rsidRDefault="00B4750D" w:rsidP="00FF0CF0">
            <w:pPr>
              <w:pStyle w:val="TAL"/>
              <w:rPr>
                <w:sz w:val="16"/>
              </w:rPr>
            </w:pPr>
            <w:r w:rsidRPr="00CE314E">
              <w:rPr>
                <w:sz w:val="16"/>
              </w:rPr>
              <w:t>C3-230854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38DB27" w14:textId="77777777" w:rsidR="00B4750D" w:rsidRPr="00CE314E" w:rsidRDefault="00B4750D" w:rsidP="00FF0CF0">
            <w:pPr>
              <w:pStyle w:val="TAL"/>
              <w:rPr>
                <w:sz w:val="16"/>
              </w:rPr>
            </w:pPr>
            <w:r w:rsidRPr="00CE314E">
              <w:rPr>
                <w:sz w:val="16"/>
              </w:rPr>
              <w:t>Adding Configured NSSAI to UE Policy Control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3C2D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A87D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D61BFC" w14:textId="77777777" w:rsidR="00B4750D" w:rsidRPr="00CE314E" w:rsidRDefault="00B4750D" w:rsidP="00FF0CF0">
            <w:pPr>
              <w:pStyle w:val="TAL"/>
              <w:rPr>
                <w:sz w:val="16"/>
              </w:rPr>
            </w:pPr>
            <w:r w:rsidRPr="00CE314E">
              <w:rPr>
                <w:sz w:val="16"/>
              </w:rPr>
              <w:t>C3-230082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FC4BB7" w14:textId="77777777" w:rsidR="00B4750D" w:rsidRPr="00CE314E" w:rsidRDefault="00B4750D" w:rsidP="00FF0CF0">
            <w:pPr>
              <w:pStyle w:val="TAL"/>
              <w:rPr>
                <w:sz w:val="16"/>
              </w:rPr>
            </w:pPr>
          </w:p>
        </w:tc>
      </w:tr>
      <w:tr w:rsidR="00B4750D" w:rsidRPr="00CE314E" w14:paraId="327216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B6546" w14:textId="77777777" w:rsidR="00B4750D" w:rsidRPr="00CE314E" w:rsidRDefault="00B4750D" w:rsidP="00FF0CF0">
            <w:pPr>
              <w:pStyle w:val="TAL"/>
              <w:rPr>
                <w:sz w:val="16"/>
              </w:rPr>
            </w:pPr>
            <w:r w:rsidRPr="00CE314E">
              <w:rPr>
                <w:sz w:val="16"/>
              </w:rPr>
              <w:t>C3-230855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691921" w14:textId="77777777" w:rsidR="00B4750D" w:rsidRPr="00CE314E" w:rsidRDefault="00B4750D" w:rsidP="00FF0CF0">
            <w:pPr>
              <w:pStyle w:val="TAL"/>
              <w:rPr>
                <w:sz w:val="16"/>
              </w:rPr>
            </w:pPr>
            <w:r w:rsidRPr="00CE314E">
              <w:rPr>
                <w:sz w:val="16"/>
              </w:rPr>
              <w:t>Considering UE Policy Control inputs for ANDSP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5D3A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C50D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A1CA93" w14:textId="77777777" w:rsidR="00B4750D" w:rsidRPr="00CE314E" w:rsidRDefault="00B4750D" w:rsidP="00FF0CF0">
            <w:pPr>
              <w:pStyle w:val="TAL"/>
              <w:rPr>
                <w:sz w:val="16"/>
              </w:rPr>
            </w:pPr>
            <w:r w:rsidRPr="00CE314E">
              <w:rPr>
                <w:sz w:val="16"/>
              </w:rPr>
              <w:t>C3-230083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E51C0E" w14:textId="77777777" w:rsidR="00B4750D" w:rsidRPr="00CE314E" w:rsidRDefault="00B4750D" w:rsidP="00FF0CF0">
            <w:pPr>
              <w:pStyle w:val="TAL"/>
              <w:rPr>
                <w:sz w:val="16"/>
              </w:rPr>
            </w:pPr>
          </w:p>
        </w:tc>
      </w:tr>
      <w:tr w:rsidR="00B4750D" w:rsidRPr="00CE314E" w14:paraId="75C0A5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E2C9BC" w14:textId="77777777" w:rsidR="00B4750D" w:rsidRPr="00CE314E" w:rsidRDefault="00B4750D" w:rsidP="00FF0CF0">
            <w:pPr>
              <w:pStyle w:val="TAL"/>
              <w:rPr>
                <w:sz w:val="16"/>
              </w:rPr>
            </w:pPr>
            <w:r w:rsidRPr="00CE314E">
              <w:rPr>
                <w:sz w:val="16"/>
              </w:rPr>
              <w:t>C3-230856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6221C3"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62855"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360D5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AA6886" w14:textId="77777777" w:rsidR="00B4750D" w:rsidRPr="00CE314E" w:rsidRDefault="00B4750D" w:rsidP="00FF0CF0">
            <w:pPr>
              <w:pStyle w:val="TAL"/>
              <w:rPr>
                <w:sz w:val="16"/>
              </w:rPr>
            </w:pPr>
            <w:r w:rsidRPr="00CE314E">
              <w:rPr>
                <w:sz w:val="16"/>
              </w:rPr>
              <w:t>C3-230084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788CDC" w14:textId="77777777" w:rsidR="00B4750D" w:rsidRPr="00CE314E" w:rsidRDefault="00B4750D" w:rsidP="00FF0CF0">
            <w:pPr>
              <w:pStyle w:val="TAL"/>
              <w:rPr>
                <w:sz w:val="16"/>
              </w:rPr>
            </w:pPr>
          </w:p>
        </w:tc>
      </w:tr>
      <w:tr w:rsidR="00B4750D" w:rsidRPr="00CE314E" w14:paraId="1A76C8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A91116" w14:textId="77777777" w:rsidR="00B4750D" w:rsidRPr="00CE314E" w:rsidRDefault="00B4750D" w:rsidP="00FF0CF0">
            <w:pPr>
              <w:pStyle w:val="TAL"/>
              <w:rPr>
                <w:sz w:val="16"/>
              </w:rPr>
            </w:pPr>
            <w:r w:rsidRPr="00CE314E">
              <w:rPr>
                <w:sz w:val="16"/>
              </w:rPr>
              <w:t>C3-230857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18389"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1FF311"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C93E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834F73" w14:textId="77777777" w:rsidR="00B4750D" w:rsidRPr="00CE314E" w:rsidRDefault="00B4750D" w:rsidP="00FF0CF0">
            <w:pPr>
              <w:pStyle w:val="TAL"/>
              <w:rPr>
                <w:sz w:val="16"/>
              </w:rPr>
            </w:pPr>
            <w:r w:rsidRPr="00CE314E">
              <w:rPr>
                <w:sz w:val="16"/>
              </w:rPr>
              <w:t>C3-230085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8BC7A4" w14:textId="77777777" w:rsidR="00B4750D" w:rsidRPr="00CE314E" w:rsidRDefault="00B4750D" w:rsidP="00FF0CF0">
            <w:pPr>
              <w:pStyle w:val="TAL"/>
              <w:rPr>
                <w:sz w:val="16"/>
              </w:rPr>
            </w:pPr>
          </w:p>
        </w:tc>
      </w:tr>
      <w:tr w:rsidR="00B4750D" w:rsidRPr="00CE314E" w14:paraId="678734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00566C" w14:textId="77777777" w:rsidR="00B4750D" w:rsidRPr="00CE314E" w:rsidRDefault="00B4750D" w:rsidP="00FF0CF0">
            <w:pPr>
              <w:pStyle w:val="TAL"/>
              <w:rPr>
                <w:sz w:val="16"/>
              </w:rPr>
            </w:pPr>
            <w:r w:rsidRPr="00CE314E">
              <w:rPr>
                <w:sz w:val="16"/>
              </w:rPr>
              <w:t>C3-230858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0063EB"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0623C8"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97A1B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231509" w14:textId="77777777" w:rsidR="00B4750D" w:rsidRPr="00CE314E" w:rsidRDefault="00B4750D" w:rsidP="00FF0CF0">
            <w:pPr>
              <w:pStyle w:val="TAL"/>
              <w:rPr>
                <w:sz w:val="16"/>
              </w:rPr>
            </w:pPr>
            <w:r w:rsidRPr="00CE314E">
              <w:rPr>
                <w:sz w:val="16"/>
              </w:rPr>
              <w:t>C3-230086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EADF59" w14:textId="77777777" w:rsidR="00B4750D" w:rsidRPr="00CE314E" w:rsidRDefault="00B4750D" w:rsidP="00FF0CF0">
            <w:pPr>
              <w:pStyle w:val="TAL"/>
              <w:rPr>
                <w:sz w:val="16"/>
              </w:rPr>
            </w:pPr>
          </w:p>
        </w:tc>
      </w:tr>
      <w:tr w:rsidR="00B4750D" w:rsidRPr="00CE314E" w14:paraId="2EDC6F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F3CE75" w14:textId="77777777" w:rsidR="00B4750D" w:rsidRPr="00CE314E" w:rsidRDefault="00B4750D" w:rsidP="00FF0CF0">
            <w:pPr>
              <w:pStyle w:val="TAL"/>
              <w:rPr>
                <w:sz w:val="16"/>
              </w:rPr>
            </w:pPr>
            <w:r w:rsidRPr="00CE314E">
              <w:rPr>
                <w:sz w:val="16"/>
              </w:rPr>
              <w:t>C3-230859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443E90"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20EEE7"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7A16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CD1626" w14:textId="77777777" w:rsidR="00B4750D" w:rsidRPr="00CE314E" w:rsidRDefault="00B4750D" w:rsidP="00FF0CF0">
            <w:pPr>
              <w:pStyle w:val="TAL"/>
              <w:rPr>
                <w:sz w:val="16"/>
              </w:rPr>
            </w:pPr>
            <w:r w:rsidRPr="00CE314E">
              <w:rPr>
                <w:sz w:val="16"/>
              </w:rPr>
              <w:t>C3-230087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D78A2A" w14:textId="77777777" w:rsidR="00B4750D" w:rsidRPr="00CE314E" w:rsidRDefault="00B4750D" w:rsidP="00FF0CF0">
            <w:pPr>
              <w:pStyle w:val="TAL"/>
              <w:rPr>
                <w:sz w:val="16"/>
              </w:rPr>
            </w:pPr>
          </w:p>
        </w:tc>
      </w:tr>
      <w:tr w:rsidR="00B4750D" w:rsidRPr="00CE314E" w14:paraId="1FB795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655BC" w14:textId="77777777" w:rsidR="00B4750D" w:rsidRPr="00CE314E" w:rsidRDefault="00B4750D" w:rsidP="00FF0CF0">
            <w:pPr>
              <w:pStyle w:val="TAL"/>
              <w:rPr>
                <w:sz w:val="16"/>
              </w:rPr>
            </w:pPr>
            <w:r w:rsidRPr="00CE314E">
              <w:rPr>
                <w:sz w:val="16"/>
              </w:rPr>
              <w:t>C3-230860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3E51D"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95EE2"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39B34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A0A1CE" w14:textId="77777777" w:rsidR="00B4750D" w:rsidRPr="00CE314E" w:rsidRDefault="00B4750D" w:rsidP="00FF0CF0">
            <w:pPr>
              <w:pStyle w:val="TAL"/>
              <w:rPr>
                <w:sz w:val="16"/>
              </w:rPr>
            </w:pPr>
            <w:r w:rsidRPr="00CE314E">
              <w:rPr>
                <w:sz w:val="16"/>
              </w:rPr>
              <w:t>C3-230088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C604E" w14:textId="77777777" w:rsidR="00B4750D" w:rsidRPr="00CE314E" w:rsidRDefault="00B4750D" w:rsidP="00FF0CF0">
            <w:pPr>
              <w:pStyle w:val="TAL"/>
              <w:rPr>
                <w:sz w:val="16"/>
              </w:rPr>
            </w:pPr>
          </w:p>
        </w:tc>
      </w:tr>
      <w:tr w:rsidR="00B4750D" w:rsidRPr="00CE314E" w14:paraId="101701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FFC691" w14:textId="77777777" w:rsidR="00B4750D" w:rsidRPr="00CE314E" w:rsidRDefault="00B4750D" w:rsidP="00FF0CF0">
            <w:pPr>
              <w:pStyle w:val="TAL"/>
              <w:rPr>
                <w:sz w:val="16"/>
              </w:rPr>
            </w:pPr>
            <w:r w:rsidRPr="00CE314E">
              <w:rPr>
                <w:sz w:val="16"/>
              </w:rPr>
              <w:t>C3-230861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19339"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29D6C9"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21B82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A1C565" w14:textId="77777777" w:rsidR="00B4750D" w:rsidRPr="00CE314E" w:rsidRDefault="00B4750D" w:rsidP="00FF0CF0">
            <w:pPr>
              <w:pStyle w:val="TAL"/>
              <w:rPr>
                <w:sz w:val="16"/>
              </w:rPr>
            </w:pPr>
            <w:r w:rsidRPr="00CE314E">
              <w:rPr>
                <w:sz w:val="16"/>
              </w:rPr>
              <w:t>C3-230089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93BF" w14:textId="77777777" w:rsidR="00B4750D" w:rsidRPr="00CE314E" w:rsidRDefault="00B4750D" w:rsidP="00FF0CF0">
            <w:pPr>
              <w:pStyle w:val="TAL"/>
              <w:rPr>
                <w:sz w:val="16"/>
              </w:rPr>
            </w:pPr>
          </w:p>
        </w:tc>
      </w:tr>
      <w:tr w:rsidR="00B4750D" w:rsidRPr="00CE314E" w14:paraId="3B1308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9B6994" w14:textId="77777777" w:rsidR="00B4750D" w:rsidRPr="00CE314E" w:rsidRDefault="00B4750D" w:rsidP="00FF0CF0">
            <w:pPr>
              <w:pStyle w:val="TAL"/>
              <w:rPr>
                <w:sz w:val="16"/>
              </w:rPr>
            </w:pPr>
            <w:r w:rsidRPr="00CE314E">
              <w:rPr>
                <w:sz w:val="16"/>
              </w:rPr>
              <w:t>C3-230862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2E4016"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5D665B"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C8D2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FA759" w14:textId="77777777" w:rsidR="00B4750D" w:rsidRPr="00CE314E" w:rsidRDefault="00B4750D" w:rsidP="00FF0CF0">
            <w:pPr>
              <w:pStyle w:val="TAL"/>
              <w:rPr>
                <w:sz w:val="16"/>
              </w:rPr>
            </w:pPr>
            <w:r w:rsidRPr="00CE314E">
              <w:rPr>
                <w:sz w:val="16"/>
              </w:rPr>
              <w:t>C3-230090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33D22F" w14:textId="77777777" w:rsidR="00B4750D" w:rsidRPr="00CE314E" w:rsidRDefault="00B4750D" w:rsidP="00FF0CF0">
            <w:pPr>
              <w:pStyle w:val="TAL"/>
              <w:rPr>
                <w:sz w:val="16"/>
              </w:rPr>
            </w:pPr>
          </w:p>
        </w:tc>
      </w:tr>
      <w:tr w:rsidR="00B4750D" w:rsidRPr="00CE314E" w14:paraId="52E4B7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2D7B8A" w14:textId="77777777" w:rsidR="00B4750D" w:rsidRPr="00CE314E" w:rsidRDefault="00B4750D" w:rsidP="00FF0CF0">
            <w:pPr>
              <w:pStyle w:val="TAL"/>
              <w:rPr>
                <w:sz w:val="16"/>
              </w:rPr>
            </w:pPr>
            <w:r w:rsidRPr="00CE314E">
              <w:rPr>
                <w:sz w:val="16"/>
              </w:rPr>
              <w:t>C3-230863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E94B21" w14:textId="77777777" w:rsidR="00B4750D" w:rsidRPr="00CE314E" w:rsidRDefault="00B4750D" w:rsidP="00FF0CF0">
            <w:pPr>
              <w:pStyle w:val="TAL"/>
              <w:rPr>
                <w:sz w:val="16"/>
              </w:rPr>
            </w:pPr>
            <w:r w:rsidRPr="00CE314E">
              <w:rPr>
                <w:sz w:val="16"/>
              </w:rPr>
              <w:t>Adding Supported Features for data storage and retrieval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3FD5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4ACF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191D28" w14:textId="77777777" w:rsidR="00B4750D" w:rsidRPr="00CE314E" w:rsidRDefault="00B4750D" w:rsidP="00FF0CF0">
            <w:pPr>
              <w:pStyle w:val="TAL"/>
              <w:rPr>
                <w:sz w:val="16"/>
              </w:rPr>
            </w:pPr>
            <w:r w:rsidRPr="00CE314E">
              <w:rPr>
                <w:sz w:val="16"/>
              </w:rPr>
              <w:t>C3-230092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806D0F" w14:textId="77777777" w:rsidR="00B4750D" w:rsidRPr="00CE314E" w:rsidRDefault="00B4750D" w:rsidP="00FF0CF0">
            <w:pPr>
              <w:pStyle w:val="TAL"/>
              <w:rPr>
                <w:sz w:val="16"/>
              </w:rPr>
            </w:pPr>
          </w:p>
        </w:tc>
      </w:tr>
      <w:tr w:rsidR="00B4750D" w:rsidRPr="00CE314E" w14:paraId="319331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4DAA69" w14:textId="77777777" w:rsidR="00B4750D" w:rsidRPr="00CE314E" w:rsidRDefault="00B4750D" w:rsidP="00FF0CF0">
            <w:pPr>
              <w:pStyle w:val="TAL"/>
              <w:rPr>
                <w:sz w:val="16"/>
              </w:rPr>
            </w:pPr>
            <w:r w:rsidRPr="00CE314E">
              <w:rPr>
                <w:sz w:val="16"/>
              </w:rPr>
              <w:t>C3-230864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8F3A16"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B443D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9AA35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9D29E" w14:textId="77777777" w:rsidR="00B4750D" w:rsidRPr="00CE314E" w:rsidRDefault="00B4750D" w:rsidP="00FF0CF0">
            <w:pPr>
              <w:pStyle w:val="TAL"/>
              <w:rPr>
                <w:sz w:val="16"/>
              </w:rPr>
            </w:pPr>
            <w:r w:rsidRPr="00CE314E">
              <w:rPr>
                <w:sz w:val="16"/>
              </w:rPr>
              <w:t>C3-230095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91DB33" w14:textId="77777777" w:rsidR="00B4750D" w:rsidRPr="00CE314E" w:rsidRDefault="00B4750D" w:rsidP="00FF0CF0">
            <w:pPr>
              <w:pStyle w:val="TAL"/>
              <w:rPr>
                <w:sz w:val="16"/>
              </w:rPr>
            </w:pPr>
          </w:p>
        </w:tc>
      </w:tr>
      <w:tr w:rsidR="00B4750D" w:rsidRPr="00CE314E" w14:paraId="7B1C85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E3E24C" w14:textId="77777777" w:rsidR="00B4750D" w:rsidRPr="00CE314E" w:rsidRDefault="00B4750D" w:rsidP="00FF0CF0">
            <w:pPr>
              <w:pStyle w:val="TAL"/>
              <w:rPr>
                <w:sz w:val="16"/>
              </w:rPr>
            </w:pPr>
            <w:r w:rsidRPr="00CE314E">
              <w:rPr>
                <w:sz w:val="16"/>
              </w:rPr>
              <w:t>C3-230865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6D84A2"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5FA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EC48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886E5" w14:textId="77777777" w:rsidR="00B4750D" w:rsidRPr="00CE314E" w:rsidRDefault="00B4750D" w:rsidP="00FF0CF0">
            <w:pPr>
              <w:pStyle w:val="TAL"/>
              <w:rPr>
                <w:sz w:val="16"/>
              </w:rPr>
            </w:pPr>
            <w:r w:rsidRPr="00CE314E">
              <w:rPr>
                <w:sz w:val="16"/>
              </w:rPr>
              <w:t>C3-230096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1BE491" w14:textId="77777777" w:rsidR="00B4750D" w:rsidRPr="00CE314E" w:rsidRDefault="00B4750D" w:rsidP="00FF0CF0">
            <w:pPr>
              <w:pStyle w:val="TAL"/>
              <w:rPr>
                <w:sz w:val="16"/>
              </w:rPr>
            </w:pPr>
          </w:p>
        </w:tc>
      </w:tr>
      <w:tr w:rsidR="00B4750D" w:rsidRPr="00CE314E" w14:paraId="7766EC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436F31" w14:textId="77777777" w:rsidR="00B4750D" w:rsidRPr="00CE314E" w:rsidRDefault="00B4750D" w:rsidP="00FF0CF0">
            <w:pPr>
              <w:pStyle w:val="TAL"/>
              <w:rPr>
                <w:sz w:val="16"/>
              </w:rPr>
            </w:pPr>
            <w:r w:rsidRPr="00CE314E">
              <w:rPr>
                <w:sz w:val="16"/>
              </w:rPr>
              <w:t>C3-230866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0D61E0" w14:textId="77777777" w:rsidR="00B4750D" w:rsidRPr="00CE314E" w:rsidRDefault="00B4750D" w:rsidP="00FF0CF0">
            <w:pPr>
              <w:pStyle w:val="TAL"/>
              <w:rPr>
                <w:sz w:val="16"/>
              </w:rPr>
            </w:pPr>
            <w:r w:rsidRPr="00CE314E">
              <w:rPr>
                <w:sz w:val="16"/>
              </w:rPr>
              <w:t>Immediate reporting for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70954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AD85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EB94B9" w14:textId="77777777" w:rsidR="00B4750D" w:rsidRPr="00CE314E" w:rsidRDefault="00B4750D" w:rsidP="00FF0CF0">
            <w:pPr>
              <w:pStyle w:val="TAL"/>
              <w:rPr>
                <w:sz w:val="16"/>
              </w:rPr>
            </w:pPr>
            <w:r w:rsidRPr="00CE314E">
              <w:rPr>
                <w:sz w:val="16"/>
              </w:rPr>
              <w:t>C3-230099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B53960" w14:textId="77777777" w:rsidR="00B4750D" w:rsidRPr="00CE314E" w:rsidRDefault="00B4750D" w:rsidP="00FF0CF0">
            <w:pPr>
              <w:pStyle w:val="TAL"/>
              <w:rPr>
                <w:sz w:val="16"/>
              </w:rPr>
            </w:pPr>
          </w:p>
        </w:tc>
      </w:tr>
      <w:tr w:rsidR="00B4750D" w:rsidRPr="00CE314E" w14:paraId="63ADD7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81F498" w14:textId="77777777" w:rsidR="00B4750D" w:rsidRPr="00CE314E" w:rsidRDefault="00B4750D" w:rsidP="00FF0CF0">
            <w:pPr>
              <w:pStyle w:val="TAL"/>
              <w:rPr>
                <w:sz w:val="16"/>
              </w:rPr>
            </w:pPr>
            <w:r w:rsidRPr="00CE314E">
              <w:rPr>
                <w:sz w:val="16"/>
              </w:rPr>
              <w:t>C3-230867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913E9E" w14:textId="77777777" w:rsidR="00B4750D" w:rsidRPr="00CE314E" w:rsidRDefault="00B4750D" w:rsidP="00FF0CF0">
            <w:pPr>
              <w:pStyle w:val="TAL"/>
              <w:rPr>
                <w:sz w:val="16"/>
              </w:rPr>
            </w:pPr>
            <w:r w:rsidRPr="00CE314E">
              <w:rPr>
                <w:sz w:val="16"/>
              </w:rPr>
              <w:t>Immediate reporting for exposure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1BED3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9460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B15B88" w14:textId="77777777" w:rsidR="00B4750D" w:rsidRPr="00CE314E" w:rsidRDefault="00B4750D" w:rsidP="00FF0CF0">
            <w:pPr>
              <w:pStyle w:val="TAL"/>
              <w:rPr>
                <w:sz w:val="16"/>
              </w:rPr>
            </w:pPr>
            <w:r w:rsidRPr="00CE314E">
              <w:rPr>
                <w:sz w:val="16"/>
              </w:rPr>
              <w:t>C3-230100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113F15" w14:textId="77777777" w:rsidR="00B4750D" w:rsidRPr="00CE314E" w:rsidRDefault="00B4750D" w:rsidP="00FF0CF0">
            <w:pPr>
              <w:pStyle w:val="TAL"/>
              <w:rPr>
                <w:sz w:val="16"/>
              </w:rPr>
            </w:pPr>
          </w:p>
        </w:tc>
      </w:tr>
      <w:tr w:rsidR="00B4750D" w:rsidRPr="00CE314E" w14:paraId="0164DE2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3DB9A2" w14:textId="77777777" w:rsidR="00B4750D" w:rsidRPr="00CE314E" w:rsidRDefault="00B4750D" w:rsidP="00FF0CF0">
            <w:pPr>
              <w:pStyle w:val="TAL"/>
              <w:rPr>
                <w:sz w:val="16"/>
              </w:rPr>
            </w:pPr>
            <w:r w:rsidRPr="00CE314E">
              <w:rPr>
                <w:sz w:val="16"/>
              </w:rPr>
              <w:t>C3-230868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07389F" w14:textId="77777777" w:rsidR="00B4750D" w:rsidRPr="00CE314E" w:rsidRDefault="00B4750D" w:rsidP="00FF0CF0">
            <w:pPr>
              <w:pStyle w:val="TAL"/>
              <w:rPr>
                <w:sz w:val="16"/>
              </w:rPr>
            </w:pPr>
            <w:r w:rsidRPr="00CE314E">
              <w:rPr>
                <w:sz w:val="16"/>
              </w:rPr>
              <w:t>Addressing inconsistencies in the supported features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3EB2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3104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7DA163" w14:textId="77777777" w:rsidR="00B4750D" w:rsidRPr="00CE314E" w:rsidRDefault="00B4750D" w:rsidP="00FF0CF0">
            <w:pPr>
              <w:pStyle w:val="TAL"/>
              <w:rPr>
                <w:sz w:val="16"/>
              </w:rPr>
            </w:pPr>
            <w:r w:rsidRPr="00CE314E">
              <w:rPr>
                <w:sz w:val="16"/>
              </w:rPr>
              <w:t>C3-230102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A51008" w14:textId="77777777" w:rsidR="00B4750D" w:rsidRPr="00CE314E" w:rsidRDefault="00B4750D" w:rsidP="00FF0CF0">
            <w:pPr>
              <w:pStyle w:val="TAL"/>
              <w:rPr>
                <w:sz w:val="16"/>
              </w:rPr>
            </w:pPr>
          </w:p>
        </w:tc>
      </w:tr>
      <w:tr w:rsidR="00B4750D" w:rsidRPr="00CE314E" w14:paraId="20BDF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ABFA9B" w14:textId="77777777" w:rsidR="00B4750D" w:rsidRPr="00CE314E" w:rsidRDefault="00B4750D" w:rsidP="00FF0CF0">
            <w:pPr>
              <w:pStyle w:val="TAL"/>
              <w:rPr>
                <w:sz w:val="16"/>
              </w:rPr>
            </w:pPr>
            <w:r w:rsidRPr="00CE314E">
              <w:rPr>
                <w:sz w:val="16"/>
              </w:rPr>
              <w:t>C3-230869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B9BDC4" w14:textId="77777777" w:rsidR="00B4750D" w:rsidRPr="00CE314E" w:rsidRDefault="00B4750D" w:rsidP="00FF0CF0">
            <w:pPr>
              <w:pStyle w:val="TAL"/>
              <w:rPr>
                <w:sz w:val="16"/>
              </w:rPr>
            </w:pPr>
            <w:r w:rsidRPr="00CE314E">
              <w:rPr>
                <w:sz w:val="16"/>
              </w:rPr>
              <w:t>Removing wrong feature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B1C2A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8697C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A223C" w14:textId="77777777" w:rsidR="00B4750D" w:rsidRPr="00CE314E" w:rsidRDefault="00B4750D" w:rsidP="00FF0CF0">
            <w:pPr>
              <w:pStyle w:val="TAL"/>
              <w:rPr>
                <w:sz w:val="16"/>
              </w:rPr>
            </w:pPr>
            <w:r w:rsidRPr="00CE314E">
              <w:rPr>
                <w:sz w:val="16"/>
              </w:rPr>
              <w:t>C3-230103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802953" w14:textId="77777777" w:rsidR="00B4750D" w:rsidRPr="00CE314E" w:rsidRDefault="00B4750D" w:rsidP="00FF0CF0">
            <w:pPr>
              <w:pStyle w:val="TAL"/>
              <w:rPr>
                <w:sz w:val="16"/>
              </w:rPr>
            </w:pPr>
          </w:p>
        </w:tc>
      </w:tr>
      <w:tr w:rsidR="00B4750D" w:rsidRPr="00CE314E" w14:paraId="7BEEE0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35F2FE" w14:textId="77777777" w:rsidR="00B4750D" w:rsidRPr="00CE314E" w:rsidRDefault="00B4750D" w:rsidP="00FF0CF0">
            <w:pPr>
              <w:pStyle w:val="TAL"/>
              <w:rPr>
                <w:sz w:val="16"/>
              </w:rPr>
            </w:pPr>
            <w:r w:rsidRPr="00CE314E">
              <w:rPr>
                <w:sz w:val="16"/>
              </w:rPr>
              <w:t>C3-230870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B7C547" w14:textId="77777777" w:rsidR="00B4750D" w:rsidRPr="00CE314E" w:rsidRDefault="00B4750D" w:rsidP="00FF0CF0">
            <w:pPr>
              <w:pStyle w:val="TAL"/>
              <w:rPr>
                <w:sz w:val="16"/>
              </w:rPr>
            </w:pPr>
            <w:r w:rsidRPr="00CE314E">
              <w:rPr>
                <w:sz w:val="16"/>
              </w:rPr>
              <w:t>Clarification about the applicability of ipDomain and sliceInfo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1807D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F09A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5C0005" w14:textId="77777777" w:rsidR="00B4750D" w:rsidRPr="00CE314E" w:rsidRDefault="00B4750D" w:rsidP="00FF0CF0">
            <w:pPr>
              <w:pStyle w:val="TAL"/>
              <w:rPr>
                <w:sz w:val="16"/>
              </w:rPr>
            </w:pPr>
            <w:r w:rsidRPr="00CE314E">
              <w:rPr>
                <w:sz w:val="16"/>
              </w:rPr>
              <w:t>C3-230106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799250" w14:textId="77777777" w:rsidR="00B4750D" w:rsidRPr="00CE314E" w:rsidRDefault="00B4750D" w:rsidP="00FF0CF0">
            <w:pPr>
              <w:pStyle w:val="TAL"/>
              <w:rPr>
                <w:sz w:val="16"/>
              </w:rPr>
            </w:pPr>
          </w:p>
        </w:tc>
      </w:tr>
      <w:tr w:rsidR="00B4750D" w:rsidRPr="00CE314E" w14:paraId="57AEDBB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22B07F" w14:textId="77777777" w:rsidR="00B4750D" w:rsidRPr="00CE314E" w:rsidRDefault="00B4750D" w:rsidP="00FF0CF0">
            <w:pPr>
              <w:pStyle w:val="TAL"/>
              <w:rPr>
                <w:sz w:val="16"/>
              </w:rPr>
            </w:pPr>
            <w:r w:rsidRPr="00CE314E">
              <w:rPr>
                <w:sz w:val="16"/>
              </w:rPr>
              <w:t>C3-230871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D9C816" w14:textId="77777777" w:rsidR="00B4750D" w:rsidRPr="00CE314E" w:rsidRDefault="00B4750D" w:rsidP="00FF0CF0">
            <w:pPr>
              <w:pStyle w:val="TAL"/>
              <w:rPr>
                <w:sz w:val="16"/>
              </w:rPr>
            </w:pPr>
            <w:r w:rsidRPr="00CE314E">
              <w:rPr>
                <w:sz w:val="16"/>
              </w:rPr>
              <w:t>Clarification about the parameter matching in session binding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DDC68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17629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2E4ACC" w14:textId="77777777" w:rsidR="00B4750D" w:rsidRPr="00CE314E" w:rsidRDefault="00B4750D" w:rsidP="00FF0CF0">
            <w:pPr>
              <w:pStyle w:val="TAL"/>
              <w:rPr>
                <w:sz w:val="16"/>
              </w:rPr>
            </w:pPr>
            <w:r w:rsidRPr="00CE314E">
              <w:rPr>
                <w:sz w:val="16"/>
              </w:rPr>
              <w:t>C3-230107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F824F6" w14:textId="77777777" w:rsidR="00B4750D" w:rsidRPr="00CE314E" w:rsidRDefault="00B4750D" w:rsidP="00FF0CF0">
            <w:pPr>
              <w:pStyle w:val="TAL"/>
              <w:rPr>
                <w:sz w:val="16"/>
              </w:rPr>
            </w:pPr>
          </w:p>
        </w:tc>
      </w:tr>
      <w:tr w:rsidR="00B4750D" w:rsidRPr="00CE314E" w14:paraId="10098EF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2EE58C" w14:textId="77777777" w:rsidR="00B4750D" w:rsidRPr="00CE314E" w:rsidRDefault="00B4750D" w:rsidP="00FF0CF0">
            <w:pPr>
              <w:pStyle w:val="TAL"/>
              <w:rPr>
                <w:sz w:val="16"/>
              </w:rPr>
            </w:pPr>
            <w:r w:rsidRPr="00CE314E">
              <w:rPr>
                <w:sz w:val="16"/>
              </w:rPr>
              <w:t>C3-230872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291A4E" w14:textId="77777777" w:rsidR="00B4750D" w:rsidRPr="00CE314E" w:rsidRDefault="00B4750D" w:rsidP="00FF0CF0">
            <w:pPr>
              <w:pStyle w:val="TAL"/>
              <w:rPr>
                <w:sz w:val="16"/>
              </w:rPr>
            </w:pPr>
            <w:r w:rsidRPr="00CE314E">
              <w:rPr>
                <w:sz w:val="16"/>
              </w:rPr>
              <w:t>Adding the ability to model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E2F222"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6FED5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157DC" w14:textId="77777777" w:rsidR="00B4750D" w:rsidRPr="00CE314E" w:rsidRDefault="00B4750D" w:rsidP="00FF0CF0">
            <w:pPr>
              <w:pStyle w:val="TAL"/>
              <w:rPr>
                <w:sz w:val="16"/>
              </w:rPr>
            </w:pPr>
            <w:r w:rsidRPr="00CE314E">
              <w:rPr>
                <w:sz w:val="16"/>
              </w:rPr>
              <w:t>C3-230108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C45550" w14:textId="77777777" w:rsidR="00B4750D" w:rsidRPr="00CE314E" w:rsidRDefault="00B4750D" w:rsidP="00FF0CF0">
            <w:pPr>
              <w:pStyle w:val="TAL"/>
              <w:rPr>
                <w:sz w:val="16"/>
              </w:rPr>
            </w:pPr>
          </w:p>
        </w:tc>
      </w:tr>
      <w:tr w:rsidR="00B4750D" w:rsidRPr="00CE314E" w14:paraId="058DBC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F7133" w14:textId="77777777" w:rsidR="00B4750D" w:rsidRPr="00CE314E" w:rsidRDefault="00B4750D" w:rsidP="00FF0CF0">
            <w:pPr>
              <w:pStyle w:val="TAL"/>
              <w:rPr>
                <w:sz w:val="16"/>
              </w:rPr>
            </w:pPr>
            <w:r w:rsidRPr="00CE314E">
              <w:rPr>
                <w:sz w:val="16"/>
              </w:rPr>
              <w:t>C3-230873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6A3F2"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C3C67"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60B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5026F2" w14:textId="77777777" w:rsidR="00B4750D" w:rsidRPr="00CE314E" w:rsidRDefault="00B4750D" w:rsidP="00FF0CF0">
            <w:pPr>
              <w:pStyle w:val="TAL"/>
              <w:rPr>
                <w:sz w:val="16"/>
              </w:rPr>
            </w:pPr>
            <w:r w:rsidRPr="00CE314E">
              <w:rPr>
                <w:sz w:val="16"/>
              </w:rPr>
              <w:t>C3-230112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F2D979" w14:textId="77777777" w:rsidR="00B4750D" w:rsidRPr="00CE314E" w:rsidRDefault="00B4750D" w:rsidP="00FF0CF0">
            <w:pPr>
              <w:pStyle w:val="TAL"/>
              <w:rPr>
                <w:sz w:val="16"/>
              </w:rPr>
            </w:pPr>
          </w:p>
        </w:tc>
      </w:tr>
      <w:tr w:rsidR="00B4750D" w:rsidRPr="00CE314E" w14:paraId="1849DA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7F3717" w14:textId="77777777" w:rsidR="00B4750D" w:rsidRPr="00CE314E" w:rsidRDefault="00B4750D" w:rsidP="00FF0CF0">
            <w:pPr>
              <w:pStyle w:val="TAL"/>
              <w:rPr>
                <w:sz w:val="16"/>
              </w:rPr>
            </w:pPr>
            <w:r w:rsidRPr="00CE314E">
              <w:rPr>
                <w:sz w:val="16"/>
              </w:rPr>
              <w:t>C3-230874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712CE6"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4283A"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182D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96B868" w14:textId="77777777" w:rsidR="00B4750D" w:rsidRPr="00CE314E" w:rsidRDefault="00B4750D" w:rsidP="00FF0CF0">
            <w:pPr>
              <w:pStyle w:val="TAL"/>
              <w:rPr>
                <w:sz w:val="16"/>
              </w:rPr>
            </w:pPr>
            <w:r w:rsidRPr="00CE314E">
              <w:rPr>
                <w:sz w:val="16"/>
              </w:rPr>
              <w:t>C3-230113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D4200" w14:textId="77777777" w:rsidR="00B4750D" w:rsidRPr="00CE314E" w:rsidRDefault="00B4750D" w:rsidP="00FF0CF0">
            <w:pPr>
              <w:pStyle w:val="TAL"/>
              <w:rPr>
                <w:sz w:val="16"/>
              </w:rPr>
            </w:pPr>
          </w:p>
        </w:tc>
      </w:tr>
      <w:tr w:rsidR="00B4750D" w:rsidRPr="00CE314E" w14:paraId="1C02A4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4225E9" w14:textId="77777777" w:rsidR="00B4750D" w:rsidRPr="00CE314E" w:rsidRDefault="00B4750D" w:rsidP="00FF0CF0">
            <w:pPr>
              <w:pStyle w:val="TAL"/>
              <w:rPr>
                <w:sz w:val="16"/>
              </w:rPr>
            </w:pPr>
            <w:r w:rsidRPr="00CE314E">
              <w:rPr>
                <w:sz w:val="16"/>
              </w:rPr>
              <w:t>C3-230875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B55A7F" w14:textId="77777777" w:rsidR="00B4750D" w:rsidRPr="00CE314E" w:rsidRDefault="00B4750D" w:rsidP="00FF0CF0">
            <w:pPr>
              <w:pStyle w:val="TAL"/>
              <w:rPr>
                <w:sz w:val="16"/>
              </w:rPr>
            </w:pPr>
            <w:r w:rsidRPr="00CE314E">
              <w:rPr>
                <w:sz w:val="16"/>
              </w:rPr>
              <w:t>Adding PER to TSC QoS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5DA7D5"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FC6D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F6EB30" w14:textId="77777777" w:rsidR="00B4750D" w:rsidRPr="00CE314E" w:rsidRDefault="00B4750D" w:rsidP="00FF0CF0">
            <w:pPr>
              <w:pStyle w:val="TAL"/>
              <w:rPr>
                <w:sz w:val="16"/>
              </w:rPr>
            </w:pPr>
            <w:r w:rsidRPr="00CE314E">
              <w:rPr>
                <w:sz w:val="16"/>
              </w:rPr>
              <w:t>C3-230114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97537" w14:textId="77777777" w:rsidR="00B4750D" w:rsidRPr="00CE314E" w:rsidRDefault="00B4750D" w:rsidP="00FF0CF0">
            <w:pPr>
              <w:pStyle w:val="TAL"/>
              <w:rPr>
                <w:sz w:val="16"/>
              </w:rPr>
            </w:pPr>
          </w:p>
        </w:tc>
      </w:tr>
      <w:tr w:rsidR="00B4750D" w:rsidRPr="00CE314E" w14:paraId="0A38E1C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70CDA9" w14:textId="77777777" w:rsidR="00B4750D" w:rsidRPr="00CE314E" w:rsidRDefault="00B4750D" w:rsidP="00FF0CF0">
            <w:pPr>
              <w:pStyle w:val="TAL"/>
              <w:rPr>
                <w:sz w:val="16"/>
              </w:rPr>
            </w:pPr>
            <w:r w:rsidRPr="00CE314E">
              <w:rPr>
                <w:sz w:val="16"/>
              </w:rPr>
              <w:t>C3-230876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E8496" w14:textId="77777777" w:rsidR="00B4750D" w:rsidRPr="00CE314E" w:rsidRDefault="00B4750D" w:rsidP="00FF0CF0">
            <w:pPr>
              <w:pStyle w:val="TAL"/>
              <w:rPr>
                <w:sz w:val="16"/>
              </w:rPr>
            </w:pPr>
            <w:r w:rsidRPr="00CE314E">
              <w:rPr>
                <w:sz w:val="16"/>
              </w:rPr>
              <w:t>Adding PER to Policy Authorization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817789"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D3A5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738F9A" w14:textId="77777777" w:rsidR="00B4750D" w:rsidRPr="00CE314E" w:rsidRDefault="00B4750D" w:rsidP="00FF0CF0">
            <w:pPr>
              <w:pStyle w:val="TAL"/>
              <w:rPr>
                <w:sz w:val="16"/>
              </w:rPr>
            </w:pPr>
            <w:r w:rsidRPr="00CE314E">
              <w:rPr>
                <w:sz w:val="16"/>
              </w:rPr>
              <w:t>C3-230115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58D6E5" w14:textId="77777777" w:rsidR="00B4750D" w:rsidRPr="00CE314E" w:rsidRDefault="00B4750D" w:rsidP="00FF0CF0">
            <w:pPr>
              <w:pStyle w:val="TAL"/>
              <w:rPr>
                <w:sz w:val="16"/>
              </w:rPr>
            </w:pPr>
          </w:p>
        </w:tc>
      </w:tr>
      <w:tr w:rsidR="00B4750D" w:rsidRPr="00CE314E" w14:paraId="1B943D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39D61F" w14:textId="77777777" w:rsidR="00B4750D" w:rsidRPr="00CE314E" w:rsidRDefault="00B4750D" w:rsidP="00FF0CF0">
            <w:pPr>
              <w:pStyle w:val="TAL"/>
              <w:rPr>
                <w:sz w:val="16"/>
              </w:rPr>
            </w:pPr>
            <w:r w:rsidRPr="00CE314E">
              <w:rPr>
                <w:sz w:val="16"/>
              </w:rPr>
              <w:t>C3-230877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D84CC3" w14:textId="77777777" w:rsidR="00B4750D" w:rsidRPr="00CE314E" w:rsidRDefault="00B4750D" w:rsidP="00FF0CF0">
            <w:pPr>
              <w:pStyle w:val="TAL"/>
              <w:rPr>
                <w:sz w:val="16"/>
              </w:rPr>
            </w:pPr>
            <w:r w:rsidRPr="00CE314E">
              <w:rPr>
                <w:sz w:val="16"/>
              </w:rPr>
              <w:t>Revised WID on 5G Timing Resiliency and TSC &amp; URLLC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05A51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9B2B7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DE377D" w14:textId="77777777" w:rsidR="00B4750D" w:rsidRPr="00CE314E" w:rsidRDefault="00B4750D" w:rsidP="00FF0CF0">
            <w:pPr>
              <w:pStyle w:val="TAL"/>
              <w:rPr>
                <w:sz w:val="16"/>
              </w:rPr>
            </w:pPr>
            <w:r w:rsidRPr="00CE314E">
              <w:rPr>
                <w:sz w:val="16"/>
              </w:rPr>
              <w:t>C3-230116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037B0C" w14:textId="77777777" w:rsidR="00B4750D" w:rsidRPr="00CE314E" w:rsidRDefault="00B4750D" w:rsidP="00FF0CF0">
            <w:pPr>
              <w:pStyle w:val="TAL"/>
              <w:rPr>
                <w:sz w:val="16"/>
              </w:rPr>
            </w:pPr>
          </w:p>
        </w:tc>
      </w:tr>
      <w:tr w:rsidR="00B4750D" w:rsidRPr="00CE314E" w14:paraId="008C73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090012" w14:textId="77777777" w:rsidR="00B4750D" w:rsidRPr="00CE314E" w:rsidRDefault="00B4750D" w:rsidP="00FF0CF0">
            <w:pPr>
              <w:pStyle w:val="TAL"/>
              <w:rPr>
                <w:sz w:val="16"/>
              </w:rPr>
            </w:pPr>
            <w:r w:rsidRPr="00CE314E">
              <w:rPr>
                <w:sz w:val="16"/>
              </w:rPr>
              <w:t>C3-230878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546377" w14:textId="77777777" w:rsidR="00B4750D" w:rsidRPr="00CE314E" w:rsidRDefault="00B4750D" w:rsidP="00FF0CF0">
            <w:pPr>
              <w:pStyle w:val="TAL"/>
              <w:rPr>
                <w:sz w:val="16"/>
              </w:rPr>
            </w:pPr>
            <w:r w:rsidRPr="00CE314E">
              <w:rPr>
                <w:sz w:val="16"/>
              </w:rPr>
              <w:t>Revised WID on support for 5WWC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78BD8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0B89BC"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AFB2C9" w14:textId="77777777" w:rsidR="00B4750D" w:rsidRPr="00CE314E" w:rsidRDefault="00B4750D" w:rsidP="00FF0CF0">
            <w:pPr>
              <w:pStyle w:val="TAL"/>
              <w:rPr>
                <w:sz w:val="16"/>
              </w:rPr>
            </w:pPr>
            <w:r w:rsidRPr="00CE314E">
              <w:rPr>
                <w:sz w:val="16"/>
              </w:rPr>
              <w:t>C3-230117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6A996B" w14:textId="77777777" w:rsidR="00B4750D" w:rsidRPr="00CE314E" w:rsidRDefault="00B4750D" w:rsidP="00FF0CF0">
            <w:pPr>
              <w:pStyle w:val="TAL"/>
              <w:rPr>
                <w:sz w:val="16"/>
              </w:rPr>
            </w:pPr>
          </w:p>
        </w:tc>
      </w:tr>
      <w:tr w:rsidR="00B4750D" w:rsidRPr="00CE314E" w14:paraId="065F0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6B963" w14:textId="77777777" w:rsidR="00B4750D" w:rsidRPr="00CE314E" w:rsidRDefault="00B4750D" w:rsidP="00FF0CF0">
            <w:pPr>
              <w:pStyle w:val="TAL"/>
              <w:rPr>
                <w:sz w:val="16"/>
              </w:rPr>
            </w:pPr>
            <w:r w:rsidRPr="00CE314E">
              <w:rPr>
                <w:sz w:val="16"/>
              </w:rPr>
              <w:t>C3-230879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42D059" w14:textId="77777777" w:rsidR="00B4750D" w:rsidRPr="00CE314E" w:rsidRDefault="00B4750D" w:rsidP="00FF0CF0">
            <w:pPr>
              <w:pStyle w:val="TAL"/>
              <w:rPr>
                <w:sz w:val="16"/>
              </w:rPr>
            </w:pPr>
            <w:r w:rsidRPr="00CE314E">
              <w:rPr>
                <w:sz w:val="16"/>
              </w:rPr>
              <w:t>Updates on analytics target period subset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3FD35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A98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F0A6C" w14:textId="77777777" w:rsidR="00B4750D" w:rsidRPr="00CE314E" w:rsidRDefault="00B4750D" w:rsidP="00FF0CF0">
            <w:pPr>
              <w:pStyle w:val="TAL"/>
              <w:rPr>
                <w:sz w:val="16"/>
              </w:rPr>
            </w:pPr>
            <w:r w:rsidRPr="00CE314E">
              <w:rPr>
                <w:sz w:val="16"/>
              </w:rPr>
              <w:t>C3-230217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9F9D37" w14:textId="77777777" w:rsidR="00B4750D" w:rsidRPr="00CE314E" w:rsidRDefault="00B4750D" w:rsidP="00FF0CF0">
            <w:pPr>
              <w:pStyle w:val="TAL"/>
              <w:rPr>
                <w:sz w:val="16"/>
              </w:rPr>
            </w:pPr>
          </w:p>
        </w:tc>
      </w:tr>
      <w:tr w:rsidR="00B4750D" w:rsidRPr="00CE314E" w14:paraId="3345D1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C96006" w14:textId="77777777" w:rsidR="00B4750D" w:rsidRPr="00CE314E" w:rsidRDefault="00B4750D" w:rsidP="00FF0CF0">
            <w:pPr>
              <w:pStyle w:val="TAL"/>
              <w:rPr>
                <w:sz w:val="16"/>
              </w:rPr>
            </w:pPr>
            <w:r w:rsidRPr="00CE314E">
              <w:rPr>
                <w:sz w:val="16"/>
              </w:rPr>
              <w:t>C3-230880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580F5" w14:textId="77777777" w:rsidR="00B4750D" w:rsidRPr="00CE314E" w:rsidRDefault="00B4750D" w:rsidP="00FF0CF0">
            <w:pPr>
              <w:pStyle w:val="TAL"/>
              <w:rPr>
                <w:sz w:val="16"/>
              </w:rPr>
            </w:pPr>
            <w:r w:rsidRPr="00CE314E">
              <w:rPr>
                <w:sz w:val="16"/>
              </w:rPr>
              <w:t>Corrections on error handling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E1091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2707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7D0A1" w14:textId="77777777" w:rsidR="00B4750D" w:rsidRPr="00CE314E" w:rsidRDefault="00B4750D" w:rsidP="00FF0CF0">
            <w:pPr>
              <w:pStyle w:val="TAL"/>
              <w:rPr>
                <w:sz w:val="16"/>
              </w:rPr>
            </w:pPr>
            <w:r w:rsidRPr="00CE314E">
              <w:rPr>
                <w:sz w:val="16"/>
              </w:rPr>
              <w:t>C3-230218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B987D" w14:textId="77777777" w:rsidR="00B4750D" w:rsidRPr="00CE314E" w:rsidRDefault="00B4750D" w:rsidP="00FF0CF0">
            <w:pPr>
              <w:pStyle w:val="TAL"/>
              <w:rPr>
                <w:sz w:val="16"/>
              </w:rPr>
            </w:pPr>
          </w:p>
        </w:tc>
      </w:tr>
      <w:tr w:rsidR="00B4750D" w:rsidRPr="00CE314E" w14:paraId="10AD4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8C5A2A" w14:textId="77777777" w:rsidR="00B4750D" w:rsidRPr="00CE314E" w:rsidRDefault="00B4750D" w:rsidP="00FF0CF0">
            <w:pPr>
              <w:pStyle w:val="TAL"/>
              <w:rPr>
                <w:sz w:val="16"/>
              </w:rPr>
            </w:pPr>
            <w:r w:rsidRPr="00CE314E">
              <w:rPr>
                <w:sz w:val="16"/>
              </w:rPr>
              <w:t>C3-230881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6BC590"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70A0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981A1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2DA7A4" w14:textId="77777777" w:rsidR="00B4750D" w:rsidRPr="00CE314E" w:rsidRDefault="00B4750D" w:rsidP="00FF0CF0">
            <w:pPr>
              <w:pStyle w:val="TAL"/>
              <w:rPr>
                <w:sz w:val="16"/>
              </w:rPr>
            </w:pPr>
            <w:r w:rsidRPr="00CE314E">
              <w:rPr>
                <w:sz w:val="16"/>
              </w:rPr>
              <w:t>C3-230343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851CC3" w14:textId="77777777" w:rsidR="00B4750D" w:rsidRPr="00CE314E" w:rsidRDefault="00B4750D" w:rsidP="00FF0CF0">
            <w:pPr>
              <w:pStyle w:val="TAL"/>
              <w:rPr>
                <w:sz w:val="16"/>
              </w:rPr>
            </w:pPr>
          </w:p>
        </w:tc>
      </w:tr>
      <w:tr w:rsidR="00B4750D" w:rsidRPr="00CE314E" w14:paraId="4498782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24B58B" w14:textId="77777777" w:rsidR="00B4750D" w:rsidRPr="00CE314E" w:rsidRDefault="00B4750D" w:rsidP="00FF0CF0">
            <w:pPr>
              <w:pStyle w:val="TAL"/>
              <w:rPr>
                <w:sz w:val="16"/>
              </w:rPr>
            </w:pPr>
            <w:r w:rsidRPr="00CE314E">
              <w:rPr>
                <w:sz w:val="16"/>
              </w:rPr>
              <w:t>C3-230882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57974" w14:textId="77777777" w:rsidR="00B4750D" w:rsidRPr="00CE314E" w:rsidRDefault="00B4750D" w:rsidP="00FF0CF0">
            <w:pPr>
              <w:pStyle w:val="TAL"/>
              <w:rPr>
                <w:sz w:val="16"/>
              </w:rPr>
            </w:pPr>
            <w:r w:rsidRPr="00CE314E">
              <w:rPr>
                <w:sz w:val="16"/>
              </w:rPr>
              <w:t>Correction on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1167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674CA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F3E3A6" w14:textId="77777777" w:rsidR="00B4750D" w:rsidRPr="00CE314E" w:rsidRDefault="00B4750D" w:rsidP="00FF0CF0">
            <w:pPr>
              <w:pStyle w:val="TAL"/>
              <w:rPr>
                <w:sz w:val="16"/>
              </w:rPr>
            </w:pPr>
            <w:r w:rsidRPr="00CE314E">
              <w:rPr>
                <w:sz w:val="16"/>
              </w:rPr>
              <w:t>C3-230193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7160BA" w14:textId="77777777" w:rsidR="00B4750D" w:rsidRPr="00CE314E" w:rsidRDefault="00B4750D" w:rsidP="00FF0CF0">
            <w:pPr>
              <w:pStyle w:val="TAL"/>
              <w:rPr>
                <w:sz w:val="16"/>
              </w:rPr>
            </w:pPr>
          </w:p>
        </w:tc>
      </w:tr>
      <w:tr w:rsidR="00B4750D" w:rsidRPr="00CE314E" w14:paraId="681C402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45DC3D" w14:textId="77777777" w:rsidR="00B4750D" w:rsidRPr="00CE314E" w:rsidRDefault="00B4750D" w:rsidP="00FF0CF0">
            <w:pPr>
              <w:pStyle w:val="TAL"/>
              <w:rPr>
                <w:sz w:val="16"/>
              </w:rPr>
            </w:pPr>
            <w:r w:rsidRPr="00CE314E">
              <w:rPr>
                <w:sz w:val="16"/>
              </w:rPr>
              <w:t>C3-230883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1EDDDD"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228A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4D4496"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4D0CC0" w14:textId="77777777" w:rsidR="00B4750D" w:rsidRPr="00CE314E" w:rsidRDefault="00B4750D" w:rsidP="00FF0CF0">
            <w:pPr>
              <w:pStyle w:val="TAL"/>
              <w:rPr>
                <w:sz w:val="16"/>
              </w:rPr>
            </w:pPr>
            <w:r w:rsidRPr="00CE314E">
              <w:rPr>
                <w:sz w:val="16"/>
              </w:rPr>
              <w:t>C3-230194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EF0EEC" w14:textId="77777777" w:rsidR="00B4750D" w:rsidRPr="00CE314E" w:rsidRDefault="00B4750D" w:rsidP="00FF0CF0">
            <w:pPr>
              <w:pStyle w:val="TAL"/>
              <w:rPr>
                <w:sz w:val="16"/>
              </w:rPr>
            </w:pPr>
          </w:p>
        </w:tc>
      </w:tr>
      <w:tr w:rsidR="00B4750D" w:rsidRPr="00CE314E" w14:paraId="7A763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D6493A" w14:textId="77777777" w:rsidR="00B4750D" w:rsidRPr="00CE314E" w:rsidRDefault="00B4750D" w:rsidP="00FF0CF0">
            <w:pPr>
              <w:pStyle w:val="TAL"/>
              <w:rPr>
                <w:sz w:val="16"/>
              </w:rPr>
            </w:pPr>
            <w:r w:rsidRPr="00CE314E">
              <w:rPr>
                <w:sz w:val="16"/>
              </w:rPr>
              <w:t>C3-230884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C3F1DE"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22832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0F31A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F0F1D7" w14:textId="77777777" w:rsidR="00B4750D" w:rsidRPr="00CE314E" w:rsidRDefault="00B4750D" w:rsidP="00FF0CF0">
            <w:pPr>
              <w:pStyle w:val="TAL"/>
              <w:rPr>
                <w:sz w:val="16"/>
              </w:rPr>
            </w:pPr>
            <w:r w:rsidRPr="00CE314E">
              <w:rPr>
                <w:sz w:val="16"/>
              </w:rPr>
              <w:t>C3-230195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7ABB75" w14:textId="77777777" w:rsidR="00B4750D" w:rsidRPr="00CE314E" w:rsidRDefault="00B4750D" w:rsidP="00FF0CF0">
            <w:pPr>
              <w:pStyle w:val="TAL"/>
              <w:rPr>
                <w:sz w:val="16"/>
              </w:rPr>
            </w:pPr>
          </w:p>
        </w:tc>
      </w:tr>
      <w:tr w:rsidR="00B4750D" w:rsidRPr="00CE314E" w14:paraId="7A9AEF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ABD637" w14:textId="77777777" w:rsidR="00B4750D" w:rsidRPr="00CE314E" w:rsidRDefault="00B4750D" w:rsidP="00FF0CF0">
            <w:pPr>
              <w:pStyle w:val="TAL"/>
              <w:rPr>
                <w:sz w:val="16"/>
              </w:rPr>
            </w:pPr>
            <w:r w:rsidRPr="00CE314E">
              <w:rPr>
                <w:sz w:val="16"/>
              </w:rPr>
              <w:t>C3-230885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5D06C"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59B445"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65B0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BA9D8" w14:textId="77777777" w:rsidR="00B4750D" w:rsidRPr="00CE314E" w:rsidRDefault="00B4750D" w:rsidP="00FF0CF0">
            <w:pPr>
              <w:pStyle w:val="TAL"/>
              <w:rPr>
                <w:sz w:val="16"/>
              </w:rPr>
            </w:pPr>
            <w:r w:rsidRPr="00CE314E">
              <w:rPr>
                <w:sz w:val="16"/>
              </w:rPr>
              <w:t>C3-230634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EF9E5B" w14:textId="77777777" w:rsidR="00B4750D" w:rsidRPr="00CE314E" w:rsidRDefault="00B4750D" w:rsidP="00FF0CF0">
            <w:pPr>
              <w:pStyle w:val="TAL"/>
              <w:rPr>
                <w:sz w:val="16"/>
              </w:rPr>
            </w:pPr>
          </w:p>
        </w:tc>
      </w:tr>
      <w:tr w:rsidR="00B4750D" w:rsidRPr="00CE314E" w14:paraId="53692F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E52D5F" w14:textId="77777777" w:rsidR="00B4750D" w:rsidRPr="00CE314E" w:rsidRDefault="00B4750D" w:rsidP="00FF0CF0">
            <w:pPr>
              <w:pStyle w:val="TAL"/>
              <w:rPr>
                <w:sz w:val="16"/>
              </w:rPr>
            </w:pPr>
            <w:r w:rsidRPr="00CE314E">
              <w:rPr>
                <w:sz w:val="16"/>
              </w:rPr>
              <w:t>C3-230886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0A6910"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6D2C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46ADB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836754" w14:textId="77777777" w:rsidR="00B4750D" w:rsidRPr="00CE314E" w:rsidRDefault="00B4750D" w:rsidP="00FF0CF0">
            <w:pPr>
              <w:pStyle w:val="TAL"/>
              <w:rPr>
                <w:sz w:val="16"/>
              </w:rPr>
            </w:pPr>
            <w:r w:rsidRPr="00CE314E">
              <w:rPr>
                <w:sz w:val="16"/>
              </w:rPr>
              <w:t>C3-230030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FC22D" w14:textId="77777777" w:rsidR="00B4750D" w:rsidRPr="00CE314E" w:rsidRDefault="00B4750D" w:rsidP="00FF0CF0">
            <w:pPr>
              <w:pStyle w:val="TAL"/>
              <w:rPr>
                <w:sz w:val="16"/>
              </w:rPr>
            </w:pPr>
          </w:p>
        </w:tc>
      </w:tr>
      <w:tr w:rsidR="00B4750D" w:rsidRPr="00CE314E" w14:paraId="550764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43FB37" w14:textId="77777777" w:rsidR="00B4750D" w:rsidRPr="00CE314E" w:rsidRDefault="00B4750D" w:rsidP="00FF0CF0">
            <w:pPr>
              <w:pStyle w:val="TAL"/>
              <w:rPr>
                <w:sz w:val="16"/>
              </w:rPr>
            </w:pPr>
            <w:r w:rsidRPr="00CE314E">
              <w:rPr>
                <w:sz w:val="16"/>
              </w:rPr>
              <w:t>C3-230887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0917FE" w14:textId="77777777" w:rsidR="00B4750D" w:rsidRPr="00CE314E" w:rsidRDefault="00B4750D" w:rsidP="00FF0CF0">
            <w:pPr>
              <w:pStyle w:val="TAL"/>
              <w:rPr>
                <w:sz w:val="16"/>
              </w:rPr>
            </w:pPr>
            <w:r w:rsidRPr="00CE314E">
              <w:rPr>
                <w:sz w:val="16"/>
              </w:rPr>
              <w:t>Correct the event name for downlink data delivery status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EA28C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BAC1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75DEF9" w14:textId="77777777" w:rsidR="00B4750D" w:rsidRPr="00CE314E" w:rsidRDefault="00B4750D" w:rsidP="00FF0CF0">
            <w:pPr>
              <w:pStyle w:val="TAL"/>
              <w:rPr>
                <w:sz w:val="16"/>
              </w:rPr>
            </w:pPr>
            <w:r w:rsidRPr="00CE314E">
              <w:rPr>
                <w:sz w:val="16"/>
              </w:rPr>
              <w:t>C3-230196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F7D086" w14:textId="77777777" w:rsidR="00B4750D" w:rsidRPr="00CE314E" w:rsidRDefault="00B4750D" w:rsidP="00FF0CF0">
            <w:pPr>
              <w:pStyle w:val="TAL"/>
              <w:rPr>
                <w:sz w:val="16"/>
              </w:rPr>
            </w:pPr>
          </w:p>
        </w:tc>
      </w:tr>
      <w:tr w:rsidR="00B4750D" w:rsidRPr="00CE314E" w14:paraId="5A6DFF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B67238" w14:textId="77777777" w:rsidR="00B4750D" w:rsidRPr="00CE314E" w:rsidRDefault="00B4750D" w:rsidP="00FF0CF0">
            <w:pPr>
              <w:pStyle w:val="TAL"/>
              <w:rPr>
                <w:sz w:val="16"/>
              </w:rPr>
            </w:pPr>
            <w:r w:rsidRPr="00CE314E">
              <w:rPr>
                <w:sz w:val="16"/>
              </w:rPr>
              <w:t>C3-230888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489DB1"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676D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9A641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FE6035" w14:textId="77777777" w:rsidR="00B4750D" w:rsidRPr="00CE314E" w:rsidRDefault="00B4750D" w:rsidP="00FF0CF0">
            <w:pPr>
              <w:pStyle w:val="TAL"/>
              <w:rPr>
                <w:sz w:val="16"/>
              </w:rPr>
            </w:pPr>
            <w:r w:rsidRPr="00CE314E">
              <w:rPr>
                <w:sz w:val="16"/>
              </w:rPr>
              <w:t>C3-230029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BD9E47" w14:textId="77777777" w:rsidR="00B4750D" w:rsidRPr="00CE314E" w:rsidRDefault="00B4750D" w:rsidP="00FF0CF0">
            <w:pPr>
              <w:pStyle w:val="TAL"/>
              <w:rPr>
                <w:sz w:val="16"/>
              </w:rPr>
            </w:pPr>
          </w:p>
        </w:tc>
      </w:tr>
      <w:tr w:rsidR="00B4750D" w:rsidRPr="00CE314E" w14:paraId="724088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EFDF6A" w14:textId="77777777" w:rsidR="00B4750D" w:rsidRPr="00CE314E" w:rsidRDefault="00B4750D" w:rsidP="00FF0CF0">
            <w:pPr>
              <w:pStyle w:val="TAL"/>
              <w:rPr>
                <w:sz w:val="16"/>
              </w:rPr>
            </w:pPr>
            <w:r w:rsidRPr="00CE314E">
              <w:rPr>
                <w:sz w:val="16"/>
              </w:rPr>
              <w:t>C3-230889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5AC066" w14:textId="77777777" w:rsidR="00B4750D" w:rsidRPr="00CE314E" w:rsidRDefault="00B4750D" w:rsidP="00FF0CF0">
            <w:pPr>
              <w:pStyle w:val="TAL"/>
              <w:rPr>
                <w:sz w:val="16"/>
              </w:rPr>
            </w:pPr>
            <w:r w:rsidRPr="00CE314E">
              <w:rPr>
                <w:sz w:val="16"/>
              </w:rPr>
              <w:t>Correct the procedure description for the EasDeployInfo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3C93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9A493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F7E340" w14:textId="77777777" w:rsidR="00B4750D" w:rsidRPr="00CE314E" w:rsidRDefault="00B4750D" w:rsidP="00FF0CF0">
            <w:pPr>
              <w:pStyle w:val="TAL"/>
              <w:rPr>
                <w:sz w:val="16"/>
              </w:rPr>
            </w:pPr>
            <w:r w:rsidRPr="00CE314E">
              <w:rPr>
                <w:sz w:val="16"/>
              </w:rPr>
              <w:t>C3-230197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D5FC64" w14:textId="77777777" w:rsidR="00B4750D" w:rsidRPr="00CE314E" w:rsidRDefault="00B4750D" w:rsidP="00FF0CF0">
            <w:pPr>
              <w:pStyle w:val="TAL"/>
              <w:rPr>
                <w:sz w:val="16"/>
              </w:rPr>
            </w:pPr>
          </w:p>
        </w:tc>
      </w:tr>
      <w:tr w:rsidR="00B4750D" w:rsidRPr="00CE314E" w14:paraId="353669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3DA61" w14:textId="77777777" w:rsidR="00B4750D" w:rsidRPr="00CE314E" w:rsidRDefault="00B4750D" w:rsidP="00FF0CF0">
            <w:pPr>
              <w:pStyle w:val="TAL"/>
              <w:rPr>
                <w:sz w:val="16"/>
              </w:rPr>
            </w:pPr>
            <w:r w:rsidRPr="00CE314E">
              <w:rPr>
                <w:sz w:val="16"/>
              </w:rPr>
              <w:t>C3-230890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6D82F2"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4551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4A440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20F3ED" w14:textId="77777777" w:rsidR="00B4750D" w:rsidRPr="00CE314E" w:rsidRDefault="00B4750D" w:rsidP="00FF0CF0">
            <w:pPr>
              <w:pStyle w:val="TAL"/>
              <w:rPr>
                <w:sz w:val="16"/>
              </w:rPr>
            </w:pPr>
            <w:r w:rsidRPr="00CE314E">
              <w:rPr>
                <w:sz w:val="16"/>
              </w:rPr>
              <w:t>C3-230596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3A78BB" w14:textId="77777777" w:rsidR="00B4750D" w:rsidRPr="00CE314E" w:rsidRDefault="00B4750D" w:rsidP="00FF0CF0">
            <w:pPr>
              <w:pStyle w:val="TAL"/>
              <w:rPr>
                <w:sz w:val="16"/>
              </w:rPr>
            </w:pPr>
          </w:p>
        </w:tc>
      </w:tr>
      <w:tr w:rsidR="00B4750D" w:rsidRPr="00CE314E" w14:paraId="726D62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6D31D3" w14:textId="77777777" w:rsidR="00B4750D" w:rsidRPr="00CE314E" w:rsidRDefault="00B4750D" w:rsidP="00FF0CF0">
            <w:pPr>
              <w:pStyle w:val="TAL"/>
              <w:rPr>
                <w:sz w:val="16"/>
              </w:rPr>
            </w:pPr>
            <w:r w:rsidRPr="00CE314E">
              <w:rPr>
                <w:sz w:val="16"/>
              </w:rPr>
              <w:t>C3-230891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1D1CA9"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E12AED"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38B4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6D488E" w14:textId="77777777" w:rsidR="00B4750D" w:rsidRPr="00CE314E" w:rsidRDefault="00B4750D" w:rsidP="00FF0CF0">
            <w:pPr>
              <w:pStyle w:val="TAL"/>
              <w:rPr>
                <w:sz w:val="16"/>
              </w:rPr>
            </w:pPr>
            <w:r w:rsidRPr="00CE314E">
              <w:rPr>
                <w:sz w:val="16"/>
              </w:rPr>
              <w:t>C3-230383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853C76" w14:textId="77777777" w:rsidR="00B4750D" w:rsidRPr="00CE314E" w:rsidRDefault="00B4750D" w:rsidP="00FF0CF0">
            <w:pPr>
              <w:pStyle w:val="TAL"/>
              <w:rPr>
                <w:sz w:val="16"/>
              </w:rPr>
            </w:pPr>
          </w:p>
        </w:tc>
      </w:tr>
      <w:tr w:rsidR="00B4750D" w:rsidRPr="00CE314E" w14:paraId="5AEF9EF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6E1D5E" w14:textId="77777777" w:rsidR="00B4750D" w:rsidRPr="00CE314E" w:rsidRDefault="00B4750D" w:rsidP="00FF0CF0">
            <w:pPr>
              <w:pStyle w:val="TAL"/>
              <w:rPr>
                <w:sz w:val="16"/>
              </w:rPr>
            </w:pPr>
            <w:r w:rsidRPr="00CE314E">
              <w:rPr>
                <w:sz w:val="16"/>
              </w:rPr>
              <w:t>C3-230892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699FA7" w14:textId="77777777" w:rsidR="00B4750D" w:rsidRPr="00CE314E" w:rsidRDefault="00B4750D" w:rsidP="00FF0CF0">
            <w:pPr>
              <w:pStyle w:val="TAL"/>
              <w:rPr>
                <w:sz w:val="16"/>
              </w:rPr>
            </w:pPr>
            <w:r w:rsidRPr="00CE314E">
              <w:rPr>
                <w:sz w:val="16"/>
              </w:rPr>
              <w:t>OAuth2 scopes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1E90D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7C41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AE92B" w14:textId="77777777" w:rsidR="00B4750D" w:rsidRPr="00CE314E" w:rsidRDefault="00B4750D" w:rsidP="00FF0CF0">
            <w:pPr>
              <w:pStyle w:val="TAL"/>
              <w:rPr>
                <w:sz w:val="16"/>
              </w:rPr>
            </w:pPr>
            <w:r w:rsidRPr="00CE314E">
              <w:rPr>
                <w:sz w:val="16"/>
              </w:rPr>
              <w:t>C3-230201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6FFAA6" w14:textId="77777777" w:rsidR="00B4750D" w:rsidRPr="00CE314E" w:rsidRDefault="00B4750D" w:rsidP="00FF0CF0">
            <w:pPr>
              <w:pStyle w:val="TAL"/>
              <w:rPr>
                <w:sz w:val="16"/>
              </w:rPr>
            </w:pPr>
          </w:p>
        </w:tc>
      </w:tr>
      <w:tr w:rsidR="00B4750D" w:rsidRPr="00CE314E" w14:paraId="5700F3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B1B8A7" w14:textId="77777777" w:rsidR="00B4750D" w:rsidRPr="00CE314E" w:rsidRDefault="00B4750D" w:rsidP="00FF0CF0">
            <w:pPr>
              <w:pStyle w:val="TAL"/>
              <w:rPr>
                <w:sz w:val="16"/>
              </w:rPr>
            </w:pPr>
            <w:r w:rsidRPr="00CE314E">
              <w:rPr>
                <w:sz w:val="16"/>
              </w:rPr>
              <w:t>C3-230893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05B97A" w14:textId="77777777" w:rsidR="00B4750D" w:rsidRPr="00CE314E" w:rsidRDefault="00B4750D" w:rsidP="00FF0CF0">
            <w:pPr>
              <w:pStyle w:val="TAL"/>
              <w:rPr>
                <w:sz w:val="16"/>
              </w:rPr>
            </w:pPr>
            <w:r w:rsidRPr="00CE314E">
              <w:rPr>
                <w:sz w:val="16"/>
              </w:rPr>
              <w:t>Missing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9833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BC5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7858A6" w14:textId="77777777" w:rsidR="00B4750D" w:rsidRPr="00CE314E" w:rsidRDefault="00B4750D" w:rsidP="00FF0CF0">
            <w:pPr>
              <w:pStyle w:val="TAL"/>
              <w:rPr>
                <w:sz w:val="16"/>
              </w:rPr>
            </w:pPr>
            <w:r w:rsidRPr="00CE314E">
              <w:rPr>
                <w:sz w:val="16"/>
              </w:rPr>
              <w:t>C3-230206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ED9885" w14:textId="77777777" w:rsidR="00B4750D" w:rsidRPr="00CE314E" w:rsidRDefault="00B4750D" w:rsidP="00FF0CF0">
            <w:pPr>
              <w:pStyle w:val="TAL"/>
              <w:rPr>
                <w:sz w:val="16"/>
              </w:rPr>
            </w:pPr>
          </w:p>
        </w:tc>
      </w:tr>
      <w:tr w:rsidR="00B4750D" w:rsidRPr="00CE314E" w14:paraId="249BE6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844651" w14:textId="77777777" w:rsidR="00B4750D" w:rsidRPr="00CE314E" w:rsidRDefault="00B4750D" w:rsidP="00FF0CF0">
            <w:pPr>
              <w:pStyle w:val="TAL"/>
              <w:rPr>
                <w:sz w:val="16"/>
              </w:rPr>
            </w:pPr>
            <w:r w:rsidRPr="00CE314E">
              <w:rPr>
                <w:sz w:val="16"/>
              </w:rPr>
              <w:t>C3-230894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8A78FB" w14:textId="77777777" w:rsidR="00B4750D" w:rsidRPr="00CE314E" w:rsidRDefault="00B4750D" w:rsidP="00FF0CF0">
            <w:pPr>
              <w:pStyle w:val="TAL"/>
              <w:rPr>
                <w:sz w:val="16"/>
              </w:rPr>
            </w:pPr>
            <w:r w:rsidRPr="00CE314E">
              <w:rPr>
                <w:sz w:val="16"/>
              </w:rPr>
              <w:t>DNNS and SNSSAIS analytics exposure in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4FE9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C5AB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7C90A" w14:textId="77777777" w:rsidR="00B4750D" w:rsidRPr="00CE314E" w:rsidRDefault="00B4750D" w:rsidP="00FF0CF0">
            <w:pPr>
              <w:pStyle w:val="TAL"/>
              <w:rPr>
                <w:sz w:val="16"/>
              </w:rPr>
            </w:pPr>
            <w:r w:rsidRPr="00CE314E">
              <w:rPr>
                <w:sz w:val="16"/>
              </w:rPr>
              <w:t>C3-230207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F831D1" w14:textId="77777777" w:rsidR="00B4750D" w:rsidRPr="00CE314E" w:rsidRDefault="00B4750D" w:rsidP="00FF0CF0">
            <w:pPr>
              <w:pStyle w:val="TAL"/>
              <w:rPr>
                <w:sz w:val="16"/>
              </w:rPr>
            </w:pPr>
          </w:p>
        </w:tc>
      </w:tr>
      <w:tr w:rsidR="00B4750D" w:rsidRPr="00CE314E" w14:paraId="18BE47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EE880C" w14:textId="77777777" w:rsidR="00B4750D" w:rsidRPr="00CE314E" w:rsidRDefault="00B4750D" w:rsidP="00FF0CF0">
            <w:pPr>
              <w:pStyle w:val="TAL"/>
              <w:rPr>
                <w:sz w:val="16"/>
              </w:rPr>
            </w:pPr>
            <w:r w:rsidRPr="00CE314E">
              <w:rPr>
                <w:sz w:val="16"/>
              </w:rPr>
              <w:t>C3-230895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E5E31D" w14:textId="77777777" w:rsidR="00B4750D" w:rsidRPr="00CE314E" w:rsidRDefault="00B4750D" w:rsidP="00FF0CF0">
            <w:pPr>
              <w:pStyle w:val="TAL"/>
              <w:rPr>
                <w:sz w:val="16"/>
              </w:rPr>
            </w:pPr>
            <w:r w:rsidRPr="00CE314E">
              <w:rPr>
                <w:sz w:val="16"/>
              </w:rPr>
              <w:t>NetworkAreaInfo exposure removal for untrusted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46B69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D682C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643601" w14:textId="77777777" w:rsidR="00B4750D" w:rsidRPr="00CE314E" w:rsidRDefault="00B4750D" w:rsidP="00FF0CF0">
            <w:pPr>
              <w:pStyle w:val="TAL"/>
              <w:rPr>
                <w:sz w:val="16"/>
              </w:rPr>
            </w:pPr>
            <w:r w:rsidRPr="00CE314E">
              <w:rPr>
                <w:sz w:val="16"/>
              </w:rPr>
              <w:t>C3-230208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78AE2A" w14:textId="77777777" w:rsidR="00B4750D" w:rsidRPr="00CE314E" w:rsidRDefault="00B4750D" w:rsidP="00FF0CF0">
            <w:pPr>
              <w:pStyle w:val="TAL"/>
              <w:rPr>
                <w:sz w:val="16"/>
              </w:rPr>
            </w:pPr>
          </w:p>
        </w:tc>
      </w:tr>
      <w:tr w:rsidR="00B4750D" w:rsidRPr="00CE314E" w14:paraId="18C156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B7426A" w14:textId="77777777" w:rsidR="00B4750D" w:rsidRPr="00CE314E" w:rsidRDefault="00B4750D" w:rsidP="00FF0CF0">
            <w:pPr>
              <w:pStyle w:val="TAL"/>
              <w:rPr>
                <w:sz w:val="16"/>
              </w:rPr>
            </w:pPr>
            <w:r w:rsidRPr="00CE314E">
              <w:rPr>
                <w:sz w:val="16"/>
              </w:rPr>
              <w:t>C3-230896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BADCE"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C794BF"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246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6C9C3A" w14:textId="77777777" w:rsidR="00B4750D" w:rsidRPr="00CE314E" w:rsidRDefault="00B4750D" w:rsidP="00FF0CF0">
            <w:pPr>
              <w:pStyle w:val="TAL"/>
              <w:rPr>
                <w:sz w:val="16"/>
              </w:rPr>
            </w:pPr>
            <w:r w:rsidRPr="00CE314E">
              <w:rPr>
                <w:sz w:val="16"/>
              </w:rPr>
              <w:t>C3-230385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2144B" w14:textId="77777777" w:rsidR="00B4750D" w:rsidRPr="00CE314E" w:rsidRDefault="00B4750D" w:rsidP="00FF0CF0">
            <w:pPr>
              <w:pStyle w:val="TAL"/>
              <w:rPr>
                <w:sz w:val="16"/>
              </w:rPr>
            </w:pPr>
          </w:p>
        </w:tc>
      </w:tr>
      <w:tr w:rsidR="00B4750D" w:rsidRPr="00CE314E" w14:paraId="78CE2E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0F9554" w14:textId="77777777" w:rsidR="00B4750D" w:rsidRPr="00CE314E" w:rsidRDefault="00B4750D" w:rsidP="00FF0CF0">
            <w:pPr>
              <w:pStyle w:val="TAL"/>
              <w:rPr>
                <w:sz w:val="16"/>
              </w:rPr>
            </w:pPr>
            <w:r w:rsidRPr="00CE314E">
              <w:rPr>
                <w:sz w:val="16"/>
              </w:rPr>
              <w:t>C3-230897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E0987A" w14:textId="77777777" w:rsidR="00B4750D" w:rsidRPr="00CE314E" w:rsidRDefault="00B4750D" w:rsidP="00FF0CF0">
            <w:pPr>
              <w:pStyle w:val="TAL"/>
              <w:rPr>
                <w:sz w:val="16"/>
              </w:rPr>
            </w:pPr>
            <w:r w:rsidRPr="00CE314E">
              <w:rPr>
                <w:sz w:val="16"/>
              </w:rPr>
              <w:t>Support of Nnef_AFsessionWithQoS_Create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46357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D27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71EDA4" w14:textId="77777777" w:rsidR="00B4750D" w:rsidRPr="00CE314E" w:rsidRDefault="00B4750D" w:rsidP="00FF0CF0">
            <w:pPr>
              <w:pStyle w:val="TAL"/>
              <w:rPr>
                <w:sz w:val="16"/>
              </w:rPr>
            </w:pPr>
            <w:r w:rsidRPr="00CE314E">
              <w:rPr>
                <w:sz w:val="16"/>
              </w:rPr>
              <w:t>C3-230387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B6830B" w14:textId="77777777" w:rsidR="00B4750D" w:rsidRPr="00CE314E" w:rsidRDefault="00B4750D" w:rsidP="00FF0CF0">
            <w:pPr>
              <w:pStyle w:val="TAL"/>
              <w:rPr>
                <w:sz w:val="16"/>
              </w:rPr>
            </w:pPr>
          </w:p>
        </w:tc>
      </w:tr>
      <w:tr w:rsidR="00B4750D" w:rsidRPr="00CE314E" w14:paraId="1E1E30D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D578CF" w14:textId="77777777" w:rsidR="00B4750D" w:rsidRPr="00CE314E" w:rsidRDefault="00B4750D" w:rsidP="00FF0CF0">
            <w:pPr>
              <w:pStyle w:val="TAL"/>
              <w:rPr>
                <w:sz w:val="16"/>
              </w:rPr>
            </w:pPr>
            <w:r w:rsidRPr="00CE314E">
              <w:rPr>
                <w:sz w:val="16"/>
              </w:rPr>
              <w:t>C3-230898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885A91" w14:textId="77777777" w:rsidR="00B4750D" w:rsidRPr="00CE314E" w:rsidRDefault="00B4750D" w:rsidP="00FF0CF0">
            <w:pPr>
              <w:pStyle w:val="TAL"/>
              <w:rPr>
                <w:sz w:val="16"/>
              </w:rPr>
            </w:pPr>
            <w:r w:rsidRPr="00CE314E">
              <w:rPr>
                <w:sz w:val="16"/>
              </w:rPr>
              <w:t>Support of Nnef_AFsessionWithQoS_Create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073D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CD374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CE51BF" w14:textId="77777777" w:rsidR="00B4750D" w:rsidRPr="00CE314E" w:rsidRDefault="00B4750D" w:rsidP="00FF0CF0">
            <w:pPr>
              <w:pStyle w:val="TAL"/>
              <w:rPr>
                <w:sz w:val="16"/>
              </w:rPr>
            </w:pPr>
            <w:r w:rsidRPr="00CE314E">
              <w:rPr>
                <w:sz w:val="16"/>
              </w:rPr>
              <w:t>C3-230388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22D3A5" w14:textId="77777777" w:rsidR="00B4750D" w:rsidRPr="00CE314E" w:rsidRDefault="00B4750D" w:rsidP="00FF0CF0">
            <w:pPr>
              <w:pStyle w:val="TAL"/>
              <w:rPr>
                <w:sz w:val="16"/>
              </w:rPr>
            </w:pPr>
          </w:p>
        </w:tc>
      </w:tr>
      <w:tr w:rsidR="00B4750D" w:rsidRPr="00CE314E" w14:paraId="136CC0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438D88" w14:textId="77777777" w:rsidR="00B4750D" w:rsidRPr="00CE314E" w:rsidRDefault="00B4750D" w:rsidP="00FF0CF0">
            <w:pPr>
              <w:pStyle w:val="TAL"/>
              <w:rPr>
                <w:sz w:val="16"/>
              </w:rPr>
            </w:pPr>
            <w:r w:rsidRPr="00CE314E">
              <w:rPr>
                <w:sz w:val="16"/>
              </w:rPr>
              <w:t>C3-230899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995872" w14:textId="77777777" w:rsidR="00B4750D" w:rsidRPr="00CE314E" w:rsidRDefault="00B4750D" w:rsidP="00FF0CF0">
            <w:pPr>
              <w:pStyle w:val="TAL"/>
              <w:rPr>
                <w:sz w:val="16"/>
              </w:rPr>
            </w:pPr>
            <w:r w:rsidRPr="00CE314E">
              <w:rPr>
                <w:sz w:val="16"/>
              </w:rPr>
              <w:t>Npcf_PolicyAuthorization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E2F68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18DFE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527D9C" w14:textId="77777777" w:rsidR="00B4750D" w:rsidRPr="00CE314E" w:rsidRDefault="00B4750D" w:rsidP="00FF0CF0">
            <w:pPr>
              <w:pStyle w:val="TAL"/>
              <w:rPr>
                <w:sz w:val="16"/>
              </w:rPr>
            </w:pPr>
            <w:r w:rsidRPr="00CE314E">
              <w:rPr>
                <w:sz w:val="16"/>
              </w:rPr>
              <w:t>C3-230389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A97150" w14:textId="77777777" w:rsidR="00B4750D" w:rsidRPr="00CE314E" w:rsidRDefault="00B4750D" w:rsidP="00FF0CF0">
            <w:pPr>
              <w:pStyle w:val="TAL"/>
              <w:rPr>
                <w:sz w:val="16"/>
              </w:rPr>
            </w:pPr>
          </w:p>
        </w:tc>
      </w:tr>
      <w:tr w:rsidR="00B4750D" w:rsidRPr="00CE314E" w14:paraId="111AB5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3182FC" w14:textId="77777777" w:rsidR="00B4750D" w:rsidRPr="00CE314E" w:rsidRDefault="00B4750D" w:rsidP="00FF0CF0">
            <w:pPr>
              <w:pStyle w:val="TAL"/>
              <w:rPr>
                <w:sz w:val="16"/>
              </w:rPr>
            </w:pPr>
            <w:r w:rsidRPr="00CE314E">
              <w:rPr>
                <w:sz w:val="16"/>
              </w:rPr>
              <w:t>C3-230900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7ADD4E" w14:textId="77777777" w:rsidR="00B4750D" w:rsidRPr="00CE314E" w:rsidRDefault="00B4750D" w:rsidP="00FF0CF0">
            <w:pPr>
              <w:pStyle w:val="TAL"/>
              <w:rPr>
                <w:sz w:val="16"/>
              </w:rPr>
            </w:pPr>
            <w:r w:rsidRPr="00CE314E">
              <w:rPr>
                <w:sz w:val="16"/>
              </w:rPr>
              <w:t>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88D86B" w14:textId="77777777" w:rsidR="00B4750D" w:rsidRPr="00CE314E" w:rsidRDefault="00B4750D" w:rsidP="00FF0CF0">
            <w:pPr>
              <w:pStyle w:val="TAL"/>
              <w:rPr>
                <w:sz w:val="16"/>
              </w:rPr>
            </w:pPr>
            <w:r w:rsidRPr="00CE314E">
              <w:rPr>
                <w:sz w:val="16"/>
              </w:rPr>
              <w:t>Nokia, Nokia Shanghai Bell,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E36D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FE888D" w14:textId="77777777" w:rsidR="00B4750D" w:rsidRPr="00CE314E" w:rsidRDefault="00B4750D" w:rsidP="00FF0CF0">
            <w:pPr>
              <w:pStyle w:val="TAL"/>
              <w:rPr>
                <w:sz w:val="16"/>
              </w:rPr>
            </w:pPr>
            <w:r w:rsidRPr="00CE314E">
              <w:rPr>
                <w:sz w:val="16"/>
              </w:rPr>
              <w:t>C3-230391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C971AB" w14:textId="77777777" w:rsidR="00B4750D" w:rsidRPr="00CE314E" w:rsidRDefault="00B4750D" w:rsidP="00FF0CF0">
            <w:pPr>
              <w:pStyle w:val="TAL"/>
              <w:rPr>
                <w:sz w:val="16"/>
              </w:rPr>
            </w:pPr>
          </w:p>
        </w:tc>
      </w:tr>
      <w:tr w:rsidR="00B4750D" w:rsidRPr="00CE314E" w14:paraId="00AF5C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A8CD31" w14:textId="77777777" w:rsidR="00B4750D" w:rsidRPr="00CE314E" w:rsidRDefault="00B4750D" w:rsidP="00FF0CF0">
            <w:pPr>
              <w:pStyle w:val="TAL"/>
              <w:rPr>
                <w:sz w:val="16"/>
              </w:rPr>
            </w:pPr>
            <w:r w:rsidRPr="00CE314E">
              <w:rPr>
                <w:sz w:val="16"/>
              </w:rPr>
              <w:t>C3-230901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D4A253" w14:textId="77777777" w:rsidR="00B4750D" w:rsidRPr="00CE314E" w:rsidRDefault="00B4750D" w:rsidP="00FF0CF0">
            <w:pPr>
              <w:pStyle w:val="TAL"/>
              <w:rPr>
                <w:sz w:val="16"/>
              </w:rPr>
            </w:pPr>
            <w:r w:rsidRPr="00CE314E">
              <w:rPr>
                <w:sz w:val="16"/>
              </w:rPr>
              <w:t>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4159C" w14:textId="77777777" w:rsidR="00B4750D" w:rsidRPr="00CE314E" w:rsidRDefault="00B4750D" w:rsidP="00FF0CF0">
            <w:pPr>
              <w:pStyle w:val="TAL"/>
              <w:rPr>
                <w:sz w:val="16"/>
              </w:rPr>
            </w:pPr>
            <w:r w:rsidRPr="00CE314E">
              <w:rPr>
                <w:sz w:val="16"/>
              </w:rPr>
              <w:t>Nokia, Nokia Shanghai Bell,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9DB1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9EA4C" w14:textId="77777777" w:rsidR="00B4750D" w:rsidRPr="00CE314E" w:rsidRDefault="00B4750D" w:rsidP="00FF0CF0">
            <w:pPr>
              <w:pStyle w:val="TAL"/>
              <w:rPr>
                <w:sz w:val="16"/>
              </w:rPr>
            </w:pPr>
            <w:r w:rsidRPr="00CE314E">
              <w:rPr>
                <w:sz w:val="16"/>
              </w:rPr>
              <w:t>C3-230392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5E38A1" w14:textId="77777777" w:rsidR="00B4750D" w:rsidRPr="00CE314E" w:rsidRDefault="00B4750D" w:rsidP="00FF0CF0">
            <w:pPr>
              <w:pStyle w:val="TAL"/>
              <w:rPr>
                <w:sz w:val="16"/>
              </w:rPr>
            </w:pPr>
          </w:p>
        </w:tc>
      </w:tr>
      <w:tr w:rsidR="00B4750D" w:rsidRPr="00CE314E" w14:paraId="46047B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71A131" w14:textId="77777777" w:rsidR="00B4750D" w:rsidRPr="00CE314E" w:rsidRDefault="00B4750D" w:rsidP="00FF0CF0">
            <w:pPr>
              <w:pStyle w:val="TAL"/>
              <w:rPr>
                <w:sz w:val="16"/>
              </w:rPr>
            </w:pPr>
            <w:r w:rsidRPr="00CE314E">
              <w:rPr>
                <w:sz w:val="16"/>
              </w:rPr>
              <w:t>C3-230902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1AE44"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7475C" w14:textId="77777777" w:rsidR="00B4750D" w:rsidRPr="00CE314E" w:rsidRDefault="00B4750D" w:rsidP="00FF0CF0">
            <w:pPr>
              <w:pStyle w:val="TAL"/>
              <w:rPr>
                <w:sz w:val="16"/>
              </w:rPr>
            </w:pPr>
            <w:r w:rsidRPr="00CE314E">
              <w:rPr>
                <w:sz w:val="16"/>
              </w:rPr>
              <w:t>CATT,Ericsson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097A6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A97D0F" w14:textId="77777777" w:rsidR="00B4750D" w:rsidRPr="00CE314E" w:rsidRDefault="00B4750D" w:rsidP="00FF0CF0">
            <w:pPr>
              <w:pStyle w:val="TAL"/>
              <w:rPr>
                <w:sz w:val="16"/>
              </w:rPr>
            </w:pPr>
            <w:r w:rsidRPr="00CE314E">
              <w:rPr>
                <w:sz w:val="16"/>
              </w:rPr>
              <w:t>C3-230744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2F98C5" w14:textId="77777777" w:rsidR="00B4750D" w:rsidRPr="00CE314E" w:rsidRDefault="00B4750D" w:rsidP="00FF0CF0">
            <w:pPr>
              <w:pStyle w:val="TAL"/>
              <w:rPr>
                <w:sz w:val="16"/>
              </w:rPr>
            </w:pPr>
          </w:p>
        </w:tc>
      </w:tr>
      <w:tr w:rsidR="00B4750D" w:rsidRPr="00CE314E" w14:paraId="2D7450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0C922D" w14:textId="77777777" w:rsidR="00B4750D" w:rsidRPr="00CE314E" w:rsidRDefault="00B4750D" w:rsidP="00FF0CF0">
            <w:pPr>
              <w:pStyle w:val="TAL"/>
              <w:rPr>
                <w:sz w:val="16"/>
              </w:rPr>
            </w:pPr>
            <w:r w:rsidRPr="00CE314E">
              <w:rPr>
                <w:sz w:val="16"/>
              </w:rPr>
              <w:t>C3-230903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5093E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45D5D0"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2853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160F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69587B" w14:textId="77777777" w:rsidR="00B4750D" w:rsidRPr="00CE314E" w:rsidRDefault="00B4750D" w:rsidP="00FF0CF0">
            <w:pPr>
              <w:pStyle w:val="TAL"/>
              <w:rPr>
                <w:sz w:val="16"/>
              </w:rPr>
            </w:pPr>
          </w:p>
        </w:tc>
      </w:tr>
      <w:tr w:rsidR="00B4750D" w:rsidRPr="00CE314E" w14:paraId="752EFF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34EB52" w14:textId="77777777" w:rsidR="00B4750D" w:rsidRPr="00CE314E" w:rsidRDefault="00B4750D" w:rsidP="00FF0CF0">
            <w:pPr>
              <w:pStyle w:val="TAL"/>
              <w:rPr>
                <w:sz w:val="16"/>
              </w:rPr>
            </w:pPr>
            <w:r w:rsidRPr="00CE314E">
              <w:rPr>
                <w:sz w:val="16"/>
              </w:rPr>
              <w:t>C3-230904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4973C" w14:textId="77777777" w:rsidR="00B4750D" w:rsidRPr="00CE314E" w:rsidRDefault="00B4750D" w:rsidP="00FF0CF0">
            <w:pPr>
              <w:pStyle w:val="TAL"/>
              <w:rPr>
                <w:sz w:val="16"/>
              </w:rPr>
            </w:pPr>
            <w:r w:rsidRPr="00CE314E">
              <w:rPr>
                <w:sz w:val="16"/>
              </w:rPr>
              <w:t>OpenAPI definition for   Group message 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9AA89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42BA3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EEB881" w14:textId="77777777" w:rsidR="00B4750D" w:rsidRPr="00CE314E" w:rsidRDefault="00B4750D" w:rsidP="00FF0CF0">
            <w:pPr>
              <w:pStyle w:val="TAL"/>
              <w:rPr>
                <w:sz w:val="16"/>
              </w:rPr>
            </w:pPr>
            <w:r w:rsidRPr="00CE314E">
              <w:rPr>
                <w:sz w:val="16"/>
              </w:rPr>
              <w:t>C3-230416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9159D" w14:textId="77777777" w:rsidR="00B4750D" w:rsidRPr="00CE314E" w:rsidRDefault="00B4750D" w:rsidP="00FF0CF0">
            <w:pPr>
              <w:pStyle w:val="TAL"/>
              <w:rPr>
                <w:sz w:val="16"/>
              </w:rPr>
            </w:pPr>
            <w:r w:rsidRPr="00CE314E">
              <w:rPr>
                <w:sz w:val="16"/>
              </w:rPr>
              <w:t>CP-230280</w:t>
            </w:r>
          </w:p>
        </w:tc>
      </w:tr>
      <w:tr w:rsidR="00B4750D" w:rsidRPr="00CE314E" w14:paraId="3E90F4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060472" w14:textId="77777777" w:rsidR="00B4750D" w:rsidRPr="00CE314E" w:rsidRDefault="00B4750D" w:rsidP="00FF0CF0">
            <w:pPr>
              <w:pStyle w:val="TAL"/>
              <w:rPr>
                <w:sz w:val="16"/>
              </w:rPr>
            </w:pPr>
            <w:r w:rsidRPr="00CE314E">
              <w:rPr>
                <w:sz w:val="16"/>
              </w:rPr>
              <w:t>C3-230905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E55578" w14:textId="77777777" w:rsidR="00B4750D" w:rsidRPr="00CE314E" w:rsidRDefault="00B4750D" w:rsidP="00FF0CF0">
            <w:pPr>
              <w:pStyle w:val="TAL"/>
              <w:rPr>
                <w:sz w:val="16"/>
              </w:rPr>
            </w:pPr>
            <w:r w:rsidRPr="00CE314E">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0C9E1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95C0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EC4EA2" w14:textId="77777777" w:rsidR="00B4750D" w:rsidRPr="00CE314E" w:rsidRDefault="00B4750D" w:rsidP="00FF0CF0">
            <w:pPr>
              <w:pStyle w:val="TAL"/>
              <w:rPr>
                <w:sz w:val="16"/>
              </w:rPr>
            </w:pPr>
            <w:r w:rsidRPr="00CE314E">
              <w:rPr>
                <w:sz w:val="16"/>
              </w:rPr>
              <w:t>C3-230147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9191BD" w14:textId="77777777" w:rsidR="00B4750D" w:rsidRPr="00CE314E" w:rsidRDefault="00B4750D" w:rsidP="00FF0CF0">
            <w:pPr>
              <w:pStyle w:val="TAL"/>
              <w:rPr>
                <w:sz w:val="16"/>
              </w:rPr>
            </w:pPr>
          </w:p>
        </w:tc>
      </w:tr>
      <w:tr w:rsidR="00B4750D" w:rsidRPr="00CE314E" w14:paraId="3A6E7E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10E5EA" w14:textId="77777777" w:rsidR="00B4750D" w:rsidRPr="00CE314E" w:rsidRDefault="00B4750D" w:rsidP="00FF0CF0">
            <w:pPr>
              <w:pStyle w:val="TAL"/>
              <w:rPr>
                <w:sz w:val="16"/>
              </w:rPr>
            </w:pPr>
            <w:r w:rsidRPr="00CE314E">
              <w:rPr>
                <w:sz w:val="16"/>
              </w:rPr>
              <w:t>C3-230906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1163A" w14:textId="77777777" w:rsidR="00B4750D" w:rsidRPr="00CE314E" w:rsidRDefault="00B4750D" w:rsidP="00FF0CF0">
            <w:pPr>
              <w:pStyle w:val="TAL"/>
              <w:rPr>
                <w:sz w:val="16"/>
              </w:rPr>
            </w:pPr>
            <w:r w:rsidRPr="00CE314E">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CE8F35" w14:textId="77777777" w:rsidR="00B4750D" w:rsidRPr="00CE314E" w:rsidRDefault="00B4750D" w:rsidP="00FF0CF0">
            <w:pPr>
              <w:pStyle w:val="TAL"/>
              <w:rPr>
                <w:sz w:val="16"/>
              </w:rPr>
            </w:pPr>
            <w:r w:rsidRPr="00CE314E">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58997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03CFA2" w14:textId="77777777" w:rsidR="00B4750D" w:rsidRPr="00CE314E" w:rsidRDefault="00B4750D" w:rsidP="00FF0CF0">
            <w:pPr>
              <w:pStyle w:val="TAL"/>
              <w:rPr>
                <w:sz w:val="16"/>
              </w:rPr>
            </w:pPr>
            <w:r w:rsidRPr="00CE314E">
              <w:rPr>
                <w:sz w:val="16"/>
              </w:rPr>
              <w:t>C3-230143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41412F" w14:textId="77777777" w:rsidR="00B4750D" w:rsidRPr="00CE314E" w:rsidRDefault="00B4750D" w:rsidP="00FF0CF0">
            <w:pPr>
              <w:pStyle w:val="TAL"/>
              <w:rPr>
                <w:sz w:val="16"/>
              </w:rPr>
            </w:pPr>
          </w:p>
        </w:tc>
      </w:tr>
      <w:tr w:rsidR="00B4750D" w:rsidRPr="00CE314E" w14:paraId="73A506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7C4DA" w14:textId="77777777" w:rsidR="00B4750D" w:rsidRPr="00CE314E" w:rsidRDefault="00B4750D" w:rsidP="00FF0CF0">
            <w:pPr>
              <w:pStyle w:val="TAL"/>
              <w:rPr>
                <w:sz w:val="16"/>
              </w:rPr>
            </w:pPr>
            <w:r w:rsidRPr="00CE314E">
              <w:rPr>
                <w:sz w:val="16"/>
              </w:rPr>
              <w:t>C3-230907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17C3FA" w14:textId="77777777" w:rsidR="00B4750D" w:rsidRPr="00CE314E" w:rsidRDefault="00B4750D" w:rsidP="00FF0CF0">
            <w:pPr>
              <w:pStyle w:val="TAL"/>
              <w:rPr>
                <w:sz w:val="16"/>
              </w:rPr>
            </w:pPr>
            <w:r w:rsidRPr="00CE314E">
              <w:rPr>
                <w:sz w:val="16"/>
              </w:rPr>
              <w:t>Support NWDAF fetches PFD information in Nnef_PFDmanagement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C60D0F" w14:textId="77777777" w:rsidR="00B4750D" w:rsidRPr="00CE314E" w:rsidRDefault="00B4750D" w:rsidP="00FF0CF0">
            <w:pPr>
              <w:pStyle w:val="TAL"/>
              <w:rPr>
                <w:sz w:val="16"/>
              </w:rPr>
            </w:pPr>
            <w:r w:rsidRPr="00CE314E">
              <w:rPr>
                <w:sz w:val="16"/>
              </w:rPr>
              <w:t>Ericsson,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FDD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239E62" w14:textId="77777777" w:rsidR="00B4750D" w:rsidRPr="00CE314E" w:rsidRDefault="00B4750D" w:rsidP="00FF0CF0">
            <w:pPr>
              <w:pStyle w:val="TAL"/>
              <w:rPr>
                <w:sz w:val="16"/>
              </w:rPr>
            </w:pPr>
            <w:r w:rsidRPr="00CE314E">
              <w:rPr>
                <w:sz w:val="16"/>
              </w:rPr>
              <w:t>C3-230567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7FD1EB" w14:textId="77777777" w:rsidR="00B4750D" w:rsidRPr="00CE314E" w:rsidRDefault="00B4750D" w:rsidP="00FF0CF0">
            <w:pPr>
              <w:pStyle w:val="TAL"/>
              <w:rPr>
                <w:sz w:val="16"/>
              </w:rPr>
            </w:pPr>
          </w:p>
        </w:tc>
      </w:tr>
      <w:tr w:rsidR="00B4750D" w:rsidRPr="00CE314E" w14:paraId="6FAFC1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FE00AD" w14:textId="77777777" w:rsidR="00B4750D" w:rsidRPr="00CE314E" w:rsidRDefault="00B4750D" w:rsidP="00FF0CF0">
            <w:pPr>
              <w:pStyle w:val="TAL"/>
              <w:rPr>
                <w:sz w:val="16"/>
              </w:rPr>
            </w:pPr>
            <w:r w:rsidRPr="00CE314E">
              <w:rPr>
                <w:sz w:val="16"/>
              </w:rPr>
              <w:t>C3-230908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6CC0FE" w14:textId="77777777" w:rsidR="00B4750D" w:rsidRPr="00CE314E" w:rsidRDefault="00B4750D" w:rsidP="00FF0CF0">
            <w:pPr>
              <w:pStyle w:val="TAL"/>
              <w:rPr>
                <w:sz w:val="16"/>
              </w:rPr>
            </w:pPr>
            <w:r w:rsidRPr="00CE314E">
              <w:rPr>
                <w:sz w:val="16"/>
              </w:rPr>
              <w:t>OAuth2 scopes in Npcf_PolicyAuthorization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34A97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550D5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EECDA2" w14:textId="77777777" w:rsidR="00B4750D" w:rsidRPr="00CE314E" w:rsidRDefault="00B4750D" w:rsidP="00FF0CF0">
            <w:pPr>
              <w:pStyle w:val="TAL"/>
              <w:rPr>
                <w:sz w:val="16"/>
              </w:rPr>
            </w:pPr>
            <w:r w:rsidRPr="00CE314E">
              <w:rPr>
                <w:sz w:val="16"/>
              </w:rPr>
              <w:t>C3-230202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537B57" w14:textId="77777777" w:rsidR="00B4750D" w:rsidRPr="00CE314E" w:rsidRDefault="00B4750D" w:rsidP="00FF0CF0">
            <w:pPr>
              <w:pStyle w:val="TAL"/>
              <w:rPr>
                <w:sz w:val="16"/>
              </w:rPr>
            </w:pPr>
            <w:r w:rsidRPr="00CE314E">
              <w:rPr>
                <w:sz w:val="16"/>
              </w:rPr>
              <w:t>CP-230274</w:t>
            </w:r>
          </w:p>
        </w:tc>
      </w:tr>
      <w:tr w:rsidR="00B4750D" w:rsidRPr="00CE314E" w14:paraId="7C583B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996034" w14:textId="77777777" w:rsidR="00B4750D" w:rsidRPr="00CE314E" w:rsidRDefault="00B4750D" w:rsidP="00FF0CF0">
            <w:pPr>
              <w:pStyle w:val="TAL"/>
              <w:rPr>
                <w:sz w:val="16"/>
              </w:rPr>
            </w:pPr>
            <w:r w:rsidRPr="00CE314E">
              <w:rPr>
                <w:sz w:val="16"/>
              </w:rPr>
              <w:t>C3-230909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C81E2" w14:textId="77777777" w:rsidR="00B4750D" w:rsidRPr="00CE314E" w:rsidRDefault="00B4750D" w:rsidP="00FF0CF0">
            <w:pPr>
              <w:pStyle w:val="TAL"/>
              <w:rPr>
                <w:sz w:val="16"/>
              </w:rPr>
            </w:pPr>
            <w:r w:rsidRPr="00CE314E">
              <w:rPr>
                <w:sz w:val="16"/>
              </w:rPr>
              <w:t>OAuth2 scopes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DF908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B81AD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EB038C" w14:textId="77777777" w:rsidR="00B4750D" w:rsidRPr="00CE314E" w:rsidRDefault="00B4750D" w:rsidP="00FF0CF0">
            <w:pPr>
              <w:pStyle w:val="TAL"/>
              <w:rPr>
                <w:sz w:val="16"/>
              </w:rPr>
            </w:pPr>
            <w:r w:rsidRPr="00CE314E">
              <w:rPr>
                <w:sz w:val="16"/>
              </w:rPr>
              <w:t>C3-230203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F3F057" w14:textId="77777777" w:rsidR="00B4750D" w:rsidRPr="00CE314E" w:rsidRDefault="00B4750D" w:rsidP="00FF0CF0">
            <w:pPr>
              <w:pStyle w:val="TAL"/>
              <w:rPr>
                <w:sz w:val="16"/>
              </w:rPr>
            </w:pPr>
          </w:p>
        </w:tc>
      </w:tr>
      <w:tr w:rsidR="00B4750D" w:rsidRPr="00CE314E" w14:paraId="7271F2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F668A3" w14:textId="77777777" w:rsidR="00B4750D" w:rsidRPr="00CE314E" w:rsidRDefault="00B4750D" w:rsidP="00FF0CF0">
            <w:pPr>
              <w:pStyle w:val="TAL"/>
              <w:rPr>
                <w:sz w:val="16"/>
              </w:rPr>
            </w:pPr>
            <w:r w:rsidRPr="00CE314E">
              <w:rPr>
                <w:sz w:val="16"/>
              </w:rPr>
              <w:t>C3-230910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191ABF" w14:textId="77777777" w:rsidR="00B4750D" w:rsidRPr="00CE314E" w:rsidRDefault="00B4750D" w:rsidP="00FF0CF0">
            <w:pPr>
              <w:pStyle w:val="TAL"/>
              <w:rPr>
                <w:sz w:val="16"/>
              </w:rPr>
            </w:pPr>
            <w:r w:rsidRPr="00CE314E">
              <w:rPr>
                <w:sz w:val="16"/>
              </w:rPr>
              <w:t>OAuth2 scopes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23C99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93BC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785682" w14:textId="77777777" w:rsidR="00B4750D" w:rsidRPr="00CE314E" w:rsidRDefault="00B4750D" w:rsidP="00FF0CF0">
            <w:pPr>
              <w:pStyle w:val="TAL"/>
              <w:rPr>
                <w:sz w:val="16"/>
              </w:rPr>
            </w:pPr>
            <w:r w:rsidRPr="00CE314E">
              <w:rPr>
                <w:sz w:val="16"/>
              </w:rPr>
              <w:t>C3-230204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9B78B2" w14:textId="77777777" w:rsidR="00B4750D" w:rsidRPr="00CE314E" w:rsidRDefault="00B4750D" w:rsidP="00FF0CF0">
            <w:pPr>
              <w:pStyle w:val="TAL"/>
              <w:rPr>
                <w:sz w:val="16"/>
              </w:rPr>
            </w:pPr>
          </w:p>
        </w:tc>
      </w:tr>
      <w:tr w:rsidR="00B4750D" w:rsidRPr="00CE314E" w14:paraId="5BA12D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6BF8B6" w14:textId="77777777" w:rsidR="00B4750D" w:rsidRPr="00CE314E" w:rsidRDefault="00B4750D" w:rsidP="00FF0CF0">
            <w:pPr>
              <w:pStyle w:val="TAL"/>
              <w:rPr>
                <w:sz w:val="16"/>
              </w:rPr>
            </w:pPr>
            <w:r w:rsidRPr="00CE314E">
              <w:rPr>
                <w:sz w:val="16"/>
              </w:rPr>
              <w:t>C3-230911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311BA3"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FDF48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9C02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1B5A35" w14:textId="77777777" w:rsidR="00B4750D" w:rsidRPr="00CE314E" w:rsidRDefault="00B4750D" w:rsidP="00FF0CF0">
            <w:pPr>
              <w:pStyle w:val="TAL"/>
              <w:rPr>
                <w:sz w:val="16"/>
              </w:rPr>
            </w:pPr>
            <w:r w:rsidRPr="00CE314E">
              <w:rPr>
                <w:sz w:val="16"/>
              </w:rPr>
              <w:t>C3-230692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05B74" w14:textId="77777777" w:rsidR="00B4750D" w:rsidRPr="00CE314E" w:rsidRDefault="00B4750D" w:rsidP="00FF0CF0">
            <w:pPr>
              <w:pStyle w:val="TAL"/>
              <w:rPr>
                <w:sz w:val="16"/>
              </w:rPr>
            </w:pPr>
          </w:p>
        </w:tc>
      </w:tr>
      <w:tr w:rsidR="00B4750D" w:rsidRPr="00CE314E" w14:paraId="554745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59C3CF" w14:textId="77777777" w:rsidR="00B4750D" w:rsidRPr="00CE314E" w:rsidRDefault="00B4750D" w:rsidP="00FF0CF0">
            <w:pPr>
              <w:pStyle w:val="TAL"/>
              <w:rPr>
                <w:sz w:val="16"/>
              </w:rPr>
            </w:pPr>
            <w:r w:rsidRPr="00CE314E">
              <w:rPr>
                <w:sz w:val="16"/>
              </w:rPr>
              <w:t>C3-230912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B9C206" w14:textId="77777777" w:rsidR="00B4750D" w:rsidRPr="00CE314E" w:rsidRDefault="00B4750D" w:rsidP="00FF0CF0">
            <w:pPr>
              <w:pStyle w:val="TAL"/>
              <w:rPr>
                <w:sz w:val="16"/>
              </w:rPr>
            </w:pPr>
            <w:r w:rsidRPr="00CE314E">
              <w:rPr>
                <w:sz w:val="16"/>
              </w:rPr>
              <w:t>Updates to Data Type UeMobilityCollection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555A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820B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B79FA" w14:textId="77777777" w:rsidR="00B4750D" w:rsidRPr="00CE314E" w:rsidRDefault="00B4750D" w:rsidP="00FF0CF0">
            <w:pPr>
              <w:pStyle w:val="TAL"/>
              <w:rPr>
                <w:sz w:val="16"/>
              </w:rPr>
            </w:pPr>
            <w:r w:rsidRPr="00CE314E">
              <w:rPr>
                <w:sz w:val="16"/>
              </w:rPr>
              <w:t>C3-230151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8361B0" w14:textId="77777777" w:rsidR="00B4750D" w:rsidRPr="00CE314E" w:rsidRDefault="00B4750D" w:rsidP="00FF0CF0">
            <w:pPr>
              <w:pStyle w:val="TAL"/>
              <w:rPr>
                <w:sz w:val="16"/>
              </w:rPr>
            </w:pPr>
          </w:p>
        </w:tc>
      </w:tr>
      <w:tr w:rsidR="00B4750D" w:rsidRPr="00CE314E" w14:paraId="1BDBC3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49B6AD" w14:textId="77777777" w:rsidR="00B4750D" w:rsidRPr="00CE314E" w:rsidRDefault="00B4750D" w:rsidP="00FF0CF0">
            <w:pPr>
              <w:pStyle w:val="TAL"/>
              <w:rPr>
                <w:sz w:val="16"/>
              </w:rPr>
            </w:pPr>
            <w:r w:rsidRPr="00CE314E">
              <w:rPr>
                <w:sz w:val="16"/>
              </w:rPr>
              <w:t>C3-230913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F1CBBC" w14:textId="77777777" w:rsidR="00B4750D" w:rsidRPr="00CE314E" w:rsidRDefault="00B4750D" w:rsidP="00FF0CF0">
            <w:pPr>
              <w:pStyle w:val="TAL"/>
              <w:rPr>
                <w:sz w:val="16"/>
              </w:rPr>
            </w:pPr>
            <w:r w:rsidRPr="00CE314E">
              <w:rPr>
                <w:sz w:val="16"/>
              </w:rPr>
              <w:t>Updates to Data Type UeMobilityInfo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21D0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4F4D7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5BDF84" w14:textId="77777777" w:rsidR="00B4750D" w:rsidRPr="00CE314E" w:rsidRDefault="00B4750D" w:rsidP="00FF0CF0">
            <w:pPr>
              <w:pStyle w:val="TAL"/>
              <w:rPr>
                <w:sz w:val="16"/>
              </w:rPr>
            </w:pPr>
            <w:r w:rsidRPr="00CE314E">
              <w:rPr>
                <w:sz w:val="16"/>
              </w:rPr>
              <w:t>C3-230152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9AAC95" w14:textId="77777777" w:rsidR="00B4750D" w:rsidRPr="00CE314E" w:rsidRDefault="00B4750D" w:rsidP="00FF0CF0">
            <w:pPr>
              <w:pStyle w:val="TAL"/>
              <w:rPr>
                <w:sz w:val="16"/>
              </w:rPr>
            </w:pPr>
          </w:p>
        </w:tc>
      </w:tr>
      <w:tr w:rsidR="00B4750D" w:rsidRPr="00CE314E" w14:paraId="0578A6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F9D40A" w14:textId="77777777" w:rsidR="00B4750D" w:rsidRPr="00CE314E" w:rsidRDefault="00B4750D" w:rsidP="00FF0CF0">
            <w:pPr>
              <w:pStyle w:val="TAL"/>
              <w:rPr>
                <w:sz w:val="16"/>
              </w:rPr>
            </w:pPr>
            <w:r w:rsidRPr="00CE314E">
              <w:rPr>
                <w:sz w:val="16"/>
              </w:rPr>
              <w:t>C3-230914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486066"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A6D7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A9679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F8E5DE" w14:textId="77777777" w:rsidR="00B4750D" w:rsidRPr="00CE314E" w:rsidRDefault="00B4750D" w:rsidP="00FF0CF0">
            <w:pPr>
              <w:pStyle w:val="TAL"/>
              <w:rPr>
                <w:sz w:val="16"/>
              </w:rPr>
            </w:pPr>
            <w:r w:rsidRPr="00CE314E">
              <w:rPr>
                <w:sz w:val="16"/>
              </w:rPr>
              <w:t>C3-230368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73929" w14:textId="77777777" w:rsidR="00B4750D" w:rsidRPr="00CE314E" w:rsidRDefault="00B4750D" w:rsidP="00FF0CF0">
            <w:pPr>
              <w:pStyle w:val="TAL"/>
              <w:rPr>
                <w:sz w:val="16"/>
              </w:rPr>
            </w:pPr>
          </w:p>
        </w:tc>
      </w:tr>
      <w:tr w:rsidR="00B4750D" w:rsidRPr="00CE314E" w14:paraId="27FC06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9CFB9B" w14:textId="77777777" w:rsidR="00B4750D" w:rsidRPr="00CE314E" w:rsidRDefault="00B4750D" w:rsidP="00FF0CF0">
            <w:pPr>
              <w:pStyle w:val="TAL"/>
              <w:rPr>
                <w:sz w:val="16"/>
              </w:rPr>
            </w:pPr>
            <w:r w:rsidRPr="00CE314E">
              <w:rPr>
                <w:sz w:val="16"/>
              </w:rPr>
              <w:t>C3-230915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6D149F" w14:textId="77777777" w:rsidR="00B4750D" w:rsidRPr="00CE314E" w:rsidRDefault="00B4750D" w:rsidP="00FF0CF0">
            <w:pPr>
              <w:pStyle w:val="TAL"/>
              <w:rPr>
                <w:sz w:val="16"/>
              </w:rPr>
            </w:pPr>
            <w:r w:rsidRPr="00CE314E">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BCCAC9"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BC811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1E99B" w14:textId="77777777" w:rsidR="00B4750D" w:rsidRPr="00CE314E" w:rsidRDefault="00B4750D" w:rsidP="00FF0CF0">
            <w:pPr>
              <w:pStyle w:val="TAL"/>
              <w:rPr>
                <w:sz w:val="16"/>
              </w:rPr>
            </w:pPr>
            <w:r w:rsidRPr="00CE314E">
              <w:rPr>
                <w:sz w:val="16"/>
              </w:rPr>
              <w:t>C3-230014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5BE8B9" w14:textId="77777777" w:rsidR="00B4750D" w:rsidRPr="00CE314E" w:rsidRDefault="00B4750D" w:rsidP="00FF0CF0">
            <w:pPr>
              <w:pStyle w:val="TAL"/>
              <w:rPr>
                <w:sz w:val="16"/>
              </w:rPr>
            </w:pPr>
          </w:p>
        </w:tc>
      </w:tr>
      <w:tr w:rsidR="00B4750D" w:rsidRPr="00CE314E" w14:paraId="56CA60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92621A" w14:textId="77777777" w:rsidR="00B4750D" w:rsidRPr="00CE314E" w:rsidRDefault="00B4750D" w:rsidP="00FF0CF0">
            <w:pPr>
              <w:pStyle w:val="TAL"/>
              <w:rPr>
                <w:sz w:val="16"/>
              </w:rPr>
            </w:pPr>
            <w:r w:rsidRPr="00CE314E">
              <w:rPr>
                <w:sz w:val="16"/>
              </w:rPr>
              <w:t>C3-230916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CA2DC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4A0254"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4839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DAFC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0AC8E9" w14:textId="77777777" w:rsidR="00B4750D" w:rsidRPr="00CE314E" w:rsidRDefault="00B4750D" w:rsidP="00FF0CF0">
            <w:pPr>
              <w:pStyle w:val="TAL"/>
              <w:rPr>
                <w:sz w:val="16"/>
              </w:rPr>
            </w:pPr>
          </w:p>
        </w:tc>
      </w:tr>
      <w:tr w:rsidR="00B4750D" w:rsidRPr="00CE314E" w14:paraId="57765B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F5F6A3" w14:textId="77777777" w:rsidR="00B4750D" w:rsidRPr="00CE314E" w:rsidRDefault="00B4750D" w:rsidP="00FF0CF0">
            <w:pPr>
              <w:pStyle w:val="TAL"/>
              <w:rPr>
                <w:sz w:val="16"/>
              </w:rPr>
            </w:pPr>
            <w:r w:rsidRPr="00CE314E">
              <w:rPr>
                <w:sz w:val="16"/>
              </w:rPr>
              <w:t>C3-230917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3931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2DFAC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FB35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36F4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C7C39" w14:textId="77777777" w:rsidR="00B4750D" w:rsidRPr="00CE314E" w:rsidRDefault="00B4750D" w:rsidP="00FF0CF0">
            <w:pPr>
              <w:pStyle w:val="TAL"/>
              <w:rPr>
                <w:sz w:val="16"/>
              </w:rPr>
            </w:pPr>
          </w:p>
        </w:tc>
      </w:tr>
      <w:tr w:rsidR="00B4750D" w:rsidRPr="00CE314E" w14:paraId="49008B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A9607B" w14:textId="77777777" w:rsidR="00B4750D" w:rsidRPr="00CE314E" w:rsidRDefault="00B4750D" w:rsidP="00FF0CF0">
            <w:pPr>
              <w:pStyle w:val="TAL"/>
              <w:rPr>
                <w:sz w:val="16"/>
              </w:rPr>
            </w:pPr>
            <w:r w:rsidRPr="00CE314E">
              <w:rPr>
                <w:sz w:val="16"/>
              </w:rPr>
              <w:t>C3-230918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E7493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EFB60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27844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0AB8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556B41" w14:textId="77777777" w:rsidR="00B4750D" w:rsidRPr="00CE314E" w:rsidRDefault="00B4750D" w:rsidP="00FF0CF0">
            <w:pPr>
              <w:pStyle w:val="TAL"/>
              <w:rPr>
                <w:sz w:val="16"/>
              </w:rPr>
            </w:pPr>
          </w:p>
        </w:tc>
      </w:tr>
      <w:tr w:rsidR="00B4750D" w:rsidRPr="00CE314E" w14:paraId="2DBC80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F4CD79" w14:textId="77777777" w:rsidR="00B4750D" w:rsidRPr="00CE314E" w:rsidRDefault="00B4750D" w:rsidP="00FF0CF0">
            <w:pPr>
              <w:pStyle w:val="TAL"/>
              <w:rPr>
                <w:sz w:val="16"/>
              </w:rPr>
            </w:pPr>
            <w:r w:rsidRPr="00CE314E">
              <w:rPr>
                <w:sz w:val="16"/>
              </w:rPr>
              <w:t>C3-230919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7B6D3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A34D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6A161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DE3F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7C4FA" w14:textId="77777777" w:rsidR="00B4750D" w:rsidRPr="00CE314E" w:rsidRDefault="00B4750D" w:rsidP="00FF0CF0">
            <w:pPr>
              <w:pStyle w:val="TAL"/>
              <w:rPr>
                <w:sz w:val="16"/>
              </w:rPr>
            </w:pPr>
          </w:p>
        </w:tc>
      </w:tr>
      <w:tr w:rsidR="00B4750D" w:rsidRPr="00CE314E" w14:paraId="2B4A08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936091" w14:textId="77777777" w:rsidR="00B4750D" w:rsidRPr="00CE314E" w:rsidRDefault="00B4750D" w:rsidP="00FF0CF0">
            <w:pPr>
              <w:pStyle w:val="TAL"/>
              <w:rPr>
                <w:sz w:val="16"/>
              </w:rPr>
            </w:pPr>
            <w:r w:rsidRPr="00CE314E">
              <w:rPr>
                <w:sz w:val="16"/>
              </w:rPr>
              <w:t>C3-230920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C7CE8"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0AF2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CBD0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1B8E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1EC3CC" w14:textId="77777777" w:rsidR="00B4750D" w:rsidRPr="00CE314E" w:rsidRDefault="00B4750D" w:rsidP="00FF0CF0">
            <w:pPr>
              <w:pStyle w:val="TAL"/>
              <w:rPr>
                <w:sz w:val="16"/>
              </w:rPr>
            </w:pPr>
          </w:p>
        </w:tc>
      </w:tr>
      <w:tr w:rsidR="00B4750D" w:rsidRPr="00CE314E" w14:paraId="639CCF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3DBA6F" w14:textId="77777777" w:rsidR="00B4750D" w:rsidRPr="00CE314E" w:rsidRDefault="00B4750D" w:rsidP="00FF0CF0">
            <w:pPr>
              <w:pStyle w:val="TAL"/>
              <w:rPr>
                <w:sz w:val="16"/>
              </w:rPr>
            </w:pPr>
            <w:r w:rsidRPr="00CE314E">
              <w:rPr>
                <w:sz w:val="16"/>
              </w:rPr>
              <w:t>C3-230921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261FA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97F4C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970E6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0F51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BCC9F7" w14:textId="77777777" w:rsidR="00B4750D" w:rsidRPr="00CE314E" w:rsidRDefault="00B4750D" w:rsidP="00FF0CF0">
            <w:pPr>
              <w:pStyle w:val="TAL"/>
              <w:rPr>
                <w:sz w:val="16"/>
              </w:rPr>
            </w:pPr>
          </w:p>
        </w:tc>
      </w:tr>
      <w:tr w:rsidR="00B4750D" w:rsidRPr="00CE314E" w14:paraId="5ECE31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C16E57" w14:textId="77777777" w:rsidR="00B4750D" w:rsidRPr="00CE314E" w:rsidRDefault="00B4750D" w:rsidP="00FF0CF0">
            <w:pPr>
              <w:pStyle w:val="TAL"/>
              <w:rPr>
                <w:sz w:val="16"/>
              </w:rPr>
            </w:pPr>
            <w:r w:rsidRPr="00CE314E">
              <w:rPr>
                <w:sz w:val="16"/>
              </w:rPr>
              <w:t>C3-230922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B2AFE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443B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7749F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5CFA7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02A058" w14:textId="77777777" w:rsidR="00B4750D" w:rsidRPr="00CE314E" w:rsidRDefault="00B4750D" w:rsidP="00FF0CF0">
            <w:pPr>
              <w:pStyle w:val="TAL"/>
              <w:rPr>
                <w:sz w:val="16"/>
              </w:rPr>
            </w:pPr>
          </w:p>
        </w:tc>
      </w:tr>
      <w:tr w:rsidR="00B4750D" w:rsidRPr="00CE314E" w14:paraId="6B6FB5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90ED0" w14:textId="77777777" w:rsidR="00B4750D" w:rsidRPr="00CE314E" w:rsidRDefault="00B4750D" w:rsidP="00FF0CF0">
            <w:pPr>
              <w:pStyle w:val="TAL"/>
              <w:rPr>
                <w:sz w:val="16"/>
              </w:rPr>
            </w:pPr>
            <w:r w:rsidRPr="00CE314E">
              <w:rPr>
                <w:sz w:val="16"/>
              </w:rPr>
              <w:t>C3-230923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C9FA5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966920"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BB1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F713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A81D10" w14:textId="77777777" w:rsidR="00B4750D" w:rsidRPr="00CE314E" w:rsidRDefault="00B4750D" w:rsidP="00FF0CF0">
            <w:pPr>
              <w:pStyle w:val="TAL"/>
              <w:rPr>
                <w:sz w:val="16"/>
              </w:rPr>
            </w:pPr>
          </w:p>
        </w:tc>
      </w:tr>
      <w:tr w:rsidR="00B4750D" w:rsidRPr="00CE314E" w14:paraId="41F999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976130" w14:textId="77777777" w:rsidR="00B4750D" w:rsidRPr="00CE314E" w:rsidRDefault="00B4750D" w:rsidP="00FF0CF0">
            <w:pPr>
              <w:pStyle w:val="TAL"/>
              <w:rPr>
                <w:sz w:val="16"/>
              </w:rPr>
            </w:pPr>
            <w:r w:rsidRPr="00CE314E">
              <w:rPr>
                <w:sz w:val="16"/>
              </w:rPr>
              <w:t>C3-230924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7852C4"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0C0B5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1CA0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EF9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F1A953" w14:textId="77777777" w:rsidR="00B4750D" w:rsidRPr="00CE314E" w:rsidRDefault="00B4750D" w:rsidP="00FF0CF0">
            <w:pPr>
              <w:pStyle w:val="TAL"/>
              <w:rPr>
                <w:sz w:val="16"/>
              </w:rPr>
            </w:pPr>
          </w:p>
        </w:tc>
      </w:tr>
      <w:tr w:rsidR="00B4750D" w:rsidRPr="00CE314E" w14:paraId="6CF867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87DCCE" w14:textId="77777777" w:rsidR="00B4750D" w:rsidRPr="00CE314E" w:rsidRDefault="00B4750D" w:rsidP="00FF0CF0">
            <w:pPr>
              <w:pStyle w:val="TAL"/>
              <w:rPr>
                <w:sz w:val="16"/>
              </w:rPr>
            </w:pPr>
            <w:r w:rsidRPr="00CE314E">
              <w:rPr>
                <w:sz w:val="16"/>
              </w:rPr>
              <w:t>C3-230925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2E957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8CCC6"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4499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101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3F9308" w14:textId="77777777" w:rsidR="00B4750D" w:rsidRPr="00CE314E" w:rsidRDefault="00B4750D" w:rsidP="00FF0CF0">
            <w:pPr>
              <w:pStyle w:val="TAL"/>
              <w:rPr>
                <w:sz w:val="16"/>
              </w:rPr>
            </w:pPr>
          </w:p>
        </w:tc>
      </w:tr>
      <w:tr w:rsidR="00B4750D" w:rsidRPr="00CE314E" w14:paraId="3B0CA7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9A4DCA" w14:textId="77777777" w:rsidR="00B4750D" w:rsidRPr="00CE314E" w:rsidRDefault="00B4750D" w:rsidP="00FF0CF0">
            <w:pPr>
              <w:pStyle w:val="TAL"/>
              <w:rPr>
                <w:sz w:val="16"/>
              </w:rPr>
            </w:pPr>
            <w:r w:rsidRPr="00CE314E">
              <w:rPr>
                <w:sz w:val="16"/>
              </w:rPr>
              <w:t>C3-230926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A6F35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D2D40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1C24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AE18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01AB0" w14:textId="77777777" w:rsidR="00B4750D" w:rsidRPr="00CE314E" w:rsidRDefault="00B4750D" w:rsidP="00FF0CF0">
            <w:pPr>
              <w:pStyle w:val="TAL"/>
              <w:rPr>
                <w:sz w:val="16"/>
              </w:rPr>
            </w:pPr>
          </w:p>
        </w:tc>
      </w:tr>
      <w:tr w:rsidR="00B4750D" w:rsidRPr="00CE314E" w14:paraId="533DE0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8E69D1" w14:textId="77777777" w:rsidR="00B4750D" w:rsidRPr="00CE314E" w:rsidRDefault="00B4750D" w:rsidP="00FF0CF0">
            <w:pPr>
              <w:pStyle w:val="TAL"/>
              <w:rPr>
                <w:sz w:val="16"/>
              </w:rPr>
            </w:pPr>
            <w:r w:rsidRPr="00CE314E">
              <w:rPr>
                <w:sz w:val="16"/>
              </w:rPr>
              <w:t>C3-230927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7E6AEA"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D873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DD069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5346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B8B67F" w14:textId="77777777" w:rsidR="00B4750D" w:rsidRPr="00CE314E" w:rsidRDefault="00B4750D" w:rsidP="00FF0CF0">
            <w:pPr>
              <w:pStyle w:val="TAL"/>
              <w:rPr>
                <w:sz w:val="16"/>
              </w:rPr>
            </w:pPr>
          </w:p>
        </w:tc>
      </w:tr>
      <w:tr w:rsidR="00B4750D" w:rsidRPr="00CE314E" w14:paraId="5D8B52E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E6214C" w14:textId="77777777" w:rsidR="00B4750D" w:rsidRPr="00CE314E" w:rsidRDefault="00B4750D" w:rsidP="00FF0CF0">
            <w:pPr>
              <w:pStyle w:val="TAL"/>
              <w:rPr>
                <w:sz w:val="16"/>
              </w:rPr>
            </w:pPr>
            <w:r w:rsidRPr="00CE314E">
              <w:rPr>
                <w:sz w:val="16"/>
              </w:rPr>
              <w:t>C3-230928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9807A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6A372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D1E64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7CCE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05E767" w14:textId="77777777" w:rsidR="00B4750D" w:rsidRPr="00CE314E" w:rsidRDefault="00B4750D" w:rsidP="00FF0CF0">
            <w:pPr>
              <w:pStyle w:val="TAL"/>
              <w:rPr>
                <w:sz w:val="16"/>
              </w:rPr>
            </w:pPr>
          </w:p>
        </w:tc>
      </w:tr>
      <w:tr w:rsidR="00B4750D" w:rsidRPr="00CE314E" w14:paraId="1A89F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F844C1" w14:textId="77777777" w:rsidR="00B4750D" w:rsidRPr="00CE314E" w:rsidRDefault="00B4750D" w:rsidP="00FF0CF0">
            <w:pPr>
              <w:pStyle w:val="TAL"/>
              <w:rPr>
                <w:sz w:val="16"/>
              </w:rPr>
            </w:pPr>
            <w:r w:rsidRPr="00CE314E">
              <w:rPr>
                <w:sz w:val="16"/>
              </w:rPr>
              <w:t>C3-230929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727BF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0AF3D2"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389C7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8B2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51C1F0" w14:textId="77777777" w:rsidR="00B4750D" w:rsidRPr="00CE314E" w:rsidRDefault="00B4750D" w:rsidP="00FF0CF0">
            <w:pPr>
              <w:pStyle w:val="TAL"/>
              <w:rPr>
                <w:sz w:val="16"/>
              </w:rPr>
            </w:pPr>
          </w:p>
        </w:tc>
      </w:tr>
      <w:tr w:rsidR="00B4750D" w:rsidRPr="00CE314E" w14:paraId="0882076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51DF23" w14:textId="77777777" w:rsidR="00B4750D" w:rsidRPr="00CE314E" w:rsidRDefault="00B4750D" w:rsidP="00FF0CF0">
            <w:pPr>
              <w:pStyle w:val="TAL"/>
              <w:rPr>
                <w:sz w:val="16"/>
              </w:rPr>
            </w:pPr>
            <w:r w:rsidRPr="00CE314E">
              <w:rPr>
                <w:sz w:val="16"/>
              </w:rPr>
              <w:t>C3-230930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EA078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06ACA" w14:textId="77777777" w:rsidR="00B4750D" w:rsidRPr="00CE314E" w:rsidRDefault="00B4750D" w:rsidP="00FF0CF0">
            <w:pPr>
              <w:pStyle w:val="TAL"/>
              <w:rPr>
                <w:sz w:val="16"/>
              </w:rPr>
            </w:pPr>
            <w:r w:rsidRPr="00CE314E">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7D94A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BBEF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D0BA25" w14:textId="77777777" w:rsidR="00B4750D" w:rsidRPr="00CE314E" w:rsidRDefault="00B4750D" w:rsidP="00FF0CF0">
            <w:pPr>
              <w:pStyle w:val="TAL"/>
              <w:rPr>
                <w:sz w:val="16"/>
              </w:rPr>
            </w:pPr>
          </w:p>
        </w:tc>
      </w:tr>
      <w:tr w:rsidR="00B4750D" w:rsidRPr="00CE314E" w14:paraId="4FA5A2D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625B05" w14:textId="77777777" w:rsidR="00B4750D" w:rsidRPr="00CE314E" w:rsidRDefault="00B4750D" w:rsidP="00FF0CF0">
            <w:pPr>
              <w:pStyle w:val="TAL"/>
              <w:rPr>
                <w:sz w:val="16"/>
              </w:rPr>
            </w:pPr>
            <w:r w:rsidRPr="00CE314E">
              <w:rPr>
                <w:sz w:val="16"/>
              </w:rPr>
              <w:t>C3-230931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ACAE5"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56AB9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0208E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BD3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D593F" w14:textId="77777777" w:rsidR="00B4750D" w:rsidRPr="00CE314E" w:rsidRDefault="00B4750D" w:rsidP="00FF0CF0">
            <w:pPr>
              <w:pStyle w:val="TAL"/>
              <w:rPr>
                <w:sz w:val="16"/>
              </w:rPr>
            </w:pPr>
          </w:p>
        </w:tc>
      </w:tr>
      <w:tr w:rsidR="00B4750D" w:rsidRPr="00CE314E" w14:paraId="76630C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662ED0" w14:textId="77777777" w:rsidR="00B4750D" w:rsidRPr="00CE314E" w:rsidRDefault="00B4750D" w:rsidP="00FF0CF0">
            <w:pPr>
              <w:pStyle w:val="TAL"/>
              <w:rPr>
                <w:sz w:val="16"/>
              </w:rPr>
            </w:pPr>
            <w:r w:rsidRPr="00CE314E">
              <w:rPr>
                <w:sz w:val="16"/>
              </w:rPr>
              <w:t>C3-230932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1EA75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05D2C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72E10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066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D047E5" w14:textId="77777777" w:rsidR="00B4750D" w:rsidRPr="00CE314E" w:rsidRDefault="00B4750D" w:rsidP="00FF0CF0">
            <w:pPr>
              <w:pStyle w:val="TAL"/>
              <w:rPr>
                <w:sz w:val="16"/>
              </w:rPr>
            </w:pPr>
          </w:p>
        </w:tc>
      </w:tr>
      <w:tr w:rsidR="00B4750D" w:rsidRPr="00CE314E" w14:paraId="47F679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E0DBE9" w14:textId="77777777" w:rsidR="00B4750D" w:rsidRPr="00CE314E" w:rsidRDefault="00B4750D" w:rsidP="00FF0CF0">
            <w:pPr>
              <w:pStyle w:val="TAL"/>
              <w:rPr>
                <w:sz w:val="16"/>
              </w:rPr>
            </w:pPr>
            <w:r w:rsidRPr="00CE314E">
              <w:rPr>
                <w:sz w:val="16"/>
              </w:rPr>
              <w:t>C3-230933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614E8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0ED64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3E58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D40F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6BB474" w14:textId="77777777" w:rsidR="00B4750D" w:rsidRPr="00CE314E" w:rsidRDefault="00B4750D" w:rsidP="00FF0CF0">
            <w:pPr>
              <w:pStyle w:val="TAL"/>
              <w:rPr>
                <w:sz w:val="16"/>
              </w:rPr>
            </w:pPr>
          </w:p>
        </w:tc>
      </w:tr>
      <w:tr w:rsidR="00B4750D" w:rsidRPr="00CE314E" w14:paraId="153281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8D751B" w14:textId="77777777" w:rsidR="00B4750D" w:rsidRPr="00CE314E" w:rsidRDefault="00B4750D" w:rsidP="00FF0CF0">
            <w:pPr>
              <w:pStyle w:val="TAL"/>
              <w:rPr>
                <w:sz w:val="16"/>
              </w:rPr>
            </w:pPr>
            <w:r w:rsidRPr="00CE314E">
              <w:rPr>
                <w:sz w:val="16"/>
              </w:rPr>
              <w:t>C3-230934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260CE"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D88A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356FB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0C7D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254771" w14:textId="77777777" w:rsidR="00B4750D" w:rsidRPr="00CE314E" w:rsidRDefault="00B4750D" w:rsidP="00FF0CF0">
            <w:pPr>
              <w:pStyle w:val="TAL"/>
              <w:rPr>
                <w:sz w:val="16"/>
              </w:rPr>
            </w:pPr>
          </w:p>
        </w:tc>
      </w:tr>
      <w:tr w:rsidR="00B4750D" w:rsidRPr="00CE314E" w14:paraId="326C22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B17969" w14:textId="77777777" w:rsidR="00B4750D" w:rsidRPr="00CE314E" w:rsidRDefault="00B4750D" w:rsidP="00FF0CF0">
            <w:pPr>
              <w:pStyle w:val="TAL"/>
              <w:rPr>
                <w:sz w:val="16"/>
              </w:rPr>
            </w:pPr>
            <w:r w:rsidRPr="00CE314E">
              <w:rPr>
                <w:sz w:val="16"/>
              </w:rPr>
              <w:t>C3-230935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8B9B52"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25B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FAE4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C1E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A3A7E0" w14:textId="77777777" w:rsidR="00B4750D" w:rsidRPr="00CE314E" w:rsidRDefault="00B4750D" w:rsidP="00FF0CF0">
            <w:pPr>
              <w:pStyle w:val="TAL"/>
              <w:rPr>
                <w:sz w:val="16"/>
              </w:rPr>
            </w:pPr>
          </w:p>
        </w:tc>
      </w:tr>
      <w:tr w:rsidR="00B4750D" w:rsidRPr="00CE314E" w14:paraId="3298C3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68F8F5" w14:textId="77777777" w:rsidR="00B4750D" w:rsidRPr="00CE314E" w:rsidRDefault="00B4750D" w:rsidP="00FF0CF0">
            <w:pPr>
              <w:pStyle w:val="TAL"/>
              <w:rPr>
                <w:sz w:val="16"/>
              </w:rPr>
            </w:pPr>
            <w:r w:rsidRPr="00CE314E">
              <w:rPr>
                <w:sz w:val="16"/>
              </w:rPr>
              <w:t>C3-230936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23C79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BC33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C0D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4F24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454C9C" w14:textId="77777777" w:rsidR="00B4750D" w:rsidRPr="00CE314E" w:rsidRDefault="00B4750D" w:rsidP="00FF0CF0">
            <w:pPr>
              <w:pStyle w:val="TAL"/>
              <w:rPr>
                <w:sz w:val="16"/>
              </w:rPr>
            </w:pPr>
          </w:p>
        </w:tc>
      </w:tr>
      <w:tr w:rsidR="00B4750D" w:rsidRPr="00CE314E" w14:paraId="4179D5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9E7177" w14:textId="77777777" w:rsidR="00B4750D" w:rsidRPr="00CE314E" w:rsidRDefault="00B4750D" w:rsidP="00FF0CF0">
            <w:pPr>
              <w:pStyle w:val="TAL"/>
              <w:rPr>
                <w:sz w:val="16"/>
              </w:rPr>
            </w:pPr>
            <w:r w:rsidRPr="00CE314E">
              <w:rPr>
                <w:sz w:val="16"/>
              </w:rPr>
              <w:t>C3-230937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73B1F4"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7EC1A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D8A9C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F5AC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F04451" w14:textId="77777777" w:rsidR="00B4750D" w:rsidRPr="00CE314E" w:rsidRDefault="00B4750D" w:rsidP="00FF0CF0">
            <w:pPr>
              <w:pStyle w:val="TAL"/>
              <w:rPr>
                <w:sz w:val="16"/>
              </w:rPr>
            </w:pPr>
          </w:p>
        </w:tc>
      </w:tr>
      <w:tr w:rsidR="00B4750D" w:rsidRPr="00CE314E" w14:paraId="7A856C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0518E" w14:textId="77777777" w:rsidR="00B4750D" w:rsidRPr="00CE314E" w:rsidRDefault="00B4750D" w:rsidP="00FF0CF0">
            <w:pPr>
              <w:pStyle w:val="TAL"/>
              <w:rPr>
                <w:sz w:val="16"/>
              </w:rPr>
            </w:pPr>
            <w:r w:rsidRPr="00CE314E">
              <w:rPr>
                <w:sz w:val="16"/>
              </w:rPr>
              <w:t>C3-230938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75A701" w14:textId="77777777" w:rsidR="00B4750D" w:rsidRPr="00CE314E" w:rsidRDefault="00B4750D" w:rsidP="00FF0CF0">
            <w:pPr>
              <w:pStyle w:val="TAL"/>
              <w:rPr>
                <w:sz w:val="16"/>
              </w:rPr>
            </w:pPr>
            <w:r w:rsidRPr="00CE314E">
              <w:rPr>
                <w:sz w:val="16"/>
              </w:rPr>
              <w:t>OpenAPI update of Nudr_DataRepository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9492E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D5657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2582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1BB1EC" w14:textId="77777777" w:rsidR="00B4750D" w:rsidRPr="00CE314E" w:rsidRDefault="00B4750D" w:rsidP="00FF0CF0">
            <w:pPr>
              <w:pStyle w:val="TAL"/>
              <w:rPr>
                <w:sz w:val="16"/>
              </w:rPr>
            </w:pPr>
          </w:p>
        </w:tc>
      </w:tr>
      <w:tr w:rsidR="00B4750D" w:rsidRPr="00CE314E" w14:paraId="3322A04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A3F675" w14:textId="77777777" w:rsidR="00B4750D" w:rsidRPr="00CE314E" w:rsidRDefault="00B4750D" w:rsidP="00FF0CF0">
            <w:pPr>
              <w:pStyle w:val="TAL"/>
              <w:rPr>
                <w:sz w:val="16"/>
              </w:rPr>
            </w:pPr>
            <w:r w:rsidRPr="00CE314E">
              <w:rPr>
                <w:sz w:val="16"/>
              </w:rPr>
              <w:t>C3-230939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32CE6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262968"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F2D4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490D5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91381D" w14:textId="77777777" w:rsidR="00B4750D" w:rsidRPr="00CE314E" w:rsidRDefault="00B4750D" w:rsidP="00FF0CF0">
            <w:pPr>
              <w:pStyle w:val="TAL"/>
              <w:rPr>
                <w:sz w:val="16"/>
              </w:rPr>
            </w:pPr>
          </w:p>
        </w:tc>
      </w:tr>
      <w:tr w:rsidR="00B4750D" w:rsidRPr="00CE314E" w14:paraId="625A64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6AB0C8" w14:textId="77777777" w:rsidR="00B4750D" w:rsidRPr="00CE314E" w:rsidRDefault="00B4750D" w:rsidP="00FF0CF0">
            <w:pPr>
              <w:pStyle w:val="TAL"/>
              <w:rPr>
                <w:sz w:val="16"/>
              </w:rPr>
            </w:pPr>
            <w:r w:rsidRPr="00CE314E">
              <w:rPr>
                <w:sz w:val="16"/>
              </w:rPr>
              <w:t>C3-230940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0CDA52"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206AAF"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A98E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D8E0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BB8BA" w14:textId="77777777" w:rsidR="00B4750D" w:rsidRPr="00CE314E" w:rsidRDefault="00B4750D" w:rsidP="00FF0CF0">
            <w:pPr>
              <w:pStyle w:val="TAL"/>
              <w:rPr>
                <w:sz w:val="16"/>
              </w:rPr>
            </w:pPr>
          </w:p>
        </w:tc>
      </w:tr>
      <w:tr w:rsidR="00B4750D" w:rsidRPr="00CE314E" w14:paraId="40F694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DAE7C5" w14:textId="77777777" w:rsidR="00B4750D" w:rsidRPr="00CE314E" w:rsidRDefault="00B4750D" w:rsidP="00FF0CF0">
            <w:pPr>
              <w:pStyle w:val="TAL"/>
              <w:rPr>
                <w:sz w:val="16"/>
              </w:rPr>
            </w:pPr>
            <w:r w:rsidRPr="00CE314E">
              <w:rPr>
                <w:sz w:val="16"/>
              </w:rPr>
              <w:t>C3-230941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FA376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2B2A4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2B04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325C2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53607" w14:textId="77777777" w:rsidR="00B4750D" w:rsidRPr="00CE314E" w:rsidRDefault="00B4750D" w:rsidP="00FF0CF0">
            <w:pPr>
              <w:pStyle w:val="TAL"/>
              <w:rPr>
                <w:sz w:val="16"/>
              </w:rPr>
            </w:pPr>
          </w:p>
        </w:tc>
      </w:tr>
      <w:tr w:rsidR="00B4750D" w:rsidRPr="00CE314E" w14:paraId="509895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B6F91A" w14:textId="77777777" w:rsidR="00B4750D" w:rsidRPr="00CE314E" w:rsidRDefault="00B4750D" w:rsidP="00FF0CF0">
            <w:pPr>
              <w:pStyle w:val="TAL"/>
              <w:rPr>
                <w:sz w:val="16"/>
              </w:rPr>
            </w:pPr>
            <w:r w:rsidRPr="00CE314E">
              <w:rPr>
                <w:sz w:val="16"/>
              </w:rPr>
              <w:t>C3-230942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7F2D9D"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05D1B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4AAEE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566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EC7D89" w14:textId="77777777" w:rsidR="00B4750D" w:rsidRPr="00CE314E" w:rsidRDefault="00B4750D" w:rsidP="00FF0CF0">
            <w:pPr>
              <w:pStyle w:val="TAL"/>
              <w:rPr>
                <w:sz w:val="16"/>
              </w:rPr>
            </w:pPr>
          </w:p>
        </w:tc>
      </w:tr>
      <w:tr w:rsidR="00B4750D" w:rsidRPr="00CE314E" w14:paraId="35D7D5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B70F86" w14:textId="77777777" w:rsidR="00B4750D" w:rsidRPr="00CE314E" w:rsidRDefault="00B4750D" w:rsidP="00FF0CF0">
            <w:pPr>
              <w:pStyle w:val="TAL"/>
              <w:rPr>
                <w:sz w:val="16"/>
              </w:rPr>
            </w:pPr>
            <w:r w:rsidRPr="00CE314E">
              <w:rPr>
                <w:sz w:val="16"/>
              </w:rPr>
              <w:t>C3-230943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DB307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DE31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2560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06B6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8AD9F1" w14:textId="77777777" w:rsidR="00B4750D" w:rsidRPr="00CE314E" w:rsidRDefault="00B4750D" w:rsidP="00FF0CF0">
            <w:pPr>
              <w:pStyle w:val="TAL"/>
              <w:rPr>
                <w:sz w:val="16"/>
              </w:rPr>
            </w:pPr>
          </w:p>
        </w:tc>
      </w:tr>
      <w:tr w:rsidR="00B4750D" w:rsidRPr="00CE314E" w14:paraId="046DE9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3319B5" w14:textId="77777777" w:rsidR="00B4750D" w:rsidRPr="00CE314E" w:rsidRDefault="00B4750D" w:rsidP="00FF0CF0">
            <w:pPr>
              <w:pStyle w:val="TAL"/>
              <w:rPr>
                <w:sz w:val="16"/>
              </w:rPr>
            </w:pPr>
            <w:r w:rsidRPr="00CE314E">
              <w:rPr>
                <w:sz w:val="16"/>
              </w:rPr>
              <w:t>C3-230944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6DF99D"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0DD31A"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6868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A8B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1D179" w14:textId="77777777" w:rsidR="00B4750D" w:rsidRPr="00CE314E" w:rsidRDefault="00B4750D" w:rsidP="00FF0CF0">
            <w:pPr>
              <w:pStyle w:val="TAL"/>
              <w:rPr>
                <w:sz w:val="16"/>
              </w:rPr>
            </w:pPr>
          </w:p>
        </w:tc>
      </w:tr>
      <w:tr w:rsidR="00B4750D" w:rsidRPr="00CE314E" w14:paraId="76460F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B3C9D8" w14:textId="77777777" w:rsidR="00B4750D" w:rsidRPr="00CE314E" w:rsidRDefault="00B4750D" w:rsidP="00FF0CF0">
            <w:pPr>
              <w:pStyle w:val="TAL"/>
              <w:rPr>
                <w:sz w:val="16"/>
              </w:rPr>
            </w:pPr>
            <w:r w:rsidRPr="00CE314E">
              <w:rPr>
                <w:sz w:val="16"/>
              </w:rPr>
              <w:t>C3-230945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53256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EDAA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A60F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B835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ED864E" w14:textId="77777777" w:rsidR="00B4750D" w:rsidRPr="00CE314E" w:rsidRDefault="00B4750D" w:rsidP="00FF0CF0">
            <w:pPr>
              <w:pStyle w:val="TAL"/>
              <w:rPr>
                <w:sz w:val="16"/>
              </w:rPr>
            </w:pPr>
          </w:p>
        </w:tc>
      </w:tr>
      <w:tr w:rsidR="00B4750D" w:rsidRPr="00CE314E" w14:paraId="23721A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D5ADDA" w14:textId="77777777" w:rsidR="00B4750D" w:rsidRPr="00CE314E" w:rsidRDefault="00B4750D" w:rsidP="00FF0CF0">
            <w:pPr>
              <w:pStyle w:val="TAL"/>
              <w:rPr>
                <w:sz w:val="16"/>
              </w:rPr>
            </w:pPr>
            <w:r w:rsidRPr="00CE314E">
              <w:rPr>
                <w:sz w:val="16"/>
              </w:rPr>
              <w:t>C3-230946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B846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30ECC"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ABAE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5EEBA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27FEA" w14:textId="77777777" w:rsidR="00B4750D" w:rsidRPr="00CE314E" w:rsidRDefault="00B4750D" w:rsidP="00FF0CF0">
            <w:pPr>
              <w:pStyle w:val="TAL"/>
              <w:rPr>
                <w:sz w:val="16"/>
              </w:rPr>
            </w:pPr>
          </w:p>
        </w:tc>
      </w:tr>
      <w:tr w:rsidR="00B4750D" w:rsidRPr="00CE314E" w14:paraId="011AF3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72B984" w14:textId="77777777" w:rsidR="00B4750D" w:rsidRPr="00CE314E" w:rsidRDefault="00B4750D" w:rsidP="00FF0CF0">
            <w:pPr>
              <w:pStyle w:val="TAL"/>
              <w:rPr>
                <w:sz w:val="16"/>
              </w:rPr>
            </w:pPr>
            <w:r w:rsidRPr="00CE314E">
              <w:rPr>
                <w:sz w:val="16"/>
              </w:rPr>
              <w:t>C3-230947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3F2A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14B62"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5D0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CAFA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079CE6" w14:textId="77777777" w:rsidR="00B4750D" w:rsidRPr="00CE314E" w:rsidRDefault="00B4750D" w:rsidP="00FF0CF0">
            <w:pPr>
              <w:pStyle w:val="TAL"/>
              <w:rPr>
                <w:sz w:val="16"/>
              </w:rPr>
            </w:pPr>
          </w:p>
        </w:tc>
      </w:tr>
      <w:tr w:rsidR="00B4750D" w:rsidRPr="00CE314E" w14:paraId="375714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C6E70" w14:textId="77777777" w:rsidR="00B4750D" w:rsidRPr="00CE314E" w:rsidRDefault="00B4750D" w:rsidP="00FF0CF0">
            <w:pPr>
              <w:pStyle w:val="TAL"/>
              <w:rPr>
                <w:sz w:val="16"/>
              </w:rPr>
            </w:pPr>
            <w:r w:rsidRPr="00CE314E">
              <w:rPr>
                <w:sz w:val="16"/>
              </w:rPr>
              <w:t>C3-230948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25789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90C74E"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AE9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21AD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12125C" w14:textId="77777777" w:rsidR="00B4750D" w:rsidRPr="00CE314E" w:rsidRDefault="00B4750D" w:rsidP="00FF0CF0">
            <w:pPr>
              <w:pStyle w:val="TAL"/>
              <w:rPr>
                <w:sz w:val="16"/>
              </w:rPr>
            </w:pPr>
          </w:p>
        </w:tc>
      </w:tr>
      <w:tr w:rsidR="00B4750D" w:rsidRPr="00CE314E" w14:paraId="119872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C71F2D" w14:textId="77777777" w:rsidR="00B4750D" w:rsidRPr="00CE314E" w:rsidRDefault="00B4750D" w:rsidP="00FF0CF0">
            <w:pPr>
              <w:pStyle w:val="TAL"/>
              <w:rPr>
                <w:sz w:val="16"/>
              </w:rPr>
            </w:pPr>
            <w:r w:rsidRPr="00CE314E">
              <w:rPr>
                <w:sz w:val="16"/>
              </w:rPr>
              <w:t>C3-230949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03B51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4853CF"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3F51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9EDC8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7F3171" w14:textId="77777777" w:rsidR="00B4750D" w:rsidRPr="00CE314E" w:rsidRDefault="00B4750D" w:rsidP="00FF0CF0">
            <w:pPr>
              <w:pStyle w:val="TAL"/>
              <w:rPr>
                <w:sz w:val="16"/>
              </w:rPr>
            </w:pPr>
          </w:p>
        </w:tc>
      </w:tr>
      <w:tr w:rsidR="00B4750D" w:rsidRPr="00CE314E" w14:paraId="352D0E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7F99C5" w14:textId="77777777" w:rsidR="00B4750D" w:rsidRPr="00CE314E" w:rsidRDefault="00B4750D" w:rsidP="00FF0CF0">
            <w:pPr>
              <w:pStyle w:val="TAL"/>
              <w:rPr>
                <w:sz w:val="16"/>
              </w:rPr>
            </w:pPr>
            <w:r w:rsidRPr="00CE314E">
              <w:rPr>
                <w:sz w:val="16"/>
              </w:rPr>
              <w:t>C3-230950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3ACFD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444A9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ED5FE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845E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312388" w14:textId="77777777" w:rsidR="00B4750D" w:rsidRPr="00CE314E" w:rsidRDefault="00B4750D" w:rsidP="00FF0CF0">
            <w:pPr>
              <w:pStyle w:val="TAL"/>
              <w:rPr>
                <w:sz w:val="16"/>
              </w:rPr>
            </w:pPr>
          </w:p>
        </w:tc>
      </w:tr>
      <w:tr w:rsidR="00B4750D" w:rsidRPr="00CE314E" w14:paraId="18553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A31B07" w14:textId="77777777" w:rsidR="00B4750D" w:rsidRPr="00CE314E" w:rsidRDefault="00B4750D" w:rsidP="00FF0CF0">
            <w:pPr>
              <w:pStyle w:val="TAL"/>
              <w:rPr>
                <w:sz w:val="16"/>
              </w:rPr>
            </w:pPr>
            <w:r w:rsidRPr="00CE314E">
              <w:rPr>
                <w:sz w:val="16"/>
              </w:rPr>
              <w:t>C3-230951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50AF7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682C7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7FA3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AE968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D05B8F" w14:textId="77777777" w:rsidR="00B4750D" w:rsidRPr="00CE314E" w:rsidRDefault="00B4750D" w:rsidP="00FF0CF0">
            <w:pPr>
              <w:pStyle w:val="TAL"/>
              <w:rPr>
                <w:sz w:val="16"/>
              </w:rPr>
            </w:pPr>
          </w:p>
        </w:tc>
      </w:tr>
      <w:tr w:rsidR="00B4750D" w:rsidRPr="00CE314E" w14:paraId="5C931A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97129E" w14:textId="77777777" w:rsidR="00B4750D" w:rsidRPr="00CE314E" w:rsidRDefault="00B4750D" w:rsidP="00FF0CF0">
            <w:pPr>
              <w:pStyle w:val="TAL"/>
              <w:rPr>
                <w:sz w:val="16"/>
              </w:rPr>
            </w:pPr>
            <w:r w:rsidRPr="00CE314E">
              <w:rPr>
                <w:sz w:val="16"/>
              </w:rPr>
              <w:t>C3-230952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B1EF8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3E9D07"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1AFB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413E8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095874" w14:textId="77777777" w:rsidR="00B4750D" w:rsidRPr="00CE314E" w:rsidRDefault="00B4750D" w:rsidP="00FF0CF0">
            <w:pPr>
              <w:pStyle w:val="TAL"/>
              <w:rPr>
                <w:sz w:val="16"/>
              </w:rPr>
            </w:pPr>
          </w:p>
        </w:tc>
      </w:tr>
      <w:tr w:rsidR="00B4750D" w:rsidRPr="00CE314E" w14:paraId="29CBE9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6F81B3" w14:textId="77777777" w:rsidR="00B4750D" w:rsidRPr="00CE314E" w:rsidRDefault="00B4750D" w:rsidP="00FF0CF0">
            <w:pPr>
              <w:pStyle w:val="TAL"/>
              <w:rPr>
                <w:sz w:val="16"/>
              </w:rPr>
            </w:pPr>
            <w:r w:rsidRPr="00CE314E">
              <w:rPr>
                <w:sz w:val="16"/>
              </w:rPr>
              <w:t>C3-230953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CF730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7C22C3"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E89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FECF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5B9765" w14:textId="77777777" w:rsidR="00B4750D" w:rsidRPr="00CE314E" w:rsidRDefault="00B4750D" w:rsidP="00FF0CF0">
            <w:pPr>
              <w:pStyle w:val="TAL"/>
              <w:rPr>
                <w:sz w:val="16"/>
              </w:rPr>
            </w:pPr>
          </w:p>
        </w:tc>
      </w:tr>
      <w:tr w:rsidR="00B4750D" w:rsidRPr="00CE314E" w14:paraId="45C64D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B8EFD2" w14:textId="77777777" w:rsidR="00B4750D" w:rsidRPr="00CE314E" w:rsidRDefault="00B4750D" w:rsidP="00FF0CF0">
            <w:pPr>
              <w:pStyle w:val="TAL"/>
              <w:rPr>
                <w:sz w:val="16"/>
              </w:rPr>
            </w:pPr>
            <w:r w:rsidRPr="00CE314E">
              <w:rPr>
                <w:sz w:val="16"/>
              </w:rPr>
              <w:t>C3-230954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D4F91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6400B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7BD9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386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7C188B" w14:textId="77777777" w:rsidR="00B4750D" w:rsidRPr="00CE314E" w:rsidRDefault="00B4750D" w:rsidP="00FF0CF0">
            <w:pPr>
              <w:pStyle w:val="TAL"/>
              <w:rPr>
                <w:sz w:val="16"/>
              </w:rPr>
            </w:pPr>
          </w:p>
        </w:tc>
      </w:tr>
      <w:tr w:rsidR="00B4750D" w:rsidRPr="00CE314E" w14:paraId="6576D9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966DD9" w14:textId="77777777" w:rsidR="00B4750D" w:rsidRPr="00CE314E" w:rsidRDefault="00B4750D" w:rsidP="00FF0CF0">
            <w:pPr>
              <w:pStyle w:val="TAL"/>
              <w:rPr>
                <w:sz w:val="16"/>
              </w:rPr>
            </w:pPr>
            <w:r w:rsidRPr="00CE314E">
              <w:rPr>
                <w:sz w:val="16"/>
              </w:rPr>
              <w:t>C3-230955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0110B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EA67F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3266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0515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DB35D" w14:textId="77777777" w:rsidR="00B4750D" w:rsidRPr="00CE314E" w:rsidRDefault="00B4750D" w:rsidP="00FF0CF0">
            <w:pPr>
              <w:pStyle w:val="TAL"/>
              <w:rPr>
                <w:sz w:val="16"/>
              </w:rPr>
            </w:pPr>
          </w:p>
        </w:tc>
      </w:tr>
      <w:tr w:rsidR="00B4750D" w:rsidRPr="00CE314E" w14:paraId="6DB819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5ABA2" w14:textId="77777777" w:rsidR="00B4750D" w:rsidRPr="00CE314E" w:rsidRDefault="00B4750D" w:rsidP="00FF0CF0">
            <w:pPr>
              <w:pStyle w:val="TAL"/>
              <w:rPr>
                <w:sz w:val="16"/>
              </w:rPr>
            </w:pPr>
            <w:r w:rsidRPr="00CE314E">
              <w:rPr>
                <w:sz w:val="16"/>
              </w:rPr>
              <w:t>C3-230956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E62ED5"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9F781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CE2A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3F44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13B2E" w14:textId="77777777" w:rsidR="00B4750D" w:rsidRPr="00CE314E" w:rsidRDefault="00B4750D" w:rsidP="00FF0CF0">
            <w:pPr>
              <w:pStyle w:val="TAL"/>
              <w:rPr>
                <w:sz w:val="16"/>
              </w:rPr>
            </w:pPr>
          </w:p>
        </w:tc>
      </w:tr>
      <w:tr w:rsidR="00B4750D" w:rsidRPr="00CE314E" w14:paraId="398F731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C72DC7" w14:textId="77777777" w:rsidR="00B4750D" w:rsidRPr="00CE314E" w:rsidRDefault="00B4750D" w:rsidP="00FF0CF0">
            <w:pPr>
              <w:pStyle w:val="TAL"/>
              <w:rPr>
                <w:sz w:val="16"/>
              </w:rPr>
            </w:pPr>
            <w:r w:rsidRPr="00CE314E">
              <w:rPr>
                <w:sz w:val="16"/>
              </w:rPr>
              <w:t>C3-230957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340A3A" w14:textId="77777777" w:rsidR="00B4750D" w:rsidRPr="00CE314E" w:rsidRDefault="00B4750D" w:rsidP="00FF0CF0">
            <w:pPr>
              <w:pStyle w:val="TAL"/>
              <w:rPr>
                <w:sz w:val="16"/>
              </w:rPr>
            </w:pPr>
            <w:r w:rsidRPr="00CE314E">
              <w:rPr>
                <w:sz w:val="16"/>
              </w:rPr>
              <w:t>TS 29.abc v 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7932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88CF23"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7F33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D6628D" w14:textId="77777777" w:rsidR="00B4750D" w:rsidRPr="00CE314E" w:rsidRDefault="00B4750D" w:rsidP="00FF0CF0">
            <w:pPr>
              <w:pStyle w:val="TAL"/>
              <w:rPr>
                <w:sz w:val="16"/>
              </w:rPr>
            </w:pPr>
          </w:p>
        </w:tc>
      </w:tr>
      <w:tr w:rsidR="00B4750D" w:rsidRPr="00CE314E" w14:paraId="2A46A9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403311" w14:textId="77777777" w:rsidR="00B4750D" w:rsidRPr="00CE314E" w:rsidRDefault="00B4750D" w:rsidP="00FF0CF0">
            <w:pPr>
              <w:pStyle w:val="TAL"/>
              <w:rPr>
                <w:sz w:val="16"/>
              </w:rPr>
            </w:pPr>
            <w:r w:rsidRPr="00CE314E">
              <w:rPr>
                <w:sz w:val="16"/>
              </w:rPr>
              <w:t>C3-230958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F405F7" w14:textId="77777777" w:rsidR="00B4750D" w:rsidRPr="00CE314E" w:rsidRDefault="00B4750D" w:rsidP="00FF0CF0">
            <w:pPr>
              <w:pStyle w:val="TAL"/>
              <w:rPr>
                <w:sz w:val="16"/>
              </w:rPr>
            </w:pPr>
            <w:r w:rsidRPr="00CE314E">
              <w:rPr>
                <w:sz w:val="16"/>
              </w:rPr>
              <w:t>TS 29.cde v 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95B90F"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E956A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AF30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D3FABB" w14:textId="77777777" w:rsidR="00B4750D" w:rsidRPr="00CE314E" w:rsidRDefault="00B4750D" w:rsidP="00FF0CF0">
            <w:pPr>
              <w:pStyle w:val="TAL"/>
              <w:rPr>
                <w:sz w:val="16"/>
              </w:rPr>
            </w:pPr>
          </w:p>
        </w:tc>
      </w:tr>
      <w:tr w:rsidR="00B4750D" w:rsidRPr="00CE314E" w14:paraId="695024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EB3870" w14:textId="77777777" w:rsidR="00B4750D" w:rsidRPr="00CE314E" w:rsidRDefault="00B4750D" w:rsidP="00FF0CF0">
            <w:pPr>
              <w:pStyle w:val="TAL"/>
              <w:rPr>
                <w:sz w:val="16"/>
              </w:rPr>
            </w:pPr>
            <w:r w:rsidRPr="00CE314E">
              <w:rPr>
                <w:sz w:val="16"/>
              </w:rPr>
              <w:t>C3-230959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E10D0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BDDEE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1DD69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BECE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59488" w14:textId="77777777" w:rsidR="00B4750D" w:rsidRPr="00CE314E" w:rsidRDefault="00B4750D" w:rsidP="00FF0CF0">
            <w:pPr>
              <w:pStyle w:val="TAL"/>
              <w:rPr>
                <w:sz w:val="16"/>
              </w:rPr>
            </w:pPr>
          </w:p>
        </w:tc>
      </w:tr>
    </w:tbl>
    <w:p w14:paraId="42948549" w14:textId="77777777" w:rsidR="00B4750D" w:rsidRDefault="00B4750D" w:rsidP="00B4750D"/>
    <w:p w14:paraId="56CA0BFF" w14:textId="77777777" w:rsidR="00B4750D" w:rsidRDefault="00B4750D" w:rsidP="00B4750D">
      <w:pPr>
        <w:pStyle w:val="Heading3"/>
      </w:pPr>
      <w:r>
        <w:t>A2: Tdoc decision timing</w:t>
      </w:r>
    </w:p>
    <w:p w14:paraId="203B249C"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967"/>
      </w:tblGrid>
      <w:tr w:rsidR="00B4750D" w14:paraId="1D33455C" w14:textId="77777777" w:rsidTr="00FF0CF0">
        <w:tc>
          <w:tcPr>
            <w:tcW w:w="0" w:type="auto"/>
            <w:shd w:val="clear" w:color="auto" w:fill="auto"/>
          </w:tcPr>
          <w:p w14:paraId="17F82886" w14:textId="77777777" w:rsidR="00B4750D" w:rsidRDefault="00B4750D" w:rsidP="00FF0CF0">
            <w:pPr>
              <w:pStyle w:val="TAH"/>
            </w:pPr>
            <w:r>
              <w:t>Document</w:t>
            </w:r>
          </w:p>
        </w:tc>
        <w:tc>
          <w:tcPr>
            <w:tcW w:w="0" w:type="auto"/>
            <w:shd w:val="clear" w:color="auto" w:fill="auto"/>
          </w:tcPr>
          <w:p w14:paraId="26376AD5" w14:textId="77777777" w:rsidR="00B4750D" w:rsidRDefault="00B4750D" w:rsidP="00FF0CF0">
            <w:pPr>
              <w:pStyle w:val="TAH"/>
            </w:pPr>
            <w:r>
              <w:t>Date/time UTC</w:t>
            </w:r>
          </w:p>
        </w:tc>
        <w:tc>
          <w:tcPr>
            <w:tcW w:w="0" w:type="auto"/>
            <w:shd w:val="clear" w:color="auto" w:fill="auto"/>
          </w:tcPr>
          <w:p w14:paraId="370A322A" w14:textId="77777777" w:rsidR="00B4750D" w:rsidRDefault="00B4750D" w:rsidP="00FF0CF0">
            <w:pPr>
              <w:pStyle w:val="TAH"/>
            </w:pPr>
            <w:r>
              <w:t>Decision</w:t>
            </w:r>
          </w:p>
        </w:tc>
      </w:tr>
      <w:tr w:rsidR="00B4750D" w:rsidRPr="00C43810" w14:paraId="05FD93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F89491" w14:textId="77777777" w:rsidR="00B4750D" w:rsidRPr="00C43810" w:rsidRDefault="00B4750D" w:rsidP="00FF0CF0">
            <w:pPr>
              <w:pStyle w:val="TAL"/>
              <w:rPr>
                <w:sz w:val="16"/>
              </w:rPr>
            </w:pPr>
            <w:hyperlink r:id="rId6" w:history="1">
              <w:r w:rsidRPr="00C43810">
                <w:rPr>
                  <w:rStyle w:val="Hyperlink"/>
                  <w:sz w:val="16"/>
                </w:rPr>
                <w:t>C3-230011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56B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94BB" w14:textId="77777777" w:rsidR="00B4750D" w:rsidRPr="00C43810" w:rsidRDefault="00B4750D" w:rsidP="00FF0CF0">
            <w:pPr>
              <w:pStyle w:val="TAL"/>
              <w:rPr>
                <w:sz w:val="16"/>
              </w:rPr>
            </w:pPr>
            <w:r w:rsidRPr="00C43810">
              <w:rPr>
                <w:sz w:val="16"/>
              </w:rPr>
              <w:t>noted</w:t>
            </w:r>
          </w:p>
        </w:tc>
      </w:tr>
      <w:tr w:rsidR="00B4750D" w:rsidRPr="00C43810" w14:paraId="3D93C9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02914F" w14:textId="77777777" w:rsidR="00B4750D" w:rsidRPr="00C43810" w:rsidRDefault="00B4750D" w:rsidP="00FF0CF0">
            <w:pPr>
              <w:pStyle w:val="TAL"/>
              <w:rPr>
                <w:sz w:val="16"/>
              </w:rPr>
            </w:pPr>
            <w:hyperlink r:id="rId7" w:history="1">
              <w:r w:rsidRPr="00C43810">
                <w:rPr>
                  <w:rStyle w:val="Hyperlink"/>
                  <w:sz w:val="16"/>
                </w:rPr>
                <w:t>C3-230903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7D9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9188" w14:textId="77777777" w:rsidR="00B4750D" w:rsidRPr="00C43810" w:rsidRDefault="00B4750D" w:rsidP="00FF0CF0">
            <w:pPr>
              <w:pStyle w:val="TAL"/>
              <w:rPr>
                <w:sz w:val="16"/>
              </w:rPr>
            </w:pPr>
            <w:r w:rsidRPr="00C43810">
              <w:rPr>
                <w:sz w:val="16"/>
              </w:rPr>
              <w:t>agreed</w:t>
            </w:r>
          </w:p>
        </w:tc>
      </w:tr>
      <w:tr w:rsidR="00B4750D" w:rsidRPr="00C43810" w14:paraId="466ACF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9E5FF8" w14:textId="77777777" w:rsidR="00B4750D" w:rsidRPr="00C43810" w:rsidRDefault="00B4750D" w:rsidP="00FF0CF0">
            <w:pPr>
              <w:pStyle w:val="TAL"/>
              <w:rPr>
                <w:sz w:val="16"/>
              </w:rPr>
            </w:pPr>
            <w:hyperlink r:id="rId8" w:history="1">
              <w:r w:rsidRPr="00C43810">
                <w:rPr>
                  <w:rStyle w:val="Hyperlink"/>
                  <w:sz w:val="16"/>
                </w:rPr>
                <w:t>C3-230916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947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9917" w14:textId="77777777" w:rsidR="00B4750D" w:rsidRPr="00C43810" w:rsidRDefault="00B4750D" w:rsidP="00FF0CF0">
            <w:pPr>
              <w:pStyle w:val="TAL"/>
              <w:rPr>
                <w:sz w:val="16"/>
              </w:rPr>
            </w:pPr>
            <w:r w:rsidRPr="00C43810">
              <w:rPr>
                <w:sz w:val="16"/>
              </w:rPr>
              <w:t>agreed</w:t>
            </w:r>
          </w:p>
        </w:tc>
      </w:tr>
      <w:tr w:rsidR="00B4750D" w:rsidRPr="00C43810" w14:paraId="0BAE18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B32AD8" w14:textId="77777777" w:rsidR="00B4750D" w:rsidRPr="00C43810" w:rsidRDefault="00B4750D" w:rsidP="00FF0CF0">
            <w:pPr>
              <w:pStyle w:val="TAL"/>
              <w:rPr>
                <w:sz w:val="16"/>
              </w:rPr>
            </w:pPr>
            <w:hyperlink r:id="rId9" w:history="1">
              <w:r w:rsidRPr="00C43810">
                <w:rPr>
                  <w:rStyle w:val="Hyperlink"/>
                  <w:sz w:val="16"/>
                </w:rPr>
                <w:t>C3-230917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5080"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0289" w14:textId="77777777" w:rsidR="00B4750D" w:rsidRPr="00C43810" w:rsidRDefault="00B4750D" w:rsidP="00FF0CF0">
            <w:pPr>
              <w:pStyle w:val="TAL"/>
              <w:rPr>
                <w:sz w:val="16"/>
              </w:rPr>
            </w:pPr>
            <w:r w:rsidRPr="00C43810">
              <w:rPr>
                <w:sz w:val="16"/>
              </w:rPr>
              <w:t>agreed</w:t>
            </w:r>
          </w:p>
        </w:tc>
      </w:tr>
      <w:tr w:rsidR="00B4750D" w:rsidRPr="00C43810" w14:paraId="297653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FE8600" w14:textId="77777777" w:rsidR="00B4750D" w:rsidRPr="00C43810" w:rsidRDefault="00B4750D" w:rsidP="00FF0CF0">
            <w:pPr>
              <w:pStyle w:val="TAL"/>
              <w:rPr>
                <w:sz w:val="16"/>
              </w:rPr>
            </w:pPr>
            <w:hyperlink r:id="rId10" w:history="1">
              <w:r w:rsidRPr="00C43810">
                <w:rPr>
                  <w:rStyle w:val="Hyperlink"/>
                  <w:sz w:val="16"/>
                </w:rPr>
                <w:t>C3-230918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824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5E59" w14:textId="77777777" w:rsidR="00B4750D" w:rsidRPr="00C43810" w:rsidRDefault="00B4750D" w:rsidP="00FF0CF0">
            <w:pPr>
              <w:pStyle w:val="TAL"/>
              <w:rPr>
                <w:sz w:val="16"/>
              </w:rPr>
            </w:pPr>
            <w:r w:rsidRPr="00C43810">
              <w:rPr>
                <w:sz w:val="16"/>
              </w:rPr>
              <w:t>agreed</w:t>
            </w:r>
          </w:p>
        </w:tc>
      </w:tr>
      <w:tr w:rsidR="00B4750D" w:rsidRPr="00C43810" w14:paraId="3E0170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78ABCC" w14:textId="77777777" w:rsidR="00B4750D" w:rsidRPr="00C43810" w:rsidRDefault="00B4750D" w:rsidP="00FF0CF0">
            <w:pPr>
              <w:pStyle w:val="TAL"/>
              <w:rPr>
                <w:sz w:val="16"/>
              </w:rPr>
            </w:pPr>
            <w:hyperlink r:id="rId11" w:history="1">
              <w:r w:rsidRPr="00C43810">
                <w:rPr>
                  <w:rStyle w:val="Hyperlink"/>
                  <w:sz w:val="16"/>
                </w:rPr>
                <w:t>C3-230919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74E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3F9" w14:textId="77777777" w:rsidR="00B4750D" w:rsidRPr="00C43810" w:rsidRDefault="00B4750D" w:rsidP="00FF0CF0">
            <w:pPr>
              <w:pStyle w:val="TAL"/>
              <w:rPr>
                <w:sz w:val="16"/>
              </w:rPr>
            </w:pPr>
            <w:r w:rsidRPr="00C43810">
              <w:rPr>
                <w:sz w:val="16"/>
              </w:rPr>
              <w:t>agreed</w:t>
            </w:r>
          </w:p>
        </w:tc>
      </w:tr>
      <w:tr w:rsidR="00B4750D" w:rsidRPr="00C43810" w14:paraId="17DB5C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51AEBB" w14:textId="77777777" w:rsidR="00B4750D" w:rsidRPr="00C43810" w:rsidRDefault="00B4750D" w:rsidP="00FF0CF0">
            <w:pPr>
              <w:pStyle w:val="TAL"/>
              <w:rPr>
                <w:sz w:val="16"/>
              </w:rPr>
            </w:pPr>
            <w:hyperlink r:id="rId12" w:history="1">
              <w:r w:rsidRPr="00C43810">
                <w:rPr>
                  <w:rStyle w:val="Hyperlink"/>
                  <w:sz w:val="16"/>
                </w:rPr>
                <w:t>C3-230920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2D9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357B" w14:textId="77777777" w:rsidR="00B4750D" w:rsidRPr="00C43810" w:rsidRDefault="00B4750D" w:rsidP="00FF0CF0">
            <w:pPr>
              <w:pStyle w:val="TAL"/>
              <w:rPr>
                <w:sz w:val="16"/>
              </w:rPr>
            </w:pPr>
            <w:r w:rsidRPr="00C43810">
              <w:rPr>
                <w:sz w:val="16"/>
              </w:rPr>
              <w:t>agreed</w:t>
            </w:r>
          </w:p>
        </w:tc>
      </w:tr>
      <w:tr w:rsidR="00B4750D" w:rsidRPr="00C43810" w14:paraId="69ABB9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7AF8F2" w14:textId="77777777" w:rsidR="00B4750D" w:rsidRPr="00C43810" w:rsidRDefault="00B4750D" w:rsidP="00FF0CF0">
            <w:pPr>
              <w:pStyle w:val="TAL"/>
              <w:rPr>
                <w:sz w:val="16"/>
              </w:rPr>
            </w:pPr>
            <w:hyperlink r:id="rId13" w:history="1">
              <w:r w:rsidRPr="00C43810">
                <w:rPr>
                  <w:rStyle w:val="Hyperlink"/>
                  <w:sz w:val="16"/>
                </w:rPr>
                <w:t>C3-230921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46AF"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18F" w14:textId="77777777" w:rsidR="00B4750D" w:rsidRPr="00C43810" w:rsidRDefault="00B4750D" w:rsidP="00FF0CF0">
            <w:pPr>
              <w:pStyle w:val="TAL"/>
              <w:rPr>
                <w:sz w:val="16"/>
              </w:rPr>
            </w:pPr>
            <w:r w:rsidRPr="00C43810">
              <w:rPr>
                <w:sz w:val="16"/>
              </w:rPr>
              <w:t>agreed</w:t>
            </w:r>
          </w:p>
        </w:tc>
      </w:tr>
      <w:tr w:rsidR="00B4750D" w:rsidRPr="00C43810" w14:paraId="1B039A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FFDE31" w14:textId="77777777" w:rsidR="00B4750D" w:rsidRPr="00C43810" w:rsidRDefault="00B4750D" w:rsidP="00FF0CF0">
            <w:pPr>
              <w:pStyle w:val="TAL"/>
              <w:rPr>
                <w:sz w:val="16"/>
              </w:rPr>
            </w:pPr>
            <w:hyperlink r:id="rId14" w:history="1">
              <w:r w:rsidRPr="00C43810">
                <w:rPr>
                  <w:rStyle w:val="Hyperlink"/>
                  <w:sz w:val="16"/>
                </w:rPr>
                <w:t>C3-230922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F9A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859C" w14:textId="77777777" w:rsidR="00B4750D" w:rsidRPr="00C43810" w:rsidRDefault="00B4750D" w:rsidP="00FF0CF0">
            <w:pPr>
              <w:pStyle w:val="TAL"/>
              <w:rPr>
                <w:sz w:val="16"/>
              </w:rPr>
            </w:pPr>
            <w:r w:rsidRPr="00C43810">
              <w:rPr>
                <w:sz w:val="16"/>
              </w:rPr>
              <w:t>agreed</w:t>
            </w:r>
          </w:p>
        </w:tc>
      </w:tr>
      <w:tr w:rsidR="00B4750D" w:rsidRPr="00C43810" w14:paraId="640D20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5937BF" w14:textId="77777777" w:rsidR="00B4750D" w:rsidRPr="00C43810" w:rsidRDefault="00B4750D" w:rsidP="00FF0CF0">
            <w:pPr>
              <w:pStyle w:val="TAL"/>
              <w:rPr>
                <w:sz w:val="16"/>
              </w:rPr>
            </w:pPr>
            <w:hyperlink r:id="rId15" w:history="1">
              <w:r w:rsidRPr="00C43810">
                <w:rPr>
                  <w:rStyle w:val="Hyperlink"/>
                  <w:sz w:val="16"/>
                </w:rPr>
                <w:t>C3-230923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9951"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86E0" w14:textId="77777777" w:rsidR="00B4750D" w:rsidRPr="00C43810" w:rsidRDefault="00B4750D" w:rsidP="00FF0CF0">
            <w:pPr>
              <w:pStyle w:val="TAL"/>
              <w:rPr>
                <w:sz w:val="16"/>
              </w:rPr>
            </w:pPr>
            <w:r w:rsidRPr="00C43810">
              <w:rPr>
                <w:sz w:val="16"/>
              </w:rPr>
              <w:t>agreed</w:t>
            </w:r>
          </w:p>
        </w:tc>
      </w:tr>
      <w:tr w:rsidR="00B4750D" w:rsidRPr="00C43810" w14:paraId="59B794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92B8E2" w14:textId="77777777" w:rsidR="00B4750D" w:rsidRPr="00C43810" w:rsidRDefault="00B4750D" w:rsidP="00FF0CF0">
            <w:pPr>
              <w:pStyle w:val="TAL"/>
              <w:rPr>
                <w:sz w:val="16"/>
              </w:rPr>
            </w:pPr>
            <w:hyperlink r:id="rId16" w:history="1">
              <w:r w:rsidRPr="00C43810">
                <w:rPr>
                  <w:rStyle w:val="Hyperlink"/>
                  <w:sz w:val="16"/>
                </w:rPr>
                <w:t>C3-230924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981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3421" w14:textId="77777777" w:rsidR="00B4750D" w:rsidRPr="00C43810" w:rsidRDefault="00B4750D" w:rsidP="00FF0CF0">
            <w:pPr>
              <w:pStyle w:val="TAL"/>
              <w:rPr>
                <w:sz w:val="16"/>
              </w:rPr>
            </w:pPr>
            <w:r w:rsidRPr="00C43810">
              <w:rPr>
                <w:sz w:val="16"/>
              </w:rPr>
              <w:t>agreed</w:t>
            </w:r>
          </w:p>
        </w:tc>
      </w:tr>
      <w:tr w:rsidR="00B4750D" w:rsidRPr="00C43810" w14:paraId="7DB2B7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BC7968" w14:textId="77777777" w:rsidR="00B4750D" w:rsidRPr="00C43810" w:rsidRDefault="00B4750D" w:rsidP="00FF0CF0">
            <w:pPr>
              <w:pStyle w:val="TAL"/>
              <w:rPr>
                <w:sz w:val="16"/>
              </w:rPr>
            </w:pPr>
            <w:hyperlink r:id="rId17" w:history="1">
              <w:r w:rsidRPr="00C43810">
                <w:rPr>
                  <w:rStyle w:val="Hyperlink"/>
                  <w:sz w:val="16"/>
                </w:rPr>
                <w:t>C3-230925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7CA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AFEC" w14:textId="77777777" w:rsidR="00B4750D" w:rsidRPr="00C43810" w:rsidRDefault="00B4750D" w:rsidP="00FF0CF0">
            <w:pPr>
              <w:pStyle w:val="TAL"/>
              <w:rPr>
                <w:sz w:val="16"/>
              </w:rPr>
            </w:pPr>
            <w:r w:rsidRPr="00C43810">
              <w:rPr>
                <w:sz w:val="16"/>
              </w:rPr>
              <w:t>agreed</w:t>
            </w:r>
          </w:p>
        </w:tc>
      </w:tr>
      <w:tr w:rsidR="00B4750D" w:rsidRPr="00C43810" w14:paraId="73FE67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3AFBCB" w14:textId="77777777" w:rsidR="00B4750D" w:rsidRPr="00C43810" w:rsidRDefault="00B4750D" w:rsidP="00FF0CF0">
            <w:pPr>
              <w:pStyle w:val="TAL"/>
              <w:rPr>
                <w:sz w:val="16"/>
              </w:rPr>
            </w:pPr>
            <w:hyperlink r:id="rId18" w:history="1">
              <w:r w:rsidRPr="00C43810">
                <w:rPr>
                  <w:rStyle w:val="Hyperlink"/>
                  <w:sz w:val="16"/>
                </w:rPr>
                <w:t>C3-230926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7B0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50C" w14:textId="77777777" w:rsidR="00B4750D" w:rsidRPr="00C43810" w:rsidRDefault="00B4750D" w:rsidP="00FF0CF0">
            <w:pPr>
              <w:pStyle w:val="TAL"/>
              <w:rPr>
                <w:sz w:val="16"/>
              </w:rPr>
            </w:pPr>
            <w:r w:rsidRPr="00C43810">
              <w:rPr>
                <w:sz w:val="16"/>
              </w:rPr>
              <w:t>agreed</w:t>
            </w:r>
          </w:p>
        </w:tc>
      </w:tr>
      <w:tr w:rsidR="00B4750D" w:rsidRPr="00C43810" w14:paraId="5455C3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CBA3F9" w14:textId="77777777" w:rsidR="00B4750D" w:rsidRPr="00C43810" w:rsidRDefault="00B4750D" w:rsidP="00FF0CF0">
            <w:pPr>
              <w:pStyle w:val="TAL"/>
              <w:rPr>
                <w:sz w:val="16"/>
              </w:rPr>
            </w:pPr>
            <w:hyperlink r:id="rId19" w:history="1">
              <w:r w:rsidRPr="00C43810">
                <w:rPr>
                  <w:rStyle w:val="Hyperlink"/>
                  <w:sz w:val="16"/>
                </w:rPr>
                <w:t>C3-230927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310A"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4592" w14:textId="77777777" w:rsidR="00B4750D" w:rsidRPr="00C43810" w:rsidRDefault="00B4750D" w:rsidP="00FF0CF0">
            <w:pPr>
              <w:pStyle w:val="TAL"/>
              <w:rPr>
                <w:sz w:val="16"/>
              </w:rPr>
            </w:pPr>
            <w:r w:rsidRPr="00C43810">
              <w:rPr>
                <w:sz w:val="16"/>
              </w:rPr>
              <w:t>agreed</w:t>
            </w:r>
          </w:p>
        </w:tc>
      </w:tr>
      <w:tr w:rsidR="00B4750D" w:rsidRPr="00C43810" w14:paraId="75E6E2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2817AB" w14:textId="77777777" w:rsidR="00B4750D" w:rsidRPr="00C43810" w:rsidRDefault="00B4750D" w:rsidP="00FF0CF0">
            <w:pPr>
              <w:pStyle w:val="TAL"/>
              <w:rPr>
                <w:sz w:val="16"/>
              </w:rPr>
            </w:pPr>
            <w:hyperlink r:id="rId20" w:history="1">
              <w:r w:rsidRPr="00C43810">
                <w:rPr>
                  <w:rStyle w:val="Hyperlink"/>
                  <w:sz w:val="16"/>
                </w:rPr>
                <w:t>C3-230928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EE70"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0725" w14:textId="77777777" w:rsidR="00B4750D" w:rsidRPr="00C43810" w:rsidRDefault="00B4750D" w:rsidP="00FF0CF0">
            <w:pPr>
              <w:pStyle w:val="TAL"/>
              <w:rPr>
                <w:sz w:val="16"/>
              </w:rPr>
            </w:pPr>
            <w:r w:rsidRPr="00C43810">
              <w:rPr>
                <w:sz w:val="16"/>
              </w:rPr>
              <w:t>agreed</w:t>
            </w:r>
          </w:p>
        </w:tc>
      </w:tr>
      <w:tr w:rsidR="00B4750D" w:rsidRPr="00C43810" w14:paraId="781995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94833D" w14:textId="77777777" w:rsidR="00B4750D" w:rsidRPr="00C43810" w:rsidRDefault="00B4750D" w:rsidP="00FF0CF0">
            <w:pPr>
              <w:pStyle w:val="TAL"/>
              <w:rPr>
                <w:sz w:val="16"/>
              </w:rPr>
            </w:pPr>
            <w:hyperlink r:id="rId21" w:history="1">
              <w:r w:rsidRPr="00C43810">
                <w:rPr>
                  <w:rStyle w:val="Hyperlink"/>
                  <w:sz w:val="16"/>
                </w:rPr>
                <w:t>C3-230929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7F46"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582E" w14:textId="77777777" w:rsidR="00B4750D" w:rsidRPr="00C43810" w:rsidRDefault="00B4750D" w:rsidP="00FF0CF0">
            <w:pPr>
              <w:pStyle w:val="TAL"/>
              <w:rPr>
                <w:sz w:val="16"/>
              </w:rPr>
            </w:pPr>
            <w:r w:rsidRPr="00C43810">
              <w:rPr>
                <w:sz w:val="16"/>
              </w:rPr>
              <w:t>agreed</w:t>
            </w:r>
          </w:p>
        </w:tc>
      </w:tr>
      <w:tr w:rsidR="00B4750D" w:rsidRPr="00C43810" w14:paraId="4DFFBC3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8C49CD" w14:textId="77777777" w:rsidR="00B4750D" w:rsidRPr="00C43810" w:rsidRDefault="00B4750D" w:rsidP="00FF0CF0">
            <w:pPr>
              <w:pStyle w:val="TAL"/>
              <w:rPr>
                <w:sz w:val="16"/>
              </w:rPr>
            </w:pPr>
            <w:hyperlink r:id="rId22" w:history="1">
              <w:r w:rsidRPr="00C43810">
                <w:rPr>
                  <w:rStyle w:val="Hyperlink"/>
                  <w:sz w:val="16"/>
                </w:rPr>
                <w:t>C3-230930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FAD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DAE1" w14:textId="77777777" w:rsidR="00B4750D" w:rsidRPr="00C43810" w:rsidRDefault="00B4750D" w:rsidP="00FF0CF0">
            <w:pPr>
              <w:pStyle w:val="TAL"/>
              <w:rPr>
                <w:sz w:val="16"/>
              </w:rPr>
            </w:pPr>
            <w:r w:rsidRPr="00C43810">
              <w:rPr>
                <w:sz w:val="16"/>
              </w:rPr>
              <w:t>agreed</w:t>
            </w:r>
          </w:p>
        </w:tc>
      </w:tr>
      <w:tr w:rsidR="00B4750D" w:rsidRPr="00C43810" w14:paraId="48C114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E5231C" w14:textId="77777777" w:rsidR="00B4750D" w:rsidRPr="00C43810" w:rsidRDefault="00B4750D" w:rsidP="00FF0CF0">
            <w:pPr>
              <w:pStyle w:val="TAL"/>
              <w:rPr>
                <w:sz w:val="16"/>
              </w:rPr>
            </w:pPr>
            <w:hyperlink r:id="rId23" w:history="1">
              <w:r w:rsidRPr="00C43810">
                <w:rPr>
                  <w:rStyle w:val="Hyperlink"/>
                  <w:sz w:val="16"/>
                </w:rPr>
                <w:t>C3-230931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6CA"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F9A0" w14:textId="77777777" w:rsidR="00B4750D" w:rsidRPr="00C43810" w:rsidRDefault="00B4750D" w:rsidP="00FF0CF0">
            <w:pPr>
              <w:pStyle w:val="TAL"/>
              <w:rPr>
                <w:sz w:val="16"/>
              </w:rPr>
            </w:pPr>
            <w:r w:rsidRPr="00C43810">
              <w:rPr>
                <w:sz w:val="16"/>
              </w:rPr>
              <w:t>agreed</w:t>
            </w:r>
          </w:p>
        </w:tc>
      </w:tr>
      <w:tr w:rsidR="00B4750D" w:rsidRPr="00C43810" w14:paraId="6D0F5B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3CD7EE" w14:textId="77777777" w:rsidR="00B4750D" w:rsidRPr="00C43810" w:rsidRDefault="00B4750D" w:rsidP="00FF0CF0">
            <w:pPr>
              <w:pStyle w:val="TAL"/>
              <w:rPr>
                <w:sz w:val="16"/>
              </w:rPr>
            </w:pPr>
            <w:hyperlink r:id="rId24" w:history="1">
              <w:r w:rsidRPr="00C43810">
                <w:rPr>
                  <w:rStyle w:val="Hyperlink"/>
                  <w:sz w:val="16"/>
                </w:rPr>
                <w:t>C3-230932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A657"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527C" w14:textId="77777777" w:rsidR="00B4750D" w:rsidRPr="00C43810" w:rsidRDefault="00B4750D" w:rsidP="00FF0CF0">
            <w:pPr>
              <w:pStyle w:val="TAL"/>
              <w:rPr>
                <w:sz w:val="16"/>
              </w:rPr>
            </w:pPr>
            <w:r w:rsidRPr="00C43810">
              <w:rPr>
                <w:sz w:val="16"/>
              </w:rPr>
              <w:t>agreed</w:t>
            </w:r>
          </w:p>
        </w:tc>
      </w:tr>
      <w:tr w:rsidR="00B4750D" w:rsidRPr="00C43810" w14:paraId="5F977A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24F33E" w14:textId="77777777" w:rsidR="00B4750D" w:rsidRPr="00C43810" w:rsidRDefault="00B4750D" w:rsidP="00FF0CF0">
            <w:pPr>
              <w:pStyle w:val="TAL"/>
              <w:rPr>
                <w:sz w:val="16"/>
              </w:rPr>
            </w:pPr>
            <w:hyperlink r:id="rId25" w:history="1">
              <w:r w:rsidRPr="00C43810">
                <w:rPr>
                  <w:rStyle w:val="Hyperlink"/>
                  <w:sz w:val="16"/>
                </w:rPr>
                <w:t>C3-230933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4C32"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D642" w14:textId="77777777" w:rsidR="00B4750D" w:rsidRPr="00C43810" w:rsidRDefault="00B4750D" w:rsidP="00FF0CF0">
            <w:pPr>
              <w:pStyle w:val="TAL"/>
              <w:rPr>
                <w:sz w:val="16"/>
              </w:rPr>
            </w:pPr>
            <w:r w:rsidRPr="00C43810">
              <w:rPr>
                <w:sz w:val="16"/>
              </w:rPr>
              <w:t>agreed</w:t>
            </w:r>
          </w:p>
        </w:tc>
      </w:tr>
      <w:tr w:rsidR="00B4750D" w:rsidRPr="00C43810" w14:paraId="0835FD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51CD36" w14:textId="77777777" w:rsidR="00B4750D" w:rsidRPr="00C43810" w:rsidRDefault="00B4750D" w:rsidP="00FF0CF0">
            <w:pPr>
              <w:pStyle w:val="TAL"/>
              <w:rPr>
                <w:sz w:val="16"/>
              </w:rPr>
            </w:pPr>
            <w:hyperlink r:id="rId26" w:history="1">
              <w:r w:rsidRPr="00C43810">
                <w:rPr>
                  <w:rStyle w:val="Hyperlink"/>
                  <w:sz w:val="16"/>
                </w:rPr>
                <w:t>C3-230934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6D14"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77A6" w14:textId="77777777" w:rsidR="00B4750D" w:rsidRPr="00C43810" w:rsidRDefault="00B4750D" w:rsidP="00FF0CF0">
            <w:pPr>
              <w:pStyle w:val="TAL"/>
              <w:rPr>
                <w:sz w:val="16"/>
              </w:rPr>
            </w:pPr>
            <w:r w:rsidRPr="00C43810">
              <w:rPr>
                <w:sz w:val="16"/>
              </w:rPr>
              <w:t>agreed</w:t>
            </w:r>
          </w:p>
        </w:tc>
      </w:tr>
      <w:tr w:rsidR="00B4750D" w:rsidRPr="00C43810" w14:paraId="40A5C31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5AAEFC" w14:textId="77777777" w:rsidR="00B4750D" w:rsidRPr="00C43810" w:rsidRDefault="00B4750D" w:rsidP="00FF0CF0">
            <w:pPr>
              <w:pStyle w:val="TAL"/>
              <w:rPr>
                <w:sz w:val="16"/>
              </w:rPr>
            </w:pPr>
            <w:hyperlink r:id="rId27" w:history="1">
              <w:r w:rsidRPr="00C43810">
                <w:rPr>
                  <w:rStyle w:val="Hyperlink"/>
                  <w:sz w:val="16"/>
                </w:rPr>
                <w:t>C3-230935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BD22"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950B" w14:textId="77777777" w:rsidR="00B4750D" w:rsidRPr="00C43810" w:rsidRDefault="00B4750D" w:rsidP="00FF0CF0">
            <w:pPr>
              <w:pStyle w:val="TAL"/>
              <w:rPr>
                <w:sz w:val="16"/>
              </w:rPr>
            </w:pPr>
            <w:r w:rsidRPr="00C43810">
              <w:rPr>
                <w:sz w:val="16"/>
              </w:rPr>
              <w:t>agreed</w:t>
            </w:r>
          </w:p>
        </w:tc>
      </w:tr>
      <w:tr w:rsidR="00B4750D" w:rsidRPr="00C43810" w14:paraId="76232F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39A850" w14:textId="77777777" w:rsidR="00B4750D" w:rsidRPr="00C43810" w:rsidRDefault="00B4750D" w:rsidP="00FF0CF0">
            <w:pPr>
              <w:pStyle w:val="TAL"/>
              <w:rPr>
                <w:sz w:val="16"/>
              </w:rPr>
            </w:pPr>
            <w:hyperlink r:id="rId28" w:history="1">
              <w:r w:rsidRPr="00C43810">
                <w:rPr>
                  <w:rStyle w:val="Hyperlink"/>
                  <w:sz w:val="16"/>
                </w:rPr>
                <w:t>C3-230936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DAE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BC71" w14:textId="77777777" w:rsidR="00B4750D" w:rsidRPr="00C43810" w:rsidRDefault="00B4750D" w:rsidP="00FF0CF0">
            <w:pPr>
              <w:pStyle w:val="TAL"/>
              <w:rPr>
                <w:sz w:val="16"/>
              </w:rPr>
            </w:pPr>
            <w:r w:rsidRPr="00C43810">
              <w:rPr>
                <w:sz w:val="16"/>
              </w:rPr>
              <w:t>agreed</w:t>
            </w:r>
          </w:p>
        </w:tc>
      </w:tr>
      <w:tr w:rsidR="00B4750D" w:rsidRPr="00C43810" w14:paraId="166C1E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D0735E" w14:textId="77777777" w:rsidR="00B4750D" w:rsidRPr="00C43810" w:rsidRDefault="00B4750D" w:rsidP="00FF0CF0">
            <w:pPr>
              <w:pStyle w:val="TAL"/>
              <w:rPr>
                <w:sz w:val="16"/>
              </w:rPr>
            </w:pPr>
            <w:hyperlink r:id="rId29" w:history="1">
              <w:r w:rsidRPr="00C43810">
                <w:rPr>
                  <w:rStyle w:val="Hyperlink"/>
                  <w:sz w:val="16"/>
                </w:rPr>
                <w:t>C3-230937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A3C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FAB0" w14:textId="77777777" w:rsidR="00B4750D" w:rsidRPr="00C43810" w:rsidRDefault="00B4750D" w:rsidP="00FF0CF0">
            <w:pPr>
              <w:pStyle w:val="TAL"/>
              <w:rPr>
                <w:sz w:val="16"/>
              </w:rPr>
            </w:pPr>
            <w:r w:rsidRPr="00C43810">
              <w:rPr>
                <w:sz w:val="16"/>
              </w:rPr>
              <w:t>agreed</w:t>
            </w:r>
          </w:p>
        </w:tc>
      </w:tr>
      <w:tr w:rsidR="00B4750D" w:rsidRPr="00C43810" w14:paraId="68059F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DB42B5" w14:textId="77777777" w:rsidR="00B4750D" w:rsidRPr="00C43810" w:rsidRDefault="00B4750D" w:rsidP="00FF0CF0">
            <w:pPr>
              <w:pStyle w:val="TAL"/>
              <w:rPr>
                <w:sz w:val="16"/>
              </w:rPr>
            </w:pPr>
            <w:hyperlink r:id="rId30" w:history="1">
              <w:r w:rsidRPr="00C43810">
                <w:rPr>
                  <w:rStyle w:val="Hyperlink"/>
                  <w:sz w:val="16"/>
                </w:rPr>
                <w:t>C3-230938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FFA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AB11" w14:textId="77777777" w:rsidR="00B4750D" w:rsidRPr="00C43810" w:rsidRDefault="00B4750D" w:rsidP="00FF0CF0">
            <w:pPr>
              <w:pStyle w:val="TAL"/>
              <w:rPr>
                <w:sz w:val="16"/>
              </w:rPr>
            </w:pPr>
            <w:r w:rsidRPr="00C43810">
              <w:rPr>
                <w:sz w:val="16"/>
              </w:rPr>
              <w:t>noted</w:t>
            </w:r>
          </w:p>
        </w:tc>
      </w:tr>
      <w:tr w:rsidR="00B4750D" w:rsidRPr="00C43810" w14:paraId="78E52A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C92E37" w14:textId="77777777" w:rsidR="00B4750D" w:rsidRPr="00C43810" w:rsidRDefault="00B4750D" w:rsidP="00FF0CF0">
            <w:pPr>
              <w:pStyle w:val="TAL"/>
              <w:rPr>
                <w:sz w:val="16"/>
              </w:rPr>
            </w:pPr>
            <w:hyperlink r:id="rId31" w:history="1">
              <w:r w:rsidRPr="00C43810">
                <w:rPr>
                  <w:rStyle w:val="Hyperlink"/>
                  <w:sz w:val="16"/>
                </w:rPr>
                <w:t>C3-230939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C833"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2CAA" w14:textId="77777777" w:rsidR="00B4750D" w:rsidRPr="00C43810" w:rsidRDefault="00B4750D" w:rsidP="00FF0CF0">
            <w:pPr>
              <w:pStyle w:val="TAL"/>
              <w:rPr>
                <w:sz w:val="16"/>
              </w:rPr>
            </w:pPr>
            <w:r w:rsidRPr="00C43810">
              <w:rPr>
                <w:sz w:val="16"/>
              </w:rPr>
              <w:t>agreed</w:t>
            </w:r>
          </w:p>
        </w:tc>
      </w:tr>
      <w:tr w:rsidR="00B4750D" w:rsidRPr="00C43810" w14:paraId="733BE0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DD17F" w14:textId="77777777" w:rsidR="00B4750D" w:rsidRPr="00C43810" w:rsidRDefault="00B4750D" w:rsidP="00FF0CF0">
            <w:pPr>
              <w:pStyle w:val="TAL"/>
              <w:rPr>
                <w:sz w:val="16"/>
              </w:rPr>
            </w:pPr>
            <w:hyperlink r:id="rId32" w:history="1">
              <w:r w:rsidRPr="00C43810">
                <w:rPr>
                  <w:rStyle w:val="Hyperlink"/>
                  <w:sz w:val="16"/>
                </w:rPr>
                <w:t>C3-230940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BC8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FE4E" w14:textId="77777777" w:rsidR="00B4750D" w:rsidRPr="00C43810" w:rsidRDefault="00B4750D" w:rsidP="00FF0CF0">
            <w:pPr>
              <w:pStyle w:val="TAL"/>
              <w:rPr>
                <w:sz w:val="16"/>
              </w:rPr>
            </w:pPr>
            <w:r w:rsidRPr="00C43810">
              <w:rPr>
                <w:sz w:val="16"/>
              </w:rPr>
              <w:t>agreed</w:t>
            </w:r>
          </w:p>
        </w:tc>
      </w:tr>
      <w:tr w:rsidR="00B4750D" w:rsidRPr="00C43810" w14:paraId="72CA8C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0F849A" w14:textId="77777777" w:rsidR="00B4750D" w:rsidRPr="00C43810" w:rsidRDefault="00B4750D" w:rsidP="00FF0CF0">
            <w:pPr>
              <w:pStyle w:val="TAL"/>
              <w:rPr>
                <w:sz w:val="16"/>
              </w:rPr>
            </w:pPr>
            <w:hyperlink r:id="rId33" w:history="1">
              <w:r w:rsidRPr="00C43810">
                <w:rPr>
                  <w:rStyle w:val="Hyperlink"/>
                  <w:sz w:val="16"/>
                </w:rPr>
                <w:t>C3-230941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EA2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9F35" w14:textId="77777777" w:rsidR="00B4750D" w:rsidRPr="00C43810" w:rsidRDefault="00B4750D" w:rsidP="00FF0CF0">
            <w:pPr>
              <w:pStyle w:val="TAL"/>
              <w:rPr>
                <w:sz w:val="16"/>
              </w:rPr>
            </w:pPr>
            <w:r w:rsidRPr="00C43810">
              <w:rPr>
                <w:sz w:val="16"/>
              </w:rPr>
              <w:t>agreed</w:t>
            </w:r>
          </w:p>
        </w:tc>
      </w:tr>
      <w:tr w:rsidR="00B4750D" w:rsidRPr="00C43810" w14:paraId="3DD9F8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8082FA" w14:textId="77777777" w:rsidR="00B4750D" w:rsidRPr="00C43810" w:rsidRDefault="00B4750D" w:rsidP="00FF0CF0">
            <w:pPr>
              <w:pStyle w:val="TAL"/>
              <w:rPr>
                <w:sz w:val="16"/>
              </w:rPr>
            </w:pPr>
            <w:hyperlink r:id="rId34" w:history="1">
              <w:r w:rsidRPr="00C43810">
                <w:rPr>
                  <w:rStyle w:val="Hyperlink"/>
                  <w:sz w:val="16"/>
                </w:rPr>
                <w:t>C3-230942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900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C3DC1" w14:textId="77777777" w:rsidR="00B4750D" w:rsidRPr="00C43810" w:rsidRDefault="00B4750D" w:rsidP="00FF0CF0">
            <w:pPr>
              <w:pStyle w:val="TAL"/>
              <w:rPr>
                <w:sz w:val="16"/>
              </w:rPr>
            </w:pPr>
            <w:r w:rsidRPr="00C43810">
              <w:rPr>
                <w:sz w:val="16"/>
              </w:rPr>
              <w:t>agreed</w:t>
            </w:r>
          </w:p>
        </w:tc>
      </w:tr>
      <w:tr w:rsidR="00B4750D" w:rsidRPr="00C43810" w14:paraId="6494CDB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26877F" w14:textId="77777777" w:rsidR="00B4750D" w:rsidRPr="00C43810" w:rsidRDefault="00B4750D" w:rsidP="00FF0CF0">
            <w:pPr>
              <w:pStyle w:val="TAL"/>
              <w:rPr>
                <w:sz w:val="16"/>
              </w:rPr>
            </w:pPr>
            <w:hyperlink r:id="rId35" w:history="1">
              <w:r w:rsidRPr="00C43810">
                <w:rPr>
                  <w:rStyle w:val="Hyperlink"/>
                  <w:sz w:val="16"/>
                </w:rPr>
                <w:t>C3-230943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143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40CC" w14:textId="77777777" w:rsidR="00B4750D" w:rsidRPr="00C43810" w:rsidRDefault="00B4750D" w:rsidP="00FF0CF0">
            <w:pPr>
              <w:pStyle w:val="TAL"/>
              <w:rPr>
                <w:sz w:val="16"/>
              </w:rPr>
            </w:pPr>
            <w:r w:rsidRPr="00C43810">
              <w:rPr>
                <w:sz w:val="16"/>
              </w:rPr>
              <w:t>agreed</w:t>
            </w:r>
          </w:p>
        </w:tc>
      </w:tr>
      <w:tr w:rsidR="00B4750D" w:rsidRPr="00C43810" w14:paraId="7C1EE0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A5C0A0" w14:textId="77777777" w:rsidR="00B4750D" w:rsidRPr="00C43810" w:rsidRDefault="00B4750D" w:rsidP="00FF0CF0">
            <w:pPr>
              <w:pStyle w:val="TAL"/>
              <w:rPr>
                <w:sz w:val="16"/>
              </w:rPr>
            </w:pPr>
            <w:hyperlink r:id="rId36" w:history="1">
              <w:r w:rsidRPr="00C43810">
                <w:rPr>
                  <w:rStyle w:val="Hyperlink"/>
                  <w:sz w:val="16"/>
                </w:rPr>
                <w:t>C3-230944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825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BACB" w14:textId="77777777" w:rsidR="00B4750D" w:rsidRPr="00C43810" w:rsidRDefault="00B4750D" w:rsidP="00FF0CF0">
            <w:pPr>
              <w:pStyle w:val="TAL"/>
              <w:rPr>
                <w:sz w:val="16"/>
              </w:rPr>
            </w:pPr>
            <w:r w:rsidRPr="00C43810">
              <w:rPr>
                <w:sz w:val="16"/>
              </w:rPr>
              <w:t>agreed</w:t>
            </w:r>
          </w:p>
        </w:tc>
      </w:tr>
      <w:tr w:rsidR="00B4750D" w:rsidRPr="00C43810" w14:paraId="2F0A30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9777C6" w14:textId="77777777" w:rsidR="00B4750D" w:rsidRPr="00C43810" w:rsidRDefault="00B4750D" w:rsidP="00FF0CF0">
            <w:pPr>
              <w:pStyle w:val="TAL"/>
              <w:rPr>
                <w:sz w:val="16"/>
              </w:rPr>
            </w:pPr>
            <w:hyperlink r:id="rId37" w:history="1">
              <w:r w:rsidRPr="00C43810">
                <w:rPr>
                  <w:rStyle w:val="Hyperlink"/>
                  <w:sz w:val="16"/>
                </w:rPr>
                <w:t>C3-230945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C8B7"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2C988" w14:textId="77777777" w:rsidR="00B4750D" w:rsidRPr="00C43810" w:rsidRDefault="00B4750D" w:rsidP="00FF0CF0">
            <w:pPr>
              <w:pStyle w:val="TAL"/>
              <w:rPr>
                <w:sz w:val="16"/>
              </w:rPr>
            </w:pPr>
            <w:r w:rsidRPr="00C43810">
              <w:rPr>
                <w:sz w:val="16"/>
              </w:rPr>
              <w:t>agreed</w:t>
            </w:r>
          </w:p>
        </w:tc>
      </w:tr>
      <w:tr w:rsidR="00B4750D" w:rsidRPr="00C43810" w14:paraId="6EC07B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051CF1" w14:textId="77777777" w:rsidR="00B4750D" w:rsidRPr="00C43810" w:rsidRDefault="00B4750D" w:rsidP="00FF0CF0">
            <w:pPr>
              <w:pStyle w:val="TAL"/>
              <w:rPr>
                <w:sz w:val="16"/>
              </w:rPr>
            </w:pPr>
            <w:hyperlink r:id="rId38" w:history="1">
              <w:r w:rsidRPr="00C43810">
                <w:rPr>
                  <w:rStyle w:val="Hyperlink"/>
                  <w:sz w:val="16"/>
                </w:rPr>
                <w:t>C3-230946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1FA5" w14:textId="77777777" w:rsidR="00B4750D" w:rsidRPr="00C43810" w:rsidRDefault="00B4750D" w:rsidP="00FF0CF0">
            <w:pPr>
              <w:pStyle w:val="TAL"/>
              <w:rPr>
                <w:sz w:val="16"/>
              </w:rPr>
            </w:pPr>
            <w:r w:rsidRPr="00C43810">
              <w:rPr>
                <w:sz w:val="16"/>
              </w:rPr>
              <w:t>2023-03-10 13:51:10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CB78" w14:textId="77777777" w:rsidR="00B4750D" w:rsidRPr="00C43810" w:rsidRDefault="00B4750D" w:rsidP="00FF0CF0">
            <w:pPr>
              <w:pStyle w:val="TAL"/>
              <w:rPr>
                <w:sz w:val="16"/>
              </w:rPr>
            </w:pPr>
            <w:r w:rsidRPr="00C43810">
              <w:rPr>
                <w:sz w:val="16"/>
              </w:rPr>
              <w:t>agreed</w:t>
            </w:r>
          </w:p>
        </w:tc>
      </w:tr>
      <w:tr w:rsidR="00B4750D" w:rsidRPr="00C43810" w14:paraId="131F091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5C626A" w14:textId="77777777" w:rsidR="00B4750D" w:rsidRPr="00C43810" w:rsidRDefault="00B4750D" w:rsidP="00FF0CF0">
            <w:pPr>
              <w:pStyle w:val="TAL"/>
              <w:rPr>
                <w:sz w:val="16"/>
              </w:rPr>
            </w:pPr>
            <w:hyperlink r:id="rId39" w:history="1">
              <w:r w:rsidRPr="00C43810">
                <w:rPr>
                  <w:rStyle w:val="Hyperlink"/>
                  <w:sz w:val="16"/>
                </w:rPr>
                <w:t>C3-230947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5F0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D701" w14:textId="77777777" w:rsidR="00B4750D" w:rsidRPr="00C43810" w:rsidRDefault="00B4750D" w:rsidP="00FF0CF0">
            <w:pPr>
              <w:pStyle w:val="TAL"/>
              <w:rPr>
                <w:sz w:val="16"/>
              </w:rPr>
            </w:pPr>
            <w:r w:rsidRPr="00C43810">
              <w:rPr>
                <w:sz w:val="16"/>
              </w:rPr>
              <w:t>agreed</w:t>
            </w:r>
          </w:p>
        </w:tc>
      </w:tr>
      <w:tr w:rsidR="00B4750D" w:rsidRPr="00C43810" w14:paraId="5D1FD8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ABCADC" w14:textId="77777777" w:rsidR="00B4750D" w:rsidRPr="00C43810" w:rsidRDefault="00B4750D" w:rsidP="00FF0CF0">
            <w:pPr>
              <w:pStyle w:val="TAL"/>
              <w:rPr>
                <w:sz w:val="16"/>
              </w:rPr>
            </w:pPr>
            <w:hyperlink r:id="rId40" w:history="1">
              <w:r w:rsidRPr="00C43810">
                <w:rPr>
                  <w:rStyle w:val="Hyperlink"/>
                  <w:sz w:val="16"/>
                </w:rPr>
                <w:t>C3-230948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332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928C" w14:textId="77777777" w:rsidR="00B4750D" w:rsidRPr="00C43810" w:rsidRDefault="00B4750D" w:rsidP="00FF0CF0">
            <w:pPr>
              <w:pStyle w:val="TAL"/>
              <w:rPr>
                <w:sz w:val="16"/>
              </w:rPr>
            </w:pPr>
            <w:r w:rsidRPr="00C43810">
              <w:rPr>
                <w:sz w:val="16"/>
              </w:rPr>
              <w:t>agreed</w:t>
            </w:r>
          </w:p>
        </w:tc>
      </w:tr>
      <w:tr w:rsidR="00B4750D" w:rsidRPr="00C43810" w14:paraId="6CD185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CF14CA" w14:textId="77777777" w:rsidR="00B4750D" w:rsidRPr="00C43810" w:rsidRDefault="00B4750D" w:rsidP="00FF0CF0">
            <w:pPr>
              <w:pStyle w:val="TAL"/>
              <w:rPr>
                <w:sz w:val="16"/>
              </w:rPr>
            </w:pPr>
            <w:hyperlink r:id="rId41" w:history="1">
              <w:r w:rsidRPr="00C43810">
                <w:rPr>
                  <w:rStyle w:val="Hyperlink"/>
                  <w:sz w:val="16"/>
                </w:rPr>
                <w:t>C3-230949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4AF3"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FD47" w14:textId="77777777" w:rsidR="00B4750D" w:rsidRPr="00C43810" w:rsidRDefault="00B4750D" w:rsidP="00FF0CF0">
            <w:pPr>
              <w:pStyle w:val="TAL"/>
              <w:rPr>
                <w:sz w:val="16"/>
              </w:rPr>
            </w:pPr>
            <w:r w:rsidRPr="00C43810">
              <w:rPr>
                <w:sz w:val="16"/>
              </w:rPr>
              <w:t>agreed</w:t>
            </w:r>
          </w:p>
        </w:tc>
      </w:tr>
      <w:tr w:rsidR="00B4750D" w:rsidRPr="00C43810" w14:paraId="017C90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EA3218" w14:textId="77777777" w:rsidR="00B4750D" w:rsidRPr="00C43810" w:rsidRDefault="00B4750D" w:rsidP="00FF0CF0">
            <w:pPr>
              <w:pStyle w:val="TAL"/>
              <w:rPr>
                <w:sz w:val="16"/>
              </w:rPr>
            </w:pPr>
            <w:hyperlink r:id="rId42" w:history="1">
              <w:r w:rsidRPr="00C43810">
                <w:rPr>
                  <w:rStyle w:val="Hyperlink"/>
                  <w:sz w:val="16"/>
                </w:rPr>
                <w:t>C3-230950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8B9F"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48D9" w14:textId="77777777" w:rsidR="00B4750D" w:rsidRPr="00C43810" w:rsidRDefault="00B4750D" w:rsidP="00FF0CF0">
            <w:pPr>
              <w:pStyle w:val="TAL"/>
              <w:rPr>
                <w:sz w:val="16"/>
              </w:rPr>
            </w:pPr>
            <w:r w:rsidRPr="00C43810">
              <w:rPr>
                <w:sz w:val="16"/>
              </w:rPr>
              <w:t>agreed</w:t>
            </w:r>
          </w:p>
        </w:tc>
      </w:tr>
      <w:tr w:rsidR="00B4750D" w:rsidRPr="00C43810" w14:paraId="43D91B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CE3492" w14:textId="77777777" w:rsidR="00B4750D" w:rsidRPr="00C43810" w:rsidRDefault="00B4750D" w:rsidP="00FF0CF0">
            <w:pPr>
              <w:pStyle w:val="TAL"/>
              <w:rPr>
                <w:sz w:val="16"/>
              </w:rPr>
            </w:pPr>
            <w:hyperlink r:id="rId43" w:history="1">
              <w:r w:rsidRPr="00C43810">
                <w:rPr>
                  <w:rStyle w:val="Hyperlink"/>
                  <w:sz w:val="16"/>
                </w:rPr>
                <w:t>C3-230951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870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E409" w14:textId="77777777" w:rsidR="00B4750D" w:rsidRPr="00C43810" w:rsidRDefault="00B4750D" w:rsidP="00FF0CF0">
            <w:pPr>
              <w:pStyle w:val="TAL"/>
              <w:rPr>
                <w:sz w:val="16"/>
              </w:rPr>
            </w:pPr>
            <w:r w:rsidRPr="00C43810">
              <w:rPr>
                <w:sz w:val="16"/>
              </w:rPr>
              <w:t>agreed</w:t>
            </w:r>
          </w:p>
        </w:tc>
      </w:tr>
      <w:tr w:rsidR="00B4750D" w:rsidRPr="00C43810" w14:paraId="72C1BD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FD8BF1" w14:textId="77777777" w:rsidR="00B4750D" w:rsidRPr="00C43810" w:rsidRDefault="00B4750D" w:rsidP="00FF0CF0">
            <w:pPr>
              <w:pStyle w:val="TAL"/>
              <w:rPr>
                <w:sz w:val="16"/>
              </w:rPr>
            </w:pPr>
            <w:hyperlink r:id="rId44" w:history="1">
              <w:r w:rsidRPr="00C43810">
                <w:rPr>
                  <w:rStyle w:val="Hyperlink"/>
                  <w:sz w:val="16"/>
                </w:rPr>
                <w:t>C3-230952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A5F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FA07" w14:textId="77777777" w:rsidR="00B4750D" w:rsidRPr="00C43810" w:rsidRDefault="00B4750D" w:rsidP="00FF0CF0">
            <w:pPr>
              <w:pStyle w:val="TAL"/>
              <w:rPr>
                <w:sz w:val="16"/>
              </w:rPr>
            </w:pPr>
            <w:r w:rsidRPr="00C43810">
              <w:rPr>
                <w:sz w:val="16"/>
              </w:rPr>
              <w:t>agreed</w:t>
            </w:r>
          </w:p>
        </w:tc>
      </w:tr>
      <w:tr w:rsidR="00B4750D" w:rsidRPr="00C43810" w14:paraId="68B4AB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A4FF7" w14:textId="77777777" w:rsidR="00B4750D" w:rsidRPr="00C43810" w:rsidRDefault="00B4750D" w:rsidP="00FF0CF0">
            <w:pPr>
              <w:pStyle w:val="TAL"/>
              <w:rPr>
                <w:sz w:val="16"/>
              </w:rPr>
            </w:pPr>
            <w:hyperlink r:id="rId45" w:history="1">
              <w:r w:rsidRPr="00C43810">
                <w:rPr>
                  <w:rStyle w:val="Hyperlink"/>
                  <w:sz w:val="16"/>
                </w:rPr>
                <w:t>C3-230953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741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B3DA" w14:textId="77777777" w:rsidR="00B4750D" w:rsidRPr="00C43810" w:rsidRDefault="00B4750D" w:rsidP="00FF0CF0">
            <w:pPr>
              <w:pStyle w:val="TAL"/>
              <w:rPr>
                <w:sz w:val="16"/>
              </w:rPr>
            </w:pPr>
            <w:r w:rsidRPr="00C43810">
              <w:rPr>
                <w:sz w:val="16"/>
              </w:rPr>
              <w:t>agreed</w:t>
            </w:r>
          </w:p>
        </w:tc>
      </w:tr>
      <w:tr w:rsidR="00B4750D" w:rsidRPr="00C43810" w14:paraId="63131A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18D124" w14:textId="77777777" w:rsidR="00B4750D" w:rsidRPr="00C43810" w:rsidRDefault="00B4750D" w:rsidP="00FF0CF0">
            <w:pPr>
              <w:pStyle w:val="TAL"/>
              <w:rPr>
                <w:sz w:val="16"/>
              </w:rPr>
            </w:pPr>
            <w:hyperlink r:id="rId46" w:history="1">
              <w:r w:rsidRPr="00C43810">
                <w:rPr>
                  <w:rStyle w:val="Hyperlink"/>
                  <w:sz w:val="16"/>
                </w:rPr>
                <w:t>C3-230954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3775"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5434" w14:textId="77777777" w:rsidR="00B4750D" w:rsidRPr="00C43810" w:rsidRDefault="00B4750D" w:rsidP="00FF0CF0">
            <w:pPr>
              <w:pStyle w:val="TAL"/>
              <w:rPr>
                <w:sz w:val="16"/>
              </w:rPr>
            </w:pPr>
            <w:r w:rsidRPr="00C43810">
              <w:rPr>
                <w:sz w:val="16"/>
              </w:rPr>
              <w:t>agreed</w:t>
            </w:r>
          </w:p>
        </w:tc>
      </w:tr>
      <w:tr w:rsidR="00B4750D" w:rsidRPr="00C43810" w14:paraId="4340DC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E9584E" w14:textId="77777777" w:rsidR="00B4750D" w:rsidRPr="00C43810" w:rsidRDefault="00B4750D" w:rsidP="00FF0CF0">
            <w:pPr>
              <w:pStyle w:val="TAL"/>
              <w:rPr>
                <w:sz w:val="16"/>
              </w:rPr>
            </w:pPr>
            <w:hyperlink r:id="rId47" w:history="1">
              <w:r w:rsidRPr="00C43810">
                <w:rPr>
                  <w:rStyle w:val="Hyperlink"/>
                  <w:sz w:val="16"/>
                </w:rPr>
                <w:t>C3-230955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9596"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48AD" w14:textId="77777777" w:rsidR="00B4750D" w:rsidRPr="00C43810" w:rsidRDefault="00B4750D" w:rsidP="00FF0CF0">
            <w:pPr>
              <w:pStyle w:val="TAL"/>
              <w:rPr>
                <w:sz w:val="16"/>
              </w:rPr>
            </w:pPr>
            <w:r w:rsidRPr="00C43810">
              <w:rPr>
                <w:sz w:val="16"/>
              </w:rPr>
              <w:t>agreed</w:t>
            </w:r>
          </w:p>
        </w:tc>
      </w:tr>
      <w:tr w:rsidR="00B4750D" w:rsidRPr="00C43810" w14:paraId="18F53C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5CE6C7" w14:textId="77777777" w:rsidR="00B4750D" w:rsidRPr="00C43810" w:rsidRDefault="00B4750D" w:rsidP="00FF0CF0">
            <w:pPr>
              <w:pStyle w:val="TAL"/>
              <w:rPr>
                <w:sz w:val="16"/>
              </w:rPr>
            </w:pPr>
            <w:hyperlink r:id="rId48" w:history="1">
              <w:r w:rsidRPr="00C43810">
                <w:rPr>
                  <w:rStyle w:val="Hyperlink"/>
                  <w:sz w:val="16"/>
                </w:rPr>
                <w:t>C3-230956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356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E42C" w14:textId="77777777" w:rsidR="00B4750D" w:rsidRPr="00C43810" w:rsidRDefault="00B4750D" w:rsidP="00FF0CF0">
            <w:pPr>
              <w:pStyle w:val="TAL"/>
              <w:rPr>
                <w:sz w:val="16"/>
              </w:rPr>
            </w:pPr>
            <w:r w:rsidRPr="00C43810">
              <w:rPr>
                <w:sz w:val="16"/>
              </w:rPr>
              <w:t>agreed</w:t>
            </w:r>
          </w:p>
        </w:tc>
      </w:tr>
      <w:tr w:rsidR="00B4750D" w:rsidRPr="00C43810" w14:paraId="5F010B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1D317E" w14:textId="77777777" w:rsidR="00B4750D" w:rsidRPr="00C43810" w:rsidRDefault="00B4750D" w:rsidP="00FF0CF0">
            <w:pPr>
              <w:pStyle w:val="TAL"/>
              <w:rPr>
                <w:sz w:val="16"/>
              </w:rPr>
            </w:pPr>
            <w:hyperlink r:id="rId49" w:history="1">
              <w:r w:rsidRPr="00C43810">
                <w:rPr>
                  <w:rStyle w:val="Hyperlink"/>
                  <w:sz w:val="16"/>
                </w:rPr>
                <w:t>C3-230959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235" w14:textId="77777777" w:rsidR="00B4750D" w:rsidRPr="00C43810" w:rsidRDefault="00B4750D" w:rsidP="00FF0CF0">
            <w:pPr>
              <w:pStyle w:val="TAL"/>
              <w:rPr>
                <w:sz w:val="16"/>
              </w:rPr>
            </w:pPr>
            <w:r w:rsidRPr="00C43810">
              <w:rPr>
                <w:sz w:val="16"/>
              </w:rPr>
              <w:t>2023-03-10 13:21:09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4760" w14:textId="77777777" w:rsidR="00B4750D" w:rsidRPr="00C43810" w:rsidRDefault="00B4750D" w:rsidP="00FF0CF0">
            <w:pPr>
              <w:pStyle w:val="TAL"/>
              <w:rPr>
                <w:sz w:val="16"/>
              </w:rPr>
            </w:pPr>
            <w:r w:rsidRPr="00C43810">
              <w:rPr>
                <w:sz w:val="16"/>
              </w:rPr>
              <w:t>agreed</w:t>
            </w:r>
          </w:p>
        </w:tc>
      </w:tr>
    </w:tbl>
    <w:p w14:paraId="462FE20A" w14:textId="77777777" w:rsidR="00B4750D" w:rsidRDefault="00B4750D" w:rsidP="00B4750D"/>
    <w:p w14:paraId="35FF768B" w14:textId="77777777" w:rsidR="00B4750D" w:rsidRDefault="00B4750D" w:rsidP="00B4750D">
      <w:pPr>
        <w:pStyle w:val="Heading2"/>
      </w:pPr>
      <w:r>
        <w:br w:type="page"/>
        <w:t>Annex B: List of change requests</w:t>
      </w:r>
    </w:p>
    <w:p w14:paraId="24739554" w14:textId="77777777" w:rsidR="00B4750D" w:rsidRDefault="00B4750D" w:rsidP="00B4750D">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83"/>
        <w:gridCol w:w="1583"/>
        <w:gridCol w:w="706"/>
        <w:gridCol w:w="572"/>
        <w:gridCol w:w="547"/>
        <w:gridCol w:w="525"/>
        <w:gridCol w:w="507"/>
        <w:gridCol w:w="1644"/>
        <w:gridCol w:w="975"/>
      </w:tblGrid>
      <w:tr w:rsidR="00B4750D" w14:paraId="5ADC74F5" w14:textId="77777777" w:rsidTr="00FF0CF0">
        <w:tc>
          <w:tcPr>
            <w:tcW w:w="0" w:type="auto"/>
            <w:shd w:val="clear" w:color="auto" w:fill="auto"/>
          </w:tcPr>
          <w:p w14:paraId="01348166" w14:textId="77777777" w:rsidR="00B4750D" w:rsidRDefault="00B4750D" w:rsidP="00FF0CF0">
            <w:pPr>
              <w:pStyle w:val="TAH"/>
            </w:pPr>
            <w:r>
              <w:t>Document</w:t>
            </w:r>
          </w:p>
        </w:tc>
        <w:tc>
          <w:tcPr>
            <w:tcW w:w="0" w:type="auto"/>
            <w:shd w:val="clear" w:color="auto" w:fill="auto"/>
          </w:tcPr>
          <w:p w14:paraId="5654DD47" w14:textId="77777777" w:rsidR="00B4750D" w:rsidRDefault="00B4750D" w:rsidP="00FF0CF0">
            <w:pPr>
              <w:pStyle w:val="TAH"/>
            </w:pPr>
            <w:r>
              <w:t>Title</w:t>
            </w:r>
          </w:p>
        </w:tc>
        <w:tc>
          <w:tcPr>
            <w:tcW w:w="0" w:type="auto"/>
            <w:shd w:val="clear" w:color="auto" w:fill="auto"/>
          </w:tcPr>
          <w:p w14:paraId="10B9C19E" w14:textId="77777777" w:rsidR="00B4750D" w:rsidRDefault="00B4750D" w:rsidP="00FF0CF0">
            <w:pPr>
              <w:pStyle w:val="TAH"/>
            </w:pPr>
            <w:r>
              <w:t>Source</w:t>
            </w:r>
          </w:p>
        </w:tc>
        <w:tc>
          <w:tcPr>
            <w:tcW w:w="0" w:type="auto"/>
            <w:shd w:val="clear" w:color="auto" w:fill="auto"/>
          </w:tcPr>
          <w:p w14:paraId="41457AA7" w14:textId="77777777" w:rsidR="00B4750D" w:rsidRDefault="00B4750D" w:rsidP="00FF0CF0">
            <w:pPr>
              <w:pStyle w:val="TAH"/>
            </w:pPr>
            <w:r>
              <w:t>Spec</w:t>
            </w:r>
          </w:p>
        </w:tc>
        <w:tc>
          <w:tcPr>
            <w:tcW w:w="0" w:type="auto"/>
            <w:shd w:val="clear" w:color="auto" w:fill="auto"/>
          </w:tcPr>
          <w:p w14:paraId="217F319C" w14:textId="77777777" w:rsidR="00B4750D" w:rsidRDefault="00B4750D" w:rsidP="00FF0CF0">
            <w:pPr>
              <w:pStyle w:val="TAH"/>
            </w:pPr>
            <w:r>
              <w:t>CR</w:t>
            </w:r>
          </w:p>
        </w:tc>
        <w:tc>
          <w:tcPr>
            <w:tcW w:w="0" w:type="auto"/>
            <w:shd w:val="clear" w:color="auto" w:fill="auto"/>
          </w:tcPr>
          <w:p w14:paraId="279EF874" w14:textId="77777777" w:rsidR="00B4750D" w:rsidRDefault="00B4750D" w:rsidP="00FF0CF0">
            <w:pPr>
              <w:pStyle w:val="TAH"/>
            </w:pPr>
            <w:r>
              <w:t>Rev</w:t>
            </w:r>
          </w:p>
        </w:tc>
        <w:tc>
          <w:tcPr>
            <w:tcW w:w="0" w:type="auto"/>
            <w:shd w:val="clear" w:color="auto" w:fill="auto"/>
          </w:tcPr>
          <w:p w14:paraId="18AE3842" w14:textId="77777777" w:rsidR="00B4750D" w:rsidRDefault="00B4750D" w:rsidP="00FF0CF0">
            <w:pPr>
              <w:pStyle w:val="TAH"/>
            </w:pPr>
            <w:r>
              <w:t>Rel</w:t>
            </w:r>
          </w:p>
        </w:tc>
        <w:tc>
          <w:tcPr>
            <w:tcW w:w="0" w:type="auto"/>
            <w:shd w:val="clear" w:color="auto" w:fill="auto"/>
          </w:tcPr>
          <w:p w14:paraId="6EB105B4" w14:textId="77777777" w:rsidR="00B4750D" w:rsidRDefault="00B4750D" w:rsidP="00FF0CF0">
            <w:pPr>
              <w:pStyle w:val="TAH"/>
            </w:pPr>
            <w:r>
              <w:t>Cat</w:t>
            </w:r>
          </w:p>
        </w:tc>
        <w:tc>
          <w:tcPr>
            <w:tcW w:w="0" w:type="auto"/>
            <w:shd w:val="clear" w:color="auto" w:fill="auto"/>
          </w:tcPr>
          <w:p w14:paraId="1834C068" w14:textId="77777777" w:rsidR="00B4750D" w:rsidRDefault="00B4750D" w:rsidP="00FF0CF0">
            <w:pPr>
              <w:pStyle w:val="TAH"/>
            </w:pPr>
            <w:r>
              <w:t>WI</w:t>
            </w:r>
          </w:p>
        </w:tc>
        <w:tc>
          <w:tcPr>
            <w:tcW w:w="0" w:type="auto"/>
            <w:shd w:val="clear" w:color="auto" w:fill="auto"/>
          </w:tcPr>
          <w:p w14:paraId="3AC60C8E" w14:textId="77777777" w:rsidR="00B4750D" w:rsidRDefault="00B4750D" w:rsidP="00FF0CF0">
            <w:pPr>
              <w:pStyle w:val="TAH"/>
            </w:pPr>
            <w:r>
              <w:t>Decision</w:t>
            </w:r>
          </w:p>
        </w:tc>
      </w:tr>
      <w:tr w:rsidR="00B4750D" w:rsidRPr="00907D00" w14:paraId="27DDC3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7FBEE2" w14:textId="77777777" w:rsidR="00B4750D" w:rsidRPr="00907D00" w:rsidRDefault="00B4750D" w:rsidP="00FF0CF0">
            <w:pPr>
              <w:pStyle w:val="TAL"/>
              <w:rPr>
                <w:sz w:val="16"/>
              </w:rPr>
            </w:pPr>
            <w:r w:rsidRPr="00907D00">
              <w:rPr>
                <w:sz w:val="16"/>
              </w:rPr>
              <w:t>C3-230136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C2CF" w14:textId="77777777" w:rsidR="00B4750D" w:rsidRPr="00907D00" w:rsidRDefault="00B4750D" w:rsidP="00FF0CF0">
            <w:pPr>
              <w:pStyle w:val="TAL"/>
              <w:rPr>
                <w:sz w:val="16"/>
              </w:rPr>
            </w:pPr>
            <w:r w:rsidRPr="00907D00">
              <w:rPr>
                <w:sz w:val="16"/>
              </w:rPr>
              <w:t>P-GW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6FD0"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E7F11"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765B" w14:textId="77777777" w:rsidR="00B4750D" w:rsidRPr="00907D00" w:rsidRDefault="00B4750D" w:rsidP="00FF0CF0">
            <w:pPr>
              <w:pStyle w:val="TAL"/>
              <w:rPr>
                <w:sz w:val="16"/>
              </w:rPr>
            </w:pPr>
            <w:r w:rsidRPr="00907D0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70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16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06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4C16"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AA00" w14:textId="77777777" w:rsidR="00B4750D" w:rsidRPr="00907D00" w:rsidRDefault="00B4750D" w:rsidP="00FF0CF0">
            <w:pPr>
              <w:pStyle w:val="TAL"/>
              <w:rPr>
                <w:sz w:val="16"/>
              </w:rPr>
            </w:pPr>
            <w:r w:rsidRPr="00907D00">
              <w:rPr>
                <w:sz w:val="16"/>
              </w:rPr>
              <w:t>revised</w:t>
            </w:r>
          </w:p>
        </w:tc>
      </w:tr>
      <w:tr w:rsidR="00B4750D" w:rsidRPr="00907D00" w14:paraId="241969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9574E3" w14:textId="77777777" w:rsidR="00B4750D" w:rsidRPr="00907D00" w:rsidRDefault="00B4750D" w:rsidP="00FF0CF0">
            <w:pPr>
              <w:pStyle w:val="TAL"/>
              <w:rPr>
                <w:sz w:val="16"/>
              </w:rPr>
            </w:pPr>
            <w:r w:rsidRPr="00907D00">
              <w:rPr>
                <w:sz w:val="16"/>
              </w:rPr>
              <w:t>C3-230627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CC47" w14:textId="77777777" w:rsidR="00B4750D" w:rsidRPr="00907D00" w:rsidRDefault="00B4750D" w:rsidP="00FF0CF0">
            <w:pPr>
              <w:pStyle w:val="TAL"/>
              <w:rPr>
                <w:sz w:val="16"/>
              </w:rPr>
            </w:pPr>
            <w:r w:rsidRPr="00907D00">
              <w:rPr>
                <w:sz w:val="16"/>
              </w:rPr>
              <w:t>P-GW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942"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C269"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2125" w14:textId="77777777" w:rsidR="00B4750D" w:rsidRPr="00907D00" w:rsidRDefault="00B4750D" w:rsidP="00FF0CF0">
            <w:pPr>
              <w:pStyle w:val="TAL"/>
              <w:rPr>
                <w:sz w:val="16"/>
              </w:rPr>
            </w:pPr>
            <w:r w:rsidRPr="00907D0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4A9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DE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40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DF3A"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A74F" w14:textId="77777777" w:rsidR="00B4750D" w:rsidRPr="00907D00" w:rsidRDefault="00B4750D" w:rsidP="00FF0CF0">
            <w:pPr>
              <w:pStyle w:val="TAL"/>
              <w:rPr>
                <w:sz w:val="16"/>
              </w:rPr>
            </w:pPr>
            <w:r w:rsidRPr="00907D00">
              <w:rPr>
                <w:sz w:val="16"/>
              </w:rPr>
              <w:t>agreed</w:t>
            </w:r>
          </w:p>
        </w:tc>
      </w:tr>
      <w:tr w:rsidR="00B4750D" w:rsidRPr="00907D00" w14:paraId="2FCF88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F5F690" w14:textId="77777777" w:rsidR="00B4750D" w:rsidRPr="00907D00" w:rsidRDefault="00B4750D" w:rsidP="00FF0CF0">
            <w:pPr>
              <w:pStyle w:val="TAL"/>
              <w:rPr>
                <w:sz w:val="16"/>
              </w:rPr>
            </w:pPr>
            <w:r w:rsidRPr="00907D00">
              <w:rPr>
                <w:sz w:val="16"/>
              </w:rPr>
              <w:t>C3-230348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F18A" w14:textId="77777777" w:rsidR="00B4750D" w:rsidRPr="00907D00" w:rsidRDefault="00B4750D" w:rsidP="00FF0CF0">
            <w:pPr>
              <w:pStyle w:val="TAL"/>
              <w:rPr>
                <w:sz w:val="16"/>
              </w:rPr>
            </w:pPr>
            <w:r w:rsidRPr="00907D00">
              <w:rPr>
                <w:sz w:val="16"/>
              </w:rPr>
              <w:t>Format handling for 3GPP-User-Location-Info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257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C9AD"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D953" w14:textId="77777777" w:rsidR="00B4750D" w:rsidRPr="00907D00" w:rsidRDefault="00B4750D" w:rsidP="00FF0CF0">
            <w:pPr>
              <w:pStyle w:val="TAL"/>
              <w:rPr>
                <w:sz w:val="16"/>
              </w:rPr>
            </w:pPr>
            <w:r w:rsidRPr="00907D0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191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B22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BAF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868C"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E57EA" w14:textId="77777777" w:rsidR="00B4750D" w:rsidRPr="00907D00" w:rsidRDefault="00B4750D" w:rsidP="00FF0CF0">
            <w:pPr>
              <w:pStyle w:val="TAL"/>
              <w:rPr>
                <w:sz w:val="16"/>
              </w:rPr>
            </w:pPr>
            <w:r w:rsidRPr="00907D00">
              <w:rPr>
                <w:sz w:val="16"/>
              </w:rPr>
              <w:t>agreed</w:t>
            </w:r>
          </w:p>
        </w:tc>
      </w:tr>
      <w:tr w:rsidR="00B4750D" w:rsidRPr="00907D00" w14:paraId="6D15262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B622D9" w14:textId="77777777" w:rsidR="00B4750D" w:rsidRPr="00907D00" w:rsidRDefault="00B4750D" w:rsidP="00FF0CF0">
            <w:pPr>
              <w:pStyle w:val="TAL"/>
              <w:rPr>
                <w:sz w:val="16"/>
              </w:rPr>
            </w:pPr>
            <w:r w:rsidRPr="00907D00">
              <w:rPr>
                <w:sz w:val="16"/>
              </w:rPr>
              <w:t>C3-230417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BD51" w14:textId="77777777" w:rsidR="00B4750D" w:rsidRPr="00907D00" w:rsidRDefault="00B4750D" w:rsidP="00FF0CF0">
            <w:pPr>
              <w:pStyle w:val="TAL"/>
              <w:rPr>
                <w:sz w:val="16"/>
              </w:rPr>
            </w:pPr>
            <w:r w:rsidRPr="00907D00">
              <w:rPr>
                <w:sz w:val="16"/>
              </w:rPr>
              <w:t>Updates on 3GPP-Packet-Filter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A82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2D25"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A388" w14:textId="77777777" w:rsidR="00B4750D" w:rsidRPr="00907D00" w:rsidRDefault="00B4750D" w:rsidP="00FF0CF0">
            <w:pPr>
              <w:pStyle w:val="TAL"/>
              <w:rPr>
                <w:sz w:val="16"/>
              </w:rPr>
            </w:pPr>
            <w:r w:rsidRPr="00907D0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70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70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5A9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48C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B011" w14:textId="77777777" w:rsidR="00B4750D" w:rsidRPr="00907D00" w:rsidRDefault="00B4750D" w:rsidP="00FF0CF0">
            <w:pPr>
              <w:pStyle w:val="TAL"/>
              <w:rPr>
                <w:sz w:val="16"/>
              </w:rPr>
            </w:pPr>
            <w:r w:rsidRPr="00907D00">
              <w:rPr>
                <w:sz w:val="16"/>
              </w:rPr>
              <w:t>agreed</w:t>
            </w:r>
          </w:p>
        </w:tc>
      </w:tr>
      <w:tr w:rsidR="00B4750D" w:rsidRPr="00907D00" w14:paraId="3C3D20D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64DBC3" w14:textId="77777777" w:rsidR="00B4750D" w:rsidRPr="00907D00" w:rsidRDefault="00B4750D" w:rsidP="00FF0CF0">
            <w:pPr>
              <w:pStyle w:val="TAL"/>
              <w:rPr>
                <w:sz w:val="16"/>
              </w:rPr>
            </w:pPr>
            <w:r w:rsidRPr="00907D00">
              <w:rPr>
                <w:sz w:val="16"/>
              </w:rPr>
              <w:t>C3-230067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B9F5" w14:textId="77777777" w:rsidR="00B4750D" w:rsidRPr="00907D00" w:rsidRDefault="00B4750D" w:rsidP="00FF0CF0">
            <w:pPr>
              <w:pStyle w:val="TAL"/>
              <w:rPr>
                <w:sz w:val="16"/>
              </w:rPr>
            </w:pPr>
            <w:r w:rsidRPr="00907D00">
              <w:rPr>
                <w:sz w:val="16"/>
              </w:rPr>
              <w:t>MonitoringEventSubscription data type extension for location reporting over user plane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B7FA" w14:textId="77777777" w:rsidR="00B4750D" w:rsidRPr="00907D00" w:rsidRDefault="00B4750D" w:rsidP="00FF0CF0">
            <w:pPr>
              <w:pStyle w:val="TAL"/>
              <w:rPr>
                <w:sz w:val="16"/>
              </w:rPr>
            </w:pPr>
            <w:r w:rsidRPr="00907D0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F91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D5C5" w14:textId="77777777" w:rsidR="00B4750D" w:rsidRPr="00907D00" w:rsidRDefault="00B4750D" w:rsidP="00FF0CF0">
            <w:pPr>
              <w:pStyle w:val="TAL"/>
              <w:rPr>
                <w:sz w:val="16"/>
              </w:rPr>
            </w:pPr>
            <w:r w:rsidRPr="00907D0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C3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82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B4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D523"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5C42" w14:textId="77777777" w:rsidR="00B4750D" w:rsidRPr="00907D00" w:rsidRDefault="00B4750D" w:rsidP="00FF0CF0">
            <w:pPr>
              <w:pStyle w:val="TAL"/>
              <w:rPr>
                <w:sz w:val="16"/>
              </w:rPr>
            </w:pPr>
            <w:r w:rsidRPr="00907D00">
              <w:rPr>
                <w:sz w:val="16"/>
              </w:rPr>
              <w:t>postponed</w:t>
            </w:r>
          </w:p>
        </w:tc>
      </w:tr>
      <w:tr w:rsidR="00B4750D" w:rsidRPr="00907D00" w14:paraId="3D4533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21181F" w14:textId="77777777" w:rsidR="00B4750D" w:rsidRPr="00907D00" w:rsidRDefault="00B4750D" w:rsidP="00FF0CF0">
            <w:pPr>
              <w:pStyle w:val="TAL"/>
              <w:rPr>
                <w:sz w:val="16"/>
              </w:rPr>
            </w:pPr>
            <w:r w:rsidRPr="00907D00">
              <w:rPr>
                <w:sz w:val="16"/>
              </w:rPr>
              <w:t>C3-230112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0C17"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BC5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950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CAB9"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DB1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0BC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B12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2FEAD"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1BD2" w14:textId="77777777" w:rsidR="00B4750D" w:rsidRPr="00907D00" w:rsidRDefault="00B4750D" w:rsidP="00FF0CF0">
            <w:pPr>
              <w:pStyle w:val="TAL"/>
              <w:rPr>
                <w:sz w:val="16"/>
              </w:rPr>
            </w:pPr>
            <w:r w:rsidRPr="00907D00">
              <w:rPr>
                <w:sz w:val="16"/>
              </w:rPr>
              <w:t>revised</w:t>
            </w:r>
          </w:p>
        </w:tc>
      </w:tr>
      <w:tr w:rsidR="00B4750D" w:rsidRPr="00907D00" w14:paraId="38DA12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D500FA" w14:textId="77777777" w:rsidR="00B4750D" w:rsidRPr="00907D00" w:rsidRDefault="00B4750D" w:rsidP="00FF0CF0">
            <w:pPr>
              <w:pStyle w:val="TAL"/>
              <w:rPr>
                <w:sz w:val="16"/>
              </w:rPr>
            </w:pPr>
            <w:r w:rsidRPr="00907D00">
              <w:rPr>
                <w:sz w:val="16"/>
              </w:rPr>
              <w:t>C3-230873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43FF"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6AED"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BF0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E4A3"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FA5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92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5E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CA4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C62E0" w14:textId="77777777" w:rsidR="00B4750D" w:rsidRPr="00907D00" w:rsidRDefault="00B4750D" w:rsidP="00FF0CF0">
            <w:pPr>
              <w:pStyle w:val="TAL"/>
              <w:rPr>
                <w:sz w:val="16"/>
              </w:rPr>
            </w:pPr>
            <w:r w:rsidRPr="00907D00">
              <w:rPr>
                <w:sz w:val="16"/>
              </w:rPr>
              <w:t>agreed</w:t>
            </w:r>
          </w:p>
        </w:tc>
      </w:tr>
      <w:tr w:rsidR="00B4750D" w:rsidRPr="00907D00" w14:paraId="51A2D5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2091E" w14:textId="77777777" w:rsidR="00B4750D" w:rsidRPr="00907D00" w:rsidRDefault="00B4750D" w:rsidP="00FF0CF0">
            <w:pPr>
              <w:pStyle w:val="TAL"/>
              <w:rPr>
                <w:sz w:val="16"/>
              </w:rPr>
            </w:pPr>
            <w:r w:rsidRPr="00907D00">
              <w:rPr>
                <w:sz w:val="16"/>
              </w:rPr>
              <w:t>C3-230123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8828"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5293" w14:textId="77777777" w:rsidR="00B4750D" w:rsidRPr="00907D00" w:rsidRDefault="00B4750D" w:rsidP="00FF0CF0">
            <w:pPr>
              <w:pStyle w:val="TAL"/>
              <w:rPr>
                <w:sz w:val="16"/>
              </w:rPr>
            </w:pPr>
            <w:r w:rsidRPr="00907D00">
              <w:rPr>
                <w:sz w:val="16"/>
              </w:rPr>
              <w:t>KDDI,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CEC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BDF9"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B6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ED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23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BE6D"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3909" w14:textId="77777777" w:rsidR="00B4750D" w:rsidRPr="00907D00" w:rsidRDefault="00B4750D" w:rsidP="00FF0CF0">
            <w:pPr>
              <w:pStyle w:val="TAL"/>
              <w:rPr>
                <w:sz w:val="16"/>
              </w:rPr>
            </w:pPr>
            <w:r w:rsidRPr="00907D00">
              <w:rPr>
                <w:sz w:val="16"/>
              </w:rPr>
              <w:t>revised</w:t>
            </w:r>
          </w:p>
        </w:tc>
      </w:tr>
      <w:tr w:rsidR="00B4750D" w:rsidRPr="00907D00" w14:paraId="551A48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D80C90" w14:textId="77777777" w:rsidR="00B4750D" w:rsidRPr="00907D00" w:rsidRDefault="00B4750D" w:rsidP="00FF0CF0">
            <w:pPr>
              <w:pStyle w:val="TAL"/>
              <w:rPr>
                <w:sz w:val="16"/>
              </w:rPr>
            </w:pPr>
            <w:r w:rsidRPr="00907D00">
              <w:rPr>
                <w:sz w:val="16"/>
              </w:rPr>
              <w:t>C3-230638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D085"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60DA" w14:textId="77777777" w:rsidR="00B4750D" w:rsidRPr="00907D00" w:rsidRDefault="00B4750D" w:rsidP="00FF0CF0">
            <w:pPr>
              <w:pStyle w:val="TAL"/>
              <w:rPr>
                <w:sz w:val="16"/>
              </w:rPr>
            </w:pPr>
            <w:r w:rsidRPr="00907D00">
              <w:rPr>
                <w:sz w:val="16"/>
              </w:rPr>
              <w:t>KDDI,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394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2777"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F5F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061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EE5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1961"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8AAA" w14:textId="77777777" w:rsidR="00B4750D" w:rsidRPr="00907D00" w:rsidRDefault="00B4750D" w:rsidP="00FF0CF0">
            <w:pPr>
              <w:pStyle w:val="TAL"/>
              <w:rPr>
                <w:sz w:val="16"/>
              </w:rPr>
            </w:pPr>
            <w:r w:rsidRPr="00907D00">
              <w:rPr>
                <w:sz w:val="16"/>
              </w:rPr>
              <w:t>agreed</w:t>
            </w:r>
          </w:p>
        </w:tc>
      </w:tr>
      <w:tr w:rsidR="00B4750D" w:rsidRPr="00907D00" w14:paraId="3DE382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6D0D54" w14:textId="77777777" w:rsidR="00B4750D" w:rsidRPr="00907D00" w:rsidRDefault="00B4750D" w:rsidP="00FF0CF0">
            <w:pPr>
              <w:pStyle w:val="TAL"/>
              <w:rPr>
                <w:sz w:val="16"/>
              </w:rPr>
            </w:pPr>
            <w:r w:rsidRPr="00907D00">
              <w:rPr>
                <w:sz w:val="16"/>
              </w:rPr>
              <w:t>C3-230156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502B"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56D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578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D54D"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C8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4B29"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15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2D10"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A0BF" w14:textId="77777777" w:rsidR="00B4750D" w:rsidRPr="00907D00" w:rsidRDefault="00B4750D" w:rsidP="00FF0CF0">
            <w:pPr>
              <w:pStyle w:val="TAL"/>
              <w:rPr>
                <w:sz w:val="16"/>
              </w:rPr>
            </w:pPr>
            <w:r w:rsidRPr="00907D00">
              <w:rPr>
                <w:sz w:val="16"/>
              </w:rPr>
              <w:t>revised</w:t>
            </w:r>
          </w:p>
        </w:tc>
      </w:tr>
      <w:tr w:rsidR="00B4750D" w:rsidRPr="00907D00" w14:paraId="7E7D87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0D5F2F" w14:textId="77777777" w:rsidR="00B4750D" w:rsidRPr="00907D00" w:rsidRDefault="00B4750D" w:rsidP="00FF0CF0">
            <w:pPr>
              <w:pStyle w:val="TAL"/>
              <w:rPr>
                <w:sz w:val="16"/>
              </w:rPr>
            </w:pPr>
            <w:r w:rsidRPr="00907D00">
              <w:rPr>
                <w:sz w:val="16"/>
              </w:rPr>
              <w:t>C3-230690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84C4"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BE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58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B162"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EF8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738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A9B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7BAB"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0CB7" w14:textId="77777777" w:rsidR="00B4750D" w:rsidRPr="00907D00" w:rsidRDefault="00B4750D" w:rsidP="00FF0CF0">
            <w:pPr>
              <w:pStyle w:val="TAL"/>
              <w:rPr>
                <w:sz w:val="16"/>
              </w:rPr>
            </w:pPr>
            <w:r w:rsidRPr="00907D00">
              <w:rPr>
                <w:sz w:val="16"/>
              </w:rPr>
              <w:t>agreed</w:t>
            </w:r>
          </w:p>
        </w:tc>
      </w:tr>
      <w:tr w:rsidR="00B4750D" w:rsidRPr="00907D00" w14:paraId="4D71B6C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CF633E" w14:textId="77777777" w:rsidR="00B4750D" w:rsidRPr="00907D00" w:rsidRDefault="00B4750D" w:rsidP="00FF0CF0">
            <w:pPr>
              <w:pStyle w:val="TAL"/>
              <w:rPr>
                <w:sz w:val="16"/>
              </w:rPr>
            </w:pPr>
            <w:r w:rsidRPr="00907D00">
              <w:rPr>
                <w:sz w:val="16"/>
              </w:rPr>
              <w:t>C3-230157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1BF7"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8F6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010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EE0A"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B9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AD5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459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867E"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802A" w14:textId="77777777" w:rsidR="00B4750D" w:rsidRPr="00907D00" w:rsidRDefault="00B4750D" w:rsidP="00FF0CF0">
            <w:pPr>
              <w:pStyle w:val="TAL"/>
              <w:rPr>
                <w:sz w:val="16"/>
              </w:rPr>
            </w:pPr>
            <w:r w:rsidRPr="00907D00">
              <w:rPr>
                <w:sz w:val="16"/>
              </w:rPr>
              <w:t>revised</w:t>
            </w:r>
          </w:p>
        </w:tc>
      </w:tr>
      <w:tr w:rsidR="00B4750D" w:rsidRPr="00907D00" w14:paraId="5E9291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7DE33C" w14:textId="77777777" w:rsidR="00B4750D" w:rsidRPr="00907D00" w:rsidRDefault="00B4750D" w:rsidP="00FF0CF0">
            <w:pPr>
              <w:pStyle w:val="TAL"/>
              <w:rPr>
                <w:sz w:val="16"/>
              </w:rPr>
            </w:pPr>
            <w:r w:rsidRPr="00907D00">
              <w:rPr>
                <w:sz w:val="16"/>
              </w:rPr>
              <w:t>C3-230691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40B3"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ECF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B23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D725"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7C0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433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D9A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2174"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0D85" w14:textId="77777777" w:rsidR="00B4750D" w:rsidRPr="00907D00" w:rsidRDefault="00B4750D" w:rsidP="00FF0CF0">
            <w:pPr>
              <w:pStyle w:val="TAL"/>
              <w:rPr>
                <w:sz w:val="16"/>
              </w:rPr>
            </w:pPr>
            <w:r w:rsidRPr="00907D00">
              <w:rPr>
                <w:sz w:val="16"/>
              </w:rPr>
              <w:t>agreed</w:t>
            </w:r>
          </w:p>
        </w:tc>
      </w:tr>
      <w:tr w:rsidR="00B4750D" w:rsidRPr="00907D00" w14:paraId="500C38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F2B05D" w14:textId="77777777" w:rsidR="00B4750D" w:rsidRPr="00907D00" w:rsidRDefault="00B4750D" w:rsidP="00FF0CF0">
            <w:pPr>
              <w:pStyle w:val="TAL"/>
              <w:rPr>
                <w:sz w:val="16"/>
              </w:rPr>
            </w:pPr>
            <w:r w:rsidRPr="00907D00">
              <w:rPr>
                <w:sz w:val="16"/>
              </w:rPr>
              <w:t>C3-230158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BAE5"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DE9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73B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0F0C"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F1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0FB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C2D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8622"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84C5" w14:textId="77777777" w:rsidR="00B4750D" w:rsidRPr="00907D00" w:rsidRDefault="00B4750D" w:rsidP="00FF0CF0">
            <w:pPr>
              <w:pStyle w:val="TAL"/>
              <w:rPr>
                <w:sz w:val="16"/>
              </w:rPr>
            </w:pPr>
            <w:r w:rsidRPr="00907D00">
              <w:rPr>
                <w:sz w:val="16"/>
              </w:rPr>
              <w:t>revised</w:t>
            </w:r>
          </w:p>
        </w:tc>
      </w:tr>
      <w:tr w:rsidR="00B4750D" w:rsidRPr="00907D00" w14:paraId="0E0661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EC1C5C" w14:textId="77777777" w:rsidR="00B4750D" w:rsidRPr="00907D00" w:rsidRDefault="00B4750D" w:rsidP="00FF0CF0">
            <w:pPr>
              <w:pStyle w:val="TAL"/>
              <w:rPr>
                <w:sz w:val="16"/>
              </w:rPr>
            </w:pPr>
            <w:r w:rsidRPr="00907D00">
              <w:rPr>
                <w:sz w:val="16"/>
              </w:rPr>
              <w:t>C3-230752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FA59"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E4C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565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9849"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D6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FF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D4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C1FF"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2528" w14:textId="77777777" w:rsidR="00B4750D" w:rsidRPr="00907D00" w:rsidRDefault="00B4750D" w:rsidP="00FF0CF0">
            <w:pPr>
              <w:pStyle w:val="TAL"/>
              <w:rPr>
                <w:sz w:val="16"/>
              </w:rPr>
            </w:pPr>
            <w:r w:rsidRPr="00907D00">
              <w:rPr>
                <w:sz w:val="16"/>
              </w:rPr>
              <w:t>agreed</w:t>
            </w:r>
          </w:p>
        </w:tc>
      </w:tr>
      <w:tr w:rsidR="00B4750D" w:rsidRPr="00907D00" w14:paraId="71CB77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D169E0" w14:textId="77777777" w:rsidR="00B4750D" w:rsidRPr="00907D00" w:rsidRDefault="00B4750D" w:rsidP="00FF0CF0">
            <w:pPr>
              <w:pStyle w:val="TAL"/>
              <w:rPr>
                <w:sz w:val="16"/>
              </w:rPr>
            </w:pPr>
            <w:r w:rsidRPr="00907D00">
              <w:rPr>
                <w:sz w:val="16"/>
              </w:rPr>
              <w:t>C3-230175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8858"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68D3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F49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FF4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4C4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F73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A2C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06D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F9EA" w14:textId="77777777" w:rsidR="00B4750D" w:rsidRPr="00907D00" w:rsidRDefault="00B4750D" w:rsidP="00FF0CF0">
            <w:pPr>
              <w:pStyle w:val="TAL"/>
              <w:rPr>
                <w:sz w:val="16"/>
              </w:rPr>
            </w:pPr>
            <w:r w:rsidRPr="00907D00">
              <w:rPr>
                <w:sz w:val="16"/>
              </w:rPr>
              <w:t>revised</w:t>
            </w:r>
          </w:p>
        </w:tc>
      </w:tr>
      <w:tr w:rsidR="00B4750D" w:rsidRPr="00907D00" w14:paraId="17BACE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B81082" w14:textId="77777777" w:rsidR="00B4750D" w:rsidRPr="00907D00" w:rsidRDefault="00B4750D" w:rsidP="00FF0CF0">
            <w:pPr>
              <w:pStyle w:val="TAL"/>
              <w:rPr>
                <w:sz w:val="16"/>
              </w:rPr>
            </w:pPr>
            <w:r w:rsidRPr="00907D00">
              <w:rPr>
                <w:sz w:val="16"/>
              </w:rPr>
              <w:t>C3-230628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22AC"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D2F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F7B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367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7C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64C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51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4326"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02CA" w14:textId="77777777" w:rsidR="00B4750D" w:rsidRPr="00907D00" w:rsidRDefault="00B4750D" w:rsidP="00FF0CF0">
            <w:pPr>
              <w:pStyle w:val="TAL"/>
              <w:rPr>
                <w:sz w:val="16"/>
              </w:rPr>
            </w:pPr>
            <w:r w:rsidRPr="00907D00">
              <w:rPr>
                <w:sz w:val="16"/>
              </w:rPr>
              <w:t>not pursued</w:t>
            </w:r>
          </w:p>
        </w:tc>
      </w:tr>
      <w:tr w:rsidR="00B4750D" w:rsidRPr="00907D00" w14:paraId="14EDA9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82C484" w14:textId="77777777" w:rsidR="00B4750D" w:rsidRPr="00907D00" w:rsidRDefault="00B4750D" w:rsidP="00FF0CF0">
            <w:pPr>
              <w:pStyle w:val="TAL"/>
              <w:rPr>
                <w:sz w:val="16"/>
              </w:rPr>
            </w:pPr>
            <w:r w:rsidRPr="00907D00">
              <w:rPr>
                <w:sz w:val="16"/>
              </w:rPr>
              <w:t>C3-230176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F7CF"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3C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F27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2A683"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C8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54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C2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D73E"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6162" w14:textId="77777777" w:rsidR="00B4750D" w:rsidRPr="00907D00" w:rsidRDefault="00B4750D" w:rsidP="00FF0CF0">
            <w:pPr>
              <w:pStyle w:val="TAL"/>
              <w:rPr>
                <w:sz w:val="16"/>
              </w:rPr>
            </w:pPr>
            <w:r w:rsidRPr="00907D00">
              <w:rPr>
                <w:sz w:val="16"/>
              </w:rPr>
              <w:t>revised</w:t>
            </w:r>
          </w:p>
        </w:tc>
      </w:tr>
      <w:tr w:rsidR="00B4750D" w:rsidRPr="00907D00" w14:paraId="17B2B70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95C040" w14:textId="77777777" w:rsidR="00B4750D" w:rsidRPr="00907D00" w:rsidRDefault="00B4750D" w:rsidP="00FF0CF0">
            <w:pPr>
              <w:pStyle w:val="TAL"/>
              <w:rPr>
                <w:sz w:val="16"/>
              </w:rPr>
            </w:pPr>
            <w:r w:rsidRPr="00907D00">
              <w:rPr>
                <w:sz w:val="16"/>
              </w:rPr>
              <w:t>C3-230629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5C7A" w14:textId="77777777" w:rsidR="00B4750D" w:rsidRPr="00907D00" w:rsidRDefault="00B4750D" w:rsidP="00FF0CF0">
            <w:pPr>
              <w:pStyle w:val="TAL"/>
              <w:rPr>
                <w:sz w:val="16"/>
              </w:rPr>
            </w:pPr>
            <w:r w:rsidRPr="00907D00">
              <w:rPr>
                <w:sz w:val="16"/>
              </w:rPr>
              <w:t>Update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66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15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261"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1E4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20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F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4A7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B2CA" w14:textId="77777777" w:rsidR="00B4750D" w:rsidRPr="00907D00" w:rsidRDefault="00B4750D" w:rsidP="00FF0CF0">
            <w:pPr>
              <w:pStyle w:val="TAL"/>
              <w:rPr>
                <w:sz w:val="16"/>
              </w:rPr>
            </w:pPr>
            <w:r w:rsidRPr="00907D00">
              <w:rPr>
                <w:sz w:val="16"/>
              </w:rPr>
              <w:t>agreed</w:t>
            </w:r>
          </w:p>
        </w:tc>
      </w:tr>
      <w:tr w:rsidR="00B4750D" w:rsidRPr="00907D00" w14:paraId="0D657B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23E0CE" w14:textId="77777777" w:rsidR="00B4750D" w:rsidRPr="00907D00" w:rsidRDefault="00B4750D" w:rsidP="00FF0CF0">
            <w:pPr>
              <w:pStyle w:val="TAL"/>
              <w:rPr>
                <w:sz w:val="16"/>
              </w:rPr>
            </w:pPr>
            <w:r w:rsidRPr="00907D00">
              <w:rPr>
                <w:sz w:val="16"/>
              </w:rPr>
              <w:t>C3-230177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1C33"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907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169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A3FA"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65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6B0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376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0D71"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6E69" w14:textId="77777777" w:rsidR="00B4750D" w:rsidRPr="00907D00" w:rsidRDefault="00B4750D" w:rsidP="00FF0CF0">
            <w:pPr>
              <w:pStyle w:val="TAL"/>
              <w:rPr>
                <w:sz w:val="16"/>
              </w:rPr>
            </w:pPr>
            <w:r w:rsidRPr="00907D00">
              <w:rPr>
                <w:sz w:val="16"/>
              </w:rPr>
              <w:t>revised</w:t>
            </w:r>
          </w:p>
        </w:tc>
      </w:tr>
      <w:tr w:rsidR="00B4750D" w:rsidRPr="00907D00" w14:paraId="3E474A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315152" w14:textId="77777777" w:rsidR="00B4750D" w:rsidRPr="00907D00" w:rsidRDefault="00B4750D" w:rsidP="00FF0CF0">
            <w:pPr>
              <w:pStyle w:val="TAL"/>
              <w:rPr>
                <w:sz w:val="16"/>
              </w:rPr>
            </w:pPr>
            <w:r w:rsidRPr="00907D00">
              <w:rPr>
                <w:sz w:val="16"/>
              </w:rPr>
              <w:t>C3-230630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7056"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59E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B16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CF5A"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911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716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756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97C2"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AED1" w14:textId="77777777" w:rsidR="00B4750D" w:rsidRPr="00907D00" w:rsidRDefault="00B4750D" w:rsidP="00FF0CF0">
            <w:pPr>
              <w:pStyle w:val="TAL"/>
              <w:rPr>
                <w:sz w:val="16"/>
              </w:rPr>
            </w:pPr>
            <w:r w:rsidRPr="00907D00">
              <w:rPr>
                <w:sz w:val="16"/>
              </w:rPr>
              <w:t>not pursued</w:t>
            </w:r>
          </w:p>
        </w:tc>
      </w:tr>
      <w:tr w:rsidR="00B4750D" w:rsidRPr="00907D00" w14:paraId="40D0FD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FD9639" w14:textId="77777777" w:rsidR="00B4750D" w:rsidRPr="00907D00" w:rsidRDefault="00B4750D" w:rsidP="00FF0CF0">
            <w:pPr>
              <w:pStyle w:val="TAL"/>
              <w:rPr>
                <w:sz w:val="16"/>
              </w:rPr>
            </w:pPr>
            <w:r w:rsidRPr="00907D00">
              <w:rPr>
                <w:sz w:val="16"/>
              </w:rPr>
              <w:t>C3-230178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F5E1"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852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809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DCA5"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A4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EE8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6FA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A6F1"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4684" w14:textId="77777777" w:rsidR="00B4750D" w:rsidRPr="00907D00" w:rsidRDefault="00B4750D" w:rsidP="00FF0CF0">
            <w:pPr>
              <w:pStyle w:val="TAL"/>
              <w:rPr>
                <w:sz w:val="16"/>
              </w:rPr>
            </w:pPr>
            <w:r w:rsidRPr="00907D00">
              <w:rPr>
                <w:sz w:val="16"/>
              </w:rPr>
              <w:t>revised</w:t>
            </w:r>
          </w:p>
        </w:tc>
      </w:tr>
      <w:tr w:rsidR="00B4750D" w:rsidRPr="00907D00" w14:paraId="04486A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910C0" w14:textId="77777777" w:rsidR="00B4750D" w:rsidRPr="00907D00" w:rsidRDefault="00B4750D" w:rsidP="00FF0CF0">
            <w:pPr>
              <w:pStyle w:val="TAL"/>
              <w:rPr>
                <w:sz w:val="16"/>
              </w:rPr>
            </w:pPr>
            <w:r w:rsidRPr="00907D00">
              <w:rPr>
                <w:sz w:val="16"/>
              </w:rPr>
              <w:t>C3-230631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999" w14:textId="77777777" w:rsidR="00B4750D" w:rsidRPr="00907D00" w:rsidRDefault="00B4750D" w:rsidP="00FF0CF0">
            <w:pPr>
              <w:pStyle w:val="TAL"/>
              <w:rPr>
                <w:sz w:val="16"/>
              </w:rPr>
            </w:pPr>
            <w:r w:rsidRPr="00907D00">
              <w:rPr>
                <w:sz w:val="16"/>
              </w:rPr>
              <w:t>Update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CFE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E2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153"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DC7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3F5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71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4DD6"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DAC5" w14:textId="77777777" w:rsidR="00B4750D" w:rsidRPr="00907D00" w:rsidRDefault="00B4750D" w:rsidP="00FF0CF0">
            <w:pPr>
              <w:pStyle w:val="TAL"/>
              <w:rPr>
                <w:sz w:val="16"/>
              </w:rPr>
            </w:pPr>
            <w:r w:rsidRPr="00907D00">
              <w:rPr>
                <w:sz w:val="16"/>
              </w:rPr>
              <w:t>agreed</w:t>
            </w:r>
          </w:p>
        </w:tc>
      </w:tr>
      <w:tr w:rsidR="00B4750D" w:rsidRPr="00907D00" w14:paraId="5A03FF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33D72F" w14:textId="77777777" w:rsidR="00B4750D" w:rsidRPr="00907D00" w:rsidRDefault="00B4750D" w:rsidP="00FF0CF0">
            <w:pPr>
              <w:pStyle w:val="TAL"/>
              <w:rPr>
                <w:sz w:val="16"/>
              </w:rPr>
            </w:pPr>
            <w:r w:rsidRPr="00907D00">
              <w:rPr>
                <w:sz w:val="16"/>
              </w:rPr>
              <w:t>C3-230193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0FF4" w14:textId="77777777" w:rsidR="00B4750D" w:rsidRPr="00907D00" w:rsidRDefault="00B4750D" w:rsidP="00FF0CF0">
            <w:pPr>
              <w:pStyle w:val="TAL"/>
              <w:rPr>
                <w:sz w:val="16"/>
              </w:rPr>
            </w:pPr>
            <w:r w:rsidRPr="00907D00">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AA0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C235"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168F"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6BB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A6B1"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A70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5908"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F87" w14:textId="77777777" w:rsidR="00B4750D" w:rsidRPr="00907D00" w:rsidRDefault="00B4750D" w:rsidP="00FF0CF0">
            <w:pPr>
              <w:pStyle w:val="TAL"/>
              <w:rPr>
                <w:sz w:val="16"/>
              </w:rPr>
            </w:pPr>
            <w:r w:rsidRPr="00907D00">
              <w:rPr>
                <w:sz w:val="16"/>
              </w:rPr>
              <w:t>revised</w:t>
            </w:r>
          </w:p>
        </w:tc>
      </w:tr>
      <w:tr w:rsidR="00B4750D" w:rsidRPr="00907D00" w14:paraId="00E5DB3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61C9C6" w14:textId="77777777" w:rsidR="00B4750D" w:rsidRPr="00907D00" w:rsidRDefault="00B4750D" w:rsidP="00FF0CF0">
            <w:pPr>
              <w:pStyle w:val="TAL"/>
              <w:rPr>
                <w:sz w:val="16"/>
              </w:rPr>
            </w:pPr>
            <w:r w:rsidRPr="00907D00">
              <w:rPr>
                <w:sz w:val="16"/>
              </w:rPr>
              <w:t>C3-230882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9C00" w14:textId="77777777" w:rsidR="00B4750D" w:rsidRPr="00907D00" w:rsidRDefault="00B4750D" w:rsidP="00FF0CF0">
            <w:pPr>
              <w:pStyle w:val="TAL"/>
              <w:rPr>
                <w:sz w:val="16"/>
              </w:rPr>
            </w:pPr>
            <w:r w:rsidRPr="00907D00">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9B7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156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E816"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5B6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35DE"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490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B6E1"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B7D3" w14:textId="77777777" w:rsidR="00B4750D" w:rsidRPr="00907D00" w:rsidRDefault="00B4750D" w:rsidP="00FF0CF0">
            <w:pPr>
              <w:pStyle w:val="TAL"/>
              <w:rPr>
                <w:sz w:val="16"/>
              </w:rPr>
            </w:pPr>
            <w:r w:rsidRPr="00907D00">
              <w:rPr>
                <w:sz w:val="16"/>
              </w:rPr>
              <w:t>postponed</w:t>
            </w:r>
          </w:p>
        </w:tc>
      </w:tr>
      <w:tr w:rsidR="00B4750D" w:rsidRPr="00907D00" w14:paraId="407D4A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17A45A" w14:textId="77777777" w:rsidR="00B4750D" w:rsidRPr="00907D00" w:rsidRDefault="00B4750D" w:rsidP="00FF0CF0">
            <w:pPr>
              <w:pStyle w:val="TAL"/>
              <w:rPr>
                <w:sz w:val="16"/>
              </w:rPr>
            </w:pPr>
            <w:r w:rsidRPr="00907D00">
              <w:rPr>
                <w:sz w:val="16"/>
              </w:rPr>
              <w:t>C3-230194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BC3A"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F6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731E"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4967"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9F8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DC5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1CE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545D"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4A54" w14:textId="77777777" w:rsidR="00B4750D" w:rsidRPr="00907D00" w:rsidRDefault="00B4750D" w:rsidP="00FF0CF0">
            <w:pPr>
              <w:pStyle w:val="TAL"/>
              <w:rPr>
                <w:sz w:val="16"/>
              </w:rPr>
            </w:pPr>
            <w:r w:rsidRPr="00907D00">
              <w:rPr>
                <w:sz w:val="16"/>
              </w:rPr>
              <w:t>revised</w:t>
            </w:r>
          </w:p>
        </w:tc>
      </w:tr>
      <w:tr w:rsidR="00B4750D" w:rsidRPr="00907D00" w14:paraId="1A713B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9F6C50" w14:textId="77777777" w:rsidR="00B4750D" w:rsidRPr="00907D00" w:rsidRDefault="00B4750D" w:rsidP="00FF0CF0">
            <w:pPr>
              <w:pStyle w:val="TAL"/>
              <w:rPr>
                <w:sz w:val="16"/>
              </w:rPr>
            </w:pPr>
            <w:r w:rsidRPr="00907D00">
              <w:rPr>
                <w:sz w:val="16"/>
              </w:rPr>
              <w:t>C3-230883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AF6CD"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0A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D25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75F1"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49CF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26F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A1E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0265"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B09D" w14:textId="77777777" w:rsidR="00B4750D" w:rsidRPr="00907D00" w:rsidRDefault="00B4750D" w:rsidP="00FF0CF0">
            <w:pPr>
              <w:pStyle w:val="TAL"/>
              <w:rPr>
                <w:sz w:val="16"/>
              </w:rPr>
            </w:pPr>
            <w:r w:rsidRPr="00907D00">
              <w:rPr>
                <w:sz w:val="16"/>
              </w:rPr>
              <w:t>postponed</w:t>
            </w:r>
          </w:p>
        </w:tc>
      </w:tr>
      <w:tr w:rsidR="00B4750D" w:rsidRPr="00907D00" w14:paraId="2EEB8B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FC984C" w14:textId="77777777" w:rsidR="00B4750D" w:rsidRPr="00907D00" w:rsidRDefault="00B4750D" w:rsidP="00FF0CF0">
            <w:pPr>
              <w:pStyle w:val="TAL"/>
              <w:rPr>
                <w:sz w:val="16"/>
              </w:rPr>
            </w:pPr>
            <w:r w:rsidRPr="00907D00">
              <w:rPr>
                <w:sz w:val="16"/>
              </w:rPr>
              <w:t>C3-230195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4C3C"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959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2B4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0F52"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C1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E66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FB6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3305"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4525" w14:textId="77777777" w:rsidR="00B4750D" w:rsidRPr="00907D00" w:rsidRDefault="00B4750D" w:rsidP="00FF0CF0">
            <w:pPr>
              <w:pStyle w:val="TAL"/>
              <w:rPr>
                <w:sz w:val="16"/>
              </w:rPr>
            </w:pPr>
            <w:r w:rsidRPr="00907D00">
              <w:rPr>
                <w:sz w:val="16"/>
              </w:rPr>
              <w:t>revised</w:t>
            </w:r>
          </w:p>
        </w:tc>
      </w:tr>
      <w:tr w:rsidR="00B4750D" w:rsidRPr="00907D00" w14:paraId="48BDB10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4A559F" w14:textId="77777777" w:rsidR="00B4750D" w:rsidRPr="00907D00" w:rsidRDefault="00B4750D" w:rsidP="00FF0CF0">
            <w:pPr>
              <w:pStyle w:val="TAL"/>
              <w:rPr>
                <w:sz w:val="16"/>
              </w:rPr>
            </w:pPr>
            <w:r w:rsidRPr="00907D00">
              <w:rPr>
                <w:sz w:val="16"/>
              </w:rPr>
              <w:t>C3-230884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64CA"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83C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66C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8378"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40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3B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3F1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91F3"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F863" w14:textId="77777777" w:rsidR="00B4750D" w:rsidRPr="00907D00" w:rsidRDefault="00B4750D" w:rsidP="00FF0CF0">
            <w:pPr>
              <w:pStyle w:val="TAL"/>
              <w:rPr>
                <w:sz w:val="16"/>
              </w:rPr>
            </w:pPr>
            <w:r w:rsidRPr="00907D00">
              <w:rPr>
                <w:sz w:val="16"/>
              </w:rPr>
              <w:t>postponed</w:t>
            </w:r>
          </w:p>
        </w:tc>
      </w:tr>
      <w:tr w:rsidR="00B4750D" w:rsidRPr="00907D00" w14:paraId="71744D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D22D3" w14:textId="77777777" w:rsidR="00B4750D" w:rsidRPr="00907D00" w:rsidRDefault="00B4750D" w:rsidP="00FF0CF0">
            <w:pPr>
              <w:pStyle w:val="TAL"/>
              <w:rPr>
                <w:sz w:val="16"/>
              </w:rPr>
            </w:pPr>
            <w:r w:rsidRPr="00907D00">
              <w:rPr>
                <w:sz w:val="16"/>
              </w:rPr>
              <w:t>C3-230219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C4DB"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D4F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8FB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C33C"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9C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34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AA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3B1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595D" w14:textId="77777777" w:rsidR="00B4750D" w:rsidRPr="00907D00" w:rsidRDefault="00B4750D" w:rsidP="00FF0CF0">
            <w:pPr>
              <w:pStyle w:val="TAL"/>
              <w:rPr>
                <w:sz w:val="16"/>
              </w:rPr>
            </w:pPr>
            <w:r w:rsidRPr="00907D00">
              <w:rPr>
                <w:sz w:val="16"/>
              </w:rPr>
              <w:t>revised</w:t>
            </w:r>
          </w:p>
        </w:tc>
      </w:tr>
      <w:tr w:rsidR="00B4750D" w:rsidRPr="00907D00" w14:paraId="2131FA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DAA066" w14:textId="77777777" w:rsidR="00B4750D" w:rsidRPr="00907D00" w:rsidRDefault="00B4750D" w:rsidP="00FF0CF0">
            <w:pPr>
              <w:pStyle w:val="TAL"/>
              <w:rPr>
                <w:sz w:val="16"/>
              </w:rPr>
            </w:pPr>
            <w:r w:rsidRPr="00907D00">
              <w:rPr>
                <w:sz w:val="16"/>
              </w:rPr>
              <w:t>C3-230692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2F8F"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7E3C"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6BE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9DC2"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017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A1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F8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0F0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769B" w14:textId="77777777" w:rsidR="00B4750D" w:rsidRPr="00907D00" w:rsidRDefault="00B4750D" w:rsidP="00FF0CF0">
            <w:pPr>
              <w:pStyle w:val="TAL"/>
              <w:rPr>
                <w:sz w:val="16"/>
              </w:rPr>
            </w:pPr>
            <w:r w:rsidRPr="00907D00">
              <w:rPr>
                <w:sz w:val="16"/>
              </w:rPr>
              <w:t>revised</w:t>
            </w:r>
          </w:p>
        </w:tc>
      </w:tr>
      <w:tr w:rsidR="00B4750D" w:rsidRPr="00907D00" w14:paraId="785B1D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70DE7A" w14:textId="77777777" w:rsidR="00B4750D" w:rsidRPr="00907D00" w:rsidRDefault="00B4750D" w:rsidP="00FF0CF0">
            <w:pPr>
              <w:pStyle w:val="TAL"/>
              <w:rPr>
                <w:sz w:val="16"/>
              </w:rPr>
            </w:pPr>
            <w:r w:rsidRPr="00907D00">
              <w:rPr>
                <w:sz w:val="16"/>
              </w:rPr>
              <w:t>C3-230911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B607"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FDDD"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9E08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5B55"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9FDF"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1F9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3ED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C86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0323" w14:textId="77777777" w:rsidR="00B4750D" w:rsidRPr="00907D00" w:rsidRDefault="00B4750D" w:rsidP="00FF0CF0">
            <w:pPr>
              <w:pStyle w:val="TAL"/>
              <w:rPr>
                <w:sz w:val="16"/>
              </w:rPr>
            </w:pPr>
            <w:r w:rsidRPr="00907D00">
              <w:rPr>
                <w:sz w:val="16"/>
              </w:rPr>
              <w:t>agreed</w:t>
            </w:r>
          </w:p>
        </w:tc>
      </w:tr>
      <w:tr w:rsidR="00B4750D" w:rsidRPr="00907D00" w14:paraId="2213D8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8D2B2A" w14:textId="77777777" w:rsidR="00B4750D" w:rsidRPr="00907D00" w:rsidRDefault="00B4750D" w:rsidP="00FF0CF0">
            <w:pPr>
              <w:pStyle w:val="TAL"/>
              <w:rPr>
                <w:sz w:val="16"/>
              </w:rPr>
            </w:pPr>
            <w:r w:rsidRPr="00907D00">
              <w:rPr>
                <w:sz w:val="16"/>
              </w:rPr>
              <w:t>C3-230223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DD92" w14:textId="77777777" w:rsidR="00B4750D" w:rsidRPr="00907D00" w:rsidRDefault="00B4750D" w:rsidP="00FF0CF0">
            <w:pPr>
              <w:pStyle w:val="TAL"/>
              <w:rPr>
                <w:sz w:val="16"/>
              </w:rPr>
            </w:pPr>
            <w:r w:rsidRPr="00907D00">
              <w:rPr>
                <w:sz w:val="16"/>
              </w:rPr>
              <w:t>Updates to immediate reporting and enNB feature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18C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9C7A"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DCC6"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535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58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61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2A20"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E3B7" w14:textId="77777777" w:rsidR="00B4750D" w:rsidRPr="00907D00" w:rsidRDefault="00B4750D" w:rsidP="00FF0CF0">
            <w:pPr>
              <w:pStyle w:val="TAL"/>
              <w:rPr>
                <w:sz w:val="16"/>
              </w:rPr>
            </w:pPr>
            <w:r w:rsidRPr="00907D00">
              <w:rPr>
                <w:sz w:val="16"/>
              </w:rPr>
              <w:t>revised</w:t>
            </w:r>
          </w:p>
        </w:tc>
      </w:tr>
      <w:tr w:rsidR="00B4750D" w:rsidRPr="00907D00" w14:paraId="11E65D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6075C6" w14:textId="77777777" w:rsidR="00B4750D" w:rsidRPr="00907D00" w:rsidRDefault="00B4750D" w:rsidP="00FF0CF0">
            <w:pPr>
              <w:pStyle w:val="TAL"/>
              <w:rPr>
                <w:sz w:val="16"/>
              </w:rPr>
            </w:pPr>
            <w:r w:rsidRPr="00907D00">
              <w:rPr>
                <w:sz w:val="16"/>
              </w:rPr>
              <w:t>C3-230696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0ECA" w14:textId="77777777" w:rsidR="00B4750D" w:rsidRPr="00907D00" w:rsidRDefault="00B4750D" w:rsidP="00FF0CF0">
            <w:pPr>
              <w:pStyle w:val="TAL"/>
              <w:rPr>
                <w:sz w:val="16"/>
              </w:rPr>
            </w:pPr>
            <w:r w:rsidRPr="00907D00">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178C"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509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9F13"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7D2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5EE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38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FC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2A59" w14:textId="77777777" w:rsidR="00B4750D" w:rsidRPr="00907D00" w:rsidRDefault="00B4750D" w:rsidP="00FF0CF0">
            <w:pPr>
              <w:pStyle w:val="TAL"/>
              <w:rPr>
                <w:sz w:val="16"/>
              </w:rPr>
            </w:pPr>
            <w:r w:rsidRPr="00907D00">
              <w:rPr>
                <w:sz w:val="16"/>
              </w:rPr>
              <w:t>agreed</w:t>
            </w:r>
          </w:p>
        </w:tc>
      </w:tr>
      <w:tr w:rsidR="00B4750D" w:rsidRPr="00907D00" w14:paraId="48B4FA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A34298" w14:textId="77777777" w:rsidR="00B4750D" w:rsidRPr="00907D00" w:rsidRDefault="00B4750D" w:rsidP="00FF0CF0">
            <w:pPr>
              <w:pStyle w:val="TAL"/>
              <w:rPr>
                <w:sz w:val="16"/>
              </w:rPr>
            </w:pPr>
            <w:r w:rsidRPr="00907D00">
              <w:rPr>
                <w:sz w:val="16"/>
              </w:rPr>
              <w:t>C3-230231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9388"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7D2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3C9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B38A"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6A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17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5EE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3B4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D62" w14:textId="77777777" w:rsidR="00B4750D" w:rsidRPr="00907D00" w:rsidRDefault="00B4750D" w:rsidP="00FF0CF0">
            <w:pPr>
              <w:pStyle w:val="TAL"/>
              <w:rPr>
                <w:sz w:val="16"/>
              </w:rPr>
            </w:pPr>
            <w:r w:rsidRPr="00907D00">
              <w:rPr>
                <w:sz w:val="16"/>
              </w:rPr>
              <w:t>revised</w:t>
            </w:r>
          </w:p>
        </w:tc>
      </w:tr>
      <w:tr w:rsidR="00B4750D" w:rsidRPr="00907D00" w14:paraId="18F124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F0D47E" w14:textId="77777777" w:rsidR="00B4750D" w:rsidRPr="00907D00" w:rsidRDefault="00B4750D" w:rsidP="00FF0CF0">
            <w:pPr>
              <w:pStyle w:val="TAL"/>
              <w:rPr>
                <w:sz w:val="16"/>
              </w:rPr>
            </w:pPr>
            <w:r w:rsidRPr="00907D00">
              <w:rPr>
                <w:sz w:val="16"/>
              </w:rPr>
              <w:t>C3-230643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D9E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AE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17D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78B6"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9D4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B1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9C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9B33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C915B" w14:textId="77777777" w:rsidR="00B4750D" w:rsidRPr="00907D00" w:rsidRDefault="00B4750D" w:rsidP="00FF0CF0">
            <w:pPr>
              <w:pStyle w:val="TAL"/>
              <w:rPr>
                <w:sz w:val="16"/>
              </w:rPr>
            </w:pPr>
            <w:r w:rsidRPr="00907D00">
              <w:rPr>
                <w:sz w:val="16"/>
              </w:rPr>
              <w:t>agreed</w:t>
            </w:r>
          </w:p>
        </w:tc>
      </w:tr>
      <w:tr w:rsidR="00B4750D" w:rsidRPr="00907D00" w14:paraId="451ADE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3D82F" w14:textId="77777777" w:rsidR="00B4750D" w:rsidRPr="00907D00" w:rsidRDefault="00B4750D" w:rsidP="00FF0CF0">
            <w:pPr>
              <w:pStyle w:val="TAL"/>
              <w:rPr>
                <w:sz w:val="16"/>
              </w:rPr>
            </w:pPr>
            <w:r w:rsidRPr="00907D00">
              <w:rPr>
                <w:sz w:val="16"/>
              </w:rPr>
              <w:t>C3-230232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66E2" w14:textId="77777777" w:rsidR="00B4750D" w:rsidRPr="00907D00" w:rsidRDefault="00B4750D" w:rsidP="00FF0CF0">
            <w:pPr>
              <w:pStyle w:val="TAL"/>
              <w:rPr>
                <w:sz w:val="16"/>
              </w:rPr>
            </w:pPr>
            <w:r w:rsidRPr="00907D00">
              <w:rPr>
                <w:sz w:val="16"/>
              </w:rPr>
              <w:t>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9D7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460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8724"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33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94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0FA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D960"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06B4" w14:textId="77777777" w:rsidR="00B4750D" w:rsidRPr="00907D00" w:rsidRDefault="00B4750D" w:rsidP="00FF0CF0">
            <w:pPr>
              <w:pStyle w:val="TAL"/>
              <w:rPr>
                <w:sz w:val="16"/>
              </w:rPr>
            </w:pPr>
            <w:r w:rsidRPr="00907D00">
              <w:rPr>
                <w:sz w:val="16"/>
              </w:rPr>
              <w:t>agreed</w:t>
            </w:r>
          </w:p>
        </w:tc>
      </w:tr>
      <w:tr w:rsidR="00B4750D" w:rsidRPr="00907D00" w14:paraId="5A64E8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C9C2A2" w14:textId="77777777" w:rsidR="00B4750D" w:rsidRPr="00907D00" w:rsidRDefault="00B4750D" w:rsidP="00FF0CF0">
            <w:pPr>
              <w:pStyle w:val="TAL"/>
              <w:rPr>
                <w:sz w:val="16"/>
              </w:rPr>
            </w:pPr>
            <w:r w:rsidRPr="00907D00">
              <w:rPr>
                <w:sz w:val="16"/>
              </w:rPr>
              <w:t>C3-230257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9560" w14:textId="77777777" w:rsidR="00B4750D" w:rsidRPr="00907D00" w:rsidRDefault="00B4750D" w:rsidP="00FF0CF0">
            <w:pPr>
              <w:pStyle w:val="TAL"/>
              <w:rPr>
                <w:sz w:val="16"/>
              </w:rPr>
            </w:pPr>
            <w:r w:rsidRPr="00907D00">
              <w:rPr>
                <w:sz w:val="16"/>
              </w:rPr>
              <w:t>Nullable data types for the SEAL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332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509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62A" w14:textId="77777777" w:rsidR="00B4750D" w:rsidRPr="00907D00" w:rsidRDefault="00B4750D" w:rsidP="00FF0CF0">
            <w:pPr>
              <w:pStyle w:val="TAL"/>
              <w:rPr>
                <w:sz w:val="16"/>
              </w:rPr>
            </w:pPr>
            <w:r w:rsidRPr="00907D0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51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86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F4B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280"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9DCF" w14:textId="77777777" w:rsidR="00B4750D" w:rsidRPr="00907D00" w:rsidRDefault="00B4750D" w:rsidP="00FF0CF0">
            <w:pPr>
              <w:pStyle w:val="TAL"/>
              <w:rPr>
                <w:sz w:val="16"/>
              </w:rPr>
            </w:pPr>
            <w:r w:rsidRPr="00907D00">
              <w:rPr>
                <w:sz w:val="16"/>
              </w:rPr>
              <w:t>postponed</w:t>
            </w:r>
          </w:p>
        </w:tc>
      </w:tr>
      <w:tr w:rsidR="00B4750D" w:rsidRPr="00907D00" w14:paraId="325D53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407823" w14:textId="77777777" w:rsidR="00B4750D" w:rsidRPr="00907D00" w:rsidRDefault="00B4750D" w:rsidP="00FF0CF0">
            <w:pPr>
              <w:pStyle w:val="TAL"/>
              <w:rPr>
                <w:sz w:val="16"/>
              </w:rPr>
            </w:pPr>
            <w:r w:rsidRPr="00907D00">
              <w:rPr>
                <w:sz w:val="16"/>
              </w:rPr>
              <w:t>C3-230294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D7BF"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65C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16E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5A96" w14:textId="77777777" w:rsidR="00B4750D" w:rsidRPr="00907D00" w:rsidRDefault="00B4750D" w:rsidP="00FF0CF0">
            <w:pPr>
              <w:pStyle w:val="TAL"/>
              <w:rPr>
                <w:sz w:val="16"/>
              </w:rPr>
            </w:pPr>
            <w:r w:rsidRPr="00907D0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1A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7A4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E3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92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5D9E" w14:textId="77777777" w:rsidR="00B4750D" w:rsidRPr="00907D00" w:rsidRDefault="00B4750D" w:rsidP="00FF0CF0">
            <w:pPr>
              <w:pStyle w:val="TAL"/>
              <w:rPr>
                <w:sz w:val="16"/>
              </w:rPr>
            </w:pPr>
            <w:r w:rsidRPr="00907D00">
              <w:rPr>
                <w:sz w:val="16"/>
              </w:rPr>
              <w:t>merged</w:t>
            </w:r>
          </w:p>
        </w:tc>
      </w:tr>
      <w:tr w:rsidR="00B4750D" w:rsidRPr="00907D00" w14:paraId="27223F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603FE2" w14:textId="77777777" w:rsidR="00B4750D" w:rsidRPr="00907D00" w:rsidRDefault="00B4750D" w:rsidP="00FF0CF0">
            <w:pPr>
              <w:pStyle w:val="TAL"/>
              <w:rPr>
                <w:sz w:val="16"/>
              </w:rPr>
            </w:pPr>
            <w:r w:rsidRPr="00907D00">
              <w:rPr>
                <w:sz w:val="16"/>
              </w:rPr>
              <w:t>C3-230319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CB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DE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0E7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0F2D"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F5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BA7E0"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FD7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7854"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51923" w14:textId="77777777" w:rsidR="00B4750D" w:rsidRPr="00907D00" w:rsidRDefault="00B4750D" w:rsidP="00FF0CF0">
            <w:pPr>
              <w:pStyle w:val="TAL"/>
              <w:rPr>
                <w:sz w:val="16"/>
              </w:rPr>
            </w:pPr>
            <w:r w:rsidRPr="00907D00">
              <w:rPr>
                <w:sz w:val="16"/>
              </w:rPr>
              <w:t>not pursued</w:t>
            </w:r>
          </w:p>
        </w:tc>
      </w:tr>
      <w:tr w:rsidR="00B4750D" w:rsidRPr="00907D00" w14:paraId="750102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F4F2D4" w14:textId="77777777" w:rsidR="00B4750D" w:rsidRPr="00907D00" w:rsidRDefault="00B4750D" w:rsidP="00FF0CF0">
            <w:pPr>
              <w:pStyle w:val="TAL"/>
              <w:rPr>
                <w:sz w:val="16"/>
              </w:rPr>
            </w:pPr>
            <w:r w:rsidRPr="00907D00">
              <w:rPr>
                <w:sz w:val="16"/>
              </w:rPr>
              <w:t>C3-230320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ACC"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30A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104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EBBA"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40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E05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5B9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FA8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4093" w14:textId="77777777" w:rsidR="00B4750D" w:rsidRPr="00907D00" w:rsidRDefault="00B4750D" w:rsidP="00FF0CF0">
            <w:pPr>
              <w:pStyle w:val="TAL"/>
              <w:rPr>
                <w:sz w:val="16"/>
              </w:rPr>
            </w:pPr>
            <w:r w:rsidRPr="00907D00">
              <w:rPr>
                <w:sz w:val="16"/>
              </w:rPr>
              <w:t>merged</w:t>
            </w:r>
          </w:p>
        </w:tc>
      </w:tr>
      <w:tr w:rsidR="00B4750D" w:rsidRPr="00907D00" w14:paraId="3BD4BD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DBCD71" w14:textId="77777777" w:rsidR="00B4750D" w:rsidRPr="00907D00" w:rsidRDefault="00B4750D" w:rsidP="00FF0CF0">
            <w:pPr>
              <w:pStyle w:val="TAL"/>
              <w:rPr>
                <w:sz w:val="16"/>
              </w:rPr>
            </w:pPr>
            <w:r w:rsidRPr="00907D00">
              <w:rPr>
                <w:sz w:val="16"/>
              </w:rPr>
              <w:t>C3-230321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50E1"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7F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570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4D9C"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17A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AA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D66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1558"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A856" w14:textId="77777777" w:rsidR="00B4750D" w:rsidRPr="00907D00" w:rsidRDefault="00B4750D" w:rsidP="00FF0CF0">
            <w:pPr>
              <w:pStyle w:val="TAL"/>
              <w:rPr>
                <w:sz w:val="16"/>
              </w:rPr>
            </w:pPr>
            <w:r w:rsidRPr="00907D00">
              <w:rPr>
                <w:sz w:val="16"/>
              </w:rPr>
              <w:t>merged</w:t>
            </w:r>
          </w:p>
        </w:tc>
      </w:tr>
      <w:tr w:rsidR="00B4750D" w:rsidRPr="00907D00" w14:paraId="77298B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68D602" w14:textId="77777777" w:rsidR="00B4750D" w:rsidRPr="00907D00" w:rsidRDefault="00B4750D" w:rsidP="00FF0CF0">
            <w:pPr>
              <w:pStyle w:val="TAL"/>
              <w:rPr>
                <w:sz w:val="16"/>
              </w:rPr>
            </w:pPr>
            <w:r w:rsidRPr="00907D00">
              <w:rPr>
                <w:sz w:val="16"/>
              </w:rPr>
              <w:t>C3-230349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F2F4"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47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5A9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8B41"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173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F08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F4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6DE4"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0B916" w14:textId="77777777" w:rsidR="00B4750D" w:rsidRPr="00907D00" w:rsidRDefault="00B4750D" w:rsidP="00FF0CF0">
            <w:pPr>
              <w:pStyle w:val="TAL"/>
              <w:rPr>
                <w:sz w:val="16"/>
              </w:rPr>
            </w:pPr>
            <w:r w:rsidRPr="00907D00">
              <w:rPr>
                <w:sz w:val="16"/>
              </w:rPr>
              <w:t>revised</w:t>
            </w:r>
          </w:p>
        </w:tc>
      </w:tr>
      <w:tr w:rsidR="00B4750D" w:rsidRPr="00907D00" w14:paraId="68F3B7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D7FB1F" w14:textId="77777777" w:rsidR="00B4750D" w:rsidRPr="00907D00" w:rsidRDefault="00B4750D" w:rsidP="00FF0CF0">
            <w:pPr>
              <w:pStyle w:val="TAL"/>
              <w:rPr>
                <w:sz w:val="16"/>
              </w:rPr>
            </w:pPr>
            <w:r w:rsidRPr="00907D00">
              <w:rPr>
                <w:sz w:val="16"/>
              </w:rPr>
              <w:t>C3-230673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923A"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9D3A"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921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1266B"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C67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A25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7DE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23D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1693" w14:textId="77777777" w:rsidR="00B4750D" w:rsidRPr="00907D00" w:rsidRDefault="00B4750D" w:rsidP="00FF0CF0">
            <w:pPr>
              <w:pStyle w:val="TAL"/>
              <w:rPr>
                <w:sz w:val="16"/>
              </w:rPr>
            </w:pPr>
            <w:r w:rsidRPr="00907D00">
              <w:rPr>
                <w:sz w:val="16"/>
              </w:rPr>
              <w:t>agreed</w:t>
            </w:r>
          </w:p>
        </w:tc>
      </w:tr>
      <w:tr w:rsidR="00B4750D" w:rsidRPr="00907D00" w14:paraId="7A3C12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D7839B" w14:textId="77777777" w:rsidR="00B4750D" w:rsidRPr="00907D00" w:rsidRDefault="00B4750D" w:rsidP="00FF0CF0">
            <w:pPr>
              <w:pStyle w:val="TAL"/>
              <w:rPr>
                <w:sz w:val="16"/>
              </w:rPr>
            </w:pPr>
            <w:r w:rsidRPr="00907D00">
              <w:rPr>
                <w:sz w:val="16"/>
              </w:rPr>
              <w:t>C3-230683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CA65"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4C8D"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781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E7E5"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2F19"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875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8D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EA86"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1442" w14:textId="77777777" w:rsidR="00B4750D" w:rsidRPr="00907D00" w:rsidRDefault="00B4750D" w:rsidP="00FF0CF0">
            <w:pPr>
              <w:pStyle w:val="TAL"/>
              <w:rPr>
                <w:sz w:val="16"/>
              </w:rPr>
            </w:pPr>
            <w:r w:rsidRPr="00907D00">
              <w:rPr>
                <w:sz w:val="16"/>
              </w:rPr>
              <w:t>withdrawn</w:t>
            </w:r>
          </w:p>
        </w:tc>
      </w:tr>
      <w:tr w:rsidR="00B4750D" w:rsidRPr="00907D00" w14:paraId="61B9B9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96E438" w14:textId="77777777" w:rsidR="00B4750D" w:rsidRPr="00907D00" w:rsidRDefault="00B4750D" w:rsidP="00FF0CF0">
            <w:pPr>
              <w:pStyle w:val="TAL"/>
              <w:rPr>
                <w:sz w:val="16"/>
              </w:rPr>
            </w:pPr>
            <w:r w:rsidRPr="00907D00">
              <w:rPr>
                <w:sz w:val="16"/>
              </w:rPr>
              <w:t>C3-230350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26DD"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C32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907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3060"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92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27F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D64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AB66"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B207A" w14:textId="77777777" w:rsidR="00B4750D" w:rsidRPr="00907D00" w:rsidRDefault="00B4750D" w:rsidP="00FF0CF0">
            <w:pPr>
              <w:pStyle w:val="TAL"/>
              <w:rPr>
                <w:sz w:val="16"/>
              </w:rPr>
            </w:pPr>
            <w:r w:rsidRPr="00907D00">
              <w:rPr>
                <w:sz w:val="16"/>
              </w:rPr>
              <w:t>revised</w:t>
            </w:r>
          </w:p>
        </w:tc>
      </w:tr>
      <w:tr w:rsidR="00B4750D" w:rsidRPr="00907D00" w14:paraId="6B9416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0FDF71" w14:textId="77777777" w:rsidR="00B4750D" w:rsidRPr="00907D00" w:rsidRDefault="00B4750D" w:rsidP="00FF0CF0">
            <w:pPr>
              <w:pStyle w:val="TAL"/>
              <w:rPr>
                <w:sz w:val="16"/>
              </w:rPr>
            </w:pPr>
            <w:r w:rsidRPr="00907D00">
              <w:rPr>
                <w:sz w:val="16"/>
              </w:rPr>
              <w:t>C3-230674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B2A3"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0715"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91B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C2B9"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FC7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13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3D7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A006"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DCF2" w14:textId="77777777" w:rsidR="00B4750D" w:rsidRPr="00907D00" w:rsidRDefault="00B4750D" w:rsidP="00FF0CF0">
            <w:pPr>
              <w:pStyle w:val="TAL"/>
              <w:rPr>
                <w:sz w:val="16"/>
              </w:rPr>
            </w:pPr>
            <w:r w:rsidRPr="00907D00">
              <w:rPr>
                <w:sz w:val="16"/>
              </w:rPr>
              <w:t>agreed</w:t>
            </w:r>
          </w:p>
        </w:tc>
      </w:tr>
      <w:tr w:rsidR="00B4750D" w:rsidRPr="00907D00" w14:paraId="132954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3B2C49" w14:textId="77777777" w:rsidR="00B4750D" w:rsidRPr="00907D00" w:rsidRDefault="00B4750D" w:rsidP="00FF0CF0">
            <w:pPr>
              <w:pStyle w:val="TAL"/>
              <w:rPr>
                <w:sz w:val="16"/>
              </w:rPr>
            </w:pPr>
            <w:r w:rsidRPr="00907D00">
              <w:rPr>
                <w:sz w:val="16"/>
              </w:rPr>
              <w:t>C3-230351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AB63"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B7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4E7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327B"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6D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B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3FE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61E0"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A9DD" w14:textId="77777777" w:rsidR="00B4750D" w:rsidRPr="00907D00" w:rsidRDefault="00B4750D" w:rsidP="00FF0CF0">
            <w:pPr>
              <w:pStyle w:val="TAL"/>
              <w:rPr>
                <w:sz w:val="16"/>
              </w:rPr>
            </w:pPr>
            <w:r w:rsidRPr="00907D00">
              <w:rPr>
                <w:sz w:val="16"/>
              </w:rPr>
              <w:t>agreed</w:t>
            </w:r>
          </w:p>
        </w:tc>
      </w:tr>
      <w:tr w:rsidR="00B4750D" w:rsidRPr="00907D00" w14:paraId="713ED5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A754A7" w14:textId="77777777" w:rsidR="00B4750D" w:rsidRPr="00907D00" w:rsidRDefault="00B4750D" w:rsidP="00FF0CF0">
            <w:pPr>
              <w:pStyle w:val="TAL"/>
              <w:rPr>
                <w:sz w:val="16"/>
              </w:rPr>
            </w:pPr>
            <w:r w:rsidRPr="00907D00">
              <w:rPr>
                <w:sz w:val="16"/>
              </w:rPr>
              <w:t>C3-230388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6123" w14:textId="77777777" w:rsidR="00B4750D" w:rsidRPr="00907D00" w:rsidRDefault="00B4750D" w:rsidP="00FF0CF0">
            <w:pPr>
              <w:pStyle w:val="TAL"/>
              <w:rPr>
                <w:sz w:val="16"/>
              </w:rPr>
            </w:pPr>
            <w:r w:rsidRPr="00907D00">
              <w:rPr>
                <w:sz w:val="16"/>
              </w:rPr>
              <w:t>Support of Nnef_AFsessionWithQoS_Create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46B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D3D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A905"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CF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B6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C8F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9CD5"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41B6" w14:textId="77777777" w:rsidR="00B4750D" w:rsidRPr="00907D00" w:rsidRDefault="00B4750D" w:rsidP="00FF0CF0">
            <w:pPr>
              <w:pStyle w:val="TAL"/>
              <w:rPr>
                <w:sz w:val="16"/>
              </w:rPr>
            </w:pPr>
            <w:r w:rsidRPr="00907D00">
              <w:rPr>
                <w:sz w:val="16"/>
              </w:rPr>
              <w:t>revised</w:t>
            </w:r>
          </w:p>
        </w:tc>
      </w:tr>
      <w:tr w:rsidR="00B4750D" w:rsidRPr="00907D00" w14:paraId="2E32D5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7E8B2A" w14:textId="77777777" w:rsidR="00B4750D" w:rsidRPr="00907D00" w:rsidRDefault="00B4750D" w:rsidP="00FF0CF0">
            <w:pPr>
              <w:pStyle w:val="TAL"/>
              <w:rPr>
                <w:sz w:val="16"/>
              </w:rPr>
            </w:pPr>
            <w:r w:rsidRPr="00907D00">
              <w:rPr>
                <w:sz w:val="16"/>
              </w:rPr>
              <w:t>C3-230898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9138" w14:textId="77777777" w:rsidR="00B4750D" w:rsidRPr="00907D00" w:rsidRDefault="00B4750D" w:rsidP="00FF0CF0">
            <w:pPr>
              <w:pStyle w:val="TAL"/>
              <w:rPr>
                <w:sz w:val="16"/>
              </w:rPr>
            </w:pPr>
            <w:r w:rsidRPr="00907D00">
              <w:rPr>
                <w:sz w:val="16"/>
              </w:rPr>
              <w:t>Support of Nnef_AFsessionWithQoS_Create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C55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9D0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0511"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34F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C9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880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D913"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880B" w14:textId="77777777" w:rsidR="00B4750D" w:rsidRPr="00907D00" w:rsidRDefault="00B4750D" w:rsidP="00FF0CF0">
            <w:pPr>
              <w:pStyle w:val="TAL"/>
              <w:rPr>
                <w:sz w:val="16"/>
              </w:rPr>
            </w:pPr>
            <w:r w:rsidRPr="00907D00">
              <w:rPr>
                <w:sz w:val="16"/>
              </w:rPr>
              <w:t>agreed</w:t>
            </w:r>
          </w:p>
        </w:tc>
      </w:tr>
      <w:tr w:rsidR="00B4750D" w:rsidRPr="00907D00" w14:paraId="5D5BAD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290E9D" w14:textId="77777777" w:rsidR="00B4750D" w:rsidRPr="00907D00" w:rsidRDefault="00B4750D" w:rsidP="00FF0CF0">
            <w:pPr>
              <w:pStyle w:val="TAL"/>
              <w:rPr>
                <w:sz w:val="16"/>
              </w:rPr>
            </w:pPr>
            <w:r w:rsidRPr="00907D00">
              <w:rPr>
                <w:sz w:val="16"/>
              </w:rPr>
              <w:t>C3-230391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9320" w14:textId="77777777" w:rsidR="00B4750D" w:rsidRPr="00907D00" w:rsidRDefault="00B4750D" w:rsidP="00FF0CF0">
            <w:pPr>
              <w:pStyle w:val="TAL"/>
              <w:rPr>
                <w:sz w:val="16"/>
              </w:rPr>
            </w:pPr>
            <w:r w:rsidRPr="00907D00">
              <w:rPr>
                <w:sz w:val="16"/>
              </w:rPr>
              <w:t>Extension Naming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F04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338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AA6C"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A5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0A1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B55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2E17"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ED83" w14:textId="77777777" w:rsidR="00B4750D" w:rsidRPr="00907D00" w:rsidRDefault="00B4750D" w:rsidP="00FF0CF0">
            <w:pPr>
              <w:pStyle w:val="TAL"/>
              <w:rPr>
                <w:sz w:val="16"/>
              </w:rPr>
            </w:pPr>
            <w:r w:rsidRPr="00907D00">
              <w:rPr>
                <w:sz w:val="16"/>
              </w:rPr>
              <w:t>revised</w:t>
            </w:r>
          </w:p>
        </w:tc>
      </w:tr>
      <w:tr w:rsidR="00B4750D" w:rsidRPr="00907D00" w14:paraId="01568D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D0650" w14:textId="77777777" w:rsidR="00B4750D" w:rsidRPr="00907D00" w:rsidRDefault="00B4750D" w:rsidP="00FF0CF0">
            <w:pPr>
              <w:pStyle w:val="TAL"/>
              <w:rPr>
                <w:sz w:val="16"/>
              </w:rPr>
            </w:pPr>
            <w:r w:rsidRPr="00907D00">
              <w:rPr>
                <w:sz w:val="16"/>
              </w:rPr>
              <w:t>C3-230900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DE9C" w14:textId="77777777" w:rsidR="00B4750D" w:rsidRPr="00907D00" w:rsidRDefault="00B4750D" w:rsidP="00FF0CF0">
            <w:pPr>
              <w:pStyle w:val="TAL"/>
              <w:rPr>
                <w:sz w:val="16"/>
              </w:rPr>
            </w:pPr>
            <w:r w:rsidRPr="00907D00">
              <w:rPr>
                <w:sz w:val="16"/>
              </w:rPr>
              <w:t>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05AE" w14:textId="77777777" w:rsidR="00B4750D" w:rsidRPr="00907D00" w:rsidRDefault="00B4750D" w:rsidP="00FF0CF0">
            <w:pPr>
              <w:pStyle w:val="TAL"/>
              <w:rPr>
                <w:sz w:val="16"/>
              </w:rPr>
            </w:pPr>
            <w:r w:rsidRPr="00907D0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93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945F"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C4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A5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4F2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54B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51B0" w14:textId="77777777" w:rsidR="00B4750D" w:rsidRPr="00907D00" w:rsidRDefault="00B4750D" w:rsidP="00FF0CF0">
            <w:pPr>
              <w:pStyle w:val="TAL"/>
              <w:rPr>
                <w:sz w:val="16"/>
              </w:rPr>
            </w:pPr>
            <w:r w:rsidRPr="00907D00">
              <w:rPr>
                <w:sz w:val="16"/>
              </w:rPr>
              <w:t>agreed</w:t>
            </w:r>
          </w:p>
        </w:tc>
      </w:tr>
      <w:tr w:rsidR="00B4750D" w:rsidRPr="00907D00" w14:paraId="174456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85FD49" w14:textId="77777777" w:rsidR="00B4750D" w:rsidRPr="00907D00" w:rsidRDefault="00B4750D" w:rsidP="00FF0CF0">
            <w:pPr>
              <w:pStyle w:val="TAL"/>
              <w:rPr>
                <w:sz w:val="16"/>
              </w:rPr>
            </w:pPr>
            <w:r w:rsidRPr="00907D00">
              <w:rPr>
                <w:sz w:val="16"/>
              </w:rPr>
              <w:t>C3-230418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D8BF"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0D1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5FA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A4BE"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CD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8A5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18E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BF05D" w14:textId="77777777" w:rsidR="00B4750D" w:rsidRPr="00907D00" w:rsidRDefault="00B4750D" w:rsidP="00FF0CF0">
            <w:pPr>
              <w:pStyle w:val="TAL"/>
              <w:rPr>
                <w:sz w:val="16"/>
              </w:rPr>
            </w:pPr>
            <w:r w:rsidRPr="00907D00">
              <w:rPr>
                <w:sz w:val="16"/>
              </w:rPr>
              <w:t>NBI17, TEI17_GEM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248F" w14:textId="77777777" w:rsidR="00B4750D" w:rsidRPr="00907D00" w:rsidRDefault="00B4750D" w:rsidP="00FF0CF0">
            <w:pPr>
              <w:pStyle w:val="TAL"/>
              <w:rPr>
                <w:sz w:val="16"/>
              </w:rPr>
            </w:pPr>
            <w:r w:rsidRPr="00907D00">
              <w:rPr>
                <w:sz w:val="16"/>
              </w:rPr>
              <w:t>revised</w:t>
            </w:r>
          </w:p>
        </w:tc>
      </w:tr>
      <w:tr w:rsidR="00B4750D" w:rsidRPr="00907D00" w14:paraId="4B69EC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BEAEDA" w14:textId="77777777" w:rsidR="00B4750D" w:rsidRPr="00907D00" w:rsidRDefault="00B4750D" w:rsidP="00FF0CF0">
            <w:pPr>
              <w:pStyle w:val="TAL"/>
              <w:rPr>
                <w:sz w:val="16"/>
              </w:rPr>
            </w:pPr>
            <w:r w:rsidRPr="00907D00">
              <w:rPr>
                <w:sz w:val="16"/>
              </w:rPr>
              <w:t>C3-230663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9FE9"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88C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4F8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8174"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F45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861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347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7D38" w14:textId="77777777" w:rsidR="00B4750D" w:rsidRPr="00907D00" w:rsidRDefault="00B4750D" w:rsidP="00FF0CF0">
            <w:pPr>
              <w:pStyle w:val="TAL"/>
              <w:rPr>
                <w:sz w:val="16"/>
              </w:rPr>
            </w:pPr>
            <w:r w:rsidRPr="00907D00">
              <w:rPr>
                <w:sz w:val="16"/>
              </w:rPr>
              <w:t>TEI17_GEM, 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B710" w14:textId="77777777" w:rsidR="00B4750D" w:rsidRPr="00907D00" w:rsidRDefault="00B4750D" w:rsidP="00FF0CF0">
            <w:pPr>
              <w:pStyle w:val="TAL"/>
              <w:rPr>
                <w:sz w:val="16"/>
              </w:rPr>
            </w:pPr>
            <w:r w:rsidRPr="00907D00">
              <w:rPr>
                <w:sz w:val="16"/>
              </w:rPr>
              <w:t>agreed</w:t>
            </w:r>
          </w:p>
        </w:tc>
      </w:tr>
      <w:tr w:rsidR="00B4750D" w:rsidRPr="00907D00" w14:paraId="454ACD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9C34BF" w14:textId="77777777" w:rsidR="00B4750D" w:rsidRPr="00907D00" w:rsidRDefault="00B4750D" w:rsidP="00FF0CF0">
            <w:pPr>
              <w:pStyle w:val="TAL"/>
              <w:rPr>
                <w:sz w:val="16"/>
              </w:rPr>
            </w:pPr>
            <w:r w:rsidRPr="00907D00">
              <w:rPr>
                <w:sz w:val="16"/>
              </w:rPr>
              <w:t>C3-230419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623F"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E31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481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5B52"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1E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5E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8D4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FB04" w14:textId="77777777" w:rsidR="00B4750D" w:rsidRPr="00907D00" w:rsidRDefault="00B4750D" w:rsidP="00FF0CF0">
            <w:pPr>
              <w:pStyle w:val="TAL"/>
              <w:rPr>
                <w:sz w:val="16"/>
              </w:rPr>
            </w:pPr>
            <w:r w:rsidRPr="00907D00">
              <w:rPr>
                <w:sz w:val="16"/>
              </w:rPr>
              <w:t>NBI17, TEI17_GEM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7A5B" w14:textId="77777777" w:rsidR="00B4750D" w:rsidRPr="00907D00" w:rsidRDefault="00B4750D" w:rsidP="00FF0CF0">
            <w:pPr>
              <w:pStyle w:val="TAL"/>
              <w:rPr>
                <w:sz w:val="16"/>
              </w:rPr>
            </w:pPr>
            <w:r w:rsidRPr="00907D00">
              <w:rPr>
                <w:sz w:val="16"/>
              </w:rPr>
              <w:t>revised</w:t>
            </w:r>
          </w:p>
        </w:tc>
      </w:tr>
      <w:tr w:rsidR="00B4750D" w:rsidRPr="00907D00" w14:paraId="4F857A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C7E109" w14:textId="77777777" w:rsidR="00B4750D" w:rsidRPr="00907D00" w:rsidRDefault="00B4750D" w:rsidP="00FF0CF0">
            <w:pPr>
              <w:pStyle w:val="TAL"/>
              <w:rPr>
                <w:sz w:val="16"/>
              </w:rPr>
            </w:pPr>
            <w:r w:rsidRPr="00907D00">
              <w:rPr>
                <w:sz w:val="16"/>
              </w:rPr>
              <w:t>C3-230664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02FD"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934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FB4E"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BF40"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9A8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AB5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A61E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C53" w14:textId="77777777" w:rsidR="00B4750D" w:rsidRPr="00907D00" w:rsidRDefault="00B4750D" w:rsidP="00FF0CF0">
            <w:pPr>
              <w:pStyle w:val="TAL"/>
              <w:rPr>
                <w:sz w:val="16"/>
              </w:rPr>
            </w:pPr>
            <w:r w:rsidRPr="00907D00">
              <w:rPr>
                <w:sz w:val="16"/>
              </w:rPr>
              <w:t>TEI17_GEM, 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9B16" w14:textId="77777777" w:rsidR="00B4750D" w:rsidRPr="00907D00" w:rsidRDefault="00B4750D" w:rsidP="00FF0CF0">
            <w:pPr>
              <w:pStyle w:val="TAL"/>
              <w:rPr>
                <w:sz w:val="16"/>
              </w:rPr>
            </w:pPr>
            <w:r w:rsidRPr="00907D00">
              <w:rPr>
                <w:sz w:val="16"/>
              </w:rPr>
              <w:t>agreed</w:t>
            </w:r>
          </w:p>
        </w:tc>
      </w:tr>
      <w:tr w:rsidR="00B4750D" w:rsidRPr="00907D00" w14:paraId="6CFCD2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ABF7DE" w14:textId="77777777" w:rsidR="00B4750D" w:rsidRPr="00907D00" w:rsidRDefault="00B4750D" w:rsidP="00FF0CF0">
            <w:pPr>
              <w:pStyle w:val="TAL"/>
              <w:rPr>
                <w:sz w:val="16"/>
              </w:rPr>
            </w:pPr>
            <w:r w:rsidRPr="00907D00">
              <w:rPr>
                <w:sz w:val="16"/>
              </w:rPr>
              <w:t>C3-230427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E75A" w14:textId="77777777" w:rsidR="00B4750D" w:rsidRPr="00907D00" w:rsidRDefault="00B4750D" w:rsidP="00FF0CF0">
            <w:pPr>
              <w:pStyle w:val="TAL"/>
              <w:rPr>
                <w:sz w:val="16"/>
              </w:rPr>
            </w:pPr>
            <w:r w:rsidRPr="00907D00">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2A2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1EC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188E"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CC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73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B2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6E4E"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7E88" w14:textId="77777777" w:rsidR="00B4750D" w:rsidRPr="00907D00" w:rsidRDefault="00B4750D" w:rsidP="00FF0CF0">
            <w:pPr>
              <w:pStyle w:val="TAL"/>
              <w:rPr>
                <w:sz w:val="16"/>
              </w:rPr>
            </w:pPr>
            <w:r w:rsidRPr="00907D00">
              <w:rPr>
                <w:sz w:val="16"/>
              </w:rPr>
              <w:t>agreed</w:t>
            </w:r>
          </w:p>
        </w:tc>
      </w:tr>
      <w:tr w:rsidR="00B4750D" w:rsidRPr="00907D00" w14:paraId="46FB2B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324F9D" w14:textId="77777777" w:rsidR="00B4750D" w:rsidRPr="00907D00" w:rsidRDefault="00B4750D" w:rsidP="00FF0CF0">
            <w:pPr>
              <w:pStyle w:val="TAL"/>
              <w:rPr>
                <w:sz w:val="16"/>
              </w:rPr>
            </w:pPr>
            <w:r w:rsidRPr="00907D00">
              <w:rPr>
                <w:sz w:val="16"/>
              </w:rPr>
              <w:t>C3-230430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001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6C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549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E972"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8F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DC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D05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9B15"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49AC" w14:textId="77777777" w:rsidR="00B4750D" w:rsidRPr="00907D00" w:rsidRDefault="00B4750D" w:rsidP="00FF0CF0">
            <w:pPr>
              <w:pStyle w:val="TAL"/>
              <w:rPr>
                <w:sz w:val="16"/>
              </w:rPr>
            </w:pPr>
            <w:r w:rsidRPr="00907D00">
              <w:rPr>
                <w:sz w:val="16"/>
              </w:rPr>
              <w:t>revised</w:t>
            </w:r>
          </w:p>
        </w:tc>
      </w:tr>
      <w:tr w:rsidR="00B4750D" w:rsidRPr="00907D00" w14:paraId="315022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C24817" w14:textId="77777777" w:rsidR="00B4750D" w:rsidRPr="00907D00" w:rsidRDefault="00B4750D" w:rsidP="00FF0CF0">
            <w:pPr>
              <w:pStyle w:val="TAL"/>
              <w:rPr>
                <w:sz w:val="16"/>
              </w:rPr>
            </w:pPr>
            <w:r w:rsidRPr="00907D00">
              <w:rPr>
                <w:sz w:val="16"/>
              </w:rPr>
              <w:t>C3-230830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76F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CF0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001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2814"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6A2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EA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C6D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21D0"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FE22" w14:textId="77777777" w:rsidR="00B4750D" w:rsidRPr="00907D00" w:rsidRDefault="00B4750D" w:rsidP="00FF0CF0">
            <w:pPr>
              <w:pStyle w:val="TAL"/>
              <w:rPr>
                <w:sz w:val="16"/>
              </w:rPr>
            </w:pPr>
            <w:r w:rsidRPr="00907D00">
              <w:rPr>
                <w:sz w:val="16"/>
              </w:rPr>
              <w:t>agreed</w:t>
            </w:r>
          </w:p>
        </w:tc>
      </w:tr>
      <w:tr w:rsidR="00B4750D" w:rsidRPr="00907D00" w14:paraId="7C6D47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46E6FA" w14:textId="77777777" w:rsidR="00B4750D" w:rsidRPr="00907D00" w:rsidRDefault="00B4750D" w:rsidP="00FF0CF0">
            <w:pPr>
              <w:pStyle w:val="TAL"/>
              <w:rPr>
                <w:sz w:val="16"/>
              </w:rPr>
            </w:pPr>
            <w:r w:rsidRPr="00907D00">
              <w:rPr>
                <w:sz w:val="16"/>
              </w:rPr>
              <w:t>C3-230497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E40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C1C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ECB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2B81"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A83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04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220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FA7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DA16" w14:textId="77777777" w:rsidR="00B4750D" w:rsidRPr="00907D00" w:rsidRDefault="00B4750D" w:rsidP="00FF0CF0">
            <w:pPr>
              <w:pStyle w:val="TAL"/>
              <w:rPr>
                <w:sz w:val="16"/>
              </w:rPr>
            </w:pPr>
            <w:r w:rsidRPr="00907D00">
              <w:rPr>
                <w:sz w:val="16"/>
              </w:rPr>
              <w:t>revised</w:t>
            </w:r>
          </w:p>
        </w:tc>
      </w:tr>
      <w:tr w:rsidR="00B4750D" w:rsidRPr="00907D00" w14:paraId="0DBC0CA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5F941E" w14:textId="77777777" w:rsidR="00B4750D" w:rsidRPr="00907D00" w:rsidRDefault="00B4750D" w:rsidP="00FF0CF0">
            <w:pPr>
              <w:pStyle w:val="TAL"/>
              <w:rPr>
                <w:sz w:val="16"/>
              </w:rPr>
            </w:pPr>
            <w:r w:rsidRPr="00907D00">
              <w:rPr>
                <w:sz w:val="16"/>
              </w:rPr>
              <w:t>C3-230770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1E9"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3EA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916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4AB3"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A1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CB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F6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098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D388" w14:textId="77777777" w:rsidR="00B4750D" w:rsidRPr="00907D00" w:rsidRDefault="00B4750D" w:rsidP="00FF0CF0">
            <w:pPr>
              <w:pStyle w:val="TAL"/>
              <w:rPr>
                <w:sz w:val="16"/>
              </w:rPr>
            </w:pPr>
            <w:r w:rsidRPr="00907D00">
              <w:rPr>
                <w:sz w:val="16"/>
              </w:rPr>
              <w:t>agreed</w:t>
            </w:r>
          </w:p>
        </w:tc>
      </w:tr>
      <w:tr w:rsidR="00B4750D" w:rsidRPr="00907D00" w14:paraId="1C99FCA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3E5370" w14:textId="77777777" w:rsidR="00B4750D" w:rsidRPr="00907D00" w:rsidRDefault="00B4750D" w:rsidP="00FF0CF0">
            <w:pPr>
              <w:pStyle w:val="TAL"/>
              <w:rPr>
                <w:sz w:val="16"/>
              </w:rPr>
            </w:pPr>
            <w:r w:rsidRPr="00907D00">
              <w:rPr>
                <w:sz w:val="16"/>
              </w:rPr>
              <w:t>C3-230508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B154" w14:textId="77777777" w:rsidR="00B4750D" w:rsidRPr="00907D00" w:rsidRDefault="00B4750D" w:rsidP="00FF0CF0">
            <w:pPr>
              <w:pStyle w:val="TAL"/>
              <w:rPr>
                <w:sz w:val="16"/>
              </w:rPr>
            </w:pPr>
            <w:r w:rsidRPr="00907D00">
              <w:rPr>
                <w:sz w:val="16"/>
              </w:rPr>
              <w:t>Support of Group Member List Change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9B7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EF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EA0A"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26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6E8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1AB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D67D"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3954" w14:textId="77777777" w:rsidR="00B4750D" w:rsidRPr="00907D00" w:rsidRDefault="00B4750D" w:rsidP="00FF0CF0">
            <w:pPr>
              <w:pStyle w:val="TAL"/>
              <w:rPr>
                <w:sz w:val="16"/>
              </w:rPr>
            </w:pPr>
            <w:r w:rsidRPr="00907D00">
              <w:rPr>
                <w:sz w:val="16"/>
              </w:rPr>
              <w:t>agreed</w:t>
            </w:r>
          </w:p>
        </w:tc>
      </w:tr>
      <w:tr w:rsidR="00B4750D" w:rsidRPr="00907D00" w14:paraId="133E04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7F1774" w14:textId="77777777" w:rsidR="00B4750D" w:rsidRPr="00907D00" w:rsidRDefault="00B4750D" w:rsidP="00FF0CF0">
            <w:pPr>
              <w:pStyle w:val="TAL"/>
              <w:rPr>
                <w:sz w:val="16"/>
              </w:rPr>
            </w:pPr>
            <w:r w:rsidRPr="00907D00">
              <w:rPr>
                <w:sz w:val="16"/>
              </w:rPr>
              <w:t>C3-230579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B1D7" w14:textId="77777777" w:rsidR="00B4750D" w:rsidRPr="00907D00" w:rsidRDefault="00B4750D" w:rsidP="00FF0CF0">
            <w:pPr>
              <w:pStyle w:val="TAL"/>
              <w:rPr>
                <w:sz w:val="16"/>
              </w:rPr>
            </w:pPr>
            <w:r w:rsidRPr="00907D00">
              <w:rPr>
                <w:sz w:val="16"/>
              </w:rPr>
              <w:t>Clarification on bearer related events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6E7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40D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6240"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0BC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91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9A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99E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C396" w14:textId="77777777" w:rsidR="00B4750D" w:rsidRPr="00907D00" w:rsidRDefault="00B4750D" w:rsidP="00FF0CF0">
            <w:pPr>
              <w:pStyle w:val="TAL"/>
              <w:rPr>
                <w:sz w:val="16"/>
              </w:rPr>
            </w:pPr>
            <w:r w:rsidRPr="00907D00">
              <w:rPr>
                <w:sz w:val="16"/>
              </w:rPr>
              <w:t>revised</w:t>
            </w:r>
          </w:p>
        </w:tc>
      </w:tr>
      <w:tr w:rsidR="00B4750D" w:rsidRPr="00907D00" w14:paraId="759C9C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431069" w14:textId="77777777" w:rsidR="00B4750D" w:rsidRPr="00907D00" w:rsidRDefault="00B4750D" w:rsidP="00FF0CF0">
            <w:pPr>
              <w:pStyle w:val="TAL"/>
              <w:rPr>
                <w:sz w:val="16"/>
              </w:rPr>
            </w:pPr>
            <w:r w:rsidRPr="00907D00">
              <w:rPr>
                <w:sz w:val="16"/>
              </w:rPr>
              <w:t>C3-230767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7A24" w14:textId="77777777" w:rsidR="00B4750D" w:rsidRPr="00907D00" w:rsidRDefault="00B4750D" w:rsidP="00FF0CF0">
            <w:pPr>
              <w:pStyle w:val="TAL"/>
              <w:rPr>
                <w:sz w:val="16"/>
              </w:rPr>
            </w:pPr>
            <w:r w:rsidRPr="00907D00">
              <w:rPr>
                <w:sz w:val="16"/>
              </w:rPr>
              <w:t>Clarification on bearer related events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836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F053"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6011"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43B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BD2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A76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03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FF87" w14:textId="77777777" w:rsidR="00B4750D" w:rsidRPr="00907D00" w:rsidRDefault="00B4750D" w:rsidP="00FF0CF0">
            <w:pPr>
              <w:pStyle w:val="TAL"/>
              <w:rPr>
                <w:sz w:val="16"/>
              </w:rPr>
            </w:pPr>
            <w:r w:rsidRPr="00907D00">
              <w:rPr>
                <w:sz w:val="16"/>
              </w:rPr>
              <w:t>agreed</w:t>
            </w:r>
          </w:p>
        </w:tc>
      </w:tr>
      <w:tr w:rsidR="00B4750D" w:rsidRPr="00907D00" w14:paraId="791A06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0D9DA" w14:textId="77777777" w:rsidR="00B4750D" w:rsidRPr="00907D00" w:rsidRDefault="00B4750D" w:rsidP="00FF0CF0">
            <w:pPr>
              <w:pStyle w:val="TAL"/>
              <w:rPr>
                <w:sz w:val="16"/>
              </w:rPr>
            </w:pPr>
            <w:r w:rsidRPr="00907D00">
              <w:rPr>
                <w:sz w:val="16"/>
              </w:rPr>
              <w:t>C3-230602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3745"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18F4"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F5A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7B1"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13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A6B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DB7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EAD2"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79E5" w14:textId="77777777" w:rsidR="00B4750D" w:rsidRPr="00907D00" w:rsidRDefault="00B4750D" w:rsidP="00FF0CF0">
            <w:pPr>
              <w:pStyle w:val="TAL"/>
              <w:rPr>
                <w:sz w:val="16"/>
              </w:rPr>
            </w:pPr>
            <w:r w:rsidRPr="00907D00">
              <w:rPr>
                <w:sz w:val="16"/>
              </w:rPr>
              <w:t>revised</w:t>
            </w:r>
          </w:p>
        </w:tc>
      </w:tr>
      <w:tr w:rsidR="00B4750D" w:rsidRPr="00907D00" w14:paraId="371630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7770AD" w14:textId="77777777" w:rsidR="00B4750D" w:rsidRPr="00907D00" w:rsidRDefault="00B4750D" w:rsidP="00FF0CF0">
            <w:pPr>
              <w:pStyle w:val="TAL"/>
              <w:rPr>
                <w:sz w:val="16"/>
              </w:rPr>
            </w:pPr>
            <w:r w:rsidRPr="00907D00">
              <w:rPr>
                <w:sz w:val="16"/>
              </w:rPr>
              <w:t>C3-230759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8E83"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268E"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162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1768"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DBE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09B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533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9B79"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69E4" w14:textId="77777777" w:rsidR="00B4750D" w:rsidRPr="00907D00" w:rsidRDefault="00B4750D" w:rsidP="00FF0CF0">
            <w:pPr>
              <w:pStyle w:val="TAL"/>
              <w:rPr>
                <w:sz w:val="16"/>
              </w:rPr>
            </w:pPr>
            <w:r w:rsidRPr="00907D00">
              <w:rPr>
                <w:sz w:val="16"/>
              </w:rPr>
              <w:t>agreed</w:t>
            </w:r>
          </w:p>
        </w:tc>
      </w:tr>
      <w:tr w:rsidR="00B4750D" w:rsidRPr="00907D00" w14:paraId="1BA005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408BAB" w14:textId="77777777" w:rsidR="00B4750D" w:rsidRPr="00907D00" w:rsidRDefault="00B4750D" w:rsidP="00FF0CF0">
            <w:pPr>
              <w:pStyle w:val="TAL"/>
              <w:rPr>
                <w:sz w:val="16"/>
              </w:rPr>
            </w:pPr>
            <w:r w:rsidRPr="00907D00">
              <w:rPr>
                <w:sz w:val="16"/>
              </w:rPr>
              <w:t>C3-230603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15BB"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9561"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7A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5602"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6B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15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225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6BD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19D0" w14:textId="77777777" w:rsidR="00B4750D" w:rsidRPr="00907D00" w:rsidRDefault="00B4750D" w:rsidP="00FF0CF0">
            <w:pPr>
              <w:pStyle w:val="TAL"/>
              <w:rPr>
                <w:sz w:val="16"/>
              </w:rPr>
            </w:pPr>
            <w:r w:rsidRPr="00907D00">
              <w:rPr>
                <w:sz w:val="16"/>
              </w:rPr>
              <w:t>revised</w:t>
            </w:r>
          </w:p>
        </w:tc>
      </w:tr>
      <w:tr w:rsidR="00B4750D" w:rsidRPr="00907D00" w14:paraId="1E65A5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F7178F" w14:textId="77777777" w:rsidR="00B4750D" w:rsidRPr="00907D00" w:rsidRDefault="00B4750D" w:rsidP="00FF0CF0">
            <w:pPr>
              <w:pStyle w:val="TAL"/>
              <w:rPr>
                <w:sz w:val="16"/>
              </w:rPr>
            </w:pPr>
            <w:r w:rsidRPr="00907D00">
              <w:rPr>
                <w:sz w:val="16"/>
              </w:rPr>
              <w:t>C3-230760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AD93"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DE6E"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0FE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167C"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74A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04B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AA6B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491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0766" w14:textId="77777777" w:rsidR="00B4750D" w:rsidRPr="00907D00" w:rsidRDefault="00B4750D" w:rsidP="00FF0CF0">
            <w:pPr>
              <w:pStyle w:val="TAL"/>
              <w:rPr>
                <w:sz w:val="16"/>
              </w:rPr>
            </w:pPr>
            <w:r w:rsidRPr="00907D00">
              <w:rPr>
                <w:sz w:val="16"/>
              </w:rPr>
              <w:t>agreed</w:t>
            </w:r>
          </w:p>
        </w:tc>
      </w:tr>
      <w:tr w:rsidR="00B4750D" w:rsidRPr="00907D00" w14:paraId="34CD00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882A7A" w14:textId="77777777" w:rsidR="00B4750D" w:rsidRPr="00907D00" w:rsidRDefault="00B4750D" w:rsidP="00FF0CF0">
            <w:pPr>
              <w:pStyle w:val="TAL"/>
              <w:rPr>
                <w:sz w:val="16"/>
              </w:rPr>
            </w:pPr>
            <w:r w:rsidRPr="00907D00">
              <w:rPr>
                <w:sz w:val="16"/>
              </w:rPr>
              <w:t>C3-230918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690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222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58F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95BC"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101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9B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8AB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A281"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38E2" w14:textId="77777777" w:rsidR="00B4750D" w:rsidRPr="00907D00" w:rsidRDefault="00B4750D" w:rsidP="00FF0CF0">
            <w:pPr>
              <w:pStyle w:val="TAL"/>
              <w:rPr>
                <w:sz w:val="16"/>
              </w:rPr>
            </w:pPr>
            <w:r w:rsidRPr="00907D00">
              <w:rPr>
                <w:sz w:val="16"/>
              </w:rPr>
              <w:t>agreed</w:t>
            </w:r>
          </w:p>
        </w:tc>
      </w:tr>
      <w:tr w:rsidR="00B4750D" w:rsidRPr="00907D00" w14:paraId="3C639CE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87FDA4" w14:textId="77777777" w:rsidR="00B4750D" w:rsidRPr="00907D00" w:rsidRDefault="00B4750D" w:rsidP="00FF0CF0">
            <w:pPr>
              <w:pStyle w:val="TAL"/>
              <w:rPr>
                <w:sz w:val="16"/>
              </w:rPr>
            </w:pPr>
            <w:r w:rsidRPr="00907D00">
              <w:rPr>
                <w:sz w:val="16"/>
              </w:rPr>
              <w:t>C3-230928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4D4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685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EF3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4AF3"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46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A77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D5D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E090"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E261" w14:textId="77777777" w:rsidR="00B4750D" w:rsidRPr="00907D00" w:rsidRDefault="00B4750D" w:rsidP="00FF0CF0">
            <w:pPr>
              <w:pStyle w:val="TAL"/>
              <w:rPr>
                <w:sz w:val="16"/>
              </w:rPr>
            </w:pPr>
            <w:r w:rsidRPr="00907D00">
              <w:rPr>
                <w:sz w:val="16"/>
              </w:rPr>
              <w:t>agreed</w:t>
            </w:r>
          </w:p>
        </w:tc>
      </w:tr>
      <w:tr w:rsidR="00B4750D" w:rsidRPr="00907D00" w14:paraId="3E0356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87E2F9" w14:textId="77777777" w:rsidR="00B4750D" w:rsidRPr="00907D00" w:rsidRDefault="00B4750D" w:rsidP="00FF0CF0">
            <w:pPr>
              <w:pStyle w:val="TAL"/>
              <w:rPr>
                <w:sz w:val="16"/>
              </w:rPr>
            </w:pPr>
            <w:r w:rsidRPr="00907D00">
              <w:rPr>
                <w:sz w:val="16"/>
              </w:rPr>
              <w:t>C3-230138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511B" w14:textId="77777777" w:rsidR="00B4750D" w:rsidRPr="00907D00" w:rsidRDefault="00B4750D" w:rsidP="00FF0CF0">
            <w:pPr>
              <w:pStyle w:val="TAL"/>
              <w:rPr>
                <w:sz w:val="16"/>
              </w:rPr>
            </w:pPr>
            <w:r w:rsidRPr="00907D00">
              <w:rPr>
                <w:sz w:val="16"/>
              </w:rPr>
              <w:t>EPC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732B"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03EE"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63A1" w14:textId="77777777" w:rsidR="00B4750D" w:rsidRPr="00907D00" w:rsidRDefault="00B4750D" w:rsidP="00FF0CF0">
            <w:pPr>
              <w:pStyle w:val="TAL"/>
              <w:rPr>
                <w:sz w:val="16"/>
              </w:rPr>
            </w:pPr>
            <w:r w:rsidRPr="00907D00">
              <w:rPr>
                <w:sz w:val="16"/>
              </w:rPr>
              <w:t>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EAB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17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1DB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FCD4"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460E" w14:textId="77777777" w:rsidR="00B4750D" w:rsidRPr="00907D00" w:rsidRDefault="00B4750D" w:rsidP="00FF0CF0">
            <w:pPr>
              <w:pStyle w:val="TAL"/>
              <w:rPr>
                <w:sz w:val="16"/>
              </w:rPr>
            </w:pPr>
            <w:r w:rsidRPr="00907D00">
              <w:rPr>
                <w:sz w:val="16"/>
              </w:rPr>
              <w:t>revised</w:t>
            </w:r>
          </w:p>
        </w:tc>
      </w:tr>
      <w:tr w:rsidR="00B4750D" w:rsidRPr="00907D00" w14:paraId="09B924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7C7E1" w14:textId="77777777" w:rsidR="00B4750D" w:rsidRPr="00907D00" w:rsidRDefault="00B4750D" w:rsidP="00FF0CF0">
            <w:pPr>
              <w:pStyle w:val="TAL"/>
              <w:rPr>
                <w:sz w:val="16"/>
              </w:rPr>
            </w:pPr>
            <w:r w:rsidRPr="00907D00">
              <w:rPr>
                <w:sz w:val="16"/>
              </w:rPr>
              <w:t>C3-230625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B744" w14:textId="77777777" w:rsidR="00B4750D" w:rsidRPr="00907D00" w:rsidRDefault="00B4750D" w:rsidP="00FF0CF0">
            <w:pPr>
              <w:pStyle w:val="TAL"/>
              <w:rPr>
                <w:sz w:val="16"/>
              </w:rPr>
            </w:pPr>
            <w:r w:rsidRPr="00907D00">
              <w:rPr>
                <w:sz w:val="16"/>
              </w:rPr>
              <w:t>EPC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6BD7"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0387"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2584" w14:textId="77777777" w:rsidR="00B4750D" w:rsidRPr="00907D00" w:rsidRDefault="00B4750D" w:rsidP="00FF0CF0">
            <w:pPr>
              <w:pStyle w:val="TAL"/>
              <w:rPr>
                <w:sz w:val="16"/>
              </w:rPr>
            </w:pPr>
            <w:r w:rsidRPr="00907D00">
              <w:rPr>
                <w:sz w:val="16"/>
              </w:rPr>
              <w:t>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FF9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B2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05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8DD6"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5630" w14:textId="77777777" w:rsidR="00B4750D" w:rsidRPr="00907D00" w:rsidRDefault="00B4750D" w:rsidP="00FF0CF0">
            <w:pPr>
              <w:pStyle w:val="TAL"/>
              <w:rPr>
                <w:sz w:val="16"/>
              </w:rPr>
            </w:pPr>
            <w:r w:rsidRPr="00907D00">
              <w:rPr>
                <w:sz w:val="16"/>
              </w:rPr>
              <w:t>agreed</w:t>
            </w:r>
          </w:p>
        </w:tc>
      </w:tr>
      <w:tr w:rsidR="00B4750D" w:rsidRPr="00907D00" w14:paraId="0B371E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B0FA5B" w14:textId="77777777" w:rsidR="00B4750D" w:rsidRPr="00907D00" w:rsidRDefault="00B4750D" w:rsidP="00FF0CF0">
            <w:pPr>
              <w:pStyle w:val="TAL"/>
              <w:rPr>
                <w:sz w:val="16"/>
              </w:rPr>
            </w:pPr>
            <w:r w:rsidRPr="00907D00">
              <w:rPr>
                <w:sz w:val="16"/>
              </w:rPr>
              <w:t>C3-230140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2AA3" w14:textId="77777777" w:rsidR="00B4750D" w:rsidRPr="00907D00" w:rsidRDefault="00B4750D" w:rsidP="00FF0CF0">
            <w:pPr>
              <w:pStyle w:val="TAL"/>
              <w:rPr>
                <w:sz w:val="16"/>
              </w:rPr>
            </w:pPr>
            <w:r w:rsidRPr="00907D00">
              <w:rPr>
                <w:sz w:val="16"/>
              </w:rPr>
              <w:t>Flow Description for MPS for DTS AF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5DD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1A61"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D3F5" w14:textId="77777777" w:rsidR="00B4750D" w:rsidRPr="00907D00" w:rsidRDefault="00B4750D" w:rsidP="00FF0CF0">
            <w:pPr>
              <w:pStyle w:val="TAL"/>
              <w:rPr>
                <w:sz w:val="16"/>
              </w:rPr>
            </w:pPr>
            <w:r w:rsidRPr="00907D00">
              <w:rPr>
                <w:sz w:val="16"/>
              </w:rPr>
              <w:t>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13E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693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51F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B191"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DCDE" w14:textId="77777777" w:rsidR="00B4750D" w:rsidRPr="00907D00" w:rsidRDefault="00B4750D" w:rsidP="00FF0CF0">
            <w:pPr>
              <w:pStyle w:val="TAL"/>
              <w:rPr>
                <w:sz w:val="16"/>
              </w:rPr>
            </w:pPr>
            <w:r w:rsidRPr="00907D00">
              <w:rPr>
                <w:sz w:val="16"/>
              </w:rPr>
              <w:t>agreed</w:t>
            </w:r>
          </w:p>
        </w:tc>
      </w:tr>
      <w:tr w:rsidR="00B4750D" w:rsidRPr="00907D00" w14:paraId="3C5A2D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9F6C4B" w14:textId="77777777" w:rsidR="00B4750D" w:rsidRPr="00907D00" w:rsidRDefault="00B4750D" w:rsidP="00FF0CF0">
            <w:pPr>
              <w:pStyle w:val="TAL"/>
              <w:rPr>
                <w:sz w:val="16"/>
              </w:rPr>
            </w:pPr>
            <w:r w:rsidRPr="00907D00">
              <w:rPr>
                <w:sz w:val="16"/>
              </w:rPr>
              <w:t>C3-230352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569B" w14:textId="77777777" w:rsidR="00B4750D" w:rsidRPr="00907D00" w:rsidRDefault="00B4750D" w:rsidP="00FF0CF0">
            <w:pPr>
              <w:pStyle w:val="TAL"/>
              <w:rPr>
                <w:sz w:val="16"/>
              </w:rPr>
            </w:pPr>
            <w:r w:rsidRPr="00907D00">
              <w:rPr>
                <w:sz w:val="16"/>
              </w:rPr>
              <w:t>Format handling for 3GPP-User-Location-Info AVP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5E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7816"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A46F" w14:textId="77777777" w:rsidR="00B4750D" w:rsidRPr="00907D00" w:rsidRDefault="00B4750D" w:rsidP="00FF0CF0">
            <w:pPr>
              <w:pStyle w:val="TAL"/>
              <w:rPr>
                <w:sz w:val="16"/>
              </w:rPr>
            </w:pPr>
            <w:r w:rsidRPr="00907D00">
              <w:rPr>
                <w:sz w:val="16"/>
              </w:rPr>
              <w:t>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F1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A12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240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CA8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85E9" w14:textId="77777777" w:rsidR="00B4750D" w:rsidRPr="00907D00" w:rsidRDefault="00B4750D" w:rsidP="00FF0CF0">
            <w:pPr>
              <w:pStyle w:val="TAL"/>
              <w:rPr>
                <w:sz w:val="16"/>
              </w:rPr>
            </w:pPr>
            <w:r w:rsidRPr="00907D00">
              <w:rPr>
                <w:sz w:val="16"/>
              </w:rPr>
              <w:t>agreed</w:t>
            </w:r>
          </w:p>
        </w:tc>
      </w:tr>
      <w:tr w:rsidR="00B4750D" w:rsidRPr="00907D00" w14:paraId="4E97B1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9A5DE4" w14:textId="77777777" w:rsidR="00B4750D" w:rsidRPr="00907D00" w:rsidRDefault="00B4750D" w:rsidP="00FF0CF0">
            <w:pPr>
              <w:pStyle w:val="TAL"/>
              <w:rPr>
                <w:sz w:val="16"/>
              </w:rPr>
            </w:pPr>
            <w:r w:rsidRPr="00907D00">
              <w:rPr>
                <w:sz w:val="16"/>
              </w:rPr>
              <w:t>C3-230233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DBA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729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1A0B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6DDC" w14:textId="77777777" w:rsidR="00B4750D" w:rsidRPr="00907D00" w:rsidRDefault="00B4750D" w:rsidP="00FF0CF0">
            <w:pPr>
              <w:pStyle w:val="TAL"/>
              <w:rPr>
                <w:sz w:val="16"/>
              </w:rPr>
            </w:pPr>
            <w:r w:rsidRPr="00907D00">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56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CFD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6A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220E"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412A" w14:textId="77777777" w:rsidR="00B4750D" w:rsidRPr="00907D00" w:rsidRDefault="00B4750D" w:rsidP="00FF0CF0">
            <w:pPr>
              <w:pStyle w:val="TAL"/>
              <w:rPr>
                <w:sz w:val="16"/>
              </w:rPr>
            </w:pPr>
            <w:r w:rsidRPr="00907D00">
              <w:rPr>
                <w:sz w:val="16"/>
              </w:rPr>
              <w:t>revised</w:t>
            </w:r>
          </w:p>
        </w:tc>
      </w:tr>
      <w:tr w:rsidR="00B4750D" w:rsidRPr="00907D00" w14:paraId="62CBB8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2C756" w14:textId="77777777" w:rsidR="00B4750D" w:rsidRPr="00907D00" w:rsidRDefault="00B4750D" w:rsidP="00FF0CF0">
            <w:pPr>
              <w:pStyle w:val="TAL"/>
              <w:rPr>
                <w:sz w:val="16"/>
              </w:rPr>
            </w:pPr>
            <w:r w:rsidRPr="00907D00">
              <w:rPr>
                <w:sz w:val="16"/>
              </w:rPr>
              <w:t>C3-230644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FDA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514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E78F"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3FD3" w14:textId="77777777" w:rsidR="00B4750D" w:rsidRPr="00907D00" w:rsidRDefault="00B4750D" w:rsidP="00FF0CF0">
            <w:pPr>
              <w:pStyle w:val="TAL"/>
              <w:rPr>
                <w:sz w:val="16"/>
              </w:rPr>
            </w:pPr>
            <w:r w:rsidRPr="00907D00">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6A8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88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8CD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6DD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CBBB" w14:textId="77777777" w:rsidR="00B4750D" w:rsidRPr="00907D00" w:rsidRDefault="00B4750D" w:rsidP="00FF0CF0">
            <w:pPr>
              <w:pStyle w:val="TAL"/>
              <w:rPr>
                <w:sz w:val="16"/>
              </w:rPr>
            </w:pPr>
            <w:r w:rsidRPr="00907D00">
              <w:rPr>
                <w:sz w:val="16"/>
              </w:rPr>
              <w:t>agreed</w:t>
            </w:r>
          </w:p>
        </w:tc>
      </w:tr>
      <w:tr w:rsidR="00B4750D" w:rsidRPr="00907D00" w14:paraId="061633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7F36AC" w14:textId="77777777" w:rsidR="00B4750D" w:rsidRPr="00907D00" w:rsidRDefault="00B4750D" w:rsidP="00FF0CF0">
            <w:pPr>
              <w:pStyle w:val="TAL"/>
              <w:rPr>
                <w:sz w:val="16"/>
              </w:rPr>
            </w:pPr>
            <w:r w:rsidRPr="00907D00">
              <w:rPr>
                <w:sz w:val="16"/>
              </w:rPr>
              <w:t>C3-230392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3627" w14:textId="77777777" w:rsidR="00B4750D" w:rsidRPr="00907D00" w:rsidRDefault="00B4750D" w:rsidP="00FF0CF0">
            <w:pPr>
              <w:pStyle w:val="TAL"/>
              <w:rPr>
                <w:sz w:val="16"/>
              </w:rPr>
            </w:pPr>
            <w:r w:rsidRPr="00907D00">
              <w:rPr>
                <w:sz w:val="16"/>
              </w:rPr>
              <w:t>CAPIF Extension Naming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75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AD0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04FD" w14:textId="77777777" w:rsidR="00B4750D" w:rsidRPr="00907D00" w:rsidRDefault="00B4750D" w:rsidP="00FF0CF0">
            <w:pPr>
              <w:pStyle w:val="TAL"/>
              <w:rPr>
                <w:sz w:val="16"/>
              </w:rPr>
            </w:pPr>
            <w:r w:rsidRPr="00907D00">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4C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6F5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74C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F38B"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F6D5" w14:textId="77777777" w:rsidR="00B4750D" w:rsidRPr="00907D00" w:rsidRDefault="00B4750D" w:rsidP="00FF0CF0">
            <w:pPr>
              <w:pStyle w:val="TAL"/>
              <w:rPr>
                <w:sz w:val="16"/>
              </w:rPr>
            </w:pPr>
            <w:r w:rsidRPr="00907D00">
              <w:rPr>
                <w:sz w:val="16"/>
              </w:rPr>
              <w:t>revised</w:t>
            </w:r>
          </w:p>
        </w:tc>
      </w:tr>
      <w:tr w:rsidR="00B4750D" w:rsidRPr="00907D00" w14:paraId="39320A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BBF137" w14:textId="77777777" w:rsidR="00B4750D" w:rsidRPr="00907D00" w:rsidRDefault="00B4750D" w:rsidP="00FF0CF0">
            <w:pPr>
              <w:pStyle w:val="TAL"/>
              <w:rPr>
                <w:sz w:val="16"/>
              </w:rPr>
            </w:pPr>
            <w:r w:rsidRPr="00907D00">
              <w:rPr>
                <w:sz w:val="16"/>
              </w:rPr>
              <w:t>C3-230901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7A55" w14:textId="77777777" w:rsidR="00B4750D" w:rsidRPr="00907D00" w:rsidRDefault="00B4750D" w:rsidP="00FF0CF0">
            <w:pPr>
              <w:pStyle w:val="TAL"/>
              <w:rPr>
                <w:sz w:val="16"/>
              </w:rPr>
            </w:pPr>
            <w:r w:rsidRPr="00907D00">
              <w:rPr>
                <w:sz w:val="16"/>
              </w:rPr>
              <w:t>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074A" w14:textId="77777777" w:rsidR="00B4750D" w:rsidRPr="00907D00" w:rsidRDefault="00B4750D" w:rsidP="00FF0CF0">
            <w:pPr>
              <w:pStyle w:val="TAL"/>
              <w:rPr>
                <w:sz w:val="16"/>
              </w:rPr>
            </w:pPr>
            <w:r w:rsidRPr="00907D0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77D3"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C09B" w14:textId="77777777" w:rsidR="00B4750D" w:rsidRPr="00907D00" w:rsidRDefault="00B4750D" w:rsidP="00FF0CF0">
            <w:pPr>
              <w:pStyle w:val="TAL"/>
              <w:rPr>
                <w:sz w:val="16"/>
              </w:rPr>
            </w:pPr>
            <w:r w:rsidRPr="00907D00">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C3C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E3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008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C42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656E" w14:textId="77777777" w:rsidR="00B4750D" w:rsidRPr="00907D00" w:rsidRDefault="00B4750D" w:rsidP="00FF0CF0">
            <w:pPr>
              <w:pStyle w:val="TAL"/>
              <w:rPr>
                <w:sz w:val="16"/>
              </w:rPr>
            </w:pPr>
            <w:r w:rsidRPr="00907D00">
              <w:rPr>
                <w:sz w:val="16"/>
              </w:rPr>
              <w:t>agreed</w:t>
            </w:r>
          </w:p>
        </w:tc>
      </w:tr>
      <w:tr w:rsidR="00B4750D" w:rsidRPr="00907D00" w14:paraId="4100C0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C2D211" w14:textId="77777777" w:rsidR="00B4750D" w:rsidRPr="00907D00" w:rsidRDefault="00B4750D" w:rsidP="00FF0CF0">
            <w:pPr>
              <w:pStyle w:val="TAL"/>
              <w:rPr>
                <w:sz w:val="16"/>
              </w:rPr>
            </w:pPr>
            <w:r w:rsidRPr="00907D00">
              <w:rPr>
                <w:sz w:val="16"/>
              </w:rPr>
              <w:t>C3-230393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ADB2" w14:textId="77777777" w:rsidR="00B4750D" w:rsidRPr="00907D00" w:rsidRDefault="00B4750D" w:rsidP="00FF0CF0">
            <w:pPr>
              <w:pStyle w:val="TAL"/>
              <w:rPr>
                <w:sz w:val="16"/>
              </w:rPr>
            </w:pPr>
            <w:r w:rsidRPr="00907D00">
              <w:rPr>
                <w:sz w:val="16"/>
              </w:rPr>
              <w:t>CAPIF Register discovery query extension parameter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3F2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E16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2342" w14:textId="77777777" w:rsidR="00B4750D" w:rsidRPr="00907D00" w:rsidRDefault="00B4750D" w:rsidP="00FF0CF0">
            <w:pPr>
              <w:pStyle w:val="TAL"/>
              <w:rPr>
                <w:sz w:val="16"/>
              </w:rPr>
            </w:pPr>
            <w:r w:rsidRPr="00907D00">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51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44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295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A8C62"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5CE6" w14:textId="77777777" w:rsidR="00B4750D" w:rsidRPr="00907D00" w:rsidRDefault="00B4750D" w:rsidP="00FF0CF0">
            <w:pPr>
              <w:pStyle w:val="TAL"/>
              <w:rPr>
                <w:sz w:val="16"/>
              </w:rPr>
            </w:pPr>
            <w:r w:rsidRPr="00907D00">
              <w:rPr>
                <w:sz w:val="16"/>
              </w:rPr>
              <w:t>postponed</w:t>
            </w:r>
          </w:p>
        </w:tc>
      </w:tr>
      <w:tr w:rsidR="00B4750D" w:rsidRPr="00907D00" w14:paraId="3484A7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E4780F" w14:textId="77777777" w:rsidR="00B4750D" w:rsidRPr="00907D00" w:rsidRDefault="00B4750D" w:rsidP="00FF0CF0">
            <w:pPr>
              <w:pStyle w:val="TAL"/>
              <w:rPr>
                <w:sz w:val="16"/>
              </w:rPr>
            </w:pPr>
            <w:r w:rsidRPr="00907D00">
              <w:rPr>
                <w:sz w:val="16"/>
              </w:rPr>
              <w:t>C3-230394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C7B1" w14:textId="77777777" w:rsidR="00B4750D" w:rsidRPr="00907D00" w:rsidRDefault="00B4750D" w:rsidP="00FF0CF0">
            <w:pPr>
              <w:pStyle w:val="TAL"/>
              <w:rPr>
                <w:sz w:val="16"/>
              </w:rPr>
            </w:pPr>
            <w:r w:rsidRPr="00907D00">
              <w:rPr>
                <w:sz w:val="16"/>
              </w:rPr>
              <w:t>API definition of CAPIF Register discovery query extension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AEE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0F4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2EAD" w14:textId="77777777" w:rsidR="00B4750D" w:rsidRPr="00907D00" w:rsidRDefault="00B4750D" w:rsidP="00FF0CF0">
            <w:pPr>
              <w:pStyle w:val="TAL"/>
              <w:rPr>
                <w:sz w:val="16"/>
              </w:rPr>
            </w:pPr>
            <w:r w:rsidRPr="00907D00">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5D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938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E6A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867C"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1984" w14:textId="77777777" w:rsidR="00B4750D" w:rsidRPr="00907D00" w:rsidRDefault="00B4750D" w:rsidP="00FF0CF0">
            <w:pPr>
              <w:pStyle w:val="TAL"/>
              <w:rPr>
                <w:sz w:val="16"/>
              </w:rPr>
            </w:pPr>
            <w:r w:rsidRPr="00907D00">
              <w:rPr>
                <w:sz w:val="16"/>
              </w:rPr>
              <w:t>postponed</w:t>
            </w:r>
          </w:p>
        </w:tc>
      </w:tr>
      <w:tr w:rsidR="00B4750D" w:rsidRPr="00907D00" w14:paraId="3ADBA4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2C3506" w14:textId="77777777" w:rsidR="00B4750D" w:rsidRPr="00907D00" w:rsidRDefault="00B4750D" w:rsidP="00FF0CF0">
            <w:pPr>
              <w:pStyle w:val="TAL"/>
              <w:rPr>
                <w:sz w:val="16"/>
              </w:rPr>
            </w:pPr>
            <w:r w:rsidRPr="00907D00">
              <w:rPr>
                <w:sz w:val="16"/>
              </w:rPr>
              <w:t>C3-230476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0AE9" w14:textId="77777777" w:rsidR="00B4750D" w:rsidRPr="00907D00" w:rsidRDefault="00B4750D" w:rsidP="00FF0CF0">
            <w:pPr>
              <w:pStyle w:val="TAL"/>
              <w:rPr>
                <w:sz w:val="16"/>
              </w:rPr>
            </w:pPr>
            <w:r w:rsidRPr="00907D00">
              <w:rPr>
                <w:sz w:val="16"/>
              </w:rPr>
              <w:t>Support of CAPIF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5D6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45F"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8377" w14:textId="77777777" w:rsidR="00B4750D" w:rsidRPr="00907D00" w:rsidRDefault="00B4750D" w:rsidP="00FF0CF0">
            <w:pPr>
              <w:pStyle w:val="TAL"/>
              <w:rPr>
                <w:sz w:val="16"/>
              </w:rPr>
            </w:pPr>
            <w:r w:rsidRPr="00907D00">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33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12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461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F7BF"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FDC1" w14:textId="77777777" w:rsidR="00B4750D" w:rsidRPr="00907D00" w:rsidRDefault="00B4750D" w:rsidP="00FF0CF0">
            <w:pPr>
              <w:pStyle w:val="TAL"/>
              <w:rPr>
                <w:sz w:val="16"/>
              </w:rPr>
            </w:pPr>
            <w:r w:rsidRPr="00907D00">
              <w:rPr>
                <w:sz w:val="16"/>
              </w:rPr>
              <w:t>revised</w:t>
            </w:r>
          </w:p>
        </w:tc>
      </w:tr>
      <w:tr w:rsidR="00B4750D" w:rsidRPr="00907D00" w14:paraId="174F85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4CA9E7" w14:textId="77777777" w:rsidR="00B4750D" w:rsidRPr="00907D00" w:rsidRDefault="00B4750D" w:rsidP="00FF0CF0">
            <w:pPr>
              <w:pStyle w:val="TAL"/>
              <w:rPr>
                <w:sz w:val="16"/>
              </w:rPr>
            </w:pPr>
            <w:r w:rsidRPr="00907D00">
              <w:rPr>
                <w:sz w:val="16"/>
              </w:rPr>
              <w:t>C3-230827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CD52" w14:textId="77777777" w:rsidR="00B4750D" w:rsidRPr="00907D00" w:rsidRDefault="00B4750D" w:rsidP="00FF0CF0">
            <w:pPr>
              <w:pStyle w:val="TAL"/>
              <w:rPr>
                <w:sz w:val="16"/>
              </w:rPr>
            </w:pPr>
            <w:r w:rsidRPr="00907D00">
              <w:rPr>
                <w:sz w:val="16"/>
              </w:rPr>
              <w:t>Support of CAPIF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AA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E5B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91B2" w14:textId="77777777" w:rsidR="00B4750D" w:rsidRPr="00907D00" w:rsidRDefault="00B4750D" w:rsidP="00FF0CF0">
            <w:pPr>
              <w:pStyle w:val="TAL"/>
              <w:rPr>
                <w:sz w:val="16"/>
              </w:rPr>
            </w:pPr>
            <w:r w:rsidRPr="00907D00">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28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5F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E7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D88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A2FC" w14:textId="77777777" w:rsidR="00B4750D" w:rsidRPr="00907D00" w:rsidRDefault="00B4750D" w:rsidP="00FF0CF0">
            <w:pPr>
              <w:pStyle w:val="TAL"/>
              <w:rPr>
                <w:sz w:val="16"/>
              </w:rPr>
            </w:pPr>
            <w:r w:rsidRPr="00907D00">
              <w:rPr>
                <w:sz w:val="16"/>
              </w:rPr>
              <w:t>agreed</w:t>
            </w:r>
          </w:p>
        </w:tc>
      </w:tr>
      <w:tr w:rsidR="00B4750D" w:rsidRPr="00907D00" w14:paraId="2DA517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C60A10" w14:textId="77777777" w:rsidR="00B4750D" w:rsidRPr="00907D00" w:rsidRDefault="00B4750D" w:rsidP="00FF0CF0">
            <w:pPr>
              <w:pStyle w:val="TAL"/>
              <w:rPr>
                <w:sz w:val="16"/>
              </w:rPr>
            </w:pPr>
            <w:r w:rsidRPr="00907D00">
              <w:rPr>
                <w:sz w:val="16"/>
              </w:rPr>
              <w:t>C3-230510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F7D5"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6F0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73A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D7E1" w14:textId="77777777" w:rsidR="00B4750D" w:rsidRPr="00907D00" w:rsidRDefault="00B4750D" w:rsidP="00FF0CF0">
            <w:pPr>
              <w:pStyle w:val="TAL"/>
              <w:rPr>
                <w:sz w:val="16"/>
              </w:rPr>
            </w:pPr>
            <w:r w:rsidRPr="00907D00">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BE4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DCEC"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DEF4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2A59"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4A9D" w14:textId="77777777" w:rsidR="00B4750D" w:rsidRPr="00907D00" w:rsidRDefault="00B4750D" w:rsidP="00FF0CF0">
            <w:pPr>
              <w:pStyle w:val="TAL"/>
              <w:rPr>
                <w:sz w:val="16"/>
              </w:rPr>
            </w:pPr>
            <w:r w:rsidRPr="00907D00">
              <w:rPr>
                <w:sz w:val="16"/>
              </w:rPr>
              <w:t>agreed</w:t>
            </w:r>
          </w:p>
        </w:tc>
      </w:tr>
      <w:tr w:rsidR="00B4750D" w:rsidRPr="00907D00" w14:paraId="6BFABA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944727" w14:textId="77777777" w:rsidR="00B4750D" w:rsidRPr="00907D00" w:rsidRDefault="00B4750D" w:rsidP="00FF0CF0">
            <w:pPr>
              <w:pStyle w:val="TAL"/>
              <w:rPr>
                <w:sz w:val="16"/>
              </w:rPr>
            </w:pPr>
            <w:r w:rsidRPr="00907D00">
              <w:rPr>
                <w:sz w:val="16"/>
              </w:rPr>
              <w:t>C3-230511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6B67"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5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F923"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9CFD" w14:textId="77777777" w:rsidR="00B4750D" w:rsidRPr="00907D00" w:rsidRDefault="00B4750D" w:rsidP="00FF0CF0">
            <w:pPr>
              <w:pStyle w:val="TAL"/>
              <w:rPr>
                <w:sz w:val="16"/>
              </w:rPr>
            </w:pPr>
            <w:r w:rsidRPr="00907D00">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779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BCD7"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792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4FA4"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2045" w14:textId="77777777" w:rsidR="00B4750D" w:rsidRPr="00907D00" w:rsidRDefault="00B4750D" w:rsidP="00FF0CF0">
            <w:pPr>
              <w:pStyle w:val="TAL"/>
              <w:rPr>
                <w:sz w:val="16"/>
              </w:rPr>
            </w:pPr>
            <w:r w:rsidRPr="00907D00">
              <w:rPr>
                <w:sz w:val="16"/>
              </w:rPr>
              <w:t>agreed</w:t>
            </w:r>
          </w:p>
        </w:tc>
      </w:tr>
      <w:tr w:rsidR="00B4750D" w:rsidRPr="00907D00" w14:paraId="1902680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DD2C1C" w14:textId="77777777" w:rsidR="00B4750D" w:rsidRPr="00907D00" w:rsidRDefault="00B4750D" w:rsidP="00FF0CF0">
            <w:pPr>
              <w:pStyle w:val="TAL"/>
              <w:rPr>
                <w:sz w:val="16"/>
              </w:rPr>
            </w:pPr>
            <w:r w:rsidRPr="00907D00">
              <w:rPr>
                <w:sz w:val="16"/>
              </w:rPr>
              <w:t>C3-230512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D55D"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043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7024"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F298" w14:textId="77777777" w:rsidR="00B4750D" w:rsidRPr="00907D00" w:rsidRDefault="00B4750D" w:rsidP="00FF0CF0">
            <w:pPr>
              <w:pStyle w:val="TAL"/>
              <w:rPr>
                <w:sz w:val="16"/>
              </w:rPr>
            </w:pPr>
            <w:r w:rsidRPr="00907D00">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58B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E70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E3A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EC9"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10B3" w14:textId="77777777" w:rsidR="00B4750D" w:rsidRPr="00907D00" w:rsidRDefault="00B4750D" w:rsidP="00FF0CF0">
            <w:pPr>
              <w:pStyle w:val="TAL"/>
              <w:rPr>
                <w:sz w:val="16"/>
              </w:rPr>
            </w:pPr>
            <w:r w:rsidRPr="00907D00">
              <w:rPr>
                <w:sz w:val="16"/>
              </w:rPr>
              <w:t>agreed</w:t>
            </w:r>
          </w:p>
        </w:tc>
      </w:tr>
      <w:tr w:rsidR="00B4750D" w:rsidRPr="00907D00" w14:paraId="71F1964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5E0647" w14:textId="77777777" w:rsidR="00B4750D" w:rsidRPr="00907D00" w:rsidRDefault="00B4750D" w:rsidP="00FF0CF0">
            <w:pPr>
              <w:pStyle w:val="TAL"/>
              <w:rPr>
                <w:sz w:val="16"/>
              </w:rPr>
            </w:pPr>
            <w:r w:rsidRPr="00907D00">
              <w:rPr>
                <w:sz w:val="16"/>
              </w:rPr>
              <w:t>C3-230549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7F94" w14:textId="77777777" w:rsidR="00B4750D" w:rsidRPr="00907D00" w:rsidRDefault="00B4750D" w:rsidP="00FF0CF0">
            <w:pPr>
              <w:pStyle w:val="TAL"/>
              <w:rPr>
                <w:sz w:val="16"/>
              </w:rPr>
            </w:pPr>
            <w:r w:rsidRPr="00907D00">
              <w:rPr>
                <w:sz w:val="16"/>
              </w:rPr>
              <w:t>Update for CAPIF_Auditing_API to support carrying multiple invocation logs and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03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B15C"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EE89" w14:textId="77777777" w:rsidR="00B4750D" w:rsidRPr="00907D00" w:rsidRDefault="00B4750D" w:rsidP="00FF0CF0">
            <w:pPr>
              <w:pStyle w:val="TAL"/>
              <w:rPr>
                <w:sz w:val="16"/>
              </w:rPr>
            </w:pPr>
            <w:r w:rsidRPr="00907D00">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05F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9D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9CC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2F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7ADF" w14:textId="77777777" w:rsidR="00B4750D" w:rsidRPr="00907D00" w:rsidRDefault="00B4750D" w:rsidP="00FF0CF0">
            <w:pPr>
              <w:pStyle w:val="TAL"/>
              <w:rPr>
                <w:sz w:val="16"/>
              </w:rPr>
            </w:pPr>
            <w:r w:rsidRPr="00907D00">
              <w:rPr>
                <w:sz w:val="16"/>
              </w:rPr>
              <w:t>revised</w:t>
            </w:r>
          </w:p>
        </w:tc>
      </w:tr>
      <w:tr w:rsidR="00B4750D" w:rsidRPr="00907D00" w14:paraId="6C893D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1DFBE6" w14:textId="77777777" w:rsidR="00B4750D" w:rsidRPr="00907D00" w:rsidRDefault="00B4750D" w:rsidP="00FF0CF0">
            <w:pPr>
              <w:pStyle w:val="TAL"/>
              <w:rPr>
                <w:sz w:val="16"/>
              </w:rPr>
            </w:pPr>
            <w:r w:rsidRPr="00907D00">
              <w:rPr>
                <w:sz w:val="16"/>
              </w:rPr>
              <w:t>C3-230793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A111" w14:textId="77777777" w:rsidR="00B4750D" w:rsidRPr="00907D00" w:rsidRDefault="00B4750D" w:rsidP="00FF0CF0">
            <w:pPr>
              <w:pStyle w:val="TAL"/>
              <w:rPr>
                <w:sz w:val="16"/>
              </w:rPr>
            </w:pPr>
            <w:r w:rsidRPr="00907D00">
              <w:rPr>
                <w:sz w:val="16"/>
              </w:rPr>
              <w:t>Update for CAPIF_Auditing_API to support carrying multiple invocation logs and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BBF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458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3DFA" w14:textId="77777777" w:rsidR="00B4750D" w:rsidRPr="00907D00" w:rsidRDefault="00B4750D" w:rsidP="00FF0CF0">
            <w:pPr>
              <w:pStyle w:val="TAL"/>
              <w:rPr>
                <w:sz w:val="16"/>
              </w:rPr>
            </w:pPr>
            <w:r w:rsidRPr="00907D00">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910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F1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E5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632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A1BCC" w14:textId="77777777" w:rsidR="00B4750D" w:rsidRPr="00907D00" w:rsidRDefault="00B4750D" w:rsidP="00FF0CF0">
            <w:pPr>
              <w:pStyle w:val="TAL"/>
              <w:rPr>
                <w:sz w:val="16"/>
              </w:rPr>
            </w:pPr>
            <w:r w:rsidRPr="00907D00">
              <w:rPr>
                <w:sz w:val="16"/>
              </w:rPr>
              <w:t>agreed</w:t>
            </w:r>
          </w:p>
        </w:tc>
      </w:tr>
      <w:tr w:rsidR="00B4750D" w:rsidRPr="00907D00" w14:paraId="7CA796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0069F0" w14:textId="77777777" w:rsidR="00B4750D" w:rsidRPr="00907D00" w:rsidRDefault="00B4750D" w:rsidP="00FF0CF0">
            <w:pPr>
              <w:pStyle w:val="TAL"/>
              <w:rPr>
                <w:sz w:val="16"/>
              </w:rPr>
            </w:pPr>
            <w:r w:rsidRPr="00907D00">
              <w:rPr>
                <w:sz w:val="16"/>
              </w:rPr>
              <w:t>C3-230595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0F59" w14:textId="77777777" w:rsidR="00B4750D" w:rsidRPr="00907D00" w:rsidRDefault="00B4750D" w:rsidP="00FF0CF0">
            <w:pPr>
              <w:pStyle w:val="TAL"/>
              <w:rPr>
                <w:sz w:val="16"/>
              </w:rPr>
            </w:pPr>
            <w:r w:rsidRPr="00907D00">
              <w:rPr>
                <w:sz w:val="16"/>
              </w:rPr>
              <w:t>Update the description field of CAPIF_Publish_Service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D0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B26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6646" w14:textId="77777777" w:rsidR="00B4750D" w:rsidRPr="00907D00" w:rsidRDefault="00B4750D" w:rsidP="00FF0CF0">
            <w:pPr>
              <w:pStyle w:val="TAL"/>
              <w:rPr>
                <w:sz w:val="16"/>
              </w:rPr>
            </w:pPr>
            <w:r w:rsidRPr="00907D00">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6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33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73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D4FE"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CE7E" w14:textId="77777777" w:rsidR="00B4750D" w:rsidRPr="00907D00" w:rsidRDefault="00B4750D" w:rsidP="00FF0CF0">
            <w:pPr>
              <w:pStyle w:val="TAL"/>
              <w:rPr>
                <w:sz w:val="16"/>
              </w:rPr>
            </w:pPr>
            <w:r w:rsidRPr="00907D00">
              <w:rPr>
                <w:sz w:val="16"/>
              </w:rPr>
              <w:t>agreed</w:t>
            </w:r>
          </w:p>
        </w:tc>
      </w:tr>
      <w:tr w:rsidR="00B4750D" w:rsidRPr="00907D00" w14:paraId="7186BD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505CC9" w14:textId="77777777" w:rsidR="00B4750D" w:rsidRPr="00907D00" w:rsidRDefault="00B4750D" w:rsidP="00FF0CF0">
            <w:pPr>
              <w:pStyle w:val="TAL"/>
              <w:rPr>
                <w:sz w:val="16"/>
              </w:rPr>
            </w:pPr>
            <w:r w:rsidRPr="00907D00">
              <w:rPr>
                <w:sz w:val="16"/>
              </w:rPr>
              <w:t>C3-230929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54A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3986"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D13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682D" w14:textId="77777777" w:rsidR="00B4750D" w:rsidRPr="00907D00" w:rsidRDefault="00B4750D" w:rsidP="00FF0CF0">
            <w:pPr>
              <w:pStyle w:val="TAL"/>
              <w:rPr>
                <w:sz w:val="16"/>
              </w:rPr>
            </w:pPr>
            <w:r w:rsidRPr="00907D00">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527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DAC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D0A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274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9B41" w14:textId="77777777" w:rsidR="00B4750D" w:rsidRPr="00907D00" w:rsidRDefault="00B4750D" w:rsidP="00FF0CF0">
            <w:pPr>
              <w:pStyle w:val="TAL"/>
              <w:rPr>
                <w:sz w:val="16"/>
              </w:rPr>
            </w:pPr>
            <w:r w:rsidRPr="00907D00">
              <w:rPr>
                <w:sz w:val="16"/>
              </w:rPr>
              <w:t>agreed</w:t>
            </w:r>
          </w:p>
        </w:tc>
      </w:tr>
      <w:tr w:rsidR="00B4750D" w:rsidRPr="00907D00" w14:paraId="5AD474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2DC7E8" w14:textId="77777777" w:rsidR="00B4750D" w:rsidRPr="00907D00" w:rsidRDefault="00B4750D" w:rsidP="00FF0CF0">
            <w:pPr>
              <w:pStyle w:val="TAL"/>
              <w:rPr>
                <w:sz w:val="16"/>
              </w:rPr>
            </w:pPr>
            <w:r w:rsidRPr="00907D00">
              <w:rPr>
                <w:sz w:val="16"/>
              </w:rPr>
              <w:t>C3-230234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F136"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8D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2567"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D71A"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F5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C49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0D1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916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4EDF" w14:textId="77777777" w:rsidR="00B4750D" w:rsidRPr="00907D00" w:rsidRDefault="00B4750D" w:rsidP="00FF0CF0">
            <w:pPr>
              <w:pStyle w:val="TAL"/>
              <w:rPr>
                <w:sz w:val="16"/>
              </w:rPr>
            </w:pPr>
            <w:r w:rsidRPr="00907D00">
              <w:rPr>
                <w:sz w:val="16"/>
              </w:rPr>
              <w:t>revised</w:t>
            </w:r>
          </w:p>
        </w:tc>
      </w:tr>
      <w:tr w:rsidR="00B4750D" w:rsidRPr="00907D00" w14:paraId="4754B1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8890F4" w14:textId="77777777" w:rsidR="00B4750D" w:rsidRPr="00907D00" w:rsidRDefault="00B4750D" w:rsidP="00FF0CF0">
            <w:pPr>
              <w:pStyle w:val="TAL"/>
              <w:rPr>
                <w:sz w:val="16"/>
              </w:rPr>
            </w:pPr>
            <w:r w:rsidRPr="00907D00">
              <w:rPr>
                <w:sz w:val="16"/>
              </w:rPr>
              <w:t>C3-230645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B5E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7A3E"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8B1E"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DBA3"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B89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FB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64D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3A3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121C" w14:textId="77777777" w:rsidR="00B4750D" w:rsidRPr="00907D00" w:rsidRDefault="00B4750D" w:rsidP="00FF0CF0">
            <w:pPr>
              <w:pStyle w:val="TAL"/>
              <w:rPr>
                <w:sz w:val="16"/>
              </w:rPr>
            </w:pPr>
            <w:r w:rsidRPr="00907D00">
              <w:rPr>
                <w:sz w:val="16"/>
              </w:rPr>
              <w:t>agreed</w:t>
            </w:r>
          </w:p>
        </w:tc>
      </w:tr>
      <w:tr w:rsidR="00B4750D" w:rsidRPr="00907D00" w14:paraId="2BFBEB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3352FD" w14:textId="77777777" w:rsidR="00B4750D" w:rsidRPr="00907D00" w:rsidRDefault="00B4750D" w:rsidP="00FF0CF0">
            <w:pPr>
              <w:pStyle w:val="TAL"/>
              <w:rPr>
                <w:sz w:val="16"/>
              </w:rPr>
            </w:pPr>
            <w:r w:rsidRPr="00907D00">
              <w:rPr>
                <w:sz w:val="16"/>
              </w:rPr>
              <w:t>C3-230458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77A6" w14:textId="77777777" w:rsidR="00B4750D" w:rsidRPr="00907D00" w:rsidRDefault="00B4750D" w:rsidP="00FF0CF0">
            <w:pPr>
              <w:pStyle w:val="TAL"/>
              <w:rPr>
                <w:sz w:val="16"/>
              </w:rPr>
            </w:pPr>
            <w:r w:rsidRPr="00907D00">
              <w:rPr>
                <w:sz w:val="16"/>
              </w:rPr>
              <w:t>Addition of the missing description field for the AuthMsgType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D6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92E2"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C9488" w14:textId="77777777" w:rsidR="00B4750D" w:rsidRPr="00907D00" w:rsidRDefault="00B4750D" w:rsidP="00FF0CF0">
            <w:pPr>
              <w:pStyle w:val="TAL"/>
              <w:rPr>
                <w:sz w:val="16"/>
              </w:rPr>
            </w:pPr>
            <w:r w:rsidRPr="00907D0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1A9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165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726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C9D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1BD0" w14:textId="77777777" w:rsidR="00B4750D" w:rsidRPr="00907D00" w:rsidRDefault="00B4750D" w:rsidP="00FF0CF0">
            <w:pPr>
              <w:pStyle w:val="TAL"/>
              <w:rPr>
                <w:sz w:val="16"/>
              </w:rPr>
            </w:pPr>
            <w:r w:rsidRPr="00907D00">
              <w:rPr>
                <w:sz w:val="16"/>
              </w:rPr>
              <w:t>merged</w:t>
            </w:r>
          </w:p>
        </w:tc>
      </w:tr>
      <w:tr w:rsidR="00B4750D" w:rsidRPr="00907D00" w14:paraId="2A51C0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7A1DD9" w14:textId="77777777" w:rsidR="00B4750D" w:rsidRPr="00907D00" w:rsidRDefault="00B4750D" w:rsidP="00FF0CF0">
            <w:pPr>
              <w:pStyle w:val="TAL"/>
              <w:rPr>
                <w:sz w:val="16"/>
              </w:rPr>
            </w:pPr>
            <w:r w:rsidRPr="00907D00">
              <w:rPr>
                <w:sz w:val="16"/>
              </w:rPr>
              <w:t>C3-230930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FB6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814B" w14:textId="77777777" w:rsidR="00B4750D" w:rsidRPr="00907D00" w:rsidRDefault="00B4750D" w:rsidP="00FF0CF0">
            <w:pPr>
              <w:pStyle w:val="TAL"/>
              <w:rPr>
                <w:sz w:val="16"/>
              </w:rPr>
            </w:pPr>
            <w:r w:rsidRPr="00907D0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F7E9"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5B11" w14:textId="77777777" w:rsidR="00B4750D" w:rsidRPr="00907D00" w:rsidRDefault="00B4750D" w:rsidP="00FF0CF0">
            <w:pPr>
              <w:pStyle w:val="TAL"/>
              <w:rPr>
                <w:sz w:val="16"/>
              </w:rPr>
            </w:pPr>
            <w:r w:rsidRPr="00907D0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488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2A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568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497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7029" w14:textId="77777777" w:rsidR="00B4750D" w:rsidRPr="00907D00" w:rsidRDefault="00B4750D" w:rsidP="00FF0CF0">
            <w:pPr>
              <w:pStyle w:val="TAL"/>
              <w:rPr>
                <w:sz w:val="16"/>
              </w:rPr>
            </w:pPr>
            <w:r w:rsidRPr="00907D00">
              <w:rPr>
                <w:sz w:val="16"/>
              </w:rPr>
              <w:t>agreed</w:t>
            </w:r>
          </w:p>
        </w:tc>
      </w:tr>
      <w:tr w:rsidR="00B4750D" w:rsidRPr="00907D00" w14:paraId="33913C4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527552" w14:textId="77777777" w:rsidR="00B4750D" w:rsidRPr="00907D00" w:rsidRDefault="00B4750D" w:rsidP="00FF0CF0">
            <w:pPr>
              <w:pStyle w:val="TAL"/>
              <w:rPr>
                <w:sz w:val="16"/>
              </w:rPr>
            </w:pPr>
            <w:r w:rsidRPr="00907D00">
              <w:rPr>
                <w:sz w:val="16"/>
              </w:rPr>
              <w:t>C3-230235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929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C55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FCB7" w14:textId="77777777" w:rsidR="00B4750D" w:rsidRPr="00907D00" w:rsidRDefault="00B4750D" w:rsidP="00FF0CF0">
            <w:pPr>
              <w:pStyle w:val="TAL"/>
              <w:rPr>
                <w:sz w:val="16"/>
              </w:rPr>
            </w:pPr>
            <w:r w:rsidRPr="00907D0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99C1" w14:textId="77777777" w:rsidR="00B4750D" w:rsidRPr="00907D00" w:rsidRDefault="00B4750D" w:rsidP="00FF0CF0">
            <w:pPr>
              <w:pStyle w:val="TAL"/>
              <w:rPr>
                <w:sz w:val="16"/>
              </w:rPr>
            </w:pPr>
            <w:r w:rsidRPr="00907D0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27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04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566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7D27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D5D0" w14:textId="77777777" w:rsidR="00B4750D" w:rsidRPr="00907D00" w:rsidRDefault="00B4750D" w:rsidP="00FF0CF0">
            <w:pPr>
              <w:pStyle w:val="TAL"/>
              <w:rPr>
                <w:sz w:val="16"/>
              </w:rPr>
            </w:pPr>
            <w:r w:rsidRPr="00907D00">
              <w:rPr>
                <w:sz w:val="16"/>
              </w:rPr>
              <w:t>agreed</w:t>
            </w:r>
          </w:p>
        </w:tc>
      </w:tr>
      <w:tr w:rsidR="00B4750D" w:rsidRPr="00907D00" w14:paraId="181AEA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C2D7C5" w14:textId="77777777" w:rsidR="00B4750D" w:rsidRPr="00907D00" w:rsidRDefault="00B4750D" w:rsidP="00FF0CF0">
            <w:pPr>
              <w:pStyle w:val="TAL"/>
              <w:rPr>
                <w:sz w:val="16"/>
              </w:rPr>
            </w:pPr>
            <w:r w:rsidRPr="00907D00">
              <w:rPr>
                <w:sz w:val="16"/>
              </w:rPr>
              <w:t>C3-230931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883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A1A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8C90" w14:textId="77777777" w:rsidR="00B4750D" w:rsidRPr="00907D00" w:rsidRDefault="00B4750D" w:rsidP="00FF0CF0">
            <w:pPr>
              <w:pStyle w:val="TAL"/>
              <w:rPr>
                <w:sz w:val="16"/>
              </w:rPr>
            </w:pPr>
            <w:r w:rsidRPr="00907D0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44C2" w14:textId="77777777" w:rsidR="00B4750D" w:rsidRPr="00907D00" w:rsidRDefault="00B4750D" w:rsidP="00FF0CF0">
            <w:pPr>
              <w:pStyle w:val="TAL"/>
              <w:rPr>
                <w:sz w:val="16"/>
              </w:rPr>
            </w:pPr>
            <w:r w:rsidRPr="00907D0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952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C8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97C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F6F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6DD9" w14:textId="77777777" w:rsidR="00B4750D" w:rsidRPr="00907D00" w:rsidRDefault="00B4750D" w:rsidP="00FF0CF0">
            <w:pPr>
              <w:pStyle w:val="TAL"/>
              <w:rPr>
                <w:sz w:val="16"/>
              </w:rPr>
            </w:pPr>
            <w:r w:rsidRPr="00907D00">
              <w:rPr>
                <w:sz w:val="16"/>
              </w:rPr>
              <w:t>agreed</w:t>
            </w:r>
          </w:p>
        </w:tc>
      </w:tr>
      <w:tr w:rsidR="00B4750D" w:rsidRPr="00907D00" w14:paraId="68AA4A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3A924" w14:textId="77777777" w:rsidR="00B4750D" w:rsidRPr="00907D00" w:rsidRDefault="00B4750D" w:rsidP="00FF0CF0">
            <w:pPr>
              <w:pStyle w:val="TAL"/>
              <w:rPr>
                <w:sz w:val="16"/>
              </w:rPr>
            </w:pPr>
            <w:r w:rsidRPr="00907D00">
              <w:rPr>
                <w:sz w:val="16"/>
              </w:rPr>
              <w:t>C3-230159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AD83"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92F7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B164"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2124"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5DC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BD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EDE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E49A"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C36F" w14:textId="77777777" w:rsidR="00B4750D" w:rsidRPr="00907D00" w:rsidRDefault="00B4750D" w:rsidP="00FF0CF0">
            <w:pPr>
              <w:pStyle w:val="TAL"/>
              <w:rPr>
                <w:sz w:val="16"/>
              </w:rPr>
            </w:pPr>
            <w:r w:rsidRPr="00907D00">
              <w:rPr>
                <w:sz w:val="16"/>
              </w:rPr>
              <w:t>revised</w:t>
            </w:r>
          </w:p>
        </w:tc>
      </w:tr>
      <w:tr w:rsidR="00B4750D" w:rsidRPr="00907D00" w14:paraId="6A3454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063248" w14:textId="77777777" w:rsidR="00B4750D" w:rsidRPr="00907D00" w:rsidRDefault="00B4750D" w:rsidP="00FF0CF0">
            <w:pPr>
              <w:pStyle w:val="TAL"/>
              <w:rPr>
                <w:sz w:val="16"/>
              </w:rPr>
            </w:pPr>
            <w:r w:rsidRPr="00907D00">
              <w:rPr>
                <w:sz w:val="16"/>
              </w:rPr>
              <w:t>C3-230753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F0FC"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E4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B808"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846"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F63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FB6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E4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376A"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AD61" w14:textId="77777777" w:rsidR="00B4750D" w:rsidRPr="00907D00" w:rsidRDefault="00B4750D" w:rsidP="00FF0CF0">
            <w:pPr>
              <w:pStyle w:val="TAL"/>
              <w:rPr>
                <w:sz w:val="16"/>
              </w:rPr>
            </w:pPr>
            <w:r w:rsidRPr="00907D00">
              <w:rPr>
                <w:sz w:val="16"/>
              </w:rPr>
              <w:t>agreed</w:t>
            </w:r>
          </w:p>
        </w:tc>
      </w:tr>
      <w:tr w:rsidR="00B4750D" w:rsidRPr="00907D00" w14:paraId="1DFDBC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8F334B" w14:textId="77777777" w:rsidR="00B4750D" w:rsidRPr="00907D00" w:rsidRDefault="00B4750D" w:rsidP="00FF0CF0">
            <w:pPr>
              <w:pStyle w:val="TAL"/>
              <w:rPr>
                <w:sz w:val="16"/>
              </w:rPr>
            </w:pPr>
            <w:r w:rsidRPr="00907D00">
              <w:rPr>
                <w:sz w:val="16"/>
              </w:rPr>
              <w:t>C3-230160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AD5F"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E95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2BB7"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548"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28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9FA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BAE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5B8D"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F5D6" w14:textId="77777777" w:rsidR="00B4750D" w:rsidRPr="00907D00" w:rsidRDefault="00B4750D" w:rsidP="00FF0CF0">
            <w:pPr>
              <w:pStyle w:val="TAL"/>
              <w:rPr>
                <w:sz w:val="16"/>
              </w:rPr>
            </w:pPr>
            <w:r w:rsidRPr="00907D00">
              <w:rPr>
                <w:sz w:val="16"/>
              </w:rPr>
              <w:t>revised</w:t>
            </w:r>
          </w:p>
        </w:tc>
      </w:tr>
      <w:tr w:rsidR="00B4750D" w:rsidRPr="00907D00" w14:paraId="325109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3194F6" w14:textId="77777777" w:rsidR="00B4750D" w:rsidRPr="00907D00" w:rsidRDefault="00B4750D" w:rsidP="00FF0CF0">
            <w:pPr>
              <w:pStyle w:val="TAL"/>
              <w:rPr>
                <w:sz w:val="16"/>
              </w:rPr>
            </w:pPr>
            <w:r w:rsidRPr="00907D00">
              <w:rPr>
                <w:sz w:val="16"/>
              </w:rPr>
              <w:t>C3-230754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62AB"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0C4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F356"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E12B"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F31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BD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C37B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240D"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F120" w14:textId="77777777" w:rsidR="00B4750D" w:rsidRPr="00907D00" w:rsidRDefault="00B4750D" w:rsidP="00FF0CF0">
            <w:pPr>
              <w:pStyle w:val="TAL"/>
              <w:rPr>
                <w:sz w:val="16"/>
              </w:rPr>
            </w:pPr>
            <w:r w:rsidRPr="00907D00">
              <w:rPr>
                <w:sz w:val="16"/>
              </w:rPr>
              <w:t>agreed</w:t>
            </w:r>
          </w:p>
        </w:tc>
      </w:tr>
      <w:tr w:rsidR="00B4750D" w:rsidRPr="00907D00" w14:paraId="6F4171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E297C5" w14:textId="77777777" w:rsidR="00B4750D" w:rsidRPr="00907D00" w:rsidRDefault="00B4750D" w:rsidP="00FF0CF0">
            <w:pPr>
              <w:pStyle w:val="TAL"/>
              <w:rPr>
                <w:sz w:val="16"/>
              </w:rPr>
            </w:pPr>
            <w:r w:rsidRPr="00907D00">
              <w:rPr>
                <w:sz w:val="16"/>
              </w:rPr>
              <w:t>C3-230240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5B3A"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80C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5CA4"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D872"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51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E0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000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EC4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6B48" w14:textId="77777777" w:rsidR="00B4750D" w:rsidRPr="00907D00" w:rsidRDefault="00B4750D" w:rsidP="00FF0CF0">
            <w:pPr>
              <w:pStyle w:val="TAL"/>
              <w:rPr>
                <w:sz w:val="16"/>
              </w:rPr>
            </w:pPr>
            <w:r w:rsidRPr="00907D00">
              <w:rPr>
                <w:sz w:val="16"/>
              </w:rPr>
              <w:t>agreed</w:t>
            </w:r>
          </w:p>
        </w:tc>
      </w:tr>
      <w:tr w:rsidR="00B4750D" w:rsidRPr="00907D00" w14:paraId="69A493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B3402F" w14:textId="77777777" w:rsidR="00B4750D" w:rsidRPr="00907D00" w:rsidRDefault="00B4750D" w:rsidP="00FF0CF0">
            <w:pPr>
              <w:pStyle w:val="TAL"/>
              <w:rPr>
                <w:sz w:val="16"/>
              </w:rPr>
            </w:pPr>
            <w:r w:rsidRPr="00907D00">
              <w:rPr>
                <w:sz w:val="16"/>
              </w:rPr>
              <w:t>C3-230919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1D6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F839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ED8A"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6FE4"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76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D7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939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B280D"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61E6" w14:textId="77777777" w:rsidR="00B4750D" w:rsidRPr="00907D00" w:rsidRDefault="00B4750D" w:rsidP="00FF0CF0">
            <w:pPr>
              <w:pStyle w:val="TAL"/>
              <w:rPr>
                <w:sz w:val="16"/>
              </w:rPr>
            </w:pPr>
            <w:r w:rsidRPr="00907D00">
              <w:rPr>
                <w:sz w:val="16"/>
              </w:rPr>
              <w:t>agreed</w:t>
            </w:r>
          </w:p>
        </w:tc>
      </w:tr>
      <w:tr w:rsidR="00B4750D" w:rsidRPr="00907D00" w14:paraId="79BEF0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A9C258" w14:textId="77777777" w:rsidR="00B4750D" w:rsidRPr="00907D00" w:rsidRDefault="00B4750D" w:rsidP="00FF0CF0">
            <w:pPr>
              <w:pStyle w:val="TAL"/>
              <w:rPr>
                <w:sz w:val="16"/>
              </w:rPr>
            </w:pPr>
            <w:r w:rsidRPr="00907D00">
              <w:rPr>
                <w:sz w:val="16"/>
              </w:rPr>
              <w:t>C3-230932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906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582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5B09"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28B4"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89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E7F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115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A33A"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D9BD" w14:textId="77777777" w:rsidR="00B4750D" w:rsidRPr="00907D00" w:rsidRDefault="00B4750D" w:rsidP="00FF0CF0">
            <w:pPr>
              <w:pStyle w:val="TAL"/>
              <w:rPr>
                <w:sz w:val="16"/>
              </w:rPr>
            </w:pPr>
            <w:r w:rsidRPr="00907D00">
              <w:rPr>
                <w:sz w:val="16"/>
              </w:rPr>
              <w:t>agreed</w:t>
            </w:r>
          </w:p>
        </w:tc>
      </w:tr>
      <w:tr w:rsidR="00B4750D" w:rsidRPr="00907D00" w14:paraId="072955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143AEB" w14:textId="77777777" w:rsidR="00B4750D" w:rsidRPr="00907D00" w:rsidRDefault="00B4750D" w:rsidP="00FF0CF0">
            <w:pPr>
              <w:pStyle w:val="TAL"/>
              <w:rPr>
                <w:sz w:val="16"/>
              </w:rPr>
            </w:pPr>
            <w:r w:rsidRPr="00907D00">
              <w:rPr>
                <w:sz w:val="16"/>
              </w:rPr>
              <w:t>C3-230104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1785" w14:textId="77777777" w:rsidR="00B4750D" w:rsidRPr="00907D00" w:rsidRDefault="00B4750D" w:rsidP="00FF0CF0">
            <w:pPr>
              <w:pStyle w:val="TAL"/>
              <w:rPr>
                <w:sz w:val="16"/>
              </w:rPr>
            </w:pPr>
            <w:r w:rsidRPr="00907D00">
              <w:rPr>
                <w:sz w:val="16"/>
              </w:rPr>
              <w:t>Adding missing presence condition for IPv6 addresses and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347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897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FBC4" w14:textId="77777777" w:rsidR="00B4750D" w:rsidRPr="00907D00" w:rsidRDefault="00B4750D" w:rsidP="00FF0CF0">
            <w:pPr>
              <w:pStyle w:val="TAL"/>
              <w:rPr>
                <w:sz w:val="16"/>
              </w:rPr>
            </w:pPr>
            <w:r w:rsidRPr="00907D00">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5E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11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EF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E0A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F13C" w14:textId="77777777" w:rsidR="00B4750D" w:rsidRPr="00907D00" w:rsidRDefault="00B4750D" w:rsidP="00FF0CF0">
            <w:pPr>
              <w:pStyle w:val="TAL"/>
              <w:rPr>
                <w:sz w:val="16"/>
              </w:rPr>
            </w:pPr>
            <w:r w:rsidRPr="00907D00">
              <w:rPr>
                <w:sz w:val="16"/>
              </w:rPr>
              <w:t>agreed</w:t>
            </w:r>
          </w:p>
        </w:tc>
      </w:tr>
      <w:tr w:rsidR="00B4750D" w:rsidRPr="00907D00" w14:paraId="748DBC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CA8C9F" w14:textId="77777777" w:rsidR="00B4750D" w:rsidRPr="00907D00" w:rsidRDefault="00B4750D" w:rsidP="00FF0CF0">
            <w:pPr>
              <w:pStyle w:val="TAL"/>
              <w:rPr>
                <w:sz w:val="16"/>
              </w:rPr>
            </w:pPr>
            <w:r w:rsidRPr="00907D00">
              <w:rPr>
                <w:sz w:val="16"/>
              </w:rPr>
              <w:t>C3-230161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979E"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326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A258"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D186" w14:textId="77777777" w:rsidR="00B4750D" w:rsidRPr="00907D00" w:rsidRDefault="00B4750D" w:rsidP="00FF0CF0">
            <w:pPr>
              <w:pStyle w:val="TAL"/>
              <w:rPr>
                <w:sz w:val="16"/>
              </w:rPr>
            </w:pPr>
            <w:r w:rsidRPr="00907D00">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ED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5014"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F52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5C0B"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01A3" w14:textId="77777777" w:rsidR="00B4750D" w:rsidRPr="00907D00" w:rsidRDefault="00B4750D" w:rsidP="00FF0CF0">
            <w:pPr>
              <w:pStyle w:val="TAL"/>
              <w:rPr>
                <w:sz w:val="16"/>
              </w:rPr>
            </w:pPr>
            <w:r w:rsidRPr="00907D00">
              <w:rPr>
                <w:sz w:val="16"/>
              </w:rPr>
              <w:t>not pursued</w:t>
            </w:r>
          </w:p>
        </w:tc>
      </w:tr>
      <w:tr w:rsidR="00B4750D" w:rsidRPr="00907D00" w14:paraId="6C3227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95D3D1" w14:textId="77777777" w:rsidR="00B4750D" w:rsidRPr="00907D00" w:rsidRDefault="00B4750D" w:rsidP="00FF0CF0">
            <w:pPr>
              <w:pStyle w:val="TAL"/>
              <w:rPr>
                <w:sz w:val="16"/>
              </w:rPr>
            </w:pPr>
            <w:r w:rsidRPr="00907D00">
              <w:rPr>
                <w:sz w:val="16"/>
              </w:rPr>
              <w:t>C3-230162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05B8"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230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E24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ED5A" w14:textId="77777777" w:rsidR="00B4750D" w:rsidRPr="00907D00" w:rsidRDefault="00B4750D" w:rsidP="00FF0CF0">
            <w:pPr>
              <w:pStyle w:val="TAL"/>
              <w:rPr>
                <w:sz w:val="16"/>
              </w:rPr>
            </w:pPr>
            <w:r w:rsidRPr="00907D00">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5F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67F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29B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B617"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4AF2" w14:textId="77777777" w:rsidR="00B4750D" w:rsidRPr="00907D00" w:rsidRDefault="00B4750D" w:rsidP="00FF0CF0">
            <w:pPr>
              <w:pStyle w:val="TAL"/>
              <w:rPr>
                <w:sz w:val="16"/>
              </w:rPr>
            </w:pPr>
            <w:r w:rsidRPr="00907D00">
              <w:rPr>
                <w:sz w:val="16"/>
              </w:rPr>
              <w:t>not pursued</w:t>
            </w:r>
          </w:p>
        </w:tc>
      </w:tr>
      <w:tr w:rsidR="00B4750D" w:rsidRPr="00907D00" w14:paraId="742252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2C5BCC" w14:textId="77777777" w:rsidR="00B4750D" w:rsidRPr="00907D00" w:rsidRDefault="00B4750D" w:rsidP="00FF0CF0">
            <w:pPr>
              <w:pStyle w:val="TAL"/>
              <w:rPr>
                <w:sz w:val="16"/>
              </w:rPr>
            </w:pPr>
            <w:r w:rsidRPr="00907D00">
              <w:rPr>
                <w:sz w:val="16"/>
              </w:rPr>
              <w:t>C3-230163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99F8"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986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BB67"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2E4B" w14:textId="77777777" w:rsidR="00B4750D" w:rsidRPr="00907D00" w:rsidRDefault="00B4750D" w:rsidP="00FF0CF0">
            <w:pPr>
              <w:pStyle w:val="TAL"/>
              <w:rPr>
                <w:sz w:val="16"/>
              </w:rPr>
            </w:pPr>
            <w:r w:rsidRPr="00907D00">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BED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6F3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39E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E682"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5BF8E" w14:textId="77777777" w:rsidR="00B4750D" w:rsidRPr="00907D00" w:rsidRDefault="00B4750D" w:rsidP="00FF0CF0">
            <w:pPr>
              <w:pStyle w:val="TAL"/>
              <w:rPr>
                <w:sz w:val="16"/>
              </w:rPr>
            </w:pPr>
            <w:r w:rsidRPr="00907D00">
              <w:rPr>
                <w:sz w:val="16"/>
              </w:rPr>
              <w:t>not pursued</w:t>
            </w:r>
          </w:p>
        </w:tc>
      </w:tr>
      <w:tr w:rsidR="00B4750D" w:rsidRPr="00907D00" w14:paraId="6CEB26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B6520C" w14:textId="77777777" w:rsidR="00B4750D" w:rsidRPr="00907D00" w:rsidRDefault="00B4750D" w:rsidP="00FF0CF0">
            <w:pPr>
              <w:pStyle w:val="TAL"/>
              <w:rPr>
                <w:sz w:val="16"/>
              </w:rPr>
            </w:pPr>
            <w:r w:rsidRPr="00907D00">
              <w:rPr>
                <w:sz w:val="16"/>
              </w:rPr>
              <w:t>C3-230164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72E5"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A18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2FFB"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8BE6" w14:textId="77777777" w:rsidR="00B4750D" w:rsidRPr="00907D00" w:rsidRDefault="00B4750D" w:rsidP="00FF0CF0">
            <w:pPr>
              <w:pStyle w:val="TAL"/>
              <w:rPr>
                <w:sz w:val="16"/>
              </w:rPr>
            </w:pPr>
            <w:r w:rsidRPr="00907D00">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B6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B0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72C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6FD1"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AD39" w14:textId="77777777" w:rsidR="00B4750D" w:rsidRPr="00907D00" w:rsidRDefault="00B4750D" w:rsidP="00FF0CF0">
            <w:pPr>
              <w:pStyle w:val="TAL"/>
              <w:rPr>
                <w:sz w:val="16"/>
              </w:rPr>
            </w:pPr>
            <w:r w:rsidRPr="00907D00">
              <w:rPr>
                <w:sz w:val="16"/>
              </w:rPr>
              <w:t>revised</w:t>
            </w:r>
          </w:p>
        </w:tc>
      </w:tr>
      <w:tr w:rsidR="00B4750D" w:rsidRPr="00907D00" w14:paraId="14DE31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B1CD9" w14:textId="77777777" w:rsidR="00B4750D" w:rsidRPr="00907D00" w:rsidRDefault="00B4750D" w:rsidP="00FF0CF0">
            <w:pPr>
              <w:pStyle w:val="TAL"/>
              <w:rPr>
                <w:sz w:val="16"/>
              </w:rPr>
            </w:pPr>
            <w:r w:rsidRPr="00907D00">
              <w:rPr>
                <w:sz w:val="16"/>
              </w:rPr>
              <w:t>C3-230755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7D2F"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517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F59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EC76" w14:textId="77777777" w:rsidR="00B4750D" w:rsidRPr="00907D00" w:rsidRDefault="00B4750D" w:rsidP="00FF0CF0">
            <w:pPr>
              <w:pStyle w:val="TAL"/>
              <w:rPr>
                <w:sz w:val="16"/>
              </w:rPr>
            </w:pPr>
            <w:r w:rsidRPr="00907D00">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4AB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9B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373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0B5D"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9274" w14:textId="77777777" w:rsidR="00B4750D" w:rsidRPr="00907D00" w:rsidRDefault="00B4750D" w:rsidP="00FF0CF0">
            <w:pPr>
              <w:pStyle w:val="TAL"/>
              <w:rPr>
                <w:sz w:val="16"/>
              </w:rPr>
            </w:pPr>
            <w:r w:rsidRPr="00907D00">
              <w:rPr>
                <w:sz w:val="16"/>
              </w:rPr>
              <w:t>agreed</w:t>
            </w:r>
          </w:p>
        </w:tc>
      </w:tr>
      <w:tr w:rsidR="00B4750D" w:rsidRPr="00907D00" w14:paraId="18589F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16238D" w14:textId="77777777" w:rsidR="00B4750D" w:rsidRPr="00907D00" w:rsidRDefault="00B4750D" w:rsidP="00FF0CF0">
            <w:pPr>
              <w:pStyle w:val="TAL"/>
              <w:rPr>
                <w:sz w:val="16"/>
              </w:rPr>
            </w:pPr>
            <w:r w:rsidRPr="00907D00">
              <w:rPr>
                <w:sz w:val="16"/>
              </w:rPr>
              <w:t>C3-230196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A421" w14:textId="77777777" w:rsidR="00B4750D" w:rsidRPr="00907D00" w:rsidRDefault="00B4750D" w:rsidP="00FF0CF0">
            <w:pPr>
              <w:pStyle w:val="TAL"/>
              <w:rPr>
                <w:sz w:val="16"/>
              </w:rPr>
            </w:pPr>
            <w:r w:rsidRPr="00907D00">
              <w:rPr>
                <w:sz w:val="16"/>
              </w:rPr>
              <w:t>Correct the event name for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398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3BC6"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F033" w14:textId="77777777" w:rsidR="00B4750D" w:rsidRPr="00907D00" w:rsidRDefault="00B4750D" w:rsidP="00FF0CF0">
            <w:pPr>
              <w:pStyle w:val="TAL"/>
              <w:rPr>
                <w:sz w:val="16"/>
              </w:rPr>
            </w:pPr>
            <w:r w:rsidRPr="00907D00">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A3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F1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CF1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1519" w14:textId="77777777" w:rsidR="00B4750D" w:rsidRPr="00907D00" w:rsidRDefault="00B4750D" w:rsidP="00FF0CF0">
            <w:pPr>
              <w:pStyle w:val="TAL"/>
              <w:rPr>
                <w:sz w:val="16"/>
              </w:rPr>
            </w:pPr>
            <w:r w:rsidRPr="00907D00">
              <w:rPr>
                <w:sz w:val="16"/>
              </w:rPr>
              <w:t>TEI18,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9F7" w14:textId="77777777" w:rsidR="00B4750D" w:rsidRPr="00907D00" w:rsidRDefault="00B4750D" w:rsidP="00FF0CF0">
            <w:pPr>
              <w:pStyle w:val="TAL"/>
              <w:rPr>
                <w:sz w:val="16"/>
              </w:rPr>
            </w:pPr>
            <w:r w:rsidRPr="00907D00">
              <w:rPr>
                <w:sz w:val="16"/>
              </w:rPr>
              <w:t>revised</w:t>
            </w:r>
          </w:p>
        </w:tc>
      </w:tr>
      <w:tr w:rsidR="00B4750D" w:rsidRPr="00907D00" w14:paraId="70A42B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FD2876" w14:textId="77777777" w:rsidR="00B4750D" w:rsidRPr="00907D00" w:rsidRDefault="00B4750D" w:rsidP="00FF0CF0">
            <w:pPr>
              <w:pStyle w:val="TAL"/>
              <w:rPr>
                <w:sz w:val="16"/>
              </w:rPr>
            </w:pPr>
            <w:r w:rsidRPr="00907D00">
              <w:rPr>
                <w:sz w:val="16"/>
              </w:rPr>
              <w:t>C3-230887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204" w14:textId="77777777" w:rsidR="00B4750D" w:rsidRPr="00907D00" w:rsidRDefault="00B4750D" w:rsidP="00FF0CF0">
            <w:pPr>
              <w:pStyle w:val="TAL"/>
              <w:rPr>
                <w:sz w:val="16"/>
              </w:rPr>
            </w:pPr>
            <w:r w:rsidRPr="00907D00">
              <w:rPr>
                <w:sz w:val="16"/>
              </w:rPr>
              <w:t>Correct the event name for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5AC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399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4F23" w14:textId="77777777" w:rsidR="00B4750D" w:rsidRPr="00907D00" w:rsidRDefault="00B4750D" w:rsidP="00FF0CF0">
            <w:pPr>
              <w:pStyle w:val="TAL"/>
              <w:rPr>
                <w:sz w:val="16"/>
              </w:rPr>
            </w:pPr>
            <w:r w:rsidRPr="00907D00">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B4E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BF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4A6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8836" w14:textId="77777777" w:rsidR="00B4750D" w:rsidRPr="00907D00" w:rsidRDefault="00B4750D" w:rsidP="00FF0CF0">
            <w:pPr>
              <w:pStyle w:val="TAL"/>
              <w:rPr>
                <w:sz w:val="16"/>
              </w:rPr>
            </w:pPr>
            <w:r w:rsidRPr="00907D00">
              <w:rPr>
                <w:sz w:val="16"/>
              </w:rPr>
              <w:t>5G_CIoT,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E10" w14:textId="77777777" w:rsidR="00B4750D" w:rsidRPr="00907D00" w:rsidRDefault="00B4750D" w:rsidP="00FF0CF0">
            <w:pPr>
              <w:pStyle w:val="TAL"/>
              <w:rPr>
                <w:sz w:val="16"/>
              </w:rPr>
            </w:pPr>
            <w:r w:rsidRPr="00907D00">
              <w:rPr>
                <w:sz w:val="16"/>
              </w:rPr>
              <w:t>agreed</w:t>
            </w:r>
          </w:p>
        </w:tc>
      </w:tr>
      <w:tr w:rsidR="00B4750D" w:rsidRPr="00907D00" w14:paraId="078D8E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2FAA69" w14:textId="77777777" w:rsidR="00B4750D" w:rsidRPr="00907D00" w:rsidRDefault="00B4750D" w:rsidP="00FF0CF0">
            <w:pPr>
              <w:pStyle w:val="TAL"/>
              <w:rPr>
                <w:sz w:val="16"/>
              </w:rPr>
            </w:pPr>
            <w:r w:rsidRPr="00907D00">
              <w:rPr>
                <w:sz w:val="16"/>
              </w:rPr>
              <w:t>C3-230198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5E93" w14:textId="77777777" w:rsidR="00B4750D" w:rsidRPr="00907D00" w:rsidRDefault="00B4750D" w:rsidP="00FF0CF0">
            <w:pPr>
              <w:pStyle w:val="TAL"/>
              <w:rPr>
                <w:sz w:val="16"/>
              </w:rPr>
            </w:pPr>
            <w:r w:rsidRPr="00907D00">
              <w:rPr>
                <w:sz w:val="16"/>
              </w:rPr>
              <w:t>Corrections on subscription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24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1443"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251B" w14:textId="77777777" w:rsidR="00B4750D" w:rsidRPr="00907D00" w:rsidRDefault="00B4750D" w:rsidP="00FF0CF0">
            <w:pPr>
              <w:pStyle w:val="TAL"/>
              <w:rPr>
                <w:sz w:val="16"/>
              </w:rPr>
            </w:pPr>
            <w:r w:rsidRPr="00907D00">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63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19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1C3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202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386E" w14:textId="77777777" w:rsidR="00B4750D" w:rsidRPr="00907D00" w:rsidRDefault="00B4750D" w:rsidP="00FF0CF0">
            <w:pPr>
              <w:pStyle w:val="TAL"/>
              <w:rPr>
                <w:sz w:val="16"/>
              </w:rPr>
            </w:pPr>
            <w:r w:rsidRPr="00907D00">
              <w:rPr>
                <w:sz w:val="16"/>
              </w:rPr>
              <w:t>agreed</w:t>
            </w:r>
          </w:p>
        </w:tc>
      </w:tr>
      <w:tr w:rsidR="00B4750D" w:rsidRPr="00907D00" w14:paraId="47E381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9CF955" w14:textId="77777777" w:rsidR="00B4750D" w:rsidRPr="00907D00" w:rsidRDefault="00B4750D" w:rsidP="00FF0CF0">
            <w:pPr>
              <w:pStyle w:val="TAL"/>
              <w:rPr>
                <w:sz w:val="16"/>
              </w:rPr>
            </w:pPr>
            <w:r w:rsidRPr="00907D00">
              <w:rPr>
                <w:sz w:val="16"/>
              </w:rPr>
              <w:t>C3-230199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0BA5" w14:textId="77777777" w:rsidR="00B4750D" w:rsidRPr="00907D00" w:rsidRDefault="00B4750D" w:rsidP="00FF0CF0">
            <w:pPr>
              <w:pStyle w:val="TAL"/>
              <w:rPr>
                <w:sz w:val="16"/>
              </w:rPr>
            </w:pPr>
            <w:r w:rsidRPr="00907D00">
              <w:rPr>
                <w:sz w:val="16"/>
              </w:rPr>
              <w:t>Corrections on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83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2E74"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E5FE" w14:textId="77777777" w:rsidR="00B4750D" w:rsidRPr="00907D00" w:rsidRDefault="00B4750D" w:rsidP="00FF0CF0">
            <w:pPr>
              <w:pStyle w:val="TAL"/>
              <w:rPr>
                <w:sz w:val="16"/>
              </w:rPr>
            </w:pPr>
            <w:r w:rsidRPr="00907D00">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10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AB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ED1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3E94"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7D59" w14:textId="77777777" w:rsidR="00B4750D" w:rsidRPr="00907D00" w:rsidRDefault="00B4750D" w:rsidP="00FF0CF0">
            <w:pPr>
              <w:pStyle w:val="TAL"/>
              <w:rPr>
                <w:sz w:val="16"/>
              </w:rPr>
            </w:pPr>
            <w:r w:rsidRPr="00907D00">
              <w:rPr>
                <w:sz w:val="16"/>
              </w:rPr>
              <w:t>agreed</w:t>
            </w:r>
          </w:p>
        </w:tc>
      </w:tr>
      <w:tr w:rsidR="00B4750D" w:rsidRPr="00907D00" w14:paraId="63BBE8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DA684C" w14:textId="77777777" w:rsidR="00B4750D" w:rsidRPr="00907D00" w:rsidRDefault="00B4750D" w:rsidP="00FF0CF0">
            <w:pPr>
              <w:pStyle w:val="TAL"/>
              <w:rPr>
                <w:sz w:val="16"/>
              </w:rPr>
            </w:pPr>
            <w:r w:rsidRPr="00907D00">
              <w:rPr>
                <w:sz w:val="16"/>
              </w:rPr>
              <w:t>C3-230241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01BA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B8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0AA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54C2" w14:textId="77777777" w:rsidR="00B4750D" w:rsidRPr="00907D00" w:rsidRDefault="00B4750D" w:rsidP="00FF0CF0">
            <w:pPr>
              <w:pStyle w:val="TAL"/>
              <w:rPr>
                <w:sz w:val="16"/>
              </w:rPr>
            </w:pPr>
            <w:r w:rsidRPr="00907D00">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5C0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8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71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AE1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04B8" w14:textId="77777777" w:rsidR="00B4750D" w:rsidRPr="00907D00" w:rsidRDefault="00B4750D" w:rsidP="00FF0CF0">
            <w:pPr>
              <w:pStyle w:val="TAL"/>
              <w:rPr>
                <w:sz w:val="16"/>
              </w:rPr>
            </w:pPr>
            <w:r w:rsidRPr="00907D00">
              <w:rPr>
                <w:sz w:val="16"/>
              </w:rPr>
              <w:t>agreed</w:t>
            </w:r>
          </w:p>
        </w:tc>
      </w:tr>
      <w:tr w:rsidR="00B4750D" w:rsidRPr="00907D00" w14:paraId="1C5CE1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D53DAB" w14:textId="77777777" w:rsidR="00B4750D" w:rsidRPr="00907D00" w:rsidRDefault="00B4750D" w:rsidP="00FF0CF0">
            <w:pPr>
              <w:pStyle w:val="TAL"/>
              <w:rPr>
                <w:sz w:val="16"/>
              </w:rPr>
            </w:pPr>
            <w:r w:rsidRPr="00907D00">
              <w:rPr>
                <w:sz w:val="16"/>
              </w:rPr>
              <w:t>C3-230274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97CC" w14:textId="77777777" w:rsidR="00B4750D" w:rsidRPr="00907D00" w:rsidRDefault="00B4750D" w:rsidP="00FF0CF0">
            <w:pPr>
              <w:pStyle w:val="TAL"/>
              <w:rPr>
                <w:sz w:val="16"/>
              </w:rPr>
            </w:pPr>
            <w:r w:rsidRPr="00907D00">
              <w:rPr>
                <w:sz w:val="16"/>
              </w:rPr>
              <w:t>Missing presence condition for transacInfos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3C4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7C5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EC32" w14:textId="77777777" w:rsidR="00B4750D" w:rsidRPr="00907D00" w:rsidRDefault="00B4750D" w:rsidP="00FF0CF0">
            <w:pPr>
              <w:pStyle w:val="TAL"/>
              <w:rPr>
                <w:sz w:val="16"/>
              </w:rPr>
            </w:pPr>
            <w:r w:rsidRPr="00907D00">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F9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89B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12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4857"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0DD7" w14:textId="77777777" w:rsidR="00B4750D" w:rsidRPr="00907D00" w:rsidRDefault="00B4750D" w:rsidP="00FF0CF0">
            <w:pPr>
              <w:pStyle w:val="TAL"/>
              <w:rPr>
                <w:sz w:val="16"/>
              </w:rPr>
            </w:pPr>
            <w:r w:rsidRPr="00907D00">
              <w:rPr>
                <w:sz w:val="16"/>
              </w:rPr>
              <w:t>agreed</w:t>
            </w:r>
          </w:p>
        </w:tc>
      </w:tr>
      <w:tr w:rsidR="00B4750D" w:rsidRPr="00907D00" w14:paraId="2EB4A1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54F009" w14:textId="77777777" w:rsidR="00B4750D" w:rsidRPr="00907D00" w:rsidRDefault="00B4750D" w:rsidP="00FF0CF0">
            <w:pPr>
              <w:pStyle w:val="TAL"/>
              <w:rPr>
                <w:sz w:val="16"/>
              </w:rPr>
            </w:pPr>
            <w:r w:rsidRPr="00907D00">
              <w:rPr>
                <w:sz w:val="16"/>
              </w:rPr>
              <w:t>C3-230275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0E" w14:textId="77777777" w:rsidR="00B4750D" w:rsidRPr="00907D00" w:rsidRDefault="00B4750D" w:rsidP="00FF0CF0">
            <w:pPr>
              <w:pStyle w:val="TAL"/>
              <w:rPr>
                <w:sz w:val="16"/>
              </w:rPr>
            </w:pPr>
            <w:r w:rsidRPr="00907D00">
              <w:rPr>
                <w:sz w:val="16"/>
              </w:rPr>
              <w:t>Missing presence condition for transacInfos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445B"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84308"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59EF" w14:textId="77777777" w:rsidR="00B4750D" w:rsidRPr="00907D00" w:rsidRDefault="00B4750D" w:rsidP="00FF0CF0">
            <w:pPr>
              <w:pStyle w:val="TAL"/>
              <w:rPr>
                <w:sz w:val="16"/>
              </w:rPr>
            </w:pPr>
            <w:r w:rsidRPr="00907D00">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6D9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B12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5BC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614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5416" w14:textId="77777777" w:rsidR="00B4750D" w:rsidRPr="00907D00" w:rsidRDefault="00B4750D" w:rsidP="00FF0CF0">
            <w:pPr>
              <w:pStyle w:val="TAL"/>
              <w:rPr>
                <w:sz w:val="16"/>
              </w:rPr>
            </w:pPr>
            <w:r w:rsidRPr="00907D00">
              <w:rPr>
                <w:sz w:val="16"/>
              </w:rPr>
              <w:t>agreed</w:t>
            </w:r>
          </w:p>
        </w:tc>
      </w:tr>
      <w:tr w:rsidR="00B4750D" w:rsidRPr="00907D00" w14:paraId="4AC32D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AAD025" w14:textId="77777777" w:rsidR="00B4750D" w:rsidRPr="00907D00" w:rsidRDefault="00B4750D" w:rsidP="00FF0CF0">
            <w:pPr>
              <w:pStyle w:val="TAL"/>
              <w:rPr>
                <w:sz w:val="16"/>
              </w:rPr>
            </w:pPr>
            <w:r w:rsidRPr="00907D00">
              <w:rPr>
                <w:sz w:val="16"/>
              </w:rPr>
              <w:t>C3-230291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1007"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CEA8"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F55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1E8A" w14:textId="77777777" w:rsidR="00B4750D" w:rsidRPr="00907D00" w:rsidRDefault="00B4750D" w:rsidP="00FF0CF0">
            <w:pPr>
              <w:pStyle w:val="TAL"/>
              <w:rPr>
                <w:sz w:val="16"/>
              </w:rPr>
            </w:pPr>
            <w:r w:rsidRPr="00907D00">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9C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0A3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D39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2C60"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62C1" w14:textId="77777777" w:rsidR="00B4750D" w:rsidRPr="00907D00" w:rsidRDefault="00B4750D" w:rsidP="00FF0CF0">
            <w:pPr>
              <w:pStyle w:val="TAL"/>
              <w:rPr>
                <w:sz w:val="16"/>
              </w:rPr>
            </w:pPr>
            <w:r w:rsidRPr="00907D00">
              <w:rPr>
                <w:sz w:val="16"/>
              </w:rPr>
              <w:t>merged</w:t>
            </w:r>
          </w:p>
        </w:tc>
      </w:tr>
      <w:tr w:rsidR="00B4750D" w:rsidRPr="00907D00" w14:paraId="0ADE91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B93C39" w14:textId="77777777" w:rsidR="00B4750D" w:rsidRPr="00907D00" w:rsidRDefault="00B4750D" w:rsidP="00FF0CF0">
            <w:pPr>
              <w:pStyle w:val="TAL"/>
              <w:rPr>
                <w:sz w:val="16"/>
              </w:rPr>
            </w:pPr>
            <w:r w:rsidRPr="00907D00">
              <w:rPr>
                <w:sz w:val="16"/>
              </w:rPr>
              <w:t>C3-230296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27EE"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AB6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755E"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8705" w14:textId="77777777" w:rsidR="00B4750D" w:rsidRPr="00907D00" w:rsidRDefault="00B4750D" w:rsidP="00FF0CF0">
            <w:pPr>
              <w:pStyle w:val="TAL"/>
              <w:rPr>
                <w:sz w:val="16"/>
              </w:rPr>
            </w:pPr>
            <w:r w:rsidRPr="00907D00">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5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883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9E0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FEF1"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0917" w14:textId="77777777" w:rsidR="00B4750D" w:rsidRPr="00907D00" w:rsidRDefault="00B4750D" w:rsidP="00FF0CF0">
            <w:pPr>
              <w:pStyle w:val="TAL"/>
              <w:rPr>
                <w:sz w:val="16"/>
              </w:rPr>
            </w:pPr>
            <w:r w:rsidRPr="00907D00">
              <w:rPr>
                <w:sz w:val="16"/>
              </w:rPr>
              <w:t>agreed</w:t>
            </w:r>
          </w:p>
        </w:tc>
      </w:tr>
      <w:tr w:rsidR="00B4750D" w:rsidRPr="00907D00" w14:paraId="7B8507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77E82C" w14:textId="77777777" w:rsidR="00B4750D" w:rsidRPr="00907D00" w:rsidRDefault="00B4750D" w:rsidP="00FF0CF0">
            <w:pPr>
              <w:pStyle w:val="TAL"/>
              <w:rPr>
                <w:sz w:val="16"/>
              </w:rPr>
            </w:pPr>
            <w:r w:rsidRPr="00907D00">
              <w:rPr>
                <w:sz w:val="16"/>
              </w:rPr>
              <w:t>C3-230310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AD3C"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BB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BD0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D267" w14:textId="77777777" w:rsidR="00B4750D" w:rsidRPr="00907D00" w:rsidRDefault="00B4750D" w:rsidP="00FF0CF0">
            <w:pPr>
              <w:pStyle w:val="TAL"/>
              <w:rPr>
                <w:sz w:val="16"/>
              </w:rPr>
            </w:pPr>
            <w:r w:rsidRPr="00907D00">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66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6935"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11F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DFF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BE72" w14:textId="77777777" w:rsidR="00B4750D" w:rsidRPr="00907D00" w:rsidRDefault="00B4750D" w:rsidP="00FF0CF0">
            <w:pPr>
              <w:pStyle w:val="TAL"/>
              <w:rPr>
                <w:sz w:val="16"/>
              </w:rPr>
            </w:pPr>
            <w:r w:rsidRPr="00907D00">
              <w:rPr>
                <w:sz w:val="16"/>
              </w:rPr>
              <w:t>not pursued</w:t>
            </w:r>
          </w:p>
        </w:tc>
      </w:tr>
      <w:tr w:rsidR="00B4750D" w:rsidRPr="00907D00" w14:paraId="6E5777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7C1102" w14:textId="77777777" w:rsidR="00B4750D" w:rsidRPr="00907D00" w:rsidRDefault="00B4750D" w:rsidP="00FF0CF0">
            <w:pPr>
              <w:pStyle w:val="TAL"/>
              <w:rPr>
                <w:sz w:val="16"/>
              </w:rPr>
            </w:pPr>
            <w:r w:rsidRPr="00907D00">
              <w:rPr>
                <w:sz w:val="16"/>
              </w:rPr>
              <w:t>C3-230311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5D28"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A2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28BB"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F63" w14:textId="77777777" w:rsidR="00B4750D" w:rsidRPr="00907D00" w:rsidRDefault="00B4750D" w:rsidP="00FF0CF0">
            <w:pPr>
              <w:pStyle w:val="TAL"/>
              <w:rPr>
                <w:sz w:val="16"/>
              </w:rPr>
            </w:pPr>
            <w:r w:rsidRPr="00907D00">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8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424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152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3D75"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90BC" w14:textId="77777777" w:rsidR="00B4750D" w:rsidRPr="00907D00" w:rsidRDefault="00B4750D" w:rsidP="00FF0CF0">
            <w:pPr>
              <w:pStyle w:val="TAL"/>
              <w:rPr>
                <w:sz w:val="16"/>
              </w:rPr>
            </w:pPr>
            <w:r w:rsidRPr="00907D00">
              <w:rPr>
                <w:sz w:val="16"/>
              </w:rPr>
              <w:t>merged</w:t>
            </w:r>
          </w:p>
        </w:tc>
      </w:tr>
      <w:tr w:rsidR="00B4750D" w:rsidRPr="00907D00" w14:paraId="25B8F3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9B519" w14:textId="77777777" w:rsidR="00B4750D" w:rsidRPr="00907D00" w:rsidRDefault="00B4750D" w:rsidP="00FF0CF0">
            <w:pPr>
              <w:pStyle w:val="TAL"/>
              <w:rPr>
                <w:sz w:val="16"/>
              </w:rPr>
            </w:pPr>
            <w:r w:rsidRPr="00907D00">
              <w:rPr>
                <w:sz w:val="16"/>
              </w:rPr>
              <w:t>C3-230312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42F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EBF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D0A0"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7F29" w14:textId="77777777" w:rsidR="00B4750D" w:rsidRPr="00907D00" w:rsidRDefault="00B4750D" w:rsidP="00FF0CF0">
            <w:pPr>
              <w:pStyle w:val="TAL"/>
              <w:rPr>
                <w:sz w:val="16"/>
              </w:rPr>
            </w:pPr>
            <w:r w:rsidRPr="00907D00">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3D7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8B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E10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3AF4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C3B7" w14:textId="77777777" w:rsidR="00B4750D" w:rsidRPr="00907D00" w:rsidRDefault="00B4750D" w:rsidP="00FF0CF0">
            <w:pPr>
              <w:pStyle w:val="TAL"/>
              <w:rPr>
                <w:sz w:val="16"/>
              </w:rPr>
            </w:pPr>
            <w:r w:rsidRPr="00907D00">
              <w:rPr>
                <w:sz w:val="16"/>
              </w:rPr>
              <w:t>merged</w:t>
            </w:r>
          </w:p>
        </w:tc>
      </w:tr>
      <w:tr w:rsidR="00B4750D" w:rsidRPr="00907D00" w14:paraId="29F8A2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5FCCC1" w14:textId="77777777" w:rsidR="00B4750D" w:rsidRPr="00907D00" w:rsidRDefault="00B4750D" w:rsidP="00FF0CF0">
            <w:pPr>
              <w:pStyle w:val="TAL"/>
              <w:rPr>
                <w:sz w:val="16"/>
              </w:rPr>
            </w:pPr>
            <w:r w:rsidRPr="00907D00">
              <w:rPr>
                <w:sz w:val="16"/>
              </w:rPr>
              <w:t>C3-230353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E360"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BCD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F55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3938" w14:textId="77777777" w:rsidR="00B4750D" w:rsidRPr="00907D00" w:rsidRDefault="00B4750D" w:rsidP="00FF0CF0">
            <w:pPr>
              <w:pStyle w:val="TAL"/>
              <w:rPr>
                <w:sz w:val="16"/>
              </w:rPr>
            </w:pPr>
            <w:r w:rsidRPr="00907D00">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FA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D7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B91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677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1319" w14:textId="77777777" w:rsidR="00B4750D" w:rsidRPr="00907D00" w:rsidRDefault="00B4750D" w:rsidP="00FF0CF0">
            <w:pPr>
              <w:pStyle w:val="TAL"/>
              <w:rPr>
                <w:sz w:val="16"/>
              </w:rPr>
            </w:pPr>
            <w:r w:rsidRPr="00907D00">
              <w:rPr>
                <w:sz w:val="16"/>
              </w:rPr>
              <w:t>agreed</w:t>
            </w:r>
          </w:p>
        </w:tc>
      </w:tr>
      <w:tr w:rsidR="00B4750D" w:rsidRPr="00907D00" w14:paraId="4308E1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74D740" w14:textId="77777777" w:rsidR="00B4750D" w:rsidRPr="00907D00" w:rsidRDefault="00B4750D" w:rsidP="00FF0CF0">
            <w:pPr>
              <w:pStyle w:val="TAL"/>
              <w:rPr>
                <w:sz w:val="16"/>
              </w:rPr>
            </w:pPr>
            <w:r w:rsidRPr="00907D00">
              <w:rPr>
                <w:sz w:val="16"/>
              </w:rPr>
              <w:t>C3-230354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8AF8"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01F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519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3D03" w14:textId="77777777" w:rsidR="00B4750D" w:rsidRPr="00907D00" w:rsidRDefault="00B4750D" w:rsidP="00FF0CF0">
            <w:pPr>
              <w:pStyle w:val="TAL"/>
              <w:rPr>
                <w:sz w:val="16"/>
              </w:rPr>
            </w:pPr>
            <w:r w:rsidRPr="00907D00">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4F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9E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242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A272" w14:textId="77777777" w:rsidR="00B4750D" w:rsidRPr="00907D00" w:rsidRDefault="00B4750D" w:rsidP="00FF0CF0">
            <w:pPr>
              <w:pStyle w:val="TAL"/>
              <w:rPr>
                <w:sz w:val="16"/>
              </w:rPr>
            </w:pPr>
            <w:r w:rsidRPr="00907D00">
              <w:rPr>
                <w:sz w:val="16"/>
              </w:rPr>
              <w:t>TEI18, 5G_URLLC,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E6EC" w14:textId="77777777" w:rsidR="00B4750D" w:rsidRPr="00907D00" w:rsidRDefault="00B4750D" w:rsidP="00FF0CF0">
            <w:pPr>
              <w:pStyle w:val="TAL"/>
              <w:rPr>
                <w:sz w:val="16"/>
              </w:rPr>
            </w:pPr>
            <w:r w:rsidRPr="00907D00">
              <w:rPr>
                <w:sz w:val="16"/>
              </w:rPr>
              <w:t>revised</w:t>
            </w:r>
          </w:p>
        </w:tc>
      </w:tr>
      <w:tr w:rsidR="00B4750D" w:rsidRPr="00907D00" w14:paraId="35DBD6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B23A7B" w14:textId="77777777" w:rsidR="00B4750D" w:rsidRPr="00907D00" w:rsidRDefault="00B4750D" w:rsidP="00FF0CF0">
            <w:pPr>
              <w:pStyle w:val="TAL"/>
              <w:rPr>
                <w:sz w:val="16"/>
              </w:rPr>
            </w:pPr>
            <w:r w:rsidRPr="00907D00">
              <w:rPr>
                <w:sz w:val="16"/>
              </w:rPr>
              <w:t>C3-230751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6C0E"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3A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5880"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FFBE" w14:textId="77777777" w:rsidR="00B4750D" w:rsidRPr="00907D00" w:rsidRDefault="00B4750D" w:rsidP="00FF0CF0">
            <w:pPr>
              <w:pStyle w:val="TAL"/>
              <w:rPr>
                <w:sz w:val="16"/>
              </w:rPr>
            </w:pPr>
            <w:r w:rsidRPr="00907D00">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DC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0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B3A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DBC7" w14:textId="77777777" w:rsidR="00B4750D" w:rsidRPr="00907D00" w:rsidRDefault="00B4750D" w:rsidP="00FF0CF0">
            <w:pPr>
              <w:pStyle w:val="TAL"/>
              <w:rPr>
                <w:sz w:val="16"/>
              </w:rPr>
            </w:pPr>
            <w:r w:rsidRPr="00907D00">
              <w:rPr>
                <w:sz w:val="16"/>
              </w:rPr>
              <w:t>5G_URLLC, 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124D" w14:textId="77777777" w:rsidR="00B4750D" w:rsidRPr="00907D00" w:rsidRDefault="00B4750D" w:rsidP="00FF0CF0">
            <w:pPr>
              <w:pStyle w:val="TAL"/>
              <w:rPr>
                <w:sz w:val="16"/>
              </w:rPr>
            </w:pPr>
            <w:r w:rsidRPr="00907D00">
              <w:rPr>
                <w:sz w:val="16"/>
              </w:rPr>
              <w:t>agreed</w:t>
            </w:r>
          </w:p>
        </w:tc>
      </w:tr>
      <w:tr w:rsidR="00B4750D" w:rsidRPr="00907D00" w14:paraId="458218B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C11E74" w14:textId="77777777" w:rsidR="00B4750D" w:rsidRPr="00907D00" w:rsidRDefault="00B4750D" w:rsidP="00FF0CF0">
            <w:pPr>
              <w:pStyle w:val="TAL"/>
              <w:rPr>
                <w:sz w:val="16"/>
              </w:rPr>
            </w:pPr>
            <w:r w:rsidRPr="00907D00">
              <w:rPr>
                <w:sz w:val="16"/>
              </w:rPr>
              <w:t>C3-230355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3132"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F19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81C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96AA" w14:textId="77777777" w:rsidR="00B4750D" w:rsidRPr="00907D00" w:rsidRDefault="00B4750D" w:rsidP="00FF0CF0">
            <w:pPr>
              <w:pStyle w:val="TAL"/>
              <w:rPr>
                <w:sz w:val="16"/>
              </w:rPr>
            </w:pPr>
            <w:r w:rsidRPr="00907D0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D1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CC6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A9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8B6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243C" w14:textId="77777777" w:rsidR="00B4750D" w:rsidRPr="00907D00" w:rsidRDefault="00B4750D" w:rsidP="00FF0CF0">
            <w:pPr>
              <w:pStyle w:val="TAL"/>
              <w:rPr>
                <w:sz w:val="16"/>
              </w:rPr>
            </w:pPr>
            <w:r w:rsidRPr="00907D00">
              <w:rPr>
                <w:sz w:val="16"/>
              </w:rPr>
              <w:t>revised</w:t>
            </w:r>
          </w:p>
        </w:tc>
      </w:tr>
      <w:tr w:rsidR="00B4750D" w:rsidRPr="00907D00" w14:paraId="6295F3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FC101C" w14:textId="77777777" w:rsidR="00B4750D" w:rsidRPr="00907D00" w:rsidRDefault="00B4750D" w:rsidP="00FF0CF0">
            <w:pPr>
              <w:pStyle w:val="TAL"/>
              <w:rPr>
                <w:sz w:val="16"/>
              </w:rPr>
            </w:pPr>
            <w:r w:rsidRPr="00907D00">
              <w:rPr>
                <w:sz w:val="16"/>
              </w:rPr>
              <w:t>C3-230675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C8E8"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31BE"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081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FBF3" w14:textId="77777777" w:rsidR="00B4750D" w:rsidRPr="00907D00" w:rsidRDefault="00B4750D" w:rsidP="00FF0CF0">
            <w:pPr>
              <w:pStyle w:val="TAL"/>
              <w:rPr>
                <w:sz w:val="16"/>
              </w:rPr>
            </w:pPr>
            <w:r w:rsidRPr="00907D0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9B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32A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8D2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E74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C3DD" w14:textId="77777777" w:rsidR="00B4750D" w:rsidRPr="00907D00" w:rsidRDefault="00B4750D" w:rsidP="00FF0CF0">
            <w:pPr>
              <w:pStyle w:val="TAL"/>
              <w:rPr>
                <w:sz w:val="16"/>
              </w:rPr>
            </w:pPr>
            <w:r w:rsidRPr="00907D00">
              <w:rPr>
                <w:sz w:val="16"/>
              </w:rPr>
              <w:t>agreed</w:t>
            </w:r>
          </w:p>
        </w:tc>
      </w:tr>
      <w:tr w:rsidR="00B4750D" w:rsidRPr="00907D00" w14:paraId="006D2F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BB30F3" w14:textId="77777777" w:rsidR="00B4750D" w:rsidRPr="00907D00" w:rsidRDefault="00B4750D" w:rsidP="00FF0CF0">
            <w:pPr>
              <w:pStyle w:val="TAL"/>
              <w:rPr>
                <w:sz w:val="16"/>
              </w:rPr>
            </w:pPr>
            <w:r w:rsidRPr="00907D00">
              <w:rPr>
                <w:sz w:val="16"/>
              </w:rPr>
              <w:t>C3-230356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A50F"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EE9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FA69"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42EE" w14:textId="77777777" w:rsidR="00B4750D" w:rsidRPr="00907D00" w:rsidRDefault="00B4750D" w:rsidP="00FF0CF0">
            <w:pPr>
              <w:pStyle w:val="TAL"/>
              <w:rPr>
                <w:sz w:val="16"/>
              </w:rPr>
            </w:pPr>
            <w:r w:rsidRPr="00907D0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90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B2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A73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C86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342A" w14:textId="77777777" w:rsidR="00B4750D" w:rsidRPr="00907D00" w:rsidRDefault="00B4750D" w:rsidP="00FF0CF0">
            <w:pPr>
              <w:pStyle w:val="TAL"/>
              <w:rPr>
                <w:sz w:val="16"/>
              </w:rPr>
            </w:pPr>
            <w:r w:rsidRPr="00907D00">
              <w:rPr>
                <w:sz w:val="16"/>
              </w:rPr>
              <w:t>revised</w:t>
            </w:r>
          </w:p>
        </w:tc>
      </w:tr>
      <w:tr w:rsidR="00B4750D" w:rsidRPr="00907D00" w14:paraId="3B81EE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B71421" w14:textId="77777777" w:rsidR="00B4750D" w:rsidRPr="00907D00" w:rsidRDefault="00B4750D" w:rsidP="00FF0CF0">
            <w:pPr>
              <w:pStyle w:val="TAL"/>
              <w:rPr>
                <w:sz w:val="16"/>
              </w:rPr>
            </w:pPr>
            <w:r w:rsidRPr="00907D00">
              <w:rPr>
                <w:sz w:val="16"/>
              </w:rPr>
              <w:t>C3-230676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26D5"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8D86"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26D9"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0C26" w14:textId="77777777" w:rsidR="00B4750D" w:rsidRPr="00907D00" w:rsidRDefault="00B4750D" w:rsidP="00FF0CF0">
            <w:pPr>
              <w:pStyle w:val="TAL"/>
              <w:rPr>
                <w:sz w:val="16"/>
              </w:rPr>
            </w:pPr>
            <w:r w:rsidRPr="00907D0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0C4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17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830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BCD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A83C" w14:textId="77777777" w:rsidR="00B4750D" w:rsidRPr="00907D00" w:rsidRDefault="00B4750D" w:rsidP="00FF0CF0">
            <w:pPr>
              <w:pStyle w:val="TAL"/>
              <w:rPr>
                <w:sz w:val="16"/>
              </w:rPr>
            </w:pPr>
            <w:r w:rsidRPr="00907D00">
              <w:rPr>
                <w:sz w:val="16"/>
              </w:rPr>
              <w:t>agreed</w:t>
            </w:r>
          </w:p>
        </w:tc>
      </w:tr>
      <w:tr w:rsidR="00B4750D" w:rsidRPr="00907D00" w14:paraId="0879CC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A21871" w14:textId="77777777" w:rsidR="00B4750D" w:rsidRPr="00907D00" w:rsidRDefault="00B4750D" w:rsidP="00FF0CF0">
            <w:pPr>
              <w:pStyle w:val="TAL"/>
              <w:rPr>
                <w:sz w:val="16"/>
              </w:rPr>
            </w:pPr>
            <w:r w:rsidRPr="00907D00">
              <w:rPr>
                <w:sz w:val="16"/>
              </w:rPr>
              <w:t>C3-230459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5270" w14:textId="77777777" w:rsidR="00B4750D" w:rsidRPr="00907D00" w:rsidRDefault="00B4750D" w:rsidP="00FF0CF0">
            <w:pPr>
              <w:pStyle w:val="TAL"/>
              <w:rPr>
                <w:sz w:val="16"/>
              </w:rPr>
            </w:pPr>
            <w:r w:rsidRPr="00907D00">
              <w:rPr>
                <w:sz w:val="16"/>
              </w:rPr>
              <w:t>Corrections to attributes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4CA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B6AE"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1AA2" w14:textId="77777777" w:rsidR="00B4750D" w:rsidRPr="00907D00" w:rsidRDefault="00B4750D" w:rsidP="00FF0CF0">
            <w:pPr>
              <w:pStyle w:val="TAL"/>
              <w:rPr>
                <w:sz w:val="16"/>
              </w:rPr>
            </w:pPr>
            <w:r w:rsidRPr="00907D00">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A87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C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C50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8C1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1895" w14:textId="77777777" w:rsidR="00B4750D" w:rsidRPr="00907D00" w:rsidRDefault="00B4750D" w:rsidP="00FF0CF0">
            <w:pPr>
              <w:pStyle w:val="TAL"/>
              <w:rPr>
                <w:sz w:val="16"/>
              </w:rPr>
            </w:pPr>
            <w:r w:rsidRPr="00907D00">
              <w:rPr>
                <w:sz w:val="16"/>
              </w:rPr>
              <w:t>agreed</w:t>
            </w:r>
          </w:p>
        </w:tc>
      </w:tr>
      <w:tr w:rsidR="00B4750D" w:rsidRPr="00907D00" w14:paraId="40B11B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AC987A" w14:textId="77777777" w:rsidR="00B4750D" w:rsidRPr="00907D00" w:rsidRDefault="00B4750D" w:rsidP="00FF0CF0">
            <w:pPr>
              <w:pStyle w:val="TAL"/>
              <w:rPr>
                <w:sz w:val="16"/>
              </w:rPr>
            </w:pPr>
            <w:r w:rsidRPr="00907D00">
              <w:rPr>
                <w:sz w:val="16"/>
              </w:rPr>
              <w:t>C3-230513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658C"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94E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7B7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3A538" w14:textId="77777777" w:rsidR="00B4750D" w:rsidRPr="00907D00" w:rsidRDefault="00B4750D" w:rsidP="00FF0CF0">
            <w:pPr>
              <w:pStyle w:val="TAL"/>
              <w:rPr>
                <w:sz w:val="16"/>
              </w:rPr>
            </w:pPr>
            <w:r w:rsidRPr="00907D0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494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42B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3DB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E61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817B" w14:textId="77777777" w:rsidR="00B4750D" w:rsidRPr="00907D00" w:rsidRDefault="00B4750D" w:rsidP="00FF0CF0">
            <w:pPr>
              <w:pStyle w:val="TAL"/>
              <w:rPr>
                <w:sz w:val="16"/>
              </w:rPr>
            </w:pPr>
            <w:r w:rsidRPr="00907D00">
              <w:rPr>
                <w:sz w:val="16"/>
              </w:rPr>
              <w:t>revised</w:t>
            </w:r>
          </w:p>
        </w:tc>
      </w:tr>
      <w:tr w:rsidR="00B4750D" w:rsidRPr="00907D00" w14:paraId="0CCCC3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66E975" w14:textId="77777777" w:rsidR="00B4750D" w:rsidRPr="00907D00" w:rsidRDefault="00B4750D" w:rsidP="00FF0CF0">
            <w:pPr>
              <w:pStyle w:val="TAL"/>
              <w:rPr>
                <w:sz w:val="16"/>
              </w:rPr>
            </w:pPr>
            <w:r w:rsidRPr="00907D00">
              <w:rPr>
                <w:sz w:val="16"/>
              </w:rPr>
              <w:t>C3-230780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0865"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CAD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137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8328" w14:textId="77777777" w:rsidR="00B4750D" w:rsidRPr="00907D00" w:rsidRDefault="00B4750D" w:rsidP="00FF0CF0">
            <w:pPr>
              <w:pStyle w:val="TAL"/>
              <w:rPr>
                <w:sz w:val="16"/>
              </w:rPr>
            </w:pPr>
            <w:r w:rsidRPr="00907D0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7CB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0A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C20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649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13CF" w14:textId="77777777" w:rsidR="00B4750D" w:rsidRPr="00907D00" w:rsidRDefault="00B4750D" w:rsidP="00FF0CF0">
            <w:pPr>
              <w:pStyle w:val="TAL"/>
              <w:rPr>
                <w:sz w:val="16"/>
              </w:rPr>
            </w:pPr>
            <w:r w:rsidRPr="00907D00">
              <w:rPr>
                <w:sz w:val="16"/>
              </w:rPr>
              <w:t>agreed</w:t>
            </w:r>
          </w:p>
        </w:tc>
      </w:tr>
      <w:tr w:rsidR="00B4750D" w:rsidRPr="00907D00" w14:paraId="791390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6EC3F6" w14:textId="77777777" w:rsidR="00B4750D" w:rsidRPr="00907D00" w:rsidRDefault="00B4750D" w:rsidP="00FF0CF0">
            <w:pPr>
              <w:pStyle w:val="TAL"/>
              <w:rPr>
                <w:sz w:val="16"/>
              </w:rPr>
            </w:pPr>
            <w:r w:rsidRPr="00907D00">
              <w:rPr>
                <w:sz w:val="16"/>
              </w:rPr>
              <w:t>C3-230524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88AA" w14:textId="77777777" w:rsidR="00B4750D" w:rsidRPr="00907D00" w:rsidRDefault="00B4750D" w:rsidP="00FF0CF0">
            <w:pPr>
              <w:pStyle w:val="TAL"/>
              <w:rPr>
                <w:sz w:val="16"/>
              </w:rPr>
            </w:pPr>
            <w:r w:rsidRPr="00907D00">
              <w:rPr>
                <w:sz w:val="16"/>
              </w:rPr>
              <w:t>Enhance the UE level data collection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A27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B995"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52A3" w14:textId="77777777" w:rsidR="00B4750D" w:rsidRPr="00907D00" w:rsidRDefault="00B4750D" w:rsidP="00FF0CF0">
            <w:pPr>
              <w:pStyle w:val="TAL"/>
              <w:rPr>
                <w:sz w:val="16"/>
              </w:rPr>
            </w:pPr>
            <w:r w:rsidRPr="00907D00">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F1F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2D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9E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7CBA"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BB00" w14:textId="77777777" w:rsidR="00B4750D" w:rsidRPr="00907D00" w:rsidRDefault="00B4750D" w:rsidP="00FF0CF0">
            <w:pPr>
              <w:pStyle w:val="TAL"/>
              <w:rPr>
                <w:sz w:val="16"/>
              </w:rPr>
            </w:pPr>
            <w:r w:rsidRPr="00907D00">
              <w:rPr>
                <w:sz w:val="16"/>
              </w:rPr>
              <w:t>postponed</w:t>
            </w:r>
          </w:p>
        </w:tc>
      </w:tr>
      <w:tr w:rsidR="00B4750D" w:rsidRPr="00907D00" w14:paraId="12DF44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A69282" w14:textId="77777777" w:rsidR="00B4750D" w:rsidRPr="00907D00" w:rsidRDefault="00B4750D" w:rsidP="00FF0CF0">
            <w:pPr>
              <w:pStyle w:val="TAL"/>
              <w:rPr>
                <w:sz w:val="16"/>
              </w:rPr>
            </w:pPr>
            <w:r w:rsidRPr="00907D00">
              <w:rPr>
                <w:sz w:val="16"/>
              </w:rPr>
              <w:t>C3-230559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929D" w14:textId="77777777" w:rsidR="00B4750D" w:rsidRPr="00907D00" w:rsidRDefault="00B4750D" w:rsidP="00FF0CF0">
            <w:pPr>
              <w:pStyle w:val="TAL"/>
              <w:rPr>
                <w:sz w:val="16"/>
              </w:rPr>
            </w:pPr>
            <w:r w:rsidRPr="00907D00">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87F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32D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5453" w14:textId="77777777" w:rsidR="00B4750D" w:rsidRPr="00907D00" w:rsidRDefault="00B4750D" w:rsidP="00FF0CF0">
            <w:pPr>
              <w:pStyle w:val="TAL"/>
              <w:rPr>
                <w:sz w:val="16"/>
              </w:rPr>
            </w:pPr>
            <w:r w:rsidRPr="00907D0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E0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1A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0CE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B40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27F2" w14:textId="77777777" w:rsidR="00B4750D" w:rsidRPr="00907D00" w:rsidRDefault="00B4750D" w:rsidP="00FF0CF0">
            <w:pPr>
              <w:pStyle w:val="TAL"/>
              <w:rPr>
                <w:sz w:val="16"/>
              </w:rPr>
            </w:pPr>
            <w:r w:rsidRPr="00907D00">
              <w:rPr>
                <w:sz w:val="16"/>
              </w:rPr>
              <w:t>postponed</w:t>
            </w:r>
          </w:p>
        </w:tc>
      </w:tr>
      <w:tr w:rsidR="00B4750D" w:rsidRPr="00907D00" w14:paraId="71E2B5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616C83" w14:textId="77777777" w:rsidR="00B4750D" w:rsidRPr="00907D00" w:rsidRDefault="00B4750D" w:rsidP="00FF0CF0">
            <w:pPr>
              <w:pStyle w:val="TAL"/>
              <w:rPr>
                <w:sz w:val="16"/>
              </w:rPr>
            </w:pPr>
            <w:r w:rsidRPr="00907D00">
              <w:rPr>
                <w:sz w:val="16"/>
              </w:rPr>
              <w:t>C3-230920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A71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24D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9C14"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874A0" w14:textId="77777777" w:rsidR="00B4750D" w:rsidRPr="00907D00" w:rsidRDefault="00B4750D" w:rsidP="00FF0CF0">
            <w:pPr>
              <w:pStyle w:val="TAL"/>
              <w:rPr>
                <w:sz w:val="16"/>
              </w:rPr>
            </w:pPr>
            <w:r w:rsidRPr="00907D00">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CA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FE2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00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C18F"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83AA" w14:textId="77777777" w:rsidR="00B4750D" w:rsidRPr="00907D00" w:rsidRDefault="00B4750D" w:rsidP="00FF0CF0">
            <w:pPr>
              <w:pStyle w:val="TAL"/>
              <w:rPr>
                <w:sz w:val="16"/>
              </w:rPr>
            </w:pPr>
            <w:r w:rsidRPr="00907D00">
              <w:rPr>
                <w:sz w:val="16"/>
              </w:rPr>
              <w:t>agreed</w:t>
            </w:r>
          </w:p>
        </w:tc>
      </w:tr>
      <w:tr w:rsidR="00B4750D" w:rsidRPr="00907D00" w14:paraId="181CE2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643C6E" w14:textId="77777777" w:rsidR="00B4750D" w:rsidRPr="00907D00" w:rsidRDefault="00B4750D" w:rsidP="00FF0CF0">
            <w:pPr>
              <w:pStyle w:val="TAL"/>
              <w:rPr>
                <w:sz w:val="16"/>
              </w:rPr>
            </w:pPr>
            <w:r w:rsidRPr="00907D00">
              <w:rPr>
                <w:sz w:val="16"/>
              </w:rPr>
              <w:t>C3-230933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172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598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B35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8FCF" w14:textId="77777777" w:rsidR="00B4750D" w:rsidRPr="00907D00" w:rsidRDefault="00B4750D" w:rsidP="00FF0CF0">
            <w:pPr>
              <w:pStyle w:val="TAL"/>
              <w:rPr>
                <w:sz w:val="16"/>
              </w:rPr>
            </w:pPr>
            <w:r w:rsidRPr="00907D0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EBA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AF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4F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4B2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8735" w14:textId="77777777" w:rsidR="00B4750D" w:rsidRPr="00907D00" w:rsidRDefault="00B4750D" w:rsidP="00FF0CF0">
            <w:pPr>
              <w:pStyle w:val="TAL"/>
              <w:rPr>
                <w:sz w:val="16"/>
              </w:rPr>
            </w:pPr>
            <w:r w:rsidRPr="00907D00">
              <w:rPr>
                <w:sz w:val="16"/>
              </w:rPr>
              <w:t>agreed</w:t>
            </w:r>
          </w:p>
        </w:tc>
      </w:tr>
      <w:tr w:rsidR="00B4750D" w:rsidRPr="00907D00" w14:paraId="6FE35D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733D4" w14:textId="77777777" w:rsidR="00B4750D" w:rsidRPr="00907D00" w:rsidRDefault="00B4750D" w:rsidP="00FF0CF0">
            <w:pPr>
              <w:pStyle w:val="TAL"/>
              <w:rPr>
                <w:sz w:val="16"/>
              </w:rPr>
            </w:pPr>
            <w:r w:rsidRPr="00907D00">
              <w:rPr>
                <w:sz w:val="16"/>
              </w:rPr>
              <w:t>C3-230084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2255"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FA4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83F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577F" w14:textId="77777777" w:rsidR="00B4750D" w:rsidRPr="00907D00" w:rsidRDefault="00B4750D" w:rsidP="00FF0CF0">
            <w:pPr>
              <w:pStyle w:val="TAL"/>
              <w:rPr>
                <w:sz w:val="16"/>
              </w:rPr>
            </w:pPr>
            <w:r w:rsidRPr="00907D00">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88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6015"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C3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A081"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50F3" w14:textId="77777777" w:rsidR="00B4750D" w:rsidRPr="00907D00" w:rsidRDefault="00B4750D" w:rsidP="00FF0CF0">
            <w:pPr>
              <w:pStyle w:val="TAL"/>
              <w:rPr>
                <w:sz w:val="16"/>
              </w:rPr>
            </w:pPr>
            <w:r w:rsidRPr="00907D00">
              <w:rPr>
                <w:sz w:val="16"/>
              </w:rPr>
              <w:t>revised</w:t>
            </w:r>
          </w:p>
        </w:tc>
      </w:tr>
      <w:tr w:rsidR="00B4750D" w:rsidRPr="00907D00" w14:paraId="01DA56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7AA4ED" w14:textId="77777777" w:rsidR="00B4750D" w:rsidRPr="00907D00" w:rsidRDefault="00B4750D" w:rsidP="00FF0CF0">
            <w:pPr>
              <w:pStyle w:val="TAL"/>
              <w:rPr>
                <w:sz w:val="16"/>
              </w:rPr>
            </w:pPr>
            <w:r w:rsidRPr="00907D00">
              <w:rPr>
                <w:sz w:val="16"/>
              </w:rPr>
              <w:t>C3-230856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CB45"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1897"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E4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78D1" w14:textId="77777777" w:rsidR="00B4750D" w:rsidRPr="00907D00" w:rsidRDefault="00B4750D" w:rsidP="00FF0CF0">
            <w:pPr>
              <w:pStyle w:val="TAL"/>
              <w:rPr>
                <w:sz w:val="16"/>
              </w:rPr>
            </w:pPr>
            <w:r w:rsidRPr="00907D00">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DC4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FDBC"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F7D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5462"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21D2" w14:textId="77777777" w:rsidR="00B4750D" w:rsidRPr="00907D00" w:rsidRDefault="00B4750D" w:rsidP="00FF0CF0">
            <w:pPr>
              <w:pStyle w:val="TAL"/>
              <w:rPr>
                <w:sz w:val="16"/>
              </w:rPr>
            </w:pPr>
            <w:r w:rsidRPr="00907D00">
              <w:rPr>
                <w:sz w:val="16"/>
              </w:rPr>
              <w:t>agreed</w:t>
            </w:r>
          </w:p>
        </w:tc>
      </w:tr>
      <w:tr w:rsidR="00B4750D" w:rsidRPr="00907D00" w14:paraId="1A132C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709DC" w14:textId="77777777" w:rsidR="00B4750D" w:rsidRPr="00907D00" w:rsidRDefault="00B4750D" w:rsidP="00FF0CF0">
            <w:pPr>
              <w:pStyle w:val="TAL"/>
              <w:rPr>
                <w:sz w:val="16"/>
              </w:rPr>
            </w:pPr>
            <w:r w:rsidRPr="00907D00">
              <w:rPr>
                <w:sz w:val="16"/>
              </w:rPr>
              <w:t>C3-230085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FDF6"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AA5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F17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4ECD" w14:textId="77777777" w:rsidR="00B4750D" w:rsidRPr="00907D00" w:rsidRDefault="00B4750D" w:rsidP="00FF0CF0">
            <w:pPr>
              <w:pStyle w:val="TAL"/>
              <w:rPr>
                <w:sz w:val="16"/>
              </w:rPr>
            </w:pPr>
            <w:r w:rsidRPr="00907D00">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EF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69A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CAA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E9A4"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2047" w14:textId="77777777" w:rsidR="00B4750D" w:rsidRPr="00907D00" w:rsidRDefault="00B4750D" w:rsidP="00FF0CF0">
            <w:pPr>
              <w:pStyle w:val="TAL"/>
              <w:rPr>
                <w:sz w:val="16"/>
              </w:rPr>
            </w:pPr>
            <w:r w:rsidRPr="00907D00">
              <w:rPr>
                <w:sz w:val="16"/>
              </w:rPr>
              <w:t>revised</w:t>
            </w:r>
          </w:p>
        </w:tc>
      </w:tr>
      <w:tr w:rsidR="00B4750D" w:rsidRPr="00907D00" w14:paraId="1217B1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A387A8" w14:textId="77777777" w:rsidR="00B4750D" w:rsidRPr="00907D00" w:rsidRDefault="00B4750D" w:rsidP="00FF0CF0">
            <w:pPr>
              <w:pStyle w:val="TAL"/>
              <w:rPr>
                <w:sz w:val="16"/>
              </w:rPr>
            </w:pPr>
            <w:r w:rsidRPr="00907D00">
              <w:rPr>
                <w:sz w:val="16"/>
              </w:rPr>
              <w:t>C3-230857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2533"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0864"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CF9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0B29" w14:textId="77777777" w:rsidR="00B4750D" w:rsidRPr="00907D00" w:rsidRDefault="00B4750D" w:rsidP="00FF0CF0">
            <w:pPr>
              <w:pStyle w:val="TAL"/>
              <w:rPr>
                <w:sz w:val="16"/>
              </w:rPr>
            </w:pPr>
            <w:r w:rsidRPr="00907D00">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FC3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698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4BA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CC37"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45CE" w14:textId="77777777" w:rsidR="00B4750D" w:rsidRPr="00907D00" w:rsidRDefault="00B4750D" w:rsidP="00FF0CF0">
            <w:pPr>
              <w:pStyle w:val="TAL"/>
              <w:rPr>
                <w:sz w:val="16"/>
              </w:rPr>
            </w:pPr>
            <w:r w:rsidRPr="00907D00">
              <w:rPr>
                <w:sz w:val="16"/>
              </w:rPr>
              <w:t>agreed</w:t>
            </w:r>
          </w:p>
        </w:tc>
      </w:tr>
      <w:tr w:rsidR="00B4750D" w:rsidRPr="00907D00" w14:paraId="11815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118C84" w14:textId="77777777" w:rsidR="00B4750D" w:rsidRPr="00907D00" w:rsidRDefault="00B4750D" w:rsidP="00FF0CF0">
            <w:pPr>
              <w:pStyle w:val="TAL"/>
              <w:rPr>
                <w:sz w:val="16"/>
              </w:rPr>
            </w:pPr>
            <w:r w:rsidRPr="00907D00">
              <w:rPr>
                <w:sz w:val="16"/>
              </w:rPr>
              <w:t>C3-230086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7F5D"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03B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FF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DCD2" w14:textId="77777777" w:rsidR="00B4750D" w:rsidRPr="00907D00" w:rsidRDefault="00B4750D" w:rsidP="00FF0CF0">
            <w:pPr>
              <w:pStyle w:val="TAL"/>
              <w:rPr>
                <w:sz w:val="16"/>
              </w:rPr>
            </w:pPr>
            <w:r w:rsidRPr="00907D00">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59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FAF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046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3351"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6CBD" w14:textId="77777777" w:rsidR="00B4750D" w:rsidRPr="00907D00" w:rsidRDefault="00B4750D" w:rsidP="00FF0CF0">
            <w:pPr>
              <w:pStyle w:val="TAL"/>
              <w:rPr>
                <w:sz w:val="16"/>
              </w:rPr>
            </w:pPr>
            <w:r w:rsidRPr="00907D00">
              <w:rPr>
                <w:sz w:val="16"/>
              </w:rPr>
              <w:t>revised</w:t>
            </w:r>
          </w:p>
        </w:tc>
      </w:tr>
      <w:tr w:rsidR="00B4750D" w:rsidRPr="00907D00" w14:paraId="155F9C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25B899" w14:textId="77777777" w:rsidR="00B4750D" w:rsidRPr="00907D00" w:rsidRDefault="00B4750D" w:rsidP="00FF0CF0">
            <w:pPr>
              <w:pStyle w:val="TAL"/>
              <w:rPr>
                <w:sz w:val="16"/>
              </w:rPr>
            </w:pPr>
            <w:r w:rsidRPr="00907D00">
              <w:rPr>
                <w:sz w:val="16"/>
              </w:rPr>
              <w:t>C3-230858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9142"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7C59"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475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8263" w14:textId="77777777" w:rsidR="00B4750D" w:rsidRPr="00907D00" w:rsidRDefault="00B4750D" w:rsidP="00FF0CF0">
            <w:pPr>
              <w:pStyle w:val="TAL"/>
              <w:rPr>
                <w:sz w:val="16"/>
              </w:rPr>
            </w:pPr>
            <w:r w:rsidRPr="00907D00">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E9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8DA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F4E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E73B"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ADCE" w14:textId="77777777" w:rsidR="00B4750D" w:rsidRPr="00907D00" w:rsidRDefault="00B4750D" w:rsidP="00FF0CF0">
            <w:pPr>
              <w:pStyle w:val="TAL"/>
              <w:rPr>
                <w:sz w:val="16"/>
              </w:rPr>
            </w:pPr>
            <w:r w:rsidRPr="00907D00">
              <w:rPr>
                <w:sz w:val="16"/>
              </w:rPr>
              <w:t>agreed</w:t>
            </w:r>
          </w:p>
        </w:tc>
      </w:tr>
      <w:tr w:rsidR="00B4750D" w:rsidRPr="00907D00" w14:paraId="454F29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10B841" w14:textId="77777777" w:rsidR="00B4750D" w:rsidRPr="00907D00" w:rsidRDefault="00B4750D" w:rsidP="00FF0CF0">
            <w:pPr>
              <w:pStyle w:val="TAL"/>
              <w:rPr>
                <w:sz w:val="16"/>
              </w:rPr>
            </w:pPr>
            <w:r w:rsidRPr="00907D00">
              <w:rPr>
                <w:sz w:val="16"/>
              </w:rPr>
              <w:t>C3-230105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486A" w14:textId="77777777" w:rsidR="00B4750D" w:rsidRPr="00907D00" w:rsidRDefault="00B4750D" w:rsidP="00FF0CF0">
            <w:pPr>
              <w:pStyle w:val="TAL"/>
              <w:rPr>
                <w:sz w:val="16"/>
              </w:rPr>
            </w:pPr>
            <w:r w:rsidRPr="00907D00">
              <w:rPr>
                <w:sz w:val="16"/>
              </w:rPr>
              <w:t>Adding missing presence conditions for traffic control data and steering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EA3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31F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AF18" w14:textId="77777777" w:rsidR="00B4750D" w:rsidRPr="00907D00" w:rsidRDefault="00B4750D" w:rsidP="00FF0CF0">
            <w:pPr>
              <w:pStyle w:val="TAL"/>
              <w:rPr>
                <w:sz w:val="16"/>
              </w:rPr>
            </w:pPr>
            <w:r w:rsidRPr="00907D00">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130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79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F17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73E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CFDD" w14:textId="77777777" w:rsidR="00B4750D" w:rsidRPr="00907D00" w:rsidRDefault="00B4750D" w:rsidP="00FF0CF0">
            <w:pPr>
              <w:pStyle w:val="TAL"/>
              <w:rPr>
                <w:sz w:val="16"/>
              </w:rPr>
            </w:pPr>
            <w:r w:rsidRPr="00907D00">
              <w:rPr>
                <w:sz w:val="16"/>
              </w:rPr>
              <w:t>not pursued</w:t>
            </w:r>
          </w:p>
        </w:tc>
      </w:tr>
      <w:tr w:rsidR="00B4750D" w:rsidRPr="00907D00" w14:paraId="0722BB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F9DF04" w14:textId="77777777" w:rsidR="00B4750D" w:rsidRPr="00907D00" w:rsidRDefault="00B4750D" w:rsidP="00FF0CF0">
            <w:pPr>
              <w:pStyle w:val="TAL"/>
              <w:rPr>
                <w:sz w:val="16"/>
              </w:rPr>
            </w:pPr>
            <w:r w:rsidRPr="00907D00">
              <w:rPr>
                <w:sz w:val="16"/>
              </w:rPr>
              <w:t>C3-230108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D594B" w14:textId="77777777" w:rsidR="00B4750D" w:rsidRPr="00907D00" w:rsidRDefault="00B4750D" w:rsidP="00FF0CF0">
            <w:pPr>
              <w:pStyle w:val="TAL"/>
              <w:rPr>
                <w:sz w:val="16"/>
              </w:rPr>
            </w:pPr>
            <w:r w:rsidRPr="00907D00">
              <w:rPr>
                <w:sz w:val="16"/>
              </w:rPr>
              <w:t>Adding the ability to model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7EF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B92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C477" w14:textId="77777777" w:rsidR="00B4750D" w:rsidRPr="00907D00" w:rsidRDefault="00B4750D" w:rsidP="00FF0CF0">
            <w:pPr>
              <w:pStyle w:val="TAL"/>
              <w:rPr>
                <w:sz w:val="16"/>
              </w:rPr>
            </w:pPr>
            <w:r w:rsidRPr="00907D00">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E5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779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B4F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8C21"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A1DF" w14:textId="77777777" w:rsidR="00B4750D" w:rsidRPr="00907D00" w:rsidRDefault="00B4750D" w:rsidP="00FF0CF0">
            <w:pPr>
              <w:pStyle w:val="TAL"/>
              <w:rPr>
                <w:sz w:val="16"/>
              </w:rPr>
            </w:pPr>
            <w:r w:rsidRPr="00907D00">
              <w:rPr>
                <w:sz w:val="16"/>
              </w:rPr>
              <w:t>revised</w:t>
            </w:r>
          </w:p>
        </w:tc>
      </w:tr>
      <w:tr w:rsidR="00B4750D" w:rsidRPr="00907D00" w14:paraId="3EA2DB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908415" w14:textId="77777777" w:rsidR="00B4750D" w:rsidRPr="00907D00" w:rsidRDefault="00B4750D" w:rsidP="00FF0CF0">
            <w:pPr>
              <w:pStyle w:val="TAL"/>
              <w:rPr>
                <w:sz w:val="16"/>
              </w:rPr>
            </w:pPr>
            <w:r w:rsidRPr="00907D00">
              <w:rPr>
                <w:sz w:val="16"/>
              </w:rPr>
              <w:t>C3-230872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05AC" w14:textId="77777777" w:rsidR="00B4750D" w:rsidRPr="00907D00" w:rsidRDefault="00B4750D" w:rsidP="00FF0CF0">
            <w:pPr>
              <w:pStyle w:val="TAL"/>
              <w:rPr>
                <w:sz w:val="16"/>
              </w:rPr>
            </w:pPr>
            <w:r w:rsidRPr="00907D00">
              <w:rPr>
                <w:sz w:val="16"/>
              </w:rPr>
              <w:t>Adding the ability to model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4D8"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D19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BE16" w14:textId="77777777" w:rsidR="00B4750D" w:rsidRPr="00907D00" w:rsidRDefault="00B4750D" w:rsidP="00FF0CF0">
            <w:pPr>
              <w:pStyle w:val="TAL"/>
              <w:rPr>
                <w:sz w:val="16"/>
              </w:rPr>
            </w:pPr>
            <w:r w:rsidRPr="00907D00">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343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4D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68C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5536"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D7B3" w14:textId="77777777" w:rsidR="00B4750D" w:rsidRPr="00907D00" w:rsidRDefault="00B4750D" w:rsidP="00FF0CF0">
            <w:pPr>
              <w:pStyle w:val="TAL"/>
              <w:rPr>
                <w:sz w:val="16"/>
              </w:rPr>
            </w:pPr>
            <w:r w:rsidRPr="00907D00">
              <w:rPr>
                <w:sz w:val="16"/>
              </w:rPr>
              <w:t>agreed</w:t>
            </w:r>
          </w:p>
        </w:tc>
      </w:tr>
      <w:tr w:rsidR="00B4750D" w:rsidRPr="00907D00" w14:paraId="1C2712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BD2016" w14:textId="77777777" w:rsidR="00B4750D" w:rsidRPr="00907D00" w:rsidRDefault="00B4750D" w:rsidP="00FF0CF0">
            <w:pPr>
              <w:pStyle w:val="TAL"/>
              <w:rPr>
                <w:sz w:val="16"/>
              </w:rPr>
            </w:pPr>
            <w:r w:rsidRPr="00907D00">
              <w:rPr>
                <w:sz w:val="16"/>
              </w:rPr>
              <w:t>C3-230110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AE14" w14:textId="77777777" w:rsidR="00B4750D" w:rsidRPr="00907D00" w:rsidRDefault="00B4750D" w:rsidP="00FF0CF0">
            <w:pPr>
              <w:pStyle w:val="TAL"/>
              <w:rPr>
                <w:sz w:val="16"/>
              </w:rPr>
            </w:pPr>
            <w:r w:rsidRPr="00907D00">
              <w:rPr>
                <w:sz w:val="16"/>
              </w:rPr>
              <w:t>Correcting the description of the termination action upon out of credit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170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02C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307C" w14:textId="77777777" w:rsidR="00B4750D" w:rsidRPr="00907D00" w:rsidRDefault="00B4750D" w:rsidP="00FF0CF0">
            <w:pPr>
              <w:pStyle w:val="TAL"/>
              <w:rPr>
                <w:sz w:val="16"/>
              </w:rPr>
            </w:pPr>
            <w:r w:rsidRPr="00907D00">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D4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AD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791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0241"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598B" w14:textId="77777777" w:rsidR="00B4750D" w:rsidRPr="00907D00" w:rsidRDefault="00B4750D" w:rsidP="00FF0CF0">
            <w:pPr>
              <w:pStyle w:val="TAL"/>
              <w:rPr>
                <w:sz w:val="16"/>
              </w:rPr>
            </w:pPr>
            <w:r w:rsidRPr="00907D00">
              <w:rPr>
                <w:sz w:val="16"/>
              </w:rPr>
              <w:t>agreed</w:t>
            </w:r>
          </w:p>
        </w:tc>
      </w:tr>
      <w:tr w:rsidR="00B4750D" w:rsidRPr="00907D00" w14:paraId="331CD1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0AD125" w14:textId="77777777" w:rsidR="00B4750D" w:rsidRPr="00907D00" w:rsidRDefault="00B4750D" w:rsidP="00FF0CF0">
            <w:pPr>
              <w:pStyle w:val="TAL"/>
              <w:rPr>
                <w:sz w:val="16"/>
              </w:rPr>
            </w:pPr>
            <w:r w:rsidRPr="00907D00">
              <w:rPr>
                <w:sz w:val="16"/>
              </w:rPr>
              <w:t>C3-230230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48C4" w14:textId="77777777" w:rsidR="00B4750D" w:rsidRPr="00907D00" w:rsidRDefault="00B4750D" w:rsidP="00FF0CF0">
            <w:pPr>
              <w:pStyle w:val="TAL"/>
              <w:rPr>
                <w:sz w:val="16"/>
              </w:rPr>
            </w:pPr>
            <w:r w:rsidRPr="00907D00">
              <w:rPr>
                <w:sz w:val="16"/>
              </w:rPr>
              <w:t>Define "Granular_UE_Sets"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564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C74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14D41" w14:textId="77777777" w:rsidR="00B4750D" w:rsidRPr="00907D00" w:rsidRDefault="00B4750D" w:rsidP="00FF0CF0">
            <w:pPr>
              <w:pStyle w:val="TAL"/>
              <w:rPr>
                <w:sz w:val="16"/>
              </w:rPr>
            </w:pPr>
            <w:r w:rsidRPr="00907D00">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9B9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D08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3DA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5C1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4362" w14:textId="77777777" w:rsidR="00B4750D" w:rsidRPr="00907D00" w:rsidRDefault="00B4750D" w:rsidP="00FF0CF0">
            <w:pPr>
              <w:pStyle w:val="TAL"/>
              <w:rPr>
                <w:sz w:val="16"/>
              </w:rPr>
            </w:pPr>
            <w:r w:rsidRPr="00907D00">
              <w:rPr>
                <w:sz w:val="16"/>
              </w:rPr>
              <w:t>merged</w:t>
            </w:r>
          </w:p>
        </w:tc>
      </w:tr>
      <w:tr w:rsidR="00B4750D" w:rsidRPr="00907D00" w14:paraId="525A1B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9C3A96" w14:textId="77777777" w:rsidR="00B4750D" w:rsidRPr="00907D00" w:rsidRDefault="00B4750D" w:rsidP="00FF0CF0">
            <w:pPr>
              <w:pStyle w:val="TAL"/>
              <w:rPr>
                <w:sz w:val="16"/>
              </w:rPr>
            </w:pPr>
            <w:r w:rsidRPr="00907D00">
              <w:rPr>
                <w:sz w:val="16"/>
              </w:rPr>
              <w:t>C3-230242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7877"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3D5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A00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DE3A" w14:textId="77777777" w:rsidR="00B4750D" w:rsidRPr="00907D00" w:rsidRDefault="00B4750D" w:rsidP="00FF0CF0">
            <w:pPr>
              <w:pStyle w:val="TAL"/>
              <w:rPr>
                <w:sz w:val="16"/>
              </w:rPr>
            </w:pPr>
            <w:r w:rsidRPr="00907D00">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F49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34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0D3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EC1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2AE3" w14:textId="77777777" w:rsidR="00B4750D" w:rsidRPr="00907D00" w:rsidRDefault="00B4750D" w:rsidP="00FF0CF0">
            <w:pPr>
              <w:pStyle w:val="TAL"/>
              <w:rPr>
                <w:sz w:val="16"/>
              </w:rPr>
            </w:pPr>
            <w:r w:rsidRPr="00907D00">
              <w:rPr>
                <w:sz w:val="16"/>
              </w:rPr>
              <w:t>agreed</w:t>
            </w:r>
          </w:p>
        </w:tc>
      </w:tr>
      <w:tr w:rsidR="00B4750D" w:rsidRPr="00907D00" w14:paraId="7B89DC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EF6982" w14:textId="77777777" w:rsidR="00B4750D" w:rsidRPr="00907D00" w:rsidRDefault="00B4750D" w:rsidP="00FF0CF0">
            <w:pPr>
              <w:pStyle w:val="TAL"/>
              <w:rPr>
                <w:sz w:val="16"/>
              </w:rPr>
            </w:pPr>
            <w:r w:rsidRPr="00907D00">
              <w:rPr>
                <w:sz w:val="16"/>
              </w:rPr>
              <w:t>C3-230292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8276"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A15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44F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FCA5" w14:textId="77777777" w:rsidR="00B4750D" w:rsidRPr="00907D00" w:rsidRDefault="00B4750D" w:rsidP="00FF0CF0">
            <w:pPr>
              <w:pStyle w:val="TAL"/>
              <w:rPr>
                <w:sz w:val="16"/>
              </w:rPr>
            </w:pPr>
            <w:r w:rsidRPr="00907D00">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06E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B8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55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D6EE"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3E68" w14:textId="77777777" w:rsidR="00B4750D" w:rsidRPr="00907D00" w:rsidRDefault="00B4750D" w:rsidP="00FF0CF0">
            <w:pPr>
              <w:pStyle w:val="TAL"/>
              <w:rPr>
                <w:sz w:val="16"/>
              </w:rPr>
            </w:pPr>
            <w:r w:rsidRPr="00907D00">
              <w:rPr>
                <w:sz w:val="16"/>
              </w:rPr>
              <w:t>merged</w:t>
            </w:r>
          </w:p>
        </w:tc>
      </w:tr>
      <w:tr w:rsidR="00B4750D" w:rsidRPr="00907D00" w14:paraId="1A8578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D7F203" w14:textId="77777777" w:rsidR="00B4750D" w:rsidRPr="00907D00" w:rsidRDefault="00B4750D" w:rsidP="00FF0CF0">
            <w:pPr>
              <w:pStyle w:val="TAL"/>
              <w:rPr>
                <w:sz w:val="16"/>
              </w:rPr>
            </w:pPr>
            <w:r w:rsidRPr="00907D00">
              <w:rPr>
                <w:sz w:val="16"/>
              </w:rPr>
              <w:t>C3-230297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64A2"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B5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94E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C3D5" w14:textId="77777777" w:rsidR="00B4750D" w:rsidRPr="00907D00" w:rsidRDefault="00B4750D" w:rsidP="00FF0CF0">
            <w:pPr>
              <w:pStyle w:val="TAL"/>
              <w:rPr>
                <w:sz w:val="16"/>
              </w:rPr>
            </w:pPr>
            <w:r w:rsidRPr="00907D00">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4684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DB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F2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284A"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6BFB" w14:textId="77777777" w:rsidR="00B4750D" w:rsidRPr="00907D00" w:rsidRDefault="00B4750D" w:rsidP="00FF0CF0">
            <w:pPr>
              <w:pStyle w:val="TAL"/>
              <w:rPr>
                <w:sz w:val="16"/>
              </w:rPr>
            </w:pPr>
            <w:r w:rsidRPr="00907D00">
              <w:rPr>
                <w:sz w:val="16"/>
              </w:rPr>
              <w:t>revised</w:t>
            </w:r>
          </w:p>
        </w:tc>
      </w:tr>
      <w:tr w:rsidR="00B4750D" w:rsidRPr="00907D00" w14:paraId="476628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A99B8" w14:textId="77777777" w:rsidR="00B4750D" w:rsidRPr="00907D00" w:rsidRDefault="00B4750D" w:rsidP="00FF0CF0">
            <w:pPr>
              <w:pStyle w:val="TAL"/>
              <w:rPr>
                <w:sz w:val="16"/>
              </w:rPr>
            </w:pPr>
            <w:r w:rsidRPr="00907D00">
              <w:rPr>
                <w:sz w:val="16"/>
              </w:rPr>
              <w:t>C3-230716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DCBF"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80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26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880E" w14:textId="77777777" w:rsidR="00B4750D" w:rsidRPr="00907D00" w:rsidRDefault="00B4750D" w:rsidP="00FF0CF0">
            <w:pPr>
              <w:pStyle w:val="TAL"/>
              <w:rPr>
                <w:sz w:val="16"/>
              </w:rPr>
            </w:pPr>
            <w:r w:rsidRPr="00907D00">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56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2F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56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4EAB" w14:textId="77777777" w:rsidR="00B4750D" w:rsidRPr="00907D00" w:rsidRDefault="00B4750D" w:rsidP="00FF0CF0">
            <w:pPr>
              <w:pStyle w:val="TAL"/>
              <w:rPr>
                <w:sz w:val="16"/>
              </w:rPr>
            </w:pPr>
            <w:r w:rsidRPr="00907D00">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F13A" w14:textId="77777777" w:rsidR="00B4750D" w:rsidRPr="00907D00" w:rsidRDefault="00B4750D" w:rsidP="00FF0CF0">
            <w:pPr>
              <w:pStyle w:val="TAL"/>
              <w:rPr>
                <w:sz w:val="16"/>
              </w:rPr>
            </w:pPr>
            <w:r w:rsidRPr="00907D00">
              <w:rPr>
                <w:sz w:val="16"/>
              </w:rPr>
              <w:t>agreed</w:t>
            </w:r>
          </w:p>
        </w:tc>
      </w:tr>
      <w:tr w:rsidR="00B4750D" w:rsidRPr="00907D00" w14:paraId="0E0766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33FA59" w14:textId="77777777" w:rsidR="00B4750D" w:rsidRPr="00907D00" w:rsidRDefault="00B4750D" w:rsidP="00FF0CF0">
            <w:pPr>
              <w:pStyle w:val="TAL"/>
              <w:rPr>
                <w:sz w:val="16"/>
              </w:rPr>
            </w:pPr>
            <w:r w:rsidRPr="00907D00">
              <w:rPr>
                <w:sz w:val="16"/>
              </w:rPr>
              <w:t>C3-230313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FF53"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E8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059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BEC2" w14:textId="77777777" w:rsidR="00B4750D" w:rsidRPr="00907D00" w:rsidRDefault="00B4750D" w:rsidP="00FF0CF0">
            <w:pPr>
              <w:pStyle w:val="TAL"/>
              <w:rPr>
                <w:sz w:val="16"/>
              </w:rPr>
            </w:pPr>
            <w:r w:rsidRPr="00907D00">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E7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D198"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751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723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6C10" w14:textId="77777777" w:rsidR="00B4750D" w:rsidRPr="00907D00" w:rsidRDefault="00B4750D" w:rsidP="00FF0CF0">
            <w:pPr>
              <w:pStyle w:val="TAL"/>
              <w:rPr>
                <w:sz w:val="16"/>
              </w:rPr>
            </w:pPr>
            <w:r w:rsidRPr="00907D00">
              <w:rPr>
                <w:sz w:val="16"/>
              </w:rPr>
              <w:t>not pursued</w:t>
            </w:r>
          </w:p>
        </w:tc>
      </w:tr>
      <w:tr w:rsidR="00B4750D" w:rsidRPr="00907D00" w14:paraId="21F448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EF2C11" w14:textId="77777777" w:rsidR="00B4750D" w:rsidRPr="00907D00" w:rsidRDefault="00B4750D" w:rsidP="00FF0CF0">
            <w:pPr>
              <w:pStyle w:val="TAL"/>
              <w:rPr>
                <w:sz w:val="16"/>
              </w:rPr>
            </w:pPr>
            <w:r w:rsidRPr="00907D00">
              <w:rPr>
                <w:sz w:val="16"/>
              </w:rPr>
              <w:t>C3-230314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750D"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244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863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D92D" w14:textId="77777777" w:rsidR="00B4750D" w:rsidRPr="00907D00" w:rsidRDefault="00B4750D" w:rsidP="00FF0CF0">
            <w:pPr>
              <w:pStyle w:val="TAL"/>
              <w:rPr>
                <w:sz w:val="16"/>
              </w:rPr>
            </w:pPr>
            <w:r w:rsidRPr="00907D00">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9FB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050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61B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7017"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19CB" w14:textId="77777777" w:rsidR="00B4750D" w:rsidRPr="00907D00" w:rsidRDefault="00B4750D" w:rsidP="00FF0CF0">
            <w:pPr>
              <w:pStyle w:val="TAL"/>
              <w:rPr>
                <w:sz w:val="16"/>
              </w:rPr>
            </w:pPr>
            <w:r w:rsidRPr="00907D00">
              <w:rPr>
                <w:sz w:val="16"/>
              </w:rPr>
              <w:t>merged</w:t>
            </w:r>
          </w:p>
        </w:tc>
      </w:tr>
      <w:tr w:rsidR="00B4750D" w:rsidRPr="00907D00" w14:paraId="2F2A938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97DCF2" w14:textId="77777777" w:rsidR="00B4750D" w:rsidRPr="00907D00" w:rsidRDefault="00B4750D" w:rsidP="00FF0CF0">
            <w:pPr>
              <w:pStyle w:val="TAL"/>
              <w:rPr>
                <w:sz w:val="16"/>
              </w:rPr>
            </w:pPr>
            <w:r w:rsidRPr="00907D00">
              <w:rPr>
                <w:sz w:val="16"/>
              </w:rPr>
              <w:t>C3-230315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F8A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A0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635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C624" w14:textId="77777777" w:rsidR="00B4750D" w:rsidRPr="00907D00" w:rsidRDefault="00B4750D" w:rsidP="00FF0CF0">
            <w:pPr>
              <w:pStyle w:val="TAL"/>
              <w:rPr>
                <w:sz w:val="16"/>
              </w:rPr>
            </w:pPr>
            <w:r w:rsidRPr="00907D00">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1C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22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A8E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86C5"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14E6" w14:textId="77777777" w:rsidR="00B4750D" w:rsidRPr="00907D00" w:rsidRDefault="00B4750D" w:rsidP="00FF0CF0">
            <w:pPr>
              <w:pStyle w:val="TAL"/>
              <w:rPr>
                <w:sz w:val="16"/>
              </w:rPr>
            </w:pPr>
            <w:r w:rsidRPr="00907D00">
              <w:rPr>
                <w:sz w:val="16"/>
              </w:rPr>
              <w:t>merged</w:t>
            </w:r>
          </w:p>
        </w:tc>
      </w:tr>
      <w:tr w:rsidR="00B4750D" w:rsidRPr="00907D00" w14:paraId="1C0346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6A389A" w14:textId="77777777" w:rsidR="00B4750D" w:rsidRPr="00907D00" w:rsidRDefault="00B4750D" w:rsidP="00FF0CF0">
            <w:pPr>
              <w:pStyle w:val="TAL"/>
              <w:rPr>
                <w:sz w:val="16"/>
              </w:rPr>
            </w:pPr>
            <w:r w:rsidRPr="00907D00">
              <w:rPr>
                <w:sz w:val="16"/>
              </w:rPr>
              <w:t>C3-230328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12E8"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39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E10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C6B7" w14:textId="77777777" w:rsidR="00B4750D" w:rsidRPr="00907D00" w:rsidRDefault="00B4750D" w:rsidP="00FF0CF0">
            <w:pPr>
              <w:pStyle w:val="TAL"/>
              <w:rPr>
                <w:sz w:val="16"/>
              </w:rPr>
            </w:pPr>
            <w:r w:rsidRPr="00907D00">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5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C6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0B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947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3DF2" w14:textId="77777777" w:rsidR="00B4750D" w:rsidRPr="00907D00" w:rsidRDefault="00B4750D" w:rsidP="00FF0CF0">
            <w:pPr>
              <w:pStyle w:val="TAL"/>
              <w:rPr>
                <w:sz w:val="16"/>
              </w:rPr>
            </w:pPr>
            <w:r w:rsidRPr="00907D00">
              <w:rPr>
                <w:sz w:val="16"/>
              </w:rPr>
              <w:t>revised</w:t>
            </w:r>
          </w:p>
        </w:tc>
      </w:tr>
      <w:tr w:rsidR="00B4750D" w:rsidRPr="00907D00" w14:paraId="67B572E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C3EB87" w14:textId="77777777" w:rsidR="00B4750D" w:rsidRPr="00907D00" w:rsidRDefault="00B4750D" w:rsidP="00FF0CF0">
            <w:pPr>
              <w:pStyle w:val="TAL"/>
              <w:rPr>
                <w:sz w:val="16"/>
              </w:rPr>
            </w:pPr>
            <w:r w:rsidRPr="00907D00">
              <w:rPr>
                <w:sz w:val="16"/>
              </w:rPr>
              <w:t>C3-230734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6B31"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05C6"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680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B77E" w14:textId="77777777" w:rsidR="00B4750D" w:rsidRPr="00907D00" w:rsidRDefault="00B4750D" w:rsidP="00FF0CF0">
            <w:pPr>
              <w:pStyle w:val="TAL"/>
              <w:rPr>
                <w:sz w:val="16"/>
              </w:rPr>
            </w:pPr>
            <w:r w:rsidRPr="00907D00">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416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E41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E7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11DE"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3502" w14:textId="77777777" w:rsidR="00B4750D" w:rsidRPr="00907D00" w:rsidRDefault="00B4750D" w:rsidP="00FF0CF0">
            <w:pPr>
              <w:pStyle w:val="TAL"/>
              <w:rPr>
                <w:sz w:val="16"/>
              </w:rPr>
            </w:pPr>
            <w:r w:rsidRPr="00907D00">
              <w:rPr>
                <w:sz w:val="16"/>
              </w:rPr>
              <w:t>agreed</w:t>
            </w:r>
          </w:p>
        </w:tc>
      </w:tr>
      <w:tr w:rsidR="00B4750D" w:rsidRPr="00907D00" w14:paraId="20F063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503D2" w14:textId="77777777" w:rsidR="00B4750D" w:rsidRPr="00907D00" w:rsidRDefault="00B4750D" w:rsidP="00FF0CF0">
            <w:pPr>
              <w:pStyle w:val="TAL"/>
              <w:rPr>
                <w:sz w:val="16"/>
              </w:rPr>
            </w:pPr>
            <w:r w:rsidRPr="00907D00">
              <w:rPr>
                <w:sz w:val="16"/>
              </w:rPr>
              <w:t>C3-230333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036" w14:textId="77777777" w:rsidR="00B4750D" w:rsidRPr="00907D00" w:rsidRDefault="00B4750D" w:rsidP="00FF0CF0">
            <w:pPr>
              <w:pStyle w:val="TAL"/>
              <w:rPr>
                <w:sz w:val="16"/>
              </w:rPr>
            </w:pPr>
            <w:r w:rsidRPr="00907D00">
              <w:rPr>
                <w:sz w:val="16"/>
              </w:rPr>
              <w:t>Clarification of the usage monitoring with monitoring time and one instance of the thresholds provided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D8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3BC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C91F" w14:textId="77777777" w:rsidR="00B4750D" w:rsidRPr="00907D00" w:rsidRDefault="00B4750D" w:rsidP="00FF0CF0">
            <w:pPr>
              <w:pStyle w:val="TAL"/>
              <w:rPr>
                <w:sz w:val="16"/>
              </w:rPr>
            </w:pPr>
            <w:r w:rsidRPr="00907D00">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4CB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6A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E1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1290"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E4AC" w14:textId="77777777" w:rsidR="00B4750D" w:rsidRPr="00907D00" w:rsidRDefault="00B4750D" w:rsidP="00FF0CF0">
            <w:pPr>
              <w:pStyle w:val="TAL"/>
              <w:rPr>
                <w:sz w:val="16"/>
              </w:rPr>
            </w:pPr>
            <w:r w:rsidRPr="00907D00">
              <w:rPr>
                <w:sz w:val="16"/>
              </w:rPr>
              <w:t>agreed</w:t>
            </w:r>
          </w:p>
        </w:tc>
      </w:tr>
      <w:tr w:rsidR="00B4750D" w:rsidRPr="00907D00" w14:paraId="3798FE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24A2EC" w14:textId="77777777" w:rsidR="00B4750D" w:rsidRPr="00907D00" w:rsidRDefault="00B4750D" w:rsidP="00FF0CF0">
            <w:pPr>
              <w:pStyle w:val="TAL"/>
              <w:rPr>
                <w:sz w:val="16"/>
              </w:rPr>
            </w:pPr>
            <w:r w:rsidRPr="00907D00">
              <w:rPr>
                <w:sz w:val="16"/>
              </w:rPr>
              <w:t>C3-230334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17A5" w14:textId="77777777" w:rsidR="00B4750D" w:rsidRPr="00907D00" w:rsidRDefault="00B4750D" w:rsidP="00FF0CF0">
            <w:pPr>
              <w:pStyle w:val="TAL"/>
              <w:rPr>
                <w:sz w:val="16"/>
              </w:rPr>
            </w:pPr>
            <w:r w:rsidRPr="00907D00">
              <w:rPr>
                <w:sz w:val="16"/>
              </w:rPr>
              <w:t>Handling of packet filters provided to the UE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DB9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616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CBE4" w14:textId="77777777" w:rsidR="00B4750D" w:rsidRPr="00907D00" w:rsidRDefault="00B4750D" w:rsidP="00FF0CF0">
            <w:pPr>
              <w:pStyle w:val="TAL"/>
              <w:rPr>
                <w:sz w:val="16"/>
              </w:rPr>
            </w:pPr>
            <w:r w:rsidRPr="00907D00">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F1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397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45E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6C55"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B712" w14:textId="77777777" w:rsidR="00B4750D" w:rsidRPr="00907D00" w:rsidRDefault="00B4750D" w:rsidP="00FF0CF0">
            <w:pPr>
              <w:pStyle w:val="TAL"/>
              <w:rPr>
                <w:sz w:val="16"/>
              </w:rPr>
            </w:pPr>
            <w:r w:rsidRPr="00907D00">
              <w:rPr>
                <w:sz w:val="16"/>
              </w:rPr>
              <w:t>revised</w:t>
            </w:r>
          </w:p>
        </w:tc>
      </w:tr>
      <w:tr w:rsidR="00B4750D" w:rsidRPr="00907D00" w14:paraId="5989C6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5E35B1" w14:textId="77777777" w:rsidR="00B4750D" w:rsidRPr="00907D00" w:rsidRDefault="00B4750D" w:rsidP="00FF0CF0">
            <w:pPr>
              <w:pStyle w:val="TAL"/>
              <w:rPr>
                <w:sz w:val="16"/>
              </w:rPr>
            </w:pPr>
            <w:r w:rsidRPr="00907D00">
              <w:rPr>
                <w:sz w:val="16"/>
              </w:rPr>
              <w:t>C3-230702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E7E5F" w14:textId="77777777" w:rsidR="00B4750D" w:rsidRPr="00907D00" w:rsidRDefault="00B4750D" w:rsidP="00FF0CF0">
            <w:pPr>
              <w:pStyle w:val="TAL"/>
              <w:rPr>
                <w:sz w:val="16"/>
              </w:rPr>
            </w:pPr>
            <w:r w:rsidRPr="00907D00">
              <w:rPr>
                <w:sz w:val="16"/>
              </w:rPr>
              <w:t>Handling of packet filters provided to the UE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EFC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B8E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2338" w14:textId="77777777" w:rsidR="00B4750D" w:rsidRPr="00907D00" w:rsidRDefault="00B4750D" w:rsidP="00FF0CF0">
            <w:pPr>
              <w:pStyle w:val="TAL"/>
              <w:rPr>
                <w:sz w:val="16"/>
              </w:rPr>
            </w:pPr>
            <w:r w:rsidRPr="00907D00">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FDD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4E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BD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150B"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F9DF" w14:textId="77777777" w:rsidR="00B4750D" w:rsidRPr="00907D00" w:rsidRDefault="00B4750D" w:rsidP="00FF0CF0">
            <w:pPr>
              <w:pStyle w:val="TAL"/>
              <w:rPr>
                <w:sz w:val="16"/>
              </w:rPr>
            </w:pPr>
            <w:r w:rsidRPr="00907D00">
              <w:rPr>
                <w:sz w:val="16"/>
              </w:rPr>
              <w:t>agreed</w:t>
            </w:r>
          </w:p>
        </w:tc>
      </w:tr>
      <w:tr w:rsidR="00B4750D" w:rsidRPr="00907D00" w14:paraId="06CCAF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973BE8" w14:textId="77777777" w:rsidR="00B4750D" w:rsidRPr="00907D00" w:rsidRDefault="00B4750D" w:rsidP="00FF0CF0">
            <w:pPr>
              <w:pStyle w:val="TAL"/>
              <w:rPr>
                <w:sz w:val="16"/>
              </w:rPr>
            </w:pPr>
            <w:r w:rsidRPr="00907D00">
              <w:rPr>
                <w:sz w:val="16"/>
              </w:rPr>
              <w:t>C3-230335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E615" w14:textId="77777777" w:rsidR="00B4750D" w:rsidRPr="00907D00" w:rsidRDefault="00B4750D" w:rsidP="00FF0CF0">
            <w:pPr>
              <w:pStyle w:val="TAL"/>
              <w:rPr>
                <w:sz w:val="16"/>
              </w:rPr>
            </w:pPr>
            <w:r w:rsidRPr="00907D00">
              <w:rPr>
                <w:sz w:val="16"/>
              </w:rPr>
              <w:t>Mapping of QoS parameters between Rel-99 QoS parameters and 5G QoS parameters when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935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3C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7B90" w14:textId="77777777" w:rsidR="00B4750D" w:rsidRPr="00907D00" w:rsidRDefault="00B4750D" w:rsidP="00FF0CF0">
            <w:pPr>
              <w:pStyle w:val="TAL"/>
              <w:rPr>
                <w:sz w:val="16"/>
              </w:rPr>
            </w:pPr>
            <w:r w:rsidRPr="00907D00">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2E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B49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2F8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B8CC"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20A7" w14:textId="77777777" w:rsidR="00B4750D" w:rsidRPr="00907D00" w:rsidRDefault="00B4750D" w:rsidP="00FF0CF0">
            <w:pPr>
              <w:pStyle w:val="TAL"/>
              <w:rPr>
                <w:sz w:val="16"/>
              </w:rPr>
            </w:pPr>
            <w:r w:rsidRPr="00907D00">
              <w:rPr>
                <w:sz w:val="16"/>
              </w:rPr>
              <w:t>revised</w:t>
            </w:r>
          </w:p>
        </w:tc>
      </w:tr>
      <w:tr w:rsidR="00B4750D" w:rsidRPr="00907D00" w14:paraId="7E67A5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5837B3D" w14:textId="77777777" w:rsidR="00B4750D" w:rsidRPr="00907D00" w:rsidRDefault="00B4750D" w:rsidP="00FF0CF0">
            <w:pPr>
              <w:pStyle w:val="TAL"/>
              <w:rPr>
                <w:sz w:val="16"/>
              </w:rPr>
            </w:pPr>
            <w:r w:rsidRPr="00907D00">
              <w:rPr>
                <w:sz w:val="16"/>
              </w:rPr>
              <w:t>C3-230703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B7B7" w14:textId="77777777" w:rsidR="00B4750D" w:rsidRPr="00907D00" w:rsidRDefault="00B4750D" w:rsidP="00FF0CF0">
            <w:pPr>
              <w:pStyle w:val="TAL"/>
              <w:rPr>
                <w:sz w:val="16"/>
              </w:rPr>
            </w:pPr>
            <w:r w:rsidRPr="00907D00">
              <w:rPr>
                <w:sz w:val="16"/>
              </w:rPr>
              <w:t>Mapping of QoS parameters between Rel-99 QoS parameters and 5G QoS parameters when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B85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47F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3D60" w14:textId="77777777" w:rsidR="00B4750D" w:rsidRPr="00907D00" w:rsidRDefault="00B4750D" w:rsidP="00FF0CF0">
            <w:pPr>
              <w:pStyle w:val="TAL"/>
              <w:rPr>
                <w:sz w:val="16"/>
              </w:rPr>
            </w:pPr>
            <w:r w:rsidRPr="00907D00">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79E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2C5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C9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76DE"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081B" w14:textId="77777777" w:rsidR="00B4750D" w:rsidRPr="00907D00" w:rsidRDefault="00B4750D" w:rsidP="00FF0CF0">
            <w:pPr>
              <w:pStyle w:val="TAL"/>
              <w:rPr>
                <w:sz w:val="16"/>
              </w:rPr>
            </w:pPr>
            <w:r w:rsidRPr="00907D00">
              <w:rPr>
                <w:sz w:val="16"/>
              </w:rPr>
              <w:t>agreed</w:t>
            </w:r>
          </w:p>
        </w:tc>
      </w:tr>
      <w:tr w:rsidR="00B4750D" w:rsidRPr="00907D00" w14:paraId="233C5B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333112" w14:textId="77777777" w:rsidR="00B4750D" w:rsidRPr="00907D00" w:rsidRDefault="00B4750D" w:rsidP="00FF0CF0">
            <w:pPr>
              <w:pStyle w:val="TAL"/>
              <w:rPr>
                <w:sz w:val="16"/>
              </w:rPr>
            </w:pPr>
            <w:r w:rsidRPr="00907D00">
              <w:rPr>
                <w:sz w:val="16"/>
              </w:rPr>
              <w:t>C3-230336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6D02"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CE0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B662"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D79F" w14:textId="77777777" w:rsidR="00B4750D" w:rsidRPr="00907D00" w:rsidRDefault="00B4750D" w:rsidP="00FF0CF0">
            <w:pPr>
              <w:pStyle w:val="TAL"/>
              <w:rPr>
                <w:sz w:val="16"/>
              </w:rPr>
            </w:pPr>
            <w:r w:rsidRPr="00907D00">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B8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29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0EF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0B9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B033" w14:textId="77777777" w:rsidR="00B4750D" w:rsidRPr="00907D00" w:rsidRDefault="00B4750D" w:rsidP="00FF0CF0">
            <w:pPr>
              <w:pStyle w:val="TAL"/>
              <w:rPr>
                <w:sz w:val="16"/>
              </w:rPr>
            </w:pPr>
            <w:r w:rsidRPr="00907D00">
              <w:rPr>
                <w:sz w:val="16"/>
              </w:rPr>
              <w:t>revised</w:t>
            </w:r>
          </w:p>
        </w:tc>
      </w:tr>
      <w:tr w:rsidR="00B4750D" w:rsidRPr="00907D00" w14:paraId="6D91F0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8B9E8A" w14:textId="77777777" w:rsidR="00B4750D" w:rsidRPr="00907D00" w:rsidRDefault="00B4750D" w:rsidP="00FF0CF0">
            <w:pPr>
              <w:pStyle w:val="TAL"/>
              <w:rPr>
                <w:sz w:val="16"/>
              </w:rPr>
            </w:pPr>
            <w:r w:rsidRPr="00907D00">
              <w:rPr>
                <w:sz w:val="16"/>
              </w:rPr>
              <w:t>C3-230728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F457"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9023"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631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0AB3" w14:textId="77777777" w:rsidR="00B4750D" w:rsidRPr="00907D00" w:rsidRDefault="00B4750D" w:rsidP="00FF0CF0">
            <w:pPr>
              <w:pStyle w:val="TAL"/>
              <w:rPr>
                <w:sz w:val="16"/>
              </w:rPr>
            </w:pPr>
            <w:r w:rsidRPr="00907D00">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86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37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CC9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449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8A14" w14:textId="77777777" w:rsidR="00B4750D" w:rsidRPr="00907D00" w:rsidRDefault="00B4750D" w:rsidP="00FF0CF0">
            <w:pPr>
              <w:pStyle w:val="TAL"/>
              <w:rPr>
                <w:sz w:val="16"/>
              </w:rPr>
            </w:pPr>
            <w:r w:rsidRPr="00907D00">
              <w:rPr>
                <w:sz w:val="16"/>
              </w:rPr>
              <w:t>agreed</w:t>
            </w:r>
          </w:p>
        </w:tc>
      </w:tr>
      <w:tr w:rsidR="00B4750D" w:rsidRPr="00907D00" w14:paraId="5E7994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C2DED9" w14:textId="77777777" w:rsidR="00B4750D" w:rsidRPr="00907D00" w:rsidRDefault="00B4750D" w:rsidP="00FF0CF0">
            <w:pPr>
              <w:pStyle w:val="TAL"/>
              <w:rPr>
                <w:sz w:val="16"/>
              </w:rPr>
            </w:pPr>
            <w:r w:rsidRPr="00907D00">
              <w:rPr>
                <w:sz w:val="16"/>
              </w:rPr>
              <w:t>C3-230357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E799"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BE5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B65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245C" w14:textId="77777777" w:rsidR="00B4750D" w:rsidRPr="00907D00" w:rsidRDefault="00B4750D" w:rsidP="00FF0CF0">
            <w:pPr>
              <w:pStyle w:val="TAL"/>
              <w:rPr>
                <w:sz w:val="16"/>
              </w:rPr>
            </w:pPr>
            <w:r w:rsidRPr="00907D00">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C7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9A6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51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64B9"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CDF2" w14:textId="77777777" w:rsidR="00B4750D" w:rsidRPr="00907D00" w:rsidRDefault="00B4750D" w:rsidP="00FF0CF0">
            <w:pPr>
              <w:pStyle w:val="TAL"/>
              <w:rPr>
                <w:sz w:val="16"/>
              </w:rPr>
            </w:pPr>
            <w:r w:rsidRPr="00907D00">
              <w:rPr>
                <w:sz w:val="16"/>
              </w:rPr>
              <w:t>withdrawn</w:t>
            </w:r>
          </w:p>
        </w:tc>
      </w:tr>
      <w:tr w:rsidR="00B4750D" w:rsidRPr="00907D00" w14:paraId="59425A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3D3FEC" w14:textId="77777777" w:rsidR="00B4750D" w:rsidRPr="00907D00" w:rsidRDefault="00B4750D" w:rsidP="00FF0CF0">
            <w:pPr>
              <w:pStyle w:val="TAL"/>
              <w:rPr>
                <w:sz w:val="16"/>
              </w:rPr>
            </w:pPr>
            <w:r w:rsidRPr="00907D00">
              <w:rPr>
                <w:sz w:val="16"/>
              </w:rPr>
              <w:t>C3-230358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2AE9"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EEF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FD5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E90" w14:textId="77777777" w:rsidR="00B4750D" w:rsidRPr="00907D00" w:rsidRDefault="00B4750D" w:rsidP="00FF0CF0">
            <w:pPr>
              <w:pStyle w:val="TAL"/>
              <w:rPr>
                <w:sz w:val="16"/>
              </w:rPr>
            </w:pPr>
            <w:r w:rsidRPr="00907D00">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DC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543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B4F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6D81"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EA2B" w14:textId="77777777" w:rsidR="00B4750D" w:rsidRPr="00907D00" w:rsidRDefault="00B4750D" w:rsidP="00FF0CF0">
            <w:pPr>
              <w:pStyle w:val="TAL"/>
              <w:rPr>
                <w:sz w:val="16"/>
              </w:rPr>
            </w:pPr>
            <w:r w:rsidRPr="00907D00">
              <w:rPr>
                <w:sz w:val="16"/>
              </w:rPr>
              <w:t>agreed</w:t>
            </w:r>
          </w:p>
        </w:tc>
      </w:tr>
      <w:tr w:rsidR="00B4750D" w:rsidRPr="00907D00" w14:paraId="5B1CFA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9982E8" w14:textId="77777777" w:rsidR="00B4750D" w:rsidRPr="00907D00" w:rsidRDefault="00B4750D" w:rsidP="00FF0CF0">
            <w:pPr>
              <w:pStyle w:val="TAL"/>
              <w:rPr>
                <w:sz w:val="16"/>
              </w:rPr>
            </w:pPr>
            <w:r w:rsidRPr="00907D00">
              <w:rPr>
                <w:sz w:val="16"/>
              </w:rPr>
              <w:t>C3-230359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DF63" w14:textId="77777777" w:rsidR="00B4750D" w:rsidRPr="00907D00" w:rsidRDefault="00B4750D" w:rsidP="00FF0CF0">
            <w:pPr>
              <w:pStyle w:val="TAL"/>
              <w:rPr>
                <w:sz w:val="16"/>
              </w:rPr>
            </w:pPr>
            <w:r w:rsidRPr="00907D00">
              <w:rPr>
                <w:sz w:val="16"/>
              </w:rPr>
              <w:t>Service Function Chaining support in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C2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3F9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0FE0" w14:textId="77777777" w:rsidR="00B4750D" w:rsidRPr="00907D00" w:rsidRDefault="00B4750D" w:rsidP="00FF0CF0">
            <w:pPr>
              <w:pStyle w:val="TAL"/>
              <w:rPr>
                <w:sz w:val="16"/>
              </w:rPr>
            </w:pPr>
            <w:r w:rsidRPr="00907D00">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EA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9FE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1E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2CB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3096" w14:textId="77777777" w:rsidR="00B4750D" w:rsidRPr="00907D00" w:rsidRDefault="00B4750D" w:rsidP="00FF0CF0">
            <w:pPr>
              <w:pStyle w:val="TAL"/>
              <w:rPr>
                <w:sz w:val="16"/>
              </w:rPr>
            </w:pPr>
            <w:r w:rsidRPr="00907D00">
              <w:rPr>
                <w:sz w:val="16"/>
              </w:rPr>
              <w:t>merged</w:t>
            </w:r>
          </w:p>
        </w:tc>
      </w:tr>
      <w:tr w:rsidR="00B4750D" w:rsidRPr="00907D00" w14:paraId="06887E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B785B8" w14:textId="77777777" w:rsidR="00B4750D" w:rsidRPr="00907D00" w:rsidRDefault="00B4750D" w:rsidP="00FF0CF0">
            <w:pPr>
              <w:pStyle w:val="TAL"/>
              <w:rPr>
                <w:sz w:val="16"/>
              </w:rPr>
            </w:pPr>
            <w:r w:rsidRPr="00907D00">
              <w:rPr>
                <w:sz w:val="16"/>
              </w:rPr>
              <w:t>C3-230360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9BBD"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08E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464C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3476" w14:textId="77777777" w:rsidR="00B4750D" w:rsidRPr="00907D00" w:rsidRDefault="00B4750D" w:rsidP="00FF0CF0">
            <w:pPr>
              <w:pStyle w:val="TAL"/>
              <w:rPr>
                <w:sz w:val="16"/>
              </w:rPr>
            </w:pPr>
            <w:r w:rsidRPr="00907D00">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575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DD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FE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FBE0" w14:textId="77777777" w:rsidR="00B4750D" w:rsidRPr="00907D00" w:rsidRDefault="00B4750D" w:rsidP="00FF0CF0">
            <w:pPr>
              <w:pStyle w:val="TAL"/>
              <w:rPr>
                <w:sz w:val="16"/>
              </w:rPr>
            </w:pPr>
            <w:r w:rsidRPr="00907D00">
              <w:rPr>
                <w:sz w:val="16"/>
              </w:rPr>
              <w:t>TEI18, eEDGE_5GC,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847C" w14:textId="77777777" w:rsidR="00B4750D" w:rsidRPr="00907D00" w:rsidRDefault="00B4750D" w:rsidP="00FF0CF0">
            <w:pPr>
              <w:pStyle w:val="TAL"/>
              <w:rPr>
                <w:sz w:val="16"/>
              </w:rPr>
            </w:pPr>
            <w:r w:rsidRPr="00907D00">
              <w:rPr>
                <w:sz w:val="16"/>
              </w:rPr>
              <w:t>agreed</w:t>
            </w:r>
          </w:p>
        </w:tc>
      </w:tr>
      <w:tr w:rsidR="00B4750D" w:rsidRPr="00907D00" w14:paraId="4AF3A2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5CC110" w14:textId="77777777" w:rsidR="00B4750D" w:rsidRPr="00907D00" w:rsidRDefault="00B4750D" w:rsidP="00FF0CF0">
            <w:pPr>
              <w:pStyle w:val="TAL"/>
              <w:rPr>
                <w:sz w:val="16"/>
              </w:rPr>
            </w:pPr>
            <w:r w:rsidRPr="00907D00">
              <w:rPr>
                <w:sz w:val="16"/>
              </w:rPr>
              <w:t>C3-230361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584F"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8B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995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571A" w14:textId="77777777" w:rsidR="00B4750D" w:rsidRPr="00907D00" w:rsidRDefault="00B4750D" w:rsidP="00FF0CF0">
            <w:pPr>
              <w:pStyle w:val="TAL"/>
              <w:rPr>
                <w:sz w:val="16"/>
              </w:rPr>
            </w:pPr>
            <w:r w:rsidRPr="00907D00">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58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37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23B9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2291"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ECAE" w14:textId="77777777" w:rsidR="00B4750D" w:rsidRPr="00907D00" w:rsidRDefault="00B4750D" w:rsidP="00FF0CF0">
            <w:pPr>
              <w:pStyle w:val="TAL"/>
              <w:rPr>
                <w:sz w:val="16"/>
              </w:rPr>
            </w:pPr>
            <w:r w:rsidRPr="00907D00">
              <w:rPr>
                <w:sz w:val="16"/>
              </w:rPr>
              <w:t>agreed</w:t>
            </w:r>
          </w:p>
        </w:tc>
      </w:tr>
      <w:tr w:rsidR="00B4750D" w:rsidRPr="00907D00" w14:paraId="7D9B17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BA9420" w14:textId="77777777" w:rsidR="00B4750D" w:rsidRPr="00907D00" w:rsidRDefault="00B4750D" w:rsidP="00FF0CF0">
            <w:pPr>
              <w:pStyle w:val="TAL"/>
              <w:rPr>
                <w:sz w:val="16"/>
              </w:rPr>
            </w:pPr>
            <w:r w:rsidRPr="00907D00">
              <w:rPr>
                <w:sz w:val="16"/>
              </w:rPr>
              <w:t>C3-230362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8C28"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B02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796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2496" w14:textId="77777777" w:rsidR="00B4750D" w:rsidRPr="00907D00" w:rsidRDefault="00B4750D" w:rsidP="00FF0CF0">
            <w:pPr>
              <w:pStyle w:val="TAL"/>
              <w:rPr>
                <w:sz w:val="16"/>
              </w:rPr>
            </w:pPr>
            <w:r w:rsidRPr="00907D00">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6E1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AC9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12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CCE0"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7681" w14:textId="77777777" w:rsidR="00B4750D" w:rsidRPr="00907D00" w:rsidRDefault="00B4750D" w:rsidP="00FF0CF0">
            <w:pPr>
              <w:pStyle w:val="TAL"/>
              <w:rPr>
                <w:sz w:val="16"/>
              </w:rPr>
            </w:pPr>
            <w:r w:rsidRPr="00907D00">
              <w:rPr>
                <w:sz w:val="16"/>
              </w:rPr>
              <w:t>revised</w:t>
            </w:r>
          </w:p>
        </w:tc>
      </w:tr>
      <w:tr w:rsidR="00B4750D" w:rsidRPr="00907D00" w14:paraId="2307C2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E11484" w14:textId="77777777" w:rsidR="00B4750D" w:rsidRPr="00907D00" w:rsidRDefault="00B4750D" w:rsidP="00FF0CF0">
            <w:pPr>
              <w:pStyle w:val="TAL"/>
              <w:rPr>
                <w:sz w:val="16"/>
              </w:rPr>
            </w:pPr>
            <w:r w:rsidRPr="00907D00">
              <w:rPr>
                <w:sz w:val="16"/>
              </w:rPr>
              <w:t>C3-230677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DA66"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8214"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F90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717D" w14:textId="77777777" w:rsidR="00B4750D" w:rsidRPr="00907D00" w:rsidRDefault="00B4750D" w:rsidP="00FF0CF0">
            <w:pPr>
              <w:pStyle w:val="TAL"/>
              <w:rPr>
                <w:sz w:val="16"/>
              </w:rPr>
            </w:pPr>
            <w:r w:rsidRPr="00907D00">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8A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AC9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00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858F"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A049" w14:textId="77777777" w:rsidR="00B4750D" w:rsidRPr="00907D00" w:rsidRDefault="00B4750D" w:rsidP="00FF0CF0">
            <w:pPr>
              <w:pStyle w:val="TAL"/>
              <w:rPr>
                <w:sz w:val="16"/>
              </w:rPr>
            </w:pPr>
            <w:r w:rsidRPr="00907D00">
              <w:rPr>
                <w:sz w:val="16"/>
              </w:rPr>
              <w:t>agreed</w:t>
            </w:r>
          </w:p>
        </w:tc>
      </w:tr>
      <w:tr w:rsidR="00B4750D" w:rsidRPr="00907D00" w14:paraId="7690F3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F028A" w14:textId="77777777" w:rsidR="00B4750D" w:rsidRPr="00907D00" w:rsidRDefault="00B4750D" w:rsidP="00FF0CF0">
            <w:pPr>
              <w:pStyle w:val="TAL"/>
              <w:rPr>
                <w:sz w:val="16"/>
              </w:rPr>
            </w:pPr>
            <w:r w:rsidRPr="00907D00">
              <w:rPr>
                <w:sz w:val="16"/>
              </w:rPr>
              <w:t>C3-230363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5BD3"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728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E2A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236A" w14:textId="77777777" w:rsidR="00B4750D" w:rsidRPr="00907D00" w:rsidRDefault="00B4750D" w:rsidP="00FF0CF0">
            <w:pPr>
              <w:pStyle w:val="TAL"/>
              <w:rPr>
                <w:sz w:val="16"/>
              </w:rPr>
            </w:pPr>
            <w:r w:rsidRPr="00907D00">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98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0F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BED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784E"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0A45" w14:textId="77777777" w:rsidR="00B4750D" w:rsidRPr="00907D00" w:rsidRDefault="00B4750D" w:rsidP="00FF0CF0">
            <w:pPr>
              <w:pStyle w:val="TAL"/>
              <w:rPr>
                <w:sz w:val="16"/>
              </w:rPr>
            </w:pPr>
            <w:r w:rsidRPr="00907D00">
              <w:rPr>
                <w:sz w:val="16"/>
              </w:rPr>
              <w:t>revised</w:t>
            </w:r>
          </w:p>
        </w:tc>
      </w:tr>
      <w:tr w:rsidR="00B4750D" w:rsidRPr="00907D00" w14:paraId="6A7ACD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D1A829" w14:textId="77777777" w:rsidR="00B4750D" w:rsidRPr="00907D00" w:rsidRDefault="00B4750D" w:rsidP="00FF0CF0">
            <w:pPr>
              <w:pStyle w:val="TAL"/>
              <w:rPr>
                <w:sz w:val="16"/>
              </w:rPr>
            </w:pPr>
            <w:r w:rsidRPr="00907D00">
              <w:rPr>
                <w:sz w:val="16"/>
              </w:rPr>
              <w:t>C3-230678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FDBE"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3B7E"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FF9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A4F0" w14:textId="77777777" w:rsidR="00B4750D" w:rsidRPr="00907D00" w:rsidRDefault="00B4750D" w:rsidP="00FF0CF0">
            <w:pPr>
              <w:pStyle w:val="TAL"/>
              <w:rPr>
                <w:sz w:val="16"/>
              </w:rPr>
            </w:pPr>
            <w:r w:rsidRPr="00907D00">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8B8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0C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860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1ED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5648" w14:textId="77777777" w:rsidR="00B4750D" w:rsidRPr="00907D00" w:rsidRDefault="00B4750D" w:rsidP="00FF0CF0">
            <w:pPr>
              <w:pStyle w:val="TAL"/>
              <w:rPr>
                <w:sz w:val="16"/>
              </w:rPr>
            </w:pPr>
            <w:r w:rsidRPr="00907D00">
              <w:rPr>
                <w:sz w:val="16"/>
              </w:rPr>
              <w:t>agreed</w:t>
            </w:r>
          </w:p>
        </w:tc>
      </w:tr>
      <w:tr w:rsidR="00B4750D" w:rsidRPr="00907D00" w14:paraId="35A190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34A83B" w14:textId="77777777" w:rsidR="00B4750D" w:rsidRPr="00907D00" w:rsidRDefault="00B4750D" w:rsidP="00FF0CF0">
            <w:pPr>
              <w:pStyle w:val="TAL"/>
              <w:rPr>
                <w:sz w:val="16"/>
              </w:rPr>
            </w:pPr>
            <w:r w:rsidRPr="00907D00">
              <w:rPr>
                <w:sz w:val="16"/>
              </w:rPr>
              <w:t>C3-230383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929B"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46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36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A115" w14:textId="77777777" w:rsidR="00B4750D" w:rsidRPr="00907D00" w:rsidRDefault="00B4750D" w:rsidP="00FF0CF0">
            <w:pPr>
              <w:pStyle w:val="TAL"/>
              <w:rPr>
                <w:sz w:val="16"/>
              </w:rPr>
            </w:pPr>
            <w:r w:rsidRPr="00907D00">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743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A7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5F1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F3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AA14" w14:textId="77777777" w:rsidR="00B4750D" w:rsidRPr="00907D00" w:rsidRDefault="00B4750D" w:rsidP="00FF0CF0">
            <w:pPr>
              <w:pStyle w:val="TAL"/>
              <w:rPr>
                <w:sz w:val="16"/>
              </w:rPr>
            </w:pPr>
            <w:r w:rsidRPr="00907D00">
              <w:rPr>
                <w:sz w:val="16"/>
              </w:rPr>
              <w:t>revised</w:t>
            </w:r>
          </w:p>
        </w:tc>
      </w:tr>
      <w:tr w:rsidR="00B4750D" w:rsidRPr="00907D00" w14:paraId="5FA962E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2D1EFA" w14:textId="77777777" w:rsidR="00B4750D" w:rsidRPr="00907D00" w:rsidRDefault="00B4750D" w:rsidP="00FF0CF0">
            <w:pPr>
              <w:pStyle w:val="TAL"/>
              <w:rPr>
                <w:sz w:val="16"/>
              </w:rPr>
            </w:pPr>
            <w:r w:rsidRPr="00907D00">
              <w:rPr>
                <w:sz w:val="16"/>
              </w:rPr>
              <w:t>C3-230891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DB5"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8E2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EF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0162" w14:textId="77777777" w:rsidR="00B4750D" w:rsidRPr="00907D00" w:rsidRDefault="00B4750D" w:rsidP="00FF0CF0">
            <w:pPr>
              <w:pStyle w:val="TAL"/>
              <w:rPr>
                <w:sz w:val="16"/>
              </w:rPr>
            </w:pPr>
            <w:r w:rsidRPr="00907D00">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C7C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A3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BB5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E0E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FD208" w14:textId="77777777" w:rsidR="00B4750D" w:rsidRPr="00907D00" w:rsidRDefault="00B4750D" w:rsidP="00FF0CF0">
            <w:pPr>
              <w:pStyle w:val="TAL"/>
              <w:rPr>
                <w:sz w:val="16"/>
              </w:rPr>
            </w:pPr>
            <w:r w:rsidRPr="00907D00">
              <w:rPr>
                <w:sz w:val="16"/>
              </w:rPr>
              <w:t>agreed</w:t>
            </w:r>
          </w:p>
        </w:tc>
      </w:tr>
      <w:tr w:rsidR="00B4750D" w:rsidRPr="00907D00" w14:paraId="5056E0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435A1D" w14:textId="77777777" w:rsidR="00B4750D" w:rsidRPr="00907D00" w:rsidRDefault="00B4750D" w:rsidP="00FF0CF0">
            <w:pPr>
              <w:pStyle w:val="TAL"/>
              <w:rPr>
                <w:sz w:val="16"/>
              </w:rPr>
            </w:pPr>
            <w:r w:rsidRPr="00907D00">
              <w:rPr>
                <w:sz w:val="16"/>
              </w:rPr>
              <w:t>C3-230406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AE21"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62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51C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C5D8" w14:textId="77777777" w:rsidR="00B4750D" w:rsidRPr="00907D00" w:rsidRDefault="00B4750D" w:rsidP="00FF0CF0">
            <w:pPr>
              <w:pStyle w:val="TAL"/>
              <w:rPr>
                <w:sz w:val="16"/>
              </w:rPr>
            </w:pPr>
            <w:r w:rsidRPr="00907D00">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B4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D0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6CC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6ABC"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709B" w14:textId="77777777" w:rsidR="00B4750D" w:rsidRPr="00907D00" w:rsidRDefault="00B4750D" w:rsidP="00FF0CF0">
            <w:pPr>
              <w:pStyle w:val="TAL"/>
              <w:rPr>
                <w:sz w:val="16"/>
              </w:rPr>
            </w:pPr>
            <w:r w:rsidRPr="00907D00">
              <w:rPr>
                <w:sz w:val="16"/>
              </w:rPr>
              <w:t>revised</w:t>
            </w:r>
          </w:p>
        </w:tc>
      </w:tr>
      <w:tr w:rsidR="00B4750D" w:rsidRPr="00907D00" w14:paraId="4FF529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0265B0" w14:textId="77777777" w:rsidR="00B4750D" w:rsidRPr="00907D00" w:rsidRDefault="00B4750D" w:rsidP="00FF0CF0">
            <w:pPr>
              <w:pStyle w:val="TAL"/>
              <w:rPr>
                <w:sz w:val="16"/>
              </w:rPr>
            </w:pPr>
            <w:r w:rsidRPr="00907D00">
              <w:rPr>
                <w:sz w:val="16"/>
              </w:rPr>
              <w:t>C3-230799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DC9D"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5E6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9A0C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132A" w14:textId="77777777" w:rsidR="00B4750D" w:rsidRPr="00907D00" w:rsidRDefault="00B4750D" w:rsidP="00FF0CF0">
            <w:pPr>
              <w:pStyle w:val="TAL"/>
              <w:rPr>
                <w:sz w:val="16"/>
              </w:rPr>
            </w:pPr>
            <w:r w:rsidRPr="00907D00">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0B6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0D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C8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32E43"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ABCA" w14:textId="77777777" w:rsidR="00B4750D" w:rsidRPr="00907D00" w:rsidRDefault="00B4750D" w:rsidP="00FF0CF0">
            <w:pPr>
              <w:pStyle w:val="TAL"/>
              <w:rPr>
                <w:sz w:val="16"/>
              </w:rPr>
            </w:pPr>
            <w:r w:rsidRPr="00907D00">
              <w:rPr>
                <w:sz w:val="16"/>
              </w:rPr>
              <w:t>agreed</w:t>
            </w:r>
          </w:p>
        </w:tc>
      </w:tr>
      <w:tr w:rsidR="00B4750D" w:rsidRPr="00907D00" w14:paraId="70B1D8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58C54D" w14:textId="77777777" w:rsidR="00B4750D" w:rsidRPr="00907D00" w:rsidRDefault="00B4750D" w:rsidP="00FF0CF0">
            <w:pPr>
              <w:pStyle w:val="TAL"/>
              <w:rPr>
                <w:sz w:val="16"/>
              </w:rPr>
            </w:pPr>
            <w:r w:rsidRPr="00907D00">
              <w:rPr>
                <w:sz w:val="16"/>
              </w:rPr>
              <w:t>C3-230410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5CE26"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63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E49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DB1C" w14:textId="77777777" w:rsidR="00B4750D" w:rsidRPr="00907D00" w:rsidRDefault="00B4750D" w:rsidP="00FF0CF0">
            <w:pPr>
              <w:pStyle w:val="TAL"/>
              <w:rPr>
                <w:sz w:val="16"/>
              </w:rPr>
            </w:pPr>
            <w:r w:rsidRPr="00907D00">
              <w:rPr>
                <w:sz w:val="16"/>
              </w:rPr>
              <w:t>1022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A1F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E7B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F10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BD85"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4E8B" w14:textId="77777777" w:rsidR="00B4750D" w:rsidRPr="00907D00" w:rsidRDefault="00B4750D" w:rsidP="00FF0CF0">
            <w:pPr>
              <w:pStyle w:val="TAL"/>
              <w:rPr>
                <w:sz w:val="16"/>
              </w:rPr>
            </w:pPr>
            <w:r w:rsidRPr="00907D00">
              <w:rPr>
                <w:sz w:val="16"/>
              </w:rPr>
              <w:t>agreed</w:t>
            </w:r>
          </w:p>
        </w:tc>
      </w:tr>
      <w:tr w:rsidR="00B4750D" w:rsidRPr="00907D00" w14:paraId="228DC0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DCD3CA" w14:textId="77777777" w:rsidR="00B4750D" w:rsidRPr="00907D00" w:rsidRDefault="00B4750D" w:rsidP="00FF0CF0">
            <w:pPr>
              <w:pStyle w:val="TAL"/>
              <w:rPr>
                <w:sz w:val="16"/>
              </w:rPr>
            </w:pPr>
            <w:r w:rsidRPr="00907D00">
              <w:rPr>
                <w:sz w:val="16"/>
              </w:rPr>
              <w:t>C3-230411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F3C7"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FBD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AA20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87E2" w14:textId="77777777" w:rsidR="00B4750D" w:rsidRPr="00907D00" w:rsidRDefault="00B4750D" w:rsidP="00FF0CF0">
            <w:pPr>
              <w:pStyle w:val="TAL"/>
              <w:rPr>
                <w:sz w:val="16"/>
              </w:rPr>
            </w:pPr>
            <w:r w:rsidRPr="00907D00">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E2D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F22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BE8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C8B0"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CFA4" w14:textId="77777777" w:rsidR="00B4750D" w:rsidRPr="00907D00" w:rsidRDefault="00B4750D" w:rsidP="00FF0CF0">
            <w:pPr>
              <w:pStyle w:val="TAL"/>
              <w:rPr>
                <w:sz w:val="16"/>
              </w:rPr>
            </w:pPr>
            <w:r w:rsidRPr="00907D00">
              <w:rPr>
                <w:sz w:val="16"/>
              </w:rPr>
              <w:t>agreed</w:t>
            </w:r>
          </w:p>
        </w:tc>
      </w:tr>
      <w:tr w:rsidR="00B4750D" w:rsidRPr="00907D00" w14:paraId="7F1083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15A395" w14:textId="77777777" w:rsidR="00B4750D" w:rsidRPr="00907D00" w:rsidRDefault="00B4750D" w:rsidP="00FF0CF0">
            <w:pPr>
              <w:pStyle w:val="TAL"/>
              <w:rPr>
                <w:sz w:val="16"/>
              </w:rPr>
            </w:pPr>
            <w:r w:rsidRPr="00907D00">
              <w:rPr>
                <w:sz w:val="16"/>
              </w:rPr>
              <w:t>C3-230412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4B6A"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1B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DE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1F4D" w14:textId="77777777" w:rsidR="00B4750D" w:rsidRPr="00907D00" w:rsidRDefault="00B4750D" w:rsidP="00FF0CF0">
            <w:pPr>
              <w:pStyle w:val="TAL"/>
              <w:rPr>
                <w:sz w:val="16"/>
              </w:rPr>
            </w:pPr>
            <w:r w:rsidRPr="00907D00">
              <w:rPr>
                <w:sz w:val="16"/>
              </w:rPr>
              <w:t>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A4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6F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6FC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A6F9"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6B55" w14:textId="77777777" w:rsidR="00B4750D" w:rsidRPr="00907D00" w:rsidRDefault="00B4750D" w:rsidP="00FF0CF0">
            <w:pPr>
              <w:pStyle w:val="TAL"/>
              <w:rPr>
                <w:sz w:val="16"/>
              </w:rPr>
            </w:pPr>
            <w:r w:rsidRPr="00907D00">
              <w:rPr>
                <w:sz w:val="16"/>
              </w:rPr>
              <w:t>agreed</w:t>
            </w:r>
          </w:p>
        </w:tc>
      </w:tr>
      <w:tr w:rsidR="00B4750D" w:rsidRPr="00907D00" w14:paraId="37C96B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978D76" w14:textId="77777777" w:rsidR="00B4750D" w:rsidRPr="00907D00" w:rsidRDefault="00B4750D" w:rsidP="00FF0CF0">
            <w:pPr>
              <w:pStyle w:val="TAL"/>
              <w:rPr>
                <w:sz w:val="16"/>
              </w:rPr>
            </w:pPr>
            <w:r w:rsidRPr="00907D00">
              <w:rPr>
                <w:sz w:val="16"/>
              </w:rPr>
              <w:t>C3-230423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C201" w14:textId="77777777" w:rsidR="00B4750D" w:rsidRPr="00907D00" w:rsidRDefault="00B4750D" w:rsidP="00FF0CF0">
            <w:pPr>
              <w:pStyle w:val="TAL"/>
              <w:rPr>
                <w:sz w:val="16"/>
              </w:rPr>
            </w:pPr>
            <w:r w:rsidRPr="00907D00">
              <w:rPr>
                <w:sz w:val="16"/>
              </w:rPr>
              <w:t>User Plane Remote Provisioning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8DE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EC8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ACF2" w14:textId="77777777" w:rsidR="00B4750D" w:rsidRPr="00907D00" w:rsidRDefault="00B4750D" w:rsidP="00FF0CF0">
            <w:pPr>
              <w:pStyle w:val="TAL"/>
              <w:rPr>
                <w:sz w:val="16"/>
              </w:rPr>
            </w:pPr>
            <w:r w:rsidRPr="00907D00">
              <w:rPr>
                <w:sz w:val="16"/>
              </w:rPr>
              <w:t>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A3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41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E3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09D6"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36A7" w14:textId="77777777" w:rsidR="00B4750D" w:rsidRPr="00907D00" w:rsidRDefault="00B4750D" w:rsidP="00FF0CF0">
            <w:pPr>
              <w:pStyle w:val="TAL"/>
              <w:rPr>
                <w:sz w:val="16"/>
              </w:rPr>
            </w:pPr>
            <w:r w:rsidRPr="00907D00">
              <w:rPr>
                <w:sz w:val="16"/>
              </w:rPr>
              <w:t>agreed</w:t>
            </w:r>
          </w:p>
        </w:tc>
      </w:tr>
      <w:tr w:rsidR="00B4750D" w:rsidRPr="00907D00" w14:paraId="50E850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273401" w14:textId="77777777" w:rsidR="00B4750D" w:rsidRPr="00907D00" w:rsidRDefault="00B4750D" w:rsidP="00FF0CF0">
            <w:pPr>
              <w:pStyle w:val="TAL"/>
              <w:rPr>
                <w:sz w:val="16"/>
              </w:rPr>
            </w:pPr>
            <w:r w:rsidRPr="00907D00">
              <w:rPr>
                <w:sz w:val="16"/>
              </w:rPr>
              <w:t>C3-230424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F6F0" w14:textId="77777777" w:rsidR="00B4750D" w:rsidRPr="00907D00" w:rsidRDefault="00B4750D" w:rsidP="00FF0CF0">
            <w:pPr>
              <w:pStyle w:val="TAL"/>
              <w:rPr>
                <w:sz w:val="16"/>
              </w:rPr>
            </w:pPr>
            <w:r w:rsidRPr="00907D00">
              <w:rPr>
                <w:sz w:val="16"/>
              </w:rPr>
              <w:t>Onboarding in SNPN supporting localized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103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865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A34F" w14:textId="77777777" w:rsidR="00B4750D" w:rsidRPr="00907D00" w:rsidRDefault="00B4750D" w:rsidP="00FF0CF0">
            <w:pPr>
              <w:pStyle w:val="TAL"/>
              <w:rPr>
                <w:sz w:val="16"/>
              </w:rPr>
            </w:pPr>
            <w:r w:rsidRPr="00907D00">
              <w:rPr>
                <w:sz w:val="16"/>
              </w:rPr>
              <w:t>1026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DB6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BF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37F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D072" w14:textId="77777777" w:rsidR="00B4750D" w:rsidRPr="00907D00" w:rsidRDefault="00B4750D" w:rsidP="00FF0CF0">
            <w:pPr>
              <w:pStyle w:val="TAL"/>
              <w:rPr>
                <w:sz w:val="16"/>
              </w:rPr>
            </w:pPr>
            <w:r w:rsidRPr="00907D00">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9295" w14:textId="77777777" w:rsidR="00B4750D" w:rsidRPr="00907D00" w:rsidRDefault="00B4750D" w:rsidP="00FF0CF0">
            <w:pPr>
              <w:pStyle w:val="TAL"/>
              <w:rPr>
                <w:sz w:val="16"/>
              </w:rPr>
            </w:pPr>
            <w:r w:rsidRPr="00907D00">
              <w:rPr>
                <w:sz w:val="16"/>
              </w:rPr>
              <w:t>agreed</w:t>
            </w:r>
          </w:p>
        </w:tc>
      </w:tr>
      <w:tr w:rsidR="00B4750D" w:rsidRPr="00907D00" w14:paraId="2DF992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780B91" w14:textId="77777777" w:rsidR="00B4750D" w:rsidRPr="00907D00" w:rsidRDefault="00B4750D" w:rsidP="00FF0CF0">
            <w:pPr>
              <w:pStyle w:val="TAL"/>
              <w:rPr>
                <w:sz w:val="16"/>
              </w:rPr>
            </w:pPr>
            <w:r w:rsidRPr="00907D00">
              <w:rPr>
                <w:sz w:val="16"/>
              </w:rPr>
              <w:t>C3-230433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BE13"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B73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A54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9A3E" w14:textId="77777777" w:rsidR="00B4750D" w:rsidRPr="00907D00" w:rsidRDefault="00B4750D" w:rsidP="00FF0CF0">
            <w:pPr>
              <w:pStyle w:val="TAL"/>
              <w:rPr>
                <w:sz w:val="16"/>
              </w:rPr>
            </w:pPr>
            <w:r w:rsidRPr="00907D00">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03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A0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B4A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BFE9" w14:textId="77777777" w:rsidR="00B4750D" w:rsidRPr="00907D00" w:rsidRDefault="00B4750D" w:rsidP="00FF0CF0">
            <w:pPr>
              <w:pStyle w:val="TAL"/>
              <w:rPr>
                <w:sz w:val="16"/>
              </w:rPr>
            </w:pPr>
            <w:r w:rsidRPr="00907D00">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4BE5" w14:textId="77777777" w:rsidR="00B4750D" w:rsidRPr="00907D00" w:rsidRDefault="00B4750D" w:rsidP="00FF0CF0">
            <w:pPr>
              <w:pStyle w:val="TAL"/>
              <w:rPr>
                <w:sz w:val="16"/>
              </w:rPr>
            </w:pPr>
            <w:r w:rsidRPr="00907D00">
              <w:rPr>
                <w:sz w:val="16"/>
              </w:rPr>
              <w:t>revised</w:t>
            </w:r>
          </w:p>
        </w:tc>
      </w:tr>
      <w:tr w:rsidR="00B4750D" w:rsidRPr="00907D00" w14:paraId="0EA55A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87000A" w14:textId="77777777" w:rsidR="00B4750D" w:rsidRPr="00907D00" w:rsidRDefault="00B4750D" w:rsidP="00FF0CF0">
            <w:pPr>
              <w:pStyle w:val="TAL"/>
              <w:rPr>
                <w:sz w:val="16"/>
              </w:rPr>
            </w:pPr>
            <w:r w:rsidRPr="00907D00">
              <w:rPr>
                <w:sz w:val="16"/>
              </w:rPr>
              <w:t>C3-230832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D55"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06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BEE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88B3" w14:textId="77777777" w:rsidR="00B4750D" w:rsidRPr="00907D00" w:rsidRDefault="00B4750D" w:rsidP="00FF0CF0">
            <w:pPr>
              <w:pStyle w:val="TAL"/>
              <w:rPr>
                <w:sz w:val="16"/>
              </w:rPr>
            </w:pPr>
            <w:r w:rsidRPr="00907D00">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FA4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E8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FD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DC1B"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C1B0" w14:textId="77777777" w:rsidR="00B4750D" w:rsidRPr="00907D00" w:rsidRDefault="00B4750D" w:rsidP="00FF0CF0">
            <w:pPr>
              <w:pStyle w:val="TAL"/>
              <w:rPr>
                <w:sz w:val="16"/>
              </w:rPr>
            </w:pPr>
            <w:r w:rsidRPr="00907D00">
              <w:rPr>
                <w:sz w:val="16"/>
              </w:rPr>
              <w:t>agreed</w:t>
            </w:r>
          </w:p>
        </w:tc>
      </w:tr>
      <w:tr w:rsidR="00B4750D" w:rsidRPr="00907D00" w14:paraId="6968DA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8E9B7F" w14:textId="77777777" w:rsidR="00B4750D" w:rsidRPr="00907D00" w:rsidRDefault="00B4750D" w:rsidP="00FF0CF0">
            <w:pPr>
              <w:pStyle w:val="TAL"/>
              <w:rPr>
                <w:sz w:val="16"/>
              </w:rPr>
            </w:pPr>
            <w:r w:rsidRPr="00907D00">
              <w:rPr>
                <w:sz w:val="16"/>
              </w:rPr>
              <w:t>C3-230441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48A8"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FB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287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EA72" w14:textId="77777777" w:rsidR="00B4750D" w:rsidRPr="00907D00" w:rsidRDefault="00B4750D" w:rsidP="00FF0CF0">
            <w:pPr>
              <w:pStyle w:val="TAL"/>
              <w:rPr>
                <w:sz w:val="16"/>
              </w:rPr>
            </w:pPr>
            <w:r w:rsidRPr="00907D00">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099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5242"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64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8BC5"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D6C4" w14:textId="77777777" w:rsidR="00B4750D" w:rsidRPr="00907D00" w:rsidRDefault="00B4750D" w:rsidP="00FF0CF0">
            <w:pPr>
              <w:pStyle w:val="TAL"/>
              <w:rPr>
                <w:sz w:val="16"/>
              </w:rPr>
            </w:pPr>
            <w:r w:rsidRPr="00907D00">
              <w:rPr>
                <w:sz w:val="16"/>
              </w:rPr>
              <w:t>revised</w:t>
            </w:r>
          </w:p>
        </w:tc>
      </w:tr>
      <w:tr w:rsidR="00B4750D" w:rsidRPr="00907D00" w14:paraId="52E55C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98C3AE" w14:textId="77777777" w:rsidR="00B4750D" w:rsidRPr="00907D00" w:rsidRDefault="00B4750D" w:rsidP="00FF0CF0">
            <w:pPr>
              <w:pStyle w:val="TAL"/>
              <w:rPr>
                <w:sz w:val="16"/>
              </w:rPr>
            </w:pPr>
            <w:r w:rsidRPr="00907D00">
              <w:rPr>
                <w:sz w:val="16"/>
              </w:rPr>
              <w:t>C3-230807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DEF3"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EA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529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846D" w14:textId="77777777" w:rsidR="00B4750D" w:rsidRPr="00907D00" w:rsidRDefault="00B4750D" w:rsidP="00FF0CF0">
            <w:pPr>
              <w:pStyle w:val="TAL"/>
              <w:rPr>
                <w:sz w:val="16"/>
              </w:rPr>
            </w:pPr>
            <w:r w:rsidRPr="00907D00">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3E3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8331"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6BAC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452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A3DE" w14:textId="77777777" w:rsidR="00B4750D" w:rsidRPr="00907D00" w:rsidRDefault="00B4750D" w:rsidP="00FF0CF0">
            <w:pPr>
              <w:pStyle w:val="TAL"/>
              <w:rPr>
                <w:sz w:val="16"/>
              </w:rPr>
            </w:pPr>
            <w:r w:rsidRPr="00907D00">
              <w:rPr>
                <w:sz w:val="16"/>
              </w:rPr>
              <w:t>agreed</w:t>
            </w:r>
          </w:p>
        </w:tc>
      </w:tr>
      <w:tr w:rsidR="00B4750D" w:rsidRPr="00907D00" w14:paraId="1EE990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25B183" w14:textId="77777777" w:rsidR="00B4750D" w:rsidRPr="00907D00" w:rsidRDefault="00B4750D" w:rsidP="00FF0CF0">
            <w:pPr>
              <w:pStyle w:val="TAL"/>
              <w:rPr>
                <w:sz w:val="16"/>
              </w:rPr>
            </w:pPr>
            <w:r w:rsidRPr="00907D00">
              <w:rPr>
                <w:sz w:val="16"/>
              </w:rPr>
              <w:t>C3-230442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7B94A"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C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935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CCC9" w14:textId="77777777" w:rsidR="00B4750D" w:rsidRPr="00907D00" w:rsidRDefault="00B4750D" w:rsidP="00FF0CF0">
            <w:pPr>
              <w:pStyle w:val="TAL"/>
              <w:rPr>
                <w:sz w:val="16"/>
              </w:rPr>
            </w:pPr>
            <w:r w:rsidRPr="00907D00">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41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8B5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E7B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3B04"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DDDF" w14:textId="77777777" w:rsidR="00B4750D" w:rsidRPr="00907D00" w:rsidRDefault="00B4750D" w:rsidP="00FF0CF0">
            <w:pPr>
              <w:pStyle w:val="TAL"/>
              <w:rPr>
                <w:sz w:val="16"/>
              </w:rPr>
            </w:pPr>
            <w:r w:rsidRPr="00907D00">
              <w:rPr>
                <w:sz w:val="16"/>
              </w:rPr>
              <w:t>revised</w:t>
            </w:r>
          </w:p>
        </w:tc>
      </w:tr>
      <w:tr w:rsidR="00B4750D" w:rsidRPr="00907D00" w14:paraId="6BD99F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5B3137" w14:textId="77777777" w:rsidR="00B4750D" w:rsidRPr="00907D00" w:rsidRDefault="00B4750D" w:rsidP="00FF0CF0">
            <w:pPr>
              <w:pStyle w:val="TAL"/>
              <w:rPr>
                <w:sz w:val="16"/>
              </w:rPr>
            </w:pPr>
            <w:r w:rsidRPr="00907D00">
              <w:rPr>
                <w:sz w:val="16"/>
              </w:rPr>
              <w:t>C3-230808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C31B"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982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287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49B" w14:textId="77777777" w:rsidR="00B4750D" w:rsidRPr="00907D00" w:rsidRDefault="00B4750D" w:rsidP="00FF0CF0">
            <w:pPr>
              <w:pStyle w:val="TAL"/>
              <w:rPr>
                <w:sz w:val="16"/>
              </w:rPr>
            </w:pPr>
            <w:r w:rsidRPr="00907D00">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91D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BACC"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DC9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FE80"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4653" w14:textId="77777777" w:rsidR="00B4750D" w:rsidRPr="00907D00" w:rsidRDefault="00B4750D" w:rsidP="00FF0CF0">
            <w:pPr>
              <w:pStyle w:val="TAL"/>
              <w:rPr>
                <w:sz w:val="16"/>
              </w:rPr>
            </w:pPr>
            <w:r w:rsidRPr="00907D00">
              <w:rPr>
                <w:sz w:val="16"/>
              </w:rPr>
              <w:t>agreed</w:t>
            </w:r>
          </w:p>
        </w:tc>
      </w:tr>
      <w:tr w:rsidR="00B4750D" w:rsidRPr="00907D00" w14:paraId="3434E2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BA07E2" w14:textId="77777777" w:rsidR="00B4750D" w:rsidRPr="00907D00" w:rsidRDefault="00B4750D" w:rsidP="00FF0CF0">
            <w:pPr>
              <w:pStyle w:val="TAL"/>
              <w:rPr>
                <w:sz w:val="16"/>
              </w:rPr>
            </w:pPr>
            <w:r w:rsidRPr="00907D00">
              <w:rPr>
                <w:sz w:val="16"/>
              </w:rPr>
              <w:t>C3-230443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35C0"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FFF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3C7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6E5D" w14:textId="77777777" w:rsidR="00B4750D" w:rsidRPr="00907D00" w:rsidRDefault="00B4750D" w:rsidP="00FF0CF0">
            <w:pPr>
              <w:pStyle w:val="TAL"/>
              <w:rPr>
                <w:sz w:val="16"/>
              </w:rPr>
            </w:pPr>
            <w:r w:rsidRPr="00907D00">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AF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8AF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F55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AD86"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B9E1" w14:textId="77777777" w:rsidR="00B4750D" w:rsidRPr="00907D00" w:rsidRDefault="00B4750D" w:rsidP="00FF0CF0">
            <w:pPr>
              <w:pStyle w:val="TAL"/>
              <w:rPr>
                <w:sz w:val="16"/>
              </w:rPr>
            </w:pPr>
            <w:r w:rsidRPr="00907D00">
              <w:rPr>
                <w:sz w:val="16"/>
              </w:rPr>
              <w:t>revised</w:t>
            </w:r>
          </w:p>
        </w:tc>
      </w:tr>
      <w:tr w:rsidR="00B4750D" w:rsidRPr="00907D00" w14:paraId="3BE236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31D32" w14:textId="77777777" w:rsidR="00B4750D" w:rsidRPr="00907D00" w:rsidRDefault="00B4750D" w:rsidP="00FF0CF0">
            <w:pPr>
              <w:pStyle w:val="TAL"/>
              <w:rPr>
                <w:sz w:val="16"/>
              </w:rPr>
            </w:pPr>
            <w:r w:rsidRPr="00907D00">
              <w:rPr>
                <w:sz w:val="16"/>
              </w:rPr>
              <w:t>C3-230809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044C"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984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85E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E2E6" w14:textId="77777777" w:rsidR="00B4750D" w:rsidRPr="00907D00" w:rsidRDefault="00B4750D" w:rsidP="00FF0CF0">
            <w:pPr>
              <w:pStyle w:val="TAL"/>
              <w:rPr>
                <w:sz w:val="16"/>
              </w:rPr>
            </w:pPr>
            <w:r w:rsidRPr="00907D00">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58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964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272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364B"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DA725" w14:textId="77777777" w:rsidR="00B4750D" w:rsidRPr="00907D00" w:rsidRDefault="00B4750D" w:rsidP="00FF0CF0">
            <w:pPr>
              <w:pStyle w:val="TAL"/>
              <w:rPr>
                <w:sz w:val="16"/>
              </w:rPr>
            </w:pPr>
            <w:r w:rsidRPr="00907D00">
              <w:rPr>
                <w:sz w:val="16"/>
              </w:rPr>
              <w:t>agreed</w:t>
            </w:r>
          </w:p>
        </w:tc>
      </w:tr>
      <w:tr w:rsidR="00B4750D" w:rsidRPr="00907D00" w14:paraId="182205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5A097B" w14:textId="77777777" w:rsidR="00B4750D" w:rsidRPr="00907D00" w:rsidRDefault="00B4750D" w:rsidP="00FF0CF0">
            <w:pPr>
              <w:pStyle w:val="TAL"/>
              <w:rPr>
                <w:sz w:val="16"/>
              </w:rPr>
            </w:pPr>
            <w:r w:rsidRPr="00907D00">
              <w:rPr>
                <w:sz w:val="16"/>
              </w:rPr>
              <w:t>C3-230444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AF51"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852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5E58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CE73" w14:textId="77777777" w:rsidR="00B4750D" w:rsidRPr="00907D00" w:rsidRDefault="00B4750D" w:rsidP="00FF0CF0">
            <w:pPr>
              <w:pStyle w:val="TAL"/>
              <w:rPr>
                <w:sz w:val="16"/>
              </w:rPr>
            </w:pPr>
            <w:r w:rsidRPr="00907D0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CE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EF9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C5C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4806"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65D" w14:textId="77777777" w:rsidR="00B4750D" w:rsidRPr="00907D00" w:rsidRDefault="00B4750D" w:rsidP="00FF0CF0">
            <w:pPr>
              <w:pStyle w:val="TAL"/>
              <w:rPr>
                <w:sz w:val="16"/>
              </w:rPr>
            </w:pPr>
            <w:r w:rsidRPr="00907D00">
              <w:rPr>
                <w:sz w:val="16"/>
              </w:rPr>
              <w:t>revised</w:t>
            </w:r>
          </w:p>
        </w:tc>
      </w:tr>
      <w:tr w:rsidR="00B4750D" w:rsidRPr="00907D00" w14:paraId="02B8AAA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2AEF84" w14:textId="77777777" w:rsidR="00B4750D" w:rsidRPr="00907D00" w:rsidRDefault="00B4750D" w:rsidP="00FF0CF0">
            <w:pPr>
              <w:pStyle w:val="TAL"/>
              <w:rPr>
                <w:sz w:val="16"/>
              </w:rPr>
            </w:pPr>
            <w:r w:rsidRPr="00907D00">
              <w:rPr>
                <w:sz w:val="16"/>
              </w:rPr>
              <w:t>C3-230810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8DD1"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764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269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292D" w14:textId="77777777" w:rsidR="00B4750D" w:rsidRPr="00907D00" w:rsidRDefault="00B4750D" w:rsidP="00FF0CF0">
            <w:pPr>
              <w:pStyle w:val="TAL"/>
              <w:rPr>
                <w:sz w:val="16"/>
              </w:rPr>
            </w:pPr>
            <w:r w:rsidRPr="00907D0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A2F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2B0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A05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7D9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2510" w14:textId="77777777" w:rsidR="00B4750D" w:rsidRPr="00907D00" w:rsidRDefault="00B4750D" w:rsidP="00FF0CF0">
            <w:pPr>
              <w:pStyle w:val="TAL"/>
              <w:rPr>
                <w:sz w:val="16"/>
              </w:rPr>
            </w:pPr>
            <w:r w:rsidRPr="00907D00">
              <w:rPr>
                <w:sz w:val="16"/>
              </w:rPr>
              <w:t>agreed</w:t>
            </w:r>
          </w:p>
        </w:tc>
      </w:tr>
      <w:tr w:rsidR="00B4750D" w:rsidRPr="00907D00" w14:paraId="3A9522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77D2B1" w14:textId="77777777" w:rsidR="00B4750D" w:rsidRPr="00907D00" w:rsidRDefault="00B4750D" w:rsidP="00FF0CF0">
            <w:pPr>
              <w:pStyle w:val="TAL"/>
              <w:rPr>
                <w:sz w:val="16"/>
              </w:rPr>
            </w:pPr>
            <w:r w:rsidRPr="00907D00">
              <w:rPr>
                <w:sz w:val="16"/>
              </w:rPr>
              <w:t>C3-230460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73BE" w14:textId="77777777" w:rsidR="00B4750D" w:rsidRPr="00907D00" w:rsidRDefault="00B4750D" w:rsidP="00FF0CF0">
            <w:pPr>
              <w:pStyle w:val="TAL"/>
              <w:rPr>
                <w:sz w:val="16"/>
              </w:rPr>
            </w:pPr>
            <w:r w:rsidRPr="00907D00">
              <w:rPr>
                <w:sz w:val="16"/>
              </w:rPr>
              <w:t>Corrections to enumeration values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2DA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A95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7AB9" w14:textId="77777777" w:rsidR="00B4750D" w:rsidRPr="00907D00" w:rsidRDefault="00B4750D" w:rsidP="00FF0CF0">
            <w:pPr>
              <w:pStyle w:val="TAL"/>
              <w:rPr>
                <w:sz w:val="16"/>
              </w:rPr>
            </w:pPr>
            <w:r w:rsidRPr="00907D0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D8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25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EDE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D25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1CEB" w14:textId="77777777" w:rsidR="00B4750D" w:rsidRPr="00907D00" w:rsidRDefault="00B4750D" w:rsidP="00FF0CF0">
            <w:pPr>
              <w:pStyle w:val="TAL"/>
              <w:rPr>
                <w:sz w:val="16"/>
              </w:rPr>
            </w:pPr>
            <w:r w:rsidRPr="00907D00">
              <w:rPr>
                <w:sz w:val="16"/>
              </w:rPr>
              <w:t>agreed</w:t>
            </w:r>
          </w:p>
        </w:tc>
      </w:tr>
      <w:tr w:rsidR="00B4750D" w:rsidRPr="00907D00" w14:paraId="7DB393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635FF2" w14:textId="77777777" w:rsidR="00B4750D" w:rsidRPr="00907D00" w:rsidRDefault="00B4750D" w:rsidP="00FF0CF0">
            <w:pPr>
              <w:pStyle w:val="TAL"/>
              <w:rPr>
                <w:sz w:val="16"/>
              </w:rPr>
            </w:pPr>
            <w:r w:rsidRPr="00907D00">
              <w:rPr>
                <w:sz w:val="16"/>
              </w:rPr>
              <w:t>C3-230488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76DF" w14:textId="77777777" w:rsidR="00B4750D" w:rsidRPr="00907D00" w:rsidRDefault="00B4750D" w:rsidP="00FF0CF0">
            <w:pPr>
              <w:pStyle w:val="TAL"/>
              <w:rPr>
                <w:sz w:val="16"/>
              </w:rPr>
            </w:pPr>
            <w:r w:rsidRPr="00907D00">
              <w:rPr>
                <w:sz w:val="16"/>
              </w:rPr>
              <w:t>Correction to 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061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88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0607" w14:textId="77777777" w:rsidR="00B4750D" w:rsidRPr="00907D00" w:rsidRDefault="00B4750D" w:rsidP="00FF0CF0">
            <w:pPr>
              <w:pStyle w:val="TAL"/>
              <w:rPr>
                <w:sz w:val="16"/>
              </w:rPr>
            </w:pPr>
            <w:r w:rsidRPr="00907D00">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3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E34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F13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828B" w14:textId="77777777" w:rsidR="00B4750D" w:rsidRPr="00907D00" w:rsidRDefault="00B4750D" w:rsidP="00FF0CF0">
            <w:pPr>
              <w:pStyle w:val="TAL"/>
              <w:rPr>
                <w:sz w:val="16"/>
              </w:rPr>
            </w:pPr>
            <w:r w:rsidRPr="00907D00">
              <w:rPr>
                <w:sz w:val="16"/>
              </w:rPr>
              <w:t>5WWC, 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12F8" w14:textId="77777777" w:rsidR="00B4750D" w:rsidRPr="00907D00" w:rsidRDefault="00B4750D" w:rsidP="00FF0CF0">
            <w:pPr>
              <w:pStyle w:val="TAL"/>
              <w:rPr>
                <w:sz w:val="16"/>
              </w:rPr>
            </w:pPr>
            <w:r w:rsidRPr="00907D00">
              <w:rPr>
                <w:sz w:val="16"/>
              </w:rPr>
              <w:t>agreed</w:t>
            </w:r>
          </w:p>
        </w:tc>
      </w:tr>
      <w:tr w:rsidR="00B4750D" w:rsidRPr="00907D00" w14:paraId="2DAB81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27D22F" w14:textId="77777777" w:rsidR="00B4750D" w:rsidRPr="00907D00" w:rsidRDefault="00B4750D" w:rsidP="00FF0CF0">
            <w:pPr>
              <w:pStyle w:val="TAL"/>
              <w:rPr>
                <w:sz w:val="16"/>
              </w:rPr>
            </w:pPr>
            <w:r w:rsidRPr="00907D00">
              <w:rPr>
                <w:sz w:val="16"/>
              </w:rPr>
              <w:t>C3-230489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38CE" w14:textId="77777777" w:rsidR="00B4750D" w:rsidRPr="00907D00" w:rsidRDefault="00B4750D" w:rsidP="00FF0CF0">
            <w:pPr>
              <w:pStyle w:val="TAL"/>
              <w:rPr>
                <w:sz w:val="16"/>
              </w:rPr>
            </w:pPr>
            <w:r w:rsidRPr="00907D00">
              <w:rPr>
                <w:sz w:val="16"/>
              </w:rPr>
              <w:t>Correction to 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07A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9E0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BAD4" w14:textId="77777777" w:rsidR="00B4750D" w:rsidRPr="00907D00" w:rsidRDefault="00B4750D" w:rsidP="00FF0CF0">
            <w:pPr>
              <w:pStyle w:val="TAL"/>
              <w:rPr>
                <w:sz w:val="16"/>
              </w:rPr>
            </w:pPr>
            <w:r w:rsidRPr="00907D00">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1E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92A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146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69C" w14:textId="77777777" w:rsidR="00B4750D" w:rsidRPr="00907D00" w:rsidRDefault="00B4750D" w:rsidP="00FF0CF0">
            <w:pPr>
              <w:pStyle w:val="TAL"/>
              <w:rPr>
                <w:sz w:val="16"/>
              </w:rPr>
            </w:pPr>
            <w:r w:rsidRPr="00907D00">
              <w:rPr>
                <w:sz w:val="16"/>
              </w:rPr>
              <w:t>5WWC, 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DFD2" w14:textId="77777777" w:rsidR="00B4750D" w:rsidRPr="00907D00" w:rsidRDefault="00B4750D" w:rsidP="00FF0CF0">
            <w:pPr>
              <w:pStyle w:val="TAL"/>
              <w:rPr>
                <w:sz w:val="16"/>
              </w:rPr>
            </w:pPr>
            <w:r w:rsidRPr="00907D00">
              <w:rPr>
                <w:sz w:val="16"/>
              </w:rPr>
              <w:t>agreed</w:t>
            </w:r>
          </w:p>
        </w:tc>
      </w:tr>
      <w:tr w:rsidR="00B4750D" w:rsidRPr="00907D00" w14:paraId="22292B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3582D" w14:textId="77777777" w:rsidR="00B4750D" w:rsidRPr="00907D00" w:rsidRDefault="00B4750D" w:rsidP="00FF0CF0">
            <w:pPr>
              <w:pStyle w:val="TAL"/>
              <w:rPr>
                <w:sz w:val="16"/>
              </w:rPr>
            </w:pPr>
            <w:r w:rsidRPr="00907D00">
              <w:rPr>
                <w:sz w:val="16"/>
              </w:rPr>
              <w:t>C3-230490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7FED"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8F2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704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908A" w14:textId="77777777" w:rsidR="00B4750D" w:rsidRPr="00907D00" w:rsidRDefault="00B4750D" w:rsidP="00FF0CF0">
            <w:pPr>
              <w:pStyle w:val="TAL"/>
              <w:rPr>
                <w:sz w:val="16"/>
              </w:rPr>
            </w:pPr>
            <w:r w:rsidRPr="00907D00">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C6E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DA9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A5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8D3C"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9FFDA" w14:textId="77777777" w:rsidR="00B4750D" w:rsidRPr="00907D00" w:rsidRDefault="00B4750D" w:rsidP="00FF0CF0">
            <w:pPr>
              <w:pStyle w:val="TAL"/>
              <w:rPr>
                <w:sz w:val="16"/>
              </w:rPr>
            </w:pPr>
            <w:r w:rsidRPr="00907D00">
              <w:rPr>
                <w:sz w:val="16"/>
              </w:rPr>
              <w:t>merged</w:t>
            </w:r>
          </w:p>
        </w:tc>
      </w:tr>
      <w:tr w:rsidR="00B4750D" w:rsidRPr="00907D00" w14:paraId="5A9809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844C59" w14:textId="77777777" w:rsidR="00B4750D" w:rsidRPr="00907D00" w:rsidRDefault="00B4750D" w:rsidP="00FF0CF0">
            <w:pPr>
              <w:pStyle w:val="TAL"/>
              <w:rPr>
                <w:sz w:val="16"/>
              </w:rPr>
            </w:pPr>
            <w:r w:rsidRPr="00907D00">
              <w:rPr>
                <w:sz w:val="16"/>
              </w:rPr>
              <w:t>C3-230491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B95E"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06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84D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F591" w14:textId="77777777" w:rsidR="00B4750D" w:rsidRPr="00907D00" w:rsidRDefault="00B4750D" w:rsidP="00FF0CF0">
            <w:pPr>
              <w:pStyle w:val="TAL"/>
              <w:rPr>
                <w:sz w:val="16"/>
              </w:rPr>
            </w:pPr>
            <w:r w:rsidRPr="00907D00">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89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B03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51D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D530" w14:textId="77777777" w:rsidR="00B4750D" w:rsidRPr="00907D00" w:rsidRDefault="00B4750D" w:rsidP="00FF0CF0">
            <w:pPr>
              <w:pStyle w:val="TAL"/>
              <w:rPr>
                <w:sz w:val="16"/>
              </w:rPr>
            </w:pPr>
            <w:r w:rsidRPr="00907D00">
              <w:rPr>
                <w:sz w:val="16"/>
              </w:rPr>
              <w:t>en5GPccSer,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66BB" w14:textId="77777777" w:rsidR="00B4750D" w:rsidRPr="00907D00" w:rsidRDefault="00B4750D" w:rsidP="00FF0CF0">
            <w:pPr>
              <w:pStyle w:val="TAL"/>
              <w:rPr>
                <w:sz w:val="16"/>
              </w:rPr>
            </w:pPr>
            <w:r w:rsidRPr="00907D00">
              <w:rPr>
                <w:sz w:val="16"/>
              </w:rPr>
              <w:t>merged</w:t>
            </w:r>
          </w:p>
        </w:tc>
      </w:tr>
      <w:tr w:rsidR="00B4750D" w:rsidRPr="00907D00" w14:paraId="28F0A5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AE46E2" w14:textId="77777777" w:rsidR="00B4750D" w:rsidRPr="00907D00" w:rsidRDefault="00B4750D" w:rsidP="00FF0CF0">
            <w:pPr>
              <w:pStyle w:val="TAL"/>
              <w:rPr>
                <w:sz w:val="16"/>
              </w:rPr>
            </w:pPr>
            <w:r w:rsidRPr="00907D00">
              <w:rPr>
                <w:sz w:val="16"/>
              </w:rPr>
              <w:t>C3-230492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0CFD"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2B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868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EDCA" w14:textId="77777777" w:rsidR="00B4750D" w:rsidRPr="00907D00" w:rsidRDefault="00B4750D" w:rsidP="00FF0CF0">
            <w:pPr>
              <w:pStyle w:val="TAL"/>
              <w:rPr>
                <w:sz w:val="16"/>
              </w:rPr>
            </w:pPr>
            <w:r w:rsidRPr="00907D00">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19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E9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033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0A0F" w14:textId="77777777" w:rsidR="00B4750D" w:rsidRPr="00907D00" w:rsidRDefault="00B4750D" w:rsidP="00FF0CF0">
            <w:pPr>
              <w:pStyle w:val="TAL"/>
              <w:rPr>
                <w:sz w:val="16"/>
              </w:rPr>
            </w:pPr>
            <w:r w:rsidRPr="00907D00">
              <w:rPr>
                <w:sz w:val="16"/>
              </w:rPr>
              <w:t>en5GPccSer,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C58D" w14:textId="77777777" w:rsidR="00B4750D" w:rsidRPr="00907D00" w:rsidRDefault="00B4750D" w:rsidP="00FF0CF0">
            <w:pPr>
              <w:pStyle w:val="TAL"/>
              <w:rPr>
                <w:sz w:val="16"/>
              </w:rPr>
            </w:pPr>
            <w:r w:rsidRPr="00907D00">
              <w:rPr>
                <w:sz w:val="16"/>
              </w:rPr>
              <w:t>merged</w:t>
            </w:r>
          </w:p>
        </w:tc>
      </w:tr>
      <w:tr w:rsidR="00B4750D" w:rsidRPr="00907D00" w14:paraId="7D338E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16E713" w14:textId="77777777" w:rsidR="00B4750D" w:rsidRPr="00907D00" w:rsidRDefault="00B4750D" w:rsidP="00FF0CF0">
            <w:pPr>
              <w:pStyle w:val="TAL"/>
              <w:rPr>
                <w:sz w:val="16"/>
              </w:rPr>
            </w:pPr>
            <w:r w:rsidRPr="00907D00">
              <w:rPr>
                <w:sz w:val="16"/>
              </w:rPr>
              <w:t>C3-230493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7FB3"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A78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CEE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1F00" w14:textId="77777777" w:rsidR="00B4750D" w:rsidRPr="00907D00" w:rsidRDefault="00B4750D" w:rsidP="00FF0CF0">
            <w:pPr>
              <w:pStyle w:val="TAL"/>
              <w:rPr>
                <w:sz w:val="16"/>
              </w:rPr>
            </w:pPr>
            <w:r w:rsidRPr="00907D00">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2D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B8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919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B59C"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F464" w14:textId="77777777" w:rsidR="00B4750D" w:rsidRPr="00907D00" w:rsidRDefault="00B4750D" w:rsidP="00FF0CF0">
            <w:pPr>
              <w:pStyle w:val="TAL"/>
              <w:rPr>
                <w:sz w:val="16"/>
              </w:rPr>
            </w:pPr>
            <w:r w:rsidRPr="00907D00">
              <w:rPr>
                <w:sz w:val="16"/>
              </w:rPr>
              <w:t>revised</w:t>
            </w:r>
          </w:p>
        </w:tc>
      </w:tr>
      <w:tr w:rsidR="00B4750D" w:rsidRPr="00907D00" w14:paraId="1FEA13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F07231" w14:textId="77777777" w:rsidR="00B4750D" w:rsidRPr="00907D00" w:rsidRDefault="00B4750D" w:rsidP="00FF0CF0">
            <w:pPr>
              <w:pStyle w:val="TAL"/>
              <w:rPr>
                <w:sz w:val="16"/>
              </w:rPr>
            </w:pPr>
            <w:r w:rsidRPr="00907D00">
              <w:rPr>
                <w:sz w:val="16"/>
              </w:rPr>
              <w:t>C3-230847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99D7"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B7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E74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E0EF" w14:textId="77777777" w:rsidR="00B4750D" w:rsidRPr="00907D00" w:rsidRDefault="00B4750D" w:rsidP="00FF0CF0">
            <w:pPr>
              <w:pStyle w:val="TAL"/>
              <w:rPr>
                <w:sz w:val="16"/>
              </w:rPr>
            </w:pPr>
            <w:r w:rsidRPr="00907D00">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2AB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F36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576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C1BF"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8B70" w14:textId="77777777" w:rsidR="00B4750D" w:rsidRPr="00907D00" w:rsidRDefault="00B4750D" w:rsidP="00FF0CF0">
            <w:pPr>
              <w:pStyle w:val="TAL"/>
              <w:rPr>
                <w:sz w:val="16"/>
              </w:rPr>
            </w:pPr>
            <w:r w:rsidRPr="00907D00">
              <w:rPr>
                <w:sz w:val="16"/>
              </w:rPr>
              <w:t>agreed</w:t>
            </w:r>
          </w:p>
        </w:tc>
      </w:tr>
      <w:tr w:rsidR="00B4750D" w:rsidRPr="00907D00" w14:paraId="36B07C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F5C228" w14:textId="77777777" w:rsidR="00B4750D" w:rsidRPr="00907D00" w:rsidRDefault="00B4750D" w:rsidP="00FF0CF0">
            <w:pPr>
              <w:pStyle w:val="TAL"/>
              <w:rPr>
                <w:sz w:val="16"/>
              </w:rPr>
            </w:pPr>
            <w:r w:rsidRPr="00907D00">
              <w:rPr>
                <w:sz w:val="16"/>
              </w:rPr>
              <w:t>C3-230498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5D88"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24E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FE4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9D89" w14:textId="77777777" w:rsidR="00B4750D" w:rsidRPr="00907D00" w:rsidRDefault="00B4750D" w:rsidP="00FF0CF0">
            <w:pPr>
              <w:pStyle w:val="TAL"/>
              <w:rPr>
                <w:sz w:val="16"/>
              </w:rPr>
            </w:pPr>
            <w:r w:rsidRPr="00907D00">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8B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73C4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D1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928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8A68" w14:textId="77777777" w:rsidR="00B4750D" w:rsidRPr="00907D00" w:rsidRDefault="00B4750D" w:rsidP="00FF0CF0">
            <w:pPr>
              <w:pStyle w:val="TAL"/>
              <w:rPr>
                <w:sz w:val="16"/>
              </w:rPr>
            </w:pPr>
            <w:r w:rsidRPr="00907D00">
              <w:rPr>
                <w:sz w:val="16"/>
              </w:rPr>
              <w:t>revised</w:t>
            </w:r>
          </w:p>
        </w:tc>
      </w:tr>
      <w:tr w:rsidR="00B4750D" w:rsidRPr="00907D00" w14:paraId="53BA63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99376C" w14:textId="77777777" w:rsidR="00B4750D" w:rsidRPr="00907D00" w:rsidRDefault="00B4750D" w:rsidP="00FF0CF0">
            <w:pPr>
              <w:pStyle w:val="TAL"/>
              <w:rPr>
                <w:sz w:val="16"/>
              </w:rPr>
            </w:pPr>
            <w:r w:rsidRPr="00907D00">
              <w:rPr>
                <w:sz w:val="16"/>
              </w:rPr>
              <w:t>C3-230771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F8FC"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B1B7"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8EF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C9F7" w14:textId="77777777" w:rsidR="00B4750D" w:rsidRPr="00907D00" w:rsidRDefault="00B4750D" w:rsidP="00FF0CF0">
            <w:pPr>
              <w:pStyle w:val="TAL"/>
              <w:rPr>
                <w:sz w:val="16"/>
              </w:rPr>
            </w:pPr>
            <w:r w:rsidRPr="00907D00">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C49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00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C7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675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824C" w14:textId="77777777" w:rsidR="00B4750D" w:rsidRPr="00907D00" w:rsidRDefault="00B4750D" w:rsidP="00FF0CF0">
            <w:pPr>
              <w:pStyle w:val="TAL"/>
              <w:rPr>
                <w:sz w:val="16"/>
              </w:rPr>
            </w:pPr>
            <w:r w:rsidRPr="00907D00">
              <w:rPr>
                <w:sz w:val="16"/>
              </w:rPr>
              <w:t>agreed</w:t>
            </w:r>
          </w:p>
        </w:tc>
      </w:tr>
      <w:tr w:rsidR="00B4750D" w:rsidRPr="00907D00" w14:paraId="527EAF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8B8AB9" w14:textId="77777777" w:rsidR="00B4750D" w:rsidRPr="00907D00" w:rsidRDefault="00B4750D" w:rsidP="00FF0CF0">
            <w:pPr>
              <w:pStyle w:val="TAL"/>
              <w:rPr>
                <w:sz w:val="16"/>
              </w:rPr>
            </w:pPr>
            <w:r w:rsidRPr="00907D00">
              <w:rPr>
                <w:sz w:val="16"/>
              </w:rPr>
              <w:t>C3-230503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A023"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63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27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9C22" w14:textId="77777777" w:rsidR="00B4750D" w:rsidRPr="00907D00" w:rsidRDefault="00B4750D" w:rsidP="00FF0CF0">
            <w:pPr>
              <w:pStyle w:val="TAL"/>
              <w:rPr>
                <w:sz w:val="16"/>
              </w:rPr>
            </w:pPr>
            <w:r w:rsidRPr="00907D00">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A37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C6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E2B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88C0"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0F88" w14:textId="77777777" w:rsidR="00B4750D" w:rsidRPr="00907D00" w:rsidRDefault="00B4750D" w:rsidP="00FF0CF0">
            <w:pPr>
              <w:pStyle w:val="TAL"/>
              <w:rPr>
                <w:sz w:val="16"/>
              </w:rPr>
            </w:pPr>
            <w:r w:rsidRPr="00907D00">
              <w:rPr>
                <w:sz w:val="16"/>
              </w:rPr>
              <w:t>revised</w:t>
            </w:r>
          </w:p>
        </w:tc>
      </w:tr>
      <w:tr w:rsidR="00B4750D" w:rsidRPr="00907D00" w14:paraId="4B1BFB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2BD5D7" w14:textId="77777777" w:rsidR="00B4750D" w:rsidRPr="00907D00" w:rsidRDefault="00B4750D" w:rsidP="00FF0CF0">
            <w:pPr>
              <w:pStyle w:val="TAL"/>
              <w:rPr>
                <w:sz w:val="16"/>
              </w:rPr>
            </w:pPr>
            <w:r w:rsidRPr="00907D00">
              <w:rPr>
                <w:sz w:val="16"/>
              </w:rPr>
              <w:t>C3-230776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8F0A"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6F1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93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065E" w14:textId="77777777" w:rsidR="00B4750D" w:rsidRPr="00907D00" w:rsidRDefault="00B4750D" w:rsidP="00FF0CF0">
            <w:pPr>
              <w:pStyle w:val="TAL"/>
              <w:rPr>
                <w:sz w:val="16"/>
              </w:rPr>
            </w:pPr>
            <w:r w:rsidRPr="00907D00">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FFA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318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15BD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774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46B3" w14:textId="77777777" w:rsidR="00B4750D" w:rsidRPr="00907D00" w:rsidRDefault="00B4750D" w:rsidP="00FF0CF0">
            <w:pPr>
              <w:pStyle w:val="TAL"/>
              <w:rPr>
                <w:sz w:val="16"/>
              </w:rPr>
            </w:pPr>
            <w:r w:rsidRPr="00907D00">
              <w:rPr>
                <w:sz w:val="16"/>
              </w:rPr>
              <w:t>agreed</w:t>
            </w:r>
          </w:p>
        </w:tc>
      </w:tr>
      <w:tr w:rsidR="00B4750D" w:rsidRPr="00907D00" w14:paraId="614357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855EC5" w14:textId="77777777" w:rsidR="00B4750D" w:rsidRPr="00907D00" w:rsidRDefault="00B4750D" w:rsidP="00FF0CF0">
            <w:pPr>
              <w:pStyle w:val="TAL"/>
              <w:rPr>
                <w:sz w:val="16"/>
              </w:rPr>
            </w:pPr>
            <w:r w:rsidRPr="00907D00">
              <w:rPr>
                <w:sz w:val="16"/>
              </w:rPr>
              <w:t>C3-230506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6736" w14:textId="77777777" w:rsidR="00B4750D" w:rsidRPr="00907D00" w:rsidRDefault="00B4750D" w:rsidP="00FF0CF0">
            <w:pPr>
              <w:pStyle w:val="TAL"/>
              <w:rPr>
                <w:sz w:val="16"/>
              </w:rPr>
            </w:pPr>
            <w:r w:rsidRPr="00907D00">
              <w:rPr>
                <w:sz w:val="16"/>
              </w:rPr>
              <w:t>Support of Dynamic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4C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619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D4EB" w14:textId="77777777" w:rsidR="00B4750D" w:rsidRPr="00907D00" w:rsidRDefault="00B4750D" w:rsidP="00FF0CF0">
            <w:pPr>
              <w:pStyle w:val="TAL"/>
              <w:rPr>
                <w:sz w:val="16"/>
              </w:rPr>
            </w:pPr>
            <w:r w:rsidRPr="00907D00">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06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62D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7B0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4F21"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81D4" w14:textId="77777777" w:rsidR="00B4750D" w:rsidRPr="00907D00" w:rsidRDefault="00B4750D" w:rsidP="00FF0CF0">
            <w:pPr>
              <w:pStyle w:val="TAL"/>
              <w:rPr>
                <w:sz w:val="16"/>
              </w:rPr>
            </w:pPr>
            <w:r w:rsidRPr="00907D00">
              <w:rPr>
                <w:sz w:val="16"/>
              </w:rPr>
              <w:t>revised</w:t>
            </w:r>
          </w:p>
        </w:tc>
      </w:tr>
      <w:tr w:rsidR="00B4750D" w:rsidRPr="00907D00" w14:paraId="25C0AFC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8130F3" w14:textId="77777777" w:rsidR="00B4750D" w:rsidRPr="00907D00" w:rsidRDefault="00B4750D" w:rsidP="00FF0CF0">
            <w:pPr>
              <w:pStyle w:val="TAL"/>
              <w:rPr>
                <w:sz w:val="16"/>
              </w:rPr>
            </w:pPr>
            <w:r w:rsidRPr="00907D00">
              <w:rPr>
                <w:sz w:val="16"/>
              </w:rPr>
              <w:t>C3-230768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DDDA" w14:textId="77777777" w:rsidR="00B4750D" w:rsidRPr="00907D00" w:rsidRDefault="00B4750D" w:rsidP="00FF0CF0">
            <w:pPr>
              <w:pStyle w:val="TAL"/>
              <w:rPr>
                <w:sz w:val="16"/>
              </w:rPr>
            </w:pPr>
            <w:r w:rsidRPr="00907D00">
              <w:rPr>
                <w:sz w:val="16"/>
              </w:rPr>
              <w:t>Support of Dynamic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CC8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838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B121" w14:textId="77777777" w:rsidR="00B4750D" w:rsidRPr="00907D00" w:rsidRDefault="00B4750D" w:rsidP="00FF0CF0">
            <w:pPr>
              <w:pStyle w:val="TAL"/>
              <w:rPr>
                <w:sz w:val="16"/>
              </w:rPr>
            </w:pPr>
            <w:r w:rsidRPr="00907D00">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305B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4F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153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742F"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1880" w14:textId="77777777" w:rsidR="00B4750D" w:rsidRPr="00907D00" w:rsidRDefault="00B4750D" w:rsidP="00FF0CF0">
            <w:pPr>
              <w:pStyle w:val="TAL"/>
              <w:rPr>
                <w:sz w:val="16"/>
              </w:rPr>
            </w:pPr>
            <w:r w:rsidRPr="00907D00">
              <w:rPr>
                <w:sz w:val="16"/>
              </w:rPr>
              <w:t>agreed</w:t>
            </w:r>
          </w:p>
        </w:tc>
      </w:tr>
      <w:tr w:rsidR="00B4750D" w:rsidRPr="00907D00" w14:paraId="6B4502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2457DB" w14:textId="77777777" w:rsidR="00B4750D" w:rsidRPr="00907D00" w:rsidRDefault="00B4750D" w:rsidP="00FF0CF0">
            <w:pPr>
              <w:pStyle w:val="TAL"/>
              <w:rPr>
                <w:sz w:val="16"/>
              </w:rPr>
            </w:pPr>
            <w:r w:rsidRPr="00907D00">
              <w:rPr>
                <w:sz w:val="16"/>
              </w:rPr>
              <w:t>C3-230507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6258"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B87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6A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2760" w14:textId="77777777" w:rsidR="00B4750D" w:rsidRPr="00907D00" w:rsidRDefault="00B4750D" w:rsidP="00FF0CF0">
            <w:pPr>
              <w:pStyle w:val="TAL"/>
              <w:rPr>
                <w:sz w:val="16"/>
              </w:rPr>
            </w:pPr>
            <w:r w:rsidRPr="00907D00">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5E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59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624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F0B4"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DCDD" w14:textId="77777777" w:rsidR="00B4750D" w:rsidRPr="00907D00" w:rsidRDefault="00B4750D" w:rsidP="00FF0CF0">
            <w:pPr>
              <w:pStyle w:val="TAL"/>
              <w:rPr>
                <w:sz w:val="16"/>
              </w:rPr>
            </w:pPr>
            <w:r w:rsidRPr="00907D00">
              <w:rPr>
                <w:sz w:val="16"/>
              </w:rPr>
              <w:t>withdrawn</w:t>
            </w:r>
          </w:p>
        </w:tc>
      </w:tr>
      <w:tr w:rsidR="00B4750D" w:rsidRPr="00907D00" w14:paraId="7BECE44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76DD2E" w14:textId="77777777" w:rsidR="00B4750D" w:rsidRPr="00907D00" w:rsidRDefault="00B4750D" w:rsidP="00FF0CF0">
            <w:pPr>
              <w:pStyle w:val="TAL"/>
              <w:rPr>
                <w:sz w:val="16"/>
              </w:rPr>
            </w:pPr>
            <w:r w:rsidRPr="00907D00">
              <w:rPr>
                <w:sz w:val="16"/>
              </w:rPr>
              <w:t>C3-230514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FC03"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D1C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E06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4A33" w14:textId="77777777" w:rsidR="00B4750D" w:rsidRPr="00907D00" w:rsidRDefault="00B4750D" w:rsidP="00FF0CF0">
            <w:pPr>
              <w:pStyle w:val="TAL"/>
              <w:rPr>
                <w:sz w:val="16"/>
              </w:rPr>
            </w:pPr>
            <w:r w:rsidRPr="00907D00">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84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A8F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CD4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D3EA"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6C4F" w14:textId="77777777" w:rsidR="00B4750D" w:rsidRPr="00907D00" w:rsidRDefault="00B4750D" w:rsidP="00FF0CF0">
            <w:pPr>
              <w:pStyle w:val="TAL"/>
              <w:rPr>
                <w:sz w:val="16"/>
              </w:rPr>
            </w:pPr>
            <w:r w:rsidRPr="00907D00">
              <w:rPr>
                <w:sz w:val="16"/>
              </w:rPr>
              <w:t>revised</w:t>
            </w:r>
          </w:p>
        </w:tc>
      </w:tr>
      <w:tr w:rsidR="00B4750D" w:rsidRPr="00907D00" w14:paraId="3C3E306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F0A08" w14:textId="77777777" w:rsidR="00B4750D" w:rsidRPr="00907D00" w:rsidRDefault="00B4750D" w:rsidP="00FF0CF0">
            <w:pPr>
              <w:pStyle w:val="TAL"/>
              <w:rPr>
                <w:sz w:val="16"/>
              </w:rPr>
            </w:pPr>
            <w:r w:rsidRPr="00907D00">
              <w:rPr>
                <w:sz w:val="16"/>
              </w:rPr>
              <w:t>C3-230781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A740"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33F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66C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890E" w14:textId="77777777" w:rsidR="00B4750D" w:rsidRPr="00907D00" w:rsidRDefault="00B4750D" w:rsidP="00FF0CF0">
            <w:pPr>
              <w:pStyle w:val="TAL"/>
              <w:rPr>
                <w:sz w:val="16"/>
              </w:rPr>
            </w:pPr>
            <w:r w:rsidRPr="00907D00">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B0B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DD2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397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E7C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0EC3" w14:textId="77777777" w:rsidR="00B4750D" w:rsidRPr="00907D00" w:rsidRDefault="00B4750D" w:rsidP="00FF0CF0">
            <w:pPr>
              <w:pStyle w:val="TAL"/>
              <w:rPr>
                <w:sz w:val="16"/>
              </w:rPr>
            </w:pPr>
            <w:r w:rsidRPr="00907D00">
              <w:rPr>
                <w:sz w:val="16"/>
              </w:rPr>
              <w:t>agreed</w:t>
            </w:r>
          </w:p>
        </w:tc>
      </w:tr>
      <w:tr w:rsidR="00B4750D" w:rsidRPr="00907D00" w14:paraId="691236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8D37F90" w14:textId="77777777" w:rsidR="00B4750D" w:rsidRPr="00907D00" w:rsidRDefault="00B4750D" w:rsidP="00FF0CF0">
            <w:pPr>
              <w:pStyle w:val="TAL"/>
              <w:rPr>
                <w:sz w:val="16"/>
              </w:rPr>
            </w:pPr>
            <w:r w:rsidRPr="00907D00">
              <w:rPr>
                <w:sz w:val="16"/>
              </w:rPr>
              <w:t>C3-230552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8E3B"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3BE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2DC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5174" w14:textId="77777777" w:rsidR="00B4750D" w:rsidRPr="00907D00" w:rsidRDefault="00B4750D" w:rsidP="00FF0CF0">
            <w:pPr>
              <w:pStyle w:val="TAL"/>
              <w:rPr>
                <w:sz w:val="16"/>
              </w:rPr>
            </w:pPr>
            <w:r w:rsidRPr="00907D00">
              <w:rPr>
                <w:sz w:val="16"/>
              </w:rPr>
              <w:t>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B12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C8C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9F0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C69A"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F3D6" w14:textId="77777777" w:rsidR="00B4750D" w:rsidRPr="00907D00" w:rsidRDefault="00B4750D" w:rsidP="00FF0CF0">
            <w:pPr>
              <w:pStyle w:val="TAL"/>
              <w:rPr>
                <w:sz w:val="16"/>
              </w:rPr>
            </w:pPr>
            <w:r w:rsidRPr="00907D00">
              <w:rPr>
                <w:sz w:val="16"/>
              </w:rPr>
              <w:t>revised</w:t>
            </w:r>
          </w:p>
        </w:tc>
      </w:tr>
      <w:tr w:rsidR="00B4750D" w:rsidRPr="00907D00" w14:paraId="713606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B54997" w14:textId="77777777" w:rsidR="00B4750D" w:rsidRPr="00907D00" w:rsidRDefault="00B4750D" w:rsidP="00FF0CF0">
            <w:pPr>
              <w:pStyle w:val="TAL"/>
              <w:rPr>
                <w:sz w:val="16"/>
              </w:rPr>
            </w:pPr>
            <w:r w:rsidRPr="00907D00">
              <w:rPr>
                <w:sz w:val="16"/>
              </w:rPr>
              <w:t>C3-230657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1F9E"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A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CEE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2A59" w14:textId="77777777" w:rsidR="00B4750D" w:rsidRPr="00907D00" w:rsidRDefault="00B4750D" w:rsidP="00FF0CF0">
            <w:pPr>
              <w:pStyle w:val="TAL"/>
              <w:rPr>
                <w:sz w:val="16"/>
              </w:rPr>
            </w:pPr>
            <w:r w:rsidRPr="00907D00">
              <w:rPr>
                <w:sz w:val="16"/>
              </w:rPr>
              <w:t>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60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924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A55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966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D62A" w14:textId="77777777" w:rsidR="00B4750D" w:rsidRPr="00907D00" w:rsidRDefault="00B4750D" w:rsidP="00FF0CF0">
            <w:pPr>
              <w:pStyle w:val="TAL"/>
              <w:rPr>
                <w:sz w:val="16"/>
              </w:rPr>
            </w:pPr>
            <w:r w:rsidRPr="00907D00">
              <w:rPr>
                <w:sz w:val="16"/>
              </w:rPr>
              <w:t>agreed</w:t>
            </w:r>
          </w:p>
        </w:tc>
      </w:tr>
      <w:tr w:rsidR="00B4750D" w:rsidRPr="00907D00" w14:paraId="0C146C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0B40A03" w14:textId="77777777" w:rsidR="00B4750D" w:rsidRPr="00907D00" w:rsidRDefault="00B4750D" w:rsidP="00FF0CF0">
            <w:pPr>
              <w:pStyle w:val="TAL"/>
              <w:rPr>
                <w:sz w:val="16"/>
              </w:rPr>
            </w:pPr>
            <w:r w:rsidRPr="00907D00">
              <w:rPr>
                <w:sz w:val="16"/>
              </w:rPr>
              <w:t>C3-230594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E82F"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3DC6"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A19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A400" w14:textId="77777777" w:rsidR="00B4750D" w:rsidRPr="00907D00" w:rsidRDefault="00B4750D" w:rsidP="00FF0CF0">
            <w:pPr>
              <w:pStyle w:val="TAL"/>
              <w:rPr>
                <w:sz w:val="16"/>
              </w:rPr>
            </w:pPr>
            <w:r w:rsidRPr="00907D00">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69C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069C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2F9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6DD9"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0E4D" w14:textId="77777777" w:rsidR="00B4750D" w:rsidRPr="00907D00" w:rsidRDefault="00B4750D" w:rsidP="00FF0CF0">
            <w:pPr>
              <w:pStyle w:val="TAL"/>
              <w:rPr>
                <w:sz w:val="16"/>
              </w:rPr>
            </w:pPr>
            <w:r w:rsidRPr="00907D00">
              <w:rPr>
                <w:sz w:val="16"/>
              </w:rPr>
              <w:t>revised</w:t>
            </w:r>
          </w:p>
        </w:tc>
      </w:tr>
      <w:tr w:rsidR="00B4750D" w:rsidRPr="00907D00" w14:paraId="1F17E8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86C9C7" w14:textId="77777777" w:rsidR="00B4750D" w:rsidRPr="00907D00" w:rsidRDefault="00B4750D" w:rsidP="00FF0CF0">
            <w:pPr>
              <w:pStyle w:val="TAL"/>
              <w:rPr>
                <w:sz w:val="16"/>
              </w:rPr>
            </w:pPr>
            <w:r w:rsidRPr="00907D00">
              <w:rPr>
                <w:sz w:val="16"/>
              </w:rPr>
              <w:t>C3-230742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915"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17C2" w14:textId="77777777" w:rsidR="00B4750D" w:rsidRPr="00907D00" w:rsidRDefault="00B4750D" w:rsidP="00FF0CF0">
            <w:pPr>
              <w:pStyle w:val="TAL"/>
              <w:rPr>
                <w:sz w:val="16"/>
              </w:rPr>
            </w:pPr>
            <w:r w:rsidRPr="00907D0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548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A956" w14:textId="77777777" w:rsidR="00B4750D" w:rsidRPr="00907D00" w:rsidRDefault="00B4750D" w:rsidP="00FF0CF0">
            <w:pPr>
              <w:pStyle w:val="TAL"/>
              <w:rPr>
                <w:sz w:val="16"/>
              </w:rPr>
            </w:pPr>
            <w:r w:rsidRPr="00907D00">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253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0B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2F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7687"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EA57" w14:textId="77777777" w:rsidR="00B4750D" w:rsidRPr="00907D00" w:rsidRDefault="00B4750D" w:rsidP="00FF0CF0">
            <w:pPr>
              <w:pStyle w:val="TAL"/>
              <w:rPr>
                <w:sz w:val="16"/>
              </w:rPr>
            </w:pPr>
            <w:r w:rsidRPr="00907D00">
              <w:rPr>
                <w:sz w:val="16"/>
              </w:rPr>
              <w:t>agreed</w:t>
            </w:r>
          </w:p>
        </w:tc>
      </w:tr>
      <w:tr w:rsidR="00B4750D" w:rsidRPr="00907D00" w14:paraId="162911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3FF2C8" w14:textId="77777777" w:rsidR="00B4750D" w:rsidRPr="00907D00" w:rsidRDefault="00B4750D" w:rsidP="00FF0CF0">
            <w:pPr>
              <w:pStyle w:val="TAL"/>
              <w:rPr>
                <w:sz w:val="16"/>
              </w:rPr>
            </w:pPr>
            <w:r w:rsidRPr="00907D00">
              <w:rPr>
                <w:sz w:val="16"/>
              </w:rPr>
              <w:t>C3-230921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D2E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9F4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BCB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7825D" w14:textId="77777777" w:rsidR="00B4750D" w:rsidRPr="00907D00" w:rsidRDefault="00B4750D" w:rsidP="00FF0CF0">
            <w:pPr>
              <w:pStyle w:val="TAL"/>
              <w:rPr>
                <w:sz w:val="16"/>
              </w:rPr>
            </w:pPr>
            <w:r w:rsidRPr="00907D00">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0E10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4DE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6C0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900C"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F7D8" w14:textId="77777777" w:rsidR="00B4750D" w:rsidRPr="00907D00" w:rsidRDefault="00B4750D" w:rsidP="00FF0CF0">
            <w:pPr>
              <w:pStyle w:val="TAL"/>
              <w:rPr>
                <w:sz w:val="16"/>
              </w:rPr>
            </w:pPr>
            <w:r w:rsidRPr="00907D00">
              <w:rPr>
                <w:sz w:val="16"/>
              </w:rPr>
              <w:t>agreed</w:t>
            </w:r>
          </w:p>
        </w:tc>
      </w:tr>
      <w:tr w:rsidR="00B4750D" w:rsidRPr="00907D00" w14:paraId="4C3E8A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08B9B83" w14:textId="77777777" w:rsidR="00B4750D" w:rsidRPr="00907D00" w:rsidRDefault="00B4750D" w:rsidP="00FF0CF0">
            <w:pPr>
              <w:pStyle w:val="TAL"/>
              <w:rPr>
                <w:sz w:val="16"/>
              </w:rPr>
            </w:pPr>
            <w:r w:rsidRPr="00907D00">
              <w:rPr>
                <w:sz w:val="16"/>
              </w:rPr>
              <w:t>C3-230934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C70F"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557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162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06A0" w14:textId="77777777" w:rsidR="00B4750D" w:rsidRPr="00907D00" w:rsidRDefault="00B4750D" w:rsidP="00FF0CF0">
            <w:pPr>
              <w:pStyle w:val="TAL"/>
              <w:rPr>
                <w:sz w:val="16"/>
              </w:rPr>
            </w:pPr>
            <w:r w:rsidRPr="00907D00">
              <w:rPr>
                <w:sz w:val="16"/>
              </w:rPr>
              <w:t>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F8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62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660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54E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7EB4" w14:textId="77777777" w:rsidR="00B4750D" w:rsidRPr="00907D00" w:rsidRDefault="00B4750D" w:rsidP="00FF0CF0">
            <w:pPr>
              <w:pStyle w:val="TAL"/>
              <w:rPr>
                <w:sz w:val="16"/>
              </w:rPr>
            </w:pPr>
            <w:r w:rsidRPr="00907D00">
              <w:rPr>
                <w:sz w:val="16"/>
              </w:rPr>
              <w:t>agreed</w:t>
            </w:r>
          </w:p>
        </w:tc>
      </w:tr>
      <w:tr w:rsidR="00B4750D" w:rsidRPr="00907D00" w14:paraId="637A8C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672DAF" w14:textId="77777777" w:rsidR="00B4750D" w:rsidRPr="00907D00" w:rsidRDefault="00B4750D" w:rsidP="00FF0CF0">
            <w:pPr>
              <w:pStyle w:val="TAL"/>
              <w:rPr>
                <w:sz w:val="16"/>
              </w:rPr>
            </w:pPr>
            <w:r w:rsidRPr="00907D00">
              <w:rPr>
                <w:sz w:val="16"/>
              </w:rPr>
              <w:t>C3-230081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4C46"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C7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7B0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C2AF" w14:textId="77777777" w:rsidR="00B4750D" w:rsidRPr="00907D00" w:rsidRDefault="00B4750D" w:rsidP="00FF0CF0">
            <w:pPr>
              <w:pStyle w:val="TAL"/>
              <w:rPr>
                <w:sz w:val="16"/>
              </w:rPr>
            </w:pPr>
            <w:r w:rsidRPr="00907D00">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8D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0C4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BC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001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4BD2" w14:textId="77777777" w:rsidR="00B4750D" w:rsidRPr="00907D00" w:rsidRDefault="00B4750D" w:rsidP="00FF0CF0">
            <w:pPr>
              <w:pStyle w:val="TAL"/>
              <w:rPr>
                <w:sz w:val="16"/>
              </w:rPr>
            </w:pPr>
            <w:r w:rsidRPr="00907D00">
              <w:rPr>
                <w:sz w:val="16"/>
              </w:rPr>
              <w:t>postponed</w:t>
            </w:r>
          </w:p>
        </w:tc>
      </w:tr>
      <w:tr w:rsidR="00B4750D" w:rsidRPr="00907D00" w14:paraId="798AE43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C38AD" w14:textId="77777777" w:rsidR="00B4750D" w:rsidRPr="00907D00" w:rsidRDefault="00B4750D" w:rsidP="00FF0CF0">
            <w:pPr>
              <w:pStyle w:val="TAL"/>
              <w:rPr>
                <w:sz w:val="16"/>
              </w:rPr>
            </w:pPr>
            <w:r w:rsidRPr="00907D00">
              <w:rPr>
                <w:sz w:val="16"/>
              </w:rPr>
              <w:t>C3-230083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3791" w14:textId="77777777" w:rsidR="00B4750D" w:rsidRPr="00907D00" w:rsidRDefault="00B4750D" w:rsidP="00FF0CF0">
            <w:pPr>
              <w:pStyle w:val="TAL"/>
              <w:rPr>
                <w:sz w:val="16"/>
              </w:rPr>
            </w:pPr>
            <w:r w:rsidRPr="00907D00">
              <w:rPr>
                <w:sz w:val="16"/>
              </w:rPr>
              <w:t>Considering UE Policy Control inputs for ANDSP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6CB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C8A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C23F" w14:textId="77777777" w:rsidR="00B4750D" w:rsidRPr="00907D00" w:rsidRDefault="00B4750D" w:rsidP="00FF0CF0">
            <w:pPr>
              <w:pStyle w:val="TAL"/>
              <w:rPr>
                <w:sz w:val="16"/>
              </w:rPr>
            </w:pPr>
            <w:r w:rsidRPr="00907D0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0CB1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3A4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7D9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70478"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42EB" w14:textId="77777777" w:rsidR="00B4750D" w:rsidRPr="00907D00" w:rsidRDefault="00B4750D" w:rsidP="00FF0CF0">
            <w:pPr>
              <w:pStyle w:val="TAL"/>
              <w:rPr>
                <w:sz w:val="16"/>
              </w:rPr>
            </w:pPr>
            <w:r w:rsidRPr="00907D00">
              <w:rPr>
                <w:sz w:val="16"/>
              </w:rPr>
              <w:t>revised</w:t>
            </w:r>
          </w:p>
        </w:tc>
      </w:tr>
      <w:tr w:rsidR="00B4750D" w:rsidRPr="00907D00" w14:paraId="26E98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632B89" w14:textId="77777777" w:rsidR="00B4750D" w:rsidRPr="00907D00" w:rsidRDefault="00B4750D" w:rsidP="00FF0CF0">
            <w:pPr>
              <w:pStyle w:val="TAL"/>
              <w:rPr>
                <w:sz w:val="16"/>
              </w:rPr>
            </w:pPr>
            <w:r w:rsidRPr="00907D00">
              <w:rPr>
                <w:sz w:val="16"/>
              </w:rPr>
              <w:t>C3-230855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2147" w14:textId="77777777" w:rsidR="00B4750D" w:rsidRPr="00907D00" w:rsidRDefault="00B4750D" w:rsidP="00FF0CF0">
            <w:pPr>
              <w:pStyle w:val="TAL"/>
              <w:rPr>
                <w:sz w:val="16"/>
              </w:rPr>
            </w:pPr>
            <w:r w:rsidRPr="00907D00">
              <w:rPr>
                <w:sz w:val="16"/>
              </w:rPr>
              <w:t>Considering UE Policy Control inputs for ANDSP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79F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8BB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B70E" w14:textId="77777777" w:rsidR="00B4750D" w:rsidRPr="00907D00" w:rsidRDefault="00B4750D" w:rsidP="00FF0CF0">
            <w:pPr>
              <w:pStyle w:val="TAL"/>
              <w:rPr>
                <w:sz w:val="16"/>
              </w:rPr>
            </w:pPr>
            <w:r w:rsidRPr="00907D0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5E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08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1A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E0AD"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2664" w14:textId="77777777" w:rsidR="00B4750D" w:rsidRPr="00907D00" w:rsidRDefault="00B4750D" w:rsidP="00FF0CF0">
            <w:pPr>
              <w:pStyle w:val="TAL"/>
              <w:rPr>
                <w:sz w:val="16"/>
              </w:rPr>
            </w:pPr>
            <w:r w:rsidRPr="00907D00">
              <w:rPr>
                <w:sz w:val="16"/>
              </w:rPr>
              <w:t>agreed</w:t>
            </w:r>
          </w:p>
        </w:tc>
      </w:tr>
      <w:tr w:rsidR="00B4750D" w:rsidRPr="00907D00" w14:paraId="484A2B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E5357F" w14:textId="77777777" w:rsidR="00B4750D" w:rsidRPr="00907D00" w:rsidRDefault="00B4750D" w:rsidP="00FF0CF0">
            <w:pPr>
              <w:pStyle w:val="TAL"/>
              <w:rPr>
                <w:sz w:val="16"/>
              </w:rPr>
            </w:pPr>
            <w:r w:rsidRPr="00907D00">
              <w:rPr>
                <w:sz w:val="16"/>
              </w:rPr>
              <w:t>C3-230107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3C3B" w14:textId="77777777" w:rsidR="00B4750D" w:rsidRPr="00907D00" w:rsidRDefault="00B4750D" w:rsidP="00FF0CF0">
            <w:pPr>
              <w:pStyle w:val="TAL"/>
              <w:rPr>
                <w:sz w:val="16"/>
              </w:rPr>
            </w:pPr>
            <w:r w:rsidRPr="00907D00">
              <w:rPr>
                <w:sz w:val="16"/>
              </w:rPr>
              <w:t>Clarification about the parameter matching in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56E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FA5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E5D1" w14:textId="77777777" w:rsidR="00B4750D" w:rsidRPr="00907D00" w:rsidRDefault="00B4750D" w:rsidP="00FF0CF0">
            <w:pPr>
              <w:pStyle w:val="TAL"/>
              <w:rPr>
                <w:sz w:val="16"/>
              </w:rPr>
            </w:pPr>
            <w:r w:rsidRPr="00907D00">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6E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FE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94D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852C"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C212" w14:textId="77777777" w:rsidR="00B4750D" w:rsidRPr="00907D00" w:rsidRDefault="00B4750D" w:rsidP="00FF0CF0">
            <w:pPr>
              <w:pStyle w:val="TAL"/>
              <w:rPr>
                <w:sz w:val="16"/>
              </w:rPr>
            </w:pPr>
            <w:r w:rsidRPr="00907D00">
              <w:rPr>
                <w:sz w:val="16"/>
              </w:rPr>
              <w:t>revised</w:t>
            </w:r>
          </w:p>
        </w:tc>
      </w:tr>
      <w:tr w:rsidR="00B4750D" w:rsidRPr="00907D00" w14:paraId="7AE9AE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7828A2" w14:textId="77777777" w:rsidR="00B4750D" w:rsidRPr="00907D00" w:rsidRDefault="00B4750D" w:rsidP="00FF0CF0">
            <w:pPr>
              <w:pStyle w:val="TAL"/>
              <w:rPr>
                <w:sz w:val="16"/>
              </w:rPr>
            </w:pPr>
            <w:r w:rsidRPr="00907D00">
              <w:rPr>
                <w:sz w:val="16"/>
              </w:rPr>
              <w:t>C3-230871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BFB1" w14:textId="77777777" w:rsidR="00B4750D" w:rsidRPr="00907D00" w:rsidRDefault="00B4750D" w:rsidP="00FF0CF0">
            <w:pPr>
              <w:pStyle w:val="TAL"/>
              <w:rPr>
                <w:sz w:val="16"/>
              </w:rPr>
            </w:pPr>
            <w:r w:rsidRPr="00907D00">
              <w:rPr>
                <w:sz w:val="16"/>
              </w:rPr>
              <w:t>Clarification about the parameter matching in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D84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A95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DD2E" w14:textId="77777777" w:rsidR="00B4750D" w:rsidRPr="00907D00" w:rsidRDefault="00B4750D" w:rsidP="00FF0CF0">
            <w:pPr>
              <w:pStyle w:val="TAL"/>
              <w:rPr>
                <w:sz w:val="16"/>
              </w:rPr>
            </w:pPr>
            <w:r w:rsidRPr="00907D00">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EE5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95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98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4539"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87D3" w14:textId="77777777" w:rsidR="00B4750D" w:rsidRPr="00907D00" w:rsidRDefault="00B4750D" w:rsidP="00FF0CF0">
            <w:pPr>
              <w:pStyle w:val="TAL"/>
              <w:rPr>
                <w:sz w:val="16"/>
              </w:rPr>
            </w:pPr>
            <w:r w:rsidRPr="00907D00">
              <w:rPr>
                <w:sz w:val="16"/>
              </w:rPr>
              <w:t>agreed</w:t>
            </w:r>
          </w:p>
        </w:tc>
      </w:tr>
      <w:tr w:rsidR="00B4750D" w:rsidRPr="00907D00" w14:paraId="5B7772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C7010F" w14:textId="77777777" w:rsidR="00B4750D" w:rsidRPr="00907D00" w:rsidRDefault="00B4750D" w:rsidP="00FF0CF0">
            <w:pPr>
              <w:pStyle w:val="TAL"/>
              <w:rPr>
                <w:sz w:val="16"/>
              </w:rPr>
            </w:pPr>
            <w:r w:rsidRPr="00907D00">
              <w:rPr>
                <w:sz w:val="16"/>
              </w:rPr>
              <w:t>C3-230109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A2A4" w14:textId="77777777" w:rsidR="00B4750D" w:rsidRPr="00907D00" w:rsidRDefault="00B4750D" w:rsidP="00FF0CF0">
            <w:pPr>
              <w:pStyle w:val="TAL"/>
              <w:rPr>
                <w:sz w:val="16"/>
              </w:rPr>
            </w:pPr>
            <w:r w:rsidRPr="00907D00">
              <w:rPr>
                <w:sz w:val="16"/>
              </w:rPr>
              <w:t>Clarification about the order of steps in UE Policy Association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7A12"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CE3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1CD9" w14:textId="77777777" w:rsidR="00B4750D" w:rsidRPr="00907D00" w:rsidRDefault="00B4750D" w:rsidP="00FF0CF0">
            <w:pPr>
              <w:pStyle w:val="TAL"/>
              <w:rPr>
                <w:sz w:val="16"/>
              </w:rPr>
            </w:pPr>
            <w:r w:rsidRPr="00907D00">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6B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AF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2B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9D03"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6E5C" w14:textId="77777777" w:rsidR="00B4750D" w:rsidRPr="00907D00" w:rsidRDefault="00B4750D" w:rsidP="00FF0CF0">
            <w:pPr>
              <w:pStyle w:val="TAL"/>
              <w:rPr>
                <w:sz w:val="16"/>
              </w:rPr>
            </w:pPr>
            <w:r w:rsidRPr="00907D00">
              <w:rPr>
                <w:sz w:val="16"/>
              </w:rPr>
              <w:t>agreed</w:t>
            </w:r>
          </w:p>
        </w:tc>
      </w:tr>
      <w:tr w:rsidR="00B4750D" w:rsidRPr="00907D00" w14:paraId="49051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82931A" w14:textId="77777777" w:rsidR="00B4750D" w:rsidRPr="00907D00" w:rsidRDefault="00B4750D" w:rsidP="00FF0CF0">
            <w:pPr>
              <w:pStyle w:val="TAL"/>
              <w:rPr>
                <w:sz w:val="16"/>
              </w:rPr>
            </w:pPr>
            <w:r w:rsidRPr="00907D00">
              <w:rPr>
                <w:sz w:val="16"/>
              </w:rPr>
              <w:t>C3-230165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1FB59"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7A4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7DE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5ECA" w14:textId="77777777" w:rsidR="00B4750D" w:rsidRPr="00907D00" w:rsidRDefault="00B4750D" w:rsidP="00FF0CF0">
            <w:pPr>
              <w:pStyle w:val="TAL"/>
              <w:rPr>
                <w:sz w:val="16"/>
              </w:rPr>
            </w:pPr>
            <w:r w:rsidRPr="00907D00">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2AA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FB4A"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24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E5BC"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193D" w14:textId="77777777" w:rsidR="00B4750D" w:rsidRPr="00907D00" w:rsidRDefault="00B4750D" w:rsidP="00FF0CF0">
            <w:pPr>
              <w:pStyle w:val="TAL"/>
              <w:rPr>
                <w:sz w:val="16"/>
              </w:rPr>
            </w:pPr>
            <w:r w:rsidRPr="00907D00">
              <w:rPr>
                <w:sz w:val="16"/>
              </w:rPr>
              <w:t>withdrawn</w:t>
            </w:r>
          </w:p>
        </w:tc>
      </w:tr>
      <w:tr w:rsidR="00B4750D" w:rsidRPr="00907D00" w14:paraId="76CFB46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82A3FA" w14:textId="77777777" w:rsidR="00B4750D" w:rsidRPr="00907D00" w:rsidRDefault="00B4750D" w:rsidP="00FF0CF0">
            <w:pPr>
              <w:pStyle w:val="TAL"/>
              <w:rPr>
                <w:sz w:val="16"/>
              </w:rPr>
            </w:pPr>
            <w:r w:rsidRPr="00907D00">
              <w:rPr>
                <w:sz w:val="16"/>
              </w:rPr>
              <w:t>C3-230166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A662"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BB0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6CBD"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409" w14:textId="77777777" w:rsidR="00B4750D" w:rsidRPr="00907D00" w:rsidRDefault="00B4750D" w:rsidP="00FF0CF0">
            <w:pPr>
              <w:pStyle w:val="TAL"/>
              <w:rPr>
                <w:sz w:val="16"/>
              </w:rPr>
            </w:pPr>
            <w:r w:rsidRPr="00907D00">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74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CC8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855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AE06"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F32C" w14:textId="77777777" w:rsidR="00B4750D" w:rsidRPr="00907D00" w:rsidRDefault="00B4750D" w:rsidP="00FF0CF0">
            <w:pPr>
              <w:pStyle w:val="TAL"/>
              <w:rPr>
                <w:sz w:val="16"/>
              </w:rPr>
            </w:pPr>
            <w:r w:rsidRPr="00907D00">
              <w:rPr>
                <w:sz w:val="16"/>
              </w:rPr>
              <w:t>withdrawn</w:t>
            </w:r>
          </w:p>
        </w:tc>
      </w:tr>
      <w:tr w:rsidR="00B4750D" w:rsidRPr="00907D00" w14:paraId="72CD28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48AFF5" w14:textId="77777777" w:rsidR="00B4750D" w:rsidRPr="00907D00" w:rsidRDefault="00B4750D" w:rsidP="00FF0CF0">
            <w:pPr>
              <w:pStyle w:val="TAL"/>
              <w:rPr>
                <w:sz w:val="16"/>
              </w:rPr>
            </w:pPr>
            <w:r w:rsidRPr="00907D00">
              <w:rPr>
                <w:sz w:val="16"/>
              </w:rPr>
              <w:t>C3-230167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0A12"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13A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DF1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E911" w14:textId="77777777" w:rsidR="00B4750D" w:rsidRPr="00907D00" w:rsidRDefault="00B4750D" w:rsidP="00FF0CF0">
            <w:pPr>
              <w:pStyle w:val="TAL"/>
              <w:rPr>
                <w:sz w:val="16"/>
              </w:rPr>
            </w:pPr>
            <w:r w:rsidRPr="00907D00">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13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DC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B31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D279"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1504" w14:textId="77777777" w:rsidR="00B4750D" w:rsidRPr="00907D00" w:rsidRDefault="00B4750D" w:rsidP="00FF0CF0">
            <w:pPr>
              <w:pStyle w:val="TAL"/>
              <w:rPr>
                <w:sz w:val="16"/>
              </w:rPr>
            </w:pPr>
            <w:r w:rsidRPr="00907D00">
              <w:rPr>
                <w:sz w:val="16"/>
              </w:rPr>
              <w:t>withdrawn</w:t>
            </w:r>
          </w:p>
        </w:tc>
      </w:tr>
      <w:tr w:rsidR="00B4750D" w:rsidRPr="00907D00" w14:paraId="6319E7B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A9AF39" w14:textId="77777777" w:rsidR="00B4750D" w:rsidRPr="00907D00" w:rsidRDefault="00B4750D" w:rsidP="00FF0CF0">
            <w:pPr>
              <w:pStyle w:val="TAL"/>
              <w:rPr>
                <w:sz w:val="16"/>
              </w:rPr>
            </w:pPr>
            <w:r w:rsidRPr="00907D00">
              <w:rPr>
                <w:sz w:val="16"/>
              </w:rPr>
              <w:t>C3-230171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04BB" w14:textId="77777777" w:rsidR="00B4750D" w:rsidRPr="00907D00" w:rsidRDefault="00B4750D" w:rsidP="00FF0CF0">
            <w:pPr>
              <w:pStyle w:val="TAL"/>
              <w:rPr>
                <w:sz w:val="16"/>
              </w:rPr>
            </w:pPr>
            <w:r w:rsidRPr="00907D00">
              <w:rPr>
                <w:sz w:val="16"/>
              </w:rPr>
              <w:t>Update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70C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128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9506" w14:textId="77777777" w:rsidR="00B4750D" w:rsidRPr="00907D00" w:rsidRDefault="00B4750D" w:rsidP="00FF0CF0">
            <w:pPr>
              <w:pStyle w:val="TAL"/>
              <w:rPr>
                <w:sz w:val="16"/>
              </w:rPr>
            </w:pPr>
            <w:r w:rsidRPr="00907D0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CC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F1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10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925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8FE4" w14:textId="77777777" w:rsidR="00B4750D" w:rsidRPr="00907D00" w:rsidRDefault="00B4750D" w:rsidP="00FF0CF0">
            <w:pPr>
              <w:pStyle w:val="TAL"/>
              <w:rPr>
                <w:sz w:val="16"/>
              </w:rPr>
            </w:pPr>
            <w:r w:rsidRPr="00907D00">
              <w:rPr>
                <w:sz w:val="16"/>
              </w:rPr>
              <w:t>revised</w:t>
            </w:r>
          </w:p>
        </w:tc>
      </w:tr>
      <w:tr w:rsidR="00B4750D" w:rsidRPr="00907D00" w14:paraId="2C2488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AE856" w14:textId="77777777" w:rsidR="00B4750D" w:rsidRPr="00907D00" w:rsidRDefault="00B4750D" w:rsidP="00FF0CF0">
            <w:pPr>
              <w:pStyle w:val="TAL"/>
              <w:rPr>
                <w:sz w:val="16"/>
              </w:rPr>
            </w:pPr>
            <w:r w:rsidRPr="00907D00">
              <w:rPr>
                <w:sz w:val="16"/>
              </w:rPr>
              <w:t>C3-230756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266D" w14:textId="77777777" w:rsidR="00B4750D" w:rsidRPr="00907D00" w:rsidRDefault="00B4750D" w:rsidP="00FF0CF0">
            <w:pPr>
              <w:pStyle w:val="TAL"/>
              <w:rPr>
                <w:sz w:val="16"/>
              </w:rPr>
            </w:pPr>
            <w:r w:rsidRPr="00907D00">
              <w:rPr>
                <w:sz w:val="16"/>
              </w:rPr>
              <w:t>Update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EEB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1CB5"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764" w14:textId="77777777" w:rsidR="00B4750D" w:rsidRPr="00907D00" w:rsidRDefault="00B4750D" w:rsidP="00FF0CF0">
            <w:pPr>
              <w:pStyle w:val="TAL"/>
              <w:rPr>
                <w:sz w:val="16"/>
              </w:rPr>
            </w:pPr>
            <w:r w:rsidRPr="00907D0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06C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36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3C8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388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125E" w14:textId="77777777" w:rsidR="00B4750D" w:rsidRPr="00907D00" w:rsidRDefault="00B4750D" w:rsidP="00FF0CF0">
            <w:pPr>
              <w:pStyle w:val="TAL"/>
              <w:rPr>
                <w:sz w:val="16"/>
              </w:rPr>
            </w:pPr>
            <w:r w:rsidRPr="00907D00">
              <w:rPr>
                <w:sz w:val="16"/>
              </w:rPr>
              <w:t>agreed</w:t>
            </w:r>
          </w:p>
        </w:tc>
      </w:tr>
      <w:tr w:rsidR="00B4750D" w:rsidRPr="00907D00" w14:paraId="64EFCB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823867" w14:textId="77777777" w:rsidR="00B4750D" w:rsidRPr="00907D00" w:rsidRDefault="00B4750D" w:rsidP="00FF0CF0">
            <w:pPr>
              <w:pStyle w:val="TAL"/>
              <w:rPr>
                <w:sz w:val="16"/>
              </w:rPr>
            </w:pPr>
            <w:r w:rsidRPr="00907D00">
              <w:rPr>
                <w:sz w:val="16"/>
              </w:rPr>
              <w:t>C3-230325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7712"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DB7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035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6F9C" w14:textId="77777777" w:rsidR="00B4750D" w:rsidRPr="00907D00" w:rsidRDefault="00B4750D" w:rsidP="00FF0CF0">
            <w:pPr>
              <w:pStyle w:val="TAL"/>
              <w:rPr>
                <w:sz w:val="16"/>
              </w:rPr>
            </w:pPr>
            <w:r w:rsidRPr="00907D00">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5FB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5B48"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A49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CB23"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EF14" w14:textId="77777777" w:rsidR="00B4750D" w:rsidRPr="00907D00" w:rsidRDefault="00B4750D" w:rsidP="00FF0CF0">
            <w:pPr>
              <w:pStyle w:val="TAL"/>
              <w:rPr>
                <w:sz w:val="16"/>
              </w:rPr>
            </w:pPr>
            <w:r w:rsidRPr="00907D00">
              <w:rPr>
                <w:sz w:val="16"/>
              </w:rPr>
              <w:t>not pursued</w:t>
            </w:r>
          </w:p>
        </w:tc>
      </w:tr>
      <w:tr w:rsidR="00B4750D" w:rsidRPr="00907D00" w14:paraId="52AF41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648308" w14:textId="77777777" w:rsidR="00B4750D" w:rsidRPr="00907D00" w:rsidRDefault="00B4750D" w:rsidP="00FF0CF0">
            <w:pPr>
              <w:pStyle w:val="TAL"/>
              <w:rPr>
                <w:sz w:val="16"/>
              </w:rPr>
            </w:pPr>
            <w:r w:rsidRPr="00907D00">
              <w:rPr>
                <w:sz w:val="16"/>
              </w:rPr>
              <w:t>C3-230326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C10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957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DC16"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259D" w14:textId="77777777" w:rsidR="00B4750D" w:rsidRPr="00907D00" w:rsidRDefault="00B4750D" w:rsidP="00FF0CF0">
            <w:pPr>
              <w:pStyle w:val="TAL"/>
              <w:rPr>
                <w:sz w:val="16"/>
              </w:rPr>
            </w:pPr>
            <w:r w:rsidRPr="00907D00">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C7F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E11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1C2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FA36"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B9DE" w14:textId="77777777" w:rsidR="00B4750D" w:rsidRPr="00907D00" w:rsidRDefault="00B4750D" w:rsidP="00FF0CF0">
            <w:pPr>
              <w:pStyle w:val="TAL"/>
              <w:rPr>
                <w:sz w:val="16"/>
              </w:rPr>
            </w:pPr>
            <w:r w:rsidRPr="00907D00">
              <w:rPr>
                <w:sz w:val="16"/>
              </w:rPr>
              <w:t>not pursued</w:t>
            </w:r>
          </w:p>
        </w:tc>
      </w:tr>
      <w:tr w:rsidR="00B4750D" w:rsidRPr="00907D00" w14:paraId="2E6F8E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7972BC" w14:textId="77777777" w:rsidR="00B4750D" w:rsidRPr="00907D00" w:rsidRDefault="00B4750D" w:rsidP="00FF0CF0">
            <w:pPr>
              <w:pStyle w:val="TAL"/>
              <w:rPr>
                <w:sz w:val="16"/>
              </w:rPr>
            </w:pPr>
            <w:r w:rsidRPr="00907D00">
              <w:rPr>
                <w:sz w:val="16"/>
              </w:rPr>
              <w:t>C3-230327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5AE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44F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604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AE7" w14:textId="77777777" w:rsidR="00B4750D" w:rsidRPr="00907D00" w:rsidRDefault="00B4750D" w:rsidP="00FF0CF0">
            <w:pPr>
              <w:pStyle w:val="TAL"/>
              <w:rPr>
                <w:sz w:val="16"/>
              </w:rPr>
            </w:pPr>
            <w:r w:rsidRPr="00907D00">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DA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62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69D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543F"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B805" w14:textId="77777777" w:rsidR="00B4750D" w:rsidRPr="00907D00" w:rsidRDefault="00B4750D" w:rsidP="00FF0CF0">
            <w:pPr>
              <w:pStyle w:val="TAL"/>
              <w:rPr>
                <w:sz w:val="16"/>
              </w:rPr>
            </w:pPr>
            <w:r w:rsidRPr="00907D00">
              <w:rPr>
                <w:sz w:val="16"/>
              </w:rPr>
              <w:t>not pursued</w:t>
            </w:r>
          </w:p>
        </w:tc>
      </w:tr>
      <w:tr w:rsidR="00B4750D" w:rsidRPr="00907D00" w14:paraId="34C844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B7E582" w14:textId="77777777" w:rsidR="00B4750D" w:rsidRPr="00907D00" w:rsidRDefault="00B4750D" w:rsidP="00FF0CF0">
            <w:pPr>
              <w:pStyle w:val="TAL"/>
              <w:rPr>
                <w:sz w:val="16"/>
              </w:rPr>
            </w:pPr>
            <w:r w:rsidRPr="00907D00">
              <w:rPr>
                <w:sz w:val="16"/>
              </w:rPr>
              <w:t>C3-230329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7403"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4B0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AD9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111" w14:textId="77777777" w:rsidR="00B4750D" w:rsidRPr="00907D00" w:rsidRDefault="00B4750D" w:rsidP="00FF0CF0">
            <w:pPr>
              <w:pStyle w:val="TAL"/>
              <w:rPr>
                <w:sz w:val="16"/>
              </w:rPr>
            </w:pPr>
            <w:r w:rsidRPr="00907D0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D9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924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0AA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A155"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17EB" w14:textId="77777777" w:rsidR="00B4750D" w:rsidRPr="00907D00" w:rsidRDefault="00B4750D" w:rsidP="00FF0CF0">
            <w:pPr>
              <w:pStyle w:val="TAL"/>
              <w:rPr>
                <w:sz w:val="16"/>
              </w:rPr>
            </w:pPr>
            <w:r w:rsidRPr="00907D00">
              <w:rPr>
                <w:sz w:val="16"/>
              </w:rPr>
              <w:t>merged</w:t>
            </w:r>
          </w:p>
        </w:tc>
      </w:tr>
      <w:tr w:rsidR="00B4750D" w:rsidRPr="00907D00" w14:paraId="513CFC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F00A3A" w14:textId="77777777" w:rsidR="00B4750D" w:rsidRPr="00907D00" w:rsidRDefault="00B4750D" w:rsidP="00FF0CF0">
            <w:pPr>
              <w:pStyle w:val="TAL"/>
              <w:rPr>
                <w:sz w:val="16"/>
              </w:rPr>
            </w:pPr>
            <w:r w:rsidRPr="00907D00">
              <w:rPr>
                <w:sz w:val="16"/>
              </w:rPr>
              <w:t>C3-230337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7EF"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73C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7B1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1D17" w14:textId="77777777" w:rsidR="00B4750D" w:rsidRPr="00907D00" w:rsidRDefault="00B4750D" w:rsidP="00FF0CF0">
            <w:pPr>
              <w:pStyle w:val="TAL"/>
              <w:rPr>
                <w:sz w:val="16"/>
              </w:rPr>
            </w:pPr>
            <w:r w:rsidRPr="00907D0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EA7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0C2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33F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D90E"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B797" w14:textId="77777777" w:rsidR="00B4750D" w:rsidRPr="00907D00" w:rsidRDefault="00B4750D" w:rsidP="00FF0CF0">
            <w:pPr>
              <w:pStyle w:val="TAL"/>
              <w:rPr>
                <w:sz w:val="16"/>
              </w:rPr>
            </w:pPr>
            <w:r w:rsidRPr="00907D00">
              <w:rPr>
                <w:sz w:val="16"/>
              </w:rPr>
              <w:t>revised</w:t>
            </w:r>
          </w:p>
        </w:tc>
      </w:tr>
      <w:tr w:rsidR="00B4750D" w:rsidRPr="00907D00" w14:paraId="73252A9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C152CB" w14:textId="77777777" w:rsidR="00B4750D" w:rsidRPr="00907D00" w:rsidRDefault="00B4750D" w:rsidP="00FF0CF0">
            <w:pPr>
              <w:pStyle w:val="TAL"/>
              <w:rPr>
                <w:sz w:val="16"/>
              </w:rPr>
            </w:pPr>
            <w:r w:rsidRPr="00907D00">
              <w:rPr>
                <w:sz w:val="16"/>
              </w:rPr>
              <w:t>C3-230747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FF07"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7BB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1DD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7CB7" w14:textId="77777777" w:rsidR="00B4750D" w:rsidRPr="00907D00" w:rsidRDefault="00B4750D" w:rsidP="00FF0CF0">
            <w:pPr>
              <w:pStyle w:val="TAL"/>
              <w:rPr>
                <w:sz w:val="16"/>
              </w:rPr>
            </w:pPr>
            <w:r w:rsidRPr="00907D0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759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C8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4B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4A7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60D9" w14:textId="77777777" w:rsidR="00B4750D" w:rsidRPr="00907D00" w:rsidRDefault="00B4750D" w:rsidP="00FF0CF0">
            <w:pPr>
              <w:pStyle w:val="TAL"/>
              <w:rPr>
                <w:sz w:val="16"/>
              </w:rPr>
            </w:pPr>
            <w:r w:rsidRPr="00907D00">
              <w:rPr>
                <w:sz w:val="16"/>
              </w:rPr>
              <w:t>agreed</w:t>
            </w:r>
          </w:p>
        </w:tc>
      </w:tr>
      <w:tr w:rsidR="00B4750D" w:rsidRPr="00907D00" w14:paraId="4D7AC4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FC0D0" w14:textId="77777777" w:rsidR="00B4750D" w:rsidRPr="00907D00" w:rsidRDefault="00B4750D" w:rsidP="00FF0CF0">
            <w:pPr>
              <w:pStyle w:val="TAL"/>
              <w:rPr>
                <w:sz w:val="16"/>
              </w:rPr>
            </w:pPr>
            <w:r w:rsidRPr="00907D00">
              <w:rPr>
                <w:sz w:val="16"/>
              </w:rPr>
              <w:t>C3-230345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E35F"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9E6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E9E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49C2" w14:textId="77777777" w:rsidR="00B4750D" w:rsidRPr="00907D00" w:rsidRDefault="00B4750D" w:rsidP="00FF0CF0">
            <w:pPr>
              <w:pStyle w:val="TAL"/>
              <w:rPr>
                <w:sz w:val="16"/>
              </w:rPr>
            </w:pPr>
            <w:r w:rsidRPr="00907D0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7C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8F1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206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C7FE" w14:textId="77777777" w:rsidR="00B4750D" w:rsidRPr="00907D00" w:rsidRDefault="00B4750D" w:rsidP="00FF0CF0">
            <w:pPr>
              <w:pStyle w:val="TAL"/>
              <w:rPr>
                <w:sz w:val="16"/>
              </w:rPr>
            </w:pPr>
            <w:r w:rsidRPr="00907D00">
              <w:rPr>
                <w:sz w:val="16"/>
              </w:rPr>
              <w:t>5G_ProSe, 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1412" w14:textId="77777777" w:rsidR="00B4750D" w:rsidRPr="00907D00" w:rsidRDefault="00B4750D" w:rsidP="00FF0CF0">
            <w:pPr>
              <w:pStyle w:val="TAL"/>
              <w:rPr>
                <w:sz w:val="16"/>
              </w:rPr>
            </w:pPr>
            <w:r w:rsidRPr="00907D00">
              <w:rPr>
                <w:sz w:val="16"/>
              </w:rPr>
              <w:t>revised</w:t>
            </w:r>
          </w:p>
        </w:tc>
      </w:tr>
      <w:tr w:rsidR="00B4750D" w:rsidRPr="00907D00" w14:paraId="665D30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C73FDC" w14:textId="77777777" w:rsidR="00B4750D" w:rsidRPr="00907D00" w:rsidRDefault="00B4750D" w:rsidP="00FF0CF0">
            <w:pPr>
              <w:pStyle w:val="TAL"/>
              <w:rPr>
                <w:sz w:val="16"/>
              </w:rPr>
            </w:pPr>
            <w:r w:rsidRPr="00907D00">
              <w:rPr>
                <w:sz w:val="16"/>
              </w:rPr>
              <w:t>C3-230804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C3BF"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54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0B0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0DBA" w14:textId="77777777" w:rsidR="00B4750D" w:rsidRPr="00907D00" w:rsidRDefault="00B4750D" w:rsidP="00FF0CF0">
            <w:pPr>
              <w:pStyle w:val="TAL"/>
              <w:rPr>
                <w:sz w:val="16"/>
              </w:rPr>
            </w:pPr>
            <w:r w:rsidRPr="00907D0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669D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468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BEC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C889" w14:textId="77777777" w:rsidR="00B4750D" w:rsidRPr="00907D00" w:rsidRDefault="00B4750D" w:rsidP="00FF0CF0">
            <w:pPr>
              <w:pStyle w:val="TAL"/>
              <w:rPr>
                <w:sz w:val="16"/>
              </w:rPr>
            </w:pPr>
            <w:r w:rsidRPr="00907D0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0D5B" w14:textId="77777777" w:rsidR="00B4750D" w:rsidRPr="00907D00" w:rsidRDefault="00B4750D" w:rsidP="00FF0CF0">
            <w:pPr>
              <w:pStyle w:val="TAL"/>
              <w:rPr>
                <w:sz w:val="16"/>
              </w:rPr>
            </w:pPr>
            <w:r w:rsidRPr="00907D00">
              <w:rPr>
                <w:sz w:val="16"/>
              </w:rPr>
              <w:t>agreed</w:t>
            </w:r>
          </w:p>
        </w:tc>
      </w:tr>
      <w:tr w:rsidR="00B4750D" w:rsidRPr="00907D00" w14:paraId="35D097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28F2E5" w14:textId="77777777" w:rsidR="00B4750D" w:rsidRPr="00907D00" w:rsidRDefault="00B4750D" w:rsidP="00FF0CF0">
            <w:pPr>
              <w:pStyle w:val="TAL"/>
              <w:rPr>
                <w:sz w:val="16"/>
              </w:rPr>
            </w:pPr>
            <w:r w:rsidRPr="00907D00">
              <w:rPr>
                <w:sz w:val="16"/>
              </w:rPr>
              <w:t>C3-230346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F5C9"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FB8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7BC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C4034" w14:textId="77777777" w:rsidR="00B4750D" w:rsidRPr="00907D00" w:rsidRDefault="00B4750D" w:rsidP="00FF0CF0">
            <w:pPr>
              <w:pStyle w:val="TAL"/>
              <w:rPr>
                <w:sz w:val="16"/>
              </w:rPr>
            </w:pPr>
            <w:r w:rsidRPr="00907D0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E1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51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95B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9200" w14:textId="77777777" w:rsidR="00B4750D" w:rsidRPr="00907D00" w:rsidRDefault="00B4750D" w:rsidP="00FF0CF0">
            <w:pPr>
              <w:pStyle w:val="TAL"/>
              <w:rPr>
                <w:sz w:val="16"/>
              </w:rPr>
            </w:pPr>
            <w:r w:rsidRPr="00907D00">
              <w:rPr>
                <w:sz w:val="16"/>
              </w:rPr>
              <w:t>5G_ProSe, 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D6A6" w14:textId="77777777" w:rsidR="00B4750D" w:rsidRPr="00907D00" w:rsidRDefault="00B4750D" w:rsidP="00FF0CF0">
            <w:pPr>
              <w:pStyle w:val="TAL"/>
              <w:rPr>
                <w:sz w:val="16"/>
              </w:rPr>
            </w:pPr>
            <w:r w:rsidRPr="00907D00">
              <w:rPr>
                <w:sz w:val="16"/>
              </w:rPr>
              <w:t>revised</w:t>
            </w:r>
          </w:p>
        </w:tc>
      </w:tr>
      <w:tr w:rsidR="00B4750D" w:rsidRPr="00907D00" w14:paraId="5AF04B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525EEE" w14:textId="77777777" w:rsidR="00B4750D" w:rsidRPr="00907D00" w:rsidRDefault="00B4750D" w:rsidP="00FF0CF0">
            <w:pPr>
              <w:pStyle w:val="TAL"/>
              <w:rPr>
                <w:sz w:val="16"/>
              </w:rPr>
            </w:pPr>
            <w:r w:rsidRPr="00907D00">
              <w:rPr>
                <w:sz w:val="16"/>
              </w:rPr>
              <w:t>C3-230805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831C"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C14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C78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DD0E" w14:textId="77777777" w:rsidR="00B4750D" w:rsidRPr="00907D00" w:rsidRDefault="00B4750D" w:rsidP="00FF0CF0">
            <w:pPr>
              <w:pStyle w:val="TAL"/>
              <w:rPr>
                <w:sz w:val="16"/>
              </w:rPr>
            </w:pPr>
            <w:r w:rsidRPr="00907D0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549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7A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A8F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5A216" w14:textId="77777777" w:rsidR="00B4750D" w:rsidRPr="00907D00" w:rsidRDefault="00B4750D" w:rsidP="00FF0CF0">
            <w:pPr>
              <w:pStyle w:val="TAL"/>
              <w:rPr>
                <w:sz w:val="16"/>
              </w:rPr>
            </w:pPr>
            <w:r w:rsidRPr="00907D0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1E54" w14:textId="77777777" w:rsidR="00B4750D" w:rsidRPr="00907D00" w:rsidRDefault="00B4750D" w:rsidP="00FF0CF0">
            <w:pPr>
              <w:pStyle w:val="TAL"/>
              <w:rPr>
                <w:sz w:val="16"/>
              </w:rPr>
            </w:pPr>
            <w:r w:rsidRPr="00907D00">
              <w:rPr>
                <w:sz w:val="16"/>
              </w:rPr>
              <w:t>agreed</w:t>
            </w:r>
          </w:p>
        </w:tc>
      </w:tr>
      <w:tr w:rsidR="00B4750D" w:rsidRPr="00907D00" w14:paraId="72861C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8FC55A" w14:textId="77777777" w:rsidR="00B4750D" w:rsidRPr="00907D00" w:rsidRDefault="00B4750D" w:rsidP="00FF0CF0">
            <w:pPr>
              <w:pStyle w:val="TAL"/>
              <w:rPr>
                <w:sz w:val="16"/>
              </w:rPr>
            </w:pPr>
            <w:r w:rsidRPr="00907D00">
              <w:rPr>
                <w:sz w:val="16"/>
              </w:rPr>
              <w:t>C3-230347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F911" w14:textId="77777777" w:rsidR="00B4750D" w:rsidRPr="00907D00" w:rsidRDefault="00B4750D" w:rsidP="00FF0CF0">
            <w:pPr>
              <w:pStyle w:val="TAL"/>
              <w:rPr>
                <w:sz w:val="16"/>
              </w:rPr>
            </w:pPr>
            <w:r w:rsidRPr="00907D00">
              <w:rPr>
                <w:sz w:val="16"/>
              </w:rPr>
              <w:t>Correct API name for Nbsf_Management_Discovery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E6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46D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18CD" w14:textId="77777777" w:rsidR="00B4750D" w:rsidRPr="00907D00" w:rsidRDefault="00B4750D" w:rsidP="00FF0CF0">
            <w:pPr>
              <w:pStyle w:val="TAL"/>
              <w:rPr>
                <w:sz w:val="16"/>
              </w:rPr>
            </w:pPr>
            <w:r w:rsidRPr="00907D00">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30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7C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E90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39F7" w14:textId="77777777" w:rsidR="00B4750D" w:rsidRPr="00907D00" w:rsidRDefault="00B4750D" w:rsidP="00FF0CF0">
            <w:pPr>
              <w:pStyle w:val="TAL"/>
              <w:rPr>
                <w:sz w:val="16"/>
              </w:rPr>
            </w:pPr>
            <w:r w:rsidRPr="00907D00">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92F2" w14:textId="77777777" w:rsidR="00B4750D" w:rsidRPr="00907D00" w:rsidRDefault="00B4750D" w:rsidP="00FF0CF0">
            <w:pPr>
              <w:pStyle w:val="TAL"/>
              <w:rPr>
                <w:sz w:val="16"/>
              </w:rPr>
            </w:pPr>
            <w:r w:rsidRPr="00907D00">
              <w:rPr>
                <w:sz w:val="16"/>
              </w:rPr>
              <w:t>agreed</w:t>
            </w:r>
          </w:p>
        </w:tc>
      </w:tr>
      <w:tr w:rsidR="00B4750D" w:rsidRPr="00907D00" w14:paraId="5A3AE0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EF7CF6" w14:textId="77777777" w:rsidR="00B4750D" w:rsidRPr="00907D00" w:rsidRDefault="00B4750D" w:rsidP="00FF0CF0">
            <w:pPr>
              <w:pStyle w:val="TAL"/>
              <w:rPr>
                <w:sz w:val="16"/>
              </w:rPr>
            </w:pPr>
            <w:r w:rsidRPr="00907D00">
              <w:rPr>
                <w:sz w:val="16"/>
              </w:rPr>
              <w:t>C3-230364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B99F"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AA7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007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59AE" w14:textId="77777777" w:rsidR="00B4750D" w:rsidRPr="00907D00" w:rsidRDefault="00B4750D" w:rsidP="00FF0CF0">
            <w:pPr>
              <w:pStyle w:val="TAL"/>
              <w:rPr>
                <w:sz w:val="16"/>
              </w:rPr>
            </w:pPr>
            <w:r w:rsidRPr="00907D0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50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25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14A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1598"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5AA3" w14:textId="77777777" w:rsidR="00B4750D" w:rsidRPr="00907D00" w:rsidRDefault="00B4750D" w:rsidP="00FF0CF0">
            <w:pPr>
              <w:pStyle w:val="TAL"/>
              <w:rPr>
                <w:sz w:val="16"/>
              </w:rPr>
            </w:pPr>
            <w:r w:rsidRPr="00907D00">
              <w:rPr>
                <w:sz w:val="16"/>
              </w:rPr>
              <w:t>agreed</w:t>
            </w:r>
          </w:p>
        </w:tc>
      </w:tr>
      <w:tr w:rsidR="00B4750D" w:rsidRPr="00907D00" w14:paraId="6D50D1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CE09A9" w14:textId="77777777" w:rsidR="00B4750D" w:rsidRPr="00907D00" w:rsidRDefault="00B4750D" w:rsidP="00FF0CF0">
            <w:pPr>
              <w:pStyle w:val="TAL"/>
              <w:rPr>
                <w:sz w:val="16"/>
              </w:rPr>
            </w:pPr>
            <w:r w:rsidRPr="00907D00">
              <w:rPr>
                <w:sz w:val="16"/>
              </w:rPr>
              <w:t>C3-230365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6A4B"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87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B19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215A" w14:textId="77777777" w:rsidR="00B4750D" w:rsidRPr="00907D00" w:rsidRDefault="00B4750D" w:rsidP="00FF0CF0">
            <w:pPr>
              <w:pStyle w:val="TAL"/>
              <w:rPr>
                <w:sz w:val="16"/>
              </w:rPr>
            </w:pPr>
            <w:r w:rsidRPr="00907D0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68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7C5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AFE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4DDA"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587E" w14:textId="77777777" w:rsidR="00B4750D" w:rsidRPr="00907D00" w:rsidRDefault="00B4750D" w:rsidP="00FF0CF0">
            <w:pPr>
              <w:pStyle w:val="TAL"/>
              <w:rPr>
                <w:sz w:val="16"/>
              </w:rPr>
            </w:pPr>
            <w:r w:rsidRPr="00907D00">
              <w:rPr>
                <w:sz w:val="16"/>
              </w:rPr>
              <w:t>revised</w:t>
            </w:r>
          </w:p>
        </w:tc>
      </w:tr>
      <w:tr w:rsidR="00B4750D" w:rsidRPr="00907D00" w14:paraId="082911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8AF72E" w14:textId="77777777" w:rsidR="00B4750D" w:rsidRPr="00907D00" w:rsidRDefault="00B4750D" w:rsidP="00FF0CF0">
            <w:pPr>
              <w:pStyle w:val="TAL"/>
              <w:rPr>
                <w:sz w:val="16"/>
              </w:rPr>
            </w:pPr>
            <w:r w:rsidRPr="00907D00">
              <w:rPr>
                <w:sz w:val="16"/>
              </w:rPr>
              <w:t>C3-230658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9079"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805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A82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166" w14:textId="77777777" w:rsidR="00B4750D" w:rsidRPr="00907D00" w:rsidRDefault="00B4750D" w:rsidP="00FF0CF0">
            <w:pPr>
              <w:pStyle w:val="TAL"/>
              <w:rPr>
                <w:sz w:val="16"/>
              </w:rPr>
            </w:pPr>
            <w:r w:rsidRPr="00907D0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C03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3E2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F4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116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77C2" w14:textId="77777777" w:rsidR="00B4750D" w:rsidRPr="00907D00" w:rsidRDefault="00B4750D" w:rsidP="00FF0CF0">
            <w:pPr>
              <w:pStyle w:val="TAL"/>
              <w:rPr>
                <w:sz w:val="16"/>
              </w:rPr>
            </w:pPr>
            <w:r w:rsidRPr="00907D00">
              <w:rPr>
                <w:sz w:val="16"/>
              </w:rPr>
              <w:t>agreed</w:t>
            </w:r>
          </w:p>
        </w:tc>
      </w:tr>
      <w:tr w:rsidR="00B4750D" w:rsidRPr="00907D00" w14:paraId="350C5D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806683" w14:textId="77777777" w:rsidR="00B4750D" w:rsidRPr="00907D00" w:rsidRDefault="00B4750D" w:rsidP="00FF0CF0">
            <w:pPr>
              <w:pStyle w:val="TAL"/>
              <w:rPr>
                <w:sz w:val="16"/>
              </w:rPr>
            </w:pPr>
            <w:r w:rsidRPr="00907D00">
              <w:rPr>
                <w:sz w:val="16"/>
              </w:rPr>
              <w:t>C3-230366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6A73"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781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A07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4EE8" w14:textId="77777777" w:rsidR="00B4750D" w:rsidRPr="00907D00" w:rsidRDefault="00B4750D" w:rsidP="00FF0CF0">
            <w:pPr>
              <w:pStyle w:val="TAL"/>
              <w:rPr>
                <w:sz w:val="16"/>
              </w:rPr>
            </w:pPr>
            <w:r w:rsidRPr="00907D00">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E4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35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12F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0E08"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1842" w14:textId="77777777" w:rsidR="00B4750D" w:rsidRPr="00907D00" w:rsidRDefault="00B4750D" w:rsidP="00FF0CF0">
            <w:pPr>
              <w:pStyle w:val="TAL"/>
              <w:rPr>
                <w:sz w:val="16"/>
              </w:rPr>
            </w:pPr>
            <w:r w:rsidRPr="00907D00">
              <w:rPr>
                <w:sz w:val="16"/>
              </w:rPr>
              <w:t>agreed</w:t>
            </w:r>
          </w:p>
        </w:tc>
      </w:tr>
      <w:tr w:rsidR="00B4750D" w:rsidRPr="00907D00" w14:paraId="6191A2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5EEF26" w14:textId="77777777" w:rsidR="00B4750D" w:rsidRPr="00907D00" w:rsidRDefault="00B4750D" w:rsidP="00FF0CF0">
            <w:pPr>
              <w:pStyle w:val="TAL"/>
              <w:rPr>
                <w:sz w:val="16"/>
              </w:rPr>
            </w:pPr>
            <w:r w:rsidRPr="00907D00">
              <w:rPr>
                <w:sz w:val="16"/>
              </w:rPr>
              <w:t>C3-230367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44F1"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BDF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CD0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F6725" w14:textId="77777777" w:rsidR="00B4750D" w:rsidRPr="00907D00" w:rsidRDefault="00B4750D" w:rsidP="00FF0CF0">
            <w:pPr>
              <w:pStyle w:val="TAL"/>
              <w:rPr>
                <w:sz w:val="16"/>
              </w:rPr>
            </w:pPr>
            <w:r w:rsidRPr="00907D0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D0B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6B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B8C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6E4D"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3D90" w14:textId="77777777" w:rsidR="00B4750D" w:rsidRPr="00907D00" w:rsidRDefault="00B4750D" w:rsidP="00FF0CF0">
            <w:pPr>
              <w:pStyle w:val="TAL"/>
              <w:rPr>
                <w:sz w:val="16"/>
              </w:rPr>
            </w:pPr>
            <w:r w:rsidRPr="00907D00">
              <w:rPr>
                <w:sz w:val="16"/>
              </w:rPr>
              <w:t>revised</w:t>
            </w:r>
          </w:p>
        </w:tc>
      </w:tr>
      <w:tr w:rsidR="00B4750D" w:rsidRPr="00907D00" w14:paraId="3D4071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26B068" w14:textId="77777777" w:rsidR="00B4750D" w:rsidRPr="00907D00" w:rsidRDefault="00B4750D" w:rsidP="00FF0CF0">
            <w:pPr>
              <w:pStyle w:val="TAL"/>
              <w:rPr>
                <w:sz w:val="16"/>
              </w:rPr>
            </w:pPr>
            <w:r w:rsidRPr="00907D00">
              <w:rPr>
                <w:sz w:val="16"/>
              </w:rPr>
              <w:t>C3-230659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6039"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7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52D8"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D366" w14:textId="77777777" w:rsidR="00B4750D" w:rsidRPr="00907D00" w:rsidRDefault="00B4750D" w:rsidP="00FF0CF0">
            <w:pPr>
              <w:pStyle w:val="TAL"/>
              <w:rPr>
                <w:sz w:val="16"/>
              </w:rPr>
            </w:pPr>
            <w:r w:rsidRPr="00907D0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F3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C05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E03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5533"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80C9" w14:textId="77777777" w:rsidR="00B4750D" w:rsidRPr="00907D00" w:rsidRDefault="00B4750D" w:rsidP="00FF0CF0">
            <w:pPr>
              <w:pStyle w:val="TAL"/>
              <w:rPr>
                <w:sz w:val="16"/>
              </w:rPr>
            </w:pPr>
            <w:r w:rsidRPr="00907D00">
              <w:rPr>
                <w:sz w:val="16"/>
              </w:rPr>
              <w:t>agreed</w:t>
            </w:r>
          </w:p>
        </w:tc>
      </w:tr>
      <w:tr w:rsidR="00B4750D" w:rsidRPr="00907D00" w14:paraId="58C80C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442EC8" w14:textId="77777777" w:rsidR="00B4750D" w:rsidRPr="00907D00" w:rsidRDefault="00B4750D" w:rsidP="00FF0CF0">
            <w:pPr>
              <w:pStyle w:val="TAL"/>
              <w:rPr>
                <w:sz w:val="16"/>
              </w:rPr>
            </w:pPr>
            <w:r w:rsidRPr="00907D00">
              <w:rPr>
                <w:sz w:val="16"/>
              </w:rPr>
              <w:t>C3-230368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ACC4"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83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8E8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2A1D" w14:textId="77777777" w:rsidR="00B4750D" w:rsidRPr="00907D00" w:rsidRDefault="00B4750D" w:rsidP="00FF0CF0">
            <w:pPr>
              <w:pStyle w:val="TAL"/>
              <w:rPr>
                <w:sz w:val="16"/>
              </w:rPr>
            </w:pPr>
            <w:r w:rsidRPr="00907D0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562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ECA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15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B80E"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E3CE" w14:textId="77777777" w:rsidR="00B4750D" w:rsidRPr="00907D00" w:rsidRDefault="00B4750D" w:rsidP="00FF0CF0">
            <w:pPr>
              <w:pStyle w:val="TAL"/>
              <w:rPr>
                <w:sz w:val="16"/>
              </w:rPr>
            </w:pPr>
            <w:r w:rsidRPr="00907D00">
              <w:rPr>
                <w:sz w:val="16"/>
              </w:rPr>
              <w:t>revised</w:t>
            </w:r>
          </w:p>
        </w:tc>
      </w:tr>
      <w:tr w:rsidR="00B4750D" w:rsidRPr="00907D00" w14:paraId="5DE336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A12DA9" w14:textId="77777777" w:rsidR="00B4750D" w:rsidRPr="00907D00" w:rsidRDefault="00B4750D" w:rsidP="00FF0CF0">
            <w:pPr>
              <w:pStyle w:val="TAL"/>
              <w:rPr>
                <w:sz w:val="16"/>
              </w:rPr>
            </w:pPr>
            <w:r w:rsidRPr="00907D00">
              <w:rPr>
                <w:sz w:val="16"/>
              </w:rPr>
              <w:t>C3-230914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5D8B"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A3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A36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7C8A" w14:textId="77777777" w:rsidR="00B4750D" w:rsidRPr="00907D00" w:rsidRDefault="00B4750D" w:rsidP="00FF0CF0">
            <w:pPr>
              <w:pStyle w:val="TAL"/>
              <w:rPr>
                <w:sz w:val="16"/>
              </w:rPr>
            </w:pPr>
            <w:r w:rsidRPr="00907D0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A23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B08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279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2DF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243F" w14:textId="77777777" w:rsidR="00B4750D" w:rsidRPr="00907D00" w:rsidRDefault="00B4750D" w:rsidP="00FF0CF0">
            <w:pPr>
              <w:pStyle w:val="TAL"/>
              <w:rPr>
                <w:sz w:val="16"/>
              </w:rPr>
            </w:pPr>
            <w:r w:rsidRPr="00907D00">
              <w:rPr>
                <w:sz w:val="16"/>
              </w:rPr>
              <w:t>agreed</w:t>
            </w:r>
          </w:p>
        </w:tc>
      </w:tr>
      <w:tr w:rsidR="00B4750D" w:rsidRPr="00907D00" w14:paraId="17EAB2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AE3CB0" w14:textId="77777777" w:rsidR="00B4750D" w:rsidRPr="00907D00" w:rsidRDefault="00B4750D" w:rsidP="00FF0CF0">
            <w:pPr>
              <w:pStyle w:val="TAL"/>
              <w:rPr>
                <w:sz w:val="16"/>
              </w:rPr>
            </w:pPr>
            <w:r w:rsidRPr="00907D00">
              <w:rPr>
                <w:sz w:val="16"/>
              </w:rPr>
              <w:t>C3-230382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1FA0" w14:textId="77777777" w:rsidR="00B4750D" w:rsidRPr="00907D00" w:rsidRDefault="00B4750D" w:rsidP="00FF0CF0">
            <w:pPr>
              <w:pStyle w:val="TAL"/>
              <w:rPr>
                <w:sz w:val="16"/>
              </w:rPr>
            </w:pPr>
            <w:r w:rsidRPr="00907D00">
              <w:rPr>
                <w:sz w:val="16"/>
              </w:rPr>
              <w:t>Service Function Chaining support in the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285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B565"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E672" w14:textId="77777777" w:rsidR="00B4750D" w:rsidRPr="00907D00" w:rsidRDefault="00B4750D" w:rsidP="00FF0CF0">
            <w:pPr>
              <w:pStyle w:val="TAL"/>
              <w:rPr>
                <w:sz w:val="16"/>
              </w:rPr>
            </w:pPr>
            <w:r w:rsidRPr="00907D0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55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7C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B63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51A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2113" w14:textId="77777777" w:rsidR="00B4750D" w:rsidRPr="00907D00" w:rsidRDefault="00B4750D" w:rsidP="00FF0CF0">
            <w:pPr>
              <w:pStyle w:val="TAL"/>
              <w:rPr>
                <w:sz w:val="16"/>
              </w:rPr>
            </w:pPr>
            <w:r w:rsidRPr="00907D00">
              <w:rPr>
                <w:sz w:val="16"/>
              </w:rPr>
              <w:t>revised</w:t>
            </w:r>
          </w:p>
        </w:tc>
      </w:tr>
      <w:tr w:rsidR="00B4750D" w:rsidRPr="00907D00" w14:paraId="637505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D218C8" w14:textId="77777777" w:rsidR="00B4750D" w:rsidRPr="00907D00" w:rsidRDefault="00B4750D" w:rsidP="00FF0CF0">
            <w:pPr>
              <w:pStyle w:val="TAL"/>
              <w:rPr>
                <w:sz w:val="16"/>
              </w:rPr>
            </w:pPr>
            <w:r w:rsidRPr="00907D00">
              <w:rPr>
                <w:sz w:val="16"/>
              </w:rPr>
              <w:t>C3-230687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86E7" w14:textId="77777777" w:rsidR="00B4750D" w:rsidRPr="00907D00" w:rsidRDefault="00B4750D" w:rsidP="00FF0CF0">
            <w:pPr>
              <w:pStyle w:val="TAL"/>
              <w:rPr>
                <w:sz w:val="16"/>
              </w:rPr>
            </w:pPr>
            <w:r w:rsidRPr="00907D00">
              <w:rPr>
                <w:sz w:val="16"/>
              </w:rPr>
              <w:t>Service Function Chaining support in the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0204"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32D6"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1E59" w14:textId="77777777" w:rsidR="00B4750D" w:rsidRPr="00907D00" w:rsidRDefault="00B4750D" w:rsidP="00FF0CF0">
            <w:pPr>
              <w:pStyle w:val="TAL"/>
              <w:rPr>
                <w:sz w:val="16"/>
              </w:rPr>
            </w:pPr>
            <w:r w:rsidRPr="00907D0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7A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E51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B73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4E84"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EFFF" w14:textId="77777777" w:rsidR="00B4750D" w:rsidRPr="00907D00" w:rsidRDefault="00B4750D" w:rsidP="00FF0CF0">
            <w:pPr>
              <w:pStyle w:val="TAL"/>
              <w:rPr>
                <w:sz w:val="16"/>
              </w:rPr>
            </w:pPr>
            <w:r w:rsidRPr="00907D00">
              <w:rPr>
                <w:sz w:val="16"/>
              </w:rPr>
              <w:t>agreed</w:t>
            </w:r>
          </w:p>
        </w:tc>
      </w:tr>
      <w:tr w:rsidR="00B4750D" w:rsidRPr="00907D00" w14:paraId="3C9DA9E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6EF5C9" w14:textId="77777777" w:rsidR="00B4750D" w:rsidRPr="00907D00" w:rsidRDefault="00B4750D" w:rsidP="00FF0CF0">
            <w:pPr>
              <w:pStyle w:val="TAL"/>
              <w:rPr>
                <w:sz w:val="16"/>
              </w:rPr>
            </w:pPr>
            <w:r w:rsidRPr="00907D00">
              <w:rPr>
                <w:sz w:val="16"/>
              </w:rPr>
              <w:t>C3-230386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D539" w14:textId="77777777" w:rsidR="00B4750D" w:rsidRPr="00907D00" w:rsidRDefault="00B4750D" w:rsidP="00FF0CF0">
            <w:pPr>
              <w:pStyle w:val="TAL"/>
              <w:rPr>
                <w:sz w:val="16"/>
              </w:rPr>
            </w:pPr>
            <w:r w:rsidRPr="00907D00">
              <w:rPr>
                <w:sz w:val="16"/>
              </w:rPr>
              <w:t>Missing edge computing functionality for AF request to influence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9D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21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C9BF" w14:textId="77777777" w:rsidR="00B4750D" w:rsidRPr="00907D00" w:rsidRDefault="00B4750D" w:rsidP="00FF0CF0">
            <w:pPr>
              <w:pStyle w:val="TAL"/>
              <w:rPr>
                <w:sz w:val="16"/>
              </w:rPr>
            </w:pPr>
            <w:r w:rsidRPr="00907D00">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6B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08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233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4C85"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60DB" w14:textId="77777777" w:rsidR="00B4750D" w:rsidRPr="00907D00" w:rsidRDefault="00B4750D" w:rsidP="00FF0CF0">
            <w:pPr>
              <w:pStyle w:val="TAL"/>
              <w:rPr>
                <w:sz w:val="16"/>
              </w:rPr>
            </w:pPr>
            <w:r w:rsidRPr="00907D00">
              <w:rPr>
                <w:sz w:val="16"/>
              </w:rPr>
              <w:t>agreed</w:t>
            </w:r>
          </w:p>
        </w:tc>
      </w:tr>
      <w:tr w:rsidR="00B4750D" w:rsidRPr="00907D00" w14:paraId="2BB893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8B853F" w14:textId="77777777" w:rsidR="00B4750D" w:rsidRPr="00907D00" w:rsidRDefault="00B4750D" w:rsidP="00FF0CF0">
            <w:pPr>
              <w:pStyle w:val="TAL"/>
              <w:rPr>
                <w:sz w:val="16"/>
              </w:rPr>
            </w:pPr>
            <w:r w:rsidRPr="00907D00">
              <w:rPr>
                <w:sz w:val="16"/>
              </w:rPr>
              <w:t>C3-230390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6734" w14:textId="77777777" w:rsidR="00B4750D" w:rsidRPr="00907D00" w:rsidRDefault="00B4750D" w:rsidP="00FF0CF0">
            <w:pPr>
              <w:pStyle w:val="TAL"/>
              <w:rPr>
                <w:sz w:val="16"/>
              </w:rPr>
            </w:pPr>
            <w:r w:rsidRPr="00907D00">
              <w:rPr>
                <w:sz w:val="16"/>
              </w:rPr>
              <w:t>Support of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FAE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2E8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F817" w14:textId="77777777" w:rsidR="00B4750D" w:rsidRPr="00907D00" w:rsidRDefault="00B4750D" w:rsidP="00FF0CF0">
            <w:pPr>
              <w:pStyle w:val="TAL"/>
              <w:rPr>
                <w:sz w:val="16"/>
              </w:rPr>
            </w:pPr>
            <w:r w:rsidRPr="00907D00">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89E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82E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F0E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AA5A"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0488" w14:textId="77777777" w:rsidR="00B4750D" w:rsidRPr="00907D00" w:rsidRDefault="00B4750D" w:rsidP="00FF0CF0">
            <w:pPr>
              <w:pStyle w:val="TAL"/>
              <w:rPr>
                <w:sz w:val="16"/>
              </w:rPr>
            </w:pPr>
            <w:r w:rsidRPr="00907D00">
              <w:rPr>
                <w:sz w:val="16"/>
              </w:rPr>
              <w:t>postponed</w:t>
            </w:r>
          </w:p>
        </w:tc>
      </w:tr>
      <w:tr w:rsidR="00B4750D" w:rsidRPr="00907D00" w14:paraId="63FD44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1184A2" w14:textId="77777777" w:rsidR="00B4750D" w:rsidRPr="00907D00" w:rsidRDefault="00B4750D" w:rsidP="00FF0CF0">
            <w:pPr>
              <w:pStyle w:val="TAL"/>
              <w:rPr>
                <w:sz w:val="16"/>
              </w:rPr>
            </w:pPr>
            <w:r w:rsidRPr="00907D00">
              <w:rPr>
                <w:sz w:val="16"/>
              </w:rPr>
              <w:t>C3-230395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1823" w14:textId="77777777" w:rsidR="00B4750D" w:rsidRPr="00907D00" w:rsidRDefault="00B4750D" w:rsidP="00FF0CF0">
            <w:pPr>
              <w:pStyle w:val="TAL"/>
              <w:rPr>
                <w:sz w:val="16"/>
              </w:rPr>
            </w:pPr>
            <w:r w:rsidRPr="00907D00">
              <w:rPr>
                <w:sz w:val="16"/>
              </w:rPr>
              <w:t>Procedures for Time Synchronization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D60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7FD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5463" w14:textId="77777777" w:rsidR="00B4750D" w:rsidRPr="00907D00" w:rsidRDefault="00B4750D" w:rsidP="00FF0CF0">
            <w:pPr>
              <w:pStyle w:val="TAL"/>
              <w:rPr>
                <w:sz w:val="16"/>
              </w:rPr>
            </w:pPr>
            <w:r w:rsidRPr="00907D0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1D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E9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64A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9164" w14:textId="77777777" w:rsidR="00B4750D" w:rsidRPr="00907D00" w:rsidRDefault="00B4750D" w:rsidP="00FF0CF0">
            <w:pPr>
              <w:pStyle w:val="TAL"/>
              <w:rPr>
                <w:sz w:val="16"/>
              </w:rPr>
            </w:pPr>
            <w:r w:rsidRPr="00907D00">
              <w:rPr>
                <w:sz w:val="16"/>
              </w:rPr>
              <w:t>TRS_URLLC,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6A70" w14:textId="77777777" w:rsidR="00B4750D" w:rsidRPr="00907D00" w:rsidRDefault="00B4750D" w:rsidP="00FF0CF0">
            <w:pPr>
              <w:pStyle w:val="TAL"/>
              <w:rPr>
                <w:sz w:val="16"/>
              </w:rPr>
            </w:pPr>
            <w:r w:rsidRPr="00907D00">
              <w:rPr>
                <w:sz w:val="16"/>
              </w:rPr>
              <w:t>revised</w:t>
            </w:r>
          </w:p>
        </w:tc>
      </w:tr>
      <w:tr w:rsidR="00B4750D" w:rsidRPr="00907D00" w14:paraId="2D1F7A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4BC8B8" w14:textId="77777777" w:rsidR="00B4750D" w:rsidRPr="00907D00" w:rsidRDefault="00B4750D" w:rsidP="00FF0CF0">
            <w:pPr>
              <w:pStyle w:val="TAL"/>
              <w:rPr>
                <w:sz w:val="16"/>
              </w:rPr>
            </w:pPr>
            <w:r w:rsidRPr="00907D00">
              <w:rPr>
                <w:sz w:val="16"/>
              </w:rPr>
              <w:t>C3-230837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0087" w14:textId="77777777" w:rsidR="00B4750D" w:rsidRPr="00907D00" w:rsidRDefault="00B4750D" w:rsidP="00FF0CF0">
            <w:pPr>
              <w:pStyle w:val="TAL"/>
              <w:rPr>
                <w:sz w:val="16"/>
              </w:rPr>
            </w:pPr>
            <w:r w:rsidRPr="00907D00">
              <w:rPr>
                <w:sz w:val="16"/>
              </w:rPr>
              <w:t>Procedures for Time Synchronization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120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B8B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1479" w14:textId="77777777" w:rsidR="00B4750D" w:rsidRPr="00907D00" w:rsidRDefault="00B4750D" w:rsidP="00FF0CF0">
            <w:pPr>
              <w:pStyle w:val="TAL"/>
              <w:rPr>
                <w:sz w:val="16"/>
              </w:rPr>
            </w:pPr>
            <w:r w:rsidRPr="00907D0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4C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513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53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2C71" w14:textId="77777777" w:rsidR="00B4750D" w:rsidRPr="00907D00" w:rsidRDefault="00B4750D" w:rsidP="00FF0CF0">
            <w:pPr>
              <w:pStyle w:val="TAL"/>
              <w:rPr>
                <w:sz w:val="16"/>
              </w:rPr>
            </w:pPr>
            <w:r w:rsidRPr="00907D00">
              <w:rPr>
                <w:sz w:val="16"/>
              </w:rPr>
              <w:t>IIoT, 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F6DE" w14:textId="77777777" w:rsidR="00B4750D" w:rsidRPr="00907D00" w:rsidRDefault="00B4750D" w:rsidP="00FF0CF0">
            <w:pPr>
              <w:pStyle w:val="TAL"/>
              <w:rPr>
                <w:sz w:val="16"/>
              </w:rPr>
            </w:pPr>
            <w:r w:rsidRPr="00907D00">
              <w:rPr>
                <w:sz w:val="16"/>
              </w:rPr>
              <w:t>agreed</w:t>
            </w:r>
          </w:p>
        </w:tc>
      </w:tr>
      <w:tr w:rsidR="00B4750D" w:rsidRPr="00907D00" w14:paraId="623F07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A71CB4" w14:textId="77777777" w:rsidR="00B4750D" w:rsidRPr="00907D00" w:rsidRDefault="00B4750D" w:rsidP="00FF0CF0">
            <w:pPr>
              <w:pStyle w:val="TAL"/>
              <w:rPr>
                <w:sz w:val="16"/>
              </w:rPr>
            </w:pPr>
            <w:r w:rsidRPr="00907D00">
              <w:rPr>
                <w:sz w:val="16"/>
              </w:rPr>
              <w:t>C3-230409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FF14"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8C5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AD6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AF6C" w14:textId="77777777" w:rsidR="00B4750D" w:rsidRPr="00907D00" w:rsidRDefault="00B4750D" w:rsidP="00FF0CF0">
            <w:pPr>
              <w:pStyle w:val="TAL"/>
              <w:rPr>
                <w:sz w:val="16"/>
              </w:rPr>
            </w:pPr>
            <w:r w:rsidRPr="00907D00">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9C1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56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01E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DFB7"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32FD" w14:textId="77777777" w:rsidR="00B4750D" w:rsidRPr="00907D00" w:rsidRDefault="00B4750D" w:rsidP="00FF0CF0">
            <w:pPr>
              <w:pStyle w:val="TAL"/>
              <w:rPr>
                <w:sz w:val="16"/>
              </w:rPr>
            </w:pPr>
            <w:r w:rsidRPr="00907D00">
              <w:rPr>
                <w:sz w:val="16"/>
              </w:rPr>
              <w:t>revised</w:t>
            </w:r>
          </w:p>
        </w:tc>
      </w:tr>
      <w:tr w:rsidR="00B4750D" w:rsidRPr="00907D00" w14:paraId="4D879F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FC64D7" w14:textId="77777777" w:rsidR="00B4750D" w:rsidRPr="00907D00" w:rsidRDefault="00B4750D" w:rsidP="00FF0CF0">
            <w:pPr>
              <w:pStyle w:val="TAL"/>
              <w:rPr>
                <w:sz w:val="16"/>
              </w:rPr>
            </w:pPr>
            <w:r w:rsidRPr="00907D00">
              <w:rPr>
                <w:sz w:val="16"/>
              </w:rPr>
              <w:t>C3-230801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5DC7"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74A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2BCC"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233A" w14:textId="77777777" w:rsidR="00B4750D" w:rsidRPr="00907D00" w:rsidRDefault="00B4750D" w:rsidP="00FF0CF0">
            <w:pPr>
              <w:pStyle w:val="TAL"/>
              <w:rPr>
                <w:sz w:val="16"/>
              </w:rPr>
            </w:pPr>
            <w:r w:rsidRPr="00907D00">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34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711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36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A796"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E4CE" w14:textId="77777777" w:rsidR="00B4750D" w:rsidRPr="00907D00" w:rsidRDefault="00B4750D" w:rsidP="00FF0CF0">
            <w:pPr>
              <w:pStyle w:val="TAL"/>
              <w:rPr>
                <w:sz w:val="16"/>
              </w:rPr>
            </w:pPr>
            <w:r w:rsidRPr="00907D00">
              <w:rPr>
                <w:sz w:val="16"/>
              </w:rPr>
              <w:t>agreed</w:t>
            </w:r>
          </w:p>
        </w:tc>
      </w:tr>
      <w:tr w:rsidR="00B4750D" w:rsidRPr="00907D00" w14:paraId="16E33F4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F87151" w14:textId="77777777" w:rsidR="00B4750D" w:rsidRPr="00907D00" w:rsidRDefault="00B4750D" w:rsidP="00FF0CF0">
            <w:pPr>
              <w:pStyle w:val="TAL"/>
              <w:rPr>
                <w:sz w:val="16"/>
              </w:rPr>
            </w:pPr>
            <w:r w:rsidRPr="00907D00">
              <w:rPr>
                <w:sz w:val="16"/>
              </w:rPr>
              <w:t>C3-230483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30C7" w14:textId="77777777" w:rsidR="00B4750D" w:rsidRPr="00907D00" w:rsidRDefault="00B4750D" w:rsidP="00FF0CF0">
            <w:pPr>
              <w:pStyle w:val="TAL"/>
              <w:rPr>
                <w:sz w:val="16"/>
              </w:rPr>
            </w:pPr>
            <w:r w:rsidRPr="00907D00">
              <w:rPr>
                <w:sz w:val="16"/>
              </w:rPr>
              <w:t>ANDSP and/or OSId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21E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6C1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9727" w14:textId="77777777" w:rsidR="00B4750D" w:rsidRPr="00907D00" w:rsidRDefault="00B4750D" w:rsidP="00FF0CF0">
            <w:pPr>
              <w:pStyle w:val="TAL"/>
              <w:rPr>
                <w:sz w:val="16"/>
              </w:rPr>
            </w:pPr>
            <w:r w:rsidRPr="00907D00">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77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C75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546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41BD"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DF74" w14:textId="77777777" w:rsidR="00B4750D" w:rsidRPr="00907D00" w:rsidRDefault="00B4750D" w:rsidP="00FF0CF0">
            <w:pPr>
              <w:pStyle w:val="TAL"/>
              <w:rPr>
                <w:sz w:val="16"/>
              </w:rPr>
            </w:pPr>
            <w:r w:rsidRPr="00907D00">
              <w:rPr>
                <w:sz w:val="16"/>
              </w:rPr>
              <w:t>revised</w:t>
            </w:r>
          </w:p>
        </w:tc>
      </w:tr>
      <w:tr w:rsidR="00B4750D" w:rsidRPr="00907D00" w14:paraId="380C23E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FF7457" w14:textId="77777777" w:rsidR="00B4750D" w:rsidRPr="00907D00" w:rsidRDefault="00B4750D" w:rsidP="00FF0CF0">
            <w:pPr>
              <w:pStyle w:val="TAL"/>
              <w:rPr>
                <w:sz w:val="16"/>
              </w:rPr>
            </w:pPr>
            <w:r w:rsidRPr="00907D00">
              <w:rPr>
                <w:sz w:val="16"/>
              </w:rPr>
              <w:t>C3-230835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F683" w14:textId="77777777" w:rsidR="00B4750D" w:rsidRPr="00907D00" w:rsidRDefault="00B4750D" w:rsidP="00FF0CF0">
            <w:pPr>
              <w:pStyle w:val="TAL"/>
              <w:rPr>
                <w:sz w:val="16"/>
              </w:rPr>
            </w:pPr>
            <w:r w:rsidRPr="00907D00">
              <w:rPr>
                <w:sz w:val="16"/>
              </w:rPr>
              <w:t>ANDSP and/or OSId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CF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1418"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A301" w14:textId="77777777" w:rsidR="00B4750D" w:rsidRPr="00907D00" w:rsidRDefault="00B4750D" w:rsidP="00FF0CF0">
            <w:pPr>
              <w:pStyle w:val="TAL"/>
              <w:rPr>
                <w:sz w:val="16"/>
              </w:rPr>
            </w:pPr>
            <w:r w:rsidRPr="00907D00">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1F6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80B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BF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4F23"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C4CF" w14:textId="77777777" w:rsidR="00B4750D" w:rsidRPr="00907D00" w:rsidRDefault="00B4750D" w:rsidP="00FF0CF0">
            <w:pPr>
              <w:pStyle w:val="TAL"/>
              <w:rPr>
                <w:sz w:val="16"/>
              </w:rPr>
            </w:pPr>
            <w:r w:rsidRPr="00907D00">
              <w:rPr>
                <w:sz w:val="16"/>
              </w:rPr>
              <w:t>agreed</w:t>
            </w:r>
          </w:p>
        </w:tc>
      </w:tr>
      <w:tr w:rsidR="00B4750D" w:rsidRPr="00907D00" w14:paraId="186FBA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C9FB35" w14:textId="77777777" w:rsidR="00B4750D" w:rsidRPr="00907D00" w:rsidRDefault="00B4750D" w:rsidP="00FF0CF0">
            <w:pPr>
              <w:pStyle w:val="TAL"/>
              <w:rPr>
                <w:sz w:val="16"/>
              </w:rPr>
            </w:pPr>
            <w:r w:rsidRPr="00907D00">
              <w:rPr>
                <w:sz w:val="16"/>
              </w:rPr>
              <w:t>C3-230486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F321" w14:textId="77777777" w:rsidR="00B4750D" w:rsidRPr="00907D00" w:rsidRDefault="00B4750D" w:rsidP="00FF0CF0">
            <w:pPr>
              <w:pStyle w:val="TAL"/>
              <w:rPr>
                <w:sz w:val="16"/>
              </w:rPr>
            </w:pPr>
            <w:r w:rsidRPr="00907D00">
              <w:rPr>
                <w:sz w:val="16"/>
              </w:rPr>
              <w:t>Complete description for 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E86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29E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BB36" w14:textId="77777777" w:rsidR="00B4750D" w:rsidRPr="00907D00" w:rsidRDefault="00B4750D" w:rsidP="00FF0CF0">
            <w:pPr>
              <w:pStyle w:val="TAL"/>
              <w:rPr>
                <w:sz w:val="16"/>
              </w:rPr>
            </w:pPr>
            <w:r w:rsidRPr="00907D00">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E6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CEE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26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2766"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3C36" w14:textId="77777777" w:rsidR="00B4750D" w:rsidRPr="00907D00" w:rsidRDefault="00B4750D" w:rsidP="00FF0CF0">
            <w:pPr>
              <w:pStyle w:val="TAL"/>
              <w:rPr>
                <w:sz w:val="16"/>
              </w:rPr>
            </w:pPr>
            <w:r w:rsidRPr="00907D00">
              <w:rPr>
                <w:sz w:val="16"/>
              </w:rPr>
              <w:t>revised</w:t>
            </w:r>
          </w:p>
        </w:tc>
      </w:tr>
      <w:tr w:rsidR="00B4750D" w:rsidRPr="00907D00" w14:paraId="2267D2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4E287B" w14:textId="77777777" w:rsidR="00B4750D" w:rsidRPr="00907D00" w:rsidRDefault="00B4750D" w:rsidP="00FF0CF0">
            <w:pPr>
              <w:pStyle w:val="TAL"/>
              <w:rPr>
                <w:sz w:val="16"/>
              </w:rPr>
            </w:pPr>
            <w:r w:rsidRPr="00907D00">
              <w:rPr>
                <w:sz w:val="16"/>
              </w:rPr>
              <w:t>C3-230803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B937" w14:textId="77777777" w:rsidR="00B4750D" w:rsidRPr="00907D00" w:rsidRDefault="00B4750D" w:rsidP="00FF0CF0">
            <w:pPr>
              <w:pStyle w:val="TAL"/>
              <w:rPr>
                <w:sz w:val="16"/>
              </w:rPr>
            </w:pPr>
            <w:r w:rsidRPr="00907D00">
              <w:rPr>
                <w:sz w:val="16"/>
              </w:rPr>
              <w:t>Complete description for 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7E9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902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6F06" w14:textId="77777777" w:rsidR="00B4750D" w:rsidRPr="00907D00" w:rsidRDefault="00B4750D" w:rsidP="00FF0CF0">
            <w:pPr>
              <w:pStyle w:val="TAL"/>
              <w:rPr>
                <w:sz w:val="16"/>
              </w:rPr>
            </w:pPr>
            <w:r w:rsidRPr="00907D00">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C3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71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8C8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3C1C"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DDDEE" w14:textId="77777777" w:rsidR="00B4750D" w:rsidRPr="00907D00" w:rsidRDefault="00B4750D" w:rsidP="00FF0CF0">
            <w:pPr>
              <w:pStyle w:val="TAL"/>
              <w:rPr>
                <w:sz w:val="16"/>
              </w:rPr>
            </w:pPr>
            <w:r w:rsidRPr="00907D00">
              <w:rPr>
                <w:sz w:val="16"/>
              </w:rPr>
              <w:t>agreed</w:t>
            </w:r>
          </w:p>
        </w:tc>
      </w:tr>
      <w:tr w:rsidR="00B4750D" w:rsidRPr="00907D00" w14:paraId="020339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050B98" w14:textId="77777777" w:rsidR="00B4750D" w:rsidRPr="00907D00" w:rsidRDefault="00B4750D" w:rsidP="00FF0CF0">
            <w:pPr>
              <w:pStyle w:val="TAL"/>
              <w:rPr>
                <w:sz w:val="16"/>
              </w:rPr>
            </w:pPr>
            <w:r w:rsidRPr="00907D00">
              <w:rPr>
                <w:sz w:val="16"/>
              </w:rPr>
              <w:t>C3-230494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8BAD"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54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7C96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DCBD" w14:textId="77777777" w:rsidR="00B4750D" w:rsidRPr="00907D00" w:rsidRDefault="00B4750D" w:rsidP="00FF0CF0">
            <w:pPr>
              <w:pStyle w:val="TAL"/>
              <w:rPr>
                <w:sz w:val="16"/>
              </w:rPr>
            </w:pPr>
            <w:r w:rsidRPr="00907D00">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2F9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10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AFB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348D"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ECDA" w14:textId="77777777" w:rsidR="00B4750D" w:rsidRPr="00907D00" w:rsidRDefault="00B4750D" w:rsidP="00FF0CF0">
            <w:pPr>
              <w:pStyle w:val="TAL"/>
              <w:rPr>
                <w:sz w:val="16"/>
              </w:rPr>
            </w:pPr>
            <w:r w:rsidRPr="00907D00">
              <w:rPr>
                <w:sz w:val="16"/>
              </w:rPr>
              <w:t>agreed</w:t>
            </w:r>
          </w:p>
        </w:tc>
      </w:tr>
      <w:tr w:rsidR="00B4750D" w:rsidRPr="00907D00" w14:paraId="4C8E47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C9149D" w14:textId="77777777" w:rsidR="00B4750D" w:rsidRPr="00907D00" w:rsidRDefault="00B4750D" w:rsidP="00FF0CF0">
            <w:pPr>
              <w:pStyle w:val="TAL"/>
              <w:rPr>
                <w:sz w:val="16"/>
              </w:rPr>
            </w:pPr>
            <w:r w:rsidRPr="00907D00">
              <w:rPr>
                <w:sz w:val="16"/>
              </w:rPr>
              <w:t>C3-230499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B8A8"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EBE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0C2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25F1" w14:textId="77777777" w:rsidR="00B4750D" w:rsidRPr="00907D00" w:rsidRDefault="00B4750D" w:rsidP="00FF0CF0">
            <w:pPr>
              <w:pStyle w:val="TAL"/>
              <w:rPr>
                <w:sz w:val="16"/>
              </w:rPr>
            </w:pPr>
            <w:r w:rsidRPr="00907D00">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513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5D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872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96E7"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CF51" w14:textId="77777777" w:rsidR="00B4750D" w:rsidRPr="00907D00" w:rsidRDefault="00B4750D" w:rsidP="00FF0CF0">
            <w:pPr>
              <w:pStyle w:val="TAL"/>
              <w:rPr>
                <w:sz w:val="16"/>
              </w:rPr>
            </w:pPr>
            <w:r w:rsidRPr="00907D00">
              <w:rPr>
                <w:sz w:val="16"/>
              </w:rPr>
              <w:t>revised</w:t>
            </w:r>
          </w:p>
        </w:tc>
      </w:tr>
      <w:tr w:rsidR="00B4750D" w:rsidRPr="00907D00" w14:paraId="4B0D9B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598A4A" w14:textId="77777777" w:rsidR="00B4750D" w:rsidRPr="00907D00" w:rsidRDefault="00B4750D" w:rsidP="00FF0CF0">
            <w:pPr>
              <w:pStyle w:val="TAL"/>
              <w:rPr>
                <w:sz w:val="16"/>
              </w:rPr>
            </w:pPr>
            <w:r w:rsidRPr="00907D00">
              <w:rPr>
                <w:sz w:val="16"/>
              </w:rPr>
              <w:t>C3-230772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AE05F"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6BC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DE9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98F4" w14:textId="77777777" w:rsidR="00B4750D" w:rsidRPr="00907D00" w:rsidRDefault="00B4750D" w:rsidP="00FF0CF0">
            <w:pPr>
              <w:pStyle w:val="TAL"/>
              <w:rPr>
                <w:sz w:val="16"/>
              </w:rPr>
            </w:pPr>
            <w:r w:rsidRPr="00907D00">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AE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85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C4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A112"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1E48" w14:textId="77777777" w:rsidR="00B4750D" w:rsidRPr="00907D00" w:rsidRDefault="00B4750D" w:rsidP="00FF0CF0">
            <w:pPr>
              <w:pStyle w:val="TAL"/>
              <w:rPr>
                <w:sz w:val="16"/>
              </w:rPr>
            </w:pPr>
            <w:r w:rsidRPr="00907D00">
              <w:rPr>
                <w:sz w:val="16"/>
              </w:rPr>
              <w:t>agreed</w:t>
            </w:r>
          </w:p>
        </w:tc>
      </w:tr>
      <w:tr w:rsidR="00B4750D" w:rsidRPr="00907D00" w14:paraId="6458DB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1FEE87" w14:textId="77777777" w:rsidR="00B4750D" w:rsidRPr="00907D00" w:rsidRDefault="00B4750D" w:rsidP="00FF0CF0">
            <w:pPr>
              <w:pStyle w:val="TAL"/>
              <w:rPr>
                <w:sz w:val="16"/>
              </w:rPr>
            </w:pPr>
            <w:r w:rsidRPr="00907D00">
              <w:rPr>
                <w:sz w:val="16"/>
              </w:rPr>
              <w:t>C3-230577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9B11"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B5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CAB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2DD0" w14:textId="77777777" w:rsidR="00B4750D" w:rsidRPr="00907D00" w:rsidRDefault="00B4750D" w:rsidP="00FF0CF0">
            <w:pPr>
              <w:pStyle w:val="TAL"/>
              <w:rPr>
                <w:sz w:val="16"/>
              </w:rPr>
            </w:pPr>
            <w:r w:rsidRPr="00907D00">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56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F4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259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3755"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B0E4" w14:textId="77777777" w:rsidR="00B4750D" w:rsidRPr="00907D00" w:rsidRDefault="00B4750D" w:rsidP="00FF0CF0">
            <w:pPr>
              <w:pStyle w:val="TAL"/>
              <w:rPr>
                <w:sz w:val="16"/>
              </w:rPr>
            </w:pPr>
            <w:r w:rsidRPr="00907D00">
              <w:rPr>
                <w:sz w:val="16"/>
              </w:rPr>
              <w:t>revised</w:t>
            </w:r>
          </w:p>
        </w:tc>
      </w:tr>
      <w:tr w:rsidR="00B4750D" w:rsidRPr="00907D00" w14:paraId="7FE42A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F1E0DC" w14:textId="77777777" w:rsidR="00B4750D" w:rsidRPr="00907D00" w:rsidRDefault="00B4750D" w:rsidP="00FF0CF0">
            <w:pPr>
              <w:pStyle w:val="TAL"/>
              <w:rPr>
                <w:sz w:val="16"/>
              </w:rPr>
            </w:pPr>
            <w:r w:rsidRPr="00907D00">
              <w:rPr>
                <w:sz w:val="16"/>
              </w:rPr>
              <w:t>C3-230852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288C"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476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B56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0378" w14:textId="77777777" w:rsidR="00B4750D" w:rsidRPr="00907D00" w:rsidRDefault="00B4750D" w:rsidP="00FF0CF0">
            <w:pPr>
              <w:pStyle w:val="TAL"/>
              <w:rPr>
                <w:sz w:val="16"/>
              </w:rPr>
            </w:pPr>
            <w:r w:rsidRPr="00907D00">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E98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15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014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59DC"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2EED" w14:textId="77777777" w:rsidR="00B4750D" w:rsidRPr="00907D00" w:rsidRDefault="00B4750D" w:rsidP="00FF0CF0">
            <w:pPr>
              <w:pStyle w:val="TAL"/>
              <w:rPr>
                <w:sz w:val="16"/>
              </w:rPr>
            </w:pPr>
            <w:r w:rsidRPr="00907D00">
              <w:rPr>
                <w:sz w:val="16"/>
              </w:rPr>
              <w:t>agreed</w:t>
            </w:r>
          </w:p>
        </w:tc>
      </w:tr>
      <w:tr w:rsidR="00B4750D" w:rsidRPr="00907D00" w14:paraId="6A2A8B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3C0922" w14:textId="77777777" w:rsidR="00B4750D" w:rsidRPr="00907D00" w:rsidRDefault="00B4750D" w:rsidP="00FF0CF0">
            <w:pPr>
              <w:pStyle w:val="TAL"/>
              <w:rPr>
                <w:sz w:val="16"/>
              </w:rPr>
            </w:pPr>
            <w:r w:rsidRPr="00907D00">
              <w:rPr>
                <w:sz w:val="16"/>
              </w:rPr>
              <w:t>C3-230596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5B74"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65F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0225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38389" w14:textId="77777777" w:rsidR="00B4750D" w:rsidRPr="00907D00" w:rsidRDefault="00B4750D" w:rsidP="00FF0CF0">
            <w:pPr>
              <w:pStyle w:val="TAL"/>
              <w:rPr>
                <w:sz w:val="16"/>
              </w:rPr>
            </w:pPr>
            <w:r w:rsidRPr="00907D00">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DD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F9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5B2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ECD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CCFBD" w14:textId="77777777" w:rsidR="00B4750D" w:rsidRPr="00907D00" w:rsidRDefault="00B4750D" w:rsidP="00FF0CF0">
            <w:pPr>
              <w:pStyle w:val="TAL"/>
              <w:rPr>
                <w:sz w:val="16"/>
              </w:rPr>
            </w:pPr>
            <w:r w:rsidRPr="00907D00">
              <w:rPr>
                <w:sz w:val="16"/>
              </w:rPr>
              <w:t>revised</w:t>
            </w:r>
          </w:p>
        </w:tc>
      </w:tr>
      <w:tr w:rsidR="00B4750D" w:rsidRPr="00907D00" w14:paraId="4DB5EC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35EE55" w14:textId="77777777" w:rsidR="00B4750D" w:rsidRPr="00907D00" w:rsidRDefault="00B4750D" w:rsidP="00FF0CF0">
            <w:pPr>
              <w:pStyle w:val="TAL"/>
              <w:rPr>
                <w:sz w:val="16"/>
              </w:rPr>
            </w:pPr>
            <w:r w:rsidRPr="00907D00">
              <w:rPr>
                <w:sz w:val="16"/>
              </w:rPr>
              <w:t>C3-230890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2E5D"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667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4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E663" w14:textId="77777777" w:rsidR="00B4750D" w:rsidRPr="00907D00" w:rsidRDefault="00B4750D" w:rsidP="00FF0CF0">
            <w:pPr>
              <w:pStyle w:val="TAL"/>
              <w:rPr>
                <w:sz w:val="16"/>
              </w:rPr>
            </w:pPr>
            <w:r w:rsidRPr="00907D00">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355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081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6BF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F9B5"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952E" w14:textId="77777777" w:rsidR="00B4750D" w:rsidRPr="00907D00" w:rsidRDefault="00B4750D" w:rsidP="00FF0CF0">
            <w:pPr>
              <w:pStyle w:val="TAL"/>
              <w:rPr>
                <w:sz w:val="16"/>
              </w:rPr>
            </w:pPr>
            <w:r w:rsidRPr="00907D00">
              <w:rPr>
                <w:sz w:val="16"/>
              </w:rPr>
              <w:t>postponed</w:t>
            </w:r>
          </w:p>
        </w:tc>
      </w:tr>
      <w:tr w:rsidR="00B4750D" w:rsidRPr="00907D00" w14:paraId="44EEC1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3C5FB9" w14:textId="77777777" w:rsidR="00B4750D" w:rsidRPr="00907D00" w:rsidRDefault="00B4750D" w:rsidP="00FF0CF0">
            <w:pPr>
              <w:pStyle w:val="TAL"/>
              <w:rPr>
                <w:sz w:val="16"/>
              </w:rPr>
            </w:pPr>
            <w:r w:rsidRPr="00907D00">
              <w:rPr>
                <w:sz w:val="16"/>
              </w:rPr>
              <w:t>C3-230106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30A5" w14:textId="77777777" w:rsidR="00B4750D" w:rsidRPr="00907D00" w:rsidRDefault="00B4750D" w:rsidP="00FF0CF0">
            <w:pPr>
              <w:pStyle w:val="TAL"/>
              <w:rPr>
                <w:sz w:val="16"/>
              </w:rPr>
            </w:pPr>
            <w:r w:rsidRPr="00907D00">
              <w:rPr>
                <w:sz w:val="16"/>
              </w:rPr>
              <w:t>Clarification about the applicability of ipDomain and sliceInfo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0E1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8F7C"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41D1" w14:textId="77777777" w:rsidR="00B4750D" w:rsidRPr="00907D00" w:rsidRDefault="00B4750D" w:rsidP="00FF0CF0">
            <w:pPr>
              <w:pStyle w:val="TAL"/>
              <w:rPr>
                <w:sz w:val="16"/>
              </w:rPr>
            </w:pPr>
            <w:r w:rsidRPr="00907D00">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CA7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F5E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66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9318"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E47F" w14:textId="77777777" w:rsidR="00B4750D" w:rsidRPr="00907D00" w:rsidRDefault="00B4750D" w:rsidP="00FF0CF0">
            <w:pPr>
              <w:pStyle w:val="TAL"/>
              <w:rPr>
                <w:sz w:val="16"/>
              </w:rPr>
            </w:pPr>
            <w:r w:rsidRPr="00907D00">
              <w:rPr>
                <w:sz w:val="16"/>
              </w:rPr>
              <w:t>revised</w:t>
            </w:r>
          </w:p>
        </w:tc>
      </w:tr>
      <w:tr w:rsidR="00B4750D" w:rsidRPr="00907D00" w14:paraId="0E5252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E3510" w14:textId="77777777" w:rsidR="00B4750D" w:rsidRPr="00907D00" w:rsidRDefault="00B4750D" w:rsidP="00FF0CF0">
            <w:pPr>
              <w:pStyle w:val="TAL"/>
              <w:rPr>
                <w:sz w:val="16"/>
              </w:rPr>
            </w:pPr>
            <w:r w:rsidRPr="00907D00">
              <w:rPr>
                <w:sz w:val="16"/>
              </w:rPr>
              <w:t>C3-230870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5AE3" w14:textId="77777777" w:rsidR="00B4750D" w:rsidRPr="00907D00" w:rsidRDefault="00B4750D" w:rsidP="00FF0CF0">
            <w:pPr>
              <w:pStyle w:val="TAL"/>
              <w:rPr>
                <w:sz w:val="16"/>
              </w:rPr>
            </w:pPr>
            <w:r w:rsidRPr="00907D00">
              <w:rPr>
                <w:sz w:val="16"/>
              </w:rPr>
              <w:t>Clarification about the applicability of ipDomain and sliceInfo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998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621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50BE" w14:textId="77777777" w:rsidR="00B4750D" w:rsidRPr="00907D00" w:rsidRDefault="00B4750D" w:rsidP="00FF0CF0">
            <w:pPr>
              <w:pStyle w:val="TAL"/>
              <w:rPr>
                <w:sz w:val="16"/>
              </w:rPr>
            </w:pPr>
            <w:r w:rsidRPr="00907D00">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65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64A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4AE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AA62"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2DFE" w14:textId="77777777" w:rsidR="00B4750D" w:rsidRPr="00907D00" w:rsidRDefault="00B4750D" w:rsidP="00FF0CF0">
            <w:pPr>
              <w:pStyle w:val="TAL"/>
              <w:rPr>
                <w:sz w:val="16"/>
              </w:rPr>
            </w:pPr>
            <w:r w:rsidRPr="00907D00">
              <w:rPr>
                <w:sz w:val="16"/>
              </w:rPr>
              <w:t>agreed</w:t>
            </w:r>
          </w:p>
        </w:tc>
      </w:tr>
      <w:tr w:rsidR="00B4750D" w:rsidRPr="00907D00" w14:paraId="587CD2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35A6A5" w14:textId="77777777" w:rsidR="00B4750D" w:rsidRPr="00907D00" w:rsidRDefault="00B4750D" w:rsidP="00FF0CF0">
            <w:pPr>
              <w:pStyle w:val="TAL"/>
              <w:rPr>
                <w:sz w:val="16"/>
              </w:rPr>
            </w:pPr>
            <w:r w:rsidRPr="00907D00">
              <w:rPr>
                <w:sz w:val="16"/>
              </w:rPr>
              <w:t>C3-230115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BCFE" w14:textId="77777777" w:rsidR="00B4750D" w:rsidRPr="00907D00" w:rsidRDefault="00B4750D" w:rsidP="00FF0CF0">
            <w:pPr>
              <w:pStyle w:val="TAL"/>
              <w:rPr>
                <w:sz w:val="16"/>
              </w:rPr>
            </w:pPr>
            <w:r w:rsidRPr="00907D00">
              <w:rPr>
                <w:sz w:val="16"/>
              </w:rPr>
              <w:t>Adding PER to Policy Authorization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26D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29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10F3" w14:textId="77777777" w:rsidR="00B4750D" w:rsidRPr="00907D00" w:rsidRDefault="00B4750D" w:rsidP="00FF0CF0">
            <w:pPr>
              <w:pStyle w:val="TAL"/>
              <w:rPr>
                <w:sz w:val="16"/>
              </w:rPr>
            </w:pPr>
            <w:r w:rsidRPr="00907D00">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08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7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72D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911D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7BB7" w14:textId="77777777" w:rsidR="00B4750D" w:rsidRPr="00907D00" w:rsidRDefault="00B4750D" w:rsidP="00FF0CF0">
            <w:pPr>
              <w:pStyle w:val="TAL"/>
              <w:rPr>
                <w:sz w:val="16"/>
              </w:rPr>
            </w:pPr>
            <w:r w:rsidRPr="00907D00">
              <w:rPr>
                <w:sz w:val="16"/>
              </w:rPr>
              <w:t>revised</w:t>
            </w:r>
          </w:p>
        </w:tc>
      </w:tr>
      <w:tr w:rsidR="00B4750D" w:rsidRPr="00907D00" w14:paraId="6FEAA1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AC1836" w14:textId="77777777" w:rsidR="00B4750D" w:rsidRPr="00907D00" w:rsidRDefault="00B4750D" w:rsidP="00FF0CF0">
            <w:pPr>
              <w:pStyle w:val="TAL"/>
              <w:rPr>
                <w:sz w:val="16"/>
              </w:rPr>
            </w:pPr>
            <w:r w:rsidRPr="00907D00">
              <w:rPr>
                <w:sz w:val="16"/>
              </w:rPr>
              <w:t>C3-230876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9AC6" w14:textId="77777777" w:rsidR="00B4750D" w:rsidRPr="00907D00" w:rsidRDefault="00B4750D" w:rsidP="00FF0CF0">
            <w:pPr>
              <w:pStyle w:val="TAL"/>
              <w:rPr>
                <w:sz w:val="16"/>
              </w:rPr>
            </w:pPr>
            <w:r w:rsidRPr="00907D00">
              <w:rPr>
                <w:sz w:val="16"/>
              </w:rPr>
              <w:t>Adding PER to Policy Authorization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5886"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E82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8B24" w14:textId="77777777" w:rsidR="00B4750D" w:rsidRPr="00907D00" w:rsidRDefault="00B4750D" w:rsidP="00FF0CF0">
            <w:pPr>
              <w:pStyle w:val="TAL"/>
              <w:rPr>
                <w:sz w:val="16"/>
              </w:rPr>
            </w:pPr>
            <w:r w:rsidRPr="00907D00">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D5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88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664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33F8"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7A4C" w14:textId="77777777" w:rsidR="00B4750D" w:rsidRPr="00907D00" w:rsidRDefault="00B4750D" w:rsidP="00FF0CF0">
            <w:pPr>
              <w:pStyle w:val="TAL"/>
              <w:rPr>
                <w:sz w:val="16"/>
              </w:rPr>
            </w:pPr>
            <w:r w:rsidRPr="00907D00">
              <w:rPr>
                <w:sz w:val="16"/>
              </w:rPr>
              <w:t>agreed</w:t>
            </w:r>
          </w:p>
        </w:tc>
      </w:tr>
      <w:tr w:rsidR="00B4750D" w:rsidRPr="00907D00" w14:paraId="1415FC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3741CD" w14:textId="77777777" w:rsidR="00B4750D" w:rsidRPr="00907D00" w:rsidRDefault="00B4750D" w:rsidP="00FF0CF0">
            <w:pPr>
              <w:pStyle w:val="TAL"/>
              <w:rPr>
                <w:sz w:val="16"/>
              </w:rPr>
            </w:pPr>
            <w:r w:rsidRPr="00907D00">
              <w:rPr>
                <w:sz w:val="16"/>
              </w:rPr>
              <w:t>C3-230120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1D54"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00C5"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7CE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7792" w14:textId="77777777" w:rsidR="00B4750D" w:rsidRPr="00907D00" w:rsidRDefault="00B4750D" w:rsidP="00FF0CF0">
            <w:pPr>
              <w:pStyle w:val="TAL"/>
              <w:rPr>
                <w:sz w:val="16"/>
              </w:rPr>
            </w:pPr>
            <w:r w:rsidRPr="00907D00">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165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326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D23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78C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D929" w14:textId="77777777" w:rsidR="00B4750D" w:rsidRPr="00907D00" w:rsidRDefault="00B4750D" w:rsidP="00FF0CF0">
            <w:pPr>
              <w:pStyle w:val="TAL"/>
              <w:rPr>
                <w:sz w:val="16"/>
              </w:rPr>
            </w:pPr>
            <w:r w:rsidRPr="00907D00">
              <w:rPr>
                <w:sz w:val="16"/>
              </w:rPr>
              <w:t>revised</w:t>
            </w:r>
          </w:p>
        </w:tc>
      </w:tr>
      <w:tr w:rsidR="00B4750D" w:rsidRPr="00907D00" w14:paraId="0563B9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8FDE2D" w14:textId="77777777" w:rsidR="00B4750D" w:rsidRPr="00907D00" w:rsidRDefault="00B4750D" w:rsidP="00FF0CF0">
            <w:pPr>
              <w:pStyle w:val="TAL"/>
              <w:rPr>
                <w:sz w:val="16"/>
              </w:rPr>
            </w:pPr>
            <w:r w:rsidRPr="00907D00">
              <w:rPr>
                <w:sz w:val="16"/>
              </w:rPr>
              <w:t>C3-230652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236F"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748"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25A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FA06" w14:textId="77777777" w:rsidR="00B4750D" w:rsidRPr="00907D00" w:rsidRDefault="00B4750D" w:rsidP="00FF0CF0">
            <w:pPr>
              <w:pStyle w:val="TAL"/>
              <w:rPr>
                <w:sz w:val="16"/>
              </w:rPr>
            </w:pPr>
            <w:r w:rsidRPr="00907D00">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77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CA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FB2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34B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AAF0" w14:textId="77777777" w:rsidR="00B4750D" w:rsidRPr="00907D00" w:rsidRDefault="00B4750D" w:rsidP="00FF0CF0">
            <w:pPr>
              <w:pStyle w:val="TAL"/>
              <w:rPr>
                <w:sz w:val="16"/>
              </w:rPr>
            </w:pPr>
            <w:r w:rsidRPr="00907D00">
              <w:rPr>
                <w:sz w:val="16"/>
              </w:rPr>
              <w:t>agreed</w:t>
            </w:r>
          </w:p>
        </w:tc>
      </w:tr>
      <w:tr w:rsidR="00B4750D" w:rsidRPr="00907D00" w14:paraId="2321EB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C92347" w14:textId="77777777" w:rsidR="00B4750D" w:rsidRPr="00907D00" w:rsidRDefault="00B4750D" w:rsidP="00FF0CF0">
            <w:pPr>
              <w:pStyle w:val="TAL"/>
              <w:rPr>
                <w:sz w:val="16"/>
              </w:rPr>
            </w:pPr>
            <w:r w:rsidRPr="00907D00">
              <w:rPr>
                <w:sz w:val="16"/>
              </w:rPr>
              <w:t>C3-230139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463E" w14:textId="77777777" w:rsidR="00B4750D" w:rsidRPr="00907D00" w:rsidRDefault="00B4750D" w:rsidP="00FF0CF0">
            <w:pPr>
              <w:pStyle w:val="TAL"/>
              <w:rPr>
                <w:sz w:val="16"/>
              </w:rPr>
            </w:pPr>
            <w:r w:rsidRPr="00907D00">
              <w:rPr>
                <w:sz w:val="16"/>
              </w:rPr>
              <w:t>5GC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27E2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AE6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726A" w14:textId="77777777" w:rsidR="00B4750D" w:rsidRPr="00907D00" w:rsidRDefault="00B4750D" w:rsidP="00FF0CF0">
            <w:pPr>
              <w:pStyle w:val="TAL"/>
              <w:rPr>
                <w:sz w:val="16"/>
              </w:rPr>
            </w:pPr>
            <w:r w:rsidRPr="00907D00">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28A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11F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305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399F"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0CB" w14:textId="77777777" w:rsidR="00B4750D" w:rsidRPr="00907D00" w:rsidRDefault="00B4750D" w:rsidP="00FF0CF0">
            <w:pPr>
              <w:pStyle w:val="TAL"/>
              <w:rPr>
                <w:sz w:val="16"/>
              </w:rPr>
            </w:pPr>
            <w:r w:rsidRPr="00907D00">
              <w:rPr>
                <w:sz w:val="16"/>
              </w:rPr>
              <w:t>revised</w:t>
            </w:r>
          </w:p>
        </w:tc>
      </w:tr>
      <w:tr w:rsidR="00B4750D" w:rsidRPr="00907D00" w14:paraId="541DB7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545BCC" w14:textId="77777777" w:rsidR="00B4750D" w:rsidRPr="00907D00" w:rsidRDefault="00B4750D" w:rsidP="00FF0CF0">
            <w:pPr>
              <w:pStyle w:val="TAL"/>
              <w:rPr>
                <w:sz w:val="16"/>
              </w:rPr>
            </w:pPr>
            <w:r w:rsidRPr="00907D00">
              <w:rPr>
                <w:sz w:val="16"/>
              </w:rPr>
              <w:t>C3-230624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9A32" w14:textId="77777777" w:rsidR="00B4750D" w:rsidRPr="00907D00" w:rsidRDefault="00B4750D" w:rsidP="00FF0CF0">
            <w:pPr>
              <w:pStyle w:val="TAL"/>
              <w:rPr>
                <w:sz w:val="16"/>
              </w:rPr>
            </w:pPr>
            <w:r w:rsidRPr="00907D00">
              <w:rPr>
                <w:sz w:val="16"/>
              </w:rPr>
              <w:t>5GC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3805"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F91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1EE7" w14:textId="77777777" w:rsidR="00B4750D" w:rsidRPr="00907D00" w:rsidRDefault="00B4750D" w:rsidP="00FF0CF0">
            <w:pPr>
              <w:pStyle w:val="TAL"/>
              <w:rPr>
                <w:sz w:val="16"/>
              </w:rPr>
            </w:pPr>
            <w:r w:rsidRPr="00907D00">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44F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37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7A6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ED45"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70F1" w14:textId="77777777" w:rsidR="00B4750D" w:rsidRPr="00907D00" w:rsidRDefault="00B4750D" w:rsidP="00FF0CF0">
            <w:pPr>
              <w:pStyle w:val="TAL"/>
              <w:rPr>
                <w:sz w:val="16"/>
              </w:rPr>
            </w:pPr>
            <w:r w:rsidRPr="00907D00">
              <w:rPr>
                <w:sz w:val="16"/>
              </w:rPr>
              <w:t>agreed</w:t>
            </w:r>
          </w:p>
        </w:tc>
      </w:tr>
      <w:tr w:rsidR="00B4750D" w:rsidRPr="00907D00" w14:paraId="3E6831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185D25" w14:textId="77777777" w:rsidR="00B4750D" w:rsidRPr="00907D00" w:rsidRDefault="00B4750D" w:rsidP="00FF0CF0">
            <w:pPr>
              <w:pStyle w:val="TAL"/>
              <w:rPr>
                <w:sz w:val="16"/>
              </w:rPr>
            </w:pPr>
            <w:r w:rsidRPr="00907D00">
              <w:rPr>
                <w:sz w:val="16"/>
              </w:rPr>
              <w:t>C3-230202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06A5" w14:textId="77777777" w:rsidR="00B4750D" w:rsidRPr="00907D00" w:rsidRDefault="00B4750D" w:rsidP="00FF0CF0">
            <w:pPr>
              <w:pStyle w:val="TAL"/>
              <w:rPr>
                <w:sz w:val="16"/>
              </w:rPr>
            </w:pPr>
            <w:r w:rsidRPr="00907D00">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B63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3B3E"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A7BE" w14:textId="77777777" w:rsidR="00B4750D" w:rsidRPr="00907D00" w:rsidRDefault="00B4750D" w:rsidP="00FF0CF0">
            <w:pPr>
              <w:pStyle w:val="TAL"/>
              <w:rPr>
                <w:sz w:val="16"/>
              </w:rPr>
            </w:pPr>
            <w:r w:rsidRPr="00907D0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054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6C2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FB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DCF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C4A8" w14:textId="77777777" w:rsidR="00B4750D" w:rsidRPr="00907D00" w:rsidRDefault="00B4750D" w:rsidP="00FF0CF0">
            <w:pPr>
              <w:pStyle w:val="TAL"/>
              <w:rPr>
                <w:sz w:val="16"/>
              </w:rPr>
            </w:pPr>
            <w:r w:rsidRPr="00907D00">
              <w:rPr>
                <w:sz w:val="16"/>
              </w:rPr>
              <w:t>revised</w:t>
            </w:r>
          </w:p>
        </w:tc>
      </w:tr>
      <w:tr w:rsidR="00B4750D" w:rsidRPr="00907D00" w14:paraId="6C9FF0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4B7E55" w14:textId="77777777" w:rsidR="00B4750D" w:rsidRPr="00907D00" w:rsidRDefault="00B4750D" w:rsidP="00FF0CF0">
            <w:pPr>
              <w:pStyle w:val="TAL"/>
              <w:rPr>
                <w:sz w:val="16"/>
              </w:rPr>
            </w:pPr>
            <w:r w:rsidRPr="00907D00">
              <w:rPr>
                <w:sz w:val="16"/>
              </w:rPr>
              <w:t>C3-230908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5C31" w14:textId="77777777" w:rsidR="00B4750D" w:rsidRPr="00907D00" w:rsidRDefault="00B4750D" w:rsidP="00FF0CF0">
            <w:pPr>
              <w:pStyle w:val="TAL"/>
              <w:rPr>
                <w:sz w:val="16"/>
              </w:rPr>
            </w:pPr>
            <w:r w:rsidRPr="00907D00">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B16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4C3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79A6" w14:textId="77777777" w:rsidR="00B4750D" w:rsidRPr="00907D00" w:rsidRDefault="00B4750D" w:rsidP="00FF0CF0">
            <w:pPr>
              <w:pStyle w:val="TAL"/>
              <w:rPr>
                <w:sz w:val="16"/>
              </w:rPr>
            </w:pPr>
            <w:r w:rsidRPr="00907D0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8F3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67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2C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8F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CBB7" w14:textId="77777777" w:rsidR="00B4750D" w:rsidRPr="00907D00" w:rsidRDefault="00B4750D" w:rsidP="00FF0CF0">
            <w:pPr>
              <w:pStyle w:val="TAL"/>
              <w:rPr>
                <w:sz w:val="16"/>
              </w:rPr>
            </w:pPr>
            <w:r w:rsidRPr="00907D00">
              <w:rPr>
                <w:sz w:val="16"/>
              </w:rPr>
              <w:t>agreed</w:t>
            </w:r>
          </w:p>
        </w:tc>
      </w:tr>
      <w:tr w:rsidR="00B4750D" w:rsidRPr="00907D00" w14:paraId="02BB0F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CB710F" w14:textId="77777777" w:rsidR="00B4750D" w:rsidRPr="00907D00" w:rsidRDefault="00B4750D" w:rsidP="00FF0CF0">
            <w:pPr>
              <w:pStyle w:val="TAL"/>
              <w:rPr>
                <w:sz w:val="16"/>
              </w:rPr>
            </w:pPr>
            <w:r w:rsidRPr="00907D00">
              <w:rPr>
                <w:sz w:val="16"/>
              </w:rPr>
              <w:t>C3-230293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3545"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9CB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F94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3357" w14:textId="77777777" w:rsidR="00B4750D" w:rsidRPr="00907D00" w:rsidRDefault="00B4750D" w:rsidP="00FF0CF0">
            <w:pPr>
              <w:pStyle w:val="TAL"/>
              <w:rPr>
                <w:sz w:val="16"/>
              </w:rPr>
            </w:pPr>
            <w:r w:rsidRPr="00907D00">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6CB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A5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B3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C5E8"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50D6" w14:textId="77777777" w:rsidR="00B4750D" w:rsidRPr="00907D00" w:rsidRDefault="00B4750D" w:rsidP="00FF0CF0">
            <w:pPr>
              <w:pStyle w:val="TAL"/>
              <w:rPr>
                <w:sz w:val="16"/>
              </w:rPr>
            </w:pPr>
            <w:r w:rsidRPr="00907D00">
              <w:rPr>
                <w:sz w:val="16"/>
              </w:rPr>
              <w:t>merged</w:t>
            </w:r>
          </w:p>
        </w:tc>
      </w:tr>
      <w:tr w:rsidR="00B4750D" w:rsidRPr="00907D00" w14:paraId="5BD2D3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5A71E2" w14:textId="77777777" w:rsidR="00B4750D" w:rsidRPr="00907D00" w:rsidRDefault="00B4750D" w:rsidP="00FF0CF0">
            <w:pPr>
              <w:pStyle w:val="TAL"/>
              <w:rPr>
                <w:sz w:val="16"/>
              </w:rPr>
            </w:pPr>
            <w:r w:rsidRPr="00907D00">
              <w:rPr>
                <w:sz w:val="16"/>
              </w:rPr>
              <w:t>C3-230303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C457"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C3B4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4458"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B6FE" w14:textId="77777777" w:rsidR="00B4750D" w:rsidRPr="00907D00" w:rsidRDefault="00B4750D" w:rsidP="00FF0CF0">
            <w:pPr>
              <w:pStyle w:val="TAL"/>
              <w:rPr>
                <w:sz w:val="16"/>
              </w:rPr>
            </w:pPr>
            <w:r w:rsidRPr="00907D00">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EB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C35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26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BED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BD17" w14:textId="77777777" w:rsidR="00B4750D" w:rsidRPr="00907D00" w:rsidRDefault="00B4750D" w:rsidP="00FF0CF0">
            <w:pPr>
              <w:pStyle w:val="TAL"/>
              <w:rPr>
                <w:sz w:val="16"/>
              </w:rPr>
            </w:pPr>
            <w:r w:rsidRPr="00907D00">
              <w:rPr>
                <w:sz w:val="16"/>
              </w:rPr>
              <w:t>agreed</w:t>
            </w:r>
          </w:p>
        </w:tc>
      </w:tr>
      <w:tr w:rsidR="00B4750D" w:rsidRPr="00907D00" w14:paraId="228CCE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0AAAE7" w14:textId="77777777" w:rsidR="00B4750D" w:rsidRPr="00907D00" w:rsidRDefault="00B4750D" w:rsidP="00FF0CF0">
            <w:pPr>
              <w:pStyle w:val="TAL"/>
              <w:rPr>
                <w:sz w:val="16"/>
              </w:rPr>
            </w:pPr>
            <w:r w:rsidRPr="00907D00">
              <w:rPr>
                <w:sz w:val="16"/>
              </w:rPr>
              <w:t>C3-230304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423A"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6A8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DDD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534E" w14:textId="77777777" w:rsidR="00B4750D" w:rsidRPr="00907D00" w:rsidRDefault="00B4750D" w:rsidP="00FF0CF0">
            <w:pPr>
              <w:pStyle w:val="TAL"/>
              <w:rPr>
                <w:sz w:val="16"/>
              </w:rPr>
            </w:pPr>
            <w:r w:rsidRPr="00907D0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9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6E0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1DA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1CC7"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F654" w14:textId="77777777" w:rsidR="00B4750D" w:rsidRPr="00907D00" w:rsidRDefault="00B4750D" w:rsidP="00FF0CF0">
            <w:pPr>
              <w:pStyle w:val="TAL"/>
              <w:rPr>
                <w:sz w:val="16"/>
              </w:rPr>
            </w:pPr>
            <w:r w:rsidRPr="00907D00">
              <w:rPr>
                <w:sz w:val="16"/>
              </w:rPr>
              <w:t>revised</w:t>
            </w:r>
          </w:p>
        </w:tc>
      </w:tr>
      <w:tr w:rsidR="00B4750D" w:rsidRPr="00907D00" w14:paraId="74B049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C9CB40" w14:textId="77777777" w:rsidR="00B4750D" w:rsidRPr="00907D00" w:rsidRDefault="00B4750D" w:rsidP="00FF0CF0">
            <w:pPr>
              <w:pStyle w:val="TAL"/>
              <w:rPr>
                <w:sz w:val="16"/>
              </w:rPr>
            </w:pPr>
            <w:r w:rsidRPr="00907D00">
              <w:rPr>
                <w:sz w:val="16"/>
              </w:rPr>
              <w:t>C3-230717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19C2"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1A9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068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C79F" w14:textId="77777777" w:rsidR="00B4750D" w:rsidRPr="00907D00" w:rsidRDefault="00B4750D" w:rsidP="00FF0CF0">
            <w:pPr>
              <w:pStyle w:val="TAL"/>
              <w:rPr>
                <w:sz w:val="16"/>
              </w:rPr>
            </w:pPr>
            <w:r w:rsidRPr="00907D0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1E8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7C4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9C5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571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3B57" w14:textId="77777777" w:rsidR="00B4750D" w:rsidRPr="00907D00" w:rsidRDefault="00B4750D" w:rsidP="00FF0CF0">
            <w:pPr>
              <w:pStyle w:val="TAL"/>
              <w:rPr>
                <w:sz w:val="16"/>
              </w:rPr>
            </w:pPr>
            <w:r w:rsidRPr="00907D00">
              <w:rPr>
                <w:sz w:val="16"/>
              </w:rPr>
              <w:t>agreed</w:t>
            </w:r>
          </w:p>
        </w:tc>
      </w:tr>
      <w:tr w:rsidR="00B4750D" w:rsidRPr="00907D00" w14:paraId="6083D4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0A4017" w14:textId="77777777" w:rsidR="00B4750D" w:rsidRPr="00907D00" w:rsidRDefault="00B4750D" w:rsidP="00FF0CF0">
            <w:pPr>
              <w:pStyle w:val="TAL"/>
              <w:rPr>
                <w:sz w:val="16"/>
              </w:rPr>
            </w:pPr>
            <w:r w:rsidRPr="00907D00">
              <w:rPr>
                <w:sz w:val="16"/>
              </w:rPr>
              <w:t>C3-230305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7736"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00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B8BE"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4FCE" w14:textId="77777777" w:rsidR="00B4750D" w:rsidRPr="00907D00" w:rsidRDefault="00B4750D" w:rsidP="00FF0CF0">
            <w:pPr>
              <w:pStyle w:val="TAL"/>
              <w:rPr>
                <w:sz w:val="16"/>
              </w:rPr>
            </w:pPr>
            <w:r w:rsidRPr="00907D00">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523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497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2DE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F90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C879" w14:textId="77777777" w:rsidR="00B4750D" w:rsidRPr="00907D00" w:rsidRDefault="00B4750D" w:rsidP="00FF0CF0">
            <w:pPr>
              <w:pStyle w:val="TAL"/>
              <w:rPr>
                <w:sz w:val="16"/>
              </w:rPr>
            </w:pPr>
            <w:r w:rsidRPr="00907D00">
              <w:rPr>
                <w:sz w:val="16"/>
              </w:rPr>
              <w:t>agreed</w:t>
            </w:r>
          </w:p>
        </w:tc>
      </w:tr>
      <w:tr w:rsidR="00B4750D" w:rsidRPr="00907D00" w14:paraId="6DDCAD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6AC792" w14:textId="77777777" w:rsidR="00B4750D" w:rsidRPr="00907D00" w:rsidRDefault="00B4750D" w:rsidP="00FF0CF0">
            <w:pPr>
              <w:pStyle w:val="TAL"/>
              <w:rPr>
                <w:sz w:val="16"/>
              </w:rPr>
            </w:pPr>
            <w:r w:rsidRPr="00907D00">
              <w:rPr>
                <w:sz w:val="16"/>
              </w:rPr>
              <w:t>C3-230316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0580"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FB0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361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8FFB" w14:textId="77777777" w:rsidR="00B4750D" w:rsidRPr="00907D00" w:rsidRDefault="00B4750D" w:rsidP="00FF0CF0">
            <w:pPr>
              <w:pStyle w:val="TAL"/>
              <w:rPr>
                <w:sz w:val="16"/>
              </w:rPr>
            </w:pPr>
            <w:r w:rsidRPr="00907D00">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6D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53C6"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AA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B74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D204" w14:textId="77777777" w:rsidR="00B4750D" w:rsidRPr="00907D00" w:rsidRDefault="00B4750D" w:rsidP="00FF0CF0">
            <w:pPr>
              <w:pStyle w:val="TAL"/>
              <w:rPr>
                <w:sz w:val="16"/>
              </w:rPr>
            </w:pPr>
            <w:r w:rsidRPr="00907D00">
              <w:rPr>
                <w:sz w:val="16"/>
              </w:rPr>
              <w:t>not pursued</w:t>
            </w:r>
          </w:p>
        </w:tc>
      </w:tr>
      <w:tr w:rsidR="00B4750D" w:rsidRPr="00907D00" w14:paraId="62D16E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E6F3FB" w14:textId="77777777" w:rsidR="00B4750D" w:rsidRPr="00907D00" w:rsidRDefault="00B4750D" w:rsidP="00FF0CF0">
            <w:pPr>
              <w:pStyle w:val="TAL"/>
              <w:rPr>
                <w:sz w:val="16"/>
              </w:rPr>
            </w:pPr>
            <w:r w:rsidRPr="00907D00">
              <w:rPr>
                <w:sz w:val="16"/>
              </w:rPr>
              <w:t>C3-230317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C990"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69F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E0BF"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E0F2" w14:textId="77777777" w:rsidR="00B4750D" w:rsidRPr="00907D00" w:rsidRDefault="00B4750D" w:rsidP="00FF0CF0">
            <w:pPr>
              <w:pStyle w:val="TAL"/>
              <w:rPr>
                <w:sz w:val="16"/>
              </w:rPr>
            </w:pPr>
            <w:r w:rsidRPr="00907D0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6A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882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0E9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A40F"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9336" w14:textId="77777777" w:rsidR="00B4750D" w:rsidRPr="00907D00" w:rsidRDefault="00B4750D" w:rsidP="00FF0CF0">
            <w:pPr>
              <w:pStyle w:val="TAL"/>
              <w:rPr>
                <w:sz w:val="16"/>
              </w:rPr>
            </w:pPr>
            <w:r w:rsidRPr="00907D00">
              <w:rPr>
                <w:sz w:val="16"/>
              </w:rPr>
              <w:t>merged</w:t>
            </w:r>
          </w:p>
        </w:tc>
      </w:tr>
      <w:tr w:rsidR="00B4750D" w:rsidRPr="00907D00" w14:paraId="37B30C4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8B4C07" w14:textId="77777777" w:rsidR="00B4750D" w:rsidRPr="00907D00" w:rsidRDefault="00B4750D" w:rsidP="00FF0CF0">
            <w:pPr>
              <w:pStyle w:val="TAL"/>
              <w:rPr>
                <w:sz w:val="16"/>
              </w:rPr>
            </w:pPr>
            <w:r w:rsidRPr="00907D00">
              <w:rPr>
                <w:sz w:val="16"/>
              </w:rPr>
              <w:t>C3-230318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677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C9B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C71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DEB9" w14:textId="77777777" w:rsidR="00B4750D" w:rsidRPr="00907D00" w:rsidRDefault="00B4750D" w:rsidP="00FF0CF0">
            <w:pPr>
              <w:pStyle w:val="TAL"/>
              <w:rPr>
                <w:sz w:val="16"/>
              </w:rPr>
            </w:pPr>
            <w:r w:rsidRPr="00907D00">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403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46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E8F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C0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4CDA" w14:textId="77777777" w:rsidR="00B4750D" w:rsidRPr="00907D00" w:rsidRDefault="00B4750D" w:rsidP="00FF0CF0">
            <w:pPr>
              <w:pStyle w:val="TAL"/>
              <w:rPr>
                <w:sz w:val="16"/>
              </w:rPr>
            </w:pPr>
            <w:r w:rsidRPr="00907D00">
              <w:rPr>
                <w:sz w:val="16"/>
              </w:rPr>
              <w:t>merged</w:t>
            </w:r>
          </w:p>
        </w:tc>
      </w:tr>
      <w:tr w:rsidR="00B4750D" w:rsidRPr="00907D00" w14:paraId="76D53AF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EAEBC3" w14:textId="77777777" w:rsidR="00B4750D" w:rsidRPr="00907D00" w:rsidRDefault="00B4750D" w:rsidP="00FF0CF0">
            <w:pPr>
              <w:pStyle w:val="TAL"/>
              <w:rPr>
                <w:sz w:val="16"/>
              </w:rPr>
            </w:pPr>
            <w:r w:rsidRPr="00907D00">
              <w:rPr>
                <w:sz w:val="16"/>
              </w:rPr>
              <w:t>C3-230330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E3A"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20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DCD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C167" w14:textId="77777777" w:rsidR="00B4750D" w:rsidRPr="00907D00" w:rsidRDefault="00B4750D" w:rsidP="00FF0CF0">
            <w:pPr>
              <w:pStyle w:val="TAL"/>
              <w:rPr>
                <w:sz w:val="16"/>
              </w:rPr>
            </w:pPr>
            <w:r w:rsidRPr="00907D00">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67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421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876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8D53"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7101" w14:textId="77777777" w:rsidR="00B4750D" w:rsidRPr="00907D00" w:rsidRDefault="00B4750D" w:rsidP="00FF0CF0">
            <w:pPr>
              <w:pStyle w:val="TAL"/>
              <w:rPr>
                <w:sz w:val="16"/>
              </w:rPr>
            </w:pPr>
            <w:r w:rsidRPr="00907D00">
              <w:rPr>
                <w:sz w:val="16"/>
              </w:rPr>
              <w:t>merged</w:t>
            </w:r>
          </w:p>
        </w:tc>
      </w:tr>
      <w:tr w:rsidR="00B4750D" w:rsidRPr="00907D00" w14:paraId="0C163D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44A6B1" w14:textId="77777777" w:rsidR="00B4750D" w:rsidRPr="00907D00" w:rsidRDefault="00B4750D" w:rsidP="00FF0CF0">
            <w:pPr>
              <w:pStyle w:val="TAL"/>
              <w:rPr>
                <w:sz w:val="16"/>
              </w:rPr>
            </w:pPr>
            <w:r w:rsidRPr="00907D00">
              <w:rPr>
                <w:sz w:val="16"/>
              </w:rPr>
              <w:t>C3-230338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C9B6"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D3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F2D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56AF" w14:textId="77777777" w:rsidR="00B4750D" w:rsidRPr="00907D00" w:rsidRDefault="00B4750D" w:rsidP="00FF0CF0">
            <w:pPr>
              <w:pStyle w:val="TAL"/>
              <w:rPr>
                <w:sz w:val="16"/>
              </w:rPr>
            </w:pPr>
            <w:r w:rsidRPr="00907D00">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47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F17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9CE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292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6BBF" w14:textId="77777777" w:rsidR="00B4750D" w:rsidRPr="00907D00" w:rsidRDefault="00B4750D" w:rsidP="00FF0CF0">
            <w:pPr>
              <w:pStyle w:val="TAL"/>
              <w:rPr>
                <w:sz w:val="16"/>
              </w:rPr>
            </w:pPr>
            <w:r w:rsidRPr="00907D00">
              <w:rPr>
                <w:sz w:val="16"/>
              </w:rPr>
              <w:t>revised</w:t>
            </w:r>
          </w:p>
        </w:tc>
      </w:tr>
      <w:tr w:rsidR="00B4750D" w:rsidRPr="00907D00" w14:paraId="6AAE464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528823" w14:textId="77777777" w:rsidR="00B4750D" w:rsidRPr="00907D00" w:rsidRDefault="00B4750D" w:rsidP="00FF0CF0">
            <w:pPr>
              <w:pStyle w:val="TAL"/>
              <w:rPr>
                <w:sz w:val="16"/>
              </w:rPr>
            </w:pPr>
            <w:r w:rsidRPr="00907D00">
              <w:rPr>
                <w:sz w:val="16"/>
              </w:rPr>
              <w:t>C3-230729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74CB"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4D8F"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618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7E8A" w14:textId="77777777" w:rsidR="00B4750D" w:rsidRPr="00907D00" w:rsidRDefault="00B4750D" w:rsidP="00FF0CF0">
            <w:pPr>
              <w:pStyle w:val="TAL"/>
              <w:rPr>
                <w:sz w:val="16"/>
              </w:rPr>
            </w:pPr>
            <w:r w:rsidRPr="00907D00">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4F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18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87C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CE5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56D7" w14:textId="77777777" w:rsidR="00B4750D" w:rsidRPr="00907D00" w:rsidRDefault="00B4750D" w:rsidP="00FF0CF0">
            <w:pPr>
              <w:pStyle w:val="TAL"/>
              <w:rPr>
                <w:sz w:val="16"/>
              </w:rPr>
            </w:pPr>
            <w:r w:rsidRPr="00907D00">
              <w:rPr>
                <w:sz w:val="16"/>
              </w:rPr>
              <w:t>agreed</w:t>
            </w:r>
          </w:p>
        </w:tc>
      </w:tr>
      <w:tr w:rsidR="00B4750D" w:rsidRPr="00907D00" w14:paraId="2C3CDD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CAF945" w14:textId="77777777" w:rsidR="00B4750D" w:rsidRPr="00907D00" w:rsidRDefault="00B4750D" w:rsidP="00FF0CF0">
            <w:pPr>
              <w:pStyle w:val="TAL"/>
              <w:rPr>
                <w:sz w:val="16"/>
              </w:rPr>
            </w:pPr>
            <w:r w:rsidRPr="00907D00">
              <w:rPr>
                <w:sz w:val="16"/>
              </w:rPr>
              <w:t>C3-230369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9FFD"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712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6AA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F91C" w14:textId="77777777" w:rsidR="00B4750D" w:rsidRPr="00907D00" w:rsidRDefault="00B4750D" w:rsidP="00FF0CF0">
            <w:pPr>
              <w:pStyle w:val="TAL"/>
              <w:rPr>
                <w:sz w:val="16"/>
              </w:rPr>
            </w:pPr>
            <w:r w:rsidRPr="00907D00">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A2F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472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6FB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7048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F160" w14:textId="77777777" w:rsidR="00B4750D" w:rsidRPr="00907D00" w:rsidRDefault="00B4750D" w:rsidP="00FF0CF0">
            <w:pPr>
              <w:pStyle w:val="TAL"/>
              <w:rPr>
                <w:sz w:val="16"/>
              </w:rPr>
            </w:pPr>
            <w:r w:rsidRPr="00907D00">
              <w:rPr>
                <w:sz w:val="16"/>
              </w:rPr>
              <w:t>revised</w:t>
            </w:r>
          </w:p>
        </w:tc>
      </w:tr>
      <w:tr w:rsidR="00B4750D" w:rsidRPr="00907D00" w14:paraId="573A79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046145" w14:textId="77777777" w:rsidR="00B4750D" w:rsidRPr="00907D00" w:rsidRDefault="00B4750D" w:rsidP="00FF0CF0">
            <w:pPr>
              <w:pStyle w:val="TAL"/>
              <w:rPr>
                <w:sz w:val="16"/>
              </w:rPr>
            </w:pPr>
            <w:r w:rsidRPr="00907D00">
              <w:rPr>
                <w:sz w:val="16"/>
              </w:rPr>
              <w:t>C3-230679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67E9"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394C"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08C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90EA" w14:textId="77777777" w:rsidR="00B4750D" w:rsidRPr="00907D00" w:rsidRDefault="00B4750D" w:rsidP="00FF0CF0">
            <w:pPr>
              <w:pStyle w:val="TAL"/>
              <w:rPr>
                <w:sz w:val="16"/>
              </w:rPr>
            </w:pPr>
            <w:r w:rsidRPr="00907D00">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139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2C4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37B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7F55"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A749" w14:textId="77777777" w:rsidR="00B4750D" w:rsidRPr="00907D00" w:rsidRDefault="00B4750D" w:rsidP="00FF0CF0">
            <w:pPr>
              <w:pStyle w:val="TAL"/>
              <w:rPr>
                <w:sz w:val="16"/>
              </w:rPr>
            </w:pPr>
            <w:r w:rsidRPr="00907D00">
              <w:rPr>
                <w:sz w:val="16"/>
              </w:rPr>
              <w:t>agreed</w:t>
            </w:r>
          </w:p>
        </w:tc>
      </w:tr>
      <w:tr w:rsidR="00B4750D" w:rsidRPr="00907D00" w14:paraId="70548F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4D753C" w14:textId="77777777" w:rsidR="00B4750D" w:rsidRPr="00907D00" w:rsidRDefault="00B4750D" w:rsidP="00FF0CF0">
            <w:pPr>
              <w:pStyle w:val="TAL"/>
              <w:rPr>
                <w:sz w:val="16"/>
              </w:rPr>
            </w:pPr>
            <w:r w:rsidRPr="00907D00">
              <w:rPr>
                <w:sz w:val="16"/>
              </w:rPr>
              <w:t>C3-230370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8A51"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01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8791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D927" w14:textId="77777777" w:rsidR="00B4750D" w:rsidRPr="00907D00" w:rsidRDefault="00B4750D" w:rsidP="00FF0CF0">
            <w:pPr>
              <w:pStyle w:val="TAL"/>
              <w:rPr>
                <w:sz w:val="16"/>
              </w:rPr>
            </w:pPr>
            <w:r w:rsidRPr="00907D00">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668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816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ECD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A6B5"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7872" w14:textId="77777777" w:rsidR="00B4750D" w:rsidRPr="00907D00" w:rsidRDefault="00B4750D" w:rsidP="00FF0CF0">
            <w:pPr>
              <w:pStyle w:val="TAL"/>
              <w:rPr>
                <w:sz w:val="16"/>
              </w:rPr>
            </w:pPr>
            <w:r w:rsidRPr="00907D00">
              <w:rPr>
                <w:sz w:val="16"/>
              </w:rPr>
              <w:t>revised</w:t>
            </w:r>
          </w:p>
        </w:tc>
      </w:tr>
      <w:tr w:rsidR="00B4750D" w:rsidRPr="00907D00" w14:paraId="2B7E35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178BCC" w14:textId="77777777" w:rsidR="00B4750D" w:rsidRPr="00907D00" w:rsidRDefault="00B4750D" w:rsidP="00FF0CF0">
            <w:pPr>
              <w:pStyle w:val="TAL"/>
              <w:rPr>
                <w:sz w:val="16"/>
              </w:rPr>
            </w:pPr>
            <w:r w:rsidRPr="00907D00">
              <w:rPr>
                <w:sz w:val="16"/>
              </w:rPr>
              <w:t>C3-230680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0FD0"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7E66"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CEBF"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37FF" w14:textId="77777777" w:rsidR="00B4750D" w:rsidRPr="00907D00" w:rsidRDefault="00B4750D" w:rsidP="00FF0CF0">
            <w:pPr>
              <w:pStyle w:val="TAL"/>
              <w:rPr>
                <w:sz w:val="16"/>
              </w:rPr>
            </w:pPr>
            <w:r w:rsidRPr="00907D00">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1DD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59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FF8E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86A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E0B5" w14:textId="77777777" w:rsidR="00B4750D" w:rsidRPr="00907D00" w:rsidRDefault="00B4750D" w:rsidP="00FF0CF0">
            <w:pPr>
              <w:pStyle w:val="TAL"/>
              <w:rPr>
                <w:sz w:val="16"/>
              </w:rPr>
            </w:pPr>
            <w:r w:rsidRPr="00907D00">
              <w:rPr>
                <w:sz w:val="16"/>
              </w:rPr>
              <w:t>agreed</w:t>
            </w:r>
          </w:p>
        </w:tc>
      </w:tr>
      <w:tr w:rsidR="00B4750D" w:rsidRPr="00907D00" w14:paraId="076400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C52D01" w14:textId="77777777" w:rsidR="00B4750D" w:rsidRPr="00907D00" w:rsidRDefault="00B4750D" w:rsidP="00FF0CF0">
            <w:pPr>
              <w:pStyle w:val="TAL"/>
              <w:rPr>
                <w:sz w:val="16"/>
              </w:rPr>
            </w:pPr>
            <w:r w:rsidRPr="00907D00">
              <w:rPr>
                <w:sz w:val="16"/>
              </w:rPr>
              <w:t>C3-230371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4293" w14:textId="77777777" w:rsidR="00B4750D" w:rsidRPr="00907D00" w:rsidRDefault="00B4750D" w:rsidP="00FF0CF0">
            <w:pPr>
              <w:pStyle w:val="TAL"/>
              <w:rPr>
                <w:sz w:val="16"/>
              </w:rPr>
            </w:pPr>
            <w:r w:rsidRPr="00907D00">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D89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0FB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0FC61" w14:textId="77777777" w:rsidR="00B4750D" w:rsidRPr="00907D00" w:rsidRDefault="00B4750D" w:rsidP="00FF0CF0">
            <w:pPr>
              <w:pStyle w:val="TAL"/>
              <w:rPr>
                <w:sz w:val="16"/>
              </w:rPr>
            </w:pPr>
            <w:r w:rsidRPr="00907D00">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FC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CC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4F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8BF7"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870E" w14:textId="77777777" w:rsidR="00B4750D" w:rsidRPr="00907D00" w:rsidRDefault="00B4750D" w:rsidP="00FF0CF0">
            <w:pPr>
              <w:pStyle w:val="TAL"/>
              <w:rPr>
                <w:sz w:val="16"/>
              </w:rPr>
            </w:pPr>
            <w:r w:rsidRPr="00907D00">
              <w:rPr>
                <w:sz w:val="16"/>
              </w:rPr>
              <w:t>revised</w:t>
            </w:r>
          </w:p>
        </w:tc>
      </w:tr>
      <w:tr w:rsidR="00B4750D" w:rsidRPr="00907D00" w14:paraId="2A976C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843999" w14:textId="77777777" w:rsidR="00B4750D" w:rsidRPr="00907D00" w:rsidRDefault="00B4750D" w:rsidP="00FF0CF0">
            <w:pPr>
              <w:pStyle w:val="TAL"/>
              <w:rPr>
                <w:sz w:val="16"/>
              </w:rPr>
            </w:pPr>
            <w:r w:rsidRPr="00907D00">
              <w:rPr>
                <w:sz w:val="16"/>
              </w:rPr>
              <w:t>C3-230686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7095" w14:textId="77777777" w:rsidR="00B4750D" w:rsidRPr="00907D00" w:rsidRDefault="00B4750D" w:rsidP="00FF0CF0">
            <w:pPr>
              <w:pStyle w:val="TAL"/>
              <w:rPr>
                <w:sz w:val="16"/>
              </w:rPr>
            </w:pPr>
            <w:r w:rsidRPr="00907D00">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E15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9EF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89AC" w14:textId="77777777" w:rsidR="00B4750D" w:rsidRPr="00907D00" w:rsidRDefault="00B4750D" w:rsidP="00FF0CF0">
            <w:pPr>
              <w:pStyle w:val="TAL"/>
              <w:rPr>
                <w:sz w:val="16"/>
              </w:rPr>
            </w:pPr>
            <w:r w:rsidRPr="00907D00">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6A9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29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566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C7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02A" w14:textId="77777777" w:rsidR="00B4750D" w:rsidRPr="00907D00" w:rsidRDefault="00B4750D" w:rsidP="00FF0CF0">
            <w:pPr>
              <w:pStyle w:val="TAL"/>
              <w:rPr>
                <w:sz w:val="16"/>
              </w:rPr>
            </w:pPr>
            <w:r w:rsidRPr="00907D00">
              <w:rPr>
                <w:sz w:val="16"/>
              </w:rPr>
              <w:t>agreed</w:t>
            </w:r>
          </w:p>
        </w:tc>
      </w:tr>
      <w:tr w:rsidR="00B4750D" w:rsidRPr="00907D00" w14:paraId="7EF4BB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1E385F" w14:textId="77777777" w:rsidR="00B4750D" w:rsidRPr="00907D00" w:rsidRDefault="00B4750D" w:rsidP="00FF0CF0">
            <w:pPr>
              <w:pStyle w:val="TAL"/>
              <w:rPr>
                <w:sz w:val="16"/>
              </w:rPr>
            </w:pPr>
            <w:r w:rsidRPr="00907D00">
              <w:rPr>
                <w:sz w:val="16"/>
              </w:rPr>
              <w:t>C3-230372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3A34"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9E6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BFA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2A63B" w14:textId="77777777" w:rsidR="00B4750D" w:rsidRPr="00907D00" w:rsidRDefault="00B4750D" w:rsidP="00FF0CF0">
            <w:pPr>
              <w:pStyle w:val="TAL"/>
              <w:rPr>
                <w:sz w:val="16"/>
              </w:rPr>
            </w:pPr>
            <w:r w:rsidRPr="00907D00">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13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4F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838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DE4F"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57BE" w14:textId="77777777" w:rsidR="00B4750D" w:rsidRPr="00907D00" w:rsidRDefault="00B4750D" w:rsidP="00FF0CF0">
            <w:pPr>
              <w:pStyle w:val="TAL"/>
              <w:rPr>
                <w:sz w:val="16"/>
              </w:rPr>
            </w:pPr>
            <w:r w:rsidRPr="00907D00">
              <w:rPr>
                <w:sz w:val="16"/>
              </w:rPr>
              <w:t>agreed</w:t>
            </w:r>
          </w:p>
        </w:tc>
      </w:tr>
      <w:tr w:rsidR="00B4750D" w:rsidRPr="00907D00" w14:paraId="44E541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D2FF7B" w14:textId="77777777" w:rsidR="00B4750D" w:rsidRPr="00907D00" w:rsidRDefault="00B4750D" w:rsidP="00FF0CF0">
            <w:pPr>
              <w:pStyle w:val="TAL"/>
              <w:rPr>
                <w:sz w:val="16"/>
              </w:rPr>
            </w:pPr>
            <w:r w:rsidRPr="00907D00">
              <w:rPr>
                <w:sz w:val="16"/>
              </w:rPr>
              <w:t>C3-230373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CB27" w14:textId="77777777" w:rsidR="00B4750D" w:rsidRPr="00907D00" w:rsidRDefault="00B4750D" w:rsidP="00FF0CF0">
            <w:pPr>
              <w:pStyle w:val="TAL"/>
              <w:rPr>
                <w:sz w:val="16"/>
              </w:rPr>
            </w:pPr>
            <w:r w:rsidRPr="00907D00">
              <w:rPr>
                <w:sz w:val="16"/>
              </w:rPr>
              <w:t>Support of EAS Rediscovery during the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7D3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B678"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ED70" w14:textId="77777777" w:rsidR="00B4750D" w:rsidRPr="00907D00" w:rsidRDefault="00B4750D" w:rsidP="00FF0CF0">
            <w:pPr>
              <w:pStyle w:val="TAL"/>
              <w:rPr>
                <w:sz w:val="16"/>
              </w:rPr>
            </w:pPr>
            <w:r w:rsidRPr="00907D00">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C55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8A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A49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47AC"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5825" w14:textId="77777777" w:rsidR="00B4750D" w:rsidRPr="00907D00" w:rsidRDefault="00B4750D" w:rsidP="00FF0CF0">
            <w:pPr>
              <w:pStyle w:val="TAL"/>
              <w:rPr>
                <w:sz w:val="16"/>
              </w:rPr>
            </w:pPr>
            <w:r w:rsidRPr="00907D00">
              <w:rPr>
                <w:sz w:val="16"/>
              </w:rPr>
              <w:t>agreed</w:t>
            </w:r>
          </w:p>
        </w:tc>
      </w:tr>
      <w:tr w:rsidR="00B4750D" w:rsidRPr="00907D00" w14:paraId="3F0A76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1F3409" w14:textId="77777777" w:rsidR="00B4750D" w:rsidRPr="00907D00" w:rsidRDefault="00B4750D" w:rsidP="00FF0CF0">
            <w:pPr>
              <w:pStyle w:val="TAL"/>
              <w:rPr>
                <w:sz w:val="16"/>
              </w:rPr>
            </w:pPr>
            <w:r w:rsidRPr="00907D00">
              <w:rPr>
                <w:sz w:val="16"/>
              </w:rPr>
              <w:t>C3-230374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F851"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F3F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5CCC"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CBF7" w14:textId="77777777" w:rsidR="00B4750D" w:rsidRPr="00907D00" w:rsidRDefault="00B4750D" w:rsidP="00FF0CF0">
            <w:pPr>
              <w:pStyle w:val="TAL"/>
              <w:rPr>
                <w:sz w:val="16"/>
              </w:rPr>
            </w:pPr>
            <w:r w:rsidRPr="00907D00">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B6B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53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2AE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C60B" w14:textId="77777777" w:rsidR="00B4750D" w:rsidRPr="00907D00" w:rsidRDefault="00B4750D" w:rsidP="00FF0CF0">
            <w:pPr>
              <w:pStyle w:val="TAL"/>
              <w:rPr>
                <w:sz w:val="16"/>
              </w:rPr>
            </w:pPr>
            <w:r w:rsidRPr="00907D00">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83F0" w14:textId="77777777" w:rsidR="00B4750D" w:rsidRPr="00907D00" w:rsidRDefault="00B4750D" w:rsidP="00FF0CF0">
            <w:pPr>
              <w:pStyle w:val="TAL"/>
              <w:rPr>
                <w:sz w:val="16"/>
              </w:rPr>
            </w:pPr>
            <w:r w:rsidRPr="00907D00">
              <w:rPr>
                <w:sz w:val="16"/>
              </w:rPr>
              <w:t>agreed</w:t>
            </w:r>
          </w:p>
        </w:tc>
      </w:tr>
      <w:tr w:rsidR="00B4750D" w:rsidRPr="00907D00" w14:paraId="110B7F9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6D8D63" w14:textId="77777777" w:rsidR="00B4750D" w:rsidRPr="00907D00" w:rsidRDefault="00B4750D" w:rsidP="00FF0CF0">
            <w:pPr>
              <w:pStyle w:val="TAL"/>
              <w:rPr>
                <w:sz w:val="16"/>
              </w:rPr>
            </w:pPr>
            <w:r w:rsidRPr="00907D00">
              <w:rPr>
                <w:sz w:val="16"/>
              </w:rPr>
              <w:t>C3-230389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D060" w14:textId="77777777" w:rsidR="00B4750D" w:rsidRPr="00907D00" w:rsidRDefault="00B4750D" w:rsidP="00FF0CF0">
            <w:pPr>
              <w:pStyle w:val="TAL"/>
              <w:rPr>
                <w:sz w:val="16"/>
              </w:rPr>
            </w:pPr>
            <w:r w:rsidRPr="00907D00">
              <w:rPr>
                <w:sz w:val="16"/>
              </w:rPr>
              <w:t>Npcf_PolicyAuthorization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E2A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944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9586" w14:textId="77777777" w:rsidR="00B4750D" w:rsidRPr="00907D00" w:rsidRDefault="00B4750D" w:rsidP="00FF0CF0">
            <w:pPr>
              <w:pStyle w:val="TAL"/>
              <w:rPr>
                <w:sz w:val="16"/>
              </w:rPr>
            </w:pPr>
            <w:r w:rsidRPr="00907D00">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FE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45C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43C8"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0AA0" w14:textId="77777777" w:rsidR="00B4750D" w:rsidRPr="00907D00" w:rsidRDefault="00B4750D" w:rsidP="00FF0CF0">
            <w:pPr>
              <w:pStyle w:val="TAL"/>
              <w:rPr>
                <w:sz w:val="16"/>
              </w:rPr>
            </w:pPr>
            <w:r w:rsidRPr="00907D00">
              <w:rPr>
                <w:sz w:val="16"/>
              </w:rPr>
              <w:t>revised</w:t>
            </w:r>
          </w:p>
        </w:tc>
      </w:tr>
      <w:tr w:rsidR="00B4750D" w:rsidRPr="00907D00" w14:paraId="0ACBB6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2AB5C0" w14:textId="77777777" w:rsidR="00B4750D" w:rsidRPr="00907D00" w:rsidRDefault="00B4750D" w:rsidP="00FF0CF0">
            <w:pPr>
              <w:pStyle w:val="TAL"/>
              <w:rPr>
                <w:sz w:val="16"/>
              </w:rPr>
            </w:pPr>
            <w:r w:rsidRPr="00907D00">
              <w:rPr>
                <w:sz w:val="16"/>
              </w:rPr>
              <w:t>C3-230899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3DD2" w14:textId="77777777" w:rsidR="00B4750D" w:rsidRPr="00907D00" w:rsidRDefault="00B4750D" w:rsidP="00FF0CF0">
            <w:pPr>
              <w:pStyle w:val="TAL"/>
              <w:rPr>
                <w:sz w:val="16"/>
              </w:rPr>
            </w:pPr>
            <w:r w:rsidRPr="00907D00">
              <w:rPr>
                <w:sz w:val="16"/>
              </w:rPr>
              <w:t>Npcf_PolicyAuthorization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8E8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FCA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84AE" w14:textId="77777777" w:rsidR="00B4750D" w:rsidRPr="00907D00" w:rsidRDefault="00B4750D" w:rsidP="00FF0CF0">
            <w:pPr>
              <w:pStyle w:val="TAL"/>
              <w:rPr>
                <w:sz w:val="16"/>
              </w:rPr>
            </w:pPr>
            <w:r w:rsidRPr="00907D00">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D90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EF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96C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434F"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0092" w14:textId="77777777" w:rsidR="00B4750D" w:rsidRPr="00907D00" w:rsidRDefault="00B4750D" w:rsidP="00FF0CF0">
            <w:pPr>
              <w:pStyle w:val="TAL"/>
              <w:rPr>
                <w:sz w:val="16"/>
              </w:rPr>
            </w:pPr>
            <w:r w:rsidRPr="00907D00">
              <w:rPr>
                <w:sz w:val="16"/>
              </w:rPr>
              <w:t>agreed</w:t>
            </w:r>
          </w:p>
        </w:tc>
      </w:tr>
      <w:tr w:rsidR="00B4750D" w:rsidRPr="00907D00" w14:paraId="71D2D1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31E265" w14:textId="77777777" w:rsidR="00B4750D" w:rsidRPr="00907D00" w:rsidRDefault="00B4750D" w:rsidP="00FF0CF0">
            <w:pPr>
              <w:pStyle w:val="TAL"/>
              <w:rPr>
                <w:sz w:val="16"/>
              </w:rPr>
            </w:pPr>
            <w:r w:rsidRPr="00907D00">
              <w:rPr>
                <w:sz w:val="16"/>
              </w:rPr>
              <w:t>C3-230405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70E70"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BF0C"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F97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165B"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8F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7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AAD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0ADE"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BDCB" w14:textId="77777777" w:rsidR="00B4750D" w:rsidRPr="00907D00" w:rsidRDefault="00B4750D" w:rsidP="00FF0CF0">
            <w:pPr>
              <w:pStyle w:val="TAL"/>
              <w:rPr>
                <w:sz w:val="16"/>
              </w:rPr>
            </w:pPr>
            <w:r w:rsidRPr="00907D00">
              <w:rPr>
                <w:sz w:val="16"/>
              </w:rPr>
              <w:t>revised</w:t>
            </w:r>
          </w:p>
        </w:tc>
      </w:tr>
      <w:tr w:rsidR="00B4750D" w:rsidRPr="00907D00" w14:paraId="7CFC9C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C513F4" w14:textId="77777777" w:rsidR="00B4750D" w:rsidRPr="00907D00" w:rsidRDefault="00B4750D" w:rsidP="00FF0CF0">
            <w:pPr>
              <w:pStyle w:val="TAL"/>
              <w:rPr>
                <w:sz w:val="16"/>
              </w:rPr>
            </w:pPr>
            <w:r w:rsidRPr="00907D00">
              <w:rPr>
                <w:sz w:val="16"/>
              </w:rPr>
              <w:t>C3-230612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5ED2"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5657"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F5F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AF19"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10C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13D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88B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0DE1"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72BD" w14:textId="77777777" w:rsidR="00B4750D" w:rsidRPr="00907D00" w:rsidRDefault="00B4750D" w:rsidP="00FF0CF0">
            <w:pPr>
              <w:pStyle w:val="TAL"/>
              <w:rPr>
                <w:sz w:val="16"/>
              </w:rPr>
            </w:pPr>
            <w:r w:rsidRPr="00907D00">
              <w:rPr>
                <w:sz w:val="16"/>
              </w:rPr>
              <w:t>revised</w:t>
            </w:r>
          </w:p>
        </w:tc>
      </w:tr>
      <w:tr w:rsidR="00B4750D" w:rsidRPr="00907D00" w14:paraId="531ADD3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00F459" w14:textId="77777777" w:rsidR="00B4750D" w:rsidRPr="00907D00" w:rsidRDefault="00B4750D" w:rsidP="00FF0CF0">
            <w:pPr>
              <w:pStyle w:val="TAL"/>
              <w:rPr>
                <w:sz w:val="16"/>
              </w:rPr>
            </w:pPr>
            <w:r w:rsidRPr="00907D00">
              <w:rPr>
                <w:sz w:val="16"/>
              </w:rPr>
              <w:t>C3-230744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A736"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BB42" w14:textId="77777777" w:rsidR="00B4750D" w:rsidRPr="00907D00" w:rsidRDefault="00B4750D" w:rsidP="00FF0CF0">
            <w:pPr>
              <w:pStyle w:val="TAL"/>
              <w:rPr>
                <w:sz w:val="16"/>
              </w:rPr>
            </w:pPr>
            <w:r w:rsidRPr="00907D00">
              <w:rPr>
                <w:sz w:val="16"/>
              </w:rPr>
              <w:t>CATT,Ericsson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881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1EF7"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DB8D"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60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418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5E56"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ECF9" w14:textId="77777777" w:rsidR="00B4750D" w:rsidRPr="00907D00" w:rsidRDefault="00B4750D" w:rsidP="00FF0CF0">
            <w:pPr>
              <w:pStyle w:val="TAL"/>
              <w:rPr>
                <w:sz w:val="16"/>
              </w:rPr>
            </w:pPr>
            <w:r w:rsidRPr="00907D00">
              <w:rPr>
                <w:sz w:val="16"/>
              </w:rPr>
              <w:t>revised</w:t>
            </w:r>
          </w:p>
        </w:tc>
      </w:tr>
      <w:tr w:rsidR="00B4750D" w:rsidRPr="00907D00" w14:paraId="572F50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5F2EE" w14:textId="77777777" w:rsidR="00B4750D" w:rsidRPr="00907D00" w:rsidRDefault="00B4750D" w:rsidP="00FF0CF0">
            <w:pPr>
              <w:pStyle w:val="TAL"/>
              <w:rPr>
                <w:sz w:val="16"/>
              </w:rPr>
            </w:pPr>
            <w:r w:rsidRPr="00907D00">
              <w:rPr>
                <w:sz w:val="16"/>
              </w:rPr>
              <w:t>C3-230902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6DC7"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328D" w14:textId="77777777" w:rsidR="00B4750D" w:rsidRPr="00907D00" w:rsidRDefault="00B4750D" w:rsidP="00FF0CF0">
            <w:pPr>
              <w:pStyle w:val="TAL"/>
              <w:rPr>
                <w:sz w:val="16"/>
              </w:rPr>
            </w:pPr>
            <w:r w:rsidRPr="00907D00">
              <w:rPr>
                <w:sz w:val="16"/>
              </w:rPr>
              <w:t>CATT,Ericsson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1B1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59B0"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72FB" w14:textId="77777777" w:rsidR="00B4750D" w:rsidRPr="00907D00" w:rsidRDefault="00B4750D" w:rsidP="00FF0CF0">
            <w:pPr>
              <w:pStyle w:val="TAR"/>
              <w:rPr>
                <w:sz w:val="16"/>
              </w:rPr>
            </w:pPr>
            <w:r w:rsidRPr="00907D0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C9F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1CB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4242"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D245" w14:textId="77777777" w:rsidR="00B4750D" w:rsidRPr="00907D00" w:rsidRDefault="00B4750D" w:rsidP="00FF0CF0">
            <w:pPr>
              <w:pStyle w:val="TAL"/>
              <w:rPr>
                <w:sz w:val="16"/>
              </w:rPr>
            </w:pPr>
            <w:r w:rsidRPr="00907D00">
              <w:rPr>
                <w:sz w:val="16"/>
              </w:rPr>
              <w:t>agreed</w:t>
            </w:r>
          </w:p>
        </w:tc>
      </w:tr>
      <w:tr w:rsidR="00B4750D" w:rsidRPr="00907D00" w14:paraId="7936F3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413060" w14:textId="77777777" w:rsidR="00B4750D" w:rsidRPr="00907D00" w:rsidRDefault="00B4750D" w:rsidP="00FF0CF0">
            <w:pPr>
              <w:pStyle w:val="TAL"/>
              <w:rPr>
                <w:sz w:val="16"/>
              </w:rPr>
            </w:pPr>
            <w:r w:rsidRPr="00907D00">
              <w:rPr>
                <w:sz w:val="16"/>
              </w:rPr>
              <w:t>C3-230407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242"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709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DF7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C22F" w14:textId="77777777" w:rsidR="00B4750D" w:rsidRPr="00907D00" w:rsidRDefault="00B4750D" w:rsidP="00FF0CF0">
            <w:pPr>
              <w:pStyle w:val="TAL"/>
              <w:rPr>
                <w:sz w:val="16"/>
              </w:rPr>
            </w:pPr>
            <w:r w:rsidRPr="00907D00">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32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553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F5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6E22"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E74A" w14:textId="77777777" w:rsidR="00B4750D" w:rsidRPr="00907D00" w:rsidRDefault="00B4750D" w:rsidP="00FF0CF0">
            <w:pPr>
              <w:pStyle w:val="TAL"/>
              <w:rPr>
                <w:sz w:val="16"/>
              </w:rPr>
            </w:pPr>
            <w:r w:rsidRPr="00907D00">
              <w:rPr>
                <w:sz w:val="16"/>
              </w:rPr>
              <w:t>revised</w:t>
            </w:r>
          </w:p>
        </w:tc>
      </w:tr>
      <w:tr w:rsidR="00B4750D" w:rsidRPr="00907D00" w14:paraId="1AA516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1611A8" w14:textId="77777777" w:rsidR="00B4750D" w:rsidRPr="00907D00" w:rsidRDefault="00B4750D" w:rsidP="00FF0CF0">
            <w:pPr>
              <w:pStyle w:val="TAL"/>
              <w:rPr>
                <w:sz w:val="16"/>
              </w:rPr>
            </w:pPr>
            <w:r w:rsidRPr="00907D00">
              <w:rPr>
                <w:sz w:val="16"/>
              </w:rPr>
              <w:t>C3-230800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A34"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5D2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2D61"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D362" w14:textId="77777777" w:rsidR="00B4750D" w:rsidRPr="00907D00" w:rsidRDefault="00B4750D" w:rsidP="00FF0CF0">
            <w:pPr>
              <w:pStyle w:val="TAL"/>
              <w:rPr>
                <w:sz w:val="16"/>
              </w:rPr>
            </w:pPr>
            <w:r w:rsidRPr="00907D00">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14B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A0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F70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8AC9"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0B6D" w14:textId="77777777" w:rsidR="00B4750D" w:rsidRPr="00907D00" w:rsidRDefault="00B4750D" w:rsidP="00FF0CF0">
            <w:pPr>
              <w:pStyle w:val="TAL"/>
              <w:rPr>
                <w:sz w:val="16"/>
              </w:rPr>
            </w:pPr>
            <w:r w:rsidRPr="00907D00">
              <w:rPr>
                <w:sz w:val="16"/>
              </w:rPr>
              <w:t>agreed</w:t>
            </w:r>
          </w:p>
        </w:tc>
      </w:tr>
      <w:tr w:rsidR="00B4750D" w:rsidRPr="00907D00" w14:paraId="32CE4D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52DA22" w14:textId="77777777" w:rsidR="00B4750D" w:rsidRPr="00907D00" w:rsidRDefault="00B4750D" w:rsidP="00FF0CF0">
            <w:pPr>
              <w:pStyle w:val="TAL"/>
              <w:rPr>
                <w:sz w:val="16"/>
              </w:rPr>
            </w:pPr>
            <w:r w:rsidRPr="00907D00">
              <w:rPr>
                <w:sz w:val="16"/>
              </w:rPr>
              <w:t>C3-230408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1820"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72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8BF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C7E9"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1F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3E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D1E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E0D"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412E" w14:textId="77777777" w:rsidR="00B4750D" w:rsidRPr="00907D00" w:rsidRDefault="00B4750D" w:rsidP="00FF0CF0">
            <w:pPr>
              <w:pStyle w:val="TAL"/>
              <w:rPr>
                <w:sz w:val="16"/>
              </w:rPr>
            </w:pPr>
            <w:r w:rsidRPr="00907D00">
              <w:rPr>
                <w:sz w:val="16"/>
              </w:rPr>
              <w:t>revised</w:t>
            </w:r>
          </w:p>
        </w:tc>
      </w:tr>
      <w:tr w:rsidR="00B4750D" w:rsidRPr="00907D00" w14:paraId="4C4FCB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92B94E" w14:textId="77777777" w:rsidR="00B4750D" w:rsidRPr="00907D00" w:rsidRDefault="00B4750D" w:rsidP="00FF0CF0">
            <w:pPr>
              <w:pStyle w:val="TAL"/>
              <w:rPr>
                <w:sz w:val="16"/>
              </w:rPr>
            </w:pPr>
            <w:r w:rsidRPr="00907D00">
              <w:rPr>
                <w:sz w:val="16"/>
              </w:rPr>
              <w:t>C3-230802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A95F"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78A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820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F479"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AD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EF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D6B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2EA0"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804D" w14:textId="77777777" w:rsidR="00B4750D" w:rsidRPr="00907D00" w:rsidRDefault="00B4750D" w:rsidP="00FF0CF0">
            <w:pPr>
              <w:pStyle w:val="TAL"/>
              <w:rPr>
                <w:sz w:val="16"/>
              </w:rPr>
            </w:pPr>
            <w:r w:rsidRPr="00907D00">
              <w:rPr>
                <w:sz w:val="16"/>
              </w:rPr>
              <w:t>withdrawn</w:t>
            </w:r>
          </w:p>
        </w:tc>
      </w:tr>
      <w:tr w:rsidR="00B4750D" w:rsidRPr="00907D00" w14:paraId="4EDB48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2EDEEA" w14:textId="77777777" w:rsidR="00B4750D" w:rsidRPr="00907D00" w:rsidRDefault="00B4750D" w:rsidP="00FF0CF0">
            <w:pPr>
              <w:pStyle w:val="TAL"/>
              <w:rPr>
                <w:sz w:val="16"/>
              </w:rPr>
            </w:pPr>
            <w:r w:rsidRPr="00907D00">
              <w:rPr>
                <w:sz w:val="16"/>
              </w:rPr>
              <w:t>C3-230842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7B45"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CBC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5BB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5D73"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AB96"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9D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64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22E7"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B1D7" w14:textId="77777777" w:rsidR="00B4750D" w:rsidRPr="00907D00" w:rsidRDefault="00B4750D" w:rsidP="00FF0CF0">
            <w:pPr>
              <w:pStyle w:val="TAL"/>
              <w:rPr>
                <w:sz w:val="16"/>
              </w:rPr>
            </w:pPr>
            <w:r w:rsidRPr="00907D00">
              <w:rPr>
                <w:sz w:val="16"/>
              </w:rPr>
              <w:t>agreed</w:t>
            </w:r>
          </w:p>
        </w:tc>
      </w:tr>
      <w:tr w:rsidR="00B4750D" w:rsidRPr="00907D00" w14:paraId="45B7A6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6F42C5" w14:textId="77777777" w:rsidR="00B4750D" w:rsidRPr="00907D00" w:rsidRDefault="00B4750D" w:rsidP="00FF0CF0">
            <w:pPr>
              <w:pStyle w:val="TAL"/>
              <w:rPr>
                <w:sz w:val="16"/>
              </w:rPr>
            </w:pPr>
            <w:r w:rsidRPr="00907D00">
              <w:rPr>
                <w:sz w:val="16"/>
              </w:rPr>
              <w:t>C3-230426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6E03" w14:textId="77777777" w:rsidR="00B4750D" w:rsidRPr="00907D00" w:rsidRDefault="00B4750D" w:rsidP="00FF0CF0">
            <w:pPr>
              <w:pStyle w:val="TAL"/>
              <w:rPr>
                <w:sz w:val="16"/>
              </w:rPr>
            </w:pPr>
            <w:r w:rsidRPr="00907D00">
              <w:rPr>
                <w:sz w:val="16"/>
              </w:rPr>
              <w:t>PCF rejection of an AF request routed via an incorrect signaling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38E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477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6264" w14:textId="77777777" w:rsidR="00B4750D" w:rsidRPr="00907D00" w:rsidRDefault="00B4750D" w:rsidP="00FF0CF0">
            <w:pPr>
              <w:pStyle w:val="TAL"/>
              <w:rPr>
                <w:sz w:val="16"/>
              </w:rPr>
            </w:pPr>
            <w:r w:rsidRPr="00907D00">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7F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D9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17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ACFF" w14:textId="77777777" w:rsidR="00B4750D" w:rsidRPr="00907D00" w:rsidRDefault="00B4750D" w:rsidP="00FF0CF0">
            <w:pPr>
              <w:pStyle w:val="TAL"/>
              <w:rPr>
                <w:sz w:val="16"/>
              </w:rPr>
            </w:pPr>
            <w:r w:rsidRPr="00907D00">
              <w:rPr>
                <w:sz w:val="16"/>
              </w:rPr>
              <w:t>TEI18,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709A" w14:textId="77777777" w:rsidR="00B4750D" w:rsidRPr="00907D00" w:rsidRDefault="00B4750D" w:rsidP="00FF0CF0">
            <w:pPr>
              <w:pStyle w:val="TAL"/>
              <w:rPr>
                <w:sz w:val="16"/>
              </w:rPr>
            </w:pPr>
            <w:r w:rsidRPr="00907D00">
              <w:rPr>
                <w:sz w:val="16"/>
              </w:rPr>
              <w:t>agreed</w:t>
            </w:r>
          </w:p>
        </w:tc>
      </w:tr>
      <w:tr w:rsidR="00B4750D" w:rsidRPr="00907D00" w14:paraId="255A5F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6C0B7D" w14:textId="77777777" w:rsidR="00B4750D" w:rsidRPr="00907D00" w:rsidRDefault="00B4750D" w:rsidP="00FF0CF0">
            <w:pPr>
              <w:pStyle w:val="TAL"/>
              <w:rPr>
                <w:sz w:val="16"/>
              </w:rPr>
            </w:pPr>
            <w:r w:rsidRPr="00907D00">
              <w:rPr>
                <w:sz w:val="16"/>
              </w:rPr>
              <w:t>C3-230434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7E4C"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F2D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012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5570" w14:textId="77777777" w:rsidR="00B4750D" w:rsidRPr="00907D00" w:rsidRDefault="00B4750D" w:rsidP="00FF0CF0">
            <w:pPr>
              <w:pStyle w:val="TAL"/>
              <w:rPr>
                <w:sz w:val="16"/>
              </w:rPr>
            </w:pPr>
            <w:r w:rsidRPr="00907D0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97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A0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54F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FFF8" w14:textId="77777777" w:rsidR="00B4750D" w:rsidRPr="00907D00" w:rsidRDefault="00B4750D" w:rsidP="00FF0CF0">
            <w:pPr>
              <w:pStyle w:val="TAL"/>
              <w:rPr>
                <w:sz w:val="16"/>
              </w:rPr>
            </w:pPr>
            <w:r w:rsidRPr="00907D00">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9E50" w14:textId="77777777" w:rsidR="00B4750D" w:rsidRPr="00907D00" w:rsidRDefault="00B4750D" w:rsidP="00FF0CF0">
            <w:pPr>
              <w:pStyle w:val="TAL"/>
              <w:rPr>
                <w:sz w:val="16"/>
              </w:rPr>
            </w:pPr>
            <w:r w:rsidRPr="00907D00">
              <w:rPr>
                <w:sz w:val="16"/>
              </w:rPr>
              <w:t>revised</w:t>
            </w:r>
          </w:p>
        </w:tc>
      </w:tr>
      <w:tr w:rsidR="00B4750D" w:rsidRPr="00907D00" w14:paraId="5C2ECCB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09802D" w14:textId="77777777" w:rsidR="00B4750D" w:rsidRPr="00907D00" w:rsidRDefault="00B4750D" w:rsidP="00FF0CF0">
            <w:pPr>
              <w:pStyle w:val="TAL"/>
              <w:rPr>
                <w:sz w:val="16"/>
              </w:rPr>
            </w:pPr>
            <w:r w:rsidRPr="00907D00">
              <w:rPr>
                <w:sz w:val="16"/>
              </w:rPr>
              <w:t>C3-230833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0ED2"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6B4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463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0B31" w14:textId="77777777" w:rsidR="00B4750D" w:rsidRPr="00907D00" w:rsidRDefault="00B4750D" w:rsidP="00FF0CF0">
            <w:pPr>
              <w:pStyle w:val="TAL"/>
              <w:rPr>
                <w:sz w:val="16"/>
              </w:rPr>
            </w:pPr>
            <w:r w:rsidRPr="00907D0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34C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EE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91A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89F5"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45E2" w14:textId="77777777" w:rsidR="00B4750D" w:rsidRPr="00907D00" w:rsidRDefault="00B4750D" w:rsidP="00FF0CF0">
            <w:pPr>
              <w:pStyle w:val="TAL"/>
              <w:rPr>
                <w:sz w:val="16"/>
              </w:rPr>
            </w:pPr>
            <w:r w:rsidRPr="00907D00">
              <w:rPr>
                <w:sz w:val="16"/>
              </w:rPr>
              <w:t>agreed</w:t>
            </w:r>
          </w:p>
        </w:tc>
      </w:tr>
      <w:tr w:rsidR="00B4750D" w:rsidRPr="00907D00" w14:paraId="5C3144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6F50C3" w14:textId="77777777" w:rsidR="00B4750D" w:rsidRPr="00907D00" w:rsidRDefault="00B4750D" w:rsidP="00FF0CF0">
            <w:pPr>
              <w:pStyle w:val="TAL"/>
              <w:rPr>
                <w:sz w:val="16"/>
              </w:rPr>
            </w:pPr>
            <w:r w:rsidRPr="00907D00">
              <w:rPr>
                <w:sz w:val="16"/>
              </w:rPr>
              <w:t>C3-230461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EDA1" w14:textId="77777777" w:rsidR="00B4750D" w:rsidRPr="00907D00" w:rsidRDefault="00B4750D" w:rsidP="00FF0CF0">
            <w:pPr>
              <w:pStyle w:val="TAL"/>
              <w:rPr>
                <w:sz w:val="16"/>
              </w:rPr>
            </w:pPr>
            <w:r w:rsidRPr="00907D00">
              <w:rPr>
                <w:sz w:val="16"/>
              </w:rPr>
              <w:t>Corrections to enumeration values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1A7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630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C92E" w14:textId="77777777" w:rsidR="00B4750D" w:rsidRPr="00907D00" w:rsidRDefault="00B4750D" w:rsidP="00FF0CF0">
            <w:pPr>
              <w:pStyle w:val="TAL"/>
              <w:rPr>
                <w:sz w:val="16"/>
              </w:rPr>
            </w:pPr>
            <w:r w:rsidRPr="00907D00">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D3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6E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EC7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69D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AB81" w14:textId="77777777" w:rsidR="00B4750D" w:rsidRPr="00907D00" w:rsidRDefault="00B4750D" w:rsidP="00FF0CF0">
            <w:pPr>
              <w:pStyle w:val="TAL"/>
              <w:rPr>
                <w:sz w:val="16"/>
              </w:rPr>
            </w:pPr>
            <w:r w:rsidRPr="00907D00">
              <w:rPr>
                <w:sz w:val="16"/>
              </w:rPr>
              <w:t>agreed</w:t>
            </w:r>
          </w:p>
        </w:tc>
      </w:tr>
      <w:tr w:rsidR="00B4750D" w:rsidRPr="00907D00" w14:paraId="300557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1A5419" w14:textId="77777777" w:rsidR="00B4750D" w:rsidRPr="00907D00" w:rsidRDefault="00B4750D" w:rsidP="00FF0CF0">
            <w:pPr>
              <w:pStyle w:val="TAL"/>
              <w:rPr>
                <w:sz w:val="16"/>
              </w:rPr>
            </w:pPr>
            <w:r w:rsidRPr="00907D00">
              <w:rPr>
                <w:sz w:val="16"/>
              </w:rPr>
              <w:t>C3-230484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28C3" w14:textId="77777777" w:rsidR="00B4750D" w:rsidRPr="00907D00" w:rsidRDefault="00B4750D" w:rsidP="00FF0CF0">
            <w:pPr>
              <w:pStyle w:val="TAL"/>
              <w:rPr>
                <w:sz w:val="16"/>
              </w:rPr>
            </w:pPr>
            <w:r w:rsidRPr="00907D00">
              <w:rPr>
                <w:sz w:val="16"/>
              </w:rPr>
              <w:t>Clarifications to TSC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86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D8E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AC3F" w14:textId="77777777" w:rsidR="00B4750D" w:rsidRPr="00907D00" w:rsidRDefault="00B4750D" w:rsidP="00FF0CF0">
            <w:pPr>
              <w:pStyle w:val="TAL"/>
              <w:rPr>
                <w:sz w:val="16"/>
              </w:rPr>
            </w:pPr>
            <w:r w:rsidRPr="00907D00">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CB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16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07A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7AD6"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4B4B" w14:textId="77777777" w:rsidR="00B4750D" w:rsidRPr="00907D00" w:rsidRDefault="00B4750D" w:rsidP="00FF0CF0">
            <w:pPr>
              <w:pStyle w:val="TAL"/>
              <w:rPr>
                <w:sz w:val="16"/>
              </w:rPr>
            </w:pPr>
            <w:r w:rsidRPr="00907D00">
              <w:rPr>
                <w:sz w:val="16"/>
              </w:rPr>
              <w:t>agreed</w:t>
            </w:r>
          </w:p>
        </w:tc>
      </w:tr>
      <w:tr w:rsidR="00B4750D" w:rsidRPr="00907D00" w14:paraId="33AC79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EC99DA" w14:textId="77777777" w:rsidR="00B4750D" w:rsidRPr="00907D00" w:rsidRDefault="00B4750D" w:rsidP="00FF0CF0">
            <w:pPr>
              <w:pStyle w:val="TAL"/>
              <w:rPr>
                <w:sz w:val="16"/>
              </w:rPr>
            </w:pPr>
            <w:r w:rsidRPr="00907D00">
              <w:rPr>
                <w:sz w:val="16"/>
              </w:rPr>
              <w:t>C3-230485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2C9E" w14:textId="77777777" w:rsidR="00B4750D" w:rsidRPr="00907D00" w:rsidRDefault="00B4750D" w:rsidP="00FF0CF0">
            <w:pPr>
              <w:pStyle w:val="TAL"/>
              <w:rPr>
                <w:sz w:val="16"/>
              </w:rPr>
            </w:pPr>
            <w:r w:rsidRPr="00907D00">
              <w:rPr>
                <w:sz w:val="16"/>
              </w:rPr>
              <w:t>Missing error codes for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7CD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37D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7810" w14:textId="77777777" w:rsidR="00B4750D" w:rsidRPr="00907D00" w:rsidRDefault="00B4750D" w:rsidP="00FF0CF0">
            <w:pPr>
              <w:pStyle w:val="TAL"/>
              <w:rPr>
                <w:sz w:val="16"/>
              </w:rPr>
            </w:pPr>
            <w:r w:rsidRPr="00907D00">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D28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7C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096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9C12"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59F3" w14:textId="77777777" w:rsidR="00B4750D" w:rsidRPr="00907D00" w:rsidRDefault="00B4750D" w:rsidP="00FF0CF0">
            <w:pPr>
              <w:pStyle w:val="TAL"/>
              <w:rPr>
                <w:sz w:val="16"/>
              </w:rPr>
            </w:pPr>
            <w:r w:rsidRPr="00907D00">
              <w:rPr>
                <w:sz w:val="16"/>
              </w:rPr>
              <w:t>agreed</w:t>
            </w:r>
          </w:p>
        </w:tc>
      </w:tr>
      <w:tr w:rsidR="00B4750D" w:rsidRPr="00907D00" w14:paraId="3E05209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AC9CEB" w14:textId="77777777" w:rsidR="00B4750D" w:rsidRPr="00907D00" w:rsidRDefault="00B4750D" w:rsidP="00FF0CF0">
            <w:pPr>
              <w:pStyle w:val="TAL"/>
              <w:rPr>
                <w:sz w:val="16"/>
              </w:rPr>
            </w:pPr>
            <w:r w:rsidRPr="00907D00">
              <w:rPr>
                <w:sz w:val="16"/>
              </w:rPr>
              <w:t>C3-230487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E239" w14:textId="77777777" w:rsidR="00B4750D" w:rsidRPr="00907D00" w:rsidRDefault="00B4750D" w:rsidP="00FF0CF0">
            <w:pPr>
              <w:pStyle w:val="TAL"/>
              <w:rPr>
                <w:sz w:val="16"/>
              </w:rPr>
            </w:pPr>
            <w:r w:rsidRPr="00907D00">
              <w:rPr>
                <w:sz w:val="16"/>
              </w:rPr>
              <w:t>Complete Application Errors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927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302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A4BB7" w14:textId="77777777" w:rsidR="00B4750D" w:rsidRPr="00907D00" w:rsidRDefault="00B4750D" w:rsidP="00FF0CF0">
            <w:pPr>
              <w:pStyle w:val="TAL"/>
              <w:rPr>
                <w:sz w:val="16"/>
              </w:rPr>
            </w:pPr>
            <w:r w:rsidRPr="00907D00">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A4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71B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CD02"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7084" w14:textId="77777777" w:rsidR="00B4750D" w:rsidRPr="00907D00" w:rsidRDefault="00B4750D" w:rsidP="00FF0CF0">
            <w:pPr>
              <w:pStyle w:val="TAL"/>
              <w:rPr>
                <w:sz w:val="16"/>
              </w:rPr>
            </w:pPr>
            <w:r w:rsidRPr="00907D00">
              <w:rPr>
                <w:sz w:val="16"/>
              </w:rPr>
              <w:t>agreed</w:t>
            </w:r>
          </w:p>
        </w:tc>
      </w:tr>
      <w:tr w:rsidR="00B4750D" w:rsidRPr="00907D00" w14:paraId="7883A7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BF1F62" w14:textId="77777777" w:rsidR="00B4750D" w:rsidRPr="00907D00" w:rsidRDefault="00B4750D" w:rsidP="00FF0CF0">
            <w:pPr>
              <w:pStyle w:val="TAL"/>
              <w:rPr>
                <w:sz w:val="16"/>
              </w:rPr>
            </w:pPr>
            <w:r w:rsidRPr="00907D00">
              <w:rPr>
                <w:sz w:val="16"/>
              </w:rPr>
              <w:t>C3-230500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ED8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6390"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524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FB6D" w14:textId="77777777" w:rsidR="00B4750D" w:rsidRPr="00907D00" w:rsidRDefault="00B4750D" w:rsidP="00FF0CF0">
            <w:pPr>
              <w:pStyle w:val="TAL"/>
              <w:rPr>
                <w:sz w:val="16"/>
              </w:rPr>
            </w:pPr>
            <w:r w:rsidRPr="00907D0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87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7A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473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6BF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7113" w14:textId="77777777" w:rsidR="00B4750D" w:rsidRPr="00907D00" w:rsidRDefault="00B4750D" w:rsidP="00FF0CF0">
            <w:pPr>
              <w:pStyle w:val="TAL"/>
              <w:rPr>
                <w:sz w:val="16"/>
              </w:rPr>
            </w:pPr>
            <w:r w:rsidRPr="00907D00">
              <w:rPr>
                <w:sz w:val="16"/>
              </w:rPr>
              <w:t>revised</w:t>
            </w:r>
          </w:p>
        </w:tc>
      </w:tr>
      <w:tr w:rsidR="00B4750D" w:rsidRPr="00907D00" w14:paraId="6013127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B0D81D" w14:textId="77777777" w:rsidR="00B4750D" w:rsidRPr="00907D00" w:rsidRDefault="00B4750D" w:rsidP="00FF0CF0">
            <w:pPr>
              <w:pStyle w:val="TAL"/>
              <w:rPr>
                <w:sz w:val="16"/>
              </w:rPr>
            </w:pPr>
            <w:r w:rsidRPr="00907D00">
              <w:rPr>
                <w:sz w:val="16"/>
              </w:rPr>
              <w:t>C3-230773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B311"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679E"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0D71"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50E2" w14:textId="77777777" w:rsidR="00B4750D" w:rsidRPr="00907D00" w:rsidRDefault="00B4750D" w:rsidP="00FF0CF0">
            <w:pPr>
              <w:pStyle w:val="TAL"/>
              <w:rPr>
                <w:sz w:val="16"/>
              </w:rPr>
            </w:pPr>
            <w:r w:rsidRPr="00907D0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EE1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58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007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E284"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B845" w14:textId="77777777" w:rsidR="00B4750D" w:rsidRPr="00907D00" w:rsidRDefault="00B4750D" w:rsidP="00FF0CF0">
            <w:pPr>
              <w:pStyle w:val="TAL"/>
              <w:rPr>
                <w:sz w:val="16"/>
              </w:rPr>
            </w:pPr>
            <w:r w:rsidRPr="00907D00">
              <w:rPr>
                <w:sz w:val="16"/>
              </w:rPr>
              <w:t>agreed</w:t>
            </w:r>
          </w:p>
        </w:tc>
      </w:tr>
      <w:tr w:rsidR="00B4750D" w:rsidRPr="00907D00" w14:paraId="33C4EC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B96D66" w14:textId="77777777" w:rsidR="00B4750D" w:rsidRPr="00907D00" w:rsidRDefault="00B4750D" w:rsidP="00FF0CF0">
            <w:pPr>
              <w:pStyle w:val="TAL"/>
              <w:rPr>
                <w:sz w:val="16"/>
              </w:rPr>
            </w:pPr>
            <w:r w:rsidRPr="00907D00">
              <w:rPr>
                <w:sz w:val="16"/>
              </w:rPr>
              <w:t>C3-230504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C509"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C2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9B5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07E2" w14:textId="77777777" w:rsidR="00B4750D" w:rsidRPr="00907D00" w:rsidRDefault="00B4750D" w:rsidP="00FF0CF0">
            <w:pPr>
              <w:pStyle w:val="TAL"/>
              <w:rPr>
                <w:sz w:val="16"/>
              </w:rPr>
            </w:pPr>
            <w:r w:rsidRPr="00907D00">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65A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60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14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55F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8E17" w14:textId="77777777" w:rsidR="00B4750D" w:rsidRPr="00907D00" w:rsidRDefault="00B4750D" w:rsidP="00FF0CF0">
            <w:pPr>
              <w:pStyle w:val="TAL"/>
              <w:rPr>
                <w:sz w:val="16"/>
              </w:rPr>
            </w:pPr>
            <w:r w:rsidRPr="00907D00">
              <w:rPr>
                <w:sz w:val="16"/>
              </w:rPr>
              <w:t>revised</w:t>
            </w:r>
          </w:p>
        </w:tc>
      </w:tr>
      <w:tr w:rsidR="00B4750D" w:rsidRPr="00907D00" w14:paraId="520F4D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AD5840" w14:textId="77777777" w:rsidR="00B4750D" w:rsidRPr="00907D00" w:rsidRDefault="00B4750D" w:rsidP="00FF0CF0">
            <w:pPr>
              <w:pStyle w:val="TAL"/>
              <w:rPr>
                <w:sz w:val="16"/>
              </w:rPr>
            </w:pPr>
            <w:r w:rsidRPr="00907D00">
              <w:rPr>
                <w:sz w:val="16"/>
              </w:rPr>
              <w:t>C3-230777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5143"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522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81B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A092" w14:textId="77777777" w:rsidR="00B4750D" w:rsidRPr="00907D00" w:rsidRDefault="00B4750D" w:rsidP="00FF0CF0">
            <w:pPr>
              <w:pStyle w:val="TAL"/>
              <w:rPr>
                <w:sz w:val="16"/>
              </w:rPr>
            </w:pPr>
            <w:r w:rsidRPr="00907D00">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D4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07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4A6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7B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D02E" w14:textId="77777777" w:rsidR="00B4750D" w:rsidRPr="00907D00" w:rsidRDefault="00B4750D" w:rsidP="00FF0CF0">
            <w:pPr>
              <w:pStyle w:val="TAL"/>
              <w:rPr>
                <w:sz w:val="16"/>
              </w:rPr>
            </w:pPr>
            <w:r w:rsidRPr="00907D00">
              <w:rPr>
                <w:sz w:val="16"/>
              </w:rPr>
              <w:t>agreed</w:t>
            </w:r>
          </w:p>
        </w:tc>
      </w:tr>
      <w:tr w:rsidR="00B4750D" w:rsidRPr="00907D00" w14:paraId="2E7D496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25AA52" w14:textId="77777777" w:rsidR="00B4750D" w:rsidRPr="00907D00" w:rsidRDefault="00B4750D" w:rsidP="00FF0CF0">
            <w:pPr>
              <w:pStyle w:val="TAL"/>
              <w:rPr>
                <w:sz w:val="16"/>
              </w:rPr>
            </w:pPr>
            <w:r w:rsidRPr="00907D00">
              <w:rPr>
                <w:sz w:val="16"/>
              </w:rPr>
              <w:t>C3-230922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C5C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7A2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E9C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5992" w14:textId="77777777" w:rsidR="00B4750D" w:rsidRPr="00907D00" w:rsidRDefault="00B4750D" w:rsidP="00FF0CF0">
            <w:pPr>
              <w:pStyle w:val="TAL"/>
              <w:rPr>
                <w:sz w:val="16"/>
              </w:rPr>
            </w:pPr>
            <w:r w:rsidRPr="00907D00">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025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B3D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435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A9D4"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32AF" w14:textId="77777777" w:rsidR="00B4750D" w:rsidRPr="00907D00" w:rsidRDefault="00B4750D" w:rsidP="00FF0CF0">
            <w:pPr>
              <w:pStyle w:val="TAL"/>
              <w:rPr>
                <w:sz w:val="16"/>
              </w:rPr>
            </w:pPr>
            <w:r w:rsidRPr="00907D00">
              <w:rPr>
                <w:sz w:val="16"/>
              </w:rPr>
              <w:t>agreed</w:t>
            </w:r>
          </w:p>
        </w:tc>
      </w:tr>
      <w:tr w:rsidR="00B4750D" w:rsidRPr="00907D00" w14:paraId="3A484A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75C87E" w14:textId="77777777" w:rsidR="00B4750D" w:rsidRPr="00907D00" w:rsidRDefault="00B4750D" w:rsidP="00FF0CF0">
            <w:pPr>
              <w:pStyle w:val="TAL"/>
              <w:rPr>
                <w:sz w:val="16"/>
              </w:rPr>
            </w:pPr>
            <w:r w:rsidRPr="00907D00">
              <w:rPr>
                <w:sz w:val="16"/>
              </w:rPr>
              <w:t>C3-230935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359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5F1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B34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792B" w14:textId="77777777" w:rsidR="00B4750D" w:rsidRPr="00907D00" w:rsidRDefault="00B4750D" w:rsidP="00FF0CF0">
            <w:pPr>
              <w:pStyle w:val="TAL"/>
              <w:rPr>
                <w:sz w:val="16"/>
              </w:rPr>
            </w:pPr>
            <w:r w:rsidRPr="00907D00">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407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C0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478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ADE7"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6909" w14:textId="77777777" w:rsidR="00B4750D" w:rsidRPr="00907D00" w:rsidRDefault="00B4750D" w:rsidP="00FF0CF0">
            <w:pPr>
              <w:pStyle w:val="TAL"/>
              <w:rPr>
                <w:sz w:val="16"/>
              </w:rPr>
            </w:pPr>
            <w:r w:rsidRPr="00907D00">
              <w:rPr>
                <w:sz w:val="16"/>
              </w:rPr>
              <w:t>agreed</w:t>
            </w:r>
          </w:p>
        </w:tc>
      </w:tr>
      <w:tr w:rsidR="00B4750D" w:rsidRPr="00907D00" w14:paraId="375750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5813A5" w14:textId="77777777" w:rsidR="00B4750D" w:rsidRPr="00907D00" w:rsidRDefault="00B4750D" w:rsidP="00FF0CF0">
            <w:pPr>
              <w:pStyle w:val="TAL"/>
              <w:rPr>
                <w:sz w:val="16"/>
              </w:rPr>
            </w:pPr>
            <w:r w:rsidRPr="00907D00">
              <w:rPr>
                <w:sz w:val="16"/>
              </w:rPr>
              <w:t>C3-230087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4AFB"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2ED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CCA8"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1C76" w14:textId="77777777" w:rsidR="00B4750D" w:rsidRPr="00907D00" w:rsidRDefault="00B4750D" w:rsidP="00FF0CF0">
            <w:pPr>
              <w:pStyle w:val="TAL"/>
              <w:rPr>
                <w:sz w:val="16"/>
              </w:rPr>
            </w:pPr>
            <w:r w:rsidRPr="00907D0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D1B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C38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37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1D4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54790" w14:textId="77777777" w:rsidR="00B4750D" w:rsidRPr="00907D00" w:rsidRDefault="00B4750D" w:rsidP="00FF0CF0">
            <w:pPr>
              <w:pStyle w:val="TAL"/>
              <w:rPr>
                <w:sz w:val="16"/>
              </w:rPr>
            </w:pPr>
            <w:r w:rsidRPr="00907D00">
              <w:rPr>
                <w:sz w:val="16"/>
              </w:rPr>
              <w:t>revised</w:t>
            </w:r>
          </w:p>
        </w:tc>
      </w:tr>
      <w:tr w:rsidR="00B4750D" w:rsidRPr="00907D00" w14:paraId="634FF2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B096E1" w14:textId="77777777" w:rsidR="00B4750D" w:rsidRPr="00907D00" w:rsidRDefault="00B4750D" w:rsidP="00FF0CF0">
            <w:pPr>
              <w:pStyle w:val="TAL"/>
              <w:rPr>
                <w:sz w:val="16"/>
              </w:rPr>
            </w:pPr>
            <w:r w:rsidRPr="00907D00">
              <w:rPr>
                <w:sz w:val="16"/>
              </w:rPr>
              <w:t>C3-230859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07B6"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9A003"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9D8F"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4433" w14:textId="77777777" w:rsidR="00B4750D" w:rsidRPr="00907D00" w:rsidRDefault="00B4750D" w:rsidP="00FF0CF0">
            <w:pPr>
              <w:pStyle w:val="TAL"/>
              <w:rPr>
                <w:sz w:val="16"/>
              </w:rPr>
            </w:pPr>
            <w:r w:rsidRPr="00907D0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3CC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9FD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FD7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339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2FBA" w14:textId="77777777" w:rsidR="00B4750D" w:rsidRPr="00907D00" w:rsidRDefault="00B4750D" w:rsidP="00FF0CF0">
            <w:pPr>
              <w:pStyle w:val="TAL"/>
              <w:rPr>
                <w:sz w:val="16"/>
              </w:rPr>
            </w:pPr>
            <w:r w:rsidRPr="00907D00">
              <w:rPr>
                <w:sz w:val="16"/>
              </w:rPr>
              <w:t>agreed</w:t>
            </w:r>
          </w:p>
        </w:tc>
      </w:tr>
      <w:tr w:rsidR="00B4750D" w:rsidRPr="00907D00" w14:paraId="474982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04A8F9" w14:textId="77777777" w:rsidR="00B4750D" w:rsidRPr="00907D00" w:rsidRDefault="00B4750D" w:rsidP="00FF0CF0">
            <w:pPr>
              <w:pStyle w:val="TAL"/>
              <w:rPr>
                <w:sz w:val="16"/>
              </w:rPr>
            </w:pPr>
            <w:r w:rsidRPr="00907D00">
              <w:rPr>
                <w:sz w:val="16"/>
              </w:rPr>
              <w:t>C3-230088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154D"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F15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12D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58C3" w14:textId="77777777" w:rsidR="00B4750D" w:rsidRPr="00907D00" w:rsidRDefault="00B4750D" w:rsidP="00FF0CF0">
            <w:pPr>
              <w:pStyle w:val="TAL"/>
              <w:rPr>
                <w:sz w:val="16"/>
              </w:rPr>
            </w:pPr>
            <w:r w:rsidRPr="00907D0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1E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E4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201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C13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CFD8" w14:textId="77777777" w:rsidR="00B4750D" w:rsidRPr="00907D00" w:rsidRDefault="00B4750D" w:rsidP="00FF0CF0">
            <w:pPr>
              <w:pStyle w:val="TAL"/>
              <w:rPr>
                <w:sz w:val="16"/>
              </w:rPr>
            </w:pPr>
            <w:r w:rsidRPr="00907D00">
              <w:rPr>
                <w:sz w:val="16"/>
              </w:rPr>
              <w:t>revised</w:t>
            </w:r>
          </w:p>
        </w:tc>
      </w:tr>
      <w:tr w:rsidR="00B4750D" w:rsidRPr="00907D00" w14:paraId="692082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1BDF89" w14:textId="77777777" w:rsidR="00B4750D" w:rsidRPr="00907D00" w:rsidRDefault="00B4750D" w:rsidP="00FF0CF0">
            <w:pPr>
              <w:pStyle w:val="TAL"/>
              <w:rPr>
                <w:sz w:val="16"/>
              </w:rPr>
            </w:pPr>
            <w:r w:rsidRPr="00907D00">
              <w:rPr>
                <w:sz w:val="16"/>
              </w:rPr>
              <w:t>C3-230860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873A"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8A99"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D0D8"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D053" w14:textId="77777777" w:rsidR="00B4750D" w:rsidRPr="00907D00" w:rsidRDefault="00B4750D" w:rsidP="00FF0CF0">
            <w:pPr>
              <w:pStyle w:val="TAL"/>
              <w:rPr>
                <w:sz w:val="16"/>
              </w:rPr>
            </w:pPr>
            <w:r w:rsidRPr="00907D0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E28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68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62D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5A4C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4101" w14:textId="77777777" w:rsidR="00B4750D" w:rsidRPr="00907D00" w:rsidRDefault="00B4750D" w:rsidP="00FF0CF0">
            <w:pPr>
              <w:pStyle w:val="TAL"/>
              <w:rPr>
                <w:sz w:val="16"/>
              </w:rPr>
            </w:pPr>
            <w:r w:rsidRPr="00907D00">
              <w:rPr>
                <w:sz w:val="16"/>
              </w:rPr>
              <w:t>agreed</w:t>
            </w:r>
          </w:p>
        </w:tc>
      </w:tr>
      <w:tr w:rsidR="00B4750D" w:rsidRPr="00907D00" w14:paraId="476CFF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3693DD" w14:textId="77777777" w:rsidR="00B4750D" w:rsidRPr="00907D00" w:rsidRDefault="00B4750D" w:rsidP="00FF0CF0">
            <w:pPr>
              <w:pStyle w:val="TAL"/>
              <w:rPr>
                <w:sz w:val="16"/>
              </w:rPr>
            </w:pPr>
            <w:r w:rsidRPr="00907D00">
              <w:rPr>
                <w:sz w:val="16"/>
              </w:rPr>
              <w:t>C3-230146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49D9" w14:textId="77777777" w:rsidR="00B4750D" w:rsidRPr="00907D00" w:rsidRDefault="00B4750D" w:rsidP="00FF0CF0">
            <w:pPr>
              <w:pStyle w:val="TAL"/>
              <w:rPr>
                <w:sz w:val="16"/>
              </w:rPr>
            </w:pPr>
            <w:r w:rsidRPr="00907D00">
              <w:rPr>
                <w:sz w:val="16"/>
              </w:rPr>
              <w:t>Update to Data Type PerformanceData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50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640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1DA3" w14:textId="77777777" w:rsidR="00B4750D" w:rsidRPr="00907D00" w:rsidRDefault="00B4750D" w:rsidP="00FF0CF0">
            <w:pPr>
              <w:pStyle w:val="TAL"/>
              <w:rPr>
                <w:sz w:val="16"/>
              </w:rPr>
            </w:pPr>
            <w:r w:rsidRPr="00907D0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EB0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4C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06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4EA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7173" w14:textId="77777777" w:rsidR="00B4750D" w:rsidRPr="00907D00" w:rsidRDefault="00B4750D" w:rsidP="00FF0CF0">
            <w:pPr>
              <w:pStyle w:val="TAL"/>
              <w:rPr>
                <w:sz w:val="16"/>
              </w:rPr>
            </w:pPr>
            <w:r w:rsidRPr="00907D00">
              <w:rPr>
                <w:sz w:val="16"/>
              </w:rPr>
              <w:t>revised</w:t>
            </w:r>
          </w:p>
        </w:tc>
      </w:tr>
      <w:tr w:rsidR="00B4750D" w:rsidRPr="00907D00" w14:paraId="1F6F26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807680" w14:textId="77777777" w:rsidR="00B4750D" w:rsidRPr="00907D00" w:rsidRDefault="00B4750D" w:rsidP="00FF0CF0">
            <w:pPr>
              <w:pStyle w:val="TAL"/>
              <w:rPr>
                <w:sz w:val="16"/>
              </w:rPr>
            </w:pPr>
            <w:r w:rsidRPr="00907D00">
              <w:rPr>
                <w:sz w:val="16"/>
              </w:rPr>
              <w:t>C3-230741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6DD" w14:textId="77777777" w:rsidR="00B4750D" w:rsidRPr="00907D00" w:rsidRDefault="00B4750D" w:rsidP="00FF0CF0">
            <w:pPr>
              <w:pStyle w:val="TAL"/>
              <w:rPr>
                <w:sz w:val="16"/>
              </w:rPr>
            </w:pPr>
            <w:r w:rsidRPr="00907D00">
              <w:rPr>
                <w:sz w:val="16"/>
              </w:rPr>
              <w:t>Update to Data Type PerformanceData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885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876A"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E4B7" w14:textId="77777777" w:rsidR="00B4750D" w:rsidRPr="00907D00" w:rsidRDefault="00B4750D" w:rsidP="00FF0CF0">
            <w:pPr>
              <w:pStyle w:val="TAL"/>
              <w:rPr>
                <w:sz w:val="16"/>
              </w:rPr>
            </w:pPr>
            <w:r w:rsidRPr="00907D0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406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CB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C19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6019"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94D" w14:textId="77777777" w:rsidR="00B4750D" w:rsidRPr="00907D00" w:rsidRDefault="00B4750D" w:rsidP="00FF0CF0">
            <w:pPr>
              <w:pStyle w:val="TAL"/>
              <w:rPr>
                <w:sz w:val="16"/>
              </w:rPr>
            </w:pPr>
            <w:r w:rsidRPr="00907D00">
              <w:rPr>
                <w:sz w:val="16"/>
              </w:rPr>
              <w:t>agreed</w:t>
            </w:r>
          </w:p>
        </w:tc>
      </w:tr>
      <w:tr w:rsidR="00B4750D" w:rsidRPr="00907D00" w14:paraId="310311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2ECBA1" w14:textId="77777777" w:rsidR="00B4750D" w:rsidRPr="00907D00" w:rsidRDefault="00B4750D" w:rsidP="00FF0CF0">
            <w:pPr>
              <w:pStyle w:val="TAL"/>
              <w:rPr>
                <w:sz w:val="16"/>
              </w:rPr>
            </w:pPr>
            <w:r w:rsidRPr="00907D00">
              <w:rPr>
                <w:sz w:val="16"/>
              </w:rPr>
              <w:t>C3-230151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8939" w14:textId="77777777" w:rsidR="00B4750D" w:rsidRPr="00907D00" w:rsidRDefault="00B4750D" w:rsidP="00FF0CF0">
            <w:pPr>
              <w:pStyle w:val="TAL"/>
              <w:rPr>
                <w:sz w:val="16"/>
              </w:rPr>
            </w:pPr>
            <w:r w:rsidRPr="00907D00">
              <w:rPr>
                <w:sz w:val="16"/>
              </w:rPr>
              <w:t>Updates to Data Type UeMobilityCollection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303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8605"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5810" w14:textId="77777777" w:rsidR="00B4750D" w:rsidRPr="00907D00" w:rsidRDefault="00B4750D" w:rsidP="00FF0CF0">
            <w:pPr>
              <w:pStyle w:val="TAL"/>
              <w:rPr>
                <w:sz w:val="16"/>
              </w:rPr>
            </w:pPr>
            <w:r w:rsidRPr="00907D0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4D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6DE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5E3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EE6D"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A225" w14:textId="77777777" w:rsidR="00B4750D" w:rsidRPr="00907D00" w:rsidRDefault="00B4750D" w:rsidP="00FF0CF0">
            <w:pPr>
              <w:pStyle w:val="TAL"/>
              <w:rPr>
                <w:sz w:val="16"/>
              </w:rPr>
            </w:pPr>
            <w:r w:rsidRPr="00907D00">
              <w:rPr>
                <w:sz w:val="16"/>
              </w:rPr>
              <w:t>revised</w:t>
            </w:r>
          </w:p>
        </w:tc>
      </w:tr>
      <w:tr w:rsidR="00B4750D" w:rsidRPr="00907D00" w14:paraId="7CC073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B1EE9F" w14:textId="77777777" w:rsidR="00B4750D" w:rsidRPr="00907D00" w:rsidRDefault="00B4750D" w:rsidP="00FF0CF0">
            <w:pPr>
              <w:pStyle w:val="TAL"/>
              <w:rPr>
                <w:sz w:val="16"/>
              </w:rPr>
            </w:pPr>
            <w:r w:rsidRPr="00907D00">
              <w:rPr>
                <w:sz w:val="16"/>
              </w:rPr>
              <w:t>C3-230912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2DDF" w14:textId="77777777" w:rsidR="00B4750D" w:rsidRPr="00907D00" w:rsidRDefault="00B4750D" w:rsidP="00FF0CF0">
            <w:pPr>
              <w:pStyle w:val="TAL"/>
              <w:rPr>
                <w:sz w:val="16"/>
              </w:rPr>
            </w:pPr>
            <w:r w:rsidRPr="00907D00">
              <w:rPr>
                <w:sz w:val="16"/>
              </w:rPr>
              <w:t>Updates to Data Type UeMobilityCollection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6AE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DDCF"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2962" w14:textId="77777777" w:rsidR="00B4750D" w:rsidRPr="00907D00" w:rsidRDefault="00B4750D" w:rsidP="00FF0CF0">
            <w:pPr>
              <w:pStyle w:val="TAL"/>
              <w:rPr>
                <w:sz w:val="16"/>
              </w:rPr>
            </w:pPr>
            <w:r w:rsidRPr="00907D0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96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D0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777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298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2A8" w14:textId="77777777" w:rsidR="00B4750D" w:rsidRPr="00907D00" w:rsidRDefault="00B4750D" w:rsidP="00FF0CF0">
            <w:pPr>
              <w:pStyle w:val="TAL"/>
              <w:rPr>
                <w:sz w:val="16"/>
              </w:rPr>
            </w:pPr>
            <w:r w:rsidRPr="00907D00">
              <w:rPr>
                <w:sz w:val="16"/>
              </w:rPr>
              <w:t>agreed</w:t>
            </w:r>
          </w:p>
        </w:tc>
      </w:tr>
      <w:tr w:rsidR="00B4750D" w:rsidRPr="00907D00" w14:paraId="13E338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2A1EBB" w14:textId="77777777" w:rsidR="00B4750D" w:rsidRPr="00907D00" w:rsidRDefault="00B4750D" w:rsidP="00FF0CF0">
            <w:pPr>
              <w:pStyle w:val="TAL"/>
              <w:rPr>
                <w:sz w:val="16"/>
              </w:rPr>
            </w:pPr>
            <w:r w:rsidRPr="00907D00">
              <w:rPr>
                <w:sz w:val="16"/>
              </w:rPr>
              <w:t>C3-230523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DB5A" w14:textId="77777777" w:rsidR="00B4750D" w:rsidRPr="00907D00" w:rsidRDefault="00B4750D" w:rsidP="00FF0CF0">
            <w:pPr>
              <w:pStyle w:val="TAL"/>
              <w:rPr>
                <w:sz w:val="16"/>
              </w:rPr>
            </w:pPr>
            <w:r w:rsidRPr="00907D00">
              <w:rPr>
                <w:sz w:val="16"/>
              </w:rPr>
              <w:t>Enhance the performance data collection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E96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03B7"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6CC1" w14:textId="77777777" w:rsidR="00B4750D" w:rsidRPr="00907D00" w:rsidRDefault="00B4750D" w:rsidP="00FF0CF0">
            <w:pPr>
              <w:pStyle w:val="TAL"/>
              <w:rPr>
                <w:sz w:val="16"/>
              </w:rPr>
            </w:pPr>
            <w:r w:rsidRPr="00907D0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09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91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A7F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CACF"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2863" w14:textId="77777777" w:rsidR="00B4750D" w:rsidRPr="00907D00" w:rsidRDefault="00B4750D" w:rsidP="00FF0CF0">
            <w:pPr>
              <w:pStyle w:val="TAL"/>
              <w:rPr>
                <w:sz w:val="16"/>
              </w:rPr>
            </w:pPr>
            <w:r w:rsidRPr="00907D00">
              <w:rPr>
                <w:sz w:val="16"/>
              </w:rPr>
              <w:t>revised</w:t>
            </w:r>
          </w:p>
        </w:tc>
      </w:tr>
      <w:tr w:rsidR="00B4750D" w:rsidRPr="00907D00" w14:paraId="7E5340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08E9B3" w14:textId="77777777" w:rsidR="00B4750D" w:rsidRPr="00907D00" w:rsidRDefault="00B4750D" w:rsidP="00FF0CF0">
            <w:pPr>
              <w:pStyle w:val="TAL"/>
              <w:rPr>
                <w:sz w:val="16"/>
              </w:rPr>
            </w:pPr>
            <w:r w:rsidRPr="00907D00">
              <w:rPr>
                <w:sz w:val="16"/>
              </w:rPr>
              <w:t>C3-230784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3E15" w14:textId="77777777" w:rsidR="00B4750D" w:rsidRPr="00907D00" w:rsidRDefault="00B4750D" w:rsidP="00FF0CF0">
            <w:pPr>
              <w:pStyle w:val="TAL"/>
              <w:rPr>
                <w:sz w:val="16"/>
              </w:rPr>
            </w:pPr>
            <w:r w:rsidRPr="00907D00">
              <w:rPr>
                <w:sz w:val="16"/>
              </w:rPr>
              <w:t>Enhance the performance data collection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A577" w14:textId="77777777" w:rsidR="00B4750D" w:rsidRPr="00907D00" w:rsidRDefault="00B4750D" w:rsidP="00FF0CF0">
            <w:pPr>
              <w:pStyle w:val="TAL"/>
              <w:rPr>
                <w:sz w:val="16"/>
              </w:rPr>
            </w:pPr>
            <w:r w:rsidRPr="00907D00">
              <w:rPr>
                <w:sz w:val="16"/>
              </w:rPr>
              <w:t>Huawei,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870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8F68" w14:textId="77777777" w:rsidR="00B4750D" w:rsidRPr="00907D00" w:rsidRDefault="00B4750D" w:rsidP="00FF0CF0">
            <w:pPr>
              <w:pStyle w:val="TAL"/>
              <w:rPr>
                <w:sz w:val="16"/>
              </w:rPr>
            </w:pPr>
            <w:r w:rsidRPr="00907D0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5D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C8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3E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12E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966A" w14:textId="77777777" w:rsidR="00B4750D" w:rsidRPr="00907D00" w:rsidRDefault="00B4750D" w:rsidP="00FF0CF0">
            <w:pPr>
              <w:pStyle w:val="TAL"/>
              <w:rPr>
                <w:sz w:val="16"/>
              </w:rPr>
            </w:pPr>
            <w:r w:rsidRPr="00907D00">
              <w:rPr>
                <w:sz w:val="16"/>
              </w:rPr>
              <w:t>agreed</w:t>
            </w:r>
          </w:p>
        </w:tc>
      </w:tr>
      <w:tr w:rsidR="00B4750D" w:rsidRPr="00907D00" w14:paraId="710BA0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E0CF45" w14:textId="77777777" w:rsidR="00B4750D" w:rsidRPr="00907D00" w:rsidRDefault="00B4750D" w:rsidP="00FF0CF0">
            <w:pPr>
              <w:pStyle w:val="TAL"/>
              <w:rPr>
                <w:sz w:val="16"/>
              </w:rPr>
            </w:pPr>
            <w:r w:rsidRPr="00907D00">
              <w:rPr>
                <w:sz w:val="16"/>
              </w:rPr>
              <w:t>C3-230529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66C0" w14:textId="77777777" w:rsidR="00B4750D" w:rsidRPr="00907D00" w:rsidRDefault="00B4750D" w:rsidP="00FF0CF0">
            <w:pPr>
              <w:pStyle w:val="TAL"/>
              <w:rPr>
                <w:sz w:val="16"/>
              </w:rPr>
            </w:pPr>
            <w:r w:rsidRPr="00907D00">
              <w:rPr>
                <w:sz w:val="16"/>
              </w:rPr>
              <w:t>Enhance the filter for performance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C8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FDE1"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56D7" w14:textId="77777777" w:rsidR="00B4750D" w:rsidRPr="00907D00" w:rsidRDefault="00B4750D" w:rsidP="00FF0CF0">
            <w:pPr>
              <w:pStyle w:val="TAL"/>
              <w:rPr>
                <w:sz w:val="16"/>
              </w:rPr>
            </w:pPr>
            <w:r w:rsidRPr="00907D0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2F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C1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CF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A29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65585" w14:textId="77777777" w:rsidR="00B4750D" w:rsidRPr="00907D00" w:rsidRDefault="00B4750D" w:rsidP="00FF0CF0">
            <w:pPr>
              <w:pStyle w:val="TAL"/>
              <w:rPr>
                <w:sz w:val="16"/>
              </w:rPr>
            </w:pPr>
            <w:r w:rsidRPr="00907D00">
              <w:rPr>
                <w:sz w:val="16"/>
              </w:rPr>
              <w:t>revised</w:t>
            </w:r>
          </w:p>
        </w:tc>
      </w:tr>
      <w:tr w:rsidR="00B4750D" w:rsidRPr="00907D00" w14:paraId="0E07B7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29036D" w14:textId="77777777" w:rsidR="00B4750D" w:rsidRPr="00907D00" w:rsidRDefault="00B4750D" w:rsidP="00FF0CF0">
            <w:pPr>
              <w:pStyle w:val="TAL"/>
              <w:rPr>
                <w:sz w:val="16"/>
              </w:rPr>
            </w:pPr>
            <w:r w:rsidRPr="00907D00">
              <w:rPr>
                <w:sz w:val="16"/>
              </w:rPr>
              <w:t>C3-230701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654E" w14:textId="77777777" w:rsidR="00B4750D" w:rsidRPr="00907D00" w:rsidRDefault="00B4750D" w:rsidP="00FF0CF0">
            <w:pPr>
              <w:pStyle w:val="TAL"/>
              <w:rPr>
                <w:sz w:val="16"/>
              </w:rPr>
            </w:pPr>
            <w:r w:rsidRPr="00907D00">
              <w:rPr>
                <w:sz w:val="16"/>
              </w:rPr>
              <w:t>Enhance the filter for performance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C53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F5C4"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2F54" w14:textId="77777777" w:rsidR="00B4750D" w:rsidRPr="00907D00" w:rsidRDefault="00B4750D" w:rsidP="00FF0CF0">
            <w:pPr>
              <w:pStyle w:val="TAL"/>
              <w:rPr>
                <w:sz w:val="16"/>
              </w:rPr>
            </w:pPr>
            <w:r w:rsidRPr="00907D0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7C2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18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28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D0F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456F" w14:textId="77777777" w:rsidR="00B4750D" w:rsidRPr="00907D00" w:rsidRDefault="00B4750D" w:rsidP="00FF0CF0">
            <w:pPr>
              <w:pStyle w:val="TAL"/>
              <w:rPr>
                <w:sz w:val="16"/>
              </w:rPr>
            </w:pPr>
            <w:r w:rsidRPr="00907D00">
              <w:rPr>
                <w:sz w:val="16"/>
              </w:rPr>
              <w:t>agreed</w:t>
            </w:r>
          </w:p>
        </w:tc>
      </w:tr>
      <w:tr w:rsidR="00B4750D" w:rsidRPr="00907D00" w14:paraId="0ABFEF8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090D95" w14:textId="77777777" w:rsidR="00B4750D" w:rsidRPr="00907D00" w:rsidRDefault="00B4750D" w:rsidP="00FF0CF0">
            <w:pPr>
              <w:pStyle w:val="TAL"/>
              <w:rPr>
                <w:sz w:val="16"/>
              </w:rPr>
            </w:pPr>
            <w:r w:rsidRPr="00907D00">
              <w:rPr>
                <w:sz w:val="16"/>
              </w:rPr>
              <w:t>C3-230536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E77E" w14:textId="77777777" w:rsidR="00B4750D" w:rsidRPr="00907D00" w:rsidRDefault="00B4750D" w:rsidP="00FF0CF0">
            <w:pPr>
              <w:pStyle w:val="TAL"/>
              <w:rPr>
                <w:sz w:val="16"/>
              </w:rPr>
            </w:pPr>
            <w:r w:rsidRPr="00907D00">
              <w:rPr>
                <w:sz w:val="16"/>
              </w:rPr>
              <w:t>Support of collecting expected UE behaviour parameters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A8D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2D4"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AFDC" w14:textId="77777777" w:rsidR="00B4750D" w:rsidRPr="00907D00" w:rsidRDefault="00B4750D" w:rsidP="00FF0CF0">
            <w:pPr>
              <w:pStyle w:val="TAL"/>
              <w:rPr>
                <w:sz w:val="16"/>
              </w:rPr>
            </w:pPr>
            <w:r w:rsidRPr="00907D0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8A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BCF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578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793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0747" w14:textId="77777777" w:rsidR="00B4750D" w:rsidRPr="00907D00" w:rsidRDefault="00B4750D" w:rsidP="00FF0CF0">
            <w:pPr>
              <w:pStyle w:val="TAL"/>
              <w:rPr>
                <w:sz w:val="16"/>
              </w:rPr>
            </w:pPr>
            <w:r w:rsidRPr="00907D00">
              <w:rPr>
                <w:sz w:val="16"/>
              </w:rPr>
              <w:t>revised</w:t>
            </w:r>
          </w:p>
        </w:tc>
      </w:tr>
      <w:tr w:rsidR="00B4750D" w:rsidRPr="00907D00" w14:paraId="24D17D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550BDA" w14:textId="77777777" w:rsidR="00B4750D" w:rsidRPr="00907D00" w:rsidRDefault="00B4750D" w:rsidP="00FF0CF0">
            <w:pPr>
              <w:pStyle w:val="TAL"/>
              <w:rPr>
                <w:sz w:val="16"/>
              </w:rPr>
            </w:pPr>
            <w:r w:rsidRPr="00907D00">
              <w:rPr>
                <w:sz w:val="16"/>
              </w:rPr>
              <w:t>C3-230789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5CB2" w14:textId="77777777" w:rsidR="00B4750D" w:rsidRPr="00907D00" w:rsidRDefault="00B4750D" w:rsidP="00FF0CF0">
            <w:pPr>
              <w:pStyle w:val="TAL"/>
              <w:rPr>
                <w:sz w:val="16"/>
              </w:rPr>
            </w:pPr>
            <w:r w:rsidRPr="00907D00">
              <w:rPr>
                <w:sz w:val="16"/>
              </w:rPr>
              <w:t>Support of collecting expected UE behaviour parameters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02D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C2B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447F" w14:textId="77777777" w:rsidR="00B4750D" w:rsidRPr="00907D00" w:rsidRDefault="00B4750D" w:rsidP="00FF0CF0">
            <w:pPr>
              <w:pStyle w:val="TAL"/>
              <w:rPr>
                <w:sz w:val="16"/>
              </w:rPr>
            </w:pPr>
            <w:r w:rsidRPr="00907D0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775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BE6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B2F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366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B54F" w14:textId="77777777" w:rsidR="00B4750D" w:rsidRPr="00907D00" w:rsidRDefault="00B4750D" w:rsidP="00FF0CF0">
            <w:pPr>
              <w:pStyle w:val="TAL"/>
              <w:rPr>
                <w:sz w:val="16"/>
              </w:rPr>
            </w:pPr>
            <w:r w:rsidRPr="00907D00">
              <w:rPr>
                <w:sz w:val="16"/>
              </w:rPr>
              <w:t>agreed</w:t>
            </w:r>
          </w:p>
        </w:tc>
      </w:tr>
      <w:tr w:rsidR="00B4750D" w:rsidRPr="00907D00" w14:paraId="37C104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B55905" w14:textId="77777777" w:rsidR="00B4750D" w:rsidRPr="00907D00" w:rsidRDefault="00B4750D" w:rsidP="00FF0CF0">
            <w:pPr>
              <w:pStyle w:val="TAL"/>
              <w:rPr>
                <w:sz w:val="16"/>
              </w:rPr>
            </w:pPr>
            <w:r w:rsidRPr="00907D00">
              <w:rPr>
                <w:sz w:val="16"/>
              </w:rPr>
              <w:t>C3-230554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DD80" w14:textId="77777777" w:rsidR="00B4750D" w:rsidRPr="00907D00" w:rsidRDefault="00B4750D" w:rsidP="00FF0CF0">
            <w:pPr>
              <w:pStyle w:val="TAL"/>
              <w:rPr>
                <w:sz w:val="16"/>
              </w:rPr>
            </w:pPr>
            <w:r w:rsidRPr="00907D00">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325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3DD1"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6673" w14:textId="77777777" w:rsidR="00B4750D" w:rsidRPr="00907D00" w:rsidRDefault="00B4750D" w:rsidP="00FF0CF0">
            <w:pPr>
              <w:pStyle w:val="TAL"/>
              <w:rPr>
                <w:sz w:val="16"/>
              </w:rPr>
            </w:pPr>
            <w:r w:rsidRPr="00907D0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16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6C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F35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C9A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7645" w14:textId="77777777" w:rsidR="00B4750D" w:rsidRPr="00907D00" w:rsidRDefault="00B4750D" w:rsidP="00FF0CF0">
            <w:pPr>
              <w:pStyle w:val="TAL"/>
              <w:rPr>
                <w:sz w:val="16"/>
              </w:rPr>
            </w:pPr>
            <w:r w:rsidRPr="00907D00">
              <w:rPr>
                <w:sz w:val="16"/>
              </w:rPr>
              <w:t>postponed</w:t>
            </w:r>
          </w:p>
        </w:tc>
      </w:tr>
      <w:tr w:rsidR="00B4750D" w:rsidRPr="00907D00" w14:paraId="092BC3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C4DEB6" w14:textId="77777777" w:rsidR="00B4750D" w:rsidRPr="00907D00" w:rsidRDefault="00B4750D" w:rsidP="00FF0CF0">
            <w:pPr>
              <w:pStyle w:val="TAL"/>
              <w:rPr>
                <w:sz w:val="16"/>
              </w:rPr>
            </w:pPr>
            <w:r w:rsidRPr="00907D00">
              <w:rPr>
                <w:sz w:val="16"/>
              </w:rPr>
              <w:t>C3-230606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8EE2" w14:textId="77777777" w:rsidR="00B4750D" w:rsidRPr="00907D00" w:rsidRDefault="00B4750D" w:rsidP="00FF0CF0">
            <w:pPr>
              <w:pStyle w:val="TAL"/>
              <w:rPr>
                <w:sz w:val="16"/>
              </w:rPr>
            </w:pPr>
            <w:r w:rsidRPr="00907D00">
              <w:rPr>
                <w:sz w:val="16"/>
              </w:rPr>
              <w:t>Updates to support GNSS assistance data collection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58B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EC9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B4A6" w14:textId="77777777" w:rsidR="00B4750D" w:rsidRPr="00907D00" w:rsidRDefault="00B4750D" w:rsidP="00FF0CF0">
            <w:pPr>
              <w:pStyle w:val="TAL"/>
              <w:rPr>
                <w:sz w:val="16"/>
              </w:rPr>
            </w:pPr>
            <w:r w:rsidRPr="00907D0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22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3A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01E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C74E"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A586" w14:textId="77777777" w:rsidR="00B4750D" w:rsidRPr="00907D00" w:rsidRDefault="00B4750D" w:rsidP="00FF0CF0">
            <w:pPr>
              <w:pStyle w:val="TAL"/>
              <w:rPr>
                <w:sz w:val="16"/>
              </w:rPr>
            </w:pPr>
            <w:r w:rsidRPr="00907D00">
              <w:rPr>
                <w:sz w:val="16"/>
              </w:rPr>
              <w:t>revised</w:t>
            </w:r>
          </w:p>
        </w:tc>
      </w:tr>
      <w:tr w:rsidR="00B4750D" w:rsidRPr="00907D00" w14:paraId="7C9FAF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EF13BE" w14:textId="77777777" w:rsidR="00B4750D" w:rsidRPr="00907D00" w:rsidRDefault="00B4750D" w:rsidP="00FF0CF0">
            <w:pPr>
              <w:pStyle w:val="TAL"/>
              <w:rPr>
                <w:sz w:val="16"/>
              </w:rPr>
            </w:pPr>
            <w:r w:rsidRPr="00907D00">
              <w:rPr>
                <w:sz w:val="16"/>
              </w:rPr>
              <w:t>C3-230825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4C85"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64C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232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0768" w14:textId="77777777" w:rsidR="00B4750D" w:rsidRPr="00907D00" w:rsidRDefault="00B4750D" w:rsidP="00FF0CF0">
            <w:pPr>
              <w:pStyle w:val="TAL"/>
              <w:rPr>
                <w:sz w:val="16"/>
              </w:rPr>
            </w:pPr>
            <w:r w:rsidRPr="00907D0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20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E6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25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5163"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2412" w14:textId="77777777" w:rsidR="00B4750D" w:rsidRPr="00907D00" w:rsidRDefault="00B4750D" w:rsidP="00FF0CF0">
            <w:pPr>
              <w:pStyle w:val="TAL"/>
              <w:rPr>
                <w:sz w:val="16"/>
              </w:rPr>
            </w:pPr>
            <w:r w:rsidRPr="00907D00">
              <w:rPr>
                <w:sz w:val="16"/>
              </w:rPr>
              <w:t>agreed</w:t>
            </w:r>
          </w:p>
        </w:tc>
      </w:tr>
      <w:tr w:rsidR="00B4750D" w:rsidRPr="00907D00" w14:paraId="4D3EA6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2E6003" w14:textId="77777777" w:rsidR="00B4750D" w:rsidRPr="00907D00" w:rsidRDefault="00B4750D" w:rsidP="00FF0CF0">
            <w:pPr>
              <w:pStyle w:val="TAL"/>
              <w:rPr>
                <w:sz w:val="16"/>
              </w:rPr>
            </w:pPr>
            <w:r w:rsidRPr="00907D00">
              <w:rPr>
                <w:sz w:val="16"/>
              </w:rPr>
              <w:t>C3-230936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1F7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0F6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156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A7BF" w14:textId="77777777" w:rsidR="00B4750D" w:rsidRPr="00907D00" w:rsidRDefault="00B4750D" w:rsidP="00FF0CF0">
            <w:pPr>
              <w:pStyle w:val="TAL"/>
              <w:rPr>
                <w:sz w:val="16"/>
              </w:rPr>
            </w:pPr>
            <w:r w:rsidRPr="00907D00">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509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4A4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8F8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22A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92B3" w14:textId="77777777" w:rsidR="00B4750D" w:rsidRPr="00907D00" w:rsidRDefault="00B4750D" w:rsidP="00FF0CF0">
            <w:pPr>
              <w:pStyle w:val="TAL"/>
              <w:rPr>
                <w:sz w:val="16"/>
              </w:rPr>
            </w:pPr>
            <w:r w:rsidRPr="00907D00">
              <w:rPr>
                <w:sz w:val="16"/>
              </w:rPr>
              <w:t>agreed</w:t>
            </w:r>
          </w:p>
        </w:tc>
      </w:tr>
      <w:tr w:rsidR="00B4750D" w:rsidRPr="00907D00" w14:paraId="4B55A4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8D5040" w14:textId="77777777" w:rsidR="00B4750D" w:rsidRPr="00907D00" w:rsidRDefault="00B4750D" w:rsidP="00FF0CF0">
            <w:pPr>
              <w:pStyle w:val="TAL"/>
              <w:rPr>
                <w:sz w:val="16"/>
              </w:rPr>
            </w:pPr>
            <w:r w:rsidRPr="00907D00">
              <w:rPr>
                <w:sz w:val="16"/>
              </w:rPr>
              <w:t>C3-230065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AECD" w14:textId="77777777" w:rsidR="00B4750D" w:rsidRPr="00907D00" w:rsidRDefault="00B4750D" w:rsidP="00FF0CF0">
            <w:pPr>
              <w:pStyle w:val="TAL"/>
              <w:rPr>
                <w:sz w:val="16"/>
              </w:rPr>
            </w:pPr>
            <w:r w:rsidRPr="00907D00">
              <w:rPr>
                <w:sz w:val="16"/>
              </w:rPr>
              <w:t>Service Function Chaining support in Nudr_DataRepository.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923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141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55A1" w14:textId="77777777" w:rsidR="00B4750D" w:rsidRPr="00907D00" w:rsidRDefault="00B4750D" w:rsidP="00FF0CF0">
            <w:pPr>
              <w:pStyle w:val="TAL"/>
              <w:rPr>
                <w:sz w:val="16"/>
              </w:rPr>
            </w:pPr>
            <w:r w:rsidRPr="00907D00">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EB3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5BD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56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F945"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9485" w14:textId="77777777" w:rsidR="00B4750D" w:rsidRPr="00907D00" w:rsidRDefault="00B4750D" w:rsidP="00FF0CF0">
            <w:pPr>
              <w:pStyle w:val="TAL"/>
              <w:rPr>
                <w:sz w:val="16"/>
              </w:rPr>
            </w:pPr>
            <w:r w:rsidRPr="00907D00">
              <w:rPr>
                <w:sz w:val="16"/>
              </w:rPr>
              <w:t>revised</w:t>
            </w:r>
          </w:p>
        </w:tc>
      </w:tr>
      <w:tr w:rsidR="00B4750D" w:rsidRPr="00907D00" w14:paraId="56AB4E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A6218C" w14:textId="77777777" w:rsidR="00B4750D" w:rsidRPr="00907D00" w:rsidRDefault="00B4750D" w:rsidP="00FF0CF0">
            <w:pPr>
              <w:pStyle w:val="TAL"/>
              <w:rPr>
                <w:sz w:val="16"/>
              </w:rPr>
            </w:pPr>
            <w:r w:rsidRPr="00907D00">
              <w:rPr>
                <w:sz w:val="16"/>
              </w:rPr>
              <w:t>C3-230685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C9D5" w14:textId="77777777" w:rsidR="00B4750D" w:rsidRPr="00907D00" w:rsidRDefault="00B4750D" w:rsidP="00FF0CF0">
            <w:pPr>
              <w:pStyle w:val="TAL"/>
              <w:rPr>
                <w:sz w:val="16"/>
              </w:rPr>
            </w:pPr>
            <w:r w:rsidRPr="00907D00">
              <w:rPr>
                <w:sz w:val="16"/>
              </w:rPr>
              <w:t>Service Function Chaining support in Nudr_DataRepository.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BF4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EAE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46CF" w14:textId="77777777" w:rsidR="00B4750D" w:rsidRPr="00907D00" w:rsidRDefault="00B4750D" w:rsidP="00FF0CF0">
            <w:pPr>
              <w:pStyle w:val="TAL"/>
              <w:rPr>
                <w:sz w:val="16"/>
              </w:rPr>
            </w:pPr>
            <w:r w:rsidRPr="00907D00">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312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FA6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A3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599B"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8ACA" w14:textId="77777777" w:rsidR="00B4750D" w:rsidRPr="00907D00" w:rsidRDefault="00B4750D" w:rsidP="00FF0CF0">
            <w:pPr>
              <w:pStyle w:val="TAL"/>
              <w:rPr>
                <w:sz w:val="16"/>
              </w:rPr>
            </w:pPr>
            <w:r w:rsidRPr="00907D00">
              <w:rPr>
                <w:sz w:val="16"/>
              </w:rPr>
              <w:t>agreed</w:t>
            </w:r>
          </w:p>
        </w:tc>
      </w:tr>
      <w:tr w:rsidR="00B4750D" w:rsidRPr="00907D00" w14:paraId="698156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EBE2B2" w14:textId="77777777" w:rsidR="00B4750D" w:rsidRPr="00907D00" w:rsidRDefault="00B4750D" w:rsidP="00FF0CF0">
            <w:pPr>
              <w:pStyle w:val="TAL"/>
              <w:rPr>
                <w:sz w:val="16"/>
              </w:rPr>
            </w:pPr>
            <w:r w:rsidRPr="00907D00">
              <w:rPr>
                <w:sz w:val="16"/>
              </w:rPr>
              <w:t>C3-230066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8441"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97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DE60"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09AC" w14:textId="77777777" w:rsidR="00B4750D" w:rsidRPr="00907D00" w:rsidRDefault="00B4750D" w:rsidP="00FF0CF0">
            <w:pPr>
              <w:pStyle w:val="TAL"/>
              <w:rPr>
                <w:sz w:val="16"/>
              </w:rPr>
            </w:pPr>
            <w:r w:rsidRPr="00907D0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14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0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D47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18F1"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B561" w14:textId="77777777" w:rsidR="00B4750D" w:rsidRPr="00907D00" w:rsidRDefault="00B4750D" w:rsidP="00FF0CF0">
            <w:pPr>
              <w:pStyle w:val="TAL"/>
              <w:rPr>
                <w:sz w:val="16"/>
              </w:rPr>
            </w:pPr>
            <w:r w:rsidRPr="00907D00">
              <w:rPr>
                <w:sz w:val="16"/>
              </w:rPr>
              <w:t>revised</w:t>
            </w:r>
          </w:p>
        </w:tc>
      </w:tr>
      <w:tr w:rsidR="00B4750D" w:rsidRPr="00907D00" w14:paraId="64E4A3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E62DCB" w14:textId="77777777" w:rsidR="00B4750D" w:rsidRPr="00907D00" w:rsidRDefault="00B4750D" w:rsidP="00FF0CF0">
            <w:pPr>
              <w:pStyle w:val="TAL"/>
              <w:rPr>
                <w:sz w:val="16"/>
              </w:rPr>
            </w:pPr>
            <w:r w:rsidRPr="00907D00">
              <w:rPr>
                <w:sz w:val="16"/>
              </w:rPr>
              <w:t>C3-230384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9885"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DCA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4D81"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241A" w14:textId="77777777" w:rsidR="00B4750D" w:rsidRPr="00907D00" w:rsidRDefault="00B4750D" w:rsidP="00FF0CF0">
            <w:pPr>
              <w:pStyle w:val="TAL"/>
              <w:rPr>
                <w:sz w:val="16"/>
              </w:rPr>
            </w:pPr>
            <w:r w:rsidRPr="00907D0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FC4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8C2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58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96E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3BB49" w14:textId="77777777" w:rsidR="00B4750D" w:rsidRPr="00907D00" w:rsidRDefault="00B4750D" w:rsidP="00FF0CF0">
            <w:pPr>
              <w:pStyle w:val="TAL"/>
              <w:rPr>
                <w:sz w:val="16"/>
              </w:rPr>
            </w:pPr>
            <w:r w:rsidRPr="00907D00">
              <w:rPr>
                <w:sz w:val="16"/>
              </w:rPr>
              <w:t>merged</w:t>
            </w:r>
          </w:p>
        </w:tc>
      </w:tr>
      <w:tr w:rsidR="00B4750D" w:rsidRPr="00907D00" w14:paraId="13BDF9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71B515" w14:textId="77777777" w:rsidR="00B4750D" w:rsidRPr="00907D00" w:rsidRDefault="00B4750D" w:rsidP="00FF0CF0">
            <w:pPr>
              <w:pStyle w:val="TAL"/>
              <w:rPr>
                <w:sz w:val="16"/>
              </w:rPr>
            </w:pPr>
            <w:r w:rsidRPr="00907D00">
              <w:rPr>
                <w:sz w:val="16"/>
              </w:rPr>
              <w:t>C3-230095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B561"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206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0B47"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5FEF" w14:textId="77777777" w:rsidR="00B4750D" w:rsidRPr="00907D00" w:rsidRDefault="00B4750D" w:rsidP="00FF0CF0">
            <w:pPr>
              <w:pStyle w:val="TAL"/>
              <w:rPr>
                <w:sz w:val="16"/>
              </w:rPr>
            </w:pPr>
            <w:r w:rsidRPr="00907D00">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360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95F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C3D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C660"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0999" w14:textId="77777777" w:rsidR="00B4750D" w:rsidRPr="00907D00" w:rsidRDefault="00B4750D" w:rsidP="00FF0CF0">
            <w:pPr>
              <w:pStyle w:val="TAL"/>
              <w:rPr>
                <w:sz w:val="16"/>
              </w:rPr>
            </w:pPr>
            <w:r w:rsidRPr="00907D00">
              <w:rPr>
                <w:sz w:val="16"/>
              </w:rPr>
              <w:t>revised</w:t>
            </w:r>
          </w:p>
        </w:tc>
      </w:tr>
      <w:tr w:rsidR="00B4750D" w:rsidRPr="00907D00" w14:paraId="379C31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125DE2" w14:textId="77777777" w:rsidR="00B4750D" w:rsidRPr="00907D00" w:rsidRDefault="00B4750D" w:rsidP="00FF0CF0">
            <w:pPr>
              <w:pStyle w:val="TAL"/>
              <w:rPr>
                <w:sz w:val="16"/>
              </w:rPr>
            </w:pPr>
            <w:r w:rsidRPr="00907D00">
              <w:rPr>
                <w:sz w:val="16"/>
              </w:rPr>
              <w:t>C3-230864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8F8E"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F62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1F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F3A1" w14:textId="77777777" w:rsidR="00B4750D" w:rsidRPr="00907D00" w:rsidRDefault="00B4750D" w:rsidP="00FF0CF0">
            <w:pPr>
              <w:pStyle w:val="TAL"/>
              <w:rPr>
                <w:sz w:val="16"/>
              </w:rPr>
            </w:pPr>
            <w:r w:rsidRPr="00907D00">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37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D57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BD9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A8B1"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6FC9" w14:textId="77777777" w:rsidR="00B4750D" w:rsidRPr="00907D00" w:rsidRDefault="00B4750D" w:rsidP="00FF0CF0">
            <w:pPr>
              <w:pStyle w:val="TAL"/>
              <w:rPr>
                <w:sz w:val="16"/>
              </w:rPr>
            </w:pPr>
            <w:r w:rsidRPr="00907D00">
              <w:rPr>
                <w:sz w:val="16"/>
              </w:rPr>
              <w:t>agreed</w:t>
            </w:r>
          </w:p>
        </w:tc>
      </w:tr>
      <w:tr w:rsidR="00B4750D" w:rsidRPr="00907D00" w14:paraId="06B646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2615FC" w14:textId="77777777" w:rsidR="00B4750D" w:rsidRPr="00907D00" w:rsidRDefault="00B4750D" w:rsidP="00FF0CF0">
            <w:pPr>
              <w:pStyle w:val="TAL"/>
              <w:rPr>
                <w:sz w:val="16"/>
              </w:rPr>
            </w:pPr>
            <w:r w:rsidRPr="00907D00">
              <w:rPr>
                <w:sz w:val="16"/>
              </w:rPr>
              <w:t>C3-230096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6760"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870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A18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FE3B" w14:textId="77777777" w:rsidR="00B4750D" w:rsidRPr="00907D00" w:rsidRDefault="00B4750D" w:rsidP="00FF0CF0">
            <w:pPr>
              <w:pStyle w:val="TAL"/>
              <w:rPr>
                <w:sz w:val="16"/>
              </w:rPr>
            </w:pPr>
            <w:r w:rsidRPr="00907D0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1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0F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AA3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D5C6"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E5F1" w14:textId="77777777" w:rsidR="00B4750D" w:rsidRPr="00907D00" w:rsidRDefault="00B4750D" w:rsidP="00FF0CF0">
            <w:pPr>
              <w:pStyle w:val="TAL"/>
              <w:rPr>
                <w:sz w:val="16"/>
              </w:rPr>
            </w:pPr>
            <w:r w:rsidRPr="00907D00">
              <w:rPr>
                <w:sz w:val="16"/>
              </w:rPr>
              <w:t>revised</w:t>
            </w:r>
          </w:p>
        </w:tc>
      </w:tr>
      <w:tr w:rsidR="00B4750D" w:rsidRPr="00907D00" w14:paraId="0BB39D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C1A1D4" w14:textId="77777777" w:rsidR="00B4750D" w:rsidRPr="00907D00" w:rsidRDefault="00B4750D" w:rsidP="00FF0CF0">
            <w:pPr>
              <w:pStyle w:val="TAL"/>
              <w:rPr>
                <w:sz w:val="16"/>
              </w:rPr>
            </w:pPr>
            <w:r w:rsidRPr="00907D00">
              <w:rPr>
                <w:sz w:val="16"/>
              </w:rPr>
              <w:t>C3-230865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1317"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215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B59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3727" w14:textId="77777777" w:rsidR="00B4750D" w:rsidRPr="00907D00" w:rsidRDefault="00B4750D" w:rsidP="00FF0CF0">
            <w:pPr>
              <w:pStyle w:val="TAL"/>
              <w:rPr>
                <w:sz w:val="16"/>
              </w:rPr>
            </w:pPr>
            <w:r w:rsidRPr="00907D0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BB6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DEA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285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BD77"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3262" w14:textId="77777777" w:rsidR="00B4750D" w:rsidRPr="00907D00" w:rsidRDefault="00B4750D" w:rsidP="00FF0CF0">
            <w:pPr>
              <w:pStyle w:val="TAL"/>
              <w:rPr>
                <w:sz w:val="16"/>
              </w:rPr>
            </w:pPr>
            <w:r w:rsidRPr="00907D00">
              <w:rPr>
                <w:sz w:val="16"/>
              </w:rPr>
              <w:t>agreed</w:t>
            </w:r>
          </w:p>
        </w:tc>
      </w:tr>
      <w:tr w:rsidR="00B4750D" w:rsidRPr="00907D00" w14:paraId="35F00F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A4EE02" w14:textId="77777777" w:rsidR="00B4750D" w:rsidRPr="00907D00" w:rsidRDefault="00B4750D" w:rsidP="00FF0CF0">
            <w:pPr>
              <w:pStyle w:val="TAL"/>
              <w:rPr>
                <w:sz w:val="16"/>
              </w:rPr>
            </w:pPr>
            <w:r w:rsidRPr="00907D00">
              <w:rPr>
                <w:sz w:val="16"/>
              </w:rPr>
              <w:t>C3-230098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6DF6" w14:textId="77777777" w:rsidR="00B4750D" w:rsidRPr="00907D00" w:rsidRDefault="00B4750D" w:rsidP="00FF0CF0">
            <w:pPr>
              <w:pStyle w:val="TAL"/>
              <w:rPr>
                <w:sz w:val="16"/>
              </w:rPr>
            </w:pPr>
            <w:r w:rsidRPr="00907D00">
              <w:rPr>
                <w:sz w:val="16"/>
              </w:rPr>
              <w:t>Indication of 200 vs 204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48C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3FB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B450" w14:textId="77777777" w:rsidR="00B4750D" w:rsidRPr="00907D00" w:rsidRDefault="00B4750D" w:rsidP="00FF0CF0">
            <w:pPr>
              <w:pStyle w:val="TAL"/>
              <w:rPr>
                <w:sz w:val="16"/>
              </w:rPr>
            </w:pPr>
            <w:r w:rsidRPr="00907D00">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309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D37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425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9E2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3D5E" w14:textId="77777777" w:rsidR="00B4750D" w:rsidRPr="00907D00" w:rsidRDefault="00B4750D" w:rsidP="00FF0CF0">
            <w:pPr>
              <w:pStyle w:val="TAL"/>
              <w:rPr>
                <w:sz w:val="16"/>
              </w:rPr>
            </w:pPr>
            <w:r w:rsidRPr="00907D00">
              <w:rPr>
                <w:sz w:val="16"/>
              </w:rPr>
              <w:t>postponed</w:t>
            </w:r>
          </w:p>
        </w:tc>
      </w:tr>
      <w:tr w:rsidR="00B4750D" w:rsidRPr="00907D00" w14:paraId="2E3AE5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99E37D" w14:textId="77777777" w:rsidR="00B4750D" w:rsidRPr="00907D00" w:rsidRDefault="00B4750D" w:rsidP="00FF0CF0">
            <w:pPr>
              <w:pStyle w:val="TAL"/>
              <w:rPr>
                <w:sz w:val="16"/>
              </w:rPr>
            </w:pPr>
            <w:r w:rsidRPr="00907D00">
              <w:rPr>
                <w:sz w:val="16"/>
              </w:rPr>
              <w:t>C3-230099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13F8" w14:textId="77777777" w:rsidR="00B4750D" w:rsidRPr="00907D00" w:rsidRDefault="00B4750D" w:rsidP="00FF0CF0">
            <w:pPr>
              <w:pStyle w:val="TAL"/>
              <w:rPr>
                <w:sz w:val="16"/>
              </w:rPr>
            </w:pPr>
            <w:r w:rsidRPr="00907D00">
              <w:rPr>
                <w:sz w:val="16"/>
              </w:rPr>
              <w:t>Immediate reporting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D79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05DC"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0BDBD" w14:textId="77777777" w:rsidR="00B4750D" w:rsidRPr="00907D00" w:rsidRDefault="00B4750D" w:rsidP="00FF0CF0">
            <w:pPr>
              <w:pStyle w:val="TAL"/>
              <w:rPr>
                <w:sz w:val="16"/>
              </w:rPr>
            </w:pPr>
            <w:r w:rsidRPr="00907D0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B5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379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8A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7619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57BE" w14:textId="77777777" w:rsidR="00B4750D" w:rsidRPr="00907D00" w:rsidRDefault="00B4750D" w:rsidP="00FF0CF0">
            <w:pPr>
              <w:pStyle w:val="TAL"/>
              <w:rPr>
                <w:sz w:val="16"/>
              </w:rPr>
            </w:pPr>
            <w:r w:rsidRPr="00907D00">
              <w:rPr>
                <w:sz w:val="16"/>
              </w:rPr>
              <w:t>revised</w:t>
            </w:r>
          </w:p>
        </w:tc>
      </w:tr>
      <w:tr w:rsidR="00B4750D" w:rsidRPr="00907D00" w14:paraId="56C6AB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7697F6" w14:textId="77777777" w:rsidR="00B4750D" w:rsidRPr="00907D00" w:rsidRDefault="00B4750D" w:rsidP="00FF0CF0">
            <w:pPr>
              <w:pStyle w:val="TAL"/>
              <w:rPr>
                <w:sz w:val="16"/>
              </w:rPr>
            </w:pPr>
            <w:r w:rsidRPr="00907D00">
              <w:rPr>
                <w:sz w:val="16"/>
              </w:rPr>
              <w:t>C3-230866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7D13" w14:textId="77777777" w:rsidR="00B4750D" w:rsidRPr="00907D00" w:rsidRDefault="00B4750D" w:rsidP="00FF0CF0">
            <w:pPr>
              <w:pStyle w:val="TAL"/>
              <w:rPr>
                <w:sz w:val="16"/>
              </w:rPr>
            </w:pPr>
            <w:r w:rsidRPr="00907D00">
              <w:rPr>
                <w:sz w:val="16"/>
              </w:rPr>
              <w:t>Immediate reporting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B316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D451"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2574" w14:textId="77777777" w:rsidR="00B4750D" w:rsidRPr="00907D00" w:rsidRDefault="00B4750D" w:rsidP="00FF0CF0">
            <w:pPr>
              <w:pStyle w:val="TAL"/>
              <w:rPr>
                <w:sz w:val="16"/>
              </w:rPr>
            </w:pPr>
            <w:r w:rsidRPr="00907D0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C1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48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679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F49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B59A" w14:textId="77777777" w:rsidR="00B4750D" w:rsidRPr="00907D00" w:rsidRDefault="00B4750D" w:rsidP="00FF0CF0">
            <w:pPr>
              <w:pStyle w:val="TAL"/>
              <w:rPr>
                <w:sz w:val="16"/>
              </w:rPr>
            </w:pPr>
            <w:r w:rsidRPr="00907D00">
              <w:rPr>
                <w:sz w:val="16"/>
              </w:rPr>
              <w:t>agreed</w:t>
            </w:r>
          </w:p>
        </w:tc>
      </w:tr>
      <w:tr w:rsidR="00B4750D" w:rsidRPr="00907D00" w14:paraId="561D7C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A7ECA5" w14:textId="77777777" w:rsidR="00B4750D" w:rsidRPr="00907D00" w:rsidRDefault="00B4750D" w:rsidP="00FF0CF0">
            <w:pPr>
              <w:pStyle w:val="TAL"/>
              <w:rPr>
                <w:sz w:val="16"/>
              </w:rPr>
            </w:pPr>
            <w:r w:rsidRPr="00907D00">
              <w:rPr>
                <w:sz w:val="16"/>
              </w:rPr>
              <w:t>C3-230100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26B9" w14:textId="77777777" w:rsidR="00B4750D" w:rsidRPr="00907D00" w:rsidRDefault="00B4750D" w:rsidP="00FF0CF0">
            <w:pPr>
              <w:pStyle w:val="TAL"/>
              <w:rPr>
                <w:sz w:val="16"/>
              </w:rPr>
            </w:pPr>
            <w:r w:rsidRPr="00907D00">
              <w:rPr>
                <w:sz w:val="16"/>
              </w:rPr>
              <w:t>Immediate reporting for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443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2CD2"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5B63" w14:textId="77777777" w:rsidR="00B4750D" w:rsidRPr="00907D00" w:rsidRDefault="00B4750D" w:rsidP="00FF0CF0">
            <w:pPr>
              <w:pStyle w:val="TAL"/>
              <w:rPr>
                <w:sz w:val="16"/>
              </w:rPr>
            </w:pPr>
            <w:r w:rsidRPr="00907D00">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E2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788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DE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90B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8216" w14:textId="77777777" w:rsidR="00B4750D" w:rsidRPr="00907D00" w:rsidRDefault="00B4750D" w:rsidP="00FF0CF0">
            <w:pPr>
              <w:pStyle w:val="TAL"/>
              <w:rPr>
                <w:sz w:val="16"/>
              </w:rPr>
            </w:pPr>
            <w:r w:rsidRPr="00907D00">
              <w:rPr>
                <w:sz w:val="16"/>
              </w:rPr>
              <w:t>revised</w:t>
            </w:r>
          </w:p>
        </w:tc>
      </w:tr>
      <w:tr w:rsidR="00B4750D" w:rsidRPr="00907D00" w14:paraId="481AB4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396EC7" w14:textId="77777777" w:rsidR="00B4750D" w:rsidRPr="00907D00" w:rsidRDefault="00B4750D" w:rsidP="00FF0CF0">
            <w:pPr>
              <w:pStyle w:val="TAL"/>
              <w:rPr>
                <w:sz w:val="16"/>
              </w:rPr>
            </w:pPr>
            <w:r w:rsidRPr="00907D00">
              <w:rPr>
                <w:sz w:val="16"/>
              </w:rPr>
              <w:t>C3-230867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A474" w14:textId="77777777" w:rsidR="00B4750D" w:rsidRPr="00907D00" w:rsidRDefault="00B4750D" w:rsidP="00FF0CF0">
            <w:pPr>
              <w:pStyle w:val="TAL"/>
              <w:rPr>
                <w:sz w:val="16"/>
              </w:rPr>
            </w:pPr>
            <w:r w:rsidRPr="00907D00">
              <w:rPr>
                <w:sz w:val="16"/>
              </w:rPr>
              <w:t>Immediate reporting for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E00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C62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AC8D" w14:textId="77777777" w:rsidR="00B4750D" w:rsidRPr="00907D00" w:rsidRDefault="00B4750D" w:rsidP="00FF0CF0">
            <w:pPr>
              <w:pStyle w:val="TAL"/>
              <w:rPr>
                <w:sz w:val="16"/>
              </w:rPr>
            </w:pPr>
            <w:r w:rsidRPr="00907D00">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6EF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007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2C3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390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16E9" w14:textId="77777777" w:rsidR="00B4750D" w:rsidRPr="00907D00" w:rsidRDefault="00B4750D" w:rsidP="00FF0CF0">
            <w:pPr>
              <w:pStyle w:val="TAL"/>
              <w:rPr>
                <w:sz w:val="16"/>
              </w:rPr>
            </w:pPr>
            <w:r w:rsidRPr="00907D00">
              <w:rPr>
                <w:sz w:val="16"/>
              </w:rPr>
              <w:t>agreed</w:t>
            </w:r>
          </w:p>
        </w:tc>
      </w:tr>
      <w:tr w:rsidR="00B4750D" w:rsidRPr="00907D00" w14:paraId="0D22F6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9E77FF" w14:textId="77777777" w:rsidR="00B4750D" w:rsidRPr="00907D00" w:rsidRDefault="00B4750D" w:rsidP="00FF0CF0">
            <w:pPr>
              <w:pStyle w:val="TAL"/>
              <w:rPr>
                <w:sz w:val="16"/>
              </w:rPr>
            </w:pPr>
            <w:r w:rsidRPr="00907D00">
              <w:rPr>
                <w:sz w:val="16"/>
              </w:rPr>
              <w:t>C3-230101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57EA" w14:textId="77777777" w:rsidR="00B4750D" w:rsidRPr="00907D00" w:rsidRDefault="00B4750D" w:rsidP="00FF0CF0">
            <w:pPr>
              <w:pStyle w:val="TAL"/>
              <w:rPr>
                <w:sz w:val="16"/>
              </w:rPr>
            </w:pPr>
            <w:r w:rsidRPr="00907D00">
              <w:rPr>
                <w:sz w:val="16"/>
              </w:rPr>
              <w:t>Immediate reporting for policy data with partial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838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8B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06B9" w14:textId="77777777" w:rsidR="00B4750D" w:rsidRPr="00907D00" w:rsidRDefault="00B4750D" w:rsidP="00FF0CF0">
            <w:pPr>
              <w:pStyle w:val="TAL"/>
              <w:rPr>
                <w:sz w:val="16"/>
              </w:rPr>
            </w:pPr>
            <w:r w:rsidRPr="00907D00">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8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39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71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FD0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7180" w14:textId="77777777" w:rsidR="00B4750D" w:rsidRPr="00907D00" w:rsidRDefault="00B4750D" w:rsidP="00FF0CF0">
            <w:pPr>
              <w:pStyle w:val="TAL"/>
              <w:rPr>
                <w:sz w:val="16"/>
              </w:rPr>
            </w:pPr>
            <w:r w:rsidRPr="00907D00">
              <w:rPr>
                <w:sz w:val="16"/>
              </w:rPr>
              <w:t>merged</w:t>
            </w:r>
          </w:p>
        </w:tc>
      </w:tr>
      <w:tr w:rsidR="00B4750D" w:rsidRPr="00907D00" w14:paraId="5AB50F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563190" w14:textId="77777777" w:rsidR="00B4750D" w:rsidRPr="00907D00" w:rsidRDefault="00B4750D" w:rsidP="00FF0CF0">
            <w:pPr>
              <w:pStyle w:val="TAL"/>
              <w:rPr>
                <w:sz w:val="16"/>
              </w:rPr>
            </w:pPr>
            <w:r w:rsidRPr="00907D00">
              <w:rPr>
                <w:sz w:val="16"/>
              </w:rPr>
              <w:t>C3-230102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1E3B" w14:textId="77777777" w:rsidR="00B4750D" w:rsidRPr="00907D00" w:rsidRDefault="00B4750D" w:rsidP="00FF0CF0">
            <w:pPr>
              <w:pStyle w:val="TAL"/>
              <w:rPr>
                <w:sz w:val="16"/>
              </w:rPr>
            </w:pPr>
            <w:r w:rsidRPr="00907D00">
              <w:rPr>
                <w:sz w:val="16"/>
              </w:rPr>
              <w:t>Addressing inconsistencies in the supported features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8AC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1FB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ED18" w14:textId="77777777" w:rsidR="00B4750D" w:rsidRPr="00907D00" w:rsidRDefault="00B4750D" w:rsidP="00FF0CF0">
            <w:pPr>
              <w:pStyle w:val="TAL"/>
              <w:rPr>
                <w:sz w:val="16"/>
              </w:rPr>
            </w:pPr>
            <w:r w:rsidRPr="00907D00">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8E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7A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C37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544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61FD" w14:textId="77777777" w:rsidR="00B4750D" w:rsidRPr="00907D00" w:rsidRDefault="00B4750D" w:rsidP="00FF0CF0">
            <w:pPr>
              <w:pStyle w:val="TAL"/>
              <w:rPr>
                <w:sz w:val="16"/>
              </w:rPr>
            </w:pPr>
            <w:r w:rsidRPr="00907D00">
              <w:rPr>
                <w:sz w:val="16"/>
              </w:rPr>
              <w:t>revised</w:t>
            </w:r>
          </w:p>
        </w:tc>
      </w:tr>
      <w:tr w:rsidR="00B4750D" w:rsidRPr="00907D00" w14:paraId="09B54E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157576" w14:textId="77777777" w:rsidR="00B4750D" w:rsidRPr="00907D00" w:rsidRDefault="00B4750D" w:rsidP="00FF0CF0">
            <w:pPr>
              <w:pStyle w:val="TAL"/>
              <w:rPr>
                <w:sz w:val="16"/>
              </w:rPr>
            </w:pPr>
            <w:r w:rsidRPr="00907D00">
              <w:rPr>
                <w:sz w:val="16"/>
              </w:rPr>
              <w:t>C3-230868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30D2" w14:textId="77777777" w:rsidR="00B4750D" w:rsidRPr="00907D00" w:rsidRDefault="00B4750D" w:rsidP="00FF0CF0">
            <w:pPr>
              <w:pStyle w:val="TAL"/>
              <w:rPr>
                <w:sz w:val="16"/>
              </w:rPr>
            </w:pPr>
            <w:r w:rsidRPr="00907D00">
              <w:rPr>
                <w:sz w:val="16"/>
              </w:rPr>
              <w:t>Addressing inconsistencies in the supported features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B2F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97C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C7DE" w14:textId="77777777" w:rsidR="00B4750D" w:rsidRPr="00907D00" w:rsidRDefault="00B4750D" w:rsidP="00FF0CF0">
            <w:pPr>
              <w:pStyle w:val="TAL"/>
              <w:rPr>
                <w:sz w:val="16"/>
              </w:rPr>
            </w:pPr>
            <w:r w:rsidRPr="00907D00">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855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02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7683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E88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BDF5" w14:textId="77777777" w:rsidR="00B4750D" w:rsidRPr="00907D00" w:rsidRDefault="00B4750D" w:rsidP="00FF0CF0">
            <w:pPr>
              <w:pStyle w:val="TAL"/>
              <w:rPr>
                <w:sz w:val="16"/>
              </w:rPr>
            </w:pPr>
            <w:r w:rsidRPr="00907D00">
              <w:rPr>
                <w:sz w:val="16"/>
              </w:rPr>
              <w:t>agreed</w:t>
            </w:r>
          </w:p>
        </w:tc>
      </w:tr>
      <w:tr w:rsidR="00B4750D" w:rsidRPr="00907D00" w14:paraId="698DB9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86C20B" w14:textId="77777777" w:rsidR="00B4750D" w:rsidRPr="00907D00" w:rsidRDefault="00B4750D" w:rsidP="00FF0CF0">
            <w:pPr>
              <w:pStyle w:val="TAL"/>
              <w:rPr>
                <w:sz w:val="16"/>
              </w:rPr>
            </w:pPr>
            <w:r w:rsidRPr="00907D00">
              <w:rPr>
                <w:sz w:val="16"/>
              </w:rPr>
              <w:t>C3-230172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D199"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BDD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949C"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0FE6" w14:textId="77777777" w:rsidR="00B4750D" w:rsidRPr="00907D00" w:rsidRDefault="00B4750D" w:rsidP="00FF0CF0">
            <w:pPr>
              <w:pStyle w:val="TAL"/>
              <w:rPr>
                <w:sz w:val="16"/>
              </w:rPr>
            </w:pPr>
            <w:r w:rsidRPr="00907D0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9B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EF3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A51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4A7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41F1" w14:textId="77777777" w:rsidR="00B4750D" w:rsidRPr="00907D00" w:rsidRDefault="00B4750D" w:rsidP="00FF0CF0">
            <w:pPr>
              <w:pStyle w:val="TAL"/>
              <w:rPr>
                <w:sz w:val="16"/>
              </w:rPr>
            </w:pPr>
            <w:r w:rsidRPr="00907D00">
              <w:rPr>
                <w:sz w:val="16"/>
              </w:rPr>
              <w:t>revised</w:t>
            </w:r>
          </w:p>
        </w:tc>
      </w:tr>
      <w:tr w:rsidR="00B4750D" w:rsidRPr="00907D00" w14:paraId="723930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CF19D" w14:textId="77777777" w:rsidR="00B4750D" w:rsidRPr="00907D00" w:rsidRDefault="00B4750D" w:rsidP="00FF0CF0">
            <w:pPr>
              <w:pStyle w:val="TAL"/>
              <w:rPr>
                <w:sz w:val="16"/>
              </w:rPr>
            </w:pPr>
            <w:r w:rsidRPr="00907D00">
              <w:rPr>
                <w:sz w:val="16"/>
              </w:rPr>
              <w:t>C3-230757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0A92"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6AAA"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D9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B26A" w14:textId="77777777" w:rsidR="00B4750D" w:rsidRPr="00907D00" w:rsidRDefault="00B4750D" w:rsidP="00FF0CF0">
            <w:pPr>
              <w:pStyle w:val="TAL"/>
              <w:rPr>
                <w:sz w:val="16"/>
              </w:rPr>
            </w:pPr>
            <w:r w:rsidRPr="00907D0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794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75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44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06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84B6" w14:textId="77777777" w:rsidR="00B4750D" w:rsidRPr="00907D00" w:rsidRDefault="00B4750D" w:rsidP="00FF0CF0">
            <w:pPr>
              <w:pStyle w:val="TAL"/>
              <w:rPr>
                <w:sz w:val="16"/>
              </w:rPr>
            </w:pPr>
            <w:r w:rsidRPr="00907D00">
              <w:rPr>
                <w:sz w:val="16"/>
              </w:rPr>
              <w:t>agreed</w:t>
            </w:r>
          </w:p>
        </w:tc>
      </w:tr>
      <w:tr w:rsidR="00B4750D" w:rsidRPr="00907D00" w14:paraId="494F4F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0F3E04" w14:textId="77777777" w:rsidR="00B4750D" w:rsidRPr="00907D00" w:rsidRDefault="00B4750D" w:rsidP="00FF0CF0">
            <w:pPr>
              <w:pStyle w:val="TAL"/>
              <w:rPr>
                <w:sz w:val="16"/>
              </w:rPr>
            </w:pPr>
            <w:r w:rsidRPr="00907D00">
              <w:rPr>
                <w:sz w:val="16"/>
              </w:rPr>
              <w:t>C3-230191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EF67" w14:textId="77777777" w:rsidR="00B4750D" w:rsidRPr="00907D00" w:rsidRDefault="00B4750D" w:rsidP="00FF0CF0">
            <w:pPr>
              <w:pStyle w:val="TAL"/>
              <w:rPr>
                <w:sz w:val="16"/>
              </w:rPr>
            </w:pPr>
            <w:r w:rsidRPr="00907D00">
              <w:rPr>
                <w:sz w:val="16"/>
              </w:rPr>
              <w:t>Correction to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14F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0E32"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574C" w14:textId="77777777" w:rsidR="00B4750D" w:rsidRPr="00907D00" w:rsidRDefault="00B4750D" w:rsidP="00FF0CF0">
            <w:pPr>
              <w:pStyle w:val="TAL"/>
              <w:rPr>
                <w:sz w:val="16"/>
              </w:rPr>
            </w:pPr>
            <w:r w:rsidRPr="00907D0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F5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53D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1C2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E579" w14:textId="77777777" w:rsidR="00B4750D" w:rsidRPr="00907D00" w:rsidRDefault="00B4750D" w:rsidP="00FF0CF0">
            <w:pPr>
              <w:pStyle w:val="TAL"/>
              <w:rPr>
                <w:sz w:val="16"/>
              </w:rPr>
            </w:pPr>
            <w:r w:rsidRPr="00907D0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115F" w14:textId="77777777" w:rsidR="00B4750D" w:rsidRPr="00907D00" w:rsidRDefault="00B4750D" w:rsidP="00FF0CF0">
            <w:pPr>
              <w:pStyle w:val="TAL"/>
              <w:rPr>
                <w:sz w:val="16"/>
              </w:rPr>
            </w:pPr>
            <w:r w:rsidRPr="00907D00">
              <w:rPr>
                <w:sz w:val="16"/>
              </w:rPr>
              <w:t>agreed</w:t>
            </w:r>
          </w:p>
        </w:tc>
      </w:tr>
      <w:tr w:rsidR="00B4750D" w:rsidRPr="00907D00" w14:paraId="108E38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9AF111" w14:textId="77777777" w:rsidR="00B4750D" w:rsidRPr="00907D00" w:rsidRDefault="00B4750D" w:rsidP="00FF0CF0">
            <w:pPr>
              <w:pStyle w:val="TAL"/>
              <w:rPr>
                <w:sz w:val="16"/>
              </w:rPr>
            </w:pPr>
            <w:r w:rsidRPr="00907D00">
              <w:rPr>
                <w:sz w:val="16"/>
              </w:rPr>
              <w:t>C3-230192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D160" w14:textId="77777777" w:rsidR="00B4750D" w:rsidRPr="00907D00" w:rsidRDefault="00B4750D" w:rsidP="00FF0CF0">
            <w:pPr>
              <w:pStyle w:val="TAL"/>
              <w:rPr>
                <w:sz w:val="16"/>
              </w:rPr>
            </w:pPr>
            <w:r w:rsidRPr="00907D00">
              <w:rPr>
                <w:sz w:val="16"/>
              </w:rPr>
              <w:t>Correction to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0C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AD1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8BFE" w14:textId="77777777" w:rsidR="00B4750D" w:rsidRPr="00907D00" w:rsidRDefault="00B4750D" w:rsidP="00FF0CF0">
            <w:pPr>
              <w:pStyle w:val="TAL"/>
              <w:rPr>
                <w:sz w:val="16"/>
              </w:rPr>
            </w:pPr>
            <w:r w:rsidRPr="00907D0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8F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0D1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258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C2DF" w14:textId="77777777" w:rsidR="00B4750D" w:rsidRPr="00907D00" w:rsidRDefault="00B4750D" w:rsidP="00FF0CF0">
            <w:pPr>
              <w:pStyle w:val="TAL"/>
              <w:rPr>
                <w:sz w:val="16"/>
              </w:rPr>
            </w:pPr>
            <w:r w:rsidRPr="00907D0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D781" w14:textId="77777777" w:rsidR="00B4750D" w:rsidRPr="00907D00" w:rsidRDefault="00B4750D" w:rsidP="00FF0CF0">
            <w:pPr>
              <w:pStyle w:val="TAL"/>
              <w:rPr>
                <w:sz w:val="16"/>
              </w:rPr>
            </w:pPr>
            <w:r w:rsidRPr="00907D00">
              <w:rPr>
                <w:sz w:val="16"/>
              </w:rPr>
              <w:t>agreed</w:t>
            </w:r>
          </w:p>
        </w:tc>
      </w:tr>
      <w:tr w:rsidR="00B4750D" w:rsidRPr="00907D00" w14:paraId="5D44E4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136E11" w14:textId="77777777" w:rsidR="00B4750D" w:rsidRPr="00907D00" w:rsidRDefault="00B4750D" w:rsidP="00FF0CF0">
            <w:pPr>
              <w:pStyle w:val="TAL"/>
              <w:rPr>
                <w:sz w:val="16"/>
              </w:rPr>
            </w:pPr>
            <w:r w:rsidRPr="00907D00">
              <w:rPr>
                <w:sz w:val="16"/>
              </w:rPr>
              <w:t>C3-230227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5891"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9D1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B90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BE59" w14:textId="77777777" w:rsidR="00B4750D" w:rsidRPr="00907D00" w:rsidRDefault="00B4750D" w:rsidP="00FF0CF0">
            <w:pPr>
              <w:pStyle w:val="TAL"/>
              <w:rPr>
                <w:sz w:val="16"/>
              </w:rPr>
            </w:pPr>
            <w:r w:rsidRPr="00907D0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56F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0F0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BD8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E345"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B83E" w14:textId="77777777" w:rsidR="00B4750D" w:rsidRPr="00907D00" w:rsidRDefault="00B4750D" w:rsidP="00FF0CF0">
            <w:pPr>
              <w:pStyle w:val="TAL"/>
              <w:rPr>
                <w:sz w:val="16"/>
              </w:rPr>
            </w:pPr>
            <w:r w:rsidRPr="00907D00">
              <w:rPr>
                <w:sz w:val="16"/>
              </w:rPr>
              <w:t>agreed</w:t>
            </w:r>
          </w:p>
        </w:tc>
      </w:tr>
      <w:tr w:rsidR="00B4750D" w:rsidRPr="00907D00" w14:paraId="1C24BB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8D632" w14:textId="77777777" w:rsidR="00B4750D" w:rsidRPr="00907D00" w:rsidRDefault="00B4750D" w:rsidP="00FF0CF0">
            <w:pPr>
              <w:pStyle w:val="TAL"/>
              <w:rPr>
                <w:sz w:val="16"/>
              </w:rPr>
            </w:pPr>
            <w:r w:rsidRPr="00907D00">
              <w:rPr>
                <w:sz w:val="16"/>
              </w:rPr>
              <w:t>C3-230228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0F55"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218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C06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8F92" w14:textId="77777777" w:rsidR="00B4750D" w:rsidRPr="00907D00" w:rsidRDefault="00B4750D" w:rsidP="00FF0CF0">
            <w:pPr>
              <w:pStyle w:val="TAL"/>
              <w:rPr>
                <w:sz w:val="16"/>
              </w:rPr>
            </w:pPr>
            <w:r w:rsidRPr="00907D0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CC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CD6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F05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001E"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4675" w14:textId="77777777" w:rsidR="00B4750D" w:rsidRPr="00907D00" w:rsidRDefault="00B4750D" w:rsidP="00FF0CF0">
            <w:pPr>
              <w:pStyle w:val="TAL"/>
              <w:rPr>
                <w:sz w:val="16"/>
              </w:rPr>
            </w:pPr>
            <w:r w:rsidRPr="00907D00">
              <w:rPr>
                <w:sz w:val="16"/>
              </w:rPr>
              <w:t>agreed</w:t>
            </w:r>
          </w:p>
        </w:tc>
      </w:tr>
      <w:tr w:rsidR="00B4750D" w:rsidRPr="00907D00" w14:paraId="5D9BD0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48D4F2" w14:textId="77777777" w:rsidR="00B4750D" w:rsidRPr="00907D00" w:rsidRDefault="00B4750D" w:rsidP="00FF0CF0">
            <w:pPr>
              <w:pStyle w:val="TAL"/>
              <w:rPr>
                <w:sz w:val="16"/>
              </w:rPr>
            </w:pPr>
            <w:r w:rsidRPr="00907D00">
              <w:rPr>
                <w:sz w:val="16"/>
              </w:rPr>
              <w:t>C3-230229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2DD1"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85F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22CE"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1D2B" w14:textId="77777777" w:rsidR="00B4750D" w:rsidRPr="00907D00" w:rsidRDefault="00B4750D" w:rsidP="00FF0CF0">
            <w:pPr>
              <w:pStyle w:val="TAL"/>
              <w:rPr>
                <w:sz w:val="16"/>
              </w:rPr>
            </w:pPr>
            <w:r w:rsidRPr="00907D0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B6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5D86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9D7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D077"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4BF6" w14:textId="77777777" w:rsidR="00B4750D" w:rsidRPr="00907D00" w:rsidRDefault="00B4750D" w:rsidP="00FF0CF0">
            <w:pPr>
              <w:pStyle w:val="TAL"/>
              <w:rPr>
                <w:sz w:val="16"/>
              </w:rPr>
            </w:pPr>
            <w:r w:rsidRPr="00907D00">
              <w:rPr>
                <w:sz w:val="16"/>
              </w:rPr>
              <w:t>agreed</w:t>
            </w:r>
          </w:p>
        </w:tc>
      </w:tr>
      <w:tr w:rsidR="00B4750D" w:rsidRPr="00907D00" w14:paraId="5F9AE9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8133" w14:textId="77777777" w:rsidR="00B4750D" w:rsidRPr="00907D00" w:rsidRDefault="00B4750D" w:rsidP="00FF0CF0">
            <w:pPr>
              <w:pStyle w:val="TAL"/>
              <w:rPr>
                <w:sz w:val="16"/>
              </w:rPr>
            </w:pPr>
            <w:r w:rsidRPr="00907D00">
              <w:rPr>
                <w:sz w:val="16"/>
              </w:rPr>
              <w:t>C3-230243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69D4"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BD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849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EB92" w14:textId="77777777" w:rsidR="00B4750D" w:rsidRPr="00907D00" w:rsidRDefault="00B4750D" w:rsidP="00FF0CF0">
            <w:pPr>
              <w:pStyle w:val="TAL"/>
              <w:rPr>
                <w:sz w:val="16"/>
              </w:rPr>
            </w:pPr>
            <w:r w:rsidRPr="00907D00">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16A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03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32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0C4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C986" w14:textId="77777777" w:rsidR="00B4750D" w:rsidRPr="00907D00" w:rsidRDefault="00B4750D" w:rsidP="00FF0CF0">
            <w:pPr>
              <w:pStyle w:val="TAL"/>
              <w:rPr>
                <w:sz w:val="16"/>
              </w:rPr>
            </w:pPr>
            <w:r w:rsidRPr="00907D00">
              <w:rPr>
                <w:sz w:val="16"/>
              </w:rPr>
              <w:t>agreed</w:t>
            </w:r>
          </w:p>
        </w:tc>
      </w:tr>
      <w:tr w:rsidR="00B4750D" w:rsidRPr="00907D00" w14:paraId="18579D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F61893" w14:textId="77777777" w:rsidR="00B4750D" w:rsidRPr="00907D00" w:rsidRDefault="00B4750D" w:rsidP="00FF0CF0">
            <w:pPr>
              <w:pStyle w:val="TAL"/>
              <w:rPr>
                <w:sz w:val="16"/>
              </w:rPr>
            </w:pPr>
            <w:r w:rsidRPr="00907D00">
              <w:rPr>
                <w:sz w:val="16"/>
              </w:rPr>
              <w:t>C3-230331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9B02C"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499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371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79591" w14:textId="77777777" w:rsidR="00B4750D" w:rsidRPr="00907D00" w:rsidRDefault="00B4750D" w:rsidP="00FF0CF0">
            <w:pPr>
              <w:pStyle w:val="TAL"/>
              <w:rPr>
                <w:sz w:val="16"/>
              </w:rPr>
            </w:pPr>
            <w:r w:rsidRPr="00907D0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D3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06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63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887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F682" w14:textId="77777777" w:rsidR="00B4750D" w:rsidRPr="00907D00" w:rsidRDefault="00B4750D" w:rsidP="00FF0CF0">
            <w:pPr>
              <w:pStyle w:val="TAL"/>
              <w:rPr>
                <w:sz w:val="16"/>
              </w:rPr>
            </w:pPr>
            <w:r w:rsidRPr="00907D00">
              <w:rPr>
                <w:sz w:val="16"/>
              </w:rPr>
              <w:t>merged</w:t>
            </w:r>
          </w:p>
        </w:tc>
      </w:tr>
      <w:tr w:rsidR="00B4750D" w:rsidRPr="00907D00" w14:paraId="327676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4469F6" w14:textId="77777777" w:rsidR="00B4750D" w:rsidRPr="00907D00" w:rsidRDefault="00B4750D" w:rsidP="00FF0CF0">
            <w:pPr>
              <w:pStyle w:val="TAL"/>
              <w:rPr>
                <w:sz w:val="16"/>
              </w:rPr>
            </w:pPr>
            <w:r w:rsidRPr="00907D00">
              <w:rPr>
                <w:sz w:val="16"/>
              </w:rPr>
              <w:t>C3-230339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FB99"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18E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A37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E940" w14:textId="77777777" w:rsidR="00B4750D" w:rsidRPr="00907D00" w:rsidRDefault="00B4750D" w:rsidP="00FF0CF0">
            <w:pPr>
              <w:pStyle w:val="TAL"/>
              <w:rPr>
                <w:sz w:val="16"/>
              </w:rPr>
            </w:pPr>
            <w:r w:rsidRPr="00907D0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1F2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3E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775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62B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310C" w14:textId="77777777" w:rsidR="00B4750D" w:rsidRPr="00907D00" w:rsidRDefault="00B4750D" w:rsidP="00FF0CF0">
            <w:pPr>
              <w:pStyle w:val="TAL"/>
              <w:rPr>
                <w:sz w:val="16"/>
              </w:rPr>
            </w:pPr>
            <w:r w:rsidRPr="00907D00">
              <w:rPr>
                <w:sz w:val="16"/>
              </w:rPr>
              <w:t>revised</w:t>
            </w:r>
          </w:p>
        </w:tc>
      </w:tr>
      <w:tr w:rsidR="00B4750D" w:rsidRPr="00907D00" w14:paraId="6BE243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5A6F7C5" w14:textId="77777777" w:rsidR="00B4750D" w:rsidRPr="00907D00" w:rsidRDefault="00B4750D" w:rsidP="00FF0CF0">
            <w:pPr>
              <w:pStyle w:val="TAL"/>
              <w:rPr>
                <w:sz w:val="16"/>
              </w:rPr>
            </w:pPr>
            <w:r w:rsidRPr="00907D00">
              <w:rPr>
                <w:sz w:val="16"/>
              </w:rPr>
              <w:t>C3-230730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0652"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7C1D"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35F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908" w14:textId="77777777" w:rsidR="00B4750D" w:rsidRPr="00907D00" w:rsidRDefault="00B4750D" w:rsidP="00FF0CF0">
            <w:pPr>
              <w:pStyle w:val="TAL"/>
              <w:rPr>
                <w:sz w:val="16"/>
              </w:rPr>
            </w:pPr>
            <w:r w:rsidRPr="00907D0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127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5C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A1B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EE5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00E52" w14:textId="77777777" w:rsidR="00B4750D" w:rsidRPr="00907D00" w:rsidRDefault="00B4750D" w:rsidP="00FF0CF0">
            <w:pPr>
              <w:pStyle w:val="TAL"/>
              <w:rPr>
                <w:sz w:val="16"/>
              </w:rPr>
            </w:pPr>
            <w:r w:rsidRPr="00907D00">
              <w:rPr>
                <w:sz w:val="16"/>
              </w:rPr>
              <w:t>agreed</w:t>
            </w:r>
          </w:p>
        </w:tc>
      </w:tr>
      <w:tr w:rsidR="00B4750D" w:rsidRPr="00907D00" w14:paraId="23DC2F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537571" w14:textId="77777777" w:rsidR="00B4750D" w:rsidRPr="00907D00" w:rsidRDefault="00B4750D" w:rsidP="00FF0CF0">
            <w:pPr>
              <w:pStyle w:val="TAL"/>
              <w:rPr>
                <w:sz w:val="16"/>
              </w:rPr>
            </w:pPr>
            <w:r w:rsidRPr="00907D00">
              <w:rPr>
                <w:sz w:val="16"/>
              </w:rPr>
              <w:t>C3-230375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5461"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AEF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CD9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A984" w14:textId="77777777" w:rsidR="00B4750D" w:rsidRPr="00907D00" w:rsidRDefault="00B4750D" w:rsidP="00FF0CF0">
            <w:pPr>
              <w:pStyle w:val="TAL"/>
              <w:rPr>
                <w:sz w:val="16"/>
              </w:rPr>
            </w:pPr>
            <w:r w:rsidRPr="00907D0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05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CD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E5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01DD"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4B2A" w14:textId="77777777" w:rsidR="00B4750D" w:rsidRPr="00907D00" w:rsidRDefault="00B4750D" w:rsidP="00FF0CF0">
            <w:pPr>
              <w:pStyle w:val="TAL"/>
              <w:rPr>
                <w:sz w:val="16"/>
              </w:rPr>
            </w:pPr>
            <w:r w:rsidRPr="00907D00">
              <w:rPr>
                <w:sz w:val="16"/>
              </w:rPr>
              <w:t>revised</w:t>
            </w:r>
          </w:p>
        </w:tc>
      </w:tr>
      <w:tr w:rsidR="00B4750D" w:rsidRPr="00907D00" w14:paraId="76F4FC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16FF8B" w14:textId="77777777" w:rsidR="00B4750D" w:rsidRPr="00907D00" w:rsidRDefault="00B4750D" w:rsidP="00FF0CF0">
            <w:pPr>
              <w:pStyle w:val="TAL"/>
              <w:rPr>
                <w:sz w:val="16"/>
              </w:rPr>
            </w:pPr>
            <w:r w:rsidRPr="00907D00">
              <w:rPr>
                <w:sz w:val="16"/>
              </w:rPr>
              <w:t>C3-230620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5142"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420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7D9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91F3" w14:textId="77777777" w:rsidR="00B4750D" w:rsidRPr="00907D00" w:rsidRDefault="00B4750D" w:rsidP="00FF0CF0">
            <w:pPr>
              <w:pStyle w:val="TAL"/>
              <w:rPr>
                <w:sz w:val="16"/>
              </w:rPr>
            </w:pPr>
            <w:r w:rsidRPr="00907D0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E26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76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F0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F971"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55DE" w14:textId="77777777" w:rsidR="00B4750D" w:rsidRPr="00907D00" w:rsidRDefault="00B4750D" w:rsidP="00FF0CF0">
            <w:pPr>
              <w:pStyle w:val="TAL"/>
              <w:rPr>
                <w:sz w:val="16"/>
              </w:rPr>
            </w:pPr>
            <w:r w:rsidRPr="00907D00">
              <w:rPr>
                <w:sz w:val="16"/>
              </w:rPr>
              <w:t>agreed</w:t>
            </w:r>
          </w:p>
        </w:tc>
      </w:tr>
      <w:tr w:rsidR="00B4750D" w:rsidRPr="00907D00" w14:paraId="17E9D9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7BB5C6" w14:textId="77777777" w:rsidR="00B4750D" w:rsidRPr="00907D00" w:rsidRDefault="00B4750D" w:rsidP="00FF0CF0">
            <w:pPr>
              <w:pStyle w:val="TAL"/>
              <w:rPr>
                <w:sz w:val="16"/>
              </w:rPr>
            </w:pPr>
            <w:r w:rsidRPr="00907D00">
              <w:rPr>
                <w:sz w:val="16"/>
              </w:rPr>
              <w:t>C3-230422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3BFB" w14:textId="77777777" w:rsidR="00B4750D" w:rsidRPr="00907D00" w:rsidRDefault="00B4750D" w:rsidP="00FF0CF0">
            <w:pPr>
              <w:pStyle w:val="TAL"/>
              <w:rPr>
                <w:sz w:val="16"/>
              </w:rPr>
            </w:pPr>
            <w:r w:rsidRPr="00907D00">
              <w:rPr>
                <w:sz w:val="16"/>
              </w:rPr>
              <w:t>New Indication of URSP provisioning support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ED7DC"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FE4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6853" w14:textId="77777777" w:rsidR="00B4750D" w:rsidRPr="00907D00" w:rsidRDefault="00B4750D" w:rsidP="00FF0CF0">
            <w:pPr>
              <w:pStyle w:val="TAL"/>
              <w:rPr>
                <w:sz w:val="16"/>
              </w:rPr>
            </w:pPr>
            <w:r w:rsidRPr="00907D00">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13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CC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A55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A937"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55B6" w14:textId="77777777" w:rsidR="00B4750D" w:rsidRPr="00907D00" w:rsidRDefault="00B4750D" w:rsidP="00FF0CF0">
            <w:pPr>
              <w:pStyle w:val="TAL"/>
              <w:rPr>
                <w:sz w:val="16"/>
              </w:rPr>
            </w:pPr>
            <w:r w:rsidRPr="00907D00">
              <w:rPr>
                <w:sz w:val="16"/>
              </w:rPr>
              <w:t>revised</w:t>
            </w:r>
          </w:p>
        </w:tc>
      </w:tr>
      <w:tr w:rsidR="00B4750D" w:rsidRPr="00907D00" w14:paraId="2AEA08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48ACD6" w14:textId="77777777" w:rsidR="00B4750D" w:rsidRPr="00907D00" w:rsidRDefault="00B4750D" w:rsidP="00FF0CF0">
            <w:pPr>
              <w:pStyle w:val="TAL"/>
              <w:rPr>
                <w:sz w:val="16"/>
              </w:rPr>
            </w:pPr>
            <w:r w:rsidRPr="00907D00">
              <w:rPr>
                <w:sz w:val="16"/>
              </w:rPr>
              <w:t>C3-230740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31DB" w14:textId="77777777" w:rsidR="00B4750D" w:rsidRPr="00907D00" w:rsidRDefault="00B4750D" w:rsidP="00FF0CF0">
            <w:pPr>
              <w:pStyle w:val="TAL"/>
              <w:rPr>
                <w:sz w:val="16"/>
              </w:rPr>
            </w:pPr>
            <w:r w:rsidRPr="00907D00">
              <w:rPr>
                <w:sz w:val="16"/>
              </w:rPr>
              <w:t>New Indication of URSP provisioning support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8D88"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59B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D457" w14:textId="77777777" w:rsidR="00B4750D" w:rsidRPr="00907D00" w:rsidRDefault="00B4750D" w:rsidP="00FF0CF0">
            <w:pPr>
              <w:pStyle w:val="TAL"/>
              <w:rPr>
                <w:sz w:val="16"/>
              </w:rPr>
            </w:pPr>
            <w:r w:rsidRPr="00907D00">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E8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D1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BE8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D5274"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DBB8" w14:textId="77777777" w:rsidR="00B4750D" w:rsidRPr="00907D00" w:rsidRDefault="00B4750D" w:rsidP="00FF0CF0">
            <w:pPr>
              <w:pStyle w:val="TAL"/>
              <w:rPr>
                <w:sz w:val="16"/>
              </w:rPr>
            </w:pPr>
            <w:r w:rsidRPr="00907D00">
              <w:rPr>
                <w:sz w:val="16"/>
              </w:rPr>
              <w:t>agreed</w:t>
            </w:r>
          </w:p>
        </w:tc>
      </w:tr>
      <w:tr w:rsidR="00B4750D" w:rsidRPr="00907D00" w14:paraId="266397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0439D" w14:textId="77777777" w:rsidR="00B4750D" w:rsidRPr="00907D00" w:rsidRDefault="00B4750D" w:rsidP="00FF0CF0">
            <w:pPr>
              <w:pStyle w:val="TAL"/>
              <w:rPr>
                <w:sz w:val="16"/>
              </w:rPr>
            </w:pPr>
            <w:r w:rsidRPr="00907D00">
              <w:rPr>
                <w:sz w:val="16"/>
              </w:rPr>
              <w:t>C3-230439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BF24" w14:textId="77777777" w:rsidR="00B4750D" w:rsidRPr="00907D00" w:rsidRDefault="00B4750D" w:rsidP="00FF0CF0">
            <w:pPr>
              <w:pStyle w:val="TAL"/>
              <w:rPr>
                <w:sz w:val="16"/>
              </w:rPr>
            </w:pPr>
            <w:r w:rsidRPr="00907D00">
              <w:rPr>
                <w:sz w:val="16"/>
              </w:rPr>
              <w:t>Solving Editor’s Notes for Immediate Report of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B18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6B2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36A4" w14:textId="77777777" w:rsidR="00B4750D" w:rsidRPr="00907D00" w:rsidRDefault="00B4750D" w:rsidP="00FF0CF0">
            <w:pPr>
              <w:pStyle w:val="TAL"/>
              <w:rPr>
                <w:sz w:val="16"/>
              </w:rPr>
            </w:pPr>
            <w:r w:rsidRPr="00907D00">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275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09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CC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E85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7AB0" w14:textId="77777777" w:rsidR="00B4750D" w:rsidRPr="00907D00" w:rsidRDefault="00B4750D" w:rsidP="00FF0CF0">
            <w:pPr>
              <w:pStyle w:val="TAL"/>
              <w:rPr>
                <w:sz w:val="16"/>
              </w:rPr>
            </w:pPr>
            <w:r w:rsidRPr="00907D00">
              <w:rPr>
                <w:sz w:val="16"/>
              </w:rPr>
              <w:t>revised</w:t>
            </w:r>
          </w:p>
        </w:tc>
      </w:tr>
      <w:tr w:rsidR="00B4750D" w:rsidRPr="00907D00" w14:paraId="653A2A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AB0F4E" w14:textId="77777777" w:rsidR="00B4750D" w:rsidRPr="00907D00" w:rsidRDefault="00B4750D" w:rsidP="00FF0CF0">
            <w:pPr>
              <w:pStyle w:val="TAL"/>
              <w:rPr>
                <w:sz w:val="16"/>
              </w:rPr>
            </w:pPr>
            <w:r w:rsidRPr="00907D00">
              <w:rPr>
                <w:sz w:val="16"/>
              </w:rPr>
              <w:t>C3-230806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1681" w14:textId="77777777" w:rsidR="00B4750D" w:rsidRPr="00907D00" w:rsidRDefault="00B4750D" w:rsidP="00FF0CF0">
            <w:pPr>
              <w:pStyle w:val="TAL"/>
              <w:rPr>
                <w:sz w:val="16"/>
              </w:rPr>
            </w:pPr>
            <w:r w:rsidRPr="00907D00">
              <w:rPr>
                <w:sz w:val="16"/>
              </w:rPr>
              <w:t>Solving Editor’s Notes for Immediate Report of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0D4E"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5D3F"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3A05" w14:textId="77777777" w:rsidR="00B4750D" w:rsidRPr="00907D00" w:rsidRDefault="00B4750D" w:rsidP="00FF0CF0">
            <w:pPr>
              <w:pStyle w:val="TAL"/>
              <w:rPr>
                <w:sz w:val="16"/>
              </w:rPr>
            </w:pPr>
            <w:r w:rsidRPr="00907D00">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76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79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D9A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58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0C21" w14:textId="77777777" w:rsidR="00B4750D" w:rsidRPr="00907D00" w:rsidRDefault="00B4750D" w:rsidP="00FF0CF0">
            <w:pPr>
              <w:pStyle w:val="TAL"/>
              <w:rPr>
                <w:sz w:val="16"/>
              </w:rPr>
            </w:pPr>
            <w:r w:rsidRPr="00907D00">
              <w:rPr>
                <w:sz w:val="16"/>
              </w:rPr>
              <w:t>agreed</w:t>
            </w:r>
          </w:p>
        </w:tc>
      </w:tr>
      <w:tr w:rsidR="00B4750D" w:rsidRPr="00907D00" w14:paraId="0F88FB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72BD8E" w14:textId="77777777" w:rsidR="00B4750D" w:rsidRPr="00907D00" w:rsidRDefault="00B4750D" w:rsidP="00FF0CF0">
            <w:pPr>
              <w:pStyle w:val="TAL"/>
              <w:rPr>
                <w:sz w:val="16"/>
              </w:rPr>
            </w:pPr>
            <w:r w:rsidRPr="00907D00">
              <w:rPr>
                <w:sz w:val="16"/>
              </w:rPr>
              <w:t>C3-230440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92D4" w14:textId="77777777" w:rsidR="00B4750D" w:rsidRPr="00907D00" w:rsidRDefault="00B4750D" w:rsidP="00FF0CF0">
            <w:pPr>
              <w:pStyle w:val="TAL"/>
              <w:rPr>
                <w:sz w:val="16"/>
              </w:rPr>
            </w:pPr>
            <w:r w:rsidRPr="00907D00">
              <w:rPr>
                <w:sz w:val="16"/>
              </w:rPr>
              <w:t>Retrieval of Policy Data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A93A" w14:textId="77777777" w:rsidR="00B4750D" w:rsidRPr="00907D00" w:rsidRDefault="00B4750D" w:rsidP="00FF0CF0">
            <w:pPr>
              <w:pStyle w:val="TAL"/>
              <w:rPr>
                <w:sz w:val="16"/>
              </w:rPr>
            </w:pPr>
            <w:r w:rsidRPr="00907D00">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0A9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2E15A" w14:textId="77777777" w:rsidR="00B4750D" w:rsidRPr="00907D00" w:rsidRDefault="00B4750D" w:rsidP="00FF0CF0">
            <w:pPr>
              <w:pStyle w:val="TAL"/>
              <w:rPr>
                <w:sz w:val="16"/>
              </w:rPr>
            </w:pPr>
            <w:r w:rsidRPr="00907D00">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10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E5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5BA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0DC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3FE4" w14:textId="77777777" w:rsidR="00B4750D" w:rsidRPr="00907D00" w:rsidRDefault="00B4750D" w:rsidP="00FF0CF0">
            <w:pPr>
              <w:pStyle w:val="TAL"/>
              <w:rPr>
                <w:sz w:val="16"/>
              </w:rPr>
            </w:pPr>
            <w:r w:rsidRPr="00907D00">
              <w:rPr>
                <w:sz w:val="16"/>
              </w:rPr>
              <w:t>revised</w:t>
            </w:r>
          </w:p>
        </w:tc>
      </w:tr>
      <w:tr w:rsidR="00B4750D" w:rsidRPr="00907D00" w14:paraId="7B9284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233ABB" w14:textId="77777777" w:rsidR="00B4750D" w:rsidRPr="00907D00" w:rsidRDefault="00B4750D" w:rsidP="00FF0CF0">
            <w:pPr>
              <w:pStyle w:val="TAL"/>
              <w:rPr>
                <w:sz w:val="16"/>
              </w:rPr>
            </w:pPr>
            <w:r w:rsidRPr="00907D00">
              <w:rPr>
                <w:sz w:val="16"/>
              </w:rPr>
              <w:t>C3-230798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C425" w14:textId="77777777" w:rsidR="00B4750D" w:rsidRPr="00907D00" w:rsidRDefault="00B4750D" w:rsidP="00FF0CF0">
            <w:pPr>
              <w:pStyle w:val="TAL"/>
              <w:rPr>
                <w:sz w:val="16"/>
              </w:rPr>
            </w:pPr>
            <w:r w:rsidRPr="00907D00">
              <w:rPr>
                <w:sz w:val="16"/>
              </w:rPr>
              <w:t>Retrieval of Policy Data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795C" w14:textId="77777777" w:rsidR="00B4750D" w:rsidRPr="00907D00" w:rsidRDefault="00B4750D" w:rsidP="00FF0CF0">
            <w:pPr>
              <w:pStyle w:val="TAL"/>
              <w:rPr>
                <w:sz w:val="16"/>
              </w:rPr>
            </w:pPr>
            <w:r w:rsidRPr="00907D00">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A7E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D8FB" w14:textId="77777777" w:rsidR="00B4750D" w:rsidRPr="00907D00" w:rsidRDefault="00B4750D" w:rsidP="00FF0CF0">
            <w:pPr>
              <w:pStyle w:val="TAL"/>
              <w:rPr>
                <w:sz w:val="16"/>
              </w:rPr>
            </w:pPr>
            <w:r w:rsidRPr="00907D00">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3A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07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66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BE7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3713" w14:textId="77777777" w:rsidR="00B4750D" w:rsidRPr="00907D00" w:rsidRDefault="00B4750D" w:rsidP="00FF0CF0">
            <w:pPr>
              <w:pStyle w:val="TAL"/>
              <w:rPr>
                <w:sz w:val="16"/>
              </w:rPr>
            </w:pPr>
            <w:r w:rsidRPr="00907D00">
              <w:rPr>
                <w:sz w:val="16"/>
              </w:rPr>
              <w:t>agreed</w:t>
            </w:r>
          </w:p>
        </w:tc>
      </w:tr>
      <w:tr w:rsidR="00B4750D" w:rsidRPr="00907D00" w14:paraId="7389A4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FEAA4F" w14:textId="77777777" w:rsidR="00B4750D" w:rsidRPr="00907D00" w:rsidRDefault="00B4750D" w:rsidP="00FF0CF0">
            <w:pPr>
              <w:pStyle w:val="TAL"/>
              <w:rPr>
                <w:sz w:val="16"/>
              </w:rPr>
            </w:pPr>
            <w:r w:rsidRPr="00907D00">
              <w:rPr>
                <w:sz w:val="16"/>
              </w:rPr>
              <w:t>C3-230445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64C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019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15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A2FC" w14:textId="77777777" w:rsidR="00B4750D" w:rsidRPr="00907D00" w:rsidRDefault="00B4750D" w:rsidP="00FF0CF0">
            <w:pPr>
              <w:pStyle w:val="TAL"/>
              <w:rPr>
                <w:sz w:val="16"/>
              </w:rPr>
            </w:pPr>
            <w:r w:rsidRPr="00907D00">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8B7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3FF9"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3B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DEF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6F249" w14:textId="77777777" w:rsidR="00B4750D" w:rsidRPr="00907D00" w:rsidRDefault="00B4750D" w:rsidP="00FF0CF0">
            <w:pPr>
              <w:pStyle w:val="TAL"/>
              <w:rPr>
                <w:sz w:val="16"/>
              </w:rPr>
            </w:pPr>
            <w:r w:rsidRPr="00907D00">
              <w:rPr>
                <w:sz w:val="16"/>
              </w:rPr>
              <w:t>revised</w:t>
            </w:r>
          </w:p>
        </w:tc>
      </w:tr>
      <w:tr w:rsidR="00B4750D" w:rsidRPr="00907D00" w14:paraId="50C048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779A84" w14:textId="77777777" w:rsidR="00B4750D" w:rsidRPr="00907D00" w:rsidRDefault="00B4750D" w:rsidP="00FF0CF0">
            <w:pPr>
              <w:pStyle w:val="TAL"/>
              <w:rPr>
                <w:sz w:val="16"/>
              </w:rPr>
            </w:pPr>
            <w:r w:rsidRPr="00907D00">
              <w:rPr>
                <w:sz w:val="16"/>
              </w:rPr>
              <w:t>C3-230811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647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F62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225E"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EB6" w14:textId="77777777" w:rsidR="00B4750D" w:rsidRPr="00907D00" w:rsidRDefault="00B4750D" w:rsidP="00FF0CF0">
            <w:pPr>
              <w:pStyle w:val="TAL"/>
              <w:rPr>
                <w:sz w:val="16"/>
              </w:rPr>
            </w:pPr>
            <w:r w:rsidRPr="00907D00">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EF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D78"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0B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1AB7"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BEB1" w14:textId="77777777" w:rsidR="00B4750D" w:rsidRPr="00907D00" w:rsidRDefault="00B4750D" w:rsidP="00FF0CF0">
            <w:pPr>
              <w:pStyle w:val="TAL"/>
              <w:rPr>
                <w:sz w:val="16"/>
              </w:rPr>
            </w:pPr>
            <w:r w:rsidRPr="00907D00">
              <w:rPr>
                <w:sz w:val="16"/>
              </w:rPr>
              <w:t>agreed</w:t>
            </w:r>
          </w:p>
        </w:tc>
      </w:tr>
      <w:tr w:rsidR="00B4750D" w:rsidRPr="00907D00" w14:paraId="0A2E18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8F7F6" w14:textId="77777777" w:rsidR="00B4750D" w:rsidRPr="00907D00" w:rsidRDefault="00B4750D" w:rsidP="00FF0CF0">
            <w:pPr>
              <w:pStyle w:val="TAL"/>
              <w:rPr>
                <w:sz w:val="16"/>
              </w:rPr>
            </w:pPr>
            <w:r w:rsidRPr="00907D00">
              <w:rPr>
                <w:sz w:val="16"/>
              </w:rPr>
              <w:t>C3-230446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867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4A1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E7D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DF45" w14:textId="77777777" w:rsidR="00B4750D" w:rsidRPr="00907D00" w:rsidRDefault="00B4750D" w:rsidP="00FF0CF0">
            <w:pPr>
              <w:pStyle w:val="TAL"/>
              <w:rPr>
                <w:sz w:val="16"/>
              </w:rPr>
            </w:pPr>
            <w:r w:rsidRPr="00907D0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54E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E421"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75C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C23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1BE" w14:textId="77777777" w:rsidR="00B4750D" w:rsidRPr="00907D00" w:rsidRDefault="00B4750D" w:rsidP="00FF0CF0">
            <w:pPr>
              <w:pStyle w:val="TAL"/>
              <w:rPr>
                <w:sz w:val="16"/>
              </w:rPr>
            </w:pPr>
            <w:r w:rsidRPr="00907D00">
              <w:rPr>
                <w:sz w:val="16"/>
              </w:rPr>
              <w:t>revised</w:t>
            </w:r>
          </w:p>
        </w:tc>
      </w:tr>
      <w:tr w:rsidR="00B4750D" w:rsidRPr="00907D00" w14:paraId="7AAEF0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7C8AA9" w14:textId="77777777" w:rsidR="00B4750D" w:rsidRPr="00907D00" w:rsidRDefault="00B4750D" w:rsidP="00FF0CF0">
            <w:pPr>
              <w:pStyle w:val="TAL"/>
              <w:rPr>
                <w:sz w:val="16"/>
              </w:rPr>
            </w:pPr>
            <w:r w:rsidRPr="00907D00">
              <w:rPr>
                <w:sz w:val="16"/>
              </w:rPr>
              <w:t>C3-230812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4DF6"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A4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06D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5454" w14:textId="77777777" w:rsidR="00B4750D" w:rsidRPr="00907D00" w:rsidRDefault="00B4750D" w:rsidP="00FF0CF0">
            <w:pPr>
              <w:pStyle w:val="TAL"/>
              <w:rPr>
                <w:sz w:val="16"/>
              </w:rPr>
            </w:pPr>
            <w:r w:rsidRPr="00907D0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D5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EE24"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C2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5A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F6AC" w14:textId="77777777" w:rsidR="00B4750D" w:rsidRPr="00907D00" w:rsidRDefault="00B4750D" w:rsidP="00FF0CF0">
            <w:pPr>
              <w:pStyle w:val="TAL"/>
              <w:rPr>
                <w:sz w:val="16"/>
              </w:rPr>
            </w:pPr>
            <w:r w:rsidRPr="00907D00">
              <w:rPr>
                <w:sz w:val="16"/>
              </w:rPr>
              <w:t>agreed</w:t>
            </w:r>
          </w:p>
        </w:tc>
      </w:tr>
      <w:tr w:rsidR="00B4750D" w:rsidRPr="00907D00" w14:paraId="2AB05C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573F3C" w14:textId="77777777" w:rsidR="00B4750D" w:rsidRPr="00907D00" w:rsidRDefault="00B4750D" w:rsidP="00FF0CF0">
            <w:pPr>
              <w:pStyle w:val="TAL"/>
              <w:rPr>
                <w:sz w:val="16"/>
              </w:rPr>
            </w:pPr>
            <w:r w:rsidRPr="00907D00">
              <w:rPr>
                <w:sz w:val="16"/>
              </w:rPr>
              <w:t>C3-230447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A4E8"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366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7990"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5DFB" w14:textId="77777777" w:rsidR="00B4750D" w:rsidRPr="00907D00" w:rsidRDefault="00B4750D" w:rsidP="00FF0CF0">
            <w:pPr>
              <w:pStyle w:val="TAL"/>
              <w:rPr>
                <w:sz w:val="16"/>
              </w:rPr>
            </w:pPr>
            <w:r w:rsidRPr="00907D00">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49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A70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055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E614"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5BB8" w14:textId="77777777" w:rsidR="00B4750D" w:rsidRPr="00907D00" w:rsidRDefault="00B4750D" w:rsidP="00FF0CF0">
            <w:pPr>
              <w:pStyle w:val="TAL"/>
              <w:rPr>
                <w:sz w:val="16"/>
              </w:rPr>
            </w:pPr>
            <w:r w:rsidRPr="00907D00">
              <w:rPr>
                <w:sz w:val="16"/>
              </w:rPr>
              <w:t>revised</w:t>
            </w:r>
          </w:p>
        </w:tc>
      </w:tr>
      <w:tr w:rsidR="00B4750D" w:rsidRPr="00907D00" w14:paraId="0E9A9F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CB90B1" w14:textId="77777777" w:rsidR="00B4750D" w:rsidRPr="00907D00" w:rsidRDefault="00B4750D" w:rsidP="00FF0CF0">
            <w:pPr>
              <w:pStyle w:val="TAL"/>
              <w:rPr>
                <w:sz w:val="16"/>
              </w:rPr>
            </w:pPr>
            <w:r w:rsidRPr="00907D00">
              <w:rPr>
                <w:sz w:val="16"/>
              </w:rPr>
              <w:t>C3-230813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AC3CE"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B4C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91A7"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9453" w14:textId="77777777" w:rsidR="00B4750D" w:rsidRPr="00907D00" w:rsidRDefault="00B4750D" w:rsidP="00FF0CF0">
            <w:pPr>
              <w:pStyle w:val="TAL"/>
              <w:rPr>
                <w:sz w:val="16"/>
              </w:rPr>
            </w:pPr>
            <w:r w:rsidRPr="00907D00">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1A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46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F17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1C4C"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870C" w14:textId="77777777" w:rsidR="00B4750D" w:rsidRPr="00907D00" w:rsidRDefault="00B4750D" w:rsidP="00FF0CF0">
            <w:pPr>
              <w:pStyle w:val="TAL"/>
              <w:rPr>
                <w:sz w:val="16"/>
              </w:rPr>
            </w:pPr>
            <w:r w:rsidRPr="00907D00">
              <w:rPr>
                <w:sz w:val="16"/>
              </w:rPr>
              <w:t>agreed</w:t>
            </w:r>
          </w:p>
        </w:tc>
      </w:tr>
      <w:tr w:rsidR="00B4750D" w:rsidRPr="00907D00" w14:paraId="1D62EF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E0A1FA" w14:textId="77777777" w:rsidR="00B4750D" w:rsidRPr="00907D00" w:rsidRDefault="00B4750D" w:rsidP="00FF0CF0">
            <w:pPr>
              <w:pStyle w:val="TAL"/>
              <w:rPr>
                <w:sz w:val="16"/>
              </w:rPr>
            </w:pPr>
            <w:r w:rsidRPr="00907D00">
              <w:rPr>
                <w:sz w:val="16"/>
              </w:rPr>
              <w:t>C3-230448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E2F1"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F95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448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417D" w14:textId="77777777" w:rsidR="00B4750D" w:rsidRPr="00907D00" w:rsidRDefault="00B4750D" w:rsidP="00FF0CF0">
            <w:pPr>
              <w:pStyle w:val="TAL"/>
              <w:rPr>
                <w:sz w:val="16"/>
              </w:rPr>
            </w:pPr>
            <w:r w:rsidRPr="00907D00">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217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AFE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999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096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A24A" w14:textId="77777777" w:rsidR="00B4750D" w:rsidRPr="00907D00" w:rsidRDefault="00B4750D" w:rsidP="00FF0CF0">
            <w:pPr>
              <w:pStyle w:val="TAL"/>
              <w:rPr>
                <w:sz w:val="16"/>
              </w:rPr>
            </w:pPr>
            <w:r w:rsidRPr="00907D00">
              <w:rPr>
                <w:sz w:val="16"/>
              </w:rPr>
              <w:t>revised</w:t>
            </w:r>
          </w:p>
        </w:tc>
      </w:tr>
      <w:tr w:rsidR="00B4750D" w:rsidRPr="00907D00" w14:paraId="065369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7FCDE5" w14:textId="77777777" w:rsidR="00B4750D" w:rsidRPr="00907D00" w:rsidRDefault="00B4750D" w:rsidP="00FF0CF0">
            <w:pPr>
              <w:pStyle w:val="TAL"/>
              <w:rPr>
                <w:sz w:val="16"/>
              </w:rPr>
            </w:pPr>
            <w:r w:rsidRPr="00907D00">
              <w:rPr>
                <w:sz w:val="16"/>
              </w:rPr>
              <w:t>C3-230814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BDE1"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4BF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F3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A596" w14:textId="77777777" w:rsidR="00B4750D" w:rsidRPr="00907D00" w:rsidRDefault="00B4750D" w:rsidP="00FF0CF0">
            <w:pPr>
              <w:pStyle w:val="TAL"/>
              <w:rPr>
                <w:sz w:val="16"/>
              </w:rPr>
            </w:pPr>
            <w:r w:rsidRPr="00907D00">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19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2B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59B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6771"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1DDC" w14:textId="77777777" w:rsidR="00B4750D" w:rsidRPr="00907D00" w:rsidRDefault="00B4750D" w:rsidP="00FF0CF0">
            <w:pPr>
              <w:pStyle w:val="TAL"/>
              <w:rPr>
                <w:sz w:val="16"/>
              </w:rPr>
            </w:pPr>
            <w:r w:rsidRPr="00907D00">
              <w:rPr>
                <w:sz w:val="16"/>
              </w:rPr>
              <w:t>agreed</w:t>
            </w:r>
          </w:p>
        </w:tc>
      </w:tr>
      <w:tr w:rsidR="00B4750D" w:rsidRPr="00907D00" w14:paraId="5E5ABA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040309" w14:textId="77777777" w:rsidR="00B4750D" w:rsidRPr="00907D00" w:rsidRDefault="00B4750D" w:rsidP="00FF0CF0">
            <w:pPr>
              <w:pStyle w:val="TAL"/>
              <w:rPr>
                <w:sz w:val="16"/>
              </w:rPr>
            </w:pPr>
            <w:r w:rsidRPr="00907D00">
              <w:rPr>
                <w:sz w:val="16"/>
              </w:rPr>
              <w:t>C3-230462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4371" w14:textId="77777777" w:rsidR="00B4750D" w:rsidRPr="00907D00" w:rsidRDefault="00B4750D" w:rsidP="00FF0CF0">
            <w:pPr>
              <w:pStyle w:val="TAL"/>
              <w:rPr>
                <w:sz w:val="16"/>
              </w:rPr>
            </w:pPr>
            <w:r w:rsidRPr="00907D00">
              <w:rPr>
                <w:sz w:val="16"/>
              </w:rPr>
              <w:t>Corrections to query parameters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115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989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AC19" w14:textId="77777777" w:rsidR="00B4750D" w:rsidRPr="00907D00" w:rsidRDefault="00B4750D" w:rsidP="00FF0CF0">
            <w:pPr>
              <w:pStyle w:val="TAL"/>
              <w:rPr>
                <w:sz w:val="16"/>
              </w:rPr>
            </w:pPr>
            <w:r w:rsidRPr="00907D00">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33C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BE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A12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17D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D345" w14:textId="77777777" w:rsidR="00B4750D" w:rsidRPr="00907D00" w:rsidRDefault="00B4750D" w:rsidP="00FF0CF0">
            <w:pPr>
              <w:pStyle w:val="TAL"/>
              <w:rPr>
                <w:sz w:val="16"/>
              </w:rPr>
            </w:pPr>
            <w:r w:rsidRPr="00907D00">
              <w:rPr>
                <w:sz w:val="16"/>
              </w:rPr>
              <w:t>agreed</w:t>
            </w:r>
          </w:p>
        </w:tc>
      </w:tr>
      <w:tr w:rsidR="00B4750D" w:rsidRPr="00907D00" w14:paraId="7DB840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BE6321" w14:textId="77777777" w:rsidR="00B4750D" w:rsidRPr="00907D00" w:rsidRDefault="00B4750D" w:rsidP="00FF0CF0">
            <w:pPr>
              <w:pStyle w:val="TAL"/>
              <w:rPr>
                <w:sz w:val="16"/>
              </w:rPr>
            </w:pPr>
            <w:r w:rsidRPr="00907D00">
              <w:rPr>
                <w:sz w:val="16"/>
              </w:rPr>
              <w:t>C3-230937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DC73"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247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7FEF"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CF29" w14:textId="77777777" w:rsidR="00B4750D" w:rsidRPr="00907D00" w:rsidRDefault="00B4750D" w:rsidP="00FF0CF0">
            <w:pPr>
              <w:pStyle w:val="TAL"/>
              <w:rPr>
                <w:sz w:val="16"/>
              </w:rPr>
            </w:pPr>
            <w:r w:rsidRPr="00907D00">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41D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CF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53F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6FD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6D84" w14:textId="77777777" w:rsidR="00B4750D" w:rsidRPr="00907D00" w:rsidRDefault="00B4750D" w:rsidP="00FF0CF0">
            <w:pPr>
              <w:pStyle w:val="TAL"/>
              <w:rPr>
                <w:sz w:val="16"/>
              </w:rPr>
            </w:pPr>
            <w:r w:rsidRPr="00907D00">
              <w:rPr>
                <w:sz w:val="16"/>
              </w:rPr>
              <w:t>agreed</w:t>
            </w:r>
          </w:p>
        </w:tc>
      </w:tr>
      <w:tr w:rsidR="00B4750D" w:rsidRPr="00907D00" w14:paraId="4430A9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A004D1" w14:textId="77777777" w:rsidR="00B4750D" w:rsidRPr="00907D00" w:rsidRDefault="00B4750D" w:rsidP="00FF0CF0">
            <w:pPr>
              <w:pStyle w:val="TAL"/>
              <w:rPr>
                <w:sz w:val="16"/>
              </w:rPr>
            </w:pPr>
            <w:r w:rsidRPr="00907D00">
              <w:rPr>
                <w:sz w:val="16"/>
              </w:rPr>
              <w:t>C3-230125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804C" w14:textId="77777777" w:rsidR="00B4750D" w:rsidRPr="00907D00" w:rsidRDefault="00B4750D" w:rsidP="00FF0CF0">
            <w:pPr>
              <w:pStyle w:val="TAL"/>
              <w:rPr>
                <w:sz w:val="16"/>
              </w:rPr>
            </w:pPr>
            <w:r w:rsidRPr="00907D00">
              <w:rPr>
                <w:sz w:val="16"/>
              </w:rPr>
              <w:t>PFD Determination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AA31"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F7B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E544" w14:textId="77777777" w:rsidR="00B4750D" w:rsidRPr="00907D00" w:rsidRDefault="00B4750D" w:rsidP="00FF0CF0">
            <w:pPr>
              <w:pStyle w:val="TAL"/>
              <w:rPr>
                <w:sz w:val="16"/>
              </w:rPr>
            </w:pPr>
            <w:r w:rsidRPr="00907D0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42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08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A1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10D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7B79" w14:textId="77777777" w:rsidR="00B4750D" w:rsidRPr="00907D00" w:rsidRDefault="00B4750D" w:rsidP="00FF0CF0">
            <w:pPr>
              <w:pStyle w:val="TAL"/>
              <w:rPr>
                <w:sz w:val="16"/>
              </w:rPr>
            </w:pPr>
            <w:r w:rsidRPr="00907D00">
              <w:rPr>
                <w:sz w:val="16"/>
              </w:rPr>
              <w:t>merged</w:t>
            </w:r>
          </w:p>
        </w:tc>
      </w:tr>
      <w:tr w:rsidR="00B4750D" w:rsidRPr="00907D00" w14:paraId="288891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E727DA" w14:textId="77777777" w:rsidR="00B4750D" w:rsidRPr="00907D00" w:rsidRDefault="00B4750D" w:rsidP="00FF0CF0">
            <w:pPr>
              <w:pStyle w:val="TAL"/>
              <w:rPr>
                <w:sz w:val="16"/>
              </w:rPr>
            </w:pPr>
            <w:r w:rsidRPr="00907D00">
              <w:rPr>
                <w:sz w:val="16"/>
              </w:rPr>
              <w:t>C3-230126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A4CB" w14:textId="77777777" w:rsidR="00B4750D" w:rsidRPr="00907D00" w:rsidRDefault="00B4750D" w:rsidP="00FF0CF0">
            <w:pPr>
              <w:pStyle w:val="TAL"/>
              <w:rPr>
                <w:sz w:val="16"/>
              </w:rPr>
            </w:pPr>
            <w:r w:rsidRPr="00907D00">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EE57"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5D5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B55D" w14:textId="77777777" w:rsidR="00B4750D" w:rsidRPr="00907D00" w:rsidRDefault="00B4750D" w:rsidP="00FF0CF0">
            <w:pPr>
              <w:pStyle w:val="TAL"/>
              <w:rPr>
                <w:sz w:val="16"/>
              </w:rPr>
            </w:pPr>
            <w:r w:rsidRPr="00907D0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73B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555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F1F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12A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6C8F" w14:textId="77777777" w:rsidR="00B4750D" w:rsidRPr="00907D00" w:rsidRDefault="00B4750D" w:rsidP="00FF0CF0">
            <w:pPr>
              <w:pStyle w:val="TAL"/>
              <w:rPr>
                <w:sz w:val="16"/>
              </w:rPr>
            </w:pPr>
            <w:r w:rsidRPr="00907D00">
              <w:rPr>
                <w:sz w:val="16"/>
              </w:rPr>
              <w:t>revised</w:t>
            </w:r>
          </w:p>
        </w:tc>
      </w:tr>
      <w:tr w:rsidR="00B4750D" w:rsidRPr="00907D00" w14:paraId="5480D8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459643" w14:textId="77777777" w:rsidR="00B4750D" w:rsidRPr="00907D00" w:rsidRDefault="00B4750D" w:rsidP="00FF0CF0">
            <w:pPr>
              <w:pStyle w:val="TAL"/>
              <w:rPr>
                <w:sz w:val="16"/>
              </w:rPr>
            </w:pPr>
            <w:r w:rsidRPr="00907D00">
              <w:rPr>
                <w:sz w:val="16"/>
              </w:rPr>
              <w:t>C3-230637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445B" w14:textId="77777777" w:rsidR="00B4750D" w:rsidRPr="00907D00" w:rsidRDefault="00B4750D" w:rsidP="00FF0CF0">
            <w:pPr>
              <w:pStyle w:val="TAL"/>
              <w:rPr>
                <w:sz w:val="16"/>
              </w:rPr>
            </w:pPr>
            <w:r w:rsidRPr="00907D00">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43DB" w14:textId="77777777" w:rsidR="00B4750D" w:rsidRPr="00907D00" w:rsidRDefault="00B4750D" w:rsidP="00FF0CF0">
            <w:pPr>
              <w:pStyle w:val="TAL"/>
              <w:rPr>
                <w:sz w:val="16"/>
              </w:rPr>
            </w:pPr>
            <w:r w:rsidRPr="00907D00">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F88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65CD" w14:textId="77777777" w:rsidR="00B4750D" w:rsidRPr="00907D00" w:rsidRDefault="00B4750D" w:rsidP="00FF0CF0">
            <w:pPr>
              <w:pStyle w:val="TAL"/>
              <w:rPr>
                <w:sz w:val="16"/>
              </w:rPr>
            </w:pPr>
            <w:r w:rsidRPr="00907D0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236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29C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414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95C9"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1D74" w14:textId="77777777" w:rsidR="00B4750D" w:rsidRPr="00907D00" w:rsidRDefault="00B4750D" w:rsidP="00FF0CF0">
            <w:pPr>
              <w:pStyle w:val="TAL"/>
              <w:rPr>
                <w:sz w:val="16"/>
              </w:rPr>
            </w:pPr>
            <w:r w:rsidRPr="00907D00">
              <w:rPr>
                <w:sz w:val="16"/>
              </w:rPr>
              <w:t>agreed</w:t>
            </w:r>
          </w:p>
        </w:tc>
      </w:tr>
      <w:tr w:rsidR="00B4750D" w:rsidRPr="00907D00" w14:paraId="286292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FA215C" w14:textId="77777777" w:rsidR="00B4750D" w:rsidRPr="00907D00" w:rsidRDefault="00B4750D" w:rsidP="00FF0CF0">
            <w:pPr>
              <w:pStyle w:val="TAL"/>
              <w:rPr>
                <w:sz w:val="16"/>
              </w:rPr>
            </w:pPr>
            <w:r w:rsidRPr="00907D00">
              <w:rPr>
                <w:sz w:val="16"/>
              </w:rPr>
              <w:t>C3-230128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A6A2" w14:textId="77777777" w:rsidR="00B4750D" w:rsidRPr="00907D00" w:rsidRDefault="00B4750D" w:rsidP="00FF0CF0">
            <w:pPr>
              <w:pStyle w:val="TAL"/>
              <w:rPr>
                <w:sz w:val="16"/>
              </w:rPr>
            </w:pPr>
            <w:r w:rsidRPr="00907D00">
              <w:rPr>
                <w:sz w:val="16"/>
              </w:rPr>
              <w:t>Update abbreviations clause and table of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5106"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013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5626" w14:textId="77777777" w:rsidR="00B4750D" w:rsidRPr="00907D00" w:rsidRDefault="00B4750D" w:rsidP="00FF0CF0">
            <w:pPr>
              <w:pStyle w:val="TAL"/>
              <w:rPr>
                <w:sz w:val="16"/>
              </w:rPr>
            </w:pPr>
            <w:r w:rsidRPr="00907D00">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9C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BE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EB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4A3D"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CD45" w14:textId="77777777" w:rsidR="00B4750D" w:rsidRPr="00907D00" w:rsidRDefault="00B4750D" w:rsidP="00FF0CF0">
            <w:pPr>
              <w:pStyle w:val="TAL"/>
              <w:rPr>
                <w:sz w:val="16"/>
              </w:rPr>
            </w:pPr>
            <w:r w:rsidRPr="00907D00">
              <w:rPr>
                <w:sz w:val="16"/>
              </w:rPr>
              <w:t>agreed</w:t>
            </w:r>
          </w:p>
        </w:tc>
      </w:tr>
      <w:tr w:rsidR="00B4750D" w:rsidRPr="00907D00" w14:paraId="2B9541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880435" w14:textId="77777777" w:rsidR="00B4750D" w:rsidRPr="00907D00" w:rsidRDefault="00B4750D" w:rsidP="00FF0CF0">
            <w:pPr>
              <w:pStyle w:val="TAL"/>
              <w:rPr>
                <w:sz w:val="16"/>
              </w:rPr>
            </w:pPr>
            <w:r w:rsidRPr="00907D00">
              <w:rPr>
                <w:sz w:val="16"/>
              </w:rPr>
              <w:t>C3-230143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8E9" w14:textId="77777777" w:rsidR="00B4750D" w:rsidRPr="00907D00" w:rsidRDefault="00B4750D" w:rsidP="00FF0CF0">
            <w:pPr>
              <w:pStyle w:val="TAL"/>
              <w:rPr>
                <w:sz w:val="16"/>
              </w:rPr>
            </w:pPr>
            <w:r w:rsidRPr="00907D00">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DC7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FE6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41A2" w14:textId="77777777" w:rsidR="00B4750D" w:rsidRPr="00907D00" w:rsidRDefault="00B4750D" w:rsidP="00FF0CF0">
            <w:pPr>
              <w:pStyle w:val="TAL"/>
              <w:rPr>
                <w:sz w:val="16"/>
              </w:rPr>
            </w:pPr>
            <w:r w:rsidRPr="00907D0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C5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B34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024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6D8D"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9050" w14:textId="77777777" w:rsidR="00B4750D" w:rsidRPr="00907D00" w:rsidRDefault="00B4750D" w:rsidP="00FF0CF0">
            <w:pPr>
              <w:pStyle w:val="TAL"/>
              <w:rPr>
                <w:sz w:val="16"/>
              </w:rPr>
            </w:pPr>
            <w:r w:rsidRPr="00907D00">
              <w:rPr>
                <w:sz w:val="16"/>
              </w:rPr>
              <w:t>revised</w:t>
            </w:r>
          </w:p>
        </w:tc>
      </w:tr>
      <w:tr w:rsidR="00B4750D" w:rsidRPr="00907D00" w14:paraId="271C12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0FEEE8" w14:textId="77777777" w:rsidR="00B4750D" w:rsidRPr="00907D00" w:rsidRDefault="00B4750D" w:rsidP="00FF0CF0">
            <w:pPr>
              <w:pStyle w:val="TAL"/>
              <w:rPr>
                <w:sz w:val="16"/>
              </w:rPr>
            </w:pPr>
            <w:r w:rsidRPr="00907D00">
              <w:rPr>
                <w:sz w:val="16"/>
              </w:rPr>
              <w:t>C3-230906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F5C6" w14:textId="77777777" w:rsidR="00B4750D" w:rsidRPr="00907D00" w:rsidRDefault="00B4750D" w:rsidP="00FF0CF0">
            <w:pPr>
              <w:pStyle w:val="TAL"/>
              <w:rPr>
                <w:sz w:val="16"/>
              </w:rPr>
            </w:pPr>
            <w:r w:rsidRPr="00907D00">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8F50" w14:textId="77777777" w:rsidR="00B4750D" w:rsidRPr="00907D00" w:rsidRDefault="00B4750D" w:rsidP="00FF0CF0">
            <w:pPr>
              <w:pStyle w:val="TAL"/>
              <w:rPr>
                <w:sz w:val="16"/>
              </w:rPr>
            </w:pPr>
            <w:r w:rsidRPr="00907D00">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B68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F615" w14:textId="77777777" w:rsidR="00B4750D" w:rsidRPr="00907D00" w:rsidRDefault="00B4750D" w:rsidP="00FF0CF0">
            <w:pPr>
              <w:pStyle w:val="TAL"/>
              <w:rPr>
                <w:sz w:val="16"/>
              </w:rPr>
            </w:pPr>
            <w:r w:rsidRPr="00907D0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7C8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80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F08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86BF"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1219" w14:textId="77777777" w:rsidR="00B4750D" w:rsidRPr="00907D00" w:rsidRDefault="00B4750D" w:rsidP="00FF0CF0">
            <w:pPr>
              <w:pStyle w:val="TAL"/>
              <w:rPr>
                <w:sz w:val="16"/>
              </w:rPr>
            </w:pPr>
            <w:r w:rsidRPr="00907D00">
              <w:rPr>
                <w:sz w:val="16"/>
              </w:rPr>
              <w:t>postponed</w:t>
            </w:r>
          </w:p>
        </w:tc>
      </w:tr>
      <w:tr w:rsidR="00B4750D" w:rsidRPr="00907D00" w14:paraId="61D486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F3863E" w14:textId="77777777" w:rsidR="00B4750D" w:rsidRPr="00907D00" w:rsidRDefault="00B4750D" w:rsidP="00FF0CF0">
            <w:pPr>
              <w:pStyle w:val="TAL"/>
              <w:rPr>
                <w:sz w:val="16"/>
              </w:rPr>
            </w:pPr>
            <w:r w:rsidRPr="00907D00">
              <w:rPr>
                <w:sz w:val="16"/>
              </w:rPr>
              <w:t>C3-230144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F68D" w14:textId="77777777" w:rsidR="00B4750D" w:rsidRPr="00907D00" w:rsidRDefault="00B4750D" w:rsidP="00FF0CF0">
            <w:pPr>
              <w:pStyle w:val="TAL"/>
              <w:rPr>
                <w:sz w:val="16"/>
              </w:rPr>
            </w:pPr>
            <w:r w:rsidRPr="00907D00">
              <w:rPr>
                <w:sz w:val="16"/>
              </w:rPr>
              <w:t>Updates for DN performance of Group UEs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6D2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E9E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0502" w14:textId="77777777" w:rsidR="00B4750D" w:rsidRPr="00907D00" w:rsidRDefault="00B4750D" w:rsidP="00FF0CF0">
            <w:pPr>
              <w:pStyle w:val="TAL"/>
              <w:rPr>
                <w:sz w:val="16"/>
              </w:rPr>
            </w:pPr>
            <w:r w:rsidRPr="00907D0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D92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3BD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0B1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271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3343" w14:textId="77777777" w:rsidR="00B4750D" w:rsidRPr="00907D00" w:rsidRDefault="00B4750D" w:rsidP="00FF0CF0">
            <w:pPr>
              <w:pStyle w:val="TAL"/>
              <w:rPr>
                <w:sz w:val="16"/>
              </w:rPr>
            </w:pPr>
            <w:r w:rsidRPr="00907D00">
              <w:rPr>
                <w:sz w:val="16"/>
              </w:rPr>
              <w:t>postponed</w:t>
            </w:r>
          </w:p>
        </w:tc>
      </w:tr>
      <w:tr w:rsidR="00B4750D" w:rsidRPr="00907D00" w14:paraId="6EDDC68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2E46B3" w14:textId="77777777" w:rsidR="00B4750D" w:rsidRPr="00907D00" w:rsidRDefault="00B4750D" w:rsidP="00FF0CF0">
            <w:pPr>
              <w:pStyle w:val="TAL"/>
              <w:rPr>
                <w:sz w:val="16"/>
              </w:rPr>
            </w:pPr>
            <w:r w:rsidRPr="00907D00">
              <w:rPr>
                <w:sz w:val="16"/>
              </w:rPr>
              <w:t>C3-230148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FC85" w14:textId="77777777" w:rsidR="00B4750D" w:rsidRPr="00907D00" w:rsidRDefault="00B4750D" w:rsidP="00FF0CF0">
            <w:pPr>
              <w:pStyle w:val="TAL"/>
              <w:rPr>
                <w:sz w:val="16"/>
              </w:rPr>
            </w:pPr>
            <w:r w:rsidRPr="00907D00">
              <w:rPr>
                <w:sz w:val="16"/>
              </w:rPr>
              <w:t>Updates to UE Mobility support FL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5CB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057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4FD2"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D77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03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095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51C2"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6DEB" w14:textId="77777777" w:rsidR="00B4750D" w:rsidRPr="00907D00" w:rsidRDefault="00B4750D" w:rsidP="00FF0CF0">
            <w:pPr>
              <w:pStyle w:val="TAL"/>
              <w:rPr>
                <w:sz w:val="16"/>
              </w:rPr>
            </w:pPr>
            <w:r w:rsidRPr="00907D00">
              <w:rPr>
                <w:sz w:val="16"/>
              </w:rPr>
              <w:t>postponed</w:t>
            </w:r>
          </w:p>
        </w:tc>
      </w:tr>
      <w:tr w:rsidR="00B4750D" w:rsidRPr="00907D00" w14:paraId="771363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163A7A" w14:textId="77777777" w:rsidR="00B4750D" w:rsidRPr="00907D00" w:rsidRDefault="00B4750D" w:rsidP="00FF0CF0">
            <w:pPr>
              <w:pStyle w:val="TAL"/>
              <w:rPr>
                <w:sz w:val="16"/>
              </w:rPr>
            </w:pPr>
            <w:r w:rsidRPr="00907D00">
              <w:rPr>
                <w:sz w:val="16"/>
              </w:rPr>
              <w:t>C3-230149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49E3" w14:textId="77777777" w:rsidR="00B4750D" w:rsidRPr="00907D00" w:rsidRDefault="00B4750D" w:rsidP="00FF0CF0">
            <w:pPr>
              <w:pStyle w:val="TAL"/>
              <w:rPr>
                <w:sz w:val="16"/>
              </w:rPr>
            </w:pPr>
            <w:r w:rsidRPr="00907D00">
              <w:rPr>
                <w:sz w:val="16"/>
              </w:rPr>
              <w:t>Update for UE Mobility support FL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751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BA5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2335"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5C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E5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F0D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9FE0"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B2A53" w14:textId="77777777" w:rsidR="00B4750D" w:rsidRPr="00907D00" w:rsidRDefault="00B4750D" w:rsidP="00FF0CF0">
            <w:pPr>
              <w:pStyle w:val="TAL"/>
              <w:rPr>
                <w:sz w:val="16"/>
              </w:rPr>
            </w:pPr>
            <w:r w:rsidRPr="00907D00">
              <w:rPr>
                <w:sz w:val="16"/>
              </w:rPr>
              <w:t>postponed</w:t>
            </w:r>
          </w:p>
        </w:tc>
      </w:tr>
      <w:tr w:rsidR="00B4750D" w:rsidRPr="00907D00" w14:paraId="5D745F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D8670A" w14:textId="77777777" w:rsidR="00B4750D" w:rsidRPr="00907D00" w:rsidRDefault="00B4750D" w:rsidP="00FF0CF0">
            <w:pPr>
              <w:pStyle w:val="TAL"/>
              <w:rPr>
                <w:sz w:val="16"/>
              </w:rPr>
            </w:pPr>
            <w:r w:rsidRPr="00907D00">
              <w:rPr>
                <w:sz w:val="16"/>
              </w:rPr>
              <w:t>C3-230153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CC91" w14:textId="77777777" w:rsidR="00B4750D" w:rsidRPr="00907D00" w:rsidRDefault="00B4750D" w:rsidP="00FF0CF0">
            <w:pPr>
              <w:pStyle w:val="TAL"/>
              <w:rPr>
                <w:sz w:val="16"/>
              </w:rPr>
            </w:pPr>
            <w:r w:rsidRPr="00907D00">
              <w:rPr>
                <w:sz w:val="16"/>
              </w:rPr>
              <w:t>Updates for Network Performance Analyitcs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99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D11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6FDD"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40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EE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98B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79608"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5EAF" w14:textId="77777777" w:rsidR="00B4750D" w:rsidRPr="00907D00" w:rsidRDefault="00B4750D" w:rsidP="00FF0CF0">
            <w:pPr>
              <w:pStyle w:val="TAL"/>
              <w:rPr>
                <w:sz w:val="16"/>
              </w:rPr>
            </w:pPr>
            <w:r w:rsidRPr="00907D00">
              <w:rPr>
                <w:sz w:val="16"/>
              </w:rPr>
              <w:t>postponed</w:t>
            </w:r>
          </w:p>
        </w:tc>
      </w:tr>
      <w:tr w:rsidR="00B4750D" w:rsidRPr="00907D00" w14:paraId="5F66B1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714847" w14:textId="77777777" w:rsidR="00B4750D" w:rsidRPr="00907D00" w:rsidRDefault="00B4750D" w:rsidP="00FF0CF0">
            <w:pPr>
              <w:pStyle w:val="TAL"/>
              <w:rPr>
                <w:sz w:val="16"/>
              </w:rPr>
            </w:pPr>
            <w:r w:rsidRPr="00907D00">
              <w:rPr>
                <w:sz w:val="16"/>
              </w:rPr>
              <w:t>C3-230154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EB1D9" w14:textId="77777777" w:rsidR="00B4750D" w:rsidRPr="00907D00" w:rsidRDefault="00B4750D" w:rsidP="00FF0CF0">
            <w:pPr>
              <w:pStyle w:val="TAL"/>
              <w:rPr>
                <w:sz w:val="16"/>
              </w:rPr>
            </w:pPr>
            <w:r w:rsidRPr="00907D00">
              <w:rPr>
                <w:sz w:val="16"/>
              </w:rPr>
              <w:t>Updates for Network Performance Analyitcs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47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9F4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18D0"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D71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DD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EE1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8FD0"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11A5" w14:textId="77777777" w:rsidR="00B4750D" w:rsidRPr="00907D00" w:rsidRDefault="00B4750D" w:rsidP="00FF0CF0">
            <w:pPr>
              <w:pStyle w:val="TAL"/>
              <w:rPr>
                <w:sz w:val="16"/>
              </w:rPr>
            </w:pPr>
            <w:r w:rsidRPr="00907D00">
              <w:rPr>
                <w:sz w:val="16"/>
              </w:rPr>
              <w:t>postponed</w:t>
            </w:r>
          </w:p>
        </w:tc>
      </w:tr>
      <w:tr w:rsidR="00B4750D" w:rsidRPr="00907D00" w14:paraId="759EBD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B9E475" w14:textId="77777777" w:rsidR="00B4750D" w:rsidRPr="00907D00" w:rsidRDefault="00B4750D" w:rsidP="00FF0CF0">
            <w:pPr>
              <w:pStyle w:val="TAL"/>
              <w:rPr>
                <w:sz w:val="16"/>
              </w:rPr>
            </w:pPr>
            <w:r w:rsidRPr="00907D00">
              <w:rPr>
                <w:sz w:val="16"/>
              </w:rPr>
              <w:t>C3-230201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03FE" w14:textId="77777777" w:rsidR="00B4750D" w:rsidRPr="00907D00" w:rsidRDefault="00B4750D" w:rsidP="00FF0CF0">
            <w:pPr>
              <w:pStyle w:val="TAL"/>
              <w:rPr>
                <w:sz w:val="16"/>
              </w:rPr>
            </w:pPr>
            <w:r w:rsidRPr="00907D00">
              <w:rPr>
                <w:sz w:val="16"/>
              </w:rPr>
              <w:t>OAuth2 scopes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F68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507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FB5B"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B9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71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B5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1A9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690C" w14:textId="77777777" w:rsidR="00B4750D" w:rsidRPr="00907D00" w:rsidRDefault="00B4750D" w:rsidP="00FF0CF0">
            <w:pPr>
              <w:pStyle w:val="TAL"/>
              <w:rPr>
                <w:sz w:val="16"/>
              </w:rPr>
            </w:pPr>
            <w:r w:rsidRPr="00907D00">
              <w:rPr>
                <w:sz w:val="16"/>
              </w:rPr>
              <w:t>revised</w:t>
            </w:r>
          </w:p>
        </w:tc>
      </w:tr>
      <w:tr w:rsidR="00B4750D" w:rsidRPr="00907D00" w14:paraId="786152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DB0CBC" w14:textId="77777777" w:rsidR="00B4750D" w:rsidRPr="00907D00" w:rsidRDefault="00B4750D" w:rsidP="00FF0CF0">
            <w:pPr>
              <w:pStyle w:val="TAL"/>
              <w:rPr>
                <w:sz w:val="16"/>
              </w:rPr>
            </w:pPr>
            <w:r w:rsidRPr="00907D00">
              <w:rPr>
                <w:sz w:val="16"/>
              </w:rPr>
              <w:t>C3-230892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6D2" w14:textId="77777777" w:rsidR="00B4750D" w:rsidRPr="00907D00" w:rsidRDefault="00B4750D" w:rsidP="00FF0CF0">
            <w:pPr>
              <w:pStyle w:val="TAL"/>
              <w:rPr>
                <w:sz w:val="16"/>
              </w:rPr>
            </w:pPr>
            <w:r w:rsidRPr="00907D00">
              <w:rPr>
                <w:sz w:val="16"/>
              </w:rPr>
              <w:t>OAuth2 scopes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06B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9B2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F63F"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B41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A5A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182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DFF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14D8" w14:textId="77777777" w:rsidR="00B4750D" w:rsidRPr="00907D00" w:rsidRDefault="00B4750D" w:rsidP="00FF0CF0">
            <w:pPr>
              <w:pStyle w:val="TAL"/>
              <w:rPr>
                <w:sz w:val="16"/>
              </w:rPr>
            </w:pPr>
            <w:r w:rsidRPr="00907D00">
              <w:rPr>
                <w:sz w:val="16"/>
              </w:rPr>
              <w:t>agreed</w:t>
            </w:r>
          </w:p>
        </w:tc>
      </w:tr>
      <w:tr w:rsidR="00B4750D" w:rsidRPr="00907D00" w14:paraId="0ADD79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0FCCB" w14:textId="77777777" w:rsidR="00B4750D" w:rsidRPr="00907D00" w:rsidRDefault="00B4750D" w:rsidP="00FF0CF0">
            <w:pPr>
              <w:pStyle w:val="TAL"/>
              <w:rPr>
                <w:sz w:val="16"/>
              </w:rPr>
            </w:pPr>
            <w:r w:rsidRPr="00907D00">
              <w:rPr>
                <w:sz w:val="16"/>
              </w:rPr>
              <w:t>C3-230203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D747" w14:textId="77777777" w:rsidR="00B4750D" w:rsidRPr="00907D00" w:rsidRDefault="00B4750D" w:rsidP="00FF0CF0">
            <w:pPr>
              <w:pStyle w:val="TAL"/>
              <w:rPr>
                <w:sz w:val="16"/>
              </w:rPr>
            </w:pPr>
            <w:r w:rsidRPr="00907D00">
              <w:rPr>
                <w:sz w:val="16"/>
              </w:rPr>
              <w:t>OAuth2 scopes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F5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495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52F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B43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01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6B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BEA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D100C" w14:textId="77777777" w:rsidR="00B4750D" w:rsidRPr="00907D00" w:rsidRDefault="00B4750D" w:rsidP="00FF0CF0">
            <w:pPr>
              <w:pStyle w:val="TAL"/>
              <w:rPr>
                <w:sz w:val="16"/>
              </w:rPr>
            </w:pPr>
            <w:r w:rsidRPr="00907D00">
              <w:rPr>
                <w:sz w:val="16"/>
              </w:rPr>
              <w:t>revised</w:t>
            </w:r>
          </w:p>
        </w:tc>
      </w:tr>
      <w:tr w:rsidR="00B4750D" w:rsidRPr="00907D00" w14:paraId="79820F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850EC4" w14:textId="77777777" w:rsidR="00B4750D" w:rsidRPr="00907D00" w:rsidRDefault="00B4750D" w:rsidP="00FF0CF0">
            <w:pPr>
              <w:pStyle w:val="TAL"/>
              <w:rPr>
                <w:sz w:val="16"/>
              </w:rPr>
            </w:pPr>
            <w:r w:rsidRPr="00907D00">
              <w:rPr>
                <w:sz w:val="16"/>
              </w:rPr>
              <w:t>C3-230909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6154" w14:textId="77777777" w:rsidR="00B4750D" w:rsidRPr="00907D00" w:rsidRDefault="00B4750D" w:rsidP="00FF0CF0">
            <w:pPr>
              <w:pStyle w:val="TAL"/>
              <w:rPr>
                <w:sz w:val="16"/>
              </w:rPr>
            </w:pPr>
            <w:r w:rsidRPr="00907D00">
              <w:rPr>
                <w:sz w:val="16"/>
              </w:rPr>
              <w:t>OAuth2 scopes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8B2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88B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3A55"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99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A68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B9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2E4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65A3" w14:textId="77777777" w:rsidR="00B4750D" w:rsidRPr="00907D00" w:rsidRDefault="00B4750D" w:rsidP="00FF0CF0">
            <w:pPr>
              <w:pStyle w:val="TAL"/>
              <w:rPr>
                <w:sz w:val="16"/>
              </w:rPr>
            </w:pPr>
            <w:r w:rsidRPr="00907D00">
              <w:rPr>
                <w:sz w:val="16"/>
              </w:rPr>
              <w:t>agreed</w:t>
            </w:r>
          </w:p>
        </w:tc>
      </w:tr>
      <w:tr w:rsidR="00B4750D" w:rsidRPr="00907D00" w14:paraId="2EC7E5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6DA69" w14:textId="77777777" w:rsidR="00B4750D" w:rsidRPr="00907D00" w:rsidRDefault="00B4750D" w:rsidP="00FF0CF0">
            <w:pPr>
              <w:pStyle w:val="TAL"/>
              <w:rPr>
                <w:sz w:val="16"/>
              </w:rPr>
            </w:pPr>
            <w:r w:rsidRPr="00907D00">
              <w:rPr>
                <w:sz w:val="16"/>
              </w:rPr>
              <w:t>C3-230211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B3E6"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82E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C32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CCEC"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E545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BEC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D53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D77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1866" w14:textId="77777777" w:rsidR="00B4750D" w:rsidRPr="00907D00" w:rsidRDefault="00B4750D" w:rsidP="00FF0CF0">
            <w:pPr>
              <w:pStyle w:val="TAL"/>
              <w:rPr>
                <w:sz w:val="16"/>
              </w:rPr>
            </w:pPr>
            <w:r w:rsidRPr="00907D00">
              <w:rPr>
                <w:sz w:val="16"/>
              </w:rPr>
              <w:t>not pursued</w:t>
            </w:r>
          </w:p>
        </w:tc>
      </w:tr>
      <w:tr w:rsidR="00B4750D" w:rsidRPr="00907D00" w14:paraId="08CA96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AF2325" w14:textId="77777777" w:rsidR="00B4750D" w:rsidRPr="00907D00" w:rsidRDefault="00B4750D" w:rsidP="00FF0CF0">
            <w:pPr>
              <w:pStyle w:val="TAL"/>
              <w:rPr>
                <w:sz w:val="16"/>
              </w:rPr>
            </w:pPr>
            <w:r w:rsidRPr="00907D00">
              <w:rPr>
                <w:sz w:val="16"/>
              </w:rPr>
              <w:t>C3-230212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26B1"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55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684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7510"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B7A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A7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781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DE88"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D3C2" w14:textId="77777777" w:rsidR="00B4750D" w:rsidRPr="00907D00" w:rsidRDefault="00B4750D" w:rsidP="00FF0CF0">
            <w:pPr>
              <w:pStyle w:val="TAL"/>
              <w:rPr>
                <w:sz w:val="16"/>
              </w:rPr>
            </w:pPr>
            <w:r w:rsidRPr="00907D00">
              <w:rPr>
                <w:sz w:val="16"/>
              </w:rPr>
              <w:t>revised</w:t>
            </w:r>
          </w:p>
        </w:tc>
      </w:tr>
      <w:tr w:rsidR="00B4750D" w:rsidRPr="00907D00" w14:paraId="420892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097605" w14:textId="77777777" w:rsidR="00B4750D" w:rsidRPr="00907D00" w:rsidRDefault="00B4750D" w:rsidP="00FF0CF0">
            <w:pPr>
              <w:pStyle w:val="TAL"/>
              <w:rPr>
                <w:sz w:val="16"/>
              </w:rPr>
            </w:pPr>
            <w:r w:rsidRPr="00907D00">
              <w:rPr>
                <w:sz w:val="16"/>
              </w:rPr>
              <w:t>C3-230850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7556"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1DB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B52C"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1B99"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82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01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F2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E5B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B117" w14:textId="77777777" w:rsidR="00B4750D" w:rsidRPr="00907D00" w:rsidRDefault="00B4750D" w:rsidP="00FF0CF0">
            <w:pPr>
              <w:pStyle w:val="TAL"/>
              <w:rPr>
                <w:sz w:val="16"/>
              </w:rPr>
            </w:pPr>
            <w:r w:rsidRPr="00907D00">
              <w:rPr>
                <w:sz w:val="16"/>
              </w:rPr>
              <w:t>agreed</w:t>
            </w:r>
          </w:p>
        </w:tc>
      </w:tr>
      <w:tr w:rsidR="00B4750D" w:rsidRPr="00907D00" w14:paraId="62D9BC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F2AFF5" w14:textId="77777777" w:rsidR="00B4750D" w:rsidRPr="00907D00" w:rsidRDefault="00B4750D" w:rsidP="00FF0CF0">
            <w:pPr>
              <w:pStyle w:val="TAL"/>
              <w:rPr>
                <w:sz w:val="16"/>
              </w:rPr>
            </w:pPr>
            <w:r w:rsidRPr="00907D00">
              <w:rPr>
                <w:sz w:val="16"/>
              </w:rPr>
              <w:t>C3-230213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2C89"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582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4C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0657"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410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151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1A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213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AFD1" w14:textId="77777777" w:rsidR="00B4750D" w:rsidRPr="00907D00" w:rsidRDefault="00B4750D" w:rsidP="00FF0CF0">
            <w:pPr>
              <w:pStyle w:val="TAL"/>
              <w:rPr>
                <w:sz w:val="16"/>
              </w:rPr>
            </w:pPr>
            <w:r w:rsidRPr="00907D00">
              <w:rPr>
                <w:sz w:val="16"/>
              </w:rPr>
              <w:t>not pursued</w:t>
            </w:r>
          </w:p>
        </w:tc>
      </w:tr>
      <w:tr w:rsidR="00B4750D" w:rsidRPr="00907D00" w14:paraId="19E7F6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195B24" w14:textId="77777777" w:rsidR="00B4750D" w:rsidRPr="00907D00" w:rsidRDefault="00B4750D" w:rsidP="00FF0CF0">
            <w:pPr>
              <w:pStyle w:val="TAL"/>
              <w:rPr>
                <w:sz w:val="16"/>
              </w:rPr>
            </w:pPr>
            <w:r w:rsidRPr="00907D00">
              <w:rPr>
                <w:sz w:val="16"/>
              </w:rPr>
              <w:t>C3-230214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6260"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BEB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258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E08B"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24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05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7E5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7EB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1C06" w14:textId="77777777" w:rsidR="00B4750D" w:rsidRPr="00907D00" w:rsidRDefault="00B4750D" w:rsidP="00FF0CF0">
            <w:pPr>
              <w:pStyle w:val="TAL"/>
              <w:rPr>
                <w:sz w:val="16"/>
              </w:rPr>
            </w:pPr>
            <w:r w:rsidRPr="00907D00">
              <w:rPr>
                <w:sz w:val="16"/>
              </w:rPr>
              <w:t>revised</w:t>
            </w:r>
          </w:p>
        </w:tc>
      </w:tr>
      <w:tr w:rsidR="00B4750D" w:rsidRPr="00907D00" w14:paraId="365627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DD3BF9" w14:textId="77777777" w:rsidR="00B4750D" w:rsidRPr="00907D00" w:rsidRDefault="00B4750D" w:rsidP="00FF0CF0">
            <w:pPr>
              <w:pStyle w:val="TAL"/>
              <w:rPr>
                <w:sz w:val="16"/>
              </w:rPr>
            </w:pPr>
            <w:r w:rsidRPr="00907D00">
              <w:rPr>
                <w:sz w:val="16"/>
              </w:rPr>
              <w:t>C3-230851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AECD"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C55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67BE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5836"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CC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35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534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207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36BF" w14:textId="77777777" w:rsidR="00B4750D" w:rsidRPr="00907D00" w:rsidRDefault="00B4750D" w:rsidP="00FF0CF0">
            <w:pPr>
              <w:pStyle w:val="TAL"/>
              <w:rPr>
                <w:sz w:val="16"/>
              </w:rPr>
            </w:pPr>
            <w:r w:rsidRPr="00907D00">
              <w:rPr>
                <w:sz w:val="16"/>
              </w:rPr>
              <w:t>agreed</w:t>
            </w:r>
          </w:p>
        </w:tc>
      </w:tr>
      <w:tr w:rsidR="00B4750D" w:rsidRPr="00907D00" w14:paraId="001950A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32C1CF" w14:textId="77777777" w:rsidR="00B4750D" w:rsidRPr="00907D00" w:rsidRDefault="00B4750D" w:rsidP="00FF0CF0">
            <w:pPr>
              <w:pStyle w:val="TAL"/>
              <w:rPr>
                <w:sz w:val="16"/>
              </w:rPr>
            </w:pPr>
            <w:r w:rsidRPr="00907D00">
              <w:rPr>
                <w:sz w:val="16"/>
              </w:rPr>
              <w:t>C3-230217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F3CD" w14:textId="77777777" w:rsidR="00B4750D" w:rsidRPr="00907D00" w:rsidRDefault="00B4750D" w:rsidP="00FF0CF0">
            <w:pPr>
              <w:pStyle w:val="TAL"/>
              <w:rPr>
                <w:sz w:val="16"/>
              </w:rPr>
            </w:pPr>
            <w:r w:rsidRPr="00907D00">
              <w:rPr>
                <w:sz w:val="16"/>
              </w:rPr>
              <w:t>Updates on analytics target period subset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AB8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52C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817D"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8E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E2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14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0C9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4928" w14:textId="77777777" w:rsidR="00B4750D" w:rsidRPr="00907D00" w:rsidRDefault="00B4750D" w:rsidP="00FF0CF0">
            <w:pPr>
              <w:pStyle w:val="TAL"/>
              <w:rPr>
                <w:sz w:val="16"/>
              </w:rPr>
            </w:pPr>
            <w:r w:rsidRPr="00907D00">
              <w:rPr>
                <w:sz w:val="16"/>
              </w:rPr>
              <w:t>revised</w:t>
            </w:r>
          </w:p>
        </w:tc>
      </w:tr>
      <w:tr w:rsidR="00B4750D" w:rsidRPr="00907D00" w14:paraId="42D525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72D2B" w14:textId="77777777" w:rsidR="00B4750D" w:rsidRPr="00907D00" w:rsidRDefault="00B4750D" w:rsidP="00FF0CF0">
            <w:pPr>
              <w:pStyle w:val="TAL"/>
              <w:rPr>
                <w:sz w:val="16"/>
              </w:rPr>
            </w:pPr>
            <w:r w:rsidRPr="00907D00">
              <w:rPr>
                <w:sz w:val="16"/>
              </w:rPr>
              <w:t>C3-230879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AE0D" w14:textId="77777777" w:rsidR="00B4750D" w:rsidRPr="00907D00" w:rsidRDefault="00B4750D" w:rsidP="00FF0CF0">
            <w:pPr>
              <w:pStyle w:val="TAL"/>
              <w:rPr>
                <w:sz w:val="16"/>
              </w:rPr>
            </w:pPr>
            <w:r w:rsidRPr="00907D00">
              <w:rPr>
                <w:sz w:val="16"/>
              </w:rPr>
              <w:t>Updates on analytics target period subset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119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6E5F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03F5"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C12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6F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7C6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913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E8F7" w14:textId="77777777" w:rsidR="00B4750D" w:rsidRPr="00907D00" w:rsidRDefault="00B4750D" w:rsidP="00FF0CF0">
            <w:pPr>
              <w:pStyle w:val="TAL"/>
              <w:rPr>
                <w:sz w:val="16"/>
              </w:rPr>
            </w:pPr>
            <w:r w:rsidRPr="00907D00">
              <w:rPr>
                <w:sz w:val="16"/>
              </w:rPr>
              <w:t>agreed</w:t>
            </w:r>
          </w:p>
        </w:tc>
      </w:tr>
      <w:tr w:rsidR="00B4750D" w:rsidRPr="00907D00" w14:paraId="280DDA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14E375" w14:textId="77777777" w:rsidR="00B4750D" w:rsidRPr="00907D00" w:rsidRDefault="00B4750D" w:rsidP="00FF0CF0">
            <w:pPr>
              <w:pStyle w:val="TAL"/>
              <w:rPr>
                <w:sz w:val="16"/>
              </w:rPr>
            </w:pPr>
            <w:r w:rsidRPr="00907D00">
              <w:rPr>
                <w:sz w:val="16"/>
              </w:rPr>
              <w:t>C3-230244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AA4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A7D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67A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7B0E"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B3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141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B10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CD48"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3EA3" w14:textId="77777777" w:rsidR="00B4750D" w:rsidRPr="00907D00" w:rsidRDefault="00B4750D" w:rsidP="00FF0CF0">
            <w:pPr>
              <w:pStyle w:val="TAL"/>
              <w:rPr>
                <w:sz w:val="16"/>
              </w:rPr>
            </w:pPr>
            <w:r w:rsidRPr="00907D00">
              <w:rPr>
                <w:sz w:val="16"/>
              </w:rPr>
              <w:t>revised</w:t>
            </w:r>
          </w:p>
        </w:tc>
      </w:tr>
      <w:tr w:rsidR="00B4750D" w:rsidRPr="00907D00" w14:paraId="72F647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7A4CFF" w14:textId="77777777" w:rsidR="00B4750D" w:rsidRPr="00907D00" w:rsidRDefault="00B4750D" w:rsidP="00FF0CF0">
            <w:pPr>
              <w:pStyle w:val="TAL"/>
              <w:rPr>
                <w:sz w:val="16"/>
              </w:rPr>
            </w:pPr>
            <w:r w:rsidRPr="00907D00">
              <w:rPr>
                <w:sz w:val="16"/>
              </w:rPr>
              <w:t>C3-230670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AFA0"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508F" w14:textId="77777777" w:rsidR="00B4750D" w:rsidRPr="00907D00" w:rsidRDefault="00B4750D" w:rsidP="00FF0CF0">
            <w:pPr>
              <w:pStyle w:val="TAL"/>
              <w:rPr>
                <w:sz w:val="16"/>
              </w:rPr>
            </w:pPr>
            <w:r w:rsidRPr="00907D0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6A1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1280"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89C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34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86A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582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E0D0" w14:textId="77777777" w:rsidR="00B4750D" w:rsidRPr="00907D00" w:rsidRDefault="00B4750D" w:rsidP="00FF0CF0">
            <w:pPr>
              <w:pStyle w:val="TAL"/>
              <w:rPr>
                <w:sz w:val="16"/>
              </w:rPr>
            </w:pPr>
            <w:r w:rsidRPr="00907D00">
              <w:rPr>
                <w:sz w:val="16"/>
              </w:rPr>
              <w:t>agreed</w:t>
            </w:r>
          </w:p>
        </w:tc>
      </w:tr>
      <w:tr w:rsidR="00B4750D" w:rsidRPr="00907D00" w14:paraId="3B469D0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3344EA" w14:textId="77777777" w:rsidR="00B4750D" w:rsidRPr="00907D00" w:rsidRDefault="00B4750D" w:rsidP="00FF0CF0">
            <w:pPr>
              <w:pStyle w:val="TAL"/>
              <w:rPr>
                <w:sz w:val="16"/>
              </w:rPr>
            </w:pPr>
            <w:r w:rsidRPr="00907D00">
              <w:rPr>
                <w:sz w:val="16"/>
              </w:rPr>
              <w:t>C3-230266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A6CA" w14:textId="77777777" w:rsidR="00B4750D" w:rsidRPr="00907D00" w:rsidRDefault="00B4750D" w:rsidP="00FF0CF0">
            <w:pPr>
              <w:pStyle w:val="TAL"/>
              <w:rPr>
                <w:sz w:val="16"/>
              </w:rPr>
            </w:pPr>
            <w:r w:rsidRPr="00907D00">
              <w:rPr>
                <w:sz w:val="16"/>
              </w:rPr>
              <w:t>Correction to DnPerformanceReq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6ED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32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7D3A"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CA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EB5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AEC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661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047" w14:textId="77777777" w:rsidR="00B4750D" w:rsidRPr="00907D00" w:rsidRDefault="00B4750D" w:rsidP="00FF0CF0">
            <w:pPr>
              <w:pStyle w:val="TAL"/>
              <w:rPr>
                <w:sz w:val="16"/>
              </w:rPr>
            </w:pPr>
            <w:r w:rsidRPr="00907D00">
              <w:rPr>
                <w:sz w:val="16"/>
              </w:rPr>
              <w:t>agreed</w:t>
            </w:r>
          </w:p>
        </w:tc>
      </w:tr>
      <w:tr w:rsidR="00B4750D" w:rsidRPr="00907D00" w14:paraId="11D2FC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02EB57" w14:textId="77777777" w:rsidR="00B4750D" w:rsidRPr="00907D00" w:rsidRDefault="00B4750D" w:rsidP="00FF0CF0">
            <w:pPr>
              <w:pStyle w:val="TAL"/>
              <w:rPr>
                <w:sz w:val="16"/>
              </w:rPr>
            </w:pPr>
            <w:r w:rsidRPr="00907D00">
              <w:rPr>
                <w:sz w:val="16"/>
              </w:rPr>
              <w:t>C3-230267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1B42" w14:textId="77777777" w:rsidR="00B4750D" w:rsidRPr="00907D00" w:rsidRDefault="00B4750D" w:rsidP="00FF0CF0">
            <w:pPr>
              <w:pStyle w:val="TAL"/>
              <w:rPr>
                <w:sz w:val="16"/>
              </w:rPr>
            </w:pPr>
            <w:r w:rsidRPr="00907D00">
              <w:rPr>
                <w:sz w:val="16"/>
              </w:rPr>
              <w:t>Correction to DnPerformanceReq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84B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8D9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BDC9"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6DD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605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E7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D82D"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1D3A" w14:textId="77777777" w:rsidR="00B4750D" w:rsidRPr="00907D00" w:rsidRDefault="00B4750D" w:rsidP="00FF0CF0">
            <w:pPr>
              <w:pStyle w:val="TAL"/>
              <w:rPr>
                <w:sz w:val="16"/>
              </w:rPr>
            </w:pPr>
            <w:r w:rsidRPr="00907D00">
              <w:rPr>
                <w:sz w:val="16"/>
              </w:rPr>
              <w:t>agreed</w:t>
            </w:r>
          </w:p>
        </w:tc>
      </w:tr>
      <w:tr w:rsidR="00B4750D" w:rsidRPr="00907D00" w14:paraId="690EE5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1AB89" w14:textId="77777777" w:rsidR="00B4750D" w:rsidRPr="00907D00" w:rsidRDefault="00B4750D" w:rsidP="00FF0CF0">
            <w:pPr>
              <w:pStyle w:val="TAL"/>
              <w:rPr>
                <w:sz w:val="16"/>
              </w:rPr>
            </w:pPr>
            <w:r w:rsidRPr="00907D00">
              <w:rPr>
                <w:sz w:val="16"/>
              </w:rPr>
              <w:t>C3-230268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8FD2"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381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AB2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37D0"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9F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A37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B6D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FD98"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7F7E" w14:textId="77777777" w:rsidR="00B4750D" w:rsidRPr="00907D00" w:rsidRDefault="00B4750D" w:rsidP="00FF0CF0">
            <w:pPr>
              <w:pStyle w:val="TAL"/>
              <w:rPr>
                <w:sz w:val="16"/>
              </w:rPr>
            </w:pPr>
            <w:r w:rsidRPr="00907D00">
              <w:rPr>
                <w:sz w:val="16"/>
              </w:rPr>
              <w:t>revised</w:t>
            </w:r>
          </w:p>
        </w:tc>
      </w:tr>
      <w:tr w:rsidR="00B4750D" w:rsidRPr="00907D00" w14:paraId="112006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81B310" w14:textId="77777777" w:rsidR="00B4750D" w:rsidRPr="00907D00" w:rsidRDefault="00B4750D" w:rsidP="00FF0CF0">
            <w:pPr>
              <w:pStyle w:val="TAL"/>
              <w:rPr>
                <w:sz w:val="16"/>
              </w:rPr>
            </w:pPr>
            <w:r w:rsidRPr="00907D00">
              <w:rPr>
                <w:sz w:val="16"/>
              </w:rPr>
              <w:t>C3-230705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794E"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6EF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CEF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47D4"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3F3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C1E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C81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F971"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2ADD" w14:textId="77777777" w:rsidR="00B4750D" w:rsidRPr="00907D00" w:rsidRDefault="00B4750D" w:rsidP="00FF0CF0">
            <w:pPr>
              <w:pStyle w:val="TAL"/>
              <w:rPr>
                <w:sz w:val="16"/>
              </w:rPr>
            </w:pPr>
            <w:r w:rsidRPr="00907D00">
              <w:rPr>
                <w:sz w:val="16"/>
              </w:rPr>
              <w:t>agreed</w:t>
            </w:r>
          </w:p>
        </w:tc>
      </w:tr>
      <w:tr w:rsidR="00B4750D" w:rsidRPr="00907D00" w14:paraId="34F9EB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A068AA" w14:textId="77777777" w:rsidR="00B4750D" w:rsidRPr="00907D00" w:rsidRDefault="00B4750D" w:rsidP="00FF0CF0">
            <w:pPr>
              <w:pStyle w:val="TAL"/>
              <w:rPr>
                <w:sz w:val="16"/>
              </w:rPr>
            </w:pPr>
            <w:r w:rsidRPr="00907D00">
              <w:rPr>
                <w:sz w:val="16"/>
              </w:rPr>
              <w:t>C3-230269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FD8C"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E21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4ED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AC48"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0A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272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848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5D1B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3D2F" w14:textId="77777777" w:rsidR="00B4750D" w:rsidRPr="00907D00" w:rsidRDefault="00B4750D" w:rsidP="00FF0CF0">
            <w:pPr>
              <w:pStyle w:val="TAL"/>
              <w:rPr>
                <w:sz w:val="16"/>
              </w:rPr>
            </w:pPr>
            <w:r w:rsidRPr="00907D00">
              <w:rPr>
                <w:sz w:val="16"/>
              </w:rPr>
              <w:t>revised</w:t>
            </w:r>
          </w:p>
        </w:tc>
      </w:tr>
      <w:tr w:rsidR="00B4750D" w:rsidRPr="00907D00" w14:paraId="4A0CE6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C4976D" w14:textId="77777777" w:rsidR="00B4750D" w:rsidRPr="00907D00" w:rsidRDefault="00B4750D" w:rsidP="00FF0CF0">
            <w:pPr>
              <w:pStyle w:val="TAL"/>
              <w:rPr>
                <w:sz w:val="16"/>
              </w:rPr>
            </w:pPr>
            <w:r w:rsidRPr="00907D00">
              <w:rPr>
                <w:sz w:val="16"/>
              </w:rPr>
              <w:t>C3-230706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221C"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939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043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39A0"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76D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9C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584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0F5B"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EA0F" w14:textId="77777777" w:rsidR="00B4750D" w:rsidRPr="00907D00" w:rsidRDefault="00B4750D" w:rsidP="00FF0CF0">
            <w:pPr>
              <w:pStyle w:val="TAL"/>
              <w:rPr>
                <w:sz w:val="16"/>
              </w:rPr>
            </w:pPr>
            <w:r w:rsidRPr="00907D00">
              <w:rPr>
                <w:sz w:val="16"/>
              </w:rPr>
              <w:t>agreed</w:t>
            </w:r>
          </w:p>
        </w:tc>
      </w:tr>
      <w:tr w:rsidR="00B4750D" w:rsidRPr="00907D00" w14:paraId="71306B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C72FD" w14:textId="77777777" w:rsidR="00B4750D" w:rsidRPr="00907D00" w:rsidRDefault="00B4750D" w:rsidP="00FF0CF0">
            <w:pPr>
              <w:pStyle w:val="TAL"/>
              <w:rPr>
                <w:sz w:val="16"/>
              </w:rPr>
            </w:pPr>
            <w:r w:rsidRPr="00907D00">
              <w:rPr>
                <w:sz w:val="16"/>
              </w:rPr>
              <w:t>C3-230270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4247" w14:textId="77777777" w:rsidR="00B4750D" w:rsidRPr="00907D00" w:rsidRDefault="00B4750D" w:rsidP="00FF0CF0">
            <w:pPr>
              <w:pStyle w:val="TAL"/>
              <w:rPr>
                <w:sz w:val="16"/>
              </w:rPr>
            </w:pPr>
            <w:r w:rsidRPr="00907D00">
              <w:rPr>
                <w:sz w:val="16"/>
              </w:rPr>
              <w:t>misplaced description and useless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8D0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6E8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461CC" w14:textId="77777777" w:rsidR="00B4750D" w:rsidRPr="00907D00" w:rsidRDefault="00B4750D" w:rsidP="00FF0CF0">
            <w:pPr>
              <w:pStyle w:val="TAL"/>
              <w:rPr>
                <w:sz w:val="16"/>
              </w:rPr>
            </w:pPr>
            <w:r w:rsidRPr="00907D0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BB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C37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6D3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033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2BB5" w14:textId="77777777" w:rsidR="00B4750D" w:rsidRPr="00907D00" w:rsidRDefault="00B4750D" w:rsidP="00FF0CF0">
            <w:pPr>
              <w:pStyle w:val="TAL"/>
              <w:rPr>
                <w:sz w:val="16"/>
              </w:rPr>
            </w:pPr>
            <w:r w:rsidRPr="00907D00">
              <w:rPr>
                <w:sz w:val="16"/>
              </w:rPr>
              <w:t>agreed</w:t>
            </w:r>
          </w:p>
        </w:tc>
      </w:tr>
      <w:tr w:rsidR="00B4750D" w:rsidRPr="00907D00" w14:paraId="35F2F0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985EBE" w14:textId="77777777" w:rsidR="00B4750D" w:rsidRPr="00907D00" w:rsidRDefault="00B4750D" w:rsidP="00FF0CF0">
            <w:pPr>
              <w:pStyle w:val="TAL"/>
              <w:rPr>
                <w:sz w:val="16"/>
              </w:rPr>
            </w:pPr>
            <w:r w:rsidRPr="00907D00">
              <w:rPr>
                <w:sz w:val="16"/>
              </w:rPr>
              <w:t>C3-230271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920B" w14:textId="77777777" w:rsidR="00B4750D" w:rsidRPr="00907D00" w:rsidRDefault="00B4750D" w:rsidP="00FF0CF0">
            <w:pPr>
              <w:pStyle w:val="TAL"/>
              <w:rPr>
                <w:sz w:val="16"/>
              </w:rPr>
            </w:pPr>
            <w:r w:rsidRPr="00907D00">
              <w:rPr>
                <w:sz w:val="16"/>
              </w:rPr>
              <w:t>misplaced description and useless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5C8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96A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840B" w14:textId="77777777" w:rsidR="00B4750D" w:rsidRPr="00907D00" w:rsidRDefault="00B4750D" w:rsidP="00FF0CF0">
            <w:pPr>
              <w:pStyle w:val="TAL"/>
              <w:rPr>
                <w:sz w:val="16"/>
              </w:rPr>
            </w:pPr>
            <w:r w:rsidRPr="00907D0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92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F62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99B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40B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DB7B" w14:textId="77777777" w:rsidR="00B4750D" w:rsidRPr="00907D00" w:rsidRDefault="00B4750D" w:rsidP="00FF0CF0">
            <w:pPr>
              <w:pStyle w:val="TAL"/>
              <w:rPr>
                <w:sz w:val="16"/>
              </w:rPr>
            </w:pPr>
            <w:r w:rsidRPr="00907D00">
              <w:rPr>
                <w:sz w:val="16"/>
              </w:rPr>
              <w:t>agreed</w:t>
            </w:r>
          </w:p>
        </w:tc>
      </w:tr>
      <w:tr w:rsidR="00B4750D" w:rsidRPr="00907D00" w14:paraId="7D7E38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FA76B2" w14:textId="77777777" w:rsidR="00B4750D" w:rsidRPr="00907D00" w:rsidRDefault="00B4750D" w:rsidP="00FF0CF0">
            <w:pPr>
              <w:pStyle w:val="TAL"/>
              <w:rPr>
                <w:sz w:val="16"/>
              </w:rPr>
            </w:pPr>
            <w:r w:rsidRPr="00907D00">
              <w:rPr>
                <w:sz w:val="16"/>
              </w:rPr>
              <w:t>C3-230272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5CA2" w14:textId="77777777" w:rsidR="00B4750D" w:rsidRPr="00907D00" w:rsidRDefault="00B4750D" w:rsidP="00FF0CF0">
            <w:pPr>
              <w:pStyle w:val="TAL"/>
              <w:rPr>
                <w:sz w:val="16"/>
              </w:rPr>
            </w:pPr>
            <w:r w:rsidRPr="00907D00">
              <w:rPr>
                <w:sz w:val="16"/>
              </w:rPr>
              <w:t>definition of the value of perioCommInd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A81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44B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F4B3"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C5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9B7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B00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910B"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30CF" w14:textId="77777777" w:rsidR="00B4750D" w:rsidRPr="00907D00" w:rsidRDefault="00B4750D" w:rsidP="00FF0CF0">
            <w:pPr>
              <w:pStyle w:val="TAL"/>
              <w:rPr>
                <w:sz w:val="16"/>
              </w:rPr>
            </w:pPr>
            <w:r w:rsidRPr="00907D00">
              <w:rPr>
                <w:sz w:val="16"/>
              </w:rPr>
              <w:t>revised</w:t>
            </w:r>
          </w:p>
        </w:tc>
      </w:tr>
      <w:tr w:rsidR="00B4750D" w:rsidRPr="00907D00" w14:paraId="1B0B91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4CAB1A" w14:textId="77777777" w:rsidR="00B4750D" w:rsidRPr="00907D00" w:rsidRDefault="00B4750D" w:rsidP="00FF0CF0">
            <w:pPr>
              <w:pStyle w:val="TAL"/>
              <w:rPr>
                <w:sz w:val="16"/>
              </w:rPr>
            </w:pPr>
            <w:r w:rsidRPr="00907D00">
              <w:rPr>
                <w:sz w:val="16"/>
              </w:rPr>
              <w:t>C3-230707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E6AE"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59C8"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2CD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1BA1"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B0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777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619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57E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5E9D" w14:textId="77777777" w:rsidR="00B4750D" w:rsidRPr="00907D00" w:rsidRDefault="00B4750D" w:rsidP="00FF0CF0">
            <w:pPr>
              <w:pStyle w:val="TAL"/>
              <w:rPr>
                <w:sz w:val="16"/>
              </w:rPr>
            </w:pPr>
            <w:r w:rsidRPr="00907D00">
              <w:rPr>
                <w:sz w:val="16"/>
              </w:rPr>
              <w:t>agreed</w:t>
            </w:r>
          </w:p>
        </w:tc>
      </w:tr>
      <w:tr w:rsidR="00B4750D" w:rsidRPr="00907D00" w14:paraId="2CB677A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D47EF1" w14:textId="77777777" w:rsidR="00B4750D" w:rsidRPr="00907D00" w:rsidRDefault="00B4750D" w:rsidP="00FF0CF0">
            <w:pPr>
              <w:pStyle w:val="TAL"/>
              <w:rPr>
                <w:sz w:val="16"/>
              </w:rPr>
            </w:pPr>
            <w:r w:rsidRPr="00907D00">
              <w:rPr>
                <w:sz w:val="16"/>
              </w:rPr>
              <w:t>C3-230273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BB71" w14:textId="77777777" w:rsidR="00B4750D" w:rsidRPr="00907D00" w:rsidRDefault="00B4750D" w:rsidP="00FF0CF0">
            <w:pPr>
              <w:pStyle w:val="TAL"/>
              <w:rPr>
                <w:sz w:val="16"/>
              </w:rPr>
            </w:pPr>
            <w:r w:rsidRPr="00907D00">
              <w:rPr>
                <w:sz w:val="16"/>
              </w:rPr>
              <w:t>definition of the value of perioCommInd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BA5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533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E949"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49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EF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A0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7B0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FA5BF" w14:textId="77777777" w:rsidR="00B4750D" w:rsidRPr="00907D00" w:rsidRDefault="00B4750D" w:rsidP="00FF0CF0">
            <w:pPr>
              <w:pStyle w:val="TAL"/>
              <w:rPr>
                <w:sz w:val="16"/>
              </w:rPr>
            </w:pPr>
            <w:r w:rsidRPr="00907D00">
              <w:rPr>
                <w:sz w:val="16"/>
              </w:rPr>
              <w:t>revised</w:t>
            </w:r>
          </w:p>
        </w:tc>
      </w:tr>
      <w:tr w:rsidR="00B4750D" w:rsidRPr="00907D00" w14:paraId="1ABCD2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19FD90" w14:textId="77777777" w:rsidR="00B4750D" w:rsidRPr="00907D00" w:rsidRDefault="00B4750D" w:rsidP="00FF0CF0">
            <w:pPr>
              <w:pStyle w:val="TAL"/>
              <w:rPr>
                <w:sz w:val="16"/>
              </w:rPr>
            </w:pPr>
            <w:r w:rsidRPr="00907D00">
              <w:rPr>
                <w:sz w:val="16"/>
              </w:rPr>
              <w:t>C3-230708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75B9"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1026"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68C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A3FB"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B54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C1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BCF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B56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6663" w14:textId="77777777" w:rsidR="00B4750D" w:rsidRPr="00907D00" w:rsidRDefault="00B4750D" w:rsidP="00FF0CF0">
            <w:pPr>
              <w:pStyle w:val="TAL"/>
              <w:rPr>
                <w:sz w:val="16"/>
              </w:rPr>
            </w:pPr>
            <w:r w:rsidRPr="00907D00">
              <w:rPr>
                <w:sz w:val="16"/>
              </w:rPr>
              <w:t>withdrawn</w:t>
            </w:r>
          </w:p>
        </w:tc>
      </w:tr>
      <w:tr w:rsidR="00B4750D" w:rsidRPr="00907D00" w14:paraId="2EB1F3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E3B5E3" w14:textId="77777777" w:rsidR="00B4750D" w:rsidRPr="00907D00" w:rsidRDefault="00B4750D" w:rsidP="00FF0CF0">
            <w:pPr>
              <w:pStyle w:val="TAL"/>
              <w:rPr>
                <w:sz w:val="16"/>
              </w:rPr>
            </w:pPr>
            <w:r w:rsidRPr="00907D00">
              <w:rPr>
                <w:sz w:val="16"/>
              </w:rPr>
              <w:t>C3-230709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B350"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C27A"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A7E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EE44"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5EF9"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601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C9F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FB79"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47DE" w14:textId="77777777" w:rsidR="00B4750D" w:rsidRPr="00907D00" w:rsidRDefault="00B4750D" w:rsidP="00FF0CF0">
            <w:pPr>
              <w:pStyle w:val="TAL"/>
              <w:rPr>
                <w:sz w:val="16"/>
              </w:rPr>
            </w:pPr>
            <w:r w:rsidRPr="00907D00">
              <w:rPr>
                <w:sz w:val="16"/>
              </w:rPr>
              <w:t>agreed</w:t>
            </w:r>
          </w:p>
        </w:tc>
      </w:tr>
      <w:tr w:rsidR="00B4750D" w:rsidRPr="00907D00" w14:paraId="3C77ED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DE207E" w14:textId="77777777" w:rsidR="00B4750D" w:rsidRPr="00907D00" w:rsidRDefault="00B4750D" w:rsidP="00FF0CF0">
            <w:pPr>
              <w:pStyle w:val="TAL"/>
              <w:rPr>
                <w:sz w:val="16"/>
              </w:rPr>
            </w:pPr>
            <w:r w:rsidRPr="00907D00">
              <w:rPr>
                <w:sz w:val="16"/>
              </w:rPr>
              <w:t>C3-230284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6A27"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0EB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82C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8DEE6"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CAA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AAF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9AA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C01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76C9" w14:textId="77777777" w:rsidR="00B4750D" w:rsidRPr="00907D00" w:rsidRDefault="00B4750D" w:rsidP="00FF0CF0">
            <w:pPr>
              <w:pStyle w:val="TAL"/>
              <w:rPr>
                <w:sz w:val="16"/>
              </w:rPr>
            </w:pPr>
            <w:r w:rsidRPr="00907D00">
              <w:rPr>
                <w:sz w:val="16"/>
              </w:rPr>
              <w:t>revised</w:t>
            </w:r>
          </w:p>
        </w:tc>
      </w:tr>
      <w:tr w:rsidR="00B4750D" w:rsidRPr="00907D00" w14:paraId="49C9CA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E74026" w14:textId="77777777" w:rsidR="00B4750D" w:rsidRPr="00907D00" w:rsidRDefault="00B4750D" w:rsidP="00FF0CF0">
            <w:pPr>
              <w:pStyle w:val="TAL"/>
              <w:rPr>
                <w:sz w:val="16"/>
              </w:rPr>
            </w:pPr>
            <w:r w:rsidRPr="00907D00">
              <w:rPr>
                <w:sz w:val="16"/>
              </w:rPr>
              <w:t>C3-230710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D443"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DBB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D3D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2525"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B2D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B7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58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8946"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4795" w14:textId="77777777" w:rsidR="00B4750D" w:rsidRPr="00907D00" w:rsidRDefault="00B4750D" w:rsidP="00FF0CF0">
            <w:pPr>
              <w:pStyle w:val="TAL"/>
              <w:rPr>
                <w:sz w:val="16"/>
              </w:rPr>
            </w:pPr>
            <w:r w:rsidRPr="00907D00">
              <w:rPr>
                <w:sz w:val="16"/>
              </w:rPr>
              <w:t>agreed</w:t>
            </w:r>
          </w:p>
        </w:tc>
      </w:tr>
      <w:tr w:rsidR="00B4750D" w:rsidRPr="00907D00" w14:paraId="64D1F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59A4B9" w14:textId="77777777" w:rsidR="00B4750D" w:rsidRPr="00907D00" w:rsidRDefault="00B4750D" w:rsidP="00FF0CF0">
            <w:pPr>
              <w:pStyle w:val="TAL"/>
              <w:rPr>
                <w:sz w:val="16"/>
              </w:rPr>
            </w:pPr>
            <w:r w:rsidRPr="00907D00">
              <w:rPr>
                <w:sz w:val="16"/>
              </w:rPr>
              <w:t>C3-230288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3009" w14:textId="77777777" w:rsidR="00B4750D" w:rsidRPr="00907D00" w:rsidRDefault="00B4750D" w:rsidP="00FF0CF0">
            <w:pPr>
              <w:pStyle w:val="TAL"/>
              <w:rPr>
                <w:sz w:val="16"/>
              </w:rPr>
            </w:pPr>
            <w:r w:rsidRPr="00907D00">
              <w:rPr>
                <w:sz w:val="16"/>
              </w:rPr>
              <w:t>Partial failure during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B98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B42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F72B"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7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47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AB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E3E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FE7D" w14:textId="77777777" w:rsidR="00B4750D" w:rsidRPr="00907D00" w:rsidRDefault="00B4750D" w:rsidP="00FF0CF0">
            <w:pPr>
              <w:pStyle w:val="TAL"/>
              <w:rPr>
                <w:sz w:val="16"/>
              </w:rPr>
            </w:pPr>
            <w:r w:rsidRPr="00907D00">
              <w:rPr>
                <w:sz w:val="16"/>
              </w:rPr>
              <w:t>agreed</w:t>
            </w:r>
          </w:p>
        </w:tc>
      </w:tr>
      <w:tr w:rsidR="00B4750D" w:rsidRPr="00907D00" w14:paraId="0FFAB6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301A3B" w14:textId="77777777" w:rsidR="00B4750D" w:rsidRPr="00907D00" w:rsidRDefault="00B4750D" w:rsidP="00FF0CF0">
            <w:pPr>
              <w:pStyle w:val="TAL"/>
              <w:rPr>
                <w:sz w:val="16"/>
              </w:rPr>
            </w:pPr>
            <w:r w:rsidRPr="00907D00">
              <w:rPr>
                <w:sz w:val="16"/>
              </w:rPr>
              <w:t>C3-230289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3FF9" w14:textId="77777777" w:rsidR="00B4750D" w:rsidRPr="00907D00" w:rsidRDefault="00B4750D" w:rsidP="00FF0CF0">
            <w:pPr>
              <w:pStyle w:val="TAL"/>
              <w:rPr>
                <w:sz w:val="16"/>
              </w:rPr>
            </w:pPr>
            <w:r w:rsidRPr="00907D00">
              <w:rPr>
                <w:sz w:val="16"/>
              </w:rPr>
              <w:t>Update of 5.1.6.1 and 5.2.6.1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F49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058F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199A0"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7B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1E2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94F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357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706B" w14:textId="77777777" w:rsidR="00B4750D" w:rsidRPr="00907D00" w:rsidRDefault="00B4750D" w:rsidP="00FF0CF0">
            <w:pPr>
              <w:pStyle w:val="TAL"/>
              <w:rPr>
                <w:sz w:val="16"/>
              </w:rPr>
            </w:pPr>
            <w:r w:rsidRPr="00907D00">
              <w:rPr>
                <w:sz w:val="16"/>
              </w:rPr>
              <w:t>agreed</w:t>
            </w:r>
          </w:p>
        </w:tc>
      </w:tr>
      <w:tr w:rsidR="00B4750D" w:rsidRPr="00907D00" w14:paraId="6466A1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3EE3B7" w14:textId="77777777" w:rsidR="00B4750D" w:rsidRPr="00907D00" w:rsidRDefault="00B4750D" w:rsidP="00FF0CF0">
            <w:pPr>
              <w:pStyle w:val="TAL"/>
              <w:rPr>
                <w:sz w:val="16"/>
              </w:rPr>
            </w:pPr>
            <w:r w:rsidRPr="00907D00">
              <w:rPr>
                <w:sz w:val="16"/>
              </w:rPr>
              <w:t>C3-230299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A74B" w14:textId="77777777" w:rsidR="00B4750D" w:rsidRPr="00907D00" w:rsidRDefault="00B4750D" w:rsidP="00FF0CF0">
            <w:pPr>
              <w:pStyle w:val="TAL"/>
              <w:rPr>
                <w:sz w:val="16"/>
              </w:rPr>
            </w:pPr>
            <w:r w:rsidRPr="00907D00">
              <w:rPr>
                <w:sz w:val="16"/>
              </w:rPr>
              <w:t>Fix the description formatting issue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AA7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206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E296"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86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89B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77D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6BB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1C6E" w14:textId="77777777" w:rsidR="00B4750D" w:rsidRPr="00907D00" w:rsidRDefault="00B4750D" w:rsidP="00FF0CF0">
            <w:pPr>
              <w:pStyle w:val="TAL"/>
              <w:rPr>
                <w:sz w:val="16"/>
              </w:rPr>
            </w:pPr>
            <w:r w:rsidRPr="00907D00">
              <w:rPr>
                <w:sz w:val="16"/>
              </w:rPr>
              <w:t>revised</w:t>
            </w:r>
          </w:p>
        </w:tc>
      </w:tr>
      <w:tr w:rsidR="00B4750D" w:rsidRPr="00907D00" w14:paraId="53D52B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5F8FAA" w14:textId="77777777" w:rsidR="00B4750D" w:rsidRPr="00907D00" w:rsidRDefault="00B4750D" w:rsidP="00FF0CF0">
            <w:pPr>
              <w:pStyle w:val="TAL"/>
              <w:rPr>
                <w:sz w:val="16"/>
              </w:rPr>
            </w:pPr>
            <w:r w:rsidRPr="00907D00">
              <w:rPr>
                <w:sz w:val="16"/>
              </w:rPr>
              <w:t>C3-230704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42EC" w14:textId="77777777" w:rsidR="00B4750D" w:rsidRPr="00907D00" w:rsidRDefault="00B4750D" w:rsidP="00FF0CF0">
            <w:pPr>
              <w:pStyle w:val="TAL"/>
              <w:rPr>
                <w:sz w:val="16"/>
              </w:rPr>
            </w:pPr>
            <w:r w:rsidRPr="00907D00">
              <w:rPr>
                <w:sz w:val="16"/>
              </w:rPr>
              <w:t>Fix the description formatting issue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5398" w14:textId="77777777" w:rsidR="00B4750D" w:rsidRPr="00907D00" w:rsidRDefault="00B4750D" w:rsidP="00FF0CF0">
            <w:pPr>
              <w:pStyle w:val="TAL"/>
              <w:rPr>
                <w:sz w:val="16"/>
              </w:rPr>
            </w:pPr>
            <w:r w:rsidRPr="00907D0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AB6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AA87"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BC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FA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964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47A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BE2B" w14:textId="77777777" w:rsidR="00B4750D" w:rsidRPr="00907D00" w:rsidRDefault="00B4750D" w:rsidP="00FF0CF0">
            <w:pPr>
              <w:pStyle w:val="TAL"/>
              <w:rPr>
                <w:sz w:val="16"/>
              </w:rPr>
            </w:pPr>
            <w:r w:rsidRPr="00907D00">
              <w:rPr>
                <w:sz w:val="16"/>
              </w:rPr>
              <w:t>agreed</w:t>
            </w:r>
          </w:p>
        </w:tc>
      </w:tr>
      <w:tr w:rsidR="00B4750D" w:rsidRPr="00907D00" w14:paraId="77BABB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FA2EB8" w14:textId="77777777" w:rsidR="00B4750D" w:rsidRPr="00907D00" w:rsidRDefault="00B4750D" w:rsidP="00FF0CF0">
            <w:pPr>
              <w:pStyle w:val="TAL"/>
              <w:rPr>
                <w:sz w:val="16"/>
              </w:rPr>
            </w:pPr>
            <w:r w:rsidRPr="00907D00">
              <w:rPr>
                <w:sz w:val="16"/>
              </w:rPr>
              <w:t>C3-230306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7A1"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1CB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480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4E66"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8E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D4EA"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056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3059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CB58" w14:textId="77777777" w:rsidR="00B4750D" w:rsidRPr="00907D00" w:rsidRDefault="00B4750D" w:rsidP="00FF0CF0">
            <w:pPr>
              <w:pStyle w:val="TAL"/>
              <w:rPr>
                <w:sz w:val="16"/>
              </w:rPr>
            </w:pPr>
            <w:r w:rsidRPr="00907D00">
              <w:rPr>
                <w:sz w:val="16"/>
              </w:rPr>
              <w:t>agreed</w:t>
            </w:r>
          </w:p>
        </w:tc>
      </w:tr>
      <w:tr w:rsidR="00B4750D" w:rsidRPr="00907D00" w14:paraId="1E9A7D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A596AB" w14:textId="77777777" w:rsidR="00B4750D" w:rsidRPr="00907D00" w:rsidRDefault="00B4750D" w:rsidP="00FF0CF0">
            <w:pPr>
              <w:pStyle w:val="TAL"/>
              <w:rPr>
                <w:sz w:val="16"/>
              </w:rPr>
            </w:pPr>
            <w:r w:rsidRPr="00907D00">
              <w:rPr>
                <w:sz w:val="16"/>
              </w:rPr>
              <w:t>C3-230307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EEAB"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FA1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909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6A56"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46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2D3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95C6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635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A401" w14:textId="77777777" w:rsidR="00B4750D" w:rsidRPr="00907D00" w:rsidRDefault="00B4750D" w:rsidP="00FF0CF0">
            <w:pPr>
              <w:pStyle w:val="TAL"/>
              <w:rPr>
                <w:sz w:val="16"/>
              </w:rPr>
            </w:pPr>
            <w:r w:rsidRPr="00907D00">
              <w:rPr>
                <w:sz w:val="16"/>
              </w:rPr>
              <w:t>agreed</w:t>
            </w:r>
          </w:p>
        </w:tc>
      </w:tr>
      <w:tr w:rsidR="00B4750D" w:rsidRPr="00907D00" w14:paraId="220196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1E844" w14:textId="77777777" w:rsidR="00B4750D" w:rsidRPr="00907D00" w:rsidRDefault="00B4750D" w:rsidP="00FF0CF0">
            <w:pPr>
              <w:pStyle w:val="TAL"/>
              <w:rPr>
                <w:sz w:val="16"/>
              </w:rPr>
            </w:pPr>
            <w:r w:rsidRPr="00907D00">
              <w:rPr>
                <w:sz w:val="16"/>
              </w:rPr>
              <w:t>C3-230308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5144"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925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F2D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1CDE"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51E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024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453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5C1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B347" w14:textId="77777777" w:rsidR="00B4750D" w:rsidRPr="00907D00" w:rsidRDefault="00B4750D" w:rsidP="00FF0CF0">
            <w:pPr>
              <w:pStyle w:val="TAL"/>
              <w:rPr>
                <w:sz w:val="16"/>
              </w:rPr>
            </w:pPr>
            <w:r w:rsidRPr="00907D00">
              <w:rPr>
                <w:sz w:val="16"/>
              </w:rPr>
              <w:t>revised</w:t>
            </w:r>
          </w:p>
        </w:tc>
      </w:tr>
      <w:tr w:rsidR="00B4750D" w:rsidRPr="00907D00" w14:paraId="6443C9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F63C22" w14:textId="77777777" w:rsidR="00B4750D" w:rsidRPr="00907D00" w:rsidRDefault="00B4750D" w:rsidP="00FF0CF0">
            <w:pPr>
              <w:pStyle w:val="TAL"/>
              <w:rPr>
                <w:sz w:val="16"/>
              </w:rPr>
            </w:pPr>
            <w:r w:rsidRPr="00907D00">
              <w:rPr>
                <w:sz w:val="16"/>
              </w:rPr>
              <w:t>C3-230719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A337"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5E0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25B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7191"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36ED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EE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339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79EE"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45AE" w14:textId="77777777" w:rsidR="00B4750D" w:rsidRPr="00907D00" w:rsidRDefault="00B4750D" w:rsidP="00FF0CF0">
            <w:pPr>
              <w:pStyle w:val="TAL"/>
              <w:rPr>
                <w:sz w:val="16"/>
              </w:rPr>
            </w:pPr>
            <w:r w:rsidRPr="00907D00">
              <w:rPr>
                <w:sz w:val="16"/>
              </w:rPr>
              <w:t>agreed</w:t>
            </w:r>
          </w:p>
        </w:tc>
      </w:tr>
      <w:tr w:rsidR="00B4750D" w:rsidRPr="00907D00" w14:paraId="500780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9FA4AB" w14:textId="77777777" w:rsidR="00B4750D" w:rsidRPr="00907D00" w:rsidRDefault="00B4750D" w:rsidP="00FF0CF0">
            <w:pPr>
              <w:pStyle w:val="TAL"/>
              <w:rPr>
                <w:sz w:val="16"/>
              </w:rPr>
            </w:pPr>
            <w:r w:rsidRPr="00907D00">
              <w:rPr>
                <w:sz w:val="16"/>
              </w:rPr>
              <w:t>C3-230309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F1DC"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7889"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040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3585"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F2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5B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6BD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7D07"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DA7" w14:textId="77777777" w:rsidR="00B4750D" w:rsidRPr="00907D00" w:rsidRDefault="00B4750D" w:rsidP="00FF0CF0">
            <w:pPr>
              <w:pStyle w:val="TAL"/>
              <w:rPr>
                <w:sz w:val="16"/>
              </w:rPr>
            </w:pPr>
            <w:r w:rsidRPr="00907D00">
              <w:rPr>
                <w:sz w:val="16"/>
              </w:rPr>
              <w:t>revised</w:t>
            </w:r>
          </w:p>
        </w:tc>
      </w:tr>
      <w:tr w:rsidR="00B4750D" w:rsidRPr="00907D00" w14:paraId="622D94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CA3684" w14:textId="77777777" w:rsidR="00B4750D" w:rsidRPr="00907D00" w:rsidRDefault="00B4750D" w:rsidP="00FF0CF0">
            <w:pPr>
              <w:pStyle w:val="TAL"/>
              <w:rPr>
                <w:sz w:val="16"/>
              </w:rPr>
            </w:pPr>
            <w:r w:rsidRPr="00907D00">
              <w:rPr>
                <w:sz w:val="16"/>
              </w:rPr>
              <w:t>C3-230720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A5452"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BCF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D84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EA1F"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938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B4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BD4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8CE1"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6FF9" w14:textId="77777777" w:rsidR="00B4750D" w:rsidRPr="00907D00" w:rsidRDefault="00B4750D" w:rsidP="00FF0CF0">
            <w:pPr>
              <w:pStyle w:val="TAL"/>
              <w:rPr>
                <w:sz w:val="16"/>
              </w:rPr>
            </w:pPr>
            <w:r w:rsidRPr="00907D00">
              <w:rPr>
                <w:sz w:val="16"/>
              </w:rPr>
              <w:t>agreed</w:t>
            </w:r>
          </w:p>
        </w:tc>
      </w:tr>
      <w:tr w:rsidR="00B4750D" w:rsidRPr="00907D00" w14:paraId="4F6682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9F1695" w14:textId="77777777" w:rsidR="00B4750D" w:rsidRPr="00907D00" w:rsidRDefault="00B4750D" w:rsidP="00FF0CF0">
            <w:pPr>
              <w:pStyle w:val="TAL"/>
              <w:rPr>
                <w:sz w:val="16"/>
              </w:rPr>
            </w:pPr>
            <w:r w:rsidRPr="00907D00">
              <w:rPr>
                <w:sz w:val="16"/>
              </w:rPr>
              <w:t>C3-230519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05FB"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3C5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740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00A3"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74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27F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8EF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72B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215C" w14:textId="77777777" w:rsidR="00B4750D" w:rsidRPr="00907D00" w:rsidRDefault="00B4750D" w:rsidP="00FF0CF0">
            <w:pPr>
              <w:pStyle w:val="TAL"/>
              <w:rPr>
                <w:sz w:val="16"/>
              </w:rPr>
            </w:pPr>
            <w:r w:rsidRPr="00907D00">
              <w:rPr>
                <w:sz w:val="16"/>
              </w:rPr>
              <w:t>revised</w:t>
            </w:r>
          </w:p>
        </w:tc>
      </w:tr>
      <w:tr w:rsidR="00B4750D" w:rsidRPr="00907D00" w14:paraId="574C5B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9E4FE0" w14:textId="77777777" w:rsidR="00B4750D" w:rsidRPr="00907D00" w:rsidRDefault="00B4750D" w:rsidP="00FF0CF0">
            <w:pPr>
              <w:pStyle w:val="TAL"/>
              <w:rPr>
                <w:sz w:val="16"/>
              </w:rPr>
            </w:pPr>
            <w:r w:rsidRPr="00907D00">
              <w:rPr>
                <w:sz w:val="16"/>
              </w:rPr>
              <w:t>C3-230662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1154"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8B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BBD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E7CD"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672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5E0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910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722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C7CA" w14:textId="77777777" w:rsidR="00B4750D" w:rsidRPr="00907D00" w:rsidRDefault="00B4750D" w:rsidP="00FF0CF0">
            <w:pPr>
              <w:pStyle w:val="TAL"/>
              <w:rPr>
                <w:sz w:val="16"/>
              </w:rPr>
            </w:pPr>
            <w:r w:rsidRPr="00907D00">
              <w:rPr>
                <w:sz w:val="16"/>
              </w:rPr>
              <w:t>agreed</w:t>
            </w:r>
          </w:p>
        </w:tc>
      </w:tr>
      <w:tr w:rsidR="00B4750D" w:rsidRPr="00907D00" w14:paraId="0785CA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691757" w14:textId="77777777" w:rsidR="00B4750D" w:rsidRPr="00907D00" w:rsidRDefault="00B4750D" w:rsidP="00FF0CF0">
            <w:pPr>
              <w:pStyle w:val="TAL"/>
              <w:rPr>
                <w:sz w:val="16"/>
              </w:rPr>
            </w:pPr>
            <w:r w:rsidRPr="00907D00">
              <w:rPr>
                <w:sz w:val="16"/>
              </w:rPr>
              <w:t>C3-230520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33BC"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5F9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980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B6FB"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99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F0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0BB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917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62D9" w14:textId="77777777" w:rsidR="00B4750D" w:rsidRPr="00907D00" w:rsidRDefault="00B4750D" w:rsidP="00FF0CF0">
            <w:pPr>
              <w:pStyle w:val="TAL"/>
              <w:rPr>
                <w:sz w:val="16"/>
              </w:rPr>
            </w:pPr>
            <w:r w:rsidRPr="00907D00">
              <w:rPr>
                <w:sz w:val="16"/>
              </w:rPr>
              <w:t>revised</w:t>
            </w:r>
          </w:p>
        </w:tc>
      </w:tr>
      <w:tr w:rsidR="00B4750D" w:rsidRPr="00907D00" w14:paraId="5BEF3F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BCBF90" w14:textId="77777777" w:rsidR="00B4750D" w:rsidRPr="00907D00" w:rsidRDefault="00B4750D" w:rsidP="00FF0CF0">
            <w:pPr>
              <w:pStyle w:val="TAL"/>
              <w:rPr>
                <w:sz w:val="16"/>
              </w:rPr>
            </w:pPr>
            <w:r w:rsidRPr="00907D00">
              <w:rPr>
                <w:sz w:val="16"/>
              </w:rPr>
              <w:t>C3-230661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CF0F"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1A7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FA8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03AF"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323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E8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20B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74C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139D" w14:textId="77777777" w:rsidR="00B4750D" w:rsidRPr="00907D00" w:rsidRDefault="00B4750D" w:rsidP="00FF0CF0">
            <w:pPr>
              <w:pStyle w:val="TAL"/>
              <w:rPr>
                <w:sz w:val="16"/>
              </w:rPr>
            </w:pPr>
            <w:r w:rsidRPr="00907D00">
              <w:rPr>
                <w:sz w:val="16"/>
              </w:rPr>
              <w:t>agreed</w:t>
            </w:r>
          </w:p>
        </w:tc>
      </w:tr>
      <w:tr w:rsidR="00B4750D" w:rsidRPr="00907D00" w14:paraId="620F22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605CAA" w14:textId="77777777" w:rsidR="00B4750D" w:rsidRPr="00907D00" w:rsidRDefault="00B4750D" w:rsidP="00FF0CF0">
            <w:pPr>
              <w:pStyle w:val="TAL"/>
              <w:rPr>
                <w:sz w:val="16"/>
              </w:rPr>
            </w:pPr>
            <w:r w:rsidRPr="00907D00">
              <w:rPr>
                <w:sz w:val="16"/>
              </w:rPr>
              <w:t>C3-230525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9E1A" w14:textId="77777777" w:rsidR="00B4750D" w:rsidRPr="00907D00" w:rsidRDefault="00B4750D" w:rsidP="00FF0CF0">
            <w:pPr>
              <w:pStyle w:val="TAL"/>
              <w:rPr>
                <w:sz w:val="16"/>
              </w:rPr>
            </w:pPr>
            <w:r w:rsidRPr="00907D00">
              <w:rPr>
                <w:sz w:val="16"/>
              </w:rPr>
              <w:t>Enhancement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3C1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BF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56D2"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A5B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EE7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142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8F9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3348" w14:textId="77777777" w:rsidR="00B4750D" w:rsidRPr="00907D00" w:rsidRDefault="00B4750D" w:rsidP="00FF0CF0">
            <w:pPr>
              <w:pStyle w:val="TAL"/>
              <w:rPr>
                <w:sz w:val="16"/>
              </w:rPr>
            </w:pPr>
            <w:r w:rsidRPr="00907D00">
              <w:rPr>
                <w:sz w:val="16"/>
              </w:rPr>
              <w:t>merged</w:t>
            </w:r>
          </w:p>
        </w:tc>
      </w:tr>
      <w:tr w:rsidR="00B4750D" w:rsidRPr="00907D00" w14:paraId="5C74F4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A3D94F" w14:textId="77777777" w:rsidR="00B4750D" w:rsidRPr="00907D00" w:rsidRDefault="00B4750D" w:rsidP="00FF0CF0">
            <w:pPr>
              <w:pStyle w:val="TAL"/>
              <w:rPr>
                <w:sz w:val="16"/>
              </w:rPr>
            </w:pPr>
            <w:r w:rsidRPr="00907D00">
              <w:rPr>
                <w:sz w:val="16"/>
              </w:rPr>
              <w:t>C3-230526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C6" w14:textId="77777777" w:rsidR="00B4750D" w:rsidRPr="00907D00" w:rsidRDefault="00B4750D" w:rsidP="00FF0CF0">
            <w:pPr>
              <w:pStyle w:val="TAL"/>
              <w:rPr>
                <w:sz w:val="16"/>
              </w:rPr>
            </w:pPr>
            <w:r w:rsidRPr="00907D00">
              <w:rPr>
                <w:sz w:val="16"/>
              </w:rPr>
              <w:t>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F32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4AF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1FD2"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A96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E19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192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D432"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52B6" w14:textId="77777777" w:rsidR="00B4750D" w:rsidRPr="00907D00" w:rsidRDefault="00B4750D" w:rsidP="00FF0CF0">
            <w:pPr>
              <w:pStyle w:val="TAL"/>
              <w:rPr>
                <w:sz w:val="16"/>
              </w:rPr>
            </w:pPr>
            <w:r w:rsidRPr="00907D00">
              <w:rPr>
                <w:sz w:val="16"/>
              </w:rPr>
              <w:t>revised</w:t>
            </w:r>
          </w:p>
        </w:tc>
      </w:tr>
      <w:tr w:rsidR="00B4750D" w:rsidRPr="00907D00" w14:paraId="7E5024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C43C38" w14:textId="77777777" w:rsidR="00B4750D" w:rsidRPr="00907D00" w:rsidRDefault="00B4750D" w:rsidP="00FF0CF0">
            <w:pPr>
              <w:pStyle w:val="TAL"/>
              <w:rPr>
                <w:sz w:val="16"/>
              </w:rPr>
            </w:pPr>
            <w:r w:rsidRPr="00907D00">
              <w:rPr>
                <w:sz w:val="16"/>
              </w:rPr>
              <w:t>C3-230699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F67A" w14:textId="77777777" w:rsidR="00B4750D" w:rsidRPr="00907D00" w:rsidRDefault="00B4750D" w:rsidP="00FF0CF0">
            <w:pPr>
              <w:pStyle w:val="TAL"/>
              <w:rPr>
                <w:sz w:val="16"/>
              </w:rPr>
            </w:pPr>
            <w:r w:rsidRPr="00907D00">
              <w:rPr>
                <w:sz w:val="16"/>
              </w:rPr>
              <w:t>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80C3" w14:textId="77777777" w:rsidR="00B4750D" w:rsidRPr="00907D00" w:rsidRDefault="00B4750D" w:rsidP="00FF0CF0">
            <w:pPr>
              <w:pStyle w:val="TAL"/>
              <w:rPr>
                <w:sz w:val="16"/>
              </w:rPr>
            </w:pPr>
            <w:r w:rsidRPr="00907D0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75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C131"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460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2A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CE3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DD7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BF27" w14:textId="77777777" w:rsidR="00B4750D" w:rsidRPr="00907D00" w:rsidRDefault="00B4750D" w:rsidP="00FF0CF0">
            <w:pPr>
              <w:pStyle w:val="TAL"/>
              <w:rPr>
                <w:sz w:val="16"/>
              </w:rPr>
            </w:pPr>
            <w:r w:rsidRPr="00907D00">
              <w:rPr>
                <w:sz w:val="16"/>
              </w:rPr>
              <w:t>agreed</w:t>
            </w:r>
          </w:p>
        </w:tc>
      </w:tr>
      <w:tr w:rsidR="00B4750D" w:rsidRPr="00907D00" w14:paraId="6DE573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98A492" w14:textId="77777777" w:rsidR="00B4750D" w:rsidRPr="00907D00" w:rsidRDefault="00B4750D" w:rsidP="00FF0CF0">
            <w:pPr>
              <w:pStyle w:val="TAL"/>
              <w:rPr>
                <w:sz w:val="16"/>
              </w:rPr>
            </w:pPr>
            <w:r w:rsidRPr="00907D00">
              <w:rPr>
                <w:sz w:val="16"/>
              </w:rPr>
              <w:t>C3-230527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6EA5" w14:textId="77777777" w:rsidR="00B4750D" w:rsidRPr="00907D00" w:rsidRDefault="00B4750D" w:rsidP="00FF0CF0">
            <w:pPr>
              <w:pStyle w:val="TAL"/>
              <w:rPr>
                <w:sz w:val="16"/>
              </w:rPr>
            </w:pPr>
            <w:r w:rsidRPr="00907D00">
              <w:rPr>
                <w:sz w:val="16"/>
              </w:rPr>
              <w:t>Clarification for Analytics Specification in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A8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FA5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23B6"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C3A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8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7C7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021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5285" w14:textId="77777777" w:rsidR="00B4750D" w:rsidRPr="00907D00" w:rsidRDefault="00B4750D" w:rsidP="00FF0CF0">
            <w:pPr>
              <w:pStyle w:val="TAL"/>
              <w:rPr>
                <w:sz w:val="16"/>
              </w:rPr>
            </w:pPr>
            <w:r w:rsidRPr="00907D00">
              <w:rPr>
                <w:sz w:val="16"/>
              </w:rPr>
              <w:t>revised</w:t>
            </w:r>
          </w:p>
        </w:tc>
      </w:tr>
      <w:tr w:rsidR="00B4750D" w:rsidRPr="00907D00" w14:paraId="4EC531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9E6E53" w14:textId="77777777" w:rsidR="00B4750D" w:rsidRPr="00907D00" w:rsidRDefault="00B4750D" w:rsidP="00FF0CF0">
            <w:pPr>
              <w:pStyle w:val="TAL"/>
              <w:rPr>
                <w:sz w:val="16"/>
              </w:rPr>
            </w:pPr>
            <w:r w:rsidRPr="00907D00">
              <w:rPr>
                <w:sz w:val="16"/>
              </w:rPr>
              <w:t>C3-230700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246B" w14:textId="77777777" w:rsidR="00B4750D" w:rsidRPr="00907D00" w:rsidRDefault="00B4750D" w:rsidP="00FF0CF0">
            <w:pPr>
              <w:pStyle w:val="TAL"/>
              <w:rPr>
                <w:sz w:val="16"/>
              </w:rPr>
            </w:pPr>
            <w:r w:rsidRPr="00907D00">
              <w:rPr>
                <w:sz w:val="16"/>
              </w:rPr>
              <w:t>Clarification for Analytics Specification in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F48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198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105"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072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F7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BF6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29E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B8C4" w14:textId="77777777" w:rsidR="00B4750D" w:rsidRPr="00907D00" w:rsidRDefault="00B4750D" w:rsidP="00FF0CF0">
            <w:pPr>
              <w:pStyle w:val="TAL"/>
              <w:rPr>
                <w:sz w:val="16"/>
              </w:rPr>
            </w:pPr>
            <w:r w:rsidRPr="00907D00">
              <w:rPr>
                <w:sz w:val="16"/>
              </w:rPr>
              <w:t>agreed</w:t>
            </w:r>
          </w:p>
        </w:tc>
      </w:tr>
      <w:tr w:rsidR="00B4750D" w:rsidRPr="00907D00" w14:paraId="3C0092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028CED" w14:textId="77777777" w:rsidR="00B4750D" w:rsidRPr="00907D00" w:rsidRDefault="00B4750D" w:rsidP="00FF0CF0">
            <w:pPr>
              <w:pStyle w:val="TAL"/>
              <w:rPr>
                <w:sz w:val="16"/>
              </w:rPr>
            </w:pPr>
            <w:r w:rsidRPr="00907D00">
              <w:rPr>
                <w:sz w:val="16"/>
              </w:rPr>
              <w:t>C3-230528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5463" w14:textId="77777777" w:rsidR="00B4750D" w:rsidRPr="00907D00" w:rsidRDefault="00B4750D" w:rsidP="00FF0CF0">
            <w:pPr>
              <w:pStyle w:val="TAL"/>
              <w:rPr>
                <w:sz w:val="16"/>
              </w:rPr>
            </w:pPr>
            <w:r w:rsidRPr="00907D00">
              <w:rPr>
                <w:sz w:val="16"/>
              </w:rPr>
              <w:t>Corrections for descriptions of boolean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303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3DB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7504"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E4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EDF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47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1EB1"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18CF" w14:textId="77777777" w:rsidR="00B4750D" w:rsidRPr="00907D00" w:rsidRDefault="00B4750D" w:rsidP="00FF0CF0">
            <w:pPr>
              <w:pStyle w:val="TAL"/>
              <w:rPr>
                <w:sz w:val="16"/>
              </w:rPr>
            </w:pPr>
            <w:r w:rsidRPr="00907D00">
              <w:rPr>
                <w:sz w:val="16"/>
              </w:rPr>
              <w:t>revised</w:t>
            </w:r>
          </w:p>
        </w:tc>
      </w:tr>
      <w:tr w:rsidR="00B4750D" w:rsidRPr="00907D00" w14:paraId="5E8ACA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3F349" w14:textId="77777777" w:rsidR="00B4750D" w:rsidRPr="00907D00" w:rsidRDefault="00B4750D" w:rsidP="00FF0CF0">
            <w:pPr>
              <w:pStyle w:val="TAL"/>
              <w:rPr>
                <w:sz w:val="16"/>
              </w:rPr>
            </w:pPr>
            <w:r w:rsidRPr="00907D00">
              <w:rPr>
                <w:sz w:val="16"/>
              </w:rPr>
              <w:t>C3-230672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2FA2" w14:textId="77777777" w:rsidR="00B4750D" w:rsidRPr="00907D00" w:rsidRDefault="00B4750D" w:rsidP="00FF0CF0">
            <w:pPr>
              <w:pStyle w:val="TAL"/>
              <w:rPr>
                <w:sz w:val="16"/>
              </w:rPr>
            </w:pPr>
            <w:r w:rsidRPr="00907D00">
              <w:rPr>
                <w:sz w:val="16"/>
              </w:rPr>
              <w:t>Corrections for descriptions of boolean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13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15C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79AC"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7C4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4E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EA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660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DB67" w14:textId="77777777" w:rsidR="00B4750D" w:rsidRPr="00907D00" w:rsidRDefault="00B4750D" w:rsidP="00FF0CF0">
            <w:pPr>
              <w:pStyle w:val="TAL"/>
              <w:rPr>
                <w:sz w:val="16"/>
              </w:rPr>
            </w:pPr>
            <w:r w:rsidRPr="00907D00">
              <w:rPr>
                <w:sz w:val="16"/>
              </w:rPr>
              <w:t>agreed</w:t>
            </w:r>
          </w:p>
        </w:tc>
      </w:tr>
      <w:tr w:rsidR="00B4750D" w:rsidRPr="00907D00" w14:paraId="1E2294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DA5D6" w14:textId="77777777" w:rsidR="00B4750D" w:rsidRPr="00907D00" w:rsidRDefault="00B4750D" w:rsidP="00FF0CF0">
            <w:pPr>
              <w:pStyle w:val="TAL"/>
              <w:rPr>
                <w:sz w:val="16"/>
              </w:rPr>
            </w:pPr>
            <w:r w:rsidRPr="00907D00">
              <w:rPr>
                <w:sz w:val="16"/>
              </w:rPr>
              <w:t>C3-230531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B924"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6EF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189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C29A"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69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F8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99B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C00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9FD5" w14:textId="77777777" w:rsidR="00B4750D" w:rsidRPr="00907D00" w:rsidRDefault="00B4750D" w:rsidP="00FF0CF0">
            <w:pPr>
              <w:pStyle w:val="TAL"/>
              <w:rPr>
                <w:sz w:val="16"/>
              </w:rPr>
            </w:pPr>
            <w:r w:rsidRPr="00907D00">
              <w:rPr>
                <w:sz w:val="16"/>
              </w:rPr>
              <w:t>revised</w:t>
            </w:r>
          </w:p>
        </w:tc>
      </w:tr>
      <w:tr w:rsidR="00B4750D" w:rsidRPr="00907D00" w14:paraId="35245F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A528F0" w14:textId="77777777" w:rsidR="00B4750D" w:rsidRPr="00907D00" w:rsidRDefault="00B4750D" w:rsidP="00FF0CF0">
            <w:pPr>
              <w:pStyle w:val="TAL"/>
              <w:rPr>
                <w:sz w:val="16"/>
              </w:rPr>
            </w:pPr>
            <w:r w:rsidRPr="00907D00">
              <w:rPr>
                <w:sz w:val="16"/>
              </w:rPr>
              <w:t>C3-230785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4505"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B5B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2DA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AA79"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98C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0C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D80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8C6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BDF6" w14:textId="77777777" w:rsidR="00B4750D" w:rsidRPr="00907D00" w:rsidRDefault="00B4750D" w:rsidP="00FF0CF0">
            <w:pPr>
              <w:pStyle w:val="TAL"/>
              <w:rPr>
                <w:sz w:val="16"/>
              </w:rPr>
            </w:pPr>
            <w:r w:rsidRPr="00907D00">
              <w:rPr>
                <w:sz w:val="16"/>
              </w:rPr>
              <w:t>agreed</w:t>
            </w:r>
          </w:p>
        </w:tc>
      </w:tr>
      <w:tr w:rsidR="00B4750D" w:rsidRPr="00907D00" w14:paraId="77DFD1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6364BC" w14:textId="77777777" w:rsidR="00B4750D" w:rsidRPr="00907D00" w:rsidRDefault="00B4750D" w:rsidP="00FF0CF0">
            <w:pPr>
              <w:pStyle w:val="TAL"/>
              <w:rPr>
                <w:sz w:val="16"/>
              </w:rPr>
            </w:pPr>
            <w:r w:rsidRPr="00907D00">
              <w:rPr>
                <w:sz w:val="16"/>
              </w:rPr>
              <w:t>C3-230532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6D05"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21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65C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4962"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FB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F7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6C9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97F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115D" w14:textId="77777777" w:rsidR="00B4750D" w:rsidRPr="00907D00" w:rsidRDefault="00B4750D" w:rsidP="00FF0CF0">
            <w:pPr>
              <w:pStyle w:val="TAL"/>
              <w:rPr>
                <w:sz w:val="16"/>
              </w:rPr>
            </w:pPr>
            <w:r w:rsidRPr="00907D00">
              <w:rPr>
                <w:sz w:val="16"/>
              </w:rPr>
              <w:t>revised</w:t>
            </w:r>
          </w:p>
        </w:tc>
      </w:tr>
      <w:tr w:rsidR="00B4750D" w:rsidRPr="00907D00" w14:paraId="086B64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7369F1" w14:textId="77777777" w:rsidR="00B4750D" w:rsidRPr="00907D00" w:rsidRDefault="00B4750D" w:rsidP="00FF0CF0">
            <w:pPr>
              <w:pStyle w:val="TAL"/>
              <w:rPr>
                <w:sz w:val="16"/>
              </w:rPr>
            </w:pPr>
            <w:r w:rsidRPr="00907D00">
              <w:rPr>
                <w:sz w:val="16"/>
              </w:rPr>
              <w:t>C3-230615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6E1" w14:textId="77777777" w:rsidR="00B4750D" w:rsidRPr="00907D00" w:rsidRDefault="00B4750D" w:rsidP="00FF0CF0">
            <w:pPr>
              <w:pStyle w:val="TAL"/>
              <w:rPr>
                <w:sz w:val="16"/>
              </w:rPr>
            </w:pPr>
            <w:r w:rsidRPr="00907D00">
              <w:rPr>
                <w:sz w:val="16"/>
              </w:rPr>
              <w:t>Corrections for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7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941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C5F1"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800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447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23A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EED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AB03" w14:textId="77777777" w:rsidR="00B4750D" w:rsidRPr="00907D00" w:rsidRDefault="00B4750D" w:rsidP="00FF0CF0">
            <w:pPr>
              <w:pStyle w:val="TAL"/>
              <w:rPr>
                <w:sz w:val="16"/>
              </w:rPr>
            </w:pPr>
            <w:r w:rsidRPr="00907D00">
              <w:rPr>
                <w:sz w:val="16"/>
              </w:rPr>
              <w:t>agreed</w:t>
            </w:r>
          </w:p>
        </w:tc>
      </w:tr>
      <w:tr w:rsidR="00B4750D" w:rsidRPr="00907D00" w14:paraId="5A2E7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ED6896" w14:textId="77777777" w:rsidR="00B4750D" w:rsidRPr="00907D00" w:rsidRDefault="00B4750D" w:rsidP="00FF0CF0">
            <w:pPr>
              <w:pStyle w:val="TAL"/>
              <w:rPr>
                <w:sz w:val="16"/>
              </w:rPr>
            </w:pPr>
            <w:r w:rsidRPr="00907D00">
              <w:rPr>
                <w:sz w:val="16"/>
              </w:rPr>
              <w:t>C3-230533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FC1D" w14:textId="77777777" w:rsidR="00B4750D" w:rsidRPr="00907D00" w:rsidRDefault="00B4750D" w:rsidP="00FF0CF0">
            <w:pPr>
              <w:pStyle w:val="TAL"/>
              <w:rPr>
                <w:sz w:val="16"/>
              </w:rPr>
            </w:pPr>
            <w:r w:rsidRPr="00907D00">
              <w:rPr>
                <w:sz w:val="16"/>
              </w:rPr>
              <w:t>Enhancement of UE communication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B22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AFA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7A11"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E2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3A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FA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BEB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31" w14:textId="77777777" w:rsidR="00B4750D" w:rsidRPr="00907D00" w:rsidRDefault="00B4750D" w:rsidP="00FF0CF0">
            <w:pPr>
              <w:pStyle w:val="TAL"/>
              <w:rPr>
                <w:sz w:val="16"/>
              </w:rPr>
            </w:pPr>
            <w:r w:rsidRPr="00907D00">
              <w:rPr>
                <w:sz w:val="16"/>
              </w:rPr>
              <w:t>revised</w:t>
            </w:r>
          </w:p>
        </w:tc>
      </w:tr>
      <w:tr w:rsidR="00B4750D" w:rsidRPr="00907D00" w14:paraId="527CA1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9081E6" w14:textId="77777777" w:rsidR="00B4750D" w:rsidRPr="00907D00" w:rsidRDefault="00B4750D" w:rsidP="00FF0CF0">
            <w:pPr>
              <w:pStyle w:val="TAL"/>
              <w:rPr>
                <w:sz w:val="16"/>
              </w:rPr>
            </w:pPr>
            <w:r w:rsidRPr="00907D00">
              <w:rPr>
                <w:sz w:val="16"/>
              </w:rPr>
              <w:t>C3-230786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B36" w14:textId="77777777" w:rsidR="00B4750D" w:rsidRPr="00907D00" w:rsidRDefault="00B4750D" w:rsidP="00FF0CF0">
            <w:pPr>
              <w:pStyle w:val="TAL"/>
              <w:rPr>
                <w:sz w:val="16"/>
              </w:rPr>
            </w:pPr>
            <w:r w:rsidRPr="00907D00">
              <w:rPr>
                <w:sz w:val="16"/>
              </w:rPr>
              <w:t>Enhancement of UE communication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CB7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A72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D7A9"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73B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2C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58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842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17CC" w14:textId="77777777" w:rsidR="00B4750D" w:rsidRPr="00907D00" w:rsidRDefault="00B4750D" w:rsidP="00FF0CF0">
            <w:pPr>
              <w:pStyle w:val="TAL"/>
              <w:rPr>
                <w:sz w:val="16"/>
              </w:rPr>
            </w:pPr>
            <w:r w:rsidRPr="00907D00">
              <w:rPr>
                <w:sz w:val="16"/>
              </w:rPr>
              <w:t>agreed</w:t>
            </w:r>
          </w:p>
        </w:tc>
      </w:tr>
      <w:tr w:rsidR="00B4750D" w:rsidRPr="00907D00" w14:paraId="40C8BF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5A49F8" w14:textId="77777777" w:rsidR="00B4750D" w:rsidRPr="00907D00" w:rsidRDefault="00B4750D" w:rsidP="00FF0CF0">
            <w:pPr>
              <w:pStyle w:val="TAL"/>
              <w:rPr>
                <w:sz w:val="16"/>
              </w:rPr>
            </w:pPr>
            <w:r w:rsidRPr="00907D00">
              <w:rPr>
                <w:sz w:val="16"/>
              </w:rPr>
              <w:t>C3-230534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68CA" w14:textId="77777777" w:rsidR="00B4750D" w:rsidRPr="00907D00" w:rsidRDefault="00B4750D" w:rsidP="00FF0CF0">
            <w:pPr>
              <w:pStyle w:val="TAL"/>
              <w:rPr>
                <w:sz w:val="16"/>
              </w:rPr>
            </w:pPr>
            <w:r w:rsidRPr="00907D00">
              <w:rPr>
                <w:sz w:val="16"/>
              </w:rPr>
              <w:t>Enhancement of UE mobility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E1F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106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3948" w14:textId="77777777" w:rsidR="00B4750D" w:rsidRPr="00907D00" w:rsidRDefault="00B4750D" w:rsidP="00FF0CF0">
            <w:pPr>
              <w:pStyle w:val="TAL"/>
              <w:rPr>
                <w:sz w:val="16"/>
              </w:rPr>
            </w:pPr>
            <w:r w:rsidRPr="00907D0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59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FF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FF3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B23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4AD6" w14:textId="77777777" w:rsidR="00B4750D" w:rsidRPr="00907D00" w:rsidRDefault="00B4750D" w:rsidP="00FF0CF0">
            <w:pPr>
              <w:pStyle w:val="TAL"/>
              <w:rPr>
                <w:sz w:val="16"/>
              </w:rPr>
            </w:pPr>
            <w:r w:rsidRPr="00907D00">
              <w:rPr>
                <w:sz w:val="16"/>
              </w:rPr>
              <w:t>revised</w:t>
            </w:r>
          </w:p>
        </w:tc>
      </w:tr>
      <w:tr w:rsidR="00B4750D" w:rsidRPr="00907D00" w14:paraId="0EB7E4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742688" w14:textId="77777777" w:rsidR="00B4750D" w:rsidRPr="00907D00" w:rsidRDefault="00B4750D" w:rsidP="00FF0CF0">
            <w:pPr>
              <w:pStyle w:val="TAL"/>
              <w:rPr>
                <w:sz w:val="16"/>
              </w:rPr>
            </w:pPr>
            <w:r w:rsidRPr="00907D00">
              <w:rPr>
                <w:sz w:val="16"/>
              </w:rPr>
              <w:t>C3-230787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10F7" w14:textId="77777777" w:rsidR="00B4750D" w:rsidRPr="00907D00" w:rsidRDefault="00B4750D" w:rsidP="00FF0CF0">
            <w:pPr>
              <w:pStyle w:val="TAL"/>
              <w:rPr>
                <w:sz w:val="16"/>
              </w:rPr>
            </w:pPr>
            <w:r w:rsidRPr="00907D00">
              <w:rPr>
                <w:sz w:val="16"/>
              </w:rPr>
              <w:t>Enhancement of UE mobility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9A6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ACD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BA80" w14:textId="77777777" w:rsidR="00B4750D" w:rsidRPr="00907D00" w:rsidRDefault="00B4750D" w:rsidP="00FF0CF0">
            <w:pPr>
              <w:pStyle w:val="TAL"/>
              <w:rPr>
                <w:sz w:val="16"/>
              </w:rPr>
            </w:pPr>
            <w:r w:rsidRPr="00907D0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7B8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62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F51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7F81"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383A" w14:textId="77777777" w:rsidR="00B4750D" w:rsidRPr="00907D00" w:rsidRDefault="00B4750D" w:rsidP="00FF0CF0">
            <w:pPr>
              <w:pStyle w:val="TAL"/>
              <w:rPr>
                <w:sz w:val="16"/>
              </w:rPr>
            </w:pPr>
            <w:r w:rsidRPr="00907D00">
              <w:rPr>
                <w:sz w:val="16"/>
              </w:rPr>
              <w:t>agreed</w:t>
            </w:r>
          </w:p>
        </w:tc>
      </w:tr>
      <w:tr w:rsidR="00B4750D" w:rsidRPr="00907D00" w14:paraId="1AD94A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B3F460" w14:textId="77777777" w:rsidR="00B4750D" w:rsidRPr="00907D00" w:rsidRDefault="00B4750D" w:rsidP="00FF0CF0">
            <w:pPr>
              <w:pStyle w:val="TAL"/>
              <w:rPr>
                <w:sz w:val="16"/>
              </w:rPr>
            </w:pPr>
            <w:r w:rsidRPr="00907D00">
              <w:rPr>
                <w:sz w:val="16"/>
              </w:rPr>
              <w:t>C3-230535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EF2C" w14:textId="77777777" w:rsidR="00B4750D" w:rsidRPr="00907D00" w:rsidRDefault="00B4750D" w:rsidP="00FF0CF0">
            <w:pPr>
              <w:pStyle w:val="TAL"/>
              <w:rPr>
                <w:sz w:val="16"/>
              </w:rPr>
            </w:pPr>
            <w:r w:rsidRPr="00907D00">
              <w:rPr>
                <w:sz w:val="16"/>
              </w:rPr>
              <w:t>Enhancement of user data congestion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65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EC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EE41" w14:textId="77777777" w:rsidR="00B4750D" w:rsidRPr="00907D00" w:rsidRDefault="00B4750D" w:rsidP="00FF0CF0">
            <w:pPr>
              <w:pStyle w:val="TAL"/>
              <w:rPr>
                <w:sz w:val="16"/>
              </w:rPr>
            </w:pPr>
            <w:r w:rsidRPr="00907D0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0D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8D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AF7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8DD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7C18E" w14:textId="77777777" w:rsidR="00B4750D" w:rsidRPr="00907D00" w:rsidRDefault="00B4750D" w:rsidP="00FF0CF0">
            <w:pPr>
              <w:pStyle w:val="TAL"/>
              <w:rPr>
                <w:sz w:val="16"/>
              </w:rPr>
            </w:pPr>
            <w:r w:rsidRPr="00907D00">
              <w:rPr>
                <w:sz w:val="16"/>
              </w:rPr>
              <w:t>revised</w:t>
            </w:r>
          </w:p>
        </w:tc>
      </w:tr>
      <w:tr w:rsidR="00B4750D" w:rsidRPr="00907D00" w14:paraId="6858C4A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19D7CE" w14:textId="77777777" w:rsidR="00B4750D" w:rsidRPr="00907D00" w:rsidRDefault="00B4750D" w:rsidP="00FF0CF0">
            <w:pPr>
              <w:pStyle w:val="TAL"/>
              <w:rPr>
                <w:sz w:val="16"/>
              </w:rPr>
            </w:pPr>
            <w:r w:rsidRPr="00907D00">
              <w:rPr>
                <w:sz w:val="16"/>
              </w:rPr>
              <w:t>C3-230788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B34F" w14:textId="77777777" w:rsidR="00B4750D" w:rsidRPr="00907D00" w:rsidRDefault="00B4750D" w:rsidP="00FF0CF0">
            <w:pPr>
              <w:pStyle w:val="TAL"/>
              <w:rPr>
                <w:sz w:val="16"/>
              </w:rPr>
            </w:pPr>
            <w:r w:rsidRPr="00907D00">
              <w:rPr>
                <w:sz w:val="16"/>
              </w:rPr>
              <w:t>Enhancement of user data congestion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9D6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C7F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2E62" w14:textId="77777777" w:rsidR="00B4750D" w:rsidRPr="00907D00" w:rsidRDefault="00B4750D" w:rsidP="00FF0CF0">
            <w:pPr>
              <w:pStyle w:val="TAL"/>
              <w:rPr>
                <w:sz w:val="16"/>
              </w:rPr>
            </w:pPr>
            <w:r w:rsidRPr="00907D0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4A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109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016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1EE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F36E" w14:textId="77777777" w:rsidR="00B4750D" w:rsidRPr="00907D00" w:rsidRDefault="00B4750D" w:rsidP="00FF0CF0">
            <w:pPr>
              <w:pStyle w:val="TAL"/>
              <w:rPr>
                <w:sz w:val="16"/>
              </w:rPr>
            </w:pPr>
            <w:r w:rsidRPr="00907D00">
              <w:rPr>
                <w:sz w:val="16"/>
              </w:rPr>
              <w:t>agreed</w:t>
            </w:r>
          </w:p>
        </w:tc>
      </w:tr>
      <w:tr w:rsidR="00B4750D" w:rsidRPr="00907D00" w14:paraId="2CFBFD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7D716B" w14:textId="77777777" w:rsidR="00B4750D" w:rsidRPr="00907D00" w:rsidRDefault="00B4750D" w:rsidP="00FF0CF0">
            <w:pPr>
              <w:pStyle w:val="TAL"/>
              <w:rPr>
                <w:sz w:val="16"/>
              </w:rPr>
            </w:pPr>
            <w:r w:rsidRPr="00907D00">
              <w:rPr>
                <w:sz w:val="16"/>
              </w:rPr>
              <w:t>C3-230537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F089"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895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AD9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8C63" w14:textId="77777777" w:rsidR="00B4750D" w:rsidRPr="00907D00" w:rsidRDefault="00B4750D" w:rsidP="00FF0CF0">
            <w:pPr>
              <w:pStyle w:val="TAL"/>
              <w:rPr>
                <w:sz w:val="16"/>
              </w:rPr>
            </w:pPr>
            <w:r w:rsidRPr="00907D00">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7D6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485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FC9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BFC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ACE8" w14:textId="77777777" w:rsidR="00B4750D" w:rsidRPr="00907D00" w:rsidRDefault="00B4750D" w:rsidP="00FF0CF0">
            <w:pPr>
              <w:pStyle w:val="TAL"/>
              <w:rPr>
                <w:sz w:val="16"/>
              </w:rPr>
            </w:pPr>
            <w:r w:rsidRPr="00907D00">
              <w:rPr>
                <w:sz w:val="16"/>
              </w:rPr>
              <w:t>agreed</w:t>
            </w:r>
          </w:p>
        </w:tc>
      </w:tr>
      <w:tr w:rsidR="00B4750D" w:rsidRPr="00907D00" w14:paraId="455218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3BBA35" w14:textId="77777777" w:rsidR="00B4750D" w:rsidRPr="00907D00" w:rsidRDefault="00B4750D" w:rsidP="00FF0CF0">
            <w:pPr>
              <w:pStyle w:val="TAL"/>
              <w:rPr>
                <w:sz w:val="16"/>
              </w:rPr>
            </w:pPr>
            <w:r w:rsidRPr="00907D00">
              <w:rPr>
                <w:sz w:val="16"/>
              </w:rPr>
              <w:t>C3-230540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59DF" w14:textId="77777777" w:rsidR="00B4750D" w:rsidRPr="00907D00" w:rsidRDefault="00B4750D" w:rsidP="00FF0CF0">
            <w:pPr>
              <w:pStyle w:val="TAL"/>
              <w:rPr>
                <w:sz w:val="16"/>
              </w:rPr>
            </w:pPr>
            <w:r w:rsidRPr="00907D00">
              <w:rPr>
                <w:sz w:val="16"/>
              </w:rPr>
              <w:t>Support of ordering criterion for network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98F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936C"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F545B" w14:textId="77777777" w:rsidR="00B4750D" w:rsidRPr="00907D00" w:rsidRDefault="00B4750D" w:rsidP="00FF0CF0">
            <w:pPr>
              <w:pStyle w:val="TAL"/>
              <w:rPr>
                <w:sz w:val="16"/>
              </w:rPr>
            </w:pPr>
            <w:r w:rsidRPr="00907D0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87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590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0C8E"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611A" w14:textId="77777777" w:rsidR="00B4750D" w:rsidRPr="00907D00" w:rsidRDefault="00B4750D" w:rsidP="00FF0CF0">
            <w:pPr>
              <w:pStyle w:val="TAL"/>
              <w:rPr>
                <w:sz w:val="16"/>
              </w:rPr>
            </w:pPr>
            <w:r w:rsidRPr="00907D00">
              <w:rPr>
                <w:sz w:val="16"/>
              </w:rPr>
              <w:t>agreed</w:t>
            </w:r>
          </w:p>
        </w:tc>
      </w:tr>
      <w:tr w:rsidR="00B4750D" w:rsidRPr="00907D00" w14:paraId="056214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759E14" w14:textId="77777777" w:rsidR="00B4750D" w:rsidRPr="00907D00" w:rsidRDefault="00B4750D" w:rsidP="00FF0CF0">
            <w:pPr>
              <w:pStyle w:val="TAL"/>
              <w:rPr>
                <w:sz w:val="16"/>
              </w:rPr>
            </w:pPr>
            <w:r w:rsidRPr="00907D00">
              <w:rPr>
                <w:sz w:val="16"/>
              </w:rPr>
              <w:t>C3-230541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6685" w14:textId="77777777" w:rsidR="00B4750D" w:rsidRPr="00907D00" w:rsidRDefault="00B4750D" w:rsidP="00FF0CF0">
            <w:pPr>
              <w:pStyle w:val="TAL"/>
              <w:rPr>
                <w:sz w:val="16"/>
              </w:rPr>
            </w:pPr>
            <w:r w:rsidRPr="00907D00">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BC8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A6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C3AC" w14:textId="77777777" w:rsidR="00B4750D" w:rsidRPr="00907D00" w:rsidRDefault="00B4750D" w:rsidP="00FF0CF0">
            <w:pPr>
              <w:pStyle w:val="TAL"/>
              <w:rPr>
                <w:sz w:val="16"/>
              </w:rPr>
            </w:pPr>
            <w:r w:rsidRPr="00907D00">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85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852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360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BD5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130F" w14:textId="77777777" w:rsidR="00B4750D" w:rsidRPr="00907D00" w:rsidRDefault="00B4750D" w:rsidP="00FF0CF0">
            <w:pPr>
              <w:pStyle w:val="TAL"/>
              <w:rPr>
                <w:sz w:val="16"/>
              </w:rPr>
            </w:pPr>
            <w:r w:rsidRPr="00907D00">
              <w:rPr>
                <w:sz w:val="16"/>
              </w:rPr>
              <w:t>agreed</w:t>
            </w:r>
          </w:p>
        </w:tc>
      </w:tr>
      <w:tr w:rsidR="00B4750D" w:rsidRPr="00907D00" w14:paraId="473364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BCE582" w14:textId="77777777" w:rsidR="00B4750D" w:rsidRPr="00907D00" w:rsidRDefault="00B4750D" w:rsidP="00FF0CF0">
            <w:pPr>
              <w:pStyle w:val="TAL"/>
              <w:rPr>
                <w:sz w:val="16"/>
              </w:rPr>
            </w:pPr>
            <w:r w:rsidRPr="00907D00">
              <w:rPr>
                <w:sz w:val="16"/>
              </w:rPr>
              <w:t>C3-230542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8158" w14:textId="77777777" w:rsidR="00B4750D" w:rsidRPr="00907D00" w:rsidRDefault="00B4750D" w:rsidP="00FF0CF0">
            <w:pPr>
              <w:pStyle w:val="TAL"/>
              <w:rPr>
                <w:sz w:val="16"/>
              </w:rPr>
            </w:pPr>
            <w:r w:rsidRPr="00907D00">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F3F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4E1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6528" w14:textId="77777777" w:rsidR="00B4750D" w:rsidRPr="00907D00" w:rsidRDefault="00B4750D" w:rsidP="00FF0CF0">
            <w:pPr>
              <w:pStyle w:val="TAL"/>
              <w:rPr>
                <w:sz w:val="16"/>
              </w:rPr>
            </w:pPr>
            <w:r w:rsidRPr="00907D0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99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17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A62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DDC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9F98" w14:textId="77777777" w:rsidR="00B4750D" w:rsidRPr="00907D00" w:rsidRDefault="00B4750D" w:rsidP="00FF0CF0">
            <w:pPr>
              <w:pStyle w:val="TAL"/>
              <w:rPr>
                <w:sz w:val="16"/>
              </w:rPr>
            </w:pPr>
            <w:r w:rsidRPr="00907D00">
              <w:rPr>
                <w:sz w:val="16"/>
              </w:rPr>
              <w:t>revised</w:t>
            </w:r>
          </w:p>
        </w:tc>
      </w:tr>
      <w:tr w:rsidR="00B4750D" w:rsidRPr="00907D00" w14:paraId="158FE7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AF23D5" w14:textId="77777777" w:rsidR="00B4750D" w:rsidRPr="00907D00" w:rsidRDefault="00B4750D" w:rsidP="00FF0CF0">
            <w:pPr>
              <w:pStyle w:val="TAL"/>
              <w:rPr>
                <w:sz w:val="16"/>
              </w:rPr>
            </w:pPr>
            <w:r w:rsidRPr="00907D00">
              <w:rPr>
                <w:sz w:val="16"/>
              </w:rPr>
              <w:t>C3-230790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528E" w14:textId="77777777" w:rsidR="00B4750D" w:rsidRPr="00907D00" w:rsidRDefault="00B4750D" w:rsidP="00FF0CF0">
            <w:pPr>
              <w:pStyle w:val="TAL"/>
              <w:rPr>
                <w:sz w:val="16"/>
              </w:rPr>
            </w:pPr>
            <w:r w:rsidRPr="00907D00">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09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71C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F7B3" w14:textId="77777777" w:rsidR="00B4750D" w:rsidRPr="00907D00" w:rsidRDefault="00B4750D" w:rsidP="00FF0CF0">
            <w:pPr>
              <w:pStyle w:val="TAL"/>
              <w:rPr>
                <w:sz w:val="16"/>
              </w:rPr>
            </w:pPr>
            <w:r w:rsidRPr="00907D0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530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65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02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9AA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6C3A" w14:textId="77777777" w:rsidR="00B4750D" w:rsidRPr="00907D00" w:rsidRDefault="00B4750D" w:rsidP="00FF0CF0">
            <w:pPr>
              <w:pStyle w:val="TAL"/>
              <w:rPr>
                <w:sz w:val="16"/>
              </w:rPr>
            </w:pPr>
            <w:r w:rsidRPr="00907D00">
              <w:rPr>
                <w:sz w:val="16"/>
              </w:rPr>
              <w:t>agreed</w:t>
            </w:r>
          </w:p>
        </w:tc>
      </w:tr>
      <w:tr w:rsidR="00B4750D" w:rsidRPr="00907D00" w14:paraId="45FCC5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AE3243" w14:textId="77777777" w:rsidR="00B4750D" w:rsidRPr="00907D00" w:rsidRDefault="00B4750D" w:rsidP="00FF0CF0">
            <w:pPr>
              <w:pStyle w:val="TAL"/>
              <w:rPr>
                <w:sz w:val="16"/>
              </w:rPr>
            </w:pPr>
            <w:r w:rsidRPr="00907D00">
              <w:rPr>
                <w:sz w:val="16"/>
              </w:rPr>
              <w:t>C3-230543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233C" w14:textId="77777777" w:rsidR="00B4750D" w:rsidRPr="00907D00" w:rsidRDefault="00B4750D" w:rsidP="00FF0CF0">
            <w:pPr>
              <w:pStyle w:val="TAL"/>
              <w:rPr>
                <w:sz w:val="16"/>
              </w:rPr>
            </w:pPr>
            <w:r w:rsidRPr="00907D00">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88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E04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7BA1" w14:textId="77777777" w:rsidR="00B4750D" w:rsidRPr="00907D00" w:rsidRDefault="00B4750D" w:rsidP="00FF0CF0">
            <w:pPr>
              <w:pStyle w:val="TAL"/>
              <w:rPr>
                <w:sz w:val="16"/>
              </w:rPr>
            </w:pPr>
            <w:r w:rsidRPr="00907D0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8A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01F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C07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578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19BB" w14:textId="77777777" w:rsidR="00B4750D" w:rsidRPr="00907D00" w:rsidRDefault="00B4750D" w:rsidP="00FF0CF0">
            <w:pPr>
              <w:pStyle w:val="TAL"/>
              <w:rPr>
                <w:sz w:val="16"/>
              </w:rPr>
            </w:pPr>
            <w:r w:rsidRPr="00907D00">
              <w:rPr>
                <w:sz w:val="16"/>
              </w:rPr>
              <w:t>revised</w:t>
            </w:r>
          </w:p>
        </w:tc>
      </w:tr>
      <w:tr w:rsidR="00B4750D" w:rsidRPr="00907D00" w14:paraId="623A58A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42926F" w14:textId="77777777" w:rsidR="00B4750D" w:rsidRPr="00907D00" w:rsidRDefault="00B4750D" w:rsidP="00FF0CF0">
            <w:pPr>
              <w:pStyle w:val="TAL"/>
              <w:rPr>
                <w:sz w:val="16"/>
              </w:rPr>
            </w:pPr>
            <w:r w:rsidRPr="00907D00">
              <w:rPr>
                <w:sz w:val="16"/>
              </w:rPr>
              <w:t>C3-230791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64AB" w14:textId="77777777" w:rsidR="00B4750D" w:rsidRPr="00907D00" w:rsidRDefault="00B4750D" w:rsidP="00FF0CF0">
            <w:pPr>
              <w:pStyle w:val="TAL"/>
              <w:rPr>
                <w:sz w:val="16"/>
              </w:rPr>
            </w:pPr>
            <w:r w:rsidRPr="00907D00">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E4B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00B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9FC9" w14:textId="77777777" w:rsidR="00B4750D" w:rsidRPr="00907D00" w:rsidRDefault="00B4750D" w:rsidP="00FF0CF0">
            <w:pPr>
              <w:pStyle w:val="TAL"/>
              <w:rPr>
                <w:sz w:val="16"/>
              </w:rPr>
            </w:pPr>
            <w:r w:rsidRPr="00907D0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AF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2EB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BD6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142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9F0C" w14:textId="77777777" w:rsidR="00B4750D" w:rsidRPr="00907D00" w:rsidRDefault="00B4750D" w:rsidP="00FF0CF0">
            <w:pPr>
              <w:pStyle w:val="TAL"/>
              <w:rPr>
                <w:sz w:val="16"/>
              </w:rPr>
            </w:pPr>
            <w:r w:rsidRPr="00907D00">
              <w:rPr>
                <w:sz w:val="16"/>
              </w:rPr>
              <w:t>agreed</w:t>
            </w:r>
          </w:p>
        </w:tc>
      </w:tr>
      <w:tr w:rsidR="00B4750D" w:rsidRPr="00907D00" w14:paraId="2D572D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6757C7" w14:textId="77777777" w:rsidR="00B4750D" w:rsidRPr="00907D00" w:rsidRDefault="00B4750D" w:rsidP="00FF0CF0">
            <w:pPr>
              <w:pStyle w:val="TAL"/>
              <w:rPr>
                <w:sz w:val="16"/>
              </w:rPr>
            </w:pPr>
            <w:r w:rsidRPr="00907D00">
              <w:rPr>
                <w:sz w:val="16"/>
              </w:rPr>
              <w:t>C3-230545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6314" w14:textId="77777777" w:rsidR="00B4750D" w:rsidRPr="00907D00" w:rsidRDefault="00B4750D" w:rsidP="00FF0CF0">
            <w:pPr>
              <w:pStyle w:val="TAL"/>
              <w:rPr>
                <w:sz w:val="16"/>
              </w:rPr>
            </w:pPr>
            <w:r w:rsidRPr="00907D00">
              <w:rPr>
                <w:sz w:val="16"/>
              </w:rPr>
              <w:t>Support of the acceptable deviation from the threshold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E4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C9C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0AE6" w14:textId="77777777" w:rsidR="00B4750D" w:rsidRPr="00907D00" w:rsidRDefault="00B4750D" w:rsidP="00FF0CF0">
            <w:pPr>
              <w:pStyle w:val="TAL"/>
              <w:rPr>
                <w:sz w:val="16"/>
              </w:rPr>
            </w:pPr>
            <w:r w:rsidRPr="00907D00">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DC1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43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942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758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0366" w14:textId="77777777" w:rsidR="00B4750D" w:rsidRPr="00907D00" w:rsidRDefault="00B4750D" w:rsidP="00FF0CF0">
            <w:pPr>
              <w:pStyle w:val="TAL"/>
              <w:rPr>
                <w:sz w:val="16"/>
              </w:rPr>
            </w:pPr>
            <w:r w:rsidRPr="00907D00">
              <w:rPr>
                <w:sz w:val="16"/>
              </w:rPr>
              <w:t>agreed</w:t>
            </w:r>
          </w:p>
        </w:tc>
      </w:tr>
      <w:tr w:rsidR="00B4750D" w:rsidRPr="00907D00" w14:paraId="0890F6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7D6D14" w14:textId="77777777" w:rsidR="00B4750D" w:rsidRPr="00907D00" w:rsidRDefault="00B4750D" w:rsidP="00FF0CF0">
            <w:pPr>
              <w:pStyle w:val="TAL"/>
              <w:rPr>
                <w:sz w:val="16"/>
              </w:rPr>
            </w:pPr>
            <w:r w:rsidRPr="00907D00">
              <w:rPr>
                <w:sz w:val="16"/>
              </w:rPr>
              <w:t>C3-230546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3C9B" w14:textId="77777777" w:rsidR="00B4750D" w:rsidRPr="00907D00" w:rsidRDefault="00B4750D" w:rsidP="00FF0CF0">
            <w:pPr>
              <w:pStyle w:val="TAL"/>
              <w:rPr>
                <w:sz w:val="16"/>
              </w:rPr>
            </w:pPr>
            <w:r w:rsidRPr="00907D00">
              <w:rPr>
                <w:sz w:val="16"/>
              </w:rPr>
              <w:t>Support of the amount information in the notification for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E3D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BD2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DD5B" w14:textId="77777777" w:rsidR="00B4750D" w:rsidRPr="00907D00" w:rsidRDefault="00B4750D" w:rsidP="00FF0CF0">
            <w:pPr>
              <w:pStyle w:val="TAL"/>
              <w:rPr>
                <w:sz w:val="16"/>
              </w:rPr>
            </w:pPr>
            <w:r w:rsidRPr="00907D0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A6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D0C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459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0BD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6030" w14:textId="77777777" w:rsidR="00B4750D" w:rsidRPr="00907D00" w:rsidRDefault="00B4750D" w:rsidP="00FF0CF0">
            <w:pPr>
              <w:pStyle w:val="TAL"/>
              <w:rPr>
                <w:sz w:val="16"/>
              </w:rPr>
            </w:pPr>
            <w:r w:rsidRPr="00907D00">
              <w:rPr>
                <w:sz w:val="16"/>
              </w:rPr>
              <w:t>agreed</w:t>
            </w:r>
          </w:p>
        </w:tc>
      </w:tr>
      <w:tr w:rsidR="00B4750D" w:rsidRPr="00907D00" w14:paraId="665DF7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53C0E2" w14:textId="77777777" w:rsidR="00B4750D" w:rsidRPr="00907D00" w:rsidRDefault="00B4750D" w:rsidP="00FF0CF0">
            <w:pPr>
              <w:pStyle w:val="TAL"/>
              <w:rPr>
                <w:sz w:val="16"/>
              </w:rPr>
            </w:pPr>
            <w:r w:rsidRPr="00907D00">
              <w:rPr>
                <w:sz w:val="16"/>
              </w:rPr>
              <w:t>C3-230548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71DE" w14:textId="77777777" w:rsidR="00B4750D" w:rsidRPr="00907D00" w:rsidRDefault="00B4750D" w:rsidP="00FF0CF0">
            <w:pPr>
              <w:pStyle w:val="TAL"/>
              <w:rPr>
                <w:sz w:val="16"/>
              </w:rPr>
            </w:pPr>
            <w:r w:rsidRPr="00907D00">
              <w:rPr>
                <w:sz w:val="16"/>
              </w:rPr>
              <w:t>Update the enumeration value of preferred level of accuracy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54B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A250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5AC1" w14:textId="77777777" w:rsidR="00B4750D" w:rsidRPr="00907D00" w:rsidRDefault="00B4750D" w:rsidP="00FF0CF0">
            <w:pPr>
              <w:pStyle w:val="TAL"/>
              <w:rPr>
                <w:sz w:val="16"/>
              </w:rPr>
            </w:pPr>
            <w:r w:rsidRPr="00907D0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767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1FE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99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EF4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9585" w14:textId="77777777" w:rsidR="00B4750D" w:rsidRPr="00907D00" w:rsidRDefault="00B4750D" w:rsidP="00FF0CF0">
            <w:pPr>
              <w:pStyle w:val="TAL"/>
              <w:rPr>
                <w:sz w:val="16"/>
              </w:rPr>
            </w:pPr>
            <w:r w:rsidRPr="00907D00">
              <w:rPr>
                <w:sz w:val="16"/>
              </w:rPr>
              <w:t>revised</w:t>
            </w:r>
          </w:p>
        </w:tc>
      </w:tr>
      <w:tr w:rsidR="00B4750D" w:rsidRPr="00907D00" w14:paraId="0C3C40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F9DBDB" w14:textId="77777777" w:rsidR="00B4750D" w:rsidRPr="00907D00" w:rsidRDefault="00B4750D" w:rsidP="00FF0CF0">
            <w:pPr>
              <w:pStyle w:val="TAL"/>
              <w:rPr>
                <w:sz w:val="16"/>
              </w:rPr>
            </w:pPr>
            <w:r w:rsidRPr="00907D00">
              <w:rPr>
                <w:sz w:val="16"/>
              </w:rPr>
              <w:t>C3-230792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37DA" w14:textId="77777777" w:rsidR="00B4750D" w:rsidRPr="00907D00" w:rsidRDefault="00B4750D" w:rsidP="00FF0CF0">
            <w:pPr>
              <w:pStyle w:val="TAL"/>
              <w:rPr>
                <w:sz w:val="16"/>
              </w:rPr>
            </w:pPr>
            <w:r w:rsidRPr="00907D00">
              <w:rPr>
                <w:sz w:val="16"/>
              </w:rPr>
              <w:t>Update the enumeration value of preferred level of accuracy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712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A4A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68B3" w14:textId="77777777" w:rsidR="00B4750D" w:rsidRPr="00907D00" w:rsidRDefault="00B4750D" w:rsidP="00FF0CF0">
            <w:pPr>
              <w:pStyle w:val="TAL"/>
              <w:rPr>
                <w:sz w:val="16"/>
              </w:rPr>
            </w:pPr>
            <w:r w:rsidRPr="00907D0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6B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0A9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C16F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7A6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0973" w14:textId="77777777" w:rsidR="00B4750D" w:rsidRPr="00907D00" w:rsidRDefault="00B4750D" w:rsidP="00FF0CF0">
            <w:pPr>
              <w:pStyle w:val="TAL"/>
              <w:rPr>
                <w:sz w:val="16"/>
              </w:rPr>
            </w:pPr>
            <w:r w:rsidRPr="00907D00">
              <w:rPr>
                <w:sz w:val="16"/>
              </w:rPr>
              <w:t>agreed</w:t>
            </w:r>
          </w:p>
        </w:tc>
      </w:tr>
      <w:tr w:rsidR="00B4750D" w:rsidRPr="00907D00" w14:paraId="171F00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7C3E76" w14:textId="77777777" w:rsidR="00B4750D" w:rsidRPr="00907D00" w:rsidRDefault="00B4750D" w:rsidP="00FF0CF0">
            <w:pPr>
              <w:pStyle w:val="TAL"/>
              <w:rPr>
                <w:sz w:val="16"/>
              </w:rPr>
            </w:pPr>
            <w:r w:rsidRPr="00907D00">
              <w:rPr>
                <w:sz w:val="16"/>
              </w:rPr>
              <w:t>C3-230556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294D" w14:textId="77777777" w:rsidR="00B4750D" w:rsidRPr="00907D00" w:rsidRDefault="00B4750D" w:rsidP="00FF0CF0">
            <w:pPr>
              <w:pStyle w:val="TAL"/>
              <w:rPr>
                <w:sz w:val="16"/>
              </w:rPr>
            </w:pPr>
            <w:r w:rsidRPr="00907D00">
              <w:rPr>
                <w:sz w:val="16"/>
              </w:rPr>
              <w:t>Support NWDAF assisted URSPs in Service Experience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79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50F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D8C5" w14:textId="77777777" w:rsidR="00B4750D" w:rsidRPr="00907D00" w:rsidRDefault="00B4750D" w:rsidP="00FF0CF0">
            <w:pPr>
              <w:pStyle w:val="TAL"/>
              <w:rPr>
                <w:sz w:val="16"/>
              </w:rPr>
            </w:pPr>
            <w:r w:rsidRPr="00907D00">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D5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454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5BE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CC2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807D" w14:textId="77777777" w:rsidR="00B4750D" w:rsidRPr="00907D00" w:rsidRDefault="00B4750D" w:rsidP="00FF0CF0">
            <w:pPr>
              <w:pStyle w:val="TAL"/>
              <w:rPr>
                <w:sz w:val="16"/>
              </w:rPr>
            </w:pPr>
            <w:r w:rsidRPr="00907D00">
              <w:rPr>
                <w:sz w:val="16"/>
              </w:rPr>
              <w:t>postponed</w:t>
            </w:r>
          </w:p>
        </w:tc>
      </w:tr>
      <w:tr w:rsidR="00B4750D" w:rsidRPr="00907D00" w14:paraId="453F463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5D0E02" w14:textId="77777777" w:rsidR="00B4750D" w:rsidRPr="00907D00" w:rsidRDefault="00B4750D" w:rsidP="00FF0CF0">
            <w:pPr>
              <w:pStyle w:val="TAL"/>
              <w:rPr>
                <w:sz w:val="16"/>
              </w:rPr>
            </w:pPr>
            <w:r w:rsidRPr="00907D00">
              <w:rPr>
                <w:sz w:val="16"/>
              </w:rPr>
              <w:t>C3-230557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F14A1" w14:textId="77777777" w:rsidR="00B4750D" w:rsidRPr="00907D00" w:rsidRDefault="00B4750D" w:rsidP="00FF0CF0">
            <w:pPr>
              <w:pStyle w:val="TAL"/>
              <w:rPr>
                <w:sz w:val="16"/>
              </w:rPr>
            </w:pPr>
            <w:r w:rsidRPr="00907D00">
              <w:rPr>
                <w:sz w:val="16"/>
              </w:rPr>
              <w:t>Support NWDAF assisted URSPs in Service Experience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3D4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B00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B65B" w14:textId="77777777" w:rsidR="00B4750D" w:rsidRPr="00907D00" w:rsidRDefault="00B4750D" w:rsidP="00FF0CF0">
            <w:pPr>
              <w:pStyle w:val="TAL"/>
              <w:rPr>
                <w:sz w:val="16"/>
              </w:rPr>
            </w:pPr>
            <w:r w:rsidRPr="00907D00">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B06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361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B0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DC49"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8C15F" w14:textId="77777777" w:rsidR="00B4750D" w:rsidRPr="00907D00" w:rsidRDefault="00B4750D" w:rsidP="00FF0CF0">
            <w:pPr>
              <w:pStyle w:val="TAL"/>
              <w:rPr>
                <w:sz w:val="16"/>
              </w:rPr>
            </w:pPr>
            <w:r w:rsidRPr="00907D00">
              <w:rPr>
                <w:sz w:val="16"/>
              </w:rPr>
              <w:t>postponed</w:t>
            </w:r>
          </w:p>
        </w:tc>
      </w:tr>
      <w:tr w:rsidR="00B4750D" w:rsidRPr="00907D00" w14:paraId="363CAE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7634DB" w14:textId="77777777" w:rsidR="00B4750D" w:rsidRPr="00907D00" w:rsidRDefault="00B4750D" w:rsidP="00FF0CF0">
            <w:pPr>
              <w:pStyle w:val="TAL"/>
              <w:rPr>
                <w:sz w:val="16"/>
              </w:rPr>
            </w:pPr>
            <w:r w:rsidRPr="00907D00">
              <w:rPr>
                <w:sz w:val="16"/>
              </w:rPr>
              <w:t>C3-230561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6CDA" w14:textId="77777777" w:rsidR="00B4750D" w:rsidRPr="00907D00" w:rsidRDefault="00B4750D" w:rsidP="00FF0CF0">
            <w:pPr>
              <w:pStyle w:val="TAL"/>
              <w:rPr>
                <w:sz w:val="16"/>
              </w:rPr>
            </w:pPr>
            <w:r w:rsidRPr="00907D00">
              <w:rPr>
                <w:sz w:val="16"/>
              </w:rPr>
              <w:t>Support use case context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E95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C27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2AFC" w14:textId="77777777" w:rsidR="00B4750D" w:rsidRPr="00907D00" w:rsidRDefault="00B4750D" w:rsidP="00FF0CF0">
            <w:pPr>
              <w:pStyle w:val="TAL"/>
              <w:rPr>
                <w:sz w:val="16"/>
              </w:rPr>
            </w:pPr>
            <w:r w:rsidRPr="00907D00">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FF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72D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99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B20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5A22" w14:textId="77777777" w:rsidR="00B4750D" w:rsidRPr="00907D00" w:rsidRDefault="00B4750D" w:rsidP="00FF0CF0">
            <w:pPr>
              <w:pStyle w:val="TAL"/>
              <w:rPr>
                <w:sz w:val="16"/>
              </w:rPr>
            </w:pPr>
            <w:r w:rsidRPr="00907D00">
              <w:rPr>
                <w:sz w:val="16"/>
              </w:rPr>
              <w:t>postponed</w:t>
            </w:r>
          </w:p>
        </w:tc>
      </w:tr>
      <w:tr w:rsidR="00B4750D" w:rsidRPr="00907D00" w14:paraId="1C014D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0ECAFA" w14:textId="77777777" w:rsidR="00B4750D" w:rsidRPr="00907D00" w:rsidRDefault="00B4750D" w:rsidP="00FF0CF0">
            <w:pPr>
              <w:pStyle w:val="TAL"/>
              <w:rPr>
                <w:sz w:val="16"/>
              </w:rPr>
            </w:pPr>
            <w:r w:rsidRPr="00907D00">
              <w:rPr>
                <w:sz w:val="16"/>
              </w:rPr>
              <w:t>C3-230562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CAB6" w14:textId="77777777" w:rsidR="00B4750D" w:rsidRPr="00907D00" w:rsidRDefault="00B4750D" w:rsidP="00FF0CF0">
            <w:pPr>
              <w:pStyle w:val="TAL"/>
              <w:rPr>
                <w:sz w:val="16"/>
              </w:rPr>
            </w:pPr>
            <w:r w:rsidRPr="00907D00">
              <w:rPr>
                <w:sz w:val="16"/>
              </w:rPr>
              <w:t>Support use case context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858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F7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51FE" w14:textId="77777777" w:rsidR="00B4750D" w:rsidRPr="00907D00" w:rsidRDefault="00B4750D" w:rsidP="00FF0CF0">
            <w:pPr>
              <w:pStyle w:val="TAL"/>
              <w:rPr>
                <w:sz w:val="16"/>
              </w:rPr>
            </w:pPr>
            <w:r w:rsidRPr="00907D0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371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5C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BC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D096"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DDD1" w14:textId="77777777" w:rsidR="00B4750D" w:rsidRPr="00907D00" w:rsidRDefault="00B4750D" w:rsidP="00FF0CF0">
            <w:pPr>
              <w:pStyle w:val="TAL"/>
              <w:rPr>
                <w:sz w:val="16"/>
              </w:rPr>
            </w:pPr>
            <w:r w:rsidRPr="00907D00">
              <w:rPr>
                <w:sz w:val="16"/>
              </w:rPr>
              <w:t>postponed</w:t>
            </w:r>
          </w:p>
        </w:tc>
      </w:tr>
      <w:tr w:rsidR="00B4750D" w:rsidRPr="00907D00" w14:paraId="0BEA05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12981F" w14:textId="77777777" w:rsidR="00B4750D" w:rsidRPr="00907D00" w:rsidRDefault="00B4750D" w:rsidP="00FF0CF0">
            <w:pPr>
              <w:pStyle w:val="TAL"/>
              <w:rPr>
                <w:sz w:val="16"/>
              </w:rPr>
            </w:pPr>
            <w:r w:rsidRPr="00907D00">
              <w:rPr>
                <w:sz w:val="16"/>
              </w:rPr>
              <w:t>C3-230563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D79E" w14:textId="77777777" w:rsidR="00B4750D" w:rsidRPr="00907D00" w:rsidRDefault="00B4750D" w:rsidP="00FF0CF0">
            <w:pPr>
              <w:pStyle w:val="TAL"/>
              <w:rPr>
                <w:sz w:val="16"/>
              </w:rPr>
            </w:pPr>
            <w:r w:rsidRPr="00907D00">
              <w:rPr>
                <w:sz w:val="16"/>
              </w:rPr>
              <w:t>Support use case context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BA1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E6B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80FF" w14:textId="77777777" w:rsidR="00B4750D" w:rsidRPr="00907D00" w:rsidRDefault="00B4750D" w:rsidP="00FF0CF0">
            <w:pPr>
              <w:pStyle w:val="TAL"/>
              <w:rPr>
                <w:sz w:val="16"/>
              </w:rPr>
            </w:pPr>
            <w:r w:rsidRPr="00907D00">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AF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B4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79C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3157"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A7FA" w14:textId="77777777" w:rsidR="00B4750D" w:rsidRPr="00907D00" w:rsidRDefault="00B4750D" w:rsidP="00FF0CF0">
            <w:pPr>
              <w:pStyle w:val="TAL"/>
              <w:rPr>
                <w:sz w:val="16"/>
              </w:rPr>
            </w:pPr>
            <w:r w:rsidRPr="00907D00">
              <w:rPr>
                <w:sz w:val="16"/>
              </w:rPr>
              <w:t>postponed</w:t>
            </w:r>
          </w:p>
        </w:tc>
      </w:tr>
      <w:tr w:rsidR="00B4750D" w:rsidRPr="00907D00" w14:paraId="5ECFFE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E982BD" w14:textId="77777777" w:rsidR="00B4750D" w:rsidRPr="00907D00" w:rsidRDefault="00B4750D" w:rsidP="00FF0CF0">
            <w:pPr>
              <w:pStyle w:val="TAL"/>
              <w:rPr>
                <w:sz w:val="16"/>
              </w:rPr>
            </w:pPr>
            <w:r w:rsidRPr="00907D00">
              <w:rPr>
                <w:sz w:val="16"/>
              </w:rPr>
              <w:t>C3-230565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56EA" w14:textId="77777777" w:rsidR="00B4750D" w:rsidRPr="00907D00" w:rsidRDefault="00B4750D" w:rsidP="00FF0CF0">
            <w:pPr>
              <w:pStyle w:val="TAL"/>
              <w:rPr>
                <w:sz w:val="16"/>
              </w:rPr>
            </w:pPr>
            <w:r w:rsidRPr="00907D00">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2912" w14:textId="77777777" w:rsidR="00B4750D" w:rsidRPr="00907D00" w:rsidRDefault="00B4750D" w:rsidP="00FF0CF0">
            <w:pPr>
              <w:pStyle w:val="TAL"/>
              <w:rPr>
                <w:sz w:val="16"/>
              </w:rPr>
            </w:pPr>
            <w:r w:rsidRPr="00907D00">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7E1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1201" w14:textId="77777777" w:rsidR="00B4750D" w:rsidRPr="00907D00" w:rsidRDefault="00B4750D" w:rsidP="00FF0CF0">
            <w:pPr>
              <w:pStyle w:val="TAL"/>
              <w:rPr>
                <w:sz w:val="16"/>
              </w:rPr>
            </w:pPr>
            <w:r w:rsidRPr="00907D0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60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E6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3A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6D44"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C7E1" w14:textId="77777777" w:rsidR="00B4750D" w:rsidRPr="00907D00" w:rsidRDefault="00B4750D" w:rsidP="00FF0CF0">
            <w:pPr>
              <w:pStyle w:val="TAL"/>
              <w:rPr>
                <w:sz w:val="16"/>
              </w:rPr>
            </w:pPr>
            <w:r w:rsidRPr="00907D00">
              <w:rPr>
                <w:sz w:val="16"/>
              </w:rPr>
              <w:t>revised</w:t>
            </w:r>
          </w:p>
        </w:tc>
      </w:tr>
      <w:tr w:rsidR="00B4750D" w:rsidRPr="00907D00" w14:paraId="0994E9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6130FB" w14:textId="77777777" w:rsidR="00B4750D" w:rsidRPr="00907D00" w:rsidRDefault="00B4750D" w:rsidP="00FF0CF0">
            <w:pPr>
              <w:pStyle w:val="TAL"/>
              <w:rPr>
                <w:sz w:val="16"/>
              </w:rPr>
            </w:pPr>
            <w:r w:rsidRPr="00907D00">
              <w:rPr>
                <w:sz w:val="16"/>
              </w:rPr>
              <w:t>C3-230617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F7A8" w14:textId="77777777" w:rsidR="00B4750D" w:rsidRPr="00907D00" w:rsidRDefault="00B4750D" w:rsidP="00FF0CF0">
            <w:pPr>
              <w:pStyle w:val="TAL"/>
              <w:rPr>
                <w:sz w:val="16"/>
              </w:rPr>
            </w:pPr>
            <w:r w:rsidRPr="00907D00">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C638" w14:textId="77777777" w:rsidR="00B4750D" w:rsidRPr="00907D00" w:rsidRDefault="00B4750D" w:rsidP="00FF0CF0">
            <w:pPr>
              <w:pStyle w:val="TAL"/>
              <w:rPr>
                <w:sz w:val="16"/>
              </w:rPr>
            </w:pPr>
            <w:r w:rsidRPr="00907D00">
              <w:rPr>
                <w:sz w:val="16"/>
              </w:rPr>
              <w:t>Ericsson, China Mobile, 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122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65A0" w14:textId="77777777" w:rsidR="00B4750D" w:rsidRPr="00907D00" w:rsidRDefault="00B4750D" w:rsidP="00FF0CF0">
            <w:pPr>
              <w:pStyle w:val="TAL"/>
              <w:rPr>
                <w:sz w:val="16"/>
              </w:rPr>
            </w:pPr>
            <w:r w:rsidRPr="00907D0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68B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1A2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5D0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AFF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133D" w14:textId="77777777" w:rsidR="00B4750D" w:rsidRPr="00907D00" w:rsidRDefault="00B4750D" w:rsidP="00FF0CF0">
            <w:pPr>
              <w:pStyle w:val="TAL"/>
              <w:rPr>
                <w:sz w:val="16"/>
              </w:rPr>
            </w:pPr>
            <w:r w:rsidRPr="00907D00">
              <w:rPr>
                <w:sz w:val="16"/>
              </w:rPr>
              <w:t>postponed</w:t>
            </w:r>
          </w:p>
        </w:tc>
      </w:tr>
      <w:tr w:rsidR="00B4750D" w:rsidRPr="00907D00" w14:paraId="46E603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DFBA23" w14:textId="77777777" w:rsidR="00B4750D" w:rsidRPr="00907D00" w:rsidRDefault="00B4750D" w:rsidP="00FF0CF0">
            <w:pPr>
              <w:pStyle w:val="TAL"/>
              <w:rPr>
                <w:sz w:val="16"/>
              </w:rPr>
            </w:pPr>
            <w:r w:rsidRPr="00907D00">
              <w:rPr>
                <w:sz w:val="16"/>
              </w:rPr>
              <w:t>C3-230566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A6A9" w14:textId="77777777" w:rsidR="00B4750D" w:rsidRPr="00907D00" w:rsidRDefault="00B4750D" w:rsidP="00FF0CF0">
            <w:pPr>
              <w:pStyle w:val="TAL"/>
              <w:rPr>
                <w:sz w:val="16"/>
              </w:rPr>
            </w:pPr>
            <w:r w:rsidRPr="00907D00">
              <w:rPr>
                <w:sz w:val="16"/>
              </w:rPr>
              <w:t>Support PFD Determination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61FB" w14:textId="77777777" w:rsidR="00B4750D" w:rsidRPr="00907D00" w:rsidRDefault="00B4750D" w:rsidP="00FF0CF0">
            <w:pPr>
              <w:pStyle w:val="TAL"/>
              <w:rPr>
                <w:sz w:val="16"/>
              </w:rPr>
            </w:pPr>
            <w:r w:rsidRPr="00907D00">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CA0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35E7" w14:textId="77777777" w:rsidR="00B4750D" w:rsidRPr="00907D00" w:rsidRDefault="00B4750D" w:rsidP="00FF0CF0">
            <w:pPr>
              <w:pStyle w:val="TAL"/>
              <w:rPr>
                <w:sz w:val="16"/>
              </w:rPr>
            </w:pPr>
            <w:r w:rsidRPr="00907D00">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CF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F5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58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B46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6D38" w14:textId="77777777" w:rsidR="00B4750D" w:rsidRPr="00907D00" w:rsidRDefault="00B4750D" w:rsidP="00FF0CF0">
            <w:pPr>
              <w:pStyle w:val="TAL"/>
              <w:rPr>
                <w:sz w:val="16"/>
              </w:rPr>
            </w:pPr>
            <w:r w:rsidRPr="00907D00">
              <w:rPr>
                <w:sz w:val="16"/>
              </w:rPr>
              <w:t>merged</w:t>
            </w:r>
          </w:p>
        </w:tc>
      </w:tr>
      <w:tr w:rsidR="00B4750D" w:rsidRPr="00907D00" w14:paraId="4A23CB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1A0B94" w14:textId="77777777" w:rsidR="00B4750D" w:rsidRPr="00907D00" w:rsidRDefault="00B4750D" w:rsidP="00FF0CF0">
            <w:pPr>
              <w:pStyle w:val="TAL"/>
              <w:rPr>
                <w:sz w:val="16"/>
              </w:rPr>
            </w:pPr>
            <w:r w:rsidRPr="00907D00">
              <w:rPr>
                <w:sz w:val="16"/>
              </w:rPr>
              <w:t>C3-230569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D560" w14:textId="77777777" w:rsidR="00B4750D" w:rsidRPr="00907D00" w:rsidRDefault="00B4750D" w:rsidP="00FF0CF0">
            <w:pPr>
              <w:pStyle w:val="TAL"/>
              <w:rPr>
                <w:sz w:val="16"/>
              </w:rPr>
            </w:pPr>
            <w:r w:rsidRPr="00907D00">
              <w:rPr>
                <w:sz w:val="16"/>
              </w:rPr>
              <w:t>Update to Nnwdaf_MLModelProvision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AEF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74E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6BB4" w14:textId="77777777" w:rsidR="00B4750D" w:rsidRPr="00907D00" w:rsidRDefault="00B4750D" w:rsidP="00FF0CF0">
            <w:pPr>
              <w:pStyle w:val="TAL"/>
              <w:rPr>
                <w:sz w:val="16"/>
              </w:rPr>
            </w:pPr>
            <w:r w:rsidRPr="00907D00">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7F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89E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7F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96B3"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0D59" w14:textId="77777777" w:rsidR="00B4750D" w:rsidRPr="00907D00" w:rsidRDefault="00B4750D" w:rsidP="00FF0CF0">
            <w:pPr>
              <w:pStyle w:val="TAL"/>
              <w:rPr>
                <w:sz w:val="16"/>
              </w:rPr>
            </w:pPr>
            <w:r w:rsidRPr="00907D00">
              <w:rPr>
                <w:sz w:val="16"/>
              </w:rPr>
              <w:t>postponed</w:t>
            </w:r>
          </w:p>
        </w:tc>
      </w:tr>
      <w:tr w:rsidR="00B4750D" w:rsidRPr="00907D00" w14:paraId="2B6E82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3A2242" w14:textId="77777777" w:rsidR="00B4750D" w:rsidRPr="00907D00" w:rsidRDefault="00B4750D" w:rsidP="00FF0CF0">
            <w:pPr>
              <w:pStyle w:val="TAL"/>
              <w:rPr>
                <w:sz w:val="16"/>
              </w:rPr>
            </w:pPr>
            <w:r w:rsidRPr="00907D00">
              <w:rPr>
                <w:sz w:val="16"/>
              </w:rPr>
              <w:t>C3-230572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290E" w14:textId="77777777" w:rsidR="00B4750D" w:rsidRPr="00907D00" w:rsidRDefault="00B4750D" w:rsidP="00FF0CF0">
            <w:pPr>
              <w:pStyle w:val="TAL"/>
              <w:rPr>
                <w:sz w:val="16"/>
              </w:rPr>
            </w:pPr>
            <w:r w:rsidRPr="00907D00">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A0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AFD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2053" w14:textId="77777777" w:rsidR="00B4750D" w:rsidRPr="00907D00" w:rsidRDefault="00B4750D" w:rsidP="00FF0CF0">
            <w:pPr>
              <w:pStyle w:val="TAL"/>
              <w:rPr>
                <w:sz w:val="16"/>
              </w:rPr>
            </w:pPr>
            <w:r w:rsidRPr="00907D0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CE7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966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5FD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2303"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3289" w14:textId="77777777" w:rsidR="00B4750D" w:rsidRPr="00907D00" w:rsidRDefault="00B4750D" w:rsidP="00FF0CF0">
            <w:pPr>
              <w:pStyle w:val="TAL"/>
              <w:rPr>
                <w:sz w:val="16"/>
              </w:rPr>
            </w:pPr>
            <w:r w:rsidRPr="00907D00">
              <w:rPr>
                <w:sz w:val="16"/>
              </w:rPr>
              <w:t>revised</w:t>
            </w:r>
          </w:p>
        </w:tc>
      </w:tr>
      <w:tr w:rsidR="00B4750D" w:rsidRPr="00907D00" w14:paraId="148E334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9B809B" w14:textId="77777777" w:rsidR="00B4750D" w:rsidRPr="00907D00" w:rsidRDefault="00B4750D" w:rsidP="00FF0CF0">
            <w:pPr>
              <w:pStyle w:val="TAL"/>
              <w:rPr>
                <w:sz w:val="16"/>
              </w:rPr>
            </w:pPr>
            <w:r w:rsidRPr="00907D00">
              <w:rPr>
                <w:sz w:val="16"/>
              </w:rPr>
              <w:t>C3-230669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8742" w14:textId="77777777" w:rsidR="00B4750D" w:rsidRPr="00907D00" w:rsidRDefault="00B4750D" w:rsidP="00FF0CF0">
            <w:pPr>
              <w:pStyle w:val="TAL"/>
              <w:rPr>
                <w:sz w:val="16"/>
              </w:rPr>
            </w:pPr>
            <w:r w:rsidRPr="00907D00">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DDB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C7A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4AD35" w14:textId="77777777" w:rsidR="00B4750D" w:rsidRPr="00907D00" w:rsidRDefault="00B4750D" w:rsidP="00FF0CF0">
            <w:pPr>
              <w:pStyle w:val="TAL"/>
              <w:rPr>
                <w:sz w:val="16"/>
              </w:rPr>
            </w:pPr>
            <w:r w:rsidRPr="00907D0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C0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B0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F4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659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1B67" w14:textId="77777777" w:rsidR="00B4750D" w:rsidRPr="00907D00" w:rsidRDefault="00B4750D" w:rsidP="00FF0CF0">
            <w:pPr>
              <w:pStyle w:val="TAL"/>
              <w:rPr>
                <w:sz w:val="16"/>
              </w:rPr>
            </w:pPr>
            <w:r w:rsidRPr="00907D00">
              <w:rPr>
                <w:sz w:val="16"/>
              </w:rPr>
              <w:t>postponed</w:t>
            </w:r>
          </w:p>
        </w:tc>
      </w:tr>
      <w:tr w:rsidR="00B4750D" w:rsidRPr="00907D00" w14:paraId="2725C7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532D59" w14:textId="77777777" w:rsidR="00B4750D" w:rsidRPr="00907D00" w:rsidRDefault="00B4750D" w:rsidP="00FF0CF0">
            <w:pPr>
              <w:pStyle w:val="TAL"/>
              <w:rPr>
                <w:sz w:val="16"/>
              </w:rPr>
            </w:pPr>
            <w:r w:rsidRPr="00907D00">
              <w:rPr>
                <w:sz w:val="16"/>
              </w:rPr>
              <w:t>C3-230903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8C6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C919"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85B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C22F" w14:textId="77777777" w:rsidR="00B4750D" w:rsidRPr="00907D00" w:rsidRDefault="00B4750D" w:rsidP="00FF0CF0">
            <w:pPr>
              <w:pStyle w:val="TAL"/>
              <w:rPr>
                <w:sz w:val="16"/>
              </w:rPr>
            </w:pPr>
            <w:r w:rsidRPr="00907D0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2C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7FB7"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74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0DB5"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C266" w14:textId="77777777" w:rsidR="00B4750D" w:rsidRPr="00907D00" w:rsidRDefault="00B4750D" w:rsidP="00FF0CF0">
            <w:pPr>
              <w:pStyle w:val="TAL"/>
              <w:rPr>
                <w:sz w:val="16"/>
              </w:rPr>
            </w:pPr>
            <w:r w:rsidRPr="00907D00">
              <w:rPr>
                <w:sz w:val="16"/>
              </w:rPr>
              <w:t>agreed</w:t>
            </w:r>
          </w:p>
        </w:tc>
      </w:tr>
      <w:tr w:rsidR="00B4750D" w:rsidRPr="00907D00" w14:paraId="5A8417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74538" w14:textId="77777777" w:rsidR="00B4750D" w:rsidRPr="00907D00" w:rsidRDefault="00B4750D" w:rsidP="00FF0CF0">
            <w:pPr>
              <w:pStyle w:val="TAL"/>
              <w:rPr>
                <w:sz w:val="16"/>
              </w:rPr>
            </w:pPr>
            <w:r w:rsidRPr="00907D00">
              <w:rPr>
                <w:sz w:val="16"/>
              </w:rPr>
              <w:t>C3-230916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733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C318A"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613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310D" w14:textId="77777777" w:rsidR="00B4750D" w:rsidRPr="00907D00" w:rsidRDefault="00B4750D" w:rsidP="00FF0CF0">
            <w:pPr>
              <w:pStyle w:val="TAL"/>
              <w:rPr>
                <w:sz w:val="16"/>
              </w:rPr>
            </w:pPr>
            <w:r w:rsidRPr="00907D00">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85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C7D8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FE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1545" w14:textId="77777777" w:rsidR="00B4750D" w:rsidRPr="00907D00" w:rsidRDefault="00B4750D" w:rsidP="00FF0CF0">
            <w:pPr>
              <w:pStyle w:val="TAL"/>
              <w:rPr>
                <w:sz w:val="16"/>
              </w:rPr>
            </w:pPr>
            <w:r w:rsidRPr="00907D0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FDBD" w14:textId="77777777" w:rsidR="00B4750D" w:rsidRPr="00907D00" w:rsidRDefault="00B4750D" w:rsidP="00FF0CF0">
            <w:pPr>
              <w:pStyle w:val="TAL"/>
              <w:rPr>
                <w:sz w:val="16"/>
              </w:rPr>
            </w:pPr>
            <w:r w:rsidRPr="00907D00">
              <w:rPr>
                <w:sz w:val="16"/>
              </w:rPr>
              <w:t>agreed</w:t>
            </w:r>
          </w:p>
        </w:tc>
      </w:tr>
      <w:tr w:rsidR="00B4750D" w:rsidRPr="00907D00" w14:paraId="48980E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7E9E12" w14:textId="77777777" w:rsidR="00B4750D" w:rsidRPr="00907D00" w:rsidRDefault="00B4750D" w:rsidP="00FF0CF0">
            <w:pPr>
              <w:pStyle w:val="TAL"/>
              <w:rPr>
                <w:sz w:val="16"/>
              </w:rPr>
            </w:pPr>
            <w:r w:rsidRPr="00907D00">
              <w:rPr>
                <w:sz w:val="16"/>
              </w:rPr>
              <w:t>C3-230923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DBC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2BF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8D0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2243" w14:textId="77777777" w:rsidR="00B4750D" w:rsidRPr="00907D00" w:rsidRDefault="00B4750D" w:rsidP="00FF0CF0">
            <w:pPr>
              <w:pStyle w:val="TAL"/>
              <w:rPr>
                <w:sz w:val="16"/>
              </w:rPr>
            </w:pPr>
            <w:r w:rsidRPr="00907D0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257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A70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D51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FF96"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47C" w14:textId="77777777" w:rsidR="00B4750D" w:rsidRPr="00907D00" w:rsidRDefault="00B4750D" w:rsidP="00FF0CF0">
            <w:pPr>
              <w:pStyle w:val="TAL"/>
              <w:rPr>
                <w:sz w:val="16"/>
              </w:rPr>
            </w:pPr>
            <w:r w:rsidRPr="00907D00">
              <w:rPr>
                <w:sz w:val="16"/>
              </w:rPr>
              <w:t>agreed</w:t>
            </w:r>
          </w:p>
        </w:tc>
      </w:tr>
      <w:tr w:rsidR="00B4750D" w:rsidRPr="00907D00" w14:paraId="4515F5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6FC7C5" w14:textId="77777777" w:rsidR="00B4750D" w:rsidRPr="00907D00" w:rsidRDefault="00B4750D" w:rsidP="00FF0CF0">
            <w:pPr>
              <w:pStyle w:val="TAL"/>
              <w:rPr>
                <w:sz w:val="16"/>
              </w:rPr>
            </w:pPr>
            <w:r w:rsidRPr="00907D00">
              <w:rPr>
                <w:sz w:val="16"/>
              </w:rPr>
              <w:t>C3-230939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908E"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7613"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6C4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B9AF" w14:textId="77777777" w:rsidR="00B4750D" w:rsidRPr="00907D00" w:rsidRDefault="00B4750D" w:rsidP="00FF0CF0">
            <w:pPr>
              <w:pStyle w:val="TAL"/>
              <w:rPr>
                <w:sz w:val="16"/>
              </w:rPr>
            </w:pPr>
            <w:r w:rsidRPr="00907D00">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1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64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338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63B8"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45DC" w14:textId="77777777" w:rsidR="00B4750D" w:rsidRPr="00907D00" w:rsidRDefault="00B4750D" w:rsidP="00FF0CF0">
            <w:pPr>
              <w:pStyle w:val="TAL"/>
              <w:rPr>
                <w:sz w:val="16"/>
              </w:rPr>
            </w:pPr>
            <w:r w:rsidRPr="00907D00">
              <w:rPr>
                <w:sz w:val="16"/>
              </w:rPr>
              <w:t>agreed</w:t>
            </w:r>
          </w:p>
        </w:tc>
      </w:tr>
      <w:tr w:rsidR="00B4750D" w:rsidRPr="00907D00" w14:paraId="12982B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8063CA" w14:textId="77777777" w:rsidR="00B4750D" w:rsidRPr="00907D00" w:rsidRDefault="00B4750D" w:rsidP="00FF0CF0">
            <w:pPr>
              <w:pStyle w:val="TAL"/>
              <w:rPr>
                <w:sz w:val="16"/>
              </w:rPr>
            </w:pPr>
            <w:r w:rsidRPr="00907D00">
              <w:rPr>
                <w:sz w:val="16"/>
              </w:rPr>
              <w:t>C3-230245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355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44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7CFE"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0AA4" w14:textId="77777777" w:rsidR="00B4750D" w:rsidRPr="00907D00" w:rsidRDefault="00B4750D" w:rsidP="00FF0CF0">
            <w:pPr>
              <w:pStyle w:val="TAL"/>
              <w:rPr>
                <w:sz w:val="16"/>
              </w:rPr>
            </w:pPr>
            <w:r w:rsidRPr="00907D00">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2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88B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89B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6A7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B64A" w14:textId="77777777" w:rsidR="00B4750D" w:rsidRPr="00907D00" w:rsidRDefault="00B4750D" w:rsidP="00FF0CF0">
            <w:pPr>
              <w:pStyle w:val="TAL"/>
              <w:rPr>
                <w:sz w:val="16"/>
              </w:rPr>
            </w:pPr>
            <w:r w:rsidRPr="00907D00">
              <w:rPr>
                <w:sz w:val="16"/>
              </w:rPr>
              <w:t>agreed</w:t>
            </w:r>
          </w:p>
        </w:tc>
      </w:tr>
      <w:tr w:rsidR="00B4750D" w:rsidRPr="00907D00" w14:paraId="50BE30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C0CF9A" w14:textId="77777777" w:rsidR="00B4750D" w:rsidRPr="00907D00" w:rsidRDefault="00B4750D" w:rsidP="00FF0CF0">
            <w:pPr>
              <w:pStyle w:val="TAL"/>
              <w:rPr>
                <w:sz w:val="16"/>
              </w:rPr>
            </w:pPr>
            <w:r w:rsidRPr="00907D00">
              <w:rPr>
                <w:sz w:val="16"/>
              </w:rPr>
              <w:t>C3-230449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4978"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6A9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0A0F"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D969" w14:textId="77777777" w:rsidR="00B4750D" w:rsidRPr="00907D00" w:rsidRDefault="00B4750D" w:rsidP="00FF0CF0">
            <w:pPr>
              <w:pStyle w:val="TAL"/>
              <w:rPr>
                <w:sz w:val="16"/>
              </w:rPr>
            </w:pPr>
            <w:r w:rsidRPr="00907D00">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63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840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A5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2E73"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C0E7" w14:textId="77777777" w:rsidR="00B4750D" w:rsidRPr="00907D00" w:rsidRDefault="00B4750D" w:rsidP="00FF0CF0">
            <w:pPr>
              <w:pStyle w:val="TAL"/>
              <w:rPr>
                <w:sz w:val="16"/>
              </w:rPr>
            </w:pPr>
            <w:r w:rsidRPr="00907D00">
              <w:rPr>
                <w:sz w:val="16"/>
              </w:rPr>
              <w:t>revised</w:t>
            </w:r>
          </w:p>
        </w:tc>
      </w:tr>
      <w:tr w:rsidR="00B4750D" w:rsidRPr="00907D00" w14:paraId="11B6F3B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59EB91" w14:textId="77777777" w:rsidR="00B4750D" w:rsidRPr="00907D00" w:rsidRDefault="00B4750D" w:rsidP="00FF0CF0">
            <w:pPr>
              <w:pStyle w:val="TAL"/>
              <w:rPr>
                <w:sz w:val="16"/>
              </w:rPr>
            </w:pPr>
            <w:r w:rsidRPr="00907D00">
              <w:rPr>
                <w:sz w:val="16"/>
              </w:rPr>
              <w:t>C3-230815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ED8B1"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CE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1EA9"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F496" w14:textId="77777777" w:rsidR="00B4750D" w:rsidRPr="00907D00" w:rsidRDefault="00B4750D" w:rsidP="00FF0CF0">
            <w:pPr>
              <w:pStyle w:val="TAL"/>
              <w:rPr>
                <w:sz w:val="16"/>
              </w:rPr>
            </w:pPr>
            <w:r w:rsidRPr="00907D00">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0B5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C5B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58D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10D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CEC4" w14:textId="77777777" w:rsidR="00B4750D" w:rsidRPr="00907D00" w:rsidRDefault="00B4750D" w:rsidP="00FF0CF0">
            <w:pPr>
              <w:pStyle w:val="TAL"/>
              <w:rPr>
                <w:sz w:val="16"/>
              </w:rPr>
            </w:pPr>
            <w:r w:rsidRPr="00907D00">
              <w:rPr>
                <w:sz w:val="16"/>
              </w:rPr>
              <w:t>agreed</w:t>
            </w:r>
          </w:p>
        </w:tc>
      </w:tr>
      <w:tr w:rsidR="00B4750D" w:rsidRPr="00907D00" w14:paraId="2D0F84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AFD0E0" w14:textId="77777777" w:rsidR="00B4750D" w:rsidRPr="00907D00" w:rsidRDefault="00B4750D" w:rsidP="00FF0CF0">
            <w:pPr>
              <w:pStyle w:val="TAL"/>
              <w:rPr>
                <w:sz w:val="16"/>
              </w:rPr>
            </w:pPr>
            <w:r w:rsidRPr="00907D00">
              <w:rPr>
                <w:sz w:val="16"/>
              </w:rPr>
              <w:t>C3-230450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F9B8"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C13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203F"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79E" w14:textId="77777777" w:rsidR="00B4750D" w:rsidRPr="00907D00" w:rsidRDefault="00B4750D" w:rsidP="00FF0CF0">
            <w:pPr>
              <w:pStyle w:val="TAL"/>
              <w:rPr>
                <w:sz w:val="16"/>
              </w:rPr>
            </w:pPr>
            <w:r w:rsidRPr="00907D0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B4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B0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1D6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A95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8642" w14:textId="77777777" w:rsidR="00B4750D" w:rsidRPr="00907D00" w:rsidRDefault="00B4750D" w:rsidP="00FF0CF0">
            <w:pPr>
              <w:pStyle w:val="TAL"/>
              <w:rPr>
                <w:sz w:val="16"/>
              </w:rPr>
            </w:pPr>
            <w:r w:rsidRPr="00907D00">
              <w:rPr>
                <w:sz w:val="16"/>
              </w:rPr>
              <w:t>revised</w:t>
            </w:r>
          </w:p>
        </w:tc>
      </w:tr>
      <w:tr w:rsidR="00B4750D" w:rsidRPr="00907D00" w14:paraId="6A2D0B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56D82E" w14:textId="77777777" w:rsidR="00B4750D" w:rsidRPr="00907D00" w:rsidRDefault="00B4750D" w:rsidP="00FF0CF0">
            <w:pPr>
              <w:pStyle w:val="TAL"/>
              <w:rPr>
                <w:sz w:val="16"/>
              </w:rPr>
            </w:pPr>
            <w:r w:rsidRPr="00907D00">
              <w:rPr>
                <w:sz w:val="16"/>
              </w:rPr>
              <w:t>C3-230816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2D1B"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F61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5C5C"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FACF" w14:textId="77777777" w:rsidR="00B4750D" w:rsidRPr="00907D00" w:rsidRDefault="00B4750D" w:rsidP="00FF0CF0">
            <w:pPr>
              <w:pStyle w:val="TAL"/>
              <w:rPr>
                <w:sz w:val="16"/>
              </w:rPr>
            </w:pPr>
            <w:r w:rsidRPr="00907D0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92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3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588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0DA9"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F093" w14:textId="77777777" w:rsidR="00B4750D" w:rsidRPr="00907D00" w:rsidRDefault="00B4750D" w:rsidP="00FF0CF0">
            <w:pPr>
              <w:pStyle w:val="TAL"/>
              <w:rPr>
                <w:sz w:val="16"/>
              </w:rPr>
            </w:pPr>
            <w:r w:rsidRPr="00907D00">
              <w:rPr>
                <w:sz w:val="16"/>
              </w:rPr>
              <w:t>agreed</w:t>
            </w:r>
          </w:p>
        </w:tc>
      </w:tr>
      <w:tr w:rsidR="00B4750D" w:rsidRPr="00907D00" w14:paraId="4FE8A6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23B2E5" w14:textId="77777777" w:rsidR="00B4750D" w:rsidRPr="00907D00" w:rsidRDefault="00B4750D" w:rsidP="00FF0CF0">
            <w:pPr>
              <w:pStyle w:val="TAL"/>
              <w:rPr>
                <w:sz w:val="16"/>
              </w:rPr>
            </w:pPr>
            <w:r w:rsidRPr="00907D00">
              <w:rPr>
                <w:sz w:val="16"/>
              </w:rPr>
              <w:t>C3-230463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6C1" w14:textId="77777777" w:rsidR="00B4750D" w:rsidRPr="00907D00" w:rsidRDefault="00B4750D" w:rsidP="00FF0CF0">
            <w:pPr>
              <w:pStyle w:val="TAL"/>
              <w:rPr>
                <w:sz w:val="16"/>
              </w:rPr>
            </w:pPr>
            <w:r w:rsidRPr="00907D00">
              <w:rPr>
                <w:sz w:val="16"/>
              </w:rPr>
              <w:t>Corrections to query parameters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2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3BA5"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D96D" w14:textId="77777777" w:rsidR="00B4750D" w:rsidRPr="00907D00" w:rsidRDefault="00B4750D" w:rsidP="00FF0CF0">
            <w:pPr>
              <w:pStyle w:val="TAL"/>
              <w:rPr>
                <w:sz w:val="16"/>
              </w:rPr>
            </w:pPr>
            <w:r w:rsidRPr="00907D00">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CB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D104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B09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209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203E" w14:textId="77777777" w:rsidR="00B4750D" w:rsidRPr="00907D00" w:rsidRDefault="00B4750D" w:rsidP="00FF0CF0">
            <w:pPr>
              <w:pStyle w:val="TAL"/>
              <w:rPr>
                <w:sz w:val="16"/>
              </w:rPr>
            </w:pPr>
            <w:r w:rsidRPr="00907D00">
              <w:rPr>
                <w:sz w:val="16"/>
              </w:rPr>
              <w:t>agreed</w:t>
            </w:r>
          </w:p>
        </w:tc>
      </w:tr>
      <w:tr w:rsidR="00B4750D" w:rsidRPr="00907D00" w14:paraId="2499CF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52888B" w14:textId="77777777" w:rsidR="00B4750D" w:rsidRPr="00907D00" w:rsidRDefault="00B4750D" w:rsidP="00FF0CF0">
            <w:pPr>
              <w:pStyle w:val="TAL"/>
              <w:rPr>
                <w:sz w:val="16"/>
              </w:rPr>
            </w:pPr>
            <w:r w:rsidRPr="00907D00">
              <w:rPr>
                <w:sz w:val="16"/>
              </w:rPr>
              <w:t>C3-230495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1716"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719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B74D"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FD4F" w14:textId="77777777" w:rsidR="00B4750D" w:rsidRPr="00907D00" w:rsidRDefault="00B4750D" w:rsidP="00FF0CF0">
            <w:pPr>
              <w:pStyle w:val="TAL"/>
              <w:rPr>
                <w:sz w:val="16"/>
              </w:rPr>
            </w:pPr>
            <w:r w:rsidRPr="00907D00">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8EC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27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6BF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EE1A"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0939" w14:textId="77777777" w:rsidR="00B4750D" w:rsidRPr="00907D00" w:rsidRDefault="00B4750D" w:rsidP="00FF0CF0">
            <w:pPr>
              <w:pStyle w:val="TAL"/>
              <w:rPr>
                <w:sz w:val="16"/>
              </w:rPr>
            </w:pPr>
            <w:r w:rsidRPr="00907D00">
              <w:rPr>
                <w:sz w:val="16"/>
              </w:rPr>
              <w:t>agreed</w:t>
            </w:r>
          </w:p>
        </w:tc>
      </w:tr>
      <w:tr w:rsidR="00B4750D" w:rsidRPr="00907D00" w14:paraId="411D27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B010A1" w14:textId="77777777" w:rsidR="00B4750D" w:rsidRPr="00907D00" w:rsidRDefault="00B4750D" w:rsidP="00FF0CF0">
            <w:pPr>
              <w:pStyle w:val="TAL"/>
              <w:rPr>
                <w:sz w:val="16"/>
              </w:rPr>
            </w:pPr>
            <w:r w:rsidRPr="00907D00">
              <w:rPr>
                <w:sz w:val="16"/>
              </w:rPr>
              <w:t>C3-230940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D68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551C"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D914"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C02A" w14:textId="77777777" w:rsidR="00B4750D" w:rsidRPr="00907D00" w:rsidRDefault="00B4750D" w:rsidP="00FF0CF0">
            <w:pPr>
              <w:pStyle w:val="TAL"/>
              <w:rPr>
                <w:sz w:val="16"/>
              </w:rPr>
            </w:pPr>
            <w:r w:rsidRPr="00907D00">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D4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DEB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3A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FB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D466" w14:textId="77777777" w:rsidR="00B4750D" w:rsidRPr="00907D00" w:rsidRDefault="00B4750D" w:rsidP="00FF0CF0">
            <w:pPr>
              <w:pStyle w:val="TAL"/>
              <w:rPr>
                <w:sz w:val="16"/>
              </w:rPr>
            </w:pPr>
            <w:r w:rsidRPr="00907D00">
              <w:rPr>
                <w:sz w:val="16"/>
              </w:rPr>
              <w:t>agreed</w:t>
            </w:r>
          </w:p>
        </w:tc>
      </w:tr>
      <w:tr w:rsidR="00B4750D" w:rsidRPr="00907D00" w14:paraId="40A362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F4F2F" w14:textId="77777777" w:rsidR="00B4750D" w:rsidRPr="00907D00" w:rsidRDefault="00B4750D" w:rsidP="00FF0CF0">
            <w:pPr>
              <w:pStyle w:val="TAL"/>
              <w:rPr>
                <w:sz w:val="16"/>
              </w:rPr>
            </w:pPr>
            <w:r w:rsidRPr="00907D00">
              <w:rPr>
                <w:sz w:val="16"/>
              </w:rPr>
              <w:t>C3-230028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8842" w14:textId="77777777" w:rsidR="00B4750D" w:rsidRPr="00907D00" w:rsidRDefault="00B4750D" w:rsidP="00FF0CF0">
            <w:pPr>
              <w:pStyle w:val="TAL"/>
              <w:rPr>
                <w:sz w:val="16"/>
              </w:rPr>
            </w:pPr>
            <w:r w:rsidRPr="00907D00">
              <w:rPr>
                <w:sz w:val="16"/>
              </w:rPr>
              <w:t>Preferred IP version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F8B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227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88CB" w14:textId="77777777" w:rsidR="00B4750D" w:rsidRPr="00907D00" w:rsidRDefault="00B4750D" w:rsidP="00FF0CF0">
            <w:pPr>
              <w:pStyle w:val="TAL"/>
              <w:rPr>
                <w:sz w:val="16"/>
              </w:rPr>
            </w:pPr>
            <w:r w:rsidRPr="00907D00">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A69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D13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1DD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ACAC" w14:textId="77777777" w:rsidR="00B4750D" w:rsidRPr="00907D00" w:rsidRDefault="00B4750D" w:rsidP="00FF0CF0">
            <w:pPr>
              <w:pStyle w:val="TAL"/>
              <w:rPr>
                <w:sz w:val="16"/>
              </w:rPr>
            </w:pPr>
            <w:r w:rsidRPr="00907D00">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22EC" w14:textId="77777777" w:rsidR="00B4750D" w:rsidRPr="00907D00" w:rsidRDefault="00B4750D" w:rsidP="00FF0CF0">
            <w:pPr>
              <w:pStyle w:val="TAL"/>
              <w:rPr>
                <w:sz w:val="16"/>
              </w:rPr>
            </w:pPr>
            <w:r w:rsidRPr="00907D00">
              <w:rPr>
                <w:sz w:val="16"/>
              </w:rPr>
              <w:t>postponed</w:t>
            </w:r>
          </w:p>
        </w:tc>
      </w:tr>
      <w:tr w:rsidR="00B4750D" w:rsidRPr="00907D00" w14:paraId="4321F2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07574A" w14:textId="77777777" w:rsidR="00B4750D" w:rsidRPr="00907D00" w:rsidRDefault="00B4750D" w:rsidP="00FF0CF0">
            <w:pPr>
              <w:pStyle w:val="TAL"/>
              <w:rPr>
                <w:sz w:val="16"/>
              </w:rPr>
            </w:pPr>
            <w:r w:rsidRPr="00907D00">
              <w:rPr>
                <w:sz w:val="16"/>
              </w:rPr>
              <w:t>C3-230029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9CF4"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2C2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F8F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8CD9" w14:textId="77777777" w:rsidR="00B4750D" w:rsidRPr="00907D00" w:rsidRDefault="00B4750D" w:rsidP="00FF0CF0">
            <w:pPr>
              <w:pStyle w:val="TAL"/>
              <w:rPr>
                <w:sz w:val="16"/>
              </w:rPr>
            </w:pPr>
            <w:r w:rsidRPr="00907D00">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E9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47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80B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80C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817B" w14:textId="77777777" w:rsidR="00B4750D" w:rsidRPr="00907D00" w:rsidRDefault="00B4750D" w:rsidP="00FF0CF0">
            <w:pPr>
              <w:pStyle w:val="TAL"/>
              <w:rPr>
                <w:sz w:val="16"/>
              </w:rPr>
            </w:pPr>
            <w:r w:rsidRPr="00907D00">
              <w:rPr>
                <w:sz w:val="16"/>
              </w:rPr>
              <w:t>revised</w:t>
            </w:r>
          </w:p>
        </w:tc>
      </w:tr>
      <w:tr w:rsidR="00B4750D" w:rsidRPr="00907D00" w14:paraId="4A532B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6F2EC8" w14:textId="77777777" w:rsidR="00B4750D" w:rsidRPr="00907D00" w:rsidRDefault="00B4750D" w:rsidP="00FF0CF0">
            <w:pPr>
              <w:pStyle w:val="TAL"/>
              <w:rPr>
                <w:sz w:val="16"/>
              </w:rPr>
            </w:pPr>
            <w:r w:rsidRPr="00907D00">
              <w:rPr>
                <w:sz w:val="16"/>
              </w:rPr>
              <w:t>C3-230888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25E76"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AA5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6EE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5C54" w14:textId="77777777" w:rsidR="00B4750D" w:rsidRPr="00907D00" w:rsidRDefault="00B4750D" w:rsidP="00FF0CF0">
            <w:pPr>
              <w:pStyle w:val="TAL"/>
              <w:rPr>
                <w:sz w:val="16"/>
              </w:rPr>
            </w:pPr>
            <w:r w:rsidRPr="00907D00">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16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F81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75F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EF6"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2FC9" w14:textId="77777777" w:rsidR="00B4750D" w:rsidRPr="00907D00" w:rsidRDefault="00B4750D" w:rsidP="00FF0CF0">
            <w:pPr>
              <w:pStyle w:val="TAL"/>
              <w:rPr>
                <w:sz w:val="16"/>
              </w:rPr>
            </w:pPr>
            <w:r w:rsidRPr="00907D00">
              <w:rPr>
                <w:sz w:val="16"/>
              </w:rPr>
              <w:t>agreed</w:t>
            </w:r>
          </w:p>
        </w:tc>
      </w:tr>
      <w:tr w:rsidR="00B4750D" w:rsidRPr="00907D00" w14:paraId="2C7764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C91150" w14:textId="77777777" w:rsidR="00B4750D" w:rsidRPr="00907D00" w:rsidRDefault="00B4750D" w:rsidP="00FF0CF0">
            <w:pPr>
              <w:pStyle w:val="TAL"/>
              <w:rPr>
                <w:sz w:val="16"/>
              </w:rPr>
            </w:pPr>
            <w:r w:rsidRPr="00907D00">
              <w:rPr>
                <w:sz w:val="16"/>
              </w:rPr>
              <w:t>C3-230030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31B0"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D7B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A32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06CA" w14:textId="77777777" w:rsidR="00B4750D" w:rsidRPr="00907D00" w:rsidRDefault="00B4750D" w:rsidP="00FF0CF0">
            <w:pPr>
              <w:pStyle w:val="TAL"/>
              <w:rPr>
                <w:sz w:val="16"/>
              </w:rPr>
            </w:pPr>
            <w:r w:rsidRPr="00907D00">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162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947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4F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78FA"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9ED74" w14:textId="77777777" w:rsidR="00B4750D" w:rsidRPr="00907D00" w:rsidRDefault="00B4750D" w:rsidP="00FF0CF0">
            <w:pPr>
              <w:pStyle w:val="TAL"/>
              <w:rPr>
                <w:sz w:val="16"/>
              </w:rPr>
            </w:pPr>
            <w:r w:rsidRPr="00907D00">
              <w:rPr>
                <w:sz w:val="16"/>
              </w:rPr>
              <w:t>revised</w:t>
            </w:r>
          </w:p>
        </w:tc>
      </w:tr>
      <w:tr w:rsidR="00B4750D" w:rsidRPr="00907D00" w14:paraId="74FE50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6277B7" w14:textId="77777777" w:rsidR="00B4750D" w:rsidRPr="00907D00" w:rsidRDefault="00B4750D" w:rsidP="00FF0CF0">
            <w:pPr>
              <w:pStyle w:val="TAL"/>
              <w:rPr>
                <w:sz w:val="16"/>
              </w:rPr>
            </w:pPr>
            <w:r w:rsidRPr="00907D00">
              <w:rPr>
                <w:sz w:val="16"/>
              </w:rPr>
              <w:t>C3-230886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9B9F"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EB3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8FA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9D28" w14:textId="77777777" w:rsidR="00B4750D" w:rsidRPr="00907D00" w:rsidRDefault="00B4750D" w:rsidP="00FF0CF0">
            <w:pPr>
              <w:pStyle w:val="TAL"/>
              <w:rPr>
                <w:sz w:val="16"/>
              </w:rPr>
            </w:pPr>
            <w:r w:rsidRPr="00907D00">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CB9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50D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454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DAF7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B5E0" w14:textId="77777777" w:rsidR="00B4750D" w:rsidRPr="00907D00" w:rsidRDefault="00B4750D" w:rsidP="00FF0CF0">
            <w:pPr>
              <w:pStyle w:val="TAL"/>
              <w:rPr>
                <w:sz w:val="16"/>
              </w:rPr>
            </w:pPr>
            <w:r w:rsidRPr="00907D00">
              <w:rPr>
                <w:sz w:val="16"/>
              </w:rPr>
              <w:t>agreed</w:t>
            </w:r>
          </w:p>
        </w:tc>
      </w:tr>
      <w:tr w:rsidR="00B4750D" w:rsidRPr="00907D00" w14:paraId="7C17DA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56CDA6" w14:textId="77777777" w:rsidR="00B4750D" w:rsidRPr="00907D00" w:rsidRDefault="00B4750D" w:rsidP="00FF0CF0">
            <w:pPr>
              <w:pStyle w:val="TAL"/>
              <w:rPr>
                <w:sz w:val="16"/>
              </w:rPr>
            </w:pPr>
            <w:r w:rsidRPr="00907D00">
              <w:rPr>
                <w:sz w:val="16"/>
              </w:rPr>
              <w:t>C3-230093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4A86" w14:textId="77777777" w:rsidR="00B4750D" w:rsidRPr="00907D00" w:rsidRDefault="00B4750D" w:rsidP="00FF0CF0">
            <w:pPr>
              <w:pStyle w:val="TAL"/>
              <w:rPr>
                <w:sz w:val="16"/>
              </w:rPr>
            </w:pPr>
            <w:r w:rsidRPr="00907D00">
              <w:rPr>
                <w:sz w:val="16"/>
              </w:rPr>
              <w:t>Packet delay budget attribute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BBC3"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13D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E297" w14:textId="77777777" w:rsidR="00B4750D" w:rsidRPr="00907D00" w:rsidRDefault="00B4750D" w:rsidP="00FF0CF0">
            <w:pPr>
              <w:pStyle w:val="TAL"/>
              <w:rPr>
                <w:sz w:val="16"/>
              </w:rPr>
            </w:pPr>
            <w:r w:rsidRPr="00907D00">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6E0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051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47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4A31"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0B8C" w14:textId="77777777" w:rsidR="00B4750D" w:rsidRPr="00907D00" w:rsidRDefault="00B4750D" w:rsidP="00FF0CF0">
            <w:pPr>
              <w:pStyle w:val="TAL"/>
              <w:rPr>
                <w:sz w:val="16"/>
              </w:rPr>
            </w:pPr>
            <w:r w:rsidRPr="00907D00">
              <w:rPr>
                <w:sz w:val="16"/>
              </w:rPr>
              <w:t>agreed</w:t>
            </w:r>
          </w:p>
        </w:tc>
      </w:tr>
      <w:tr w:rsidR="00B4750D" w:rsidRPr="00907D00" w14:paraId="6E05B4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1B6073" w14:textId="77777777" w:rsidR="00B4750D" w:rsidRPr="00907D00" w:rsidRDefault="00B4750D" w:rsidP="00FF0CF0">
            <w:pPr>
              <w:pStyle w:val="TAL"/>
              <w:rPr>
                <w:sz w:val="16"/>
              </w:rPr>
            </w:pPr>
            <w:r w:rsidRPr="00907D00">
              <w:rPr>
                <w:sz w:val="16"/>
              </w:rPr>
              <w:t>C3-230094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E7FB" w14:textId="77777777" w:rsidR="00B4750D" w:rsidRPr="00907D00" w:rsidRDefault="00B4750D" w:rsidP="00FF0CF0">
            <w:pPr>
              <w:pStyle w:val="TAL"/>
              <w:rPr>
                <w:sz w:val="16"/>
              </w:rPr>
            </w:pPr>
            <w:r w:rsidRPr="00907D00">
              <w:rPr>
                <w:sz w:val="16"/>
              </w:rPr>
              <w:t>Packet delay budget attribute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579B"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C3D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72C9" w14:textId="77777777" w:rsidR="00B4750D" w:rsidRPr="00907D00" w:rsidRDefault="00B4750D" w:rsidP="00FF0CF0">
            <w:pPr>
              <w:pStyle w:val="TAL"/>
              <w:rPr>
                <w:sz w:val="16"/>
              </w:rPr>
            </w:pPr>
            <w:r w:rsidRPr="00907D00">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498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CF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C89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255D"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2D95" w14:textId="77777777" w:rsidR="00B4750D" w:rsidRPr="00907D00" w:rsidRDefault="00B4750D" w:rsidP="00FF0CF0">
            <w:pPr>
              <w:pStyle w:val="TAL"/>
              <w:rPr>
                <w:sz w:val="16"/>
              </w:rPr>
            </w:pPr>
            <w:r w:rsidRPr="00907D00">
              <w:rPr>
                <w:sz w:val="16"/>
              </w:rPr>
              <w:t>agreed</w:t>
            </w:r>
          </w:p>
        </w:tc>
      </w:tr>
      <w:tr w:rsidR="00B4750D" w:rsidRPr="00907D00" w14:paraId="0ADC83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2BB85" w14:textId="77777777" w:rsidR="00B4750D" w:rsidRPr="00907D00" w:rsidRDefault="00B4750D" w:rsidP="00FF0CF0">
            <w:pPr>
              <w:pStyle w:val="TAL"/>
              <w:rPr>
                <w:sz w:val="16"/>
              </w:rPr>
            </w:pPr>
            <w:r w:rsidRPr="00907D00">
              <w:rPr>
                <w:sz w:val="16"/>
              </w:rPr>
              <w:t>C3-230113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DD84"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090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8B3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C10A" w14:textId="77777777" w:rsidR="00B4750D" w:rsidRPr="00907D00" w:rsidRDefault="00B4750D" w:rsidP="00FF0CF0">
            <w:pPr>
              <w:pStyle w:val="TAL"/>
              <w:rPr>
                <w:sz w:val="16"/>
              </w:rPr>
            </w:pPr>
            <w:r w:rsidRPr="00907D00">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45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469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24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1EB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46D0" w14:textId="77777777" w:rsidR="00B4750D" w:rsidRPr="00907D00" w:rsidRDefault="00B4750D" w:rsidP="00FF0CF0">
            <w:pPr>
              <w:pStyle w:val="TAL"/>
              <w:rPr>
                <w:sz w:val="16"/>
              </w:rPr>
            </w:pPr>
            <w:r w:rsidRPr="00907D00">
              <w:rPr>
                <w:sz w:val="16"/>
              </w:rPr>
              <w:t>revised</w:t>
            </w:r>
          </w:p>
        </w:tc>
      </w:tr>
      <w:tr w:rsidR="00B4750D" w:rsidRPr="00907D00" w14:paraId="3C84B4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B0EC28" w14:textId="77777777" w:rsidR="00B4750D" w:rsidRPr="00907D00" w:rsidRDefault="00B4750D" w:rsidP="00FF0CF0">
            <w:pPr>
              <w:pStyle w:val="TAL"/>
              <w:rPr>
                <w:sz w:val="16"/>
              </w:rPr>
            </w:pPr>
            <w:r w:rsidRPr="00907D00">
              <w:rPr>
                <w:sz w:val="16"/>
              </w:rPr>
              <w:t>C3-230874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8C21"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A06A"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AE7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E326" w14:textId="77777777" w:rsidR="00B4750D" w:rsidRPr="00907D00" w:rsidRDefault="00B4750D" w:rsidP="00FF0CF0">
            <w:pPr>
              <w:pStyle w:val="TAL"/>
              <w:rPr>
                <w:sz w:val="16"/>
              </w:rPr>
            </w:pPr>
            <w:r w:rsidRPr="00907D00">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2A2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918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F2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129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19DC" w14:textId="77777777" w:rsidR="00B4750D" w:rsidRPr="00907D00" w:rsidRDefault="00B4750D" w:rsidP="00FF0CF0">
            <w:pPr>
              <w:pStyle w:val="TAL"/>
              <w:rPr>
                <w:sz w:val="16"/>
              </w:rPr>
            </w:pPr>
            <w:r w:rsidRPr="00907D00">
              <w:rPr>
                <w:sz w:val="16"/>
              </w:rPr>
              <w:t>agreed</w:t>
            </w:r>
          </w:p>
        </w:tc>
      </w:tr>
      <w:tr w:rsidR="00B4750D" w:rsidRPr="00907D00" w14:paraId="27DDC2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E6FF0" w14:textId="77777777" w:rsidR="00B4750D" w:rsidRPr="00907D00" w:rsidRDefault="00B4750D" w:rsidP="00FF0CF0">
            <w:pPr>
              <w:pStyle w:val="TAL"/>
              <w:rPr>
                <w:sz w:val="16"/>
              </w:rPr>
            </w:pPr>
            <w:r w:rsidRPr="00907D00">
              <w:rPr>
                <w:sz w:val="16"/>
              </w:rPr>
              <w:t>C3-230119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14E4"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4C56" w14:textId="77777777" w:rsidR="00B4750D" w:rsidRPr="00907D00" w:rsidRDefault="00B4750D" w:rsidP="00FF0CF0">
            <w:pPr>
              <w:pStyle w:val="TAL"/>
              <w:rPr>
                <w:sz w:val="16"/>
              </w:rPr>
            </w:pPr>
            <w:r w:rsidRPr="00907D00">
              <w:rPr>
                <w:sz w:val="16"/>
              </w:rPr>
              <w:t>KDDI, Nokia, Nokia Shaghai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737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1EDB" w14:textId="77777777" w:rsidR="00B4750D" w:rsidRPr="00907D00" w:rsidRDefault="00B4750D" w:rsidP="00FF0CF0">
            <w:pPr>
              <w:pStyle w:val="TAL"/>
              <w:rPr>
                <w:sz w:val="16"/>
              </w:rPr>
            </w:pPr>
            <w:r w:rsidRPr="00907D00">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278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29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66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C5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72D1" w14:textId="77777777" w:rsidR="00B4750D" w:rsidRPr="00907D00" w:rsidRDefault="00B4750D" w:rsidP="00FF0CF0">
            <w:pPr>
              <w:pStyle w:val="TAL"/>
              <w:rPr>
                <w:sz w:val="16"/>
              </w:rPr>
            </w:pPr>
            <w:r w:rsidRPr="00907D00">
              <w:rPr>
                <w:sz w:val="16"/>
              </w:rPr>
              <w:t>revised</w:t>
            </w:r>
          </w:p>
        </w:tc>
      </w:tr>
      <w:tr w:rsidR="00B4750D" w:rsidRPr="00907D00" w14:paraId="18BC5A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7B64AC" w14:textId="77777777" w:rsidR="00B4750D" w:rsidRPr="00907D00" w:rsidRDefault="00B4750D" w:rsidP="00FF0CF0">
            <w:pPr>
              <w:pStyle w:val="TAL"/>
              <w:rPr>
                <w:sz w:val="16"/>
              </w:rPr>
            </w:pPr>
            <w:r w:rsidRPr="00907D00">
              <w:rPr>
                <w:sz w:val="16"/>
              </w:rPr>
              <w:t>C3-230651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C87D"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517C" w14:textId="77777777" w:rsidR="00B4750D" w:rsidRPr="00907D00" w:rsidRDefault="00B4750D" w:rsidP="00FF0CF0">
            <w:pPr>
              <w:pStyle w:val="TAL"/>
              <w:rPr>
                <w:sz w:val="16"/>
              </w:rPr>
            </w:pPr>
            <w:r w:rsidRPr="00907D00">
              <w:rPr>
                <w:sz w:val="16"/>
              </w:rPr>
              <w:t>KDDI, Nokia, Nokia Shaghai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BA9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B1E8E" w14:textId="77777777" w:rsidR="00B4750D" w:rsidRPr="00907D00" w:rsidRDefault="00B4750D" w:rsidP="00FF0CF0">
            <w:pPr>
              <w:pStyle w:val="TAL"/>
              <w:rPr>
                <w:sz w:val="16"/>
              </w:rPr>
            </w:pPr>
            <w:r w:rsidRPr="00907D00">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21A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C50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A03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2FB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ACD7" w14:textId="77777777" w:rsidR="00B4750D" w:rsidRPr="00907D00" w:rsidRDefault="00B4750D" w:rsidP="00FF0CF0">
            <w:pPr>
              <w:pStyle w:val="TAL"/>
              <w:rPr>
                <w:sz w:val="16"/>
              </w:rPr>
            </w:pPr>
            <w:r w:rsidRPr="00907D00">
              <w:rPr>
                <w:sz w:val="16"/>
              </w:rPr>
              <w:t>agreed</w:t>
            </w:r>
          </w:p>
        </w:tc>
      </w:tr>
      <w:tr w:rsidR="00B4750D" w:rsidRPr="00907D00" w14:paraId="07A99C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DC07F4" w14:textId="77777777" w:rsidR="00B4750D" w:rsidRPr="00907D00" w:rsidRDefault="00B4750D" w:rsidP="00FF0CF0">
            <w:pPr>
              <w:pStyle w:val="TAL"/>
              <w:rPr>
                <w:sz w:val="16"/>
              </w:rPr>
            </w:pPr>
            <w:r w:rsidRPr="00907D00">
              <w:rPr>
                <w:sz w:val="16"/>
              </w:rPr>
              <w:t>C3-230121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D76E" w14:textId="77777777" w:rsidR="00B4750D" w:rsidRPr="00907D00" w:rsidRDefault="00B4750D" w:rsidP="00FF0CF0">
            <w:pPr>
              <w:pStyle w:val="TAL"/>
              <w:rPr>
                <w:sz w:val="16"/>
              </w:rPr>
            </w:pPr>
            <w:r w:rsidRPr="00907D00">
              <w:rPr>
                <w:sz w:val="16"/>
              </w:rPr>
              <w:t>Spatial Validity Condition for Time Synchronization Exposure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9538"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3B5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90" w14:textId="77777777" w:rsidR="00B4750D" w:rsidRPr="00907D00" w:rsidRDefault="00B4750D" w:rsidP="00FF0CF0">
            <w:pPr>
              <w:pStyle w:val="TAL"/>
              <w:rPr>
                <w:sz w:val="16"/>
              </w:rPr>
            </w:pPr>
            <w:r w:rsidRPr="00907D00">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440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0E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CA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AA3D"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BA01" w14:textId="77777777" w:rsidR="00B4750D" w:rsidRPr="00907D00" w:rsidRDefault="00B4750D" w:rsidP="00FF0CF0">
            <w:pPr>
              <w:pStyle w:val="TAL"/>
              <w:rPr>
                <w:sz w:val="16"/>
              </w:rPr>
            </w:pPr>
            <w:r w:rsidRPr="00907D00">
              <w:rPr>
                <w:sz w:val="16"/>
              </w:rPr>
              <w:t>revised</w:t>
            </w:r>
          </w:p>
        </w:tc>
      </w:tr>
      <w:tr w:rsidR="00B4750D" w:rsidRPr="00907D00" w14:paraId="4BA3AA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D335C6" w14:textId="77777777" w:rsidR="00B4750D" w:rsidRPr="00907D00" w:rsidRDefault="00B4750D" w:rsidP="00FF0CF0">
            <w:pPr>
              <w:pStyle w:val="TAL"/>
              <w:rPr>
                <w:sz w:val="16"/>
              </w:rPr>
            </w:pPr>
            <w:r w:rsidRPr="00907D00">
              <w:rPr>
                <w:sz w:val="16"/>
              </w:rPr>
              <w:t>C3-230653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20" w14:textId="77777777" w:rsidR="00B4750D" w:rsidRPr="00907D00" w:rsidRDefault="00B4750D" w:rsidP="00FF0CF0">
            <w:pPr>
              <w:pStyle w:val="TAL"/>
              <w:rPr>
                <w:sz w:val="16"/>
              </w:rPr>
            </w:pPr>
            <w:r w:rsidRPr="00907D00">
              <w:rPr>
                <w:sz w:val="16"/>
              </w:rPr>
              <w:t>Spatial Validity Condition for Time Synchronization Exposure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94F5"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6CE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6AA1" w14:textId="77777777" w:rsidR="00B4750D" w:rsidRPr="00907D00" w:rsidRDefault="00B4750D" w:rsidP="00FF0CF0">
            <w:pPr>
              <w:pStyle w:val="TAL"/>
              <w:rPr>
                <w:sz w:val="16"/>
              </w:rPr>
            </w:pPr>
            <w:r w:rsidRPr="00907D00">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695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34E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887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05F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5C2EC" w14:textId="77777777" w:rsidR="00B4750D" w:rsidRPr="00907D00" w:rsidRDefault="00B4750D" w:rsidP="00FF0CF0">
            <w:pPr>
              <w:pStyle w:val="TAL"/>
              <w:rPr>
                <w:sz w:val="16"/>
              </w:rPr>
            </w:pPr>
            <w:r w:rsidRPr="00907D00">
              <w:rPr>
                <w:sz w:val="16"/>
              </w:rPr>
              <w:t>agreed</w:t>
            </w:r>
          </w:p>
        </w:tc>
      </w:tr>
      <w:tr w:rsidR="00B4750D" w:rsidRPr="00907D00" w14:paraId="0AB590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E1C18E" w14:textId="77777777" w:rsidR="00B4750D" w:rsidRPr="00907D00" w:rsidRDefault="00B4750D" w:rsidP="00FF0CF0">
            <w:pPr>
              <w:pStyle w:val="TAL"/>
              <w:rPr>
                <w:sz w:val="16"/>
              </w:rPr>
            </w:pPr>
            <w:r w:rsidRPr="00907D00">
              <w:rPr>
                <w:sz w:val="16"/>
              </w:rPr>
              <w:t>C3-230122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54E7" w14:textId="77777777" w:rsidR="00B4750D" w:rsidRPr="00907D00" w:rsidRDefault="00B4750D" w:rsidP="00FF0CF0">
            <w:pPr>
              <w:pStyle w:val="TAL"/>
              <w:rPr>
                <w:sz w:val="16"/>
              </w:rPr>
            </w:pPr>
            <w:r w:rsidRPr="00907D00">
              <w:rPr>
                <w:sz w:val="16"/>
              </w:rPr>
              <w:t>Spatial Validity Condition for ASTI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0679"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20A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9890" w14:textId="77777777" w:rsidR="00B4750D" w:rsidRPr="00907D00" w:rsidRDefault="00B4750D" w:rsidP="00FF0CF0">
            <w:pPr>
              <w:pStyle w:val="TAL"/>
              <w:rPr>
                <w:sz w:val="16"/>
              </w:rPr>
            </w:pPr>
            <w:r w:rsidRPr="00907D00">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836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33D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DF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945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2A33" w14:textId="77777777" w:rsidR="00B4750D" w:rsidRPr="00907D00" w:rsidRDefault="00B4750D" w:rsidP="00FF0CF0">
            <w:pPr>
              <w:pStyle w:val="TAL"/>
              <w:rPr>
                <w:sz w:val="16"/>
              </w:rPr>
            </w:pPr>
            <w:r w:rsidRPr="00907D00">
              <w:rPr>
                <w:sz w:val="16"/>
              </w:rPr>
              <w:t>revised</w:t>
            </w:r>
          </w:p>
        </w:tc>
      </w:tr>
      <w:tr w:rsidR="00B4750D" w:rsidRPr="00907D00" w14:paraId="077B02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71FA96" w14:textId="77777777" w:rsidR="00B4750D" w:rsidRPr="00907D00" w:rsidRDefault="00B4750D" w:rsidP="00FF0CF0">
            <w:pPr>
              <w:pStyle w:val="TAL"/>
              <w:rPr>
                <w:sz w:val="16"/>
              </w:rPr>
            </w:pPr>
            <w:r w:rsidRPr="00907D00">
              <w:rPr>
                <w:sz w:val="16"/>
              </w:rPr>
              <w:t>C3-230654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42A8" w14:textId="77777777" w:rsidR="00B4750D" w:rsidRPr="00907D00" w:rsidRDefault="00B4750D" w:rsidP="00FF0CF0">
            <w:pPr>
              <w:pStyle w:val="TAL"/>
              <w:rPr>
                <w:sz w:val="16"/>
              </w:rPr>
            </w:pPr>
            <w:r w:rsidRPr="00907D00">
              <w:rPr>
                <w:sz w:val="16"/>
              </w:rPr>
              <w:t>Spatial Validity Condition for ASTI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EBBE"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A12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39CC" w14:textId="77777777" w:rsidR="00B4750D" w:rsidRPr="00907D00" w:rsidRDefault="00B4750D" w:rsidP="00FF0CF0">
            <w:pPr>
              <w:pStyle w:val="TAL"/>
              <w:rPr>
                <w:sz w:val="16"/>
              </w:rPr>
            </w:pPr>
            <w:r w:rsidRPr="00907D00">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1ED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F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3DB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F2BF"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4BA1" w14:textId="77777777" w:rsidR="00B4750D" w:rsidRPr="00907D00" w:rsidRDefault="00B4750D" w:rsidP="00FF0CF0">
            <w:pPr>
              <w:pStyle w:val="TAL"/>
              <w:rPr>
                <w:sz w:val="16"/>
              </w:rPr>
            </w:pPr>
            <w:r w:rsidRPr="00907D00">
              <w:rPr>
                <w:sz w:val="16"/>
              </w:rPr>
              <w:t>agreed</w:t>
            </w:r>
          </w:p>
        </w:tc>
      </w:tr>
      <w:tr w:rsidR="00B4750D" w:rsidRPr="00907D00" w14:paraId="1DBD67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1AFBDC" w14:textId="77777777" w:rsidR="00B4750D" w:rsidRPr="00907D00" w:rsidRDefault="00B4750D" w:rsidP="00FF0CF0">
            <w:pPr>
              <w:pStyle w:val="TAL"/>
              <w:rPr>
                <w:sz w:val="16"/>
              </w:rPr>
            </w:pPr>
            <w:r w:rsidRPr="00907D00">
              <w:rPr>
                <w:sz w:val="16"/>
              </w:rPr>
              <w:t>C3-230124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E2DB"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C224" w14:textId="77777777" w:rsidR="00B4750D" w:rsidRPr="00907D00" w:rsidRDefault="00B4750D" w:rsidP="00FF0CF0">
            <w:pPr>
              <w:pStyle w:val="TAL"/>
              <w:rPr>
                <w:sz w:val="16"/>
              </w:rPr>
            </w:pPr>
            <w:r w:rsidRPr="00907D00">
              <w:rPr>
                <w:sz w:val="16"/>
              </w:rPr>
              <w:t>KDDI,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A15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69C8" w14:textId="77777777" w:rsidR="00B4750D" w:rsidRPr="00907D00" w:rsidRDefault="00B4750D" w:rsidP="00FF0CF0">
            <w:pPr>
              <w:pStyle w:val="TAL"/>
              <w:rPr>
                <w:sz w:val="16"/>
              </w:rPr>
            </w:pPr>
            <w:r w:rsidRPr="00907D00">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F0D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C0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D26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46E7"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006F" w14:textId="77777777" w:rsidR="00B4750D" w:rsidRPr="00907D00" w:rsidRDefault="00B4750D" w:rsidP="00FF0CF0">
            <w:pPr>
              <w:pStyle w:val="TAL"/>
              <w:rPr>
                <w:sz w:val="16"/>
              </w:rPr>
            </w:pPr>
            <w:r w:rsidRPr="00907D00">
              <w:rPr>
                <w:sz w:val="16"/>
              </w:rPr>
              <w:t>revised</w:t>
            </w:r>
          </w:p>
        </w:tc>
      </w:tr>
      <w:tr w:rsidR="00B4750D" w:rsidRPr="00907D00" w14:paraId="71616E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296D46" w14:textId="77777777" w:rsidR="00B4750D" w:rsidRPr="00907D00" w:rsidRDefault="00B4750D" w:rsidP="00FF0CF0">
            <w:pPr>
              <w:pStyle w:val="TAL"/>
              <w:rPr>
                <w:sz w:val="16"/>
              </w:rPr>
            </w:pPr>
            <w:r w:rsidRPr="00907D00">
              <w:rPr>
                <w:sz w:val="16"/>
              </w:rPr>
              <w:t>C3-230639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D092"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B6F72" w14:textId="77777777" w:rsidR="00B4750D" w:rsidRPr="00907D00" w:rsidRDefault="00B4750D" w:rsidP="00FF0CF0">
            <w:pPr>
              <w:pStyle w:val="TAL"/>
              <w:rPr>
                <w:sz w:val="16"/>
              </w:rPr>
            </w:pPr>
            <w:r w:rsidRPr="00907D00">
              <w:rPr>
                <w:sz w:val="16"/>
              </w:rPr>
              <w:t>KDDI,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2C5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F0D" w14:textId="77777777" w:rsidR="00B4750D" w:rsidRPr="00907D00" w:rsidRDefault="00B4750D" w:rsidP="00FF0CF0">
            <w:pPr>
              <w:pStyle w:val="TAL"/>
              <w:rPr>
                <w:sz w:val="16"/>
              </w:rPr>
            </w:pPr>
            <w:r w:rsidRPr="00907D00">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C6D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D3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E5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B67F"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237E" w14:textId="77777777" w:rsidR="00B4750D" w:rsidRPr="00907D00" w:rsidRDefault="00B4750D" w:rsidP="00FF0CF0">
            <w:pPr>
              <w:pStyle w:val="TAL"/>
              <w:rPr>
                <w:sz w:val="16"/>
              </w:rPr>
            </w:pPr>
            <w:r w:rsidRPr="00907D00">
              <w:rPr>
                <w:sz w:val="16"/>
              </w:rPr>
              <w:t>agreed</w:t>
            </w:r>
          </w:p>
        </w:tc>
      </w:tr>
      <w:tr w:rsidR="00B4750D" w:rsidRPr="00907D00" w14:paraId="3BDF4E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D00A35" w14:textId="77777777" w:rsidR="00B4750D" w:rsidRPr="00907D00" w:rsidRDefault="00B4750D" w:rsidP="00FF0CF0">
            <w:pPr>
              <w:pStyle w:val="TAL"/>
              <w:rPr>
                <w:sz w:val="16"/>
              </w:rPr>
            </w:pPr>
            <w:r w:rsidRPr="00907D00">
              <w:rPr>
                <w:sz w:val="16"/>
              </w:rPr>
              <w:t>C3-230127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757C" w14:textId="77777777" w:rsidR="00B4750D" w:rsidRPr="00907D00" w:rsidRDefault="00B4750D" w:rsidP="00FF0CF0">
            <w:pPr>
              <w:pStyle w:val="TAL"/>
              <w:rPr>
                <w:sz w:val="16"/>
              </w:rPr>
            </w:pPr>
            <w:r w:rsidRPr="00907D00">
              <w:rPr>
                <w:sz w:val="16"/>
              </w:rPr>
              <w:t>PFD Determination Analytics for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F4E8" w14:textId="77777777" w:rsidR="00B4750D" w:rsidRPr="00907D00" w:rsidRDefault="00B4750D" w:rsidP="00FF0CF0">
            <w:pPr>
              <w:pStyle w:val="TAL"/>
              <w:rPr>
                <w:sz w:val="16"/>
              </w:rPr>
            </w:pPr>
            <w:r w:rsidRPr="00907D0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407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33C7" w14:textId="77777777" w:rsidR="00B4750D" w:rsidRPr="00907D00" w:rsidRDefault="00B4750D" w:rsidP="00FF0CF0">
            <w:pPr>
              <w:pStyle w:val="TAL"/>
              <w:rPr>
                <w:sz w:val="16"/>
              </w:rPr>
            </w:pPr>
            <w:r w:rsidRPr="00907D00">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40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D9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40E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2FC4"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29E0" w14:textId="77777777" w:rsidR="00B4750D" w:rsidRPr="00907D00" w:rsidRDefault="00B4750D" w:rsidP="00FF0CF0">
            <w:pPr>
              <w:pStyle w:val="TAL"/>
              <w:rPr>
                <w:sz w:val="16"/>
              </w:rPr>
            </w:pPr>
            <w:r w:rsidRPr="00907D00">
              <w:rPr>
                <w:sz w:val="16"/>
              </w:rPr>
              <w:t>revised</w:t>
            </w:r>
          </w:p>
        </w:tc>
      </w:tr>
      <w:tr w:rsidR="00B4750D" w:rsidRPr="00907D00" w14:paraId="4FFDFE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D8C25F" w14:textId="77777777" w:rsidR="00B4750D" w:rsidRPr="00907D00" w:rsidRDefault="00B4750D" w:rsidP="00FF0CF0">
            <w:pPr>
              <w:pStyle w:val="TAL"/>
              <w:rPr>
                <w:sz w:val="16"/>
              </w:rPr>
            </w:pPr>
            <w:r w:rsidRPr="00907D00">
              <w:rPr>
                <w:sz w:val="16"/>
              </w:rPr>
              <w:t>C3-230636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735B" w14:textId="77777777" w:rsidR="00B4750D" w:rsidRPr="00907D00" w:rsidRDefault="00B4750D" w:rsidP="00FF0CF0">
            <w:pPr>
              <w:pStyle w:val="TAL"/>
              <w:rPr>
                <w:sz w:val="16"/>
              </w:rPr>
            </w:pPr>
            <w:r w:rsidRPr="00907D00">
              <w:rPr>
                <w:sz w:val="16"/>
              </w:rPr>
              <w:t>PFD Determination Analytics for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306A" w14:textId="77777777" w:rsidR="00B4750D" w:rsidRPr="00907D00" w:rsidRDefault="00B4750D" w:rsidP="00FF0CF0">
            <w:pPr>
              <w:pStyle w:val="TAL"/>
              <w:rPr>
                <w:sz w:val="16"/>
              </w:rPr>
            </w:pPr>
            <w:r w:rsidRPr="00907D00">
              <w:rPr>
                <w:sz w:val="16"/>
              </w:rPr>
              <w:t>KDDI,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4D5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5AFF" w14:textId="77777777" w:rsidR="00B4750D" w:rsidRPr="00907D00" w:rsidRDefault="00B4750D" w:rsidP="00FF0CF0">
            <w:pPr>
              <w:pStyle w:val="TAL"/>
              <w:rPr>
                <w:sz w:val="16"/>
              </w:rPr>
            </w:pPr>
            <w:r w:rsidRPr="00907D00">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D8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6D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C0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D3D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E32D" w14:textId="77777777" w:rsidR="00B4750D" w:rsidRPr="00907D00" w:rsidRDefault="00B4750D" w:rsidP="00FF0CF0">
            <w:pPr>
              <w:pStyle w:val="TAL"/>
              <w:rPr>
                <w:sz w:val="16"/>
              </w:rPr>
            </w:pPr>
            <w:r w:rsidRPr="00907D00">
              <w:rPr>
                <w:sz w:val="16"/>
              </w:rPr>
              <w:t>agreed</w:t>
            </w:r>
          </w:p>
        </w:tc>
      </w:tr>
      <w:tr w:rsidR="00B4750D" w:rsidRPr="00907D00" w14:paraId="3255CD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1B52D1" w14:textId="77777777" w:rsidR="00B4750D" w:rsidRPr="00907D00" w:rsidRDefault="00B4750D" w:rsidP="00FF0CF0">
            <w:pPr>
              <w:pStyle w:val="TAL"/>
              <w:rPr>
                <w:sz w:val="16"/>
              </w:rPr>
            </w:pPr>
            <w:r w:rsidRPr="00907D00">
              <w:rPr>
                <w:sz w:val="16"/>
              </w:rPr>
              <w:t>C3-230129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15D5" w14:textId="77777777" w:rsidR="00B4750D" w:rsidRPr="00907D00" w:rsidRDefault="00B4750D" w:rsidP="00FF0CF0">
            <w:pPr>
              <w:pStyle w:val="TAL"/>
              <w:rPr>
                <w:sz w:val="16"/>
              </w:rPr>
            </w:pPr>
            <w:r w:rsidRPr="00907D00">
              <w:rPr>
                <w:sz w:val="16"/>
              </w:rPr>
              <w:t>Correction of MbsSessionCreateRsp data type for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7A86"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40F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3F37" w14:textId="77777777" w:rsidR="00B4750D" w:rsidRPr="00907D00" w:rsidRDefault="00B4750D" w:rsidP="00FF0CF0">
            <w:pPr>
              <w:pStyle w:val="TAL"/>
              <w:rPr>
                <w:sz w:val="16"/>
              </w:rPr>
            </w:pPr>
            <w:r w:rsidRPr="00907D00">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E1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47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8A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ED9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F1AA" w14:textId="77777777" w:rsidR="00B4750D" w:rsidRPr="00907D00" w:rsidRDefault="00B4750D" w:rsidP="00FF0CF0">
            <w:pPr>
              <w:pStyle w:val="TAL"/>
              <w:rPr>
                <w:sz w:val="16"/>
              </w:rPr>
            </w:pPr>
            <w:r w:rsidRPr="00907D00">
              <w:rPr>
                <w:sz w:val="16"/>
              </w:rPr>
              <w:t>agreed</w:t>
            </w:r>
          </w:p>
        </w:tc>
      </w:tr>
      <w:tr w:rsidR="00B4750D" w:rsidRPr="00907D00" w14:paraId="3D4F3C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A7E103" w14:textId="77777777" w:rsidR="00B4750D" w:rsidRPr="00907D00" w:rsidRDefault="00B4750D" w:rsidP="00FF0CF0">
            <w:pPr>
              <w:pStyle w:val="TAL"/>
              <w:rPr>
                <w:sz w:val="16"/>
              </w:rPr>
            </w:pPr>
            <w:r w:rsidRPr="00907D00">
              <w:rPr>
                <w:sz w:val="16"/>
              </w:rPr>
              <w:t>C3-230145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E48A" w14:textId="77777777" w:rsidR="00B4750D" w:rsidRPr="00907D00" w:rsidRDefault="00B4750D" w:rsidP="00FF0CF0">
            <w:pPr>
              <w:pStyle w:val="TAL"/>
              <w:rPr>
                <w:sz w:val="16"/>
              </w:rPr>
            </w:pPr>
            <w:r w:rsidRPr="00907D00">
              <w:rPr>
                <w:sz w:val="16"/>
              </w:rPr>
              <w:t>Updates for DN performance of Group UEs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61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2A74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0812" w14:textId="77777777" w:rsidR="00B4750D" w:rsidRPr="00907D00" w:rsidRDefault="00B4750D" w:rsidP="00FF0CF0">
            <w:pPr>
              <w:pStyle w:val="TAL"/>
              <w:rPr>
                <w:sz w:val="16"/>
              </w:rPr>
            </w:pPr>
            <w:r w:rsidRPr="00907D00">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5E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84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D3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3F2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4FE1" w14:textId="77777777" w:rsidR="00B4750D" w:rsidRPr="00907D00" w:rsidRDefault="00B4750D" w:rsidP="00FF0CF0">
            <w:pPr>
              <w:pStyle w:val="TAL"/>
              <w:rPr>
                <w:sz w:val="16"/>
              </w:rPr>
            </w:pPr>
            <w:r w:rsidRPr="00907D00">
              <w:rPr>
                <w:sz w:val="16"/>
              </w:rPr>
              <w:t>postponed</w:t>
            </w:r>
          </w:p>
        </w:tc>
      </w:tr>
      <w:tr w:rsidR="00B4750D" w:rsidRPr="00907D00" w14:paraId="138001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DEA0C3" w14:textId="77777777" w:rsidR="00B4750D" w:rsidRPr="00907D00" w:rsidRDefault="00B4750D" w:rsidP="00FF0CF0">
            <w:pPr>
              <w:pStyle w:val="TAL"/>
              <w:rPr>
                <w:sz w:val="16"/>
              </w:rPr>
            </w:pPr>
            <w:r w:rsidRPr="00907D00">
              <w:rPr>
                <w:sz w:val="16"/>
              </w:rPr>
              <w:t>C3-230150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0E57" w14:textId="77777777" w:rsidR="00B4750D" w:rsidRPr="00907D00" w:rsidRDefault="00B4750D" w:rsidP="00FF0CF0">
            <w:pPr>
              <w:pStyle w:val="TAL"/>
              <w:rPr>
                <w:sz w:val="16"/>
              </w:rPr>
            </w:pPr>
            <w:r w:rsidRPr="00907D00">
              <w:rPr>
                <w:sz w:val="16"/>
              </w:rPr>
              <w:t>Update for UE Mobility support FL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ED9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308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36A8" w14:textId="77777777" w:rsidR="00B4750D" w:rsidRPr="00907D00" w:rsidRDefault="00B4750D" w:rsidP="00FF0CF0">
            <w:pPr>
              <w:pStyle w:val="TAL"/>
              <w:rPr>
                <w:sz w:val="16"/>
              </w:rPr>
            </w:pPr>
            <w:r w:rsidRPr="00907D00">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AAC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E6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505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6BF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17E7" w14:textId="77777777" w:rsidR="00B4750D" w:rsidRPr="00907D00" w:rsidRDefault="00B4750D" w:rsidP="00FF0CF0">
            <w:pPr>
              <w:pStyle w:val="TAL"/>
              <w:rPr>
                <w:sz w:val="16"/>
              </w:rPr>
            </w:pPr>
            <w:r w:rsidRPr="00907D00">
              <w:rPr>
                <w:sz w:val="16"/>
              </w:rPr>
              <w:t>postponed</w:t>
            </w:r>
          </w:p>
        </w:tc>
      </w:tr>
      <w:tr w:rsidR="00B4750D" w:rsidRPr="00907D00" w14:paraId="00B106A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B59E4D" w14:textId="77777777" w:rsidR="00B4750D" w:rsidRPr="00907D00" w:rsidRDefault="00B4750D" w:rsidP="00FF0CF0">
            <w:pPr>
              <w:pStyle w:val="TAL"/>
              <w:rPr>
                <w:sz w:val="16"/>
              </w:rPr>
            </w:pPr>
            <w:r w:rsidRPr="00907D00">
              <w:rPr>
                <w:sz w:val="16"/>
              </w:rPr>
              <w:t>C3-230155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C17F" w14:textId="77777777" w:rsidR="00B4750D" w:rsidRPr="00907D00" w:rsidRDefault="00B4750D" w:rsidP="00FF0CF0">
            <w:pPr>
              <w:pStyle w:val="TAL"/>
              <w:rPr>
                <w:sz w:val="16"/>
              </w:rPr>
            </w:pPr>
            <w:r w:rsidRPr="00907D00">
              <w:rPr>
                <w:sz w:val="16"/>
              </w:rPr>
              <w:t>Updates for Network Performance Analyitcs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F0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A75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E629" w14:textId="77777777" w:rsidR="00B4750D" w:rsidRPr="00907D00" w:rsidRDefault="00B4750D" w:rsidP="00FF0CF0">
            <w:pPr>
              <w:pStyle w:val="TAL"/>
              <w:rPr>
                <w:sz w:val="16"/>
              </w:rPr>
            </w:pPr>
            <w:r w:rsidRPr="00907D00">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5F8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87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6C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D0E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F692" w14:textId="77777777" w:rsidR="00B4750D" w:rsidRPr="00907D00" w:rsidRDefault="00B4750D" w:rsidP="00FF0CF0">
            <w:pPr>
              <w:pStyle w:val="TAL"/>
              <w:rPr>
                <w:sz w:val="16"/>
              </w:rPr>
            </w:pPr>
            <w:r w:rsidRPr="00907D00">
              <w:rPr>
                <w:sz w:val="16"/>
              </w:rPr>
              <w:t>postponed</w:t>
            </w:r>
          </w:p>
        </w:tc>
      </w:tr>
      <w:tr w:rsidR="00B4750D" w:rsidRPr="00907D00" w14:paraId="0A4E7DE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59C0D7" w14:textId="77777777" w:rsidR="00B4750D" w:rsidRPr="00907D00" w:rsidRDefault="00B4750D" w:rsidP="00FF0CF0">
            <w:pPr>
              <w:pStyle w:val="TAL"/>
              <w:rPr>
                <w:sz w:val="16"/>
              </w:rPr>
            </w:pPr>
            <w:r w:rsidRPr="00907D00">
              <w:rPr>
                <w:sz w:val="16"/>
              </w:rPr>
              <w:t>C3-230173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AF1A"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6A3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F2E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A530" w14:textId="77777777" w:rsidR="00B4750D" w:rsidRPr="00907D00" w:rsidRDefault="00B4750D" w:rsidP="00FF0CF0">
            <w:pPr>
              <w:pStyle w:val="TAL"/>
              <w:rPr>
                <w:sz w:val="16"/>
              </w:rPr>
            </w:pPr>
            <w:r w:rsidRPr="00907D00">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2C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CDF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6A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07D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2FDA" w14:textId="77777777" w:rsidR="00B4750D" w:rsidRPr="00907D00" w:rsidRDefault="00B4750D" w:rsidP="00FF0CF0">
            <w:pPr>
              <w:pStyle w:val="TAL"/>
              <w:rPr>
                <w:sz w:val="16"/>
              </w:rPr>
            </w:pPr>
            <w:r w:rsidRPr="00907D00">
              <w:rPr>
                <w:sz w:val="16"/>
              </w:rPr>
              <w:t>merged</w:t>
            </w:r>
          </w:p>
        </w:tc>
      </w:tr>
      <w:tr w:rsidR="00B4750D" w:rsidRPr="00907D00" w14:paraId="2EF9C0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403015" w14:textId="77777777" w:rsidR="00B4750D" w:rsidRPr="00907D00" w:rsidRDefault="00B4750D" w:rsidP="00FF0CF0">
            <w:pPr>
              <w:pStyle w:val="TAL"/>
              <w:rPr>
                <w:sz w:val="16"/>
              </w:rPr>
            </w:pPr>
            <w:r w:rsidRPr="00907D00">
              <w:rPr>
                <w:sz w:val="16"/>
              </w:rPr>
              <w:t>C3-230179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3519"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E5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7FA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0229" w14:textId="77777777" w:rsidR="00B4750D" w:rsidRPr="00907D00" w:rsidRDefault="00B4750D" w:rsidP="00FF0CF0">
            <w:pPr>
              <w:pStyle w:val="TAL"/>
              <w:rPr>
                <w:sz w:val="16"/>
              </w:rPr>
            </w:pPr>
            <w:r w:rsidRPr="00907D00">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A6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B5C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A36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A56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CF69" w14:textId="77777777" w:rsidR="00B4750D" w:rsidRPr="00907D00" w:rsidRDefault="00B4750D" w:rsidP="00FF0CF0">
            <w:pPr>
              <w:pStyle w:val="TAL"/>
              <w:rPr>
                <w:sz w:val="16"/>
              </w:rPr>
            </w:pPr>
            <w:r w:rsidRPr="00907D00">
              <w:rPr>
                <w:sz w:val="16"/>
              </w:rPr>
              <w:t>revised</w:t>
            </w:r>
          </w:p>
        </w:tc>
      </w:tr>
      <w:tr w:rsidR="00B4750D" w:rsidRPr="00907D00" w14:paraId="332947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4A2C9C" w14:textId="77777777" w:rsidR="00B4750D" w:rsidRPr="00907D00" w:rsidRDefault="00B4750D" w:rsidP="00FF0CF0">
            <w:pPr>
              <w:pStyle w:val="TAL"/>
              <w:rPr>
                <w:sz w:val="16"/>
              </w:rPr>
            </w:pPr>
            <w:r w:rsidRPr="00907D00">
              <w:rPr>
                <w:sz w:val="16"/>
              </w:rPr>
              <w:t>C3-230632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2DBF"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C0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AB8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FC70" w14:textId="77777777" w:rsidR="00B4750D" w:rsidRPr="00907D00" w:rsidRDefault="00B4750D" w:rsidP="00FF0CF0">
            <w:pPr>
              <w:pStyle w:val="TAL"/>
              <w:rPr>
                <w:sz w:val="16"/>
              </w:rPr>
            </w:pPr>
            <w:r w:rsidRPr="00907D00">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167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0C3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F8F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0B26"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8E76" w14:textId="77777777" w:rsidR="00B4750D" w:rsidRPr="00907D00" w:rsidRDefault="00B4750D" w:rsidP="00FF0CF0">
            <w:pPr>
              <w:pStyle w:val="TAL"/>
              <w:rPr>
                <w:sz w:val="16"/>
              </w:rPr>
            </w:pPr>
            <w:r w:rsidRPr="00907D00">
              <w:rPr>
                <w:sz w:val="16"/>
              </w:rPr>
              <w:t>not pursued</w:t>
            </w:r>
          </w:p>
        </w:tc>
      </w:tr>
      <w:tr w:rsidR="00B4750D" w:rsidRPr="00907D00" w14:paraId="287920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9651EC" w14:textId="77777777" w:rsidR="00B4750D" w:rsidRPr="00907D00" w:rsidRDefault="00B4750D" w:rsidP="00FF0CF0">
            <w:pPr>
              <w:pStyle w:val="TAL"/>
              <w:rPr>
                <w:sz w:val="16"/>
              </w:rPr>
            </w:pPr>
            <w:r w:rsidRPr="00907D00">
              <w:rPr>
                <w:sz w:val="16"/>
              </w:rPr>
              <w:t>C3-230180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B30A"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34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203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C19A" w14:textId="77777777" w:rsidR="00B4750D" w:rsidRPr="00907D00" w:rsidRDefault="00B4750D" w:rsidP="00FF0CF0">
            <w:pPr>
              <w:pStyle w:val="TAL"/>
              <w:rPr>
                <w:sz w:val="16"/>
              </w:rPr>
            </w:pPr>
            <w:r w:rsidRPr="00907D00">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2D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B6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86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68A0"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8BDC" w14:textId="77777777" w:rsidR="00B4750D" w:rsidRPr="00907D00" w:rsidRDefault="00B4750D" w:rsidP="00FF0CF0">
            <w:pPr>
              <w:pStyle w:val="TAL"/>
              <w:rPr>
                <w:sz w:val="16"/>
              </w:rPr>
            </w:pPr>
            <w:r w:rsidRPr="00907D00">
              <w:rPr>
                <w:sz w:val="16"/>
              </w:rPr>
              <w:t>revised</w:t>
            </w:r>
          </w:p>
        </w:tc>
      </w:tr>
      <w:tr w:rsidR="00B4750D" w:rsidRPr="00907D00" w14:paraId="251919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D56E51" w14:textId="77777777" w:rsidR="00B4750D" w:rsidRPr="00907D00" w:rsidRDefault="00B4750D" w:rsidP="00FF0CF0">
            <w:pPr>
              <w:pStyle w:val="TAL"/>
              <w:rPr>
                <w:sz w:val="16"/>
              </w:rPr>
            </w:pPr>
            <w:r w:rsidRPr="00907D00">
              <w:rPr>
                <w:sz w:val="16"/>
              </w:rPr>
              <w:t>C3-230635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E3D5" w14:textId="77777777" w:rsidR="00B4750D" w:rsidRPr="00907D00" w:rsidRDefault="00B4750D" w:rsidP="00FF0CF0">
            <w:pPr>
              <w:pStyle w:val="TAL"/>
              <w:rPr>
                <w:sz w:val="16"/>
              </w:rPr>
            </w:pPr>
            <w:r w:rsidRPr="00907D00">
              <w:rPr>
                <w:sz w:val="16"/>
              </w:rPr>
              <w:t>Update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240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8BC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9229" w14:textId="77777777" w:rsidR="00B4750D" w:rsidRPr="00907D00" w:rsidRDefault="00B4750D" w:rsidP="00FF0CF0">
            <w:pPr>
              <w:pStyle w:val="TAL"/>
              <w:rPr>
                <w:sz w:val="16"/>
              </w:rPr>
            </w:pPr>
            <w:r w:rsidRPr="00907D00">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F75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03F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3E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57F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BA5C" w14:textId="77777777" w:rsidR="00B4750D" w:rsidRPr="00907D00" w:rsidRDefault="00B4750D" w:rsidP="00FF0CF0">
            <w:pPr>
              <w:pStyle w:val="TAL"/>
              <w:rPr>
                <w:sz w:val="16"/>
              </w:rPr>
            </w:pPr>
            <w:r w:rsidRPr="00907D00">
              <w:rPr>
                <w:sz w:val="16"/>
              </w:rPr>
              <w:t>agreed</w:t>
            </w:r>
          </w:p>
        </w:tc>
      </w:tr>
      <w:tr w:rsidR="00B4750D" w:rsidRPr="00907D00" w14:paraId="59C850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E72D82" w14:textId="77777777" w:rsidR="00B4750D" w:rsidRPr="00907D00" w:rsidRDefault="00B4750D" w:rsidP="00FF0CF0">
            <w:pPr>
              <w:pStyle w:val="TAL"/>
              <w:rPr>
                <w:sz w:val="16"/>
              </w:rPr>
            </w:pPr>
            <w:r w:rsidRPr="00907D00">
              <w:rPr>
                <w:sz w:val="16"/>
              </w:rPr>
              <w:t>C3-230181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B87C"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1D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440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61D" w14:textId="77777777" w:rsidR="00B4750D" w:rsidRPr="00907D00" w:rsidRDefault="00B4750D" w:rsidP="00FF0CF0">
            <w:pPr>
              <w:pStyle w:val="TAL"/>
              <w:rPr>
                <w:sz w:val="16"/>
              </w:rPr>
            </w:pPr>
            <w:r w:rsidRPr="00907D00">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31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AEA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2D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81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5B17" w14:textId="77777777" w:rsidR="00B4750D" w:rsidRPr="00907D00" w:rsidRDefault="00B4750D" w:rsidP="00FF0CF0">
            <w:pPr>
              <w:pStyle w:val="TAL"/>
              <w:rPr>
                <w:sz w:val="16"/>
              </w:rPr>
            </w:pPr>
            <w:r w:rsidRPr="00907D00">
              <w:rPr>
                <w:sz w:val="16"/>
              </w:rPr>
              <w:t>not pursued</w:t>
            </w:r>
          </w:p>
        </w:tc>
      </w:tr>
      <w:tr w:rsidR="00B4750D" w:rsidRPr="00907D00" w14:paraId="513FA6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D5908D" w14:textId="77777777" w:rsidR="00B4750D" w:rsidRPr="00907D00" w:rsidRDefault="00B4750D" w:rsidP="00FF0CF0">
            <w:pPr>
              <w:pStyle w:val="TAL"/>
              <w:rPr>
                <w:sz w:val="16"/>
              </w:rPr>
            </w:pPr>
            <w:r w:rsidRPr="00907D00">
              <w:rPr>
                <w:sz w:val="16"/>
              </w:rPr>
              <w:t>C3-230182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661C"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27C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9EF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34C1D" w14:textId="77777777" w:rsidR="00B4750D" w:rsidRPr="00907D00" w:rsidRDefault="00B4750D" w:rsidP="00FF0CF0">
            <w:pPr>
              <w:pStyle w:val="TAL"/>
              <w:rPr>
                <w:sz w:val="16"/>
              </w:rPr>
            </w:pPr>
            <w:r w:rsidRPr="00907D00">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A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8C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549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1F1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463F" w14:textId="77777777" w:rsidR="00B4750D" w:rsidRPr="00907D00" w:rsidRDefault="00B4750D" w:rsidP="00FF0CF0">
            <w:pPr>
              <w:pStyle w:val="TAL"/>
              <w:rPr>
                <w:sz w:val="16"/>
              </w:rPr>
            </w:pPr>
            <w:r w:rsidRPr="00907D00">
              <w:rPr>
                <w:sz w:val="16"/>
              </w:rPr>
              <w:t>revised</w:t>
            </w:r>
          </w:p>
        </w:tc>
      </w:tr>
      <w:tr w:rsidR="00B4750D" w:rsidRPr="00907D00" w14:paraId="34319A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F26806" w14:textId="77777777" w:rsidR="00B4750D" w:rsidRPr="00907D00" w:rsidRDefault="00B4750D" w:rsidP="00FF0CF0">
            <w:pPr>
              <w:pStyle w:val="TAL"/>
              <w:rPr>
                <w:sz w:val="16"/>
              </w:rPr>
            </w:pPr>
            <w:r w:rsidRPr="00907D00">
              <w:rPr>
                <w:sz w:val="16"/>
              </w:rPr>
              <w:t>C3-230834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76F0"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896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BAB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5D77" w14:textId="77777777" w:rsidR="00B4750D" w:rsidRPr="00907D00" w:rsidRDefault="00B4750D" w:rsidP="00FF0CF0">
            <w:pPr>
              <w:pStyle w:val="TAL"/>
              <w:rPr>
                <w:sz w:val="16"/>
              </w:rPr>
            </w:pPr>
            <w:r w:rsidRPr="00907D00">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8D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F6F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3D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DE59"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DDAA" w14:textId="77777777" w:rsidR="00B4750D" w:rsidRPr="00907D00" w:rsidRDefault="00B4750D" w:rsidP="00FF0CF0">
            <w:pPr>
              <w:pStyle w:val="TAL"/>
              <w:rPr>
                <w:sz w:val="16"/>
              </w:rPr>
            </w:pPr>
            <w:r w:rsidRPr="00907D00">
              <w:rPr>
                <w:sz w:val="16"/>
              </w:rPr>
              <w:t>agreed</w:t>
            </w:r>
          </w:p>
        </w:tc>
      </w:tr>
      <w:tr w:rsidR="00B4750D" w:rsidRPr="00907D00" w14:paraId="1F9126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098E7C" w14:textId="77777777" w:rsidR="00B4750D" w:rsidRPr="00907D00" w:rsidRDefault="00B4750D" w:rsidP="00FF0CF0">
            <w:pPr>
              <w:pStyle w:val="TAL"/>
              <w:rPr>
                <w:sz w:val="16"/>
              </w:rPr>
            </w:pPr>
            <w:r w:rsidRPr="00907D00">
              <w:rPr>
                <w:sz w:val="16"/>
              </w:rPr>
              <w:t>C3-230183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1EBC" w14:textId="77777777" w:rsidR="00B4750D" w:rsidRPr="00907D00" w:rsidRDefault="00B4750D" w:rsidP="00FF0CF0">
            <w:pPr>
              <w:pStyle w:val="TAL"/>
              <w:rPr>
                <w:sz w:val="16"/>
              </w:rPr>
            </w:pPr>
            <w:r w:rsidRPr="00907D00">
              <w:rPr>
                <w:sz w:val="16"/>
              </w:rPr>
              <w:t>Correct the broadcast delivery status of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FD8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AE7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A1DC" w14:textId="77777777" w:rsidR="00B4750D" w:rsidRPr="00907D00" w:rsidRDefault="00B4750D" w:rsidP="00FF0CF0">
            <w:pPr>
              <w:pStyle w:val="TAL"/>
              <w:rPr>
                <w:sz w:val="16"/>
              </w:rPr>
            </w:pPr>
            <w:r w:rsidRPr="00907D00">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493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AA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BF1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EE7B"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AF76" w14:textId="77777777" w:rsidR="00B4750D" w:rsidRPr="00907D00" w:rsidRDefault="00B4750D" w:rsidP="00FF0CF0">
            <w:pPr>
              <w:pStyle w:val="TAL"/>
              <w:rPr>
                <w:sz w:val="16"/>
              </w:rPr>
            </w:pPr>
            <w:r w:rsidRPr="00907D00">
              <w:rPr>
                <w:sz w:val="16"/>
              </w:rPr>
              <w:t>revised</w:t>
            </w:r>
          </w:p>
        </w:tc>
      </w:tr>
      <w:tr w:rsidR="00B4750D" w:rsidRPr="00907D00" w14:paraId="229C4E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78EE10" w14:textId="77777777" w:rsidR="00B4750D" w:rsidRPr="00907D00" w:rsidRDefault="00B4750D" w:rsidP="00FF0CF0">
            <w:pPr>
              <w:pStyle w:val="TAL"/>
              <w:rPr>
                <w:sz w:val="16"/>
              </w:rPr>
            </w:pPr>
            <w:r w:rsidRPr="00907D00">
              <w:rPr>
                <w:sz w:val="16"/>
              </w:rPr>
              <w:t>C3-230836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B77" w14:textId="77777777" w:rsidR="00B4750D" w:rsidRPr="00907D00" w:rsidRDefault="00B4750D" w:rsidP="00FF0CF0">
            <w:pPr>
              <w:pStyle w:val="TAL"/>
              <w:rPr>
                <w:sz w:val="16"/>
              </w:rPr>
            </w:pPr>
            <w:r w:rsidRPr="00907D00">
              <w:rPr>
                <w:sz w:val="16"/>
              </w:rPr>
              <w:t>Correct the broadcast delivery status of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AAE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36D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A45D" w14:textId="77777777" w:rsidR="00B4750D" w:rsidRPr="00907D00" w:rsidRDefault="00B4750D" w:rsidP="00FF0CF0">
            <w:pPr>
              <w:pStyle w:val="TAL"/>
              <w:rPr>
                <w:sz w:val="16"/>
              </w:rPr>
            </w:pPr>
            <w:r w:rsidRPr="00907D00">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42B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A3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B0C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96EE"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18DA" w14:textId="77777777" w:rsidR="00B4750D" w:rsidRPr="00907D00" w:rsidRDefault="00B4750D" w:rsidP="00FF0CF0">
            <w:pPr>
              <w:pStyle w:val="TAL"/>
              <w:rPr>
                <w:sz w:val="16"/>
              </w:rPr>
            </w:pPr>
            <w:r w:rsidRPr="00907D00">
              <w:rPr>
                <w:sz w:val="16"/>
              </w:rPr>
              <w:t>agreed</w:t>
            </w:r>
          </w:p>
        </w:tc>
      </w:tr>
      <w:tr w:rsidR="00B4750D" w:rsidRPr="00907D00" w14:paraId="774AB78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84B56B" w14:textId="77777777" w:rsidR="00B4750D" w:rsidRPr="00907D00" w:rsidRDefault="00B4750D" w:rsidP="00FF0CF0">
            <w:pPr>
              <w:pStyle w:val="TAL"/>
              <w:rPr>
                <w:sz w:val="16"/>
              </w:rPr>
            </w:pPr>
            <w:r w:rsidRPr="00907D00">
              <w:rPr>
                <w:sz w:val="16"/>
              </w:rPr>
              <w:t>C3-230187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BC23"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64A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4D2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C042" w14:textId="77777777" w:rsidR="00B4750D" w:rsidRPr="00907D00" w:rsidRDefault="00B4750D" w:rsidP="00FF0CF0">
            <w:pPr>
              <w:pStyle w:val="TAL"/>
              <w:rPr>
                <w:sz w:val="16"/>
              </w:rPr>
            </w:pPr>
            <w:r w:rsidRPr="00907D00">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72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600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97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FA4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5EBFB" w14:textId="77777777" w:rsidR="00B4750D" w:rsidRPr="00907D00" w:rsidRDefault="00B4750D" w:rsidP="00FF0CF0">
            <w:pPr>
              <w:pStyle w:val="TAL"/>
              <w:rPr>
                <w:sz w:val="16"/>
              </w:rPr>
            </w:pPr>
            <w:r w:rsidRPr="00907D00">
              <w:rPr>
                <w:sz w:val="16"/>
              </w:rPr>
              <w:t>revised</w:t>
            </w:r>
          </w:p>
        </w:tc>
      </w:tr>
      <w:tr w:rsidR="00B4750D" w:rsidRPr="00907D00" w14:paraId="5831F8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6F8A7E" w14:textId="77777777" w:rsidR="00B4750D" w:rsidRPr="00907D00" w:rsidRDefault="00B4750D" w:rsidP="00FF0CF0">
            <w:pPr>
              <w:pStyle w:val="TAL"/>
              <w:rPr>
                <w:sz w:val="16"/>
              </w:rPr>
            </w:pPr>
            <w:r w:rsidRPr="00907D00">
              <w:rPr>
                <w:sz w:val="16"/>
              </w:rPr>
              <w:t>C3-230761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AC29"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7711"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76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71D8" w14:textId="77777777" w:rsidR="00B4750D" w:rsidRPr="00907D00" w:rsidRDefault="00B4750D" w:rsidP="00FF0CF0">
            <w:pPr>
              <w:pStyle w:val="TAL"/>
              <w:rPr>
                <w:sz w:val="16"/>
              </w:rPr>
            </w:pPr>
            <w:r w:rsidRPr="00907D00">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27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ED1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D6C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1BCC7"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FD87" w14:textId="77777777" w:rsidR="00B4750D" w:rsidRPr="00907D00" w:rsidRDefault="00B4750D" w:rsidP="00FF0CF0">
            <w:pPr>
              <w:pStyle w:val="TAL"/>
              <w:rPr>
                <w:sz w:val="16"/>
              </w:rPr>
            </w:pPr>
            <w:r w:rsidRPr="00907D00">
              <w:rPr>
                <w:sz w:val="16"/>
              </w:rPr>
              <w:t>agreed</w:t>
            </w:r>
          </w:p>
        </w:tc>
      </w:tr>
      <w:tr w:rsidR="00B4750D" w:rsidRPr="00907D00" w14:paraId="3CA6D3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1F41B3" w14:textId="77777777" w:rsidR="00B4750D" w:rsidRPr="00907D00" w:rsidRDefault="00B4750D" w:rsidP="00FF0CF0">
            <w:pPr>
              <w:pStyle w:val="TAL"/>
              <w:rPr>
                <w:sz w:val="16"/>
              </w:rPr>
            </w:pPr>
            <w:r w:rsidRPr="00907D00">
              <w:rPr>
                <w:sz w:val="16"/>
              </w:rPr>
              <w:t>C3-230188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32DE"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230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75B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EEB0" w14:textId="77777777" w:rsidR="00B4750D" w:rsidRPr="00907D00" w:rsidRDefault="00B4750D" w:rsidP="00FF0CF0">
            <w:pPr>
              <w:pStyle w:val="TAL"/>
              <w:rPr>
                <w:sz w:val="16"/>
              </w:rPr>
            </w:pPr>
            <w:r w:rsidRPr="00907D00">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A8A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23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2F8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5F5F"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B4DA" w14:textId="77777777" w:rsidR="00B4750D" w:rsidRPr="00907D00" w:rsidRDefault="00B4750D" w:rsidP="00FF0CF0">
            <w:pPr>
              <w:pStyle w:val="TAL"/>
              <w:rPr>
                <w:sz w:val="16"/>
              </w:rPr>
            </w:pPr>
            <w:r w:rsidRPr="00907D00">
              <w:rPr>
                <w:sz w:val="16"/>
              </w:rPr>
              <w:t>revised</w:t>
            </w:r>
          </w:p>
        </w:tc>
      </w:tr>
      <w:tr w:rsidR="00B4750D" w:rsidRPr="00907D00" w14:paraId="0A85892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1C3469" w14:textId="77777777" w:rsidR="00B4750D" w:rsidRPr="00907D00" w:rsidRDefault="00B4750D" w:rsidP="00FF0CF0">
            <w:pPr>
              <w:pStyle w:val="TAL"/>
              <w:rPr>
                <w:sz w:val="16"/>
              </w:rPr>
            </w:pPr>
            <w:r w:rsidRPr="00907D00">
              <w:rPr>
                <w:sz w:val="16"/>
              </w:rPr>
              <w:t>C3-230762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84C6"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779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EFF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9AB9" w14:textId="77777777" w:rsidR="00B4750D" w:rsidRPr="00907D00" w:rsidRDefault="00B4750D" w:rsidP="00FF0CF0">
            <w:pPr>
              <w:pStyle w:val="TAL"/>
              <w:rPr>
                <w:sz w:val="16"/>
              </w:rPr>
            </w:pPr>
            <w:r w:rsidRPr="00907D00">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6E9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95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C81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3801"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5ECC" w14:textId="77777777" w:rsidR="00B4750D" w:rsidRPr="00907D00" w:rsidRDefault="00B4750D" w:rsidP="00FF0CF0">
            <w:pPr>
              <w:pStyle w:val="TAL"/>
              <w:rPr>
                <w:sz w:val="16"/>
              </w:rPr>
            </w:pPr>
            <w:r w:rsidRPr="00907D00">
              <w:rPr>
                <w:sz w:val="16"/>
              </w:rPr>
              <w:t>agreed</w:t>
            </w:r>
          </w:p>
        </w:tc>
      </w:tr>
      <w:tr w:rsidR="00B4750D" w:rsidRPr="00907D00" w14:paraId="45A97C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EC9815" w14:textId="77777777" w:rsidR="00B4750D" w:rsidRPr="00907D00" w:rsidRDefault="00B4750D" w:rsidP="00FF0CF0">
            <w:pPr>
              <w:pStyle w:val="TAL"/>
              <w:rPr>
                <w:sz w:val="16"/>
              </w:rPr>
            </w:pPr>
            <w:r w:rsidRPr="00907D00">
              <w:rPr>
                <w:sz w:val="16"/>
              </w:rPr>
              <w:t>C3-230197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675" w14:textId="77777777" w:rsidR="00B4750D" w:rsidRPr="00907D00" w:rsidRDefault="00B4750D" w:rsidP="00FF0CF0">
            <w:pPr>
              <w:pStyle w:val="TAL"/>
              <w:rPr>
                <w:sz w:val="16"/>
              </w:rPr>
            </w:pPr>
            <w:r w:rsidRPr="00907D00">
              <w:rPr>
                <w:sz w:val="16"/>
              </w:rPr>
              <w:t>Correct the procedure description for the EasDeployInfo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45A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CCF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D2CA" w14:textId="77777777" w:rsidR="00B4750D" w:rsidRPr="00907D00" w:rsidRDefault="00B4750D" w:rsidP="00FF0CF0">
            <w:pPr>
              <w:pStyle w:val="TAL"/>
              <w:rPr>
                <w:sz w:val="16"/>
              </w:rPr>
            </w:pPr>
            <w:r w:rsidRPr="00907D00">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50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2B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46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1C3A"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DAF3" w14:textId="77777777" w:rsidR="00B4750D" w:rsidRPr="00907D00" w:rsidRDefault="00B4750D" w:rsidP="00FF0CF0">
            <w:pPr>
              <w:pStyle w:val="TAL"/>
              <w:rPr>
                <w:sz w:val="16"/>
              </w:rPr>
            </w:pPr>
            <w:r w:rsidRPr="00907D00">
              <w:rPr>
                <w:sz w:val="16"/>
              </w:rPr>
              <w:t>revised</w:t>
            </w:r>
          </w:p>
        </w:tc>
      </w:tr>
      <w:tr w:rsidR="00B4750D" w:rsidRPr="00907D00" w14:paraId="2774A9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0B243A" w14:textId="77777777" w:rsidR="00B4750D" w:rsidRPr="00907D00" w:rsidRDefault="00B4750D" w:rsidP="00FF0CF0">
            <w:pPr>
              <w:pStyle w:val="TAL"/>
              <w:rPr>
                <w:sz w:val="16"/>
              </w:rPr>
            </w:pPr>
            <w:r w:rsidRPr="00907D00">
              <w:rPr>
                <w:sz w:val="16"/>
              </w:rPr>
              <w:t>C3-230889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87AE" w14:textId="77777777" w:rsidR="00B4750D" w:rsidRPr="00907D00" w:rsidRDefault="00B4750D" w:rsidP="00FF0CF0">
            <w:pPr>
              <w:pStyle w:val="TAL"/>
              <w:rPr>
                <w:sz w:val="16"/>
              </w:rPr>
            </w:pPr>
            <w:r w:rsidRPr="00907D00">
              <w:rPr>
                <w:sz w:val="16"/>
              </w:rPr>
              <w:t>Correct the procedure description for the EasDeployInfo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0A6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1CB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3F4B" w14:textId="77777777" w:rsidR="00B4750D" w:rsidRPr="00907D00" w:rsidRDefault="00B4750D" w:rsidP="00FF0CF0">
            <w:pPr>
              <w:pStyle w:val="TAL"/>
              <w:rPr>
                <w:sz w:val="16"/>
              </w:rPr>
            </w:pPr>
            <w:r w:rsidRPr="00907D00">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9FD8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29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2D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B75B" w14:textId="77777777" w:rsidR="00B4750D" w:rsidRPr="00907D00" w:rsidRDefault="00B4750D" w:rsidP="00FF0CF0">
            <w:pPr>
              <w:pStyle w:val="TAL"/>
              <w:rPr>
                <w:sz w:val="16"/>
              </w:rPr>
            </w:pPr>
            <w:r w:rsidRPr="00907D00">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07A3" w14:textId="77777777" w:rsidR="00B4750D" w:rsidRPr="00907D00" w:rsidRDefault="00B4750D" w:rsidP="00FF0CF0">
            <w:pPr>
              <w:pStyle w:val="TAL"/>
              <w:rPr>
                <w:sz w:val="16"/>
              </w:rPr>
            </w:pPr>
            <w:r w:rsidRPr="00907D00">
              <w:rPr>
                <w:sz w:val="16"/>
              </w:rPr>
              <w:t>agreed</w:t>
            </w:r>
          </w:p>
        </w:tc>
      </w:tr>
      <w:tr w:rsidR="00B4750D" w:rsidRPr="00907D00" w14:paraId="1131914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86DB80" w14:textId="77777777" w:rsidR="00B4750D" w:rsidRPr="00907D00" w:rsidRDefault="00B4750D" w:rsidP="00FF0CF0">
            <w:pPr>
              <w:pStyle w:val="TAL"/>
              <w:rPr>
                <w:sz w:val="16"/>
              </w:rPr>
            </w:pPr>
            <w:r w:rsidRPr="00907D00">
              <w:rPr>
                <w:sz w:val="16"/>
              </w:rPr>
              <w:t>C3-230206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8DAC" w14:textId="77777777" w:rsidR="00B4750D" w:rsidRPr="00907D00" w:rsidRDefault="00B4750D" w:rsidP="00FF0CF0">
            <w:pPr>
              <w:pStyle w:val="TAL"/>
              <w:rPr>
                <w:sz w:val="16"/>
              </w:rPr>
            </w:pPr>
            <w:r w:rsidRPr="00907D00">
              <w:rPr>
                <w:sz w:val="16"/>
              </w:rPr>
              <w:t>Missing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E6F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3F5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9E03" w14:textId="77777777" w:rsidR="00B4750D" w:rsidRPr="00907D00" w:rsidRDefault="00B4750D" w:rsidP="00FF0CF0">
            <w:pPr>
              <w:pStyle w:val="TAL"/>
              <w:rPr>
                <w:sz w:val="16"/>
              </w:rPr>
            </w:pPr>
            <w:r w:rsidRPr="00907D00">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C10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8DD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83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905F"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4E60" w14:textId="77777777" w:rsidR="00B4750D" w:rsidRPr="00907D00" w:rsidRDefault="00B4750D" w:rsidP="00FF0CF0">
            <w:pPr>
              <w:pStyle w:val="TAL"/>
              <w:rPr>
                <w:sz w:val="16"/>
              </w:rPr>
            </w:pPr>
            <w:r w:rsidRPr="00907D00">
              <w:rPr>
                <w:sz w:val="16"/>
              </w:rPr>
              <w:t>revised</w:t>
            </w:r>
          </w:p>
        </w:tc>
      </w:tr>
      <w:tr w:rsidR="00B4750D" w:rsidRPr="00907D00" w14:paraId="1720EE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9E3AA3" w14:textId="77777777" w:rsidR="00B4750D" w:rsidRPr="00907D00" w:rsidRDefault="00B4750D" w:rsidP="00FF0CF0">
            <w:pPr>
              <w:pStyle w:val="TAL"/>
              <w:rPr>
                <w:sz w:val="16"/>
              </w:rPr>
            </w:pPr>
            <w:r w:rsidRPr="00907D00">
              <w:rPr>
                <w:sz w:val="16"/>
              </w:rPr>
              <w:t>C3-230893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58C2" w14:textId="77777777" w:rsidR="00B4750D" w:rsidRPr="00907D00" w:rsidRDefault="00B4750D" w:rsidP="00FF0CF0">
            <w:pPr>
              <w:pStyle w:val="TAL"/>
              <w:rPr>
                <w:sz w:val="16"/>
              </w:rPr>
            </w:pPr>
            <w:r w:rsidRPr="00907D00">
              <w:rPr>
                <w:sz w:val="16"/>
              </w:rPr>
              <w:t>Missing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04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7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A810" w14:textId="77777777" w:rsidR="00B4750D" w:rsidRPr="00907D00" w:rsidRDefault="00B4750D" w:rsidP="00FF0CF0">
            <w:pPr>
              <w:pStyle w:val="TAL"/>
              <w:rPr>
                <w:sz w:val="16"/>
              </w:rPr>
            </w:pPr>
            <w:r w:rsidRPr="00907D00">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47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A35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19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19DD"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FF0A" w14:textId="77777777" w:rsidR="00B4750D" w:rsidRPr="00907D00" w:rsidRDefault="00B4750D" w:rsidP="00FF0CF0">
            <w:pPr>
              <w:pStyle w:val="TAL"/>
              <w:rPr>
                <w:sz w:val="16"/>
              </w:rPr>
            </w:pPr>
            <w:r w:rsidRPr="00907D00">
              <w:rPr>
                <w:sz w:val="16"/>
              </w:rPr>
              <w:t>agreed</w:t>
            </w:r>
          </w:p>
        </w:tc>
      </w:tr>
      <w:tr w:rsidR="00B4750D" w:rsidRPr="00907D00" w14:paraId="4EFE27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6EB78D" w14:textId="77777777" w:rsidR="00B4750D" w:rsidRPr="00907D00" w:rsidRDefault="00B4750D" w:rsidP="00FF0CF0">
            <w:pPr>
              <w:pStyle w:val="TAL"/>
              <w:rPr>
                <w:sz w:val="16"/>
              </w:rPr>
            </w:pPr>
            <w:r w:rsidRPr="00907D00">
              <w:rPr>
                <w:sz w:val="16"/>
              </w:rPr>
              <w:t>C3-230207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971A" w14:textId="77777777" w:rsidR="00B4750D" w:rsidRPr="00907D00" w:rsidRDefault="00B4750D" w:rsidP="00FF0CF0">
            <w:pPr>
              <w:pStyle w:val="TAL"/>
              <w:rPr>
                <w:sz w:val="16"/>
              </w:rPr>
            </w:pPr>
            <w:r w:rsidRPr="00907D00">
              <w:rPr>
                <w:sz w:val="16"/>
              </w:rPr>
              <w:t>DNNS and SNSSAIS analytics exposure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5BC7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793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337D" w14:textId="77777777" w:rsidR="00B4750D" w:rsidRPr="00907D00" w:rsidRDefault="00B4750D" w:rsidP="00FF0CF0">
            <w:pPr>
              <w:pStyle w:val="TAL"/>
              <w:rPr>
                <w:sz w:val="16"/>
              </w:rPr>
            </w:pPr>
            <w:r w:rsidRPr="00907D00">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E3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17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3FC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2AC2"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306A" w14:textId="77777777" w:rsidR="00B4750D" w:rsidRPr="00907D00" w:rsidRDefault="00B4750D" w:rsidP="00FF0CF0">
            <w:pPr>
              <w:pStyle w:val="TAL"/>
              <w:rPr>
                <w:sz w:val="16"/>
              </w:rPr>
            </w:pPr>
            <w:r w:rsidRPr="00907D00">
              <w:rPr>
                <w:sz w:val="16"/>
              </w:rPr>
              <w:t>revised</w:t>
            </w:r>
          </w:p>
        </w:tc>
      </w:tr>
      <w:tr w:rsidR="00B4750D" w:rsidRPr="00907D00" w14:paraId="10E08F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3D4C6A" w14:textId="77777777" w:rsidR="00B4750D" w:rsidRPr="00907D00" w:rsidRDefault="00B4750D" w:rsidP="00FF0CF0">
            <w:pPr>
              <w:pStyle w:val="TAL"/>
              <w:rPr>
                <w:sz w:val="16"/>
              </w:rPr>
            </w:pPr>
            <w:r w:rsidRPr="00907D00">
              <w:rPr>
                <w:sz w:val="16"/>
              </w:rPr>
              <w:t>C3-230894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30DC" w14:textId="77777777" w:rsidR="00B4750D" w:rsidRPr="00907D00" w:rsidRDefault="00B4750D" w:rsidP="00FF0CF0">
            <w:pPr>
              <w:pStyle w:val="TAL"/>
              <w:rPr>
                <w:sz w:val="16"/>
              </w:rPr>
            </w:pPr>
            <w:r w:rsidRPr="00907D00">
              <w:rPr>
                <w:sz w:val="16"/>
              </w:rPr>
              <w:t>DNNS and SNSSAIS analytics exposure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442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A36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627C" w14:textId="77777777" w:rsidR="00B4750D" w:rsidRPr="00907D00" w:rsidRDefault="00B4750D" w:rsidP="00FF0CF0">
            <w:pPr>
              <w:pStyle w:val="TAL"/>
              <w:rPr>
                <w:sz w:val="16"/>
              </w:rPr>
            </w:pPr>
            <w:r w:rsidRPr="00907D00">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E2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5FB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7E8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618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5960" w14:textId="77777777" w:rsidR="00B4750D" w:rsidRPr="00907D00" w:rsidRDefault="00B4750D" w:rsidP="00FF0CF0">
            <w:pPr>
              <w:pStyle w:val="TAL"/>
              <w:rPr>
                <w:sz w:val="16"/>
              </w:rPr>
            </w:pPr>
            <w:r w:rsidRPr="00907D00">
              <w:rPr>
                <w:sz w:val="16"/>
              </w:rPr>
              <w:t>agreed</w:t>
            </w:r>
          </w:p>
        </w:tc>
      </w:tr>
      <w:tr w:rsidR="00B4750D" w:rsidRPr="00907D00" w14:paraId="316C37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FB0E63" w14:textId="77777777" w:rsidR="00B4750D" w:rsidRPr="00907D00" w:rsidRDefault="00B4750D" w:rsidP="00FF0CF0">
            <w:pPr>
              <w:pStyle w:val="TAL"/>
              <w:rPr>
                <w:sz w:val="16"/>
              </w:rPr>
            </w:pPr>
            <w:r w:rsidRPr="00907D00">
              <w:rPr>
                <w:sz w:val="16"/>
              </w:rPr>
              <w:t>C3-230208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B94A" w14:textId="77777777" w:rsidR="00B4750D" w:rsidRPr="00907D00" w:rsidRDefault="00B4750D" w:rsidP="00FF0CF0">
            <w:pPr>
              <w:pStyle w:val="TAL"/>
              <w:rPr>
                <w:sz w:val="16"/>
              </w:rPr>
            </w:pPr>
            <w:r w:rsidRPr="00907D00">
              <w:rPr>
                <w:sz w:val="16"/>
              </w:rPr>
              <w:t>NetworkAreaInfo exposure removal for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371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DDE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B6E9" w14:textId="77777777" w:rsidR="00B4750D" w:rsidRPr="00907D00" w:rsidRDefault="00B4750D" w:rsidP="00FF0CF0">
            <w:pPr>
              <w:pStyle w:val="TAL"/>
              <w:rPr>
                <w:sz w:val="16"/>
              </w:rPr>
            </w:pPr>
            <w:r w:rsidRPr="00907D00">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EEF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8B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FFF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D9E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98A2" w14:textId="77777777" w:rsidR="00B4750D" w:rsidRPr="00907D00" w:rsidRDefault="00B4750D" w:rsidP="00FF0CF0">
            <w:pPr>
              <w:pStyle w:val="TAL"/>
              <w:rPr>
                <w:sz w:val="16"/>
              </w:rPr>
            </w:pPr>
            <w:r w:rsidRPr="00907D00">
              <w:rPr>
                <w:sz w:val="16"/>
              </w:rPr>
              <w:t>revised</w:t>
            </w:r>
          </w:p>
        </w:tc>
      </w:tr>
      <w:tr w:rsidR="00B4750D" w:rsidRPr="00907D00" w14:paraId="08AAF2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88AA0B" w14:textId="77777777" w:rsidR="00B4750D" w:rsidRPr="00907D00" w:rsidRDefault="00B4750D" w:rsidP="00FF0CF0">
            <w:pPr>
              <w:pStyle w:val="TAL"/>
              <w:rPr>
                <w:sz w:val="16"/>
              </w:rPr>
            </w:pPr>
            <w:r w:rsidRPr="00907D00">
              <w:rPr>
                <w:sz w:val="16"/>
              </w:rPr>
              <w:t>C3-230895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23F0" w14:textId="77777777" w:rsidR="00B4750D" w:rsidRPr="00907D00" w:rsidRDefault="00B4750D" w:rsidP="00FF0CF0">
            <w:pPr>
              <w:pStyle w:val="TAL"/>
              <w:rPr>
                <w:sz w:val="16"/>
              </w:rPr>
            </w:pPr>
            <w:r w:rsidRPr="00907D00">
              <w:rPr>
                <w:sz w:val="16"/>
              </w:rPr>
              <w:t>NetworkAreaInfo exposure removal for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940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318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B3E0" w14:textId="77777777" w:rsidR="00B4750D" w:rsidRPr="00907D00" w:rsidRDefault="00B4750D" w:rsidP="00FF0CF0">
            <w:pPr>
              <w:pStyle w:val="TAL"/>
              <w:rPr>
                <w:sz w:val="16"/>
              </w:rPr>
            </w:pPr>
            <w:r w:rsidRPr="00907D00">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7C4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A86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224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D3B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9BA3F" w14:textId="77777777" w:rsidR="00B4750D" w:rsidRPr="00907D00" w:rsidRDefault="00B4750D" w:rsidP="00FF0CF0">
            <w:pPr>
              <w:pStyle w:val="TAL"/>
              <w:rPr>
                <w:sz w:val="16"/>
              </w:rPr>
            </w:pPr>
            <w:r w:rsidRPr="00907D00">
              <w:rPr>
                <w:sz w:val="16"/>
              </w:rPr>
              <w:t>agreed</w:t>
            </w:r>
          </w:p>
        </w:tc>
      </w:tr>
      <w:tr w:rsidR="00B4750D" w:rsidRPr="00907D00" w14:paraId="5D7A47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35770A" w14:textId="77777777" w:rsidR="00B4750D" w:rsidRPr="00907D00" w:rsidRDefault="00B4750D" w:rsidP="00FF0CF0">
            <w:pPr>
              <w:pStyle w:val="TAL"/>
              <w:rPr>
                <w:sz w:val="16"/>
              </w:rPr>
            </w:pPr>
            <w:r w:rsidRPr="00907D00">
              <w:rPr>
                <w:sz w:val="16"/>
              </w:rPr>
              <w:t>C3-230218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7C6C" w14:textId="77777777" w:rsidR="00B4750D" w:rsidRPr="00907D00" w:rsidRDefault="00B4750D" w:rsidP="00FF0CF0">
            <w:pPr>
              <w:pStyle w:val="TAL"/>
              <w:rPr>
                <w:sz w:val="16"/>
              </w:rPr>
            </w:pPr>
            <w:r w:rsidRPr="00907D00">
              <w:rPr>
                <w:sz w:val="16"/>
              </w:rPr>
              <w:t>Corrections on error handling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012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ADF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18E0" w14:textId="77777777" w:rsidR="00B4750D" w:rsidRPr="00907D00" w:rsidRDefault="00B4750D" w:rsidP="00FF0CF0">
            <w:pPr>
              <w:pStyle w:val="TAL"/>
              <w:rPr>
                <w:sz w:val="16"/>
              </w:rPr>
            </w:pPr>
            <w:r w:rsidRPr="00907D00">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27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600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E67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DE0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76C" w14:textId="77777777" w:rsidR="00B4750D" w:rsidRPr="00907D00" w:rsidRDefault="00B4750D" w:rsidP="00FF0CF0">
            <w:pPr>
              <w:pStyle w:val="TAL"/>
              <w:rPr>
                <w:sz w:val="16"/>
              </w:rPr>
            </w:pPr>
            <w:r w:rsidRPr="00907D00">
              <w:rPr>
                <w:sz w:val="16"/>
              </w:rPr>
              <w:t>revised</w:t>
            </w:r>
          </w:p>
        </w:tc>
      </w:tr>
      <w:tr w:rsidR="00B4750D" w:rsidRPr="00907D00" w14:paraId="19193E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8707F" w14:textId="77777777" w:rsidR="00B4750D" w:rsidRPr="00907D00" w:rsidRDefault="00B4750D" w:rsidP="00FF0CF0">
            <w:pPr>
              <w:pStyle w:val="TAL"/>
              <w:rPr>
                <w:sz w:val="16"/>
              </w:rPr>
            </w:pPr>
            <w:r w:rsidRPr="00907D00">
              <w:rPr>
                <w:sz w:val="16"/>
              </w:rPr>
              <w:t>C3-230880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7CFF" w14:textId="77777777" w:rsidR="00B4750D" w:rsidRPr="00907D00" w:rsidRDefault="00B4750D" w:rsidP="00FF0CF0">
            <w:pPr>
              <w:pStyle w:val="TAL"/>
              <w:rPr>
                <w:sz w:val="16"/>
              </w:rPr>
            </w:pPr>
            <w:r w:rsidRPr="00907D00">
              <w:rPr>
                <w:sz w:val="16"/>
              </w:rPr>
              <w:t>Corrections on error handling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19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EAC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ACB5" w14:textId="77777777" w:rsidR="00B4750D" w:rsidRPr="00907D00" w:rsidRDefault="00B4750D" w:rsidP="00FF0CF0">
            <w:pPr>
              <w:pStyle w:val="TAL"/>
              <w:rPr>
                <w:sz w:val="16"/>
              </w:rPr>
            </w:pPr>
            <w:r w:rsidRPr="00907D00">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B827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83B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1E4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945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7B76" w14:textId="77777777" w:rsidR="00B4750D" w:rsidRPr="00907D00" w:rsidRDefault="00B4750D" w:rsidP="00FF0CF0">
            <w:pPr>
              <w:pStyle w:val="TAL"/>
              <w:rPr>
                <w:sz w:val="16"/>
              </w:rPr>
            </w:pPr>
            <w:r w:rsidRPr="00907D00">
              <w:rPr>
                <w:sz w:val="16"/>
              </w:rPr>
              <w:t>agreed</w:t>
            </w:r>
          </w:p>
        </w:tc>
      </w:tr>
      <w:tr w:rsidR="00B4750D" w:rsidRPr="00907D00" w14:paraId="74637D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6C618F" w14:textId="77777777" w:rsidR="00B4750D" w:rsidRPr="00907D00" w:rsidRDefault="00B4750D" w:rsidP="00FF0CF0">
            <w:pPr>
              <w:pStyle w:val="TAL"/>
              <w:rPr>
                <w:sz w:val="16"/>
              </w:rPr>
            </w:pPr>
            <w:r w:rsidRPr="00907D00">
              <w:rPr>
                <w:sz w:val="16"/>
              </w:rPr>
              <w:t>C3-230221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A9CD" w14:textId="77777777" w:rsidR="00B4750D" w:rsidRPr="00907D00" w:rsidRDefault="00B4750D" w:rsidP="00FF0CF0">
            <w:pPr>
              <w:pStyle w:val="TAL"/>
              <w:rPr>
                <w:sz w:val="16"/>
              </w:rPr>
            </w:pPr>
            <w:r w:rsidRPr="00907D00">
              <w:rPr>
                <w:sz w:val="16"/>
              </w:rPr>
              <w:t>Updates on location reporting in MoLcsNotify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0B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276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B17A" w14:textId="77777777" w:rsidR="00B4750D" w:rsidRPr="00907D00" w:rsidRDefault="00B4750D" w:rsidP="00FF0CF0">
            <w:pPr>
              <w:pStyle w:val="TAL"/>
              <w:rPr>
                <w:sz w:val="16"/>
              </w:rPr>
            </w:pPr>
            <w:r w:rsidRPr="00907D00">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66F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F7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02F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494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DAF4" w14:textId="77777777" w:rsidR="00B4750D" w:rsidRPr="00907D00" w:rsidRDefault="00B4750D" w:rsidP="00FF0CF0">
            <w:pPr>
              <w:pStyle w:val="TAL"/>
              <w:rPr>
                <w:sz w:val="16"/>
              </w:rPr>
            </w:pPr>
            <w:r w:rsidRPr="00907D00">
              <w:rPr>
                <w:sz w:val="16"/>
              </w:rPr>
              <w:t>revised</w:t>
            </w:r>
          </w:p>
        </w:tc>
      </w:tr>
      <w:tr w:rsidR="00B4750D" w:rsidRPr="00907D00" w14:paraId="2A749B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5626A" w14:textId="77777777" w:rsidR="00B4750D" w:rsidRPr="00907D00" w:rsidRDefault="00B4750D" w:rsidP="00FF0CF0">
            <w:pPr>
              <w:pStyle w:val="TAL"/>
              <w:rPr>
                <w:sz w:val="16"/>
              </w:rPr>
            </w:pPr>
            <w:r w:rsidRPr="00907D00">
              <w:rPr>
                <w:sz w:val="16"/>
              </w:rPr>
              <w:t>C3-230694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5226" w14:textId="77777777" w:rsidR="00B4750D" w:rsidRPr="00907D00" w:rsidRDefault="00B4750D" w:rsidP="00FF0CF0">
            <w:pPr>
              <w:pStyle w:val="TAL"/>
              <w:rPr>
                <w:sz w:val="16"/>
              </w:rPr>
            </w:pPr>
            <w:r w:rsidRPr="00907D00">
              <w:rPr>
                <w:sz w:val="16"/>
              </w:rPr>
              <w:t>Updates procedure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6D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E3E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E7FC" w14:textId="77777777" w:rsidR="00B4750D" w:rsidRPr="00907D00" w:rsidRDefault="00B4750D" w:rsidP="00FF0CF0">
            <w:pPr>
              <w:pStyle w:val="TAL"/>
              <w:rPr>
                <w:sz w:val="16"/>
              </w:rPr>
            </w:pPr>
            <w:r w:rsidRPr="00907D00">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7FB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9EA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BE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E60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E5B7" w14:textId="77777777" w:rsidR="00B4750D" w:rsidRPr="00907D00" w:rsidRDefault="00B4750D" w:rsidP="00FF0CF0">
            <w:pPr>
              <w:pStyle w:val="TAL"/>
              <w:rPr>
                <w:sz w:val="16"/>
              </w:rPr>
            </w:pPr>
            <w:r w:rsidRPr="00907D00">
              <w:rPr>
                <w:sz w:val="16"/>
              </w:rPr>
              <w:t>agreed</w:t>
            </w:r>
          </w:p>
        </w:tc>
      </w:tr>
      <w:tr w:rsidR="00B4750D" w:rsidRPr="00907D00" w14:paraId="6F9029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7EB825" w14:textId="77777777" w:rsidR="00B4750D" w:rsidRPr="00907D00" w:rsidRDefault="00B4750D" w:rsidP="00FF0CF0">
            <w:pPr>
              <w:pStyle w:val="TAL"/>
              <w:rPr>
                <w:sz w:val="16"/>
              </w:rPr>
            </w:pPr>
            <w:r w:rsidRPr="00907D00">
              <w:rPr>
                <w:sz w:val="16"/>
              </w:rPr>
              <w:t>C3-230236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4F30"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C5E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AE4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8E78" w14:textId="77777777" w:rsidR="00B4750D" w:rsidRPr="00907D00" w:rsidRDefault="00B4750D" w:rsidP="00FF0CF0">
            <w:pPr>
              <w:pStyle w:val="TAL"/>
              <w:rPr>
                <w:sz w:val="16"/>
              </w:rPr>
            </w:pPr>
            <w:r w:rsidRPr="00907D00">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F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E7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531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2D2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6FC2" w14:textId="77777777" w:rsidR="00B4750D" w:rsidRPr="00907D00" w:rsidRDefault="00B4750D" w:rsidP="00FF0CF0">
            <w:pPr>
              <w:pStyle w:val="TAL"/>
              <w:rPr>
                <w:sz w:val="16"/>
              </w:rPr>
            </w:pPr>
            <w:r w:rsidRPr="00907D00">
              <w:rPr>
                <w:sz w:val="16"/>
              </w:rPr>
              <w:t>revised</w:t>
            </w:r>
          </w:p>
        </w:tc>
      </w:tr>
      <w:tr w:rsidR="00B4750D" w:rsidRPr="00907D00" w14:paraId="71BD27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8F9DFE" w14:textId="77777777" w:rsidR="00B4750D" w:rsidRPr="00907D00" w:rsidRDefault="00B4750D" w:rsidP="00FF0CF0">
            <w:pPr>
              <w:pStyle w:val="TAL"/>
              <w:rPr>
                <w:sz w:val="16"/>
              </w:rPr>
            </w:pPr>
            <w:r w:rsidRPr="00907D00">
              <w:rPr>
                <w:sz w:val="16"/>
              </w:rPr>
              <w:t>C3-230646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DE96"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D4A4"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819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CBAF" w14:textId="77777777" w:rsidR="00B4750D" w:rsidRPr="00907D00" w:rsidRDefault="00B4750D" w:rsidP="00FF0CF0">
            <w:pPr>
              <w:pStyle w:val="TAL"/>
              <w:rPr>
                <w:sz w:val="16"/>
              </w:rPr>
            </w:pPr>
            <w:r w:rsidRPr="00907D00">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D12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20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FB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D43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6FF8" w14:textId="77777777" w:rsidR="00B4750D" w:rsidRPr="00907D00" w:rsidRDefault="00B4750D" w:rsidP="00FF0CF0">
            <w:pPr>
              <w:pStyle w:val="TAL"/>
              <w:rPr>
                <w:sz w:val="16"/>
              </w:rPr>
            </w:pPr>
            <w:r w:rsidRPr="00907D00">
              <w:rPr>
                <w:sz w:val="16"/>
              </w:rPr>
              <w:t>agreed</w:t>
            </w:r>
          </w:p>
        </w:tc>
      </w:tr>
      <w:tr w:rsidR="00B4750D" w:rsidRPr="00907D00" w14:paraId="50D0C3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A9F1FA" w14:textId="77777777" w:rsidR="00B4750D" w:rsidRPr="00907D00" w:rsidRDefault="00B4750D" w:rsidP="00FF0CF0">
            <w:pPr>
              <w:pStyle w:val="TAL"/>
              <w:rPr>
                <w:sz w:val="16"/>
              </w:rPr>
            </w:pPr>
            <w:r w:rsidRPr="00907D00">
              <w:rPr>
                <w:sz w:val="16"/>
              </w:rPr>
              <w:t>C3-230264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AA69" w14:textId="77777777" w:rsidR="00B4750D" w:rsidRPr="00907D00" w:rsidRDefault="00B4750D" w:rsidP="00FF0CF0">
            <w:pPr>
              <w:pStyle w:val="TAL"/>
              <w:rPr>
                <w:sz w:val="16"/>
              </w:rPr>
            </w:pPr>
            <w:r w:rsidRPr="00907D00">
              <w:rPr>
                <w:sz w:val="16"/>
              </w:rPr>
              <w:t>misspelled attribute anyUeInd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468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79D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8965" w14:textId="77777777" w:rsidR="00B4750D" w:rsidRPr="00907D00" w:rsidRDefault="00B4750D" w:rsidP="00FF0CF0">
            <w:pPr>
              <w:pStyle w:val="TAL"/>
              <w:rPr>
                <w:sz w:val="16"/>
              </w:rPr>
            </w:pPr>
            <w:r w:rsidRPr="00907D00">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C2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CE8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DF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C56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CF2F1" w14:textId="77777777" w:rsidR="00B4750D" w:rsidRPr="00907D00" w:rsidRDefault="00B4750D" w:rsidP="00FF0CF0">
            <w:pPr>
              <w:pStyle w:val="TAL"/>
              <w:rPr>
                <w:sz w:val="16"/>
              </w:rPr>
            </w:pPr>
            <w:r w:rsidRPr="00907D00">
              <w:rPr>
                <w:sz w:val="16"/>
              </w:rPr>
              <w:t>agreed</w:t>
            </w:r>
          </w:p>
        </w:tc>
      </w:tr>
      <w:tr w:rsidR="00B4750D" w:rsidRPr="00907D00" w14:paraId="502279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FFEFC" w14:textId="77777777" w:rsidR="00B4750D" w:rsidRPr="00907D00" w:rsidRDefault="00B4750D" w:rsidP="00FF0CF0">
            <w:pPr>
              <w:pStyle w:val="TAL"/>
              <w:rPr>
                <w:sz w:val="16"/>
              </w:rPr>
            </w:pPr>
            <w:r w:rsidRPr="00907D00">
              <w:rPr>
                <w:sz w:val="16"/>
              </w:rPr>
              <w:t>C3-230265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1057" w14:textId="77777777" w:rsidR="00B4750D" w:rsidRPr="00907D00" w:rsidRDefault="00B4750D" w:rsidP="00FF0CF0">
            <w:pPr>
              <w:pStyle w:val="TAL"/>
              <w:rPr>
                <w:sz w:val="16"/>
              </w:rPr>
            </w:pPr>
            <w:r w:rsidRPr="00907D00">
              <w:rPr>
                <w:sz w:val="16"/>
              </w:rPr>
              <w:t>misspelled attribute anyUeInd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D11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3AF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47F4" w14:textId="77777777" w:rsidR="00B4750D" w:rsidRPr="00907D00" w:rsidRDefault="00B4750D" w:rsidP="00FF0CF0">
            <w:pPr>
              <w:pStyle w:val="TAL"/>
              <w:rPr>
                <w:sz w:val="16"/>
              </w:rPr>
            </w:pPr>
            <w:r w:rsidRPr="00907D00">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4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E2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F7A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4EDC"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0033" w14:textId="77777777" w:rsidR="00B4750D" w:rsidRPr="00907D00" w:rsidRDefault="00B4750D" w:rsidP="00FF0CF0">
            <w:pPr>
              <w:pStyle w:val="TAL"/>
              <w:rPr>
                <w:sz w:val="16"/>
              </w:rPr>
            </w:pPr>
            <w:r w:rsidRPr="00907D00">
              <w:rPr>
                <w:sz w:val="16"/>
              </w:rPr>
              <w:t>agreed</w:t>
            </w:r>
          </w:p>
        </w:tc>
      </w:tr>
      <w:tr w:rsidR="00B4750D" w:rsidRPr="00907D00" w14:paraId="091244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A755B5" w14:textId="77777777" w:rsidR="00B4750D" w:rsidRPr="00907D00" w:rsidRDefault="00B4750D" w:rsidP="00FF0CF0">
            <w:pPr>
              <w:pStyle w:val="TAL"/>
              <w:rPr>
                <w:sz w:val="16"/>
              </w:rPr>
            </w:pPr>
            <w:r w:rsidRPr="00907D00">
              <w:rPr>
                <w:sz w:val="16"/>
              </w:rPr>
              <w:t>C3-230282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EF5A" w14:textId="77777777" w:rsidR="00B4750D" w:rsidRPr="00907D00" w:rsidRDefault="00B4750D" w:rsidP="00FF0CF0">
            <w:pPr>
              <w:pStyle w:val="TAL"/>
              <w:rPr>
                <w:sz w:val="16"/>
              </w:rPr>
            </w:pPr>
            <w:r w:rsidRPr="00907D00">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071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F9E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08BC" w14:textId="77777777" w:rsidR="00B4750D" w:rsidRPr="00907D00" w:rsidRDefault="00B4750D" w:rsidP="00FF0CF0">
            <w:pPr>
              <w:pStyle w:val="TAL"/>
              <w:rPr>
                <w:sz w:val="16"/>
              </w:rPr>
            </w:pPr>
            <w:r w:rsidRPr="00907D00">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F60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58C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CBD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1FB9"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E3D5" w14:textId="77777777" w:rsidR="00B4750D" w:rsidRPr="00907D00" w:rsidRDefault="00B4750D" w:rsidP="00FF0CF0">
            <w:pPr>
              <w:pStyle w:val="TAL"/>
              <w:rPr>
                <w:sz w:val="16"/>
              </w:rPr>
            </w:pPr>
            <w:r w:rsidRPr="00907D00">
              <w:rPr>
                <w:sz w:val="16"/>
              </w:rPr>
              <w:t>agreed</w:t>
            </w:r>
          </w:p>
        </w:tc>
      </w:tr>
      <w:tr w:rsidR="00B4750D" w:rsidRPr="00907D00" w14:paraId="0560CC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D0942E" w14:textId="77777777" w:rsidR="00B4750D" w:rsidRPr="00907D00" w:rsidRDefault="00B4750D" w:rsidP="00FF0CF0">
            <w:pPr>
              <w:pStyle w:val="TAL"/>
              <w:rPr>
                <w:sz w:val="16"/>
              </w:rPr>
            </w:pPr>
            <w:r w:rsidRPr="00907D00">
              <w:rPr>
                <w:sz w:val="16"/>
              </w:rPr>
              <w:t>C3-230283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6F26" w14:textId="77777777" w:rsidR="00B4750D" w:rsidRPr="00907D00" w:rsidRDefault="00B4750D" w:rsidP="00FF0CF0">
            <w:pPr>
              <w:pStyle w:val="TAL"/>
              <w:rPr>
                <w:sz w:val="16"/>
              </w:rPr>
            </w:pPr>
            <w:r w:rsidRPr="00907D00">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AE6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04E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CBD7" w14:textId="77777777" w:rsidR="00B4750D" w:rsidRPr="00907D00" w:rsidRDefault="00B4750D" w:rsidP="00FF0CF0">
            <w:pPr>
              <w:pStyle w:val="TAL"/>
              <w:rPr>
                <w:sz w:val="16"/>
              </w:rPr>
            </w:pPr>
            <w:r w:rsidRPr="00907D00">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BA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AC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F00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72E4"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598A" w14:textId="77777777" w:rsidR="00B4750D" w:rsidRPr="00907D00" w:rsidRDefault="00B4750D" w:rsidP="00FF0CF0">
            <w:pPr>
              <w:pStyle w:val="TAL"/>
              <w:rPr>
                <w:sz w:val="16"/>
              </w:rPr>
            </w:pPr>
            <w:r w:rsidRPr="00907D00">
              <w:rPr>
                <w:sz w:val="16"/>
              </w:rPr>
              <w:t>agreed</w:t>
            </w:r>
          </w:p>
        </w:tc>
      </w:tr>
      <w:tr w:rsidR="00B4750D" w:rsidRPr="00907D00" w14:paraId="133834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890AF7" w14:textId="77777777" w:rsidR="00B4750D" w:rsidRPr="00907D00" w:rsidRDefault="00B4750D" w:rsidP="00FF0CF0">
            <w:pPr>
              <w:pStyle w:val="TAL"/>
              <w:rPr>
                <w:sz w:val="16"/>
              </w:rPr>
            </w:pPr>
            <w:r w:rsidRPr="00907D00">
              <w:rPr>
                <w:sz w:val="16"/>
              </w:rPr>
              <w:t>C3-230295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A3C3"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376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097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EF2C" w14:textId="77777777" w:rsidR="00B4750D" w:rsidRPr="00907D00" w:rsidRDefault="00B4750D" w:rsidP="00FF0CF0">
            <w:pPr>
              <w:pStyle w:val="TAL"/>
              <w:rPr>
                <w:sz w:val="16"/>
              </w:rPr>
            </w:pPr>
            <w:r w:rsidRPr="00907D00">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2A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31B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2DF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546C"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8356" w14:textId="77777777" w:rsidR="00B4750D" w:rsidRPr="00907D00" w:rsidRDefault="00B4750D" w:rsidP="00FF0CF0">
            <w:pPr>
              <w:pStyle w:val="TAL"/>
              <w:rPr>
                <w:sz w:val="16"/>
              </w:rPr>
            </w:pPr>
            <w:r w:rsidRPr="00907D00">
              <w:rPr>
                <w:sz w:val="16"/>
              </w:rPr>
              <w:t>merged</w:t>
            </w:r>
          </w:p>
        </w:tc>
      </w:tr>
      <w:tr w:rsidR="00B4750D" w:rsidRPr="00907D00" w14:paraId="4DE394B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3E9201" w14:textId="77777777" w:rsidR="00B4750D" w:rsidRPr="00907D00" w:rsidRDefault="00B4750D" w:rsidP="00FF0CF0">
            <w:pPr>
              <w:pStyle w:val="TAL"/>
              <w:rPr>
                <w:sz w:val="16"/>
              </w:rPr>
            </w:pPr>
            <w:r w:rsidRPr="00907D00">
              <w:rPr>
                <w:sz w:val="16"/>
              </w:rPr>
              <w:t>C3-230300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1A9C"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DC26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499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5EAD" w14:textId="77777777" w:rsidR="00B4750D" w:rsidRPr="00907D00" w:rsidRDefault="00B4750D" w:rsidP="00FF0CF0">
            <w:pPr>
              <w:pStyle w:val="TAL"/>
              <w:rPr>
                <w:sz w:val="16"/>
              </w:rPr>
            </w:pPr>
            <w:r w:rsidRPr="00907D00">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D7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D299"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065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C10C"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BEDA" w14:textId="77777777" w:rsidR="00B4750D" w:rsidRPr="00907D00" w:rsidRDefault="00B4750D" w:rsidP="00FF0CF0">
            <w:pPr>
              <w:pStyle w:val="TAL"/>
              <w:rPr>
                <w:sz w:val="16"/>
              </w:rPr>
            </w:pPr>
            <w:r w:rsidRPr="00907D00">
              <w:rPr>
                <w:sz w:val="16"/>
              </w:rPr>
              <w:t>not pursued</w:t>
            </w:r>
          </w:p>
        </w:tc>
      </w:tr>
      <w:tr w:rsidR="00B4750D" w:rsidRPr="00907D00" w14:paraId="44F6ED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CC7942" w14:textId="77777777" w:rsidR="00B4750D" w:rsidRPr="00907D00" w:rsidRDefault="00B4750D" w:rsidP="00FF0CF0">
            <w:pPr>
              <w:pStyle w:val="TAL"/>
              <w:rPr>
                <w:sz w:val="16"/>
              </w:rPr>
            </w:pPr>
            <w:r w:rsidRPr="00907D00">
              <w:rPr>
                <w:sz w:val="16"/>
              </w:rPr>
              <w:t>C3-230301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B7D5"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64E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F6B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DF23" w14:textId="77777777" w:rsidR="00B4750D" w:rsidRPr="00907D00" w:rsidRDefault="00B4750D" w:rsidP="00FF0CF0">
            <w:pPr>
              <w:pStyle w:val="TAL"/>
              <w:rPr>
                <w:sz w:val="16"/>
              </w:rPr>
            </w:pPr>
            <w:r w:rsidRPr="00907D00">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29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CF6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706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DC4D"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767B" w14:textId="77777777" w:rsidR="00B4750D" w:rsidRPr="00907D00" w:rsidRDefault="00B4750D" w:rsidP="00FF0CF0">
            <w:pPr>
              <w:pStyle w:val="TAL"/>
              <w:rPr>
                <w:sz w:val="16"/>
              </w:rPr>
            </w:pPr>
            <w:r w:rsidRPr="00907D00">
              <w:rPr>
                <w:sz w:val="16"/>
              </w:rPr>
              <w:t>not pursued</w:t>
            </w:r>
          </w:p>
        </w:tc>
      </w:tr>
      <w:tr w:rsidR="00B4750D" w:rsidRPr="00907D00" w14:paraId="2AADC9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0516A3" w14:textId="77777777" w:rsidR="00B4750D" w:rsidRPr="00907D00" w:rsidRDefault="00B4750D" w:rsidP="00FF0CF0">
            <w:pPr>
              <w:pStyle w:val="TAL"/>
              <w:rPr>
                <w:sz w:val="16"/>
              </w:rPr>
            </w:pPr>
            <w:r w:rsidRPr="00907D00">
              <w:rPr>
                <w:sz w:val="16"/>
              </w:rPr>
              <w:t>C3-230302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5D2E"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921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4BA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662A" w14:textId="77777777" w:rsidR="00B4750D" w:rsidRPr="00907D00" w:rsidRDefault="00B4750D" w:rsidP="00FF0CF0">
            <w:pPr>
              <w:pStyle w:val="TAL"/>
              <w:rPr>
                <w:sz w:val="16"/>
              </w:rPr>
            </w:pPr>
            <w:r w:rsidRPr="00907D00">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64C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CB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D4C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D90A"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5368" w14:textId="77777777" w:rsidR="00B4750D" w:rsidRPr="00907D00" w:rsidRDefault="00B4750D" w:rsidP="00FF0CF0">
            <w:pPr>
              <w:pStyle w:val="TAL"/>
              <w:rPr>
                <w:sz w:val="16"/>
              </w:rPr>
            </w:pPr>
            <w:r w:rsidRPr="00907D00">
              <w:rPr>
                <w:sz w:val="16"/>
              </w:rPr>
              <w:t>revised</w:t>
            </w:r>
          </w:p>
        </w:tc>
      </w:tr>
      <w:tr w:rsidR="00B4750D" w:rsidRPr="00907D00" w14:paraId="126363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264B0C" w14:textId="77777777" w:rsidR="00B4750D" w:rsidRPr="00907D00" w:rsidRDefault="00B4750D" w:rsidP="00FF0CF0">
            <w:pPr>
              <w:pStyle w:val="TAL"/>
              <w:rPr>
                <w:sz w:val="16"/>
              </w:rPr>
            </w:pPr>
            <w:r w:rsidRPr="00907D00">
              <w:rPr>
                <w:sz w:val="16"/>
              </w:rPr>
              <w:t>C3-230718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FFCD"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194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01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C595" w14:textId="77777777" w:rsidR="00B4750D" w:rsidRPr="00907D00" w:rsidRDefault="00B4750D" w:rsidP="00FF0CF0">
            <w:pPr>
              <w:pStyle w:val="TAL"/>
              <w:rPr>
                <w:sz w:val="16"/>
              </w:rPr>
            </w:pPr>
            <w:r w:rsidRPr="00907D00">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9A5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F610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1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632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059F" w14:textId="77777777" w:rsidR="00B4750D" w:rsidRPr="00907D00" w:rsidRDefault="00B4750D" w:rsidP="00FF0CF0">
            <w:pPr>
              <w:pStyle w:val="TAL"/>
              <w:rPr>
                <w:sz w:val="16"/>
              </w:rPr>
            </w:pPr>
            <w:r w:rsidRPr="00907D00">
              <w:rPr>
                <w:sz w:val="16"/>
              </w:rPr>
              <w:t>agreed</w:t>
            </w:r>
          </w:p>
        </w:tc>
      </w:tr>
      <w:tr w:rsidR="00B4750D" w:rsidRPr="00907D00" w14:paraId="357E30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EEFA4F" w14:textId="77777777" w:rsidR="00B4750D" w:rsidRPr="00907D00" w:rsidRDefault="00B4750D" w:rsidP="00FF0CF0">
            <w:pPr>
              <w:pStyle w:val="TAL"/>
              <w:rPr>
                <w:sz w:val="16"/>
              </w:rPr>
            </w:pPr>
            <w:r w:rsidRPr="00907D00">
              <w:rPr>
                <w:sz w:val="16"/>
              </w:rPr>
              <w:t>C3-230322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5343"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EB6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EC3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E85B" w14:textId="77777777" w:rsidR="00B4750D" w:rsidRPr="00907D00" w:rsidRDefault="00B4750D" w:rsidP="00FF0CF0">
            <w:pPr>
              <w:pStyle w:val="TAL"/>
              <w:rPr>
                <w:sz w:val="16"/>
              </w:rPr>
            </w:pPr>
            <w:r w:rsidRPr="00907D00">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68D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3CC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5D4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B68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DF38" w14:textId="77777777" w:rsidR="00B4750D" w:rsidRPr="00907D00" w:rsidRDefault="00B4750D" w:rsidP="00FF0CF0">
            <w:pPr>
              <w:pStyle w:val="TAL"/>
              <w:rPr>
                <w:sz w:val="16"/>
              </w:rPr>
            </w:pPr>
            <w:r w:rsidRPr="00907D00">
              <w:rPr>
                <w:sz w:val="16"/>
              </w:rPr>
              <w:t>not pursued</w:t>
            </w:r>
          </w:p>
        </w:tc>
      </w:tr>
      <w:tr w:rsidR="00B4750D" w:rsidRPr="00907D00" w14:paraId="236F13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10B6D8" w14:textId="77777777" w:rsidR="00B4750D" w:rsidRPr="00907D00" w:rsidRDefault="00B4750D" w:rsidP="00FF0CF0">
            <w:pPr>
              <w:pStyle w:val="TAL"/>
              <w:rPr>
                <w:sz w:val="16"/>
              </w:rPr>
            </w:pPr>
            <w:r w:rsidRPr="00907D00">
              <w:rPr>
                <w:sz w:val="16"/>
              </w:rPr>
              <w:t>C3-230323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5C61"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BB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250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E0391" w14:textId="77777777" w:rsidR="00B4750D" w:rsidRPr="00907D00" w:rsidRDefault="00B4750D" w:rsidP="00FF0CF0">
            <w:pPr>
              <w:pStyle w:val="TAL"/>
              <w:rPr>
                <w:sz w:val="16"/>
              </w:rPr>
            </w:pPr>
            <w:r w:rsidRPr="00907D00">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BB3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0B9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72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59A8"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69BB" w14:textId="77777777" w:rsidR="00B4750D" w:rsidRPr="00907D00" w:rsidRDefault="00B4750D" w:rsidP="00FF0CF0">
            <w:pPr>
              <w:pStyle w:val="TAL"/>
              <w:rPr>
                <w:sz w:val="16"/>
              </w:rPr>
            </w:pPr>
            <w:r w:rsidRPr="00907D00">
              <w:rPr>
                <w:sz w:val="16"/>
              </w:rPr>
              <w:t>merged</w:t>
            </w:r>
          </w:p>
        </w:tc>
      </w:tr>
      <w:tr w:rsidR="00B4750D" w:rsidRPr="00907D00" w14:paraId="44D745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55D7CF" w14:textId="77777777" w:rsidR="00B4750D" w:rsidRPr="00907D00" w:rsidRDefault="00B4750D" w:rsidP="00FF0CF0">
            <w:pPr>
              <w:pStyle w:val="TAL"/>
              <w:rPr>
                <w:sz w:val="16"/>
              </w:rPr>
            </w:pPr>
            <w:r w:rsidRPr="00907D00">
              <w:rPr>
                <w:sz w:val="16"/>
              </w:rPr>
              <w:t>C3-230324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1457"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160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301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B8E6" w14:textId="77777777" w:rsidR="00B4750D" w:rsidRPr="00907D00" w:rsidRDefault="00B4750D" w:rsidP="00FF0CF0">
            <w:pPr>
              <w:pStyle w:val="TAL"/>
              <w:rPr>
                <w:sz w:val="16"/>
              </w:rPr>
            </w:pPr>
            <w:r w:rsidRPr="00907D00">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4219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E6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998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5D7C"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A3EC8" w14:textId="77777777" w:rsidR="00B4750D" w:rsidRPr="00907D00" w:rsidRDefault="00B4750D" w:rsidP="00FF0CF0">
            <w:pPr>
              <w:pStyle w:val="TAL"/>
              <w:rPr>
                <w:sz w:val="16"/>
              </w:rPr>
            </w:pPr>
            <w:r w:rsidRPr="00907D00">
              <w:rPr>
                <w:sz w:val="16"/>
              </w:rPr>
              <w:t>merged</w:t>
            </w:r>
          </w:p>
        </w:tc>
      </w:tr>
      <w:tr w:rsidR="00B4750D" w:rsidRPr="00907D00" w14:paraId="507112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88130C" w14:textId="77777777" w:rsidR="00B4750D" w:rsidRPr="00907D00" w:rsidRDefault="00B4750D" w:rsidP="00FF0CF0">
            <w:pPr>
              <w:pStyle w:val="TAL"/>
              <w:rPr>
                <w:sz w:val="16"/>
              </w:rPr>
            </w:pPr>
            <w:r w:rsidRPr="00907D00">
              <w:rPr>
                <w:sz w:val="16"/>
              </w:rPr>
              <w:t>C3-230332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F7DB1"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A9F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718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FB9F" w14:textId="77777777" w:rsidR="00B4750D" w:rsidRPr="00907D00" w:rsidRDefault="00B4750D" w:rsidP="00FF0CF0">
            <w:pPr>
              <w:pStyle w:val="TAL"/>
              <w:rPr>
                <w:sz w:val="16"/>
              </w:rPr>
            </w:pPr>
            <w:r w:rsidRPr="00907D00">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00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43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D0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D873"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7E7C" w14:textId="77777777" w:rsidR="00B4750D" w:rsidRPr="00907D00" w:rsidRDefault="00B4750D" w:rsidP="00FF0CF0">
            <w:pPr>
              <w:pStyle w:val="TAL"/>
              <w:rPr>
                <w:sz w:val="16"/>
              </w:rPr>
            </w:pPr>
            <w:r w:rsidRPr="00907D00">
              <w:rPr>
                <w:sz w:val="16"/>
              </w:rPr>
              <w:t>revised</w:t>
            </w:r>
          </w:p>
        </w:tc>
      </w:tr>
      <w:tr w:rsidR="00B4750D" w:rsidRPr="00907D00" w14:paraId="36924F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D3D604" w14:textId="77777777" w:rsidR="00B4750D" w:rsidRPr="00907D00" w:rsidRDefault="00B4750D" w:rsidP="00FF0CF0">
            <w:pPr>
              <w:pStyle w:val="TAL"/>
              <w:rPr>
                <w:sz w:val="16"/>
              </w:rPr>
            </w:pPr>
            <w:r w:rsidRPr="00907D00">
              <w:rPr>
                <w:sz w:val="16"/>
              </w:rPr>
              <w:t>C3-230735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26BB"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E28"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D2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D7A" w14:textId="77777777" w:rsidR="00B4750D" w:rsidRPr="00907D00" w:rsidRDefault="00B4750D" w:rsidP="00FF0CF0">
            <w:pPr>
              <w:pStyle w:val="TAL"/>
              <w:rPr>
                <w:sz w:val="16"/>
              </w:rPr>
            </w:pPr>
            <w:r w:rsidRPr="00907D00">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1A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1D1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F2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1F6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7B1A" w14:textId="77777777" w:rsidR="00B4750D" w:rsidRPr="00907D00" w:rsidRDefault="00B4750D" w:rsidP="00FF0CF0">
            <w:pPr>
              <w:pStyle w:val="TAL"/>
              <w:rPr>
                <w:sz w:val="16"/>
              </w:rPr>
            </w:pPr>
            <w:r w:rsidRPr="00907D00">
              <w:rPr>
                <w:sz w:val="16"/>
              </w:rPr>
              <w:t>agreed</w:t>
            </w:r>
          </w:p>
        </w:tc>
      </w:tr>
      <w:tr w:rsidR="00B4750D" w:rsidRPr="00907D00" w14:paraId="1EA7077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F7ADBC" w14:textId="77777777" w:rsidR="00B4750D" w:rsidRPr="00907D00" w:rsidRDefault="00B4750D" w:rsidP="00FF0CF0">
            <w:pPr>
              <w:pStyle w:val="TAL"/>
              <w:rPr>
                <w:sz w:val="16"/>
              </w:rPr>
            </w:pPr>
            <w:r w:rsidRPr="00907D00">
              <w:rPr>
                <w:sz w:val="16"/>
              </w:rPr>
              <w:t>C3-230340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CA75"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B7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6C8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7752" w14:textId="77777777" w:rsidR="00B4750D" w:rsidRPr="00907D00" w:rsidRDefault="00B4750D" w:rsidP="00FF0CF0">
            <w:pPr>
              <w:pStyle w:val="TAL"/>
              <w:rPr>
                <w:sz w:val="16"/>
              </w:rPr>
            </w:pPr>
            <w:r w:rsidRPr="00907D00">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5D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A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180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D992"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C11C" w14:textId="77777777" w:rsidR="00B4750D" w:rsidRPr="00907D00" w:rsidRDefault="00B4750D" w:rsidP="00FF0CF0">
            <w:pPr>
              <w:pStyle w:val="TAL"/>
              <w:rPr>
                <w:sz w:val="16"/>
              </w:rPr>
            </w:pPr>
            <w:r w:rsidRPr="00907D00">
              <w:rPr>
                <w:sz w:val="16"/>
              </w:rPr>
              <w:t>revised</w:t>
            </w:r>
          </w:p>
        </w:tc>
      </w:tr>
      <w:tr w:rsidR="00B4750D" w:rsidRPr="00907D00" w14:paraId="71E8E4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D563B5" w14:textId="77777777" w:rsidR="00B4750D" w:rsidRPr="00907D00" w:rsidRDefault="00B4750D" w:rsidP="00FF0CF0">
            <w:pPr>
              <w:pStyle w:val="TAL"/>
              <w:rPr>
                <w:sz w:val="16"/>
              </w:rPr>
            </w:pPr>
            <w:r w:rsidRPr="00907D00">
              <w:rPr>
                <w:sz w:val="16"/>
              </w:rPr>
              <w:t>C3-230731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BF36"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7E1E"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16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18D1" w14:textId="77777777" w:rsidR="00B4750D" w:rsidRPr="00907D00" w:rsidRDefault="00B4750D" w:rsidP="00FF0CF0">
            <w:pPr>
              <w:pStyle w:val="TAL"/>
              <w:rPr>
                <w:sz w:val="16"/>
              </w:rPr>
            </w:pPr>
            <w:r w:rsidRPr="00907D00">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E4A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26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0C7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90DD"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3624" w14:textId="77777777" w:rsidR="00B4750D" w:rsidRPr="00907D00" w:rsidRDefault="00B4750D" w:rsidP="00FF0CF0">
            <w:pPr>
              <w:pStyle w:val="TAL"/>
              <w:rPr>
                <w:sz w:val="16"/>
              </w:rPr>
            </w:pPr>
            <w:r w:rsidRPr="00907D00">
              <w:rPr>
                <w:sz w:val="16"/>
              </w:rPr>
              <w:t>agreed</w:t>
            </w:r>
          </w:p>
        </w:tc>
      </w:tr>
      <w:tr w:rsidR="00B4750D" w:rsidRPr="00907D00" w14:paraId="69F0EB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8C883E" w14:textId="77777777" w:rsidR="00B4750D" w:rsidRPr="00907D00" w:rsidRDefault="00B4750D" w:rsidP="00FF0CF0">
            <w:pPr>
              <w:pStyle w:val="TAL"/>
              <w:rPr>
                <w:sz w:val="16"/>
              </w:rPr>
            </w:pPr>
            <w:r w:rsidRPr="00907D00">
              <w:rPr>
                <w:sz w:val="16"/>
              </w:rPr>
              <w:t>C3-230376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73A3"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082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EAF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3E81" w14:textId="77777777" w:rsidR="00B4750D" w:rsidRPr="00907D00" w:rsidRDefault="00B4750D" w:rsidP="00FF0CF0">
            <w:pPr>
              <w:pStyle w:val="TAL"/>
              <w:rPr>
                <w:sz w:val="16"/>
              </w:rPr>
            </w:pPr>
            <w:r w:rsidRPr="00907D00">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B1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F3F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89A5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7B7C"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2981" w14:textId="77777777" w:rsidR="00B4750D" w:rsidRPr="00907D00" w:rsidRDefault="00B4750D" w:rsidP="00FF0CF0">
            <w:pPr>
              <w:pStyle w:val="TAL"/>
              <w:rPr>
                <w:sz w:val="16"/>
              </w:rPr>
            </w:pPr>
            <w:r w:rsidRPr="00907D00">
              <w:rPr>
                <w:sz w:val="16"/>
              </w:rPr>
              <w:t>revised</w:t>
            </w:r>
          </w:p>
        </w:tc>
      </w:tr>
      <w:tr w:rsidR="00B4750D" w:rsidRPr="00907D00" w14:paraId="6EFD2E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77B828" w14:textId="77777777" w:rsidR="00B4750D" w:rsidRPr="00907D00" w:rsidRDefault="00B4750D" w:rsidP="00FF0CF0">
            <w:pPr>
              <w:pStyle w:val="TAL"/>
              <w:rPr>
                <w:sz w:val="16"/>
              </w:rPr>
            </w:pPr>
            <w:r w:rsidRPr="00907D00">
              <w:rPr>
                <w:sz w:val="16"/>
              </w:rPr>
              <w:t>C3-230681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B877"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7037"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D6A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BB6E" w14:textId="77777777" w:rsidR="00B4750D" w:rsidRPr="00907D00" w:rsidRDefault="00B4750D" w:rsidP="00FF0CF0">
            <w:pPr>
              <w:pStyle w:val="TAL"/>
              <w:rPr>
                <w:sz w:val="16"/>
              </w:rPr>
            </w:pPr>
            <w:r w:rsidRPr="00907D00">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40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A4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D27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A122"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E7722" w14:textId="77777777" w:rsidR="00B4750D" w:rsidRPr="00907D00" w:rsidRDefault="00B4750D" w:rsidP="00FF0CF0">
            <w:pPr>
              <w:pStyle w:val="TAL"/>
              <w:rPr>
                <w:sz w:val="16"/>
              </w:rPr>
            </w:pPr>
            <w:r w:rsidRPr="00907D00">
              <w:rPr>
                <w:sz w:val="16"/>
              </w:rPr>
              <w:t>agreed</w:t>
            </w:r>
          </w:p>
        </w:tc>
      </w:tr>
      <w:tr w:rsidR="00B4750D" w:rsidRPr="00907D00" w14:paraId="3983E5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F7DFC3" w14:textId="77777777" w:rsidR="00B4750D" w:rsidRPr="00907D00" w:rsidRDefault="00B4750D" w:rsidP="00FF0CF0">
            <w:pPr>
              <w:pStyle w:val="TAL"/>
              <w:rPr>
                <w:sz w:val="16"/>
              </w:rPr>
            </w:pPr>
            <w:r w:rsidRPr="00907D00">
              <w:rPr>
                <w:sz w:val="16"/>
              </w:rPr>
              <w:t>C3-230377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E521"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D9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16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0CE8" w14:textId="77777777" w:rsidR="00B4750D" w:rsidRPr="00907D00" w:rsidRDefault="00B4750D" w:rsidP="00FF0CF0">
            <w:pPr>
              <w:pStyle w:val="TAL"/>
              <w:rPr>
                <w:sz w:val="16"/>
              </w:rPr>
            </w:pPr>
            <w:r w:rsidRPr="00907D00">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D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A1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686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2CC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F95A" w14:textId="77777777" w:rsidR="00B4750D" w:rsidRPr="00907D00" w:rsidRDefault="00B4750D" w:rsidP="00FF0CF0">
            <w:pPr>
              <w:pStyle w:val="TAL"/>
              <w:rPr>
                <w:sz w:val="16"/>
              </w:rPr>
            </w:pPr>
            <w:r w:rsidRPr="00907D00">
              <w:rPr>
                <w:sz w:val="16"/>
              </w:rPr>
              <w:t>revised</w:t>
            </w:r>
          </w:p>
        </w:tc>
      </w:tr>
      <w:tr w:rsidR="00B4750D" w:rsidRPr="00907D00" w14:paraId="3078D8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151970" w14:textId="77777777" w:rsidR="00B4750D" w:rsidRPr="00907D00" w:rsidRDefault="00B4750D" w:rsidP="00FF0CF0">
            <w:pPr>
              <w:pStyle w:val="TAL"/>
              <w:rPr>
                <w:sz w:val="16"/>
              </w:rPr>
            </w:pPr>
            <w:r w:rsidRPr="00907D00">
              <w:rPr>
                <w:sz w:val="16"/>
              </w:rPr>
              <w:t>C3-230682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973C"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9F74"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09F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41D8" w14:textId="77777777" w:rsidR="00B4750D" w:rsidRPr="00907D00" w:rsidRDefault="00B4750D" w:rsidP="00FF0CF0">
            <w:pPr>
              <w:pStyle w:val="TAL"/>
              <w:rPr>
                <w:sz w:val="16"/>
              </w:rPr>
            </w:pPr>
            <w:r w:rsidRPr="00907D00">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DCE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5C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1D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C29F"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3576" w14:textId="77777777" w:rsidR="00B4750D" w:rsidRPr="00907D00" w:rsidRDefault="00B4750D" w:rsidP="00FF0CF0">
            <w:pPr>
              <w:pStyle w:val="TAL"/>
              <w:rPr>
                <w:sz w:val="16"/>
              </w:rPr>
            </w:pPr>
            <w:r w:rsidRPr="00907D00">
              <w:rPr>
                <w:sz w:val="16"/>
              </w:rPr>
              <w:t>agreed</w:t>
            </w:r>
          </w:p>
        </w:tc>
      </w:tr>
      <w:tr w:rsidR="00B4750D" w:rsidRPr="00907D00" w14:paraId="3BE4F6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DDCA3" w14:textId="77777777" w:rsidR="00B4750D" w:rsidRPr="00907D00" w:rsidRDefault="00B4750D" w:rsidP="00FF0CF0">
            <w:pPr>
              <w:pStyle w:val="TAL"/>
              <w:rPr>
                <w:sz w:val="16"/>
              </w:rPr>
            </w:pPr>
            <w:r w:rsidRPr="00907D00">
              <w:rPr>
                <w:sz w:val="16"/>
              </w:rPr>
              <w:t>C3-230378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26FE" w14:textId="77777777" w:rsidR="00B4750D" w:rsidRPr="00907D00" w:rsidRDefault="00B4750D" w:rsidP="00FF0CF0">
            <w:pPr>
              <w:pStyle w:val="TAL"/>
              <w:rPr>
                <w:sz w:val="16"/>
              </w:rPr>
            </w:pPr>
            <w:r w:rsidRPr="00907D00">
              <w:rPr>
                <w:sz w:val="16"/>
              </w:rPr>
              <w:t>Service Function Chaining support in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A69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607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BA3B" w14:textId="77777777" w:rsidR="00B4750D" w:rsidRPr="00907D00" w:rsidRDefault="00B4750D" w:rsidP="00FF0CF0">
            <w:pPr>
              <w:pStyle w:val="TAL"/>
              <w:rPr>
                <w:sz w:val="16"/>
              </w:rPr>
            </w:pPr>
            <w:r w:rsidRPr="00907D00">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2CB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6D0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8BC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05EF"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A313" w14:textId="77777777" w:rsidR="00B4750D" w:rsidRPr="00907D00" w:rsidRDefault="00B4750D" w:rsidP="00FF0CF0">
            <w:pPr>
              <w:pStyle w:val="TAL"/>
              <w:rPr>
                <w:sz w:val="16"/>
              </w:rPr>
            </w:pPr>
            <w:r w:rsidRPr="00907D00">
              <w:rPr>
                <w:sz w:val="16"/>
              </w:rPr>
              <w:t>merged</w:t>
            </w:r>
          </w:p>
        </w:tc>
      </w:tr>
      <w:tr w:rsidR="00B4750D" w:rsidRPr="00907D00" w14:paraId="3B8C55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D099B5" w14:textId="77777777" w:rsidR="00B4750D" w:rsidRPr="00907D00" w:rsidRDefault="00B4750D" w:rsidP="00FF0CF0">
            <w:pPr>
              <w:pStyle w:val="TAL"/>
              <w:rPr>
                <w:sz w:val="16"/>
              </w:rPr>
            </w:pPr>
            <w:r w:rsidRPr="00907D00">
              <w:rPr>
                <w:sz w:val="16"/>
              </w:rPr>
              <w:t>C3-230379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AA78"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7EC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998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5000" w14:textId="77777777" w:rsidR="00B4750D" w:rsidRPr="00907D00" w:rsidRDefault="00B4750D" w:rsidP="00FF0CF0">
            <w:pPr>
              <w:pStyle w:val="TAL"/>
              <w:rPr>
                <w:sz w:val="16"/>
              </w:rPr>
            </w:pPr>
            <w:r w:rsidRPr="00907D00">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D61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1D0E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AE8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0F4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9ECF" w14:textId="77777777" w:rsidR="00B4750D" w:rsidRPr="00907D00" w:rsidRDefault="00B4750D" w:rsidP="00FF0CF0">
            <w:pPr>
              <w:pStyle w:val="TAL"/>
              <w:rPr>
                <w:sz w:val="16"/>
              </w:rPr>
            </w:pPr>
            <w:r w:rsidRPr="00907D00">
              <w:rPr>
                <w:sz w:val="16"/>
              </w:rPr>
              <w:t>agreed</w:t>
            </w:r>
          </w:p>
        </w:tc>
      </w:tr>
      <w:tr w:rsidR="00B4750D" w:rsidRPr="00907D00" w14:paraId="522E0C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C26578" w14:textId="77777777" w:rsidR="00B4750D" w:rsidRPr="00907D00" w:rsidRDefault="00B4750D" w:rsidP="00FF0CF0">
            <w:pPr>
              <w:pStyle w:val="TAL"/>
              <w:rPr>
                <w:sz w:val="16"/>
              </w:rPr>
            </w:pPr>
            <w:r w:rsidRPr="00907D00">
              <w:rPr>
                <w:sz w:val="16"/>
              </w:rPr>
              <w:t>C3-230385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6157"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42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4D2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7F67" w14:textId="77777777" w:rsidR="00B4750D" w:rsidRPr="00907D00" w:rsidRDefault="00B4750D" w:rsidP="00FF0CF0">
            <w:pPr>
              <w:pStyle w:val="TAL"/>
              <w:rPr>
                <w:sz w:val="16"/>
              </w:rPr>
            </w:pPr>
            <w:r w:rsidRPr="00907D00">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48A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8F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CCA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2F92"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BEA1" w14:textId="77777777" w:rsidR="00B4750D" w:rsidRPr="00907D00" w:rsidRDefault="00B4750D" w:rsidP="00FF0CF0">
            <w:pPr>
              <w:pStyle w:val="TAL"/>
              <w:rPr>
                <w:sz w:val="16"/>
              </w:rPr>
            </w:pPr>
            <w:r w:rsidRPr="00907D00">
              <w:rPr>
                <w:sz w:val="16"/>
              </w:rPr>
              <w:t>revised</w:t>
            </w:r>
          </w:p>
        </w:tc>
      </w:tr>
      <w:tr w:rsidR="00B4750D" w:rsidRPr="00907D00" w14:paraId="430B300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A9B2D9" w14:textId="77777777" w:rsidR="00B4750D" w:rsidRPr="00907D00" w:rsidRDefault="00B4750D" w:rsidP="00FF0CF0">
            <w:pPr>
              <w:pStyle w:val="TAL"/>
              <w:rPr>
                <w:sz w:val="16"/>
              </w:rPr>
            </w:pPr>
            <w:r w:rsidRPr="00907D00">
              <w:rPr>
                <w:sz w:val="16"/>
              </w:rPr>
              <w:t>C3-230896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12C9"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8EB3"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2F2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1255" w14:textId="77777777" w:rsidR="00B4750D" w:rsidRPr="00907D00" w:rsidRDefault="00B4750D" w:rsidP="00FF0CF0">
            <w:pPr>
              <w:pStyle w:val="TAL"/>
              <w:rPr>
                <w:sz w:val="16"/>
              </w:rPr>
            </w:pPr>
            <w:r w:rsidRPr="00907D00">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29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94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B5A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12E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A001" w14:textId="77777777" w:rsidR="00B4750D" w:rsidRPr="00907D00" w:rsidRDefault="00B4750D" w:rsidP="00FF0CF0">
            <w:pPr>
              <w:pStyle w:val="TAL"/>
              <w:rPr>
                <w:sz w:val="16"/>
              </w:rPr>
            </w:pPr>
            <w:r w:rsidRPr="00907D00">
              <w:rPr>
                <w:sz w:val="16"/>
              </w:rPr>
              <w:t>agreed</w:t>
            </w:r>
          </w:p>
        </w:tc>
      </w:tr>
      <w:tr w:rsidR="00B4750D" w:rsidRPr="00907D00" w14:paraId="783DDC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3DC147" w14:textId="77777777" w:rsidR="00B4750D" w:rsidRPr="00907D00" w:rsidRDefault="00B4750D" w:rsidP="00FF0CF0">
            <w:pPr>
              <w:pStyle w:val="TAL"/>
              <w:rPr>
                <w:sz w:val="16"/>
              </w:rPr>
            </w:pPr>
            <w:r w:rsidRPr="00907D00">
              <w:rPr>
                <w:sz w:val="16"/>
              </w:rPr>
              <w:t>C3-230387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80A2" w14:textId="77777777" w:rsidR="00B4750D" w:rsidRPr="00907D00" w:rsidRDefault="00B4750D" w:rsidP="00FF0CF0">
            <w:pPr>
              <w:pStyle w:val="TAL"/>
              <w:rPr>
                <w:sz w:val="16"/>
              </w:rPr>
            </w:pPr>
            <w:r w:rsidRPr="00907D00">
              <w:rPr>
                <w:sz w:val="16"/>
              </w:rPr>
              <w:t>Support of Nnef_AFsessionWithQoS_Create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976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0080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1A67" w14:textId="77777777" w:rsidR="00B4750D" w:rsidRPr="00907D00" w:rsidRDefault="00B4750D" w:rsidP="00FF0CF0">
            <w:pPr>
              <w:pStyle w:val="TAL"/>
              <w:rPr>
                <w:sz w:val="16"/>
              </w:rPr>
            </w:pPr>
            <w:r w:rsidRPr="00907D00">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CD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64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4C7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7661"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3877" w14:textId="77777777" w:rsidR="00B4750D" w:rsidRPr="00907D00" w:rsidRDefault="00B4750D" w:rsidP="00FF0CF0">
            <w:pPr>
              <w:pStyle w:val="TAL"/>
              <w:rPr>
                <w:sz w:val="16"/>
              </w:rPr>
            </w:pPr>
            <w:r w:rsidRPr="00907D00">
              <w:rPr>
                <w:sz w:val="16"/>
              </w:rPr>
              <w:t>revised</w:t>
            </w:r>
          </w:p>
        </w:tc>
      </w:tr>
      <w:tr w:rsidR="00B4750D" w:rsidRPr="00907D00" w14:paraId="55883A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4CD826" w14:textId="77777777" w:rsidR="00B4750D" w:rsidRPr="00907D00" w:rsidRDefault="00B4750D" w:rsidP="00FF0CF0">
            <w:pPr>
              <w:pStyle w:val="TAL"/>
              <w:rPr>
                <w:sz w:val="16"/>
              </w:rPr>
            </w:pPr>
            <w:r w:rsidRPr="00907D00">
              <w:rPr>
                <w:sz w:val="16"/>
              </w:rPr>
              <w:t>C3-230897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19D3" w14:textId="77777777" w:rsidR="00B4750D" w:rsidRPr="00907D00" w:rsidRDefault="00B4750D" w:rsidP="00FF0CF0">
            <w:pPr>
              <w:pStyle w:val="TAL"/>
              <w:rPr>
                <w:sz w:val="16"/>
              </w:rPr>
            </w:pPr>
            <w:r w:rsidRPr="00907D00">
              <w:rPr>
                <w:sz w:val="16"/>
              </w:rPr>
              <w:t>Support of Nnef_AFsessionWithQoS_Create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7C6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89E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95BBC" w14:textId="77777777" w:rsidR="00B4750D" w:rsidRPr="00907D00" w:rsidRDefault="00B4750D" w:rsidP="00FF0CF0">
            <w:pPr>
              <w:pStyle w:val="TAL"/>
              <w:rPr>
                <w:sz w:val="16"/>
              </w:rPr>
            </w:pPr>
            <w:r w:rsidRPr="00907D00">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00D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B4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E3F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167B"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6804" w14:textId="77777777" w:rsidR="00B4750D" w:rsidRPr="00907D00" w:rsidRDefault="00B4750D" w:rsidP="00FF0CF0">
            <w:pPr>
              <w:pStyle w:val="TAL"/>
              <w:rPr>
                <w:sz w:val="16"/>
              </w:rPr>
            </w:pPr>
            <w:r w:rsidRPr="00907D00">
              <w:rPr>
                <w:sz w:val="16"/>
              </w:rPr>
              <w:t>agreed</w:t>
            </w:r>
          </w:p>
        </w:tc>
      </w:tr>
      <w:tr w:rsidR="00B4750D" w:rsidRPr="00907D00" w14:paraId="0680B2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ABF36" w14:textId="77777777" w:rsidR="00B4750D" w:rsidRPr="00907D00" w:rsidRDefault="00B4750D" w:rsidP="00FF0CF0">
            <w:pPr>
              <w:pStyle w:val="TAL"/>
              <w:rPr>
                <w:sz w:val="16"/>
              </w:rPr>
            </w:pPr>
            <w:r w:rsidRPr="00907D00">
              <w:rPr>
                <w:sz w:val="16"/>
              </w:rPr>
              <w:t>C3-230413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56DA" w14:textId="77777777" w:rsidR="00B4750D" w:rsidRPr="00907D00" w:rsidRDefault="00B4750D" w:rsidP="00FF0CF0">
            <w:pPr>
              <w:pStyle w:val="TAL"/>
              <w:rPr>
                <w:sz w:val="16"/>
              </w:rPr>
            </w:pPr>
            <w:r w:rsidRPr="00907D00">
              <w:rPr>
                <w:sz w:val="16"/>
              </w:rPr>
              <w:t>Procedure for multicast MBS Session UE level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DA0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7A6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101E" w14:textId="77777777" w:rsidR="00B4750D" w:rsidRPr="00907D00" w:rsidRDefault="00B4750D" w:rsidP="00FF0CF0">
            <w:pPr>
              <w:pStyle w:val="TAL"/>
              <w:rPr>
                <w:sz w:val="16"/>
              </w:rPr>
            </w:pPr>
            <w:r w:rsidRPr="00907D00">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14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0EB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0B5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595B"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D400" w14:textId="77777777" w:rsidR="00B4750D" w:rsidRPr="00907D00" w:rsidRDefault="00B4750D" w:rsidP="00FF0CF0">
            <w:pPr>
              <w:pStyle w:val="TAL"/>
              <w:rPr>
                <w:sz w:val="16"/>
              </w:rPr>
            </w:pPr>
            <w:r w:rsidRPr="00907D00">
              <w:rPr>
                <w:sz w:val="16"/>
              </w:rPr>
              <w:t>revised</w:t>
            </w:r>
          </w:p>
        </w:tc>
      </w:tr>
      <w:tr w:rsidR="00B4750D" w:rsidRPr="00907D00" w14:paraId="1DBD98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50BD67" w14:textId="77777777" w:rsidR="00B4750D" w:rsidRPr="00907D00" w:rsidRDefault="00B4750D" w:rsidP="00FF0CF0">
            <w:pPr>
              <w:pStyle w:val="TAL"/>
              <w:rPr>
                <w:sz w:val="16"/>
              </w:rPr>
            </w:pPr>
            <w:r w:rsidRPr="00907D00">
              <w:rPr>
                <w:sz w:val="16"/>
              </w:rPr>
              <w:t>C3-230841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D644" w14:textId="77777777" w:rsidR="00B4750D" w:rsidRPr="00907D00" w:rsidRDefault="00B4750D" w:rsidP="00FF0CF0">
            <w:pPr>
              <w:pStyle w:val="TAL"/>
              <w:rPr>
                <w:sz w:val="16"/>
              </w:rPr>
            </w:pPr>
            <w:r w:rsidRPr="00907D00">
              <w:rPr>
                <w:sz w:val="16"/>
              </w:rPr>
              <w:t>Procedure for multicast MBS Session UE level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D1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C5E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DCBB" w14:textId="77777777" w:rsidR="00B4750D" w:rsidRPr="00907D00" w:rsidRDefault="00B4750D" w:rsidP="00FF0CF0">
            <w:pPr>
              <w:pStyle w:val="TAL"/>
              <w:rPr>
                <w:sz w:val="16"/>
              </w:rPr>
            </w:pPr>
            <w:r w:rsidRPr="00907D00">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BE4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D3E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452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41B6"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BAB5" w14:textId="77777777" w:rsidR="00B4750D" w:rsidRPr="00907D00" w:rsidRDefault="00B4750D" w:rsidP="00FF0CF0">
            <w:pPr>
              <w:pStyle w:val="TAL"/>
              <w:rPr>
                <w:sz w:val="16"/>
              </w:rPr>
            </w:pPr>
            <w:r w:rsidRPr="00907D00">
              <w:rPr>
                <w:sz w:val="16"/>
              </w:rPr>
              <w:t>postponed</w:t>
            </w:r>
          </w:p>
        </w:tc>
      </w:tr>
      <w:tr w:rsidR="00B4750D" w:rsidRPr="00907D00" w14:paraId="73328A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26185" w14:textId="77777777" w:rsidR="00B4750D" w:rsidRPr="00907D00" w:rsidRDefault="00B4750D" w:rsidP="00FF0CF0">
            <w:pPr>
              <w:pStyle w:val="TAL"/>
              <w:rPr>
                <w:sz w:val="16"/>
              </w:rPr>
            </w:pPr>
            <w:r w:rsidRPr="00907D00">
              <w:rPr>
                <w:sz w:val="16"/>
              </w:rPr>
              <w:t>C3-230414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EE4D" w14:textId="77777777" w:rsidR="00B4750D" w:rsidRPr="00907D00" w:rsidRDefault="00B4750D" w:rsidP="00FF0CF0">
            <w:pPr>
              <w:pStyle w:val="TAL"/>
              <w:rPr>
                <w:sz w:val="16"/>
              </w:rPr>
            </w:pPr>
            <w:r w:rsidRPr="00907D00">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E8A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F8A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0789" w14:textId="77777777" w:rsidR="00B4750D" w:rsidRPr="00907D00" w:rsidRDefault="00B4750D" w:rsidP="00FF0CF0">
            <w:pPr>
              <w:pStyle w:val="TAL"/>
              <w:rPr>
                <w:sz w:val="16"/>
              </w:rPr>
            </w:pPr>
            <w:r w:rsidRPr="00907D00">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F04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64B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D9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BFEC"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9ABA" w14:textId="77777777" w:rsidR="00B4750D" w:rsidRPr="00907D00" w:rsidRDefault="00B4750D" w:rsidP="00FF0CF0">
            <w:pPr>
              <w:pStyle w:val="TAL"/>
              <w:rPr>
                <w:sz w:val="16"/>
              </w:rPr>
            </w:pPr>
            <w:r w:rsidRPr="00907D00">
              <w:rPr>
                <w:sz w:val="16"/>
              </w:rPr>
              <w:t>revised</w:t>
            </w:r>
          </w:p>
        </w:tc>
      </w:tr>
      <w:tr w:rsidR="00B4750D" w:rsidRPr="00907D00" w14:paraId="328C99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5044512" w14:textId="77777777" w:rsidR="00B4750D" w:rsidRPr="00907D00" w:rsidRDefault="00B4750D" w:rsidP="00FF0CF0">
            <w:pPr>
              <w:pStyle w:val="TAL"/>
              <w:rPr>
                <w:sz w:val="16"/>
              </w:rPr>
            </w:pPr>
            <w:r w:rsidRPr="00907D00">
              <w:rPr>
                <w:sz w:val="16"/>
              </w:rPr>
              <w:t>C3-230848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AB8F4" w14:textId="77777777" w:rsidR="00B4750D" w:rsidRPr="00907D00" w:rsidRDefault="00B4750D" w:rsidP="00FF0CF0">
            <w:pPr>
              <w:pStyle w:val="TAL"/>
              <w:rPr>
                <w:sz w:val="16"/>
              </w:rPr>
            </w:pPr>
            <w:r w:rsidRPr="00907D00">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34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D2A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CB01" w14:textId="77777777" w:rsidR="00B4750D" w:rsidRPr="00907D00" w:rsidRDefault="00B4750D" w:rsidP="00FF0CF0">
            <w:pPr>
              <w:pStyle w:val="TAL"/>
              <w:rPr>
                <w:sz w:val="16"/>
              </w:rPr>
            </w:pPr>
            <w:r w:rsidRPr="00907D00">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B9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E8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B27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D5939"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98F4" w14:textId="77777777" w:rsidR="00B4750D" w:rsidRPr="00907D00" w:rsidRDefault="00B4750D" w:rsidP="00FF0CF0">
            <w:pPr>
              <w:pStyle w:val="TAL"/>
              <w:rPr>
                <w:sz w:val="16"/>
              </w:rPr>
            </w:pPr>
            <w:r w:rsidRPr="00907D00">
              <w:rPr>
                <w:sz w:val="16"/>
              </w:rPr>
              <w:t>agreed</w:t>
            </w:r>
          </w:p>
        </w:tc>
      </w:tr>
      <w:tr w:rsidR="00B4750D" w:rsidRPr="00907D00" w14:paraId="74B856B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F4A95B" w14:textId="77777777" w:rsidR="00B4750D" w:rsidRPr="00907D00" w:rsidRDefault="00B4750D" w:rsidP="00FF0CF0">
            <w:pPr>
              <w:pStyle w:val="TAL"/>
              <w:rPr>
                <w:sz w:val="16"/>
              </w:rPr>
            </w:pPr>
            <w:r w:rsidRPr="00907D00">
              <w:rPr>
                <w:sz w:val="16"/>
              </w:rPr>
              <w:t>C3-230415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F323" w14:textId="77777777" w:rsidR="00B4750D" w:rsidRPr="00907D00" w:rsidRDefault="00B4750D" w:rsidP="00FF0CF0">
            <w:pPr>
              <w:pStyle w:val="TAL"/>
              <w:rPr>
                <w:sz w:val="16"/>
              </w:rPr>
            </w:pPr>
            <w:r w:rsidRPr="00907D00">
              <w:rPr>
                <w:sz w:val="16"/>
              </w:rPr>
              <w:t>MBS Group Message Delivery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287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DB5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7ABB" w14:textId="77777777" w:rsidR="00B4750D" w:rsidRPr="00907D00" w:rsidRDefault="00B4750D" w:rsidP="00FF0CF0">
            <w:pPr>
              <w:pStyle w:val="TAL"/>
              <w:rPr>
                <w:sz w:val="16"/>
              </w:rPr>
            </w:pPr>
            <w:r w:rsidRPr="00907D00">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3CA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17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C9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51DE"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97DB" w14:textId="77777777" w:rsidR="00B4750D" w:rsidRPr="00907D00" w:rsidRDefault="00B4750D" w:rsidP="00FF0CF0">
            <w:pPr>
              <w:pStyle w:val="TAL"/>
              <w:rPr>
                <w:sz w:val="16"/>
              </w:rPr>
            </w:pPr>
            <w:r w:rsidRPr="00907D00">
              <w:rPr>
                <w:sz w:val="16"/>
              </w:rPr>
              <w:t>revised</w:t>
            </w:r>
          </w:p>
        </w:tc>
      </w:tr>
      <w:tr w:rsidR="00B4750D" w:rsidRPr="00907D00" w14:paraId="49CD54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E49AFA" w14:textId="77777777" w:rsidR="00B4750D" w:rsidRPr="00907D00" w:rsidRDefault="00B4750D" w:rsidP="00FF0CF0">
            <w:pPr>
              <w:pStyle w:val="TAL"/>
              <w:rPr>
                <w:sz w:val="16"/>
              </w:rPr>
            </w:pPr>
            <w:r w:rsidRPr="00907D00">
              <w:rPr>
                <w:sz w:val="16"/>
              </w:rPr>
              <w:t>C3-230849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A4EA7" w14:textId="77777777" w:rsidR="00B4750D" w:rsidRPr="00907D00" w:rsidRDefault="00B4750D" w:rsidP="00FF0CF0">
            <w:pPr>
              <w:pStyle w:val="TAL"/>
              <w:rPr>
                <w:sz w:val="16"/>
              </w:rPr>
            </w:pPr>
            <w:r w:rsidRPr="00907D00">
              <w:rPr>
                <w:sz w:val="16"/>
              </w:rPr>
              <w:t>MBS Group Message Delivery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0A6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D71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C858" w14:textId="77777777" w:rsidR="00B4750D" w:rsidRPr="00907D00" w:rsidRDefault="00B4750D" w:rsidP="00FF0CF0">
            <w:pPr>
              <w:pStyle w:val="TAL"/>
              <w:rPr>
                <w:sz w:val="16"/>
              </w:rPr>
            </w:pPr>
            <w:r w:rsidRPr="00907D00">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CD0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94E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21B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263F"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24B7" w14:textId="77777777" w:rsidR="00B4750D" w:rsidRPr="00907D00" w:rsidRDefault="00B4750D" w:rsidP="00FF0CF0">
            <w:pPr>
              <w:pStyle w:val="TAL"/>
              <w:rPr>
                <w:sz w:val="16"/>
              </w:rPr>
            </w:pPr>
            <w:r w:rsidRPr="00907D00">
              <w:rPr>
                <w:sz w:val="16"/>
              </w:rPr>
              <w:t>agreed</w:t>
            </w:r>
          </w:p>
        </w:tc>
      </w:tr>
      <w:tr w:rsidR="00B4750D" w:rsidRPr="00907D00" w14:paraId="7974B3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34574A" w14:textId="77777777" w:rsidR="00B4750D" w:rsidRPr="00907D00" w:rsidRDefault="00B4750D" w:rsidP="00FF0CF0">
            <w:pPr>
              <w:pStyle w:val="TAL"/>
              <w:rPr>
                <w:sz w:val="16"/>
              </w:rPr>
            </w:pPr>
            <w:r w:rsidRPr="00907D00">
              <w:rPr>
                <w:sz w:val="16"/>
              </w:rPr>
              <w:t>C3-230416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9191" w14:textId="77777777" w:rsidR="00B4750D" w:rsidRPr="00907D00" w:rsidRDefault="00B4750D" w:rsidP="00FF0CF0">
            <w:pPr>
              <w:pStyle w:val="TAL"/>
              <w:rPr>
                <w:sz w:val="16"/>
              </w:rPr>
            </w:pPr>
            <w:r w:rsidRPr="00907D00">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3FC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2199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EE08" w14:textId="77777777" w:rsidR="00B4750D" w:rsidRPr="00907D00" w:rsidRDefault="00B4750D" w:rsidP="00FF0CF0">
            <w:pPr>
              <w:pStyle w:val="TAL"/>
              <w:rPr>
                <w:sz w:val="16"/>
              </w:rPr>
            </w:pPr>
            <w:r w:rsidRPr="00907D00">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6E8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8D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95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6A95"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C001" w14:textId="77777777" w:rsidR="00B4750D" w:rsidRPr="00907D00" w:rsidRDefault="00B4750D" w:rsidP="00FF0CF0">
            <w:pPr>
              <w:pStyle w:val="TAL"/>
              <w:rPr>
                <w:sz w:val="16"/>
              </w:rPr>
            </w:pPr>
            <w:r w:rsidRPr="00907D00">
              <w:rPr>
                <w:sz w:val="16"/>
              </w:rPr>
              <w:t>revised</w:t>
            </w:r>
          </w:p>
        </w:tc>
      </w:tr>
      <w:tr w:rsidR="00B4750D" w:rsidRPr="00907D00" w14:paraId="064806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075333" w14:textId="77777777" w:rsidR="00B4750D" w:rsidRPr="00907D00" w:rsidRDefault="00B4750D" w:rsidP="00FF0CF0">
            <w:pPr>
              <w:pStyle w:val="TAL"/>
              <w:rPr>
                <w:sz w:val="16"/>
              </w:rPr>
            </w:pPr>
            <w:r w:rsidRPr="00907D00">
              <w:rPr>
                <w:sz w:val="16"/>
              </w:rPr>
              <w:t>C3-230904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76E9" w14:textId="77777777" w:rsidR="00B4750D" w:rsidRPr="00907D00" w:rsidRDefault="00B4750D" w:rsidP="00FF0CF0">
            <w:pPr>
              <w:pStyle w:val="TAL"/>
              <w:rPr>
                <w:sz w:val="16"/>
              </w:rPr>
            </w:pPr>
            <w:r w:rsidRPr="00907D00">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A90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559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6876" w14:textId="77777777" w:rsidR="00B4750D" w:rsidRPr="00907D00" w:rsidRDefault="00B4750D" w:rsidP="00FF0CF0">
            <w:pPr>
              <w:pStyle w:val="TAL"/>
              <w:rPr>
                <w:sz w:val="16"/>
              </w:rPr>
            </w:pPr>
            <w:r w:rsidRPr="00907D00">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5D7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AB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DD6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799C"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0A33" w14:textId="77777777" w:rsidR="00B4750D" w:rsidRPr="00907D00" w:rsidRDefault="00B4750D" w:rsidP="00FF0CF0">
            <w:pPr>
              <w:pStyle w:val="TAL"/>
              <w:rPr>
                <w:sz w:val="16"/>
              </w:rPr>
            </w:pPr>
            <w:r w:rsidRPr="00907D00">
              <w:rPr>
                <w:sz w:val="16"/>
              </w:rPr>
              <w:t>agreed</w:t>
            </w:r>
          </w:p>
        </w:tc>
      </w:tr>
      <w:tr w:rsidR="00B4750D" w:rsidRPr="00907D00" w14:paraId="05B158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4942F" w14:textId="77777777" w:rsidR="00B4750D" w:rsidRPr="00907D00" w:rsidRDefault="00B4750D" w:rsidP="00FF0CF0">
            <w:pPr>
              <w:pStyle w:val="TAL"/>
              <w:rPr>
                <w:sz w:val="16"/>
              </w:rPr>
            </w:pPr>
            <w:r w:rsidRPr="00907D00">
              <w:rPr>
                <w:sz w:val="16"/>
              </w:rPr>
              <w:t>C3-230428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7C2E" w14:textId="77777777" w:rsidR="00B4750D" w:rsidRPr="00907D00" w:rsidRDefault="00B4750D" w:rsidP="00FF0CF0">
            <w:pPr>
              <w:pStyle w:val="TAL"/>
              <w:rPr>
                <w:sz w:val="16"/>
              </w:rPr>
            </w:pPr>
            <w:r w:rsidRPr="00907D00">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D7E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FDD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74F1F" w14:textId="77777777" w:rsidR="00B4750D" w:rsidRPr="00907D00" w:rsidRDefault="00B4750D" w:rsidP="00FF0CF0">
            <w:pPr>
              <w:pStyle w:val="TAL"/>
              <w:rPr>
                <w:sz w:val="16"/>
              </w:rPr>
            </w:pPr>
            <w:r w:rsidRPr="00907D00">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1C8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065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0B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C403"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5E17" w14:textId="77777777" w:rsidR="00B4750D" w:rsidRPr="00907D00" w:rsidRDefault="00B4750D" w:rsidP="00FF0CF0">
            <w:pPr>
              <w:pStyle w:val="TAL"/>
              <w:rPr>
                <w:sz w:val="16"/>
              </w:rPr>
            </w:pPr>
            <w:r w:rsidRPr="00907D00">
              <w:rPr>
                <w:sz w:val="16"/>
              </w:rPr>
              <w:t>agreed</w:t>
            </w:r>
          </w:p>
        </w:tc>
      </w:tr>
      <w:tr w:rsidR="00B4750D" w:rsidRPr="00907D00" w14:paraId="193115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942694" w14:textId="77777777" w:rsidR="00B4750D" w:rsidRPr="00907D00" w:rsidRDefault="00B4750D" w:rsidP="00FF0CF0">
            <w:pPr>
              <w:pStyle w:val="TAL"/>
              <w:rPr>
                <w:sz w:val="16"/>
              </w:rPr>
            </w:pPr>
            <w:r w:rsidRPr="00907D00">
              <w:rPr>
                <w:sz w:val="16"/>
              </w:rPr>
              <w:t>C3-230431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01F6"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D207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71C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416D" w14:textId="77777777" w:rsidR="00B4750D" w:rsidRPr="00907D00" w:rsidRDefault="00B4750D" w:rsidP="00FF0CF0">
            <w:pPr>
              <w:pStyle w:val="TAL"/>
              <w:rPr>
                <w:sz w:val="16"/>
              </w:rPr>
            </w:pPr>
            <w:r w:rsidRPr="00907D00">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D3C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69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4A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6DA9"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B84B" w14:textId="77777777" w:rsidR="00B4750D" w:rsidRPr="00907D00" w:rsidRDefault="00B4750D" w:rsidP="00FF0CF0">
            <w:pPr>
              <w:pStyle w:val="TAL"/>
              <w:rPr>
                <w:sz w:val="16"/>
              </w:rPr>
            </w:pPr>
            <w:r w:rsidRPr="00907D00">
              <w:rPr>
                <w:sz w:val="16"/>
              </w:rPr>
              <w:t>agreed</w:t>
            </w:r>
          </w:p>
        </w:tc>
      </w:tr>
      <w:tr w:rsidR="00B4750D" w:rsidRPr="00907D00" w14:paraId="51CEBE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138E53" w14:textId="77777777" w:rsidR="00B4750D" w:rsidRPr="00907D00" w:rsidRDefault="00B4750D" w:rsidP="00FF0CF0">
            <w:pPr>
              <w:pStyle w:val="TAL"/>
              <w:rPr>
                <w:sz w:val="16"/>
              </w:rPr>
            </w:pPr>
            <w:r w:rsidRPr="00907D00">
              <w:rPr>
                <w:sz w:val="16"/>
              </w:rPr>
              <w:t>C3-230435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B510"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CF0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EDF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8760" w14:textId="77777777" w:rsidR="00B4750D" w:rsidRPr="00907D00" w:rsidRDefault="00B4750D" w:rsidP="00FF0CF0">
            <w:pPr>
              <w:pStyle w:val="TAL"/>
              <w:rPr>
                <w:sz w:val="16"/>
              </w:rPr>
            </w:pPr>
            <w:r w:rsidRPr="00907D00">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50A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519C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2F8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E24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CA765" w14:textId="77777777" w:rsidR="00B4750D" w:rsidRPr="00907D00" w:rsidRDefault="00B4750D" w:rsidP="00FF0CF0">
            <w:pPr>
              <w:pStyle w:val="TAL"/>
              <w:rPr>
                <w:sz w:val="16"/>
              </w:rPr>
            </w:pPr>
            <w:r w:rsidRPr="00907D00">
              <w:rPr>
                <w:sz w:val="16"/>
              </w:rPr>
              <w:t>revised</w:t>
            </w:r>
          </w:p>
        </w:tc>
      </w:tr>
      <w:tr w:rsidR="00B4750D" w:rsidRPr="00907D00" w14:paraId="6BB755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6D7682" w14:textId="77777777" w:rsidR="00B4750D" w:rsidRPr="00907D00" w:rsidRDefault="00B4750D" w:rsidP="00FF0CF0">
            <w:pPr>
              <w:pStyle w:val="TAL"/>
              <w:rPr>
                <w:sz w:val="16"/>
              </w:rPr>
            </w:pPr>
            <w:r w:rsidRPr="00907D00">
              <w:rPr>
                <w:sz w:val="16"/>
              </w:rPr>
              <w:t>C3-230843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1133"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9F4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3BA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E748" w14:textId="77777777" w:rsidR="00B4750D" w:rsidRPr="00907D00" w:rsidRDefault="00B4750D" w:rsidP="00FF0CF0">
            <w:pPr>
              <w:pStyle w:val="TAL"/>
              <w:rPr>
                <w:sz w:val="16"/>
              </w:rPr>
            </w:pPr>
            <w:r w:rsidRPr="00907D00">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93C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960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8F1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4B8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7D80" w14:textId="77777777" w:rsidR="00B4750D" w:rsidRPr="00907D00" w:rsidRDefault="00B4750D" w:rsidP="00FF0CF0">
            <w:pPr>
              <w:pStyle w:val="TAL"/>
              <w:rPr>
                <w:sz w:val="16"/>
              </w:rPr>
            </w:pPr>
            <w:r w:rsidRPr="00907D00">
              <w:rPr>
                <w:sz w:val="16"/>
              </w:rPr>
              <w:t>agreed</w:t>
            </w:r>
          </w:p>
        </w:tc>
      </w:tr>
      <w:tr w:rsidR="00B4750D" w:rsidRPr="00907D00" w14:paraId="29BDEB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483908" w14:textId="77777777" w:rsidR="00B4750D" w:rsidRPr="00907D00" w:rsidRDefault="00B4750D" w:rsidP="00FF0CF0">
            <w:pPr>
              <w:pStyle w:val="TAL"/>
              <w:rPr>
                <w:sz w:val="16"/>
              </w:rPr>
            </w:pPr>
            <w:r w:rsidRPr="00907D00">
              <w:rPr>
                <w:sz w:val="16"/>
              </w:rPr>
              <w:t>C3-230436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D47A"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2DC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76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F8EA" w14:textId="77777777" w:rsidR="00B4750D" w:rsidRPr="00907D00" w:rsidRDefault="00B4750D" w:rsidP="00FF0CF0">
            <w:pPr>
              <w:pStyle w:val="TAL"/>
              <w:rPr>
                <w:sz w:val="16"/>
              </w:rPr>
            </w:pPr>
            <w:r w:rsidRPr="00907D00">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F71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C4C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0D6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A200"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DBED" w14:textId="77777777" w:rsidR="00B4750D" w:rsidRPr="00907D00" w:rsidRDefault="00B4750D" w:rsidP="00FF0CF0">
            <w:pPr>
              <w:pStyle w:val="TAL"/>
              <w:rPr>
                <w:sz w:val="16"/>
              </w:rPr>
            </w:pPr>
            <w:r w:rsidRPr="00907D00">
              <w:rPr>
                <w:sz w:val="16"/>
              </w:rPr>
              <w:t>revised</w:t>
            </w:r>
          </w:p>
        </w:tc>
      </w:tr>
      <w:tr w:rsidR="00B4750D" w:rsidRPr="00907D00" w14:paraId="31606F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3C72F" w14:textId="77777777" w:rsidR="00B4750D" w:rsidRPr="00907D00" w:rsidRDefault="00B4750D" w:rsidP="00FF0CF0">
            <w:pPr>
              <w:pStyle w:val="TAL"/>
              <w:rPr>
                <w:sz w:val="16"/>
              </w:rPr>
            </w:pPr>
            <w:r w:rsidRPr="00907D00">
              <w:rPr>
                <w:sz w:val="16"/>
              </w:rPr>
              <w:t>C3-230844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5348"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B8B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09D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4C4" w14:textId="77777777" w:rsidR="00B4750D" w:rsidRPr="00907D00" w:rsidRDefault="00B4750D" w:rsidP="00FF0CF0">
            <w:pPr>
              <w:pStyle w:val="TAL"/>
              <w:rPr>
                <w:sz w:val="16"/>
              </w:rPr>
            </w:pPr>
            <w:r w:rsidRPr="00907D00">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F91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5B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61E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9E57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B42A" w14:textId="77777777" w:rsidR="00B4750D" w:rsidRPr="00907D00" w:rsidRDefault="00B4750D" w:rsidP="00FF0CF0">
            <w:pPr>
              <w:pStyle w:val="TAL"/>
              <w:rPr>
                <w:sz w:val="16"/>
              </w:rPr>
            </w:pPr>
            <w:r w:rsidRPr="00907D00">
              <w:rPr>
                <w:sz w:val="16"/>
              </w:rPr>
              <w:t>agreed</w:t>
            </w:r>
          </w:p>
        </w:tc>
      </w:tr>
      <w:tr w:rsidR="00B4750D" w:rsidRPr="00907D00" w14:paraId="077AC5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56114" w14:textId="77777777" w:rsidR="00B4750D" w:rsidRPr="00907D00" w:rsidRDefault="00B4750D" w:rsidP="00FF0CF0">
            <w:pPr>
              <w:pStyle w:val="TAL"/>
              <w:rPr>
                <w:sz w:val="16"/>
              </w:rPr>
            </w:pPr>
            <w:r w:rsidRPr="00907D00">
              <w:rPr>
                <w:sz w:val="16"/>
              </w:rPr>
              <w:t>C3-230477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1521" w14:textId="77777777" w:rsidR="00B4750D" w:rsidRPr="00907D00" w:rsidRDefault="00B4750D" w:rsidP="00FF0CF0">
            <w:pPr>
              <w:pStyle w:val="TAL"/>
              <w:rPr>
                <w:sz w:val="16"/>
              </w:rPr>
            </w:pPr>
            <w:r w:rsidRPr="00907D00">
              <w:rPr>
                <w:sz w:val="16"/>
              </w:rPr>
              <w:t>Removal of the remaining ENs on user consent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7D2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767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AF7E" w14:textId="77777777" w:rsidR="00B4750D" w:rsidRPr="00907D00" w:rsidRDefault="00B4750D" w:rsidP="00FF0CF0">
            <w:pPr>
              <w:pStyle w:val="TAL"/>
              <w:rPr>
                <w:sz w:val="16"/>
              </w:rPr>
            </w:pPr>
            <w:r w:rsidRPr="00907D00">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47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DA3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5EE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A9E"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C809" w14:textId="77777777" w:rsidR="00B4750D" w:rsidRPr="00907D00" w:rsidRDefault="00B4750D" w:rsidP="00FF0CF0">
            <w:pPr>
              <w:pStyle w:val="TAL"/>
              <w:rPr>
                <w:sz w:val="16"/>
              </w:rPr>
            </w:pPr>
            <w:r w:rsidRPr="00907D00">
              <w:rPr>
                <w:sz w:val="16"/>
              </w:rPr>
              <w:t>merged</w:t>
            </w:r>
          </w:p>
        </w:tc>
      </w:tr>
      <w:tr w:rsidR="00B4750D" w:rsidRPr="00907D00" w14:paraId="00789C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043793" w14:textId="77777777" w:rsidR="00B4750D" w:rsidRPr="00907D00" w:rsidRDefault="00B4750D" w:rsidP="00FF0CF0">
            <w:pPr>
              <w:pStyle w:val="TAL"/>
              <w:rPr>
                <w:sz w:val="16"/>
              </w:rPr>
            </w:pPr>
            <w:r w:rsidRPr="00907D00">
              <w:rPr>
                <w:sz w:val="16"/>
              </w:rPr>
              <w:t>C3-230478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C8EA" w14:textId="77777777" w:rsidR="00B4750D" w:rsidRPr="00907D00" w:rsidRDefault="00B4750D" w:rsidP="00FF0CF0">
            <w:pPr>
              <w:pStyle w:val="TAL"/>
              <w:rPr>
                <w:sz w:val="16"/>
              </w:rPr>
            </w:pPr>
            <w:r w:rsidRPr="00907D00">
              <w:rPr>
                <w:sz w:val="16"/>
              </w:rPr>
              <w:t>Removal of the remaining ENs on user consent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699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87C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247F" w14:textId="77777777" w:rsidR="00B4750D" w:rsidRPr="00907D00" w:rsidRDefault="00B4750D" w:rsidP="00FF0CF0">
            <w:pPr>
              <w:pStyle w:val="TAL"/>
              <w:rPr>
                <w:sz w:val="16"/>
              </w:rPr>
            </w:pPr>
            <w:r w:rsidRPr="00907D00">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021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F48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427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1A5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F94" w14:textId="77777777" w:rsidR="00B4750D" w:rsidRPr="00907D00" w:rsidRDefault="00B4750D" w:rsidP="00FF0CF0">
            <w:pPr>
              <w:pStyle w:val="TAL"/>
              <w:rPr>
                <w:sz w:val="16"/>
              </w:rPr>
            </w:pPr>
            <w:r w:rsidRPr="00907D00">
              <w:rPr>
                <w:sz w:val="16"/>
              </w:rPr>
              <w:t>merged</w:t>
            </w:r>
          </w:p>
        </w:tc>
      </w:tr>
      <w:tr w:rsidR="00B4750D" w:rsidRPr="00907D00" w14:paraId="266E45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13A68E" w14:textId="77777777" w:rsidR="00B4750D" w:rsidRPr="00907D00" w:rsidRDefault="00B4750D" w:rsidP="00FF0CF0">
            <w:pPr>
              <w:pStyle w:val="TAL"/>
              <w:rPr>
                <w:sz w:val="16"/>
              </w:rPr>
            </w:pPr>
            <w:r w:rsidRPr="00907D00">
              <w:rPr>
                <w:sz w:val="16"/>
              </w:rPr>
              <w:t>C3-230480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5859"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2D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583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2090" w14:textId="77777777" w:rsidR="00B4750D" w:rsidRPr="00907D00" w:rsidRDefault="00B4750D" w:rsidP="00FF0CF0">
            <w:pPr>
              <w:pStyle w:val="TAL"/>
              <w:rPr>
                <w:sz w:val="16"/>
              </w:rPr>
            </w:pPr>
            <w:r w:rsidRPr="00907D00">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E6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A4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FCC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FE49"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25F1" w14:textId="77777777" w:rsidR="00B4750D" w:rsidRPr="00907D00" w:rsidRDefault="00B4750D" w:rsidP="00FF0CF0">
            <w:pPr>
              <w:pStyle w:val="TAL"/>
              <w:rPr>
                <w:sz w:val="16"/>
              </w:rPr>
            </w:pPr>
            <w:r w:rsidRPr="00907D00">
              <w:rPr>
                <w:sz w:val="16"/>
              </w:rPr>
              <w:t>withdrawn</w:t>
            </w:r>
          </w:p>
        </w:tc>
      </w:tr>
      <w:tr w:rsidR="00B4750D" w:rsidRPr="00907D00" w14:paraId="0B3266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7A719E" w14:textId="77777777" w:rsidR="00B4750D" w:rsidRPr="00907D00" w:rsidRDefault="00B4750D" w:rsidP="00FF0CF0">
            <w:pPr>
              <w:pStyle w:val="TAL"/>
              <w:rPr>
                <w:sz w:val="16"/>
              </w:rPr>
            </w:pPr>
            <w:r w:rsidRPr="00907D00">
              <w:rPr>
                <w:sz w:val="16"/>
              </w:rPr>
              <w:t>C3-230481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A7CB" w14:textId="77777777" w:rsidR="00B4750D" w:rsidRPr="00907D00" w:rsidRDefault="00B4750D" w:rsidP="00FF0CF0">
            <w:pPr>
              <w:pStyle w:val="TAL"/>
              <w:rPr>
                <w:sz w:val="16"/>
              </w:rPr>
            </w:pPr>
            <w:r w:rsidRPr="00907D00">
              <w:rPr>
                <w:sz w:val="16"/>
              </w:rPr>
              <w:t>Removal of the remaining ENs in the definition of the Nnef_TimeSyncExposure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2F8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EF3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8DB6" w14:textId="77777777" w:rsidR="00B4750D" w:rsidRPr="00907D00" w:rsidRDefault="00B4750D" w:rsidP="00FF0CF0">
            <w:pPr>
              <w:pStyle w:val="TAL"/>
              <w:rPr>
                <w:sz w:val="16"/>
              </w:rPr>
            </w:pPr>
            <w:r w:rsidRPr="00907D00">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72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341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FA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765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C005" w14:textId="77777777" w:rsidR="00B4750D" w:rsidRPr="00907D00" w:rsidRDefault="00B4750D" w:rsidP="00FF0CF0">
            <w:pPr>
              <w:pStyle w:val="TAL"/>
              <w:rPr>
                <w:sz w:val="16"/>
              </w:rPr>
            </w:pPr>
            <w:r w:rsidRPr="00907D00">
              <w:rPr>
                <w:sz w:val="16"/>
              </w:rPr>
              <w:t>agreed</w:t>
            </w:r>
          </w:p>
        </w:tc>
      </w:tr>
      <w:tr w:rsidR="00B4750D" w:rsidRPr="00907D00" w14:paraId="671D3A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4BD76" w14:textId="77777777" w:rsidR="00B4750D" w:rsidRPr="00907D00" w:rsidRDefault="00B4750D" w:rsidP="00FF0CF0">
            <w:pPr>
              <w:pStyle w:val="TAL"/>
              <w:rPr>
                <w:sz w:val="16"/>
              </w:rPr>
            </w:pPr>
            <w:r w:rsidRPr="00907D00">
              <w:rPr>
                <w:sz w:val="16"/>
              </w:rPr>
              <w:t>C3-230482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1EFA" w14:textId="77777777" w:rsidR="00B4750D" w:rsidRPr="00907D00" w:rsidRDefault="00B4750D" w:rsidP="00FF0CF0">
            <w:pPr>
              <w:pStyle w:val="TAL"/>
              <w:rPr>
                <w:sz w:val="16"/>
              </w:rPr>
            </w:pPr>
            <w:r w:rsidRPr="00907D00">
              <w:rPr>
                <w:sz w:val="16"/>
              </w:rPr>
              <w:t>Removal of the remaining ENs in the definition of the Nnef_TimeSyncExposure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1EC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C5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4971" w14:textId="77777777" w:rsidR="00B4750D" w:rsidRPr="00907D00" w:rsidRDefault="00B4750D" w:rsidP="00FF0CF0">
            <w:pPr>
              <w:pStyle w:val="TAL"/>
              <w:rPr>
                <w:sz w:val="16"/>
              </w:rPr>
            </w:pPr>
            <w:r w:rsidRPr="00907D00">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64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8F0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2C2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A75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A600" w14:textId="77777777" w:rsidR="00B4750D" w:rsidRPr="00907D00" w:rsidRDefault="00B4750D" w:rsidP="00FF0CF0">
            <w:pPr>
              <w:pStyle w:val="TAL"/>
              <w:rPr>
                <w:sz w:val="16"/>
              </w:rPr>
            </w:pPr>
            <w:r w:rsidRPr="00907D00">
              <w:rPr>
                <w:sz w:val="16"/>
              </w:rPr>
              <w:t>agreed</w:t>
            </w:r>
          </w:p>
        </w:tc>
      </w:tr>
      <w:tr w:rsidR="00B4750D" w:rsidRPr="00907D00" w14:paraId="2C9073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5CD485" w14:textId="77777777" w:rsidR="00B4750D" w:rsidRPr="00907D00" w:rsidRDefault="00B4750D" w:rsidP="00FF0CF0">
            <w:pPr>
              <w:pStyle w:val="TAL"/>
              <w:rPr>
                <w:sz w:val="16"/>
              </w:rPr>
            </w:pPr>
            <w:r w:rsidRPr="00907D00">
              <w:rPr>
                <w:sz w:val="16"/>
              </w:rPr>
              <w:t>C3-230501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D837"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B762"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F8C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EC8E6" w14:textId="77777777" w:rsidR="00B4750D" w:rsidRPr="00907D00" w:rsidRDefault="00B4750D" w:rsidP="00FF0CF0">
            <w:pPr>
              <w:pStyle w:val="TAL"/>
              <w:rPr>
                <w:sz w:val="16"/>
              </w:rPr>
            </w:pPr>
            <w:r w:rsidRPr="00907D00">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EF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BA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286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484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0F0F" w14:textId="77777777" w:rsidR="00B4750D" w:rsidRPr="00907D00" w:rsidRDefault="00B4750D" w:rsidP="00FF0CF0">
            <w:pPr>
              <w:pStyle w:val="TAL"/>
              <w:rPr>
                <w:sz w:val="16"/>
              </w:rPr>
            </w:pPr>
            <w:r w:rsidRPr="00907D00">
              <w:rPr>
                <w:sz w:val="16"/>
              </w:rPr>
              <w:t>revised</w:t>
            </w:r>
          </w:p>
        </w:tc>
      </w:tr>
      <w:tr w:rsidR="00B4750D" w:rsidRPr="00907D00" w14:paraId="796AFD4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AE2F3C" w14:textId="77777777" w:rsidR="00B4750D" w:rsidRPr="00907D00" w:rsidRDefault="00B4750D" w:rsidP="00FF0CF0">
            <w:pPr>
              <w:pStyle w:val="TAL"/>
              <w:rPr>
                <w:sz w:val="16"/>
              </w:rPr>
            </w:pPr>
            <w:r w:rsidRPr="00907D00">
              <w:rPr>
                <w:sz w:val="16"/>
              </w:rPr>
              <w:t>C3-230774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D510"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662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FD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FA01" w14:textId="77777777" w:rsidR="00B4750D" w:rsidRPr="00907D00" w:rsidRDefault="00B4750D" w:rsidP="00FF0CF0">
            <w:pPr>
              <w:pStyle w:val="TAL"/>
              <w:rPr>
                <w:sz w:val="16"/>
              </w:rPr>
            </w:pPr>
            <w:r w:rsidRPr="00907D00">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B47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B9E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C51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961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D9A9" w14:textId="77777777" w:rsidR="00B4750D" w:rsidRPr="00907D00" w:rsidRDefault="00B4750D" w:rsidP="00FF0CF0">
            <w:pPr>
              <w:pStyle w:val="TAL"/>
              <w:rPr>
                <w:sz w:val="16"/>
              </w:rPr>
            </w:pPr>
            <w:r w:rsidRPr="00907D00">
              <w:rPr>
                <w:sz w:val="16"/>
              </w:rPr>
              <w:t>agreed</w:t>
            </w:r>
          </w:p>
        </w:tc>
      </w:tr>
      <w:tr w:rsidR="00B4750D" w:rsidRPr="00907D00" w14:paraId="58323A7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83D202" w14:textId="77777777" w:rsidR="00B4750D" w:rsidRPr="00907D00" w:rsidRDefault="00B4750D" w:rsidP="00FF0CF0">
            <w:pPr>
              <w:pStyle w:val="TAL"/>
              <w:rPr>
                <w:sz w:val="16"/>
              </w:rPr>
            </w:pPr>
            <w:r w:rsidRPr="00907D00">
              <w:rPr>
                <w:sz w:val="16"/>
              </w:rPr>
              <w:t>C3-230509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4D34" w14:textId="77777777" w:rsidR="00B4750D" w:rsidRPr="00907D00" w:rsidRDefault="00B4750D" w:rsidP="00FF0CF0">
            <w:pPr>
              <w:pStyle w:val="TAL"/>
              <w:rPr>
                <w:sz w:val="16"/>
              </w:rPr>
            </w:pPr>
            <w:r w:rsidRPr="00907D00">
              <w:rPr>
                <w:sz w:val="16"/>
              </w:rPr>
              <w:t>Support of Group Member List Change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796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BF5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D6B9" w14:textId="77777777" w:rsidR="00B4750D" w:rsidRPr="00907D00" w:rsidRDefault="00B4750D" w:rsidP="00FF0CF0">
            <w:pPr>
              <w:pStyle w:val="TAL"/>
              <w:rPr>
                <w:sz w:val="16"/>
              </w:rPr>
            </w:pPr>
            <w:r w:rsidRPr="00907D00">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75E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4B7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6D5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BE7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873E" w14:textId="77777777" w:rsidR="00B4750D" w:rsidRPr="00907D00" w:rsidRDefault="00B4750D" w:rsidP="00FF0CF0">
            <w:pPr>
              <w:pStyle w:val="TAL"/>
              <w:rPr>
                <w:sz w:val="16"/>
              </w:rPr>
            </w:pPr>
            <w:r w:rsidRPr="00907D00">
              <w:rPr>
                <w:sz w:val="16"/>
              </w:rPr>
              <w:t>agreed</w:t>
            </w:r>
          </w:p>
        </w:tc>
      </w:tr>
      <w:tr w:rsidR="00B4750D" w:rsidRPr="00907D00" w14:paraId="1970EB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F94152" w14:textId="77777777" w:rsidR="00B4750D" w:rsidRPr="00907D00" w:rsidRDefault="00B4750D" w:rsidP="00FF0CF0">
            <w:pPr>
              <w:pStyle w:val="TAL"/>
              <w:rPr>
                <w:sz w:val="16"/>
              </w:rPr>
            </w:pPr>
            <w:r w:rsidRPr="00907D00">
              <w:rPr>
                <w:sz w:val="16"/>
              </w:rPr>
              <w:t>C3-230515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9DB7"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2E6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E73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C842" w14:textId="77777777" w:rsidR="00B4750D" w:rsidRPr="00907D00" w:rsidRDefault="00B4750D" w:rsidP="00FF0CF0">
            <w:pPr>
              <w:pStyle w:val="TAL"/>
              <w:rPr>
                <w:sz w:val="16"/>
              </w:rPr>
            </w:pPr>
            <w:r w:rsidRPr="00907D00">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4F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7B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B3E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4399"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F668" w14:textId="77777777" w:rsidR="00B4750D" w:rsidRPr="00907D00" w:rsidRDefault="00B4750D" w:rsidP="00FF0CF0">
            <w:pPr>
              <w:pStyle w:val="TAL"/>
              <w:rPr>
                <w:sz w:val="16"/>
              </w:rPr>
            </w:pPr>
            <w:r w:rsidRPr="00907D00">
              <w:rPr>
                <w:sz w:val="16"/>
              </w:rPr>
              <w:t>revised</w:t>
            </w:r>
          </w:p>
        </w:tc>
      </w:tr>
      <w:tr w:rsidR="00B4750D" w:rsidRPr="00907D00" w14:paraId="4987FC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194A0F" w14:textId="77777777" w:rsidR="00B4750D" w:rsidRPr="00907D00" w:rsidRDefault="00B4750D" w:rsidP="00FF0CF0">
            <w:pPr>
              <w:pStyle w:val="TAL"/>
              <w:rPr>
                <w:sz w:val="16"/>
              </w:rPr>
            </w:pPr>
            <w:r w:rsidRPr="00907D00">
              <w:rPr>
                <w:sz w:val="16"/>
              </w:rPr>
              <w:t>C3-230782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E76F"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59D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DEF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EE4F" w14:textId="77777777" w:rsidR="00B4750D" w:rsidRPr="00907D00" w:rsidRDefault="00B4750D" w:rsidP="00FF0CF0">
            <w:pPr>
              <w:pStyle w:val="TAL"/>
              <w:rPr>
                <w:sz w:val="16"/>
              </w:rPr>
            </w:pPr>
            <w:r w:rsidRPr="00907D00">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4B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AE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89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573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FDF2" w14:textId="77777777" w:rsidR="00B4750D" w:rsidRPr="00907D00" w:rsidRDefault="00B4750D" w:rsidP="00FF0CF0">
            <w:pPr>
              <w:pStyle w:val="TAL"/>
              <w:rPr>
                <w:sz w:val="16"/>
              </w:rPr>
            </w:pPr>
            <w:r w:rsidRPr="00907D00">
              <w:rPr>
                <w:sz w:val="16"/>
              </w:rPr>
              <w:t>agreed</w:t>
            </w:r>
          </w:p>
        </w:tc>
      </w:tr>
      <w:tr w:rsidR="00B4750D" w:rsidRPr="00907D00" w14:paraId="6454E5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F0FD61" w14:textId="77777777" w:rsidR="00B4750D" w:rsidRPr="00907D00" w:rsidRDefault="00B4750D" w:rsidP="00FF0CF0">
            <w:pPr>
              <w:pStyle w:val="TAL"/>
              <w:rPr>
                <w:sz w:val="16"/>
              </w:rPr>
            </w:pPr>
            <w:r w:rsidRPr="00907D00">
              <w:rPr>
                <w:sz w:val="16"/>
              </w:rPr>
              <w:t>C3-230517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1648"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89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1A8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329D" w14:textId="77777777" w:rsidR="00B4750D" w:rsidRPr="00907D00" w:rsidRDefault="00B4750D" w:rsidP="00FF0CF0">
            <w:pPr>
              <w:pStyle w:val="TAL"/>
              <w:rPr>
                <w:sz w:val="16"/>
              </w:rPr>
            </w:pPr>
            <w:r w:rsidRPr="00907D00">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B55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5BD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E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68B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7232" w14:textId="77777777" w:rsidR="00B4750D" w:rsidRPr="00907D00" w:rsidRDefault="00B4750D" w:rsidP="00FF0CF0">
            <w:pPr>
              <w:pStyle w:val="TAL"/>
              <w:rPr>
                <w:sz w:val="16"/>
              </w:rPr>
            </w:pPr>
            <w:r w:rsidRPr="00907D00">
              <w:rPr>
                <w:sz w:val="16"/>
              </w:rPr>
              <w:t>revised</w:t>
            </w:r>
          </w:p>
        </w:tc>
      </w:tr>
      <w:tr w:rsidR="00B4750D" w:rsidRPr="00907D00" w14:paraId="196348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E4B583" w14:textId="77777777" w:rsidR="00B4750D" w:rsidRPr="00907D00" w:rsidRDefault="00B4750D" w:rsidP="00FF0CF0">
            <w:pPr>
              <w:pStyle w:val="TAL"/>
              <w:rPr>
                <w:sz w:val="16"/>
              </w:rPr>
            </w:pPr>
            <w:r w:rsidRPr="00907D00">
              <w:rPr>
                <w:sz w:val="16"/>
              </w:rPr>
              <w:t>C3-230697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317E"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6C8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D13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9C37" w14:textId="77777777" w:rsidR="00B4750D" w:rsidRPr="00907D00" w:rsidRDefault="00B4750D" w:rsidP="00FF0CF0">
            <w:pPr>
              <w:pStyle w:val="TAL"/>
              <w:rPr>
                <w:sz w:val="16"/>
              </w:rPr>
            </w:pPr>
            <w:r w:rsidRPr="00907D00">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F27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F0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C87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00AC"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D453" w14:textId="77777777" w:rsidR="00B4750D" w:rsidRPr="00907D00" w:rsidRDefault="00B4750D" w:rsidP="00FF0CF0">
            <w:pPr>
              <w:pStyle w:val="TAL"/>
              <w:rPr>
                <w:sz w:val="16"/>
              </w:rPr>
            </w:pPr>
            <w:r w:rsidRPr="00907D00">
              <w:rPr>
                <w:sz w:val="16"/>
              </w:rPr>
              <w:t>agreed</w:t>
            </w:r>
          </w:p>
        </w:tc>
      </w:tr>
      <w:tr w:rsidR="00B4750D" w:rsidRPr="00907D00" w14:paraId="77D8CC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D3A509" w14:textId="77777777" w:rsidR="00B4750D" w:rsidRPr="00907D00" w:rsidRDefault="00B4750D" w:rsidP="00FF0CF0">
            <w:pPr>
              <w:pStyle w:val="TAL"/>
              <w:rPr>
                <w:sz w:val="16"/>
              </w:rPr>
            </w:pPr>
            <w:r w:rsidRPr="00907D00">
              <w:rPr>
                <w:sz w:val="16"/>
              </w:rPr>
              <w:t>C3-230518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0BD5"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C1B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8E4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4E74" w14:textId="77777777" w:rsidR="00B4750D" w:rsidRPr="00907D00" w:rsidRDefault="00B4750D" w:rsidP="00FF0CF0">
            <w:pPr>
              <w:pStyle w:val="TAL"/>
              <w:rPr>
                <w:sz w:val="16"/>
              </w:rPr>
            </w:pPr>
            <w:r w:rsidRPr="00907D00">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7A0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45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1CF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EC9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4389" w14:textId="77777777" w:rsidR="00B4750D" w:rsidRPr="00907D00" w:rsidRDefault="00B4750D" w:rsidP="00FF0CF0">
            <w:pPr>
              <w:pStyle w:val="TAL"/>
              <w:rPr>
                <w:sz w:val="16"/>
              </w:rPr>
            </w:pPr>
            <w:r w:rsidRPr="00907D00">
              <w:rPr>
                <w:sz w:val="16"/>
              </w:rPr>
              <w:t>revised</w:t>
            </w:r>
          </w:p>
        </w:tc>
      </w:tr>
      <w:tr w:rsidR="00B4750D" w:rsidRPr="00907D00" w14:paraId="041D61F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323087B" w14:textId="77777777" w:rsidR="00B4750D" w:rsidRPr="00907D00" w:rsidRDefault="00B4750D" w:rsidP="00FF0CF0">
            <w:pPr>
              <w:pStyle w:val="TAL"/>
              <w:rPr>
                <w:sz w:val="16"/>
              </w:rPr>
            </w:pPr>
            <w:r w:rsidRPr="00907D00">
              <w:rPr>
                <w:sz w:val="16"/>
              </w:rPr>
              <w:t>C3-230698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346C"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CFA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166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3FC5" w14:textId="77777777" w:rsidR="00B4750D" w:rsidRPr="00907D00" w:rsidRDefault="00B4750D" w:rsidP="00FF0CF0">
            <w:pPr>
              <w:pStyle w:val="TAL"/>
              <w:rPr>
                <w:sz w:val="16"/>
              </w:rPr>
            </w:pPr>
            <w:r w:rsidRPr="00907D00">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0D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BC7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53E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2021"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64B6" w14:textId="77777777" w:rsidR="00B4750D" w:rsidRPr="00907D00" w:rsidRDefault="00B4750D" w:rsidP="00FF0CF0">
            <w:pPr>
              <w:pStyle w:val="TAL"/>
              <w:rPr>
                <w:sz w:val="16"/>
              </w:rPr>
            </w:pPr>
            <w:r w:rsidRPr="00907D00">
              <w:rPr>
                <w:sz w:val="16"/>
              </w:rPr>
              <w:t>agreed</w:t>
            </w:r>
          </w:p>
        </w:tc>
      </w:tr>
      <w:tr w:rsidR="00B4750D" w:rsidRPr="00907D00" w14:paraId="37171E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446EB6" w14:textId="77777777" w:rsidR="00B4750D" w:rsidRPr="00907D00" w:rsidRDefault="00B4750D" w:rsidP="00FF0CF0">
            <w:pPr>
              <w:pStyle w:val="TAL"/>
              <w:rPr>
                <w:sz w:val="16"/>
              </w:rPr>
            </w:pPr>
            <w:r w:rsidRPr="00907D00">
              <w:rPr>
                <w:sz w:val="16"/>
              </w:rPr>
              <w:t>C3-230558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337B" w14:textId="77777777" w:rsidR="00B4750D" w:rsidRPr="00907D00" w:rsidRDefault="00B4750D" w:rsidP="00FF0CF0">
            <w:pPr>
              <w:pStyle w:val="TAL"/>
              <w:rPr>
                <w:sz w:val="16"/>
              </w:rPr>
            </w:pPr>
            <w:r w:rsidRPr="00907D00">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B6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840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EB2A" w14:textId="77777777" w:rsidR="00B4750D" w:rsidRPr="00907D00" w:rsidRDefault="00B4750D" w:rsidP="00FF0CF0">
            <w:pPr>
              <w:pStyle w:val="TAL"/>
              <w:rPr>
                <w:sz w:val="16"/>
              </w:rPr>
            </w:pPr>
            <w:r w:rsidRPr="00907D00">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96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05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3CE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795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DA4C7" w14:textId="77777777" w:rsidR="00B4750D" w:rsidRPr="00907D00" w:rsidRDefault="00B4750D" w:rsidP="00FF0CF0">
            <w:pPr>
              <w:pStyle w:val="TAL"/>
              <w:rPr>
                <w:sz w:val="16"/>
              </w:rPr>
            </w:pPr>
            <w:r w:rsidRPr="00907D00">
              <w:rPr>
                <w:sz w:val="16"/>
              </w:rPr>
              <w:t>postponed</w:t>
            </w:r>
          </w:p>
        </w:tc>
      </w:tr>
      <w:tr w:rsidR="00B4750D" w:rsidRPr="00907D00" w14:paraId="37E1675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F6A439" w14:textId="77777777" w:rsidR="00B4750D" w:rsidRPr="00907D00" w:rsidRDefault="00B4750D" w:rsidP="00FF0CF0">
            <w:pPr>
              <w:pStyle w:val="TAL"/>
              <w:rPr>
                <w:sz w:val="16"/>
              </w:rPr>
            </w:pPr>
            <w:r w:rsidRPr="00907D00">
              <w:rPr>
                <w:sz w:val="16"/>
              </w:rPr>
              <w:t>C3-230564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DEC5" w14:textId="77777777" w:rsidR="00B4750D" w:rsidRPr="00907D00" w:rsidRDefault="00B4750D" w:rsidP="00FF0CF0">
            <w:pPr>
              <w:pStyle w:val="TAL"/>
              <w:rPr>
                <w:sz w:val="16"/>
              </w:rPr>
            </w:pPr>
            <w:r w:rsidRPr="00907D00">
              <w:rPr>
                <w:sz w:val="16"/>
              </w:rPr>
              <w:t>Support use case context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10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C48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7052" w14:textId="77777777" w:rsidR="00B4750D" w:rsidRPr="00907D00" w:rsidRDefault="00B4750D" w:rsidP="00FF0CF0">
            <w:pPr>
              <w:pStyle w:val="TAL"/>
              <w:rPr>
                <w:sz w:val="16"/>
              </w:rPr>
            </w:pPr>
            <w:r w:rsidRPr="00907D00">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F9D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97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878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ED28"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EA53" w14:textId="77777777" w:rsidR="00B4750D" w:rsidRPr="00907D00" w:rsidRDefault="00B4750D" w:rsidP="00FF0CF0">
            <w:pPr>
              <w:pStyle w:val="TAL"/>
              <w:rPr>
                <w:sz w:val="16"/>
              </w:rPr>
            </w:pPr>
            <w:r w:rsidRPr="00907D00">
              <w:rPr>
                <w:sz w:val="16"/>
              </w:rPr>
              <w:t>postponed</w:t>
            </w:r>
          </w:p>
        </w:tc>
      </w:tr>
      <w:tr w:rsidR="00B4750D" w:rsidRPr="00907D00" w14:paraId="7E6FCE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4651BD" w14:textId="77777777" w:rsidR="00B4750D" w:rsidRPr="00907D00" w:rsidRDefault="00B4750D" w:rsidP="00FF0CF0">
            <w:pPr>
              <w:pStyle w:val="TAL"/>
              <w:rPr>
                <w:sz w:val="16"/>
              </w:rPr>
            </w:pPr>
            <w:r w:rsidRPr="00907D00">
              <w:rPr>
                <w:sz w:val="16"/>
              </w:rPr>
              <w:t>C3-230580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B765" w14:textId="77777777" w:rsidR="00B4750D" w:rsidRPr="00907D00" w:rsidRDefault="00B4750D" w:rsidP="00FF0CF0">
            <w:pPr>
              <w:pStyle w:val="TAL"/>
              <w:rPr>
                <w:sz w:val="16"/>
              </w:rPr>
            </w:pPr>
            <w:r w:rsidRPr="00907D00">
              <w:rPr>
                <w:sz w:val="16"/>
              </w:rPr>
              <w:t>Description about N5 session on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81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9CD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21BDF" w14:textId="77777777" w:rsidR="00B4750D" w:rsidRPr="00907D00" w:rsidRDefault="00B4750D" w:rsidP="00FF0CF0">
            <w:pPr>
              <w:pStyle w:val="TAL"/>
              <w:rPr>
                <w:sz w:val="16"/>
              </w:rPr>
            </w:pPr>
            <w:r w:rsidRPr="00907D00">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365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A87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3AB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55E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F182" w14:textId="77777777" w:rsidR="00B4750D" w:rsidRPr="00907D00" w:rsidRDefault="00B4750D" w:rsidP="00FF0CF0">
            <w:pPr>
              <w:pStyle w:val="TAL"/>
              <w:rPr>
                <w:sz w:val="16"/>
              </w:rPr>
            </w:pPr>
            <w:r w:rsidRPr="00907D00">
              <w:rPr>
                <w:sz w:val="16"/>
              </w:rPr>
              <w:t>agreed</w:t>
            </w:r>
          </w:p>
        </w:tc>
      </w:tr>
      <w:tr w:rsidR="00B4750D" w:rsidRPr="00907D00" w14:paraId="588E4E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4C79DD" w14:textId="77777777" w:rsidR="00B4750D" w:rsidRPr="00907D00" w:rsidRDefault="00B4750D" w:rsidP="00FF0CF0">
            <w:pPr>
              <w:pStyle w:val="TAL"/>
              <w:rPr>
                <w:sz w:val="16"/>
              </w:rPr>
            </w:pPr>
            <w:r w:rsidRPr="00907D00">
              <w:rPr>
                <w:sz w:val="16"/>
              </w:rPr>
              <w:t>C3-230581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D00D" w14:textId="77777777" w:rsidR="00B4750D" w:rsidRPr="00907D00" w:rsidRDefault="00B4750D" w:rsidP="00FF0CF0">
            <w:pPr>
              <w:pStyle w:val="TAL"/>
              <w:rPr>
                <w:sz w:val="16"/>
              </w:rPr>
            </w:pPr>
            <w:r w:rsidRPr="00907D00">
              <w:rPr>
                <w:sz w:val="16"/>
              </w:rPr>
              <w:t>Missing features for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687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DD9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0E5F" w14:textId="77777777" w:rsidR="00B4750D" w:rsidRPr="00907D00" w:rsidRDefault="00B4750D" w:rsidP="00FF0CF0">
            <w:pPr>
              <w:pStyle w:val="TAL"/>
              <w:rPr>
                <w:sz w:val="16"/>
              </w:rPr>
            </w:pPr>
            <w:r w:rsidRPr="00907D00">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0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9E3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F36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C80C" w14:textId="77777777" w:rsidR="00B4750D" w:rsidRPr="00907D00" w:rsidRDefault="00B4750D" w:rsidP="00FF0CF0">
            <w:pPr>
              <w:pStyle w:val="TAL"/>
              <w:rPr>
                <w:sz w:val="16"/>
              </w:rPr>
            </w:pPr>
            <w:r w:rsidRPr="00907D0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5F35" w14:textId="77777777" w:rsidR="00B4750D" w:rsidRPr="00907D00" w:rsidRDefault="00B4750D" w:rsidP="00FF0CF0">
            <w:pPr>
              <w:pStyle w:val="TAL"/>
              <w:rPr>
                <w:sz w:val="16"/>
              </w:rPr>
            </w:pPr>
            <w:r w:rsidRPr="00907D00">
              <w:rPr>
                <w:sz w:val="16"/>
              </w:rPr>
              <w:t>agreed</w:t>
            </w:r>
          </w:p>
        </w:tc>
      </w:tr>
      <w:tr w:rsidR="00B4750D" w:rsidRPr="00907D00" w14:paraId="34AA0B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793ED6" w14:textId="77777777" w:rsidR="00B4750D" w:rsidRPr="00907D00" w:rsidRDefault="00B4750D" w:rsidP="00FF0CF0">
            <w:pPr>
              <w:pStyle w:val="TAL"/>
              <w:rPr>
                <w:sz w:val="16"/>
              </w:rPr>
            </w:pPr>
            <w:r w:rsidRPr="00907D00">
              <w:rPr>
                <w:sz w:val="16"/>
              </w:rPr>
              <w:t>C3-230582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8C68" w14:textId="77777777" w:rsidR="00B4750D" w:rsidRPr="00907D00" w:rsidRDefault="00B4750D" w:rsidP="00FF0CF0">
            <w:pPr>
              <w:pStyle w:val="TAL"/>
              <w:rPr>
                <w:sz w:val="16"/>
              </w:rPr>
            </w:pPr>
            <w:r w:rsidRPr="00907D00">
              <w:rPr>
                <w:sz w:val="16"/>
              </w:rPr>
              <w:t>Missing features for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448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D0B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0419" w14:textId="77777777" w:rsidR="00B4750D" w:rsidRPr="00907D00" w:rsidRDefault="00B4750D" w:rsidP="00FF0CF0">
            <w:pPr>
              <w:pStyle w:val="TAL"/>
              <w:rPr>
                <w:sz w:val="16"/>
              </w:rPr>
            </w:pPr>
            <w:r w:rsidRPr="00907D00">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2A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188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C6F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B5FD" w14:textId="77777777" w:rsidR="00B4750D" w:rsidRPr="00907D00" w:rsidRDefault="00B4750D" w:rsidP="00FF0CF0">
            <w:pPr>
              <w:pStyle w:val="TAL"/>
              <w:rPr>
                <w:sz w:val="16"/>
              </w:rPr>
            </w:pPr>
            <w:r w:rsidRPr="00907D0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96F5" w14:textId="77777777" w:rsidR="00B4750D" w:rsidRPr="00907D00" w:rsidRDefault="00B4750D" w:rsidP="00FF0CF0">
            <w:pPr>
              <w:pStyle w:val="TAL"/>
              <w:rPr>
                <w:sz w:val="16"/>
              </w:rPr>
            </w:pPr>
            <w:r w:rsidRPr="00907D00">
              <w:rPr>
                <w:sz w:val="16"/>
              </w:rPr>
              <w:t>agreed</w:t>
            </w:r>
          </w:p>
        </w:tc>
      </w:tr>
      <w:tr w:rsidR="00B4750D" w:rsidRPr="00907D00" w14:paraId="4BE4D4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9B0B0D" w14:textId="77777777" w:rsidR="00B4750D" w:rsidRPr="00907D00" w:rsidRDefault="00B4750D" w:rsidP="00FF0CF0">
            <w:pPr>
              <w:pStyle w:val="TAL"/>
              <w:rPr>
                <w:sz w:val="16"/>
              </w:rPr>
            </w:pPr>
            <w:r w:rsidRPr="00907D00">
              <w:rPr>
                <w:sz w:val="16"/>
              </w:rPr>
              <w:t>C3-230597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F4A0" w14:textId="77777777" w:rsidR="00B4750D" w:rsidRPr="00907D00" w:rsidRDefault="00B4750D" w:rsidP="00FF0CF0">
            <w:pPr>
              <w:pStyle w:val="TAL"/>
              <w:rPr>
                <w:sz w:val="16"/>
              </w:rPr>
            </w:pPr>
            <w:r w:rsidRPr="00907D00">
              <w:rPr>
                <w:sz w:val="16"/>
              </w:rPr>
              <w:t>Description field of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5E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3CE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E6C" w14:textId="77777777" w:rsidR="00B4750D" w:rsidRPr="00907D00" w:rsidRDefault="00B4750D" w:rsidP="00FF0CF0">
            <w:pPr>
              <w:pStyle w:val="TAL"/>
              <w:rPr>
                <w:sz w:val="16"/>
              </w:rPr>
            </w:pPr>
            <w:r w:rsidRPr="00907D00">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C5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39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80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3A3B"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E01F" w14:textId="77777777" w:rsidR="00B4750D" w:rsidRPr="00907D00" w:rsidRDefault="00B4750D" w:rsidP="00FF0CF0">
            <w:pPr>
              <w:pStyle w:val="TAL"/>
              <w:rPr>
                <w:sz w:val="16"/>
              </w:rPr>
            </w:pPr>
            <w:r w:rsidRPr="00907D00">
              <w:rPr>
                <w:sz w:val="16"/>
              </w:rPr>
              <w:t>merged</w:t>
            </w:r>
          </w:p>
        </w:tc>
      </w:tr>
      <w:tr w:rsidR="00B4750D" w:rsidRPr="00907D00" w14:paraId="659EA2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B1CCBE" w14:textId="77777777" w:rsidR="00B4750D" w:rsidRPr="00907D00" w:rsidRDefault="00B4750D" w:rsidP="00FF0CF0">
            <w:pPr>
              <w:pStyle w:val="TAL"/>
              <w:rPr>
                <w:sz w:val="16"/>
              </w:rPr>
            </w:pPr>
            <w:r w:rsidRPr="00907D00">
              <w:rPr>
                <w:sz w:val="16"/>
              </w:rPr>
              <w:t>C3-230598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5A08" w14:textId="77777777" w:rsidR="00B4750D" w:rsidRPr="00907D00" w:rsidRDefault="00B4750D" w:rsidP="00FF0CF0">
            <w:pPr>
              <w:pStyle w:val="TAL"/>
              <w:rPr>
                <w:sz w:val="16"/>
              </w:rPr>
            </w:pPr>
            <w:r w:rsidRPr="00907D00">
              <w:rPr>
                <w:sz w:val="16"/>
              </w:rPr>
              <w:t>Description field of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C9E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8C3C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F58C" w14:textId="77777777" w:rsidR="00B4750D" w:rsidRPr="00907D00" w:rsidRDefault="00B4750D" w:rsidP="00FF0CF0">
            <w:pPr>
              <w:pStyle w:val="TAL"/>
              <w:rPr>
                <w:sz w:val="16"/>
              </w:rPr>
            </w:pPr>
            <w:r w:rsidRPr="00907D00">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DB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E3B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C0E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AFE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699E" w14:textId="77777777" w:rsidR="00B4750D" w:rsidRPr="00907D00" w:rsidRDefault="00B4750D" w:rsidP="00FF0CF0">
            <w:pPr>
              <w:pStyle w:val="TAL"/>
              <w:rPr>
                <w:sz w:val="16"/>
              </w:rPr>
            </w:pPr>
            <w:r w:rsidRPr="00907D00">
              <w:rPr>
                <w:sz w:val="16"/>
              </w:rPr>
              <w:t>agreed</w:t>
            </w:r>
          </w:p>
        </w:tc>
      </w:tr>
      <w:tr w:rsidR="00B4750D" w:rsidRPr="00907D00" w14:paraId="23B8C1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C9E2C7" w14:textId="77777777" w:rsidR="00B4750D" w:rsidRPr="00907D00" w:rsidRDefault="00B4750D" w:rsidP="00FF0CF0">
            <w:pPr>
              <w:pStyle w:val="TAL"/>
              <w:rPr>
                <w:sz w:val="16"/>
              </w:rPr>
            </w:pPr>
            <w:r w:rsidRPr="00907D00">
              <w:rPr>
                <w:sz w:val="16"/>
              </w:rPr>
              <w:t>C3-230599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A218" w14:textId="77777777" w:rsidR="00B4750D" w:rsidRPr="00907D00" w:rsidRDefault="00B4750D" w:rsidP="00FF0CF0">
            <w:pPr>
              <w:pStyle w:val="TAL"/>
              <w:rPr>
                <w:sz w:val="16"/>
              </w:rPr>
            </w:pPr>
            <w:r w:rsidRPr="00907D00">
              <w:rPr>
                <w:sz w:val="16"/>
              </w:rPr>
              <w:t>Description field of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63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422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F8BB" w14:textId="77777777" w:rsidR="00B4750D" w:rsidRPr="00907D00" w:rsidRDefault="00B4750D" w:rsidP="00FF0CF0">
            <w:pPr>
              <w:pStyle w:val="TAL"/>
              <w:rPr>
                <w:sz w:val="16"/>
              </w:rPr>
            </w:pPr>
            <w:r w:rsidRPr="00907D00">
              <w:rPr>
                <w:sz w:val="16"/>
              </w:rPr>
              <w:t>0843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15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A4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B70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D7F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EB74" w14:textId="77777777" w:rsidR="00B4750D" w:rsidRPr="00907D00" w:rsidRDefault="00B4750D" w:rsidP="00FF0CF0">
            <w:pPr>
              <w:pStyle w:val="TAL"/>
              <w:rPr>
                <w:sz w:val="16"/>
              </w:rPr>
            </w:pPr>
            <w:r w:rsidRPr="00907D00">
              <w:rPr>
                <w:sz w:val="16"/>
              </w:rPr>
              <w:t>agreed</w:t>
            </w:r>
          </w:p>
        </w:tc>
      </w:tr>
      <w:tr w:rsidR="00B4750D" w:rsidRPr="00907D00" w14:paraId="6BE8EF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DE1EB8" w14:textId="77777777" w:rsidR="00B4750D" w:rsidRPr="00907D00" w:rsidRDefault="00B4750D" w:rsidP="00FF0CF0">
            <w:pPr>
              <w:pStyle w:val="TAL"/>
              <w:rPr>
                <w:sz w:val="16"/>
              </w:rPr>
            </w:pPr>
            <w:r w:rsidRPr="00907D00">
              <w:rPr>
                <w:sz w:val="16"/>
              </w:rPr>
              <w:t>C3-230600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32D7" w14:textId="77777777" w:rsidR="00B4750D" w:rsidRPr="00907D00" w:rsidRDefault="00B4750D" w:rsidP="00FF0CF0">
            <w:pPr>
              <w:pStyle w:val="TAL"/>
              <w:rPr>
                <w:sz w:val="16"/>
              </w:rPr>
            </w:pPr>
            <w:r w:rsidRPr="00907D00">
              <w:rPr>
                <w:sz w:val="16"/>
              </w:rPr>
              <w:t>Description field of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2C3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F6B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E323" w14:textId="77777777" w:rsidR="00B4750D" w:rsidRPr="00907D00" w:rsidRDefault="00B4750D" w:rsidP="00FF0CF0">
            <w:pPr>
              <w:pStyle w:val="TAL"/>
              <w:rPr>
                <w:sz w:val="16"/>
              </w:rPr>
            </w:pPr>
            <w:r w:rsidRPr="00907D00">
              <w:rPr>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A92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20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8F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1EC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3BB2" w14:textId="77777777" w:rsidR="00B4750D" w:rsidRPr="00907D00" w:rsidRDefault="00B4750D" w:rsidP="00FF0CF0">
            <w:pPr>
              <w:pStyle w:val="TAL"/>
              <w:rPr>
                <w:sz w:val="16"/>
              </w:rPr>
            </w:pPr>
            <w:r w:rsidRPr="00907D00">
              <w:rPr>
                <w:sz w:val="16"/>
              </w:rPr>
              <w:t>merged</w:t>
            </w:r>
          </w:p>
        </w:tc>
      </w:tr>
      <w:tr w:rsidR="00B4750D" w:rsidRPr="00907D00" w14:paraId="1C06AF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337223" w14:textId="77777777" w:rsidR="00B4750D" w:rsidRPr="00907D00" w:rsidRDefault="00B4750D" w:rsidP="00FF0CF0">
            <w:pPr>
              <w:pStyle w:val="TAL"/>
              <w:rPr>
                <w:sz w:val="16"/>
              </w:rPr>
            </w:pPr>
            <w:r w:rsidRPr="00907D00">
              <w:rPr>
                <w:sz w:val="16"/>
              </w:rPr>
              <w:t>C3-230601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A11F" w14:textId="77777777" w:rsidR="00B4750D" w:rsidRPr="00907D00" w:rsidRDefault="00B4750D" w:rsidP="00FF0CF0">
            <w:pPr>
              <w:pStyle w:val="TAL"/>
              <w:rPr>
                <w:sz w:val="16"/>
              </w:rPr>
            </w:pPr>
            <w:r w:rsidRPr="00907D00">
              <w:rPr>
                <w:sz w:val="16"/>
              </w:rPr>
              <w:t>Description field of 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1E7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A7C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8B1A" w14:textId="77777777" w:rsidR="00B4750D" w:rsidRPr="00907D00" w:rsidRDefault="00B4750D" w:rsidP="00FF0CF0">
            <w:pPr>
              <w:pStyle w:val="TAL"/>
              <w:rPr>
                <w:sz w:val="16"/>
              </w:rPr>
            </w:pPr>
            <w:r w:rsidRPr="00907D00">
              <w:rPr>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45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BC4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672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64DC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CD1D" w14:textId="77777777" w:rsidR="00B4750D" w:rsidRPr="00907D00" w:rsidRDefault="00B4750D" w:rsidP="00FF0CF0">
            <w:pPr>
              <w:pStyle w:val="TAL"/>
              <w:rPr>
                <w:sz w:val="16"/>
              </w:rPr>
            </w:pPr>
            <w:r w:rsidRPr="00907D00">
              <w:rPr>
                <w:sz w:val="16"/>
              </w:rPr>
              <w:t>agreed</w:t>
            </w:r>
          </w:p>
        </w:tc>
      </w:tr>
      <w:tr w:rsidR="00B4750D" w:rsidRPr="00907D00" w14:paraId="4D21C7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95CBCA" w14:textId="77777777" w:rsidR="00B4750D" w:rsidRPr="00907D00" w:rsidRDefault="00B4750D" w:rsidP="00FF0CF0">
            <w:pPr>
              <w:pStyle w:val="TAL"/>
              <w:rPr>
                <w:sz w:val="16"/>
              </w:rPr>
            </w:pPr>
            <w:r w:rsidRPr="00907D00">
              <w:rPr>
                <w:sz w:val="16"/>
              </w:rPr>
              <w:t>C3-230604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CCB0"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60A5"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523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CB45" w14:textId="77777777" w:rsidR="00B4750D" w:rsidRPr="00907D00" w:rsidRDefault="00B4750D" w:rsidP="00FF0CF0">
            <w:pPr>
              <w:pStyle w:val="TAL"/>
              <w:rPr>
                <w:sz w:val="16"/>
              </w:rPr>
            </w:pPr>
            <w:r w:rsidRPr="00907D00">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CD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63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67A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EF12"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9195" w14:textId="77777777" w:rsidR="00B4750D" w:rsidRPr="00907D00" w:rsidRDefault="00B4750D" w:rsidP="00FF0CF0">
            <w:pPr>
              <w:pStyle w:val="TAL"/>
              <w:rPr>
                <w:sz w:val="16"/>
              </w:rPr>
            </w:pPr>
            <w:r w:rsidRPr="00907D00">
              <w:rPr>
                <w:sz w:val="16"/>
              </w:rPr>
              <w:t>revised</w:t>
            </w:r>
          </w:p>
        </w:tc>
      </w:tr>
      <w:tr w:rsidR="00B4750D" w:rsidRPr="00907D00" w14:paraId="141020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E90FA7" w14:textId="77777777" w:rsidR="00B4750D" w:rsidRPr="00907D00" w:rsidRDefault="00B4750D" w:rsidP="00FF0CF0">
            <w:pPr>
              <w:pStyle w:val="TAL"/>
              <w:rPr>
                <w:sz w:val="16"/>
              </w:rPr>
            </w:pPr>
            <w:r w:rsidRPr="00907D00">
              <w:rPr>
                <w:sz w:val="16"/>
              </w:rPr>
              <w:t>C3-230763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323D"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2D53"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707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31C" w14:textId="77777777" w:rsidR="00B4750D" w:rsidRPr="00907D00" w:rsidRDefault="00B4750D" w:rsidP="00FF0CF0">
            <w:pPr>
              <w:pStyle w:val="TAL"/>
              <w:rPr>
                <w:sz w:val="16"/>
              </w:rPr>
            </w:pPr>
            <w:r w:rsidRPr="00907D00">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420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B1E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8B5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3B38"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281F3" w14:textId="77777777" w:rsidR="00B4750D" w:rsidRPr="00907D00" w:rsidRDefault="00B4750D" w:rsidP="00FF0CF0">
            <w:pPr>
              <w:pStyle w:val="TAL"/>
              <w:rPr>
                <w:sz w:val="16"/>
              </w:rPr>
            </w:pPr>
            <w:r w:rsidRPr="00907D00">
              <w:rPr>
                <w:sz w:val="16"/>
              </w:rPr>
              <w:t>agreed</w:t>
            </w:r>
          </w:p>
        </w:tc>
      </w:tr>
      <w:tr w:rsidR="00B4750D" w:rsidRPr="00907D00" w14:paraId="74CD0D3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B68EDD" w14:textId="77777777" w:rsidR="00B4750D" w:rsidRPr="00907D00" w:rsidRDefault="00B4750D" w:rsidP="00FF0CF0">
            <w:pPr>
              <w:pStyle w:val="TAL"/>
              <w:rPr>
                <w:sz w:val="16"/>
              </w:rPr>
            </w:pPr>
            <w:r w:rsidRPr="00907D00">
              <w:rPr>
                <w:sz w:val="16"/>
              </w:rPr>
              <w:t>C3-230605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9085"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F28"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00A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C875" w14:textId="77777777" w:rsidR="00B4750D" w:rsidRPr="00907D00" w:rsidRDefault="00B4750D" w:rsidP="00FF0CF0">
            <w:pPr>
              <w:pStyle w:val="TAL"/>
              <w:rPr>
                <w:sz w:val="16"/>
              </w:rPr>
            </w:pPr>
            <w:r w:rsidRPr="00907D00">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F6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06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9D0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D97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4042" w14:textId="77777777" w:rsidR="00B4750D" w:rsidRPr="00907D00" w:rsidRDefault="00B4750D" w:rsidP="00FF0CF0">
            <w:pPr>
              <w:pStyle w:val="TAL"/>
              <w:rPr>
                <w:sz w:val="16"/>
              </w:rPr>
            </w:pPr>
            <w:r w:rsidRPr="00907D00">
              <w:rPr>
                <w:sz w:val="16"/>
              </w:rPr>
              <w:t>revised</w:t>
            </w:r>
          </w:p>
        </w:tc>
      </w:tr>
      <w:tr w:rsidR="00B4750D" w:rsidRPr="00907D00" w14:paraId="6F8433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823207" w14:textId="77777777" w:rsidR="00B4750D" w:rsidRPr="00907D00" w:rsidRDefault="00B4750D" w:rsidP="00FF0CF0">
            <w:pPr>
              <w:pStyle w:val="TAL"/>
              <w:rPr>
                <w:sz w:val="16"/>
              </w:rPr>
            </w:pPr>
            <w:r w:rsidRPr="00907D00">
              <w:rPr>
                <w:sz w:val="16"/>
              </w:rPr>
              <w:t>C3-230764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3866"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4C49"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854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D3AE" w14:textId="77777777" w:rsidR="00B4750D" w:rsidRPr="00907D00" w:rsidRDefault="00B4750D" w:rsidP="00FF0CF0">
            <w:pPr>
              <w:pStyle w:val="TAL"/>
              <w:rPr>
                <w:sz w:val="16"/>
              </w:rPr>
            </w:pPr>
            <w:r w:rsidRPr="00907D00">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AC0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5F0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C11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88B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9E65" w14:textId="77777777" w:rsidR="00B4750D" w:rsidRPr="00907D00" w:rsidRDefault="00B4750D" w:rsidP="00FF0CF0">
            <w:pPr>
              <w:pStyle w:val="TAL"/>
              <w:rPr>
                <w:sz w:val="16"/>
              </w:rPr>
            </w:pPr>
            <w:r w:rsidRPr="00907D00">
              <w:rPr>
                <w:sz w:val="16"/>
              </w:rPr>
              <w:t>agreed</w:t>
            </w:r>
          </w:p>
        </w:tc>
      </w:tr>
      <w:tr w:rsidR="00B4750D" w:rsidRPr="00907D00" w14:paraId="620D81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1ED0" w14:textId="77777777" w:rsidR="00B4750D" w:rsidRPr="00907D00" w:rsidRDefault="00B4750D" w:rsidP="00FF0CF0">
            <w:pPr>
              <w:pStyle w:val="TAL"/>
              <w:rPr>
                <w:sz w:val="16"/>
              </w:rPr>
            </w:pPr>
            <w:r w:rsidRPr="00907D00">
              <w:rPr>
                <w:sz w:val="16"/>
              </w:rPr>
              <w:t>C3-230924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E6E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27D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9A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8073" w14:textId="77777777" w:rsidR="00B4750D" w:rsidRPr="00907D00" w:rsidRDefault="00B4750D" w:rsidP="00FF0CF0">
            <w:pPr>
              <w:pStyle w:val="TAL"/>
              <w:rPr>
                <w:sz w:val="16"/>
              </w:rPr>
            </w:pPr>
            <w:r w:rsidRPr="00907D00">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E74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D8F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AC0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BE78"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DC54" w14:textId="77777777" w:rsidR="00B4750D" w:rsidRPr="00907D00" w:rsidRDefault="00B4750D" w:rsidP="00FF0CF0">
            <w:pPr>
              <w:pStyle w:val="TAL"/>
              <w:rPr>
                <w:sz w:val="16"/>
              </w:rPr>
            </w:pPr>
            <w:r w:rsidRPr="00907D00">
              <w:rPr>
                <w:sz w:val="16"/>
              </w:rPr>
              <w:t>agreed</w:t>
            </w:r>
          </w:p>
        </w:tc>
      </w:tr>
      <w:tr w:rsidR="00B4750D" w:rsidRPr="00907D00" w14:paraId="5359B9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2BC0B7" w14:textId="77777777" w:rsidR="00B4750D" w:rsidRPr="00907D00" w:rsidRDefault="00B4750D" w:rsidP="00FF0CF0">
            <w:pPr>
              <w:pStyle w:val="TAL"/>
              <w:rPr>
                <w:sz w:val="16"/>
              </w:rPr>
            </w:pPr>
            <w:r w:rsidRPr="00907D00">
              <w:rPr>
                <w:sz w:val="16"/>
              </w:rPr>
              <w:t>C3-230941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FF3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35B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5C1A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817" w14:textId="77777777" w:rsidR="00B4750D" w:rsidRPr="00907D00" w:rsidRDefault="00B4750D" w:rsidP="00FF0CF0">
            <w:pPr>
              <w:pStyle w:val="TAL"/>
              <w:rPr>
                <w:sz w:val="16"/>
              </w:rPr>
            </w:pPr>
            <w:r w:rsidRPr="00907D00">
              <w:rPr>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49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069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97F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832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2D05" w14:textId="77777777" w:rsidR="00B4750D" w:rsidRPr="00907D00" w:rsidRDefault="00B4750D" w:rsidP="00FF0CF0">
            <w:pPr>
              <w:pStyle w:val="TAL"/>
              <w:rPr>
                <w:sz w:val="16"/>
              </w:rPr>
            </w:pPr>
            <w:r w:rsidRPr="00907D00">
              <w:rPr>
                <w:sz w:val="16"/>
              </w:rPr>
              <w:t>agreed</w:t>
            </w:r>
          </w:p>
        </w:tc>
      </w:tr>
      <w:tr w:rsidR="00B4750D" w:rsidRPr="00907D00" w14:paraId="15BC7A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43C0ABC" w14:textId="77777777" w:rsidR="00B4750D" w:rsidRPr="00907D00" w:rsidRDefault="00B4750D" w:rsidP="00FF0CF0">
            <w:pPr>
              <w:pStyle w:val="TAL"/>
              <w:rPr>
                <w:sz w:val="16"/>
              </w:rPr>
            </w:pPr>
            <w:r w:rsidRPr="00907D00">
              <w:rPr>
                <w:sz w:val="16"/>
              </w:rPr>
              <w:t>C3-230103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A8A8" w14:textId="77777777" w:rsidR="00B4750D" w:rsidRPr="00907D00" w:rsidRDefault="00B4750D" w:rsidP="00FF0CF0">
            <w:pPr>
              <w:pStyle w:val="TAL"/>
              <w:rPr>
                <w:sz w:val="16"/>
              </w:rPr>
            </w:pPr>
            <w:r w:rsidRPr="00907D00">
              <w:rPr>
                <w:sz w:val="16"/>
              </w:rPr>
              <w:t>Removing wrong feature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377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4CA9"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ED93" w14:textId="77777777" w:rsidR="00B4750D" w:rsidRPr="00907D00" w:rsidRDefault="00B4750D" w:rsidP="00FF0CF0">
            <w:pPr>
              <w:pStyle w:val="TAL"/>
              <w:rPr>
                <w:sz w:val="16"/>
              </w:rPr>
            </w:pPr>
            <w:r w:rsidRPr="00907D0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F5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75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FC1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C2A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132D" w14:textId="77777777" w:rsidR="00B4750D" w:rsidRPr="00907D00" w:rsidRDefault="00B4750D" w:rsidP="00FF0CF0">
            <w:pPr>
              <w:pStyle w:val="TAL"/>
              <w:rPr>
                <w:sz w:val="16"/>
              </w:rPr>
            </w:pPr>
            <w:r w:rsidRPr="00907D00">
              <w:rPr>
                <w:sz w:val="16"/>
              </w:rPr>
              <w:t>revised</w:t>
            </w:r>
          </w:p>
        </w:tc>
      </w:tr>
      <w:tr w:rsidR="00B4750D" w:rsidRPr="00907D00" w14:paraId="2944DD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A1CF08" w14:textId="77777777" w:rsidR="00B4750D" w:rsidRPr="00907D00" w:rsidRDefault="00B4750D" w:rsidP="00FF0CF0">
            <w:pPr>
              <w:pStyle w:val="TAL"/>
              <w:rPr>
                <w:sz w:val="16"/>
              </w:rPr>
            </w:pPr>
            <w:r w:rsidRPr="00907D00">
              <w:rPr>
                <w:sz w:val="16"/>
              </w:rPr>
              <w:t>C3-230869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4F1B" w14:textId="77777777" w:rsidR="00B4750D" w:rsidRPr="00907D00" w:rsidRDefault="00B4750D" w:rsidP="00FF0CF0">
            <w:pPr>
              <w:pStyle w:val="TAL"/>
              <w:rPr>
                <w:sz w:val="16"/>
              </w:rPr>
            </w:pPr>
            <w:r w:rsidRPr="00907D00">
              <w:rPr>
                <w:sz w:val="16"/>
              </w:rPr>
              <w:t>Removing wrong feature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998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686C"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EBE7" w14:textId="77777777" w:rsidR="00B4750D" w:rsidRPr="00907D00" w:rsidRDefault="00B4750D" w:rsidP="00FF0CF0">
            <w:pPr>
              <w:pStyle w:val="TAL"/>
              <w:rPr>
                <w:sz w:val="16"/>
              </w:rPr>
            </w:pPr>
            <w:r w:rsidRPr="00907D0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AA95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B08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BB75" w14:textId="77777777" w:rsidR="00B4750D" w:rsidRPr="00907D00" w:rsidRDefault="00B4750D" w:rsidP="00FF0CF0">
            <w:pPr>
              <w:pStyle w:val="TAL"/>
              <w:rPr>
                <w:sz w:val="16"/>
              </w:rPr>
            </w:pPr>
            <w:r w:rsidRPr="00907D00">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228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DF77" w14:textId="77777777" w:rsidR="00B4750D" w:rsidRPr="00907D00" w:rsidRDefault="00B4750D" w:rsidP="00FF0CF0">
            <w:pPr>
              <w:pStyle w:val="TAL"/>
              <w:rPr>
                <w:sz w:val="16"/>
              </w:rPr>
            </w:pPr>
            <w:r w:rsidRPr="00907D00">
              <w:rPr>
                <w:sz w:val="16"/>
              </w:rPr>
              <w:t>agreed</w:t>
            </w:r>
          </w:p>
        </w:tc>
      </w:tr>
      <w:tr w:rsidR="00B4750D" w:rsidRPr="00907D00" w14:paraId="10674E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EAC397" w14:textId="77777777" w:rsidR="00B4750D" w:rsidRPr="00907D00" w:rsidRDefault="00B4750D" w:rsidP="00FF0CF0">
            <w:pPr>
              <w:pStyle w:val="TAL"/>
              <w:rPr>
                <w:sz w:val="16"/>
              </w:rPr>
            </w:pPr>
            <w:r w:rsidRPr="00907D00">
              <w:rPr>
                <w:sz w:val="16"/>
              </w:rPr>
              <w:t>C3-230959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51E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8AF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594D"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2D4AF" w14:textId="77777777" w:rsidR="00B4750D" w:rsidRPr="00907D00" w:rsidRDefault="00B4750D" w:rsidP="00FF0CF0">
            <w:pPr>
              <w:pStyle w:val="TAL"/>
              <w:rPr>
                <w:sz w:val="16"/>
              </w:rPr>
            </w:pPr>
            <w:r w:rsidRPr="00907D00">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625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178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1E31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D5C7"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6C3" w14:textId="77777777" w:rsidR="00B4750D" w:rsidRPr="00907D00" w:rsidRDefault="00B4750D" w:rsidP="00FF0CF0">
            <w:pPr>
              <w:pStyle w:val="TAL"/>
              <w:rPr>
                <w:sz w:val="16"/>
              </w:rPr>
            </w:pPr>
            <w:r w:rsidRPr="00907D00">
              <w:rPr>
                <w:sz w:val="16"/>
              </w:rPr>
              <w:t>agreed</w:t>
            </w:r>
          </w:p>
        </w:tc>
      </w:tr>
      <w:tr w:rsidR="00B4750D" w:rsidRPr="00907D00" w14:paraId="511446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28CDF0" w14:textId="77777777" w:rsidR="00B4750D" w:rsidRPr="00907D00" w:rsidRDefault="00B4750D" w:rsidP="00FF0CF0">
            <w:pPr>
              <w:pStyle w:val="TAL"/>
              <w:rPr>
                <w:sz w:val="16"/>
              </w:rPr>
            </w:pPr>
            <w:r w:rsidRPr="00907D00">
              <w:rPr>
                <w:sz w:val="16"/>
              </w:rPr>
              <w:t>C3-230141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4BE6" w14:textId="77777777" w:rsidR="00B4750D" w:rsidRPr="00907D00" w:rsidRDefault="00B4750D" w:rsidP="00FF0CF0">
            <w:pPr>
              <w:pStyle w:val="TAL"/>
              <w:rPr>
                <w:sz w:val="16"/>
              </w:rPr>
            </w:pPr>
            <w:r w:rsidRPr="00907D00">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9CFC" w14:textId="77777777" w:rsidR="00B4750D" w:rsidRPr="00907D00" w:rsidRDefault="00B4750D" w:rsidP="00FF0CF0">
            <w:pPr>
              <w:pStyle w:val="TAL"/>
              <w:rPr>
                <w:sz w:val="16"/>
              </w:rPr>
            </w:pPr>
            <w:r w:rsidRPr="00907D00">
              <w:rPr>
                <w:sz w:val="16"/>
              </w:rPr>
              <w:t>Qualcomm Incorporated,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2EA2"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FACE" w14:textId="77777777" w:rsidR="00B4750D" w:rsidRPr="00907D00" w:rsidRDefault="00B4750D" w:rsidP="00FF0CF0">
            <w:pPr>
              <w:pStyle w:val="TAL"/>
              <w:rPr>
                <w:sz w:val="16"/>
              </w:rPr>
            </w:pPr>
            <w:r w:rsidRPr="00907D00">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97B6"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0A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20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9C57"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6303" w14:textId="77777777" w:rsidR="00B4750D" w:rsidRPr="00907D00" w:rsidRDefault="00B4750D" w:rsidP="00FF0CF0">
            <w:pPr>
              <w:pStyle w:val="TAL"/>
              <w:rPr>
                <w:sz w:val="16"/>
              </w:rPr>
            </w:pPr>
            <w:r w:rsidRPr="00907D00">
              <w:rPr>
                <w:sz w:val="16"/>
              </w:rPr>
              <w:t>postponed</w:t>
            </w:r>
          </w:p>
        </w:tc>
      </w:tr>
      <w:tr w:rsidR="00B4750D" w:rsidRPr="00907D00" w14:paraId="3ADA6A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EC0E39" w14:textId="77777777" w:rsidR="00B4750D" w:rsidRPr="00907D00" w:rsidRDefault="00B4750D" w:rsidP="00FF0CF0">
            <w:pPr>
              <w:pStyle w:val="TAL"/>
              <w:rPr>
                <w:sz w:val="16"/>
              </w:rPr>
            </w:pPr>
            <w:r w:rsidRPr="00907D00">
              <w:rPr>
                <w:sz w:val="16"/>
              </w:rPr>
              <w:t>C3-230082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5097" w14:textId="77777777" w:rsidR="00B4750D" w:rsidRPr="00907D00" w:rsidRDefault="00B4750D" w:rsidP="00FF0CF0">
            <w:pPr>
              <w:pStyle w:val="TAL"/>
              <w:rPr>
                <w:sz w:val="16"/>
              </w:rPr>
            </w:pPr>
            <w:r w:rsidRPr="00907D00">
              <w:rPr>
                <w:sz w:val="16"/>
              </w:rPr>
              <w:t>Adding Configured NSSAI to UE Policy Control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66F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7E0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8ECA" w14:textId="77777777" w:rsidR="00B4750D" w:rsidRPr="00907D00" w:rsidRDefault="00B4750D" w:rsidP="00FF0CF0">
            <w:pPr>
              <w:pStyle w:val="TAL"/>
              <w:rPr>
                <w:sz w:val="16"/>
              </w:rPr>
            </w:pPr>
            <w:r w:rsidRPr="00907D0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90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DD0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696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A06"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78F" w14:textId="77777777" w:rsidR="00B4750D" w:rsidRPr="00907D00" w:rsidRDefault="00B4750D" w:rsidP="00FF0CF0">
            <w:pPr>
              <w:pStyle w:val="TAL"/>
              <w:rPr>
                <w:sz w:val="16"/>
              </w:rPr>
            </w:pPr>
            <w:r w:rsidRPr="00907D00">
              <w:rPr>
                <w:sz w:val="16"/>
              </w:rPr>
              <w:t>revised</w:t>
            </w:r>
          </w:p>
        </w:tc>
      </w:tr>
      <w:tr w:rsidR="00B4750D" w:rsidRPr="00907D00" w14:paraId="402D001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3C0F05" w14:textId="77777777" w:rsidR="00B4750D" w:rsidRPr="00907D00" w:rsidRDefault="00B4750D" w:rsidP="00FF0CF0">
            <w:pPr>
              <w:pStyle w:val="TAL"/>
              <w:rPr>
                <w:sz w:val="16"/>
              </w:rPr>
            </w:pPr>
            <w:r w:rsidRPr="00907D00">
              <w:rPr>
                <w:sz w:val="16"/>
              </w:rPr>
              <w:t>C3-230854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2348" w14:textId="77777777" w:rsidR="00B4750D" w:rsidRPr="00907D00" w:rsidRDefault="00B4750D" w:rsidP="00FF0CF0">
            <w:pPr>
              <w:pStyle w:val="TAL"/>
              <w:rPr>
                <w:sz w:val="16"/>
              </w:rPr>
            </w:pPr>
            <w:r w:rsidRPr="00907D00">
              <w:rPr>
                <w:sz w:val="16"/>
              </w:rPr>
              <w:t>Adding Configured NSSAI to UE Policy Control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73A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6FC2"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581F" w14:textId="77777777" w:rsidR="00B4750D" w:rsidRPr="00907D00" w:rsidRDefault="00B4750D" w:rsidP="00FF0CF0">
            <w:pPr>
              <w:pStyle w:val="TAL"/>
              <w:rPr>
                <w:sz w:val="16"/>
              </w:rPr>
            </w:pPr>
            <w:r w:rsidRPr="00907D0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4D7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BA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47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AE60"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3FC3" w14:textId="77777777" w:rsidR="00B4750D" w:rsidRPr="00907D00" w:rsidRDefault="00B4750D" w:rsidP="00FF0CF0">
            <w:pPr>
              <w:pStyle w:val="TAL"/>
              <w:rPr>
                <w:sz w:val="16"/>
              </w:rPr>
            </w:pPr>
            <w:r w:rsidRPr="00907D00">
              <w:rPr>
                <w:sz w:val="16"/>
              </w:rPr>
              <w:t>agreed</w:t>
            </w:r>
          </w:p>
        </w:tc>
      </w:tr>
      <w:tr w:rsidR="00B4750D" w:rsidRPr="00907D00" w14:paraId="67E20F6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69740F" w14:textId="77777777" w:rsidR="00B4750D" w:rsidRPr="00907D00" w:rsidRDefault="00B4750D" w:rsidP="00FF0CF0">
            <w:pPr>
              <w:pStyle w:val="TAL"/>
              <w:rPr>
                <w:sz w:val="16"/>
              </w:rPr>
            </w:pPr>
            <w:r w:rsidRPr="00907D00">
              <w:rPr>
                <w:sz w:val="16"/>
              </w:rPr>
              <w:t>C3-230134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2708" w14:textId="77777777" w:rsidR="00B4750D" w:rsidRPr="00907D00" w:rsidRDefault="00B4750D" w:rsidP="00FF0CF0">
            <w:pPr>
              <w:pStyle w:val="TAL"/>
              <w:rPr>
                <w:sz w:val="16"/>
              </w:rPr>
            </w:pPr>
            <w:r w:rsidRPr="00907D00">
              <w:rPr>
                <w:sz w:val="16"/>
              </w:rPr>
              <w:t>Add satellite backhaul category information in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57F8" w14:textId="77777777" w:rsidR="00B4750D" w:rsidRPr="00907D00" w:rsidRDefault="00B4750D" w:rsidP="00FF0CF0">
            <w:pPr>
              <w:pStyle w:val="TAL"/>
              <w:rPr>
                <w:sz w:val="16"/>
              </w:rPr>
            </w:pPr>
            <w:r w:rsidRPr="00907D0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7487"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11B2"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AB6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BB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0DF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AF4C"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C609" w14:textId="77777777" w:rsidR="00B4750D" w:rsidRPr="00907D00" w:rsidRDefault="00B4750D" w:rsidP="00FF0CF0">
            <w:pPr>
              <w:pStyle w:val="TAL"/>
              <w:rPr>
                <w:sz w:val="16"/>
              </w:rPr>
            </w:pPr>
            <w:r w:rsidRPr="00907D00">
              <w:rPr>
                <w:sz w:val="16"/>
              </w:rPr>
              <w:t>merged</w:t>
            </w:r>
          </w:p>
        </w:tc>
      </w:tr>
      <w:tr w:rsidR="00B4750D" w:rsidRPr="00907D00" w14:paraId="4163DF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769F5D" w14:textId="77777777" w:rsidR="00B4750D" w:rsidRPr="00907D00" w:rsidRDefault="00B4750D" w:rsidP="00FF0CF0">
            <w:pPr>
              <w:pStyle w:val="TAL"/>
              <w:rPr>
                <w:sz w:val="16"/>
              </w:rPr>
            </w:pPr>
            <w:r w:rsidRPr="00907D00">
              <w:rPr>
                <w:sz w:val="16"/>
              </w:rPr>
              <w:t>C3-230246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99A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D1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0F7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7E01"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DF8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1EE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3E9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090C"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B614" w14:textId="77777777" w:rsidR="00B4750D" w:rsidRPr="00907D00" w:rsidRDefault="00B4750D" w:rsidP="00FF0CF0">
            <w:pPr>
              <w:pStyle w:val="TAL"/>
              <w:rPr>
                <w:sz w:val="16"/>
              </w:rPr>
            </w:pPr>
            <w:r w:rsidRPr="00907D00">
              <w:rPr>
                <w:sz w:val="16"/>
              </w:rPr>
              <w:t>agreed</w:t>
            </w:r>
          </w:p>
        </w:tc>
      </w:tr>
      <w:tr w:rsidR="00B4750D" w:rsidRPr="00907D00" w14:paraId="3196F7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7925A2" w14:textId="77777777" w:rsidR="00B4750D" w:rsidRPr="00907D00" w:rsidRDefault="00B4750D" w:rsidP="00FF0CF0">
            <w:pPr>
              <w:pStyle w:val="TAL"/>
              <w:rPr>
                <w:sz w:val="16"/>
              </w:rPr>
            </w:pPr>
            <w:r w:rsidRPr="00907D00">
              <w:rPr>
                <w:sz w:val="16"/>
              </w:rPr>
              <w:t>C3-230380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85A0"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39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0574"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EB6A"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04C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BDE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39A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FF4E"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374A" w14:textId="77777777" w:rsidR="00B4750D" w:rsidRPr="00907D00" w:rsidRDefault="00B4750D" w:rsidP="00FF0CF0">
            <w:pPr>
              <w:pStyle w:val="TAL"/>
              <w:rPr>
                <w:sz w:val="16"/>
              </w:rPr>
            </w:pPr>
            <w:r w:rsidRPr="00907D00">
              <w:rPr>
                <w:sz w:val="16"/>
              </w:rPr>
              <w:t>revised</w:t>
            </w:r>
          </w:p>
        </w:tc>
      </w:tr>
      <w:tr w:rsidR="00B4750D" w:rsidRPr="00907D00" w14:paraId="162AE2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A9D531" w14:textId="77777777" w:rsidR="00B4750D" w:rsidRPr="00907D00" w:rsidRDefault="00B4750D" w:rsidP="00FF0CF0">
            <w:pPr>
              <w:pStyle w:val="TAL"/>
              <w:rPr>
                <w:sz w:val="16"/>
              </w:rPr>
            </w:pPr>
            <w:r w:rsidRPr="00907D00">
              <w:rPr>
                <w:sz w:val="16"/>
              </w:rPr>
              <w:t>C3-230611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64A3"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7EA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CAC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DC4F"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B760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AE4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BB6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1214"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35B3" w14:textId="77777777" w:rsidR="00B4750D" w:rsidRPr="00907D00" w:rsidRDefault="00B4750D" w:rsidP="00FF0CF0">
            <w:pPr>
              <w:pStyle w:val="TAL"/>
              <w:rPr>
                <w:sz w:val="16"/>
              </w:rPr>
            </w:pPr>
            <w:r w:rsidRPr="00907D00">
              <w:rPr>
                <w:sz w:val="16"/>
              </w:rPr>
              <w:t>agreed</w:t>
            </w:r>
          </w:p>
        </w:tc>
      </w:tr>
      <w:tr w:rsidR="00B4750D" w:rsidRPr="00907D00" w14:paraId="0B42AA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4DA256" w14:textId="77777777" w:rsidR="00B4750D" w:rsidRPr="00907D00" w:rsidRDefault="00B4750D" w:rsidP="00FF0CF0">
            <w:pPr>
              <w:pStyle w:val="TAL"/>
              <w:rPr>
                <w:sz w:val="16"/>
              </w:rPr>
            </w:pPr>
            <w:r w:rsidRPr="00907D00">
              <w:rPr>
                <w:sz w:val="16"/>
              </w:rPr>
              <w:t>C3-230496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840"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4321"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27C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A826"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B6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37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90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E2D6"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0CEC" w14:textId="77777777" w:rsidR="00B4750D" w:rsidRPr="00907D00" w:rsidRDefault="00B4750D" w:rsidP="00FF0CF0">
            <w:pPr>
              <w:pStyle w:val="TAL"/>
              <w:rPr>
                <w:sz w:val="16"/>
              </w:rPr>
            </w:pPr>
            <w:r w:rsidRPr="00907D00">
              <w:rPr>
                <w:sz w:val="16"/>
              </w:rPr>
              <w:t>revised</w:t>
            </w:r>
          </w:p>
        </w:tc>
      </w:tr>
      <w:tr w:rsidR="00B4750D" w:rsidRPr="00907D00" w14:paraId="0CB60A1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857926" w14:textId="77777777" w:rsidR="00B4750D" w:rsidRPr="00907D00" w:rsidRDefault="00B4750D" w:rsidP="00FF0CF0">
            <w:pPr>
              <w:pStyle w:val="TAL"/>
              <w:rPr>
                <w:sz w:val="16"/>
              </w:rPr>
            </w:pPr>
            <w:r w:rsidRPr="00907D00">
              <w:rPr>
                <w:sz w:val="16"/>
              </w:rPr>
              <w:t>C3-230743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7361"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4280" w14:textId="77777777" w:rsidR="00B4750D" w:rsidRPr="00907D00" w:rsidRDefault="00B4750D" w:rsidP="00FF0CF0">
            <w:pPr>
              <w:pStyle w:val="TAL"/>
              <w:rPr>
                <w:sz w:val="16"/>
              </w:rPr>
            </w:pPr>
            <w:r w:rsidRPr="00907D0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28D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12E0"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19D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B16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49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30D3"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051D" w14:textId="77777777" w:rsidR="00B4750D" w:rsidRPr="00907D00" w:rsidRDefault="00B4750D" w:rsidP="00FF0CF0">
            <w:pPr>
              <w:pStyle w:val="TAL"/>
              <w:rPr>
                <w:sz w:val="16"/>
              </w:rPr>
            </w:pPr>
            <w:r w:rsidRPr="00907D00">
              <w:rPr>
                <w:sz w:val="16"/>
              </w:rPr>
              <w:t>agreed</w:t>
            </w:r>
          </w:p>
        </w:tc>
      </w:tr>
      <w:tr w:rsidR="00B4750D" w:rsidRPr="00907D00" w14:paraId="3D195E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AEFFE8" w14:textId="77777777" w:rsidR="00B4750D" w:rsidRPr="00907D00" w:rsidRDefault="00B4750D" w:rsidP="00FF0CF0">
            <w:pPr>
              <w:pStyle w:val="TAL"/>
              <w:rPr>
                <w:sz w:val="16"/>
              </w:rPr>
            </w:pPr>
            <w:r w:rsidRPr="00907D00">
              <w:rPr>
                <w:sz w:val="16"/>
              </w:rPr>
              <w:t>C3-230578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4D68"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7E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6749"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1A75"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EA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DF7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8D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473B"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67F8" w14:textId="77777777" w:rsidR="00B4750D" w:rsidRPr="00907D00" w:rsidRDefault="00B4750D" w:rsidP="00FF0CF0">
            <w:pPr>
              <w:pStyle w:val="TAL"/>
              <w:rPr>
                <w:sz w:val="16"/>
              </w:rPr>
            </w:pPr>
            <w:r w:rsidRPr="00907D00">
              <w:rPr>
                <w:sz w:val="16"/>
              </w:rPr>
              <w:t>revised</w:t>
            </w:r>
          </w:p>
        </w:tc>
      </w:tr>
      <w:tr w:rsidR="00B4750D" w:rsidRPr="00907D00" w14:paraId="3AC38D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3DB578" w14:textId="77777777" w:rsidR="00B4750D" w:rsidRPr="00907D00" w:rsidRDefault="00B4750D" w:rsidP="00FF0CF0">
            <w:pPr>
              <w:pStyle w:val="TAL"/>
              <w:rPr>
                <w:sz w:val="16"/>
              </w:rPr>
            </w:pPr>
            <w:r w:rsidRPr="00907D00">
              <w:rPr>
                <w:sz w:val="16"/>
              </w:rPr>
              <w:t>C3-230853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7205"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F0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D962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A139"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EAF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B93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1E0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7CE1"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C67C" w14:textId="77777777" w:rsidR="00B4750D" w:rsidRPr="00907D00" w:rsidRDefault="00B4750D" w:rsidP="00FF0CF0">
            <w:pPr>
              <w:pStyle w:val="TAL"/>
              <w:rPr>
                <w:sz w:val="16"/>
              </w:rPr>
            </w:pPr>
            <w:r w:rsidRPr="00907D00">
              <w:rPr>
                <w:sz w:val="16"/>
              </w:rPr>
              <w:t>agreed</w:t>
            </w:r>
          </w:p>
        </w:tc>
      </w:tr>
      <w:tr w:rsidR="00B4750D" w:rsidRPr="00907D00" w14:paraId="3868E3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15EE68" w14:textId="77777777" w:rsidR="00B4750D" w:rsidRPr="00907D00" w:rsidRDefault="00B4750D" w:rsidP="00FF0CF0">
            <w:pPr>
              <w:pStyle w:val="TAL"/>
              <w:rPr>
                <w:sz w:val="16"/>
              </w:rPr>
            </w:pPr>
            <w:r w:rsidRPr="00907D00">
              <w:rPr>
                <w:sz w:val="16"/>
              </w:rPr>
              <w:t>C3-230585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7FB21"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D17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B013"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ADAF" w14:textId="77777777" w:rsidR="00B4750D" w:rsidRPr="00907D00" w:rsidRDefault="00B4750D" w:rsidP="00FF0CF0">
            <w:pPr>
              <w:pStyle w:val="TAL"/>
              <w:rPr>
                <w:sz w:val="16"/>
              </w:rPr>
            </w:pPr>
            <w:r w:rsidRPr="00907D0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1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FE1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96E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71B0"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4F3E" w14:textId="77777777" w:rsidR="00B4750D" w:rsidRPr="00907D00" w:rsidRDefault="00B4750D" w:rsidP="00FF0CF0">
            <w:pPr>
              <w:pStyle w:val="TAL"/>
              <w:rPr>
                <w:sz w:val="16"/>
              </w:rPr>
            </w:pPr>
            <w:r w:rsidRPr="00907D00">
              <w:rPr>
                <w:sz w:val="16"/>
              </w:rPr>
              <w:t>revised</w:t>
            </w:r>
          </w:p>
        </w:tc>
      </w:tr>
      <w:tr w:rsidR="00B4750D" w:rsidRPr="00907D00" w14:paraId="384CDD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E6C7C4" w14:textId="77777777" w:rsidR="00B4750D" w:rsidRPr="00907D00" w:rsidRDefault="00B4750D" w:rsidP="00FF0CF0">
            <w:pPr>
              <w:pStyle w:val="TAL"/>
              <w:rPr>
                <w:sz w:val="16"/>
              </w:rPr>
            </w:pPr>
            <w:r w:rsidRPr="00907D00">
              <w:rPr>
                <w:sz w:val="16"/>
              </w:rPr>
              <w:t>C3-230769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7C66"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38DC" w14:textId="77777777" w:rsidR="00B4750D" w:rsidRPr="00907D00" w:rsidRDefault="00B4750D" w:rsidP="00FF0CF0">
            <w:pPr>
              <w:pStyle w:val="TAL"/>
              <w:rPr>
                <w:sz w:val="16"/>
              </w:rPr>
            </w:pPr>
            <w:r w:rsidRPr="00907D0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27A9"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7322" w14:textId="77777777" w:rsidR="00B4750D" w:rsidRPr="00907D00" w:rsidRDefault="00B4750D" w:rsidP="00FF0CF0">
            <w:pPr>
              <w:pStyle w:val="TAL"/>
              <w:rPr>
                <w:sz w:val="16"/>
              </w:rPr>
            </w:pPr>
            <w:r w:rsidRPr="00907D0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B90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9E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4D9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D8126"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7F6" w14:textId="77777777" w:rsidR="00B4750D" w:rsidRPr="00907D00" w:rsidRDefault="00B4750D" w:rsidP="00FF0CF0">
            <w:pPr>
              <w:pStyle w:val="TAL"/>
              <w:rPr>
                <w:sz w:val="16"/>
              </w:rPr>
            </w:pPr>
            <w:r w:rsidRPr="00907D00">
              <w:rPr>
                <w:sz w:val="16"/>
              </w:rPr>
              <w:t>agreed</w:t>
            </w:r>
          </w:p>
        </w:tc>
      </w:tr>
      <w:tr w:rsidR="00B4750D" w:rsidRPr="00907D00" w14:paraId="485580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DC6DB8" w14:textId="77777777" w:rsidR="00B4750D" w:rsidRPr="00907D00" w:rsidRDefault="00B4750D" w:rsidP="00FF0CF0">
            <w:pPr>
              <w:pStyle w:val="TAL"/>
              <w:rPr>
                <w:sz w:val="16"/>
              </w:rPr>
            </w:pPr>
            <w:r w:rsidRPr="00907D00">
              <w:rPr>
                <w:sz w:val="16"/>
              </w:rPr>
              <w:t>C3-230942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239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3C8C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0064"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AE4B4" w14:textId="77777777" w:rsidR="00B4750D" w:rsidRPr="00907D00" w:rsidRDefault="00B4750D" w:rsidP="00FF0CF0">
            <w:pPr>
              <w:pStyle w:val="TAL"/>
              <w:rPr>
                <w:sz w:val="16"/>
              </w:rPr>
            </w:pPr>
            <w:r w:rsidRPr="00907D00">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A83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2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C9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A64"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82A9" w14:textId="77777777" w:rsidR="00B4750D" w:rsidRPr="00907D00" w:rsidRDefault="00B4750D" w:rsidP="00FF0CF0">
            <w:pPr>
              <w:pStyle w:val="TAL"/>
              <w:rPr>
                <w:sz w:val="16"/>
              </w:rPr>
            </w:pPr>
            <w:r w:rsidRPr="00907D00">
              <w:rPr>
                <w:sz w:val="16"/>
              </w:rPr>
              <w:t>agreed</w:t>
            </w:r>
          </w:p>
        </w:tc>
      </w:tr>
      <w:tr w:rsidR="00B4750D" w:rsidRPr="00907D00" w14:paraId="3B0435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2C0F18" w14:textId="77777777" w:rsidR="00B4750D" w:rsidRPr="00907D00" w:rsidRDefault="00B4750D" w:rsidP="00FF0CF0">
            <w:pPr>
              <w:pStyle w:val="TAL"/>
              <w:rPr>
                <w:sz w:val="16"/>
              </w:rPr>
            </w:pPr>
            <w:r w:rsidRPr="00907D00">
              <w:rPr>
                <w:sz w:val="16"/>
              </w:rPr>
              <w:t>C3-230247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C21F"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CD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B6DE"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3F7B"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53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DF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59E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7649"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D563" w14:textId="77777777" w:rsidR="00B4750D" w:rsidRPr="00907D00" w:rsidRDefault="00B4750D" w:rsidP="00FF0CF0">
            <w:pPr>
              <w:pStyle w:val="TAL"/>
              <w:rPr>
                <w:sz w:val="16"/>
              </w:rPr>
            </w:pPr>
            <w:r w:rsidRPr="00907D00">
              <w:rPr>
                <w:sz w:val="16"/>
              </w:rPr>
              <w:t>agreed</w:t>
            </w:r>
          </w:p>
        </w:tc>
      </w:tr>
      <w:tr w:rsidR="00B4750D" w:rsidRPr="00907D00" w14:paraId="57F16E4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804166" w14:textId="77777777" w:rsidR="00B4750D" w:rsidRPr="00907D00" w:rsidRDefault="00B4750D" w:rsidP="00FF0CF0">
            <w:pPr>
              <w:pStyle w:val="TAL"/>
              <w:rPr>
                <w:sz w:val="16"/>
              </w:rPr>
            </w:pPr>
            <w:r w:rsidRPr="00907D00">
              <w:rPr>
                <w:sz w:val="16"/>
              </w:rPr>
              <w:t>C3-230298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AF42" w14:textId="77777777" w:rsidR="00B4750D" w:rsidRPr="00907D00" w:rsidRDefault="00B4750D" w:rsidP="00FF0CF0">
            <w:pPr>
              <w:pStyle w:val="TAL"/>
              <w:rPr>
                <w:sz w:val="16"/>
              </w:rPr>
            </w:pPr>
            <w:r w:rsidRPr="00907D00">
              <w:rPr>
                <w:sz w:val="16"/>
              </w:rPr>
              <w:t>Correction of 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629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74F2"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5622" w14:textId="77777777" w:rsidR="00B4750D" w:rsidRPr="00907D00" w:rsidRDefault="00B4750D" w:rsidP="00FF0CF0">
            <w:pPr>
              <w:pStyle w:val="TAL"/>
              <w:rPr>
                <w:sz w:val="16"/>
              </w:rPr>
            </w:pPr>
            <w:r w:rsidRPr="00907D0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379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2C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838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78A1" w14:textId="77777777" w:rsidR="00B4750D" w:rsidRPr="00907D00" w:rsidRDefault="00B4750D" w:rsidP="00FF0CF0">
            <w:pPr>
              <w:pStyle w:val="TAL"/>
              <w:rPr>
                <w:sz w:val="16"/>
              </w:rPr>
            </w:pPr>
            <w:r w:rsidRPr="00907D00">
              <w:rPr>
                <w:sz w:val="16"/>
              </w:rPr>
              <w:t>TEI18, TEI17_DCAMP,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A73C" w14:textId="77777777" w:rsidR="00B4750D" w:rsidRPr="00907D00" w:rsidRDefault="00B4750D" w:rsidP="00FF0CF0">
            <w:pPr>
              <w:pStyle w:val="TAL"/>
              <w:rPr>
                <w:sz w:val="16"/>
              </w:rPr>
            </w:pPr>
            <w:r w:rsidRPr="00907D00">
              <w:rPr>
                <w:sz w:val="16"/>
              </w:rPr>
              <w:t>agreed</w:t>
            </w:r>
          </w:p>
        </w:tc>
      </w:tr>
      <w:tr w:rsidR="00B4750D" w:rsidRPr="00907D00" w14:paraId="3D3B5D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1F9C10" w14:textId="77777777" w:rsidR="00B4750D" w:rsidRPr="00907D00" w:rsidRDefault="00B4750D" w:rsidP="00FF0CF0">
            <w:pPr>
              <w:pStyle w:val="TAL"/>
              <w:rPr>
                <w:sz w:val="16"/>
              </w:rPr>
            </w:pPr>
            <w:r w:rsidRPr="00907D00">
              <w:rPr>
                <w:sz w:val="16"/>
              </w:rPr>
              <w:t>C3-230465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F398"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E9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B667"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835A" w14:textId="77777777" w:rsidR="00B4750D" w:rsidRPr="00907D00" w:rsidRDefault="00B4750D" w:rsidP="00FF0CF0">
            <w:pPr>
              <w:pStyle w:val="TAL"/>
              <w:rPr>
                <w:sz w:val="16"/>
              </w:rPr>
            </w:pPr>
            <w:r w:rsidRPr="00907D0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104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E36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1F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051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898B" w14:textId="77777777" w:rsidR="00B4750D" w:rsidRPr="00907D00" w:rsidRDefault="00B4750D" w:rsidP="00FF0CF0">
            <w:pPr>
              <w:pStyle w:val="TAL"/>
              <w:rPr>
                <w:sz w:val="16"/>
              </w:rPr>
            </w:pPr>
            <w:r w:rsidRPr="00907D00">
              <w:rPr>
                <w:sz w:val="16"/>
              </w:rPr>
              <w:t>postponed</w:t>
            </w:r>
          </w:p>
        </w:tc>
      </w:tr>
      <w:tr w:rsidR="00B4750D" w:rsidRPr="00907D00" w14:paraId="6B915F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8B8108" w14:textId="77777777" w:rsidR="00B4750D" w:rsidRPr="00907D00" w:rsidRDefault="00B4750D" w:rsidP="00FF0CF0">
            <w:pPr>
              <w:pStyle w:val="TAL"/>
              <w:rPr>
                <w:sz w:val="16"/>
              </w:rPr>
            </w:pPr>
            <w:r w:rsidRPr="00907D00">
              <w:rPr>
                <w:sz w:val="16"/>
              </w:rPr>
              <w:t>C3-230943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E2C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C2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9F02"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E179"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BF5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50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3D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591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F33D" w14:textId="77777777" w:rsidR="00B4750D" w:rsidRPr="00907D00" w:rsidRDefault="00B4750D" w:rsidP="00FF0CF0">
            <w:pPr>
              <w:pStyle w:val="TAL"/>
              <w:rPr>
                <w:sz w:val="16"/>
              </w:rPr>
            </w:pPr>
            <w:r w:rsidRPr="00907D00">
              <w:rPr>
                <w:sz w:val="16"/>
              </w:rPr>
              <w:t>agreed</w:t>
            </w:r>
          </w:p>
        </w:tc>
      </w:tr>
      <w:tr w:rsidR="00B4750D" w:rsidRPr="00907D00" w14:paraId="24BC87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FEF568" w14:textId="77777777" w:rsidR="00B4750D" w:rsidRPr="00907D00" w:rsidRDefault="00B4750D" w:rsidP="00FF0CF0">
            <w:pPr>
              <w:pStyle w:val="TAL"/>
              <w:rPr>
                <w:sz w:val="16"/>
              </w:rPr>
            </w:pPr>
            <w:r w:rsidRPr="00907D00">
              <w:rPr>
                <w:sz w:val="16"/>
              </w:rPr>
              <w:t>C3-230204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7F9B" w14:textId="77777777" w:rsidR="00B4750D" w:rsidRPr="00907D00" w:rsidRDefault="00B4750D" w:rsidP="00FF0CF0">
            <w:pPr>
              <w:pStyle w:val="TAL"/>
              <w:rPr>
                <w:sz w:val="16"/>
              </w:rPr>
            </w:pPr>
            <w:r w:rsidRPr="00907D00">
              <w:rPr>
                <w:sz w:val="16"/>
              </w:rPr>
              <w:t>OAuth2 scopes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3B9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16D9"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4F43" w14:textId="77777777" w:rsidR="00B4750D" w:rsidRPr="00907D00" w:rsidRDefault="00B4750D" w:rsidP="00FF0CF0">
            <w:pPr>
              <w:pStyle w:val="TAL"/>
              <w:rPr>
                <w:sz w:val="16"/>
              </w:rPr>
            </w:pPr>
            <w:r w:rsidRPr="00907D0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7B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417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6DA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0C5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447F" w14:textId="77777777" w:rsidR="00B4750D" w:rsidRPr="00907D00" w:rsidRDefault="00B4750D" w:rsidP="00FF0CF0">
            <w:pPr>
              <w:pStyle w:val="TAL"/>
              <w:rPr>
                <w:sz w:val="16"/>
              </w:rPr>
            </w:pPr>
            <w:r w:rsidRPr="00907D00">
              <w:rPr>
                <w:sz w:val="16"/>
              </w:rPr>
              <w:t>revised</w:t>
            </w:r>
          </w:p>
        </w:tc>
      </w:tr>
      <w:tr w:rsidR="00B4750D" w:rsidRPr="00907D00" w14:paraId="41D4B4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A7A273" w14:textId="77777777" w:rsidR="00B4750D" w:rsidRPr="00907D00" w:rsidRDefault="00B4750D" w:rsidP="00FF0CF0">
            <w:pPr>
              <w:pStyle w:val="TAL"/>
              <w:rPr>
                <w:sz w:val="16"/>
              </w:rPr>
            </w:pPr>
            <w:r w:rsidRPr="00907D00">
              <w:rPr>
                <w:sz w:val="16"/>
              </w:rPr>
              <w:t>C3-230910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0B45" w14:textId="77777777" w:rsidR="00B4750D" w:rsidRPr="00907D00" w:rsidRDefault="00B4750D" w:rsidP="00FF0CF0">
            <w:pPr>
              <w:pStyle w:val="TAL"/>
              <w:rPr>
                <w:sz w:val="16"/>
              </w:rPr>
            </w:pPr>
            <w:r w:rsidRPr="00907D00">
              <w:rPr>
                <w:sz w:val="16"/>
              </w:rPr>
              <w:t>OAuth2 scopes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D025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F796"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F482" w14:textId="77777777" w:rsidR="00B4750D" w:rsidRPr="00907D00" w:rsidRDefault="00B4750D" w:rsidP="00FF0CF0">
            <w:pPr>
              <w:pStyle w:val="TAL"/>
              <w:rPr>
                <w:sz w:val="16"/>
              </w:rPr>
            </w:pPr>
            <w:r w:rsidRPr="00907D0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EFD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42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C7A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D82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C1EF" w14:textId="77777777" w:rsidR="00B4750D" w:rsidRPr="00907D00" w:rsidRDefault="00B4750D" w:rsidP="00FF0CF0">
            <w:pPr>
              <w:pStyle w:val="TAL"/>
              <w:rPr>
                <w:sz w:val="16"/>
              </w:rPr>
            </w:pPr>
            <w:r w:rsidRPr="00907D00">
              <w:rPr>
                <w:sz w:val="16"/>
              </w:rPr>
              <w:t>agreed</w:t>
            </w:r>
          </w:p>
        </w:tc>
      </w:tr>
      <w:tr w:rsidR="00B4750D" w:rsidRPr="00907D00" w14:paraId="0703F3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0B7851" w14:textId="77777777" w:rsidR="00B4750D" w:rsidRPr="00907D00" w:rsidRDefault="00B4750D" w:rsidP="00FF0CF0">
            <w:pPr>
              <w:pStyle w:val="TAL"/>
              <w:rPr>
                <w:sz w:val="16"/>
              </w:rPr>
            </w:pPr>
            <w:r w:rsidRPr="00907D00">
              <w:rPr>
                <w:sz w:val="16"/>
              </w:rPr>
              <w:t>C3-230205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7400" w14:textId="77777777" w:rsidR="00B4750D" w:rsidRPr="00907D00" w:rsidRDefault="00B4750D" w:rsidP="00FF0CF0">
            <w:pPr>
              <w:pStyle w:val="TAL"/>
              <w:rPr>
                <w:sz w:val="16"/>
              </w:rPr>
            </w:pPr>
            <w:r w:rsidRPr="00907D00">
              <w:rPr>
                <w:sz w:val="16"/>
              </w:rPr>
              <w:t>Miscellaneous changes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5DCC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4BCF"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2BE6" w14:textId="77777777" w:rsidR="00B4750D" w:rsidRPr="00907D00" w:rsidRDefault="00B4750D" w:rsidP="00FF0CF0">
            <w:pPr>
              <w:pStyle w:val="TAL"/>
              <w:rPr>
                <w:sz w:val="16"/>
              </w:rPr>
            </w:pPr>
            <w:r w:rsidRPr="00907D0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FF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0A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97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7E2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75F4" w14:textId="77777777" w:rsidR="00B4750D" w:rsidRPr="00907D00" w:rsidRDefault="00B4750D" w:rsidP="00FF0CF0">
            <w:pPr>
              <w:pStyle w:val="TAL"/>
              <w:rPr>
                <w:sz w:val="16"/>
              </w:rPr>
            </w:pPr>
            <w:r w:rsidRPr="00907D00">
              <w:rPr>
                <w:sz w:val="16"/>
              </w:rPr>
              <w:t>agreed</w:t>
            </w:r>
          </w:p>
        </w:tc>
      </w:tr>
      <w:tr w:rsidR="00B4750D" w:rsidRPr="00907D00" w14:paraId="034895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B100" w14:textId="77777777" w:rsidR="00B4750D" w:rsidRPr="00907D00" w:rsidRDefault="00B4750D" w:rsidP="00FF0CF0">
            <w:pPr>
              <w:pStyle w:val="TAL"/>
              <w:rPr>
                <w:sz w:val="16"/>
              </w:rPr>
            </w:pPr>
            <w:r w:rsidRPr="00907D00">
              <w:rPr>
                <w:sz w:val="16"/>
              </w:rPr>
              <w:t>C3-230466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2950"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B3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6D14"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4C7D" w14:textId="77777777" w:rsidR="00B4750D" w:rsidRPr="00907D00" w:rsidRDefault="00B4750D" w:rsidP="00FF0CF0">
            <w:pPr>
              <w:pStyle w:val="TAL"/>
              <w:rPr>
                <w:sz w:val="16"/>
              </w:rPr>
            </w:pPr>
            <w:r w:rsidRPr="00907D0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486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84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C0A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FCF0"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6738" w14:textId="77777777" w:rsidR="00B4750D" w:rsidRPr="00907D00" w:rsidRDefault="00B4750D" w:rsidP="00FF0CF0">
            <w:pPr>
              <w:pStyle w:val="TAL"/>
              <w:rPr>
                <w:sz w:val="16"/>
              </w:rPr>
            </w:pPr>
            <w:r w:rsidRPr="00907D00">
              <w:rPr>
                <w:sz w:val="16"/>
              </w:rPr>
              <w:t>postponed</w:t>
            </w:r>
          </w:p>
        </w:tc>
      </w:tr>
      <w:tr w:rsidR="00B4750D" w:rsidRPr="00907D00" w14:paraId="7CA243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A10381" w14:textId="77777777" w:rsidR="00B4750D" w:rsidRPr="00907D00" w:rsidRDefault="00B4750D" w:rsidP="00FF0CF0">
            <w:pPr>
              <w:pStyle w:val="TAL"/>
              <w:rPr>
                <w:sz w:val="16"/>
              </w:rPr>
            </w:pPr>
            <w:r w:rsidRPr="00907D00">
              <w:rPr>
                <w:sz w:val="16"/>
              </w:rPr>
              <w:t>C3-230944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205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9399"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3C0E"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DF72" w14:textId="77777777" w:rsidR="00B4750D" w:rsidRPr="00907D00" w:rsidRDefault="00B4750D" w:rsidP="00FF0CF0">
            <w:pPr>
              <w:pStyle w:val="TAL"/>
              <w:rPr>
                <w:sz w:val="16"/>
              </w:rPr>
            </w:pPr>
            <w:r w:rsidRPr="00907D0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E3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D2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80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F78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072F" w14:textId="77777777" w:rsidR="00B4750D" w:rsidRPr="00907D00" w:rsidRDefault="00B4750D" w:rsidP="00FF0CF0">
            <w:pPr>
              <w:pStyle w:val="TAL"/>
              <w:rPr>
                <w:sz w:val="16"/>
              </w:rPr>
            </w:pPr>
            <w:r w:rsidRPr="00907D00">
              <w:rPr>
                <w:sz w:val="16"/>
              </w:rPr>
              <w:t>agreed</w:t>
            </w:r>
          </w:p>
        </w:tc>
      </w:tr>
      <w:tr w:rsidR="00B4750D" w:rsidRPr="00907D00" w14:paraId="38C584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FDE2A0" w14:textId="77777777" w:rsidR="00B4750D" w:rsidRPr="00907D00" w:rsidRDefault="00B4750D" w:rsidP="00FF0CF0">
            <w:pPr>
              <w:pStyle w:val="TAL"/>
              <w:rPr>
                <w:sz w:val="16"/>
              </w:rPr>
            </w:pPr>
            <w:r w:rsidRPr="00907D00">
              <w:rPr>
                <w:sz w:val="16"/>
              </w:rPr>
              <w:t>C3-230248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10B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B27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8BF3"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A166"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A1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C2A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7FF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184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C39F" w14:textId="77777777" w:rsidR="00B4750D" w:rsidRPr="00907D00" w:rsidRDefault="00B4750D" w:rsidP="00FF0CF0">
            <w:pPr>
              <w:pStyle w:val="TAL"/>
              <w:rPr>
                <w:sz w:val="16"/>
              </w:rPr>
            </w:pPr>
            <w:r w:rsidRPr="00907D00">
              <w:rPr>
                <w:sz w:val="16"/>
              </w:rPr>
              <w:t>agreed</w:t>
            </w:r>
          </w:p>
        </w:tc>
      </w:tr>
      <w:tr w:rsidR="00B4750D" w:rsidRPr="00907D00" w14:paraId="59EDA8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7719E1" w14:textId="77777777" w:rsidR="00B4750D" w:rsidRPr="00907D00" w:rsidRDefault="00B4750D" w:rsidP="00FF0CF0">
            <w:pPr>
              <w:pStyle w:val="TAL"/>
              <w:rPr>
                <w:sz w:val="16"/>
              </w:rPr>
            </w:pPr>
            <w:r w:rsidRPr="00907D00">
              <w:rPr>
                <w:sz w:val="16"/>
              </w:rPr>
              <w:t>C3-230451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8802"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823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DD7B0"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49C4"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9A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3A3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4DA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EAEB"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29FE" w14:textId="77777777" w:rsidR="00B4750D" w:rsidRPr="00907D00" w:rsidRDefault="00B4750D" w:rsidP="00FF0CF0">
            <w:pPr>
              <w:pStyle w:val="TAL"/>
              <w:rPr>
                <w:sz w:val="16"/>
              </w:rPr>
            </w:pPr>
            <w:r w:rsidRPr="00907D00">
              <w:rPr>
                <w:sz w:val="16"/>
              </w:rPr>
              <w:t>revised</w:t>
            </w:r>
          </w:p>
        </w:tc>
      </w:tr>
      <w:tr w:rsidR="00B4750D" w:rsidRPr="00907D00" w14:paraId="33E72B0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83F0A" w14:textId="77777777" w:rsidR="00B4750D" w:rsidRPr="00907D00" w:rsidRDefault="00B4750D" w:rsidP="00FF0CF0">
            <w:pPr>
              <w:pStyle w:val="TAL"/>
              <w:rPr>
                <w:sz w:val="16"/>
              </w:rPr>
            </w:pPr>
            <w:r w:rsidRPr="00907D00">
              <w:rPr>
                <w:sz w:val="16"/>
              </w:rPr>
              <w:t>C3-230817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094B"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77F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D98E"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F779"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C37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4BE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969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1FDA"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5CC9B" w14:textId="77777777" w:rsidR="00B4750D" w:rsidRPr="00907D00" w:rsidRDefault="00B4750D" w:rsidP="00FF0CF0">
            <w:pPr>
              <w:pStyle w:val="TAL"/>
              <w:rPr>
                <w:sz w:val="16"/>
              </w:rPr>
            </w:pPr>
            <w:r w:rsidRPr="00907D00">
              <w:rPr>
                <w:sz w:val="16"/>
              </w:rPr>
              <w:t>agreed</w:t>
            </w:r>
          </w:p>
        </w:tc>
      </w:tr>
      <w:tr w:rsidR="00B4750D" w:rsidRPr="00907D00" w14:paraId="2906AC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6B7C45" w14:textId="77777777" w:rsidR="00B4750D" w:rsidRPr="00907D00" w:rsidRDefault="00B4750D" w:rsidP="00FF0CF0">
            <w:pPr>
              <w:pStyle w:val="TAL"/>
              <w:rPr>
                <w:sz w:val="16"/>
              </w:rPr>
            </w:pPr>
            <w:r w:rsidRPr="00907D00">
              <w:rPr>
                <w:sz w:val="16"/>
              </w:rPr>
              <w:t>C3-230452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4826"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8E8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B2A1"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AA8C"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917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EBC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121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16E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7801" w14:textId="77777777" w:rsidR="00B4750D" w:rsidRPr="00907D00" w:rsidRDefault="00B4750D" w:rsidP="00FF0CF0">
            <w:pPr>
              <w:pStyle w:val="TAL"/>
              <w:rPr>
                <w:sz w:val="16"/>
              </w:rPr>
            </w:pPr>
            <w:r w:rsidRPr="00907D00">
              <w:rPr>
                <w:sz w:val="16"/>
              </w:rPr>
              <w:t>revised</w:t>
            </w:r>
          </w:p>
        </w:tc>
      </w:tr>
      <w:tr w:rsidR="00B4750D" w:rsidRPr="00907D00" w14:paraId="6382A4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1D7135" w14:textId="77777777" w:rsidR="00B4750D" w:rsidRPr="00907D00" w:rsidRDefault="00B4750D" w:rsidP="00FF0CF0">
            <w:pPr>
              <w:pStyle w:val="TAL"/>
              <w:rPr>
                <w:sz w:val="16"/>
              </w:rPr>
            </w:pPr>
            <w:r w:rsidRPr="00907D00">
              <w:rPr>
                <w:sz w:val="16"/>
              </w:rPr>
              <w:t>C3-230818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A79E"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161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5ED4"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DE11"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BA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8C1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632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120F"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8E16" w14:textId="77777777" w:rsidR="00B4750D" w:rsidRPr="00907D00" w:rsidRDefault="00B4750D" w:rsidP="00FF0CF0">
            <w:pPr>
              <w:pStyle w:val="TAL"/>
              <w:rPr>
                <w:sz w:val="16"/>
              </w:rPr>
            </w:pPr>
            <w:r w:rsidRPr="00907D00">
              <w:rPr>
                <w:sz w:val="16"/>
              </w:rPr>
              <w:t>agreed</w:t>
            </w:r>
          </w:p>
        </w:tc>
      </w:tr>
      <w:tr w:rsidR="00B4750D" w:rsidRPr="00907D00" w14:paraId="74FD82E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E054EB" w14:textId="77777777" w:rsidR="00B4750D" w:rsidRPr="00907D00" w:rsidRDefault="00B4750D" w:rsidP="00FF0CF0">
            <w:pPr>
              <w:pStyle w:val="TAL"/>
              <w:rPr>
                <w:sz w:val="16"/>
              </w:rPr>
            </w:pPr>
            <w:r w:rsidRPr="00907D00">
              <w:rPr>
                <w:sz w:val="16"/>
              </w:rPr>
              <w:t>C3-230467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92AA"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4E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81FE"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AEC2"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3F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DD2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F54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2BD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8D6E" w14:textId="77777777" w:rsidR="00B4750D" w:rsidRPr="00907D00" w:rsidRDefault="00B4750D" w:rsidP="00FF0CF0">
            <w:pPr>
              <w:pStyle w:val="TAL"/>
              <w:rPr>
                <w:sz w:val="16"/>
              </w:rPr>
            </w:pPr>
            <w:r w:rsidRPr="00907D00">
              <w:rPr>
                <w:sz w:val="16"/>
              </w:rPr>
              <w:t>postponed</w:t>
            </w:r>
          </w:p>
        </w:tc>
      </w:tr>
      <w:tr w:rsidR="00B4750D" w:rsidRPr="00907D00" w14:paraId="2E16B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932258" w14:textId="77777777" w:rsidR="00B4750D" w:rsidRPr="00907D00" w:rsidRDefault="00B4750D" w:rsidP="00FF0CF0">
            <w:pPr>
              <w:pStyle w:val="TAL"/>
              <w:rPr>
                <w:sz w:val="16"/>
              </w:rPr>
            </w:pPr>
            <w:r w:rsidRPr="00907D00">
              <w:rPr>
                <w:sz w:val="16"/>
              </w:rPr>
              <w:t>C3-230945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68C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855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0A2F"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9407"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9A0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9F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81A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D350"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7044" w14:textId="77777777" w:rsidR="00B4750D" w:rsidRPr="00907D00" w:rsidRDefault="00B4750D" w:rsidP="00FF0CF0">
            <w:pPr>
              <w:pStyle w:val="TAL"/>
              <w:rPr>
                <w:sz w:val="16"/>
              </w:rPr>
            </w:pPr>
            <w:r w:rsidRPr="00907D00">
              <w:rPr>
                <w:sz w:val="16"/>
              </w:rPr>
              <w:t>agreed</w:t>
            </w:r>
          </w:p>
        </w:tc>
      </w:tr>
      <w:tr w:rsidR="00B4750D" w:rsidRPr="00907D00" w14:paraId="57E837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6FAA25" w14:textId="77777777" w:rsidR="00B4750D" w:rsidRPr="00907D00" w:rsidRDefault="00B4750D" w:rsidP="00FF0CF0">
            <w:pPr>
              <w:pStyle w:val="TAL"/>
              <w:rPr>
                <w:sz w:val="16"/>
              </w:rPr>
            </w:pPr>
            <w:r w:rsidRPr="00907D00">
              <w:rPr>
                <w:sz w:val="16"/>
              </w:rPr>
              <w:t>C3-230237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243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C2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96E3"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67B0" w14:textId="77777777" w:rsidR="00B4750D" w:rsidRPr="00907D00" w:rsidRDefault="00B4750D" w:rsidP="00FF0CF0">
            <w:pPr>
              <w:pStyle w:val="TAL"/>
              <w:rPr>
                <w:sz w:val="16"/>
              </w:rPr>
            </w:pPr>
            <w:r w:rsidRPr="00907D0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D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5B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E1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868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DC68" w14:textId="77777777" w:rsidR="00B4750D" w:rsidRPr="00907D00" w:rsidRDefault="00B4750D" w:rsidP="00FF0CF0">
            <w:pPr>
              <w:pStyle w:val="TAL"/>
              <w:rPr>
                <w:sz w:val="16"/>
              </w:rPr>
            </w:pPr>
            <w:r w:rsidRPr="00907D00">
              <w:rPr>
                <w:sz w:val="16"/>
              </w:rPr>
              <w:t>revised</w:t>
            </w:r>
          </w:p>
        </w:tc>
      </w:tr>
      <w:tr w:rsidR="00B4750D" w:rsidRPr="00907D00" w14:paraId="77B3725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A912A5" w14:textId="77777777" w:rsidR="00B4750D" w:rsidRPr="00907D00" w:rsidRDefault="00B4750D" w:rsidP="00FF0CF0">
            <w:pPr>
              <w:pStyle w:val="TAL"/>
              <w:rPr>
                <w:sz w:val="16"/>
              </w:rPr>
            </w:pPr>
            <w:r w:rsidRPr="00907D00">
              <w:rPr>
                <w:sz w:val="16"/>
              </w:rPr>
              <w:t>C3-230647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EA4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8C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8306"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4D82" w14:textId="77777777" w:rsidR="00B4750D" w:rsidRPr="00907D00" w:rsidRDefault="00B4750D" w:rsidP="00FF0CF0">
            <w:pPr>
              <w:pStyle w:val="TAL"/>
              <w:rPr>
                <w:sz w:val="16"/>
              </w:rPr>
            </w:pPr>
            <w:r w:rsidRPr="00907D0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1CE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08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23F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FD3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FBF3" w14:textId="77777777" w:rsidR="00B4750D" w:rsidRPr="00907D00" w:rsidRDefault="00B4750D" w:rsidP="00FF0CF0">
            <w:pPr>
              <w:pStyle w:val="TAL"/>
              <w:rPr>
                <w:sz w:val="16"/>
              </w:rPr>
            </w:pPr>
            <w:r w:rsidRPr="00907D00">
              <w:rPr>
                <w:sz w:val="16"/>
              </w:rPr>
              <w:t>agreed</w:t>
            </w:r>
          </w:p>
        </w:tc>
      </w:tr>
      <w:tr w:rsidR="00B4750D" w:rsidRPr="00907D00" w14:paraId="66BC71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3758DD" w14:textId="77777777" w:rsidR="00B4750D" w:rsidRPr="00907D00" w:rsidRDefault="00B4750D" w:rsidP="00FF0CF0">
            <w:pPr>
              <w:pStyle w:val="TAL"/>
              <w:rPr>
                <w:sz w:val="16"/>
              </w:rPr>
            </w:pPr>
            <w:r w:rsidRPr="00907D00">
              <w:rPr>
                <w:sz w:val="16"/>
              </w:rPr>
              <w:t>C3-230946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F28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92A"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F2A7"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2B274" w14:textId="77777777" w:rsidR="00B4750D" w:rsidRPr="00907D00" w:rsidRDefault="00B4750D" w:rsidP="00FF0CF0">
            <w:pPr>
              <w:pStyle w:val="TAL"/>
              <w:rPr>
                <w:sz w:val="16"/>
              </w:rPr>
            </w:pPr>
            <w:r w:rsidRPr="00907D0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F8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C0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0EF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2D2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C7F1" w14:textId="77777777" w:rsidR="00B4750D" w:rsidRPr="00907D00" w:rsidRDefault="00B4750D" w:rsidP="00FF0CF0">
            <w:pPr>
              <w:pStyle w:val="TAL"/>
              <w:rPr>
                <w:sz w:val="16"/>
              </w:rPr>
            </w:pPr>
            <w:r w:rsidRPr="00907D00">
              <w:rPr>
                <w:sz w:val="16"/>
              </w:rPr>
              <w:t>agreed</w:t>
            </w:r>
          </w:p>
        </w:tc>
      </w:tr>
      <w:tr w:rsidR="00B4750D" w:rsidRPr="00907D00" w14:paraId="124526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4D7760" w14:textId="77777777" w:rsidR="00B4750D" w:rsidRPr="00907D00" w:rsidRDefault="00B4750D" w:rsidP="00FF0CF0">
            <w:pPr>
              <w:pStyle w:val="TAL"/>
              <w:rPr>
                <w:sz w:val="16"/>
              </w:rPr>
            </w:pPr>
            <w:r w:rsidRPr="00907D00">
              <w:rPr>
                <w:sz w:val="16"/>
              </w:rPr>
              <w:t>C3-230222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7D09"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FF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04C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C892" w14:textId="77777777" w:rsidR="00B4750D" w:rsidRPr="00907D00" w:rsidRDefault="00B4750D" w:rsidP="00FF0CF0">
            <w:pPr>
              <w:pStyle w:val="TAL"/>
              <w:rPr>
                <w:sz w:val="16"/>
              </w:rPr>
            </w:pPr>
            <w:r w:rsidRPr="00907D00">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674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BB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B4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6DF6"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3229" w14:textId="77777777" w:rsidR="00B4750D" w:rsidRPr="00907D00" w:rsidRDefault="00B4750D" w:rsidP="00FF0CF0">
            <w:pPr>
              <w:pStyle w:val="TAL"/>
              <w:rPr>
                <w:sz w:val="16"/>
              </w:rPr>
            </w:pPr>
            <w:r w:rsidRPr="00907D00">
              <w:rPr>
                <w:sz w:val="16"/>
              </w:rPr>
              <w:t>revised</w:t>
            </w:r>
          </w:p>
        </w:tc>
      </w:tr>
      <w:tr w:rsidR="00B4750D" w:rsidRPr="00907D00" w14:paraId="451F6E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EDC956" w14:textId="77777777" w:rsidR="00B4750D" w:rsidRPr="00907D00" w:rsidRDefault="00B4750D" w:rsidP="00FF0CF0">
            <w:pPr>
              <w:pStyle w:val="TAL"/>
              <w:rPr>
                <w:sz w:val="16"/>
              </w:rPr>
            </w:pPr>
            <w:r w:rsidRPr="00907D00">
              <w:rPr>
                <w:sz w:val="16"/>
              </w:rPr>
              <w:t>C3-230695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9354"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C20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6B97"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67C8" w14:textId="77777777" w:rsidR="00B4750D" w:rsidRPr="00907D00" w:rsidRDefault="00B4750D" w:rsidP="00FF0CF0">
            <w:pPr>
              <w:pStyle w:val="TAL"/>
              <w:rPr>
                <w:sz w:val="16"/>
              </w:rPr>
            </w:pPr>
            <w:r w:rsidRPr="00907D00">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3B0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27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F23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506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E798" w14:textId="77777777" w:rsidR="00B4750D" w:rsidRPr="00907D00" w:rsidRDefault="00B4750D" w:rsidP="00FF0CF0">
            <w:pPr>
              <w:pStyle w:val="TAL"/>
              <w:rPr>
                <w:sz w:val="16"/>
              </w:rPr>
            </w:pPr>
            <w:r w:rsidRPr="00907D00">
              <w:rPr>
                <w:sz w:val="16"/>
              </w:rPr>
              <w:t>agreed</w:t>
            </w:r>
          </w:p>
        </w:tc>
      </w:tr>
      <w:tr w:rsidR="00B4750D" w:rsidRPr="00907D00" w14:paraId="57BE37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EBEB0F" w14:textId="77777777" w:rsidR="00B4750D" w:rsidRPr="00907D00" w:rsidRDefault="00B4750D" w:rsidP="00FF0CF0">
            <w:pPr>
              <w:pStyle w:val="TAL"/>
              <w:rPr>
                <w:sz w:val="16"/>
              </w:rPr>
            </w:pPr>
            <w:r w:rsidRPr="00907D00">
              <w:rPr>
                <w:sz w:val="16"/>
              </w:rPr>
              <w:t>C3-230238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8268"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8F1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7838"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B06B" w14:textId="77777777" w:rsidR="00B4750D" w:rsidRPr="00907D00" w:rsidRDefault="00B4750D" w:rsidP="00FF0CF0">
            <w:pPr>
              <w:pStyle w:val="TAL"/>
              <w:rPr>
                <w:sz w:val="16"/>
              </w:rPr>
            </w:pPr>
            <w:r w:rsidRPr="00907D00">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DBE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F2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FC1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E60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69E5" w14:textId="77777777" w:rsidR="00B4750D" w:rsidRPr="00907D00" w:rsidRDefault="00B4750D" w:rsidP="00FF0CF0">
            <w:pPr>
              <w:pStyle w:val="TAL"/>
              <w:rPr>
                <w:sz w:val="16"/>
              </w:rPr>
            </w:pPr>
            <w:r w:rsidRPr="00907D00">
              <w:rPr>
                <w:sz w:val="16"/>
              </w:rPr>
              <w:t>revised</w:t>
            </w:r>
          </w:p>
        </w:tc>
      </w:tr>
      <w:tr w:rsidR="00B4750D" w:rsidRPr="00907D00" w14:paraId="543E0A1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5F761F" w14:textId="77777777" w:rsidR="00B4750D" w:rsidRPr="00907D00" w:rsidRDefault="00B4750D" w:rsidP="00FF0CF0">
            <w:pPr>
              <w:pStyle w:val="TAL"/>
              <w:rPr>
                <w:sz w:val="16"/>
              </w:rPr>
            </w:pPr>
            <w:r w:rsidRPr="00907D00">
              <w:rPr>
                <w:sz w:val="16"/>
              </w:rPr>
              <w:t>C3-230648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516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14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159"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7D7A" w14:textId="77777777" w:rsidR="00B4750D" w:rsidRPr="00907D00" w:rsidRDefault="00B4750D" w:rsidP="00FF0CF0">
            <w:pPr>
              <w:pStyle w:val="TAL"/>
              <w:rPr>
                <w:sz w:val="16"/>
              </w:rPr>
            </w:pPr>
            <w:r w:rsidRPr="00907D00">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895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78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27B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4769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192F" w14:textId="77777777" w:rsidR="00B4750D" w:rsidRPr="00907D00" w:rsidRDefault="00B4750D" w:rsidP="00FF0CF0">
            <w:pPr>
              <w:pStyle w:val="TAL"/>
              <w:rPr>
                <w:sz w:val="16"/>
              </w:rPr>
            </w:pPr>
            <w:r w:rsidRPr="00907D00">
              <w:rPr>
                <w:sz w:val="16"/>
              </w:rPr>
              <w:t>agreed</w:t>
            </w:r>
          </w:p>
        </w:tc>
      </w:tr>
      <w:tr w:rsidR="00B4750D" w:rsidRPr="00907D00" w14:paraId="19F171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163BD1" w14:textId="77777777" w:rsidR="00B4750D" w:rsidRPr="00907D00" w:rsidRDefault="00B4750D" w:rsidP="00FF0CF0">
            <w:pPr>
              <w:pStyle w:val="TAL"/>
              <w:rPr>
                <w:sz w:val="16"/>
              </w:rPr>
            </w:pPr>
            <w:r w:rsidRPr="00907D00">
              <w:rPr>
                <w:sz w:val="16"/>
              </w:rPr>
              <w:t>C3-230253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FDB"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03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4463"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4995" w14:textId="77777777" w:rsidR="00B4750D" w:rsidRPr="00907D00" w:rsidRDefault="00B4750D" w:rsidP="00FF0CF0">
            <w:pPr>
              <w:pStyle w:val="TAL"/>
              <w:rPr>
                <w:sz w:val="16"/>
              </w:rPr>
            </w:pPr>
            <w:r w:rsidRPr="00907D00">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9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9E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77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38BB"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2976" w14:textId="77777777" w:rsidR="00B4750D" w:rsidRPr="00907D00" w:rsidRDefault="00B4750D" w:rsidP="00FF0CF0">
            <w:pPr>
              <w:pStyle w:val="TAL"/>
              <w:rPr>
                <w:sz w:val="16"/>
              </w:rPr>
            </w:pPr>
            <w:r w:rsidRPr="00907D00">
              <w:rPr>
                <w:sz w:val="16"/>
              </w:rPr>
              <w:t>not pursued</w:t>
            </w:r>
          </w:p>
        </w:tc>
      </w:tr>
      <w:tr w:rsidR="00B4750D" w:rsidRPr="00907D00" w14:paraId="7CF07C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948437" w14:textId="77777777" w:rsidR="00B4750D" w:rsidRPr="00907D00" w:rsidRDefault="00B4750D" w:rsidP="00FF0CF0">
            <w:pPr>
              <w:pStyle w:val="TAL"/>
              <w:rPr>
                <w:sz w:val="16"/>
              </w:rPr>
            </w:pPr>
            <w:r w:rsidRPr="00907D00">
              <w:rPr>
                <w:sz w:val="16"/>
              </w:rPr>
              <w:t>C3-230254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2BBE"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D1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142F"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1415" w14:textId="77777777" w:rsidR="00B4750D" w:rsidRPr="00907D00" w:rsidRDefault="00B4750D" w:rsidP="00FF0CF0">
            <w:pPr>
              <w:pStyle w:val="TAL"/>
              <w:rPr>
                <w:sz w:val="16"/>
              </w:rPr>
            </w:pPr>
            <w:r w:rsidRPr="00907D00">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4E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70F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BFC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FB28"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705A5" w14:textId="77777777" w:rsidR="00B4750D" w:rsidRPr="00907D00" w:rsidRDefault="00B4750D" w:rsidP="00FF0CF0">
            <w:pPr>
              <w:pStyle w:val="TAL"/>
              <w:rPr>
                <w:sz w:val="16"/>
              </w:rPr>
            </w:pPr>
            <w:r w:rsidRPr="00907D00">
              <w:rPr>
                <w:sz w:val="16"/>
              </w:rPr>
              <w:t>not pursued</w:t>
            </w:r>
          </w:p>
        </w:tc>
      </w:tr>
      <w:tr w:rsidR="00B4750D" w:rsidRPr="00907D00" w14:paraId="1ED110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D7F5FB" w14:textId="77777777" w:rsidR="00B4750D" w:rsidRPr="00907D00" w:rsidRDefault="00B4750D" w:rsidP="00FF0CF0">
            <w:pPr>
              <w:pStyle w:val="TAL"/>
              <w:rPr>
                <w:sz w:val="16"/>
              </w:rPr>
            </w:pPr>
            <w:r w:rsidRPr="00907D00">
              <w:rPr>
                <w:sz w:val="16"/>
              </w:rPr>
              <w:t>C3-230255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63F1"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F28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5CE4"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4D61" w14:textId="77777777" w:rsidR="00B4750D" w:rsidRPr="00907D00" w:rsidRDefault="00B4750D" w:rsidP="00FF0CF0">
            <w:pPr>
              <w:pStyle w:val="TAL"/>
              <w:rPr>
                <w:sz w:val="16"/>
              </w:rPr>
            </w:pPr>
            <w:r w:rsidRPr="00907D00">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3EB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6F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779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9840"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9229" w14:textId="77777777" w:rsidR="00B4750D" w:rsidRPr="00907D00" w:rsidRDefault="00B4750D" w:rsidP="00FF0CF0">
            <w:pPr>
              <w:pStyle w:val="TAL"/>
              <w:rPr>
                <w:sz w:val="16"/>
              </w:rPr>
            </w:pPr>
            <w:r w:rsidRPr="00907D00">
              <w:rPr>
                <w:sz w:val="16"/>
              </w:rPr>
              <w:t>revised</w:t>
            </w:r>
          </w:p>
        </w:tc>
      </w:tr>
      <w:tr w:rsidR="00B4750D" w:rsidRPr="00907D00" w14:paraId="7866C4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76B863" w14:textId="77777777" w:rsidR="00B4750D" w:rsidRPr="00907D00" w:rsidRDefault="00B4750D" w:rsidP="00FF0CF0">
            <w:pPr>
              <w:pStyle w:val="TAL"/>
              <w:rPr>
                <w:sz w:val="16"/>
              </w:rPr>
            </w:pPr>
            <w:r w:rsidRPr="00907D00">
              <w:rPr>
                <w:sz w:val="16"/>
              </w:rPr>
              <w:t>C3-230794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A301"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2C9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69EE"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8C3A" w14:textId="77777777" w:rsidR="00B4750D" w:rsidRPr="00907D00" w:rsidRDefault="00B4750D" w:rsidP="00FF0CF0">
            <w:pPr>
              <w:pStyle w:val="TAL"/>
              <w:rPr>
                <w:sz w:val="16"/>
              </w:rPr>
            </w:pPr>
            <w:r w:rsidRPr="00907D00">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72D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D5C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236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16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D5AB" w14:textId="77777777" w:rsidR="00B4750D" w:rsidRPr="00907D00" w:rsidRDefault="00B4750D" w:rsidP="00FF0CF0">
            <w:pPr>
              <w:pStyle w:val="TAL"/>
              <w:rPr>
                <w:sz w:val="16"/>
              </w:rPr>
            </w:pPr>
            <w:r w:rsidRPr="00907D00">
              <w:rPr>
                <w:sz w:val="16"/>
              </w:rPr>
              <w:t>agreed</w:t>
            </w:r>
          </w:p>
        </w:tc>
      </w:tr>
      <w:tr w:rsidR="00B4750D" w:rsidRPr="00907D00" w14:paraId="559015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952774" w14:textId="77777777" w:rsidR="00B4750D" w:rsidRPr="00907D00" w:rsidRDefault="00B4750D" w:rsidP="00FF0CF0">
            <w:pPr>
              <w:pStyle w:val="TAL"/>
              <w:rPr>
                <w:sz w:val="16"/>
              </w:rPr>
            </w:pPr>
            <w:r w:rsidRPr="00907D00">
              <w:rPr>
                <w:sz w:val="16"/>
              </w:rPr>
              <w:t>C3-230256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C93" w14:textId="77777777" w:rsidR="00B4750D" w:rsidRPr="00907D00" w:rsidRDefault="00B4750D" w:rsidP="00FF0CF0">
            <w:pPr>
              <w:pStyle w:val="TAL"/>
              <w:rPr>
                <w:sz w:val="16"/>
              </w:rPr>
            </w:pPr>
            <w:r w:rsidRPr="00907D00">
              <w:rPr>
                <w:sz w:val="16"/>
              </w:rPr>
              <w:t>Nullable data types for HTTP PATCH method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860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298D4"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03BD" w14:textId="77777777" w:rsidR="00B4750D" w:rsidRPr="00907D00" w:rsidRDefault="00B4750D" w:rsidP="00FF0CF0">
            <w:pPr>
              <w:pStyle w:val="TAL"/>
              <w:rPr>
                <w:sz w:val="16"/>
              </w:rPr>
            </w:pPr>
            <w:r w:rsidRPr="00907D00">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33E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721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031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62ED"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ED72" w14:textId="77777777" w:rsidR="00B4750D" w:rsidRPr="00907D00" w:rsidRDefault="00B4750D" w:rsidP="00FF0CF0">
            <w:pPr>
              <w:pStyle w:val="TAL"/>
              <w:rPr>
                <w:sz w:val="16"/>
              </w:rPr>
            </w:pPr>
            <w:r w:rsidRPr="00907D00">
              <w:rPr>
                <w:sz w:val="16"/>
              </w:rPr>
              <w:t>postponed</w:t>
            </w:r>
          </w:p>
        </w:tc>
      </w:tr>
      <w:tr w:rsidR="00B4750D" w:rsidRPr="00907D00" w14:paraId="5ED264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A77F9F" w14:textId="77777777" w:rsidR="00B4750D" w:rsidRPr="00907D00" w:rsidRDefault="00B4750D" w:rsidP="00FF0CF0">
            <w:pPr>
              <w:pStyle w:val="TAL"/>
              <w:rPr>
                <w:sz w:val="16"/>
              </w:rPr>
            </w:pPr>
            <w:r w:rsidRPr="00907D00">
              <w:rPr>
                <w:sz w:val="16"/>
              </w:rPr>
              <w:t>C3-230258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B6E7" w14:textId="77777777" w:rsidR="00B4750D" w:rsidRPr="00907D00" w:rsidRDefault="00B4750D" w:rsidP="00FF0CF0">
            <w:pPr>
              <w:pStyle w:val="TAL"/>
              <w:rPr>
                <w:sz w:val="16"/>
              </w:rPr>
            </w:pPr>
            <w:r w:rsidRPr="00907D00">
              <w:rPr>
                <w:sz w:val="16"/>
              </w:rPr>
              <w:t>Partial failure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81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274A"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290F" w14:textId="77777777" w:rsidR="00B4750D" w:rsidRPr="00907D00" w:rsidRDefault="00B4750D" w:rsidP="00FF0CF0">
            <w:pPr>
              <w:pStyle w:val="TAL"/>
              <w:rPr>
                <w:sz w:val="16"/>
              </w:rPr>
            </w:pPr>
            <w:r w:rsidRPr="00907D00">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02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668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7C3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6F9F"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EEFF" w14:textId="77777777" w:rsidR="00B4750D" w:rsidRPr="00907D00" w:rsidRDefault="00B4750D" w:rsidP="00FF0CF0">
            <w:pPr>
              <w:pStyle w:val="TAL"/>
              <w:rPr>
                <w:sz w:val="16"/>
              </w:rPr>
            </w:pPr>
            <w:r w:rsidRPr="00907D00">
              <w:rPr>
                <w:sz w:val="16"/>
              </w:rPr>
              <w:t>revised</w:t>
            </w:r>
          </w:p>
        </w:tc>
      </w:tr>
      <w:tr w:rsidR="00B4750D" w:rsidRPr="00907D00" w14:paraId="5877DC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53837B" w14:textId="77777777" w:rsidR="00B4750D" w:rsidRPr="00907D00" w:rsidRDefault="00B4750D" w:rsidP="00FF0CF0">
            <w:pPr>
              <w:pStyle w:val="TAL"/>
              <w:rPr>
                <w:sz w:val="16"/>
              </w:rPr>
            </w:pPr>
            <w:r w:rsidRPr="00907D00">
              <w:rPr>
                <w:sz w:val="16"/>
              </w:rPr>
              <w:t>C3-230795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EEF5" w14:textId="77777777" w:rsidR="00B4750D" w:rsidRPr="00907D00" w:rsidRDefault="00B4750D" w:rsidP="00FF0CF0">
            <w:pPr>
              <w:pStyle w:val="TAL"/>
              <w:rPr>
                <w:sz w:val="16"/>
              </w:rPr>
            </w:pPr>
            <w:r w:rsidRPr="00907D00">
              <w:rPr>
                <w:sz w:val="16"/>
              </w:rPr>
              <w:t>Partial failure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0EB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309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D2FE" w14:textId="77777777" w:rsidR="00B4750D" w:rsidRPr="00907D00" w:rsidRDefault="00B4750D" w:rsidP="00FF0CF0">
            <w:pPr>
              <w:pStyle w:val="TAL"/>
              <w:rPr>
                <w:sz w:val="16"/>
              </w:rPr>
            </w:pPr>
            <w:r w:rsidRPr="00907D00">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031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22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5C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03A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31FF" w14:textId="77777777" w:rsidR="00B4750D" w:rsidRPr="00907D00" w:rsidRDefault="00B4750D" w:rsidP="00FF0CF0">
            <w:pPr>
              <w:pStyle w:val="TAL"/>
              <w:rPr>
                <w:sz w:val="16"/>
              </w:rPr>
            </w:pPr>
            <w:r w:rsidRPr="00907D00">
              <w:rPr>
                <w:sz w:val="16"/>
              </w:rPr>
              <w:t>agreed</w:t>
            </w:r>
          </w:p>
        </w:tc>
      </w:tr>
      <w:tr w:rsidR="00B4750D" w:rsidRPr="00907D00" w14:paraId="0770282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5E8429" w14:textId="77777777" w:rsidR="00B4750D" w:rsidRPr="00907D00" w:rsidRDefault="00B4750D" w:rsidP="00FF0CF0">
            <w:pPr>
              <w:pStyle w:val="TAL"/>
              <w:rPr>
                <w:sz w:val="16"/>
              </w:rPr>
            </w:pPr>
            <w:r w:rsidRPr="00907D00">
              <w:rPr>
                <w:sz w:val="16"/>
              </w:rPr>
              <w:t>C3-230259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CAA7" w14:textId="77777777" w:rsidR="00B4750D" w:rsidRPr="00907D00" w:rsidRDefault="00B4750D" w:rsidP="00FF0CF0">
            <w:pPr>
              <w:pStyle w:val="TAL"/>
              <w:rPr>
                <w:sz w:val="16"/>
              </w:rPr>
            </w:pPr>
            <w:r w:rsidRPr="00907D00">
              <w:rPr>
                <w:sz w:val="16"/>
              </w:rPr>
              <w:t>Correction of the Create_Group service operation procedure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0D2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A2F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D3CCB" w14:textId="77777777" w:rsidR="00B4750D" w:rsidRPr="00907D00" w:rsidRDefault="00B4750D" w:rsidP="00FF0CF0">
            <w:pPr>
              <w:pStyle w:val="TAL"/>
              <w:rPr>
                <w:sz w:val="16"/>
              </w:rPr>
            </w:pPr>
            <w:r w:rsidRPr="00907D00">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07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0EA1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E9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B8F8"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CED2" w14:textId="77777777" w:rsidR="00B4750D" w:rsidRPr="00907D00" w:rsidRDefault="00B4750D" w:rsidP="00FF0CF0">
            <w:pPr>
              <w:pStyle w:val="TAL"/>
              <w:rPr>
                <w:sz w:val="16"/>
              </w:rPr>
            </w:pPr>
            <w:r w:rsidRPr="00907D00">
              <w:rPr>
                <w:sz w:val="16"/>
              </w:rPr>
              <w:t>postponed</w:t>
            </w:r>
          </w:p>
        </w:tc>
      </w:tr>
      <w:tr w:rsidR="00B4750D" w:rsidRPr="00907D00" w14:paraId="3F2495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C04BA8" w14:textId="77777777" w:rsidR="00B4750D" w:rsidRPr="00907D00" w:rsidRDefault="00B4750D" w:rsidP="00FF0CF0">
            <w:pPr>
              <w:pStyle w:val="TAL"/>
              <w:rPr>
                <w:sz w:val="16"/>
              </w:rPr>
            </w:pPr>
            <w:r w:rsidRPr="00907D00">
              <w:rPr>
                <w:sz w:val="16"/>
              </w:rPr>
              <w:t>C3-230261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6BCA"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CC5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3882"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C172" w14:textId="77777777" w:rsidR="00B4750D" w:rsidRPr="00907D00" w:rsidRDefault="00B4750D" w:rsidP="00FF0CF0">
            <w:pPr>
              <w:pStyle w:val="TAL"/>
              <w:rPr>
                <w:sz w:val="16"/>
              </w:rPr>
            </w:pPr>
            <w:r w:rsidRPr="00907D00">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13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5E5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85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9539" w14:textId="77777777" w:rsidR="00B4750D" w:rsidRPr="00907D00" w:rsidRDefault="00B4750D" w:rsidP="00FF0CF0">
            <w:pPr>
              <w:pStyle w:val="TAL"/>
              <w:rPr>
                <w:sz w:val="16"/>
              </w:rPr>
            </w:pPr>
            <w:r w:rsidRPr="00907D0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7789" w14:textId="77777777" w:rsidR="00B4750D" w:rsidRPr="00907D00" w:rsidRDefault="00B4750D" w:rsidP="00FF0CF0">
            <w:pPr>
              <w:pStyle w:val="TAL"/>
              <w:rPr>
                <w:sz w:val="16"/>
              </w:rPr>
            </w:pPr>
            <w:r w:rsidRPr="00907D00">
              <w:rPr>
                <w:sz w:val="16"/>
              </w:rPr>
              <w:t>not pursued</w:t>
            </w:r>
          </w:p>
        </w:tc>
      </w:tr>
      <w:tr w:rsidR="00B4750D" w:rsidRPr="00907D00" w14:paraId="52CFF6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906A3D" w14:textId="77777777" w:rsidR="00B4750D" w:rsidRPr="00907D00" w:rsidRDefault="00B4750D" w:rsidP="00FF0CF0">
            <w:pPr>
              <w:pStyle w:val="TAL"/>
              <w:rPr>
                <w:sz w:val="16"/>
              </w:rPr>
            </w:pPr>
            <w:r w:rsidRPr="00907D00">
              <w:rPr>
                <w:sz w:val="16"/>
              </w:rPr>
              <w:t>C3-230262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A16B"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581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67FC"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DFED" w14:textId="77777777" w:rsidR="00B4750D" w:rsidRPr="00907D00" w:rsidRDefault="00B4750D" w:rsidP="00FF0CF0">
            <w:pPr>
              <w:pStyle w:val="TAL"/>
              <w:rPr>
                <w:sz w:val="16"/>
              </w:rPr>
            </w:pPr>
            <w:r w:rsidRPr="00907D0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55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DC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900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B144" w14:textId="77777777" w:rsidR="00B4750D" w:rsidRPr="00907D00" w:rsidRDefault="00B4750D" w:rsidP="00FF0CF0">
            <w:pPr>
              <w:pStyle w:val="TAL"/>
              <w:rPr>
                <w:sz w:val="16"/>
              </w:rPr>
            </w:pPr>
            <w:r w:rsidRPr="00907D0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B2E" w14:textId="77777777" w:rsidR="00B4750D" w:rsidRPr="00907D00" w:rsidRDefault="00B4750D" w:rsidP="00FF0CF0">
            <w:pPr>
              <w:pStyle w:val="TAL"/>
              <w:rPr>
                <w:sz w:val="16"/>
              </w:rPr>
            </w:pPr>
            <w:r w:rsidRPr="00907D00">
              <w:rPr>
                <w:sz w:val="16"/>
              </w:rPr>
              <w:t>revised</w:t>
            </w:r>
          </w:p>
        </w:tc>
      </w:tr>
      <w:tr w:rsidR="00B4750D" w:rsidRPr="00907D00" w14:paraId="4831C3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30A80E" w14:textId="77777777" w:rsidR="00B4750D" w:rsidRPr="00907D00" w:rsidRDefault="00B4750D" w:rsidP="00FF0CF0">
            <w:pPr>
              <w:pStyle w:val="TAL"/>
              <w:rPr>
                <w:sz w:val="16"/>
              </w:rPr>
            </w:pPr>
            <w:r w:rsidRPr="00907D00">
              <w:rPr>
                <w:sz w:val="16"/>
              </w:rPr>
              <w:t>C3-230797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D7DB"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E4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F521"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6AB55" w14:textId="77777777" w:rsidR="00B4750D" w:rsidRPr="00907D00" w:rsidRDefault="00B4750D" w:rsidP="00FF0CF0">
            <w:pPr>
              <w:pStyle w:val="TAL"/>
              <w:rPr>
                <w:sz w:val="16"/>
              </w:rPr>
            </w:pPr>
            <w:r w:rsidRPr="00907D0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CC8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FE3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D11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C5D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7218" w14:textId="77777777" w:rsidR="00B4750D" w:rsidRPr="00907D00" w:rsidRDefault="00B4750D" w:rsidP="00FF0CF0">
            <w:pPr>
              <w:pStyle w:val="TAL"/>
              <w:rPr>
                <w:sz w:val="16"/>
              </w:rPr>
            </w:pPr>
            <w:r w:rsidRPr="00907D00">
              <w:rPr>
                <w:sz w:val="16"/>
              </w:rPr>
              <w:t>agreed</w:t>
            </w:r>
          </w:p>
        </w:tc>
      </w:tr>
      <w:tr w:rsidR="00B4750D" w:rsidRPr="00907D00" w14:paraId="5459BB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835762C" w14:textId="77777777" w:rsidR="00B4750D" w:rsidRPr="00907D00" w:rsidRDefault="00B4750D" w:rsidP="00FF0CF0">
            <w:pPr>
              <w:pStyle w:val="TAL"/>
              <w:rPr>
                <w:sz w:val="16"/>
              </w:rPr>
            </w:pPr>
            <w:r w:rsidRPr="00907D00">
              <w:rPr>
                <w:sz w:val="16"/>
              </w:rPr>
              <w:t>C3-230263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361F" w14:textId="77777777" w:rsidR="00B4750D" w:rsidRPr="00907D00" w:rsidRDefault="00B4750D" w:rsidP="00FF0CF0">
            <w:pPr>
              <w:pStyle w:val="TAL"/>
              <w:rPr>
                <w:sz w:val="16"/>
              </w:rPr>
            </w:pPr>
            <w:r w:rsidRPr="00907D00">
              <w:rPr>
                <w:sz w:val="16"/>
              </w:rPr>
              <w:t>Correction of the references for the WebsockNotifConfig and reqTestNotif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2FA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201E"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0D1D" w14:textId="77777777" w:rsidR="00B4750D" w:rsidRPr="00907D00" w:rsidRDefault="00B4750D" w:rsidP="00FF0CF0">
            <w:pPr>
              <w:pStyle w:val="TAL"/>
              <w:rPr>
                <w:sz w:val="16"/>
              </w:rPr>
            </w:pPr>
            <w:r w:rsidRPr="00907D0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19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E4A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B630" w14:textId="77777777" w:rsidR="00B4750D" w:rsidRPr="00907D00" w:rsidRDefault="00B4750D" w:rsidP="00FF0CF0">
            <w:pPr>
              <w:pStyle w:val="TAL"/>
              <w:rPr>
                <w:sz w:val="16"/>
              </w:rPr>
            </w:pPr>
            <w:r w:rsidRPr="00907D00">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142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BEEF" w14:textId="77777777" w:rsidR="00B4750D" w:rsidRPr="00907D00" w:rsidRDefault="00B4750D" w:rsidP="00FF0CF0">
            <w:pPr>
              <w:pStyle w:val="TAL"/>
              <w:rPr>
                <w:sz w:val="16"/>
              </w:rPr>
            </w:pPr>
            <w:r w:rsidRPr="00907D00">
              <w:rPr>
                <w:sz w:val="16"/>
              </w:rPr>
              <w:t>agreed</w:t>
            </w:r>
          </w:p>
        </w:tc>
      </w:tr>
      <w:tr w:rsidR="00B4750D" w:rsidRPr="00907D00" w14:paraId="076DD7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7928CF" w14:textId="77777777" w:rsidR="00B4750D" w:rsidRPr="00907D00" w:rsidRDefault="00B4750D" w:rsidP="00FF0CF0">
            <w:pPr>
              <w:pStyle w:val="TAL"/>
              <w:rPr>
                <w:sz w:val="16"/>
              </w:rPr>
            </w:pPr>
            <w:r w:rsidRPr="00907D00">
              <w:rPr>
                <w:sz w:val="16"/>
              </w:rPr>
              <w:t>C3-230587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549A" w14:textId="77777777" w:rsidR="00B4750D" w:rsidRPr="00907D00" w:rsidRDefault="00B4750D" w:rsidP="00FF0CF0">
            <w:pPr>
              <w:pStyle w:val="TAL"/>
              <w:rPr>
                <w:sz w:val="16"/>
              </w:rPr>
            </w:pPr>
            <w:r w:rsidRPr="00907D00">
              <w:rPr>
                <w:sz w:val="16"/>
              </w:rPr>
              <w:t>VAL Service area – Location Area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9C1E"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14A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FCFD" w14:textId="77777777" w:rsidR="00B4750D" w:rsidRPr="00907D00" w:rsidRDefault="00B4750D" w:rsidP="00FF0CF0">
            <w:pPr>
              <w:pStyle w:val="TAL"/>
              <w:rPr>
                <w:sz w:val="16"/>
              </w:rPr>
            </w:pPr>
            <w:r w:rsidRPr="00907D0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5EF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D0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E26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06383"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725A" w14:textId="77777777" w:rsidR="00B4750D" w:rsidRPr="00907D00" w:rsidRDefault="00B4750D" w:rsidP="00FF0CF0">
            <w:pPr>
              <w:pStyle w:val="TAL"/>
              <w:rPr>
                <w:sz w:val="16"/>
              </w:rPr>
            </w:pPr>
            <w:r w:rsidRPr="00907D00">
              <w:rPr>
                <w:sz w:val="16"/>
              </w:rPr>
              <w:t>revised</w:t>
            </w:r>
          </w:p>
        </w:tc>
      </w:tr>
      <w:tr w:rsidR="00B4750D" w:rsidRPr="00907D00" w14:paraId="336FA4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FB315A" w14:textId="77777777" w:rsidR="00B4750D" w:rsidRPr="00907D00" w:rsidRDefault="00B4750D" w:rsidP="00FF0CF0">
            <w:pPr>
              <w:pStyle w:val="TAL"/>
              <w:rPr>
                <w:sz w:val="16"/>
              </w:rPr>
            </w:pPr>
            <w:r w:rsidRPr="00907D00">
              <w:rPr>
                <w:sz w:val="16"/>
              </w:rPr>
              <w:t>C3-230722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178D" w14:textId="77777777" w:rsidR="00B4750D" w:rsidRPr="00907D00" w:rsidRDefault="00B4750D" w:rsidP="00FF0CF0">
            <w:pPr>
              <w:pStyle w:val="TAL"/>
              <w:rPr>
                <w:sz w:val="16"/>
              </w:rPr>
            </w:pPr>
            <w:r w:rsidRPr="00907D00">
              <w:rPr>
                <w:sz w:val="16"/>
              </w:rPr>
              <w:t>VAL Service area – Location Area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2522"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69F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D4D6" w14:textId="77777777" w:rsidR="00B4750D" w:rsidRPr="00907D00" w:rsidRDefault="00B4750D" w:rsidP="00FF0CF0">
            <w:pPr>
              <w:pStyle w:val="TAL"/>
              <w:rPr>
                <w:sz w:val="16"/>
              </w:rPr>
            </w:pPr>
            <w:r w:rsidRPr="00907D0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D58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A5C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B7E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4B07"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F5CD" w14:textId="77777777" w:rsidR="00B4750D" w:rsidRPr="00907D00" w:rsidRDefault="00B4750D" w:rsidP="00FF0CF0">
            <w:pPr>
              <w:pStyle w:val="TAL"/>
              <w:rPr>
                <w:sz w:val="16"/>
              </w:rPr>
            </w:pPr>
            <w:r w:rsidRPr="00907D00">
              <w:rPr>
                <w:sz w:val="16"/>
              </w:rPr>
              <w:t>agreed</w:t>
            </w:r>
          </w:p>
        </w:tc>
      </w:tr>
      <w:tr w:rsidR="00B4750D" w:rsidRPr="00907D00" w14:paraId="511700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02983F" w14:textId="77777777" w:rsidR="00B4750D" w:rsidRPr="00907D00" w:rsidRDefault="00B4750D" w:rsidP="00FF0CF0">
            <w:pPr>
              <w:pStyle w:val="TAL"/>
              <w:rPr>
                <w:sz w:val="16"/>
              </w:rPr>
            </w:pPr>
            <w:r w:rsidRPr="00907D00">
              <w:rPr>
                <w:sz w:val="16"/>
              </w:rPr>
              <w:t>C3-230588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95C2" w14:textId="77777777" w:rsidR="00B4750D" w:rsidRPr="00907D00" w:rsidRDefault="00B4750D" w:rsidP="00FF0CF0">
            <w:pPr>
              <w:pStyle w:val="TAL"/>
              <w:rPr>
                <w:sz w:val="16"/>
              </w:rPr>
            </w:pPr>
            <w:r w:rsidRPr="00907D00">
              <w:rPr>
                <w:sz w:val="16"/>
              </w:rPr>
              <w:t>VAL Service area – Location based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0A65"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9323"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ACBC"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8E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8B52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676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7F8A"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89AC9" w14:textId="77777777" w:rsidR="00B4750D" w:rsidRPr="00907D00" w:rsidRDefault="00B4750D" w:rsidP="00FF0CF0">
            <w:pPr>
              <w:pStyle w:val="TAL"/>
              <w:rPr>
                <w:sz w:val="16"/>
              </w:rPr>
            </w:pPr>
            <w:r w:rsidRPr="00907D00">
              <w:rPr>
                <w:sz w:val="16"/>
              </w:rPr>
              <w:t>revised</w:t>
            </w:r>
          </w:p>
        </w:tc>
      </w:tr>
      <w:tr w:rsidR="00B4750D" w:rsidRPr="00907D00" w14:paraId="19937B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6A4724" w14:textId="77777777" w:rsidR="00B4750D" w:rsidRPr="00907D00" w:rsidRDefault="00B4750D" w:rsidP="00FF0CF0">
            <w:pPr>
              <w:pStyle w:val="TAL"/>
              <w:rPr>
                <w:sz w:val="16"/>
              </w:rPr>
            </w:pPr>
            <w:r w:rsidRPr="00907D00">
              <w:rPr>
                <w:sz w:val="16"/>
              </w:rPr>
              <w:t>C3-230723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2E68" w14:textId="77777777" w:rsidR="00B4750D" w:rsidRPr="00907D00" w:rsidRDefault="00B4750D" w:rsidP="00FF0CF0">
            <w:pPr>
              <w:pStyle w:val="TAL"/>
              <w:rPr>
                <w:sz w:val="16"/>
              </w:rPr>
            </w:pPr>
            <w:r w:rsidRPr="00907D00">
              <w:rPr>
                <w:sz w:val="16"/>
              </w:rPr>
              <w:t>VAL Service area – Location based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2F36"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05E1"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6BB8"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49A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AD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01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F88B"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CA9B" w14:textId="77777777" w:rsidR="00B4750D" w:rsidRPr="00907D00" w:rsidRDefault="00B4750D" w:rsidP="00FF0CF0">
            <w:pPr>
              <w:pStyle w:val="TAL"/>
              <w:rPr>
                <w:sz w:val="16"/>
              </w:rPr>
            </w:pPr>
            <w:r w:rsidRPr="00907D00">
              <w:rPr>
                <w:sz w:val="16"/>
              </w:rPr>
              <w:t>agreed</w:t>
            </w:r>
          </w:p>
        </w:tc>
      </w:tr>
      <w:tr w:rsidR="00B4750D" w:rsidRPr="00907D00" w14:paraId="54EFF7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7582A" w14:textId="77777777" w:rsidR="00B4750D" w:rsidRPr="00907D00" w:rsidRDefault="00B4750D" w:rsidP="00FF0CF0">
            <w:pPr>
              <w:pStyle w:val="TAL"/>
              <w:rPr>
                <w:sz w:val="16"/>
              </w:rPr>
            </w:pPr>
            <w:r w:rsidRPr="00907D00">
              <w:rPr>
                <w:sz w:val="16"/>
              </w:rPr>
              <w:t>C3-230589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26D7" w14:textId="77777777" w:rsidR="00B4750D" w:rsidRPr="00907D00" w:rsidRDefault="00B4750D" w:rsidP="00FF0CF0">
            <w:pPr>
              <w:pStyle w:val="TAL"/>
              <w:rPr>
                <w:sz w:val="16"/>
              </w:rPr>
            </w:pPr>
            <w:r w:rsidRPr="00907D00">
              <w:rPr>
                <w:sz w:val="16"/>
              </w:rPr>
              <w:t>SS_VALServiceAreaConfiguration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C8F2"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A04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0F73" w14:textId="77777777" w:rsidR="00B4750D" w:rsidRPr="00907D00" w:rsidRDefault="00B4750D" w:rsidP="00FF0CF0">
            <w:pPr>
              <w:pStyle w:val="TAL"/>
              <w:rPr>
                <w:sz w:val="16"/>
              </w:rPr>
            </w:pPr>
            <w:r w:rsidRPr="00907D00">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7D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3AF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C3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1775"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DB04" w14:textId="77777777" w:rsidR="00B4750D" w:rsidRPr="00907D00" w:rsidRDefault="00B4750D" w:rsidP="00FF0CF0">
            <w:pPr>
              <w:pStyle w:val="TAL"/>
              <w:rPr>
                <w:sz w:val="16"/>
              </w:rPr>
            </w:pPr>
            <w:r w:rsidRPr="00907D00">
              <w:rPr>
                <w:sz w:val="16"/>
              </w:rPr>
              <w:t>postponed</w:t>
            </w:r>
          </w:p>
        </w:tc>
      </w:tr>
      <w:tr w:rsidR="00B4750D" w:rsidRPr="00907D00" w14:paraId="53B64B8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F6DB8B" w14:textId="77777777" w:rsidR="00B4750D" w:rsidRPr="00907D00" w:rsidRDefault="00B4750D" w:rsidP="00FF0CF0">
            <w:pPr>
              <w:pStyle w:val="TAL"/>
              <w:rPr>
                <w:sz w:val="16"/>
              </w:rPr>
            </w:pPr>
            <w:r w:rsidRPr="00907D00">
              <w:rPr>
                <w:sz w:val="16"/>
              </w:rPr>
              <w:t>C3-230590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2881" w14:textId="77777777" w:rsidR="00B4750D" w:rsidRPr="00907D00" w:rsidRDefault="00B4750D" w:rsidP="00FF0CF0">
            <w:pPr>
              <w:pStyle w:val="TAL"/>
              <w:rPr>
                <w:sz w:val="16"/>
              </w:rPr>
            </w:pPr>
            <w:r w:rsidRPr="00907D00">
              <w:rPr>
                <w:sz w:val="16"/>
              </w:rPr>
              <w:t>SS_IdmParameterProvisioning 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C1DF"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35C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85EA" w14:textId="77777777" w:rsidR="00B4750D" w:rsidRPr="00907D00" w:rsidRDefault="00B4750D" w:rsidP="00FF0CF0">
            <w:pPr>
              <w:pStyle w:val="TAL"/>
              <w:rPr>
                <w:sz w:val="16"/>
              </w:rPr>
            </w:pPr>
            <w:r w:rsidRPr="00907D00">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1B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3D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3AB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F6D8"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5BB6" w14:textId="77777777" w:rsidR="00B4750D" w:rsidRPr="00907D00" w:rsidRDefault="00B4750D" w:rsidP="00FF0CF0">
            <w:pPr>
              <w:pStyle w:val="TAL"/>
              <w:rPr>
                <w:sz w:val="16"/>
              </w:rPr>
            </w:pPr>
            <w:r w:rsidRPr="00907D00">
              <w:rPr>
                <w:sz w:val="16"/>
              </w:rPr>
              <w:t>revised</w:t>
            </w:r>
          </w:p>
        </w:tc>
      </w:tr>
      <w:tr w:rsidR="00B4750D" w:rsidRPr="00907D00" w14:paraId="643DBC1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7B78F2" w14:textId="77777777" w:rsidR="00B4750D" w:rsidRPr="00907D00" w:rsidRDefault="00B4750D" w:rsidP="00FF0CF0">
            <w:pPr>
              <w:pStyle w:val="TAL"/>
              <w:rPr>
                <w:sz w:val="16"/>
              </w:rPr>
            </w:pPr>
            <w:r w:rsidRPr="00907D00">
              <w:rPr>
                <w:sz w:val="16"/>
              </w:rPr>
              <w:t>C3-230724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90AB" w14:textId="77777777" w:rsidR="00B4750D" w:rsidRPr="00907D00" w:rsidRDefault="00B4750D" w:rsidP="00FF0CF0">
            <w:pPr>
              <w:pStyle w:val="TAL"/>
              <w:rPr>
                <w:sz w:val="16"/>
              </w:rPr>
            </w:pPr>
            <w:r w:rsidRPr="00907D00">
              <w:rPr>
                <w:sz w:val="16"/>
              </w:rPr>
              <w:t>SS_IdmParameterProvisioning 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9ECD"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FE88"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302" w14:textId="77777777" w:rsidR="00B4750D" w:rsidRPr="00907D00" w:rsidRDefault="00B4750D" w:rsidP="00FF0CF0">
            <w:pPr>
              <w:pStyle w:val="TAL"/>
              <w:rPr>
                <w:sz w:val="16"/>
              </w:rPr>
            </w:pPr>
            <w:r w:rsidRPr="00907D00">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660E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92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9E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8E94"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D127" w14:textId="77777777" w:rsidR="00B4750D" w:rsidRPr="00907D00" w:rsidRDefault="00B4750D" w:rsidP="00FF0CF0">
            <w:pPr>
              <w:pStyle w:val="TAL"/>
              <w:rPr>
                <w:sz w:val="16"/>
              </w:rPr>
            </w:pPr>
            <w:r w:rsidRPr="00907D00">
              <w:rPr>
                <w:sz w:val="16"/>
              </w:rPr>
              <w:t>agreed</w:t>
            </w:r>
          </w:p>
        </w:tc>
      </w:tr>
      <w:tr w:rsidR="00B4750D" w:rsidRPr="00907D00" w14:paraId="507413B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652F39" w14:textId="77777777" w:rsidR="00B4750D" w:rsidRPr="00907D00" w:rsidRDefault="00B4750D" w:rsidP="00FF0CF0">
            <w:pPr>
              <w:pStyle w:val="TAL"/>
              <w:rPr>
                <w:sz w:val="16"/>
              </w:rPr>
            </w:pPr>
            <w:r w:rsidRPr="00907D00">
              <w:rPr>
                <w:sz w:val="16"/>
              </w:rPr>
              <w:t>C3-230947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5D0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7551"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3588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098E"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6B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ECB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BE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111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4F0A" w14:textId="77777777" w:rsidR="00B4750D" w:rsidRPr="00907D00" w:rsidRDefault="00B4750D" w:rsidP="00FF0CF0">
            <w:pPr>
              <w:pStyle w:val="TAL"/>
              <w:rPr>
                <w:sz w:val="16"/>
              </w:rPr>
            </w:pPr>
            <w:r w:rsidRPr="00907D00">
              <w:rPr>
                <w:sz w:val="16"/>
              </w:rPr>
              <w:t>agreed</w:t>
            </w:r>
          </w:p>
        </w:tc>
      </w:tr>
      <w:tr w:rsidR="00B4750D" w:rsidRPr="00907D00" w14:paraId="0E7C1B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262316" w14:textId="77777777" w:rsidR="00B4750D" w:rsidRPr="00907D00" w:rsidRDefault="00B4750D" w:rsidP="00FF0CF0">
            <w:pPr>
              <w:pStyle w:val="TAL"/>
              <w:rPr>
                <w:sz w:val="16"/>
              </w:rPr>
            </w:pPr>
            <w:r w:rsidRPr="00907D00">
              <w:rPr>
                <w:sz w:val="16"/>
              </w:rPr>
              <w:t>C3-230567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CC46" w14:textId="77777777" w:rsidR="00B4750D" w:rsidRPr="00907D00" w:rsidRDefault="00B4750D" w:rsidP="00FF0CF0">
            <w:pPr>
              <w:pStyle w:val="TAL"/>
              <w:rPr>
                <w:sz w:val="16"/>
              </w:rPr>
            </w:pPr>
            <w:r w:rsidRPr="00907D00">
              <w:rPr>
                <w:sz w:val="16"/>
              </w:rPr>
              <w:t>Support NWDAF fetches PFD information in Nnef_PFDmanagement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65A2" w14:textId="77777777" w:rsidR="00B4750D" w:rsidRPr="00907D00" w:rsidRDefault="00B4750D" w:rsidP="00FF0CF0">
            <w:pPr>
              <w:pStyle w:val="TAL"/>
              <w:rPr>
                <w:sz w:val="16"/>
              </w:rPr>
            </w:pPr>
            <w:r w:rsidRPr="00907D00">
              <w:rPr>
                <w:sz w:val="16"/>
              </w:rPr>
              <w:t>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C747" w14:textId="77777777" w:rsidR="00B4750D" w:rsidRPr="00907D00" w:rsidRDefault="00B4750D" w:rsidP="00FF0CF0">
            <w:pPr>
              <w:pStyle w:val="TAL"/>
              <w:rPr>
                <w:sz w:val="16"/>
              </w:rPr>
            </w:pPr>
            <w:r w:rsidRPr="00907D0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B6F3" w14:textId="77777777" w:rsidR="00B4750D" w:rsidRPr="00907D00" w:rsidRDefault="00B4750D" w:rsidP="00FF0CF0">
            <w:pPr>
              <w:pStyle w:val="TAL"/>
              <w:rPr>
                <w:sz w:val="16"/>
              </w:rPr>
            </w:pPr>
            <w:r w:rsidRPr="00907D0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5F0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0F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C6E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BDDF"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FD10" w14:textId="77777777" w:rsidR="00B4750D" w:rsidRPr="00907D00" w:rsidRDefault="00B4750D" w:rsidP="00FF0CF0">
            <w:pPr>
              <w:pStyle w:val="TAL"/>
              <w:rPr>
                <w:sz w:val="16"/>
              </w:rPr>
            </w:pPr>
            <w:r w:rsidRPr="00907D00">
              <w:rPr>
                <w:sz w:val="16"/>
              </w:rPr>
              <w:t>revised</w:t>
            </w:r>
          </w:p>
        </w:tc>
      </w:tr>
      <w:tr w:rsidR="00B4750D" w:rsidRPr="00907D00" w14:paraId="1DB495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3C36D8" w14:textId="77777777" w:rsidR="00B4750D" w:rsidRPr="00907D00" w:rsidRDefault="00B4750D" w:rsidP="00FF0CF0">
            <w:pPr>
              <w:pStyle w:val="TAL"/>
              <w:rPr>
                <w:sz w:val="16"/>
              </w:rPr>
            </w:pPr>
            <w:r w:rsidRPr="00907D00">
              <w:rPr>
                <w:sz w:val="16"/>
              </w:rPr>
              <w:t>C3-230907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CA06" w14:textId="77777777" w:rsidR="00B4750D" w:rsidRPr="00907D00" w:rsidRDefault="00B4750D" w:rsidP="00FF0CF0">
            <w:pPr>
              <w:pStyle w:val="TAL"/>
              <w:rPr>
                <w:sz w:val="16"/>
              </w:rPr>
            </w:pPr>
            <w:r w:rsidRPr="00907D00">
              <w:rPr>
                <w:sz w:val="16"/>
              </w:rPr>
              <w:t>Support NWDAF fetches PFD information in Nnef_PFDmanagement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FB95" w14:textId="77777777" w:rsidR="00B4750D" w:rsidRPr="00907D00" w:rsidRDefault="00B4750D" w:rsidP="00FF0CF0">
            <w:pPr>
              <w:pStyle w:val="TAL"/>
              <w:rPr>
                <w:sz w:val="16"/>
              </w:rPr>
            </w:pPr>
            <w:r w:rsidRPr="00907D00">
              <w:rPr>
                <w:sz w:val="16"/>
              </w:rPr>
              <w:t>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4DD5" w14:textId="77777777" w:rsidR="00B4750D" w:rsidRPr="00907D00" w:rsidRDefault="00B4750D" w:rsidP="00FF0CF0">
            <w:pPr>
              <w:pStyle w:val="TAL"/>
              <w:rPr>
                <w:sz w:val="16"/>
              </w:rPr>
            </w:pPr>
            <w:r w:rsidRPr="00907D0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D8E4" w14:textId="77777777" w:rsidR="00B4750D" w:rsidRPr="00907D00" w:rsidRDefault="00B4750D" w:rsidP="00FF0CF0">
            <w:pPr>
              <w:pStyle w:val="TAL"/>
              <w:rPr>
                <w:sz w:val="16"/>
              </w:rPr>
            </w:pPr>
            <w:r w:rsidRPr="00907D0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8E0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5F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A4C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F1FA"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10E9" w14:textId="77777777" w:rsidR="00B4750D" w:rsidRPr="00907D00" w:rsidRDefault="00B4750D" w:rsidP="00FF0CF0">
            <w:pPr>
              <w:pStyle w:val="TAL"/>
              <w:rPr>
                <w:sz w:val="16"/>
              </w:rPr>
            </w:pPr>
            <w:r w:rsidRPr="00907D00">
              <w:rPr>
                <w:sz w:val="16"/>
              </w:rPr>
              <w:t>agreed</w:t>
            </w:r>
          </w:p>
        </w:tc>
      </w:tr>
      <w:tr w:rsidR="00B4750D" w:rsidRPr="00907D00" w14:paraId="5C62D26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DF28A7" w14:textId="77777777" w:rsidR="00B4750D" w:rsidRPr="00907D00" w:rsidRDefault="00B4750D" w:rsidP="00FF0CF0">
            <w:pPr>
              <w:pStyle w:val="TAL"/>
              <w:rPr>
                <w:sz w:val="16"/>
              </w:rPr>
            </w:pPr>
            <w:r w:rsidRPr="00907D00">
              <w:rPr>
                <w:sz w:val="16"/>
              </w:rPr>
              <w:t>C3-230215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C7D" w14:textId="77777777" w:rsidR="00B4750D" w:rsidRPr="00907D00" w:rsidRDefault="00B4750D" w:rsidP="00FF0CF0">
            <w:pPr>
              <w:pStyle w:val="TAL"/>
              <w:rPr>
                <w:sz w:val="16"/>
              </w:rPr>
            </w:pPr>
            <w:r w:rsidRPr="00907D00">
              <w:rPr>
                <w:sz w:val="16"/>
              </w:rPr>
              <w:t>Corrections to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054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E1D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AA4D"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4AD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6E5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23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3CD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75CC" w14:textId="77777777" w:rsidR="00B4750D" w:rsidRPr="00907D00" w:rsidRDefault="00B4750D" w:rsidP="00FF0CF0">
            <w:pPr>
              <w:pStyle w:val="TAL"/>
              <w:rPr>
                <w:sz w:val="16"/>
              </w:rPr>
            </w:pPr>
            <w:r w:rsidRPr="00907D00">
              <w:rPr>
                <w:sz w:val="16"/>
              </w:rPr>
              <w:t>merged</w:t>
            </w:r>
          </w:p>
        </w:tc>
      </w:tr>
      <w:tr w:rsidR="00B4750D" w:rsidRPr="00907D00" w14:paraId="414053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2F65BB" w14:textId="77777777" w:rsidR="00B4750D" w:rsidRPr="00907D00" w:rsidRDefault="00B4750D" w:rsidP="00FF0CF0">
            <w:pPr>
              <w:pStyle w:val="TAL"/>
              <w:rPr>
                <w:sz w:val="16"/>
              </w:rPr>
            </w:pPr>
            <w:r w:rsidRPr="00907D00">
              <w:rPr>
                <w:sz w:val="16"/>
              </w:rPr>
              <w:t>C3-230216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915F" w14:textId="77777777" w:rsidR="00B4750D" w:rsidRPr="00907D00" w:rsidRDefault="00B4750D" w:rsidP="00FF0CF0">
            <w:pPr>
              <w:pStyle w:val="TAL"/>
              <w:rPr>
                <w:sz w:val="16"/>
              </w:rPr>
            </w:pPr>
            <w:r w:rsidRPr="00907D00">
              <w:rPr>
                <w:sz w:val="16"/>
              </w:rPr>
              <w:t>Corrections to Data Collection via DCCF and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CC9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B59D"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00D5" w14:textId="77777777" w:rsidR="00B4750D" w:rsidRPr="00907D00" w:rsidRDefault="00B4750D" w:rsidP="00FF0CF0">
            <w:pPr>
              <w:pStyle w:val="TAL"/>
              <w:rPr>
                <w:sz w:val="16"/>
              </w:rPr>
            </w:pPr>
            <w:r w:rsidRPr="00907D0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B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1BF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BB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14D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8FA4" w14:textId="77777777" w:rsidR="00B4750D" w:rsidRPr="00907D00" w:rsidRDefault="00B4750D" w:rsidP="00FF0CF0">
            <w:pPr>
              <w:pStyle w:val="TAL"/>
              <w:rPr>
                <w:sz w:val="16"/>
              </w:rPr>
            </w:pPr>
            <w:r w:rsidRPr="00907D00">
              <w:rPr>
                <w:sz w:val="16"/>
              </w:rPr>
              <w:t>postponed</w:t>
            </w:r>
          </w:p>
        </w:tc>
      </w:tr>
      <w:tr w:rsidR="00B4750D" w:rsidRPr="00907D00" w14:paraId="0BD506E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D3D28" w14:textId="77777777" w:rsidR="00B4750D" w:rsidRPr="00907D00" w:rsidRDefault="00B4750D" w:rsidP="00FF0CF0">
            <w:pPr>
              <w:pStyle w:val="TAL"/>
              <w:rPr>
                <w:sz w:val="16"/>
              </w:rPr>
            </w:pPr>
            <w:r w:rsidRPr="00907D00">
              <w:rPr>
                <w:sz w:val="16"/>
              </w:rPr>
              <w:t>C3-230521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01AD"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EA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6B0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BB58"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E3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535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15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768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5A82" w14:textId="77777777" w:rsidR="00B4750D" w:rsidRPr="00907D00" w:rsidRDefault="00B4750D" w:rsidP="00FF0CF0">
            <w:pPr>
              <w:pStyle w:val="TAL"/>
              <w:rPr>
                <w:sz w:val="16"/>
              </w:rPr>
            </w:pPr>
            <w:r w:rsidRPr="00907D00">
              <w:rPr>
                <w:sz w:val="16"/>
              </w:rPr>
              <w:t>revised</w:t>
            </w:r>
          </w:p>
        </w:tc>
      </w:tr>
      <w:tr w:rsidR="00B4750D" w:rsidRPr="00907D00" w14:paraId="2A70E9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77291C" w14:textId="77777777" w:rsidR="00B4750D" w:rsidRPr="00907D00" w:rsidRDefault="00B4750D" w:rsidP="00FF0CF0">
            <w:pPr>
              <w:pStyle w:val="TAL"/>
              <w:rPr>
                <w:sz w:val="16"/>
              </w:rPr>
            </w:pPr>
            <w:r w:rsidRPr="00907D00">
              <w:rPr>
                <w:sz w:val="16"/>
              </w:rPr>
              <w:t>C3-230634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271"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068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3BD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75EE"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089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A6F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C2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4707"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A1CB" w14:textId="77777777" w:rsidR="00B4750D" w:rsidRPr="00907D00" w:rsidRDefault="00B4750D" w:rsidP="00FF0CF0">
            <w:pPr>
              <w:pStyle w:val="TAL"/>
              <w:rPr>
                <w:sz w:val="16"/>
              </w:rPr>
            </w:pPr>
            <w:r w:rsidRPr="00907D00">
              <w:rPr>
                <w:sz w:val="16"/>
              </w:rPr>
              <w:t>revised</w:t>
            </w:r>
          </w:p>
        </w:tc>
      </w:tr>
      <w:tr w:rsidR="00B4750D" w:rsidRPr="00907D00" w14:paraId="1D18AC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E23B6" w14:textId="77777777" w:rsidR="00B4750D" w:rsidRPr="00907D00" w:rsidRDefault="00B4750D" w:rsidP="00FF0CF0">
            <w:pPr>
              <w:pStyle w:val="TAL"/>
              <w:rPr>
                <w:sz w:val="16"/>
              </w:rPr>
            </w:pPr>
            <w:r w:rsidRPr="00907D00">
              <w:rPr>
                <w:sz w:val="16"/>
              </w:rPr>
              <w:t>C3-230885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D814"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64BD"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6899"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896E"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FE41"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CD6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63F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589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6CBF" w14:textId="77777777" w:rsidR="00B4750D" w:rsidRPr="00907D00" w:rsidRDefault="00B4750D" w:rsidP="00FF0CF0">
            <w:pPr>
              <w:pStyle w:val="TAL"/>
              <w:rPr>
                <w:sz w:val="16"/>
              </w:rPr>
            </w:pPr>
            <w:r w:rsidRPr="00907D00">
              <w:rPr>
                <w:sz w:val="16"/>
              </w:rPr>
              <w:t>agreed</w:t>
            </w:r>
          </w:p>
        </w:tc>
      </w:tr>
      <w:tr w:rsidR="00B4750D" w:rsidRPr="00907D00" w14:paraId="61E9F5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9CF2DF" w14:textId="77777777" w:rsidR="00B4750D" w:rsidRPr="00907D00" w:rsidRDefault="00B4750D" w:rsidP="00FF0CF0">
            <w:pPr>
              <w:pStyle w:val="TAL"/>
              <w:rPr>
                <w:sz w:val="16"/>
              </w:rPr>
            </w:pPr>
            <w:r w:rsidRPr="00907D00">
              <w:rPr>
                <w:sz w:val="16"/>
              </w:rPr>
              <w:t>C3-230547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4434" w14:textId="77777777" w:rsidR="00B4750D" w:rsidRPr="00907D00" w:rsidRDefault="00B4750D" w:rsidP="00FF0CF0">
            <w:pPr>
              <w:pStyle w:val="TAL"/>
              <w:rPr>
                <w:sz w:val="16"/>
              </w:rPr>
            </w:pPr>
            <w:r w:rsidRPr="00907D00">
              <w:rPr>
                <w:sz w:val="16"/>
              </w:rPr>
              <w:t>Support of user consent change for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6E0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2AE0"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BFA6"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08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CC9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11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1EA6"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B725" w14:textId="77777777" w:rsidR="00B4750D" w:rsidRPr="00907D00" w:rsidRDefault="00B4750D" w:rsidP="00FF0CF0">
            <w:pPr>
              <w:pStyle w:val="TAL"/>
              <w:rPr>
                <w:sz w:val="16"/>
              </w:rPr>
            </w:pPr>
            <w:r w:rsidRPr="00907D00">
              <w:rPr>
                <w:sz w:val="16"/>
              </w:rPr>
              <w:t>revised</w:t>
            </w:r>
          </w:p>
        </w:tc>
      </w:tr>
      <w:tr w:rsidR="00B4750D" w:rsidRPr="00907D00" w14:paraId="793E823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78976E" w14:textId="77777777" w:rsidR="00B4750D" w:rsidRPr="00907D00" w:rsidRDefault="00B4750D" w:rsidP="00FF0CF0">
            <w:pPr>
              <w:pStyle w:val="TAL"/>
              <w:rPr>
                <w:sz w:val="16"/>
              </w:rPr>
            </w:pPr>
            <w:r w:rsidRPr="00907D00">
              <w:rPr>
                <w:sz w:val="16"/>
              </w:rPr>
              <w:t>C3-230633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5272" w14:textId="77777777" w:rsidR="00B4750D" w:rsidRPr="00907D00" w:rsidRDefault="00B4750D" w:rsidP="00FF0CF0">
            <w:pPr>
              <w:pStyle w:val="TAL"/>
              <w:rPr>
                <w:sz w:val="16"/>
              </w:rPr>
            </w:pPr>
            <w:r w:rsidRPr="00907D00">
              <w:rPr>
                <w:sz w:val="16"/>
              </w:rPr>
              <w:t>Support of user consent change for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A01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EFBD"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02A5"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5DB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07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61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BBB2"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7892" w14:textId="77777777" w:rsidR="00B4750D" w:rsidRPr="00907D00" w:rsidRDefault="00B4750D" w:rsidP="00FF0CF0">
            <w:pPr>
              <w:pStyle w:val="TAL"/>
              <w:rPr>
                <w:sz w:val="16"/>
              </w:rPr>
            </w:pPr>
            <w:r w:rsidRPr="00907D00">
              <w:rPr>
                <w:sz w:val="16"/>
              </w:rPr>
              <w:t>agreed</w:t>
            </w:r>
          </w:p>
        </w:tc>
      </w:tr>
      <w:tr w:rsidR="00B4750D" w:rsidRPr="00907D00" w14:paraId="2D523C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1701C0" w14:textId="77777777" w:rsidR="00B4750D" w:rsidRPr="00907D00" w:rsidRDefault="00B4750D" w:rsidP="00FF0CF0">
            <w:pPr>
              <w:pStyle w:val="TAL"/>
              <w:rPr>
                <w:sz w:val="16"/>
              </w:rPr>
            </w:pPr>
            <w:r w:rsidRPr="00907D00">
              <w:rPr>
                <w:sz w:val="16"/>
              </w:rPr>
              <w:t>C3-230560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0762" w14:textId="77777777" w:rsidR="00B4750D" w:rsidRPr="00907D00" w:rsidRDefault="00B4750D" w:rsidP="00FF0CF0">
            <w:pPr>
              <w:pStyle w:val="TAL"/>
              <w:rPr>
                <w:sz w:val="16"/>
              </w:rPr>
            </w:pPr>
            <w:r w:rsidRPr="00907D00">
              <w:rPr>
                <w:sz w:val="16"/>
              </w:rPr>
              <w:t>Support NWDAF assisted URSPs in Service Experience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EB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CA8F"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A9A4"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BC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2A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BC2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83E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F734" w14:textId="77777777" w:rsidR="00B4750D" w:rsidRPr="00907D00" w:rsidRDefault="00B4750D" w:rsidP="00FF0CF0">
            <w:pPr>
              <w:pStyle w:val="TAL"/>
              <w:rPr>
                <w:sz w:val="16"/>
              </w:rPr>
            </w:pPr>
            <w:r w:rsidRPr="00907D00">
              <w:rPr>
                <w:sz w:val="16"/>
              </w:rPr>
              <w:t>postponed</w:t>
            </w:r>
          </w:p>
        </w:tc>
      </w:tr>
      <w:tr w:rsidR="00B4750D" w:rsidRPr="00907D00" w14:paraId="44FE60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EE1721" w14:textId="77777777" w:rsidR="00B4750D" w:rsidRPr="00907D00" w:rsidRDefault="00B4750D" w:rsidP="00FF0CF0">
            <w:pPr>
              <w:pStyle w:val="TAL"/>
              <w:rPr>
                <w:sz w:val="16"/>
              </w:rPr>
            </w:pPr>
            <w:r w:rsidRPr="00907D00">
              <w:rPr>
                <w:sz w:val="16"/>
              </w:rPr>
              <w:t>C3-230568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30DE" w14:textId="77777777" w:rsidR="00B4750D" w:rsidRPr="00907D00" w:rsidRDefault="00B4750D" w:rsidP="00FF0CF0">
            <w:pPr>
              <w:pStyle w:val="TAL"/>
              <w:rPr>
                <w:sz w:val="16"/>
              </w:rPr>
            </w:pPr>
            <w:r w:rsidRPr="00907D00">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935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FAAE"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98EA"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09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9C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BE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C4CA"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5518" w14:textId="77777777" w:rsidR="00B4750D" w:rsidRPr="00907D00" w:rsidRDefault="00B4750D" w:rsidP="00FF0CF0">
            <w:pPr>
              <w:pStyle w:val="TAL"/>
              <w:rPr>
                <w:sz w:val="16"/>
              </w:rPr>
            </w:pPr>
            <w:r w:rsidRPr="00907D00">
              <w:rPr>
                <w:sz w:val="16"/>
              </w:rPr>
              <w:t>postponed</w:t>
            </w:r>
          </w:p>
        </w:tc>
      </w:tr>
      <w:tr w:rsidR="00B4750D" w:rsidRPr="00907D00" w14:paraId="1069D7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BB50E4" w14:textId="77777777" w:rsidR="00B4750D" w:rsidRPr="00907D00" w:rsidRDefault="00B4750D" w:rsidP="00FF0CF0">
            <w:pPr>
              <w:pStyle w:val="TAL"/>
              <w:rPr>
                <w:sz w:val="16"/>
              </w:rPr>
            </w:pPr>
            <w:r w:rsidRPr="00907D00">
              <w:rPr>
                <w:sz w:val="16"/>
              </w:rPr>
              <w:t>C3-230570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38C8" w14:textId="77777777" w:rsidR="00B4750D" w:rsidRPr="00907D00" w:rsidRDefault="00B4750D" w:rsidP="00FF0CF0">
            <w:pPr>
              <w:pStyle w:val="TAL"/>
              <w:rPr>
                <w:sz w:val="16"/>
              </w:rPr>
            </w:pPr>
            <w:r w:rsidRPr="00907D00">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378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454E"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A691"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CB5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7B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0A4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F98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6371" w14:textId="77777777" w:rsidR="00B4750D" w:rsidRPr="00907D00" w:rsidRDefault="00B4750D" w:rsidP="00FF0CF0">
            <w:pPr>
              <w:pStyle w:val="TAL"/>
              <w:rPr>
                <w:sz w:val="16"/>
              </w:rPr>
            </w:pPr>
            <w:r w:rsidRPr="00907D00">
              <w:rPr>
                <w:sz w:val="16"/>
              </w:rPr>
              <w:t>revised</w:t>
            </w:r>
          </w:p>
        </w:tc>
      </w:tr>
      <w:tr w:rsidR="00B4750D" w:rsidRPr="00907D00" w14:paraId="7E2DF23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74373A" w14:textId="77777777" w:rsidR="00B4750D" w:rsidRPr="00907D00" w:rsidRDefault="00B4750D" w:rsidP="00FF0CF0">
            <w:pPr>
              <w:pStyle w:val="TAL"/>
              <w:rPr>
                <w:sz w:val="16"/>
              </w:rPr>
            </w:pPr>
            <w:r w:rsidRPr="00907D00">
              <w:rPr>
                <w:sz w:val="16"/>
              </w:rPr>
              <w:t>C3-230650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78A5" w14:textId="77777777" w:rsidR="00B4750D" w:rsidRPr="00907D00" w:rsidRDefault="00B4750D" w:rsidP="00FF0CF0">
            <w:pPr>
              <w:pStyle w:val="TAL"/>
              <w:rPr>
                <w:sz w:val="16"/>
              </w:rPr>
            </w:pPr>
            <w:r w:rsidRPr="00907D00">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443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7F2A"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6D43"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78A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A7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FA8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D15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891D" w14:textId="77777777" w:rsidR="00B4750D" w:rsidRPr="00907D00" w:rsidRDefault="00B4750D" w:rsidP="00FF0CF0">
            <w:pPr>
              <w:pStyle w:val="TAL"/>
              <w:rPr>
                <w:sz w:val="16"/>
              </w:rPr>
            </w:pPr>
            <w:r w:rsidRPr="00907D00">
              <w:rPr>
                <w:sz w:val="16"/>
              </w:rPr>
              <w:t>postponed</w:t>
            </w:r>
          </w:p>
        </w:tc>
      </w:tr>
      <w:tr w:rsidR="00B4750D" w:rsidRPr="00907D00" w14:paraId="2BB214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B19878" w14:textId="77777777" w:rsidR="00B4750D" w:rsidRPr="00907D00" w:rsidRDefault="00B4750D" w:rsidP="00FF0CF0">
            <w:pPr>
              <w:pStyle w:val="TAL"/>
              <w:rPr>
                <w:sz w:val="16"/>
              </w:rPr>
            </w:pPr>
            <w:r w:rsidRPr="00907D00">
              <w:rPr>
                <w:sz w:val="16"/>
              </w:rPr>
              <w:t>C3-230571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1CDF"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52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180"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C089"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3D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BF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07C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189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282D" w14:textId="77777777" w:rsidR="00B4750D" w:rsidRPr="00907D00" w:rsidRDefault="00B4750D" w:rsidP="00FF0CF0">
            <w:pPr>
              <w:pStyle w:val="TAL"/>
              <w:rPr>
                <w:sz w:val="16"/>
              </w:rPr>
            </w:pPr>
            <w:r w:rsidRPr="00907D00">
              <w:rPr>
                <w:sz w:val="16"/>
              </w:rPr>
              <w:t>revised</w:t>
            </w:r>
          </w:p>
        </w:tc>
      </w:tr>
      <w:tr w:rsidR="00B4750D" w:rsidRPr="00907D00" w14:paraId="0BBE88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C3778A" w14:textId="77777777" w:rsidR="00B4750D" w:rsidRPr="00907D00" w:rsidRDefault="00B4750D" w:rsidP="00FF0CF0">
            <w:pPr>
              <w:pStyle w:val="TAL"/>
              <w:rPr>
                <w:sz w:val="16"/>
              </w:rPr>
            </w:pPr>
            <w:r w:rsidRPr="00907D00">
              <w:rPr>
                <w:sz w:val="16"/>
              </w:rPr>
              <w:t>C3-230667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E7D7"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DC8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EF995"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B63B"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948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E7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C5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ED14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1BFC" w14:textId="77777777" w:rsidR="00B4750D" w:rsidRPr="00907D00" w:rsidRDefault="00B4750D" w:rsidP="00FF0CF0">
            <w:pPr>
              <w:pStyle w:val="TAL"/>
              <w:rPr>
                <w:sz w:val="16"/>
              </w:rPr>
            </w:pPr>
            <w:r w:rsidRPr="00907D00">
              <w:rPr>
                <w:sz w:val="16"/>
              </w:rPr>
              <w:t>postponed</w:t>
            </w:r>
          </w:p>
        </w:tc>
      </w:tr>
      <w:tr w:rsidR="00B4750D" w:rsidRPr="00907D00" w14:paraId="67CDF3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83F345" w14:textId="77777777" w:rsidR="00B4750D" w:rsidRPr="00907D00" w:rsidRDefault="00B4750D" w:rsidP="00FF0CF0">
            <w:pPr>
              <w:pStyle w:val="TAL"/>
              <w:rPr>
                <w:sz w:val="16"/>
              </w:rPr>
            </w:pPr>
            <w:r w:rsidRPr="00907D00">
              <w:rPr>
                <w:sz w:val="16"/>
              </w:rPr>
              <w:t>C3-230573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70B7"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DD5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4488"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BFAB"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C7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3F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2F1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1C2D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C0BD" w14:textId="77777777" w:rsidR="00B4750D" w:rsidRPr="00907D00" w:rsidRDefault="00B4750D" w:rsidP="00FF0CF0">
            <w:pPr>
              <w:pStyle w:val="TAL"/>
              <w:rPr>
                <w:sz w:val="16"/>
              </w:rPr>
            </w:pPr>
            <w:r w:rsidRPr="00907D00">
              <w:rPr>
                <w:sz w:val="16"/>
              </w:rPr>
              <w:t>postponed</w:t>
            </w:r>
          </w:p>
        </w:tc>
      </w:tr>
      <w:tr w:rsidR="00B4750D" w:rsidRPr="00907D00" w14:paraId="5DC629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FC5067" w14:textId="77777777" w:rsidR="00B4750D" w:rsidRPr="00907D00" w:rsidRDefault="00B4750D" w:rsidP="00FF0CF0">
            <w:pPr>
              <w:pStyle w:val="TAL"/>
              <w:rPr>
                <w:sz w:val="16"/>
              </w:rPr>
            </w:pPr>
            <w:r w:rsidRPr="00907D00">
              <w:rPr>
                <w:sz w:val="16"/>
              </w:rPr>
              <w:t>C3-230574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616E" w14:textId="77777777" w:rsidR="00B4750D" w:rsidRPr="00907D00" w:rsidRDefault="00B4750D" w:rsidP="00FF0CF0">
            <w:pPr>
              <w:pStyle w:val="TAL"/>
              <w:rPr>
                <w:sz w:val="16"/>
              </w:rPr>
            </w:pPr>
            <w:r w:rsidRPr="00907D00">
              <w:rPr>
                <w:sz w:val="16"/>
              </w:rPr>
              <w:t>Update to Reference Architecture for Data Collection from MDAF/MDAS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5C8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71C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AFFE"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6EC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8BE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308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7E7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6EE5" w14:textId="77777777" w:rsidR="00B4750D" w:rsidRPr="00907D00" w:rsidRDefault="00B4750D" w:rsidP="00FF0CF0">
            <w:pPr>
              <w:pStyle w:val="TAL"/>
              <w:rPr>
                <w:sz w:val="16"/>
              </w:rPr>
            </w:pPr>
            <w:r w:rsidRPr="00907D00">
              <w:rPr>
                <w:sz w:val="16"/>
              </w:rPr>
              <w:t>postponed</w:t>
            </w:r>
          </w:p>
        </w:tc>
      </w:tr>
      <w:tr w:rsidR="00B4750D" w:rsidRPr="00907D00" w14:paraId="4434A09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3B7294" w14:textId="77777777" w:rsidR="00B4750D" w:rsidRPr="00907D00" w:rsidRDefault="00B4750D" w:rsidP="00FF0CF0">
            <w:pPr>
              <w:pStyle w:val="TAL"/>
              <w:rPr>
                <w:sz w:val="16"/>
              </w:rPr>
            </w:pPr>
            <w:r w:rsidRPr="00907D00">
              <w:rPr>
                <w:sz w:val="16"/>
              </w:rPr>
              <w:t>C3-230575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5F7A" w14:textId="77777777" w:rsidR="00B4750D" w:rsidRPr="00907D00" w:rsidRDefault="00B4750D" w:rsidP="00FF0CF0">
            <w:pPr>
              <w:pStyle w:val="TAL"/>
              <w:rPr>
                <w:sz w:val="16"/>
              </w:rPr>
            </w:pPr>
            <w:r w:rsidRPr="00907D00">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784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1509"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C60E"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100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C4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4D3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D7C6"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7648" w14:textId="77777777" w:rsidR="00B4750D" w:rsidRPr="00907D00" w:rsidRDefault="00B4750D" w:rsidP="00FF0CF0">
            <w:pPr>
              <w:pStyle w:val="TAL"/>
              <w:rPr>
                <w:sz w:val="16"/>
              </w:rPr>
            </w:pPr>
            <w:r w:rsidRPr="00907D00">
              <w:rPr>
                <w:sz w:val="16"/>
              </w:rPr>
              <w:t>postponed</w:t>
            </w:r>
          </w:p>
        </w:tc>
      </w:tr>
      <w:tr w:rsidR="00B4750D" w:rsidRPr="00907D00" w14:paraId="770533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00B08B" w14:textId="77777777" w:rsidR="00B4750D" w:rsidRPr="00907D00" w:rsidRDefault="00B4750D" w:rsidP="00FF0CF0">
            <w:pPr>
              <w:pStyle w:val="TAL"/>
              <w:rPr>
                <w:sz w:val="16"/>
              </w:rPr>
            </w:pPr>
            <w:r w:rsidRPr="00907D00">
              <w:rPr>
                <w:sz w:val="16"/>
              </w:rPr>
              <w:t>C3-230576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47A" w14:textId="77777777" w:rsidR="00B4750D" w:rsidRPr="00907D00" w:rsidRDefault="00B4750D" w:rsidP="00FF0CF0">
            <w:pPr>
              <w:pStyle w:val="TAL"/>
              <w:rPr>
                <w:sz w:val="16"/>
              </w:rPr>
            </w:pPr>
            <w:r w:rsidRPr="00907D00">
              <w:rPr>
                <w:sz w:val="16"/>
              </w:rPr>
              <w:t>Support Data Collection from MDAF/MDAS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D05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476F"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33E9"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29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20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EB5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1828"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83EF" w14:textId="77777777" w:rsidR="00B4750D" w:rsidRPr="00907D00" w:rsidRDefault="00B4750D" w:rsidP="00FF0CF0">
            <w:pPr>
              <w:pStyle w:val="TAL"/>
              <w:rPr>
                <w:sz w:val="16"/>
              </w:rPr>
            </w:pPr>
            <w:r w:rsidRPr="00907D00">
              <w:rPr>
                <w:sz w:val="16"/>
              </w:rPr>
              <w:t>postponed</w:t>
            </w:r>
          </w:p>
        </w:tc>
      </w:tr>
      <w:tr w:rsidR="00B4750D" w:rsidRPr="00907D00" w14:paraId="4ED351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9B609E" w14:textId="77777777" w:rsidR="00B4750D" w:rsidRPr="00907D00" w:rsidRDefault="00B4750D" w:rsidP="00FF0CF0">
            <w:pPr>
              <w:pStyle w:val="TAL"/>
              <w:rPr>
                <w:sz w:val="16"/>
              </w:rPr>
            </w:pPr>
            <w:r w:rsidRPr="00907D00">
              <w:rPr>
                <w:sz w:val="16"/>
              </w:rPr>
              <w:t>C3-230249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43D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9DD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6886" w14:textId="77777777" w:rsidR="00B4750D" w:rsidRPr="00907D00" w:rsidRDefault="00B4750D" w:rsidP="00FF0CF0">
            <w:pPr>
              <w:pStyle w:val="TAL"/>
              <w:rPr>
                <w:sz w:val="16"/>
              </w:rPr>
            </w:pPr>
            <w:r w:rsidRPr="00907D0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C7E7"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C01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E2C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CD2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5218"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13CB" w14:textId="77777777" w:rsidR="00B4750D" w:rsidRPr="00907D00" w:rsidRDefault="00B4750D" w:rsidP="00FF0CF0">
            <w:pPr>
              <w:pStyle w:val="TAL"/>
              <w:rPr>
                <w:sz w:val="16"/>
              </w:rPr>
            </w:pPr>
            <w:r w:rsidRPr="00907D00">
              <w:rPr>
                <w:sz w:val="16"/>
              </w:rPr>
              <w:t>agreed</w:t>
            </w:r>
          </w:p>
        </w:tc>
      </w:tr>
      <w:tr w:rsidR="00B4750D" w:rsidRPr="00907D00" w14:paraId="25B448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FCA7A2" w14:textId="77777777" w:rsidR="00B4750D" w:rsidRPr="00907D00" w:rsidRDefault="00B4750D" w:rsidP="00FF0CF0">
            <w:pPr>
              <w:pStyle w:val="TAL"/>
              <w:rPr>
                <w:sz w:val="16"/>
              </w:rPr>
            </w:pPr>
            <w:r w:rsidRPr="00907D00">
              <w:rPr>
                <w:sz w:val="16"/>
              </w:rPr>
              <w:t>C3-230948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B41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9FB7"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DC4A" w14:textId="77777777" w:rsidR="00B4750D" w:rsidRPr="00907D00" w:rsidRDefault="00B4750D" w:rsidP="00FF0CF0">
            <w:pPr>
              <w:pStyle w:val="TAL"/>
              <w:rPr>
                <w:sz w:val="16"/>
              </w:rPr>
            </w:pPr>
            <w:r w:rsidRPr="00907D0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CE2F"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CF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30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4BE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B26"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746D" w14:textId="77777777" w:rsidR="00B4750D" w:rsidRPr="00907D00" w:rsidRDefault="00B4750D" w:rsidP="00FF0CF0">
            <w:pPr>
              <w:pStyle w:val="TAL"/>
              <w:rPr>
                <w:sz w:val="16"/>
              </w:rPr>
            </w:pPr>
            <w:r w:rsidRPr="00907D00">
              <w:rPr>
                <w:sz w:val="16"/>
              </w:rPr>
              <w:t>agreed</w:t>
            </w:r>
          </w:p>
        </w:tc>
      </w:tr>
      <w:tr w:rsidR="00B4750D" w:rsidRPr="00907D00" w14:paraId="09EE07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485481" w14:textId="77777777" w:rsidR="00B4750D" w:rsidRPr="00907D00" w:rsidRDefault="00B4750D" w:rsidP="00FF0CF0">
            <w:pPr>
              <w:pStyle w:val="TAL"/>
              <w:rPr>
                <w:sz w:val="16"/>
              </w:rPr>
            </w:pPr>
            <w:r w:rsidRPr="00907D00">
              <w:rPr>
                <w:sz w:val="16"/>
              </w:rPr>
              <w:t>C3-230051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87FE" w14:textId="77777777" w:rsidR="00B4750D" w:rsidRPr="00907D00" w:rsidRDefault="00B4750D" w:rsidP="00FF0CF0">
            <w:pPr>
              <w:pStyle w:val="TAL"/>
              <w:rPr>
                <w:sz w:val="16"/>
              </w:rPr>
            </w:pPr>
            <w:r w:rsidRPr="00907D00">
              <w:rPr>
                <w:sz w:val="16"/>
              </w:rPr>
              <w:t>Correction of type data type of EAS 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FEC8" w14:textId="77777777" w:rsidR="00B4750D" w:rsidRPr="00907D00" w:rsidRDefault="00B4750D" w:rsidP="00FF0CF0">
            <w:pPr>
              <w:pStyle w:val="TAL"/>
              <w:rPr>
                <w:sz w:val="16"/>
              </w:rPr>
            </w:pPr>
            <w:r w:rsidRPr="00907D0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FA8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C589" w14:textId="77777777" w:rsidR="00B4750D" w:rsidRPr="00907D00" w:rsidRDefault="00B4750D" w:rsidP="00FF0CF0">
            <w:pPr>
              <w:pStyle w:val="TAL"/>
              <w:rPr>
                <w:sz w:val="16"/>
              </w:rPr>
            </w:pPr>
            <w:r w:rsidRPr="00907D0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B175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9D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C3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C5E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AF11" w14:textId="77777777" w:rsidR="00B4750D" w:rsidRPr="00907D00" w:rsidRDefault="00B4750D" w:rsidP="00FF0CF0">
            <w:pPr>
              <w:pStyle w:val="TAL"/>
              <w:rPr>
                <w:sz w:val="16"/>
              </w:rPr>
            </w:pPr>
            <w:r w:rsidRPr="00907D00">
              <w:rPr>
                <w:sz w:val="16"/>
              </w:rPr>
              <w:t>withdrawn</w:t>
            </w:r>
          </w:p>
        </w:tc>
      </w:tr>
      <w:tr w:rsidR="00B4750D" w:rsidRPr="00907D00" w14:paraId="4F7CED9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9347E4" w14:textId="77777777" w:rsidR="00B4750D" w:rsidRPr="00907D00" w:rsidRDefault="00B4750D" w:rsidP="00FF0CF0">
            <w:pPr>
              <w:pStyle w:val="TAL"/>
              <w:rPr>
                <w:sz w:val="16"/>
              </w:rPr>
            </w:pPr>
            <w:r w:rsidRPr="00907D00">
              <w:rPr>
                <w:sz w:val="16"/>
              </w:rPr>
              <w:t>C3-230189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A855" w14:textId="77777777" w:rsidR="00B4750D" w:rsidRPr="00907D00" w:rsidRDefault="00B4750D" w:rsidP="00FF0CF0">
            <w:pPr>
              <w:pStyle w:val="TAL"/>
              <w:rPr>
                <w:sz w:val="16"/>
              </w:rPr>
            </w:pPr>
            <w:r w:rsidRPr="00907D00">
              <w:rPr>
                <w:sz w:val="16"/>
              </w:rPr>
              <w:t>Corrections on EAS type attribute in EASProfile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88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B089"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677D"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F99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946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2ED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5ACE"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631B" w14:textId="77777777" w:rsidR="00B4750D" w:rsidRPr="00907D00" w:rsidRDefault="00B4750D" w:rsidP="00FF0CF0">
            <w:pPr>
              <w:pStyle w:val="TAL"/>
              <w:rPr>
                <w:sz w:val="16"/>
              </w:rPr>
            </w:pPr>
            <w:r w:rsidRPr="00907D00">
              <w:rPr>
                <w:sz w:val="16"/>
              </w:rPr>
              <w:t>merged</w:t>
            </w:r>
          </w:p>
        </w:tc>
      </w:tr>
      <w:tr w:rsidR="00B4750D" w:rsidRPr="00907D00" w14:paraId="1B7FCC5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B340D4" w14:textId="77777777" w:rsidR="00B4750D" w:rsidRPr="00907D00" w:rsidRDefault="00B4750D" w:rsidP="00FF0CF0">
            <w:pPr>
              <w:pStyle w:val="TAL"/>
              <w:rPr>
                <w:sz w:val="16"/>
              </w:rPr>
            </w:pPr>
            <w:r w:rsidRPr="00907D00">
              <w:rPr>
                <w:sz w:val="16"/>
              </w:rPr>
              <w:t>C3-230190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B45F" w14:textId="77777777" w:rsidR="00B4750D" w:rsidRPr="00907D00" w:rsidRDefault="00B4750D" w:rsidP="00FF0CF0">
            <w:pPr>
              <w:pStyle w:val="TAL"/>
              <w:rPr>
                <w:sz w:val="16"/>
              </w:rPr>
            </w:pPr>
            <w:r w:rsidRPr="00907D00">
              <w:rPr>
                <w:sz w:val="16"/>
              </w:rPr>
              <w:t>Corrections on EAS type attribute in EASProfile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728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ADD2"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0B0F" w14:textId="77777777" w:rsidR="00B4750D" w:rsidRPr="00907D00" w:rsidRDefault="00B4750D" w:rsidP="00FF0CF0">
            <w:pPr>
              <w:pStyle w:val="TAL"/>
              <w:rPr>
                <w:sz w:val="16"/>
              </w:rPr>
            </w:pPr>
            <w:r w:rsidRPr="00907D0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1A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BD9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C47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B9B5"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4298" w14:textId="77777777" w:rsidR="00B4750D" w:rsidRPr="00907D00" w:rsidRDefault="00B4750D" w:rsidP="00FF0CF0">
            <w:pPr>
              <w:pStyle w:val="TAL"/>
              <w:rPr>
                <w:sz w:val="16"/>
              </w:rPr>
            </w:pPr>
            <w:r w:rsidRPr="00907D00">
              <w:rPr>
                <w:sz w:val="16"/>
              </w:rPr>
              <w:t>merged</w:t>
            </w:r>
          </w:p>
        </w:tc>
      </w:tr>
      <w:tr w:rsidR="00B4750D" w:rsidRPr="00907D00" w14:paraId="1107C5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CFCB1A" w14:textId="77777777" w:rsidR="00B4750D" w:rsidRPr="00907D00" w:rsidRDefault="00B4750D" w:rsidP="00FF0CF0">
            <w:pPr>
              <w:pStyle w:val="TAL"/>
              <w:rPr>
                <w:sz w:val="16"/>
              </w:rPr>
            </w:pPr>
            <w:r w:rsidRPr="00907D00">
              <w:rPr>
                <w:sz w:val="16"/>
              </w:rPr>
              <w:t>C3-230220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6A95" w14:textId="77777777" w:rsidR="00B4750D" w:rsidRPr="00907D00" w:rsidRDefault="00B4750D" w:rsidP="00FF0CF0">
            <w:pPr>
              <w:pStyle w:val="TAL"/>
              <w:rPr>
                <w:sz w:val="16"/>
              </w:rPr>
            </w:pPr>
            <w:r w:rsidRPr="00907D00">
              <w:rPr>
                <w:sz w:val="16"/>
              </w:rPr>
              <w:t>Updates on location reporting in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8A3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ACFF2"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55D9"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44F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91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E52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185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3953" w14:textId="77777777" w:rsidR="00B4750D" w:rsidRPr="00907D00" w:rsidRDefault="00B4750D" w:rsidP="00FF0CF0">
            <w:pPr>
              <w:pStyle w:val="TAL"/>
              <w:rPr>
                <w:sz w:val="16"/>
              </w:rPr>
            </w:pPr>
            <w:r w:rsidRPr="00907D00">
              <w:rPr>
                <w:sz w:val="16"/>
              </w:rPr>
              <w:t>revised</w:t>
            </w:r>
          </w:p>
        </w:tc>
      </w:tr>
      <w:tr w:rsidR="00B4750D" w:rsidRPr="00907D00" w14:paraId="015ADF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3A0ABF" w14:textId="77777777" w:rsidR="00B4750D" w:rsidRPr="00907D00" w:rsidRDefault="00B4750D" w:rsidP="00FF0CF0">
            <w:pPr>
              <w:pStyle w:val="TAL"/>
              <w:rPr>
                <w:sz w:val="16"/>
              </w:rPr>
            </w:pPr>
            <w:r w:rsidRPr="00907D00">
              <w:rPr>
                <w:sz w:val="16"/>
              </w:rPr>
              <w:t>C3-230693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43D6" w14:textId="77777777" w:rsidR="00B4750D" w:rsidRPr="00907D00" w:rsidRDefault="00B4750D" w:rsidP="00FF0CF0">
            <w:pPr>
              <w:pStyle w:val="TAL"/>
              <w:rPr>
                <w:sz w:val="16"/>
              </w:rPr>
            </w:pPr>
            <w:r w:rsidRPr="00907D00">
              <w:rPr>
                <w:sz w:val="16"/>
              </w:rPr>
              <w:t>Updates on location reporting in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4BB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D00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B86"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293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405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E78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2BA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073F" w14:textId="77777777" w:rsidR="00B4750D" w:rsidRPr="00907D00" w:rsidRDefault="00B4750D" w:rsidP="00FF0CF0">
            <w:pPr>
              <w:pStyle w:val="TAL"/>
              <w:rPr>
                <w:sz w:val="16"/>
              </w:rPr>
            </w:pPr>
            <w:r w:rsidRPr="00907D00">
              <w:rPr>
                <w:sz w:val="16"/>
              </w:rPr>
              <w:t>agreed</w:t>
            </w:r>
          </w:p>
        </w:tc>
      </w:tr>
      <w:tr w:rsidR="00B4750D" w:rsidRPr="00907D00" w14:paraId="11DBC6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41812D" w14:textId="77777777" w:rsidR="00B4750D" w:rsidRPr="00907D00" w:rsidRDefault="00B4750D" w:rsidP="00FF0CF0">
            <w:pPr>
              <w:pStyle w:val="TAL"/>
              <w:rPr>
                <w:sz w:val="16"/>
              </w:rPr>
            </w:pPr>
            <w:r w:rsidRPr="00907D00">
              <w:rPr>
                <w:sz w:val="16"/>
              </w:rPr>
              <w:t>C3-230239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477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1E7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EA5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F822"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FDF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408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4E2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A58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368E" w14:textId="77777777" w:rsidR="00B4750D" w:rsidRPr="00907D00" w:rsidRDefault="00B4750D" w:rsidP="00FF0CF0">
            <w:pPr>
              <w:pStyle w:val="TAL"/>
              <w:rPr>
                <w:sz w:val="16"/>
              </w:rPr>
            </w:pPr>
            <w:r w:rsidRPr="00907D00">
              <w:rPr>
                <w:sz w:val="16"/>
              </w:rPr>
              <w:t>revised</w:t>
            </w:r>
          </w:p>
        </w:tc>
      </w:tr>
      <w:tr w:rsidR="00B4750D" w:rsidRPr="00907D00" w14:paraId="4C6FE7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5F7DDB" w14:textId="77777777" w:rsidR="00B4750D" w:rsidRPr="00907D00" w:rsidRDefault="00B4750D" w:rsidP="00FF0CF0">
            <w:pPr>
              <w:pStyle w:val="TAL"/>
              <w:rPr>
                <w:sz w:val="16"/>
              </w:rPr>
            </w:pPr>
            <w:r w:rsidRPr="00907D00">
              <w:rPr>
                <w:sz w:val="16"/>
              </w:rPr>
              <w:t>C3-230649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07F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34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351B"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5002"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38A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A6B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06C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19D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9431" w14:textId="77777777" w:rsidR="00B4750D" w:rsidRPr="00907D00" w:rsidRDefault="00B4750D" w:rsidP="00FF0CF0">
            <w:pPr>
              <w:pStyle w:val="TAL"/>
              <w:rPr>
                <w:sz w:val="16"/>
              </w:rPr>
            </w:pPr>
            <w:r w:rsidRPr="00907D00">
              <w:rPr>
                <w:sz w:val="16"/>
              </w:rPr>
              <w:t>agreed</w:t>
            </w:r>
          </w:p>
        </w:tc>
      </w:tr>
      <w:tr w:rsidR="00B4750D" w:rsidRPr="00907D00" w14:paraId="7696D50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01BF56" w14:textId="77777777" w:rsidR="00B4750D" w:rsidRPr="00907D00" w:rsidRDefault="00B4750D" w:rsidP="00FF0CF0">
            <w:pPr>
              <w:pStyle w:val="TAL"/>
              <w:rPr>
                <w:sz w:val="16"/>
              </w:rPr>
            </w:pPr>
            <w:r w:rsidRPr="00907D00">
              <w:rPr>
                <w:sz w:val="16"/>
              </w:rPr>
              <w:t>C3-230260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3FD9" w14:textId="77777777" w:rsidR="00B4750D" w:rsidRPr="00907D00" w:rsidRDefault="00B4750D" w:rsidP="00FF0CF0">
            <w:pPr>
              <w:pStyle w:val="TAL"/>
              <w:rPr>
                <w:sz w:val="16"/>
              </w:rPr>
            </w:pPr>
            <w:r w:rsidRPr="00907D00">
              <w:rPr>
                <w:sz w:val="16"/>
              </w:rPr>
              <w:t>Seamless service continuity support for transport layer in the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608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7FDF"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8407"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B7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C6FC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9C8F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709F" w14:textId="77777777" w:rsidR="00B4750D" w:rsidRPr="00907D00" w:rsidRDefault="00B4750D" w:rsidP="00FF0CF0">
            <w:pPr>
              <w:pStyle w:val="TAL"/>
              <w:rPr>
                <w:sz w:val="16"/>
              </w:rPr>
            </w:pPr>
            <w:r w:rsidRPr="00907D00">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4E04" w14:textId="77777777" w:rsidR="00B4750D" w:rsidRPr="00907D00" w:rsidRDefault="00B4750D" w:rsidP="00FF0CF0">
            <w:pPr>
              <w:pStyle w:val="TAL"/>
              <w:rPr>
                <w:sz w:val="16"/>
              </w:rPr>
            </w:pPr>
            <w:r w:rsidRPr="00907D00">
              <w:rPr>
                <w:sz w:val="16"/>
              </w:rPr>
              <w:t>revised</w:t>
            </w:r>
          </w:p>
        </w:tc>
      </w:tr>
      <w:tr w:rsidR="00B4750D" w:rsidRPr="00907D00" w14:paraId="2CB635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76EFA5" w14:textId="77777777" w:rsidR="00B4750D" w:rsidRPr="00907D00" w:rsidRDefault="00B4750D" w:rsidP="00FF0CF0">
            <w:pPr>
              <w:pStyle w:val="TAL"/>
              <w:rPr>
                <w:sz w:val="16"/>
              </w:rPr>
            </w:pPr>
            <w:r w:rsidRPr="00907D00">
              <w:rPr>
                <w:sz w:val="16"/>
              </w:rPr>
              <w:t>C3-230796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3B7" w14:textId="77777777" w:rsidR="00B4750D" w:rsidRPr="00907D00" w:rsidRDefault="00B4750D" w:rsidP="00FF0CF0">
            <w:pPr>
              <w:pStyle w:val="TAL"/>
              <w:rPr>
                <w:sz w:val="16"/>
              </w:rPr>
            </w:pPr>
            <w:r w:rsidRPr="00907D00">
              <w:rPr>
                <w:sz w:val="16"/>
              </w:rPr>
              <w:t>Seamless service continuity support for transport layer in the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94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5313"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DEAF"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D72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15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99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0B2C" w14:textId="77777777" w:rsidR="00B4750D" w:rsidRPr="00907D00" w:rsidRDefault="00B4750D" w:rsidP="00FF0CF0">
            <w:pPr>
              <w:pStyle w:val="TAL"/>
              <w:rPr>
                <w:sz w:val="16"/>
              </w:rPr>
            </w:pPr>
            <w:r w:rsidRPr="00907D00">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51BB" w14:textId="77777777" w:rsidR="00B4750D" w:rsidRPr="00907D00" w:rsidRDefault="00B4750D" w:rsidP="00FF0CF0">
            <w:pPr>
              <w:pStyle w:val="TAL"/>
              <w:rPr>
                <w:sz w:val="16"/>
              </w:rPr>
            </w:pPr>
            <w:r w:rsidRPr="00907D00">
              <w:rPr>
                <w:sz w:val="16"/>
              </w:rPr>
              <w:t>agreed</w:t>
            </w:r>
          </w:p>
        </w:tc>
      </w:tr>
      <w:tr w:rsidR="00B4750D" w:rsidRPr="00907D00" w14:paraId="1749AD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4240EA" w14:textId="77777777" w:rsidR="00B4750D" w:rsidRPr="00907D00" w:rsidRDefault="00B4750D" w:rsidP="00FF0CF0">
            <w:pPr>
              <w:pStyle w:val="TAL"/>
              <w:rPr>
                <w:sz w:val="16"/>
              </w:rPr>
            </w:pPr>
            <w:r w:rsidRPr="00907D00">
              <w:rPr>
                <w:sz w:val="16"/>
              </w:rPr>
              <w:t>C3-230344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4393" w14:textId="77777777" w:rsidR="00B4750D" w:rsidRPr="00907D00" w:rsidRDefault="00B4750D" w:rsidP="00FF0CF0">
            <w:pPr>
              <w:pStyle w:val="TAL"/>
              <w:rPr>
                <w:sz w:val="16"/>
              </w:rPr>
            </w:pPr>
            <w:r w:rsidRPr="00907D00">
              <w:rPr>
                <w:sz w:val="16"/>
              </w:rPr>
              <w:t>Adding EASProfile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2DD4" w14:textId="77777777" w:rsidR="00B4750D" w:rsidRPr="00907D00" w:rsidRDefault="00B4750D" w:rsidP="00FF0CF0">
            <w:pPr>
              <w:pStyle w:val="TAL"/>
              <w:rPr>
                <w:sz w:val="16"/>
              </w:rPr>
            </w:pPr>
            <w:r w:rsidRPr="00907D0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E62C"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FCC1" w14:textId="77777777" w:rsidR="00B4750D" w:rsidRPr="00907D00" w:rsidRDefault="00B4750D" w:rsidP="00FF0CF0">
            <w:pPr>
              <w:pStyle w:val="TAL"/>
              <w:rPr>
                <w:sz w:val="16"/>
              </w:rPr>
            </w:pPr>
            <w:r w:rsidRPr="00907D00">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38A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3B0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3A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90D5"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082E" w14:textId="77777777" w:rsidR="00B4750D" w:rsidRPr="00907D00" w:rsidRDefault="00B4750D" w:rsidP="00FF0CF0">
            <w:pPr>
              <w:pStyle w:val="TAL"/>
              <w:rPr>
                <w:sz w:val="16"/>
              </w:rPr>
            </w:pPr>
            <w:r w:rsidRPr="00907D00">
              <w:rPr>
                <w:sz w:val="16"/>
              </w:rPr>
              <w:t>merged</w:t>
            </w:r>
          </w:p>
        </w:tc>
      </w:tr>
      <w:tr w:rsidR="00B4750D" w:rsidRPr="00907D00" w14:paraId="4634A9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9294DF" w14:textId="77777777" w:rsidR="00B4750D" w:rsidRPr="00907D00" w:rsidRDefault="00B4750D" w:rsidP="00FF0CF0">
            <w:pPr>
              <w:pStyle w:val="TAL"/>
              <w:rPr>
                <w:sz w:val="16"/>
              </w:rPr>
            </w:pPr>
            <w:r w:rsidRPr="00907D00">
              <w:rPr>
                <w:sz w:val="16"/>
              </w:rPr>
              <w:t>C3-230479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E26A" w14:textId="77777777" w:rsidR="00B4750D" w:rsidRPr="00907D00" w:rsidRDefault="00B4750D" w:rsidP="00FF0CF0">
            <w:pPr>
              <w:pStyle w:val="TAL"/>
              <w:rPr>
                <w:sz w:val="16"/>
              </w:rPr>
            </w:pPr>
            <w:r w:rsidRPr="00907D00">
              <w:rPr>
                <w:sz w:val="16"/>
              </w:rPr>
              <w:t>Corrections to the definition of the EAS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C73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4BA0"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3BF3"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B8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CD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C52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119A"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487" w14:textId="77777777" w:rsidR="00B4750D" w:rsidRPr="00907D00" w:rsidRDefault="00B4750D" w:rsidP="00FF0CF0">
            <w:pPr>
              <w:pStyle w:val="TAL"/>
              <w:rPr>
                <w:sz w:val="16"/>
              </w:rPr>
            </w:pPr>
            <w:r w:rsidRPr="00907D00">
              <w:rPr>
                <w:sz w:val="16"/>
              </w:rPr>
              <w:t>revised</w:t>
            </w:r>
          </w:p>
        </w:tc>
      </w:tr>
      <w:tr w:rsidR="00B4750D" w:rsidRPr="00907D00" w14:paraId="42FE48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48203C" w14:textId="77777777" w:rsidR="00B4750D" w:rsidRPr="00907D00" w:rsidRDefault="00B4750D" w:rsidP="00FF0CF0">
            <w:pPr>
              <w:pStyle w:val="TAL"/>
              <w:rPr>
                <w:sz w:val="16"/>
              </w:rPr>
            </w:pPr>
            <w:r w:rsidRPr="00907D00">
              <w:rPr>
                <w:sz w:val="16"/>
              </w:rPr>
              <w:t>C3-230828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9D2E"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9919" w14:textId="77777777" w:rsidR="00B4750D" w:rsidRPr="00907D00" w:rsidRDefault="00B4750D" w:rsidP="00FF0CF0">
            <w:pPr>
              <w:pStyle w:val="TAL"/>
              <w:rPr>
                <w:sz w:val="16"/>
              </w:rPr>
            </w:pPr>
            <w:r w:rsidRPr="00907D00">
              <w:rPr>
                <w:sz w:val="16"/>
              </w:rPr>
              <w:t>Huawei, NTT,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0E13"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5F65F"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83E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57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42B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B454C"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3906" w14:textId="77777777" w:rsidR="00B4750D" w:rsidRPr="00907D00" w:rsidRDefault="00B4750D" w:rsidP="00FF0CF0">
            <w:pPr>
              <w:pStyle w:val="TAL"/>
              <w:rPr>
                <w:sz w:val="16"/>
              </w:rPr>
            </w:pPr>
            <w:r w:rsidRPr="00907D00">
              <w:rPr>
                <w:sz w:val="16"/>
              </w:rPr>
              <w:t>agreed</w:t>
            </w:r>
          </w:p>
        </w:tc>
      </w:tr>
      <w:tr w:rsidR="00B4750D" w:rsidRPr="00907D00" w14:paraId="2E24EC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2DBF70" w14:textId="77777777" w:rsidR="00B4750D" w:rsidRPr="00907D00" w:rsidRDefault="00B4750D" w:rsidP="00FF0CF0">
            <w:pPr>
              <w:pStyle w:val="TAL"/>
              <w:rPr>
                <w:sz w:val="16"/>
              </w:rPr>
            </w:pPr>
            <w:r w:rsidRPr="00907D00">
              <w:rPr>
                <w:sz w:val="16"/>
              </w:rPr>
              <w:t>C3-230553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01DA" w14:textId="77777777" w:rsidR="00B4750D" w:rsidRPr="00907D00" w:rsidRDefault="00B4750D" w:rsidP="00FF0CF0">
            <w:pPr>
              <w:pStyle w:val="TAL"/>
              <w:rPr>
                <w:sz w:val="16"/>
              </w:rPr>
            </w:pPr>
            <w:r w:rsidRPr="00907D00">
              <w:rPr>
                <w:sz w:val="16"/>
              </w:rPr>
              <w:t>Corrections to the definition of the EAS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204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4A3A"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754D"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9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8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7AD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3140"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2A4F" w14:textId="77777777" w:rsidR="00B4750D" w:rsidRPr="00907D00" w:rsidRDefault="00B4750D" w:rsidP="00FF0CF0">
            <w:pPr>
              <w:pStyle w:val="TAL"/>
              <w:rPr>
                <w:sz w:val="16"/>
              </w:rPr>
            </w:pPr>
            <w:r w:rsidRPr="00907D00">
              <w:rPr>
                <w:sz w:val="16"/>
              </w:rPr>
              <w:t>revised</w:t>
            </w:r>
          </w:p>
        </w:tc>
      </w:tr>
      <w:tr w:rsidR="00B4750D" w:rsidRPr="00907D00" w14:paraId="1ABBCC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8514CC" w14:textId="77777777" w:rsidR="00B4750D" w:rsidRPr="00907D00" w:rsidRDefault="00B4750D" w:rsidP="00FF0CF0">
            <w:pPr>
              <w:pStyle w:val="TAL"/>
              <w:rPr>
                <w:sz w:val="16"/>
              </w:rPr>
            </w:pPr>
            <w:r w:rsidRPr="00907D00">
              <w:rPr>
                <w:sz w:val="16"/>
              </w:rPr>
              <w:t>C3-230829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B484"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270F" w14:textId="77777777" w:rsidR="00B4750D" w:rsidRPr="00907D00" w:rsidRDefault="00B4750D" w:rsidP="00FF0CF0">
            <w:pPr>
              <w:pStyle w:val="TAL"/>
              <w:rPr>
                <w:sz w:val="16"/>
              </w:rPr>
            </w:pPr>
            <w:r w:rsidRPr="00907D00">
              <w:rPr>
                <w:sz w:val="16"/>
              </w:rPr>
              <w:t>Huawei, NTT,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54F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9FB8"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0AA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1E2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DA4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1DED"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ED3C" w14:textId="77777777" w:rsidR="00B4750D" w:rsidRPr="00907D00" w:rsidRDefault="00B4750D" w:rsidP="00FF0CF0">
            <w:pPr>
              <w:pStyle w:val="TAL"/>
              <w:rPr>
                <w:sz w:val="16"/>
              </w:rPr>
            </w:pPr>
            <w:r w:rsidRPr="00907D00">
              <w:rPr>
                <w:sz w:val="16"/>
              </w:rPr>
              <w:t>agreed</w:t>
            </w:r>
          </w:p>
        </w:tc>
      </w:tr>
      <w:tr w:rsidR="00B4750D" w:rsidRPr="00907D00" w14:paraId="7091EF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8DCE21" w14:textId="77777777" w:rsidR="00B4750D" w:rsidRPr="00907D00" w:rsidRDefault="00B4750D" w:rsidP="00FF0CF0">
            <w:pPr>
              <w:pStyle w:val="TAL"/>
              <w:rPr>
                <w:sz w:val="16"/>
              </w:rPr>
            </w:pPr>
            <w:r w:rsidRPr="00907D00">
              <w:rPr>
                <w:sz w:val="16"/>
              </w:rPr>
              <w:t>C3-230592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8F52" w14:textId="77777777" w:rsidR="00B4750D" w:rsidRPr="00907D00" w:rsidRDefault="00B4750D" w:rsidP="00FF0CF0">
            <w:pPr>
              <w:pStyle w:val="TAL"/>
              <w:rPr>
                <w:sz w:val="16"/>
              </w:rPr>
            </w:pPr>
            <w:r w:rsidRPr="00907D00">
              <w:rPr>
                <w:sz w:val="16"/>
              </w:rPr>
              <w:t>EAS profile update with general context holding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13A1"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F55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A2A8"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EC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E8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AFC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07CA"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B2B0" w14:textId="77777777" w:rsidR="00B4750D" w:rsidRPr="00907D00" w:rsidRDefault="00B4750D" w:rsidP="00FF0CF0">
            <w:pPr>
              <w:pStyle w:val="TAL"/>
              <w:rPr>
                <w:sz w:val="16"/>
              </w:rPr>
            </w:pPr>
            <w:r w:rsidRPr="00907D00">
              <w:rPr>
                <w:sz w:val="16"/>
              </w:rPr>
              <w:t>revised</w:t>
            </w:r>
          </w:p>
        </w:tc>
      </w:tr>
      <w:tr w:rsidR="00B4750D" w:rsidRPr="00907D00" w14:paraId="76CC7FD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A80646" w14:textId="77777777" w:rsidR="00B4750D" w:rsidRPr="00907D00" w:rsidRDefault="00B4750D" w:rsidP="00FF0CF0">
            <w:pPr>
              <w:pStyle w:val="TAL"/>
              <w:rPr>
                <w:sz w:val="16"/>
              </w:rPr>
            </w:pPr>
            <w:r w:rsidRPr="00907D00">
              <w:rPr>
                <w:sz w:val="16"/>
              </w:rPr>
              <w:t>C3-230725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7DC7" w14:textId="77777777" w:rsidR="00B4750D" w:rsidRPr="00907D00" w:rsidRDefault="00B4750D" w:rsidP="00FF0CF0">
            <w:pPr>
              <w:pStyle w:val="TAL"/>
              <w:rPr>
                <w:sz w:val="16"/>
              </w:rPr>
            </w:pPr>
            <w:r w:rsidRPr="00907D00">
              <w:rPr>
                <w:sz w:val="16"/>
              </w:rPr>
              <w:t>EAS profile update with general context holding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06AC"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C3FC"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69AC"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BE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DF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0C8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AC2"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909" w14:textId="77777777" w:rsidR="00B4750D" w:rsidRPr="00907D00" w:rsidRDefault="00B4750D" w:rsidP="00FF0CF0">
            <w:pPr>
              <w:pStyle w:val="TAL"/>
              <w:rPr>
                <w:sz w:val="16"/>
              </w:rPr>
            </w:pPr>
            <w:r w:rsidRPr="00907D00">
              <w:rPr>
                <w:sz w:val="16"/>
              </w:rPr>
              <w:t>agreed</w:t>
            </w:r>
          </w:p>
        </w:tc>
      </w:tr>
      <w:tr w:rsidR="00B4750D" w:rsidRPr="00907D00" w14:paraId="3CE9C7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50AE87" w14:textId="77777777" w:rsidR="00B4750D" w:rsidRPr="00907D00" w:rsidRDefault="00B4750D" w:rsidP="00FF0CF0">
            <w:pPr>
              <w:pStyle w:val="TAL"/>
              <w:rPr>
                <w:sz w:val="16"/>
              </w:rPr>
            </w:pPr>
            <w:r w:rsidRPr="00907D00">
              <w:rPr>
                <w:sz w:val="16"/>
              </w:rPr>
              <w:t>C3-230925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21AD"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98E8"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2B275"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F27E" w14:textId="77777777" w:rsidR="00B4750D" w:rsidRPr="00907D00" w:rsidRDefault="00B4750D" w:rsidP="00FF0CF0">
            <w:pPr>
              <w:pStyle w:val="TAL"/>
              <w:rPr>
                <w:sz w:val="16"/>
              </w:rPr>
            </w:pPr>
            <w:r w:rsidRPr="00907D00">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AA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81B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235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8C3D"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D7C0" w14:textId="77777777" w:rsidR="00B4750D" w:rsidRPr="00907D00" w:rsidRDefault="00B4750D" w:rsidP="00FF0CF0">
            <w:pPr>
              <w:pStyle w:val="TAL"/>
              <w:rPr>
                <w:sz w:val="16"/>
              </w:rPr>
            </w:pPr>
            <w:r w:rsidRPr="00907D00">
              <w:rPr>
                <w:sz w:val="16"/>
              </w:rPr>
              <w:t>agreed</w:t>
            </w:r>
          </w:p>
        </w:tc>
      </w:tr>
      <w:tr w:rsidR="00B4750D" w:rsidRPr="00907D00" w14:paraId="6731DF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994E27" w14:textId="77777777" w:rsidR="00B4750D" w:rsidRPr="00907D00" w:rsidRDefault="00B4750D" w:rsidP="00FF0CF0">
            <w:pPr>
              <w:pStyle w:val="TAL"/>
              <w:rPr>
                <w:sz w:val="16"/>
              </w:rPr>
            </w:pPr>
            <w:r w:rsidRPr="00907D00">
              <w:rPr>
                <w:sz w:val="16"/>
              </w:rPr>
              <w:t>C3-230949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178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0BC7"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AF8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EA164" w14:textId="77777777" w:rsidR="00B4750D" w:rsidRPr="00907D00" w:rsidRDefault="00B4750D" w:rsidP="00FF0CF0">
            <w:pPr>
              <w:pStyle w:val="TAL"/>
              <w:rPr>
                <w:sz w:val="16"/>
              </w:rPr>
            </w:pPr>
            <w:r w:rsidRPr="00907D00">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6C1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F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56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A6D4"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1191" w14:textId="77777777" w:rsidR="00B4750D" w:rsidRPr="00907D00" w:rsidRDefault="00B4750D" w:rsidP="00FF0CF0">
            <w:pPr>
              <w:pStyle w:val="TAL"/>
              <w:rPr>
                <w:sz w:val="16"/>
              </w:rPr>
            </w:pPr>
            <w:r w:rsidRPr="00907D00">
              <w:rPr>
                <w:sz w:val="16"/>
              </w:rPr>
              <w:t>agreed</w:t>
            </w:r>
          </w:p>
        </w:tc>
      </w:tr>
      <w:tr w:rsidR="00B4750D" w:rsidRPr="00907D00" w14:paraId="5E5FD4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68C231" w14:textId="77777777" w:rsidR="00B4750D" w:rsidRPr="00907D00" w:rsidRDefault="00B4750D" w:rsidP="00FF0CF0">
            <w:pPr>
              <w:pStyle w:val="TAL"/>
              <w:rPr>
                <w:sz w:val="16"/>
              </w:rPr>
            </w:pPr>
            <w:r w:rsidRPr="00907D00">
              <w:rPr>
                <w:sz w:val="16"/>
              </w:rPr>
              <w:t>C3-230583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C0FE" w14:textId="77777777" w:rsidR="00B4750D" w:rsidRPr="00907D00" w:rsidRDefault="00B4750D" w:rsidP="00FF0CF0">
            <w:pPr>
              <w:pStyle w:val="TAL"/>
              <w:rPr>
                <w:sz w:val="16"/>
              </w:rPr>
            </w:pPr>
            <w:r w:rsidRPr="00907D0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BF65" w14:textId="77777777" w:rsidR="00B4750D" w:rsidRPr="00907D00" w:rsidRDefault="00B4750D" w:rsidP="00FF0CF0">
            <w:pPr>
              <w:pStyle w:val="TAL"/>
              <w:rPr>
                <w:sz w:val="16"/>
              </w:rPr>
            </w:pPr>
            <w:r w:rsidRPr="00907D00">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478E"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DF76"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99A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186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CE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A3DA" w14:textId="77777777" w:rsidR="00B4750D" w:rsidRPr="00907D00" w:rsidRDefault="00B4750D" w:rsidP="00FF0CF0">
            <w:pPr>
              <w:pStyle w:val="TAL"/>
              <w:rPr>
                <w:sz w:val="16"/>
              </w:rPr>
            </w:pPr>
            <w:r w:rsidRPr="00907D00">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AB19" w14:textId="77777777" w:rsidR="00B4750D" w:rsidRPr="00907D00" w:rsidRDefault="00B4750D" w:rsidP="00FF0CF0">
            <w:pPr>
              <w:pStyle w:val="TAL"/>
              <w:rPr>
                <w:sz w:val="16"/>
              </w:rPr>
            </w:pPr>
            <w:r w:rsidRPr="00907D00">
              <w:rPr>
                <w:sz w:val="16"/>
              </w:rPr>
              <w:t>postponed</w:t>
            </w:r>
          </w:p>
        </w:tc>
      </w:tr>
      <w:tr w:rsidR="00B4750D" w:rsidRPr="00907D00" w14:paraId="6EDE0C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5B59A7" w14:textId="77777777" w:rsidR="00B4750D" w:rsidRPr="00907D00" w:rsidRDefault="00B4750D" w:rsidP="00FF0CF0">
            <w:pPr>
              <w:pStyle w:val="TAL"/>
              <w:rPr>
                <w:sz w:val="16"/>
              </w:rPr>
            </w:pPr>
            <w:r w:rsidRPr="00907D00">
              <w:rPr>
                <w:sz w:val="16"/>
              </w:rPr>
              <w:t>C3-230131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21F3" w14:textId="77777777" w:rsidR="00B4750D" w:rsidRPr="00907D00" w:rsidRDefault="00B4750D" w:rsidP="00FF0CF0">
            <w:pPr>
              <w:pStyle w:val="TAL"/>
              <w:rPr>
                <w:sz w:val="16"/>
              </w:rPr>
            </w:pPr>
            <w:r w:rsidRPr="00907D00">
              <w:rPr>
                <w:sz w:val="16"/>
              </w:rPr>
              <w:t>Updates on 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24F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947C"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1238"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B8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BF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F9A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6224"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D207" w14:textId="77777777" w:rsidR="00B4750D" w:rsidRPr="00907D00" w:rsidRDefault="00B4750D" w:rsidP="00FF0CF0">
            <w:pPr>
              <w:pStyle w:val="TAL"/>
              <w:rPr>
                <w:sz w:val="16"/>
              </w:rPr>
            </w:pPr>
            <w:r w:rsidRPr="00907D00">
              <w:rPr>
                <w:sz w:val="16"/>
              </w:rPr>
              <w:t>revised</w:t>
            </w:r>
          </w:p>
        </w:tc>
      </w:tr>
      <w:tr w:rsidR="00B4750D" w:rsidRPr="00907D00" w14:paraId="59DC05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A34E72" w14:textId="77777777" w:rsidR="00B4750D" w:rsidRPr="00907D00" w:rsidRDefault="00B4750D" w:rsidP="00FF0CF0">
            <w:pPr>
              <w:pStyle w:val="TAL"/>
              <w:rPr>
                <w:sz w:val="16"/>
              </w:rPr>
            </w:pPr>
            <w:r w:rsidRPr="00907D00">
              <w:rPr>
                <w:sz w:val="16"/>
              </w:rPr>
              <w:t>C3-230640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3D9D" w14:textId="77777777" w:rsidR="00B4750D" w:rsidRPr="00907D00" w:rsidRDefault="00B4750D" w:rsidP="00FF0CF0">
            <w:pPr>
              <w:pStyle w:val="TAL"/>
              <w:rPr>
                <w:sz w:val="16"/>
              </w:rPr>
            </w:pPr>
            <w:r w:rsidRPr="00907D00">
              <w:rPr>
                <w:sz w:val="16"/>
              </w:rPr>
              <w:t>Updates on 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6D7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910"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6944"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0FF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8F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5C0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DBF2"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DDD4" w14:textId="77777777" w:rsidR="00B4750D" w:rsidRPr="00907D00" w:rsidRDefault="00B4750D" w:rsidP="00FF0CF0">
            <w:pPr>
              <w:pStyle w:val="TAL"/>
              <w:rPr>
                <w:sz w:val="16"/>
              </w:rPr>
            </w:pPr>
            <w:r w:rsidRPr="00907D00">
              <w:rPr>
                <w:sz w:val="16"/>
              </w:rPr>
              <w:t>agreed</w:t>
            </w:r>
          </w:p>
        </w:tc>
      </w:tr>
      <w:tr w:rsidR="00B4750D" w:rsidRPr="00907D00" w14:paraId="647290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C15B9C" w14:textId="77777777" w:rsidR="00B4750D" w:rsidRPr="00907D00" w:rsidRDefault="00B4750D" w:rsidP="00FF0CF0">
            <w:pPr>
              <w:pStyle w:val="TAL"/>
              <w:rPr>
                <w:sz w:val="16"/>
              </w:rPr>
            </w:pPr>
            <w:r w:rsidRPr="00907D00">
              <w:rPr>
                <w:sz w:val="16"/>
              </w:rPr>
              <w:t>C3-230132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4BD5" w14:textId="77777777" w:rsidR="00B4750D" w:rsidRPr="00907D00" w:rsidRDefault="00B4750D" w:rsidP="00FF0CF0">
            <w:pPr>
              <w:pStyle w:val="TAL"/>
              <w:rPr>
                <w:sz w:val="16"/>
              </w:rPr>
            </w:pPr>
            <w:r w:rsidRPr="00907D00">
              <w:rPr>
                <w:sz w:val="16"/>
              </w:rPr>
              <w:t>Updates on SMF+PGW-C interworking with DHCP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144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CE58"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B972" w14:textId="77777777" w:rsidR="00B4750D" w:rsidRPr="00907D00" w:rsidRDefault="00B4750D" w:rsidP="00FF0CF0">
            <w:pPr>
              <w:pStyle w:val="TAL"/>
              <w:rPr>
                <w:sz w:val="16"/>
              </w:rPr>
            </w:pPr>
            <w:r w:rsidRPr="00907D00">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1C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516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EAD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92C5"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6702" w14:textId="77777777" w:rsidR="00B4750D" w:rsidRPr="00907D00" w:rsidRDefault="00B4750D" w:rsidP="00FF0CF0">
            <w:pPr>
              <w:pStyle w:val="TAL"/>
              <w:rPr>
                <w:sz w:val="16"/>
              </w:rPr>
            </w:pPr>
            <w:r w:rsidRPr="00907D00">
              <w:rPr>
                <w:sz w:val="16"/>
              </w:rPr>
              <w:t>revised</w:t>
            </w:r>
          </w:p>
        </w:tc>
      </w:tr>
      <w:tr w:rsidR="00B4750D" w:rsidRPr="00907D00" w14:paraId="69B672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21DB08" w14:textId="77777777" w:rsidR="00B4750D" w:rsidRPr="00907D00" w:rsidRDefault="00B4750D" w:rsidP="00FF0CF0">
            <w:pPr>
              <w:pStyle w:val="TAL"/>
              <w:rPr>
                <w:sz w:val="16"/>
              </w:rPr>
            </w:pPr>
            <w:r w:rsidRPr="00907D00">
              <w:rPr>
                <w:sz w:val="16"/>
              </w:rPr>
              <w:t>C3-230641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8425" w14:textId="77777777" w:rsidR="00B4750D" w:rsidRPr="00907D00" w:rsidRDefault="00B4750D" w:rsidP="00FF0CF0">
            <w:pPr>
              <w:pStyle w:val="TAL"/>
              <w:rPr>
                <w:sz w:val="16"/>
              </w:rPr>
            </w:pPr>
            <w:r w:rsidRPr="00907D00">
              <w:rPr>
                <w:sz w:val="16"/>
              </w:rPr>
              <w:t>Updates on SMF+PGW-C interworking with DHCP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48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8D4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CE76" w14:textId="77777777" w:rsidR="00B4750D" w:rsidRPr="00907D00" w:rsidRDefault="00B4750D" w:rsidP="00FF0CF0">
            <w:pPr>
              <w:pStyle w:val="TAL"/>
              <w:rPr>
                <w:sz w:val="16"/>
              </w:rPr>
            </w:pPr>
            <w:r w:rsidRPr="00907D00">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4D7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F5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672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6E80"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F499" w14:textId="77777777" w:rsidR="00B4750D" w:rsidRPr="00907D00" w:rsidRDefault="00B4750D" w:rsidP="00FF0CF0">
            <w:pPr>
              <w:pStyle w:val="TAL"/>
              <w:rPr>
                <w:sz w:val="16"/>
              </w:rPr>
            </w:pPr>
            <w:r w:rsidRPr="00907D00">
              <w:rPr>
                <w:sz w:val="16"/>
              </w:rPr>
              <w:t>agreed</w:t>
            </w:r>
          </w:p>
        </w:tc>
      </w:tr>
      <w:tr w:rsidR="00B4750D" w:rsidRPr="00907D00" w14:paraId="6C3A23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43B466" w14:textId="77777777" w:rsidR="00B4750D" w:rsidRPr="00907D00" w:rsidRDefault="00B4750D" w:rsidP="00FF0CF0">
            <w:pPr>
              <w:pStyle w:val="TAL"/>
              <w:rPr>
                <w:sz w:val="16"/>
              </w:rPr>
            </w:pPr>
            <w:r w:rsidRPr="00907D00">
              <w:rPr>
                <w:sz w:val="16"/>
              </w:rPr>
              <w:t>C3-230137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70F1" w14:textId="77777777" w:rsidR="00B4750D" w:rsidRPr="00907D00" w:rsidRDefault="00B4750D" w:rsidP="00FF0CF0">
            <w:pPr>
              <w:pStyle w:val="TAL"/>
              <w:rPr>
                <w:sz w:val="16"/>
              </w:rPr>
            </w:pPr>
            <w:r w:rsidRPr="00907D00">
              <w:rPr>
                <w:sz w:val="16"/>
              </w:rPr>
              <w:t>SMF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96C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55B5"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FAA9" w14:textId="77777777" w:rsidR="00B4750D" w:rsidRPr="00907D00" w:rsidRDefault="00B4750D" w:rsidP="00FF0CF0">
            <w:pPr>
              <w:pStyle w:val="TAL"/>
              <w:rPr>
                <w:sz w:val="16"/>
              </w:rPr>
            </w:pPr>
            <w:r w:rsidRPr="00907D0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13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6F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575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FEB9"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6CFAD" w14:textId="77777777" w:rsidR="00B4750D" w:rsidRPr="00907D00" w:rsidRDefault="00B4750D" w:rsidP="00FF0CF0">
            <w:pPr>
              <w:pStyle w:val="TAL"/>
              <w:rPr>
                <w:sz w:val="16"/>
              </w:rPr>
            </w:pPr>
            <w:r w:rsidRPr="00907D00">
              <w:rPr>
                <w:sz w:val="16"/>
              </w:rPr>
              <w:t>revised</w:t>
            </w:r>
          </w:p>
        </w:tc>
      </w:tr>
      <w:tr w:rsidR="00B4750D" w:rsidRPr="00907D00" w14:paraId="50B499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651F0B" w14:textId="77777777" w:rsidR="00B4750D" w:rsidRPr="00907D00" w:rsidRDefault="00B4750D" w:rsidP="00FF0CF0">
            <w:pPr>
              <w:pStyle w:val="TAL"/>
              <w:rPr>
                <w:sz w:val="16"/>
              </w:rPr>
            </w:pPr>
            <w:r w:rsidRPr="00907D00">
              <w:rPr>
                <w:sz w:val="16"/>
              </w:rPr>
              <w:t>C3-230626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F6E" w14:textId="77777777" w:rsidR="00B4750D" w:rsidRPr="00907D00" w:rsidRDefault="00B4750D" w:rsidP="00FF0CF0">
            <w:pPr>
              <w:pStyle w:val="TAL"/>
              <w:rPr>
                <w:sz w:val="16"/>
              </w:rPr>
            </w:pPr>
            <w:r w:rsidRPr="00907D00">
              <w:rPr>
                <w:sz w:val="16"/>
              </w:rPr>
              <w:t>SMF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7621"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C3E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4EAF" w14:textId="77777777" w:rsidR="00B4750D" w:rsidRPr="00907D00" w:rsidRDefault="00B4750D" w:rsidP="00FF0CF0">
            <w:pPr>
              <w:pStyle w:val="TAL"/>
              <w:rPr>
                <w:sz w:val="16"/>
              </w:rPr>
            </w:pPr>
            <w:r w:rsidRPr="00907D0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5A4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33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B05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D1B7"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13B3" w14:textId="77777777" w:rsidR="00B4750D" w:rsidRPr="00907D00" w:rsidRDefault="00B4750D" w:rsidP="00FF0CF0">
            <w:pPr>
              <w:pStyle w:val="TAL"/>
              <w:rPr>
                <w:sz w:val="16"/>
              </w:rPr>
            </w:pPr>
            <w:r w:rsidRPr="00907D00">
              <w:rPr>
                <w:sz w:val="16"/>
              </w:rPr>
              <w:t>agreed</w:t>
            </w:r>
          </w:p>
        </w:tc>
      </w:tr>
      <w:tr w:rsidR="00B4750D" w:rsidRPr="00907D00" w14:paraId="1363F7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5FD466" w14:textId="77777777" w:rsidR="00B4750D" w:rsidRPr="00907D00" w:rsidRDefault="00B4750D" w:rsidP="00FF0CF0">
            <w:pPr>
              <w:pStyle w:val="TAL"/>
              <w:rPr>
                <w:sz w:val="16"/>
              </w:rPr>
            </w:pPr>
            <w:r w:rsidRPr="00907D00">
              <w:rPr>
                <w:sz w:val="16"/>
              </w:rPr>
              <w:t>C3-230168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16A2"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2CE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656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A13" w14:textId="77777777" w:rsidR="00B4750D" w:rsidRPr="00907D00" w:rsidRDefault="00B4750D" w:rsidP="00FF0CF0">
            <w:pPr>
              <w:pStyle w:val="TAL"/>
              <w:rPr>
                <w:sz w:val="16"/>
              </w:rPr>
            </w:pPr>
            <w:r w:rsidRPr="00907D00">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A39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6C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031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74E1"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A850" w14:textId="77777777" w:rsidR="00B4750D" w:rsidRPr="00907D00" w:rsidRDefault="00B4750D" w:rsidP="00FF0CF0">
            <w:pPr>
              <w:pStyle w:val="TAL"/>
              <w:rPr>
                <w:sz w:val="16"/>
              </w:rPr>
            </w:pPr>
            <w:r w:rsidRPr="00907D00">
              <w:rPr>
                <w:sz w:val="16"/>
              </w:rPr>
              <w:t>revised</w:t>
            </w:r>
          </w:p>
        </w:tc>
      </w:tr>
      <w:tr w:rsidR="00B4750D" w:rsidRPr="00907D00" w14:paraId="5EA8A6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42B80" w14:textId="77777777" w:rsidR="00B4750D" w:rsidRPr="00907D00" w:rsidRDefault="00B4750D" w:rsidP="00FF0CF0">
            <w:pPr>
              <w:pStyle w:val="TAL"/>
              <w:rPr>
                <w:sz w:val="16"/>
              </w:rPr>
            </w:pPr>
            <w:r w:rsidRPr="00907D00">
              <w:rPr>
                <w:sz w:val="16"/>
              </w:rPr>
              <w:t>C3-230655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D37A" w14:textId="77777777" w:rsidR="00B4750D" w:rsidRPr="00907D00" w:rsidRDefault="00B4750D" w:rsidP="00FF0CF0">
            <w:pPr>
              <w:pStyle w:val="TAL"/>
              <w:rPr>
                <w:sz w:val="16"/>
              </w:rPr>
            </w:pPr>
            <w:r w:rsidRPr="00907D00">
              <w:rPr>
                <w:sz w:val="16"/>
              </w:rPr>
              <w:t>Updates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9A1A"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CCC9"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FFE2" w14:textId="77777777" w:rsidR="00B4750D" w:rsidRPr="00907D00" w:rsidRDefault="00B4750D" w:rsidP="00FF0CF0">
            <w:pPr>
              <w:pStyle w:val="TAL"/>
              <w:rPr>
                <w:sz w:val="16"/>
              </w:rPr>
            </w:pPr>
            <w:r w:rsidRPr="00907D00">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31C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88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0CB2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4AFC" w14:textId="77777777" w:rsidR="00B4750D" w:rsidRPr="00907D00" w:rsidRDefault="00B4750D" w:rsidP="00FF0CF0">
            <w:pPr>
              <w:pStyle w:val="TAL"/>
              <w:rPr>
                <w:sz w:val="16"/>
              </w:rPr>
            </w:pPr>
            <w:r w:rsidRPr="00907D00">
              <w:rPr>
                <w:sz w:val="16"/>
              </w:rPr>
              <w:t>TEI18_SDNAEPC, 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A6E0" w14:textId="77777777" w:rsidR="00B4750D" w:rsidRPr="00907D00" w:rsidRDefault="00B4750D" w:rsidP="00FF0CF0">
            <w:pPr>
              <w:pStyle w:val="TAL"/>
              <w:rPr>
                <w:sz w:val="16"/>
              </w:rPr>
            </w:pPr>
            <w:r w:rsidRPr="00907D00">
              <w:rPr>
                <w:sz w:val="16"/>
              </w:rPr>
              <w:t>agreed</w:t>
            </w:r>
          </w:p>
        </w:tc>
      </w:tr>
      <w:tr w:rsidR="00B4750D" w:rsidRPr="00907D00" w14:paraId="63A276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0D64BB" w14:textId="77777777" w:rsidR="00B4750D" w:rsidRPr="00907D00" w:rsidRDefault="00B4750D" w:rsidP="00FF0CF0">
            <w:pPr>
              <w:pStyle w:val="TAL"/>
              <w:rPr>
                <w:sz w:val="16"/>
              </w:rPr>
            </w:pPr>
            <w:r w:rsidRPr="00907D00">
              <w:rPr>
                <w:sz w:val="16"/>
              </w:rPr>
              <w:t>C3-230169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FF2D"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1F6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021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0021" w14:textId="77777777" w:rsidR="00B4750D" w:rsidRPr="00907D00" w:rsidRDefault="00B4750D" w:rsidP="00FF0CF0">
            <w:pPr>
              <w:pStyle w:val="TAL"/>
              <w:rPr>
                <w:sz w:val="16"/>
              </w:rPr>
            </w:pPr>
            <w:r w:rsidRPr="00907D0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A8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D2F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0A2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56A0"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3DE0" w14:textId="77777777" w:rsidR="00B4750D" w:rsidRPr="00907D00" w:rsidRDefault="00B4750D" w:rsidP="00FF0CF0">
            <w:pPr>
              <w:pStyle w:val="TAL"/>
              <w:rPr>
                <w:sz w:val="16"/>
              </w:rPr>
            </w:pPr>
            <w:r w:rsidRPr="00907D00">
              <w:rPr>
                <w:sz w:val="16"/>
              </w:rPr>
              <w:t>revised</w:t>
            </w:r>
          </w:p>
        </w:tc>
      </w:tr>
      <w:tr w:rsidR="00B4750D" w:rsidRPr="00907D00" w14:paraId="1C6E40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B0469B" w14:textId="77777777" w:rsidR="00B4750D" w:rsidRPr="00907D00" w:rsidRDefault="00B4750D" w:rsidP="00FF0CF0">
            <w:pPr>
              <w:pStyle w:val="TAL"/>
              <w:rPr>
                <w:sz w:val="16"/>
              </w:rPr>
            </w:pPr>
            <w:r w:rsidRPr="00907D00">
              <w:rPr>
                <w:sz w:val="16"/>
              </w:rPr>
              <w:t>C3-230656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8E24"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A8C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F936"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96DC" w14:textId="77777777" w:rsidR="00B4750D" w:rsidRPr="00907D00" w:rsidRDefault="00B4750D" w:rsidP="00FF0CF0">
            <w:pPr>
              <w:pStyle w:val="TAL"/>
              <w:rPr>
                <w:sz w:val="16"/>
              </w:rPr>
            </w:pPr>
            <w:r w:rsidRPr="00907D0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54B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74F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70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CFCA"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6840" w14:textId="77777777" w:rsidR="00B4750D" w:rsidRPr="00907D00" w:rsidRDefault="00B4750D" w:rsidP="00FF0CF0">
            <w:pPr>
              <w:pStyle w:val="TAL"/>
              <w:rPr>
                <w:sz w:val="16"/>
              </w:rPr>
            </w:pPr>
            <w:r w:rsidRPr="00907D00">
              <w:rPr>
                <w:sz w:val="16"/>
              </w:rPr>
              <w:t>agreed</w:t>
            </w:r>
          </w:p>
        </w:tc>
      </w:tr>
      <w:tr w:rsidR="00B4750D" w:rsidRPr="00907D00" w14:paraId="5584D1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AAAC5A" w14:textId="77777777" w:rsidR="00B4750D" w:rsidRPr="00907D00" w:rsidRDefault="00B4750D" w:rsidP="00FF0CF0">
            <w:pPr>
              <w:pStyle w:val="TAL"/>
              <w:rPr>
                <w:sz w:val="16"/>
              </w:rPr>
            </w:pPr>
            <w:r w:rsidRPr="00907D00">
              <w:rPr>
                <w:sz w:val="16"/>
              </w:rPr>
              <w:t>C3-230170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E438"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04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9DA4"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5020" w14:textId="77777777" w:rsidR="00B4750D" w:rsidRPr="00907D00" w:rsidRDefault="00B4750D" w:rsidP="00FF0CF0">
            <w:pPr>
              <w:pStyle w:val="TAL"/>
              <w:rPr>
                <w:sz w:val="16"/>
              </w:rPr>
            </w:pPr>
            <w:r w:rsidRPr="00907D00">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DDA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27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EB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8D64"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ED14" w14:textId="77777777" w:rsidR="00B4750D" w:rsidRPr="00907D00" w:rsidRDefault="00B4750D" w:rsidP="00FF0CF0">
            <w:pPr>
              <w:pStyle w:val="TAL"/>
              <w:rPr>
                <w:sz w:val="16"/>
              </w:rPr>
            </w:pPr>
            <w:r w:rsidRPr="00907D00">
              <w:rPr>
                <w:sz w:val="16"/>
              </w:rPr>
              <w:t>agreed</w:t>
            </w:r>
          </w:p>
        </w:tc>
      </w:tr>
      <w:tr w:rsidR="00B4750D" w:rsidRPr="00907D00" w14:paraId="54D9AA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580062" w14:textId="77777777" w:rsidR="00B4750D" w:rsidRPr="00907D00" w:rsidRDefault="00B4750D" w:rsidP="00FF0CF0">
            <w:pPr>
              <w:pStyle w:val="TAL"/>
              <w:rPr>
                <w:sz w:val="16"/>
              </w:rPr>
            </w:pPr>
            <w:r w:rsidRPr="00907D00">
              <w:rPr>
                <w:sz w:val="16"/>
              </w:rPr>
              <w:t>C3-230114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9EA5" w14:textId="77777777" w:rsidR="00B4750D" w:rsidRPr="00907D00" w:rsidRDefault="00B4750D" w:rsidP="00FF0CF0">
            <w:pPr>
              <w:pStyle w:val="TAL"/>
              <w:rPr>
                <w:sz w:val="16"/>
              </w:rPr>
            </w:pPr>
            <w:r w:rsidRPr="00907D00">
              <w:rPr>
                <w:sz w:val="16"/>
              </w:rPr>
              <w:t>Adding PER to TSC QoS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012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F2A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DC31"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10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25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AFF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7BE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9547" w14:textId="77777777" w:rsidR="00B4750D" w:rsidRPr="00907D00" w:rsidRDefault="00B4750D" w:rsidP="00FF0CF0">
            <w:pPr>
              <w:pStyle w:val="TAL"/>
              <w:rPr>
                <w:sz w:val="16"/>
              </w:rPr>
            </w:pPr>
            <w:r w:rsidRPr="00907D00">
              <w:rPr>
                <w:sz w:val="16"/>
              </w:rPr>
              <w:t>revised</w:t>
            </w:r>
          </w:p>
        </w:tc>
      </w:tr>
      <w:tr w:rsidR="00B4750D" w:rsidRPr="00907D00" w14:paraId="1C50C5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6ACA38" w14:textId="77777777" w:rsidR="00B4750D" w:rsidRPr="00907D00" w:rsidRDefault="00B4750D" w:rsidP="00FF0CF0">
            <w:pPr>
              <w:pStyle w:val="TAL"/>
              <w:rPr>
                <w:sz w:val="16"/>
              </w:rPr>
            </w:pPr>
            <w:r w:rsidRPr="00907D00">
              <w:rPr>
                <w:sz w:val="16"/>
              </w:rPr>
              <w:t>C3-230875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A4E7" w14:textId="77777777" w:rsidR="00B4750D" w:rsidRPr="00907D00" w:rsidRDefault="00B4750D" w:rsidP="00FF0CF0">
            <w:pPr>
              <w:pStyle w:val="TAL"/>
              <w:rPr>
                <w:sz w:val="16"/>
              </w:rPr>
            </w:pPr>
            <w:r w:rsidRPr="00907D00">
              <w:rPr>
                <w:sz w:val="16"/>
              </w:rPr>
              <w:t>Adding PER to TSC QoS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1499"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13E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D14C"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FE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3B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269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606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B73F" w14:textId="77777777" w:rsidR="00B4750D" w:rsidRPr="00907D00" w:rsidRDefault="00B4750D" w:rsidP="00FF0CF0">
            <w:pPr>
              <w:pStyle w:val="TAL"/>
              <w:rPr>
                <w:sz w:val="16"/>
              </w:rPr>
            </w:pPr>
            <w:r w:rsidRPr="00907D00">
              <w:rPr>
                <w:sz w:val="16"/>
              </w:rPr>
              <w:t>agreed</w:t>
            </w:r>
          </w:p>
        </w:tc>
      </w:tr>
      <w:tr w:rsidR="00B4750D" w:rsidRPr="00907D00" w14:paraId="03D1A3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B88280" w14:textId="77777777" w:rsidR="00B4750D" w:rsidRPr="00907D00" w:rsidRDefault="00B4750D" w:rsidP="00FF0CF0">
            <w:pPr>
              <w:pStyle w:val="TAL"/>
              <w:rPr>
                <w:sz w:val="16"/>
              </w:rPr>
            </w:pPr>
            <w:r w:rsidRPr="00907D00">
              <w:rPr>
                <w:sz w:val="16"/>
              </w:rPr>
              <w:t>C3-230276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4A21"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C7D4"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E2F6"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D420"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CA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124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D16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A73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10A0" w14:textId="77777777" w:rsidR="00B4750D" w:rsidRPr="00907D00" w:rsidRDefault="00B4750D" w:rsidP="00FF0CF0">
            <w:pPr>
              <w:pStyle w:val="TAL"/>
              <w:rPr>
                <w:sz w:val="16"/>
              </w:rPr>
            </w:pPr>
            <w:r w:rsidRPr="00907D00">
              <w:rPr>
                <w:sz w:val="16"/>
              </w:rPr>
              <w:t>revised</w:t>
            </w:r>
          </w:p>
        </w:tc>
      </w:tr>
      <w:tr w:rsidR="00B4750D" w:rsidRPr="00907D00" w14:paraId="3DA92F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864CAA" w14:textId="77777777" w:rsidR="00B4750D" w:rsidRPr="00907D00" w:rsidRDefault="00B4750D" w:rsidP="00FF0CF0">
            <w:pPr>
              <w:pStyle w:val="TAL"/>
              <w:rPr>
                <w:sz w:val="16"/>
              </w:rPr>
            </w:pPr>
            <w:r w:rsidRPr="00907D00">
              <w:rPr>
                <w:sz w:val="16"/>
              </w:rPr>
              <w:t>C3-230712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D106"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C704"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DD9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9EDB"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3B0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7FE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5F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BD18"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085F" w14:textId="77777777" w:rsidR="00B4750D" w:rsidRPr="00907D00" w:rsidRDefault="00B4750D" w:rsidP="00FF0CF0">
            <w:pPr>
              <w:pStyle w:val="TAL"/>
              <w:rPr>
                <w:sz w:val="16"/>
              </w:rPr>
            </w:pPr>
            <w:r w:rsidRPr="00907D00">
              <w:rPr>
                <w:sz w:val="16"/>
              </w:rPr>
              <w:t>agreed</w:t>
            </w:r>
          </w:p>
        </w:tc>
      </w:tr>
      <w:tr w:rsidR="00B4750D" w:rsidRPr="00907D00" w14:paraId="3FA0AD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98DF4B" w14:textId="77777777" w:rsidR="00B4750D" w:rsidRPr="00907D00" w:rsidRDefault="00B4750D" w:rsidP="00FF0CF0">
            <w:pPr>
              <w:pStyle w:val="TAL"/>
              <w:rPr>
                <w:sz w:val="16"/>
              </w:rPr>
            </w:pPr>
            <w:r w:rsidRPr="00907D00">
              <w:rPr>
                <w:sz w:val="16"/>
              </w:rPr>
              <w:t>C3-230277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0939"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CCC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34B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7069"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2AB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554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FB8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6FB7"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9B1F" w14:textId="77777777" w:rsidR="00B4750D" w:rsidRPr="00907D00" w:rsidRDefault="00B4750D" w:rsidP="00FF0CF0">
            <w:pPr>
              <w:pStyle w:val="TAL"/>
              <w:rPr>
                <w:sz w:val="16"/>
              </w:rPr>
            </w:pPr>
            <w:r w:rsidRPr="00907D00">
              <w:rPr>
                <w:sz w:val="16"/>
              </w:rPr>
              <w:t>revised</w:t>
            </w:r>
          </w:p>
        </w:tc>
      </w:tr>
      <w:tr w:rsidR="00B4750D" w:rsidRPr="00907D00" w14:paraId="37FDDB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2765A3" w14:textId="77777777" w:rsidR="00B4750D" w:rsidRPr="00907D00" w:rsidRDefault="00B4750D" w:rsidP="00FF0CF0">
            <w:pPr>
              <w:pStyle w:val="TAL"/>
              <w:rPr>
                <w:sz w:val="16"/>
              </w:rPr>
            </w:pPr>
            <w:r w:rsidRPr="00907D00">
              <w:rPr>
                <w:sz w:val="16"/>
              </w:rPr>
              <w:t>C3-230711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CF12"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A98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63A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A4F5"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454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8EC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0D2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5B9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91D2" w14:textId="77777777" w:rsidR="00B4750D" w:rsidRPr="00907D00" w:rsidRDefault="00B4750D" w:rsidP="00FF0CF0">
            <w:pPr>
              <w:pStyle w:val="TAL"/>
              <w:rPr>
                <w:sz w:val="16"/>
              </w:rPr>
            </w:pPr>
            <w:r w:rsidRPr="00907D00">
              <w:rPr>
                <w:sz w:val="16"/>
              </w:rPr>
              <w:t>agreed</w:t>
            </w:r>
          </w:p>
        </w:tc>
      </w:tr>
      <w:tr w:rsidR="00B4750D" w:rsidRPr="00907D00" w14:paraId="0F5CF1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D92439" w14:textId="77777777" w:rsidR="00B4750D" w:rsidRPr="00907D00" w:rsidRDefault="00B4750D" w:rsidP="00FF0CF0">
            <w:pPr>
              <w:pStyle w:val="TAL"/>
              <w:rPr>
                <w:sz w:val="16"/>
              </w:rPr>
            </w:pPr>
            <w:r w:rsidRPr="00907D00">
              <w:rPr>
                <w:sz w:val="16"/>
              </w:rPr>
              <w:t>C3-230278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56D4" w14:textId="77777777" w:rsidR="00B4750D" w:rsidRPr="00907D00" w:rsidRDefault="00B4750D" w:rsidP="00FF0CF0">
            <w:pPr>
              <w:pStyle w:val="TAL"/>
              <w:rPr>
                <w:sz w:val="16"/>
              </w:rPr>
            </w:pPr>
            <w:r w:rsidRPr="00907D00">
              <w:rPr>
                <w:sz w:val="16"/>
              </w:rPr>
              <w:t>Correction to Ntsctsf_TSCQoSandAssistance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DEBB"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6BF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FB16" w14:textId="77777777" w:rsidR="00B4750D" w:rsidRPr="00907D00" w:rsidRDefault="00B4750D" w:rsidP="00FF0CF0">
            <w:pPr>
              <w:pStyle w:val="TAL"/>
              <w:rPr>
                <w:sz w:val="16"/>
              </w:rPr>
            </w:pPr>
            <w:r w:rsidRPr="00907D0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78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BC2B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C8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58F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FF90" w14:textId="77777777" w:rsidR="00B4750D" w:rsidRPr="00907D00" w:rsidRDefault="00B4750D" w:rsidP="00FF0CF0">
            <w:pPr>
              <w:pStyle w:val="TAL"/>
              <w:rPr>
                <w:sz w:val="16"/>
              </w:rPr>
            </w:pPr>
            <w:r w:rsidRPr="00907D00">
              <w:rPr>
                <w:sz w:val="16"/>
              </w:rPr>
              <w:t>agreed</w:t>
            </w:r>
          </w:p>
        </w:tc>
      </w:tr>
      <w:tr w:rsidR="00B4750D" w:rsidRPr="00907D00" w14:paraId="370E27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50DAC" w14:textId="77777777" w:rsidR="00B4750D" w:rsidRPr="00907D00" w:rsidRDefault="00B4750D" w:rsidP="00FF0CF0">
            <w:pPr>
              <w:pStyle w:val="TAL"/>
              <w:rPr>
                <w:sz w:val="16"/>
              </w:rPr>
            </w:pPr>
            <w:r w:rsidRPr="00907D00">
              <w:rPr>
                <w:sz w:val="16"/>
              </w:rPr>
              <w:t>C3-230279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6DDC" w14:textId="77777777" w:rsidR="00B4750D" w:rsidRPr="00907D00" w:rsidRDefault="00B4750D" w:rsidP="00FF0CF0">
            <w:pPr>
              <w:pStyle w:val="TAL"/>
              <w:rPr>
                <w:sz w:val="16"/>
              </w:rPr>
            </w:pPr>
            <w:r w:rsidRPr="00907D00">
              <w:rPr>
                <w:sz w:val="16"/>
              </w:rPr>
              <w:t>Correction to Ntsctsf_TSCQoSandAssistance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337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2BF5"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13AD"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73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25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3B0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CE4A"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AB73" w14:textId="77777777" w:rsidR="00B4750D" w:rsidRPr="00907D00" w:rsidRDefault="00B4750D" w:rsidP="00FF0CF0">
            <w:pPr>
              <w:pStyle w:val="TAL"/>
              <w:rPr>
                <w:sz w:val="16"/>
              </w:rPr>
            </w:pPr>
            <w:r w:rsidRPr="00907D00">
              <w:rPr>
                <w:sz w:val="16"/>
              </w:rPr>
              <w:t>agreed</w:t>
            </w:r>
          </w:p>
        </w:tc>
      </w:tr>
      <w:tr w:rsidR="00B4750D" w:rsidRPr="00907D00" w14:paraId="486D8B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1FA464" w14:textId="77777777" w:rsidR="00B4750D" w:rsidRPr="00907D00" w:rsidRDefault="00B4750D" w:rsidP="00FF0CF0">
            <w:pPr>
              <w:pStyle w:val="TAL"/>
              <w:rPr>
                <w:sz w:val="16"/>
              </w:rPr>
            </w:pPr>
            <w:r w:rsidRPr="00907D00">
              <w:rPr>
                <w:sz w:val="16"/>
              </w:rPr>
              <w:t>C3-230280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679F" w14:textId="77777777" w:rsidR="00B4750D" w:rsidRPr="00907D00" w:rsidRDefault="00B4750D" w:rsidP="00FF0CF0">
            <w:pPr>
              <w:pStyle w:val="TAL"/>
              <w:rPr>
                <w:sz w:val="16"/>
              </w:rPr>
            </w:pPr>
            <w:r w:rsidRPr="00907D00">
              <w:rPr>
                <w:sz w:val="16"/>
              </w:rPr>
              <w:t>Correction to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09B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97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3F8C" w14:textId="77777777" w:rsidR="00B4750D" w:rsidRPr="00907D00" w:rsidRDefault="00B4750D" w:rsidP="00FF0CF0">
            <w:pPr>
              <w:pStyle w:val="TAL"/>
              <w:rPr>
                <w:sz w:val="16"/>
              </w:rPr>
            </w:pPr>
            <w:r w:rsidRPr="00907D0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AE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EFF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D1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308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4C58" w14:textId="77777777" w:rsidR="00B4750D" w:rsidRPr="00907D00" w:rsidRDefault="00B4750D" w:rsidP="00FF0CF0">
            <w:pPr>
              <w:pStyle w:val="TAL"/>
              <w:rPr>
                <w:sz w:val="16"/>
              </w:rPr>
            </w:pPr>
            <w:r w:rsidRPr="00907D00">
              <w:rPr>
                <w:sz w:val="16"/>
              </w:rPr>
              <w:t>agreed</w:t>
            </w:r>
          </w:p>
        </w:tc>
      </w:tr>
      <w:tr w:rsidR="00B4750D" w:rsidRPr="00907D00" w14:paraId="3DAAA7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8DD544" w14:textId="77777777" w:rsidR="00B4750D" w:rsidRPr="00907D00" w:rsidRDefault="00B4750D" w:rsidP="00FF0CF0">
            <w:pPr>
              <w:pStyle w:val="TAL"/>
              <w:rPr>
                <w:sz w:val="16"/>
              </w:rPr>
            </w:pPr>
            <w:r w:rsidRPr="00907D00">
              <w:rPr>
                <w:sz w:val="16"/>
              </w:rPr>
              <w:t>C3-230281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5FC8" w14:textId="77777777" w:rsidR="00B4750D" w:rsidRPr="00907D00" w:rsidRDefault="00B4750D" w:rsidP="00FF0CF0">
            <w:pPr>
              <w:pStyle w:val="TAL"/>
              <w:rPr>
                <w:sz w:val="16"/>
              </w:rPr>
            </w:pPr>
            <w:r w:rsidRPr="00907D00">
              <w:rPr>
                <w:sz w:val="16"/>
              </w:rPr>
              <w:t>Correction to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3979"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AB2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BD7A"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F33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908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605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ABA9"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60FD" w14:textId="77777777" w:rsidR="00B4750D" w:rsidRPr="00907D00" w:rsidRDefault="00B4750D" w:rsidP="00FF0CF0">
            <w:pPr>
              <w:pStyle w:val="TAL"/>
              <w:rPr>
                <w:sz w:val="16"/>
              </w:rPr>
            </w:pPr>
            <w:r w:rsidRPr="00907D00">
              <w:rPr>
                <w:sz w:val="16"/>
              </w:rPr>
              <w:t>agreed</w:t>
            </w:r>
          </w:p>
        </w:tc>
      </w:tr>
      <w:tr w:rsidR="00B4750D" w:rsidRPr="00907D00" w14:paraId="1CA602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EE47B2" w14:textId="77777777" w:rsidR="00B4750D" w:rsidRPr="00907D00" w:rsidRDefault="00B4750D" w:rsidP="00FF0CF0">
            <w:pPr>
              <w:pStyle w:val="TAL"/>
              <w:rPr>
                <w:sz w:val="16"/>
              </w:rPr>
            </w:pPr>
            <w:r w:rsidRPr="00907D00">
              <w:rPr>
                <w:sz w:val="16"/>
              </w:rPr>
              <w:t>C3-230381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60F1"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B8E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FDA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24F8"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EDE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66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BD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98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0BD0" w14:textId="77777777" w:rsidR="00B4750D" w:rsidRPr="00907D00" w:rsidRDefault="00B4750D" w:rsidP="00FF0CF0">
            <w:pPr>
              <w:pStyle w:val="TAL"/>
              <w:rPr>
                <w:sz w:val="16"/>
              </w:rPr>
            </w:pPr>
            <w:r w:rsidRPr="00907D00">
              <w:rPr>
                <w:sz w:val="16"/>
              </w:rPr>
              <w:t>agreed</w:t>
            </w:r>
          </w:p>
        </w:tc>
      </w:tr>
      <w:tr w:rsidR="00B4750D" w:rsidRPr="00907D00" w14:paraId="341A2E4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477F0" w14:textId="77777777" w:rsidR="00B4750D" w:rsidRPr="00907D00" w:rsidRDefault="00B4750D" w:rsidP="00FF0CF0">
            <w:pPr>
              <w:pStyle w:val="TAL"/>
              <w:rPr>
                <w:sz w:val="16"/>
              </w:rPr>
            </w:pPr>
            <w:r w:rsidRPr="00907D00">
              <w:rPr>
                <w:sz w:val="16"/>
              </w:rPr>
              <w:t>C3-230396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F327" w14:textId="77777777" w:rsidR="00B4750D" w:rsidRPr="00907D00" w:rsidRDefault="00B4750D" w:rsidP="00FF0CF0">
            <w:pPr>
              <w:pStyle w:val="TAL"/>
              <w:rPr>
                <w:sz w:val="16"/>
              </w:rPr>
            </w:pPr>
            <w:r w:rsidRPr="00907D00">
              <w:rPr>
                <w:sz w:val="16"/>
              </w:rPr>
              <w:t>Service description – support of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E52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D5AC"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EC6B"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A2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76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B1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108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37F3" w14:textId="77777777" w:rsidR="00B4750D" w:rsidRPr="00907D00" w:rsidRDefault="00B4750D" w:rsidP="00FF0CF0">
            <w:pPr>
              <w:pStyle w:val="TAL"/>
              <w:rPr>
                <w:sz w:val="16"/>
              </w:rPr>
            </w:pPr>
            <w:r w:rsidRPr="00907D00">
              <w:rPr>
                <w:sz w:val="16"/>
              </w:rPr>
              <w:t>revised</w:t>
            </w:r>
          </w:p>
        </w:tc>
      </w:tr>
      <w:tr w:rsidR="00B4750D" w:rsidRPr="00907D00" w14:paraId="0E229F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6D70AB" w14:textId="77777777" w:rsidR="00B4750D" w:rsidRPr="00907D00" w:rsidRDefault="00B4750D" w:rsidP="00FF0CF0">
            <w:pPr>
              <w:pStyle w:val="TAL"/>
              <w:rPr>
                <w:sz w:val="16"/>
              </w:rPr>
            </w:pPr>
            <w:r w:rsidRPr="00907D00">
              <w:rPr>
                <w:sz w:val="16"/>
              </w:rPr>
              <w:t>C3-230838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3007" w14:textId="77777777" w:rsidR="00B4750D" w:rsidRPr="00907D00" w:rsidRDefault="00B4750D" w:rsidP="00FF0CF0">
            <w:pPr>
              <w:pStyle w:val="TAL"/>
              <w:rPr>
                <w:sz w:val="16"/>
              </w:rPr>
            </w:pPr>
            <w:r w:rsidRPr="00907D00">
              <w:rPr>
                <w:sz w:val="16"/>
              </w:rPr>
              <w:t>Service description – support of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6990"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9E2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9DD4"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AF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A1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CDC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3F5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6DC3" w14:textId="77777777" w:rsidR="00B4750D" w:rsidRPr="00907D00" w:rsidRDefault="00B4750D" w:rsidP="00FF0CF0">
            <w:pPr>
              <w:pStyle w:val="TAL"/>
              <w:rPr>
                <w:sz w:val="16"/>
              </w:rPr>
            </w:pPr>
            <w:r w:rsidRPr="00907D00">
              <w:rPr>
                <w:sz w:val="16"/>
              </w:rPr>
              <w:t>agreed</w:t>
            </w:r>
          </w:p>
        </w:tc>
      </w:tr>
      <w:tr w:rsidR="00B4750D" w:rsidRPr="00907D00" w14:paraId="6ADC57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5AD851" w14:textId="77777777" w:rsidR="00B4750D" w:rsidRPr="00907D00" w:rsidRDefault="00B4750D" w:rsidP="00FF0CF0">
            <w:pPr>
              <w:pStyle w:val="TAL"/>
              <w:rPr>
                <w:sz w:val="16"/>
              </w:rPr>
            </w:pPr>
            <w:r w:rsidRPr="00907D00">
              <w:rPr>
                <w:sz w:val="16"/>
              </w:rPr>
              <w:t>C3-230397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73C3" w14:textId="77777777" w:rsidR="00B4750D" w:rsidRPr="00907D00" w:rsidRDefault="00B4750D" w:rsidP="00FF0CF0">
            <w:pPr>
              <w:pStyle w:val="TAL"/>
              <w:rPr>
                <w:sz w:val="16"/>
              </w:rPr>
            </w:pPr>
            <w:r w:rsidRPr="00907D00">
              <w:rPr>
                <w:sz w:val="16"/>
              </w:rPr>
              <w:t>Provisioning of coverage area filters for 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05F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8D9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219E"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679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DB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678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CB5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708B" w14:textId="77777777" w:rsidR="00B4750D" w:rsidRPr="00907D00" w:rsidRDefault="00B4750D" w:rsidP="00FF0CF0">
            <w:pPr>
              <w:pStyle w:val="TAL"/>
              <w:rPr>
                <w:sz w:val="16"/>
              </w:rPr>
            </w:pPr>
            <w:r w:rsidRPr="00907D00">
              <w:rPr>
                <w:sz w:val="16"/>
              </w:rPr>
              <w:t>revised</w:t>
            </w:r>
          </w:p>
        </w:tc>
      </w:tr>
      <w:tr w:rsidR="00B4750D" w:rsidRPr="00907D00" w14:paraId="5E3393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0DA713" w14:textId="77777777" w:rsidR="00B4750D" w:rsidRPr="00907D00" w:rsidRDefault="00B4750D" w:rsidP="00FF0CF0">
            <w:pPr>
              <w:pStyle w:val="TAL"/>
              <w:rPr>
                <w:sz w:val="16"/>
              </w:rPr>
            </w:pPr>
            <w:r w:rsidRPr="00907D00">
              <w:rPr>
                <w:sz w:val="16"/>
              </w:rPr>
              <w:t>C3-230839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3AAE" w14:textId="77777777" w:rsidR="00B4750D" w:rsidRPr="00907D00" w:rsidRDefault="00B4750D" w:rsidP="00FF0CF0">
            <w:pPr>
              <w:pStyle w:val="TAL"/>
              <w:rPr>
                <w:sz w:val="16"/>
              </w:rPr>
            </w:pPr>
            <w:r w:rsidRPr="00907D00">
              <w:rPr>
                <w:sz w:val="16"/>
              </w:rPr>
              <w:t>Provisioning of coverage area filters for 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D03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D83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ECEA"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CC4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74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AE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38F6"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FE46" w14:textId="77777777" w:rsidR="00B4750D" w:rsidRPr="00907D00" w:rsidRDefault="00B4750D" w:rsidP="00FF0CF0">
            <w:pPr>
              <w:pStyle w:val="TAL"/>
              <w:rPr>
                <w:sz w:val="16"/>
              </w:rPr>
            </w:pPr>
            <w:r w:rsidRPr="00907D00">
              <w:rPr>
                <w:sz w:val="16"/>
              </w:rPr>
              <w:t>agreed</w:t>
            </w:r>
          </w:p>
        </w:tc>
      </w:tr>
      <w:tr w:rsidR="00B4750D" w:rsidRPr="00907D00" w14:paraId="12B9F3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12332" w14:textId="77777777" w:rsidR="00B4750D" w:rsidRPr="00907D00" w:rsidRDefault="00B4750D" w:rsidP="00FF0CF0">
            <w:pPr>
              <w:pStyle w:val="TAL"/>
              <w:rPr>
                <w:sz w:val="16"/>
              </w:rPr>
            </w:pPr>
            <w:r w:rsidRPr="00907D00">
              <w:rPr>
                <w:sz w:val="16"/>
              </w:rPr>
              <w:t>C3-230398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21CF" w14:textId="77777777" w:rsidR="00B4750D" w:rsidRPr="00907D00" w:rsidRDefault="00B4750D" w:rsidP="00FF0CF0">
            <w:pPr>
              <w:pStyle w:val="TAL"/>
              <w:rPr>
                <w:sz w:val="16"/>
              </w:rPr>
            </w:pPr>
            <w:r w:rsidRPr="00907D00">
              <w:rPr>
                <w:sz w:val="16"/>
              </w:rPr>
              <w:t>Notification of 5G Access Stratum Time Distribution enabled/disabled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EA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A409"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A52B"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296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2D6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13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0667"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7576" w14:textId="77777777" w:rsidR="00B4750D" w:rsidRPr="00907D00" w:rsidRDefault="00B4750D" w:rsidP="00FF0CF0">
            <w:pPr>
              <w:pStyle w:val="TAL"/>
              <w:rPr>
                <w:sz w:val="16"/>
              </w:rPr>
            </w:pPr>
            <w:r w:rsidRPr="00907D00">
              <w:rPr>
                <w:sz w:val="16"/>
              </w:rPr>
              <w:t>revised</w:t>
            </w:r>
          </w:p>
        </w:tc>
      </w:tr>
      <w:tr w:rsidR="00B4750D" w:rsidRPr="00907D00" w14:paraId="7A8A66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C8FC53" w14:textId="77777777" w:rsidR="00B4750D" w:rsidRPr="00907D00" w:rsidRDefault="00B4750D" w:rsidP="00FF0CF0">
            <w:pPr>
              <w:pStyle w:val="TAL"/>
              <w:rPr>
                <w:sz w:val="16"/>
              </w:rPr>
            </w:pPr>
            <w:r w:rsidRPr="00907D00">
              <w:rPr>
                <w:sz w:val="16"/>
              </w:rPr>
              <w:t>C3-230840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9B05" w14:textId="77777777" w:rsidR="00B4750D" w:rsidRPr="00907D00" w:rsidRDefault="00B4750D" w:rsidP="00FF0CF0">
            <w:pPr>
              <w:pStyle w:val="TAL"/>
              <w:rPr>
                <w:sz w:val="16"/>
              </w:rPr>
            </w:pPr>
            <w:r w:rsidRPr="00907D00">
              <w:rPr>
                <w:sz w:val="16"/>
              </w:rPr>
              <w:t>Notification of 5G Access Stratum Time Distribution enabled/disabled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08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A6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C249"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1A1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18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DAC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BF0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5B3" w14:textId="77777777" w:rsidR="00B4750D" w:rsidRPr="00907D00" w:rsidRDefault="00B4750D" w:rsidP="00FF0CF0">
            <w:pPr>
              <w:pStyle w:val="TAL"/>
              <w:rPr>
                <w:sz w:val="16"/>
              </w:rPr>
            </w:pPr>
            <w:r w:rsidRPr="00907D00">
              <w:rPr>
                <w:sz w:val="16"/>
              </w:rPr>
              <w:t>agreed</w:t>
            </w:r>
          </w:p>
        </w:tc>
      </w:tr>
      <w:tr w:rsidR="00B4750D" w:rsidRPr="00907D00" w14:paraId="51CFAC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9C1E1E" w14:textId="77777777" w:rsidR="00B4750D" w:rsidRPr="00907D00" w:rsidRDefault="00B4750D" w:rsidP="00FF0CF0">
            <w:pPr>
              <w:pStyle w:val="TAL"/>
              <w:rPr>
                <w:sz w:val="16"/>
              </w:rPr>
            </w:pPr>
            <w:r w:rsidRPr="00907D00">
              <w:rPr>
                <w:sz w:val="16"/>
              </w:rPr>
              <w:t>C3-230399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3466" w14:textId="77777777" w:rsidR="00B4750D" w:rsidRPr="00907D00" w:rsidRDefault="00B4750D" w:rsidP="00FF0CF0">
            <w:pPr>
              <w:pStyle w:val="TAL"/>
              <w:rPr>
                <w:sz w:val="16"/>
              </w:rPr>
            </w:pPr>
            <w:r w:rsidRPr="00907D00">
              <w:rPr>
                <w:sz w:val="16"/>
              </w:rPr>
              <w:t>Provisioning of coverage area and notification of changes of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FC2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43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E14E"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7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C4F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034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D86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2176" w14:textId="77777777" w:rsidR="00B4750D" w:rsidRPr="00907D00" w:rsidRDefault="00B4750D" w:rsidP="00FF0CF0">
            <w:pPr>
              <w:pStyle w:val="TAL"/>
              <w:rPr>
                <w:sz w:val="16"/>
              </w:rPr>
            </w:pPr>
            <w:r w:rsidRPr="00907D00">
              <w:rPr>
                <w:sz w:val="16"/>
              </w:rPr>
              <w:t>agreed</w:t>
            </w:r>
          </w:p>
        </w:tc>
      </w:tr>
      <w:tr w:rsidR="00B4750D" w:rsidRPr="00907D00" w14:paraId="6F2DE5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FFF41" w14:textId="77777777" w:rsidR="00B4750D" w:rsidRPr="00907D00" w:rsidRDefault="00B4750D" w:rsidP="00FF0CF0">
            <w:pPr>
              <w:pStyle w:val="TAL"/>
              <w:rPr>
                <w:sz w:val="16"/>
              </w:rPr>
            </w:pPr>
            <w:r w:rsidRPr="00907D00">
              <w:rPr>
                <w:sz w:val="16"/>
              </w:rPr>
              <w:t>C3-230429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2001" w14:textId="77777777" w:rsidR="00B4750D" w:rsidRPr="00907D00" w:rsidRDefault="00B4750D" w:rsidP="00FF0CF0">
            <w:pPr>
              <w:pStyle w:val="TAL"/>
              <w:rPr>
                <w:sz w:val="16"/>
              </w:rPr>
            </w:pPr>
            <w:r w:rsidRPr="00907D00">
              <w:rPr>
                <w:sz w:val="16"/>
              </w:rPr>
              <w:t>Specification of application errors for TSC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937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E128C"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6849"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BA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E0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0D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0D2A"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B050" w14:textId="77777777" w:rsidR="00B4750D" w:rsidRPr="00907D00" w:rsidRDefault="00B4750D" w:rsidP="00FF0CF0">
            <w:pPr>
              <w:pStyle w:val="TAL"/>
              <w:rPr>
                <w:sz w:val="16"/>
              </w:rPr>
            </w:pPr>
            <w:r w:rsidRPr="00907D00">
              <w:rPr>
                <w:sz w:val="16"/>
              </w:rPr>
              <w:t>agreed</w:t>
            </w:r>
          </w:p>
        </w:tc>
      </w:tr>
      <w:tr w:rsidR="00B4750D" w:rsidRPr="00907D00" w14:paraId="30B04B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D4A862" w14:textId="77777777" w:rsidR="00B4750D" w:rsidRPr="00907D00" w:rsidRDefault="00B4750D" w:rsidP="00FF0CF0">
            <w:pPr>
              <w:pStyle w:val="TAL"/>
              <w:rPr>
                <w:sz w:val="16"/>
              </w:rPr>
            </w:pPr>
            <w:r w:rsidRPr="00907D00">
              <w:rPr>
                <w:sz w:val="16"/>
              </w:rPr>
              <w:t>C3-230432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8E25"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F36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F868"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91E3"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7EB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16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05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420F"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1562" w14:textId="77777777" w:rsidR="00B4750D" w:rsidRPr="00907D00" w:rsidRDefault="00B4750D" w:rsidP="00FF0CF0">
            <w:pPr>
              <w:pStyle w:val="TAL"/>
              <w:rPr>
                <w:sz w:val="16"/>
              </w:rPr>
            </w:pPr>
            <w:r w:rsidRPr="00907D00">
              <w:rPr>
                <w:sz w:val="16"/>
              </w:rPr>
              <w:t>revised</w:t>
            </w:r>
          </w:p>
        </w:tc>
      </w:tr>
      <w:tr w:rsidR="00B4750D" w:rsidRPr="00907D00" w14:paraId="1069C6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5DE910" w14:textId="77777777" w:rsidR="00B4750D" w:rsidRPr="00907D00" w:rsidRDefault="00B4750D" w:rsidP="00FF0CF0">
            <w:pPr>
              <w:pStyle w:val="TAL"/>
              <w:rPr>
                <w:sz w:val="16"/>
              </w:rPr>
            </w:pPr>
            <w:r w:rsidRPr="00907D00">
              <w:rPr>
                <w:sz w:val="16"/>
              </w:rPr>
              <w:t>C3-230831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2F17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366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DA09"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9151"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89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873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556A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CA78"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2A18" w14:textId="77777777" w:rsidR="00B4750D" w:rsidRPr="00907D00" w:rsidRDefault="00B4750D" w:rsidP="00FF0CF0">
            <w:pPr>
              <w:pStyle w:val="TAL"/>
              <w:rPr>
                <w:sz w:val="16"/>
              </w:rPr>
            </w:pPr>
            <w:r w:rsidRPr="00907D00">
              <w:rPr>
                <w:sz w:val="16"/>
              </w:rPr>
              <w:t>agreed</w:t>
            </w:r>
          </w:p>
        </w:tc>
      </w:tr>
      <w:tr w:rsidR="00B4750D" w:rsidRPr="00907D00" w14:paraId="2A432C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DE657D" w14:textId="77777777" w:rsidR="00B4750D" w:rsidRPr="00907D00" w:rsidRDefault="00B4750D" w:rsidP="00FF0CF0">
            <w:pPr>
              <w:pStyle w:val="TAL"/>
              <w:rPr>
                <w:sz w:val="16"/>
              </w:rPr>
            </w:pPr>
            <w:r w:rsidRPr="00907D00">
              <w:rPr>
                <w:sz w:val="16"/>
              </w:rPr>
              <w:t>C3-230437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44AE"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79A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456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0698"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BE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813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21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6125"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82CF" w14:textId="77777777" w:rsidR="00B4750D" w:rsidRPr="00907D00" w:rsidRDefault="00B4750D" w:rsidP="00FF0CF0">
            <w:pPr>
              <w:pStyle w:val="TAL"/>
              <w:rPr>
                <w:sz w:val="16"/>
              </w:rPr>
            </w:pPr>
            <w:r w:rsidRPr="00907D00">
              <w:rPr>
                <w:sz w:val="16"/>
              </w:rPr>
              <w:t>revised</w:t>
            </w:r>
          </w:p>
        </w:tc>
      </w:tr>
      <w:tr w:rsidR="00B4750D" w:rsidRPr="00907D00" w14:paraId="3AD667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016579" w14:textId="77777777" w:rsidR="00B4750D" w:rsidRPr="00907D00" w:rsidRDefault="00B4750D" w:rsidP="00FF0CF0">
            <w:pPr>
              <w:pStyle w:val="TAL"/>
              <w:rPr>
                <w:sz w:val="16"/>
              </w:rPr>
            </w:pPr>
            <w:r w:rsidRPr="00907D00">
              <w:rPr>
                <w:sz w:val="16"/>
              </w:rPr>
              <w:t>C3-230845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ED196"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406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3AD1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A2EC"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27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BFA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B9E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57A4"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323" w14:textId="77777777" w:rsidR="00B4750D" w:rsidRPr="00907D00" w:rsidRDefault="00B4750D" w:rsidP="00FF0CF0">
            <w:pPr>
              <w:pStyle w:val="TAL"/>
              <w:rPr>
                <w:sz w:val="16"/>
              </w:rPr>
            </w:pPr>
            <w:r w:rsidRPr="00907D00">
              <w:rPr>
                <w:sz w:val="16"/>
              </w:rPr>
              <w:t>agreed</w:t>
            </w:r>
          </w:p>
        </w:tc>
      </w:tr>
      <w:tr w:rsidR="00B4750D" w:rsidRPr="00907D00" w14:paraId="6576C4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44AEF0" w14:textId="77777777" w:rsidR="00B4750D" w:rsidRPr="00907D00" w:rsidRDefault="00B4750D" w:rsidP="00FF0CF0">
            <w:pPr>
              <w:pStyle w:val="TAL"/>
              <w:rPr>
                <w:sz w:val="16"/>
              </w:rPr>
            </w:pPr>
            <w:r w:rsidRPr="00907D00">
              <w:rPr>
                <w:sz w:val="16"/>
              </w:rPr>
              <w:t>C3-230438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041B"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4E4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11AA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9ED4"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0D0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69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21E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91F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15B5" w14:textId="77777777" w:rsidR="00B4750D" w:rsidRPr="00907D00" w:rsidRDefault="00B4750D" w:rsidP="00FF0CF0">
            <w:pPr>
              <w:pStyle w:val="TAL"/>
              <w:rPr>
                <w:sz w:val="16"/>
              </w:rPr>
            </w:pPr>
            <w:r w:rsidRPr="00907D00">
              <w:rPr>
                <w:sz w:val="16"/>
              </w:rPr>
              <w:t>revised</w:t>
            </w:r>
          </w:p>
        </w:tc>
      </w:tr>
      <w:tr w:rsidR="00B4750D" w:rsidRPr="00907D00" w14:paraId="2B6C58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5F5979" w14:textId="77777777" w:rsidR="00B4750D" w:rsidRPr="00907D00" w:rsidRDefault="00B4750D" w:rsidP="00FF0CF0">
            <w:pPr>
              <w:pStyle w:val="TAL"/>
              <w:rPr>
                <w:sz w:val="16"/>
              </w:rPr>
            </w:pPr>
            <w:r w:rsidRPr="00907D00">
              <w:rPr>
                <w:sz w:val="16"/>
              </w:rPr>
              <w:t>C3-230846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414A"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6E8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F9A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55C3"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F39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63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64E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9A3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98A2" w14:textId="77777777" w:rsidR="00B4750D" w:rsidRPr="00907D00" w:rsidRDefault="00B4750D" w:rsidP="00FF0CF0">
            <w:pPr>
              <w:pStyle w:val="TAL"/>
              <w:rPr>
                <w:sz w:val="16"/>
              </w:rPr>
            </w:pPr>
            <w:r w:rsidRPr="00907D00">
              <w:rPr>
                <w:sz w:val="16"/>
              </w:rPr>
              <w:t>agreed</w:t>
            </w:r>
          </w:p>
        </w:tc>
      </w:tr>
      <w:tr w:rsidR="00B4750D" w:rsidRPr="00907D00" w14:paraId="5660CF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8AB05C" w14:textId="77777777" w:rsidR="00B4750D" w:rsidRPr="00907D00" w:rsidRDefault="00B4750D" w:rsidP="00FF0CF0">
            <w:pPr>
              <w:pStyle w:val="TAL"/>
              <w:rPr>
                <w:sz w:val="16"/>
              </w:rPr>
            </w:pPr>
            <w:r w:rsidRPr="00907D00">
              <w:rPr>
                <w:sz w:val="16"/>
              </w:rPr>
              <w:t>C3-230468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9F2D"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34E9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27D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17EE" w14:textId="77777777" w:rsidR="00B4750D" w:rsidRPr="00907D00" w:rsidRDefault="00B4750D" w:rsidP="00FF0CF0">
            <w:pPr>
              <w:pStyle w:val="TAL"/>
              <w:rPr>
                <w:sz w:val="16"/>
              </w:rPr>
            </w:pPr>
            <w:r w:rsidRPr="00907D0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E1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BAE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B8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5F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FD43" w14:textId="77777777" w:rsidR="00B4750D" w:rsidRPr="00907D00" w:rsidRDefault="00B4750D" w:rsidP="00FF0CF0">
            <w:pPr>
              <w:pStyle w:val="TAL"/>
              <w:rPr>
                <w:sz w:val="16"/>
              </w:rPr>
            </w:pPr>
            <w:r w:rsidRPr="00907D00">
              <w:rPr>
                <w:sz w:val="16"/>
              </w:rPr>
              <w:t>postponed</w:t>
            </w:r>
          </w:p>
        </w:tc>
      </w:tr>
      <w:tr w:rsidR="00B4750D" w:rsidRPr="00907D00" w14:paraId="485AB4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082B3E" w14:textId="77777777" w:rsidR="00B4750D" w:rsidRPr="00907D00" w:rsidRDefault="00B4750D" w:rsidP="00FF0CF0">
            <w:pPr>
              <w:pStyle w:val="TAL"/>
              <w:rPr>
                <w:sz w:val="16"/>
              </w:rPr>
            </w:pPr>
            <w:r w:rsidRPr="00907D00">
              <w:rPr>
                <w:sz w:val="16"/>
              </w:rPr>
              <w:t>C3-230502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D87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33FC"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3F0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0D99"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76D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917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2B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03C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EBA3" w14:textId="77777777" w:rsidR="00B4750D" w:rsidRPr="00907D00" w:rsidRDefault="00B4750D" w:rsidP="00FF0CF0">
            <w:pPr>
              <w:pStyle w:val="TAL"/>
              <w:rPr>
                <w:sz w:val="16"/>
              </w:rPr>
            </w:pPr>
            <w:r w:rsidRPr="00907D00">
              <w:rPr>
                <w:sz w:val="16"/>
              </w:rPr>
              <w:t>revised</w:t>
            </w:r>
          </w:p>
        </w:tc>
      </w:tr>
      <w:tr w:rsidR="00B4750D" w:rsidRPr="00907D00" w14:paraId="20F3C6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DD3F05" w14:textId="77777777" w:rsidR="00B4750D" w:rsidRPr="00907D00" w:rsidRDefault="00B4750D" w:rsidP="00FF0CF0">
            <w:pPr>
              <w:pStyle w:val="TAL"/>
              <w:rPr>
                <w:sz w:val="16"/>
              </w:rPr>
            </w:pPr>
            <w:r w:rsidRPr="00907D00">
              <w:rPr>
                <w:sz w:val="16"/>
              </w:rPr>
              <w:t>C3-230775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941B"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C23A"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ECA1"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DA38"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686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9A3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504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44F2C"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237A" w14:textId="77777777" w:rsidR="00B4750D" w:rsidRPr="00907D00" w:rsidRDefault="00B4750D" w:rsidP="00FF0CF0">
            <w:pPr>
              <w:pStyle w:val="TAL"/>
              <w:rPr>
                <w:sz w:val="16"/>
              </w:rPr>
            </w:pPr>
            <w:r w:rsidRPr="00907D00">
              <w:rPr>
                <w:sz w:val="16"/>
              </w:rPr>
              <w:t>agreed</w:t>
            </w:r>
          </w:p>
        </w:tc>
      </w:tr>
      <w:tr w:rsidR="00B4750D" w:rsidRPr="00907D00" w14:paraId="58FF7B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18CB83" w14:textId="77777777" w:rsidR="00B4750D" w:rsidRPr="00907D00" w:rsidRDefault="00B4750D" w:rsidP="00FF0CF0">
            <w:pPr>
              <w:pStyle w:val="TAL"/>
              <w:rPr>
                <w:sz w:val="16"/>
              </w:rPr>
            </w:pPr>
            <w:r w:rsidRPr="00907D00">
              <w:rPr>
                <w:sz w:val="16"/>
              </w:rPr>
              <w:t>C3-230505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2813" w14:textId="77777777" w:rsidR="00B4750D" w:rsidRPr="00907D00" w:rsidRDefault="00B4750D" w:rsidP="00FF0CF0">
            <w:pPr>
              <w:pStyle w:val="TAL"/>
              <w:rPr>
                <w:sz w:val="16"/>
              </w:rPr>
            </w:pPr>
            <w:r w:rsidRPr="00907D00">
              <w:rPr>
                <w:sz w:val="16"/>
              </w:rPr>
              <w:t>Adding time synchronization service based 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1F5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4C0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8E13" w14:textId="77777777" w:rsidR="00B4750D" w:rsidRPr="00907D00" w:rsidRDefault="00B4750D" w:rsidP="00FF0CF0">
            <w:pPr>
              <w:pStyle w:val="TAL"/>
              <w:rPr>
                <w:sz w:val="16"/>
              </w:rPr>
            </w:pPr>
            <w:r w:rsidRPr="00907D0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C271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CC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372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6C4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6723" w14:textId="77777777" w:rsidR="00B4750D" w:rsidRPr="00907D00" w:rsidRDefault="00B4750D" w:rsidP="00FF0CF0">
            <w:pPr>
              <w:pStyle w:val="TAL"/>
              <w:rPr>
                <w:sz w:val="16"/>
              </w:rPr>
            </w:pPr>
            <w:r w:rsidRPr="00907D00">
              <w:rPr>
                <w:sz w:val="16"/>
              </w:rPr>
              <w:t>merged</w:t>
            </w:r>
          </w:p>
        </w:tc>
      </w:tr>
      <w:tr w:rsidR="00B4750D" w:rsidRPr="00907D00" w14:paraId="2AE29D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417D73" w14:textId="77777777" w:rsidR="00B4750D" w:rsidRPr="00907D00" w:rsidRDefault="00B4750D" w:rsidP="00FF0CF0">
            <w:pPr>
              <w:pStyle w:val="TAL"/>
              <w:rPr>
                <w:sz w:val="16"/>
              </w:rPr>
            </w:pPr>
            <w:r w:rsidRPr="00907D00">
              <w:rPr>
                <w:sz w:val="16"/>
              </w:rPr>
              <w:t>C3-230950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7C8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C8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07F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5F16"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914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2D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7B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9018"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ADBB" w14:textId="77777777" w:rsidR="00B4750D" w:rsidRPr="00907D00" w:rsidRDefault="00B4750D" w:rsidP="00FF0CF0">
            <w:pPr>
              <w:pStyle w:val="TAL"/>
              <w:rPr>
                <w:sz w:val="16"/>
              </w:rPr>
            </w:pPr>
            <w:r w:rsidRPr="00907D00">
              <w:rPr>
                <w:sz w:val="16"/>
              </w:rPr>
              <w:t>agreed</w:t>
            </w:r>
          </w:p>
        </w:tc>
      </w:tr>
      <w:tr w:rsidR="00B4750D" w:rsidRPr="00907D00" w14:paraId="6E4FED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C3E48C" w14:textId="77777777" w:rsidR="00B4750D" w:rsidRPr="00907D00" w:rsidRDefault="00B4750D" w:rsidP="00FF0CF0">
            <w:pPr>
              <w:pStyle w:val="TAL"/>
              <w:rPr>
                <w:sz w:val="16"/>
              </w:rPr>
            </w:pPr>
            <w:r w:rsidRPr="00907D00">
              <w:rPr>
                <w:sz w:val="16"/>
              </w:rPr>
              <w:t>C3-230091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A806" w14:textId="77777777" w:rsidR="00B4750D" w:rsidRPr="00907D00" w:rsidRDefault="00B4750D" w:rsidP="00FF0CF0">
            <w:pPr>
              <w:pStyle w:val="TAL"/>
              <w:rPr>
                <w:sz w:val="16"/>
              </w:rPr>
            </w:pPr>
            <w:r w:rsidRPr="00907D00">
              <w:rPr>
                <w:sz w:val="16"/>
              </w:rPr>
              <w:t>Adding Supported Features in Ndccf_ContextManagement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CDD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6F68"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8D45"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7B8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48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FC8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762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9FB6" w14:textId="77777777" w:rsidR="00B4750D" w:rsidRPr="00907D00" w:rsidRDefault="00B4750D" w:rsidP="00FF0CF0">
            <w:pPr>
              <w:pStyle w:val="TAL"/>
              <w:rPr>
                <w:sz w:val="16"/>
              </w:rPr>
            </w:pPr>
            <w:r w:rsidRPr="00907D00">
              <w:rPr>
                <w:sz w:val="16"/>
              </w:rPr>
              <w:t>agreed</w:t>
            </w:r>
          </w:p>
        </w:tc>
      </w:tr>
      <w:tr w:rsidR="00B4750D" w:rsidRPr="00907D00" w14:paraId="710EEC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499117" w14:textId="77777777" w:rsidR="00B4750D" w:rsidRPr="00907D00" w:rsidRDefault="00B4750D" w:rsidP="00FF0CF0">
            <w:pPr>
              <w:pStyle w:val="TAL"/>
              <w:rPr>
                <w:sz w:val="16"/>
              </w:rPr>
            </w:pPr>
            <w:r w:rsidRPr="00907D00">
              <w:rPr>
                <w:sz w:val="16"/>
              </w:rPr>
              <w:t>C3-230250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E18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B6D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69B0"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2981"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05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C9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CD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2588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D88A" w14:textId="77777777" w:rsidR="00B4750D" w:rsidRPr="00907D00" w:rsidRDefault="00B4750D" w:rsidP="00FF0CF0">
            <w:pPr>
              <w:pStyle w:val="TAL"/>
              <w:rPr>
                <w:sz w:val="16"/>
              </w:rPr>
            </w:pPr>
            <w:r w:rsidRPr="00907D00">
              <w:rPr>
                <w:sz w:val="16"/>
              </w:rPr>
              <w:t>revised</w:t>
            </w:r>
          </w:p>
        </w:tc>
      </w:tr>
      <w:tr w:rsidR="00B4750D" w:rsidRPr="00907D00" w14:paraId="71033F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8AC724" w14:textId="77777777" w:rsidR="00B4750D" w:rsidRPr="00907D00" w:rsidRDefault="00B4750D" w:rsidP="00FF0CF0">
            <w:pPr>
              <w:pStyle w:val="TAL"/>
              <w:rPr>
                <w:sz w:val="16"/>
              </w:rPr>
            </w:pPr>
            <w:r w:rsidRPr="00907D00">
              <w:rPr>
                <w:sz w:val="16"/>
              </w:rPr>
              <w:t>C3-230671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933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3E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9FD3"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5E55"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C6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9F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835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C52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1826" w14:textId="77777777" w:rsidR="00B4750D" w:rsidRPr="00907D00" w:rsidRDefault="00B4750D" w:rsidP="00FF0CF0">
            <w:pPr>
              <w:pStyle w:val="TAL"/>
              <w:rPr>
                <w:sz w:val="16"/>
              </w:rPr>
            </w:pPr>
            <w:r w:rsidRPr="00907D00">
              <w:rPr>
                <w:sz w:val="16"/>
              </w:rPr>
              <w:t>agreed</w:t>
            </w:r>
          </w:p>
        </w:tc>
      </w:tr>
      <w:tr w:rsidR="00B4750D" w:rsidRPr="00907D00" w14:paraId="0A4564A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A309FD" w14:textId="77777777" w:rsidR="00B4750D" w:rsidRPr="00907D00" w:rsidRDefault="00B4750D" w:rsidP="00FF0CF0">
            <w:pPr>
              <w:pStyle w:val="TAL"/>
              <w:rPr>
                <w:sz w:val="16"/>
              </w:rPr>
            </w:pPr>
            <w:r w:rsidRPr="00907D00">
              <w:rPr>
                <w:sz w:val="16"/>
              </w:rPr>
              <w:t>C3-230285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E6BC"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A7A2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6143"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2B4C"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C1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67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1CD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7A2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9CD5" w14:textId="77777777" w:rsidR="00B4750D" w:rsidRPr="00907D00" w:rsidRDefault="00B4750D" w:rsidP="00FF0CF0">
            <w:pPr>
              <w:pStyle w:val="TAL"/>
              <w:rPr>
                <w:sz w:val="16"/>
              </w:rPr>
            </w:pPr>
            <w:r w:rsidRPr="00907D00">
              <w:rPr>
                <w:sz w:val="16"/>
              </w:rPr>
              <w:t>revised</w:t>
            </w:r>
          </w:p>
        </w:tc>
      </w:tr>
      <w:tr w:rsidR="00B4750D" w:rsidRPr="00907D00" w14:paraId="51A6E5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3258BF" w14:textId="77777777" w:rsidR="00B4750D" w:rsidRPr="00907D00" w:rsidRDefault="00B4750D" w:rsidP="00FF0CF0">
            <w:pPr>
              <w:pStyle w:val="TAL"/>
              <w:rPr>
                <w:sz w:val="16"/>
              </w:rPr>
            </w:pPr>
            <w:r w:rsidRPr="00907D00">
              <w:rPr>
                <w:sz w:val="16"/>
              </w:rPr>
              <w:t>C3-230713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4C36"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8FA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EF6E"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FD92"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C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43E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6A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AD3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59A6" w14:textId="77777777" w:rsidR="00B4750D" w:rsidRPr="00907D00" w:rsidRDefault="00B4750D" w:rsidP="00FF0CF0">
            <w:pPr>
              <w:pStyle w:val="TAL"/>
              <w:rPr>
                <w:sz w:val="16"/>
              </w:rPr>
            </w:pPr>
            <w:r w:rsidRPr="00907D00">
              <w:rPr>
                <w:sz w:val="16"/>
              </w:rPr>
              <w:t>agreed</w:t>
            </w:r>
          </w:p>
        </w:tc>
      </w:tr>
      <w:tr w:rsidR="00B4750D" w:rsidRPr="00907D00" w14:paraId="243345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D58CC" w14:textId="77777777" w:rsidR="00B4750D" w:rsidRPr="00907D00" w:rsidRDefault="00B4750D" w:rsidP="00FF0CF0">
            <w:pPr>
              <w:pStyle w:val="TAL"/>
              <w:rPr>
                <w:sz w:val="16"/>
              </w:rPr>
            </w:pPr>
            <w:r w:rsidRPr="00907D00">
              <w:rPr>
                <w:sz w:val="16"/>
              </w:rPr>
              <w:t>C3-230290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B5F" w14:textId="77777777" w:rsidR="00B4750D" w:rsidRPr="00907D00" w:rsidRDefault="00B4750D" w:rsidP="00FF0CF0">
            <w:pPr>
              <w:pStyle w:val="TAL"/>
              <w:rPr>
                <w:sz w:val="16"/>
              </w:rPr>
            </w:pPr>
            <w:r w:rsidRPr="00907D00">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5D5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C187"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44E9" w14:textId="77777777" w:rsidR="00B4750D" w:rsidRPr="00907D00" w:rsidRDefault="00B4750D" w:rsidP="00FF0CF0">
            <w:pPr>
              <w:pStyle w:val="TAL"/>
              <w:rPr>
                <w:sz w:val="16"/>
              </w:rPr>
            </w:pPr>
            <w:r w:rsidRPr="00907D00">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9BE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A1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58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A5EE"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7D79" w14:textId="77777777" w:rsidR="00B4750D" w:rsidRPr="00907D00" w:rsidRDefault="00B4750D" w:rsidP="00FF0CF0">
            <w:pPr>
              <w:pStyle w:val="TAL"/>
              <w:rPr>
                <w:sz w:val="16"/>
              </w:rPr>
            </w:pPr>
            <w:r w:rsidRPr="00907D00">
              <w:rPr>
                <w:sz w:val="16"/>
              </w:rPr>
              <w:t>agreed</w:t>
            </w:r>
          </w:p>
        </w:tc>
      </w:tr>
      <w:tr w:rsidR="00B4750D" w:rsidRPr="00907D00" w14:paraId="717042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000DB5" w14:textId="77777777" w:rsidR="00B4750D" w:rsidRPr="00907D00" w:rsidRDefault="00B4750D" w:rsidP="00FF0CF0">
            <w:pPr>
              <w:pStyle w:val="TAL"/>
              <w:rPr>
                <w:sz w:val="16"/>
              </w:rPr>
            </w:pPr>
            <w:r w:rsidRPr="00907D00">
              <w:rPr>
                <w:sz w:val="16"/>
              </w:rPr>
              <w:t>C3-230469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D0A4"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EF0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DC60"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1A06"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5F8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8D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57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1C8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712A" w14:textId="77777777" w:rsidR="00B4750D" w:rsidRPr="00907D00" w:rsidRDefault="00B4750D" w:rsidP="00FF0CF0">
            <w:pPr>
              <w:pStyle w:val="TAL"/>
              <w:rPr>
                <w:sz w:val="16"/>
              </w:rPr>
            </w:pPr>
            <w:r w:rsidRPr="00907D00">
              <w:rPr>
                <w:sz w:val="16"/>
              </w:rPr>
              <w:t>postponed</w:t>
            </w:r>
          </w:p>
        </w:tc>
      </w:tr>
      <w:tr w:rsidR="00B4750D" w:rsidRPr="00907D00" w14:paraId="036ED8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B71E4D" w14:textId="77777777" w:rsidR="00B4750D" w:rsidRPr="00907D00" w:rsidRDefault="00B4750D" w:rsidP="00FF0CF0">
            <w:pPr>
              <w:pStyle w:val="TAL"/>
              <w:rPr>
                <w:sz w:val="16"/>
              </w:rPr>
            </w:pPr>
            <w:r w:rsidRPr="00907D00">
              <w:rPr>
                <w:sz w:val="16"/>
              </w:rPr>
              <w:t>C3-230530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5799" w14:textId="77777777" w:rsidR="00B4750D" w:rsidRPr="00907D00" w:rsidRDefault="00B4750D" w:rsidP="00FF0CF0">
            <w:pPr>
              <w:pStyle w:val="TAL"/>
              <w:rPr>
                <w:sz w:val="16"/>
              </w:rPr>
            </w:pPr>
            <w:r w:rsidRPr="00907D00">
              <w:rPr>
                <w:sz w:val="16"/>
              </w:rPr>
              <w:t>Enhancement of data and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6A8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0CF1"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3BDD"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69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34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AB2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57B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62DE" w14:textId="77777777" w:rsidR="00B4750D" w:rsidRPr="00907D00" w:rsidRDefault="00B4750D" w:rsidP="00FF0CF0">
            <w:pPr>
              <w:pStyle w:val="TAL"/>
              <w:rPr>
                <w:sz w:val="16"/>
              </w:rPr>
            </w:pPr>
            <w:r w:rsidRPr="00907D00">
              <w:rPr>
                <w:sz w:val="16"/>
              </w:rPr>
              <w:t>revised</w:t>
            </w:r>
          </w:p>
        </w:tc>
      </w:tr>
      <w:tr w:rsidR="00B4750D" w:rsidRPr="00907D00" w14:paraId="15742D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822D36" w14:textId="77777777" w:rsidR="00B4750D" w:rsidRPr="00907D00" w:rsidRDefault="00B4750D" w:rsidP="00FF0CF0">
            <w:pPr>
              <w:pStyle w:val="TAL"/>
              <w:rPr>
                <w:sz w:val="16"/>
              </w:rPr>
            </w:pPr>
            <w:r w:rsidRPr="00907D00">
              <w:rPr>
                <w:sz w:val="16"/>
              </w:rPr>
              <w:t>C3-230616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60C8" w14:textId="77777777" w:rsidR="00B4750D" w:rsidRPr="00907D00" w:rsidRDefault="00B4750D" w:rsidP="00FF0CF0">
            <w:pPr>
              <w:pStyle w:val="TAL"/>
              <w:rPr>
                <w:sz w:val="16"/>
              </w:rPr>
            </w:pPr>
            <w:r w:rsidRPr="00907D00">
              <w:rPr>
                <w:sz w:val="16"/>
              </w:rPr>
              <w:t>Enhancement of data and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D5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A728"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7450"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DF2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7B1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0BB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AF1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CFC2" w14:textId="77777777" w:rsidR="00B4750D" w:rsidRPr="00907D00" w:rsidRDefault="00B4750D" w:rsidP="00FF0CF0">
            <w:pPr>
              <w:pStyle w:val="TAL"/>
              <w:rPr>
                <w:sz w:val="16"/>
              </w:rPr>
            </w:pPr>
            <w:r w:rsidRPr="00907D00">
              <w:rPr>
                <w:sz w:val="16"/>
              </w:rPr>
              <w:t>agreed</w:t>
            </w:r>
          </w:p>
        </w:tc>
      </w:tr>
      <w:tr w:rsidR="00B4750D" w:rsidRPr="00907D00" w14:paraId="483442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017FA8" w14:textId="77777777" w:rsidR="00B4750D" w:rsidRPr="00907D00" w:rsidRDefault="00B4750D" w:rsidP="00FF0CF0">
            <w:pPr>
              <w:pStyle w:val="TAL"/>
              <w:rPr>
                <w:sz w:val="16"/>
              </w:rPr>
            </w:pPr>
            <w:r w:rsidRPr="00907D00">
              <w:rPr>
                <w:sz w:val="16"/>
              </w:rPr>
              <w:t>C3-230538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1DCF"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56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7791"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D44F"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C4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48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E00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FD5B"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27375" w14:textId="77777777" w:rsidR="00B4750D" w:rsidRPr="00907D00" w:rsidRDefault="00B4750D" w:rsidP="00FF0CF0">
            <w:pPr>
              <w:pStyle w:val="TAL"/>
              <w:rPr>
                <w:sz w:val="16"/>
              </w:rPr>
            </w:pPr>
            <w:r w:rsidRPr="00907D00">
              <w:rPr>
                <w:sz w:val="16"/>
              </w:rPr>
              <w:t>agreed</w:t>
            </w:r>
          </w:p>
        </w:tc>
      </w:tr>
      <w:tr w:rsidR="00B4750D" w:rsidRPr="00907D00" w14:paraId="41C25A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F43AAC" w14:textId="77777777" w:rsidR="00B4750D" w:rsidRPr="00907D00" w:rsidRDefault="00B4750D" w:rsidP="00FF0CF0">
            <w:pPr>
              <w:pStyle w:val="TAL"/>
              <w:rPr>
                <w:sz w:val="16"/>
              </w:rPr>
            </w:pPr>
            <w:r w:rsidRPr="00907D00">
              <w:rPr>
                <w:sz w:val="16"/>
              </w:rPr>
              <w:t>C3-230544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9DCC" w14:textId="77777777" w:rsidR="00B4750D" w:rsidRPr="00907D00" w:rsidRDefault="00B4750D" w:rsidP="00FF0CF0">
            <w:pPr>
              <w:pStyle w:val="TAL"/>
              <w:rPr>
                <w:sz w:val="16"/>
              </w:rPr>
            </w:pPr>
            <w:r w:rsidRPr="00907D00">
              <w:rPr>
                <w:sz w:val="16"/>
              </w:rPr>
              <w:t>Support of temporal aggregation in processing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4F4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80FF"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B7AA" w14:textId="77777777" w:rsidR="00B4750D" w:rsidRPr="00907D00" w:rsidRDefault="00B4750D" w:rsidP="00FF0CF0">
            <w:pPr>
              <w:pStyle w:val="TAL"/>
              <w:rPr>
                <w:sz w:val="16"/>
              </w:rPr>
            </w:pPr>
            <w:r w:rsidRPr="00907D00">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C68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23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0BD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F6B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ACC3" w14:textId="77777777" w:rsidR="00B4750D" w:rsidRPr="00907D00" w:rsidRDefault="00B4750D" w:rsidP="00FF0CF0">
            <w:pPr>
              <w:pStyle w:val="TAL"/>
              <w:rPr>
                <w:sz w:val="16"/>
              </w:rPr>
            </w:pPr>
            <w:r w:rsidRPr="00907D00">
              <w:rPr>
                <w:sz w:val="16"/>
              </w:rPr>
              <w:t>agreed</w:t>
            </w:r>
          </w:p>
        </w:tc>
      </w:tr>
      <w:tr w:rsidR="00B4750D" w:rsidRPr="00907D00" w14:paraId="45696D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235460" w14:textId="77777777" w:rsidR="00B4750D" w:rsidRPr="00907D00" w:rsidRDefault="00B4750D" w:rsidP="00FF0CF0">
            <w:pPr>
              <w:pStyle w:val="TAL"/>
              <w:rPr>
                <w:sz w:val="16"/>
              </w:rPr>
            </w:pPr>
            <w:r w:rsidRPr="00907D00">
              <w:rPr>
                <w:sz w:val="16"/>
              </w:rPr>
              <w:t>C3-230951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D2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28A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A169"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F8E9" w14:textId="77777777" w:rsidR="00B4750D" w:rsidRPr="00907D00" w:rsidRDefault="00B4750D" w:rsidP="00FF0CF0">
            <w:pPr>
              <w:pStyle w:val="TAL"/>
              <w:rPr>
                <w:sz w:val="16"/>
              </w:rPr>
            </w:pPr>
            <w:r w:rsidRPr="00907D00">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CC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E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73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6E0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A4DC" w14:textId="77777777" w:rsidR="00B4750D" w:rsidRPr="00907D00" w:rsidRDefault="00B4750D" w:rsidP="00FF0CF0">
            <w:pPr>
              <w:pStyle w:val="TAL"/>
              <w:rPr>
                <w:sz w:val="16"/>
              </w:rPr>
            </w:pPr>
            <w:r w:rsidRPr="00907D00">
              <w:rPr>
                <w:sz w:val="16"/>
              </w:rPr>
              <w:t>agreed</w:t>
            </w:r>
          </w:p>
        </w:tc>
      </w:tr>
      <w:tr w:rsidR="00B4750D" w:rsidRPr="00907D00" w14:paraId="6B82CB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8B6EE9" w14:textId="77777777" w:rsidR="00B4750D" w:rsidRPr="00907D00" w:rsidRDefault="00B4750D" w:rsidP="00FF0CF0">
            <w:pPr>
              <w:pStyle w:val="TAL"/>
              <w:rPr>
                <w:sz w:val="16"/>
              </w:rPr>
            </w:pPr>
            <w:r w:rsidRPr="00907D00">
              <w:rPr>
                <w:sz w:val="16"/>
              </w:rPr>
              <w:t>C3-230092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323" w14:textId="77777777" w:rsidR="00B4750D" w:rsidRPr="00907D00" w:rsidRDefault="00B4750D" w:rsidP="00FF0CF0">
            <w:pPr>
              <w:pStyle w:val="TAL"/>
              <w:rPr>
                <w:sz w:val="16"/>
              </w:rPr>
            </w:pPr>
            <w:r w:rsidRPr="00907D00">
              <w:rPr>
                <w:sz w:val="16"/>
              </w:rPr>
              <w:t>Adding Supported Features for data storage and retrieval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AE2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9A43"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D2BB"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3A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A6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F12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F94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FFE5" w14:textId="77777777" w:rsidR="00B4750D" w:rsidRPr="00907D00" w:rsidRDefault="00B4750D" w:rsidP="00FF0CF0">
            <w:pPr>
              <w:pStyle w:val="TAL"/>
              <w:rPr>
                <w:sz w:val="16"/>
              </w:rPr>
            </w:pPr>
            <w:r w:rsidRPr="00907D00">
              <w:rPr>
                <w:sz w:val="16"/>
              </w:rPr>
              <w:t>revised</w:t>
            </w:r>
          </w:p>
        </w:tc>
      </w:tr>
      <w:tr w:rsidR="00B4750D" w:rsidRPr="00907D00" w14:paraId="204C8C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CADEB8" w14:textId="77777777" w:rsidR="00B4750D" w:rsidRPr="00907D00" w:rsidRDefault="00B4750D" w:rsidP="00FF0CF0">
            <w:pPr>
              <w:pStyle w:val="TAL"/>
              <w:rPr>
                <w:sz w:val="16"/>
              </w:rPr>
            </w:pPr>
            <w:r w:rsidRPr="00907D00">
              <w:rPr>
                <w:sz w:val="16"/>
              </w:rPr>
              <w:t>C3-230863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FCCD" w14:textId="77777777" w:rsidR="00B4750D" w:rsidRPr="00907D00" w:rsidRDefault="00B4750D" w:rsidP="00FF0CF0">
            <w:pPr>
              <w:pStyle w:val="TAL"/>
              <w:rPr>
                <w:sz w:val="16"/>
              </w:rPr>
            </w:pPr>
            <w:r w:rsidRPr="00907D00">
              <w:rPr>
                <w:sz w:val="16"/>
              </w:rPr>
              <w:t>Adding Supported Features for data storage and retrieval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53B0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A335"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D5D1"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50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74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EC1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D5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2D9B" w14:textId="77777777" w:rsidR="00B4750D" w:rsidRPr="00907D00" w:rsidRDefault="00B4750D" w:rsidP="00FF0CF0">
            <w:pPr>
              <w:pStyle w:val="TAL"/>
              <w:rPr>
                <w:sz w:val="16"/>
              </w:rPr>
            </w:pPr>
            <w:r w:rsidRPr="00907D00">
              <w:rPr>
                <w:sz w:val="16"/>
              </w:rPr>
              <w:t>agreed</w:t>
            </w:r>
          </w:p>
        </w:tc>
      </w:tr>
      <w:tr w:rsidR="00B4750D" w:rsidRPr="00907D00" w14:paraId="190049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BE4608" w14:textId="77777777" w:rsidR="00B4750D" w:rsidRPr="00907D00" w:rsidRDefault="00B4750D" w:rsidP="00FF0CF0">
            <w:pPr>
              <w:pStyle w:val="TAL"/>
              <w:rPr>
                <w:sz w:val="16"/>
              </w:rPr>
            </w:pPr>
            <w:r w:rsidRPr="00907D00">
              <w:rPr>
                <w:sz w:val="16"/>
              </w:rPr>
              <w:t>C3-230286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71AE"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F2B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E311"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F0CC"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920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1C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CC1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49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5861" w14:textId="77777777" w:rsidR="00B4750D" w:rsidRPr="00907D00" w:rsidRDefault="00B4750D" w:rsidP="00FF0CF0">
            <w:pPr>
              <w:pStyle w:val="TAL"/>
              <w:rPr>
                <w:sz w:val="16"/>
              </w:rPr>
            </w:pPr>
            <w:r w:rsidRPr="00907D00">
              <w:rPr>
                <w:sz w:val="16"/>
              </w:rPr>
              <w:t>revised</w:t>
            </w:r>
          </w:p>
        </w:tc>
      </w:tr>
      <w:tr w:rsidR="00B4750D" w:rsidRPr="00907D00" w14:paraId="3B7174F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099E97" w14:textId="77777777" w:rsidR="00B4750D" w:rsidRPr="00907D00" w:rsidRDefault="00B4750D" w:rsidP="00FF0CF0">
            <w:pPr>
              <w:pStyle w:val="TAL"/>
              <w:rPr>
                <w:sz w:val="16"/>
              </w:rPr>
            </w:pPr>
            <w:r w:rsidRPr="00907D00">
              <w:rPr>
                <w:sz w:val="16"/>
              </w:rPr>
              <w:t>C3-230714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CB7D"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62F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53A6"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E591"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0B27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0B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054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A3AD"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FBBF" w14:textId="77777777" w:rsidR="00B4750D" w:rsidRPr="00907D00" w:rsidRDefault="00B4750D" w:rsidP="00FF0CF0">
            <w:pPr>
              <w:pStyle w:val="TAL"/>
              <w:rPr>
                <w:sz w:val="16"/>
              </w:rPr>
            </w:pPr>
            <w:r w:rsidRPr="00907D00">
              <w:rPr>
                <w:sz w:val="16"/>
              </w:rPr>
              <w:t>agreed</w:t>
            </w:r>
          </w:p>
        </w:tc>
      </w:tr>
      <w:tr w:rsidR="00B4750D" w:rsidRPr="00907D00" w14:paraId="66D564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16334" w14:textId="77777777" w:rsidR="00B4750D" w:rsidRPr="00907D00" w:rsidRDefault="00B4750D" w:rsidP="00FF0CF0">
            <w:pPr>
              <w:pStyle w:val="TAL"/>
              <w:rPr>
                <w:sz w:val="16"/>
              </w:rPr>
            </w:pPr>
            <w:r w:rsidRPr="00907D00">
              <w:rPr>
                <w:sz w:val="16"/>
              </w:rPr>
              <w:t>C3-230470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8732"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8A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8BA8"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086B1"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C2C4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D8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630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FDB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D8A1" w14:textId="77777777" w:rsidR="00B4750D" w:rsidRPr="00907D00" w:rsidRDefault="00B4750D" w:rsidP="00FF0CF0">
            <w:pPr>
              <w:pStyle w:val="TAL"/>
              <w:rPr>
                <w:sz w:val="16"/>
              </w:rPr>
            </w:pPr>
            <w:r w:rsidRPr="00907D00">
              <w:rPr>
                <w:sz w:val="16"/>
              </w:rPr>
              <w:t>postponed</w:t>
            </w:r>
          </w:p>
        </w:tc>
      </w:tr>
      <w:tr w:rsidR="00B4750D" w:rsidRPr="00907D00" w14:paraId="66A17B3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6DAAC3" w14:textId="77777777" w:rsidR="00B4750D" w:rsidRPr="00907D00" w:rsidRDefault="00B4750D" w:rsidP="00FF0CF0">
            <w:pPr>
              <w:pStyle w:val="TAL"/>
              <w:rPr>
                <w:sz w:val="16"/>
              </w:rPr>
            </w:pPr>
            <w:r w:rsidRPr="00907D00">
              <w:rPr>
                <w:sz w:val="16"/>
              </w:rPr>
              <w:t>C3-230952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BD9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90B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992A"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D48D"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D5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22E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FDA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455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DC1F" w14:textId="77777777" w:rsidR="00B4750D" w:rsidRPr="00907D00" w:rsidRDefault="00B4750D" w:rsidP="00FF0CF0">
            <w:pPr>
              <w:pStyle w:val="TAL"/>
              <w:rPr>
                <w:sz w:val="16"/>
              </w:rPr>
            </w:pPr>
            <w:r w:rsidRPr="00907D00">
              <w:rPr>
                <w:sz w:val="16"/>
              </w:rPr>
              <w:t>agreed</w:t>
            </w:r>
          </w:p>
        </w:tc>
      </w:tr>
      <w:tr w:rsidR="00B4750D" w:rsidRPr="00907D00" w14:paraId="59A059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009A76" w14:textId="77777777" w:rsidR="00B4750D" w:rsidRPr="00907D00" w:rsidRDefault="00B4750D" w:rsidP="00FF0CF0">
            <w:pPr>
              <w:pStyle w:val="TAL"/>
              <w:rPr>
                <w:sz w:val="16"/>
              </w:rPr>
            </w:pPr>
            <w:r w:rsidRPr="00907D00">
              <w:rPr>
                <w:sz w:val="16"/>
              </w:rPr>
              <w:t>C3-230287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8486"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D27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B5AA"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13B3"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84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B7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682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962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3FC6" w14:textId="77777777" w:rsidR="00B4750D" w:rsidRPr="00907D00" w:rsidRDefault="00B4750D" w:rsidP="00FF0CF0">
            <w:pPr>
              <w:pStyle w:val="TAL"/>
              <w:rPr>
                <w:sz w:val="16"/>
              </w:rPr>
            </w:pPr>
            <w:r w:rsidRPr="00907D00">
              <w:rPr>
                <w:sz w:val="16"/>
              </w:rPr>
              <w:t>revised</w:t>
            </w:r>
          </w:p>
        </w:tc>
      </w:tr>
      <w:tr w:rsidR="00B4750D" w:rsidRPr="00907D00" w14:paraId="525680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8FF9E0" w14:textId="77777777" w:rsidR="00B4750D" w:rsidRPr="00907D00" w:rsidRDefault="00B4750D" w:rsidP="00FF0CF0">
            <w:pPr>
              <w:pStyle w:val="TAL"/>
              <w:rPr>
                <w:sz w:val="16"/>
              </w:rPr>
            </w:pPr>
            <w:r w:rsidRPr="00907D00">
              <w:rPr>
                <w:sz w:val="16"/>
              </w:rPr>
              <w:t>C3-230715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0B12"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A5C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AC62"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328D"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03F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21A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A2C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FB4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27AA" w14:textId="77777777" w:rsidR="00B4750D" w:rsidRPr="00907D00" w:rsidRDefault="00B4750D" w:rsidP="00FF0CF0">
            <w:pPr>
              <w:pStyle w:val="TAL"/>
              <w:rPr>
                <w:sz w:val="16"/>
              </w:rPr>
            </w:pPr>
            <w:r w:rsidRPr="00907D00">
              <w:rPr>
                <w:sz w:val="16"/>
              </w:rPr>
              <w:t>agreed</w:t>
            </w:r>
          </w:p>
        </w:tc>
      </w:tr>
      <w:tr w:rsidR="00B4750D" w:rsidRPr="00907D00" w14:paraId="114784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7FE289" w14:textId="77777777" w:rsidR="00B4750D" w:rsidRPr="00907D00" w:rsidRDefault="00B4750D" w:rsidP="00FF0CF0">
            <w:pPr>
              <w:pStyle w:val="TAL"/>
              <w:rPr>
                <w:sz w:val="16"/>
              </w:rPr>
            </w:pPr>
            <w:r w:rsidRPr="00907D00">
              <w:rPr>
                <w:sz w:val="16"/>
              </w:rPr>
              <w:t>C3-230471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7B5"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D0D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E35C"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01AF"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78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F6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42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972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6021" w14:textId="77777777" w:rsidR="00B4750D" w:rsidRPr="00907D00" w:rsidRDefault="00B4750D" w:rsidP="00FF0CF0">
            <w:pPr>
              <w:pStyle w:val="TAL"/>
              <w:rPr>
                <w:sz w:val="16"/>
              </w:rPr>
            </w:pPr>
            <w:r w:rsidRPr="00907D00">
              <w:rPr>
                <w:sz w:val="16"/>
              </w:rPr>
              <w:t>postponed</w:t>
            </w:r>
          </w:p>
        </w:tc>
      </w:tr>
      <w:tr w:rsidR="00B4750D" w:rsidRPr="00907D00" w14:paraId="4AD46C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C0F8EF" w14:textId="77777777" w:rsidR="00B4750D" w:rsidRPr="00907D00" w:rsidRDefault="00B4750D" w:rsidP="00FF0CF0">
            <w:pPr>
              <w:pStyle w:val="TAL"/>
              <w:rPr>
                <w:sz w:val="16"/>
              </w:rPr>
            </w:pPr>
            <w:r w:rsidRPr="00907D00">
              <w:rPr>
                <w:sz w:val="16"/>
              </w:rPr>
              <w:t>C3-230539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E32F"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4D6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4AC4"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3ACF"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0F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49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F08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57E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8300" w14:textId="77777777" w:rsidR="00B4750D" w:rsidRPr="00907D00" w:rsidRDefault="00B4750D" w:rsidP="00FF0CF0">
            <w:pPr>
              <w:pStyle w:val="TAL"/>
              <w:rPr>
                <w:sz w:val="16"/>
              </w:rPr>
            </w:pPr>
            <w:r w:rsidRPr="00907D00">
              <w:rPr>
                <w:sz w:val="16"/>
              </w:rPr>
              <w:t>agreed</w:t>
            </w:r>
          </w:p>
        </w:tc>
      </w:tr>
      <w:tr w:rsidR="00B4750D" w:rsidRPr="00907D00" w14:paraId="05EF29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502168" w14:textId="77777777" w:rsidR="00B4750D" w:rsidRPr="00907D00" w:rsidRDefault="00B4750D" w:rsidP="00FF0CF0">
            <w:pPr>
              <w:pStyle w:val="TAL"/>
              <w:rPr>
                <w:sz w:val="16"/>
              </w:rPr>
            </w:pPr>
            <w:r w:rsidRPr="00907D00">
              <w:rPr>
                <w:sz w:val="16"/>
              </w:rPr>
              <w:t>C3-230953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7922"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EBD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4C74"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E491"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74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ED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2D9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F59B"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424A8" w14:textId="77777777" w:rsidR="00B4750D" w:rsidRPr="00907D00" w:rsidRDefault="00B4750D" w:rsidP="00FF0CF0">
            <w:pPr>
              <w:pStyle w:val="TAL"/>
              <w:rPr>
                <w:sz w:val="16"/>
              </w:rPr>
            </w:pPr>
            <w:r w:rsidRPr="00907D00">
              <w:rPr>
                <w:sz w:val="16"/>
              </w:rPr>
              <w:t>agreed</w:t>
            </w:r>
          </w:p>
        </w:tc>
      </w:tr>
      <w:tr w:rsidR="00B4750D" w:rsidRPr="00907D00" w14:paraId="39969A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2594D2" w14:textId="77777777" w:rsidR="00B4750D" w:rsidRPr="00907D00" w:rsidRDefault="00B4750D" w:rsidP="00FF0CF0">
            <w:pPr>
              <w:pStyle w:val="TAL"/>
              <w:rPr>
                <w:sz w:val="16"/>
              </w:rPr>
            </w:pPr>
            <w:r w:rsidRPr="00907D00">
              <w:rPr>
                <w:sz w:val="16"/>
              </w:rPr>
              <w:t>C3-230251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031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A28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398F"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DED1" w14:textId="77777777" w:rsidR="00B4750D" w:rsidRPr="00907D00" w:rsidRDefault="00B4750D" w:rsidP="00FF0CF0">
            <w:pPr>
              <w:pStyle w:val="TAL"/>
              <w:rPr>
                <w:sz w:val="16"/>
              </w:rPr>
            </w:pPr>
            <w:r w:rsidRPr="00907D0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D6C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B5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AA7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720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C971" w14:textId="77777777" w:rsidR="00B4750D" w:rsidRPr="00907D00" w:rsidRDefault="00B4750D" w:rsidP="00FF0CF0">
            <w:pPr>
              <w:pStyle w:val="TAL"/>
              <w:rPr>
                <w:sz w:val="16"/>
              </w:rPr>
            </w:pPr>
            <w:r w:rsidRPr="00907D00">
              <w:rPr>
                <w:sz w:val="16"/>
              </w:rPr>
              <w:t>agreed</w:t>
            </w:r>
          </w:p>
        </w:tc>
      </w:tr>
      <w:tr w:rsidR="00B4750D" w:rsidRPr="00907D00" w14:paraId="3CEBBA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A60EBC" w14:textId="77777777" w:rsidR="00B4750D" w:rsidRPr="00907D00" w:rsidRDefault="00B4750D" w:rsidP="00FF0CF0">
            <w:pPr>
              <w:pStyle w:val="TAL"/>
              <w:rPr>
                <w:sz w:val="16"/>
              </w:rPr>
            </w:pPr>
            <w:r w:rsidRPr="00907D00">
              <w:rPr>
                <w:sz w:val="16"/>
              </w:rPr>
              <w:t>C3-230455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2055"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352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A53C"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ABA4"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78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6F2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B8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196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7171" w14:textId="77777777" w:rsidR="00B4750D" w:rsidRPr="00907D00" w:rsidRDefault="00B4750D" w:rsidP="00FF0CF0">
            <w:pPr>
              <w:pStyle w:val="TAL"/>
              <w:rPr>
                <w:sz w:val="16"/>
              </w:rPr>
            </w:pPr>
            <w:r w:rsidRPr="00907D00">
              <w:rPr>
                <w:sz w:val="16"/>
              </w:rPr>
              <w:t>revised</w:t>
            </w:r>
          </w:p>
        </w:tc>
      </w:tr>
      <w:tr w:rsidR="00B4750D" w:rsidRPr="00907D00" w14:paraId="168FC9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630C93" w14:textId="77777777" w:rsidR="00B4750D" w:rsidRPr="00907D00" w:rsidRDefault="00B4750D" w:rsidP="00FF0CF0">
            <w:pPr>
              <w:pStyle w:val="TAL"/>
              <w:rPr>
                <w:sz w:val="16"/>
              </w:rPr>
            </w:pPr>
            <w:r w:rsidRPr="00907D00">
              <w:rPr>
                <w:sz w:val="16"/>
              </w:rPr>
              <w:t>C3-230820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40B1"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7F4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6F86"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4723"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F34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351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EA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67F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E31D" w14:textId="77777777" w:rsidR="00B4750D" w:rsidRPr="00907D00" w:rsidRDefault="00B4750D" w:rsidP="00FF0CF0">
            <w:pPr>
              <w:pStyle w:val="TAL"/>
              <w:rPr>
                <w:sz w:val="16"/>
              </w:rPr>
            </w:pPr>
            <w:r w:rsidRPr="00907D00">
              <w:rPr>
                <w:sz w:val="16"/>
              </w:rPr>
              <w:t>agreed</w:t>
            </w:r>
          </w:p>
        </w:tc>
      </w:tr>
      <w:tr w:rsidR="00B4750D" w:rsidRPr="00907D00" w14:paraId="51237B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3E418D" w14:textId="77777777" w:rsidR="00B4750D" w:rsidRPr="00907D00" w:rsidRDefault="00B4750D" w:rsidP="00FF0CF0">
            <w:pPr>
              <w:pStyle w:val="TAL"/>
              <w:rPr>
                <w:sz w:val="16"/>
              </w:rPr>
            </w:pPr>
            <w:r w:rsidRPr="00907D00">
              <w:rPr>
                <w:sz w:val="16"/>
              </w:rPr>
              <w:t>C3-230456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83E8"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32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7CD8"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6D5F"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95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0D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622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329B"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463E" w14:textId="77777777" w:rsidR="00B4750D" w:rsidRPr="00907D00" w:rsidRDefault="00B4750D" w:rsidP="00FF0CF0">
            <w:pPr>
              <w:pStyle w:val="TAL"/>
              <w:rPr>
                <w:sz w:val="16"/>
              </w:rPr>
            </w:pPr>
            <w:r w:rsidRPr="00907D00">
              <w:rPr>
                <w:sz w:val="16"/>
              </w:rPr>
              <w:t>revised</w:t>
            </w:r>
          </w:p>
        </w:tc>
      </w:tr>
      <w:tr w:rsidR="00B4750D" w:rsidRPr="00907D00" w14:paraId="416324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4612E7" w14:textId="77777777" w:rsidR="00B4750D" w:rsidRPr="00907D00" w:rsidRDefault="00B4750D" w:rsidP="00FF0CF0">
            <w:pPr>
              <w:pStyle w:val="TAL"/>
              <w:rPr>
                <w:sz w:val="16"/>
              </w:rPr>
            </w:pPr>
            <w:r w:rsidRPr="00907D00">
              <w:rPr>
                <w:sz w:val="16"/>
              </w:rPr>
              <w:t>C3-230821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3B4"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FD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E959"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F9A9"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0ABA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D9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583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C052"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E62D" w14:textId="77777777" w:rsidR="00B4750D" w:rsidRPr="00907D00" w:rsidRDefault="00B4750D" w:rsidP="00FF0CF0">
            <w:pPr>
              <w:pStyle w:val="TAL"/>
              <w:rPr>
                <w:sz w:val="16"/>
              </w:rPr>
            </w:pPr>
            <w:r w:rsidRPr="00907D00">
              <w:rPr>
                <w:sz w:val="16"/>
              </w:rPr>
              <w:t>agreed</w:t>
            </w:r>
          </w:p>
        </w:tc>
      </w:tr>
      <w:tr w:rsidR="00B4750D" w:rsidRPr="00907D00" w14:paraId="7274AD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863392" w14:textId="77777777" w:rsidR="00B4750D" w:rsidRPr="00907D00" w:rsidRDefault="00B4750D" w:rsidP="00FF0CF0">
            <w:pPr>
              <w:pStyle w:val="TAL"/>
              <w:rPr>
                <w:sz w:val="16"/>
              </w:rPr>
            </w:pPr>
            <w:r w:rsidRPr="00907D00">
              <w:rPr>
                <w:sz w:val="16"/>
              </w:rPr>
              <w:t>C3-230472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1CA4"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86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CFE0"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9837"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80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49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FA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20D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89E3" w14:textId="77777777" w:rsidR="00B4750D" w:rsidRPr="00907D00" w:rsidRDefault="00B4750D" w:rsidP="00FF0CF0">
            <w:pPr>
              <w:pStyle w:val="TAL"/>
              <w:rPr>
                <w:sz w:val="16"/>
              </w:rPr>
            </w:pPr>
            <w:r w:rsidRPr="00907D00">
              <w:rPr>
                <w:sz w:val="16"/>
              </w:rPr>
              <w:t>postponed</w:t>
            </w:r>
          </w:p>
        </w:tc>
      </w:tr>
      <w:tr w:rsidR="00B4750D" w:rsidRPr="00907D00" w14:paraId="656C33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3F06C7" w14:textId="77777777" w:rsidR="00B4750D" w:rsidRPr="00907D00" w:rsidRDefault="00B4750D" w:rsidP="00FF0CF0">
            <w:pPr>
              <w:pStyle w:val="TAL"/>
              <w:rPr>
                <w:sz w:val="16"/>
              </w:rPr>
            </w:pPr>
            <w:r w:rsidRPr="00907D00">
              <w:rPr>
                <w:sz w:val="16"/>
              </w:rPr>
              <w:t>C3-230926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3ADC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689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17C2"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6271"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51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F4C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BB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FAAF"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CA5E" w14:textId="77777777" w:rsidR="00B4750D" w:rsidRPr="00907D00" w:rsidRDefault="00B4750D" w:rsidP="00FF0CF0">
            <w:pPr>
              <w:pStyle w:val="TAL"/>
              <w:rPr>
                <w:sz w:val="16"/>
              </w:rPr>
            </w:pPr>
            <w:r w:rsidRPr="00907D00">
              <w:rPr>
                <w:sz w:val="16"/>
              </w:rPr>
              <w:t>agreed</w:t>
            </w:r>
          </w:p>
        </w:tc>
      </w:tr>
      <w:tr w:rsidR="00B4750D" w:rsidRPr="00907D00" w14:paraId="708E2F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0EB392" w14:textId="77777777" w:rsidR="00B4750D" w:rsidRPr="00907D00" w:rsidRDefault="00B4750D" w:rsidP="00FF0CF0">
            <w:pPr>
              <w:pStyle w:val="TAL"/>
              <w:rPr>
                <w:sz w:val="16"/>
              </w:rPr>
            </w:pPr>
            <w:r w:rsidRPr="00907D00">
              <w:rPr>
                <w:sz w:val="16"/>
              </w:rPr>
              <w:t>C3-230954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89C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A74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2A6F"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D6C"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9FB7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1B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D9D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D0B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BAC6" w14:textId="77777777" w:rsidR="00B4750D" w:rsidRPr="00907D00" w:rsidRDefault="00B4750D" w:rsidP="00FF0CF0">
            <w:pPr>
              <w:pStyle w:val="TAL"/>
              <w:rPr>
                <w:sz w:val="16"/>
              </w:rPr>
            </w:pPr>
            <w:r w:rsidRPr="00907D00">
              <w:rPr>
                <w:sz w:val="16"/>
              </w:rPr>
              <w:t>agreed</w:t>
            </w:r>
          </w:p>
        </w:tc>
      </w:tr>
      <w:tr w:rsidR="00B4750D" w:rsidRPr="00907D00" w14:paraId="6C5DD2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B389F7" w14:textId="77777777" w:rsidR="00B4750D" w:rsidRPr="00907D00" w:rsidRDefault="00B4750D" w:rsidP="00FF0CF0">
            <w:pPr>
              <w:pStyle w:val="TAL"/>
              <w:rPr>
                <w:sz w:val="16"/>
              </w:rPr>
            </w:pPr>
            <w:r w:rsidRPr="00907D00">
              <w:rPr>
                <w:sz w:val="16"/>
              </w:rPr>
              <w:t>C3-230089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9563"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A37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2EC1"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54C3" w14:textId="77777777" w:rsidR="00B4750D" w:rsidRPr="00907D00" w:rsidRDefault="00B4750D" w:rsidP="00FF0CF0">
            <w:pPr>
              <w:pStyle w:val="TAL"/>
              <w:rPr>
                <w:sz w:val="16"/>
              </w:rPr>
            </w:pPr>
            <w:r w:rsidRPr="00907D0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B4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AEA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6D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AEE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35D3" w14:textId="77777777" w:rsidR="00B4750D" w:rsidRPr="00907D00" w:rsidRDefault="00B4750D" w:rsidP="00FF0CF0">
            <w:pPr>
              <w:pStyle w:val="TAL"/>
              <w:rPr>
                <w:sz w:val="16"/>
              </w:rPr>
            </w:pPr>
            <w:r w:rsidRPr="00907D00">
              <w:rPr>
                <w:sz w:val="16"/>
              </w:rPr>
              <w:t>revised</w:t>
            </w:r>
          </w:p>
        </w:tc>
      </w:tr>
      <w:tr w:rsidR="00B4750D" w:rsidRPr="00907D00" w14:paraId="146C36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595DA3" w14:textId="77777777" w:rsidR="00B4750D" w:rsidRPr="00907D00" w:rsidRDefault="00B4750D" w:rsidP="00FF0CF0">
            <w:pPr>
              <w:pStyle w:val="TAL"/>
              <w:rPr>
                <w:sz w:val="16"/>
              </w:rPr>
            </w:pPr>
            <w:r w:rsidRPr="00907D00">
              <w:rPr>
                <w:sz w:val="16"/>
              </w:rPr>
              <w:t>C3-230861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20B1"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DE0C"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5199"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08E4" w14:textId="77777777" w:rsidR="00B4750D" w:rsidRPr="00907D00" w:rsidRDefault="00B4750D" w:rsidP="00FF0CF0">
            <w:pPr>
              <w:pStyle w:val="TAL"/>
              <w:rPr>
                <w:sz w:val="16"/>
              </w:rPr>
            </w:pPr>
            <w:r w:rsidRPr="00907D0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D0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1F3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9BE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C59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D438" w14:textId="77777777" w:rsidR="00B4750D" w:rsidRPr="00907D00" w:rsidRDefault="00B4750D" w:rsidP="00FF0CF0">
            <w:pPr>
              <w:pStyle w:val="TAL"/>
              <w:rPr>
                <w:sz w:val="16"/>
              </w:rPr>
            </w:pPr>
            <w:r w:rsidRPr="00907D00">
              <w:rPr>
                <w:sz w:val="16"/>
              </w:rPr>
              <w:t>agreed</w:t>
            </w:r>
          </w:p>
        </w:tc>
      </w:tr>
      <w:tr w:rsidR="00B4750D" w:rsidRPr="00907D00" w14:paraId="22E125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4AA26" w14:textId="77777777" w:rsidR="00B4750D" w:rsidRPr="00907D00" w:rsidRDefault="00B4750D" w:rsidP="00FF0CF0">
            <w:pPr>
              <w:pStyle w:val="TAL"/>
              <w:rPr>
                <w:sz w:val="16"/>
              </w:rPr>
            </w:pPr>
            <w:r w:rsidRPr="00907D00">
              <w:rPr>
                <w:sz w:val="16"/>
              </w:rPr>
              <w:t>C3-230090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2B2C"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01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0ED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4A4B" w14:textId="77777777" w:rsidR="00B4750D" w:rsidRPr="00907D00" w:rsidRDefault="00B4750D" w:rsidP="00FF0CF0">
            <w:pPr>
              <w:pStyle w:val="TAL"/>
              <w:rPr>
                <w:sz w:val="16"/>
              </w:rPr>
            </w:pPr>
            <w:r w:rsidRPr="00907D0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EB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6A3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150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442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86680" w14:textId="77777777" w:rsidR="00B4750D" w:rsidRPr="00907D00" w:rsidRDefault="00B4750D" w:rsidP="00FF0CF0">
            <w:pPr>
              <w:pStyle w:val="TAL"/>
              <w:rPr>
                <w:sz w:val="16"/>
              </w:rPr>
            </w:pPr>
            <w:r w:rsidRPr="00907D00">
              <w:rPr>
                <w:sz w:val="16"/>
              </w:rPr>
              <w:t>revised</w:t>
            </w:r>
          </w:p>
        </w:tc>
      </w:tr>
      <w:tr w:rsidR="00B4750D" w:rsidRPr="00907D00" w14:paraId="7E3A50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677F28" w14:textId="77777777" w:rsidR="00B4750D" w:rsidRPr="00907D00" w:rsidRDefault="00B4750D" w:rsidP="00FF0CF0">
            <w:pPr>
              <w:pStyle w:val="TAL"/>
              <w:rPr>
                <w:sz w:val="16"/>
              </w:rPr>
            </w:pPr>
            <w:r w:rsidRPr="00907D00">
              <w:rPr>
                <w:sz w:val="16"/>
              </w:rPr>
              <w:t>C3-230862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E019"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EC41"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7D44"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52B9" w14:textId="77777777" w:rsidR="00B4750D" w:rsidRPr="00907D00" w:rsidRDefault="00B4750D" w:rsidP="00FF0CF0">
            <w:pPr>
              <w:pStyle w:val="TAL"/>
              <w:rPr>
                <w:sz w:val="16"/>
              </w:rPr>
            </w:pPr>
            <w:r w:rsidRPr="00907D0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65D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B7E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DC8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14B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4768" w14:textId="77777777" w:rsidR="00B4750D" w:rsidRPr="00907D00" w:rsidRDefault="00B4750D" w:rsidP="00FF0CF0">
            <w:pPr>
              <w:pStyle w:val="TAL"/>
              <w:rPr>
                <w:sz w:val="16"/>
              </w:rPr>
            </w:pPr>
            <w:r w:rsidRPr="00907D00">
              <w:rPr>
                <w:sz w:val="16"/>
              </w:rPr>
              <w:t>agreed</w:t>
            </w:r>
          </w:p>
        </w:tc>
      </w:tr>
      <w:tr w:rsidR="00B4750D" w:rsidRPr="00907D00" w14:paraId="6E1D77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4050F9" w14:textId="77777777" w:rsidR="00B4750D" w:rsidRPr="00907D00" w:rsidRDefault="00B4750D" w:rsidP="00FF0CF0">
            <w:pPr>
              <w:pStyle w:val="TAL"/>
              <w:rPr>
                <w:sz w:val="16"/>
              </w:rPr>
            </w:pPr>
            <w:r w:rsidRPr="00907D00">
              <w:rPr>
                <w:sz w:val="16"/>
              </w:rPr>
              <w:t>C3-230147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1A14" w14:textId="77777777" w:rsidR="00B4750D" w:rsidRPr="00907D00" w:rsidRDefault="00B4750D" w:rsidP="00FF0CF0">
            <w:pPr>
              <w:pStyle w:val="TAL"/>
              <w:rPr>
                <w:sz w:val="16"/>
              </w:rPr>
            </w:pPr>
            <w:r w:rsidRPr="00907D00">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3EE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918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07E6" w14:textId="77777777" w:rsidR="00B4750D" w:rsidRPr="00907D00" w:rsidRDefault="00B4750D" w:rsidP="00FF0CF0">
            <w:pPr>
              <w:pStyle w:val="TAL"/>
              <w:rPr>
                <w:sz w:val="16"/>
              </w:rPr>
            </w:pPr>
            <w:r w:rsidRPr="00907D0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BA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5B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B74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F4B4"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9128" w14:textId="77777777" w:rsidR="00B4750D" w:rsidRPr="00907D00" w:rsidRDefault="00B4750D" w:rsidP="00FF0CF0">
            <w:pPr>
              <w:pStyle w:val="TAL"/>
              <w:rPr>
                <w:sz w:val="16"/>
              </w:rPr>
            </w:pPr>
            <w:r w:rsidRPr="00907D00">
              <w:rPr>
                <w:sz w:val="16"/>
              </w:rPr>
              <w:t>revised</w:t>
            </w:r>
          </w:p>
        </w:tc>
      </w:tr>
      <w:tr w:rsidR="00B4750D" w:rsidRPr="00907D00" w14:paraId="3EBFA2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78D75D" w14:textId="77777777" w:rsidR="00B4750D" w:rsidRPr="00907D00" w:rsidRDefault="00B4750D" w:rsidP="00FF0CF0">
            <w:pPr>
              <w:pStyle w:val="TAL"/>
              <w:rPr>
                <w:sz w:val="16"/>
              </w:rPr>
            </w:pPr>
            <w:r w:rsidRPr="00907D00">
              <w:rPr>
                <w:sz w:val="16"/>
              </w:rPr>
              <w:t>C3-230905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0DFC" w14:textId="77777777" w:rsidR="00B4750D" w:rsidRPr="00907D00" w:rsidRDefault="00B4750D" w:rsidP="00FF0CF0">
            <w:pPr>
              <w:pStyle w:val="TAL"/>
              <w:rPr>
                <w:sz w:val="16"/>
              </w:rPr>
            </w:pPr>
            <w:r w:rsidRPr="00907D00">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587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6204"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0C8B" w14:textId="77777777" w:rsidR="00B4750D" w:rsidRPr="00907D00" w:rsidRDefault="00B4750D" w:rsidP="00FF0CF0">
            <w:pPr>
              <w:pStyle w:val="TAL"/>
              <w:rPr>
                <w:sz w:val="16"/>
              </w:rPr>
            </w:pPr>
            <w:r w:rsidRPr="00907D0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093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38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F40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EC3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BA72" w14:textId="77777777" w:rsidR="00B4750D" w:rsidRPr="00907D00" w:rsidRDefault="00B4750D" w:rsidP="00FF0CF0">
            <w:pPr>
              <w:pStyle w:val="TAL"/>
              <w:rPr>
                <w:sz w:val="16"/>
              </w:rPr>
            </w:pPr>
            <w:r w:rsidRPr="00907D00">
              <w:rPr>
                <w:sz w:val="16"/>
              </w:rPr>
              <w:t>postponed</w:t>
            </w:r>
          </w:p>
        </w:tc>
      </w:tr>
      <w:tr w:rsidR="00B4750D" w:rsidRPr="00907D00" w14:paraId="5257B5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DBF216" w14:textId="77777777" w:rsidR="00B4750D" w:rsidRPr="00907D00" w:rsidRDefault="00B4750D" w:rsidP="00FF0CF0">
            <w:pPr>
              <w:pStyle w:val="TAL"/>
              <w:rPr>
                <w:sz w:val="16"/>
              </w:rPr>
            </w:pPr>
            <w:r w:rsidRPr="00907D00">
              <w:rPr>
                <w:sz w:val="16"/>
              </w:rPr>
              <w:t>C3-230152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28B6" w14:textId="77777777" w:rsidR="00B4750D" w:rsidRPr="00907D00" w:rsidRDefault="00B4750D" w:rsidP="00FF0CF0">
            <w:pPr>
              <w:pStyle w:val="TAL"/>
              <w:rPr>
                <w:sz w:val="16"/>
              </w:rPr>
            </w:pPr>
            <w:r w:rsidRPr="00907D00">
              <w:rPr>
                <w:sz w:val="16"/>
              </w:rPr>
              <w:t>Updates to Data Type UeMobilityInfo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85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8FC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F614" w14:textId="77777777" w:rsidR="00B4750D" w:rsidRPr="00907D00" w:rsidRDefault="00B4750D" w:rsidP="00FF0CF0">
            <w:pPr>
              <w:pStyle w:val="TAL"/>
              <w:rPr>
                <w:sz w:val="16"/>
              </w:rPr>
            </w:pPr>
            <w:r w:rsidRPr="00907D0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3D1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CE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D7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775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7642" w14:textId="77777777" w:rsidR="00B4750D" w:rsidRPr="00907D00" w:rsidRDefault="00B4750D" w:rsidP="00FF0CF0">
            <w:pPr>
              <w:pStyle w:val="TAL"/>
              <w:rPr>
                <w:sz w:val="16"/>
              </w:rPr>
            </w:pPr>
            <w:r w:rsidRPr="00907D00">
              <w:rPr>
                <w:sz w:val="16"/>
              </w:rPr>
              <w:t>revised</w:t>
            </w:r>
          </w:p>
        </w:tc>
      </w:tr>
      <w:tr w:rsidR="00B4750D" w:rsidRPr="00907D00" w14:paraId="14954BA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DB6664" w14:textId="77777777" w:rsidR="00B4750D" w:rsidRPr="00907D00" w:rsidRDefault="00B4750D" w:rsidP="00FF0CF0">
            <w:pPr>
              <w:pStyle w:val="TAL"/>
              <w:rPr>
                <w:sz w:val="16"/>
              </w:rPr>
            </w:pPr>
            <w:r w:rsidRPr="00907D00">
              <w:rPr>
                <w:sz w:val="16"/>
              </w:rPr>
              <w:t>C3-230913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D136" w14:textId="77777777" w:rsidR="00B4750D" w:rsidRPr="00907D00" w:rsidRDefault="00B4750D" w:rsidP="00FF0CF0">
            <w:pPr>
              <w:pStyle w:val="TAL"/>
              <w:rPr>
                <w:sz w:val="16"/>
              </w:rPr>
            </w:pPr>
            <w:r w:rsidRPr="00907D00">
              <w:rPr>
                <w:sz w:val="16"/>
              </w:rPr>
              <w:t>Updates to Data Type UeMobilityInfo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D8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CB4B"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0523" w14:textId="77777777" w:rsidR="00B4750D" w:rsidRPr="00907D00" w:rsidRDefault="00B4750D" w:rsidP="00FF0CF0">
            <w:pPr>
              <w:pStyle w:val="TAL"/>
              <w:rPr>
                <w:sz w:val="16"/>
              </w:rPr>
            </w:pPr>
            <w:r w:rsidRPr="00907D0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0A8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85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A3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FE7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9831" w14:textId="77777777" w:rsidR="00B4750D" w:rsidRPr="00907D00" w:rsidRDefault="00B4750D" w:rsidP="00FF0CF0">
            <w:pPr>
              <w:pStyle w:val="TAL"/>
              <w:rPr>
                <w:sz w:val="16"/>
              </w:rPr>
            </w:pPr>
            <w:r w:rsidRPr="00907D00">
              <w:rPr>
                <w:sz w:val="16"/>
              </w:rPr>
              <w:t>agreed</w:t>
            </w:r>
          </w:p>
        </w:tc>
      </w:tr>
      <w:tr w:rsidR="00B4750D" w:rsidRPr="00907D00" w14:paraId="71C8AC6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84BDFB" w14:textId="77777777" w:rsidR="00B4750D" w:rsidRPr="00907D00" w:rsidRDefault="00B4750D" w:rsidP="00FF0CF0">
            <w:pPr>
              <w:pStyle w:val="TAL"/>
              <w:rPr>
                <w:sz w:val="16"/>
              </w:rPr>
            </w:pPr>
            <w:r w:rsidRPr="00907D00">
              <w:rPr>
                <w:sz w:val="16"/>
              </w:rPr>
              <w:t>C3-230252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1E6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AB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05FE"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A741" w14:textId="77777777" w:rsidR="00B4750D" w:rsidRPr="00907D00" w:rsidRDefault="00B4750D" w:rsidP="00FF0CF0">
            <w:pPr>
              <w:pStyle w:val="TAL"/>
              <w:rPr>
                <w:sz w:val="16"/>
              </w:rPr>
            </w:pPr>
            <w:r w:rsidRPr="00907D0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75B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42B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65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357C"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88EC" w14:textId="77777777" w:rsidR="00B4750D" w:rsidRPr="00907D00" w:rsidRDefault="00B4750D" w:rsidP="00FF0CF0">
            <w:pPr>
              <w:pStyle w:val="TAL"/>
              <w:rPr>
                <w:sz w:val="16"/>
              </w:rPr>
            </w:pPr>
            <w:r w:rsidRPr="00907D00">
              <w:rPr>
                <w:sz w:val="16"/>
              </w:rPr>
              <w:t>agreed</w:t>
            </w:r>
          </w:p>
        </w:tc>
      </w:tr>
      <w:tr w:rsidR="00B4750D" w:rsidRPr="00907D00" w14:paraId="7D6A7A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8A25F6" w14:textId="77777777" w:rsidR="00B4750D" w:rsidRPr="00907D00" w:rsidRDefault="00B4750D" w:rsidP="00FF0CF0">
            <w:pPr>
              <w:pStyle w:val="TAL"/>
              <w:rPr>
                <w:sz w:val="16"/>
              </w:rPr>
            </w:pPr>
            <w:r w:rsidRPr="00907D00">
              <w:rPr>
                <w:sz w:val="16"/>
              </w:rPr>
              <w:t>C3-230473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19AB"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8A40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00B3"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A54D" w14:textId="77777777" w:rsidR="00B4750D" w:rsidRPr="00907D00" w:rsidRDefault="00B4750D" w:rsidP="00FF0CF0">
            <w:pPr>
              <w:pStyle w:val="TAL"/>
              <w:rPr>
                <w:sz w:val="16"/>
              </w:rPr>
            </w:pPr>
            <w:r w:rsidRPr="00907D0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3F6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66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677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C9AB"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A0FB" w14:textId="77777777" w:rsidR="00B4750D" w:rsidRPr="00907D00" w:rsidRDefault="00B4750D" w:rsidP="00FF0CF0">
            <w:pPr>
              <w:pStyle w:val="TAL"/>
              <w:rPr>
                <w:sz w:val="16"/>
              </w:rPr>
            </w:pPr>
            <w:r w:rsidRPr="00907D00">
              <w:rPr>
                <w:sz w:val="16"/>
              </w:rPr>
              <w:t>revised</w:t>
            </w:r>
          </w:p>
        </w:tc>
      </w:tr>
      <w:tr w:rsidR="00B4750D" w:rsidRPr="00907D00" w14:paraId="129002F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E3A461" w14:textId="77777777" w:rsidR="00B4750D" w:rsidRPr="00907D00" w:rsidRDefault="00B4750D" w:rsidP="00FF0CF0">
            <w:pPr>
              <w:pStyle w:val="TAL"/>
              <w:rPr>
                <w:sz w:val="16"/>
              </w:rPr>
            </w:pPr>
            <w:r w:rsidRPr="00907D00">
              <w:rPr>
                <w:sz w:val="16"/>
              </w:rPr>
              <w:t>C3-230824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62289"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C10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1808"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CE7D" w14:textId="77777777" w:rsidR="00B4750D" w:rsidRPr="00907D00" w:rsidRDefault="00B4750D" w:rsidP="00FF0CF0">
            <w:pPr>
              <w:pStyle w:val="TAL"/>
              <w:rPr>
                <w:sz w:val="16"/>
              </w:rPr>
            </w:pPr>
            <w:r w:rsidRPr="00907D0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543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CF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05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2599"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57AB" w14:textId="77777777" w:rsidR="00B4750D" w:rsidRPr="00907D00" w:rsidRDefault="00B4750D" w:rsidP="00FF0CF0">
            <w:pPr>
              <w:pStyle w:val="TAL"/>
              <w:rPr>
                <w:sz w:val="16"/>
              </w:rPr>
            </w:pPr>
            <w:r w:rsidRPr="00907D00">
              <w:rPr>
                <w:sz w:val="16"/>
              </w:rPr>
              <w:t>agreed</w:t>
            </w:r>
          </w:p>
        </w:tc>
      </w:tr>
      <w:tr w:rsidR="00B4750D" w:rsidRPr="00907D00" w14:paraId="60F820C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CF1214" w14:textId="77777777" w:rsidR="00B4750D" w:rsidRPr="00907D00" w:rsidRDefault="00B4750D" w:rsidP="00FF0CF0">
            <w:pPr>
              <w:pStyle w:val="TAL"/>
              <w:rPr>
                <w:sz w:val="16"/>
              </w:rPr>
            </w:pPr>
            <w:r w:rsidRPr="00907D00">
              <w:rPr>
                <w:sz w:val="16"/>
              </w:rPr>
              <w:t>C3-230555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5A43" w14:textId="77777777" w:rsidR="00B4750D" w:rsidRPr="00907D00" w:rsidRDefault="00B4750D" w:rsidP="00FF0CF0">
            <w:pPr>
              <w:pStyle w:val="TAL"/>
              <w:rPr>
                <w:sz w:val="16"/>
              </w:rPr>
            </w:pPr>
            <w:r w:rsidRPr="00907D00">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A3B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7CFA"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4B47" w14:textId="77777777" w:rsidR="00B4750D" w:rsidRPr="00907D00" w:rsidRDefault="00B4750D" w:rsidP="00FF0CF0">
            <w:pPr>
              <w:pStyle w:val="TAL"/>
              <w:rPr>
                <w:sz w:val="16"/>
              </w:rPr>
            </w:pPr>
            <w:r w:rsidRPr="00907D0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AF1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1BE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63D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C61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373F" w14:textId="77777777" w:rsidR="00B4750D" w:rsidRPr="00907D00" w:rsidRDefault="00B4750D" w:rsidP="00FF0CF0">
            <w:pPr>
              <w:pStyle w:val="TAL"/>
              <w:rPr>
                <w:sz w:val="16"/>
              </w:rPr>
            </w:pPr>
            <w:r w:rsidRPr="00907D00">
              <w:rPr>
                <w:sz w:val="16"/>
              </w:rPr>
              <w:t>postponed</w:t>
            </w:r>
          </w:p>
        </w:tc>
      </w:tr>
      <w:tr w:rsidR="00B4750D" w:rsidRPr="00907D00" w14:paraId="75377EB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0EA200" w14:textId="77777777" w:rsidR="00B4750D" w:rsidRPr="00907D00" w:rsidRDefault="00B4750D" w:rsidP="00FF0CF0">
            <w:pPr>
              <w:pStyle w:val="TAL"/>
              <w:rPr>
                <w:sz w:val="16"/>
              </w:rPr>
            </w:pPr>
            <w:r w:rsidRPr="00907D00">
              <w:rPr>
                <w:sz w:val="16"/>
              </w:rPr>
              <w:t>C3-230955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B1D2"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74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50A2"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4154" w14:textId="77777777" w:rsidR="00B4750D" w:rsidRPr="00907D00" w:rsidRDefault="00B4750D" w:rsidP="00FF0CF0">
            <w:pPr>
              <w:pStyle w:val="TAL"/>
              <w:rPr>
                <w:sz w:val="16"/>
              </w:rPr>
            </w:pPr>
            <w:r w:rsidRPr="00907D00">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EB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28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6DF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5A53"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E178" w14:textId="77777777" w:rsidR="00B4750D" w:rsidRPr="00907D00" w:rsidRDefault="00B4750D" w:rsidP="00FF0CF0">
            <w:pPr>
              <w:pStyle w:val="TAL"/>
              <w:rPr>
                <w:sz w:val="16"/>
              </w:rPr>
            </w:pPr>
            <w:r w:rsidRPr="00907D00">
              <w:rPr>
                <w:sz w:val="16"/>
              </w:rPr>
              <w:t>agreed</w:t>
            </w:r>
          </w:p>
        </w:tc>
      </w:tr>
      <w:tr w:rsidR="00B4750D" w:rsidRPr="00907D00" w14:paraId="7700B2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058002" w14:textId="77777777" w:rsidR="00B4750D" w:rsidRPr="00907D00" w:rsidRDefault="00B4750D" w:rsidP="00FF0CF0">
            <w:pPr>
              <w:pStyle w:val="TAL"/>
              <w:rPr>
                <w:sz w:val="16"/>
              </w:rPr>
            </w:pPr>
            <w:r w:rsidRPr="00907D00">
              <w:rPr>
                <w:sz w:val="16"/>
              </w:rPr>
              <w:t>C3-230341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AFDC"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4A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8C09"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0776" w14:textId="77777777" w:rsidR="00B4750D" w:rsidRPr="00907D00" w:rsidRDefault="00B4750D" w:rsidP="00FF0CF0">
            <w:pPr>
              <w:pStyle w:val="TAL"/>
              <w:rPr>
                <w:sz w:val="16"/>
              </w:rPr>
            </w:pPr>
            <w:r w:rsidRPr="00907D0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440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E50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727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18EC"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D979" w14:textId="77777777" w:rsidR="00B4750D" w:rsidRPr="00907D00" w:rsidRDefault="00B4750D" w:rsidP="00FF0CF0">
            <w:pPr>
              <w:pStyle w:val="TAL"/>
              <w:rPr>
                <w:sz w:val="16"/>
              </w:rPr>
            </w:pPr>
            <w:r w:rsidRPr="00907D00">
              <w:rPr>
                <w:sz w:val="16"/>
              </w:rPr>
              <w:t>agreed</w:t>
            </w:r>
          </w:p>
        </w:tc>
      </w:tr>
      <w:tr w:rsidR="00B4750D" w:rsidRPr="00907D00" w14:paraId="09D84A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C2288B" w14:textId="77777777" w:rsidR="00B4750D" w:rsidRPr="00907D00" w:rsidRDefault="00B4750D" w:rsidP="00FF0CF0">
            <w:pPr>
              <w:pStyle w:val="TAL"/>
              <w:rPr>
                <w:sz w:val="16"/>
              </w:rPr>
            </w:pPr>
            <w:r w:rsidRPr="00907D00">
              <w:rPr>
                <w:sz w:val="16"/>
              </w:rPr>
              <w:t>C3-230342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55CE"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9CA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4E5A"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7A55"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EC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06B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BA6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A052"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3086" w14:textId="77777777" w:rsidR="00B4750D" w:rsidRPr="00907D00" w:rsidRDefault="00B4750D" w:rsidP="00FF0CF0">
            <w:pPr>
              <w:pStyle w:val="TAL"/>
              <w:rPr>
                <w:sz w:val="16"/>
              </w:rPr>
            </w:pPr>
            <w:r w:rsidRPr="00907D00">
              <w:rPr>
                <w:sz w:val="16"/>
              </w:rPr>
              <w:t>agreed</w:t>
            </w:r>
          </w:p>
        </w:tc>
      </w:tr>
      <w:tr w:rsidR="00B4750D" w:rsidRPr="00907D00" w14:paraId="068C7C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A1092A" w14:textId="77777777" w:rsidR="00B4750D" w:rsidRPr="00907D00" w:rsidRDefault="00B4750D" w:rsidP="00FF0CF0">
            <w:pPr>
              <w:pStyle w:val="TAL"/>
              <w:rPr>
                <w:sz w:val="16"/>
              </w:rPr>
            </w:pPr>
            <w:r w:rsidRPr="00907D00">
              <w:rPr>
                <w:sz w:val="16"/>
              </w:rPr>
              <w:t>C3-230343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720A"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C50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27EA"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0B94"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29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3E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24E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9C32"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0CEB" w14:textId="77777777" w:rsidR="00B4750D" w:rsidRPr="00907D00" w:rsidRDefault="00B4750D" w:rsidP="00FF0CF0">
            <w:pPr>
              <w:pStyle w:val="TAL"/>
              <w:rPr>
                <w:sz w:val="16"/>
              </w:rPr>
            </w:pPr>
            <w:r w:rsidRPr="00907D00">
              <w:rPr>
                <w:sz w:val="16"/>
              </w:rPr>
              <w:t>revised</w:t>
            </w:r>
          </w:p>
        </w:tc>
      </w:tr>
      <w:tr w:rsidR="00B4750D" w:rsidRPr="00907D00" w14:paraId="5B0487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96A7A6" w14:textId="77777777" w:rsidR="00B4750D" w:rsidRPr="00907D00" w:rsidRDefault="00B4750D" w:rsidP="00FF0CF0">
            <w:pPr>
              <w:pStyle w:val="TAL"/>
              <w:rPr>
                <w:sz w:val="16"/>
              </w:rPr>
            </w:pPr>
            <w:r w:rsidRPr="00907D00">
              <w:rPr>
                <w:sz w:val="16"/>
              </w:rPr>
              <w:t>C3-230881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5FBF"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176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7FF3"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4E77"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06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93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9C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C7CA"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778F" w14:textId="77777777" w:rsidR="00B4750D" w:rsidRPr="00907D00" w:rsidRDefault="00B4750D" w:rsidP="00FF0CF0">
            <w:pPr>
              <w:pStyle w:val="TAL"/>
              <w:rPr>
                <w:sz w:val="16"/>
              </w:rPr>
            </w:pPr>
            <w:r w:rsidRPr="00907D00">
              <w:rPr>
                <w:sz w:val="16"/>
              </w:rPr>
              <w:t>agreed</w:t>
            </w:r>
          </w:p>
        </w:tc>
      </w:tr>
      <w:tr w:rsidR="00B4750D" w:rsidRPr="00907D00" w14:paraId="7FDBAC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C9A92A" w14:textId="77777777" w:rsidR="00B4750D" w:rsidRPr="00907D00" w:rsidRDefault="00B4750D" w:rsidP="00FF0CF0">
            <w:pPr>
              <w:pStyle w:val="TAL"/>
              <w:rPr>
                <w:sz w:val="16"/>
              </w:rPr>
            </w:pPr>
            <w:r w:rsidRPr="00907D00">
              <w:rPr>
                <w:sz w:val="16"/>
              </w:rPr>
              <w:t>C3-230917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9ACE"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B5E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AD33"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32D"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21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D97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86C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19A7" w14:textId="77777777" w:rsidR="00B4750D" w:rsidRPr="00907D00" w:rsidRDefault="00B4750D" w:rsidP="00FF0CF0">
            <w:pPr>
              <w:pStyle w:val="TAL"/>
              <w:rPr>
                <w:sz w:val="16"/>
              </w:rPr>
            </w:pPr>
            <w:r w:rsidRPr="00907D0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D177" w14:textId="77777777" w:rsidR="00B4750D" w:rsidRPr="00907D00" w:rsidRDefault="00B4750D" w:rsidP="00FF0CF0">
            <w:pPr>
              <w:pStyle w:val="TAL"/>
              <w:rPr>
                <w:sz w:val="16"/>
              </w:rPr>
            </w:pPr>
            <w:r w:rsidRPr="00907D00">
              <w:rPr>
                <w:sz w:val="16"/>
              </w:rPr>
              <w:t>agreed</w:t>
            </w:r>
          </w:p>
        </w:tc>
      </w:tr>
      <w:tr w:rsidR="00B4750D" w:rsidRPr="00907D00" w14:paraId="5EC811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665489" w14:textId="77777777" w:rsidR="00B4750D" w:rsidRPr="00907D00" w:rsidRDefault="00B4750D" w:rsidP="00FF0CF0">
            <w:pPr>
              <w:pStyle w:val="TAL"/>
              <w:rPr>
                <w:sz w:val="16"/>
              </w:rPr>
            </w:pPr>
            <w:r w:rsidRPr="00907D00">
              <w:rPr>
                <w:sz w:val="16"/>
              </w:rPr>
              <w:t>C3-230927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E59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635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005C"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97A6" w14:textId="77777777" w:rsidR="00B4750D" w:rsidRPr="00907D00" w:rsidRDefault="00B4750D" w:rsidP="00FF0CF0">
            <w:pPr>
              <w:pStyle w:val="TAL"/>
              <w:rPr>
                <w:sz w:val="16"/>
              </w:rPr>
            </w:pPr>
            <w:r w:rsidRPr="00907D0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870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166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347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2734"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CB89" w14:textId="77777777" w:rsidR="00B4750D" w:rsidRPr="00907D00" w:rsidRDefault="00B4750D" w:rsidP="00FF0CF0">
            <w:pPr>
              <w:pStyle w:val="TAL"/>
              <w:rPr>
                <w:sz w:val="16"/>
              </w:rPr>
            </w:pPr>
            <w:r w:rsidRPr="00907D00">
              <w:rPr>
                <w:sz w:val="16"/>
              </w:rPr>
              <w:t>agreed</w:t>
            </w:r>
          </w:p>
        </w:tc>
      </w:tr>
      <w:tr w:rsidR="00B4750D" w:rsidRPr="00907D00" w14:paraId="3126CD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618BD2" w14:textId="77777777" w:rsidR="00B4750D" w:rsidRPr="00907D00" w:rsidRDefault="00B4750D" w:rsidP="00FF0CF0">
            <w:pPr>
              <w:pStyle w:val="TAL"/>
              <w:rPr>
                <w:sz w:val="16"/>
              </w:rPr>
            </w:pPr>
            <w:r w:rsidRPr="00907D00">
              <w:rPr>
                <w:sz w:val="16"/>
              </w:rPr>
              <w:t>C3-230956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D6E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06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F65D"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38DC"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119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CC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7A4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76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17FA" w14:textId="77777777" w:rsidR="00B4750D" w:rsidRPr="00907D00" w:rsidRDefault="00B4750D" w:rsidP="00FF0CF0">
            <w:pPr>
              <w:pStyle w:val="TAL"/>
              <w:rPr>
                <w:sz w:val="16"/>
              </w:rPr>
            </w:pPr>
            <w:r w:rsidRPr="00907D00">
              <w:rPr>
                <w:sz w:val="16"/>
              </w:rPr>
              <w:t>agreed</w:t>
            </w:r>
          </w:p>
        </w:tc>
      </w:tr>
    </w:tbl>
    <w:p w14:paraId="389EEA00" w14:textId="77777777" w:rsidR="00B4750D" w:rsidRDefault="00B4750D" w:rsidP="00B4750D"/>
    <w:p w14:paraId="4383D279" w14:textId="77777777" w:rsidR="00B4750D" w:rsidRDefault="00B4750D" w:rsidP="00B4750D">
      <w:pPr>
        <w:pStyle w:val="Heading2"/>
      </w:pPr>
      <w:r>
        <w:br w:type="page"/>
        <w:t>Annex C: Lists of liaisons</w:t>
      </w:r>
    </w:p>
    <w:p w14:paraId="332E48F2" w14:textId="77777777" w:rsidR="00B4750D" w:rsidRDefault="00B4750D" w:rsidP="00B4750D">
      <w:pPr>
        <w:pStyle w:val="Heading3"/>
      </w:pPr>
      <w:r>
        <w:t>C1: Incoming liaison statements</w:t>
      </w:r>
    </w:p>
    <w:p w14:paraId="11B12F5A"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8"/>
        <w:gridCol w:w="4531"/>
        <w:gridCol w:w="855"/>
        <w:gridCol w:w="967"/>
        <w:gridCol w:w="1267"/>
      </w:tblGrid>
      <w:tr w:rsidR="00B4750D" w14:paraId="20327D3B" w14:textId="77777777" w:rsidTr="00FF0CF0">
        <w:tc>
          <w:tcPr>
            <w:tcW w:w="0" w:type="auto"/>
            <w:shd w:val="clear" w:color="auto" w:fill="auto"/>
          </w:tcPr>
          <w:p w14:paraId="55725574" w14:textId="77777777" w:rsidR="00B4750D" w:rsidRDefault="00B4750D" w:rsidP="00FF0CF0">
            <w:pPr>
              <w:pStyle w:val="TAH"/>
            </w:pPr>
            <w:r>
              <w:t>Document</w:t>
            </w:r>
          </w:p>
        </w:tc>
        <w:tc>
          <w:tcPr>
            <w:tcW w:w="1138" w:type="dxa"/>
            <w:shd w:val="clear" w:color="auto" w:fill="auto"/>
          </w:tcPr>
          <w:p w14:paraId="1E45211A" w14:textId="77777777" w:rsidR="00B4750D" w:rsidRDefault="00B4750D" w:rsidP="00FF0CF0">
            <w:pPr>
              <w:pStyle w:val="TAH"/>
            </w:pPr>
            <w:r>
              <w:t>Original</w:t>
            </w:r>
          </w:p>
        </w:tc>
        <w:tc>
          <w:tcPr>
            <w:tcW w:w="4531" w:type="dxa"/>
            <w:shd w:val="clear" w:color="auto" w:fill="auto"/>
          </w:tcPr>
          <w:p w14:paraId="5D13B3BE" w14:textId="77777777" w:rsidR="00B4750D" w:rsidRDefault="00B4750D" w:rsidP="00FF0CF0">
            <w:pPr>
              <w:pStyle w:val="TAH"/>
            </w:pPr>
            <w:r>
              <w:t>Title</w:t>
            </w:r>
          </w:p>
        </w:tc>
        <w:tc>
          <w:tcPr>
            <w:tcW w:w="0" w:type="auto"/>
            <w:shd w:val="clear" w:color="auto" w:fill="auto"/>
          </w:tcPr>
          <w:p w14:paraId="57E35CEF" w14:textId="77777777" w:rsidR="00B4750D" w:rsidRDefault="00B4750D" w:rsidP="00FF0CF0">
            <w:pPr>
              <w:pStyle w:val="TAH"/>
            </w:pPr>
            <w:r>
              <w:t>From</w:t>
            </w:r>
          </w:p>
        </w:tc>
        <w:tc>
          <w:tcPr>
            <w:tcW w:w="0" w:type="auto"/>
            <w:shd w:val="clear" w:color="auto" w:fill="auto"/>
          </w:tcPr>
          <w:p w14:paraId="48711FA8" w14:textId="77777777" w:rsidR="00B4750D" w:rsidRDefault="00B4750D" w:rsidP="00FF0CF0">
            <w:pPr>
              <w:pStyle w:val="TAH"/>
            </w:pPr>
            <w:r>
              <w:t>Decision</w:t>
            </w:r>
          </w:p>
        </w:tc>
        <w:tc>
          <w:tcPr>
            <w:tcW w:w="0" w:type="auto"/>
            <w:shd w:val="clear" w:color="auto" w:fill="auto"/>
          </w:tcPr>
          <w:p w14:paraId="36D839E9" w14:textId="77777777" w:rsidR="00B4750D" w:rsidRDefault="00B4750D" w:rsidP="00FF0CF0">
            <w:pPr>
              <w:pStyle w:val="TAH"/>
            </w:pPr>
            <w:r>
              <w:t>Reply?TDoc</w:t>
            </w:r>
          </w:p>
        </w:tc>
      </w:tr>
      <w:tr w:rsidR="00B4750D" w:rsidRPr="00C84B14" w14:paraId="498039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FB1541" w14:textId="77777777" w:rsidR="00B4750D" w:rsidRPr="00C84B14" w:rsidRDefault="00B4750D" w:rsidP="00FF0CF0">
            <w:pPr>
              <w:pStyle w:val="TAL"/>
              <w:rPr>
                <w:sz w:val="16"/>
              </w:rPr>
            </w:pPr>
            <w:r w:rsidRPr="00C84B14">
              <w:rPr>
                <w:sz w:val="16"/>
              </w:rPr>
              <w:t>C3-230016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A6B29C3" w14:textId="77777777" w:rsidR="00B4750D" w:rsidRPr="00C84B14" w:rsidRDefault="00B4750D" w:rsidP="00FF0CF0">
            <w:pPr>
              <w:pStyle w:val="TAL"/>
              <w:rPr>
                <w:sz w:val="16"/>
              </w:rPr>
            </w:pPr>
            <w:r w:rsidRPr="00C84B14">
              <w:rPr>
                <w:sz w:val="16"/>
              </w:rPr>
              <w:t>C4-225161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C2E2528" w14:textId="77777777" w:rsidR="00B4750D" w:rsidRPr="00C84B14" w:rsidRDefault="00B4750D" w:rsidP="00FF0CF0">
            <w:pPr>
              <w:pStyle w:val="TAL"/>
              <w:rPr>
                <w:sz w:val="16"/>
              </w:rPr>
            </w:pPr>
            <w:r w:rsidRPr="00C84B14">
              <w:rPr>
                <w:sz w:val="16"/>
              </w:rPr>
              <w:t>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7189"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4DF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E0BB" w14:textId="77777777" w:rsidR="00B4750D" w:rsidRPr="00C84B14" w:rsidRDefault="00B4750D" w:rsidP="00FF0CF0">
            <w:pPr>
              <w:pStyle w:val="TAL"/>
              <w:rPr>
                <w:sz w:val="16"/>
              </w:rPr>
            </w:pPr>
            <w:r w:rsidRPr="00C84B14">
              <w:rPr>
                <w:sz w:val="16"/>
              </w:rPr>
              <w:t>(none)</w:t>
            </w:r>
          </w:p>
        </w:tc>
      </w:tr>
      <w:tr w:rsidR="00B4750D" w:rsidRPr="00C84B14" w14:paraId="40C011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1E6BFB" w14:textId="77777777" w:rsidR="00B4750D" w:rsidRPr="00C84B14" w:rsidRDefault="00B4750D" w:rsidP="00FF0CF0">
            <w:pPr>
              <w:pStyle w:val="TAL"/>
              <w:rPr>
                <w:sz w:val="16"/>
              </w:rPr>
            </w:pPr>
            <w:r w:rsidRPr="00C84B14">
              <w:rPr>
                <w:sz w:val="16"/>
              </w:rPr>
              <w:t>C3-230017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52166F5" w14:textId="77777777" w:rsidR="00B4750D" w:rsidRPr="00C84B14" w:rsidRDefault="00B4750D" w:rsidP="00FF0CF0">
            <w:pPr>
              <w:pStyle w:val="TAL"/>
              <w:rPr>
                <w:sz w:val="16"/>
              </w:rPr>
            </w:pPr>
            <w:r w:rsidRPr="00C84B14">
              <w:rPr>
                <w:sz w:val="16"/>
              </w:rPr>
              <w:t>C4-225411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D7798A0" w14:textId="77777777" w:rsidR="00B4750D" w:rsidRPr="00C84B14" w:rsidRDefault="00B4750D" w:rsidP="00FF0CF0">
            <w:pPr>
              <w:pStyle w:val="TAL"/>
              <w:rPr>
                <w:sz w:val="16"/>
              </w:rPr>
            </w:pPr>
            <w:r w:rsidRPr="00C84B14">
              <w:rPr>
                <w:sz w:val="16"/>
              </w:rPr>
              <w:t>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00DF"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678B"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14FE" w14:textId="77777777" w:rsidR="00B4750D" w:rsidRPr="00C84B14" w:rsidRDefault="00B4750D" w:rsidP="00FF0CF0">
            <w:pPr>
              <w:pStyle w:val="TAL"/>
              <w:rPr>
                <w:sz w:val="16"/>
              </w:rPr>
            </w:pPr>
            <w:r w:rsidRPr="00C84B14">
              <w:rPr>
                <w:sz w:val="16"/>
              </w:rPr>
              <w:t>(none)</w:t>
            </w:r>
          </w:p>
        </w:tc>
      </w:tr>
      <w:tr w:rsidR="00B4750D" w:rsidRPr="00C84B14" w14:paraId="5EFE13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68F1BE" w14:textId="77777777" w:rsidR="00B4750D" w:rsidRPr="00C84B14" w:rsidRDefault="00B4750D" w:rsidP="00FF0CF0">
            <w:pPr>
              <w:pStyle w:val="TAL"/>
              <w:rPr>
                <w:sz w:val="16"/>
              </w:rPr>
            </w:pPr>
            <w:r w:rsidRPr="00C84B14">
              <w:rPr>
                <w:sz w:val="16"/>
              </w:rPr>
              <w:t>C3-230018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0EBE86" w14:textId="77777777" w:rsidR="00B4750D" w:rsidRPr="00C84B14" w:rsidRDefault="00B4750D" w:rsidP="00FF0CF0">
            <w:pPr>
              <w:pStyle w:val="TAL"/>
              <w:rPr>
                <w:sz w:val="16"/>
              </w:rPr>
            </w:pPr>
            <w:r w:rsidRPr="00C84B14">
              <w:rPr>
                <w:sz w:val="16"/>
              </w:rPr>
              <w:t>C4-225482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CAFCC82" w14:textId="77777777" w:rsidR="00B4750D" w:rsidRPr="00C84B14" w:rsidRDefault="00B4750D" w:rsidP="00FF0CF0">
            <w:pPr>
              <w:pStyle w:val="TAL"/>
              <w:rPr>
                <w:sz w:val="16"/>
              </w:rPr>
            </w:pPr>
            <w:r w:rsidRPr="00C84B14">
              <w:rPr>
                <w:sz w:val="16"/>
              </w:rPr>
              <w:t>Reply 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690C"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D8AF"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9E00" w14:textId="77777777" w:rsidR="00B4750D" w:rsidRPr="00C84B14" w:rsidRDefault="00B4750D" w:rsidP="00FF0CF0">
            <w:pPr>
              <w:pStyle w:val="TAL"/>
              <w:rPr>
                <w:sz w:val="16"/>
              </w:rPr>
            </w:pPr>
            <w:r w:rsidRPr="00C84B14">
              <w:rPr>
                <w:sz w:val="16"/>
              </w:rPr>
              <w:t>(none)</w:t>
            </w:r>
          </w:p>
        </w:tc>
      </w:tr>
      <w:tr w:rsidR="00B4750D" w:rsidRPr="00C84B14" w14:paraId="69707F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2FD9FC" w14:textId="77777777" w:rsidR="00B4750D" w:rsidRPr="00C84B14" w:rsidRDefault="00B4750D" w:rsidP="00FF0CF0">
            <w:pPr>
              <w:pStyle w:val="TAL"/>
              <w:rPr>
                <w:sz w:val="16"/>
              </w:rPr>
            </w:pPr>
            <w:r w:rsidRPr="00C84B14">
              <w:rPr>
                <w:sz w:val="16"/>
              </w:rPr>
              <w:t>C3-230019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CA76F5" w14:textId="77777777" w:rsidR="00B4750D" w:rsidRPr="00C84B14" w:rsidRDefault="00B4750D" w:rsidP="00FF0CF0">
            <w:pPr>
              <w:pStyle w:val="TAL"/>
              <w:rPr>
                <w:sz w:val="16"/>
              </w:rPr>
            </w:pPr>
            <w:r w:rsidRPr="00C84B14">
              <w:rPr>
                <w:sz w:val="16"/>
              </w:rPr>
              <w:t>C4-225542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44269BF" w14:textId="77777777" w:rsidR="00B4750D" w:rsidRPr="00C84B14" w:rsidRDefault="00B4750D" w:rsidP="00FF0CF0">
            <w:pPr>
              <w:pStyle w:val="TAL"/>
              <w:rPr>
                <w:sz w:val="16"/>
              </w:rPr>
            </w:pPr>
            <w:r w:rsidRPr="00C84B14">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AEF0"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BE7"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D807" w14:textId="77777777" w:rsidR="00B4750D" w:rsidRPr="00C84B14" w:rsidRDefault="00B4750D" w:rsidP="00FF0CF0">
            <w:pPr>
              <w:pStyle w:val="TAL"/>
              <w:rPr>
                <w:sz w:val="16"/>
              </w:rPr>
            </w:pPr>
            <w:r w:rsidRPr="00C84B14">
              <w:rPr>
                <w:sz w:val="16"/>
              </w:rPr>
              <w:t>(none)</w:t>
            </w:r>
          </w:p>
        </w:tc>
      </w:tr>
      <w:tr w:rsidR="00B4750D" w:rsidRPr="00C84B14" w14:paraId="66CB87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E96D6A" w14:textId="77777777" w:rsidR="00B4750D" w:rsidRPr="00C84B14" w:rsidRDefault="00B4750D" w:rsidP="00FF0CF0">
            <w:pPr>
              <w:pStyle w:val="TAL"/>
              <w:rPr>
                <w:sz w:val="16"/>
              </w:rPr>
            </w:pPr>
            <w:r w:rsidRPr="00C84B14">
              <w:rPr>
                <w:sz w:val="16"/>
              </w:rPr>
              <w:t>C3-230020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51730B4" w14:textId="77777777" w:rsidR="00B4750D" w:rsidRPr="00C84B14" w:rsidRDefault="00B4750D" w:rsidP="00FF0CF0">
            <w:pPr>
              <w:pStyle w:val="TAL"/>
              <w:rPr>
                <w:sz w:val="16"/>
              </w:rPr>
            </w:pPr>
            <w:r w:rsidRPr="00C84B14">
              <w:rPr>
                <w:sz w:val="16"/>
              </w:rPr>
              <w:t>S2-2211127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5B4683F" w14:textId="77777777" w:rsidR="00B4750D" w:rsidRPr="00C84B14" w:rsidRDefault="00B4750D" w:rsidP="00FF0CF0">
            <w:pPr>
              <w:pStyle w:val="TAL"/>
              <w:rPr>
                <w:sz w:val="16"/>
              </w:rPr>
            </w:pPr>
            <w:r w:rsidRPr="00C84B14">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003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3B3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67EC" w14:textId="77777777" w:rsidR="00B4750D" w:rsidRPr="00C84B14" w:rsidRDefault="00B4750D" w:rsidP="00FF0CF0">
            <w:pPr>
              <w:pStyle w:val="TAL"/>
              <w:rPr>
                <w:sz w:val="16"/>
              </w:rPr>
            </w:pPr>
            <w:r w:rsidRPr="00C84B14">
              <w:rPr>
                <w:sz w:val="16"/>
              </w:rPr>
              <w:t>(none)</w:t>
            </w:r>
          </w:p>
        </w:tc>
      </w:tr>
      <w:tr w:rsidR="00B4750D" w:rsidRPr="00C84B14" w14:paraId="23E6A6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0CA269" w14:textId="77777777" w:rsidR="00B4750D" w:rsidRPr="00C84B14" w:rsidRDefault="00B4750D" w:rsidP="00FF0CF0">
            <w:pPr>
              <w:pStyle w:val="TAL"/>
              <w:rPr>
                <w:sz w:val="16"/>
              </w:rPr>
            </w:pPr>
            <w:r w:rsidRPr="00C84B14">
              <w:rPr>
                <w:sz w:val="16"/>
              </w:rPr>
              <w:t>C3-230021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BF554F" w14:textId="77777777" w:rsidR="00B4750D" w:rsidRPr="00C84B14" w:rsidRDefault="00B4750D" w:rsidP="00FF0CF0">
            <w:pPr>
              <w:pStyle w:val="TAL"/>
              <w:rPr>
                <w:sz w:val="16"/>
              </w:rPr>
            </w:pPr>
            <w:r w:rsidRPr="00C84B14">
              <w:rPr>
                <w:sz w:val="16"/>
              </w:rPr>
              <w:t>S2-2211344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389643" w14:textId="77777777" w:rsidR="00B4750D" w:rsidRPr="00C84B14" w:rsidRDefault="00B4750D" w:rsidP="00FF0CF0">
            <w:pPr>
              <w:pStyle w:val="TAL"/>
              <w:rPr>
                <w:sz w:val="16"/>
              </w:rPr>
            </w:pPr>
            <w:r w:rsidRPr="00C84B14">
              <w:rPr>
                <w:sz w:val="16"/>
              </w:rPr>
              <w:t>LS Reply on 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44A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C35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A012" w14:textId="77777777" w:rsidR="00B4750D" w:rsidRPr="00C84B14" w:rsidRDefault="00B4750D" w:rsidP="00FF0CF0">
            <w:pPr>
              <w:pStyle w:val="TAL"/>
              <w:rPr>
                <w:sz w:val="16"/>
              </w:rPr>
            </w:pPr>
            <w:r w:rsidRPr="00C84B14">
              <w:rPr>
                <w:sz w:val="16"/>
              </w:rPr>
              <w:t>(none)</w:t>
            </w:r>
          </w:p>
        </w:tc>
      </w:tr>
      <w:tr w:rsidR="00B4750D" w:rsidRPr="00C84B14" w14:paraId="20D73D4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9280DE" w14:textId="77777777" w:rsidR="00B4750D" w:rsidRPr="00C84B14" w:rsidRDefault="00B4750D" w:rsidP="00FF0CF0">
            <w:pPr>
              <w:pStyle w:val="TAL"/>
              <w:rPr>
                <w:sz w:val="16"/>
              </w:rPr>
            </w:pPr>
            <w:r w:rsidRPr="00C84B14">
              <w:rPr>
                <w:sz w:val="16"/>
              </w:rPr>
              <w:t>C3-230022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966A874" w14:textId="77777777" w:rsidR="00B4750D" w:rsidRPr="00C84B14" w:rsidRDefault="00B4750D" w:rsidP="00FF0CF0">
            <w:pPr>
              <w:pStyle w:val="TAL"/>
              <w:rPr>
                <w:sz w:val="16"/>
              </w:rPr>
            </w:pPr>
            <w:r w:rsidRPr="00C84B14">
              <w:rPr>
                <w:sz w:val="16"/>
              </w:rPr>
              <w:t>S2-2211347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25941E1" w14:textId="77777777" w:rsidR="00B4750D" w:rsidRPr="00C84B14" w:rsidRDefault="00B4750D" w:rsidP="00FF0CF0">
            <w:pPr>
              <w:pStyle w:val="TAL"/>
              <w:rPr>
                <w:sz w:val="16"/>
              </w:rPr>
            </w:pPr>
            <w:r w:rsidRPr="00C84B14">
              <w:rPr>
                <w:sz w:val="16"/>
              </w:rPr>
              <w:t>LS on UPSI handling at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497B"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A70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1D3" w14:textId="77777777" w:rsidR="00B4750D" w:rsidRPr="00C84B14" w:rsidRDefault="00B4750D" w:rsidP="00FF0CF0">
            <w:pPr>
              <w:pStyle w:val="TAL"/>
              <w:rPr>
                <w:sz w:val="16"/>
              </w:rPr>
            </w:pPr>
            <w:r w:rsidRPr="00C84B14">
              <w:rPr>
                <w:sz w:val="16"/>
              </w:rPr>
              <w:t>(none)</w:t>
            </w:r>
          </w:p>
        </w:tc>
      </w:tr>
      <w:tr w:rsidR="00B4750D" w:rsidRPr="00C84B14" w14:paraId="68D1019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56E711" w14:textId="77777777" w:rsidR="00B4750D" w:rsidRPr="00C84B14" w:rsidRDefault="00B4750D" w:rsidP="00FF0CF0">
            <w:pPr>
              <w:pStyle w:val="TAL"/>
              <w:rPr>
                <w:sz w:val="16"/>
              </w:rPr>
            </w:pPr>
            <w:r w:rsidRPr="00C84B14">
              <w:rPr>
                <w:sz w:val="16"/>
              </w:rPr>
              <w:t>C3-230023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CEB774E" w14:textId="77777777" w:rsidR="00B4750D" w:rsidRPr="00C84B14" w:rsidRDefault="00B4750D" w:rsidP="00FF0CF0">
            <w:pPr>
              <w:pStyle w:val="TAL"/>
              <w:rPr>
                <w:sz w:val="16"/>
              </w:rPr>
            </w:pPr>
            <w:r w:rsidRPr="00C84B14">
              <w:rPr>
                <w:sz w:val="16"/>
              </w:rPr>
              <w:t>S2-2211349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04CB630" w14:textId="77777777" w:rsidR="00B4750D" w:rsidRPr="00C84B14" w:rsidRDefault="00B4750D" w:rsidP="00FF0CF0">
            <w:pPr>
              <w:pStyle w:val="TAL"/>
              <w:rPr>
                <w:sz w:val="16"/>
              </w:rPr>
            </w:pPr>
            <w:r w:rsidRPr="00C84B14">
              <w:rPr>
                <w:sz w:val="16"/>
              </w:rPr>
              <w:t>Reply LS on UE Policy Control with PCF re-selection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3AE2"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DC12"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9500" w14:textId="77777777" w:rsidR="00B4750D" w:rsidRPr="00C84B14" w:rsidRDefault="00B4750D" w:rsidP="00FF0CF0">
            <w:pPr>
              <w:pStyle w:val="TAL"/>
              <w:rPr>
                <w:sz w:val="16"/>
              </w:rPr>
            </w:pPr>
            <w:r w:rsidRPr="00C84B14">
              <w:rPr>
                <w:sz w:val="16"/>
              </w:rPr>
              <w:t>(none)</w:t>
            </w:r>
          </w:p>
        </w:tc>
      </w:tr>
      <w:tr w:rsidR="00B4750D" w:rsidRPr="00C84B14" w14:paraId="2E7FE5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369024" w14:textId="77777777" w:rsidR="00B4750D" w:rsidRPr="00C84B14" w:rsidRDefault="00B4750D" w:rsidP="00FF0CF0">
            <w:pPr>
              <w:pStyle w:val="TAL"/>
              <w:rPr>
                <w:sz w:val="16"/>
              </w:rPr>
            </w:pPr>
            <w:r w:rsidRPr="00C84B14">
              <w:rPr>
                <w:sz w:val="16"/>
              </w:rPr>
              <w:t>C3-230024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94474D9" w14:textId="77777777" w:rsidR="00B4750D" w:rsidRPr="00C84B14" w:rsidRDefault="00B4750D" w:rsidP="00FF0CF0">
            <w:pPr>
              <w:pStyle w:val="TAL"/>
              <w:rPr>
                <w:sz w:val="16"/>
              </w:rPr>
            </w:pPr>
            <w:r w:rsidRPr="00C84B14">
              <w:rPr>
                <w:sz w:val="16"/>
              </w:rPr>
              <w:t>S4-221415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2434C0D" w14:textId="77777777" w:rsidR="00B4750D" w:rsidRPr="00C84B14" w:rsidRDefault="00B4750D" w:rsidP="00FF0CF0">
            <w:pPr>
              <w:pStyle w:val="TAL"/>
              <w:rPr>
                <w:sz w:val="16"/>
              </w:rPr>
            </w:pPr>
            <w:r w:rsidRPr="00C84B14">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5070" w14:textId="77777777" w:rsidR="00B4750D" w:rsidRPr="00C84B14" w:rsidRDefault="00B4750D" w:rsidP="00FF0CF0">
            <w:pPr>
              <w:pStyle w:val="TAL"/>
              <w:rPr>
                <w:sz w:val="16"/>
              </w:rPr>
            </w:pPr>
            <w:r w:rsidRPr="00C84B14">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97A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C525" w14:textId="77777777" w:rsidR="00B4750D" w:rsidRPr="00C84B14" w:rsidRDefault="00B4750D" w:rsidP="00FF0CF0">
            <w:pPr>
              <w:pStyle w:val="TAL"/>
              <w:rPr>
                <w:sz w:val="16"/>
              </w:rPr>
            </w:pPr>
            <w:r w:rsidRPr="00C84B14">
              <w:rPr>
                <w:sz w:val="16"/>
              </w:rPr>
              <w:t>C3-230819</w:t>
            </w:r>
          </w:p>
        </w:tc>
      </w:tr>
      <w:tr w:rsidR="00B4750D" w:rsidRPr="00C84B14" w14:paraId="2E69E9E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85B771" w14:textId="77777777" w:rsidR="00B4750D" w:rsidRPr="00C84B14" w:rsidRDefault="00B4750D" w:rsidP="00FF0CF0">
            <w:pPr>
              <w:pStyle w:val="TAL"/>
              <w:rPr>
                <w:sz w:val="16"/>
              </w:rPr>
            </w:pPr>
            <w:r w:rsidRPr="00C84B14">
              <w:rPr>
                <w:sz w:val="16"/>
              </w:rPr>
              <w:t>C3-230025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3DB5A71" w14:textId="77777777" w:rsidR="00B4750D" w:rsidRPr="00C84B14" w:rsidRDefault="00B4750D" w:rsidP="00FF0CF0">
            <w:pPr>
              <w:pStyle w:val="TAL"/>
              <w:rPr>
                <w:sz w:val="16"/>
              </w:rPr>
            </w:pPr>
            <w:r w:rsidRPr="00C84B14">
              <w:rPr>
                <w:sz w:val="16"/>
              </w:rPr>
              <w:t>S6-223339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1298C93" w14:textId="77777777" w:rsidR="00B4750D" w:rsidRPr="00C84B14" w:rsidRDefault="00B4750D" w:rsidP="00FF0CF0">
            <w:pPr>
              <w:pStyle w:val="TAL"/>
              <w:rPr>
                <w:sz w:val="16"/>
              </w:rPr>
            </w:pPr>
            <w:r w:rsidRPr="00C84B14">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FFA"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FC1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B1E7" w14:textId="77777777" w:rsidR="00B4750D" w:rsidRPr="00C84B14" w:rsidRDefault="00B4750D" w:rsidP="00FF0CF0">
            <w:pPr>
              <w:pStyle w:val="TAL"/>
              <w:rPr>
                <w:sz w:val="16"/>
              </w:rPr>
            </w:pPr>
            <w:r w:rsidRPr="00C84B14">
              <w:rPr>
                <w:sz w:val="16"/>
              </w:rPr>
              <w:t>(none)</w:t>
            </w:r>
          </w:p>
        </w:tc>
      </w:tr>
      <w:tr w:rsidR="00B4750D" w:rsidRPr="00C84B14" w14:paraId="2DB439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FD801" w14:textId="77777777" w:rsidR="00B4750D" w:rsidRPr="00C84B14" w:rsidRDefault="00B4750D" w:rsidP="00FF0CF0">
            <w:pPr>
              <w:pStyle w:val="TAL"/>
              <w:rPr>
                <w:sz w:val="16"/>
              </w:rPr>
            </w:pPr>
            <w:r w:rsidRPr="00C84B14">
              <w:rPr>
                <w:sz w:val="16"/>
              </w:rPr>
              <w:t>C3-230026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C4E6CF7" w14:textId="77777777" w:rsidR="00B4750D" w:rsidRPr="00C84B14" w:rsidRDefault="00B4750D" w:rsidP="00FF0CF0">
            <w:pPr>
              <w:pStyle w:val="TAL"/>
              <w:rPr>
                <w:sz w:val="16"/>
              </w:rPr>
            </w:pPr>
            <w:r w:rsidRPr="00C84B14">
              <w:rPr>
                <w:sz w:val="16"/>
              </w:rPr>
              <w:t>S6-223553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7B707F7" w14:textId="77777777" w:rsidR="00B4750D" w:rsidRPr="00C84B14" w:rsidRDefault="00B4750D" w:rsidP="00FF0CF0">
            <w:pPr>
              <w:pStyle w:val="TAL"/>
              <w:rPr>
                <w:sz w:val="16"/>
              </w:rPr>
            </w:pPr>
            <w:r w:rsidRPr="00C84B14">
              <w:rPr>
                <w:sz w:val="16"/>
              </w:rPr>
              <w:t>Reply LS on Network federation interface for Telco edge consideration for a consolidated reply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461B"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363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2BCD" w14:textId="77777777" w:rsidR="00B4750D" w:rsidRPr="00C84B14" w:rsidRDefault="00B4750D" w:rsidP="00FF0CF0">
            <w:pPr>
              <w:pStyle w:val="TAL"/>
              <w:rPr>
                <w:sz w:val="16"/>
              </w:rPr>
            </w:pPr>
            <w:r w:rsidRPr="00C84B14">
              <w:rPr>
                <w:sz w:val="16"/>
              </w:rPr>
              <w:t>(none)</w:t>
            </w:r>
          </w:p>
        </w:tc>
      </w:tr>
      <w:tr w:rsidR="00B4750D" w:rsidRPr="00C84B14" w14:paraId="03A264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26E27" w14:textId="77777777" w:rsidR="00B4750D" w:rsidRPr="00C84B14" w:rsidRDefault="00B4750D" w:rsidP="00FF0CF0">
            <w:pPr>
              <w:pStyle w:val="TAL"/>
              <w:rPr>
                <w:sz w:val="16"/>
              </w:rPr>
            </w:pPr>
            <w:r w:rsidRPr="00C84B14">
              <w:rPr>
                <w:sz w:val="16"/>
              </w:rPr>
              <w:t>C3-230027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48C334" w14:textId="77777777" w:rsidR="00B4750D" w:rsidRPr="00C84B14" w:rsidRDefault="00B4750D" w:rsidP="00FF0CF0">
            <w:pPr>
              <w:pStyle w:val="TAL"/>
              <w:rPr>
                <w:sz w:val="16"/>
              </w:rPr>
            </w:pPr>
            <w:r w:rsidRPr="00C84B14">
              <w:rPr>
                <w:sz w:val="16"/>
              </w:rPr>
              <w:t>S6-223628</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075979A" w14:textId="77777777" w:rsidR="00B4750D" w:rsidRPr="00C84B14" w:rsidRDefault="00B4750D" w:rsidP="00FF0CF0">
            <w:pPr>
              <w:pStyle w:val="TAL"/>
              <w:rPr>
                <w:sz w:val="16"/>
              </w:rPr>
            </w:pPr>
            <w:r w:rsidRPr="00C84B14">
              <w:rPr>
                <w:sz w:val="16"/>
              </w:rPr>
              <w:t>CAPIF extensions requested by 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D67E"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A106"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49C1" w14:textId="77777777" w:rsidR="00B4750D" w:rsidRPr="00C84B14" w:rsidRDefault="00B4750D" w:rsidP="00FF0CF0">
            <w:pPr>
              <w:pStyle w:val="TAL"/>
              <w:rPr>
                <w:sz w:val="16"/>
              </w:rPr>
            </w:pPr>
            <w:r w:rsidRPr="00C84B14">
              <w:rPr>
                <w:sz w:val="16"/>
              </w:rPr>
              <w:t>(none)</w:t>
            </w:r>
          </w:p>
        </w:tc>
      </w:tr>
      <w:tr w:rsidR="00B4750D" w:rsidRPr="00C84B14" w14:paraId="4545D6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F67837" w14:textId="77777777" w:rsidR="00B4750D" w:rsidRPr="00C84B14" w:rsidRDefault="00B4750D" w:rsidP="00FF0CF0">
            <w:pPr>
              <w:pStyle w:val="TAL"/>
              <w:rPr>
                <w:sz w:val="16"/>
              </w:rPr>
            </w:pPr>
            <w:r w:rsidRPr="00C84B14">
              <w:rPr>
                <w:sz w:val="16"/>
              </w:rPr>
              <w:t>C3-230031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56E972C" w14:textId="77777777" w:rsidR="00B4750D" w:rsidRPr="00C84B14" w:rsidRDefault="00B4750D" w:rsidP="00FF0CF0">
            <w:pPr>
              <w:pStyle w:val="TAL"/>
              <w:rPr>
                <w:sz w:val="16"/>
              </w:rPr>
            </w:pPr>
            <w:r w:rsidRPr="00C84B14">
              <w:rPr>
                <w:sz w:val="16"/>
              </w:rPr>
              <w:t>C1-227033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EAA2782" w14:textId="77777777" w:rsidR="00B4750D" w:rsidRPr="00C84B14" w:rsidRDefault="00B4750D" w:rsidP="00FF0CF0">
            <w:pPr>
              <w:pStyle w:val="TAL"/>
              <w:rPr>
                <w:sz w:val="16"/>
              </w:rPr>
            </w:pPr>
            <w:r w:rsidRPr="00C84B14">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8CBA"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A7FE"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8ED2" w14:textId="77777777" w:rsidR="00B4750D" w:rsidRPr="00C84B14" w:rsidRDefault="00B4750D" w:rsidP="00FF0CF0">
            <w:pPr>
              <w:pStyle w:val="TAL"/>
              <w:rPr>
                <w:sz w:val="16"/>
              </w:rPr>
            </w:pPr>
            <w:r w:rsidRPr="00C84B14">
              <w:rPr>
                <w:sz w:val="16"/>
              </w:rPr>
              <w:t>(none)</w:t>
            </w:r>
          </w:p>
        </w:tc>
      </w:tr>
      <w:tr w:rsidR="00B4750D" w:rsidRPr="00C84B14" w14:paraId="4B0C9C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324AD4" w14:textId="77777777" w:rsidR="00B4750D" w:rsidRPr="00C84B14" w:rsidRDefault="00B4750D" w:rsidP="00FF0CF0">
            <w:pPr>
              <w:pStyle w:val="TAL"/>
              <w:rPr>
                <w:sz w:val="16"/>
              </w:rPr>
            </w:pPr>
            <w:r w:rsidRPr="00C84B14">
              <w:rPr>
                <w:sz w:val="16"/>
              </w:rPr>
              <w:t>C3-230032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B6D7C22" w14:textId="77777777" w:rsidR="00B4750D" w:rsidRPr="00C84B14" w:rsidRDefault="00B4750D" w:rsidP="00FF0CF0">
            <w:pPr>
              <w:pStyle w:val="TAL"/>
              <w:rPr>
                <w:sz w:val="16"/>
              </w:rPr>
            </w:pPr>
            <w:r w:rsidRPr="00C84B14">
              <w:rPr>
                <w:sz w:val="16"/>
              </w:rPr>
              <w:t>C1-227137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2400B62" w14:textId="77777777" w:rsidR="00B4750D" w:rsidRPr="00C84B14" w:rsidRDefault="00B4750D" w:rsidP="00FF0CF0">
            <w:pPr>
              <w:pStyle w:val="TAL"/>
              <w:rPr>
                <w:sz w:val="16"/>
              </w:rPr>
            </w:pPr>
            <w:r w:rsidRPr="00C84B14">
              <w:rPr>
                <w:sz w:val="16"/>
              </w:rPr>
              <w:t>LS on UE requesting policies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58B6"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1B1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9E3F" w14:textId="77777777" w:rsidR="00B4750D" w:rsidRPr="00C84B14" w:rsidRDefault="00B4750D" w:rsidP="00FF0CF0">
            <w:pPr>
              <w:pStyle w:val="TAL"/>
              <w:rPr>
                <w:sz w:val="16"/>
              </w:rPr>
            </w:pPr>
            <w:r w:rsidRPr="00C84B14">
              <w:rPr>
                <w:sz w:val="16"/>
              </w:rPr>
              <w:t>(none)</w:t>
            </w:r>
          </w:p>
        </w:tc>
      </w:tr>
      <w:tr w:rsidR="00B4750D" w:rsidRPr="00C84B14" w14:paraId="7F20CB0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E243E7" w14:textId="77777777" w:rsidR="00B4750D" w:rsidRPr="00C84B14" w:rsidRDefault="00B4750D" w:rsidP="00FF0CF0">
            <w:pPr>
              <w:pStyle w:val="TAL"/>
              <w:rPr>
                <w:sz w:val="16"/>
              </w:rPr>
            </w:pPr>
            <w:r w:rsidRPr="00C84B14">
              <w:rPr>
                <w:sz w:val="16"/>
              </w:rPr>
              <w:t>C3-230033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C53C637" w14:textId="77777777" w:rsidR="00B4750D" w:rsidRPr="00C84B14" w:rsidRDefault="00B4750D" w:rsidP="00FF0CF0">
            <w:pPr>
              <w:pStyle w:val="TAL"/>
              <w:rPr>
                <w:sz w:val="16"/>
              </w:rPr>
            </w:pPr>
            <w:r w:rsidRPr="00C84B14">
              <w:rPr>
                <w:sz w:val="16"/>
              </w:rPr>
              <w:t>C1-227157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4E808E5" w14:textId="77777777" w:rsidR="00B4750D" w:rsidRPr="00C84B14" w:rsidRDefault="00B4750D" w:rsidP="00FF0CF0">
            <w:pPr>
              <w:pStyle w:val="TAL"/>
              <w:rPr>
                <w:sz w:val="16"/>
              </w:rPr>
            </w:pPr>
            <w:r w:rsidRPr="00C84B14">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F5A8"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1E4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4129" w14:textId="77777777" w:rsidR="00B4750D" w:rsidRPr="00C84B14" w:rsidRDefault="00B4750D" w:rsidP="00FF0CF0">
            <w:pPr>
              <w:pStyle w:val="TAL"/>
              <w:rPr>
                <w:sz w:val="16"/>
              </w:rPr>
            </w:pPr>
            <w:r w:rsidRPr="00C84B14">
              <w:rPr>
                <w:sz w:val="16"/>
              </w:rPr>
              <w:t>(none)</w:t>
            </w:r>
          </w:p>
        </w:tc>
      </w:tr>
      <w:tr w:rsidR="00B4750D" w:rsidRPr="00C84B14" w14:paraId="02255F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191B84" w14:textId="77777777" w:rsidR="00B4750D" w:rsidRPr="00C84B14" w:rsidRDefault="00B4750D" w:rsidP="00FF0CF0">
            <w:pPr>
              <w:pStyle w:val="TAL"/>
              <w:rPr>
                <w:sz w:val="16"/>
              </w:rPr>
            </w:pPr>
            <w:r w:rsidRPr="00C84B14">
              <w:rPr>
                <w:sz w:val="16"/>
              </w:rPr>
              <w:t>C3-230034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641604E" w14:textId="77777777" w:rsidR="00B4750D" w:rsidRPr="00C84B14" w:rsidRDefault="00B4750D" w:rsidP="00FF0CF0">
            <w:pPr>
              <w:pStyle w:val="TAL"/>
              <w:rPr>
                <w:sz w:val="16"/>
              </w:rPr>
            </w:pPr>
            <w:r w:rsidRPr="00C84B14">
              <w:rPr>
                <w:sz w:val="16"/>
              </w:rPr>
              <w:t>CP-223275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51889DE" w14:textId="77777777" w:rsidR="00B4750D" w:rsidRPr="00C84B14" w:rsidRDefault="00B4750D" w:rsidP="00FF0CF0">
            <w:pPr>
              <w:pStyle w:val="TAL"/>
              <w:rPr>
                <w:sz w:val="16"/>
              </w:rPr>
            </w:pPr>
            <w:r w:rsidRPr="00C84B14">
              <w:rPr>
                <w:sz w:val="16"/>
              </w:rPr>
              <w:t>Tracking IANA assingment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FB50" w14:textId="77777777" w:rsidR="00B4750D" w:rsidRPr="00C84B14" w:rsidRDefault="00B4750D" w:rsidP="00FF0CF0">
            <w:pPr>
              <w:pStyle w:val="TAL"/>
              <w:rPr>
                <w:sz w:val="16"/>
              </w:rPr>
            </w:pPr>
            <w:r w:rsidRPr="00C84B14">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1B09"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DC1F" w14:textId="77777777" w:rsidR="00B4750D" w:rsidRPr="00C84B14" w:rsidRDefault="00B4750D" w:rsidP="00FF0CF0">
            <w:pPr>
              <w:pStyle w:val="TAL"/>
              <w:rPr>
                <w:sz w:val="16"/>
              </w:rPr>
            </w:pPr>
            <w:r w:rsidRPr="00C84B14">
              <w:rPr>
                <w:sz w:val="16"/>
              </w:rPr>
              <w:t>(none)</w:t>
            </w:r>
          </w:p>
        </w:tc>
      </w:tr>
      <w:tr w:rsidR="00B4750D" w:rsidRPr="00C84B14" w14:paraId="7F63E2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CA2A4A" w14:textId="77777777" w:rsidR="00B4750D" w:rsidRPr="00C84B14" w:rsidRDefault="00B4750D" w:rsidP="00FF0CF0">
            <w:pPr>
              <w:pStyle w:val="TAL"/>
              <w:rPr>
                <w:sz w:val="16"/>
              </w:rPr>
            </w:pPr>
            <w:r w:rsidRPr="00C84B14">
              <w:rPr>
                <w:sz w:val="16"/>
              </w:rPr>
              <w:t>C3-230035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C54F58" w14:textId="77777777" w:rsidR="00B4750D" w:rsidRPr="00C84B14" w:rsidRDefault="00B4750D" w:rsidP="00FF0CF0">
            <w:pPr>
              <w:pStyle w:val="TAL"/>
              <w:rPr>
                <w:sz w:val="16"/>
              </w:rPr>
            </w:pPr>
            <w:r w:rsidRPr="00C84B14">
              <w:rPr>
                <w:sz w:val="16"/>
              </w:rPr>
              <w:t>S1-223540</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881DA7B" w14:textId="77777777" w:rsidR="00B4750D" w:rsidRPr="00C84B14" w:rsidRDefault="00B4750D" w:rsidP="00FF0CF0">
            <w:pPr>
              <w:pStyle w:val="TAL"/>
              <w:rPr>
                <w:sz w:val="16"/>
              </w:rPr>
            </w:pPr>
            <w:r w:rsidRPr="00C84B14">
              <w:rPr>
                <w:sz w:val="16"/>
              </w:rPr>
              <w:t>Reply LS to SA2 SA2, SA3, CT1 (cc CT3, CT4, RAN2, RAN3)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6FA8" w14:textId="77777777" w:rsidR="00B4750D" w:rsidRPr="00C84B14" w:rsidRDefault="00B4750D" w:rsidP="00FF0CF0">
            <w:pPr>
              <w:pStyle w:val="TAL"/>
              <w:rPr>
                <w:sz w:val="16"/>
              </w:rPr>
            </w:pPr>
            <w:r w:rsidRPr="00C84B14">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6B1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B3F1" w14:textId="77777777" w:rsidR="00B4750D" w:rsidRPr="00C84B14" w:rsidRDefault="00B4750D" w:rsidP="00FF0CF0">
            <w:pPr>
              <w:pStyle w:val="TAL"/>
              <w:rPr>
                <w:sz w:val="16"/>
              </w:rPr>
            </w:pPr>
            <w:r w:rsidRPr="00C84B14">
              <w:rPr>
                <w:sz w:val="16"/>
              </w:rPr>
              <w:t>(none)</w:t>
            </w:r>
          </w:p>
        </w:tc>
      </w:tr>
      <w:tr w:rsidR="00B4750D" w:rsidRPr="00C84B14" w14:paraId="08E8D9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014398" w14:textId="77777777" w:rsidR="00B4750D" w:rsidRPr="00C84B14" w:rsidRDefault="00B4750D" w:rsidP="00FF0CF0">
            <w:pPr>
              <w:pStyle w:val="TAL"/>
              <w:rPr>
                <w:sz w:val="16"/>
              </w:rPr>
            </w:pPr>
            <w:r w:rsidRPr="00C84B14">
              <w:rPr>
                <w:sz w:val="16"/>
              </w:rPr>
              <w:t>C3-230036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8AE5C6" w14:textId="77777777" w:rsidR="00B4750D" w:rsidRPr="00C84B14" w:rsidRDefault="00B4750D" w:rsidP="00FF0CF0">
            <w:pPr>
              <w:pStyle w:val="TAL"/>
              <w:rPr>
                <w:sz w:val="16"/>
              </w:rPr>
            </w:pPr>
            <w:r w:rsidRPr="00C84B14">
              <w:rPr>
                <w:sz w:val="16"/>
              </w:rPr>
              <w:t>S3-223904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09DC8AE" w14:textId="77777777" w:rsidR="00B4750D" w:rsidRPr="00C84B14" w:rsidRDefault="00B4750D" w:rsidP="00FF0CF0">
            <w:pPr>
              <w:pStyle w:val="TAL"/>
              <w:rPr>
                <w:sz w:val="16"/>
              </w:rPr>
            </w:pPr>
            <w:r w:rsidRPr="00C84B14">
              <w:rPr>
                <w:sz w:val="16"/>
              </w:rPr>
              <w:t>Reply LS on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7655"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5A6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95E8" w14:textId="77777777" w:rsidR="00B4750D" w:rsidRPr="00C84B14" w:rsidRDefault="00B4750D" w:rsidP="00FF0CF0">
            <w:pPr>
              <w:pStyle w:val="TAL"/>
              <w:rPr>
                <w:sz w:val="16"/>
              </w:rPr>
            </w:pPr>
            <w:r w:rsidRPr="00C84B14">
              <w:rPr>
                <w:sz w:val="16"/>
              </w:rPr>
              <w:t>(none)</w:t>
            </w:r>
          </w:p>
        </w:tc>
      </w:tr>
      <w:tr w:rsidR="00B4750D" w:rsidRPr="00C84B14" w14:paraId="504EE4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F82BE4" w14:textId="77777777" w:rsidR="00B4750D" w:rsidRPr="00C84B14" w:rsidRDefault="00B4750D" w:rsidP="00FF0CF0">
            <w:pPr>
              <w:pStyle w:val="TAL"/>
              <w:rPr>
                <w:sz w:val="16"/>
              </w:rPr>
            </w:pPr>
            <w:r w:rsidRPr="00C84B14">
              <w:rPr>
                <w:sz w:val="16"/>
              </w:rPr>
              <w:t>C3-230037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B8C04A" w14:textId="77777777" w:rsidR="00B4750D" w:rsidRPr="00C84B14" w:rsidRDefault="00B4750D" w:rsidP="00FF0CF0">
            <w:pPr>
              <w:pStyle w:val="TAL"/>
              <w:rPr>
                <w:sz w:val="16"/>
              </w:rPr>
            </w:pPr>
            <w:r w:rsidRPr="00C84B14">
              <w:rPr>
                <w:sz w:val="16"/>
              </w:rPr>
              <w:t>S3-223914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8B5B763" w14:textId="77777777" w:rsidR="00B4750D" w:rsidRPr="00C84B14" w:rsidRDefault="00B4750D" w:rsidP="00FF0CF0">
            <w:pPr>
              <w:pStyle w:val="TAL"/>
              <w:rPr>
                <w:sz w:val="16"/>
              </w:rPr>
            </w:pPr>
            <w:r w:rsidRPr="00C84B14">
              <w:rPr>
                <w:sz w:val="16"/>
              </w:rPr>
              <w:t>Reply 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4F5F"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B365"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1942" w14:textId="77777777" w:rsidR="00B4750D" w:rsidRPr="00C84B14" w:rsidRDefault="00B4750D" w:rsidP="00FF0CF0">
            <w:pPr>
              <w:pStyle w:val="TAL"/>
              <w:rPr>
                <w:sz w:val="16"/>
              </w:rPr>
            </w:pPr>
            <w:r w:rsidRPr="00C84B14">
              <w:rPr>
                <w:sz w:val="16"/>
              </w:rPr>
              <w:t>(none)</w:t>
            </w:r>
          </w:p>
        </w:tc>
      </w:tr>
      <w:tr w:rsidR="00B4750D" w:rsidRPr="00C84B14" w14:paraId="777BA2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A68ED1" w14:textId="77777777" w:rsidR="00B4750D" w:rsidRPr="00C84B14" w:rsidRDefault="00B4750D" w:rsidP="00FF0CF0">
            <w:pPr>
              <w:pStyle w:val="TAL"/>
              <w:rPr>
                <w:sz w:val="16"/>
              </w:rPr>
            </w:pPr>
            <w:r w:rsidRPr="00C84B14">
              <w:rPr>
                <w:sz w:val="16"/>
              </w:rPr>
              <w:t>C3-230038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9C1D1F2" w14:textId="77777777" w:rsidR="00B4750D" w:rsidRPr="00C84B14" w:rsidRDefault="00B4750D" w:rsidP="00FF0CF0">
            <w:pPr>
              <w:pStyle w:val="TAL"/>
              <w:rPr>
                <w:sz w:val="16"/>
              </w:rPr>
            </w:pPr>
            <w:r w:rsidRPr="00C84B14">
              <w:rPr>
                <w:sz w:val="16"/>
              </w:rPr>
              <w:t>S3-223921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A03205" w14:textId="77777777" w:rsidR="00B4750D" w:rsidRPr="00C84B14" w:rsidRDefault="00B4750D" w:rsidP="00FF0CF0">
            <w:pPr>
              <w:pStyle w:val="TAL"/>
              <w:rPr>
                <w:sz w:val="16"/>
              </w:rPr>
            </w:pPr>
            <w:r w:rsidRPr="00C84B14">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9C17"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19FD"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CDAA" w14:textId="77777777" w:rsidR="00B4750D" w:rsidRPr="00C84B14" w:rsidRDefault="00B4750D" w:rsidP="00FF0CF0">
            <w:pPr>
              <w:pStyle w:val="TAL"/>
              <w:rPr>
                <w:sz w:val="16"/>
              </w:rPr>
            </w:pPr>
            <w:r w:rsidRPr="00C84B14">
              <w:rPr>
                <w:sz w:val="16"/>
              </w:rPr>
              <w:t>(none)</w:t>
            </w:r>
          </w:p>
        </w:tc>
      </w:tr>
      <w:tr w:rsidR="00B4750D" w:rsidRPr="00C84B14" w14:paraId="2EC015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1843CE" w14:textId="77777777" w:rsidR="00B4750D" w:rsidRPr="00C84B14" w:rsidRDefault="00B4750D" w:rsidP="00FF0CF0">
            <w:pPr>
              <w:pStyle w:val="TAL"/>
              <w:rPr>
                <w:sz w:val="16"/>
              </w:rPr>
            </w:pPr>
            <w:r w:rsidRPr="00C84B14">
              <w:rPr>
                <w:sz w:val="16"/>
              </w:rPr>
              <w:t>C3-230039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EE27CE" w14:textId="77777777" w:rsidR="00B4750D" w:rsidRPr="00C84B14" w:rsidRDefault="00B4750D" w:rsidP="00FF0CF0">
            <w:pPr>
              <w:pStyle w:val="TAL"/>
              <w:rPr>
                <w:sz w:val="16"/>
              </w:rPr>
            </w:pPr>
            <w:r w:rsidRPr="00C84B14">
              <w:rPr>
                <w:sz w:val="16"/>
              </w:rPr>
              <w:t>S3-224175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979C7E0" w14:textId="77777777" w:rsidR="00B4750D" w:rsidRPr="00C84B14" w:rsidRDefault="00B4750D" w:rsidP="00FF0CF0">
            <w:pPr>
              <w:pStyle w:val="TAL"/>
              <w:rPr>
                <w:sz w:val="16"/>
              </w:rPr>
            </w:pPr>
            <w:r w:rsidRPr="00C84B14">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C580"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9359"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7A9F" w14:textId="77777777" w:rsidR="00B4750D" w:rsidRPr="00C84B14" w:rsidRDefault="00B4750D" w:rsidP="00FF0CF0">
            <w:pPr>
              <w:pStyle w:val="TAL"/>
              <w:rPr>
                <w:sz w:val="16"/>
              </w:rPr>
            </w:pPr>
            <w:r w:rsidRPr="00C84B14">
              <w:rPr>
                <w:sz w:val="16"/>
              </w:rPr>
              <w:t>(none)</w:t>
            </w:r>
          </w:p>
        </w:tc>
      </w:tr>
      <w:tr w:rsidR="00B4750D" w:rsidRPr="00C84B14" w14:paraId="41E796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162228" w14:textId="77777777" w:rsidR="00B4750D" w:rsidRPr="00C84B14" w:rsidRDefault="00B4750D" w:rsidP="00FF0CF0">
            <w:pPr>
              <w:pStyle w:val="TAL"/>
              <w:rPr>
                <w:sz w:val="16"/>
              </w:rPr>
            </w:pPr>
            <w:r w:rsidRPr="00C84B14">
              <w:rPr>
                <w:sz w:val="16"/>
              </w:rPr>
              <w:t>C3-230040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E291213" w14:textId="77777777" w:rsidR="00B4750D" w:rsidRPr="00C84B14" w:rsidRDefault="00B4750D" w:rsidP="00FF0CF0">
            <w:pPr>
              <w:pStyle w:val="TAL"/>
              <w:rPr>
                <w:sz w:val="16"/>
              </w:rPr>
            </w:pP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8A74FEC" w14:textId="77777777" w:rsidR="00B4750D" w:rsidRPr="00C84B14" w:rsidRDefault="00B4750D" w:rsidP="00FF0CF0">
            <w:pPr>
              <w:pStyle w:val="TAL"/>
              <w:rPr>
                <w:sz w:val="16"/>
              </w:rPr>
            </w:pPr>
            <w:r w:rsidRPr="00C84B14">
              <w:rPr>
                <w:sz w:val="16"/>
              </w:rPr>
              <w:t>Research highlighting potential negated OAuth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F596" w14:textId="77777777" w:rsidR="00B4750D" w:rsidRPr="00C84B14" w:rsidRDefault="00B4750D" w:rsidP="00FF0CF0">
            <w:pPr>
              <w:pStyle w:val="TAL"/>
              <w:rPr>
                <w:sz w:val="16"/>
              </w:rPr>
            </w:pPr>
            <w:r w:rsidRPr="00C84B14">
              <w:rPr>
                <w:sz w:val="16"/>
              </w:rPr>
              <w:t>GSMA CVD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681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0F4B" w14:textId="77777777" w:rsidR="00B4750D" w:rsidRPr="00C84B14" w:rsidRDefault="00B4750D" w:rsidP="00FF0CF0">
            <w:pPr>
              <w:pStyle w:val="TAL"/>
              <w:rPr>
                <w:sz w:val="16"/>
              </w:rPr>
            </w:pPr>
            <w:r w:rsidRPr="00C84B14">
              <w:rPr>
                <w:sz w:val="16"/>
              </w:rPr>
              <w:t>(none)</w:t>
            </w:r>
          </w:p>
        </w:tc>
      </w:tr>
      <w:tr w:rsidR="00B4750D" w:rsidRPr="00C84B14" w14:paraId="65358E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780AD7" w14:textId="77777777" w:rsidR="00B4750D" w:rsidRPr="00C84B14" w:rsidRDefault="00B4750D" w:rsidP="00FF0CF0">
            <w:pPr>
              <w:pStyle w:val="TAL"/>
              <w:rPr>
                <w:sz w:val="16"/>
              </w:rPr>
            </w:pPr>
            <w:r w:rsidRPr="00C84B14">
              <w:rPr>
                <w:sz w:val="16"/>
              </w:rPr>
              <w:t>C3-230041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44CE8B" w14:textId="77777777" w:rsidR="00B4750D" w:rsidRPr="00C84B14" w:rsidRDefault="00B4750D" w:rsidP="00FF0CF0">
            <w:pPr>
              <w:pStyle w:val="TAL"/>
              <w:rPr>
                <w:sz w:val="16"/>
              </w:rPr>
            </w:pPr>
            <w:r w:rsidRPr="00C84B14">
              <w:rPr>
                <w:sz w:val="16"/>
              </w:rPr>
              <w:t>S2-2301789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EB48ED3" w14:textId="77777777" w:rsidR="00B4750D" w:rsidRPr="00C84B14" w:rsidRDefault="00B4750D" w:rsidP="00FF0CF0">
            <w:pPr>
              <w:pStyle w:val="TAL"/>
              <w:rPr>
                <w:sz w:val="16"/>
              </w:rPr>
            </w:pPr>
            <w:r w:rsidRPr="00C84B14">
              <w:rPr>
                <w:sz w:val="16"/>
              </w:rPr>
              <w:t>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16D0"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DB3E"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9D68" w14:textId="77777777" w:rsidR="00B4750D" w:rsidRPr="00C84B14" w:rsidRDefault="00B4750D" w:rsidP="00FF0CF0">
            <w:pPr>
              <w:pStyle w:val="TAL"/>
              <w:rPr>
                <w:sz w:val="16"/>
              </w:rPr>
            </w:pPr>
            <w:r w:rsidRPr="00C84B14">
              <w:rPr>
                <w:sz w:val="16"/>
              </w:rPr>
              <w:t>(none)</w:t>
            </w:r>
          </w:p>
        </w:tc>
      </w:tr>
      <w:tr w:rsidR="00B4750D" w:rsidRPr="00C84B14" w14:paraId="70E2C7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A2D801" w14:textId="77777777" w:rsidR="00B4750D" w:rsidRPr="00C84B14" w:rsidRDefault="00B4750D" w:rsidP="00FF0CF0">
            <w:pPr>
              <w:pStyle w:val="TAL"/>
              <w:rPr>
                <w:sz w:val="16"/>
              </w:rPr>
            </w:pPr>
            <w:r w:rsidRPr="00C84B14">
              <w:rPr>
                <w:sz w:val="16"/>
              </w:rPr>
              <w:t>C3-230042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C4578E0" w14:textId="77777777" w:rsidR="00B4750D" w:rsidRPr="00C84B14" w:rsidRDefault="00B4750D" w:rsidP="00FF0CF0">
            <w:pPr>
              <w:pStyle w:val="TAL"/>
              <w:rPr>
                <w:sz w:val="16"/>
              </w:rPr>
            </w:pPr>
            <w:r w:rsidRPr="00C84B14">
              <w:rPr>
                <w:sz w:val="16"/>
              </w:rPr>
              <w:t>S2-2301839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03B1367" w14:textId="77777777" w:rsidR="00B4750D" w:rsidRPr="00C84B14" w:rsidRDefault="00B4750D" w:rsidP="00FF0CF0">
            <w:pPr>
              <w:pStyle w:val="TAL"/>
              <w:rPr>
                <w:sz w:val="16"/>
              </w:rPr>
            </w:pPr>
            <w:r w:rsidRPr="00C84B14">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0AB9"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0671"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EF7A" w14:textId="77777777" w:rsidR="00B4750D" w:rsidRPr="00C84B14" w:rsidRDefault="00B4750D" w:rsidP="00FF0CF0">
            <w:pPr>
              <w:pStyle w:val="TAL"/>
              <w:rPr>
                <w:sz w:val="16"/>
              </w:rPr>
            </w:pPr>
            <w:r w:rsidRPr="00C84B14">
              <w:rPr>
                <w:sz w:val="16"/>
              </w:rPr>
              <w:t>(none)</w:t>
            </w:r>
          </w:p>
        </w:tc>
      </w:tr>
      <w:tr w:rsidR="00B4750D" w:rsidRPr="00C84B14" w14:paraId="594F7B8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04C6B7" w14:textId="77777777" w:rsidR="00B4750D" w:rsidRPr="00C84B14" w:rsidRDefault="00B4750D" w:rsidP="00FF0CF0">
            <w:pPr>
              <w:pStyle w:val="TAL"/>
              <w:rPr>
                <w:sz w:val="16"/>
              </w:rPr>
            </w:pPr>
            <w:r w:rsidRPr="00C84B14">
              <w:rPr>
                <w:sz w:val="16"/>
              </w:rPr>
              <w:t>C3-230043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D482A22" w14:textId="77777777" w:rsidR="00B4750D" w:rsidRPr="00C84B14" w:rsidRDefault="00B4750D" w:rsidP="00FF0CF0">
            <w:pPr>
              <w:pStyle w:val="TAL"/>
              <w:rPr>
                <w:sz w:val="16"/>
              </w:rPr>
            </w:pPr>
            <w:r w:rsidRPr="00C84B14">
              <w:rPr>
                <w:sz w:val="16"/>
              </w:rPr>
              <w:t>S2-2302061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485110C" w14:textId="77777777" w:rsidR="00B4750D" w:rsidRPr="00C84B14" w:rsidRDefault="00B4750D" w:rsidP="00FF0CF0">
            <w:pPr>
              <w:pStyle w:val="TAL"/>
              <w:rPr>
                <w:sz w:val="16"/>
              </w:rPr>
            </w:pPr>
            <w:r w:rsidRPr="00C84B14">
              <w:rPr>
                <w:sz w:val="16"/>
              </w:rPr>
              <w:t>Reply 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EA21"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B5B4"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7954" w14:textId="77777777" w:rsidR="00B4750D" w:rsidRPr="00C84B14" w:rsidRDefault="00B4750D" w:rsidP="00FF0CF0">
            <w:pPr>
              <w:pStyle w:val="TAL"/>
              <w:rPr>
                <w:sz w:val="16"/>
              </w:rPr>
            </w:pPr>
            <w:r w:rsidRPr="00C84B14">
              <w:rPr>
                <w:sz w:val="16"/>
              </w:rPr>
              <w:t>(none)</w:t>
            </w:r>
          </w:p>
        </w:tc>
      </w:tr>
      <w:tr w:rsidR="00B4750D" w:rsidRPr="00C84B14" w14:paraId="36BB94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42FF86" w14:textId="77777777" w:rsidR="00B4750D" w:rsidRPr="00C84B14" w:rsidRDefault="00B4750D" w:rsidP="00FF0CF0">
            <w:pPr>
              <w:pStyle w:val="TAL"/>
              <w:rPr>
                <w:sz w:val="16"/>
              </w:rPr>
            </w:pPr>
            <w:r w:rsidRPr="00C84B14">
              <w:rPr>
                <w:sz w:val="16"/>
              </w:rPr>
              <w:t>C3-230044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A519FD4" w14:textId="77777777" w:rsidR="00B4750D" w:rsidRPr="00C84B14" w:rsidRDefault="00B4750D" w:rsidP="00FF0CF0">
            <w:pPr>
              <w:pStyle w:val="TAL"/>
              <w:rPr>
                <w:sz w:val="16"/>
              </w:rPr>
            </w:pPr>
            <w:r w:rsidRPr="00C84B14">
              <w:rPr>
                <w:sz w:val="16"/>
              </w:rPr>
              <w:t>S2-2302062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86D744A" w14:textId="77777777" w:rsidR="00B4750D" w:rsidRPr="00C84B14" w:rsidRDefault="00B4750D" w:rsidP="00FF0CF0">
            <w:pPr>
              <w:pStyle w:val="TAL"/>
              <w:rPr>
                <w:sz w:val="16"/>
              </w:rPr>
            </w:pPr>
            <w:r w:rsidRPr="00C84B14">
              <w:rPr>
                <w:sz w:val="16"/>
              </w:rPr>
              <w:t>LS Reply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3007F"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B1CD"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B8A7" w14:textId="77777777" w:rsidR="00B4750D" w:rsidRPr="00C84B14" w:rsidRDefault="00B4750D" w:rsidP="00FF0CF0">
            <w:pPr>
              <w:pStyle w:val="TAL"/>
              <w:rPr>
                <w:sz w:val="16"/>
              </w:rPr>
            </w:pPr>
            <w:r w:rsidRPr="00C84B14">
              <w:rPr>
                <w:sz w:val="16"/>
              </w:rPr>
              <w:t>(none)</w:t>
            </w:r>
          </w:p>
        </w:tc>
      </w:tr>
      <w:tr w:rsidR="00B4750D" w:rsidRPr="00C84B14" w14:paraId="4FD2860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3B831A" w14:textId="77777777" w:rsidR="00B4750D" w:rsidRPr="00C84B14" w:rsidRDefault="00B4750D" w:rsidP="00FF0CF0">
            <w:pPr>
              <w:pStyle w:val="TAL"/>
              <w:rPr>
                <w:sz w:val="16"/>
              </w:rPr>
            </w:pPr>
            <w:r w:rsidRPr="00C84B14">
              <w:rPr>
                <w:sz w:val="16"/>
              </w:rPr>
              <w:t>C3-230045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216F88" w14:textId="77777777" w:rsidR="00B4750D" w:rsidRPr="00C84B14" w:rsidRDefault="00B4750D" w:rsidP="00FF0CF0">
            <w:pPr>
              <w:pStyle w:val="TAL"/>
              <w:rPr>
                <w:sz w:val="16"/>
              </w:rPr>
            </w:pPr>
            <w:r w:rsidRPr="00C84B14">
              <w:rPr>
                <w:sz w:val="16"/>
              </w:rPr>
              <w:t>S2-2302063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8C0B49D" w14:textId="77777777" w:rsidR="00B4750D" w:rsidRPr="00C84B14" w:rsidRDefault="00B4750D" w:rsidP="00FF0CF0">
            <w:pPr>
              <w:pStyle w:val="TAL"/>
              <w:rPr>
                <w:sz w:val="16"/>
              </w:rPr>
            </w:pPr>
            <w:r w:rsidRPr="00C84B14">
              <w:rPr>
                <w:sz w:val="16"/>
              </w:rPr>
              <w:t>Reply LS on dedicated DNN for 5G ProSe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965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875C"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A2A6" w14:textId="77777777" w:rsidR="00B4750D" w:rsidRPr="00C84B14" w:rsidRDefault="00B4750D" w:rsidP="00FF0CF0">
            <w:pPr>
              <w:pStyle w:val="TAL"/>
              <w:rPr>
                <w:sz w:val="16"/>
              </w:rPr>
            </w:pPr>
            <w:r w:rsidRPr="00C84B14">
              <w:rPr>
                <w:sz w:val="16"/>
              </w:rPr>
              <w:t>(none)</w:t>
            </w:r>
          </w:p>
        </w:tc>
      </w:tr>
      <w:tr w:rsidR="00B4750D" w:rsidRPr="00C84B14" w14:paraId="41EAC1E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6DB96D" w14:textId="77777777" w:rsidR="00B4750D" w:rsidRPr="00C84B14" w:rsidRDefault="00B4750D" w:rsidP="00FF0CF0">
            <w:pPr>
              <w:pStyle w:val="TAL"/>
              <w:rPr>
                <w:sz w:val="16"/>
              </w:rPr>
            </w:pPr>
            <w:r w:rsidRPr="00C84B14">
              <w:rPr>
                <w:sz w:val="16"/>
              </w:rPr>
              <w:t>C3-230046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6F6B7B" w14:textId="77777777" w:rsidR="00B4750D" w:rsidRPr="00C84B14" w:rsidRDefault="00B4750D" w:rsidP="00FF0CF0">
            <w:pPr>
              <w:pStyle w:val="TAL"/>
              <w:rPr>
                <w:sz w:val="16"/>
              </w:rPr>
            </w:pPr>
            <w:r w:rsidRPr="00C84B14">
              <w:rPr>
                <w:sz w:val="16"/>
              </w:rPr>
              <w:t>S2-2302082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37B2234" w14:textId="77777777" w:rsidR="00B4750D" w:rsidRPr="00C84B14" w:rsidRDefault="00B4750D" w:rsidP="00FF0CF0">
            <w:pPr>
              <w:pStyle w:val="TAL"/>
              <w:rPr>
                <w:sz w:val="16"/>
              </w:rPr>
            </w:pPr>
            <w:r w:rsidRPr="00C84B14">
              <w:rPr>
                <w:sz w:val="16"/>
              </w:rPr>
              <w:t>LS Response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FA89"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24D9"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72D3" w14:textId="77777777" w:rsidR="00B4750D" w:rsidRPr="00C84B14" w:rsidRDefault="00B4750D" w:rsidP="00FF0CF0">
            <w:pPr>
              <w:pStyle w:val="TAL"/>
              <w:rPr>
                <w:sz w:val="16"/>
              </w:rPr>
            </w:pPr>
            <w:r w:rsidRPr="00C84B14">
              <w:rPr>
                <w:sz w:val="16"/>
              </w:rPr>
              <w:t>(none)</w:t>
            </w:r>
          </w:p>
        </w:tc>
      </w:tr>
      <w:tr w:rsidR="00B4750D" w:rsidRPr="00C84B14" w14:paraId="1F76CE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1D65B3" w14:textId="77777777" w:rsidR="00B4750D" w:rsidRPr="00C84B14" w:rsidRDefault="00B4750D" w:rsidP="00FF0CF0">
            <w:pPr>
              <w:pStyle w:val="TAL"/>
              <w:rPr>
                <w:sz w:val="16"/>
              </w:rPr>
            </w:pPr>
            <w:r w:rsidRPr="00C84B14">
              <w:rPr>
                <w:sz w:val="16"/>
              </w:rPr>
              <w:t>C3-230047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D3795E" w14:textId="77777777" w:rsidR="00B4750D" w:rsidRPr="00C84B14" w:rsidRDefault="00B4750D" w:rsidP="00FF0CF0">
            <w:pPr>
              <w:pStyle w:val="TAL"/>
              <w:rPr>
                <w:sz w:val="16"/>
              </w:rPr>
            </w:pPr>
            <w:r w:rsidRPr="00C84B14">
              <w:rPr>
                <w:sz w:val="16"/>
              </w:rPr>
              <w:t>S2-2302165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E3CFDC" w14:textId="77777777" w:rsidR="00B4750D" w:rsidRPr="00C84B14" w:rsidRDefault="00B4750D" w:rsidP="00FF0CF0">
            <w:pPr>
              <w:pStyle w:val="TAL"/>
              <w:rPr>
                <w:sz w:val="16"/>
              </w:rPr>
            </w:pPr>
            <w:r w:rsidRPr="00C84B14">
              <w:rPr>
                <w:sz w:val="16"/>
              </w:rPr>
              <w:t>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F40E"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7B5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035C" w14:textId="77777777" w:rsidR="00B4750D" w:rsidRPr="00C84B14" w:rsidRDefault="00B4750D" w:rsidP="00FF0CF0">
            <w:pPr>
              <w:pStyle w:val="TAL"/>
              <w:rPr>
                <w:sz w:val="16"/>
              </w:rPr>
            </w:pPr>
            <w:r w:rsidRPr="00C84B14">
              <w:rPr>
                <w:sz w:val="16"/>
              </w:rPr>
              <w:t>(none)</w:t>
            </w:r>
          </w:p>
        </w:tc>
      </w:tr>
      <w:tr w:rsidR="00B4750D" w:rsidRPr="00C84B14" w14:paraId="6CF1CF7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D10B9D" w14:textId="77777777" w:rsidR="00B4750D" w:rsidRPr="00C84B14" w:rsidRDefault="00B4750D" w:rsidP="00FF0CF0">
            <w:pPr>
              <w:pStyle w:val="TAL"/>
              <w:rPr>
                <w:sz w:val="16"/>
              </w:rPr>
            </w:pPr>
            <w:r w:rsidRPr="00C84B14">
              <w:rPr>
                <w:sz w:val="16"/>
              </w:rPr>
              <w:t>C3-230048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DB74966" w14:textId="77777777" w:rsidR="00B4750D" w:rsidRPr="00C84B14" w:rsidRDefault="00B4750D" w:rsidP="00FF0CF0">
            <w:pPr>
              <w:pStyle w:val="TAL"/>
              <w:rPr>
                <w:sz w:val="16"/>
              </w:rPr>
            </w:pPr>
            <w:r w:rsidRPr="00C84B14">
              <w:rPr>
                <w:sz w:val="16"/>
              </w:rPr>
              <w:t>S6-230294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B878CD8" w14:textId="77777777" w:rsidR="00B4750D" w:rsidRPr="00C84B14" w:rsidRDefault="00B4750D" w:rsidP="00FF0CF0">
            <w:pPr>
              <w:pStyle w:val="TAL"/>
              <w:rPr>
                <w:sz w:val="16"/>
              </w:rPr>
            </w:pPr>
            <w:r w:rsidRPr="00C84B14">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1C8D"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1E26"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51E0" w14:textId="77777777" w:rsidR="00B4750D" w:rsidRPr="00C84B14" w:rsidRDefault="00B4750D" w:rsidP="00FF0CF0">
            <w:pPr>
              <w:pStyle w:val="TAL"/>
              <w:rPr>
                <w:sz w:val="16"/>
              </w:rPr>
            </w:pPr>
            <w:r w:rsidRPr="00C84B14">
              <w:rPr>
                <w:sz w:val="16"/>
              </w:rPr>
              <w:t>(none)</w:t>
            </w:r>
          </w:p>
        </w:tc>
      </w:tr>
      <w:tr w:rsidR="00B4750D" w:rsidRPr="00C84B14" w14:paraId="503C1D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B036C9" w14:textId="77777777" w:rsidR="00B4750D" w:rsidRPr="00C84B14" w:rsidRDefault="00B4750D" w:rsidP="00FF0CF0">
            <w:pPr>
              <w:pStyle w:val="TAL"/>
              <w:rPr>
                <w:sz w:val="16"/>
              </w:rPr>
            </w:pPr>
            <w:r w:rsidRPr="00C84B14">
              <w:rPr>
                <w:sz w:val="16"/>
              </w:rPr>
              <w:t>C3-230049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3285EC" w14:textId="77777777" w:rsidR="00B4750D" w:rsidRPr="00C84B14" w:rsidRDefault="00B4750D" w:rsidP="00FF0CF0">
            <w:pPr>
              <w:pStyle w:val="TAL"/>
              <w:rPr>
                <w:sz w:val="16"/>
              </w:rPr>
            </w:pPr>
            <w:r w:rsidRPr="00C84B14">
              <w:rPr>
                <w:sz w:val="16"/>
              </w:rPr>
              <w:t>S6-230446</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F48A4D3" w14:textId="77777777" w:rsidR="00B4750D" w:rsidRPr="00C84B14" w:rsidRDefault="00B4750D" w:rsidP="00FF0CF0">
            <w:pPr>
              <w:pStyle w:val="TAL"/>
              <w:rPr>
                <w:sz w:val="16"/>
              </w:rPr>
            </w:pPr>
            <w:r w:rsidRPr="00C84B14">
              <w:rPr>
                <w:sz w:val="16"/>
              </w:rPr>
              <w:t>LS on consent of draft new Rec ITU-T Q.3647 “Signalling reqs for emergency service in IMS roaming env.”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7F052"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401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DAEA" w14:textId="77777777" w:rsidR="00B4750D" w:rsidRPr="00C84B14" w:rsidRDefault="00B4750D" w:rsidP="00FF0CF0">
            <w:pPr>
              <w:pStyle w:val="TAL"/>
              <w:rPr>
                <w:sz w:val="16"/>
              </w:rPr>
            </w:pPr>
            <w:r w:rsidRPr="00C84B14">
              <w:rPr>
                <w:sz w:val="16"/>
              </w:rPr>
              <w:t>(none)</w:t>
            </w:r>
          </w:p>
        </w:tc>
      </w:tr>
      <w:tr w:rsidR="00B4750D" w:rsidRPr="00C84B14" w14:paraId="79114A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50E0D3" w14:textId="77777777" w:rsidR="00B4750D" w:rsidRPr="00C84B14" w:rsidRDefault="00B4750D" w:rsidP="00FF0CF0">
            <w:pPr>
              <w:pStyle w:val="TAL"/>
              <w:rPr>
                <w:sz w:val="16"/>
              </w:rPr>
            </w:pPr>
            <w:r w:rsidRPr="00C84B14">
              <w:rPr>
                <w:sz w:val="16"/>
              </w:rPr>
              <w:t>C3-230050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2CDC8D6" w14:textId="77777777" w:rsidR="00B4750D" w:rsidRPr="00C84B14" w:rsidRDefault="00B4750D" w:rsidP="00FF0CF0">
            <w:pPr>
              <w:pStyle w:val="TAL"/>
              <w:rPr>
                <w:sz w:val="16"/>
              </w:rPr>
            </w:pPr>
            <w:r w:rsidRPr="00C84B14">
              <w:rPr>
                <w:sz w:val="16"/>
              </w:rPr>
              <w:t>S6-230452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B9E6679" w14:textId="77777777" w:rsidR="00B4750D" w:rsidRPr="00C84B14" w:rsidRDefault="00B4750D" w:rsidP="00FF0CF0">
            <w:pPr>
              <w:pStyle w:val="TAL"/>
              <w:rPr>
                <w:sz w:val="16"/>
              </w:rPr>
            </w:pPr>
            <w:r w:rsidRPr="00C84B14">
              <w:rPr>
                <w:sz w:val="16"/>
              </w:rPr>
              <w:t>Reply 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1AA9"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6BAF"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EB73" w14:textId="77777777" w:rsidR="00B4750D" w:rsidRPr="00C84B14" w:rsidRDefault="00B4750D" w:rsidP="00FF0CF0">
            <w:pPr>
              <w:pStyle w:val="TAL"/>
              <w:rPr>
                <w:sz w:val="16"/>
              </w:rPr>
            </w:pPr>
            <w:r w:rsidRPr="00C84B14">
              <w:rPr>
                <w:sz w:val="16"/>
              </w:rPr>
              <w:t>(none)</w:t>
            </w:r>
          </w:p>
        </w:tc>
      </w:tr>
      <w:tr w:rsidR="00B4750D" w:rsidRPr="00C84B14" w14:paraId="6EBBAD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58AC46" w14:textId="77777777" w:rsidR="00B4750D" w:rsidRPr="00C84B14" w:rsidRDefault="00B4750D" w:rsidP="00FF0CF0">
            <w:pPr>
              <w:pStyle w:val="TAL"/>
              <w:rPr>
                <w:sz w:val="16"/>
              </w:rPr>
            </w:pPr>
            <w:r w:rsidRPr="00C84B14">
              <w:rPr>
                <w:sz w:val="16"/>
              </w:rPr>
              <w:t>C3-230607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FD5BBE5" w14:textId="77777777" w:rsidR="00B4750D" w:rsidRPr="00C84B14" w:rsidRDefault="00B4750D" w:rsidP="00FF0CF0">
            <w:pPr>
              <w:pStyle w:val="TAL"/>
              <w:rPr>
                <w:sz w:val="16"/>
              </w:rPr>
            </w:pPr>
            <w:r w:rsidRPr="00C84B14">
              <w:rPr>
                <w:sz w:val="16"/>
              </w:rPr>
              <w:t>S2-2303689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595F817" w14:textId="77777777" w:rsidR="00B4750D" w:rsidRPr="00C84B14" w:rsidRDefault="00B4750D" w:rsidP="00FF0CF0">
            <w:pPr>
              <w:pStyle w:val="TAL"/>
              <w:rPr>
                <w:sz w:val="16"/>
              </w:rPr>
            </w:pPr>
            <w:r w:rsidRPr="00C84B14">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512A"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84B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11E8" w14:textId="77777777" w:rsidR="00B4750D" w:rsidRPr="00C84B14" w:rsidRDefault="00B4750D" w:rsidP="00FF0CF0">
            <w:pPr>
              <w:pStyle w:val="TAL"/>
              <w:rPr>
                <w:sz w:val="16"/>
              </w:rPr>
            </w:pPr>
            <w:r w:rsidRPr="00C84B14">
              <w:rPr>
                <w:sz w:val="16"/>
              </w:rPr>
              <w:t>(none)</w:t>
            </w:r>
          </w:p>
        </w:tc>
      </w:tr>
      <w:tr w:rsidR="00B4750D" w:rsidRPr="00C84B14" w14:paraId="1E648C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EB89CB" w14:textId="77777777" w:rsidR="00B4750D" w:rsidRPr="00C84B14" w:rsidRDefault="00B4750D" w:rsidP="00FF0CF0">
            <w:pPr>
              <w:pStyle w:val="TAL"/>
              <w:rPr>
                <w:sz w:val="16"/>
              </w:rPr>
            </w:pPr>
            <w:r w:rsidRPr="00C84B14">
              <w:rPr>
                <w:sz w:val="16"/>
              </w:rPr>
              <w:t>C3-230608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7120D22" w14:textId="77777777" w:rsidR="00B4750D" w:rsidRPr="00C84B14" w:rsidRDefault="00B4750D" w:rsidP="00FF0CF0">
            <w:pPr>
              <w:pStyle w:val="TAL"/>
              <w:rPr>
                <w:sz w:val="16"/>
              </w:rPr>
            </w:pPr>
            <w:r w:rsidRPr="00C84B14">
              <w:rPr>
                <w:sz w:val="16"/>
              </w:rPr>
              <w:t>S2-2303835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A8EA9C4" w14:textId="77777777" w:rsidR="00B4750D" w:rsidRPr="00C84B14" w:rsidRDefault="00B4750D" w:rsidP="00FF0CF0">
            <w:pPr>
              <w:pStyle w:val="TAL"/>
              <w:rPr>
                <w:sz w:val="16"/>
              </w:rPr>
            </w:pPr>
            <w:r w:rsidRPr="00C84B14">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AAED"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476C"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E7DC" w14:textId="77777777" w:rsidR="00B4750D" w:rsidRPr="00C84B14" w:rsidRDefault="00B4750D" w:rsidP="00FF0CF0">
            <w:pPr>
              <w:pStyle w:val="TAL"/>
              <w:rPr>
                <w:sz w:val="16"/>
              </w:rPr>
            </w:pPr>
            <w:r w:rsidRPr="00C84B14">
              <w:rPr>
                <w:sz w:val="16"/>
              </w:rPr>
              <w:t>(none)</w:t>
            </w:r>
          </w:p>
        </w:tc>
      </w:tr>
    </w:tbl>
    <w:p w14:paraId="126C49EE" w14:textId="77777777" w:rsidR="00B4750D" w:rsidRDefault="00B4750D" w:rsidP="00B4750D"/>
    <w:p w14:paraId="5F5CED80" w14:textId="77777777" w:rsidR="00B4750D" w:rsidRDefault="00B4750D" w:rsidP="00B4750D">
      <w:pPr>
        <w:pStyle w:val="Heading3"/>
      </w:pPr>
      <w:r>
        <w:t>C2: Outgoing liaison statements</w:t>
      </w:r>
    </w:p>
    <w:p w14:paraId="0B1030A1"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5"/>
        <w:gridCol w:w="709"/>
        <w:gridCol w:w="1111"/>
        <w:gridCol w:w="1924"/>
      </w:tblGrid>
      <w:tr w:rsidR="00B4750D" w14:paraId="16391967" w14:textId="77777777" w:rsidTr="00FF0CF0">
        <w:tc>
          <w:tcPr>
            <w:tcW w:w="0" w:type="auto"/>
            <w:shd w:val="clear" w:color="auto" w:fill="auto"/>
          </w:tcPr>
          <w:p w14:paraId="07263DE6" w14:textId="77777777" w:rsidR="00B4750D" w:rsidRDefault="00B4750D" w:rsidP="00FF0CF0">
            <w:pPr>
              <w:pStyle w:val="TAH"/>
            </w:pPr>
            <w:r>
              <w:t>Document</w:t>
            </w:r>
          </w:p>
        </w:tc>
        <w:tc>
          <w:tcPr>
            <w:tcW w:w="0" w:type="auto"/>
            <w:shd w:val="clear" w:color="auto" w:fill="auto"/>
          </w:tcPr>
          <w:p w14:paraId="612156E0" w14:textId="77777777" w:rsidR="00B4750D" w:rsidRDefault="00B4750D" w:rsidP="00FF0CF0">
            <w:pPr>
              <w:pStyle w:val="TAH"/>
            </w:pPr>
            <w:r>
              <w:t>Title</w:t>
            </w:r>
          </w:p>
        </w:tc>
        <w:tc>
          <w:tcPr>
            <w:tcW w:w="709" w:type="dxa"/>
            <w:shd w:val="clear" w:color="auto" w:fill="auto"/>
          </w:tcPr>
          <w:p w14:paraId="570EC3AA" w14:textId="77777777" w:rsidR="00B4750D" w:rsidRDefault="00B4750D" w:rsidP="00FF0CF0">
            <w:pPr>
              <w:pStyle w:val="TAH"/>
            </w:pPr>
            <w:r>
              <w:t>To</w:t>
            </w:r>
          </w:p>
        </w:tc>
        <w:tc>
          <w:tcPr>
            <w:tcW w:w="1111" w:type="dxa"/>
            <w:shd w:val="clear" w:color="auto" w:fill="auto"/>
          </w:tcPr>
          <w:p w14:paraId="6C7526FF" w14:textId="77777777" w:rsidR="00B4750D" w:rsidRDefault="00B4750D" w:rsidP="00FF0CF0">
            <w:pPr>
              <w:pStyle w:val="TAH"/>
            </w:pPr>
            <w:r>
              <w:t>Cc</w:t>
            </w:r>
          </w:p>
        </w:tc>
        <w:tc>
          <w:tcPr>
            <w:tcW w:w="0" w:type="auto"/>
            <w:shd w:val="clear" w:color="auto" w:fill="auto"/>
          </w:tcPr>
          <w:p w14:paraId="65660776" w14:textId="77777777" w:rsidR="00B4750D" w:rsidRDefault="00B4750D" w:rsidP="00FF0CF0">
            <w:pPr>
              <w:pStyle w:val="TAH"/>
            </w:pPr>
            <w:r>
              <w:t>reply to i/c LS</w:t>
            </w:r>
          </w:p>
        </w:tc>
      </w:tr>
      <w:tr w:rsidR="00B4750D" w:rsidRPr="00C23F47" w14:paraId="3A9B10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04E99" w14:textId="77777777" w:rsidR="00B4750D" w:rsidRPr="00C23F47" w:rsidRDefault="00B4750D" w:rsidP="00FF0CF0">
            <w:pPr>
              <w:pStyle w:val="TAL"/>
              <w:rPr>
                <w:sz w:val="16"/>
              </w:rPr>
            </w:pPr>
            <w:r w:rsidRPr="00C23F47">
              <w:rPr>
                <w:sz w:val="16"/>
              </w:rPr>
              <w:t>C3-230522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16AD" w14:textId="77777777" w:rsidR="00B4750D" w:rsidRPr="00C23F47" w:rsidRDefault="00B4750D" w:rsidP="00FF0CF0">
            <w:pPr>
              <w:pStyle w:val="TAL"/>
              <w:rPr>
                <w:sz w:val="16"/>
              </w:rPr>
            </w:pPr>
            <w:r w:rsidRPr="00C23F47">
              <w:rPr>
                <w:sz w:val="16"/>
              </w:rPr>
              <w:t>LS on Issues on anonymization rules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6D58C" w14:textId="77777777" w:rsidR="00B4750D" w:rsidRPr="00C23F47" w:rsidRDefault="00B4750D" w:rsidP="00FF0CF0">
            <w:pPr>
              <w:pStyle w:val="TAL"/>
              <w:rPr>
                <w:sz w:val="16"/>
              </w:rPr>
            </w:pPr>
            <w:r w:rsidRPr="00C23F47">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CBB2882" w14:textId="77777777" w:rsidR="00B4750D" w:rsidRPr="00C23F47" w:rsidRDefault="00B4750D" w:rsidP="00FF0C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FC76" w14:textId="77777777" w:rsidR="00B4750D" w:rsidRPr="00C23F47" w:rsidRDefault="00B4750D" w:rsidP="00FF0CF0">
            <w:pPr>
              <w:pStyle w:val="TAL"/>
              <w:rPr>
                <w:sz w:val="16"/>
              </w:rPr>
            </w:pPr>
          </w:p>
        </w:tc>
      </w:tr>
      <w:tr w:rsidR="00B4750D" w:rsidRPr="00C23F47" w14:paraId="639D160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E0BC26" w14:textId="77777777" w:rsidR="00B4750D" w:rsidRPr="00C23F47" w:rsidRDefault="00B4750D" w:rsidP="00FF0CF0">
            <w:pPr>
              <w:pStyle w:val="TAL"/>
              <w:rPr>
                <w:sz w:val="16"/>
              </w:rPr>
            </w:pPr>
            <w:r w:rsidRPr="00C23F47">
              <w:rPr>
                <w:sz w:val="16"/>
              </w:rPr>
              <w:t>C3-230783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EDAC" w14:textId="77777777" w:rsidR="00B4750D" w:rsidRPr="00C23F47" w:rsidRDefault="00B4750D" w:rsidP="00FF0CF0">
            <w:pPr>
              <w:pStyle w:val="TAL"/>
              <w:rPr>
                <w:sz w:val="16"/>
              </w:rPr>
            </w:pPr>
            <w:r w:rsidRPr="00C23F47">
              <w:rPr>
                <w:sz w:val="16"/>
              </w:rPr>
              <w:t>LS on API enhancement for GMEC services and AIMLSys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0C098" w14:textId="77777777" w:rsidR="00B4750D" w:rsidRPr="00C23F47" w:rsidRDefault="00B4750D" w:rsidP="00FF0CF0">
            <w:pPr>
              <w:pStyle w:val="TAL"/>
              <w:rPr>
                <w:sz w:val="16"/>
              </w:rPr>
            </w:pPr>
            <w:r w:rsidRPr="00C23F47">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EB94A47" w14:textId="77777777" w:rsidR="00B4750D" w:rsidRPr="00C23F47" w:rsidRDefault="00B4750D" w:rsidP="00FF0C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756F" w14:textId="77777777" w:rsidR="00B4750D" w:rsidRPr="00C23F47" w:rsidRDefault="00B4750D" w:rsidP="00FF0CF0">
            <w:pPr>
              <w:pStyle w:val="TAL"/>
              <w:rPr>
                <w:sz w:val="16"/>
              </w:rPr>
            </w:pPr>
          </w:p>
        </w:tc>
      </w:tr>
      <w:tr w:rsidR="00B4750D" w:rsidRPr="00C23F47" w14:paraId="119514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635AFF" w14:textId="77777777" w:rsidR="00B4750D" w:rsidRPr="00C23F47" w:rsidRDefault="00B4750D" w:rsidP="00FF0CF0">
            <w:pPr>
              <w:pStyle w:val="TAL"/>
              <w:rPr>
                <w:sz w:val="16"/>
              </w:rPr>
            </w:pPr>
            <w:r w:rsidRPr="00C23F47">
              <w:rPr>
                <w:sz w:val="16"/>
              </w:rPr>
              <w:t>C3-230819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A88D" w14:textId="77777777" w:rsidR="00B4750D" w:rsidRPr="00C23F47" w:rsidRDefault="00B4750D" w:rsidP="00FF0CF0">
            <w:pPr>
              <w:pStyle w:val="TAL"/>
              <w:rPr>
                <w:sz w:val="16"/>
              </w:rPr>
            </w:pPr>
            <w:r w:rsidRPr="00C23F47">
              <w:rPr>
                <w:sz w:val="16"/>
              </w:rPr>
              <w:t>Reply LS on 5MBS User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D00BD" w14:textId="77777777" w:rsidR="00B4750D" w:rsidRPr="00C23F47" w:rsidRDefault="00B4750D" w:rsidP="00FF0CF0">
            <w:pPr>
              <w:pStyle w:val="TAL"/>
              <w:rPr>
                <w:sz w:val="16"/>
              </w:rPr>
            </w:pPr>
            <w:r w:rsidRPr="00C23F47">
              <w:rPr>
                <w:sz w:val="16"/>
              </w:rPr>
              <w:t>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032327E" w14:textId="77777777" w:rsidR="00B4750D" w:rsidRPr="00C23F47" w:rsidRDefault="00B4750D" w:rsidP="00FF0CF0">
            <w:pPr>
              <w:pStyle w:val="TAL"/>
              <w:rPr>
                <w:sz w:val="16"/>
              </w:rPr>
            </w:pPr>
            <w:r w:rsidRPr="00C23F47">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F1D4" w14:textId="77777777" w:rsidR="00B4750D" w:rsidRPr="00C23F47" w:rsidRDefault="00B4750D" w:rsidP="00FF0CF0">
            <w:pPr>
              <w:pStyle w:val="TAL"/>
              <w:rPr>
                <w:sz w:val="16"/>
              </w:rPr>
            </w:pPr>
            <w:r w:rsidRPr="004037F7">
              <w:rPr>
                <w:sz w:val="16"/>
              </w:rPr>
              <w:t>S4-221415</w:t>
            </w:r>
            <w:r>
              <w:rPr>
                <w:sz w:val="16"/>
              </w:rPr>
              <w:t xml:space="preserve"> / </w:t>
            </w:r>
            <w:r w:rsidRPr="00C23F47">
              <w:rPr>
                <w:sz w:val="16"/>
              </w:rPr>
              <w:t>C3-230024</w:t>
            </w:r>
          </w:p>
        </w:tc>
      </w:tr>
    </w:tbl>
    <w:p w14:paraId="1F452A53" w14:textId="77777777" w:rsidR="00B4750D" w:rsidRDefault="00B4750D" w:rsidP="00B4750D"/>
    <w:p w14:paraId="3B757C38" w14:textId="77777777" w:rsidR="00B4750D" w:rsidRDefault="00B4750D" w:rsidP="00B4750D">
      <w:pPr>
        <w:pStyle w:val="Heading2"/>
      </w:pPr>
      <w:r>
        <w:br w:type="page"/>
        <w:t>Annex D: List of agreed/approved new and revised Work Items</w:t>
      </w:r>
    </w:p>
    <w:p w14:paraId="252B4C2C"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63"/>
        <w:gridCol w:w="2348"/>
        <w:gridCol w:w="1247"/>
      </w:tblGrid>
      <w:tr w:rsidR="00B4750D" w14:paraId="6721A7DA" w14:textId="77777777" w:rsidTr="00FF0CF0">
        <w:tc>
          <w:tcPr>
            <w:tcW w:w="0" w:type="auto"/>
            <w:shd w:val="clear" w:color="auto" w:fill="auto"/>
          </w:tcPr>
          <w:p w14:paraId="0915EB49" w14:textId="77777777" w:rsidR="00B4750D" w:rsidRDefault="00B4750D" w:rsidP="00FF0CF0">
            <w:pPr>
              <w:pStyle w:val="TAH"/>
            </w:pPr>
            <w:r>
              <w:t>Document</w:t>
            </w:r>
          </w:p>
        </w:tc>
        <w:tc>
          <w:tcPr>
            <w:tcW w:w="0" w:type="auto"/>
            <w:shd w:val="clear" w:color="auto" w:fill="auto"/>
          </w:tcPr>
          <w:p w14:paraId="28F004F2" w14:textId="77777777" w:rsidR="00B4750D" w:rsidRDefault="00B4750D" w:rsidP="00FF0CF0">
            <w:pPr>
              <w:pStyle w:val="TAH"/>
            </w:pPr>
            <w:r>
              <w:t>Title</w:t>
            </w:r>
          </w:p>
        </w:tc>
        <w:tc>
          <w:tcPr>
            <w:tcW w:w="0" w:type="auto"/>
            <w:shd w:val="clear" w:color="auto" w:fill="auto"/>
          </w:tcPr>
          <w:p w14:paraId="1AFA7EF3" w14:textId="77777777" w:rsidR="00B4750D" w:rsidRDefault="00B4750D" w:rsidP="00FF0CF0">
            <w:pPr>
              <w:pStyle w:val="TAH"/>
            </w:pPr>
            <w:r>
              <w:t>Source</w:t>
            </w:r>
          </w:p>
        </w:tc>
        <w:tc>
          <w:tcPr>
            <w:tcW w:w="0" w:type="auto"/>
            <w:shd w:val="clear" w:color="auto" w:fill="auto"/>
          </w:tcPr>
          <w:p w14:paraId="16E4EB40" w14:textId="77777777" w:rsidR="00B4750D" w:rsidRDefault="00B4750D" w:rsidP="00FF0CF0">
            <w:pPr>
              <w:pStyle w:val="TAH"/>
            </w:pPr>
            <w:r>
              <w:t>new/revised</w:t>
            </w:r>
          </w:p>
        </w:tc>
      </w:tr>
      <w:tr w:rsidR="00B4750D" w:rsidRPr="00783C53" w14:paraId="149A25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31397A" w14:textId="77777777" w:rsidR="00B4750D" w:rsidRPr="00783C53" w:rsidRDefault="00B4750D" w:rsidP="00FF0CF0">
            <w:pPr>
              <w:pStyle w:val="TAL"/>
              <w:rPr>
                <w:sz w:val="16"/>
              </w:rPr>
            </w:pPr>
            <w:r w:rsidRPr="00783C53">
              <w:rPr>
                <w:sz w:val="16"/>
              </w:rPr>
              <w:t>C3-230613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CAA6" w14:textId="77777777" w:rsidR="00B4750D" w:rsidRPr="00783C53" w:rsidRDefault="00B4750D" w:rsidP="00FF0CF0">
            <w:pPr>
              <w:pStyle w:val="TAL"/>
              <w:rPr>
                <w:sz w:val="16"/>
              </w:rPr>
            </w:pPr>
            <w:r w:rsidRPr="00783C53">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0729" w14:textId="77777777" w:rsidR="00B4750D" w:rsidRPr="00783C53" w:rsidRDefault="00B4750D" w:rsidP="00FF0CF0">
            <w:pPr>
              <w:pStyle w:val="TAL"/>
              <w:rPr>
                <w:sz w:val="16"/>
              </w:rPr>
            </w:pPr>
            <w:r w:rsidRPr="00783C5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AD53" w14:textId="77777777" w:rsidR="00B4750D" w:rsidRPr="00783C53" w:rsidRDefault="00B4750D" w:rsidP="00FF0CF0">
            <w:pPr>
              <w:pStyle w:val="TAL"/>
              <w:rPr>
                <w:sz w:val="16"/>
              </w:rPr>
            </w:pPr>
            <w:r w:rsidRPr="00783C53">
              <w:rPr>
                <w:sz w:val="16"/>
              </w:rPr>
              <w:t>WID new</w:t>
            </w:r>
          </w:p>
        </w:tc>
      </w:tr>
      <w:tr w:rsidR="00B4750D" w:rsidRPr="00783C53" w14:paraId="050CB4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A4B749" w14:textId="77777777" w:rsidR="00B4750D" w:rsidRPr="00783C53" w:rsidRDefault="00B4750D" w:rsidP="00FF0CF0">
            <w:pPr>
              <w:pStyle w:val="TAL"/>
              <w:rPr>
                <w:sz w:val="16"/>
              </w:rPr>
            </w:pPr>
            <w:r w:rsidRPr="00783C53">
              <w:rPr>
                <w:sz w:val="16"/>
              </w:rPr>
              <w:t>C3-230614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705E" w14:textId="77777777" w:rsidR="00B4750D" w:rsidRPr="00783C53" w:rsidRDefault="00B4750D" w:rsidP="00FF0CF0">
            <w:pPr>
              <w:pStyle w:val="TAL"/>
              <w:rPr>
                <w:sz w:val="16"/>
              </w:rPr>
            </w:pPr>
            <w:r w:rsidRPr="00783C53">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A1EF" w14:textId="77777777" w:rsidR="00B4750D" w:rsidRPr="00783C53" w:rsidRDefault="00B4750D" w:rsidP="00FF0CF0">
            <w:pPr>
              <w:pStyle w:val="TAL"/>
              <w:rPr>
                <w:sz w:val="16"/>
              </w:rPr>
            </w:pPr>
            <w:r w:rsidRPr="00783C53">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3B39" w14:textId="77777777" w:rsidR="00B4750D" w:rsidRPr="00783C53" w:rsidRDefault="00B4750D" w:rsidP="00FF0CF0">
            <w:pPr>
              <w:pStyle w:val="TAL"/>
              <w:rPr>
                <w:sz w:val="16"/>
              </w:rPr>
            </w:pPr>
            <w:r w:rsidRPr="00783C53">
              <w:rPr>
                <w:sz w:val="16"/>
              </w:rPr>
              <w:t>WID revised</w:t>
            </w:r>
          </w:p>
        </w:tc>
      </w:tr>
      <w:tr w:rsidR="00B4750D" w:rsidRPr="00783C53" w14:paraId="462AF0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37C28D0" w14:textId="77777777" w:rsidR="00B4750D" w:rsidRPr="00783C53" w:rsidRDefault="00B4750D" w:rsidP="00FF0CF0">
            <w:pPr>
              <w:pStyle w:val="TAL"/>
              <w:rPr>
                <w:sz w:val="16"/>
              </w:rPr>
            </w:pPr>
            <w:r w:rsidRPr="00783C53">
              <w:rPr>
                <w:sz w:val="16"/>
              </w:rPr>
              <w:t>C3-230622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96D7" w14:textId="77777777" w:rsidR="00B4750D" w:rsidRPr="00783C53" w:rsidRDefault="00B4750D" w:rsidP="00FF0CF0">
            <w:pPr>
              <w:pStyle w:val="TAL"/>
              <w:rPr>
                <w:sz w:val="16"/>
              </w:rPr>
            </w:pPr>
            <w:r w:rsidRPr="00783C53">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A9CC" w14:textId="77777777" w:rsidR="00B4750D" w:rsidRPr="00783C53" w:rsidRDefault="00B4750D" w:rsidP="00FF0CF0">
            <w:pPr>
              <w:pStyle w:val="TAL"/>
              <w:rPr>
                <w:sz w:val="16"/>
              </w:rPr>
            </w:pPr>
            <w:r w:rsidRPr="00783C53">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BBF9" w14:textId="77777777" w:rsidR="00B4750D" w:rsidRPr="00783C53" w:rsidRDefault="00B4750D" w:rsidP="00FF0CF0">
            <w:pPr>
              <w:pStyle w:val="TAL"/>
              <w:rPr>
                <w:sz w:val="16"/>
              </w:rPr>
            </w:pPr>
            <w:r w:rsidRPr="00783C53">
              <w:rPr>
                <w:sz w:val="16"/>
              </w:rPr>
              <w:t>WID new</w:t>
            </w:r>
          </w:p>
        </w:tc>
      </w:tr>
      <w:tr w:rsidR="00B4750D" w:rsidRPr="00783C53" w14:paraId="3430B4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4C3147" w14:textId="77777777" w:rsidR="00B4750D" w:rsidRPr="00783C53" w:rsidRDefault="00B4750D" w:rsidP="00FF0CF0">
            <w:pPr>
              <w:pStyle w:val="TAL"/>
              <w:rPr>
                <w:sz w:val="16"/>
              </w:rPr>
            </w:pPr>
            <w:r w:rsidRPr="00783C53">
              <w:rPr>
                <w:sz w:val="16"/>
              </w:rPr>
              <w:t>C3-230642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6F93" w14:textId="77777777" w:rsidR="00B4750D" w:rsidRPr="00783C53" w:rsidRDefault="00B4750D" w:rsidP="00FF0CF0">
            <w:pPr>
              <w:pStyle w:val="TAL"/>
              <w:rPr>
                <w:sz w:val="16"/>
              </w:rPr>
            </w:pPr>
            <w:r w:rsidRPr="00783C53">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1AC4" w14:textId="77777777" w:rsidR="00B4750D" w:rsidRPr="00783C53" w:rsidRDefault="00B4750D" w:rsidP="00FF0CF0">
            <w:pPr>
              <w:pStyle w:val="TAL"/>
              <w:rPr>
                <w:sz w:val="16"/>
              </w:rPr>
            </w:pPr>
            <w:r w:rsidRPr="00783C5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AC2A" w14:textId="77777777" w:rsidR="00B4750D" w:rsidRPr="00783C53" w:rsidRDefault="00B4750D" w:rsidP="00FF0CF0">
            <w:pPr>
              <w:pStyle w:val="TAL"/>
              <w:rPr>
                <w:sz w:val="16"/>
              </w:rPr>
            </w:pPr>
            <w:r w:rsidRPr="00783C53">
              <w:rPr>
                <w:sz w:val="16"/>
              </w:rPr>
              <w:t>WID new</w:t>
            </w:r>
          </w:p>
        </w:tc>
      </w:tr>
      <w:tr w:rsidR="00B4750D" w:rsidRPr="00783C53" w14:paraId="5BF6C6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922BF2" w14:textId="77777777" w:rsidR="00B4750D" w:rsidRPr="00783C53" w:rsidRDefault="00B4750D" w:rsidP="00FF0CF0">
            <w:pPr>
              <w:pStyle w:val="TAL"/>
              <w:rPr>
                <w:sz w:val="16"/>
              </w:rPr>
            </w:pPr>
            <w:r w:rsidRPr="00783C53">
              <w:rPr>
                <w:sz w:val="16"/>
              </w:rPr>
              <w:t>C3-230684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BDBA" w14:textId="77777777" w:rsidR="00B4750D" w:rsidRPr="00783C53" w:rsidRDefault="00B4750D" w:rsidP="00FF0CF0">
            <w:pPr>
              <w:pStyle w:val="TAL"/>
              <w:rPr>
                <w:sz w:val="16"/>
              </w:rPr>
            </w:pPr>
            <w:r w:rsidRPr="00783C53">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681B" w14:textId="77777777" w:rsidR="00B4750D" w:rsidRPr="00783C53" w:rsidRDefault="00B4750D" w:rsidP="00FF0CF0">
            <w:pPr>
              <w:pStyle w:val="TAL"/>
              <w:rPr>
                <w:sz w:val="16"/>
              </w:rPr>
            </w:pPr>
            <w:r w:rsidRPr="00783C5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9DFD" w14:textId="77777777" w:rsidR="00B4750D" w:rsidRPr="00783C53" w:rsidRDefault="00B4750D" w:rsidP="00FF0CF0">
            <w:pPr>
              <w:pStyle w:val="TAL"/>
              <w:rPr>
                <w:sz w:val="16"/>
              </w:rPr>
            </w:pPr>
            <w:r w:rsidRPr="00783C53">
              <w:rPr>
                <w:sz w:val="16"/>
              </w:rPr>
              <w:t>WID revised</w:t>
            </w:r>
          </w:p>
        </w:tc>
      </w:tr>
      <w:tr w:rsidR="00B4750D" w:rsidRPr="00783C53" w14:paraId="35C6BCE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16FF10" w14:textId="77777777" w:rsidR="00B4750D" w:rsidRPr="00783C53" w:rsidRDefault="00B4750D" w:rsidP="00FF0CF0">
            <w:pPr>
              <w:pStyle w:val="TAL"/>
              <w:rPr>
                <w:sz w:val="16"/>
              </w:rPr>
            </w:pPr>
            <w:r w:rsidRPr="00783C53">
              <w:rPr>
                <w:sz w:val="16"/>
              </w:rPr>
              <w:t>C3-230721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D576" w14:textId="77777777" w:rsidR="00B4750D" w:rsidRPr="00783C53" w:rsidRDefault="00B4750D" w:rsidP="00FF0CF0">
            <w:pPr>
              <w:pStyle w:val="TAL"/>
              <w:rPr>
                <w:sz w:val="16"/>
              </w:rPr>
            </w:pPr>
            <w:r w:rsidRPr="00783C53">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091B" w14:textId="77777777" w:rsidR="00B4750D" w:rsidRPr="00783C53" w:rsidRDefault="00B4750D" w:rsidP="00FF0CF0">
            <w:pPr>
              <w:pStyle w:val="TAL"/>
              <w:rPr>
                <w:sz w:val="16"/>
              </w:rPr>
            </w:pPr>
            <w:r w:rsidRPr="00783C53">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70064" w14:textId="77777777" w:rsidR="00B4750D" w:rsidRPr="00783C53" w:rsidRDefault="00B4750D" w:rsidP="00FF0CF0">
            <w:pPr>
              <w:pStyle w:val="TAL"/>
              <w:rPr>
                <w:sz w:val="16"/>
              </w:rPr>
            </w:pPr>
            <w:r w:rsidRPr="00783C53">
              <w:rPr>
                <w:sz w:val="16"/>
              </w:rPr>
              <w:t>WID new</w:t>
            </w:r>
          </w:p>
        </w:tc>
      </w:tr>
      <w:tr w:rsidR="00B4750D" w:rsidRPr="00783C53" w14:paraId="5953BB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4A4CE1" w14:textId="77777777" w:rsidR="00B4750D" w:rsidRPr="00783C53" w:rsidRDefault="00B4750D" w:rsidP="00FF0CF0">
            <w:pPr>
              <w:pStyle w:val="TAL"/>
              <w:rPr>
                <w:sz w:val="16"/>
              </w:rPr>
            </w:pPr>
            <w:r w:rsidRPr="00783C53">
              <w:rPr>
                <w:sz w:val="16"/>
              </w:rPr>
              <w:t>C3-230727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E7B" w14:textId="77777777" w:rsidR="00B4750D" w:rsidRPr="00783C53" w:rsidRDefault="00B4750D" w:rsidP="00FF0CF0">
            <w:pPr>
              <w:pStyle w:val="TAL"/>
              <w:rPr>
                <w:sz w:val="16"/>
              </w:rPr>
            </w:pPr>
            <w:r w:rsidRPr="00783C53">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6E1B" w14:textId="77777777" w:rsidR="00B4750D" w:rsidRPr="00783C53" w:rsidRDefault="00B4750D" w:rsidP="00FF0CF0">
            <w:pPr>
              <w:pStyle w:val="TAL"/>
              <w:rPr>
                <w:sz w:val="16"/>
              </w:rPr>
            </w:pPr>
            <w:r w:rsidRPr="00783C5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F174" w14:textId="77777777" w:rsidR="00B4750D" w:rsidRPr="00783C53" w:rsidRDefault="00B4750D" w:rsidP="00FF0CF0">
            <w:pPr>
              <w:pStyle w:val="TAL"/>
              <w:rPr>
                <w:sz w:val="16"/>
              </w:rPr>
            </w:pPr>
            <w:r w:rsidRPr="00783C53">
              <w:rPr>
                <w:sz w:val="16"/>
              </w:rPr>
              <w:t>WID revised</w:t>
            </w:r>
          </w:p>
        </w:tc>
      </w:tr>
      <w:tr w:rsidR="00B4750D" w:rsidRPr="00783C53" w14:paraId="737EB8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4CAE21" w14:textId="77777777" w:rsidR="00B4750D" w:rsidRPr="00783C53" w:rsidRDefault="00B4750D" w:rsidP="00FF0CF0">
            <w:pPr>
              <w:pStyle w:val="TAL"/>
              <w:rPr>
                <w:sz w:val="16"/>
              </w:rPr>
            </w:pPr>
            <w:r w:rsidRPr="00783C53">
              <w:rPr>
                <w:sz w:val="16"/>
              </w:rPr>
              <w:t>C3-230736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34A1" w14:textId="77777777" w:rsidR="00B4750D" w:rsidRPr="00783C53" w:rsidRDefault="00B4750D" w:rsidP="00FF0CF0">
            <w:pPr>
              <w:pStyle w:val="TAL"/>
              <w:rPr>
                <w:sz w:val="16"/>
              </w:rPr>
            </w:pPr>
            <w:r w:rsidRPr="00783C53">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DC15" w14:textId="77777777" w:rsidR="00B4750D" w:rsidRPr="00783C53" w:rsidRDefault="00B4750D" w:rsidP="00FF0CF0">
            <w:pPr>
              <w:pStyle w:val="TAL"/>
              <w:rPr>
                <w:sz w:val="16"/>
              </w:rPr>
            </w:pPr>
            <w:r w:rsidRPr="00783C53">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D211" w14:textId="77777777" w:rsidR="00B4750D" w:rsidRPr="00783C53" w:rsidRDefault="00B4750D" w:rsidP="00FF0CF0">
            <w:pPr>
              <w:pStyle w:val="TAL"/>
              <w:rPr>
                <w:sz w:val="16"/>
              </w:rPr>
            </w:pPr>
            <w:r w:rsidRPr="00783C53">
              <w:rPr>
                <w:sz w:val="16"/>
              </w:rPr>
              <w:t>WID new</w:t>
            </w:r>
          </w:p>
        </w:tc>
      </w:tr>
      <w:tr w:rsidR="00B4750D" w:rsidRPr="00783C53" w14:paraId="0B6272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69CD28" w14:textId="77777777" w:rsidR="00B4750D" w:rsidRPr="00783C53" w:rsidRDefault="00B4750D" w:rsidP="00FF0CF0">
            <w:pPr>
              <w:pStyle w:val="TAL"/>
              <w:rPr>
                <w:sz w:val="16"/>
              </w:rPr>
            </w:pPr>
            <w:r w:rsidRPr="00783C53">
              <w:rPr>
                <w:sz w:val="16"/>
              </w:rPr>
              <w:t>C3-230737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605A" w14:textId="77777777" w:rsidR="00B4750D" w:rsidRPr="00783C53" w:rsidRDefault="00B4750D" w:rsidP="00FF0CF0">
            <w:pPr>
              <w:pStyle w:val="TAL"/>
              <w:rPr>
                <w:sz w:val="16"/>
              </w:rPr>
            </w:pPr>
            <w:r w:rsidRPr="00783C53">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6152" w14:textId="77777777" w:rsidR="00B4750D" w:rsidRPr="00783C53" w:rsidRDefault="00B4750D" w:rsidP="00FF0CF0">
            <w:pPr>
              <w:pStyle w:val="TAL"/>
              <w:rPr>
                <w:sz w:val="16"/>
              </w:rPr>
            </w:pPr>
            <w:r w:rsidRPr="00783C53">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4DBE" w14:textId="77777777" w:rsidR="00B4750D" w:rsidRPr="00783C53" w:rsidRDefault="00B4750D" w:rsidP="00FF0CF0">
            <w:pPr>
              <w:pStyle w:val="TAL"/>
              <w:rPr>
                <w:sz w:val="16"/>
              </w:rPr>
            </w:pPr>
            <w:r w:rsidRPr="00783C53">
              <w:rPr>
                <w:sz w:val="16"/>
              </w:rPr>
              <w:t>WID revised</w:t>
            </w:r>
          </w:p>
        </w:tc>
      </w:tr>
      <w:tr w:rsidR="00B4750D" w:rsidRPr="00783C53" w14:paraId="18DBCFC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D90BFC" w14:textId="77777777" w:rsidR="00B4750D" w:rsidRPr="00783C53" w:rsidRDefault="00B4750D" w:rsidP="00FF0CF0">
            <w:pPr>
              <w:pStyle w:val="TAL"/>
              <w:rPr>
                <w:sz w:val="16"/>
              </w:rPr>
            </w:pPr>
            <w:r w:rsidRPr="00783C53">
              <w:rPr>
                <w:sz w:val="16"/>
              </w:rPr>
              <w:t>C3-230748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B363" w14:textId="77777777" w:rsidR="00B4750D" w:rsidRPr="00783C53" w:rsidRDefault="00B4750D" w:rsidP="00FF0CF0">
            <w:pPr>
              <w:pStyle w:val="TAL"/>
              <w:rPr>
                <w:sz w:val="16"/>
              </w:rPr>
            </w:pPr>
            <w:r w:rsidRPr="00783C53">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CBEF" w14:textId="77777777" w:rsidR="00B4750D" w:rsidRPr="00783C53" w:rsidRDefault="00B4750D" w:rsidP="00FF0CF0">
            <w:pPr>
              <w:pStyle w:val="TAL"/>
              <w:rPr>
                <w:sz w:val="16"/>
              </w:rPr>
            </w:pPr>
            <w:r w:rsidRPr="00783C53">
              <w:rPr>
                <w:sz w:val="16"/>
              </w:rPr>
              <w:t>China Mobile Com. Corporation,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76A0B" w14:textId="77777777" w:rsidR="00B4750D" w:rsidRPr="00783C53" w:rsidRDefault="00B4750D" w:rsidP="00FF0CF0">
            <w:pPr>
              <w:pStyle w:val="TAL"/>
              <w:rPr>
                <w:sz w:val="16"/>
              </w:rPr>
            </w:pPr>
            <w:r w:rsidRPr="00783C53">
              <w:rPr>
                <w:sz w:val="16"/>
              </w:rPr>
              <w:t>WID new</w:t>
            </w:r>
          </w:p>
        </w:tc>
      </w:tr>
      <w:tr w:rsidR="00B4750D" w:rsidRPr="00783C53" w14:paraId="1D003A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BF16CE" w14:textId="77777777" w:rsidR="00B4750D" w:rsidRPr="00783C53" w:rsidRDefault="00B4750D" w:rsidP="00FF0CF0">
            <w:pPr>
              <w:pStyle w:val="TAL"/>
              <w:rPr>
                <w:sz w:val="16"/>
              </w:rPr>
            </w:pPr>
            <w:r w:rsidRPr="00783C53">
              <w:rPr>
                <w:sz w:val="16"/>
              </w:rPr>
              <w:t>C3-230877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ACF0" w14:textId="77777777" w:rsidR="00B4750D" w:rsidRPr="00783C53" w:rsidRDefault="00B4750D" w:rsidP="00FF0CF0">
            <w:pPr>
              <w:pStyle w:val="TAL"/>
              <w:rPr>
                <w:sz w:val="16"/>
              </w:rPr>
            </w:pPr>
            <w:r w:rsidRPr="00783C53">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2D55" w14:textId="77777777" w:rsidR="00B4750D" w:rsidRPr="00783C53" w:rsidRDefault="00B4750D" w:rsidP="00FF0CF0">
            <w:pPr>
              <w:pStyle w:val="TAL"/>
              <w:rPr>
                <w:sz w:val="16"/>
              </w:rPr>
            </w:pPr>
            <w:r w:rsidRPr="00783C53">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EDEB" w14:textId="77777777" w:rsidR="00B4750D" w:rsidRPr="00783C53" w:rsidRDefault="00B4750D" w:rsidP="00FF0CF0">
            <w:pPr>
              <w:pStyle w:val="TAL"/>
              <w:rPr>
                <w:sz w:val="16"/>
              </w:rPr>
            </w:pPr>
            <w:r w:rsidRPr="00783C53">
              <w:rPr>
                <w:sz w:val="16"/>
              </w:rPr>
              <w:t>WID revised</w:t>
            </w:r>
          </w:p>
        </w:tc>
      </w:tr>
    </w:tbl>
    <w:p w14:paraId="2CD5AEF8" w14:textId="77777777" w:rsidR="00B4750D" w:rsidRDefault="00B4750D" w:rsidP="00B4750D"/>
    <w:p w14:paraId="1CA62554" w14:textId="77777777" w:rsidR="00B4750D" w:rsidRDefault="00B4750D" w:rsidP="00B4750D">
      <w:pPr>
        <w:pStyle w:val="Heading2"/>
      </w:pPr>
      <w:r>
        <w:br w:type="page"/>
        <w:t>Annex E: List of draft Technical Specifications and Reports</w:t>
      </w:r>
    </w:p>
    <w:p w14:paraId="2CF2DB10"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4750D" w14:paraId="4B47E000" w14:textId="77777777" w:rsidTr="00FF0CF0">
        <w:tc>
          <w:tcPr>
            <w:tcW w:w="0" w:type="auto"/>
            <w:shd w:val="clear" w:color="auto" w:fill="auto"/>
          </w:tcPr>
          <w:p w14:paraId="7BCABC97" w14:textId="77777777" w:rsidR="00B4750D" w:rsidRDefault="00B4750D" w:rsidP="00FF0CF0">
            <w:pPr>
              <w:pStyle w:val="TAH"/>
            </w:pPr>
            <w:r>
              <w:t>Document</w:t>
            </w:r>
          </w:p>
        </w:tc>
        <w:tc>
          <w:tcPr>
            <w:tcW w:w="0" w:type="auto"/>
            <w:shd w:val="clear" w:color="auto" w:fill="auto"/>
          </w:tcPr>
          <w:p w14:paraId="2BB1ED82" w14:textId="77777777" w:rsidR="00B4750D" w:rsidRDefault="00B4750D" w:rsidP="00FF0CF0">
            <w:pPr>
              <w:pStyle w:val="TAH"/>
            </w:pPr>
            <w:r>
              <w:t>Spec</w:t>
            </w:r>
          </w:p>
        </w:tc>
        <w:tc>
          <w:tcPr>
            <w:tcW w:w="0" w:type="auto"/>
            <w:shd w:val="clear" w:color="auto" w:fill="auto"/>
          </w:tcPr>
          <w:p w14:paraId="63F1696B" w14:textId="77777777" w:rsidR="00B4750D" w:rsidRDefault="00B4750D" w:rsidP="00FF0CF0">
            <w:pPr>
              <w:pStyle w:val="TAH"/>
            </w:pPr>
            <w:r>
              <w:t>vers</w:t>
            </w:r>
          </w:p>
        </w:tc>
        <w:tc>
          <w:tcPr>
            <w:tcW w:w="0" w:type="auto"/>
            <w:shd w:val="clear" w:color="auto" w:fill="auto"/>
          </w:tcPr>
          <w:p w14:paraId="3F661BDE" w14:textId="77777777" w:rsidR="00B4750D" w:rsidRDefault="00B4750D" w:rsidP="00FF0CF0">
            <w:pPr>
              <w:pStyle w:val="TAH"/>
            </w:pPr>
            <w:r>
              <w:t>Doc title</w:t>
            </w:r>
          </w:p>
        </w:tc>
      </w:tr>
    </w:tbl>
    <w:p w14:paraId="1F693D5D" w14:textId="77777777" w:rsidR="00B4750D" w:rsidRDefault="00B4750D" w:rsidP="00B4750D"/>
    <w:p w14:paraId="2363D8B3" w14:textId="77777777" w:rsidR="00B4750D" w:rsidRDefault="00B4750D" w:rsidP="00B4750D">
      <w:pPr>
        <w:pStyle w:val="Heading2"/>
      </w:pPr>
      <w:r>
        <w:br w:type="page"/>
        <w:t>Annex F: List of action items</w:t>
      </w:r>
    </w:p>
    <w:p w14:paraId="487D228B"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4750D" w14:paraId="50AEC500" w14:textId="77777777" w:rsidTr="00FF0CF0">
        <w:tc>
          <w:tcPr>
            <w:tcW w:w="0" w:type="auto"/>
            <w:shd w:val="clear" w:color="auto" w:fill="auto"/>
          </w:tcPr>
          <w:p w14:paraId="03A30E55" w14:textId="77777777" w:rsidR="00B4750D" w:rsidRDefault="00B4750D" w:rsidP="00FF0CF0">
            <w:pPr>
              <w:pStyle w:val="TAH"/>
            </w:pPr>
            <w:r>
              <w:t>Meeting/Number</w:t>
            </w:r>
          </w:p>
        </w:tc>
        <w:tc>
          <w:tcPr>
            <w:tcW w:w="0" w:type="auto"/>
            <w:shd w:val="clear" w:color="auto" w:fill="auto"/>
          </w:tcPr>
          <w:p w14:paraId="21699292" w14:textId="77777777" w:rsidR="00B4750D" w:rsidRDefault="00B4750D" w:rsidP="00FF0CF0">
            <w:pPr>
              <w:pStyle w:val="TAH"/>
            </w:pPr>
            <w:r>
              <w:t>Agenda item</w:t>
            </w:r>
          </w:p>
        </w:tc>
        <w:tc>
          <w:tcPr>
            <w:tcW w:w="0" w:type="auto"/>
            <w:shd w:val="clear" w:color="auto" w:fill="auto"/>
          </w:tcPr>
          <w:p w14:paraId="6A28ADA6" w14:textId="77777777" w:rsidR="00B4750D" w:rsidRDefault="00B4750D" w:rsidP="00FF0CF0">
            <w:pPr>
              <w:pStyle w:val="TAH"/>
            </w:pPr>
            <w:r>
              <w:t>Document</w:t>
            </w:r>
          </w:p>
        </w:tc>
        <w:tc>
          <w:tcPr>
            <w:tcW w:w="0" w:type="auto"/>
            <w:shd w:val="clear" w:color="auto" w:fill="auto"/>
          </w:tcPr>
          <w:p w14:paraId="359AA581" w14:textId="77777777" w:rsidR="00B4750D" w:rsidRDefault="00B4750D" w:rsidP="00FF0CF0">
            <w:pPr>
              <w:pStyle w:val="TAH"/>
            </w:pPr>
            <w:r>
              <w:t>Details</w:t>
            </w:r>
          </w:p>
        </w:tc>
        <w:tc>
          <w:tcPr>
            <w:tcW w:w="0" w:type="auto"/>
            <w:shd w:val="clear" w:color="auto" w:fill="auto"/>
          </w:tcPr>
          <w:p w14:paraId="08CC046F" w14:textId="77777777" w:rsidR="00B4750D" w:rsidRDefault="00B4750D" w:rsidP="00FF0CF0">
            <w:pPr>
              <w:pStyle w:val="TAH"/>
            </w:pPr>
            <w:r>
              <w:t>Responsible</w:t>
            </w:r>
          </w:p>
        </w:tc>
        <w:tc>
          <w:tcPr>
            <w:tcW w:w="0" w:type="auto"/>
            <w:shd w:val="clear" w:color="auto" w:fill="auto"/>
          </w:tcPr>
          <w:p w14:paraId="15D2BD24" w14:textId="77777777" w:rsidR="00B4750D" w:rsidRDefault="00B4750D" w:rsidP="00FF0CF0">
            <w:pPr>
              <w:pStyle w:val="TAH"/>
            </w:pPr>
            <w:r>
              <w:t>Due by</w:t>
            </w:r>
          </w:p>
        </w:tc>
      </w:tr>
    </w:tbl>
    <w:p w14:paraId="5BC8704F" w14:textId="77777777" w:rsidR="00B4750D" w:rsidRDefault="00B4750D" w:rsidP="00B4750D"/>
    <w:p w14:paraId="33896256" w14:textId="77777777" w:rsidR="00B4750D" w:rsidRDefault="00B4750D" w:rsidP="00B4750D">
      <w:pPr>
        <w:pStyle w:val="Heading2"/>
      </w:pPr>
      <w:r>
        <w:br w:type="page"/>
        <w:t>Annex G: List of decisions</w:t>
      </w:r>
    </w:p>
    <w:p w14:paraId="388E5CB4"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4750D" w14:paraId="7C51996D" w14:textId="77777777" w:rsidTr="00FF0CF0">
        <w:tc>
          <w:tcPr>
            <w:tcW w:w="0" w:type="auto"/>
            <w:shd w:val="clear" w:color="auto" w:fill="auto"/>
          </w:tcPr>
          <w:p w14:paraId="4887289A" w14:textId="77777777" w:rsidR="00B4750D" w:rsidRDefault="00B4750D" w:rsidP="00FF0CF0">
            <w:pPr>
              <w:pStyle w:val="TAH"/>
            </w:pPr>
            <w:r>
              <w:t>Meeting/Number</w:t>
            </w:r>
          </w:p>
        </w:tc>
        <w:tc>
          <w:tcPr>
            <w:tcW w:w="0" w:type="auto"/>
            <w:shd w:val="clear" w:color="auto" w:fill="auto"/>
          </w:tcPr>
          <w:p w14:paraId="042D732A" w14:textId="77777777" w:rsidR="00B4750D" w:rsidRDefault="00B4750D" w:rsidP="00FF0CF0">
            <w:pPr>
              <w:pStyle w:val="TAH"/>
            </w:pPr>
            <w:r>
              <w:t>Agenda item</w:t>
            </w:r>
          </w:p>
        </w:tc>
        <w:tc>
          <w:tcPr>
            <w:tcW w:w="0" w:type="auto"/>
            <w:shd w:val="clear" w:color="auto" w:fill="auto"/>
          </w:tcPr>
          <w:p w14:paraId="5EA7D637" w14:textId="77777777" w:rsidR="00B4750D" w:rsidRDefault="00B4750D" w:rsidP="00FF0CF0">
            <w:pPr>
              <w:pStyle w:val="TAH"/>
            </w:pPr>
            <w:r>
              <w:t>Document</w:t>
            </w:r>
          </w:p>
        </w:tc>
        <w:tc>
          <w:tcPr>
            <w:tcW w:w="0" w:type="auto"/>
            <w:shd w:val="clear" w:color="auto" w:fill="auto"/>
          </w:tcPr>
          <w:p w14:paraId="67D1F284" w14:textId="77777777" w:rsidR="00B4750D" w:rsidRDefault="00B4750D" w:rsidP="00FF0CF0">
            <w:pPr>
              <w:pStyle w:val="TAH"/>
            </w:pPr>
            <w:r>
              <w:t>Details</w:t>
            </w:r>
          </w:p>
        </w:tc>
      </w:tr>
    </w:tbl>
    <w:p w14:paraId="6177E4E1" w14:textId="77777777" w:rsidR="00B4750D" w:rsidRDefault="00B4750D" w:rsidP="00B4750D"/>
    <w:p w14:paraId="4F94765C" w14:textId="77777777" w:rsidR="00B4750D" w:rsidRDefault="00B4750D" w:rsidP="00B4750D">
      <w:pPr>
        <w:pStyle w:val="Heading2"/>
      </w:pPr>
      <w:r>
        <w:br w:type="page"/>
        <w:t>Annex H: List of participants</w:t>
      </w:r>
    </w:p>
    <w:p w14:paraId="0D8D9379" w14:textId="77777777" w:rsidR="00B4750D" w:rsidRDefault="00B4750D" w:rsidP="00B4750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B4750D" w14:paraId="7C693A0F" w14:textId="77777777" w:rsidTr="00FF0CF0">
        <w:tc>
          <w:tcPr>
            <w:tcW w:w="1698" w:type="pct"/>
            <w:shd w:val="clear" w:color="auto" w:fill="auto"/>
          </w:tcPr>
          <w:p w14:paraId="0B5F3997" w14:textId="77777777" w:rsidR="00B4750D" w:rsidRDefault="00B4750D" w:rsidP="00FF0CF0">
            <w:pPr>
              <w:pStyle w:val="TAH"/>
            </w:pPr>
            <w:r>
              <w:t>Name</w:t>
            </w:r>
          </w:p>
        </w:tc>
        <w:tc>
          <w:tcPr>
            <w:tcW w:w="1921" w:type="pct"/>
            <w:shd w:val="clear" w:color="auto" w:fill="auto"/>
          </w:tcPr>
          <w:p w14:paraId="5F3104E9" w14:textId="77777777" w:rsidR="00B4750D" w:rsidRDefault="00B4750D" w:rsidP="00FF0CF0">
            <w:pPr>
              <w:pStyle w:val="TAH"/>
            </w:pPr>
            <w:r>
              <w:t>Representing</w:t>
            </w:r>
          </w:p>
        </w:tc>
        <w:tc>
          <w:tcPr>
            <w:tcW w:w="1381" w:type="pct"/>
            <w:shd w:val="clear" w:color="auto" w:fill="auto"/>
          </w:tcPr>
          <w:p w14:paraId="76963B2E" w14:textId="77777777" w:rsidR="00B4750D" w:rsidRDefault="00B4750D" w:rsidP="00FF0CF0">
            <w:pPr>
              <w:pStyle w:val="TAH"/>
            </w:pPr>
            <w:r>
              <w:t>Status (OP)</w:t>
            </w:r>
          </w:p>
        </w:tc>
      </w:tr>
      <w:tr w:rsidR="00B4750D" w:rsidRPr="005762EC" w14:paraId="7B74A29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E556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323D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604CF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1F112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8EBA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9F124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8CB59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762B69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E136C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FFE3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D0914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CD0207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03E9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AOYAGI, Kenichiro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0F2BB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0C45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6645297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7971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0735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9F171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2733F7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493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B8A8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28DB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FA768B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57A9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C4C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187E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A7BCA9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6952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AXELL, Jörgen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7DBC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B742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2F521F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1763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BASAIER, JIALADE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411C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E4EA1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40FE43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25B2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BASKARAN, Dhivagar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2FE7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D673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575F49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B40C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59B6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2B92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67FFB1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3451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3A45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8F03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F7B36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197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BE13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FB01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ABD8A4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D6E2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Xi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C3DEC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45FB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AB745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6F7E9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595A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F777A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C6E8B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E67A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E67FA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BAEA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28152C5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B8F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CHATTERJEE, Debdeep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2D34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50E9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34D75C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51D4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4877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14214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555EC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AB92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Xiumin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308D2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A4D3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9A12D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4D57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3341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74A2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6B36E1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D0BD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0D84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8F3A1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5B3D94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94943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0622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Douku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458E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AFC319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281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CHOU, Joey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40CC1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E381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D6DD38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068B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CHUANGXIN, Jiang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104E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B2B8F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07A20A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5819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E5F6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Chongqing Angying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29A3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CFF1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42C4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76D1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5033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B7061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64E6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F1663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EA31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DBB21C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492DA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6872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0BB8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B19CC9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0C61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0F10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F3A5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9C3738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CBD2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551B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757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117F1F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3420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E1878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196A8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8C729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A6A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C175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40F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4C35FB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A0A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7427B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24D31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05B06B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3ADB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ENDO, Shota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065AD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D6B14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3A19B4C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1CAC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FAN, Jiangsheng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1A97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457E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EED10C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38E8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393E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22178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2A24FCF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AA46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FIRMIN, Frederic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6E58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3569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D7B4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08D8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GADHAI, Shyam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811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3CE9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11C36C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258E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GAO, Jiajin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E17F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EE4D6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A2E542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6EE3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803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4827D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6535F5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5E3F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C225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2039B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50E32E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7DC94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A0DA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ED40F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927F1E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6BC5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7EF2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3750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07B5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7917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967D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534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2D8D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D7C23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Shengxiang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435C6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3D99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404E8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8B48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7BAE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F1ED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B93513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1126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FDC7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E8C32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714356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9E63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6570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A91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0D493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528E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33D6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Apple Gesellschaft 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B6AC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41841D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BDACA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 Jaemin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963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6704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E4AA82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A282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898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74937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21A1E7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22C6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13C1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FEA55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398AC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0E7B6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HIKOSAKA, Maoki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A16B5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A007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450BD3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8CDC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HOU, Yunjing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EDC1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Datang Mobile Com. Equipment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1FB26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7E21D8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CE7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 Yushuang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163F4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8601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20E6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9439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71EC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78E61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B74FD7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3252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HWANG, June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A62E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5EEB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BF2189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2C0B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D08E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Advanced Technology Corpor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EB539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6DF561C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A5A80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2AF7B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6E210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48758D4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B418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 Shahid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0CB7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F887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35D36D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BADC0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JANG, Jaehyuk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98BC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7457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5F22D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0EEF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JEONG, Seungbeom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12E0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3B2B1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30399B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B883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901B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78CAA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A532A5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2D30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JIANG, XIAOWEI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A537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55C42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6CC24D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8C36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 Seungri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11DA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0102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DE3C34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AEB7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C3AB4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FB3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617541A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C845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JOHAR, Diwesh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49D6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E788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D2F95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63933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 Manchang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132A4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4AA1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D705C8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7760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Byounghoon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D05D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AFC6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77376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9A71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Sangyeob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FC2A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F8F8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626A7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844F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HyunJeong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F73B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B656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9D0E02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EFC0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B9CC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241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9E5B1E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331E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1A0D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7A32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47169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E725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KAUSHIK, Ashutosh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98F1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64AD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B2E7F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E3EFD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743FB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BDA6C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546AF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79F5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18DA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6358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71DCB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B607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Hyunsook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4E40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19494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2BC6DA6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0F98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4959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F107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911A8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B4D7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BD9F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9242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211BAD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87485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KRUSE, Heiko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EE7A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IDEMIA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DFA03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57AEF7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99C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C79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590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7B490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408AE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CC8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5261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E71FDB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AD57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F2635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D91E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3F6DB0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1F2A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LAZARA, Dominic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AC56D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8D5B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621551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3D3F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BFFEF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A67D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A025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C9A7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3DCE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3281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B528B6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BA84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Taeseop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77D4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258B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FB9C09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B9E6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BB44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2FBE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E98F4E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1EED7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891BC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FAFB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7A19E9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F726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Jiahui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8A9A8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5854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E05835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4E87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Lisi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BEDDD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5034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5F3363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8BB0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Mengzhen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F116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F2E9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0005A8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74FBB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E8388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CD3F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2D6903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DFC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PEI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C20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8C9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96741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672C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Ruyue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197B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Wistron Telecom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AE43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8CA5DB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48BC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F83C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F011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79D1DB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79E7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C572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C0F5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8881C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8B21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126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D162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DEDFCA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BA53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42A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A0E13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407F0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01CF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Seau Sian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DB81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0C54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373A96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306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BD2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C93D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0F0F0D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A0B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Siqi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A6DF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D5F3A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A010AA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5316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8E77A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90470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B64B1B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030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3DD61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B2F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54DC92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01A2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B2A2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22BA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F8924C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2BF2A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09D8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C55CE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AE27EE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5444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E5FEA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667D5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7CA5A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2BC5D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Yunjie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5122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A04D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0D288D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FEDE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A60F1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D0B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54A37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D819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C11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49F5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7C887F4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47E1A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LYU, Huazhang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A7FD9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929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D6114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874E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Chengran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8E6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1143C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99FD8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4D5D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0B9D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A074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A8DEDB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3C1B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0889D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9D24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F552B3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E617B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Wanming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28C03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61E3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ADCA8E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6785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829CA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C133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A0DDA4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4803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BC1D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C747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EB6BB7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7BB03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MARTINS, Diogo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4AA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AD5C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166E97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427A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6D07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B720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2F19E9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16D2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 Yitao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A567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673C8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559162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5E188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DF5D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258B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4530BF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B31F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MOHAMMED MIKAEIL,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DC7E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E124F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888E27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FFCC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MONDAL, Bishwarup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4381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C780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0D8508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65ED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8905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A58B2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44E4DC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9714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MORAND, Lionel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0BA56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Orange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D5A6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E7406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09B3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31DC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DF81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F2C705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3AF9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MURUGESAN, Karthik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8A6A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096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8A14C7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DE99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A8A42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AD54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86C56C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FE542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F04D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D3DA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2850488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4A17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6D3E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F1E7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2B2D30D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FB6D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B647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D122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8743A7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6FB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EA79F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553F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6BF257B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F31E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D3BAA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AB5B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7B8C231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1C897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D2365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7B1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593E7EE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2B68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6317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8346C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FCD2D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9667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201E1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302A2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50B4F6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6698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EEF5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4E37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7AF883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694E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EAE4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3BD6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EF4D57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09D0A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PATTAN, Basavaraj (Basu)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97016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1E4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7A8D5F9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EE6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C862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717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7F87D1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9992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9BE6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DF56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496864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E2D4C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09F42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8E4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170B80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AAB4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PU, wenjuan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D98B6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C4B5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52C2D4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504B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768D2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11851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EA08D1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D200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Tongya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C4EE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ZEKU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4AD38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0860C6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51C9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QIN, chuan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A776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7FAF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17D9EF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959E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RAMAMOORTHY, Arunprasath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F0AC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05D3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54A9A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493B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8B1D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E939A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6EA356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FC85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87CA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6287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A2097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0F83F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662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40F5C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B12942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7021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3231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6FF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7760A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CB33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89551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9197B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DF11DF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68ABF4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D829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ABF56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21A7D8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169D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B7BA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8A92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AFDA52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4E14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87CDD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F026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5F85525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5359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D692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B41B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231D0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B4BE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SENGUPTA, Avik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FE22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823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74457F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E96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8FD6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19BB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FE5374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EF86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1931F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9E4C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4A090C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8652F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28D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FCCF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E654C5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DECE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SHAILENDRA, Samar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9F25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5CE2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5E9FA22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2FCE0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FEA8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98A93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97BD56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1D8F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109A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F8C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A691E6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B71A6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7D960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F22B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F20B4B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C143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94B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EA0EFE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EFDB2E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C14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0E3A8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Israel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E889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3212BA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C657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2669D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B851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E8474F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9400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DE6B8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CF73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EF9A59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886CC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C276A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4E7C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F33F95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5335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SUMITA, Masa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48A04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39EC8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3B35F05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F179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DFC5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A00D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ECCD04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51D99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15B1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57A7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4DACE52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5F93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B9E9D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4CF7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A050EA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043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7C8F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98F53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A5151D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1039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8037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CBB0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B7529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BCA7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0CF9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D9253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1A2569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B517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4963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7A94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DA8AEB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FD4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FAB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BF0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EF805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4475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5DB96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9E538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C6B53D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F2A3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64C65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18E0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34C535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7D52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E226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C6F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81E5C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25EB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D3DD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F7BD1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33CF13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DE9DD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A73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19AE3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26081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FE62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216F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CE96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CBE676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4430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F482D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C78A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6206536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90C8A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6FB0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C956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A9C8D9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BA11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4E68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0AA65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1C852A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F155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574E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7A9C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0FB085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16EA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WU, Yumin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2DBA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5341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7F5490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7B03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 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54BE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175A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F8207A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00C4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7F58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67F7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DE284F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6CAC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215B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CA8F2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318C16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12C6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XIONG, Gang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5F8C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3ED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1BCDCF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C053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5F83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43F9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F6FF0F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76DB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D2BEC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ED44A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3BB002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7C31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7C8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614C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07828C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026B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Chen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F2678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Pengcheng laboratory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7B05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DED43C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5CAA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11A3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C349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0CD37F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4E78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4F7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6535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DF307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E9A1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F20F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4367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5756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638D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25AA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18ED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EA88B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AB3D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5828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2693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6FB62D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8B7E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Yizhi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8FC35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45207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6E33C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0C15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YI, Haofan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911F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48C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7DDA96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C65F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YOSHIMURA, KANAE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5C89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Oki Electric Industry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1E8B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59BDEB7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B77DF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6898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BC52B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32B61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FEAB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F665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8F79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7C30BC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0B2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5DF4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7092F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E55721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A6FF3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9AF1B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3723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B6E73A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07D67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BC0C4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306A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E58573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582BD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653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0E86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1F4EF4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17137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Zhuoyun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530D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Tencent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B94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191A5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8C0C4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C09E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8C39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7C608A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94106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4738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4ADB2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61E89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471C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2303A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50782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BEF228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9B12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Xiaoyun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168D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3CEA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9914BB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0B3D8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4514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3AE5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A76E4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1386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Xutao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1D907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3CC6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CF582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3F466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7CD3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D37F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DFDC86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756CF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E129C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0D65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bl>
    <w:p w14:paraId="7BFD4299" w14:textId="77777777" w:rsidR="00B4750D" w:rsidRDefault="00B4750D" w:rsidP="00B4750D"/>
    <w:p w14:paraId="3DF0D01C" w14:textId="77777777" w:rsidR="00B4750D" w:rsidRDefault="00B4750D" w:rsidP="00B4750D">
      <w:pPr>
        <w:pStyle w:val="Heading2"/>
      </w:pPr>
      <w:r>
        <w:br w:type="page"/>
        <w:t>Annex I: List of future meetings</w:t>
      </w:r>
    </w:p>
    <w:p w14:paraId="5A6C84A2" w14:textId="77777777" w:rsidR="00B4750D" w:rsidRDefault="00B4750D" w:rsidP="00B4750D">
      <w:pPr>
        <w:pStyle w:val="TH"/>
      </w:pPr>
    </w:p>
    <w:tbl>
      <w:tblPr>
        <w:tblStyle w:val="TableGrid"/>
        <w:tblW w:w="5000" w:type="pct"/>
        <w:tblLook w:val="04A0" w:firstRow="1" w:lastRow="0" w:firstColumn="1" w:lastColumn="0" w:noHBand="0" w:noVBand="1"/>
      </w:tblPr>
      <w:tblGrid>
        <w:gridCol w:w="3333"/>
        <w:gridCol w:w="1597"/>
        <w:gridCol w:w="725"/>
        <w:gridCol w:w="2030"/>
        <w:gridCol w:w="1309"/>
        <w:gridCol w:w="861"/>
      </w:tblGrid>
      <w:tr w:rsidR="00B4750D" w14:paraId="4A6326A5" w14:textId="77777777" w:rsidTr="00FF0CF0">
        <w:tc>
          <w:tcPr>
            <w:tcW w:w="1691" w:type="pct"/>
            <w:vAlign w:val="center"/>
          </w:tcPr>
          <w:p w14:paraId="1029191D" w14:textId="77777777" w:rsidR="00B4750D" w:rsidRPr="00FC3190" w:rsidRDefault="00B4750D" w:rsidP="00FF0CF0">
            <w:pPr>
              <w:pStyle w:val="TAH"/>
              <w:spacing w:before="60" w:after="60"/>
              <w:rPr>
                <w:sz w:val="16"/>
                <w:szCs w:val="16"/>
              </w:rPr>
            </w:pPr>
            <w:r w:rsidRPr="00FC3190">
              <w:rPr>
                <w:sz w:val="16"/>
                <w:szCs w:val="16"/>
              </w:rPr>
              <w:t>Title</w:t>
            </w:r>
          </w:p>
        </w:tc>
        <w:tc>
          <w:tcPr>
            <w:tcW w:w="810" w:type="pct"/>
            <w:vAlign w:val="center"/>
          </w:tcPr>
          <w:p w14:paraId="13B53458" w14:textId="77777777" w:rsidR="00B4750D" w:rsidRPr="00FC3190" w:rsidRDefault="00B4750D" w:rsidP="00FF0CF0">
            <w:pPr>
              <w:pStyle w:val="TAH"/>
              <w:spacing w:before="60" w:after="60"/>
              <w:rPr>
                <w:sz w:val="16"/>
                <w:szCs w:val="16"/>
              </w:rPr>
            </w:pPr>
            <w:r w:rsidRPr="00FC3190">
              <w:rPr>
                <w:sz w:val="16"/>
                <w:szCs w:val="16"/>
              </w:rPr>
              <w:t>Month/Year</w:t>
            </w:r>
          </w:p>
        </w:tc>
        <w:tc>
          <w:tcPr>
            <w:tcW w:w="368" w:type="pct"/>
            <w:vAlign w:val="center"/>
          </w:tcPr>
          <w:p w14:paraId="29A5E066" w14:textId="77777777" w:rsidR="00B4750D" w:rsidRPr="00FC3190" w:rsidRDefault="00B4750D" w:rsidP="00FF0CF0">
            <w:pPr>
              <w:pStyle w:val="TAH"/>
              <w:spacing w:before="60" w:after="60"/>
              <w:rPr>
                <w:sz w:val="16"/>
                <w:szCs w:val="16"/>
              </w:rPr>
            </w:pPr>
            <w:r w:rsidRPr="00FC3190">
              <w:rPr>
                <w:sz w:val="16"/>
                <w:szCs w:val="16"/>
              </w:rPr>
              <w:t>Type</w:t>
            </w:r>
          </w:p>
        </w:tc>
        <w:tc>
          <w:tcPr>
            <w:tcW w:w="1030" w:type="pct"/>
            <w:vAlign w:val="center"/>
          </w:tcPr>
          <w:p w14:paraId="5B9E6705" w14:textId="77777777" w:rsidR="00B4750D" w:rsidRPr="00FC3190" w:rsidRDefault="00B4750D" w:rsidP="00FF0CF0">
            <w:pPr>
              <w:pStyle w:val="TAH"/>
              <w:spacing w:before="60" w:after="60"/>
              <w:rPr>
                <w:sz w:val="16"/>
                <w:szCs w:val="16"/>
              </w:rPr>
            </w:pPr>
            <w:r w:rsidRPr="00FC3190">
              <w:rPr>
                <w:sz w:val="16"/>
                <w:szCs w:val="16"/>
              </w:rPr>
              <w:t>Dates</w:t>
            </w:r>
          </w:p>
        </w:tc>
        <w:tc>
          <w:tcPr>
            <w:tcW w:w="664" w:type="pct"/>
            <w:vAlign w:val="center"/>
          </w:tcPr>
          <w:p w14:paraId="66E30CF8" w14:textId="77777777" w:rsidR="00B4750D" w:rsidRPr="00FC3190" w:rsidRDefault="00B4750D" w:rsidP="00FF0CF0">
            <w:pPr>
              <w:pStyle w:val="TAH"/>
              <w:spacing w:before="60" w:after="60"/>
              <w:rPr>
                <w:sz w:val="16"/>
                <w:szCs w:val="16"/>
              </w:rPr>
            </w:pPr>
            <w:r w:rsidRPr="00FC3190">
              <w:rPr>
                <w:sz w:val="16"/>
                <w:szCs w:val="16"/>
              </w:rPr>
              <w:t>Location</w:t>
            </w:r>
          </w:p>
        </w:tc>
        <w:tc>
          <w:tcPr>
            <w:tcW w:w="437" w:type="pct"/>
            <w:vAlign w:val="center"/>
          </w:tcPr>
          <w:p w14:paraId="2F758459" w14:textId="77777777" w:rsidR="00B4750D" w:rsidRPr="00FC3190" w:rsidRDefault="00B4750D" w:rsidP="00FF0CF0">
            <w:pPr>
              <w:pStyle w:val="TAH"/>
              <w:spacing w:before="60" w:after="60"/>
              <w:rPr>
                <w:sz w:val="16"/>
                <w:szCs w:val="16"/>
              </w:rPr>
            </w:pPr>
            <w:r w:rsidRPr="00FC3190">
              <w:rPr>
                <w:sz w:val="16"/>
                <w:szCs w:val="16"/>
              </w:rPr>
              <w:t>CTRY</w:t>
            </w:r>
          </w:p>
        </w:tc>
      </w:tr>
      <w:tr w:rsidR="00B4750D" w14:paraId="5E8D53AE" w14:textId="77777777" w:rsidTr="00FF0CF0">
        <w:tc>
          <w:tcPr>
            <w:tcW w:w="1691" w:type="pct"/>
            <w:vAlign w:val="center"/>
          </w:tcPr>
          <w:p w14:paraId="58CE5963" w14:textId="77777777" w:rsidR="00B4750D" w:rsidRPr="00FC3190" w:rsidRDefault="00B4750D" w:rsidP="00FF0CF0">
            <w:pPr>
              <w:pStyle w:val="TAL"/>
              <w:spacing w:before="60" w:after="60"/>
              <w:rPr>
                <w:sz w:val="16"/>
                <w:szCs w:val="16"/>
              </w:rPr>
            </w:pPr>
            <w:hyperlink r:id="rId50" w:anchor="/meeting?MtgId=60502" w:history="1">
              <w:r w:rsidRPr="00FC3190">
                <w:rPr>
                  <w:rStyle w:val="Hyperlink"/>
                  <w:sz w:val="16"/>
                  <w:szCs w:val="16"/>
                </w:rPr>
                <w:t>3GPP CT3#127e</w:t>
              </w:r>
            </w:hyperlink>
          </w:p>
        </w:tc>
        <w:tc>
          <w:tcPr>
            <w:tcW w:w="810" w:type="pct"/>
            <w:vAlign w:val="center"/>
          </w:tcPr>
          <w:p w14:paraId="7F4815CF" w14:textId="77777777" w:rsidR="00B4750D" w:rsidRPr="00FC3190" w:rsidRDefault="00B4750D" w:rsidP="00FF0CF0">
            <w:pPr>
              <w:pStyle w:val="TAL"/>
              <w:spacing w:before="60" w:after="60"/>
              <w:rPr>
                <w:sz w:val="16"/>
                <w:szCs w:val="16"/>
              </w:rPr>
            </w:pPr>
            <w:r w:rsidRPr="00FC3190">
              <w:rPr>
                <w:sz w:val="16"/>
                <w:szCs w:val="16"/>
              </w:rPr>
              <w:t>Apr 2023</w:t>
            </w:r>
          </w:p>
        </w:tc>
        <w:tc>
          <w:tcPr>
            <w:tcW w:w="368" w:type="pct"/>
            <w:vAlign w:val="center"/>
          </w:tcPr>
          <w:p w14:paraId="0B79A728" w14:textId="77777777" w:rsidR="00B4750D" w:rsidRPr="00FC3190" w:rsidRDefault="00B4750D" w:rsidP="00FF0CF0">
            <w:pPr>
              <w:pStyle w:val="TAC"/>
              <w:spacing w:before="60" w:after="60"/>
              <w:rPr>
                <w:sz w:val="16"/>
                <w:szCs w:val="16"/>
              </w:rPr>
            </w:pPr>
            <w:r w:rsidRPr="00FC3190">
              <w:rPr>
                <w:sz w:val="16"/>
                <w:szCs w:val="16"/>
              </w:rPr>
              <w:t>OR</w:t>
            </w:r>
          </w:p>
        </w:tc>
        <w:tc>
          <w:tcPr>
            <w:tcW w:w="1030" w:type="pct"/>
            <w:vAlign w:val="center"/>
          </w:tcPr>
          <w:p w14:paraId="550E4DDF" w14:textId="77777777" w:rsidR="00B4750D" w:rsidRPr="00FC3190" w:rsidRDefault="00B4750D" w:rsidP="00FF0CF0">
            <w:pPr>
              <w:pStyle w:val="TAL"/>
              <w:spacing w:before="60" w:after="60"/>
              <w:rPr>
                <w:sz w:val="16"/>
                <w:szCs w:val="16"/>
              </w:rPr>
            </w:pPr>
            <w:r w:rsidRPr="00FC3190">
              <w:rPr>
                <w:sz w:val="16"/>
                <w:szCs w:val="16"/>
              </w:rPr>
              <w:t>17 - 21 Apr</w:t>
            </w:r>
          </w:p>
        </w:tc>
        <w:tc>
          <w:tcPr>
            <w:tcW w:w="664" w:type="pct"/>
            <w:vAlign w:val="center"/>
          </w:tcPr>
          <w:p w14:paraId="20CE4186" w14:textId="77777777" w:rsidR="00B4750D" w:rsidRPr="00FC3190" w:rsidRDefault="00B4750D" w:rsidP="00FF0CF0">
            <w:pPr>
              <w:pStyle w:val="TAL"/>
              <w:spacing w:before="60" w:after="60"/>
              <w:rPr>
                <w:sz w:val="16"/>
                <w:szCs w:val="16"/>
              </w:rPr>
            </w:pPr>
            <w:r w:rsidRPr="00FC3190">
              <w:rPr>
                <w:sz w:val="16"/>
                <w:szCs w:val="16"/>
              </w:rPr>
              <w:t>Electronic</w:t>
            </w:r>
          </w:p>
        </w:tc>
        <w:tc>
          <w:tcPr>
            <w:tcW w:w="437" w:type="pct"/>
            <w:vAlign w:val="center"/>
          </w:tcPr>
          <w:p w14:paraId="23B47F88" w14:textId="77777777" w:rsidR="00B4750D" w:rsidRPr="00FC3190" w:rsidRDefault="00B4750D" w:rsidP="00FF0CF0">
            <w:pPr>
              <w:pStyle w:val="TAC"/>
              <w:spacing w:before="60" w:after="60"/>
              <w:rPr>
                <w:sz w:val="16"/>
                <w:szCs w:val="16"/>
              </w:rPr>
            </w:pPr>
          </w:p>
        </w:tc>
      </w:tr>
      <w:tr w:rsidR="00B4750D" w14:paraId="7708EF32" w14:textId="77777777" w:rsidTr="00FF0CF0">
        <w:tc>
          <w:tcPr>
            <w:tcW w:w="1691" w:type="pct"/>
            <w:vAlign w:val="center"/>
          </w:tcPr>
          <w:p w14:paraId="6ED01ACA" w14:textId="77777777" w:rsidR="00B4750D" w:rsidRPr="00FC3190" w:rsidRDefault="00B4750D" w:rsidP="00FF0CF0">
            <w:pPr>
              <w:pStyle w:val="TAL"/>
              <w:spacing w:before="60" w:after="60"/>
              <w:rPr>
                <w:sz w:val="16"/>
                <w:szCs w:val="16"/>
              </w:rPr>
            </w:pPr>
            <w:hyperlink r:id="rId51" w:anchor="/meeting?MtgId=60176" w:history="1">
              <w:r w:rsidRPr="00FC3190">
                <w:rPr>
                  <w:rStyle w:val="Hyperlink"/>
                  <w:sz w:val="16"/>
                  <w:szCs w:val="16"/>
                </w:rPr>
                <w:t>3GPP CT3#128</w:t>
              </w:r>
            </w:hyperlink>
          </w:p>
        </w:tc>
        <w:tc>
          <w:tcPr>
            <w:tcW w:w="810" w:type="pct"/>
            <w:vAlign w:val="center"/>
          </w:tcPr>
          <w:p w14:paraId="40A0BCC1" w14:textId="77777777" w:rsidR="00B4750D" w:rsidRPr="00FC3190" w:rsidRDefault="00B4750D" w:rsidP="00FF0CF0">
            <w:pPr>
              <w:pStyle w:val="TAL"/>
              <w:spacing w:before="60" w:after="60"/>
              <w:rPr>
                <w:sz w:val="16"/>
                <w:szCs w:val="16"/>
              </w:rPr>
            </w:pPr>
            <w:r w:rsidRPr="00FC3190">
              <w:rPr>
                <w:sz w:val="16"/>
                <w:szCs w:val="16"/>
              </w:rPr>
              <w:t>May 2023</w:t>
            </w:r>
          </w:p>
        </w:tc>
        <w:tc>
          <w:tcPr>
            <w:tcW w:w="368" w:type="pct"/>
            <w:vAlign w:val="center"/>
          </w:tcPr>
          <w:p w14:paraId="71761E3D" w14:textId="77777777" w:rsidR="00B4750D" w:rsidRPr="00FC3190" w:rsidRDefault="00B4750D" w:rsidP="00FF0CF0">
            <w:pPr>
              <w:pStyle w:val="TAC"/>
              <w:spacing w:before="60" w:after="60"/>
              <w:rPr>
                <w:sz w:val="16"/>
                <w:szCs w:val="16"/>
              </w:rPr>
            </w:pPr>
            <w:r w:rsidRPr="00FC3190">
              <w:rPr>
                <w:sz w:val="16"/>
                <w:szCs w:val="16"/>
              </w:rPr>
              <w:t>OR</w:t>
            </w:r>
          </w:p>
        </w:tc>
        <w:tc>
          <w:tcPr>
            <w:tcW w:w="1030" w:type="pct"/>
            <w:vAlign w:val="center"/>
          </w:tcPr>
          <w:p w14:paraId="5B72FA1A" w14:textId="77777777" w:rsidR="00B4750D" w:rsidRPr="00FC3190" w:rsidRDefault="00B4750D" w:rsidP="00FF0CF0">
            <w:pPr>
              <w:pStyle w:val="TAL"/>
              <w:spacing w:before="60" w:after="60"/>
              <w:rPr>
                <w:sz w:val="16"/>
                <w:szCs w:val="16"/>
              </w:rPr>
            </w:pPr>
            <w:r w:rsidRPr="00FC3190">
              <w:rPr>
                <w:sz w:val="16"/>
                <w:szCs w:val="16"/>
              </w:rPr>
              <w:t>22 - 26 May</w:t>
            </w:r>
          </w:p>
        </w:tc>
        <w:tc>
          <w:tcPr>
            <w:tcW w:w="664" w:type="pct"/>
            <w:vAlign w:val="center"/>
          </w:tcPr>
          <w:p w14:paraId="64F19FAB" w14:textId="77777777" w:rsidR="00B4750D" w:rsidRPr="00FC3190" w:rsidRDefault="00B4750D" w:rsidP="00FF0CF0">
            <w:pPr>
              <w:pStyle w:val="TAL"/>
              <w:spacing w:before="60" w:after="60"/>
              <w:rPr>
                <w:sz w:val="16"/>
                <w:szCs w:val="16"/>
              </w:rPr>
            </w:pPr>
            <w:r w:rsidRPr="00FC3190">
              <w:rPr>
                <w:sz w:val="16"/>
                <w:szCs w:val="16"/>
              </w:rPr>
              <w:t>Bratislava</w:t>
            </w:r>
          </w:p>
        </w:tc>
        <w:tc>
          <w:tcPr>
            <w:tcW w:w="437" w:type="pct"/>
            <w:vAlign w:val="center"/>
          </w:tcPr>
          <w:p w14:paraId="2487565D" w14:textId="77777777" w:rsidR="00B4750D" w:rsidRPr="00FC3190" w:rsidRDefault="00B4750D" w:rsidP="00FF0CF0">
            <w:pPr>
              <w:pStyle w:val="TAC"/>
              <w:spacing w:before="60" w:after="60"/>
              <w:rPr>
                <w:sz w:val="16"/>
                <w:szCs w:val="16"/>
              </w:rPr>
            </w:pPr>
            <w:r w:rsidRPr="00FC3190">
              <w:rPr>
                <w:sz w:val="16"/>
                <w:szCs w:val="16"/>
              </w:rPr>
              <w:t>SK</w:t>
            </w:r>
          </w:p>
        </w:tc>
      </w:tr>
      <w:tr w:rsidR="00B4750D" w14:paraId="4111F899" w14:textId="77777777" w:rsidTr="00FF0CF0">
        <w:tc>
          <w:tcPr>
            <w:tcW w:w="1691" w:type="pct"/>
            <w:vAlign w:val="center"/>
          </w:tcPr>
          <w:p w14:paraId="2CCD40F5" w14:textId="77777777" w:rsidR="00B4750D" w:rsidRPr="00FC3190" w:rsidRDefault="00B4750D" w:rsidP="00FF0CF0">
            <w:pPr>
              <w:pStyle w:val="TAL"/>
              <w:spacing w:before="60" w:after="60"/>
              <w:rPr>
                <w:sz w:val="16"/>
                <w:szCs w:val="16"/>
              </w:rPr>
            </w:pPr>
            <w:hyperlink r:id="rId52" w:anchor="/meeting?MtgId=60178" w:history="1">
              <w:r w:rsidRPr="00FC3190">
                <w:rPr>
                  <w:rStyle w:val="Hyperlink"/>
                  <w:sz w:val="16"/>
                  <w:szCs w:val="16"/>
                </w:rPr>
                <w:t>3GPP CT3#129</w:t>
              </w:r>
            </w:hyperlink>
          </w:p>
        </w:tc>
        <w:tc>
          <w:tcPr>
            <w:tcW w:w="810" w:type="pct"/>
            <w:vAlign w:val="center"/>
          </w:tcPr>
          <w:p w14:paraId="5941D124" w14:textId="77777777" w:rsidR="00B4750D" w:rsidRPr="00FC3190" w:rsidRDefault="00B4750D" w:rsidP="00FF0CF0">
            <w:pPr>
              <w:pStyle w:val="TAL"/>
              <w:spacing w:before="60" w:after="60"/>
              <w:rPr>
                <w:sz w:val="16"/>
                <w:szCs w:val="16"/>
              </w:rPr>
            </w:pPr>
            <w:r w:rsidRPr="00FC3190">
              <w:rPr>
                <w:sz w:val="16"/>
                <w:szCs w:val="16"/>
              </w:rPr>
              <w:t>Aug 2023</w:t>
            </w:r>
          </w:p>
        </w:tc>
        <w:tc>
          <w:tcPr>
            <w:tcW w:w="368" w:type="pct"/>
            <w:vAlign w:val="center"/>
          </w:tcPr>
          <w:p w14:paraId="4D013F9F" w14:textId="77777777" w:rsidR="00B4750D" w:rsidRPr="00FC3190" w:rsidRDefault="00B4750D" w:rsidP="00FF0CF0">
            <w:pPr>
              <w:pStyle w:val="TAC"/>
              <w:spacing w:before="60" w:after="60"/>
              <w:rPr>
                <w:sz w:val="16"/>
                <w:szCs w:val="16"/>
              </w:rPr>
            </w:pPr>
            <w:r w:rsidRPr="00FC3190">
              <w:rPr>
                <w:sz w:val="16"/>
                <w:szCs w:val="16"/>
              </w:rPr>
              <w:t>OR</w:t>
            </w:r>
          </w:p>
        </w:tc>
        <w:tc>
          <w:tcPr>
            <w:tcW w:w="1030" w:type="pct"/>
            <w:vAlign w:val="center"/>
          </w:tcPr>
          <w:p w14:paraId="43F2A608" w14:textId="77777777" w:rsidR="00B4750D" w:rsidRPr="00FC3190" w:rsidRDefault="00B4750D" w:rsidP="00FF0CF0">
            <w:pPr>
              <w:pStyle w:val="TAL"/>
              <w:spacing w:before="60" w:after="60"/>
              <w:rPr>
                <w:sz w:val="16"/>
                <w:szCs w:val="16"/>
              </w:rPr>
            </w:pPr>
            <w:r w:rsidRPr="00FC3190">
              <w:rPr>
                <w:sz w:val="16"/>
                <w:szCs w:val="16"/>
              </w:rPr>
              <w:t>21 - 25 Aug</w:t>
            </w:r>
          </w:p>
        </w:tc>
        <w:tc>
          <w:tcPr>
            <w:tcW w:w="664" w:type="pct"/>
            <w:vAlign w:val="center"/>
          </w:tcPr>
          <w:p w14:paraId="4ED850A1" w14:textId="77777777" w:rsidR="00B4750D" w:rsidRPr="00FC3190" w:rsidRDefault="00B4750D" w:rsidP="00FF0CF0">
            <w:pPr>
              <w:pStyle w:val="TAL"/>
              <w:spacing w:before="60" w:after="60"/>
              <w:rPr>
                <w:sz w:val="16"/>
                <w:szCs w:val="16"/>
              </w:rPr>
            </w:pPr>
            <w:r w:rsidRPr="00FC3190">
              <w:rPr>
                <w:sz w:val="16"/>
                <w:szCs w:val="16"/>
              </w:rPr>
              <w:t>Gothenburg</w:t>
            </w:r>
          </w:p>
        </w:tc>
        <w:tc>
          <w:tcPr>
            <w:tcW w:w="437" w:type="pct"/>
            <w:vAlign w:val="center"/>
          </w:tcPr>
          <w:p w14:paraId="5B9A1484" w14:textId="77777777" w:rsidR="00B4750D" w:rsidRPr="00FC3190" w:rsidRDefault="00B4750D" w:rsidP="00FF0CF0">
            <w:pPr>
              <w:pStyle w:val="TAC"/>
              <w:spacing w:before="60" w:after="60"/>
              <w:rPr>
                <w:sz w:val="16"/>
                <w:szCs w:val="16"/>
              </w:rPr>
            </w:pPr>
            <w:r w:rsidRPr="00FC3190">
              <w:rPr>
                <w:sz w:val="16"/>
                <w:szCs w:val="16"/>
              </w:rPr>
              <w:t>SE</w:t>
            </w:r>
          </w:p>
        </w:tc>
      </w:tr>
    </w:tbl>
    <w:p w14:paraId="697AEDF4" w14:textId="77777777" w:rsidR="00B4750D" w:rsidRDefault="00B4750D" w:rsidP="00B4750D"/>
    <w:p w14:paraId="2C07AAD2" w14:textId="77777777" w:rsidR="00B4750D" w:rsidRDefault="00B4750D" w:rsidP="00B4750D"/>
    <w:p w14:paraId="3D30F376" w14:textId="77777777" w:rsidR="00B4750D" w:rsidRDefault="00B4750D" w:rsidP="00B4750D"/>
    <w:p w14:paraId="19F8C00D" w14:textId="77777777" w:rsidR="00B4750D" w:rsidRDefault="00B4750D" w:rsidP="00B4750D"/>
    <w:p w14:paraId="76EC5F74" w14:textId="77777777" w:rsidR="00B4750D" w:rsidRDefault="00B4750D" w:rsidP="00B4750D"/>
    <w:p w14:paraId="6516CFD6" w14:textId="77777777" w:rsidR="00B4750D" w:rsidRDefault="00B4750D" w:rsidP="00B4750D">
      <w:pPr>
        <w:pStyle w:val="Heading2"/>
      </w:pPr>
      <w:r>
        <w:br w:type="page"/>
        <w:t>Annex J: List of remote particpants</w:t>
      </w:r>
    </w:p>
    <w:p w14:paraId="373037C2" w14:textId="77777777" w:rsidR="00B4750D" w:rsidRDefault="00B4750D" w:rsidP="00B475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B4750D" w:rsidRPr="009C0CB1" w14:paraId="5325E553" w14:textId="77777777" w:rsidTr="00FF0CF0">
        <w:trPr>
          <w:trHeight w:val="170"/>
        </w:trPr>
        <w:tc>
          <w:tcPr>
            <w:tcW w:w="1667" w:type="pct"/>
            <w:shd w:val="clear" w:color="auto" w:fill="auto"/>
            <w:noWrap/>
            <w:vAlign w:val="bottom"/>
            <w:hideMark/>
          </w:tcPr>
          <w:p w14:paraId="4FD7E059"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sidRPr="009C0CB1">
              <w:rPr>
                <w:rFonts w:ascii="Arial" w:hAnsi="Arial" w:cs="Arial"/>
                <w:b/>
                <w:bCs/>
                <w:color w:val="000000"/>
                <w:sz w:val="18"/>
                <w:szCs w:val="18"/>
              </w:rPr>
              <w:t>Name</w:t>
            </w:r>
          </w:p>
        </w:tc>
        <w:tc>
          <w:tcPr>
            <w:tcW w:w="1667" w:type="pct"/>
            <w:shd w:val="clear" w:color="auto" w:fill="auto"/>
            <w:noWrap/>
            <w:vAlign w:val="bottom"/>
            <w:hideMark/>
          </w:tcPr>
          <w:p w14:paraId="27C68C20"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Employed Organization</w:t>
            </w:r>
          </w:p>
        </w:tc>
        <w:tc>
          <w:tcPr>
            <w:tcW w:w="1666" w:type="pct"/>
            <w:shd w:val="clear" w:color="auto" w:fill="auto"/>
            <w:noWrap/>
            <w:vAlign w:val="bottom"/>
            <w:hideMark/>
          </w:tcPr>
          <w:p w14:paraId="06FA80A5"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OP Status</w:t>
            </w:r>
          </w:p>
        </w:tc>
      </w:tr>
      <w:tr w:rsidR="00B4750D" w:rsidRPr="00FC3190" w14:paraId="63D93412"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B8182"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DONG, Weiye</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448B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China Mobile Com. Corporation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5A0D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399FAD75"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F851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GONZALEZ, Veronica</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06737"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Vodafone Group PLC</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48FD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2868C324"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E46B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HOU, Yunjing</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C5CF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CATT</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7FC5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6579DFEF"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309A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JI, Mengdi</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53F4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Huawei Technologies France</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86B5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4FB9B74B"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0C80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KUMAR NAYAK, Ashok</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6F6E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Samsung Electronics</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B02D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(TTA)</w:t>
            </w:r>
          </w:p>
        </w:tc>
      </w:tr>
      <w:tr w:rsidR="00B4750D" w:rsidRPr="00FC3190" w14:paraId="0AF3A749"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99E6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LIM, Hanna</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D927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Qualcomm Korea</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8543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(TTA)</w:t>
            </w:r>
          </w:p>
        </w:tc>
      </w:tr>
      <w:tr w:rsidR="00B4750D" w:rsidRPr="00FC3190" w14:paraId="1E48BA9A"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652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MA, Chengran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7380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China Mobile Com. Corporation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D45B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06404A91"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B6B1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RAUSCHENBACH, Uwe</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8B76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Nokia Germany</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01CDE"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659000DB"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4EF3"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WANG, Han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6BBE9"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HuaWei Technologies Co., Ltd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3A86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538A210E"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DCD9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YUE, Jing</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3FEC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Ericsson LM</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10C1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49157B73"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2E73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ZHOU, Xiaoyun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DB7C5"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HuaWei Technologies Co., Ltd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FEBC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bl>
    <w:p w14:paraId="582DC72A" w14:textId="77777777" w:rsidR="00B4750D" w:rsidRDefault="00B4750D" w:rsidP="00B4750D"/>
    <w:p w14:paraId="6F3E6EAC" w14:textId="77777777" w:rsidR="00B4750D" w:rsidRDefault="00B4750D" w:rsidP="00B4750D"/>
    <w:p w14:paraId="4928A336" w14:textId="77777777" w:rsidR="00B4750D" w:rsidRDefault="00B4750D" w:rsidP="00B4750D"/>
    <w:p w14:paraId="028C438B" w14:textId="4CCB1E9E" w:rsidR="00210E88" w:rsidRPr="00210E88" w:rsidRDefault="00210E88" w:rsidP="00210E88">
      <w:pPr>
        <w:pStyle w:val="FP"/>
      </w:pPr>
    </w:p>
    <w:sectPr w:rsidR="00210E88" w:rsidRPr="00210E88" w:rsidSect="00210E88">
      <w:headerReference w:type="even" r:id="rId53"/>
      <w:footerReference w:type="even" r:id="rId54"/>
      <w:footerReference w:type="default" r:id="rId5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978E" w14:textId="77777777" w:rsidR="00210E88" w:rsidRDefault="00210E88">
      <w:pPr>
        <w:spacing w:after="0"/>
      </w:pPr>
      <w:r>
        <w:separator/>
      </w:r>
    </w:p>
  </w:endnote>
  <w:endnote w:type="continuationSeparator" w:id="0">
    <w:p w14:paraId="784512C0" w14:textId="77777777" w:rsidR="00210E88" w:rsidRDefault="00210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709B" w14:textId="77777777" w:rsidR="00210E88" w:rsidRDefault="00210E88" w:rsidP="006F27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54983F" w14:textId="77777777" w:rsidR="00210E88" w:rsidRDefault="00210E88" w:rsidP="00210E8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DE38" w14:textId="699D10AA" w:rsidR="00210E88" w:rsidRDefault="00210E88" w:rsidP="006F27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C12CE1B" w14:textId="77777777" w:rsidR="00210E88" w:rsidRDefault="00210E88" w:rsidP="00210E8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91B7" w14:textId="77777777" w:rsidR="00210E88" w:rsidRDefault="00210E88">
      <w:pPr>
        <w:spacing w:after="0"/>
      </w:pPr>
      <w:r>
        <w:separator/>
      </w:r>
    </w:p>
  </w:footnote>
  <w:footnote w:type="continuationSeparator" w:id="0">
    <w:p w14:paraId="65D15B37" w14:textId="77777777" w:rsidR="00210E88" w:rsidRDefault="00210E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AEDF" w14:textId="77777777" w:rsidR="00996536" w:rsidRDefault="00210E8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0E88"/>
    <w:rsid w:val="00210E88"/>
    <w:rsid w:val="00682A06"/>
    <w:rsid w:val="00996536"/>
    <w:rsid w:val="00B47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F2CDC"/>
  <w15:chartTrackingRefBased/>
  <w15:docId w15:val="{BBEABFEA-8A34-4152-B34D-337D0825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A0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82A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82A06"/>
    <w:pPr>
      <w:pBdr>
        <w:top w:val="none" w:sz="0" w:space="0" w:color="auto"/>
      </w:pBdr>
      <w:spacing w:before="180"/>
      <w:outlineLvl w:val="1"/>
    </w:pPr>
    <w:rPr>
      <w:sz w:val="32"/>
    </w:rPr>
  </w:style>
  <w:style w:type="paragraph" w:styleId="Heading3">
    <w:name w:val="heading 3"/>
    <w:basedOn w:val="Heading2"/>
    <w:next w:val="Normal"/>
    <w:qFormat/>
    <w:rsid w:val="00682A06"/>
    <w:pPr>
      <w:spacing w:before="120"/>
      <w:outlineLvl w:val="2"/>
    </w:pPr>
    <w:rPr>
      <w:sz w:val="28"/>
    </w:rPr>
  </w:style>
  <w:style w:type="paragraph" w:styleId="Heading4">
    <w:name w:val="heading 4"/>
    <w:basedOn w:val="Heading3"/>
    <w:next w:val="Normal"/>
    <w:qFormat/>
    <w:rsid w:val="00682A06"/>
    <w:pPr>
      <w:ind w:left="1418" w:hanging="1418"/>
      <w:outlineLvl w:val="3"/>
    </w:pPr>
    <w:rPr>
      <w:sz w:val="24"/>
    </w:rPr>
  </w:style>
  <w:style w:type="paragraph" w:styleId="Heading5">
    <w:name w:val="heading 5"/>
    <w:basedOn w:val="Heading4"/>
    <w:next w:val="Normal"/>
    <w:qFormat/>
    <w:rsid w:val="00682A06"/>
    <w:pPr>
      <w:ind w:left="1701" w:hanging="1701"/>
      <w:outlineLvl w:val="4"/>
    </w:pPr>
    <w:rPr>
      <w:sz w:val="22"/>
    </w:rPr>
  </w:style>
  <w:style w:type="paragraph" w:styleId="Heading6">
    <w:name w:val="heading 6"/>
    <w:basedOn w:val="H6"/>
    <w:next w:val="Normal"/>
    <w:qFormat/>
    <w:rsid w:val="00682A06"/>
    <w:pPr>
      <w:outlineLvl w:val="5"/>
    </w:pPr>
  </w:style>
  <w:style w:type="paragraph" w:styleId="Heading7">
    <w:name w:val="heading 7"/>
    <w:basedOn w:val="H6"/>
    <w:next w:val="Normal"/>
    <w:qFormat/>
    <w:rsid w:val="00682A06"/>
    <w:pPr>
      <w:outlineLvl w:val="6"/>
    </w:pPr>
  </w:style>
  <w:style w:type="paragraph" w:styleId="Heading8">
    <w:name w:val="heading 8"/>
    <w:basedOn w:val="Heading1"/>
    <w:next w:val="Normal"/>
    <w:qFormat/>
    <w:rsid w:val="00682A06"/>
    <w:pPr>
      <w:ind w:left="0" w:firstLine="0"/>
      <w:outlineLvl w:val="7"/>
    </w:pPr>
  </w:style>
  <w:style w:type="paragraph" w:styleId="Heading9">
    <w:name w:val="heading 9"/>
    <w:basedOn w:val="Heading8"/>
    <w:next w:val="Normal"/>
    <w:qFormat/>
    <w:rsid w:val="00682A06"/>
    <w:pPr>
      <w:outlineLvl w:val="8"/>
    </w:pPr>
  </w:style>
  <w:style w:type="character" w:default="1" w:styleId="DefaultParagraphFont">
    <w:name w:val="Default Paragraph Font"/>
    <w:semiHidden/>
    <w:rsid w:val="00682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2A06"/>
  </w:style>
  <w:style w:type="paragraph" w:styleId="TOC8">
    <w:name w:val="toc 8"/>
    <w:basedOn w:val="TOC1"/>
    <w:rsid w:val="00682A06"/>
    <w:pPr>
      <w:spacing w:before="180"/>
      <w:ind w:left="2693" w:hanging="2693"/>
    </w:pPr>
    <w:rPr>
      <w:b/>
    </w:rPr>
  </w:style>
  <w:style w:type="paragraph" w:styleId="TOC1">
    <w:name w:val="toc 1"/>
    <w:rsid w:val="00682A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82A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82A06"/>
    <w:pPr>
      <w:ind w:left="1701" w:hanging="1701"/>
    </w:pPr>
  </w:style>
  <w:style w:type="paragraph" w:styleId="TOC4">
    <w:name w:val="toc 4"/>
    <w:basedOn w:val="TOC3"/>
    <w:rsid w:val="00682A06"/>
    <w:pPr>
      <w:ind w:left="1418" w:hanging="1418"/>
    </w:pPr>
  </w:style>
  <w:style w:type="paragraph" w:styleId="TOC3">
    <w:name w:val="toc 3"/>
    <w:basedOn w:val="TOC2"/>
    <w:rsid w:val="00682A06"/>
    <w:pPr>
      <w:ind w:left="1134" w:hanging="1134"/>
    </w:pPr>
  </w:style>
  <w:style w:type="paragraph" w:styleId="TOC2">
    <w:name w:val="toc 2"/>
    <w:basedOn w:val="TOC1"/>
    <w:rsid w:val="00682A06"/>
    <w:pPr>
      <w:keepNext w:val="0"/>
      <w:spacing w:before="0"/>
      <w:ind w:left="851" w:hanging="851"/>
    </w:pPr>
    <w:rPr>
      <w:sz w:val="20"/>
    </w:rPr>
  </w:style>
  <w:style w:type="paragraph" w:styleId="Index2">
    <w:name w:val="index 2"/>
    <w:basedOn w:val="Index1"/>
    <w:semiHidden/>
    <w:rsid w:val="00682A06"/>
    <w:pPr>
      <w:ind w:left="284"/>
    </w:pPr>
  </w:style>
  <w:style w:type="paragraph" w:styleId="Index1">
    <w:name w:val="index 1"/>
    <w:basedOn w:val="Normal"/>
    <w:semiHidden/>
    <w:rsid w:val="00682A06"/>
    <w:pPr>
      <w:keepLines/>
      <w:spacing w:after="0"/>
    </w:pPr>
  </w:style>
  <w:style w:type="paragraph" w:customStyle="1" w:styleId="ZH">
    <w:name w:val="ZH"/>
    <w:rsid w:val="00682A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82A06"/>
    <w:pPr>
      <w:outlineLvl w:val="9"/>
    </w:pPr>
  </w:style>
  <w:style w:type="paragraph" w:styleId="ListNumber2">
    <w:name w:val="List Number 2"/>
    <w:basedOn w:val="ListNumber"/>
    <w:semiHidden/>
    <w:rsid w:val="00682A06"/>
    <w:pPr>
      <w:ind w:left="851"/>
    </w:pPr>
  </w:style>
  <w:style w:type="paragraph" w:styleId="Header">
    <w:name w:val="header"/>
    <w:semiHidden/>
    <w:rsid w:val="00682A0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82A06"/>
    <w:rPr>
      <w:b/>
      <w:position w:val="6"/>
      <w:sz w:val="16"/>
    </w:rPr>
  </w:style>
  <w:style w:type="paragraph" w:styleId="FootnoteText">
    <w:name w:val="footnote text"/>
    <w:basedOn w:val="Normal"/>
    <w:semiHidden/>
    <w:rsid w:val="00682A06"/>
    <w:pPr>
      <w:keepLines/>
      <w:spacing w:after="0"/>
      <w:ind w:left="454" w:hanging="454"/>
    </w:pPr>
    <w:rPr>
      <w:sz w:val="16"/>
    </w:rPr>
  </w:style>
  <w:style w:type="paragraph" w:customStyle="1" w:styleId="TAH">
    <w:name w:val="TAH"/>
    <w:basedOn w:val="TAC"/>
    <w:rsid w:val="00682A06"/>
    <w:rPr>
      <w:b/>
    </w:rPr>
  </w:style>
  <w:style w:type="paragraph" w:customStyle="1" w:styleId="TAC">
    <w:name w:val="TAC"/>
    <w:basedOn w:val="TAL"/>
    <w:rsid w:val="00682A06"/>
    <w:pPr>
      <w:jc w:val="center"/>
    </w:pPr>
  </w:style>
  <w:style w:type="paragraph" w:customStyle="1" w:styleId="TF">
    <w:name w:val="TF"/>
    <w:basedOn w:val="TH"/>
    <w:rsid w:val="00682A06"/>
    <w:pPr>
      <w:keepNext w:val="0"/>
      <w:spacing w:before="0" w:after="240"/>
    </w:pPr>
  </w:style>
  <w:style w:type="paragraph" w:customStyle="1" w:styleId="NO">
    <w:name w:val="NO"/>
    <w:basedOn w:val="Normal"/>
    <w:rsid w:val="00682A06"/>
    <w:pPr>
      <w:keepLines/>
      <w:ind w:left="1135" w:hanging="851"/>
    </w:pPr>
  </w:style>
  <w:style w:type="paragraph" w:styleId="TOC9">
    <w:name w:val="toc 9"/>
    <w:basedOn w:val="TOC8"/>
    <w:rsid w:val="00682A06"/>
    <w:pPr>
      <w:ind w:left="1418" w:hanging="1418"/>
    </w:pPr>
  </w:style>
  <w:style w:type="paragraph" w:customStyle="1" w:styleId="EX">
    <w:name w:val="EX"/>
    <w:basedOn w:val="Normal"/>
    <w:rsid w:val="00682A06"/>
    <w:pPr>
      <w:keepLines/>
      <w:ind w:left="1702" w:hanging="1418"/>
    </w:pPr>
  </w:style>
  <w:style w:type="paragraph" w:customStyle="1" w:styleId="FP">
    <w:name w:val="FP"/>
    <w:basedOn w:val="Normal"/>
    <w:rsid w:val="00682A06"/>
    <w:pPr>
      <w:spacing w:after="0"/>
    </w:pPr>
  </w:style>
  <w:style w:type="paragraph" w:customStyle="1" w:styleId="LD">
    <w:name w:val="LD"/>
    <w:rsid w:val="00682A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82A06"/>
    <w:pPr>
      <w:spacing w:after="0"/>
    </w:pPr>
  </w:style>
  <w:style w:type="paragraph" w:customStyle="1" w:styleId="EW">
    <w:name w:val="EW"/>
    <w:basedOn w:val="EX"/>
    <w:rsid w:val="00682A06"/>
    <w:pPr>
      <w:spacing w:after="0"/>
    </w:pPr>
  </w:style>
  <w:style w:type="paragraph" w:styleId="TOC6">
    <w:name w:val="toc 6"/>
    <w:basedOn w:val="TOC5"/>
    <w:next w:val="Normal"/>
    <w:rsid w:val="00682A06"/>
    <w:pPr>
      <w:ind w:left="1985" w:hanging="1985"/>
    </w:pPr>
  </w:style>
  <w:style w:type="paragraph" w:styleId="TOC7">
    <w:name w:val="toc 7"/>
    <w:basedOn w:val="TOC6"/>
    <w:next w:val="Normal"/>
    <w:rsid w:val="00682A06"/>
    <w:pPr>
      <w:ind w:left="2268" w:hanging="2268"/>
    </w:pPr>
  </w:style>
  <w:style w:type="paragraph" w:styleId="ListBullet2">
    <w:name w:val="List Bullet 2"/>
    <w:basedOn w:val="ListBullet"/>
    <w:semiHidden/>
    <w:rsid w:val="00682A06"/>
    <w:pPr>
      <w:ind w:left="851"/>
    </w:pPr>
  </w:style>
  <w:style w:type="paragraph" w:styleId="ListBullet3">
    <w:name w:val="List Bullet 3"/>
    <w:basedOn w:val="ListBullet2"/>
    <w:semiHidden/>
    <w:rsid w:val="00682A06"/>
    <w:pPr>
      <w:ind w:left="1135"/>
    </w:pPr>
  </w:style>
  <w:style w:type="paragraph" w:styleId="ListNumber">
    <w:name w:val="List Number"/>
    <w:basedOn w:val="List"/>
    <w:semiHidden/>
    <w:rsid w:val="00682A06"/>
  </w:style>
  <w:style w:type="paragraph" w:customStyle="1" w:styleId="EQ">
    <w:name w:val="EQ"/>
    <w:basedOn w:val="Normal"/>
    <w:next w:val="Normal"/>
    <w:rsid w:val="00682A06"/>
    <w:pPr>
      <w:keepLines/>
      <w:tabs>
        <w:tab w:val="center" w:pos="4536"/>
        <w:tab w:val="right" w:pos="9072"/>
      </w:tabs>
    </w:pPr>
    <w:rPr>
      <w:noProof/>
    </w:rPr>
  </w:style>
  <w:style w:type="paragraph" w:customStyle="1" w:styleId="TH">
    <w:name w:val="TH"/>
    <w:basedOn w:val="Normal"/>
    <w:rsid w:val="00682A06"/>
    <w:pPr>
      <w:keepNext/>
      <w:keepLines/>
      <w:spacing w:before="60"/>
      <w:jc w:val="center"/>
    </w:pPr>
    <w:rPr>
      <w:rFonts w:ascii="Arial" w:hAnsi="Arial"/>
      <w:b/>
    </w:rPr>
  </w:style>
  <w:style w:type="paragraph" w:customStyle="1" w:styleId="NF">
    <w:name w:val="NF"/>
    <w:basedOn w:val="NO"/>
    <w:rsid w:val="00682A06"/>
    <w:pPr>
      <w:keepNext/>
      <w:spacing w:after="0"/>
    </w:pPr>
    <w:rPr>
      <w:rFonts w:ascii="Arial" w:hAnsi="Arial"/>
      <w:sz w:val="18"/>
    </w:rPr>
  </w:style>
  <w:style w:type="paragraph" w:customStyle="1" w:styleId="PL">
    <w:name w:val="PL"/>
    <w:rsid w:val="0068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2A06"/>
    <w:pPr>
      <w:jc w:val="right"/>
    </w:pPr>
  </w:style>
  <w:style w:type="paragraph" w:customStyle="1" w:styleId="H6">
    <w:name w:val="H6"/>
    <w:basedOn w:val="Heading5"/>
    <w:next w:val="Normal"/>
    <w:rsid w:val="00682A06"/>
    <w:pPr>
      <w:ind w:left="1985" w:hanging="1985"/>
      <w:outlineLvl w:val="9"/>
    </w:pPr>
    <w:rPr>
      <w:sz w:val="20"/>
    </w:rPr>
  </w:style>
  <w:style w:type="paragraph" w:customStyle="1" w:styleId="TAN">
    <w:name w:val="TAN"/>
    <w:basedOn w:val="TAL"/>
    <w:rsid w:val="00682A06"/>
    <w:pPr>
      <w:ind w:left="851" w:hanging="851"/>
    </w:pPr>
  </w:style>
  <w:style w:type="paragraph" w:customStyle="1" w:styleId="TAL">
    <w:name w:val="TAL"/>
    <w:basedOn w:val="Normal"/>
    <w:rsid w:val="00682A06"/>
    <w:pPr>
      <w:keepNext/>
      <w:keepLines/>
      <w:spacing w:after="0"/>
    </w:pPr>
    <w:rPr>
      <w:rFonts w:ascii="Arial" w:hAnsi="Arial"/>
      <w:sz w:val="18"/>
    </w:rPr>
  </w:style>
  <w:style w:type="paragraph" w:customStyle="1" w:styleId="ZA">
    <w:name w:val="ZA"/>
    <w:rsid w:val="00682A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2A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2A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82A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2A06"/>
    <w:pPr>
      <w:framePr w:wrap="notBeside" w:y="16161"/>
    </w:pPr>
  </w:style>
  <w:style w:type="character" w:customStyle="1" w:styleId="ZGSM">
    <w:name w:val="ZGSM"/>
    <w:rsid w:val="00682A06"/>
  </w:style>
  <w:style w:type="paragraph" w:styleId="List2">
    <w:name w:val="List 2"/>
    <w:basedOn w:val="List"/>
    <w:semiHidden/>
    <w:rsid w:val="00682A06"/>
    <w:pPr>
      <w:ind w:left="851"/>
    </w:pPr>
  </w:style>
  <w:style w:type="paragraph" w:customStyle="1" w:styleId="ZG">
    <w:name w:val="ZG"/>
    <w:rsid w:val="00682A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82A06"/>
    <w:pPr>
      <w:ind w:left="1135"/>
    </w:pPr>
  </w:style>
  <w:style w:type="paragraph" w:styleId="List4">
    <w:name w:val="List 4"/>
    <w:basedOn w:val="List3"/>
    <w:semiHidden/>
    <w:rsid w:val="00682A06"/>
    <w:pPr>
      <w:ind w:left="1418"/>
    </w:pPr>
  </w:style>
  <w:style w:type="paragraph" w:styleId="List5">
    <w:name w:val="List 5"/>
    <w:basedOn w:val="List4"/>
    <w:semiHidden/>
    <w:rsid w:val="00682A06"/>
    <w:pPr>
      <w:ind w:left="1702"/>
    </w:pPr>
  </w:style>
  <w:style w:type="paragraph" w:customStyle="1" w:styleId="EditorsNote">
    <w:name w:val="Editor's Note"/>
    <w:basedOn w:val="NO"/>
    <w:rsid w:val="00682A06"/>
    <w:rPr>
      <w:color w:val="FF0000"/>
    </w:rPr>
  </w:style>
  <w:style w:type="paragraph" w:styleId="List">
    <w:name w:val="List"/>
    <w:basedOn w:val="Normal"/>
    <w:semiHidden/>
    <w:rsid w:val="00682A06"/>
    <w:pPr>
      <w:ind w:left="568" w:hanging="284"/>
    </w:pPr>
  </w:style>
  <w:style w:type="paragraph" w:styleId="ListBullet">
    <w:name w:val="List Bullet"/>
    <w:basedOn w:val="List"/>
    <w:semiHidden/>
    <w:rsid w:val="00682A06"/>
  </w:style>
  <w:style w:type="paragraph" w:styleId="ListBullet4">
    <w:name w:val="List Bullet 4"/>
    <w:basedOn w:val="ListBullet3"/>
    <w:semiHidden/>
    <w:rsid w:val="00682A06"/>
    <w:pPr>
      <w:ind w:left="1418"/>
    </w:pPr>
  </w:style>
  <w:style w:type="paragraph" w:styleId="ListBullet5">
    <w:name w:val="List Bullet 5"/>
    <w:basedOn w:val="ListBullet4"/>
    <w:semiHidden/>
    <w:rsid w:val="00682A06"/>
    <w:pPr>
      <w:ind w:left="1702"/>
    </w:pPr>
  </w:style>
  <w:style w:type="paragraph" w:customStyle="1" w:styleId="B1">
    <w:name w:val="B1"/>
    <w:basedOn w:val="List"/>
    <w:rsid w:val="00682A06"/>
  </w:style>
  <w:style w:type="paragraph" w:customStyle="1" w:styleId="B2">
    <w:name w:val="B2"/>
    <w:basedOn w:val="List2"/>
    <w:rsid w:val="00682A06"/>
  </w:style>
  <w:style w:type="paragraph" w:customStyle="1" w:styleId="B3">
    <w:name w:val="B3"/>
    <w:basedOn w:val="List3"/>
    <w:rsid w:val="00682A06"/>
  </w:style>
  <w:style w:type="paragraph" w:customStyle="1" w:styleId="B4">
    <w:name w:val="B4"/>
    <w:basedOn w:val="List4"/>
    <w:rsid w:val="00682A06"/>
  </w:style>
  <w:style w:type="paragraph" w:customStyle="1" w:styleId="B5">
    <w:name w:val="B5"/>
    <w:basedOn w:val="List5"/>
    <w:rsid w:val="00682A06"/>
  </w:style>
  <w:style w:type="paragraph" w:styleId="Footer">
    <w:name w:val="footer"/>
    <w:basedOn w:val="Header"/>
    <w:semiHidden/>
    <w:rsid w:val="00682A06"/>
    <w:pPr>
      <w:jc w:val="center"/>
    </w:pPr>
    <w:rPr>
      <w:i/>
    </w:rPr>
  </w:style>
  <w:style w:type="paragraph" w:customStyle="1" w:styleId="ZTD">
    <w:name w:val="ZTD"/>
    <w:basedOn w:val="ZB"/>
    <w:rsid w:val="00682A06"/>
    <w:pPr>
      <w:framePr w:hRule="auto" w:wrap="notBeside" w:y="852"/>
    </w:pPr>
    <w:rPr>
      <w:i w:val="0"/>
      <w:sz w:val="40"/>
    </w:rPr>
  </w:style>
  <w:style w:type="character" w:styleId="PageNumber">
    <w:name w:val="page number"/>
    <w:basedOn w:val="DefaultParagraphFont"/>
    <w:uiPriority w:val="99"/>
    <w:semiHidden/>
    <w:unhideWhenUsed/>
    <w:rsid w:val="00210E88"/>
  </w:style>
  <w:style w:type="table" w:styleId="TableGrid">
    <w:name w:val="Table Grid"/>
    <w:basedOn w:val="TableNormal"/>
    <w:rsid w:val="00B47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4750D"/>
    <w:rPr>
      <w:color w:val="0563C1"/>
      <w:u w:val="single"/>
    </w:rPr>
  </w:style>
  <w:style w:type="character" w:styleId="FollowedHyperlink">
    <w:name w:val="FollowedHyperlink"/>
    <w:uiPriority w:val="99"/>
    <w:semiHidden/>
    <w:unhideWhenUsed/>
    <w:rsid w:val="00B4750D"/>
    <w:rPr>
      <w:color w:val="954F72"/>
      <w:u w:val="single"/>
    </w:rPr>
  </w:style>
  <w:style w:type="paragraph" w:customStyle="1" w:styleId="msonormal0">
    <w:name w:val="msonormal"/>
    <w:basedOn w:val="Normal"/>
    <w:rsid w:val="00B4750D"/>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4750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4750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4750D"/>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4750D"/>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basedOn w:val="DefaultParagraphFont"/>
    <w:uiPriority w:val="99"/>
    <w:semiHidden/>
    <w:unhideWhenUsed/>
    <w:rsid w:val="00B47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ct/WG3_interworking_ex-CN3/TSGC3_126_Athens/Docs/C3-230921.zip" TargetMode="External"/><Relationship Id="rId18" Type="http://schemas.openxmlformats.org/officeDocument/2006/relationships/hyperlink" Target="https://www.3gpp.org/ftp/tsg_ct/WG3_interworking_ex-CN3/TSGC3_126_Athens/Docs/C3-230926.zip" TargetMode="External"/><Relationship Id="rId26" Type="http://schemas.openxmlformats.org/officeDocument/2006/relationships/hyperlink" Target="https://www.3gpp.org/ftp/tsg_ct/WG3_interworking_ex-CN3/TSGC3_126_Athens/Docs/C3-230934.zip" TargetMode="External"/><Relationship Id="rId39" Type="http://schemas.openxmlformats.org/officeDocument/2006/relationships/hyperlink" Target="https://www.3gpp.org/ftp/tsg_ct/WG3_interworking_ex-CN3/TSGC3_126_Athens/Docs/C3-230947.zip" TargetMode="External"/><Relationship Id="rId21" Type="http://schemas.openxmlformats.org/officeDocument/2006/relationships/hyperlink" Target="https://www.3gpp.org/ftp/tsg_ct/WG3_interworking_ex-CN3/TSGC3_126_Athens/Docs/C3-230929.zip" TargetMode="External"/><Relationship Id="rId34" Type="http://schemas.openxmlformats.org/officeDocument/2006/relationships/hyperlink" Target="https://www.3gpp.org/ftp/tsg_ct/WG3_interworking_ex-CN3/TSGC3_126_Athens/Docs/C3-230942.zip" TargetMode="External"/><Relationship Id="rId42" Type="http://schemas.openxmlformats.org/officeDocument/2006/relationships/hyperlink" Target="https://www.3gpp.org/ftp/tsg_ct/WG3_interworking_ex-CN3/TSGC3_126_Athens/Docs/C3-230950.zip" TargetMode="External"/><Relationship Id="rId47" Type="http://schemas.openxmlformats.org/officeDocument/2006/relationships/hyperlink" Target="https://www.3gpp.org/ftp/tsg_ct/WG3_interworking_ex-CN3/TSGC3_126_Athens/Docs/C3-230955.zip" TargetMode="External"/><Relationship Id="rId50" Type="http://schemas.openxmlformats.org/officeDocument/2006/relationships/hyperlink" Target="https://portal.3gpp.org/Home.aspx" TargetMode="External"/><Relationship Id="rId55" Type="http://schemas.openxmlformats.org/officeDocument/2006/relationships/footer" Target="footer2.xml"/><Relationship Id="rId7" Type="http://schemas.openxmlformats.org/officeDocument/2006/relationships/hyperlink" Target="https://www.3gpp.org/ftp/tsg_ct/WG3_interworking_ex-CN3/TSGC3_126_Athens/Docs/C3-230903.zip" TargetMode="External"/><Relationship Id="rId12" Type="http://schemas.openxmlformats.org/officeDocument/2006/relationships/hyperlink" Target="https://www.3gpp.org/ftp/tsg_ct/WG3_interworking_ex-CN3/TSGC3_126_Athens/Docs/C3-230920.zip" TargetMode="External"/><Relationship Id="rId17" Type="http://schemas.openxmlformats.org/officeDocument/2006/relationships/hyperlink" Target="https://www.3gpp.org/ftp/tsg_ct/WG3_interworking_ex-CN3/TSGC3_126_Athens/Docs/C3-230925.zip" TargetMode="External"/><Relationship Id="rId25" Type="http://schemas.openxmlformats.org/officeDocument/2006/relationships/hyperlink" Target="https://www.3gpp.org/ftp/tsg_ct/WG3_interworking_ex-CN3/TSGC3_126_Athens/Docs/C3-230933.zip" TargetMode="External"/><Relationship Id="rId33" Type="http://schemas.openxmlformats.org/officeDocument/2006/relationships/hyperlink" Target="https://www.3gpp.org/ftp/tsg_ct/WG3_interworking_ex-CN3/TSGC3_126_Athens/Docs/C3-230941.zip" TargetMode="External"/><Relationship Id="rId38" Type="http://schemas.openxmlformats.org/officeDocument/2006/relationships/hyperlink" Target="https://www.3gpp.org/ftp/tsg_ct/WG3_interworking_ex-CN3/TSGC3_126_Athens/Docs/C3-230946.zip" TargetMode="External"/><Relationship Id="rId46" Type="http://schemas.openxmlformats.org/officeDocument/2006/relationships/hyperlink" Target="https://www.3gpp.org/ftp/tsg_ct/WG3_interworking_ex-CN3/TSGC3_126_Athens/Docs/C3-230954.zip" TargetMode="External"/><Relationship Id="rId2" Type="http://schemas.openxmlformats.org/officeDocument/2006/relationships/settings" Target="settings.xml"/><Relationship Id="rId16" Type="http://schemas.openxmlformats.org/officeDocument/2006/relationships/hyperlink" Target="https://www.3gpp.org/ftp/tsg_ct/WG3_interworking_ex-CN3/TSGC3_126_Athens/Docs/C3-230924.zip" TargetMode="External"/><Relationship Id="rId20" Type="http://schemas.openxmlformats.org/officeDocument/2006/relationships/hyperlink" Target="https://www.3gpp.org/ftp/tsg_ct/WG3_interworking_ex-CN3/TSGC3_126_Athens/Docs/C3-230928.zip" TargetMode="External"/><Relationship Id="rId29" Type="http://schemas.openxmlformats.org/officeDocument/2006/relationships/hyperlink" Target="https://www.3gpp.org/ftp/tsg_ct/WG3_interworking_ex-CN3/TSGC3_126_Athens/Docs/C3-230937.zip" TargetMode="External"/><Relationship Id="rId41" Type="http://schemas.openxmlformats.org/officeDocument/2006/relationships/hyperlink" Target="https://www.3gpp.org/ftp/tsg_ct/WG3_interworking_ex-CN3/TSGC3_126_Athens/Docs/C3-230949.zip" TargetMode="External"/><Relationship Id="rId54"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3gpp.org/ftp/tsg_ct/WG3_interworking_ex-CN3/TSGC3_126_Athens/Docs/C3-230011.zip" TargetMode="External"/><Relationship Id="rId11" Type="http://schemas.openxmlformats.org/officeDocument/2006/relationships/hyperlink" Target="https://www.3gpp.org/ftp/tsg_ct/WG3_interworking_ex-CN3/TSGC3_126_Athens/Docs/C3-230919.zip" TargetMode="External"/><Relationship Id="rId24" Type="http://schemas.openxmlformats.org/officeDocument/2006/relationships/hyperlink" Target="https://www.3gpp.org/ftp/tsg_ct/WG3_interworking_ex-CN3/TSGC3_126_Athens/Docs/C3-230932.zip" TargetMode="External"/><Relationship Id="rId32" Type="http://schemas.openxmlformats.org/officeDocument/2006/relationships/hyperlink" Target="https://www.3gpp.org/ftp/tsg_ct/WG3_interworking_ex-CN3/TSGC3_126_Athens/Docs/C3-230940.zip" TargetMode="External"/><Relationship Id="rId37" Type="http://schemas.openxmlformats.org/officeDocument/2006/relationships/hyperlink" Target="https://www.3gpp.org/ftp/tsg_ct/WG3_interworking_ex-CN3/TSGC3_126_Athens/Docs/C3-230945.zip" TargetMode="External"/><Relationship Id="rId40" Type="http://schemas.openxmlformats.org/officeDocument/2006/relationships/hyperlink" Target="https://www.3gpp.org/ftp/tsg_ct/WG3_interworking_ex-CN3/TSGC3_126_Athens/Docs/C3-230948.zip" TargetMode="External"/><Relationship Id="rId45" Type="http://schemas.openxmlformats.org/officeDocument/2006/relationships/hyperlink" Target="https://www.3gpp.org/ftp/tsg_ct/WG3_interworking_ex-CN3/TSGC3_126_Athens/Docs/C3-230953.zip" TargetMode="External"/><Relationship Id="rId53"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www.3gpp.org/ftp/tsg_ct/WG3_interworking_ex-CN3/TSGC3_126_Athens/Docs/C3-230923.zip" TargetMode="External"/><Relationship Id="rId23" Type="http://schemas.openxmlformats.org/officeDocument/2006/relationships/hyperlink" Target="https://www.3gpp.org/ftp/tsg_ct/WG3_interworking_ex-CN3/TSGC3_126_Athens/Docs/C3-230931.zip" TargetMode="External"/><Relationship Id="rId28" Type="http://schemas.openxmlformats.org/officeDocument/2006/relationships/hyperlink" Target="https://www.3gpp.org/ftp/tsg_ct/WG3_interworking_ex-CN3/TSGC3_126_Athens/Docs/C3-230936.zip" TargetMode="External"/><Relationship Id="rId36" Type="http://schemas.openxmlformats.org/officeDocument/2006/relationships/hyperlink" Target="https://www.3gpp.org/ftp/tsg_ct/WG3_interworking_ex-CN3/TSGC3_126_Athens/Docs/C3-230944.zip" TargetMode="External"/><Relationship Id="rId49" Type="http://schemas.openxmlformats.org/officeDocument/2006/relationships/hyperlink" Target="https://www.3gpp.org/ftp/tsg_ct/WG3_interworking_ex-CN3/TSGC3_126_Athens/Docs/C3-230959.zip" TargetMode="External"/><Relationship Id="rId57" Type="http://schemas.openxmlformats.org/officeDocument/2006/relationships/theme" Target="theme/theme1.xml"/><Relationship Id="rId10" Type="http://schemas.openxmlformats.org/officeDocument/2006/relationships/hyperlink" Target="https://www.3gpp.org/ftp/tsg_ct/WG3_interworking_ex-CN3/TSGC3_126_Athens/Docs/C3-230918.zip" TargetMode="External"/><Relationship Id="rId19" Type="http://schemas.openxmlformats.org/officeDocument/2006/relationships/hyperlink" Target="https://www.3gpp.org/ftp/tsg_ct/WG3_interworking_ex-CN3/TSGC3_126_Athens/Docs/C3-230927.zip" TargetMode="External"/><Relationship Id="rId31" Type="http://schemas.openxmlformats.org/officeDocument/2006/relationships/hyperlink" Target="https://www.3gpp.org/ftp/tsg_ct/WG3_interworking_ex-CN3/TSGC3_126_Athens/Docs/C3-230939.zip" TargetMode="External"/><Relationship Id="rId44" Type="http://schemas.openxmlformats.org/officeDocument/2006/relationships/hyperlink" Target="https://www.3gpp.org/ftp/tsg_ct/WG3_interworking_ex-CN3/TSGC3_126_Athens/Docs/C3-230952.zip" TargetMode="External"/><Relationship Id="rId52" Type="http://schemas.openxmlformats.org/officeDocument/2006/relationships/hyperlink" Target="https://portal.3gpp.org/Home.aspx" TargetMode="External"/><Relationship Id="rId4" Type="http://schemas.openxmlformats.org/officeDocument/2006/relationships/footnotes" Target="footnotes.xml"/><Relationship Id="rId9" Type="http://schemas.openxmlformats.org/officeDocument/2006/relationships/hyperlink" Target="https://www.3gpp.org/ftp/tsg_ct/WG3_interworking_ex-CN3/TSGC3_126_Athens/Docs/C3-230917.zip" TargetMode="External"/><Relationship Id="rId14" Type="http://schemas.openxmlformats.org/officeDocument/2006/relationships/hyperlink" Target="https://www.3gpp.org/ftp/tsg_ct/WG3_interworking_ex-CN3/TSGC3_126_Athens/Docs/C3-230922.zip" TargetMode="External"/><Relationship Id="rId22" Type="http://schemas.openxmlformats.org/officeDocument/2006/relationships/hyperlink" Target="https://www.3gpp.org/ftp/tsg_ct/WG3_interworking_ex-CN3/TSGC3_126_Athens/Docs/C3-230930.zip" TargetMode="External"/><Relationship Id="rId27" Type="http://schemas.openxmlformats.org/officeDocument/2006/relationships/hyperlink" Target="https://www.3gpp.org/ftp/tsg_ct/WG3_interworking_ex-CN3/TSGC3_126_Athens/Docs/C3-230935.zip" TargetMode="External"/><Relationship Id="rId30" Type="http://schemas.openxmlformats.org/officeDocument/2006/relationships/hyperlink" Target="https://www.3gpp.org/ftp/tsg_ct/WG3_interworking_ex-CN3/TSGC3_126_Athens/Docs/C3-230938.zip" TargetMode="External"/><Relationship Id="rId35" Type="http://schemas.openxmlformats.org/officeDocument/2006/relationships/hyperlink" Target="https://www.3gpp.org/ftp/tsg_ct/WG3_interworking_ex-CN3/TSGC3_126_Athens/Docs/C3-230943.zip" TargetMode="External"/><Relationship Id="rId43" Type="http://schemas.openxmlformats.org/officeDocument/2006/relationships/hyperlink" Target="https://www.3gpp.org/ftp/tsg_ct/WG3_interworking_ex-CN3/TSGC3_126_Athens/Docs/C3-230951.zip" TargetMode="External"/><Relationship Id="rId48" Type="http://schemas.openxmlformats.org/officeDocument/2006/relationships/hyperlink" Target="https://www.3gpp.org/ftp/tsg_ct/WG3_interworking_ex-CN3/TSGC3_126_Athens/Docs/C3-230956.zip" TargetMode="External"/><Relationship Id="rId56" Type="http://schemas.openxmlformats.org/officeDocument/2006/relationships/fontTable" Target="fontTable.xml"/><Relationship Id="rId8" Type="http://schemas.openxmlformats.org/officeDocument/2006/relationships/hyperlink" Target="https://www.3gpp.org/ftp/tsg_ct/WG3_interworking_ex-CN3/TSGC3_126_Athens/Docs/C3-230916.zip" TargetMode="External"/><Relationship Id="rId51" Type="http://schemas.openxmlformats.org/officeDocument/2006/relationships/hyperlink" Target="https://portal.3gpp.org/Home.aspx" TargetMode="External"/><Relationship Id="rId3"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255</Pages>
  <Words>91865</Words>
  <Characters>523633</Characters>
  <Application>Microsoft Office Word</Application>
  <DocSecurity>0</DocSecurity>
  <Lines>4363</Lines>
  <Paragraphs>1228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2023-03-10T15:36:00Z</dcterms:created>
  <dcterms:modified xsi:type="dcterms:W3CDTF">2023-03-10T18:29:00Z</dcterms:modified>
</cp:coreProperties>
</file>