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6A7486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780A06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780A06">
        <w:rPr>
          <w:b/>
          <w:noProof/>
          <w:sz w:val="24"/>
        </w:rPr>
        <w:t>30</w:t>
      </w:r>
      <w:r w:rsidR="00210057">
        <w:rPr>
          <w:b/>
          <w:noProof/>
          <w:sz w:val="24"/>
        </w:rPr>
        <w:t>474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8C5684" w:rsidR="00CC4471" w:rsidRDefault="00780A06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853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CC4471" w:rsidRPr="00C45B67">
        <w:rPr>
          <w:b/>
          <w:noProof/>
          <w:sz w:val="24"/>
          <w:vertAlign w:val="superscript"/>
        </w:rPr>
        <w:t>th</w:t>
      </w:r>
      <w:r w:rsidR="00CC447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CC447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CC4471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65CE4E4B" w14:textId="170155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>the skeleton for the new SEADD Server Services TS</w:t>
      </w:r>
    </w:p>
    <w:p w14:paraId="369E83CA" w14:textId="278AB6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4823C8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D4DFC">
        <w:rPr>
          <w:rFonts w:ascii="Arial" w:hAnsi="Arial" w:cs="Arial"/>
          <w:b/>
          <w:bCs/>
          <w:lang w:val="en-US"/>
        </w:rPr>
        <w:t>22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394ABBF" w:rsidR="00C93D83" w:rsidRDefault="009C05BF">
      <w:pPr>
        <w:rPr>
          <w:lang w:val="en-US"/>
        </w:rPr>
      </w:pPr>
      <w:r>
        <w:rPr>
          <w:lang w:val="en-US"/>
        </w:rPr>
        <w:t>There a need to start the definition of the new SEALDD Server Services technical specifications under the SEALDD WI.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66D4A50" w:rsidR="00C93D83" w:rsidRDefault="009C05BF">
      <w:pPr>
        <w:rPr>
          <w:lang w:val="en-US"/>
        </w:rPr>
      </w:pPr>
      <w:r>
        <w:rPr>
          <w:lang w:val="en-US"/>
        </w:rPr>
        <w:t>Define the TS skeleton of the new SEALDD Server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8AA18B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9C05BF" w:rsidRPr="0006732A">
        <w:rPr>
          <w:highlight w:val="yellow"/>
          <w:lang w:val="en-US"/>
        </w:rPr>
        <w:t>xxx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3FCAD424" w:rsidR="00C93D83" w:rsidRDefault="00A20D2E">
      <w:pPr>
        <w:rPr>
          <w:lang w:val="en-US"/>
        </w:rPr>
      </w:pPr>
      <w:r>
        <w:rPr>
          <w:lang w:val="en-US"/>
        </w:rPr>
        <w:t xml:space="preserve">Cf. the TS skeleton attached to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61855" w14:textId="77777777" w:rsidR="00AB5258" w:rsidRDefault="00AB5258">
      <w:r>
        <w:separator/>
      </w:r>
    </w:p>
  </w:endnote>
  <w:endnote w:type="continuationSeparator" w:id="0">
    <w:p w14:paraId="11EA8AED" w14:textId="77777777" w:rsidR="00AB5258" w:rsidRDefault="00AB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E61BD" w14:textId="77777777" w:rsidR="00AB5258" w:rsidRDefault="00AB5258">
      <w:r>
        <w:separator/>
      </w:r>
    </w:p>
  </w:footnote>
  <w:footnote w:type="continuationSeparator" w:id="0">
    <w:p w14:paraId="4ACEC6DA" w14:textId="77777777" w:rsidR="00AB5258" w:rsidRDefault="00AB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1604A8"/>
    <w:rsid w:val="001B093A"/>
    <w:rsid w:val="00210057"/>
    <w:rsid w:val="0039190F"/>
    <w:rsid w:val="0044235F"/>
    <w:rsid w:val="00780A06"/>
    <w:rsid w:val="00785301"/>
    <w:rsid w:val="009255E7"/>
    <w:rsid w:val="00982BA7"/>
    <w:rsid w:val="00987D35"/>
    <w:rsid w:val="009C05BF"/>
    <w:rsid w:val="00A20D2E"/>
    <w:rsid w:val="00A34787"/>
    <w:rsid w:val="00A50C8C"/>
    <w:rsid w:val="00AA3DBE"/>
    <w:rsid w:val="00AB5258"/>
    <w:rsid w:val="00AC634E"/>
    <w:rsid w:val="00B41104"/>
    <w:rsid w:val="00B44471"/>
    <w:rsid w:val="00BA4BE2"/>
    <w:rsid w:val="00BD1620"/>
    <w:rsid w:val="00BF3721"/>
    <w:rsid w:val="00C61958"/>
    <w:rsid w:val="00C93D83"/>
    <w:rsid w:val="00CC4471"/>
    <w:rsid w:val="00D07287"/>
    <w:rsid w:val="00D91DC8"/>
    <w:rsid w:val="00ED4DFC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</cp:lastModifiedBy>
  <cp:revision>23</cp:revision>
  <cp:lastPrinted>1899-12-31T23:00:00Z</cp:lastPrinted>
  <dcterms:created xsi:type="dcterms:W3CDTF">2023-02-16T13:53:00Z</dcterms:created>
  <dcterms:modified xsi:type="dcterms:W3CDTF">2023-02-20T11:12:00Z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