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79C9C" w14:textId="3B1C4C46" w:rsidR="00FE7FD2" w:rsidRDefault="00FE7FD2" w:rsidP="00FE7F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2947BC">
        <w:rPr>
          <w:b/>
          <w:noProof/>
          <w:sz w:val="24"/>
        </w:rPr>
        <w:t>5200</w:t>
      </w:r>
    </w:p>
    <w:p w14:paraId="6484DD38" w14:textId="51E9DCA1" w:rsidR="00FE7FD2" w:rsidRDefault="00FE7FD2" w:rsidP="00FE7F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D2380">
        <w:rPr>
          <w:b/>
          <w:noProof/>
          <w:sz w:val="24"/>
        </w:rPr>
        <w:t xml:space="preserve">                                    </w:t>
      </w:r>
      <w:r w:rsidR="007D2380" w:rsidRPr="007D2380">
        <w:rPr>
          <w:rFonts w:eastAsia="Batang" w:cs="Arial"/>
          <w:b/>
          <w:lang w:eastAsia="zh-CN"/>
        </w:rPr>
        <w:t>(revision of xx-yyxxxx)</w:t>
      </w:r>
    </w:p>
    <w:p w14:paraId="3F8E3183" w14:textId="77777777" w:rsidR="00FE7FD2" w:rsidRDefault="00FE7FD2" w:rsidP="00FE7F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EB744D" w14:textId="0FB5B5E1" w:rsidR="000F3EA3" w:rsidRPr="00D14081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D14081">
        <w:rPr>
          <w:b/>
          <w:noProof/>
          <w:color w:val="BFBFBF" w:themeColor="background1" w:themeShade="BF"/>
          <w:sz w:val="24"/>
        </w:rPr>
        <w:t>3GPP TSG-CT WG1 Meeting #139</w:t>
      </w:r>
      <w:r w:rsidRPr="00D14081">
        <w:rPr>
          <w:b/>
          <w:i/>
          <w:noProof/>
          <w:color w:val="BFBFBF" w:themeColor="background1" w:themeShade="BF"/>
          <w:sz w:val="28"/>
        </w:rPr>
        <w:tab/>
      </w:r>
      <w:r w:rsidRPr="00D14081">
        <w:rPr>
          <w:b/>
          <w:noProof/>
          <w:color w:val="BFBFBF" w:themeColor="background1" w:themeShade="BF"/>
          <w:sz w:val="24"/>
        </w:rPr>
        <w:t>C1-22</w:t>
      </w:r>
      <w:r w:rsidR="00BD77B7">
        <w:rPr>
          <w:b/>
          <w:noProof/>
          <w:color w:val="BFBFBF" w:themeColor="background1" w:themeShade="BF"/>
          <w:sz w:val="24"/>
        </w:rPr>
        <w:t>6550</w:t>
      </w:r>
      <w:bookmarkStart w:id="0" w:name="_GoBack"/>
      <w:bookmarkEnd w:id="0"/>
    </w:p>
    <w:p w14:paraId="6AA166CE" w14:textId="3B2FFD67" w:rsidR="0007498D" w:rsidRPr="00D14081" w:rsidRDefault="000F3EA3" w:rsidP="00B109DA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14081">
        <w:rPr>
          <w:b/>
          <w:noProof/>
          <w:color w:val="BFBFBF" w:themeColor="background1" w:themeShade="BF"/>
          <w:sz w:val="24"/>
        </w:rPr>
        <w:t>Toulouse, France, 14</w:t>
      </w:r>
      <w:r w:rsidRPr="00D1408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14081">
        <w:rPr>
          <w:b/>
          <w:noProof/>
          <w:color w:val="BFBFBF" w:themeColor="background1" w:themeShade="BF"/>
          <w:sz w:val="24"/>
        </w:rPr>
        <w:t xml:space="preserve"> – 18</w:t>
      </w:r>
      <w:r w:rsidRPr="00D1408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14081">
        <w:rPr>
          <w:b/>
          <w:noProof/>
          <w:color w:val="BFBFBF" w:themeColor="background1" w:themeShade="BF"/>
          <w:sz w:val="24"/>
        </w:rPr>
        <w:t xml:space="preserve"> November 2022</w:t>
      </w:r>
      <w:r w:rsidR="007D2380">
        <w:rPr>
          <w:b/>
          <w:noProof/>
          <w:color w:val="BFBFBF" w:themeColor="background1" w:themeShade="BF"/>
          <w:sz w:val="24"/>
        </w:rPr>
        <w:t xml:space="preserve">                                    </w:t>
      </w:r>
      <w:r w:rsidR="007D2380" w:rsidRPr="007D2380">
        <w:rPr>
          <w:rFonts w:eastAsia="Batang" w:cs="Arial"/>
          <w:b/>
          <w:color w:val="BFBFBF" w:themeColor="background1" w:themeShade="BF"/>
          <w:lang w:eastAsia="zh-CN"/>
        </w:rPr>
        <w:t>(revision of xx-yyxxxx)</w:t>
      </w:r>
    </w:p>
    <w:p w14:paraId="1B4DE640" w14:textId="60192612" w:rsidR="00266524" w:rsidRPr="006E5DD5" w:rsidRDefault="00266524" w:rsidP="0026652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86F7C0" w14:textId="6D0B2003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52DB33B3" w14:textId="66CB0E20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for enabling Edge Applications Phase 2</w:t>
      </w:r>
    </w:p>
    <w:p w14:paraId="4ED87B2D" w14:textId="77777777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FA5F50" w14:textId="6227281A" w:rsidR="00266524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6CC84FE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C27DF">
        <w:t>XXXXXX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34B77931" w:rsidR="006633FC" w:rsidRPr="007E02E7" w:rsidRDefault="006633FC" w:rsidP="0013422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xxxxxx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77777777" w:rsidR="0010604C" w:rsidRDefault="0010604C" w:rsidP="00134227">
      <w:r>
        <w:t>For CT1, based on normative stage-2 work developed in 3GPP TS 23.558, the expected work includes:</w:t>
      </w:r>
    </w:p>
    <w:p w14:paraId="2CA7C6E9" w14:textId="5A7AF389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and EDGE-5</w:t>
      </w:r>
      <w:r w:rsidRPr="0010604C">
        <w:t xml:space="preserve"> 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7B965712" w:rsidR="006C2E80" w:rsidRDefault="0010604C" w:rsidP="00134227">
      <w:r>
        <w:t>For CT3, based on normative stage-2 work developed in 3GPP TS 23.558 and TS 23.222, the expected work includes:</w:t>
      </w:r>
    </w:p>
    <w:p w14:paraId="26D80A9C" w14:textId="5E300943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 xml:space="preserve">-3, EDGE-6, EDGE-9 and </w:t>
      </w:r>
      <w:r>
        <w:t>EDGE-10 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17E7D8B8" w:rsidR="00731802" w:rsidRDefault="00731802" w:rsidP="00134227">
            <w:r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34227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34227">
            <w:pPr>
              <w:pStyle w:val="TAL"/>
            </w:pP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F6A62" w14:textId="77777777" w:rsidR="00F15487" w:rsidRDefault="00F15487" w:rsidP="00134227">
      <w:r>
        <w:separator/>
      </w:r>
    </w:p>
  </w:endnote>
  <w:endnote w:type="continuationSeparator" w:id="0">
    <w:p w14:paraId="558AF594" w14:textId="77777777" w:rsidR="00F15487" w:rsidRDefault="00F15487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DD519" w14:textId="77777777" w:rsidR="00F15487" w:rsidRDefault="00F15487" w:rsidP="00134227">
      <w:r>
        <w:separator/>
      </w:r>
    </w:p>
  </w:footnote>
  <w:footnote w:type="continuationSeparator" w:id="0">
    <w:p w14:paraId="2968CDFB" w14:textId="77777777" w:rsidR="00F15487" w:rsidRDefault="00F15487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A4192"/>
    <w:rsid w:val="001A7910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75D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8267C"/>
    <w:rsid w:val="004860AB"/>
    <w:rsid w:val="004876B9"/>
    <w:rsid w:val="00493A79"/>
    <w:rsid w:val="00495840"/>
    <w:rsid w:val="004A40BE"/>
    <w:rsid w:val="004A6A60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90BCC"/>
    <w:rsid w:val="00795CEE"/>
    <w:rsid w:val="00796F94"/>
    <w:rsid w:val="007974F5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B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26B"/>
    <w:rsid w:val="00902B77"/>
    <w:rsid w:val="009111A2"/>
    <w:rsid w:val="009226CA"/>
    <w:rsid w:val="00922FCB"/>
    <w:rsid w:val="00926012"/>
    <w:rsid w:val="0093028D"/>
    <w:rsid w:val="009328A1"/>
    <w:rsid w:val="00935CB0"/>
    <w:rsid w:val="00937C6F"/>
    <w:rsid w:val="00940094"/>
    <w:rsid w:val="009428A9"/>
    <w:rsid w:val="009437A2"/>
    <w:rsid w:val="00944B28"/>
    <w:rsid w:val="00947F8B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7912"/>
    <w:rsid w:val="00A306FC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4CC1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1548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7F7"/>
    <w:rsid w:val="00FA56F2"/>
    <w:rsid w:val="00FA5814"/>
    <w:rsid w:val="00FB127E"/>
    <w:rsid w:val="00FB4C60"/>
    <w:rsid w:val="00FC0804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819AE-FE04-412D-9492-7E6914F7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23</cp:revision>
  <cp:lastPrinted>2000-02-29T11:31:00Z</cp:lastPrinted>
  <dcterms:created xsi:type="dcterms:W3CDTF">2022-11-02T18:04:00Z</dcterms:created>
  <dcterms:modified xsi:type="dcterms:W3CDTF">2022-11-07T07:43:00Z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