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11A17" w14:textId="50A3A6DE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123e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FB6D16">
        <w:rPr>
          <w:rFonts w:cs="Arial"/>
          <w:bCs/>
          <w:sz w:val="22"/>
          <w:szCs w:val="22"/>
        </w:rPr>
        <w:t>C3-224abc</w:t>
      </w:r>
    </w:p>
    <w:p w14:paraId="0FE2B176" w14:textId="1D4F0F43" w:rsidR="004E3939" w:rsidRPr="00DA53A0" w:rsidRDefault="00FB6D16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>18th - 26th August, 2022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4BAC01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7B68AE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5"/>
    <w:bookmarkEnd w:id="6"/>
    <w:bookmarkEnd w:id="7"/>
    <w:p w14:paraId="7A06533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8"/>
      <w:bookmarkEnd w:id="9"/>
      <w:bookmarkEnd w:id="10"/>
    </w:p>
    <w:p w14:paraId="3BD2D81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4" w:name="OLE_LINK47"/>
      <w:bookmarkStart w:id="15" w:name="OLE_LINK48"/>
      <w:bookmarkStart w:id="16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4"/>
      <w:bookmarkEnd w:id="15"/>
      <w:bookmarkEnd w:id="16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11"/>
      <w:bookmarkEnd w:id="12"/>
      <w:bookmarkEnd w:id="13"/>
    </w:p>
    <w:p w14:paraId="22B9842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7"/>
    <w:bookmarkEnd w:id="18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6C00C81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7507F908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6B758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E88DA38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53285AD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0C63DAB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6DCB09E7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2147D8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3D40E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EF3F0C" w14:textId="77777777" w:rsidR="002F1940" w:rsidRDefault="002F1940" w:rsidP="002F1940">
      <w:bookmarkStart w:id="19" w:name="OLE_LINK55"/>
      <w:bookmarkStart w:id="20" w:name="OLE_LINK56"/>
      <w:bookmarkStart w:id="21" w:name="OLE_LINK53"/>
      <w:bookmarkStart w:id="22" w:name="OLE_LINK54"/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9"/>
      <w:bookmarkEnd w:id="20"/>
    </w:p>
    <w:p w14:paraId="59528F7E" w14:textId="77777777" w:rsidR="002F1940" w:rsidRPr="002F1940" w:rsidRDefault="002F1940" w:rsidP="002F1940"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1"/>
    <w:bookmarkEnd w:id="22"/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EB388" w14:textId="77777777" w:rsidR="00F64AB6" w:rsidRDefault="00F64AB6">
      <w:pPr>
        <w:spacing w:after="0"/>
      </w:pPr>
      <w:r>
        <w:separator/>
      </w:r>
    </w:p>
  </w:endnote>
  <w:endnote w:type="continuationSeparator" w:id="0">
    <w:p w14:paraId="305C596B" w14:textId="77777777" w:rsidR="00F64AB6" w:rsidRDefault="00F64A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15A38" w14:textId="77777777" w:rsidR="00F64AB6" w:rsidRDefault="00F64AB6">
      <w:pPr>
        <w:spacing w:after="0"/>
      </w:pPr>
      <w:r>
        <w:separator/>
      </w:r>
    </w:p>
  </w:footnote>
  <w:footnote w:type="continuationSeparator" w:id="0">
    <w:p w14:paraId="32AB7CEB" w14:textId="77777777" w:rsidR="00F64AB6" w:rsidRDefault="00F64A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F1940"/>
    <w:rsid w:val="00383545"/>
    <w:rsid w:val="00433500"/>
    <w:rsid w:val="00433F71"/>
    <w:rsid w:val="00440D43"/>
    <w:rsid w:val="004E3939"/>
    <w:rsid w:val="007F4F92"/>
    <w:rsid w:val="008D772F"/>
    <w:rsid w:val="0099764C"/>
    <w:rsid w:val="00B97703"/>
    <w:rsid w:val="00CF6087"/>
    <w:rsid w:val="00F64AB6"/>
    <w:rsid w:val="00FB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semiHidden/>
    <w:rsid w:val="00FB6D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6D16"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2020-01-14T15:01:00Z</dcterms:created>
  <dcterms:modified xsi:type="dcterms:W3CDTF">2022-06-16T14:03:00Z</dcterms:modified>
</cp:coreProperties>
</file>