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9BA7" w14:textId="267A7F45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84345">
        <w:rPr>
          <w:b/>
          <w:noProof/>
          <w:sz w:val="24"/>
        </w:rPr>
        <w:t>2</w:t>
      </w:r>
      <w:r w:rsidR="00441ED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FA6240">
        <w:rPr>
          <w:b/>
          <w:i/>
          <w:noProof/>
          <w:sz w:val="28"/>
          <w:lang w:eastAsia="ko-KR"/>
        </w:rPr>
        <w:t>2</w:t>
      </w:r>
      <w:r w:rsidR="00441EDE">
        <w:rPr>
          <w:b/>
          <w:i/>
          <w:noProof/>
          <w:sz w:val="28"/>
          <w:lang w:eastAsia="ko-KR"/>
        </w:rPr>
        <w:t>4</w:t>
      </w:r>
      <w:r w:rsidR="003B7818">
        <w:rPr>
          <w:b/>
          <w:i/>
          <w:noProof/>
          <w:sz w:val="28"/>
          <w:lang w:eastAsia="ko-KR"/>
        </w:rPr>
        <w:t>01</w:t>
      </w:r>
      <w:r w:rsidR="00441EDE">
        <w:rPr>
          <w:b/>
          <w:i/>
          <w:noProof/>
          <w:sz w:val="28"/>
          <w:lang w:eastAsia="ko-KR"/>
        </w:rPr>
        <w:t>7</w:t>
      </w:r>
    </w:p>
    <w:p w14:paraId="713D4A7A" w14:textId="0F5B504F" w:rsidR="004B4D34" w:rsidRDefault="004B4D34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3B7818">
        <w:rPr>
          <w:b/>
          <w:noProof/>
          <w:sz w:val="24"/>
        </w:rPr>
        <w:t>1</w:t>
      </w:r>
      <w:r w:rsidR="00441EDE">
        <w:rPr>
          <w:b/>
          <w:noProof/>
          <w:sz w:val="24"/>
        </w:rPr>
        <w:t>8</w:t>
      </w:r>
      <w:r w:rsidR="00C13006"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B7818">
        <w:rPr>
          <w:b/>
          <w:noProof/>
          <w:sz w:val="24"/>
        </w:rPr>
        <w:t>2</w:t>
      </w:r>
      <w:r w:rsidR="00441EDE">
        <w:rPr>
          <w:b/>
          <w:noProof/>
          <w:sz w:val="24"/>
        </w:rPr>
        <w:t>6</w:t>
      </w:r>
      <w:r w:rsidR="00716799">
        <w:rPr>
          <w:b/>
          <w:noProof/>
          <w:sz w:val="24"/>
          <w:vertAlign w:val="superscript"/>
        </w:rPr>
        <w:t>th</w:t>
      </w:r>
      <w:r w:rsidR="00FA6240">
        <w:rPr>
          <w:b/>
          <w:noProof/>
          <w:sz w:val="24"/>
        </w:rPr>
        <w:t xml:space="preserve"> </w:t>
      </w:r>
      <w:r w:rsidR="00441EDE">
        <w:rPr>
          <w:b/>
          <w:noProof/>
          <w:sz w:val="24"/>
        </w:rPr>
        <w:t>August</w:t>
      </w:r>
      <w:r w:rsidR="003B7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A6240">
        <w:rPr>
          <w:b/>
          <w:noProof/>
          <w:sz w:val="24"/>
        </w:rPr>
        <w:t>2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C55A4D" w14:paraId="2CD8888E" w14:textId="77777777" w:rsidTr="006455AB">
        <w:tc>
          <w:tcPr>
            <w:tcW w:w="1691" w:type="pct"/>
            <w:vAlign w:val="center"/>
          </w:tcPr>
          <w:p w14:paraId="732471FA" w14:textId="4B06C3DC" w:rsidR="001A0FB0" w:rsidRPr="00C55A4D" w:rsidRDefault="005E522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8" w:anchor="/meeting?MtgId=60129" w:history="1">
              <w:r w:rsidR="003F15AF" w:rsidRPr="00942B0E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942B0E">
                <w:rPr>
                  <w:rStyle w:val="Hyperlink"/>
                  <w:sz w:val="20"/>
                  <w:szCs w:val="21"/>
                </w:rPr>
                <w:t xml:space="preserve"> </w:t>
              </w:r>
              <w:r w:rsidR="003F15AF" w:rsidRPr="00942B0E">
                <w:rPr>
                  <w:rStyle w:val="Hyperlink"/>
                  <w:sz w:val="20"/>
                  <w:szCs w:val="21"/>
                </w:rPr>
                <w:t>CT3#124</w:t>
              </w:r>
            </w:hyperlink>
          </w:p>
        </w:tc>
        <w:tc>
          <w:tcPr>
            <w:tcW w:w="810" w:type="pct"/>
            <w:vAlign w:val="center"/>
          </w:tcPr>
          <w:p w14:paraId="583574D0" w14:textId="4E0565FA" w:rsidR="001A0FB0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Oct 2022</w:t>
            </w:r>
          </w:p>
        </w:tc>
        <w:tc>
          <w:tcPr>
            <w:tcW w:w="368" w:type="pct"/>
            <w:vAlign w:val="center"/>
          </w:tcPr>
          <w:p w14:paraId="15CF261C" w14:textId="0D844233" w:rsidR="001A0FB0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6F5ABC8" w14:textId="4E34F348" w:rsidR="001A0FB0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10 - 14 Oct</w:t>
            </w:r>
          </w:p>
        </w:tc>
        <w:tc>
          <w:tcPr>
            <w:tcW w:w="664" w:type="pct"/>
            <w:vAlign w:val="center"/>
          </w:tcPr>
          <w:p w14:paraId="59CBE68E" w14:textId="00A43809" w:rsidR="001A0FB0" w:rsidRPr="00C55A4D" w:rsidRDefault="00B3054A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E-meeting</w:t>
            </w:r>
          </w:p>
        </w:tc>
        <w:tc>
          <w:tcPr>
            <w:tcW w:w="437" w:type="pct"/>
            <w:vAlign w:val="center"/>
          </w:tcPr>
          <w:p w14:paraId="7E58B9B0" w14:textId="08C182AE" w:rsidR="001A0FB0" w:rsidRPr="00C55A4D" w:rsidRDefault="001A0FB0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BE1FF9" w14:paraId="3880CB40" w14:textId="77777777" w:rsidTr="006455AB">
        <w:tc>
          <w:tcPr>
            <w:tcW w:w="1691" w:type="pct"/>
            <w:vAlign w:val="center"/>
          </w:tcPr>
          <w:p w14:paraId="3E8D5260" w14:textId="510D9233" w:rsidR="00BE1FF9" w:rsidRDefault="005E522F" w:rsidP="00BE1FF9">
            <w:pPr>
              <w:pStyle w:val="TAL"/>
              <w:spacing w:before="60" w:after="60"/>
            </w:pPr>
            <w:hyperlink r:id="rId9" w:anchor="/meeting?MtgId=60130" w:history="1">
              <w:r w:rsidR="00BE1FF9" w:rsidRPr="00942B0E">
                <w:rPr>
                  <w:rStyle w:val="Hyperlink"/>
                  <w:sz w:val="20"/>
                  <w:szCs w:val="21"/>
                </w:rPr>
                <w:t>3GPP CT3#12</w:t>
              </w:r>
              <w:r w:rsidR="00BE1FF9">
                <w:rPr>
                  <w:rStyle w:val="Hyperlink"/>
                  <w:sz w:val="20"/>
                  <w:szCs w:val="21"/>
                </w:rPr>
                <w:t>5</w:t>
              </w:r>
            </w:hyperlink>
          </w:p>
        </w:tc>
        <w:tc>
          <w:tcPr>
            <w:tcW w:w="810" w:type="pct"/>
            <w:vAlign w:val="center"/>
          </w:tcPr>
          <w:p w14:paraId="4E9DF46E" w14:textId="15E203CD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</w:t>
            </w:r>
            <w:r w:rsidRPr="00C55A4D">
              <w:rPr>
                <w:sz w:val="20"/>
                <w:szCs w:val="21"/>
              </w:rPr>
              <w:t xml:space="preserve"> 2022</w:t>
            </w:r>
          </w:p>
        </w:tc>
        <w:tc>
          <w:tcPr>
            <w:tcW w:w="368" w:type="pct"/>
            <w:vAlign w:val="center"/>
          </w:tcPr>
          <w:p w14:paraId="1CB70BB6" w14:textId="4DBBC373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549003D" w14:textId="7FEAEA14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</w:t>
            </w:r>
            <w:r w:rsidRPr="00C55A4D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18</w:t>
            </w:r>
            <w:r w:rsidRPr="00C55A4D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Nov</w:t>
            </w:r>
          </w:p>
        </w:tc>
        <w:tc>
          <w:tcPr>
            <w:tcW w:w="664" w:type="pct"/>
            <w:vAlign w:val="center"/>
          </w:tcPr>
          <w:p w14:paraId="4C9AE3B3" w14:textId="567951C0" w:rsidR="00BE1FF9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6D1E2510" w14:textId="1355C3F6" w:rsidR="00BE1FF9" w:rsidRPr="00C55A4D" w:rsidRDefault="007E16E5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CA</w:t>
            </w:r>
          </w:p>
        </w:tc>
      </w:tr>
      <w:tr w:rsidR="00BE1FF9" w14:paraId="42FC8000" w14:textId="77777777" w:rsidTr="006455AB">
        <w:tc>
          <w:tcPr>
            <w:tcW w:w="1691" w:type="pct"/>
            <w:vAlign w:val="center"/>
          </w:tcPr>
          <w:p w14:paraId="3D276AE0" w14:textId="104DD39C" w:rsidR="00BE1FF9" w:rsidRDefault="005E522F" w:rsidP="00BE1FF9">
            <w:pPr>
              <w:pStyle w:val="TAL"/>
              <w:spacing w:before="60" w:after="60"/>
            </w:pPr>
            <w:hyperlink r:id="rId10" w:anchor="/meeting?MtgId=60173" w:history="1">
              <w:r w:rsidR="00BE1FF9" w:rsidRPr="00942B0E">
                <w:rPr>
                  <w:rStyle w:val="Hyperlink"/>
                  <w:sz w:val="20"/>
                  <w:szCs w:val="21"/>
                </w:rPr>
                <w:t>3GPP CT3#12</w:t>
              </w:r>
              <w:r w:rsidR="00BE1FF9">
                <w:rPr>
                  <w:rStyle w:val="Hyperlink"/>
                  <w:sz w:val="20"/>
                  <w:szCs w:val="21"/>
                </w:rPr>
                <w:t>5-bis</w:t>
              </w:r>
            </w:hyperlink>
          </w:p>
        </w:tc>
        <w:tc>
          <w:tcPr>
            <w:tcW w:w="810" w:type="pct"/>
            <w:vAlign w:val="center"/>
          </w:tcPr>
          <w:p w14:paraId="2C3BF5C2" w14:textId="6B161A36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</w:t>
            </w:r>
            <w:r w:rsidRPr="00C55A4D">
              <w:rPr>
                <w:sz w:val="20"/>
                <w:szCs w:val="21"/>
              </w:rPr>
              <w:t xml:space="preserve"> 202</w:t>
            </w:r>
            <w:r>
              <w:rPr>
                <w:sz w:val="20"/>
                <w:szCs w:val="21"/>
              </w:rPr>
              <w:t>3</w:t>
            </w:r>
          </w:p>
        </w:tc>
        <w:tc>
          <w:tcPr>
            <w:tcW w:w="368" w:type="pct"/>
            <w:vAlign w:val="center"/>
          </w:tcPr>
          <w:p w14:paraId="134FD9EA" w14:textId="3EB1D97B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79678F97" w14:textId="50646D5E" w:rsidR="00BE1FF9" w:rsidRPr="00C55A4D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16</w:t>
            </w:r>
            <w:r w:rsidRPr="00C55A4D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20</w:t>
            </w:r>
            <w:r w:rsidRPr="00C55A4D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Jan</w:t>
            </w:r>
          </w:p>
        </w:tc>
        <w:tc>
          <w:tcPr>
            <w:tcW w:w="664" w:type="pct"/>
            <w:vAlign w:val="center"/>
          </w:tcPr>
          <w:p w14:paraId="14FC8CCB" w14:textId="7F270C80" w:rsidR="00BE1FF9" w:rsidRDefault="00BE1FF9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37B201D1" w14:textId="77777777" w:rsidR="00BE1FF9" w:rsidRPr="00C55A4D" w:rsidRDefault="00BE1FF9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9C5772" w14:paraId="2FE69865" w14:textId="77777777" w:rsidTr="006455AB">
        <w:tc>
          <w:tcPr>
            <w:tcW w:w="1691" w:type="pct"/>
            <w:vAlign w:val="center"/>
          </w:tcPr>
          <w:p w14:paraId="4540A931" w14:textId="0285F629" w:rsidR="009C5772" w:rsidRDefault="004F77B4" w:rsidP="00BE1FF9">
            <w:pPr>
              <w:pStyle w:val="TAL"/>
              <w:spacing w:before="60" w:after="60"/>
            </w:pPr>
            <w:hyperlink r:id="rId11" w:anchor="/meeting?MtgId=60174" w:history="1">
              <w:r w:rsidRPr="00942B0E">
                <w:rPr>
                  <w:rStyle w:val="Hyperlink"/>
                  <w:sz w:val="20"/>
                  <w:szCs w:val="21"/>
                </w:rPr>
                <w:t>3GPP CT3#12</w:t>
              </w:r>
              <w:r>
                <w:rPr>
                  <w:rStyle w:val="Hyperlink"/>
                  <w:sz w:val="20"/>
                  <w:szCs w:val="21"/>
                </w:rPr>
                <w:t>6</w:t>
              </w:r>
            </w:hyperlink>
          </w:p>
        </w:tc>
        <w:tc>
          <w:tcPr>
            <w:tcW w:w="810" w:type="pct"/>
            <w:vAlign w:val="center"/>
          </w:tcPr>
          <w:p w14:paraId="5CA78960" w14:textId="7754BBBC" w:rsidR="009C5772" w:rsidRDefault="004F77B4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2023</w:t>
            </w:r>
          </w:p>
        </w:tc>
        <w:tc>
          <w:tcPr>
            <w:tcW w:w="368" w:type="pct"/>
            <w:vAlign w:val="center"/>
          </w:tcPr>
          <w:p w14:paraId="224E1A25" w14:textId="59301AE3" w:rsidR="009C5772" w:rsidRPr="00C55A4D" w:rsidRDefault="004F77B4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294DB0FE" w14:textId="5DDD4B0E" w:rsidR="009C5772" w:rsidRDefault="004F77B4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 Feb - 03 Mar</w:t>
            </w:r>
          </w:p>
        </w:tc>
        <w:tc>
          <w:tcPr>
            <w:tcW w:w="664" w:type="pct"/>
            <w:vAlign w:val="center"/>
          </w:tcPr>
          <w:p w14:paraId="248BD8EA" w14:textId="074222D9" w:rsidR="009C5772" w:rsidRDefault="007E16E5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240D5E47" w14:textId="574B3391" w:rsidR="009C5772" w:rsidRPr="00C55A4D" w:rsidRDefault="007E16E5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</w:tbl>
    <w:p w14:paraId="4C9A5AE9" w14:textId="0DD73A8B" w:rsidR="004B4D34" w:rsidRDefault="004B4D34">
      <w:pPr>
        <w:rPr>
          <w:rFonts w:ascii="Arial" w:hAnsi="Arial" w:cs="Arial"/>
        </w:rPr>
      </w:pPr>
    </w:p>
    <w:p w14:paraId="11A0393C" w14:textId="375801B4" w:rsidR="00E12218" w:rsidRDefault="00E12218" w:rsidP="00E12218">
      <w:pPr>
        <w:pStyle w:val="N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 </w:t>
      </w:r>
      <w:r w:rsidR="00BE1FF9">
        <w:rPr>
          <w:rFonts w:eastAsiaTheme="minorEastAsia"/>
          <w:lang w:val="en-US"/>
        </w:rPr>
        <w:t>1</w:t>
      </w:r>
      <w:r>
        <w:rPr>
          <w:rFonts w:eastAsiaTheme="minorEastAsia"/>
          <w:lang w:val="en-US"/>
        </w:rPr>
        <w:t>:</w:t>
      </w:r>
      <w:r w:rsidR="007A4594">
        <w:rPr>
          <w:rFonts w:eastAsiaTheme="minorEastAsia"/>
          <w:lang w:val="en-US"/>
        </w:rPr>
        <w:t xml:space="preserve"> </w:t>
      </w:r>
      <w:r w:rsidR="0093416A">
        <w:rPr>
          <w:rFonts w:eastAsiaTheme="minorEastAsia"/>
          <w:lang w:val="en-US"/>
        </w:rPr>
        <w:tab/>
      </w:r>
      <w:r w:rsidR="007A4594">
        <w:rPr>
          <w:rFonts w:eastAsiaTheme="minorEastAsia"/>
          <w:lang w:val="en-US"/>
        </w:rPr>
        <w:t xml:space="preserve">3GPP CT3#124 </w:t>
      </w:r>
      <w:r w:rsidR="003060F6">
        <w:rPr>
          <w:rFonts w:eastAsiaTheme="minorEastAsia"/>
          <w:lang w:val="en-US"/>
        </w:rPr>
        <w:t xml:space="preserve">will </w:t>
      </w:r>
      <w:r w:rsidR="007A4594">
        <w:rPr>
          <w:rFonts w:eastAsiaTheme="minorEastAsia"/>
          <w:lang w:val="en-US"/>
        </w:rPr>
        <w:t>be replaced by 3GPP CT3#124e (i.e. electronic meeting)</w:t>
      </w:r>
      <w:r w:rsidR="0093416A">
        <w:rPr>
          <w:rFonts w:eastAsiaTheme="minorEastAsia"/>
          <w:lang w:val="en-US"/>
        </w:rPr>
        <w:t xml:space="preserve">. The link will be updated accordingly. </w:t>
      </w:r>
    </w:p>
    <w:p w14:paraId="5586EFCD" w14:textId="665807D5" w:rsidR="003060F6" w:rsidRDefault="003060F6" w:rsidP="00E12218">
      <w:pPr>
        <w:pStyle w:val="N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 2: </w:t>
      </w:r>
      <w:r w:rsidR="00E57EF9">
        <w:rPr>
          <w:rFonts w:eastAsiaTheme="minorEastAsia"/>
          <w:lang w:val="en-US"/>
        </w:rPr>
        <w:t xml:space="preserve">3GPP CT3#125 will be held in </w:t>
      </w:r>
      <w:r w:rsidR="009C5772">
        <w:rPr>
          <w:rFonts w:eastAsiaTheme="minorEastAsia"/>
          <w:lang w:val="en-US"/>
        </w:rPr>
        <w:t xml:space="preserve">Canada, </w:t>
      </w:r>
      <w:r w:rsidR="00E57EF9">
        <w:rPr>
          <w:rFonts w:eastAsiaTheme="minorEastAsia"/>
          <w:lang w:val="en-US"/>
        </w:rPr>
        <w:t>North America, but the location has not been confirmed yet.</w:t>
      </w:r>
    </w:p>
    <w:p w14:paraId="0D677C9A" w14:textId="3A684821" w:rsidR="00E57EF9" w:rsidRPr="00E57EF9" w:rsidRDefault="00E57EF9" w:rsidP="00E12218">
      <w:pPr>
        <w:pStyle w:val="NO"/>
        <w:rPr>
          <w:rFonts w:eastAsia="Malgun Gothic"/>
          <w:lang w:val="en-US" w:eastAsia="ko-KR"/>
        </w:rPr>
      </w:pPr>
      <w:r>
        <w:rPr>
          <w:rFonts w:eastAsiaTheme="minorEastAsia"/>
          <w:lang w:val="en-US"/>
        </w:rPr>
        <w:t>NOTE 3: The details of 3GPP CT3</w:t>
      </w:r>
      <w:r>
        <w:rPr>
          <w:rFonts w:eastAsia="Malgun Gothic" w:hint="eastAsia"/>
          <w:lang w:val="en-US" w:eastAsia="ko-KR"/>
        </w:rPr>
        <w:t>#</w:t>
      </w:r>
      <w:r>
        <w:rPr>
          <w:rFonts w:eastAsia="Malgun Gothic"/>
          <w:lang w:val="en-US" w:eastAsia="ko-KR"/>
        </w:rPr>
        <w:t>125-bis</w:t>
      </w:r>
      <w:r w:rsidR="009C5772">
        <w:rPr>
          <w:rFonts w:eastAsia="Malgun Gothic"/>
          <w:lang w:val="en-US" w:eastAsia="ko-KR"/>
        </w:rPr>
        <w:t xml:space="preserve"> and CT3</w:t>
      </w:r>
      <w:r w:rsidR="009C5772">
        <w:rPr>
          <w:rFonts w:eastAsia="Malgun Gothic" w:hint="eastAsia"/>
          <w:lang w:val="en-US" w:eastAsia="ko-KR"/>
        </w:rPr>
        <w:t>#</w:t>
      </w:r>
      <w:r w:rsidR="009C5772">
        <w:rPr>
          <w:rFonts w:eastAsia="Malgun Gothic"/>
          <w:lang w:val="en-US" w:eastAsia="ko-KR"/>
        </w:rPr>
        <w:t>126</w:t>
      </w:r>
      <w:r>
        <w:rPr>
          <w:rFonts w:eastAsia="Malgun Gothic"/>
          <w:lang w:val="en-US" w:eastAsia="ko-KR"/>
        </w:rPr>
        <w:t xml:space="preserve"> are still </w:t>
      </w:r>
      <w:r w:rsidR="006F603D">
        <w:rPr>
          <w:rFonts w:eastAsia="Malgun Gothic"/>
          <w:lang w:val="en-US" w:eastAsia="ko-KR"/>
        </w:rPr>
        <w:t>to be confirmed</w:t>
      </w:r>
      <w:r>
        <w:rPr>
          <w:rFonts w:eastAsia="Malgun Gothic"/>
          <w:lang w:val="en-US" w:eastAsia="ko-KR"/>
        </w:rPr>
        <w:t xml:space="preserve">. </w:t>
      </w:r>
    </w:p>
    <w:p w14:paraId="09C8B4B9" w14:textId="77777777" w:rsidR="001248AD" w:rsidRDefault="001248AD">
      <w:pPr>
        <w:rPr>
          <w:rFonts w:ascii="Arial" w:hAnsi="Arial" w:cs="Arial"/>
        </w:rPr>
      </w:pPr>
    </w:p>
    <w:sectPr w:rsidR="001248A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EA25" w14:textId="77777777" w:rsidR="00B32F84" w:rsidRDefault="00B32F84">
      <w:r>
        <w:separator/>
      </w:r>
    </w:p>
    <w:p w14:paraId="157351DB" w14:textId="77777777" w:rsidR="00B32F84" w:rsidRDefault="00B32F84"/>
  </w:endnote>
  <w:endnote w:type="continuationSeparator" w:id="0">
    <w:p w14:paraId="24BE7FAD" w14:textId="77777777" w:rsidR="00B32F84" w:rsidRDefault="00B32F84">
      <w:r>
        <w:continuationSeparator/>
      </w:r>
    </w:p>
    <w:p w14:paraId="3B34E604" w14:textId="77777777" w:rsidR="00B32F84" w:rsidRDefault="00B32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69D2" w14:textId="77777777" w:rsidR="00B32F84" w:rsidRDefault="00B32F84">
      <w:r>
        <w:separator/>
      </w:r>
    </w:p>
    <w:p w14:paraId="504E7A93" w14:textId="77777777" w:rsidR="00B32F84" w:rsidRDefault="00B32F84"/>
  </w:footnote>
  <w:footnote w:type="continuationSeparator" w:id="0">
    <w:p w14:paraId="28A979C2" w14:textId="77777777" w:rsidR="00B32F84" w:rsidRDefault="00B32F84">
      <w:r>
        <w:continuationSeparator/>
      </w:r>
    </w:p>
    <w:p w14:paraId="08B0C0A7" w14:textId="77777777" w:rsidR="00B32F84" w:rsidRDefault="00B32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612D0"/>
    <w:rsid w:val="000A4C70"/>
    <w:rsid w:val="000E6B33"/>
    <w:rsid w:val="001057D9"/>
    <w:rsid w:val="001248AD"/>
    <w:rsid w:val="00130686"/>
    <w:rsid w:val="00150F9E"/>
    <w:rsid w:val="001A0FB0"/>
    <w:rsid w:val="001A3837"/>
    <w:rsid w:val="001F6B5F"/>
    <w:rsid w:val="0021015F"/>
    <w:rsid w:val="0022747F"/>
    <w:rsid w:val="0023669F"/>
    <w:rsid w:val="002621A0"/>
    <w:rsid w:val="003060F6"/>
    <w:rsid w:val="003B7818"/>
    <w:rsid w:val="003F15AF"/>
    <w:rsid w:val="00441EDE"/>
    <w:rsid w:val="004B4D34"/>
    <w:rsid w:val="004F77B4"/>
    <w:rsid w:val="00500F79"/>
    <w:rsid w:val="0052330F"/>
    <w:rsid w:val="00532857"/>
    <w:rsid w:val="005404B4"/>
    <w:rsid w:val="005D52BE"/>
    <w:rsid w:val="005E522F"/>
    <w:rsid w:val="0062377E"/>
    <w:rsid w:val="006455AB"/>
    <w:rsid w:val="00687EBC"/>
    <w:rsid w:val="006F603D"/>
    <w:rsid w:val="00716799"/>
    <w:rsid w:val="00732318"/>
    <w:rsid w:val="007333E5"/>
    <w:rsid w:val="00796266"/>
    <w:rsid w:val="007A4594"/>
    <w:rsid w:val="007D3A4F"/>
    <w:rsid w:val="007E0ECD"/>
    <w:rsid w:val="007E16E5"/>
    <w:rsid w:val="00812AAE"/>
    <w:rsid w:val="0081569F"/>
    <w:rsid w:val="00886E5F"/>
    <w:rsid w:val="0093416A"/>
    <w:rsid w:val="00942B0E"/>
    <w:rsid w:val="00964864"/>
    <w:rsid w:val="00992622"/>
    <w:rsid w:val="009B66F0"/>
    <w:rsid w:val="009C5772"/>
    <w:rsid w:val="009E7C38"/>
    <w:rsid w:val="00A51EE1"/>
    <w:rsid w:val="00A84345"/>
    <w:rsid w:val="00B3054A"/>
    <w:rsid w:val="00B32F84"/>
    <w:rsid w:val="00B60D57"/>
    <w:rsid w:val="00BE1FF9"/>
    <w:rsid w:val="00C0041E"/>
    <w:rsid w:val="00C10F82"/>
    <w:rsid w:val="00C13006"/>
    <w:rsid w:val="00C55A4D"/>
    <w:rsid w:val="00C92388"/>
    <w:rsid w:val="00CE4422"/>
    <w:rsid w:val="00E12218"/>
    <w:rsid w:val="00E30CBB"/>
    <w:rsid w:val="00E57EF9"/>
    <w:rsid w:val="00EB7529"/>
    <w:rsid w:val="00EC267F"/>
    <w:rsid w:val="00F00B0F"/>
    <w:rsid w:val="00F43146"/>
    <w:rsid w:val="00F51C49"/>
    <w:rsid w:val="00F538C1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125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59</cp:revision>
  <cp:lastPrinted>2003-09-26T09:29:00Z</cp:lastPrinted>
  <dcterms:created xsi:type="dcterms:W3CDTF">2022-03-22T09:26:00Z</dcterms:created>
  <dcterms:modified xsi:type="dcterms:W3CDTF">2022-07-11T17:15:00Z</dcterms:modified>
</cp:coreProperties>
</file>