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347AE171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0C1093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0C1093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71A1F44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C1093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C1093">
        <w:rPr>
          <w:b/>
          <w:noProof/>
          <w:sz w:val="24"/>
        </w:rPr>
        <w:t>20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7777777" w:rsidR="00934BD9" w:rsidRDefault="000C66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7777777" w:rsidR="00934BD9" w:rsidRDefault="000C66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7777777" w:rsidR="00934BD9" w:rsidRDefault="000C6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7777777" w:rsidR="00934BD9" w:rsidRDefault="000C6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7777777" w:rsidR="00934BD9" w:rsidRDefault="000C6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78DE">
              <w:t>&lt;Title&gt;</w:t>
            </w:r>
            <w:r>
              <w:fldChar w:fldCharType="end"/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7777777" w:rsidR="00934BD9" w:rsidRDefault="000C6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78DE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7777777" w:rsidR="00934BD9" w:rsidRDefault="000C6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78DE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7777777" w:rsidR="00934BD9" w:rsidRDefault="000C6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78DE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7777777" w:rsidR="00934BD9" w:rsidRDefault="000C66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78DE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7777777" w:rsidR="00934BD9" w:rsidRDefault="000C6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78DE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sectPr w:rsidR="00934BD9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671EFCE0" w14:textId="77777777" w:rsidR="00934BD9" w:rsidRDefault="001478D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1EFC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F5DFD" w14:textId="77777777" w:rsidR="000C66E5" w:rsidRDefault="000C66E5">
      <w:r>
        <w:separator/>
      </w:r>
    </w:p>
  </w:endnote>
  <w:endnote w:type="continuationSeparator" w:id="0">
    <w:p w14:paraId="003A2E2F" w14:textId="77777777" w:rsidR="000C66E5" w:rsidRDefault="000C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F8300" w14:textId="77777777" w:rsidR="000C66E5" w:rsidRDefault="000C66E5">
      <w:r>
        <w:separator/>
      </w:r>
    </w:p>
  </w:footnote>
  <w:footnote w:type="continuationSeparator" w:id="0">
    <w:p w14:paraId="062C68DB" w14:textId="77777777" w:rsidR="000C66E5" w:rsidRDefault="000C6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C1093"/>
    <w:rsid w:val="000C66E5"/>
    <w:rsid w:val="001478DE"/>
    <w:rsid w:val="00242FE1"/>
    <w:rsid w:val="00303117"/>
    <w:rsid w:val="00342B61"/>
    <w:rsid w:val="004D71CE"/>
    <w:rsid w:val="00501A63"/>
    <w:rsid w:val="00564880"/>
    <w:rsid w:val="005E4A2F"/>
    <w:rsid w:val="00923A0C"/>
    <w:rsid w:val="00932210"/>
    <w:rsid w:val="00934BD9"/>
    <w:rsid w:val="00973BC0"/>
    <w:rsid w:val="009E40C0"/>
    <w:rsid w:val="00A67D56"/>
    <w:rsid w:val="00A72964"/>
    <w:rsid w:val="00BA671E"/>
    <w:rsid w:val="00C45B67"/>
    <w:rsid w:val="00C5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A194E-2876-4D88-A787-74859F962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CR#0018</cp:lastModifiedBy>
  <cp:revision>12</cp:revision>
  <cp:lastPrinted>1899-12-31T23:00:00Z</cp:lastPrinted>
  <dcterms:created xsi:type="dcterms:W3CDTF">2021-08-04T10:52:00Z</dcterms:created>
  <dcterms:modified xsi:type="dcterms:W3CDTF">2022-05-25T09:22:00Z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