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1271BF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30FD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F30FD1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69FFAD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0FD1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0FD1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F30FD1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EBCB" w14:textId="77777777" w:rsidR="00982BA7" w:rsidRDefault="00982BA7">
      <w:r>
        <w:separator/>
      </w:r>
    </w:p>
  </w:endnote>
  <w:endnote w:type="continuationSeparator" w:id="0">
    <w:p w14:paraId="562F46A5" w14:textId="77777777" w:rsidR="00982BA7" w:rsidRDefault="0098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6392" w14:textId="77777777" w:rsidR="00982BA7" w:rsidRDefault="00982BA7">
      <w:r>
        <w:separator/>
      </w:r>
    </w:p>
  </w:footnote>
  <w:footnote w:type="continuationSeparator" w:id="0">
    <w:p w14:paraId="0F1AFEF3" w14:textId="77777777" w:rsidR="00982BA7" w:rsidRDefault="00982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1B093A"/>
    <w:rsid w:val="0044235F"/>
    <w:rsid w:val="00982BA7"/>
    <w:rsid w:val="00A34787"/>
    <w:rsid w:val="00AA3DBE"/>
    <w:rsid w:val="00B41104"/>
    <w:rsid w:val="00BA4BE2"/>
    <w:rsid w:val="00BD1620"/>
    <w:rsid w:val="00BF3721"/>
    <w:rsid w:val="00C93D83"/>
    <w:rsid w:val="00CC4471"/>
    <w:rsid w:val="00F30FD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CR#0018</cp:lastModifiedBy>
  <cp:revision>9</cp:revision>
  <cp:lastPrinted>1899-12-31T23:00:00Z</cp:lastPrinted>
  <dcterms:created xsi:type="dcterms:W3CDTF">2021-08-04T10:39:00Z</dcterms:created>
  <dcterms:modified xsi:type="dcterms:W3CDTF">2022-05-25T09:21:00Z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