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D9C3553" w:rsidR="004F0988" w:rsidRPr="0016361A" w:rsidRDefault="008A6D4A" w:rsidP="002C13BB">
            <w:pPr>
              <w:pStyle w:val="ZA"/>
              <w:framePr w:w="0" w:hRule="auto" w:wrap="auto" w:vAnchor="margin" w:hAnchor="text" w:yAlign="inline"/>
            </w:pPr>
            <w:bookmarkStart w:id="0" w:name="page1"/>
            <w:bookmarkStart w:id="1" w:name="_GoBack"/>
            <w:bookmarkEnd w:id="1"/>
            <w:r w:rsidRPr="0016361A">
              <w:rPr>
                <w:sz w:val="64"/>
              </w:rPr>
              <w:t>3GPP TS 29.</w:t>
            </w:r>
            <w:r w:rsidR="00A6229D">
              <w:rPr>
                <w:sz w:val="64"/>
              </w:rPr>
              <w:t>565</w:t>
            </w:r>
            <w:r w:rsidR="003D1680" w:rsidRPr="0016361A">
              <w:rPr>
                <w:sz w:val="64"/>
              </w:rPr>
              <w:t xml:space="preserve"> </w:t>
            </w:r>
            <w:r w:rsidRPr="0016361A">
              <w:t>V</w:t>
            </w:r>
            <w:r w:rsidR="008110D5">
              <w:t>1</w:t>
            </w:r>
            <w:r w:rsidRPr="0016361A">
              <w:t>.</w:t>
            </w:r>
            <w:r w:rsidR="00C5460E">
              <w:t>4</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C5460E">
              <w:rPr>
                <w:sz w:val="32"/>
              </w:rPr>
              <w:t>0</w:t>
            </w:r>
            <w:r w:rsidR="002C13BB">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3AE96C96" w14:textId="2F1791D0" w:rsidR="008A03F4" w:rsidRDefault="00BA595E">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8A03F4">
        <w:rPr>
          <w:noProof/>
        </w:rPr>
        <w:t>Foreword</w:t>
      </w:r>
      <w:r w:rsidR="008A03F4">
        <w:rPr>
          <w:noProof/>
        </w:rPr>
        <w:tab/>
        <w:t>8</w:t>
      </w:r>
    </w:p>
    <w:p w14:paraId="27F79AAC" w14:textId="77777777" w:rsidR="008A03F4" w:rsidRDefault="008A03F4">
      <w:pPr>
        <w:pStyle w:val="10"/>
        <w:rPr>
          <w:rFonts w:asciiTheme="minorHAnsi" w:eastAsiaTheme="minorEastAsia" w:hAnsiTheme="minorHAnsi" w:cstheme="minorBidi"/>
          <w:noProof/>
          <w:kern w:val="2"/>
          <w:sz w:val="21"/>
          <w:szCs w:val="22"/>
          <w:lang w:val="en-US" w:eastAsia="zh-CN"/>
        </w:rPr>
      </w:pPr>
      <w:r>
        <w:rPr>
          <w:noProof/>
        </w:rPr>
        <w:t>Introduction</w:t>
      </w:r>
      <w:r>
        <w:rPr>
          <w:noProof/>
        </w:rPr>
        <w:tab/>
        <w:t>9</w:t>
      </w:r>
    </w:p>
    <w:p w14:paraId="60F58CB4" w14:textId="77777777" w:rsidR="008A03F4" w:rsidRDefault="008A03F4">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t>10</w:t>
      </w:r>
    </w:p>
    <w:p w14:paraId="4723B586" w14:textId="77777777" w:rsidR="008A03F4" w:rsidRDefault="008A03F4">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t>10</w:t>
      </w:r>
    </w:p>
    <w:p w14:paraId="3FF7B13E" w14:textId="77777777" w:rsidR="008A03F4" w:rsidRDefault="008A03F4">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t>11</w:t>
      </w:r>
    </w:p>
    <w:p w14:paraId="1C577004"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t>11</w:t>
      </w:r>
    </w:p>
    <w:p w14:paraId="617110C8"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t>11</w:t>
      </w:r>
    </w:p>
    <w:p w14:paraId="499DC5DC"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t>11</w:t>
      </w:r>
    </w:p>
    <w:p w14:paraId="44BC76C4" w14:textId="77777777" w:rsidR="008A03F4" w:rsidRDefault="008A03F4">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t>11</w:t>
      </w:r>
    </w:p>
    <w:p w14:paraId="0D2521FC" w14:textId="77777777" w:rsidR="008A03F4" w:rsidRDefault="008A03F4">
      <w:pPr>
        <w:pStyle w:val="20"/>
        <w:rPr>
          <w:rFonts w:asciiTheme="minorHAnsi" w:eastAsiaTheme="minorEastAsia" w:hAnsiTheme="minorHAnsi" w:cstheme="minorBidi"/>
          <w:noProof/>
          <w:kern w:val="2"/>
          <w:sz w:val="21"/>
          <w:szCs w:val="22"/>
          <w:lang w:val="en-US" w:eastAsia="zh-CN"/>
        </w:rPr>
      </w:pPr>
      <w:r w:rsidRPr="002F53FD">
        <w:rPr>
          <w:rFonts w:eastAsia="宋体"/>
          <w:noProof/>
        </w:rPr>
        <w:t>4.1</w:t>
      </w:r>
      <w:r>
        <w:rPr>
          <w:rFonts w:asciiTheme="minorHAnsi" w:eastAsiaTheme="minorEastAsia" w:hAnsiTheme="minorHAnsi" w:cstheme="minorBidi"/>
          <w:noProof/>
          <w:kern w:val="2"/>
          <w:sz w:val="21"/>
          <w:szCs w:val="22"/>
          <w:lang w:val="en-US" w:eastAsia="zh-CN"/>
        </w:rPr>
        <w:tab/>
      </w:r>
      <w:r w:rsidRPr="002F53FD">
        <w:rPr>
          <w:rFonts w:eastAsia="宋体"/>
          <w:noProof/>
        </w:rPr>
        <w:t>Introduction</w:t>
      </w:r>
      <w:r>
        <w:rPr>
          <w:noProof/>
        </w:rPr>
        <w:tab/>
        <w:t>11</w:t>
      </w:r>
    </w:p>
    <w:p w14:paraId="64957FC9" w14:textId="77777777" w:rsidR="008A03F4" w:rsidRDefault="008A03F4">
      <w:pPr>
        <w:pStyle w:val="20"/>
        <w:rPr>
          <w:rFonts w:asciiTheme="minorHAnsi" w:eastAsiaTheme="minorEastAsia" w:hAnsiTheme="minorHAnsi" w:cstheme="minorBidi"/>
          <w:noProof/>
          <w:kern w:val="2"/>
          <w:sz w:val="21"/>
          <w:szCs w:val="22"/>
          <w:lang w:val="en-US" w:eastAsia="zh-CN"/>
        </w:rPr>
      </w:pPr>
      <w:r w:rsidRPr="002F53FD">
        <w:rPr>
          <w:rFonts w:eastAsia="宋体"/>
          <w:noProof/>
        </w:rPr>
        <w:t>4.2</w:t>
      </w:r>
      <w:r>
        <w:rPr>
          <w:rFonts w:asciiTheme="minorHAnsi" w:eastAsiaTheme="minorEastAsia" w:hAnsiTheme="minorHAnsi" w:cstheme="minorBidi"/>
          <w:noProof/>
          <w:kern w:val="2"/>
          <w:sz w:val="21"/>
          <w:szCs w:val="22"/>
          <w:lang w:val="en-US" w:eastAsia="zh-CN"/>
        </w:rPr>
        <w:tab/>
      </w:r>
      <w:r w:rsidRPr="002F53FD">
        <w:rPr>
          <w:rFonts w:eastAsia="宋体"/>
          <w:noProof/>
        </w:rPr>
        <w:t>Service Architecture</w:t>
      </w:r>
      <w:r>
        <w:rPr>
          <w:noProof/>
        </w:rPr>
        <w:tab/>
        <w:t>11</w:t>
      </w:r>
    </w:p>
    <w:p w14:paraId="5654278C" w14:textId="77777777" w:rsidR="008A03F4" w:rsidRDefault="008A03F4">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t>12</w:t>
      </w:r>
    </w:p>
    <w:p w14:paraId="757E046A"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t>12</w:t>
      </w:r>
    </w:p>
    <w:p w14:paraId="7E7C5F8C"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t>13</w:t>
      </w:r>
    </w:p>
    <w:p w14:paraId="046A869C"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t>13</w:t>
      </w:r>
    </w:p>
    <w:p w14:paraId="05BAAED2"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t>13</w:t>
      </w:r>
    </w:p>
    <w:p w14:paraId="65D15ED7"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t>13</w:t>
      </w:r>
    </w:p>
    <w:p w14:paraId="2C3052EC"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t>13</w:t>
      </w:r>
    </w:p>
    <w:p w14:paraId="54E9E20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t>13</w:t>
      </w:r>
    </w:p>
    <w:p w14:paraId="2B910C86"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t>14</w:t>
      </w:r>
    </w:p>
    <w:p w14:paraId="769A2C52"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t>14</w:t>
      </w:r>
    </w:p>
    <w:p w14:paraId="13A3361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2F53FD">
        <w:rPr>
          <w:noProof/>
          <w:lang w:val="en-US"/>
        </w:rPr>
        <w:t>Ntsctsf_TimeSynchronization_CapsSubscribe</w:t>
      </w:r>
      <w:r>
        <w:rPr>
          <w:noProof/>
        </w:rPr>
        <w:tab/>
        <w:t>14</w:t>
      </w:r>
    </w:p>
    <w:p w14:paraId="775F8E6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t>14</w:t>
      </w:r>
    </w:p>
    <w:p w14:paraId="27E8365B"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t>14</w:t>
      </w:r>
    </w:p>
    <w:p w14:paraId="127A089E"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t>16</w:t>
      </w:r>
    </w:p>
    <w:p w14:paraId="6EA95AC8"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2F53FD">
        <w:rPr>
          <w:rFonts w:cs="Arial"/>
          <w:noProof/>
          <w:lang w:val="en-US"/>
        </w:rPr>
        <w:t>Ntsctsf_TimeSynchronization_CapsUnsubscribe service operation</w:t>
      </w:r>
      <w:r>
        <w:rPr>
          <w:noProof/>
        </w:rPr>
        <w:tab/>
        <w:t>17</w:t>
      </w:r>
    </w:p>
    <w:p w14:paraId="720C8C2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t>17</w:t>
      </w:r>
    </w:p>
    <w:p w14:paraId="666900B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t>17</w:t>
      </w:r>
    </w:p>
    <w:p w14:paraId="654C6861"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t>18</w:t>
      </w:r>
    </w:p>
    <w:p w14:paraId="3F4D488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t>18</w:t>
      </w:r>
    </w:p>
    <w:p w14:paraId="12E41D1E"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t>18</w:t>
      </w:r>
    </w:p>
    <w:p w14:paraId="543DB29B"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t>19</w:t>
      </w:r>
    </w:p>
    <w:p w14:paraId="5DF9D2AD"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t>19</w:t>
      </w:r>
    </w:p>
    <w:p w14:paraId="5414260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t>19</w:t>
      </w:r>
    </w:p>
    <w:p w14:paraId="24043CC1"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t>20</w:t>
      </w:r>
    </w:p>
    <w:p w14:paraId="519B79E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t>20</w:t>
      </w:r>
    </w:p>
    <w:p w14:paraId="54A058D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t>20</w:t>
      </w:r>
    </w:p>
    <w:p w14:paraId="267C828D"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t>22</w:t>
      </w:r>
    </w:p>
    <w:p w14:paraId="11A92448"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t>22</w:t>
      </w:r>
    </w:p>
    <w:p w14:paraId="20E1957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t>22</w:t>
      </w:r>
    </w:p>
    <w:p w14:paraId="092F5EEE"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t>23</w:t>
      </w:r>
    </w:p>
    <w:p w14:paraId="7959977D"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t>23</w:t>
      </w:r>
    </w:p>
    <w:p w14:paraId="7D159E1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t>23</w:t>
      </w:r>
    </w:p>
    <w:p w14:paraId="415F49D9"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t>24</w:t>
      </w:r>
    </w:p>
    <w:p w14:paraId="7FA0F427"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t>24</w:t>
      </w:r>
    </w:p>
    <w:p w14:paraId="5CC372B4"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t>24</w:t>
      </w:r>
    </w:p>
    <w:p w14:paraId="51144B04"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t>24</w:t>
      </w:r>
    </w:p>
    <w:p w14:paraId="128EBA50"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t>24</w:t>
      </w:r>
    </w:p>
    <w:p w14:paraId="088E4B1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t>24</w:t>
      </w:r>
    </w:p>
    <w:p w14:paraId="55E32B0F"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t>24</w:t>
      </w:r>
    </w:p>
    <w:p w14:paraId="06F7D4C4"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t>24</w:t>
      </w:r>
    </w:p>
    <w:p w14:paraId="6CAA0F69"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2F53FD">
        <w:rPr>
          <w:noProof/>
          <w:lang w:val="en-US"/>
        </w:rPr>
        <w:t>Ntsctsf_QoSandTSCAssistance_Create</w:t>
      </w:r>
      <w:r>
        <w:rPr>
          <w:noProof/>
        </w:rPr>
        <w:tab/>
        <w:t>25</w:t>
      </w:r>
    </w:p>
    <w:p w14:paraId="531E0F6D"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t>25</w:t>
      </w:r>
    </w:p>
    <w:p w14:paraId="4342B22C"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t>25</w:t>
      </w:r>
    </w:p>
    <w:p w14:paraId="70BA193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lastRenderedPageBreak/>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t>27</w:t>
      </w:r>
    </w:p>
    <w:p w14:paraId="2E65A3D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t>27</w:t>
      </w:r>
    </w:p>
    <w:p w14:paraId="0C4BB272"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t>28</w:t>
      </w:r>
    </w:p>
    <w:p w14:paraId="4F09877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t>28</w:t>
      </w:r>
    </w:p>
    <w:p w14:paraId="3B9FE2F0"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sidRPr="002F53FD">
        <w:rPr>
          <w:noProof/>
          <w:lang w:val="en-US"/>
        </w:rPr>
        <w:t>Ntsctsf_QoSandTSCAssistance_Update</w:t>
      </w:r>
      <w:r>
        <w:rPr>
          <w:noProof/>
        </w:rPr>
        <w:tab/>
        <w:t>28</w:t>
      </w:r>
    </w:p>
    <w:p w14:paraId="7FD1D5D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t>28</w:t>
      </w:r>
    </w:p>
    <w:p w14:paraId="3004C1D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t>29</w:t>
      </w:r>
    </w:p>
    <w:p w14:paraId="418C316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t>30</w:t>
      </w:r>
    </w:p>
    <w:p w14:paraId="3A4F813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t>30</w:t>
      </w:r>
    </w:p>
    <w:p w14:paraId="171D54E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t>31</w:t>
      </w:r>
    </w:p>
    <w:p w14:paraId="5B4E082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t>31</w:t>
      </w:r>
    </w:p>
    <w:p w14:paraId="5B9C1796"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sidRPr="002F53FD">
        <w:rPr>
          <w:noProof/>
          <w:lang w:val="en-US"/>
        </w:rPr>
        <w:t>Ntsctsf_QoSandTSCAssistance_Delete</w:t>
      </w:r>
      <w:r>
        <w:rPr>
          <w:noProof/>
        </w:rPr>
        <w:tab/>
        <w:t>31</w:t>
      </w:r>
    </w:p>
    <w:p w14:paraId="0E41B7A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t>31</w:t>
      </w:r>
    </w:p>
    <w:p w14:paraId="0A2F3333" w14:textId="77777777" w:rsidR="008A03F4" w:rsidRDefault="008A03F4">
      <w:pPr>
        <w:pStyle w:val="51"/>
        <w:rPr>
          <w:rFonts w:asciiTheme="minorHAnsi" w:eastAsiaTheme="minorEastAsia" w:hAnsiTheme="minorHAnsi" w:cstheme="minorBidi"/>
          <w:noProof/>
          <w:kern w:val="2"/>
          <w:sz w:val="21"/>
          <w:szCs w:val="22"/>
          <w:lang w:val="en-US" w:eastAsia="zh-CN"/>
        </w:rPr>
      </w:pPr>
      <w:r w:rsidRPr="002F53FD">
        <w:rPr>
          <w:noProof/>
          <w:lang w:val="fr-FR"/>
        </w:rPr>
        <w:t>5.3.2.4.2</w:t>
      </w:r>
      <w:r>
        <w:rPr>
          <w:rFonts w:asciiTheme="minorHAnsi" w:eastAsiaTheme="minorEastAsia" w:hAnsiTheme="minorHAnsi" w:cstheme="minorBidi"/>
          <w:noProof/>
          <w:kern w:val="2"/>
          <w:sz w:val="21"/>
          <w:szCs w:val="22"/>
          <w:lang w:val="en-US" w:eastAsia="zh-CN"/>
        </w:rPr>
        <w:tab/>
      </w:r>
      <w:r w:rsidRPr="002F53FD">
        <w:rPr>
          <w:noProof/>
          <w:lang w:val="fr-FR"/>
        </w:rPr>
        <w:t>TSC AF application session context termination</w:t>
      </w:r>
      <w:r>
        <w:rPr>
          <w:noProof/>
        </w:rPr>
        <w:tab/>
        <w:t>32</w:t>
      </w:r>
    </w:p>
    <w:p w14:paraId="4FCBE17A"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t>32</w:t>
      </w:r>
    </w:p>
    <w:p w14:paraId="5B95D6C4"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 xml:space="preserve"> General</w:t>
      </w:r>
      <w:r>
        <w:rPr>
          <w:noProof/>
        </w:rPr>
        <w:tab/>
        <w:t>32</w:t>
      </w:r>
    </w:p>
    <w:p w14:paraId="1E5D080E"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t>33</w:t>
      </w:r>
    </w:p>
    <w:p w14:paraId="720AB54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t>34</w:t>
      </w:r>
    </w:p>
    <w:p w14:paraId="1FDA88B2"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t>34</w:t>
      </w:r>
    </w:p>
    <w:p w14:paraId="1DBAC4D8"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t>35</w:t>
      </w:r>
    </w:p>
    <w:p w14:paraId="211E647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t>35</w:t>
      </w:r>
    </w:p>
    <w:p w14:paraId="260011F4"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t>35</w:t>
      </w:r>
    </w:p>
    <w:p w14:paraId="6BBD7B61"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5.3.2.6</w:t>
      </w:r>
      <w:r>
        <w:rPr>
          <w:rFonts w:asciiTheme="minorHAnsi" w:eastAsiaTheme="minorEastAsia" w:hAnsiTheme="minorHAnsi" w:cstheme="minorBidi"/>
          <w:noProof/>
          <w:kern w:val="2"/>
          <w:sz w:val="21"/>
          <w:szCs w:val="22"/>
          <w:lang w:val="en-US" w:eastAsia="zh-CN"/>
        </w:rPr>
        <w:tab/>
      </w:r>
      <w:r w:rsidRPr="002F53FD">
        <w:rPr>
          <w:noProof/>
          <w:lang w:val="en-US"/>
        </w:rPr>
        <w:t>Ntsctsf_QoSandTSCAssistance_Subscribe</w:t>
      </w:r>
      <w:r>
        <w:rPr>
          <w:noProof/>
        </w:rPr>
        <w:tab/>
        <w:t>36</w:t>
      </w:r>
    </w:p>
    <w:p w14:paraId="5F332BD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t>36</w:t>
      </w:r>
    </w:p>
    <w:p w14:paraId="49262E8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t>36</w:t>
      </w:r>
    </w:p>
    <w:p w14:paraId="58D3ACD6"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sidRPr="002F53FD">
        <w:rPr>
          <w:noProof/>
          <w:lang w:val="en-US"/>
        </w:rPr>
        <w:t>Ntsctsf_QoSandTSCAssistance_Unsubscribe</w:t>
      </w:r>
      <w:r>
        <w:rPr>
          <w:noProof/>
        </w:rPr>
        <w:tab/>
        <w:t>38</w:t>
      </w:r>
    </w:p>
    <w:p w14:paraId="4B9A65A2"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t>38</w:t>
      </w:r>
    </w:p>
    <w:p w14:paraId="7D39D429"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t>38</w:t>
      </w:r>
    </w:p>
    <w:p w14:paraId="2E8D20B5"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t>39</w:t>
      </w:r>
    </w:p>
    <w:p w14:paraId="772C844F"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t>39</w:t>
      </w:r>
    </w:p>
    <w:p w14:paraId="01DCD2A0"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t>39</w:t>
      </w:r>
    </w:p>
    <w:p w14:paraId="0F88E46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t>39</w:t>
      </w:r>
    </w:p>
    <w:p w14:paraId="11AFC1BB"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t>39</w:t>
      </w:r>
    </w:p>
    <w:p w14:paraId="1EA7D9C9"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t>39</w:t>
      </w:r>
    </w:p>
    <w:p w14:paraId="285AA600"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t>39</w:t>
      </w:r>
    </w:p>
    <w:p w14:paraId="389F0765"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t>39</w:t>
      </w:r>
    </w:p>
    <w:p w14:paraId="47EB8CC6"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t>40</w:t>
      </w:r>
    </w:p>
    <w:p w14:paraId="3284750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t>40</w:t>
      </w:r>
    </w:p>
    <w:p w14:paraId="1E8A530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t>40</w:t>
      </w:r>
    </w:p>
    <w:p w14:paraId="3B9F0F73"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2F53FD">
        <w:rPr>
          <w:noProof/>
          <w:lang w:val="en-US"/>
        </w:rPr>
        <w:t>ASTI_</w:t>
      </w:r>
      <w:r w:rsidRPr="002F53FD">
        <w:rPr>
          <w:noProof/>
          <w:lang w:val="en-US" w:eastAsia="zh-CN"/>
        </w:rPr>
        <w:t>Update</w:t>
      </w:r>
      <w:r>
        <w:rPr>
          <w:noProof/>
        </w:rPr>
        <w:tab/>
        <w:t>41</w:t>
      </w:r>
    </w:p>
    <w:p w14:paraId="6020908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t>41</w:t>
      </w:r>
    </w:p>
    <w:p w14:paraId="5C56995C"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t>41</w:t>
      </w:r>
    </w:p>
    <w:p w14:paraId="01464F58"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2F53FD">
        <w:rPr>
          <w:noProof/>
          <w:lang w:val="en-US"/>
        </w:rPr>
        <w:t>ASTI_Delete</w:t>
      </w:r>
      <w:r>
        <w:rPr>
          <w:noProof/>
        </w:rPr>
        <w:tab/>
        <w:t>42</w:t>
      </w:r>
    </w:p>
    <w:p w14:paraId="015E8C2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t>42</w:t>
      </w:r>
    </w:p>
    <w:p w14:paraId="233496C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t>42</w:t>
      </w:r>
    </w:p>
    <w:p w14:paraId="338A36D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2F53FD">
        <w:rPr>
          <w:noProof/>
          <w:lang w:val="en-US"/>
        </w:rPr>
        <w:t>ASTI_Get</w:t>
      </w:r>
      <w:r>
        <w:rPr>
          <w:noProof/>
        </w:rPr>
        <w:tab/>
        <w:t>43</w:t>
      </w:r>
    </w:p>
    <w:p w14:paraId="5867753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t>43</w:t>
      </w:r>
    </w:p>
    <w:p w14:paraId="1407C42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2F53FD">
        <w:rPr>
          <w:rFonts w:eastAsia="Malgun Gothic"/>
          <w:noProof/>
        </w:rPr>
        <w:t xml:space="preserve">access stratum time </w:t>
      </w:r>
      <w:r>
        <w:rPr>
          <w:noProof/>
        </w:rPr>
        <w:t>distribution</w:t>
      </w:r>
      <w:r>
        <w:rPr>
          <w:noProof/>
        </w:rPr>
        <w:tab/>
        <w:t>43</w:t>
      </w:r>
    </w:p>
    <w:p w14:paraId="08FC4118" w14:textId="77777777" w:rsidR="008A03F4" w:rsidRDefault="008A03F4">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t>44</w:t>
      </w:r>
    </w:p>
    <w:p w14:paraId="5059E90B"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t>44</w:t>
      </w:r>
    </w:p>
    <w:p w14:paraId="244E3519"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t>44</w:t>
      </w:r>
    </w:p>
    <w:p w14:paraId="6757BB59"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t>44</w:t>
      </w:r>
    </w:p>
    <w:p w14:paraId="2BBB392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t>44</w:t>
      </w:r>
    </w:p>
    <w:p w14:paraId="488D1FC8"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t>44</w:t>
      </w:r>
    </w:p>
    <w:p w14:paraId="69090A7B"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t>44</w:t>
      </w:r>
    </w:p>
    <w:p w14:paraId="1AE3EDD2"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t>44</w:t>
      </w:r>
    </w:p>
    <w:p w14:paraId="352762AA"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t>45</w:t>
      </w:r>
    </w:p>
    <w:p w14:paraId="4300D146"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t>45</w:t>
      </w:r>
    </w:p>
    <w:p w14:paraId="11694924"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t>45</w:t>
      </w:r>
    </w:p>
    <w:p w14:paraId="0F27B456"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t>46</w:t>
      </w:r>
    </w:p>
    <w:p w14:paraId="013DFAF2"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t>46</w:t>
      </w:r>
    </w:p>
    <w:p w14:paraId="41D0D62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t>46</w:t>
      </w:r>
    </w:p>
    <w:p w14:paraId="03B37D0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46</w:t>
      </w:r>
    </w:p>
    <w:p w14:paraId="17CFDD45"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t>46</w:t>
      </w:r>
    </w:p>
    <w:p w14:paraId="1C68593D"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47</w:t>
      </w:r>
    </w:p>
    <w:p w14:paraId="6A344356"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t>47</w:t>
      </w:r>
    </w:p>
    <w:p w14:paraId="720833B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t>47</w:t>
      </w:r>
    </w:p>
    <w:p w14:paraId="3FB444B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t>47</w:t>
      </w:r>
    </w:p>
    <w:p w14:paraId="01BD603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48</w:t>
      </w:r>
    </w:p>
    <w:p w14:paraId="59213D94"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t>48</w:t>
      </w:r>
    </w:p>
    <w:p w14:paraId="6B442C8F"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t>48</w:t>
      </w:r>
    </w:p>
    <w:p w14:paraId="316E59F8"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t>49</w:t>
      </w:r>
    </w:p>
    <w:p w14:paraId="717E47D9"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50</w:t>
      </w:r>
    </w:p>
    <w:p w14:paraId="149737F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t>50</w:t>
      </w:r>
    </w:p>
    <w:p w14:paraId="084B849C"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t>50</w:t>
      </w:r>
    </w:p>
    <w:p w14:paraId="542B01C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t>50</w:t>
      </w:r>
    </w:p>
    <w:p w14:paraId="10F01679"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51</w:t>
      </w:r>
    </w:p>
    <w:p w14:paraId="659AD800"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t>51</w:t>
      </w:r>
    </w:p>
    <w:p w14:paraId="005D731D"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52</w:t>
      </w:r>
    </w:p>
    <w:p w14:paraId="1C15BD5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t>52</w:t>
      </w:r>
    </w:p>
    <w:p w14:paraId="090E3124"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t>52</w:t>
      </w:r>
    </w:p>
    <w:p w14:paraId="007FF538"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t>52</w:t>
      </w:r>
    </w:p>
    <w:p w14:paraId="47EF0F3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52</w:t>
      </w:r>
    </w:p>
    <w:p w14:paraId="39281284"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t>52</w:t>
      </w:r>
    </w:p>
    <w:p w14:paraId="515B2D37"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t>53</w:t>
      </w:r>
    </w:p>
    <w:p w14:paraId="31E279F6"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t>54</w:t>
      </w:r>
    </w:p>
    <w:p w14:paraId="586DAA2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55</w:t>
      </w:r>
    </w:p>
    <w:p w14:paraId="0226A26C"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t>55</w:t>
      </w:r>
    </w:p>
    <w:p w14:paraId="1F31B871"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t>55</w:t>
      </w:r>
    </w:p>
    <w:p w14:paraId="517D8B2A"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t>55</w:t>
      </w:r>
    </w:p>
    <w:p w14:paraId="58509902"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t>56</w:t>
      </w:r>
    </w:p>
    <w:p w14:paraId="270AB7E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t>56</w:t>
      </w:r>
    </w:p>
    <w:p w14:paraId="613DA1A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t>56</w:t>
      </w:r>
    </w:p>
    <w:p w14:paraId="14709A1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t>56</w:t>
      </w:r>
    </w:p>
    <w:p w14:paraId="3ED3D37F"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t>57</w:t>
      </w:r>
    </w:p>
    <w:p w14:paraId="5F658DF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t>57</w:t>
      </w:r>
    </w:p>
    <w:p w14:paraId="560547D4"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t>57</w:t>
      </w:r>
    </w:p>
    <w:p w14:paraId="23A161D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t>58</w:t>
      </w:r>
    </w:p>
    <w:p w14:paraId="01333613"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t>58</w:t>
      </w:r>
    </w:p>
    <w:p w14:paraId="24AE1686"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t>58</w:t>
      </w:r>
    </w:p>
    <w:p w14:paraId="45A2DF2F"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t>58</w:t>
      </w:r>
    </w:p>
    <w:p w14:paraId="1458DE83" w14:textId="77777777" w:rsidR="008A03F4" w:rsidRDefault="008A03F4">
      <w:pPr>
        <w:pStyle w:val="41"/>
        <w:rPr>
          <w:rFonts w:asciiTheme="minorHAnsi" w:eastAsiaTheme="minorEastAsia" w:hAnsiTheme="minorHAnsi" w:cstheme="minorBidi"/>
          <w:noProof/>
          <w:kern w:val="2"/>
          <w:sz w:val="21"/>
          <w:szCs w:val="22"/>
          <w:lang w:val="en-US" w:eastAsia="zh-CN"/>
        </w:rPr>
      </w:pPr>
      <w:r w:rsidRPr="002F53FD">
        <w:rPr>
          <w:noProof/>
          <w:lang w:val="en-US"/>
        </w:rPr>
        <w:t>6.1.6.2</w:t>
      </w:r>
      <w:r>
        <w:rPr>
          <w:rFonts w:asciiTheme="minorHAnsi" w:eastAsiaTheme="minorEastAsia" w:hAnsiTheme="minorHAnsi" w:cstheme="minorBidi"/>
          <w:noProof/>
          <w:kern w:val="2"/>
          <w:sz w:val="21"/>
          <w:szCs w:val="22"/>
          <w:lang w:val="en-US" w:eastAsia="zh-CN"/>
        </w:rPr>
        <w:tab/>
      </w:r>
      <w:r w:rsidRPr="002F53FD">
        <w:rPr>
          <w:noProof/>
          <w:lang w:val="en-US"/>
        </w:rPr>
        <w:t>Structured data types</w:t>
      </w:r>
      <w:r>
        <w:rPr>
          <w:noProof/>
        </w:rPr>
        <w:tab/>
        <w:t>59</w:t>
      </w:r>
    </w:p>
    <w:p w14:paraId="305D0DE0"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t>60</w:t>
      </w:r>
    </w:p>
    <w:p w14:paraId="7CEA0C62"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t>61</w:t>
      </w:r>
    </w:p>
    <w:p w14:paraId="39EA0CC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t>63</w:t>
      </w:r>
    </w:p>
    <w:p w14:paraId="62F90DD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t>63</w:t>
      </w:r>
    </w:p>
    <w:p w14:paraId="0794483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t>63</w:t>
      </w:r>
    </w:p>
    <w:p w14:paraId="5EA27942"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t>64</w:t>
      </w:r>
    </w:p>
    <w:p w14:paraId="1A12C3AD"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t>64</w:t>
      </w:r>
    </w:p>
    <w:p w14:paraId="5CE9907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t>64</w:t>
      </w:r>
    </w:p>
    <w:p w14:paraId="07595160"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t>65</w:t>
      </w:r>
    </w:p>
    <w:p w14:paraId="08937F4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t>65</w:t>
      </w:r>
    </w:p>
    <w:p w14:paraId="1D87AC5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t>66</w:t>
      </w:r>
    </w:p>
    <w:p w14:paraId="78EBCA70"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t>67</w:t>
      </w:r>
    </w:p>
    <w:p w14:paraId="08C2316A" w14:textId="77777777" w:rsidR="008A03F4" w:rsidRDefault="008A03F4">
      <w:pPr>
        <w:pStyle w:val="41"/>
        <w:rPr>
          <w:rFonts w:asciiTheme="minorHAnsi" w:eastAsiaTheme="minorEastAsia" w:hAnsiTheme="minorHAnsi" w:cstheme="minorBidi"/>
          <w:noProof/>
          <w:kern w:val="2"/>
          <w:sz w:val="21"/>
          <w:szCs w:val="22"/>
          <w:lang w:val="en-US" w:eastAsia="zh-CN"/>
        </w:rPr>
      </w:pPr>
      <w:r w:rsidRPr="002F53FD">
        <w:rPr>
          <w:noProof/>
          <w:lang w:val="en-US"/>
        </w:rPr>
        <w:t>6.1.6.3</w:t>
      </w:r>
      <w:r>
        <w:rPr>
          <w:rFonts w:asciiTheme="minorHAnsi" w:eastAsiaTheme="minorEastAsia" w:hAnsiTheme="minorHAnsi" w:cstheme="minorBidi"/>
          <w:noProof/>
          <w:kern w:val="2"/>
          <w:sz w:val="21"/>
          <w:szCs w:val="22"/>
          <w:lang w:val="en-US" w:eastAsia="zh-CN"/>
        </w:rPr>
        <w:tab/>
      </w:r>
      <w:r w:rsidRPr="002F53FD">
        <w:rPr>
          <w:noProof/>
          <w:lang w:val="en-US"/>
        </w:rPr>
        <w:t>Simple data types and enumerations</w:t>
      </w:r>
      <w:r>
        <w:rPr>
          <w:noProof/>
        </w:rPr>
        <w:tab/>
        <w:t>67</w:t>
      </w:r>
    </w:p>
    <w:p w14:paraId="1CEE536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t>67</w:t>
      </w:r>
    </w:p>
    <w:p w14:paraId="7E024A1D"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t>67</w:t>
      </w:r>
    </w:p>
    <w:p w14:paraId="38E2477A"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t>67</w:t>
      </w:r>
    </w:p>
    <w:p w14:paraId="5BDCE06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t>67</w:t>
      </w:r>
    </w:p>
    <w:p w14:paraId="439A658D"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t>67</w:t>
      </w:r>
    </w:p>
    <w:p w14:paraId="1536B5A8"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t>67</w:t>
      </w:r>
    </w:p>
    <w:p w14:paraId="6EE3A2EE"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t>68</w:t>
      </w:r>
    </w:p>
    <w:p w14:paraId="2DEE6771"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t>68</w:t>
      </w:r>
    </w:p>
    <w:p w14:paraId="2E0331F1"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lastRenderedPageBreak/>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t>68</w:t>
      </w:r>
    </w:p>
    <w:p w14:paraId="4B9FC6DD"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t>68</w:t>
      </w:r>
    </w:p>
    <w:p w14:paraId="4B9CDDBB"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t>68</w:t>
      </w:r>
    </w:p>
    <w:p w14:paraId="5BF339C8"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t>68</w:t>
      </w:r>
    </w:p>
    <w:p w14:paraId="1CFC883F"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t>69</w:t>
      </w:r>
    </w:p>
    <w:p w14:paraId="1F03A38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t>69</w:t>
      </w:r>
    </w:p>
    <w:p w14:paraId="69A4D57E"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t>69</w:t>
      </w:r>
    </w:p>
    <w:p w14:paraId="739F3B1B"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t>69</w:t>
      </w:r>
    </w:p>
    <w:p w14:paraId="3EAB7012"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t>69</w:t>
      </w:r>
    </w:p>
    <w:p w14:paraId="51F746B8"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t>69</w:t>
      </w:r>
    </w:p>
    <w:p w14:paraId="1660D511"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t>70</w:t>
      </w:r>
    </w:p>
    <w:p w14:paraId="1BDAA6F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t>70</w:t>
      </w:r>
    </w:p>
    <w:p w14:paraId="2E436D7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t>70</w:t>
      </w:r>
    </w:p>
    <w:p w14:paraId="6BCBB9C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70</w:t>
      </w:r>
    </w:p>
    <w:p w14:paraId="01A427E6"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t>70</w:t>
      </w:r>
    </w:p>
    <w:p w14:paraId="119B5309"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71</w:t>
      </w:r>
    </w:p>
    <w:p w14:paraId="0ECD47C1"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Sessions</w:t>
      </w:r>
      <w:r>
        <w:rPr>
          <w:noProof/>
        </w:rPr>
        <w:tab/>
        <w:t>71</w:t>
      </w:r>
    </w:p>
    <w:p w14:paraId="7446810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t>71</w:t>
      </w:r>
    </w:p>
    <w:p w14:paraId="4FD0DDCB"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t>71</w:t>
      </w:r>
    </w:p>
    <w:p w14:paraId="1AD99AB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71</w:t>
      </w:r>
    </w:p>
    <w:p w14:paraId="29118D37"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t>71</w:t>
      </w:r>
    </w:p>
    <w:p w14:paraId="216340F0"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t>72</w:t>
      </w:r>
    </w:p>
    <w:p w14:paraId="77BEF560"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73</w:t>
      </w:r>
    </w:p>
    <w:p w14:paraId="73D85AEF"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t>73</w:t>
      </w:r>
    </w:p>
    <w:p w14:paraId="4E2574CA"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t>74</w:t>
      </w:r>
    </w:p>
    <w:p w14:paraId="0DFE4DDD" w14:textId="77777777" w:rsidR="008A03F4" w:rsidRDefault="008A03F4">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t>74</w:t>
      </w:r>
    </w:p>
    <w:p w14:paraId="6FFDE103" w14:textId="77777777" w:rsidR="008A03F4" w:rsidRDefault="008A03F4">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t>74</w:t>
      </w:r>
    </w:p>
    <w:p w14:paraId="79AE2619"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t>75</w:t>
      </w:r>
    </w:p>
    <w:p w14:paraId="28F8909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t>75</w:t>
      </w:r>
    </w:p>
    <w:p w14:paraId="62CF759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t>75</w:t>
      </w:r>
    </w:p>
    <w:p w14:paraId="4BDE7340"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75</w:t>
      </w:r>
    </w:p>
    <w:p w14:paraId="2FF838D7"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t>75</w:t>
      </w:r>
    </w:p>
    <w:p w14:paraId="60A95ABB"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t>76</w:t>
      </w:r>
    </w:p>
    <w:p w14:paraId="5C0AB4D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77</w:t>
      </w:r>
    </w:p>
    <w:p w14:paraId="21C86E14"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t>77</w:t>
      </w:r>
    </w:p>
    <w:p w14:paraId="2133C42B"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t>77</w:t>
      </w:r>
    </w:p>
    <w:p w14:paraId="59F9635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t>77</w:t>
      </w:r>
    </w:p>
    <w:p w14:paraId="4F65B409"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t>78</w:t>
      </w:r>
    </w:p>
    <w:p w14:paraId="0BB8A18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t>78</w:t>
      </w:r>
    </w:p>
    <w:p w14:paraId="45196CDE"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t>78</w:t>
      </w:r>
    </w:p>
    <w:p w14:paraId="7B725CA8"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t>78</w:t>
      </w:r>
    </w:p>
    <w:p w14:paraId="6D599B54"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t>78</w:t>
      </w:r>
    </w:p>
    <w:p w14:paraId="21A8E0ED"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t>79</w:t>
      </w:r>
    </w:p>
    <w:p w14:paraId="66C99DDE"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t>79</w:t>
      </w:r>
    </w:p>
    <w:p w14:paraId="5FBA293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t>79</w:t>
      </w:r>
    </w:p>
    <w:p w14:paraId="03CBD51D"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t>79</w:t>
      </w:r>
    </w:p>
    <w:p w14:paraId="3DBB5A81"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t>79</w:t>
      </w:r>
    </w:p>
    <w:p w14:paraId="578BDDB4"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t>80</w:t>
      </w:r>
    </w:p>
    <w:p w14:paraId="2BC5303D"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t>80</w:t>
      </w:r>
    </w:p>
    <w:p w14:paraId="46D85293" w14:textId="77777777" w:rsidR="008A03F4" w:rsidRDefault="008A03F4">
      <w:pPr>
        <w:pStyle w:val="41"/>
        <w:rPr>
          <w:rFonts w:asciiTheme="minorHAnsi" w:eastAsiaTheme="minorEastAsia" w:hAnsiTheme="minorHAnsi" w:cstheme="minorBidi"/>
          <w:noProof/>
          <w:kern w:val="2"/>
          <w:sz w:val="21"/>
          <w:szCs w:val="22"/>
          <w:lang w:val="en-US" w:eastAsia="zh-CN"/>
        </w:rPr>
      </w:pPr>
      <w:r w:rsidRPr="002F53FD">
        <w:rPr>
          <w:noProof/>
          <w:lang w:val="en-US"/>
        </w:rPr>
        <w:t>6.2.6.2</w:t>
      </w:r>
      <w:r>
        <w:rPr>
          <w:rFonts w:asciiTheme="minorHAnsi" w:eastAsiaTheme="minorEastAsia" w:hAnsiTheme="minorHAnsi" w:cstheme="minorBidi"/>
          <w:noProof/>
          <w:kern w:val="2"/>
          <w:sz w:val="21"/>
          <w:szCs w:val="22"/>
          <w:lang w:val="en-US" w:eastAsia="zh-CN"/>
        </w:rPr>
        <w:tab/>
      </w:r>
      <w:r w:rsidRPr="002F53FD">
        <w:rPr>
          <w:noProof/>
          <w:lang w:val="en-US"/>
        </w:rPr>
        <w:t>Structured data types</w:t>
      </w:r>
      <w:r>
        <w:rPr>
          <w:noProof/>
        </w:rPr>
        <w:tab/>
        <w:t>82</w:t>
      </w:r>
    </w:p>
    <w:p w14:paraId="73E4B70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t>82</w:t>
      </w:r>
    </w:p>
    <w:p w14:paraId="284D86E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t>83</w:t>
      </w:r>
    </w:p>
    <w:p w14:paraId="413CB77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t>84</w:t>
      </w:r>
    </w:p>
    <w:p w14:paraId="51571384"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t>84</w:t>
      </w:r>
    </w:p>
    <w:p w14:paraId="14948D24"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t>84</w:t>
      </w:r>
    </w:p>
    <w:p w14:paraId="21F75DEB"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t>85</w:t>
      </w:r>
    </w:p>
    <w:p w14:paraId="29DAD0EC"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t>85</w:t>
      </w:r>
    </w:p>
    <w:p w14:paraId="4A8DAB53" w14:textId="77777777" w:rsidR="008A03F4" w:rsidRDefault="008A03F4">
      <w:pPr>
        <w:pStyle w:val="41"/>
        <w:rPr>
          <w:rFonts w:asciiTheme="minorHAnsi" w:eastAsiaTheme="minorEastAsia" w:hAnsiTheme="minorHAnsi" w:cstheme="minorBidi"/>
          <w:noProof/>
          <w:kern w:val="2"/>
          <w:sz w:val="21"/>
          <w:szCs w:val="22"/>
          <w:lang w:val="en-US" w:eastAsia="zh-CN"/>
        </w:rPr>
      </w:pPr>
      <w:r w:rsidRPr="002F53FD">
        <w:rPr>
          <w:noProof/>
          <w:lang w:val="en-US"/>
        </w:rPr>
        <w:t>6.2.6.3</w:t>
      </w:r>
      <w:r>
        <w:rPr>
          <w:rFonts w:asciiTheme="minorHAnsi" w:eastAsiaTheme="minorEastAsia" w:hAnsiTheme="minorHAnsi" w:cstheme="minorBidi"/>
          <w:noProof/>
          <w:kern w:val="2"/>
          <w:sz w:val="21"/>
          <w:szCs w:val="22"/>
          <w:lang w:val="en-US" w:eastAsia="zh-CN"/>
        </w:rPr>
        <w:tab/>
      </w:r>
      <w:r w:rsidRPr="002F53FD">
        <w:rPr>
          <w:noProof/>
          <w:lang w:val="en-US"/>
        </w:rPr>
        <w:t>Simple data types and enumerations</w:t>
      </w:r>
      <w:r>
        <w:rPr>
          <w:noProof/>
        </w:rPr>
        <w:tab/>
        <w:t>85</w:t>
      </w:r>
    </w:p>
    <w:p w14:paraId="37F274D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t>85</w:t>
      </w:r>
    </w:p>
    <w:p w14:paraId="6B78D582"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t>85</w:t>
      </w:r>
    </w:p>
    <w:p w14:paraId="15A3DD08"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t>86</w:t>
      </w:r>
    </w:p>
    <w:p w14:paraId="4A6338AC"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t>86</w:t>
      </w:r>
    </w:p>
    <w:p w14:paraId="5B82043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lastRenderedPageBreak/>
        <w:t>6.2.7.1</w:t>
      </w:r>
      <w:r>
        <w:rPr>
          <w:rFonts w:asciiTheme="minorHAnsi" w:eastAsiaTheme="minorEastAsia" w:hAnsiTheme="minorHAnsi" w:cstheme="minorBidi"/>
          <w:noProof/>
          <w:kern w:val="2"/>
          <w:sz w:val="21"/>
          <w:szCs w:val="22"/>
          <w:lang w:val="en-US" w:eastAsia="zh-CN"/>
        </w:rPr>
        <w:tab/>
      </w:r>
      <w:r>
        <w:rPr>
          <w:noProof/>
        </w:rPr>
        <w:t>General</w:t>
      </w:r>
      <w:r>
        <w:rPr>
          <w:noProof/>
        </w:rPr>
        <w:tab/>
        <w:t>86</w:t>
      </w:r>
    </w:p>
    <w:p w14:paraId="25E96543"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t>86</w:t>
      </w:r>
    </w:p>
    <w:p w14:paraId="05DE91A9"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t>86</w:t>
      </w:r>
    </w:p>
    <w:p w14:paraId="4686BD76"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t>87</w:t>
      </w:r>
    </w:p>
    <w:p w14:paraId="3A1F3321"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t>87</w:t>
      </w:r>
    </w:p>
    <w:p w14:paraId="59F95BF8"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t>87</w:t>
      </w:r>
    </w:p>
    <w:p w14:paraId="4E4A10E9"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t>87</w:t>
      </w:r>
    </w:p>
    <w:p w14:paraId="0A778FFE"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t>87</w:t>
      </w:r>
    </w:p>
    <w:p w14:paraId="27DBB27B"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t>87</w:t>
      </w:r>
    </w:p>
    <w:p w14:paraId="325ADCCB"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t>88</w:t>
      </w:r>
    </w:p>
    <w:p w14:paraId="62D535DB"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t>88</w:t>
      </w:r>
    </w:p>
    <w:p w14:paraId="287FF1CB"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t>88</w:t>
      </w:r>
    </w:p>
    <w:p w14:paraId="4F6BCD6A"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t>88</w:t>
      </w:r>
    </w:p>
    <w:p w14:paraId="75B43F16"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t>88</w:t>
      </w:r>
    </w:p>
    <w:p w14:paraId="1EE51832"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t>88</w:t>
      </w:r>
    </w:p>
    <w:p w14:paraId="55DDEA8A"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t>89</w:t>
      </w:r>
    </w:p>
    <w:p w14:paraId="3D7B88B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t>89</w:t>
      </w:r>
    </w:p>
    <w:p w14:paraId="47380954"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t>89</w:t>
      </w:r>
    </w:p>
    <w:p w14:paraId="4BCAAE3C"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89</w:t>
      </w:r>
    </w:p>
    <w:p w14:paraId="398B2204"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t>89</w:t>
      </w:r>
    </w:p>
    <w:p w14:paraId="29A4D4B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90</w:t>
      </w:r>
    </w:p>
    <w:p w14:paraId="33811B1E"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t>90</w:t>
      </w:r>
    </w:p>
    <w:p w14:paraId="7AFA0EEF"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t>90</w:t>
      </w:r>
    </w:p>
    <w:p w14:paraId="661BDA23" w14:textId="77777777" w:rsidR="008A03F4" w:rsidRDefault="008A03F4">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t>90</w:t>
      </w:r>
    </w:p>
    <w:p w14:paraId="558C5F88" w14:textId="77777777" w:rsidR="008A03F4" w:rsidRDefault="008A03F4">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t>90</w:t>
      </w:r>
    </w:p>
    <w:p w14:paraId="0539D70D"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t>91</w:t>
      </w:r>
    </w:p>
    <w:p w14:paraId="16FBBDC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t>91</w:t>
      </w:r>
    </w:p>
    <w:p w14:paraId="52AB592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t>91</w:t>
      </w:r>
    </w:p>
    <w:p w14:paraId="1287DDF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91</w:t>
      </w:r>
    </w:p>
    <w:p w14:paraId="015A7046"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t>91</w:t>
      </w:r>
    </w:p>
    <w:p w14:paraId="0591DB5D"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t>92</w:t>
      </w:r>
    </w:p>
    <w:p w14:paraId="47993F8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93</w:t>
      </w:r>
    </w:p>
    <w:p w14:paraId="5D26DA9E"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t>93</w:t>
      </w:r>
    </w:p>
    <w:p w14:paraId="369DBF4F"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t>93</w:t>
      </w:r>
    </w:p>
    <w:p w14:paraId="5CC1005B"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t>93</w:t>
      </w:r>
    </w:p>
    <w:p w14:paraId="733787E9"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t>93</w:t>
      </w:r>
    </w:p>
    <w:p w14:paraId="3465E237" w14:textId="77777777" w:rsidR="008A03F4" w:rsidRDefault="008A03F4">
      <w:pPr>
        <w:pStyle w:val="41"/>
        <w:rPr>
          <w:rFonts w:asciiTheme="minorHAnsi" w:eastAsiaTheme="minorEastAsia" w:hAnsiTheme="minorHAnsi" w:cstheme="minorBidi"/>
          <w:noProof/>
          <w:kern w:val="2"/>
          <w:sz w:val="21"/>
          <w:szCs w:val="22"/>
          <w:lang w:val="en-US" w:eastAsia="zh-CN"/>
        </w:rPr>
      </w:pPr>
      <w:r w:rsidRPr="002F53FD">
        <w:rPr>
          <w:noProof/>
          <w:lang w:val="en-US"/>
        </w:rPr>
        <w:t>6.3.6.2</w:t>
      </w:r>
      <w:r>
        <w:rPr>
          <w:rFonts w:asciiTheme="minorHAnsi" w:eastAsiaTheme="minorEastAsia" w:hAnsiTheme="minorHAnsi" w:cstheme="minorBidi"/>
          <w:noProof/>
          <w:kern w:val="2"/>
          <w:sz w:val="21"/>
          <w:szCs w:val="22"/>
          <w:lang w:val="en-US" w:eastAsia="zh-CN"/>
        </w:rPr>
        <w:tab/>
      </w:r>
      <w:r w:rsidRPr="002F53FD">
        <w:rPr>
          <w:noProof/>
          <w:lang w:val="en-US"/>
        </w:rPr>
        <w:t>Structured data types</w:t>
      </w:r>
      <w:r>
        <w:rPr>
          <w:noProof/>
        </w:rPr>
        <w:tab/>
        <w:t>94</w:t>
      </w:r>
    </w:p>
    <w:p w14:paraId="43A4397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t>94</w:t>
      </w:r>
    </w:p>
    <w:p w14:paraId="0E3D49C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t>95</w:t>
      </w:r>
    </w:p>
    <w:p w14:paraId="6043E59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t>95</w:t>
      </w:r>
    </w:p>
    <w:p w14:paraId="27CC396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t>95</w:t>
      </w:r>
    </w:p>
    <w:p w14:paraId="60C248C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t>96</w:t>
      </w:r>
    </w:p>
    <w:p w14:paraId="186EF4E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t>96</w:t>
      </w:r>
    </w:p>
    <w:p w14:paraId="73B51581" w14:textId="77777777" w:rsidR="008A03F4" w:rsidRDefault="008A03F4">
      <w:pPr>
        <w:pStyle w:val="41"/>
        <w:rPr>
          <w:rFonts w:asciiTheme="minorHAnsi" w:eastAsiaTheme="minorEastAsia" w:hAnsiTheme="minorHAnsi" w:cstheme="minorBidi"/>
          <w:noProof/>
          <w:kern w:val="2"/>
          <w:sz w:val="21"/>
          <w:szCs w:val="22"/>
          <w:lang w:val="en-US" w:eastAsia="zh-CN"/>
        </w:rPr>
      </w:pPr>
      <w:r w:rsidRPr="002F53FD">
        <w:rPr>
          <w:noProof/>
          <w:lang w:val="en-US"/>
        </w:rPr>
        <w:t>6.3.6.3</w:t>
      </w:r>
      <w:r>
        <w:rPr>
          <w:rFonts w:asciiTheme="minorHAnsi" w:eastAsiaTheme="minorEastAsia" w:hAnsiTheme="minorHAnsi" w:cstheme="minorBidi"/>
          <w:noProof/>
          <w:kern w:val="2"/>
          <w:sz w:val="21"/>
          <w:szCs w:val="22"/>
          <w:lang w:val="en-US" w:eastAsia="zh-CN"/>
        </w:rPr>
        <w:tab/>
      </w:r>
      <w:r w:rsidRPr="002F53FD">
        <w:rPr>
          <w:noProof/>
          <w:lang w:val="en-US"/>
        </w:rPr>
        <w:t>Simple data types and enumerations</w:t>
      </w:r>
      <w:r>
        <w:rPr>
          <w:noProof/>
        </w:rPr>
        <w:tab/>
        <w:t>96</w:t>
      </w:r>
    </w:p>
    <w:p w14:paraId="0506F7CB"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t>96</w:t>
      </w:r>
    </w:p>
    <w:p w14:paraId="775CD90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t>96</w:t>
      </w:r>
    </w:p>
    <w:p w14:paraId="3FFE9073"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t>96</w:t>
      </w:r>
    </w:p>
    <w:p w14:paraId="23F85A87"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t>96</w:t>
      </w:r>
    </w:p>
    <w:p w14:paraId="09B5C337"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t>97</w:t>
      </w:r>
    </w:p>
    <w:p w14:paraId="1D0EC41D"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t>97</w:t>
      </w:r>
    </w:p>
    <w:p w14:paraId="5A8649AD"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t>97</w:t>
      </w:r>
    </w:p>
    <w:p w14:paraId="6CC55414"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t>97</w:t>
      </w:r>
    </w:p>
    <w:p w14:paraId="6937621F" w14:textId="77777777" w:rsidR="008A03F4" w:rsidRDefault="008A03F4">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t>98</w:t>
      </w:r>
    </w:p>
    <w:p w14:paraId="0CBC3DF8"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t>98</w:t>
      </w:r>
    </w:p>
    <w:p w14:paraId="2CA20C7E"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t>98</w:t>
      </w:r>
    </w:p>
    <w:p w14:paraId="5FC5F67E"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t>107</w:t>
      </w:r>
    </w:p>
    <w:p w14:paraId="488E2CDE"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t>117</w:t>
      </w:r>
    </w:p>
    <w:p w14:paraId="115C2C79" w14:textId="77777777" w:rsidR="008A03F4" w:rsidRDefault="008A03F4">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t>122</w:t>
      </w:r>
    </w:p>
    <w:p w14:paraId="7CD6A724" w14:textId="6086A961" w:rsidR="00080512" w:rsidRPr="004D3578" w:rsidRDefault="00BA595E">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8" w:name="introduction"/>
      <w:bookmarkStart w:id="19" w:name="_Toc510696578"/>
      <w:bookmarkStart w:id="20" w:name="_Toc35971370"/>
      <w:bookmarkStart w:id="21" w:name="_Toc67903494"/>
      <w:bookmarkStart w:id="22" w:name="_Toc89295540"/>
      <w:bookmarkStart w:id="23" w:name="_Toc94261262"/>
      <w:bookmarkStart w:id="24" w:name="_Toc104198911"/>
      <w:bookmarkEnd w:id="18"/>
      <w:r w:rsidRPr="004D3578">
        <w:t>1</w:t>
      </w:r>
      <w:r w:rsidRPr="004D3578">
        <w:tab/>
        <w:t>Scope</w:t>
      </w:r>
      <w:bookmarkEnd w:id="19"/>
      <w:bookmarkEnd w:id="20"/>
      <w:bookmarkEnd w:id="21"/>
      <w:bookmarkEnd w:id="22"/>
      <w:bookmarkEnd w:id="23"/>
      <w:bookmarkEnd w:id="24"/>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5" w:name="_Toc510696579"/>
      <w:bookmarkStart w:id="26" w:name="_Toc35971371"/>
      <w:bookmarkStart w:id="27" w:name="_Toc67903495"/>
      <w:bookmarkStart w:id="28" w:name="_Toc89295541"/>
      <w:bookmarkStart w:id="29" w:name="_Toc94261263"/>
      <w:bookmarkStart w:id="30" w:name="_Toc104198912"/>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2CA89716" w14:textId="77777777" w:rsidR="008A6D4A" w:rsidRPr="004D3578" w:rsidRDefault="008A6D4A" w:rsidP="008A6D4A">
      <w:pPr>
        <w:pStyle w:val="1"/>
      </w:pPr>
      <w:bookmarkStart w:id="35" w:name="_Toc510696580"/>
      <w:bookmarkStart w:id="36" w:name="_Toc35971372"/>
      <w:bookmarkStart w:id="37" w:name="_Toc67903496"/>
      <w:bookmarkStart w:id="38" w:name="_Toc89295542"/>
      <w:bookmarkStart w:id="39" w:name="_Toc94261264"/>
      <w:bookmarkStart w:id="40" w:name="_Toc104198913"/>
      <w:r w:rsidRPr="004D3578">
        <w:t>3</w:t>
      </w:r>
      <w:r w:rsidRPr="004D3578">
        <w:tab/>
        <w:t>Definitions, symbols and abbreviations</w:t>
      </w:r>
      <w:bookmarkEnd w:id="35"/>
      <w:bookmarkEnd w:id="36"/>
      <w:bookmarkEnd w:id="37"/>
      <w:bookmarkEnd w:id="38"/>
      <w:bookmarkEnd w:id="39"/>
      <w:bookmarkEnd w:id="40"/>
    </w:p>
    <w:p w14:paraId="5AB8F883" w14:textId="77777777" w:rsidR="008A6D4A" w:rsidRPr="004D3578" w:rsidRDefault="008A6D4A" w:rsidP="008A6D4A">
      <w:pPr>
        <w:pStyle w:val="2"/>
      </w:pPr>
      <w:bookmarkStart w:id="41" w:name="_Toc510696581"/>
      <w:bookmarkStart w:id="42" w:name="_Toc35971373"/>
      <w:bookmarkStart w:id="43" w:name="_Toc67903497"/>
      <w:bookmarkStart w:id="44" w:name="_Toc89295543"/>
      <w:bookmarkStart w:id="45" w:name="_Toc94261265"/>
      <w:bookmarkStart w:id="46" w:name="_Toc104198914"/>
      <w:r w:rsidRPr="004D3578">
        <w:t>3.1</w:t>
      </w:r>
      <w:r w:rsidRPr="004D3578">
        <w:tab/>
        <w:t>Definitions</w:t>
      </w:r>
      <w:bookmarkEnd w:id="41"/>
      <w:bookmarkEnd w:id="42"/>
      <w:bookmarkEnd w:id="43"/>
      <w:bookmarkEnd w:id="44"/>
      <w:bookmarkEnd w:id="45"/>
      <w:bookmarkEnd w:id="46"/>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47" w:name="_Toc510696582"/>
      <w:bookmarkStart w:id="48" w:name="_Toc35971374"/>
      <w:bookmarkStart w:id="49" w:name="_Toc67903498"/>
      <w:bookmarkStart w:id="50" w:name="_Toc89295544"/>
      <w:bookmarkStart w:id="51" w:name="_Toc94261266"/>
      <w:bookmarkStart w:id="52" w:name="_Toc104198915"/>
      <w:r w:rsidRPr="004D3578">
        <w:t>3.2</w:t>
      </w:r>
      <w:r w:rsidRPr="004D3578">
        <w:tab/>
        <w:t>Symbols</w:t>
      </w:r>
      <w:bookmarkEnd w:id="47"/>
      <w:bookmarkEnd w:id="48"/>
      <w:bookmarkEnd w:id="49"/>
      <w:bookmarkEnd w:id="50"/>
      <w:bookmarkEnd w:id="51"/>
      <w:bookmarkEnd w:id="52"/>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53" w:name="_Toc510696583"/>
      <w:bookmarkStart w:id="54" w:name="_Toc35971375"/>
      <w:bookmarkStart w:id="55" w:name="_Toc67903499"/>
      <w:bookmarkStart w:id="56" w:name="_Toc89295545"/>
      <w:bookmarkStart w:id="57" w:name="_Toc94261267"/>
      <w:bookmarkStart w:id="58" w:name="_Toc104198916"/>
      <w:r w:rsidRPr="004D3578">
        <w:t>3.3</w:t>
      </w:r>
      <w:r w:rsidRPr="004D3578">
        <w:tab/>
        <w:t>Abbreviations</w:t>
      </w:r>
      <w:bookmarkEnd w:id="53"/>
      <w:bookmarkEnd w:id="54"/>
      <w:bookmarkEnd w:id="55"/>
      <w:bookmarkEnd w:id="56"/>
      <w:bookmarkEnd w:id="57"/>
      <w:bookmarkEnd w:id="5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59" w:name="_Toc510696584"/>
      <w:bookmarkStart w:id="60" w:name="_Toc35971376"/>
      <w:bookmarkStart w:id="61" w:name="_Toc67903500"/>
      <w:bookmarkStart w:id="62" w:name="_Toc89295546"/>
      <w:bookmarkStart w:id="63" w:name="_Toc94261268"/>
      <w:bookmarkStart w:id="64" w:name="_Toc104198917"/>
      <w:r w:rsidRPr="004D3578">
        <w:t>4</w:t>
      </w:r>
      <w:r w:rsidRPr="004D3578">
        <w:tab/>
      </w:r>
      <w:r>
        <w:t>Overview</w:t>
      </w:r>
      <w:bookmarkEnd w:id="59"/>
      <w:bookmarkEnd w:id="60"/>
      <w:bookmarkEnd w:id="61"/>
      <w:bookmarkEnd w:id="62"/>
      <w:bookmarkEnd w:id="63"/>
      <w:bookmarkEnd w:id="64"/>
    </w:p>
    <w:p w14:paraId="6B139B5E" w14:textId="16576932" w:rsidR="008A6D4A" w:rsidRDefault="007C7359" w:rsidP="007C7359">
      <w:pPr>
        <w:pStyle w:val="2"/>
        <w:rPr>
          <w:rFonts w:eastAsia="宋体"/>
        </w:rPr>
      </w:pPr>
      <w:bookmarkStart w:id="65" w:name="_Toc25156162"/>
      <w:bookmarkStart w:id="66" w:name="_Toc34124462"/>
      <w:bookmarkStart w:id="67" w:name="_Toc43207576"/>
      <w:bookmarkStart w:id="68" w:name="_Toc49857056"/>
      <w:bookmarkStart w:id="69" w:name="_Toc51925259"/>
      <w:bookmarkStart w:id="70" w:name="_Toc89295547"/>
      <w:bookmarkStart w:id="71" w:name="_Toc94261269"/>
      <w:bookmarkStart w:id="72" w:name="_Toc104198918"/>
      <w:r w:rsidRPr="00BA3AC8">
        <w:rPr>
          <w:rFonts w:eastAsia="宋体"/>
        </w:rPr>
        <w:t>4.1</w:t>
      </w:r>
      <w:r w:rsidRPr="00BA3AC8">
        <w:rPr>
          <w:rFonts w:eastAsia="宋体"/>
        </w:rPr>
        <w:tab/>
        <w:t>Introduction</w:t>
      </w:r>
      <w:bookmarkEnd w:id="65"/>
      <w:bookmarkEnd w:id="66"/>
      <w:bookmarkEnd w:id="67"/>
      <w:bookmarkEnd w:id="68"/>
      <w:bookmarkEnd w:id="69"/>
      <w:bookmarkEnd w:id="70"/>
      <w:bookmarkEnd w:id="71"/>
      <w:bookmarkEnd w:id="72"/>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lastRenderedPageBreak/>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73" w:name="_Toc483474891"/>
      <w:bookmarkStart w:id="74" w:name="_Toc492541380"/>
      <w:bookmarkStart w:id="75" w:name="_Toc492899706"/>
      <w:bookmarkStart w:id="76" w:name="_Toc492899983"/>
      <w:bookmarkStart w:id="77" w:name="_Toc492967777"/>
      <w:bookmarkStart w:id="78" w:name="_Toc492972865"/>
      <w:bookmarkStart w:id="79" w:name="_Toc492973085"/>
      <w:bookmarkStart w:id="80" w:name="_Toc493774005"/>
      <w:bookmarkStart w:id="81" w:name="_Toc494194727"/>
      <w:bookmarkStart w:id="82" w:name="_Toc528159036"/>
      <w:bookmarkStart w:id="83" w:name="_Toc529259048"/>
      <w:bookmarkStart w:id="84"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85" w:name="_Toc89295548"/>
      <w:bookmarkStart w:id="86" w:name="_Toc94261270"/>
      <w:bookmarkStart w:id="87" w:name="_Toc104198919"/>
      <w:r w:rsidRPr="00BA3AC8">
        <w:rPr>
          <w:rFonts w:eastAsia="宋体"/>
        </w:rPr>
        <w:t>4.2</w:t>
      </w:r>
      <w:r w:rsidRPr="00BA3AC8">
        <w:rPr>
          <w:rFonts w:eastAsia="宋体"/>
        </w:rPr>
        <w:tab/>
      </w:r>
      <w:bookmarkEnd w:id="73"/>
      <w:r w:rsidRPr="00BA3AC8">
        <w:rPr>
          <w:rFonts w:eastAsia="宋体"/>
        </w:rPr>
        <w:t>Service Architecture</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65pt;height:179.7pt" o:ole="">
            <v:imagedata r:id="rId12" o:title=""/>
          </v:shape>
          <o:OLEObject Type="Embed" ProgID="Visio.Drawing.15" ShapeID="_x0000_i1025" DrawAspect="Content" ObjectID="_1715096053"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pt;height:114.5pt" o:ole="">
            <v:imagedata r:id="rId14" o:title=""/>
          </v:shape>
          <o:OLEObject Type="Embed" ProgID="Visio.Drawing.15" ShapeID="_x0000_i1026" DrawAspect="Content" ObjectID="_1715096054"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88" w:name="_Hlk68599672"/>
      <w:r w:rsidR="00F65E94" w:rsidRPr="00F65E94">
        <w:t xml:space="preserve">Ntsctsf services </w:t>
      </w:r>
      <w:bookmarkEnd w:id="88"/>
      <w:r w:rsidR="00F65E94" w:rsidRPr="00F65E94">
        <w:t>architecture, reference point representation</w:t>
      </w:r>
    </w:p>
    <w:p w14:paraId="6A3C47FA" w14:textId="45D64FF2" w:rsidR="008A6D4A" w:rsidRDefault="008A6D4A" w:rsidP="008A6D4A">
      <w:pPr>
        <w:pStyle w:val="1"/>
      </w:pPr>
      <w:bookmarkStart w:id="89" w:name="_Toc510696585"/>
      <w:bookmarkStart w:id="90" w:name="_Toc35971377"/>
      <w:bookmarkStart w:id="91" w:name="_Toc67903501"/>
      <w:bookmarkStart w:id="92" w:name="_Toc89295549"/>
      <w:bookmarkStart w:id="93" w:name="_Toc94261271"/>
      <w:bookmarkStart w:id="94" w:name="_Toc104198920"/>
      <w:r>
        <w:t>5</w:t>
      </w:r>
      <w:r w:rsidRPr="004D3578">
        <w:tab/>
      </w:r>
      <w:r>
        <w:t xml:space="preserve">Services offered by the </w:t>
      </w:r>
      <w:bookmarkEnd w:id="89"/>
      <w:bookmarkEnd w:id="90"/>
      <w:bookmarkEnd w:id="91"/>
      <w:r w:rsidR="00D615CF">
        <w:t>TSCTSF</w:t>
      </w:r>
      <w:bookmarkEnd w:id="92"/>
      <w:bookmarkEnd w:id="93"/>
      <w:bookmarkEnd w:id="94"/>
    </w:p>
    <w:p w14:paraId="5A6A4D44" w14:textId="77777777" w:rsidR="008A6D4A" w:rsidRDefault="008A6D4A" w:rsidP="008A6D4A">
      <w:pPr>
        <w:pStyle w:val="2"/>
      </w:pPr>
      <w:bookmarkStart w:id="95" w:name="_Toc510696586"/>
      <w:bookmarkStart w:id="96" w:name="_Toc35971378"/>
      <w:bookmarkStart w:id="97" w:name="_Toc67903502"/>
      <w:bookmarkStart w:id="98" w:name="_Toc89295550"/>
      <w:bookmarkStart w:id="99" w:name="_Toc94261272"/>
      <w:bookmarkStart w:id="100" w:name="_Toc104198921"/>
      <w:r>
        <w:t>5.1</w:t>
      </w:r>
      <w:r>
        <w:tab/>
        <w:t>Introduction</w:t>
      </w:r>
      <w:bookmarkEnd w:id="95"/>
      <w:bookmarkEnd w:id="96"/>
      <w:bookmarkEnd w:id="97"/>
      <w:bookmarkEnd w:id="98"/>
      <w:bookmarkEnd w:id="99"/>
      <w:bookmarkEnd w:id="100"/>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lastRenderedPageBreak/>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01" w:name="_Toc510696587"/>
      <w:bookmarkStart w:id="102" w:name="_Toc35971379"/>
      <w:bookmarkStart w:id="103" w:name="_Toc67903503"/>
      <w:bookmarkStart w:id="104" w:name="_Toc89295551"/>
      <w:bookmarkStart w:id="105" w:name="_Toc94261273"/>
      <w:bookmarkStart w:id="106" w:name="_Toc104198922"/>
      <w:r>
        <w:t>5.2</w:t>
      </w:r>
      <w:r>
        <w:tab/>
      </w:r>
      <w:r w:rsidR="00D615CF">
        <w:t>Ntsctsf_TimeSynchronization</w:t>
      </w:r>
      <w:r w:rsidRPr="00AF47A0">
        <w:t xml:space="preserve"> </w:t>
      </w:r>
      <w:r>
        <w:t>Service</w:t>
      </w:r>
      <w:bookmarkEnd w:id="101"/>
      <w:bookmarkEnd w:id="102"/>
      <w:bookmarkEnd w:id="103"/>
      <w:bookmarkEnd w:id="104"/>
      <w:bookmarkEnd w:id="105"/>
      <w:bookmarkEnd w:id="106"/>
    </w:p>
    <w:p w14:paraId="689EB835" w14:textId="77777777" w:rsidR="008A6D4A" w:rsidRDefault="008A6D4A" w:rsidP="008A6D4A">
      <w:pPr>
        <w:pStyle w:val="30"/>
      </w:pPr>
      <w:bookmarkStart w:id="107" w:name="_Toc510696588"/>
      <w:bookmarkStart w:id="108" w:name="_Toc35971380"/>
      <w:bookmarkStart w:id="109" w:name="_Toc67903504"/>
      <w:bookmarkStart w:id="110" w:name="_Toc89295552"/>
      <w:bookmarkStart w:id="111" w:name="_Toc94261274"/>
      <w:bookmarkStart w:id="112" w:name="_Toc104198923"/>
      <w:r>
        <w:t>5.2.1</w:t>
      </w:r>
      <w:r>
        <w:tab/>
        <w:t>Service Description</w:t>
      </w:r>
      <w:bookmarkEnd w:id="107"/>
      <w:bookmarkEnd w:id="108"/>
      <w:bookmarkEnd w:id="109"/>
      <w:bookmarkEnd w:id="110"/>
      <w:bookmarkEnd w:id="111"/>
      <w:bookmarkEnd w:id="112"/>
    </w:p>
    <w:p w14:paraId="2AEDD4FD" w14:textId="7DA2B0E5" w:rsidR="00052900" w:rsidRDefault="00052900" w:rsidP="003E6778">
      <w:pPr>
        <w:pStyle w:val="40"/>
      </w:pPr>
      <w:bookmarkStart w:id="113" w:name="_Toc70598398"/>
      <w:bookmarkStart w:id="114" w:name="_Toc89295553"/>
      <w:bookmarkStart w:id="115" w:name="_Toc94261275"/>
      <w:bookmarkStart w:id="116" w:name="_Toc104198924"/>
      <w:r w:rsidRPr="00BA3AC8">
        <w:t>5.2.1.1</w:t>
      </w:r>
      <w:r w:rsidRPr="00BA3AC8">
        <w:tab/>
        <w:t>Overview</w:t>
      </w:r>
      <w:bookmarkEnd w:id="113"/>
      <w:bookmarkEnd w:id="114"/>
      <w:bookmarkEnd w:id="115"/>
      <w:bookmarkEnd w:id="11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17" w:name="_Toc70598400"/>
      <w:bookmarkStart w:id="118" w:name="_Toc89295554"/>
      <w:bookmarkStart w:id="119" w:name="_Toc94261276"/>
      <w:bookmarkStart w:id="120" w:name="_Toc104198925"/>
      <w:r w:rsidRPr="00BA3AC8">
        <w:lastRenderedPageBreak/>
        <w:t>5.2.1.</w:t>
      </w:r>
      <w:r w:rsidR="007C7359" w:rsidRPr="00BA3AC8">
        <w:t>2</w:t>
      </w:r>
      <w:r w:rsidRPr="00BA3AC8">
        <w:tab/>
      </w:r>
      <w:r w:rsidRPr="00BA3AC8">
        <w:rPr>
          <w:noProof/>
          <w:lang w:eastAsia="zh-CN"/>
        </w:rPr>
        <w:t>Network Functions</w:t>
      </w:r>
      <w:bookmarkStart w:id="121" w:name="_Toc70598401"/>
      <w:bookmarkEnd w:id="117"/>
      <w:bookmarkEnd w:id="118"/>
      <w:bookmarkEnd w:id="119"/>
      <w:bookmarkEnd w:id="120"/>
    </w:p>
    <w:p w14:paraId="452EC5CC" w14:textId="7B8BEE21" w:rsidR="00052900" w:rsidRDefault="00052900" w:rsidP="00052900">
      <w:pPr>
        <w:pStyle w:val="50"/>
      </w:pPr>
      <w:bookmarkStart w:id="122" w:name="_Toc89295555"/>
      <w:bookmarkStart w:id="123" w:name="_Toc94261277"/>
      <w:bookmarkStart w:id="124" w:name="_Toc104198926"/>
      <w:r w:rsidRPr="00BA3AC8">
        <w:t>5.2.1.</w:t>
      </w:r>
      <w:r w:rsidR="007C7359" w:rsidRPr="00BA3AC8">
        <w:t>2</w:t>
      </w:r>
      <w:r w:rsidRPr="00BA3AC8">
        <w:t>.1</w:t>
      </w:r>
      <w:r w:rsidRPr="00BA3AC8">
        <w:tab/>
      </w:r>
      <w:bookmarkEnd w:id="121"/>
      <w:r w:rsidR="007C7359" w:rsidRPr="00BA3AC8">
        <w:t>TSCTSF</w:t>
      </w:r>
      <w:bookmarkEnd w:id="122"/>
      <w:bookmarkEnd w:id="123"/>
      <w:bookmarkEnd w:id="124"/>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25" w:name="_Toc70598402"/>
      <w:bookmarkStart w:id="126" w:name="_Toc89295556"/>
      <w:bookmarkStart w:id="127" w:name="_Toc94261278"/>
      <w:bookmarkStart w:id="128" w:name="_Toc104198927"/>
      <w:r w:rsidRPr="00BA3AC8">
        <w:t>5.2.1.</w:t>
      </w:r>
      <w:r w:rsidR="00093353" w:rsidRPr="00BA3AC8">
        <w:t>2</w:t>
      </w:r>
      <w:r w:rsidRPr="00BA3AC8">
        <w:t>.2</w:t>
      </w:r>
      <w:r w:rsidRPr="00BA3AC8">
        <w:tab/>
      </w:r>
      <w:r w:rsidRPr="00BA3AC8">
        <w:rPr>
          <w:noProof/>
          <w:lang w:eastAsia="zh-CN"/>
        </w:rPr>
        <w:t>NF Service Consumers</w:t>
      </w:r>
      <w:bookmarkEnd w:id="125"/>
      <w:bookmarkEnd w:id="126"/>
      <w:bookmarkEnd w:id="127"/>
      <w:bookmarkEnd w:id="128"/>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29" w:name="_Toc510696589"/>
      <w:bookmarkStart w:id="130" w:name="_Toc35971381"/>
      <w:bookmarkStart w:id="131" w:name="_Toc67903505"/>
      <w:bookmarkStart w:id="132" w:name="_Toc89295557"/>
      <w:bookmarkStart w:id="133" w:name="_Toc94261279"/>
      <w:bookmarkStart w:id="134" w:name="_Toc104198928"/>
      <w:r>
        <w:t>5.2.2</w:t>
      </w:r>
      <w:r>
        <w:tab/>
        <w:t>Service Operations</w:t>
      </w:r>
      <w:bookmarkEnd w:id="129"/>
      <w:bookmarkEnd w:id="130"/>
      <w:bookmarkEnd w:id="131"/>
      <w:bookmarkEnd w:id="132"/>
      <w:bookmarkEnd w:id="133"/>
      <w:bookmarkEnd w:id="134"/>
    </w:p>
    <w:p w14:paraId="679BB854" w14:textId="77777777" w:rsidR="008A6D4A" w:rsidRDefault="008A6D4A" w:rsidP="008A6D4A">
      <w:pPr>
        <w:pStyle w:val="40"/>
      </w:pPr>
      <w:bookmarkStart w:id="135" w:name="_Toc510696590"/>
      <w:bookmarkStart w:id="136" w:name="_Toc35971382"/>
      <w:bookmarkStart w:id="137" w:name="_Toc67903506"/>
      <w:bookmarkStart w:id="138" w:name="_Toc89295558"/>
      <w:bookmarkStart w:id="139" w:name="_Toc94261280"/>
      <w:bookmarkStart w:id="140" w:name="_Toc104198929"/>
      <w:r>
        <w:t>5.2.2.1</w:t>
      </w:r>
      <w:r>
        <w:tab/>
        <w:t>Introduction</w:t>
      </w:r>
      <w:bookmarkEnd w:id="135"/>
      <w:bookmarkEnd w:id="136"/>
      <w:bookmarkEnd w:id="137"/>
      <w:bookmarkEnd w:id="138"/>
      <w:bookmarkEnd w:id="139"/>
      <w:bookmarkEnd w:id="140"/>
    </w:p>
    <w:p w14:paraId="0F0A4D29" w14:textId="193EE7ED" w:rsidR="00FE177B" w:rsidRDefault="00FE177B" w:rsidP="00FE177B">
      <w:pPr>
        <w:rPr>
          <w:rFonts w:eastAsia="宋体"/>
        </w:rPr>
      </w:pPr>
      <w:bookmarkStart w:id="141" w:name="_Toc510696591"/>
      <w:bookmarkStart w:id="142" w:name="_Toc35971383"/>
      <w:bookmarkStart w:id="14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44" w:name="_Hlk68604557"/>
      <w:r w:rsidR="00FE177B" w:rsidRPr="007D3187">
        <w:t>Ntsctsf_TimeSynchronization</w:t>
      </w:r>
      <w:r w:rsidR="00FE177B" w:rsidRPr="00376A4A">
        <w:t xml:space="preserve"> Service Operations</w:t>
      </w:r>
      <w:bookmarkEnd w:id="14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45" w:name="_Toc89295559"/>
      <w:bookmarkStart w:id="146" w:name="_Toc94261281"/>
      <w:bookmarkStart w:id="147" w:name="_Toc104198930"/>
      <w:r>
        <w:t>5.2.2.2</w:t>
      </w:r>
      <w:r>
        <w:tab/>
      </w:r>
      <w:r w:rsidR="00707E39" w:rsidRPr="00035056">
        <w:rPr>
          <w:rFonts w:ascii="Times New Roman" w:hAnsi="Times New Roman"/>
          <w:lang w:val="en-US"/>
        </w:rPr>
        <w:t>Ntsctsf_TimeSynchronization_CapsSubscribe</w:t>
      </w:r>
      <w:bookmarkEnd w:id="141"/>
      <w:bookmarkEnd w:id="142"/>
      <w:bookmarkEnd w:id="143"/>
      <w:bookmarkEnd w:id="145"/>
      <w:bookmarkEnd w:id="146"/>
      <w:bookmarkEnd w:id="147"/>
    </w:p>
    <w:p w14:paraId="687573F6" w14:textId="77777777" w:rsidR="008A6D4A" w:rsidRDefault="008A6D4A" w:rsidP="008A6D4A">
      <w:pPr>
        <w:pStyle w:val="50"/>
      </w:pPr>
      <w:bookmarkStart w:id="148" w:name="_Toc510696592"/>
      <w:bookmarkStart w:id="149" w:name="_Toc35971384"/>
      <w:bookmarkStart w:id="150" w:name="_Toc67903508"/>
      <w:bookmarkStart w:id="151" w:name="_Toc89295560"/>
      <w:bookmarkStart w:id="152" w:name="_Toc94261282"/>
      <w:bookmarkStart w:id="153" w:name="_Toc104198931"/>
      <w:r>
        <w:t>5.2.2.2.1</w:t>
      </w:r>
      <w:r>
        <w:tab/>
        <w:t>General</w:t>
      </w:r>
      <w:bookmarkEnd w:id="148"/>
      <w:bookmarkEnd w:id="149"/>
      <w:bookmarkEnd w:id="150"/>
      <w:bookmarkEnd w:id="151"/>
      <w:bookmarkEnd w:id="152"/>
      <w:bookmarkEnd w:id="153"/>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54" w:name="_Toc510696593"/>
      <w:bookmarkStart w:id="155" w:name="_Toc35971385"/>
      <w:bookmarkStart w:id="156" w:name="_Toc67903509"/>
      <w:bookmarkStart w:id="157" w:name="_Toc89295561"/>
      <w:bookmarkStart w:id="158" w:name="_Toc94261283"/>
      <w:bookmarkStart w:id="159" w:name="_Toc104198932"/>
      <w:r>
        <w:t>5.2.2.2.2</w:t>
      </w:r>
      <w:r>
        <w:tab/>
      </w:r>
      <w:r w:rsidR="00707E39">
        <w:rPr>
          <w:noProof/>
        </w:rPr>
        <w:t>Creating a new subscription</w:t>
      </w:r>
      <w:bookmarkEnd w:id="154"/>
      <w:bookmarkEnd w:id="155"/>
      <w:bookmarkEnd w:id="156"/>
      <w:bookmarkEnd w:id="157"/>
      <w:bookmarkEnd w:id="158"/>
      <w:bookmarkEnd w:id="159"/>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5pt;height:158.15pt" o:ole="">
            <v:imagedata r:id="rId16" o:title=""/>
          </v:shape>
          <o:OLEObject Type="Embed" ProgID="Visio.Drawing.11" ShapeID="_x0000_i1027" DrawAspect="Content" ObjectID="_1715096055"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7D1F61C0" w14:textId="162E378B" w:rsidR="00707E39" w:rsidRPr="00743D85" w:rsidRDefault="00CE5404" w:rsidP="00743D85">
      <w:pPr>
        <w:pStyle w:val="B10"/>
      </w:pPr>
      <w:r>
        <w:t>-</w:t>
      </w:r>
      <w:r>
        <w:tab/>
      </w:r>
      <w:r w:rsidR="00707E39" w:rsidRPr="00743D85">
        <w:t>DNN with the "dnn" attribute;</w:t>
      </w:r>
    </w:p>
    <w:p w14:paraId="37F5ECC6" w14:textId="2370193B" w:rsidR="00707E39" w:rsidRPr="00743D85" w:rsidRDefault="00CE5404" w:rsidP="00743D85">
      <w:pPr>
        <w:pStyle w:val="B10"/>
      </w:pPr>
      <w:r>
        <w:t>-</w:t>
      </w:r>
      <w:r>
        <w:tab/>
      </w:r>
      <w:r w:rsidR="00707E39" w:rsidRPr="00743D85">
        <w:t>S-NSSAI with the "snssai";</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01E2090D" w:rsidR="00707E39" w:rsidRPr="00743D85" w:rsidRDefault="00CE5404" w:rsidP="00743D85">
      <w:pPr>
        <w:pStyle w:val="B10"/>
      </w:pPr>
      <w:r>
        <w:t>-</w:t>
      </w:r>
      <w:r>
        <w:tab/>
      </w:r>
      <w:r w:rsidR="00707E39" w:rsidRPr="00743D85">
        <w:t>expiry time withinthe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75549864" w:rsidR="00692066" w:rsidRDefault="00692066" w:rsidP="00707E39">
      <w:pPr>
        <w:pStyle w:val="B10"/>
        <w:rPr>
          <w:noProof/>
        </w:rPr>
      </w:pPr>
      <w:r>
        <w:rPr>
          <w:noProof/>
        </w:rPr>
        <w:t>-</w:t>
      </w:r>
      <w:r>
        <w:rPr>
          <w:noProof/>
        </w:rPr>
        <w:tab/>
      </w:r>
      <w:r>
        <w:rPr>
          <w:lang w:val="en-US" w:eastAsia="zh-CN"/>
        </w:rPr>
        <w:t xml:space="preserve">if the </w:t>
      </w:r>
      <w:r>
        <w:rPr>
          <w:noProof/>
        </w:rPr>
        <w:t xml:space="preserve">"interGroupId"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77777777" w:rsidR="00093A3A" w:rsidRDefault="00093A3A" w:rsidP="00093A3A">
      <w:pPr>
        <w:rPr>
          <w:noProof/>
        </w:rPr>
      </w:pPr>
      <w:r>
        <w:rPr>
          <w:noProof/>
        </w:rPr>
        <w:t xml:space="preserve">The TSCTSF shall handle the AF session(s) associated with the "Individual Time Synchronization Exposure Subcription" resource. </w:t>
      </w:r>
    </w:p>
    <w:p w14:paraId="306EFA24" w14:textId="2F740B9D" w:rsidR="00093A3A" w:rsidRDefault="00CE5404" w:rsidP="00743D85">
      <w:pPr>
        <w:pStyle w:val="B10"/>
      </w:pPr>
      <w:r>
        <w:lastRenderedPageBreak/>
        <w:t>-</w:t>
      </w:r>
      <w:r>
        <w:tab/>
      </w:r>
      <w:r w:rsidR="00093A3A">
        <w:t xml:space="preserve">To associate a new AF session to the </w:t>
      </w:r>
      <w:r w:rsidR="00093A3A">
        <w:rPr>
          <w:noProof/>
        </w:rPr>
        <w:t xml:space="preserve">"Individual Time Synchronization Exposure Subcription" resource, when the TSCTSF receives the </w:t>
      </w:r>
      <w:r w:rsidR="00093A3A" w:rsidRPr="00DF1BE6">
        <w:t>Npcf_PolicyAuthorization</w:t>
      </w:r>
      <w:r w:rsidR="00093A3A">
        <w:t xml:space="preserve">_Notify </w:t>
      </w:r>
      <w:r w:rsidR="00093A3A" w:rsidRPr="00DF1BE6">
        <w:t>service operation</w:t>
      </w:r>
      <w:r w:rsidR="00093A3A">
        <w:t xml:space="preserve"> for establishment of a new PDU session, the TSCTSF </w:t>
      </w:r>
      <w:r w:rsidR="00093A3A">
        <w:rPr>
          <w:rFonts w:hint="eastAsia"/>
          <w:lang w:eastAsia="zh-CN"/>
        </w:rPr>
        <w:t>shall</w:t>
      </w:r>
      <w:r w:rsidR="00093A3A">
        <w:rPr>
          <w:lang w:eastAsia="zh-CN"/>
        </w:rPr>
        <w:t xml:space="preserve"> </w:t>
      </w:r>
      <w:r w:rsidR="00851FC7">
        <w:t>retrieve from the BSF,</w:t>
      </w:r>
      <w:r w:rsidR="00851FC7" w:rsidRPr="00222573">
        <w:rPr>
          <w:lang w:val="en-US" w:eastAsia="zh-CN"/>
        </w:rPr>
        <w:t xml:space="preserve"> </w:t>
      </w:r>
      <w:r w:rsidR="00851FC7">
        <w:rPr>
          <w:lang w:val="en-US" w:eastAsia="zh-CN"/>
        </w:rPr>
        <w:t xml:space="preserve">as specified in </w:t>
      </w:r>
      <w:r w:rsidR="00851FC7" w:rsidRPr="00374B0E">
        <w:t>3GPP TS 29.521 [</w:t>
      </w:r>
      <w:r w:rsidR="00851FC7">
        <w:t>23</w:t>
      </w:r>
      <w:r w:rsidR="00851FC7" w:rsidRPr="00374B0E">
        <w:t>]</w:t>
      </w:r>
      <w:r w:rsidR="00851FC7">
        <w:t xml:space="preserve">, the PCF binding information to complete the necessary AF-Session information and </w:t>
      </w:r>
      <w:r w:rsidR="00851FC7" w:rsidRPr="00CD4E23">
        <w:rPr>
          <w:lang w:val="en-US" w:eastAsia="zh-CN"/>
        </w:rPr>
        <w:t>t</w:t>
      </w:r>
      <w:r w:rsidR="00851FC7">
        <w:t xml:space="preserve">riggers the </w:t>
      </w:r>
      <w:r w:rsidR="00851FC7" w:rsidRPr="00DF1BE6">
        <w:rPr>
          <w:lang w:eastAsia="zh-CN"/>
        </w:rPr>
        <w:t>Npcf_PolicyAuthorization_</w:t>
      </w:r>
      <w:r w:rsidR="00851FC7">
        <w:rPr>
          <w:lang w:eastAsia="zh-CN"/>
        </w:rPr>
        <w:t>Create</w:t>
      </w:r>
      <w:r w:rsidR="00851FC7" w:rsidRPr="00DF1BE6">
        <w:rPr>
          <w:lang w:eastAsia="zh-CN"/>
        </w:rPr>
        <w:t xml:space="preserve"> request </w:t>
      </w:r>
      <w:r w:rsidR="00851FC7" w:rsidRPr="00DF1BE6">
        <w:t>message</w:t>
      </w:r>
      <w:r w:rsidR="00851FC7">
        <w:t xml:space="preserve"> to the PCF to create an AF-session., and</w:t>
      </w:r>
      <w:r w:rsidR="00851FC7">
        <w:rPr>
          <w:lang w:eastAsia="zh-CN"/>
        </w:rPr>
        <w:t xml:space="preserve"> </w:t>
      </w:r>
      <w:r w:rsidR="00093A3A">
        <w:rPr>
          <w:lang w:eastAsia="zh-CN"/>
        </w:rPr>
        <w:t>use</w:t>
      </w:r>
      <w:r w:rsidR="00093A3A">
        <w:t xml:space="preserve"> the </w:t>
      </w:r>
      <w:r w:rsidR="00093A3A">
        <w:rPr>
          <w:lang w:eastAsia="zh-CN"/>
        </w:rPr>
        <w:t xml:space="preserve">parameters received from the </w:t>
      </w:r>
      <w:r w:rsidR="00093A3A">
        <w:t>NF service consumer above to determine whether the AF session is matched</w:t>
      </w:r>
      <w:r w:rsidR="00093A3A" w:rsidRPr="00CD4E23">
        <w:rPr>
          <w:lang w:val="en-US" w:eastAsia="zh-CN"/>
        </w:rPr>
        <w:t>. If it is, the TSCTSF</w:t>
      </w:r>
      <w:r w:rsidR="00093A3A">
        <w:t xml:space="preserve"> associate</w:t>
      </w:r>
      <w:r w:rsidR="00851FC7">
        <w:t>s</w:t>
      </w:r>
      <w:r w:rsidR="00093A3A">
        <w:t xml:space="preserve"> the new AF session to the </w:t>
      </w:r>
      <w:r w:rsidR="00093A3A">
        <w:rPr>
          <w:noProof/>
        </w:rPr>
        <w:t>"Individual Time Synchronization Exposure Sub</w:t>
      </w:r>
      <w:r w:rsidR="00851FC7">
        <w:rPr>
          <w:noProof/>
        </w:rPr>
        <w:t>s</w:t>
      </w:r>
      <w:r w:rsidR="00093A3A">
        <w:rPr>
          <w:noProof/>
        </w:rPr>
        <w:t>cription" resource. The TSCTSF shall update the time synchro</w:t>
      </w:r>
      <w:r w:rsidR="00851FC7">
        <w:rPr>
          <w:noProof/>
        </w:rPr>
        <w:t>ni</w:t>
      </w:r>
      <w:r w:rsidR="00093A3A">
        <w:rPr>
          <w:noProof/>
        </w:rPr>
        <w:t>zation service capability for this new DS-TT as defined in cla</w:t>
      </w:r>
      <w:r w:rsidR="00851FC7">
        <w:rPr>
          <w:noProof/>
        </w:rPr>
        <w:t>u</w:t>
      </w:r>
      <w:r w:rsidR="00093A3A">
        <w:rPr>
          <w:noProof/>
        </w:rPr>
        <w:t>se 5.2.2.4.2.</w:t>
      </w:r>
    </w:p>
    <w:p w14:paraId="38751634" w14:textId="4243DFF9" w:rsidR="00093A3A" w:rsidRPr="00093A3A" w:rsidRDefault="00CE5404" w:rsidP="00743D85">
      <w:pPr>
        <w:pStyle w:val="B10"/>
      </w:pPr>
      <w:r>
        <w:t>-</w:t>
      </w:r>
      <w:r>
        <w:tab/>
      </w:r>
      <w:r w:rsidR="00093A3A">
        <w:t xml:space="preserve">To remove an AF session from the associated ones to the "Individual Time Synchronization Exposure Subcription"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synchrozation service capability for this removed DS-TT as defined in cluase 5.2.2.4.2.</w:t>
      </w:r>
    </w:p>
    <w:p w14:paraId="4D98091C" w14:textId="3BEB5DAE"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1A83CE8F" w14:textId="71EFC13A"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60" w:name="_Toc104198933"/>
      <w:r>
        <w:t>5.2.2.2.3</w:t>
      </w:r>
      <w:r>
        <w:tab/>
      </w:r>
      <w:r>
        <w:rPr>
          <w:noProof/>
        </w:rPr>
        <w:t>Modifying an existing subscription</w:t>
      </w:r>
      <w:bookmarkEnd w:id="160"/>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65pt;height:158.15pt" o:ole="">
            <v:imagedata r:id="rId18" o:title=""/>
          </v:shape>
          <o:OLEObject Type="Embed" ProgID="Visio.Drawing.11" ShapeID="_x0000_i1028" DrawAspect="Content" ObjectID="_1715096056"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lastRenderedPageBreak/>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161" w:name="_Toc510696595"/>
      <w:bookmarkStart w:id="162" w:name="_Toc35971387"/>
      <w:bookmarkStart w:id="163" w:name="_Toc67903511"/>
      <w:bookmarkStart w:id="164" w:name="_Toc89295563"/>
      <w:bookmarkStart w:id="165" w:name="_Toc94261284"/>
      <w:bookmarkStart w:id="166" w:name="_Toc104198934"/>
      <w:r>
        <w:t>5.2.2.3</w:t>
      </w:r>
      <w:r>
        <w:tab/>
      </w:r>
      <w:r w:rsidR="001C1534" w:rsidRPr="00501CFA">
        <w:rPr>
          <w:rFonts w:cs="Arial"/>
          <w:lang w:val="en-US"/>
        </w:rPr>
        <w:t>Ntsctsf_TimeSynchronization_CapsUnsubscribe service operation</w:t>
      </w:r>
      <w:bookmarkEnd w:id="161"/>
      <w:bookmarkEnd w:id="162"/>
      <w:bookmarkEnd w:id="163"/>
      <w:bookmarkEnd w:id="164"/>
      <w:bookmarkEnd w:id="165"/>
      <w:bookmarkEnd w:id="166"/>
    </w:p>
    <w:p w14:paraId="6CA602A6" w14:textId="77777777" w:rsidR="001C1534" w:rsidRDefault="001C1534" w:rsidP="00251121">
      <w:pPr>
        <w:pStyle w:val="50"/>
      </w:pPr>
      <w:bookmarkStart w:id="167" w:name="_Toc28011539"/>
      <w:bookmarkStart w:id="168" w:name="_Toc34210655"/>
      <w:bookmarkStart w:id="169" w:name="_Toc36037680"/>
      <w:bookmarkStart w:id="170" w:name="_Toc39063114"/>
      <w:bookmarkStart w:id="171" w:name="_Toc43298172"/>
      <w:bookmarkStart w:id="172" w:name="_Toc45132949"/>
      <w:bookmarkStart w:id="173" w:name="_Toc49935416"/>
      <w:bookmarkStart w:id="174" w:name="_Toc50023762"/>
      <w:bookmarkStart w:id="175" w:name="_Toc51761252"/>
      <w:bookmarkStart w:id="176" w:name="_Toc56672182"/>
      <w:bookmarkStart w:id="177" w:name="_Toc66277740"/>
      <w:bookmarkStart w:id="178" w:name="_Toc68166422"/>
      <w:bookmarkStart w:id="179" w:name="_Toc89295564"/>
      <w:bookmarkStart w:id="180" w:name="_Toc94261285"/>
      <w:bookmarkStart w:id="181" w:name="_Toc104198935"/>
      <w:r>
        <w:t>5.2.2.3.1</w:t>
      </w:r>
      <w:r>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82" w:name="_Toc28011540"/>
      <w:bookmarkStart w:id="183" w:name="_Toc34210656"/>
      <w:bookmarkStart w:id="184" w:name="_Toc36037681"/>
      <w:bookmarkStart w:id="185" w:name="_Toc39063115"/>
      <w:bookmarkStart w:id="186" w:name="_Toc43298173"/>
      <w:bookmarkStart w:id="187" w:name="_Toc45132950"/>
      <w:bookmarkStart w:id="188" w:name="_Toc49935417"/>
      <w:bookmarkStart w:id="189" w:name="_Toc50023763"/>
      <w:bookmarkStart w:id="190" w:name="_Toc51761253"/>
      <w:bookmarkStart w:id="191" w:name="_Toc56672183"/>
      <w:bookmarkStart w:id="192" w:name="_Toc66277741"/>
      <w:bookmarkStart w:id="193" w:name="_Toc68166423"/>
      <w:bookmarkStart w:id="194" w:name="_Toc89295565"/>
      <w:bookmarkStart w:id="195" w:name="_Toc94261286"/>
      <w:bookmarkStart w:id="196" w:name="_Toc104198936"/>
      <w:r>
        <w:t>5.2.2.3.2</w:t>
      </w:r>
      <w:r>
        <w:tab/>
        <w:t>Unsubscription from capability notifications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65pt;height:158.15pt" o:ole="">
            <v:imagedata r:id="rId20" o:title=""/>
          </v:shape>
          <o:OLEObject Type="Embed" ProgID="Visio.Drawing.11" ShapeID="_x0000_i1029" DrawAspect="Content" ObjectID="_1715096057"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9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198" w:name="_Toc94261287"/>
      <w:bookmarkStart w:id="199" w:name="_Toc104198937"/>
      <w:r w:rsidRPr="003E6F1D">
        <w:t>5.2.2.4</w:t>
      </w:r>
      <w:r w:rsidRPr="003E6F1D">
        <w:tab/>
        <w:t>Ntsctsf_TimeSynchronization_CapsNotify service operation</w:t>
      </w:r>
      <w:bookmarkEnd w:id="197"/>
      <w:bookmarkEnd w:id="198"/>
      <w:bookmarkEnd w:id="199"/>
    </w:p>
    <w:p w14:paraId="6E870181" w14:textId="77777777" w:rsidR="00251121" w:rsidRDefault="00251121" w:rsidP="00251121">
      <w:pPr>
        <w:pStyle w:val="50"/>
      </w:pPr>
      <w:bookmarkStart w:id="200" w:name="_Toc89295567"/>
      <w:bookmarkStart w:id="201" w:name="_Toc94261288"/>
      <w:bookmarkStart w:id="202" w:name="_Toc104198938"/>
      <w:r>
        <w:t>5.2.2.4.1</w:t>
      </w:r>
      <w:r>
        <w:tab/>
        <w:t>General</w:t>
      </w:r>
      <w:bookmarkEnd w:id="200"/>
      <w:bookmarkEnd w:id="201"/>
      <w:bookmarkEnd w:id="202"/>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03" w:name="_Toc89295568"/>
      <w:bookmarkStart w:id="204" w:name="_Toc94261289"/>
      <w:bookmarkStart w:id="205" w:name="_Toc104198939"/>
      <w:r>
        <w:t>5.2.2.4.2</w:t>
      </w:r>
      <w:r>
        <w:tab/>
        <w:t>Notification about the capability of time synchronization service</w:t>
      </w:r>
      <w:bookmarkEnd w:id="203"/>
      <w:bookmarkEnd w:id="204"/>
      <w:bookmarkEnd w:id="20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65pt;height:157.6pt" o:ole="">
            <v:imagedata r:id="rId22" o:title=""/>
          </v:shape>
          <o:OLEObject Type="Embed" ProgID="Visio.Drawing.15" ShapeID="_x0000_i1030" DrawAspect="Content" ObjectID="_1715096058"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007C4A94"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06" w:name="_Toc89295569"/>
      <w:bookmarkStart w:id="207" w:name="_Toc94261290"/>
      <w:bookmarkStart w:id="208" w:name="_Toc104198940"/>
      <w:r w:rsidRPr="0047408B">
        <w:t>5.2.2.5</w:t>
      </w:r>
      <w:r w:rsidRPr="0047408B">
        <w:tab/>
        <w:t>Ntsctsf_TimeSynchronization_ConfigCreate</w:t>
      </w:r>
      <w:bookmarkEnd w:id="206"/>
      <w:bookmarkEnd w:id="207"/>
      <w:bookmarkEnd w:id="208"/>
    </w:p>
    <w:p w14:paraId="6CFA95D1" w14:textId="77777777" w:rsidR="004557BC" w:rsidRDefault="004557BC" w:rsidP="004557BC">
      <w:pPr>
        <w:pStyle w:val="50"/>
      </w:pPr>
      <w:bookmarkStart w:id="209" w:name="_Toc89295570"/>
      <w:bookmarkStart w:id="210" w:name="_Toc94261291"/>
      <w:bookmarkStart w:id="211" w:name="_Toc104198941"/>
      <w:r>
        <w:t>5.2.2.5.1</w:t>
      </w:r>
      <w:r>
        <w:tab/>
        <w:t>General</w:t>
      </w:r>
      <w:bookmarkEnd w:id="209"/>
      <w:bookmarkEnd w:id="210"/>
      <w:bookmarkEnd w:id="211"/>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lastRenderedPageBreak/>
        <w:t>-</w:t>
      </w:r>
      <w:r>
        <w:rPr>
          <w:noProof/>
        </w:rPr>
        <w:tab/>
        <w:t>creating a new configuration.</w:t>
      </w:r>
    </w:p>
    <w:p w14:paraId="46746607" w14:textId="77777777" w:rsidR="004557BC" w:rsidRDefault="004557BC" w:rsidP="004557BC">
      <w:pPr>
        <w:pStyle w:val="50"/>
      </w:pPr>
      <w:bookmarkStart w:id="212" w:name="_Toc89295571"/>
      <w:bookmarkStart w:id="213" w:name="_Toc94261292"/>
      <w:bookmarkStart w:id="214" w:name="_Toc104198942"/>
      <w:r>
        <w:t>5.2.2.5.2</w:t>
      </w:r>
      <w:r>
        <w:tab/>
      </w:r>
      <w:r>
        <w:rPr>
          <w:noProof/>
        </w:rPr>
        <w:t>Creating a new configuration</w:t>
      </w:r>
      <w:bookmarkEnd w:id="212"/>
      <w:bookmarkEnd w:id="213"/>
      <w:bookmarkEnd w:id="214"/>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65pt;height:158.15pt" o:ole="">
            <v:imagedata r:id="rId24" o:title=""/>
          </v:shape>
          <o:OLEObject Type="Embed" ProgID="Visio.Drawing.11" ShapeID="_x0000_i1031" DrawAspect="Content" ObjectID="_1715096059"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6CFF76" w:rsidR="00374B0E" w:rsidRPr="00374B0E" w:rsidRDefault="00374B0E" w:rsidP="00374B0E">
      <w:pPr>
        <w:pStyle w:val="B10"/>
        <w:rPr>
          <w:rFonts w:eastAsia="宋体"/>
        </w:rPr>
      </w:pPr>
      <w:bookmarkStart w:id="215" w:name="_Toc89295572"/>
      <w:r w:rsidRPr="00374B0E">
        <w:rPr>
          <w:rFonts w:eastAsia="宋体"/>
        </w:rPr>
        <w:lastRenderedPageBreak/>
        <w:t>-</w:t>
      </w:r>
      <w:r w:rsidRPr="00374B0E">
        <w:rPr>
          <w:rFonts w:eastAsia="宋体"/>
        </w:rPr>
        <w:tab/>
        <w:t>If the time synchronization error budget</w:t>
      </w:r>
      <w:r w:rsidRPr="00374B0E">
        <w:rPr>
          <w:rFonts w:eastAsia="宋体" w:hint="eastAsia"/>
        </w:rPr>
        <w:t xml:space="preserve"> </w:t>
      </w:r>
      <w:r w:rsidRPr="00374B0E">
        <w:rPr>
          <w:rFonts w:eastAsia="宋体"/>
        </w:rPr>
        <w:t xml:space="preserve">is provided, calculate the Uu time synchronization error budget using the PTP port state of each DS-TT,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 and send the request to the PCF for the UE for AM policy authorization by invoking Npcf_AMPolicyAuthorization_Create service operation as defined in clause 4.2.2 of 3GPP TS 29.534 [14] with the exception that the "asTimeDisEnabled" attribute shall be omitted or shall be set to false if included.</w:t>
      </w:r>
    </w:p>
    <w:p w14:paraId="7CC75BAE" w14:textId="0715195A"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16" w:name="_Toc94261293"/>
      <w:bookmarkStart w:id="217" w:name="_Toc104198943"/>
      <w:r w:rsidRPr="0047408B">
        <w:t>5.2.2.</w:t>
      </w:r>
      <w:r>
        <w:t>6</w:t>
      </w:r>
      <w:r w:rsidRPr="0047408B">
        <w:tab/>
        <w:t>Ntsctsf_TimeSynchronization_Config</w:t>
      </w:r>
      <w:r>
        <w:t>Update</w:t>
      </w:r>
      <w:bookmarkEnd w:id="215"/>
      <w:bookmarkEnd w:id="216"/>
      <w:bookmarkEnd w:id="217"/>
    </w:p>
    <w:p w14:paraId="11E80347" w14:textId="77777777" w:rsidR="00D82BFE" w:rsidRDefault="00D82BFE" w:rsidP="00D82BFE">
      <w:pPr>
        <w:pStyle w:val="50"/>
      </w:pPr>
      <w:bookmarkStart w:id="218" w:name="_Toc89295573"/>
      <w:bookmarkStart w:id="219" w:name="_Toc94261294"/>
      <w:bookmarkStart w:id="220" w:name="_Toc104198944"/>
      <w:r>
        <w:t>5.2.2.6.1</w:t>
      </w:r>
      <w:r>
        <w:tab/>
        <w:t>General</w:t>
      </w:r>
      <w:bookmarkEnd w:id="218"/>
      <w:bookmarkEnd w:id="219"/>
      <w:bookmarkEnd w:id="22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21" w:name="_Toc89295574"/>
      <w:bookmarkStart w:id="222" w:name="_Toc94261295"/>
      <w:bookmarkStart w:id="223" w:name="_Toc104198945"/>
      <w:r>
        <w:t>5.2.2.6.2</w:t>
      </w:r>
      <w:r>
        <w:tab/>
      </w:r>
      <w:r>
        <w:rPr>
          <w:noProof/>
        </w:rPr>
        <w:t>Updating an existing configuration</w:t>
      </w:r>
      <w:bookmarkEnd w:id="221"/>
      <w:bookmarkEnd w:id="222"/>
      <w:bookmarkEnd w:id="223"/>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65pt;height:158.15pt" o:ole="">
            <v:imagedata r:id="rId26" o:title=""/>
          </v:shape>
          <o:OLEObject Type="Embed" ProgID="Visio.Drawing.11" ShapeID="_x0000_i1032" DrawAspect="Content" ObjectID="_1715096060"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lastRenderedPageBreak/>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24" w:name="_Hlk55894852"/>
      <w:r>
        <w:t xml:space="preserve">If the </w:t>
      </w:r>
      <w:r>
        <w:rPr>
          <w:noProof/>
        </w:rPr>
        <w:t>notification URI or notification correlation Id</w:t>
      </w:r>
      <w:r>
        <w:t xml:space="preserve"> is not changed the previously value is included.</w:t>
      </w:r>
      <w:bookmarkEnd w:id="224"/>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3EF9DB87" w:rsidR="00374B0E" w:rsidRPr="002E255E" w:rsidRDefault="00374B0E" w:rsidP="00374B0E">
      <w:pPr>
        <w:pStyle w:val="B10"/>
      </w:pPr>
      <w:bookmarkStart w:id="225"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or updated, </w:t>
      </w:r>
      <w:r>
        <w:t>calculate the Uu time synchronization error budget using the PTP port state of each DS-TT</w:t>
      </w:r>
      <w:r>
        <w:rPr>
          <w:noProof/>
          <w:lang w:eastAsia="zh-CN"/>
        </w:rPr>
        <w:t xml:space="preserv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w:t>
      </w:r>
      <w:r>
        <w:rPr>
          <w:noProof/>
          <w:lang w:eastAsia="zh-CN"/>
        </w:rPr>
        <w:t xml:space="preserve"> as defined in clause</w:t>
      </w:r>
      <w:r>
        <w:rPr>
          <w:noProof/>
          <w:lang w:val="en-US" w:eastAsia="zh-CN"/>
        </w:rPr>
        <w:t> 4.2.6 of 3GPP TS 29.521 [</w:t>
      </w:r>
      <w:r w:rsidR="00D62A29">
        <w:rPr>
          <w:noProof/>
          <w:lang w:val="en-US" w:eastAsia="zh-CN"/>
        </w:rPr>
        <w:t>23</w:t>
      </w:r>
      <w:r>
        <w:rPr>
          <w:noProof/>
          <w:lang w:val="en-US" w:eastAsia="zh-CN"/>
        </w:rPr>
        <w:t xml:space="preserve">] if not yet and </w:t>
      </w:r>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_Create/</w:t>
      </w:r>
      <w:r>
        <w:rPr>
          <w:rFonts w:hint="eastAsia"/>
          <w:lang w:eastAsia="zh-CN"/>
        </w:rPr>
        <w:t>Update</w:t>
      </w:r>
      <w:r>
        <w:t xml:space="preserve"> service operation as </w:t>
      </w:r>
      <w:r>
        <w:rPr>
          <w:noProof/>
          <w:lang w:eastAsia="zh-CN"/>
        </w:rPr>
        <w:t>defined in clause</w:t>
      </w:r>
      <w:r>
        <w:rPr>
          <w:noProof/>
          <w:lang w:val="en-US" w:eastAsia="zh-CN"/>
        </w:rPr>
        <w:t xml:space="preserve"> 4.2.2 of 3GPP TS 29.534 [14] with the exception that the </w:t>
      </w:r>
      <w:r>
        <w:rPr>
          <w:noProof/>
          <w:lang w:eastAsia="zh-CN"/>
        </w:rPr>
        <w:t>"asTimeDisEnabled" attribute shall be omitted or shall be set to false if included.</w:t>
      </w:r>
    </w:p>
    <w:p w14:paraId="142AB833" w14:textId="1F0B7AB8"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26" w:name="_Toc94261296"/>
      <w:bookmarkStart w:id="227" w:name="_Toc104198946"/>
      <w:r w:rsidRPr="0047408B">
        <w:t>5.2.2.</w:t>
      </w:r>
      <w:r>
        <w:t>7</w:t>
      </w:r>
      <w:r w:rsidRPr="0047408B">
        <w:tab/>
        <w:t>Ntsctsf_TimeSynchronization_</w:t>
      </w:r>
      <w:r w:rsidRPr="003C53AD">
        <w:t>Config</w:t>
      </w:r>
      <w:r>
        <w:t>Delete</w:t>
      </w:r>
      <w:bookmarkEnd w:id="225"/>
      <w:bookmarkEnd w:id="226"/>
      <w:bookmarkEnd w:id="227"/>
    </w:p>
    <w:p w14:paraId="3D80DFA9" w14:textId="77777777" w:rsidR="00D137BA" w:rsidRDefault="00D137BA" w:rsidP="00D137BA">
      <w:pPr>
        <w:pStyle w:val="50"/>
      </w:pPr>
      <w:bookmarkStart w:id="228" w:name="_Toc89295576"/>
      <w:bookmarkStart w:id="229" w:name="_Toc94261297"/>
      <w:bookmarkStart w:id="230" w:name="_Toc104198947"/>
      <w:r>
        <w:t>5.2.2.7.1</w:t>
      </w:r>
      <w:r>
        <w:tab/>
        <w:t>General</w:t>
      </w:r>
      <w:bookmarkEnd w:id="228"/>
      <w:bookmarkEnd w:id="229"/>
      <w:bookmarkEnd w:id="230"/>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lastRenderedPageBreak/>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231" w:name="_Toc89295577"/>
      <w:bookmarkStart w:id="232" w:name="_Toc94261298"/>
      <w:bookmarkStart w:id="233" w:name="_Toc104198948"/>
      <w:r>
        <w:t>5.2.2.7.2</w:t>
      </w:r>
      <w:r>
        <w:tab/>
      </w:r>
      <w:r>
        <w:rPr>
          <w:noProof/>
        </w:rPr>
        <w:t>Deleting an existing configuration</w:t>
      </w:r>
      <w:bookmarkEnd w:id="231"/>
      <w:bookmarkEnd w:id="232"/>
      <w:bookmarkEnd w:id="233"/>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65pt;height:158.15pt" o:ole="">
            <v:imagedata r:id="rId28" o:title=""/>
          </v:shape>
          <o:OLEObject Type="Embed" ProgID="Visio.Drawing.11" ShapeID="_x0000_i1033" DrawAspect="Content" ObjectID="_1715096061"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234"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235" w:name="_Toc94261299"/>
      <w:bookmarkStart w:id="236" w:name="_Toc104198949"/>
      <w:r w:rsidRPr="0047408B">
        <w:t>5.2.2.</w:t>
      </w:r>
      <w:r>
        <w:t>8</w:t>
      </w:r>
      <w:r w:rsidRPr="0047408B">
        <w:tab/>
        <w:t>Ntsctsf_TimeSynchronization_</w:t>
      </w:r>
      <w:r>
        <w:t>ConfigUpdateNotify</w:t>
      </w:r>
      <w:bookmarkEnd w:id="234"/>
      <w:bookmarkEnd w:id="235"/>
      <w:bookmarkEnd w:id="236"/>
    </w:p>
    <w:p w14:paraId="7F76E40D" w14:textId="77777777" w:rsidR="00D137BA" w:rsidRDefault="00D137BA" w:rsidP="00D137BA">
      <w:pPr>
        <w:pStyle w:val="50"/>
      </w:pPr>
      <w:bookmarkStart w:id="237" w:name="_Toc89295579"/>
      <w:bookmarkStart w:id="238" w:name="_Toc94261300"/>
      <w:bookmarkStart w:id="239" w:name="_Toc104198950"/>
      <w:r>
        <w:t>5.2.2.8.1</w:t>
      </w:r>
      <w:r>
        <w:tab/>
        <w:t>General</w:t>
      </w:r>
      <w:bookmarkEnd w:id="237"/>
      <w:bookmarkEnd w:id="238"/>
      <w:bookmarkEnd w:id="239"/>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240" w:name="_Toc89295580"/>
      <w:bookmarkStart w:id="241" w:name="_Toc94261301"/>
      <w:bookmarkStart w:id="242" w:name="_Toc104198951"/>
      <w:r>
        <w:t>5.2.2.8.2</w:t>
      </w:r>
      <w:r>
        <w:tab/>
      </w:r>
      <w:r w:rsidR="00AD4F35">
        <w:rPr>
          <w:noProof/>
        </w:rPr>
        <w:t>Notifying the current state of</w:t>
      </w:r>
      <w:r>
        <w:rPr>
          <w:noProof/>
        </w:rPr>
        <w:t xml:space="preserve"> an existing configuration</w:t>
      </w:r>
      <w:bookmarkEnd w:id="240"/>
      <w:bookmarkEnd w:id="241"/>
      <w:bookmarkEnd w:id="242"/>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65pt;height:157.6pt" o:ole="">
            <v:imagedata r:id="rId30" o:title=""/>
          </v:shape>
          <o:OLEObject Type="Embed" ProgID="Visio.Drawing.15" ShapeID="_x0000_i1034" DrawAspect="Content" ObjectID="_1715096062"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243" w:name="_Toc85734892"/>
      <w:bookmarkStart w:id="244"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245" w:name="_Toc510696596"/>
      <w:bookmarkStart w:id="246" w:name="_Toc35971388"/>
      <w:bookmarkStart w:id="247" w:name="_Toc67903512"/>
      <w:bookmarkStart w:id="248" w:name="_Toc89295593"/>
      <w:bookmarkStart w:id="249" w:name="_Toc94261314"/>
      <w:bookmarkStart w:id="250" w:name="_Toc104198952"/>
      <w:bookmarkEnd w:id="243"/>
      <w:bookmarkEnd w:id="244"/>
      <w:r>
        <w:t>5.3</w:t>
      </w:r>
      <w:r>
        <w:tab/>
      </w:r>
      <w:r w:rsidR="00D615CF">
        <w:t>Ntsctsf_TSCQoSandAssistance</w:t>
      </w:r>
      <w:r w:rsidRPr="00AF47A0">
        <w:t xml:space="preserve"> </w:t>
      </w:r>
      <w:r>
        <w:t>Service</w:t>
      </w:r>
      <w:bookmarkEnd w:id="245"/>
      <w:bookmarkEnd w:id="246"/>
      <w:bookmarkEnd w:id="247"/>
      <w:bookmarkEnd w:id="248"/>
      <w:bookmarkEnd w:id="249"/>
      <w:bookmarkEnd w:id="250"/>
    </w:p>
    <w:p w14:paraId="066D22DF" w14:textId="3AC4F28E" w:rsidR="000678F9" w:rsidRDefault="000678F9" w:rsidP="000678F9">
      <w:pPr>
        <w:pStyle w:val="30"/>
      </w:pPr>
      <w:bookmarkStart w:id="251" w:name="_Toc89295594"/>
      <w:bookmarkStart w:id="252" w:name="_Toc94261315"/>
      <w:bookmarkStart w:id="253" w:name="_Toc104198953"/>
      <w:r>
        <w:t>5.3.1</w:t>
      </w:r>
      <w:r>
        <w:tab/>
        <w:t>Service Description</w:t>
      </w:r>
      <w:bookmarkEnd w:id="251"/>
      <w:bookmarkEnd w:id="252"/>
      <w:bookmarkEnd w:id="253"/>
    </w:p>
    <w:p w14:paraId="23DF6A54" w14:textId="1F1CF8A3" w:rsidR="000678F9" w:rsidRDefault="000678F9" w:rsidP="000678F9">
      <w:pPr>
        <w:pStyle w:val="40"/>
      </w:pPr>
      <w:bookmarkStart w:id="254" w:name="_Toc89295595"/>
      <w:bookmarkStart w:id="255" w:name="_Toc94261316"/>
      <w:bookmarkStart w:id="256" w:name="_Toc104198954"/>
      <w:r>
        <w:t>5</w:t>
      </w:r>
      <w:r w:rsidRPr="00BA3AC8">
        <w:t>.</w:t>
      </w:r>
      <w:r>
        <w:t>3</w:t>
      </w:r>
      <w:r w:rsidRPr="00BA3AC8">
        <w:t>.1.1</w:t>
      </w:r>
      <w:r w:rsidRPr="00BA3AC8">
        <w:tab/>
        <w:t>Overview</w:t>
      </w:r>
      <w:bookmarkEnd w:id="254"/>
      <w:bookmarkEnd w:id="255"/>
      <w:bookmarkEnd w:id="256"/>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257" w:name="_Toc89295596"/>
      <w:bookmarkStart w:id="258" w:name="_Toc94261317"/>
      <w:bookmarkStart w:id="259" w:name="_Toc104198955"/>
      <w:r>
        <w:t>5</w:t>
      </w:r>
      <w:r w:rsidRPr="00BA3AC8">
        <w:t>.</w:t>
      </w:r>
      <w:r>
        <w:t>3</w:t>
      </w:r>
      <w:r w:rsidRPr="00BA3AC8">
        <w:t>.1.2</w:t>
      </w:r>
      <w:r w:rsidRPr="00BA3AC8">
        <w:tab/>
      </w:r>
      <w:r w:rsidRPr="00BA3AC8">
        <w:rPr>
          <w:noProof/>
          <w:lang w:eastAsia="zh-CN"/>
        </w:rPr>
        <w:t>Network Functions</w:t>
      </w:r>
      <w:bookmarkEnd w:id="257"/>
      <w:bookmarkEnd w:id="258"/>
      <w:bookmarkEnd w:id="259"/>
    </w:p>
    <w:p w14:paraId="5E30E769" w14:textId="44B97833" w:rsidR="000678F9" w:rsidRDefault="000678F9" w:rsidP="000678F9">
      <w:pPr>
        <w:pStyle w:val="50"/>
      </w:pPr>
      <w:bookmarkStart w:id="260" w:name="_Toc89295597"/>
      <w:bookmarkStart w:id="261" w:name="_Toc94261318"/>
      <w:bookmarkStart w:id="262" w:name="_Toc104198956"/>
      <w:r>
        <w:t>5</w:t>
      </w:r>
      <w:r w:rsidRPr="00BA3AC8">
        <w:t>.</w:t>
      </w:r>
      <w:r>
        <w:t>3</w:t>
      </w:r>
      <w:r w:rsidRPr="00BA3AC8">
        <w:t>.1.2.1</w:t>
      </w:r>
      <w:r w:rsidRPr="00BA3AC8">
        <w:tab/>
        <w:t>TSCTSF</w:t>
      </w:r>
      <w:bookmarkEnd w:id="260"/>
      <w:bookmarkEnd w:id="261"/>
      <w:bookmarkEnd w:id="26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263" w:name="_Toc89295598"/>
      <w:bookmarkStart w:id="264" w:name="_Toc94261319"/>
      <w:bookmarkStart w:id="265" w:name="_Toc104198957"/>
      <w:r>
        <w:t>5</w:t>
      </w:r>
      <w:r w:rsidRPr="00BA3AC8">
        <w:t>.</w:t>
      </w:r>
      <w:r>
        <w:t>3</w:t>
      </w:r>
      <w:r w:rsidRPr="00BA3AC8">
        <w:t>.1.2.2</w:t>
      </w:r>
      <w:r w:rsidRPr="00BA3AC8">
        <w:tab/>
      </w:r>
      <w:r w:rsidRPr="00BA3AC8">
        <w:rPr>
          <w:noProof/>
          <w:lang w:eastAsia="zh-CN"/>
        </w:rPr>
        <w:t>NF Service Consumers</w:t>
      </w:r>
      <w:r>
        <w:rPr>
          <w:noProof/>
          <w:lang w:eastAsia="zh-CN"/>
        </w:rPr>
        <w:t>.</w:t>
      </w:r>
      <w:bookmarkEnd w:id="263"/>
      <w:bookmarkEnd w:id="264"/>
      <w:bookmarkEnd w:id="265"/>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266" w:name="_Toc89295599"/>
      <w:bookmarkStart w:id="267" w:name="_Toc94261320"/>
      <w:bookmarkStart w:id="268" w:name="_Toc104198958"/>
      <w:r>
        <w:t>5.3.2</w:t>
      </w:r>
      <w:r>
        <w:tab/>
        <w:t>Service Operations</w:t>
      </w:r>
      <w:bookmarkEnd w:id="266"/>
      <w:bookmarkEnd w:id="267"/>
      <w:bookmarkEnd w:id="268"/>
    </w:p>
    <w:p w14:paraId="33188099" w14:textId="30C4260E" w:rsidR="000678F9" w:rsidRDefault="000678F9" w:rsidP="000678F9">
      <w:pPr>
        <w:pStyle w:val="40"/>
      </w:pPr>
      <w:bookmarkStart w:id="269" w:name="_Toc89295600"/>
      <w:bookmarkStart w:id="270" w:name="_Toc94261321"/>
      <w:bookmarkStart w:id="271" w:name="_Toc104198959"/>
      <w:r>
        <w:t>5.3.2.1</w:t>
      </w:r>
      <w:r>
        <w:tab/>
        <w:t>Introduction</w:t>
      </w:r>
      <w:bookmarkEnd w:id="269"/>
      <w:bookmarkEnd w:id="270"/>
      <w:bookmarkEnd w:id="271"/>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272" w:name="_Toc89295601"/>
      <w:bookmarkStart w:id="273" w:name="_Toc94261322"/>
      <w:bookmarkStart w:id="274" w:name="_Toc104198960"/>
      <w:r>
        <w:t>5.3.2.2</w:t>
      </w:r>
      <w:r>
        <w:tab/>
      </w:r>
      <w:r w:rsidRPr="006742F8">
        <w:rPr>
          <w:rFonts w:ascii="Times New Roman" w:hAnsi="Times New Roman"/>
          <w:lang w:val="en-US"/>
        </w:rPr>
        <w:t>Ntsctsf_QoSandTSCAssistance_Create</w:t>
      </w:r>
      <w:bookmarkEnd w:id="272"/>
      <w:bookmarkEnd w:id="273"/>
      <w:bookmarkEnd w:id="274"/>
    </w:p>
    <w:p w14:paraId="7E2C4B73" w14:textId="77777777" w:rsidR="00626335" w:rsidRDefault="00626335" w:rsidP="00626335">
      <w:pPr>
        <w:pStyle w:val="50"/>
      </w:pPr>
      <w:bookmarkStart w:id="275" w:name="_Toc89295602"/>
      <w:bookmarkStart w:id="276" w:name="_Toc94261323"/>
      <w:bookmarkStart w:id="277" w:name="_Toc104198961"/>
      <w:r>
        <w:t>5.3.2.2.1</w:t>
      </w:r>
      <w:r>
        <w:tab/>
        <w:t>General</w:t>
      </w:r>
      <w:bookmarkEnd w:id="275"/>
      <w:bookmarkEnd w:id="276"/>
      <w:bookmarkEnd w:id="277"/>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rPr>
          <w:noProof/>
        </w:rPr>
      </w:pPr>
      <w:r>
        <w:rPr>
          <w:noProof/>
        </w:rPr>
        <w:t>-</w:t>
      </w:r>
      <w:r>
        <w:rPr>
          <w:noProof/>
        </w:rPr>
        <w:tab/>
      </w:r>
      <w:r>
        <w:t>Subscriptions to Service Data Flow QoS Monitoring Information.</w:t>
      </w:r>
    </w:p>
    <w:p w14:paraId="184DF59F" w14:textId="77777777" w:rsidR="00626335" w:rsidRDefault="00626335" w:rsidP="00626335">
      <w:pPr>
        <w:pStyle w:val="50"/>
      </w:pPr>
      <w:bookmarkStart w:id="278" w:name="_Toc89295603"/>
      <w:bookmarkStart w:id="279" w:name="_Toc94261324"/>
      <w:bookmarkStart w:id="280" w:name="_Toc104198962"/>
      <w:r>
        <w:t>5.3.2.2.2</w:t>
      </w:r>
      <w:r>
        <w:tab/>
      </w:r>
      <w:r w:rsidRPr="00376A4A">
        <w:t xml:space="preserve">Initial provisioning of </w:t>
      </w:r>
      <w:r>
        <w:t xml:space="preserve">TSC </w:t>
      </w:r>
      <w:r w:rsidRPr="00376A4A">
        <w:t>related service information</w:t>
      </w:r>
      <w:bookmarkEnd w:id="278"/>
      <w:bookmarkEnd w:id="279"/>
      <w:bookmarkEnd w:id="280"/>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5.8pt;height:148.55pt" o:ole="">
            <v:imagedata r:id="rId32" o:title=""/>
          </v:shape>
          <o:OLEObject Type="Embed" ProgID="Visio.Drawing.15" ShapeID="_x0000_i1035" DrawAspect="Content" ObjectID="_1715096063"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6AE528B5"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lastRenderedPageBreak/>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6107CBB5"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77777777" w:rsidR="000D0043" w:rsidRDefault="000D0043" w:rsidP="00417863">
      <w:pPr>
        <w:pStyle w:val="B2"/>
      </w:pPr>
      <w:r>
        <w:t>a.</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p>
    <w:p w14:paraId="25F51AEA" w14:textId="77777777" w:rsidR="000D0043" w:rsidRDefault="000D0043" w:rsidP="00417863">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p>
    <w:p w14:paraId="471641DF" w14:textId="58E2A1C2"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p>
    <w:p w14:paraId="4158FAF3" w14:textId="70BB1C76"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281" w:name="_Toc94255915"/>
      <w:bookmarkStart w:id="282" w:name="_Toc104198963"/>
      <w:r>
        <w:t>5.3.2.2.</w:t>
      </w:r>
      <w:r w:rsidR="006A6A2E">
        <w:t>3</w:t>
      </w:r>
      <w:r>
        <w:tab/>
      </w:r>
      <w:bookmarkEnd w:id="281"/>
      <w:r>
        <w:t>Subscriptions to Service Data Flow QoS notification control</w:t>
      </w:r>
      <w:bookmarkEnd w:id="282"/>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283" w:name="_Toc104198964"/>
      <w:r>
        <w:t>5.3.2.2.</w:t>
      </w:r>
      <w:r w:rsidR="006A6A2E">
        <w:t>4</w:t>
      </w:r>
      <w:r>
        <w:tab/>
        <w:t>Subscription to Service Data Flow Deactivation</w:t>
      </w:r>
      <w:bookmarkEnd w:id="28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284" w:name="_Toc104198965"/>
      <w:r>
        <w:t>5.3.2.2.</w:t>
      </w:r>
      <w:r w:rsidR="006A6A2E">
        <w:t>5</w:t>
      </w:r>
      <w:r>
        <w:tab/>
        <w:t>Subscription to resources allocation outcome</w:t>
      </w:r>
      <w:bookmarkEnd w:id="284"/>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lastRenderedPageBreak/>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285" w:name="_Toc104198966"/>
      <w:r>
        <w:t>5.3.2.2.</w:t>
      </w:r>
      <w:r w:rsidR="006A6A2E">
        <w:t>6</w:t>
      </w:r>
      <w:r>
        <w:tab/>
        <w:t>Subscriptions to Service Data Flow QoS Monitoring Information</w:t>
      </w:r>
      <w:bookmarkEnd w:id="28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pPr>
        <w:rPr>
          <w:rFonts w:eastAsia="宋体"/>
        </w:rPr>
      </w:pPr>
      <w:r>
        <w:t xml:space="preserve">As result of this action, the TSCTSF shall set the appropriate subscription to service data flow QoS monitoring information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286" w:name="_Toc89295604"/>
      <w:bookmarkStart w:id="287" w:name="_Toc94261325"/>
      <w:bookmarkStart w:id="288" w:name="_Toc104198967"/>
      <w:r w:rsidRPr="00773E80">
        <w:rPr>
          <w:rFonts w:eastAsia="宋体"/>
        </w:rPr>
        <w:t>5.3.2.3</w:t>
      </w:r>
      <w:r w:rsidRPr="00773E80">
        <w:rPr>
          <w:rFonts w:eastAsia="宋体"/>
        </w:rPr>
        <w:tab/>
        <w:t>Ntsctsf_QoSandTSCAssistance_Update</w:t>
      </w:r>
      <w:bookmarkEnd w:id="286"/>
      <w:bookmarkEnd w:id="287"/>
      <w:bookmarkEnd w:id="288"/>
    </w:p>
    <w:p w14:paraId="79DB78C8" w14:textId="77777777" w:rsidR="00955D26" w:rsidRDefault="00955D26" w:rsidP="00955D26">
      <w:pPr>
        <w:pStyle w:val="50"/>
      </w:pPr>
      <w:bookmarkStart w:id="289" w:name="_Toc89295605"/>
      <w:bookmarkStart w:id="290" w:name="_Toc94261326"/>
      <w:bookmarkStart w:id="291" w:name="_Toc104198968"/>
      <w:r>
        <w:t>5.3.2.3.1</w:t>
      </w:r>
      <w:r>
        <w:tab/>
        <w:t>General</w:t>
      </w:r>
      <w:bookmarkEnd w:id="289"/>
      <w:bookmarkEnd w:id="290"/>
      <w:bookmarkEnd w:id="291"/>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rPr>
          <w:noProof/>
        </w:rPr>
      </w:pPr>
      <w:r>
        <w:rPr>
          <w:noProof/>
        </w:rPr>
        <w:t>-</w:t>
      </w:r>
      <w:r>
        <w:rPr>
          <w:noProof/>
        </w:rPr>
        <w:tab/>
      </w:r>
      <w:r>
        <w:t>Modification of Subscription to Service Data Flow QoS Monitoring Information.</w:t>
      </w:r>
    </w:p>
    <w:p w14:paraId="1D821862" w14:textId="77777777" w:rsidR="00955D26" w:rsidRDefault="00955D26" w:rsidP="00955D26">
      <w:pPr>
        <w:pStyle w:val="50"/>
      </w:pPr>
      <w:bookmarkStart w:id="292" w:name="_Toc89295606"/>
      <w:bookmarkStart w:id="293" w:name="_Toc94261327"/>
      <w:bookmarkStart w:id="294" w:name="_Toc104198969"/>
      <w:r>
        <w:t>5.3.2.3.2</w:t>
      </w:r>
      <w:r>
        <w:tab/>
        <w:t>Modification of</w:t>
      </w:r>
      <w:r w:rsidRPr="00376A4A">
        <w:t xml:space="preserve"> </w:t>
      </w:r>
      <w:r>
        <w:t xml:space="preserve">TSC </w:t>
      </w:r>
      <w:r w:rsidRPr="00376A4A">
        <w:t>related service information</w:t>
      </w:r>
      <w:bookmarkEnd w:id="292"/>
      <w:bookmarkEnd w:id="293"/>
      <w:bookmarkEnd w:id="29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5.25pt;height:149.1pt" o:ole="">
            <v:imagedata r:id="rId34" o:title=""/>
          </v:shape>
          <o:OLEObject Type="Embed" ProgID="Visio.Drawing.15" ShapeID="_x0000_i1036" DrawAspect="Content" ObjectID="_1715096064"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19A284F9" w:rsidR="00955D26" w:rsidRPr="00E742D2" w:rsidRDefault="00E742D2" w:rsidP="00743D85">
      <w:pPr>
        <w:pStyle w:val="B10"/>
      </w:pPr>
      <w:r>
        <w:t>-</w:t>
      </w:r>
      <w:r>
        <w:tab/>
      </w:r>
      <w:r w:rsidR="00955D26" w:rsidRPr="00E742D2">
        <w:t>the updated flow information within the "flowInfo" or "ethFlowInfo" attribute;</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lastRenderedPageBreak/>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295" w:name="_Toc28012342"/>
      <w:bookmarkStart w:id="296" w:name="_Toc36038289"/>
      <w:bookmarkStart w:id="297" w:name="_Toc45133556"/>
      <w:bookmarkStart w:id="298" w:name="_Toc51762310"/>
      <w:bookmarkStart w:id="299" w:name="_Toc59016881"/>
      <w:bookmarkStart w:id="300" w:name="_Toc90654332"/>
      <w:bookmarkStart w:id="301" w:name="_Toc104198970"/>
      <w:r>
        <w:t>5.3.2.3.</w:t>
      </w:r>
      <w:r w:rsidR="006A6A2E">
        <w:t>3</w:t>
      </w:r>
      <w:r>
        <w:tab/>
        <w:t>Modification of Subscription to Service Data Flow QoS notification control</w:t>
      </w:r>
      <w:bookmarkEnd w:id="295"/>
      <w:bookmarkEnd w:id="296"/>
      <w:bookmarkEnd w:id="297"/>
      <w:bookmarkEnd w:id="298"/>
      <w:bookmarkEnd w:id="299"/>
      <w:bookmarkEnd w:id="300"/>
      <w:bookmarkEnd w:id="301"/>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302" w:name="_Hlk511038908"/>
      <w:r>
        <w:t xml:space="preserve">As result of this action, the TSCTSF shall set the appropriate subscription to QoS notification control as described </w:t>
      </w:r>
      <w:bookmarkStart w:id="303" w:name="_Hlk511039573"/>
      <w:r>
        <w:t xml:space="preserve">in </w:t>
      </w:r>
      <w:r>
        <w:rPr>
          <w:lang w:eastAsia="zh-CN"/>
        </w:rPr>
        <w:t>3GPP TS 29.514 [20]</w:t>
      </w:r>
      <w:r>
        <w:t>.</w:t>
      </w:r>
      <w:bookmarkEnd w:id="302"/>
      <w:bookmarkEnd w:id="303"/>
    </w:p>
    <w:p w14:paraId="06E7A070" w14:textId="01773E03" w:rsidR="000948B5" w:rsidRDefault="000948B5" w:rsidP="000948B5">
      <w:r>
        <w:rPr>
          <w:lang w:eastAsia="de-DE"/>
        </w:rPr>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304" w:name="_Toc104198971"/>
      <w:r>
        <w:t>5.3.2.3.</w:t>
      </w:r>
      <w:r w:rsidR="006A6A2E">
        <w:t>4</w:t>
      </w:r>
      <w:r>
        <w:tab/>
        <w:t>Modification of Subscription to Service Data Flow Deactivation</w:t>
      </w:r>
      <w:bookmarkEnd w:id="304"/>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lastRenderedPageBreak/>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305" w:name="_Toc104198972"/>
      <w:r>
        <w:t>5.3.2.3.</w:t>
      </w:r>
      <w:r w:rsidR="006A6A2E">
        <w:t>5</w:t>
      </w:r>
      <w:r>
        <w:tab/>
        <w:t>Modification of subscription to resources allocation outcome</w:t>
      </w:r>
      <w:bookmarkEnd w:id="305"/>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306" w:name="_Toc104198973"/>
      <w:r>
        <w:t>5.3.2.3.</w:t>
      </w:r>
      <w:r w:rsidR="006A6A2E">
        <w:t>6</w:t>
      </w:r>
      <w:r>
        <w:tab/>
        <w:t>Modification of Subscription to Service Data Flow QoS Monitoring Information</w:t>
      </w:r>
      <w:bookmarkEnd w:id="306"/>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679A8FBE" w14:textId="77777777" w:rsidR="005F72AC" w:rsidRPr="00773E80" w:rsidRDefault="005F72AC" w:rsidP="005F72AC">
      <w:pPr>
        <w:pStyle w:val="40"/>
        <w:rPr>
          <w:rFonts w:eastAsia="宋体"/>
        </w:rPr>
      </w:pPr>
      <w:bookmarkStart w:id="307" w:name="_Toc89295607"/>
      <w:bookmarkStart w:id="308" w:name="_Toc94261328"/>
      <w:bookmarkStart w:id="309" w:name="_Toc104198974"/>
      <w:r w:rsidRPr="00773E80">
        <w:rPr>
          <w:rFonts w:eastAsia="宋体"/>
        </w:rPr>
        <w:t>5.3.2.4</w:t>
      </w:r>
      <w:r w:rsidRPr="00773E80">
        <w:rPr>
          <w:rFonts w:eastAsia="宋体"/>
        </w:rPr>
        <w:tab/>
        <w:t>Ntsctsf_QoSandTSCAssistance_Delete</w:t>
      </w:r>
      <w:bookmarkEnd w:id="307"/>
      <w:bookmarkEnd w:id="308"/>
      <w:bookmarkEnd w:id="309"/>
    </w:p>
    <w:p w14:paraId="2F895FF0" w14:textId="77777777" w:rsidR="005F72AC" w:rsidRDefault="005F72AC" w:rsidP="005F72AC">
      <w:pPr>
        <w:pStyle w:val="50"/>
      </w:pPr>
      <w:bookmarkStart w:id="310" w:name="_Toc89295608"/>
      <w:bookmarkStart w:id="311" w:name="_Toc94261329"/>
      <w:bookmarkStart w:id="312" w:name="_Toc104198975"/>
      <w:r>
        <w:t>5.3.2.4.1</w:t>
      </w:r>
      <w:r>
        <w:tab/>
        <w:t>General</w:t>
      </w:r>
      <w:bookmarkEnd w:id="310"/>
      <w:bookmarkEnd w:id="311"/>
      <w:bookmarkEnd w:id="312"/>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F10D54"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0F47078A" w14:textId="77777777" w:rsidR="005F72AC" w:rsidRPr="00F10D54" w:rsidRDefault="005F72AC" w:rsidP="005F72AC">
      <w:pPr>
        <w:pStyle w:val="50"/>
        <w:rPr>
          <w:lang w:val="fr-FR"/>
        </w:rPr>
      </w:pPr>
      <w:bookmarkStart w:id="313" w:name="_Toc89295609"/>
      <w:bookmarkStart w:id="314" w:name="_Toc94261330"/>
      <w:bookmarkStart w:id="315" w:name="_Toc104198976"/>
      <w:r w:rsidRPr="00F10D54">
        <w:rPr>
          <w:lang w:val="fr-FR"/>
        </w:rPr>
        <w:t>5.3.2.4.2</w:t>
      </w:r>
      <w:r w:rsidRPr="00F10D54">
        <w:rPr>
          <w:lang w:val="fr-FR"/>
        </w:rPr>
        <w:tab/>
        <w:t>TSC AF application session context termination</w:t>
      </w:r>
      <w:bookmarkEnd w:id="313"/>
      <w:bookmarkEnd w:id="314"/>
      <w:bookmarkEnd w:id="31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316" w:name="_Hlk503448429"/>
      <w:r>
        <w:t>the application session context termination</w:t>
      </w:r>
      <w:bookmarkEnd w:id="31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5.8pt;height:149.1pt" o:ole="">
            <v:imagedata r:id="rId36" o:title=""/>
          </v:shape>
          <o:OLEObject Type="Embed" ProgID="Visio.Drawing.15" ShapeID="_x0000_i1037" DrawAspect="Content" ObjectID="_1715096065"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26E3000" w14:textId="77777777" w:rsidR="00E555B2" w:rsidRPr="004D43DD" w:rsidRDefault="00E555B2" w:rsidP="00E555B2">
      <w:pPr>
        <w:pStyle w:val="40"/>
      </w:pPr>
      <w:bookmarkStart w:id="317" w:name="_Toc94261331"/>
      <w:bookmarkStart w:id="318" w:name="_Toc104198977"/>
      <w:bookmarkStart w:id="319" w:name="_Toc89295610"/>
      <w:r w:rsidRPr="004D43DD">
        <w:t>5.3.2.5</w:t>
      </w:r>
      <w:r w:rsidRPr="004D43DD">
        <w:tab/>
      </w:r>
      <w:r w:rsidRPr="00DE2581">
        <w:t>Ntsctsf_QoSandTSCAssistance_</w:t>
      </w:r>
      <w:r>
        <w:t>Notify</w:t>
      </w:r>
      <w:bookmarkEnd w:id="317"/>
      <w:bookmarkEnd w:id="318"/>
    </w:p>
    <w:p w14:paraId="4834377B" w14:textId="77777777" w:rsidR="00E555B2" w:rsidRDefault="00E555B2" w:rsidP="00E555B2">
      <w:pPr>
        <w:pStyle w:val="50"/>
      </w:pPr>
      <w:bookmarkStart w:id="320" w:name="_Toc94261332"/>
      <w:bookmarkStart w:id="321" w:name="_Toc104198978"/>
      <w:r>
        <w:t>5.3.2.5.1</w:t>
      </w:r>
      <w:r>
        <w:tab/>
      </w:r>
      <w:r>
        <w:tab/>
        <w:t>General</w:t>
      </w:r>
      <w:bookmarkEnd w:id="320"/>
      <w:bookmarkEnd w:id="321"/>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lastRenderedPageBreak/>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19422CF9" w14:textId="77777777" w:rsidR="00E555B2" w:rsidRDefault="00E555B2" w:rsidP="00E555B2">
      <w:pPr>
        <w:pStyle w:val="50"/>
      </w:pPr>
      <w:bookmarkStart w:id="322" w:name="_Toc94261333"/>
      <w:bookmarkStart w:id="323" w:name="_Toc104198979"/>
      <w:r>
        <w:t>5.3.2.5.2</w:t>
      </w:r>
      <w:r>
        <w:tab/>
        <w:t>Notification about TSC application session context event</w:t>
      </w:r>
      <w:bookmarkEnd w:id="322"/>
      <w:bookmarkEnd w:id="323"/>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7pt;height:148.55pt" o:ole="">
            <v:imagedata r:id="rId38" o:title=""/>
          </v:shape>
          <o:OLEObject Type="Embed" ProgID="Visio.Drawing.15" ShapeID="_x0000_i1038" DrawAspect="Content" ObjectID="_1715096066" r:id="rId39"/>
        </w:object>
      </w:r>
    </w:p>
    <w:p w14:paraId="20B63A42" w14:textId="77777777" w:rsidR="00E555B2" w:rsidRDefault="00E555B2" w:rsidP="00E555B2">
      <w:pPr>
        <w:pStyle w:val="TF"/>
      </w:pPr>
      <w:r>
        <w:t>Figure 5.3.2.5.2-1: Notification about application session context event</w:t>
      </w:r>
    </w:p>
    <w:p w14:paraId="09E5C57B" w14:textId="20180379"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324" w:name="_Toc94261334"/>
      <w:bookmarkStart w:id="325" w:name="_Toc104198980"/>
      <w:r>
        <w:t>5.2.2.5.3</w:t>
      </w:r>
      <w:r>
        <w:tab/>
        <w:t>Notification about TSC application session context termination</w:t>
      </w:r>
      <w:bookmarkEnd w:id="324"/>
      <w:bookmarkEnd w:id="32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lastRenderedPageBreak/>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5.25pt;height:149.1pt" o:ole="">
            <v:imagedata r:id="rId40" o:title=""/>
          </v:shape>
          <o:OLEObject Type="Embed" ProgID="Visio.Drawing.15" ShapeID="_x0000_i1039" DrawAspect="Content" ObjectID="_1715096067"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544A0203"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326" w:name="_Toc90654376"/>
      <w:bookmarkStart w:id="327" w:name="_Toc104198981"/>
      <w:r>
        <w:t>5.3.2.5.</w:t>
      </w:r>
      <w:r w:rsidR="006A6A2E">
        <w:t>4</w:t>
      </w:r>
      <w:r>
        <w:tab/>
        <w:t>Notification about Service Data Flow QoS notification control</w:t>
      </w:r>
      <w:bookmarkEnd w:id="326"/>
      <w:bookmarkEnd w:id="327"/>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lastRenderedPageBreak/>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328" w:name="_Toc104198982"/>
      <w:r>
        <w:t>5.3.2.5.</w:t>
      </w:r>
      <w:r w:rsidR="006A6A2E">
        <w:t>5</w:t>
      </w:r>
      <w:r>
        <w:tab/>
        <w:t>Notification about Service Data Flow Deactivation</w:t>
      </w:r>
      <w:bookmarkEnd w:id="32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329" w:name="_Toc104198983"/>
      <w:r>
        <w:t>5.3.2.5.</w:t>
      </w:r>
      <w:r w:rsidR="006A6A2E">
        <w:t>6</w:t>
      </w:r>
      <w:r>
        <w:tab/>
        <w:t>Notification about resources allocation outcome</w:t>
      </w:r>
      <w:bookmarkEnd w:id="329"/>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330" w:name="_Toc104198984"/>
      <w:r>
        <w:t>5.3.2.5.</w:t>
      </w:r>
      <w:r w:rsidR="006A6A2E">
        <w:t>7</w:t>
      </w:r>
      <w:r>
        <w:tab/>
        <w:t>Notification about Service Data Flow QoS Monitoring control</w:t>
      </w:r>
      <w:bookmarkEnd w:id="330"/>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lastRenderedPageBreak/>
        <w:t>c)</w:t>
      </w:r>
      <w:r>
        <w:tab/>
        <w:t>one or two downlink packet delays within the "dlDelays" attribute; and/or</w:t>
      </w:r>
    </w:p>
    <w:p w14:paraId="78A6B63A" w14:textId="65A6D5F1" w:rsidR="002572E4" w:rsidRPr="00554C7C" w:rsidRDefault="002572E4" w:rsidP="002572E4">
      <w:pPr>
        <w:pStyle w:val="B2"/>
      </w:pPr>
      <w:r>
        <w:t>d)</w:t>
      </w:r>
      <w:r>
        <w:tab/>
        <w:t>one or two round trip packet delays within the "rtDelays" attribute.</w:t>
      </w:r>
    </w:p>
    <w:p w14:paraId="56CE19ED" w14:textId="77777777" w:rsidR="005F72AC" w:rsidRPr="00773E80" w:rsidRDefault="005F72AC" w:rsidP="005F72AC">
      <w:pPr>
        <w:pStyle w:val="40"/>
        <w:rPr>
          <w:rFonts w:eastAsia="宋体"/>
        </w:rPr>
      </w:pPr>
      <w:bookmarkStart w:id="331" w:name="_Toc94261335"/>
      <w:bookmarkStart w:id="332" w:name="_Toc104198985"/>
      <w:r w:rsidRPr="00773E80">
        <w:rPr>
          <w:rFonts w:eastAsia="宋体"/>
        </w:rPr>
        <w:t>5.3.2.6</w:t>
      </w:r>
      <w:r w:rsidRPr="00773E80">
        <w:rPr>
          <w:rFonts w:eastAsia="宋体"/>
        </w:rPr>
        <w:tab/>
        <w:t>Ntsctsf_QoSandTSCAssistance_Subscribe</w:t>
      </w:r>
      <w:bookmarkEnd w:id="319"/>
      <w:bookmarkEnd w:id="331"/>
      <w:bookmarkEnd w:id="332"/>
    </w:p>
    <w:p w14:paraId="3BC59016" w14:textId="77777777" w:rsidR="005F72AC" w:rsidRDefault="005F72AC" w:rsidP="005F72AC">
      <w:pPr>
        <w:pStyle w:val="50"/>
      </w:pPr>
      <w:bookmarkStart w:id="333" w:name="_Toc89295611"/>
      <w:bookmarkStart w:id="334" w:name="_Toc94261336"/>
      <w:bookmarkStart w:id="335" w:name="_Toc104198986"/>
      <w:r>
        <w:t>5.3.2.6.1</w:t>
      </w:r>
      <w:r>
        <w:tab/>
        <w:t>General</w:t>
      </w:r>
      <w:bookmarkEnd w:id="333"/>
      <w:bookmarkEnd w:id="334"/>
      <w:bookmarkEnd w:id="335"/>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66C6E2F" w14:textId="77777777" w:rsidR="005F72AC" w:rsidRDefault="005F72AC" w:rsidP="00EF2AC7">
      <w:pPr>
        <w:pStyle w:val="50"/>
      </w:pPr>
      <w:bookmarkStart w:id="336" w:name="_Toc89295612"/>
      <w:bookmarkStart w:id="337" w:name="_Toc94261337"/>
      <w:bookmarkStart w:id="338" w:name="_Toc104198987"/>
      <w:r>
        <w:t>5.3.2.6.2</w:t>
      </w:r>
      <w:r>
        <w:tab/>
        <w:t>Handling of subscription to events for the existing TSC application session context</w:t>
      </w:r>
      <w:bookmarkEnd w:id="336"/>
      <w:bookmarkEnd w:id="337"/>
      <w:bookmarkEnd w:id="338"/>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5.25pt;height:149.1pt" o:ole="">
            <v:imagedata r:id="rId42" o:title=""/>
          </v:shape>
          <o:OLEObject Type="Embed" ProgID="Visio.Drawing.15" ShapeID="_x0000_i1040" DrawAspect="Content" ObjectID="_1715096068"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5.8pt;height:149.1pt" o:ole="">
            <v:imagedata r:id="rId44" o:title=""/>
          </v:shape>
          <o:OLEObject Type="Embed" ProgID="Visio.Drawing.15" ShapeID="_x0000_i1041" DrawAspect="Content" ObjectID="_1715096069" r:id="rId45"/>
        </w:object>
      </w:r>
    </w:p>
    <w:p w14:paraId="2B99CD84" w14:textId="579EA9F4" w:rsidR="005F72AC" w:rsidRDefault="005F72AC" w:rsidP="005F72AC">
      <w:pPr>
        <w:pStyle w:val="TF"/>
      </w:pP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2C747D0D"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 and</w:t>
      </w:r>
    </w:p>
    <w:p w14:paraId="67E0D524" w14:textId="375DA40A" w:rsidR="0039162E" w:rsidRDefault="0039162E" w:rsidP="005F72AC">
      <w:pPr>
        <w:pStyle w:val="B10"/>
      </w:pPr>
      <w:r>
        <w:t>-</w:t>
      </w:r>
      <w:r>
        <w:tab/>
        <w:t>the notification correlation Id within the "notifCorreId" attribute.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0C636981" w14:textId="77777777" w:rsidR="00561EA2" w:rsidRDefault="00561EA2" w:rsidP="00561EA2">
      <w:pPr>
        <w:pStyle w:val="50"/>
      </w:pPr>
      <w:bookmarkStart w:id="339" w:name="_Toc104198988"/>
      <w:r>
        <w:lastRenderedPageBreak/>
        <w:t>5.3.2.6.x4</w:t>
      </w:r>
      <w:r>
        <w:tab/>
      </w:r>
      <w:r w:rsidRPr="00466599">
        <w:t xml:space="preserve">Subscription to </w:t>
      </w:r>
      <w:r>
        <w:t>Service Data Flow QoS Monitoring Information</w:t>
      </w:r>
      <w:bookmarkEnd w:id="339"/>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Pr="00554C7C" w:rsidRDefault="00561EA2" w:rsidP="00561EA2">
      <w:pPr>
        <w:rPr>
          <w:rFonts w:eastAsia="宋体"/>
          <w:noProof/>
        </w:rPr>
      </w:pPr>
      <w:r>
        <w:rPr>
          <w:lang w:eastAsia="de-DE"/>
        </w:rPr>
        <w:t xml:space="preserve">The TSCTSF shall reply to the </w:t>
      </w:r>
      <w:r>
        <w:rPr>
          <w:noProof/>
        </w:rPr>
        <w:t>NF service consumer</w:t>
      </w:r>
      <w:r>
        <w:rPr>
          <w:lang w:eastAsia="de-DE"/>
        </w:rPr>
        <w:t xml:space="preserve"> as described in </w:t>
      </w:r>
      <w:r>
        <w:t>clause 5.3.2.6.1.</w:t>
      </w:r>
    </w:p>
    <w:p w14:paraId="494618D2" w14:textId="77777777" w:rsidR="005F72AC" w:rsidRPr="00773E80" w:rsidRDefault="005F72AC" w:rsidP="005F72AC">
      <w:pPr>
        <w:pStyle w:val="40"/>
        <w:rPr>
          <w:rFonts w:eastAsia="宋体"/>
        </w:rPr>
      </w:pPr>
      <w:bookmarkStart w:id="340" w:name="_Toc89295613"/>
      <w:bookmarkStart w:id="341" w:name="_Toc94261338"/>
      <w:bookmarkStart w:id="342" w:name="_Toc104198989"/>
      <w:r w:rsidRPr="00773E80">
        <w:rPr>
          <w:rFonts w:eastAsia="宋体"/>
        </w:rPr>
        <w:t>5.3.2.7</w:t>
      </w:r>
      <w:r w:rsidRPr="00773E80">
        <w:rPr>
          <w:rFonts w:eastAsia="宋体"/>
        </w:rPr>
        <w:tab/>
        <w:t>Ntsctsf_QoSandTSCAssistance_Unsubscribe</w:t>
      </w:r>
      <w:bookmarkEnd w:id="340"/>
      <w:bookmarkEnd w:id="341"/>
      <w:bookmarkEnd w:id="342"/>
    </w:p>
    <w:p w14:paraId="21330389" w14:textId="44E3B7CB" w:rsidR="005F72AC" w:rsidRDefault="005F72AC" w:rsidP="005F72AC">
      <w:pPr>
        <w:pStyle w:val="50"/>
      </w:pPr>
      <w:bookmarkStart w:id="343" w:name="_Toc89295614"/>
      <w:bookmarkStart w:id="344" w:name="_Toc94261339"/>
      <w:bookmarkStart w:id="345" w:name="_Toc104198990"/>
      <w:r>
        <w:t>5.3.2.7.1</w:t>
      </w:r>
      <w:r>
        <w:tab/>
        <w:t>General</w:t>
      </w:r>
      <w:bookmarkEnd w:id="343"/>
      <w:bookmarkEnd w:id="344"/>
      <w:bookmarkEnd w:id="34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346" w:name="_Toc89295615"/>
      <w:bookmarkStart w:id="347" w:name="_Toc94261340"/>
      <w:bookmarkStart w:id="348" w:name="_Toc104198991"/>
      <w:r>
        <w:t>5.3.2.7.2</w:t>
      </w:r>
      <w:r>
        <w:tab/>
        <w:t>Unsubscription to events</w:t>
      </w:r>
      <w:bookmarkEnd w:id="346"/>
      <w:bookmarkEnd w:id="347"/>
      <w:bookmarkEnd w:id="348"/>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5.8pt;height:149.1pt" o:ole="">
            <v:imagedata r:id="rId46" o:title=""/>
          </v:shape>
          <o:OLEObject Type="Embed" ProgID="Visio.Drawing.15" ShapeID="_x0000_i1042" DrawAspect="Content" ObjectID="_1715096070"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349" w:name="_Toc104198992"/>
      <w:r>
        <w:t>5.4</w:t>
      </w:r>
      <w:r>
        <w:tab/>
        <w:t>Ntsctsf_ASTI Service</w:t>
      </w:r>
      <w:bookmarkEnd w:id="349"/>
    </w:p>
    <w:p w14:paraId="486FA92D" w14:textId="77777777" w:rsidR="00D777AC" w:rsidRDefault="00D777AC" w:rsidP="00D777AC">
      <w:pPr>
        <w:pStyle w:val="30"/>
      </w:pPr>
      <w:bookmarkStart w:id="350" w:name="_Toc104198993"/>
      <w:r>
        <w:t>5.4.1</w:t>
      </w:r>
      <w:r>
        <w:tab/>
        <w:t>Service Description</w:t>
      </w:r>
      <w:bookmarkEnd w:id="350"/>
    </w:p>
    <w:p w14:paraId="7EBA02CE" w14:textId="77777777" w:rsidR="00D777AC" w:rsidRDefault="00D777AC" w:rsidP="00D777AC">
      <w:pPr>
        <w:pStyle w:val="40"/>
      </w:pPr>
      <w:bookmarkStart w:id="351" w:name="_Toc104198994"/>
      <w:r w:rsidRPr="00BA3AC8">
        <w:t>5.</w:t>
      </w:r>
      <w:r>
        <w:t>4</w:t>
      </w:r>
      <w:r w:rsidRPr="00BA3AC8">
        <w:t>.1.1</w:t>
      </w:r>
      <w:r w:rsidRPr="00BA3AC8">
        <w:tab/>
        <w:t>Overview</w:t>
      </w:r>
      <w:bookmarkEnd w:id="351"/>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352" w:name="_Toc104198995"/>
      <w:r w:rsidRPr="00BA3AC8">
        <w:t>5.</w:t>
      </w:r>
      <w:r>
        <w:t>4</w:t>
      </w:r>
      <w:r w:rsidRPr="00BA3AC8">
        <w:t>.1.2</w:t>
      </w:r>
      <w:r w:rsidRPr="00BA3AC8">
        <w:tab/>
      </w:r>
      <w:r w:rsidRPr="00BA3AC8">
        <w:rPr>
          <w:noProof/>
          <w:lang w:eastAsia="zh-CN"/>
        </w:rPr>
        <w:t>Network Functions</w:t>
      </w:r>
      <w:bookmarkEnd w:id="352"/>
    </w:p>
    <w:p w14:paraId="086FD574" w14:textId="77777777" w:rsidR="00D777AC" w:rsidRDefault="00D777AC" w:rsidP="00D777AC">
      <w:pPr>
        <w:pStyle w:val="50"/>
      </w:pPr>
      <w:bookmarkStart w:id="353" w:name="_Toc104198996"/>
      <w:r w:rsidRPr="00BA3AC8">
        <w:t>5.</w:t>
      </w:r>
      <w:r>
        <w:t>4</w:t>
      </w:r>
      <w:r w:rsidRPr="00BA3AC8">
        <w:t>.1.2.1</w:t>
      </w:r>
      <w:r w:rsidRPr="00BA3AC8">
        <w:tab/>
        <w:t>TSCTSF</w:t>
      </w:r>
      <w:bookmarkEnd w:id="353"/>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354" w:name="_Toc104198997"/>
      <w:r w:rsidRPr="00BA3AC8">
        <w:t>5.</w:t>
      </w:r>
      <w:r>
        <w:t>4</w:t>
      </w:r>
      <w:r w:rsidRPr="00BA3AC8">
        <w:t>.1.2.2</w:t>
      </w:r>
      <w:r w:rsidRPr="00BA3AC8">
        <w:tab/>
      </w:r>
      <w:r w:rsidRPr="00BA3AC8">
        <w:rPr>
          <w:noProof/>
          <w:lang w:eastAsia="zh-CN"/>
        </w:rPr>
        <w:t>NF Service Consumers</w:t>
      </w:r>
      <w:bookmarkEnd w:id="354"/>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355" w:name="_Toc104198998"/>
      <w:r>
        <w:t>5.4.2</w:t>
      </w:r>
      <w:r>
        <w:tab/>
        <w:t>Service Operations</w:t>
      </w:r>
      <w:bookmarkEnd w:id="355"/>
    </w:p>
    <w:p w14:paraId="560EB1F8" w14:textId="77777777" w:rsidR="00D777AC" w:rsidRDefault="00D777AC" w:rsidP="00D777AC">
      <w:pPr>
        <w:pStyle w:val="40"/>
      </w:pPr>
      <w:bookmarkStart w:id="356" w:name="_Toc104198999"/>
      <w:r>
        <w:t>5.4.2.1</w:t>
      </w:r>
      <w:r>
        <w:tab/>
        <w:t>Introduction</w:t>
      </w:r>
      <w:bookmarkEnd w:id="356"/>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357" w:name="_Toc104199000"/>
      <w:r w:rsidRPr="00E563F7">
        <w:t>5.</w:t>
      </w:r>
      <w:r>
        <w:t>4</w:t>
      </w:r>
      <w:r w:rsidRPr="00E563F7">
        <w:t>.2.</w:t>
      </w:r>
      <w:r>
        <w:t>2</w:t>
      </w:r>
      <w:r w:rsidRPr="00E563F7">
        <w:tab/>
        <w:t>N</w:t>
      </w:r>
      <w:r>
        <w:t>tsctsf</w:t>
      </w:r>
      <w:r w:rsidRPr="00E563F7">
        <w:t>_ASTI</w:t>
      </w:r>
      <w:r>
        <w:t>_</w:t>
      </w:r>
      <w:r w:rsidRPr="00E563F7">
        <w:t>Create</w:t>
      </w:r>
      <w:bookmarkEnd w:id="357"/>
    </w:p>
    <w:p w14:paraId="3D52190E" w14:textId="77777777" w:rsidR="00D777AC" w:rsidRDefault="00D777AC" w:rsidP="00D777AC">
      <w:pPr>
        <w:pStyle w:val="50"/>
      </w:pPr>
      <w:bookmarkStart w:id="358" w:name="_Toc104199001"/>
      <w:r>
        <w:t>5.4.2.2.1</w:t>
      </w:r>
      <w:r>
        <w:tab/>
        <w:t>General</w:t>
      </w:r>
      <w:bookmarkEnd w:id="358"/>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359" w:name="_Toc104199002"/>
      <w:r>
        <w:t>5.4.2.2.2</w:t>
      </w:r>
      <w:r>
        <w:tab/>
      </w:r>
      <w:r>
        <w:rPr>
          <w:noProof/>
        </w:rPr>
        <w:t>Creating a new configuration</w:t>
      </w:r>
      <w:bookmarkEnd w:id="359"/>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7.35pt;height:159.3pt" o:ole="">
            <v:imagedata r:id="rId48" o:title=""/>
          </v:shape>
          <o:OLEObject Type="Embed" ProgID="Visio.Drawing.11" ShapeID="_x0000_i1043" DrawAspect="Content" ObjectID="_1715096071"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214631D" w14:textId="77777777" w:rsidR="00D777AC" w:rsidRDefault="00D777AC" w:rsidP="00D777AC">
      <w:pPr>
        <w:pStyle w:val="B10"/>
        <w:ind w:firstLine="0"/>
        <w:rPr>
          <w:noProof/>
        </w:rPr>
      </w:pPr>
      <w:r>
        <w:rPr>
          <w:noProof/>
        </w:rPr>
        <w:t>-</w:t>
      </w:r>
      <w:r>
        <w:rPr>
          <w:noProof/>
        </w:rPr>
        <w:tab/>
        <w:t>identification of a group of UE(s) within the "interGrpId" attribute;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3DC36E12" w14:textId="6BF41064" w:rsidR="00D777AC" w:rsidRDefault="00D777AC" w:rsidP="00D777AC">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 group of UEs,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53C6B6A" w14:textId="77777777"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360" w:name="_Toc104199003"/>
      <w:r>
        <w:lastRenderedPageBreak/>
        <w:t>5.4.2.3</w:t>
      </w:r>
      <w:r w:rsidRPr="0047408B">
        <w:tab/>
        <w:t>Ntsctsf_</w:t>
      </w:r>
      <w:r w:rsidRPr="00E563F7">
        <w:rPr>
          <w:lang w:val="en-US"/>
        </w:rPr>
        <w:t>ASTI</w:t>
      </w:r>
      <w:r>
        <w:rPr>
          <w:lang w:val="en-US"/>
        </w:rPr>
        <w:t>_</w:t>
      </w:r>
      <w:r>
        <w:rPr>
          <w:rFonts w:hint="eastAsia"/>
          <w:lang w:val="en-US" w:eastAsia="zh-CN"/>
        </w:rPr>
        <w:t>Update</w:t>
      </w:r>
      <w:bookmarkEnd w:id="360"/>
    </w:p>
    <w:p w14:paraId="64AAF8D7" w14:textId="77777777" w:rsidR="00D777AC" w:rsidRDefault="00D777AC" w:rsidP="00D777AC">
      <w:pPr>
        <w:pStyle w:val="50"/>
      </w:pPr>
      <w:bookmarkStart w:id="361" w:name="_Toc104199004"/>
      <w:r>
        <w:t>5.4.2.3.1</w:t>
      </w:r>
      <w:r>
        <w:tab/>
        <w:t>General</w:t>
      </w:r>
      <w:bookmarkEnd w:id="361"/>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362" w:name="_Toc104199005"/>
      <w:r>
        <w:t>5.4.2.3.2</w:t>
      </w:r>
      <w:r>
        <w:tab/>
      </w:r>
      <w:r>
        <w:rPr>
          <w:noProof/>
        </w:rPr>
        <w:t>Updating an existing configuration</w:t>
      </w:r>
      <w:bookmarkEnd w:id="362"/>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7.35pt;height:159.3pt" o:ole="">
            <v:imagedata r:id="rId50" o:title=""/>
          </v:shape>
          <o:OLEObject Type="Embed" ProgID="Visio.Drawing.11" ShapeID="_x0000_i1044" DrawAspect="Content" ObjectID="_1715096072"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FD49F5B" w14:textId="74AF1488" w:rsidR="00D777AC" w:rsidRPr="00743D85" w:rsidRDefault="00F30176" w:rsidP="00743D85">
      <w:pPr>
        <w:pStyle w:val="B10"/>
      </w:pPr>
      <w:r>
        <w:t>-</w:t>
      </w:r>
      <w:r>
        <w:tab/>
      </w:r>
      <w:r w:rsidR="00D777AC" w:rsidRPr="00743D85">
        <w:t>interact with the PCF 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363" w:name="_Toc104199006"/>
      <w:r>
        <w:t>5.4.2.4</w:t>
      </w:r>
      <w:r w:rsidRPr="0047408B">
        <w:tab/>
        <w:t>Ntsctsf_</w:t>
      </w:r>
      <w:r w:rsidRPr="00E563F7">
        <w:rPr>
          <w:lang w:val="en-US"/>
        </w:rPr>
        <w:t>ASTI</w:t>
      </w:r>
      <w:r>
        <w:rPr>
          <w:lang w:val="en-US"/>
        </w:rPr>
        <w:t>_Delete</w:t>
      </w:r>
      <w:bookmarkEnd w:id="363"/>
    </w:p>
    <w:p w14:paraId="46336913" w14:textId="77777777" w:rsidR="00D777AC" w:rsidRDefault="00D777AC" w:rsidP="00D777AC">
      <w:pPr>
        <w:pStyle w:val="50"/>
      </w:pPr>
      <w:bookmarkStart w:id="364" w:name="_Toc104199007"/>
      <w:r>
        <w:t>5.4.2.4.1</w:t>
      </w:r>
      <w:r>
        <w:tab/>
        <w:t>General</w:t>
      </w:r>
      <w:bookmarkEnd w:id="364"/>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365" w:name="_Toc104199008"/>
      <w:r>
        <w:lastRenderedPageBreak/>
        <w:t>5.4.2.4.2</w:t>
      </w:r>
      <w:r>
        <w:tab/>
      </w:r>
      <w:r>
        <w:rPr>
          <w:noProof/>
        </w:rPr>
        <w:t>Delete an existing configuration</w:t>
      </w:r>
      <w:bookmarkEnd w:id="36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6.2pt;height:159.3pt" o:ole="">
            <v:imagedata r:id="rId52" o:title=""/>
          </v:shape>
          <o:OLEObject Type="Embed" ProgID="Visio.Drawing.11" ShapeID="_x0000_i1045" DrawAspect="Content" ObjectID="_1715096073"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77777777"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366" w:name="_Toc104199009"/>
      <w:r>
        <w:t>5.4.2.5</w:t>
      </w:r>
      <w:r w:rsidRPr="0047408B">
        <w:tab/>
        <w:t>Ntsctsf_</w:t>
      </w:r>
      <w:r w:rsidRPr="00E563F7">
        <w:rPr>
          <w:lang w:val="en-US"/>
        </w:rPr>
        <w:t>ASTI</w:t>
      </w:r>
      <w:r>
        <w:rPr>
          <w:lang w:val="en-US"/>
        </w:rPr>
        <w:t>_Get</w:t>
      </w:r>
      <w:bookmarkEnd w:id="366"/>
    </w:p>
    <w:p w14:paraId="5BE4004B" w14:textId="77777777" w:rsidR="00D777AC" w:rsidRDefault="00D777AC" w:rsidP="00D777AC">
      <w:pPr>
        <w:pStyle w:val="50"/>
      </w:pPr>
      <w:bookmarkStart w:id="367" w:name="_Toc104199010"/>
      <w:r>
        <w:t>5.4.2.5.1</w:t>
      </w:r>
      <w:r>
        <w:tab/>
        <w:t>General</w:t>
      </w:r>
      <w:bookmarkEnd w:id="36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368" w:name="_Toc104199011"/>
      <w:r>
        <w:t>5.4.2.5.2</w:t>
      </w:r>
      <w:r>
        <w:tab/>
      </w:r>
      <w:r>
        <w:rPr>
          <w:noProof/>
        </w:rPr>
        <w:t xml:space="preserve">Retrieve the status of </w:t>
      </w:r>
      <w:r>
        <w:rPr>
          <w:rFonts w:eastAsia="Malgun Gothic"/>
        </w:rPr>
        <w:t xml:space="preserve">access stratum time </w:t>
      </w:r>
      <w:r>
        <w:t>distribution</w:t>
      </w:r>
      <w:bookmarkEnd w:id="368"/>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6.2pt;height:159.3pt" o:ole="">
            <v:imagedata r:id="rId54" o:title=""/>
          </v:shape>
          <o:OLEObject Type="Embed" ProgID="Visio.Drawing.11" ShapeID="_x0000_i1046" DrawAspect="Content" ObjectID="_1715096074"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369" w:name="_Toc510696597"/>
      <w:bookmarkStart w:id="370" w:name="_Toc35971389"/>
      <w:bookmarkStart w:id="371" w:name="_Toc67903513"/>
      <w:bookmarkStart w:id="372" w:name="_Toc89295620"/>
      <w:bookmarkStart w:id="373" w:name="_Toc94261341"/>
      <w:bookmarkStart w:id="374" w:name="_Toc104199012"/>
      <w:r>
        <w:t>6</w:t>
      </w:r>
      <w:r>
        <w:tab/>
        <w:t>API Definitions</w:t>
      </w:r>
      <w:bookmarkEnd w:id="369"/>
      <w:bookmarkEnd w:id="370"/>
      <w:bookmarkEnd w:id="371"/>
      <w:bookmarkEnd w:id="372"/>
      <w:bookmarkEnd w:id="373"/>
      <w:bookmarkEnd w:id="374"/>
    </w:p>
    <w:p w14:paraId="391C9859" w14:textId="2CFE68E8" w:rsidR="008A6D4A" w:rsidRDefault="008A6D4A" w:rsidP="008A6D4A">
      <w:pPr>
        <w:pStyle w:val="2"/>
      </w:pPr>
      <w:bookmarkStart w:id="375" w:name="_Toc510696598"/>
      <w:bookmarkStart w:id="376" w:name="_Toc35971390"/>
      <w:bookmarkStart w:id="377" w:name="_Toc67903514"/>
      <w:bookmarkStart w:id="378" w:name="_Toc89295621"/>
      <w:bookmarkStart w:id="379" w:name="_Toc94261342"/>
      <w:bookmarkStart w:id="380" w:name="_Toc104199013"/>
      <w:r>
        <w:t>6.1</w:t>
      </w:r>
      <w:r>
        <w:tab/>
      </w:r>
      <w:r w:rsidR="00D615CF">
        <w:t>Ntsctsf_TimeSynchronization</w:t>
      </w:r>
      <w:r>
        <w:t xml:space="preserve"> Service API</w:t>
      </w:r>
      <w:bookmarkEnd w:id="375"/>
      <w:bookmarkEnd w:id="376"/>
      <w:bookmarkEnd w:id="377"/>
      <w:bookmarkEnd w:id="378"/>
      <w:bookmarkEnd w:id="379"/>
      <w:bookmarkEnd w:id="380"/>
    </w:p>
    <w:p w14:paraId="2FA7B115" w14:textId="77777777" w:rsidR="008A6D4A" w:rsidRDefault="008A6D4A" w:rsidP="00662390">
      <w:pPr>
        <w:pStyle w:val="30"/>
      </w:pPr>
      <w:bookmarkStart w:id="381" w:name="_Toc510696599"/>
      <w:bookmarkStart w:id="382" w:name="_Toc35971391"/>
      <w:bookmarkStart w:id="383" w:name="_Toc67903515"/>
      <w:bookmarkStart w:id="384" w:name="_Toc89295622"/>
      <w:bookmarkStart w:id="385" w:name="_Toc94261343"/>
      <w:bookmarkStart w:id="386" w:name="_Toc104199014"/>
      <w:r>
        <w:t>6.1.1</w:t>
      </w:r>
      <w:r>
        <w:tab/>
        <w:t>Introduction</w:t>
      </w:r>
      <w:bookmarkEnd w:id="381"/>
      <w:bookmarkEnd w:id="382"/>
      <w:bookmarkEnd w:id="383"/>
      <w:bookmarkEnd w:id="384"/>
      <w:bookmarkEnd w:id="385"/>
      <w:bookmarkEnd w:id="386"/>
    </w:p>
    <w:p w14:paraId="17A68331" w14:textId="2EFA3CB2" w:rsidR="008A6D4A" w:rsidRDefault="008A6D4A" w:rsidP="008A6D4A">
      <w:pPr>
        <w:rPr>
          <w:noProof/>
          <w:lang w:eastAsia="zh-CN"/>
        </w:rPr>
      </w:pPr>
      <w:bookmarkStart w:id="387"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0"/>
      </w:pPr>
      <w:bookmarkStart w:id="388" w:name="_Toc35971392"/>
      <w:bookmarkStart w:id="389" w:name="_Toc67903516"/>
      <w:bookmarkStart w:id="390" w:name="_Toc89295623"/>
      <w:bookmarkStart w:id="391" w:name="_Toc94261344"/>
      <w:bookmarkStart w:id="392" w:name="_Toc104199015"/>
      <w:r>
        <w:t>6.1.2</w:t>
      </w:r>
      <w:r>
        <w:tab/>
        <w:t>Usage of HTTP</w:t>
      </w:r>
      <w:bookmarkEnd w:id="387"/>
      <w:bookmarkEnd w:id="388"/>
      <w:bookmarkEnd w:id="389"/>
      <w:bookmarkEnd w:id="390"/>
      <w:bookmarkEnd w:id="391"/>
      <w:bookmarkEnd w:id="392"/>
    </w:p>
    <w:p w14:paraId="1560E1A9" w14:textId="77777777" w:rsidR="008A6D4A" w:rsidRPr="000C5200" w:rsidRDefault="008A6D4A" w:rsidP="00662390">
      <w:pPr>
        <w:pStyle w:val="40"/>
      </w:pPr>
      <w:bookmarkStart w:id="393" w:name="_Toc510696601"/>
      <w:bookmarkStart w:id="394" w:name="_Toc35971393"/>
      <w:bookmarkStart w:id="395" w:name="_Toc67903517"/>
      <w:bookmarkStart w:id="396" w:name="_Toc89295624"/>
      <w:bookmarkStart w:id="397" w:name="_Toc94261345"/>
      <w:bookmarkStart w:id="398" w:name="_Toc104199016"/>
      <w:r>
        <w:t>6.1.2.1</w:t>
      </w:r>
      <w:r>
        <w:tab/>
        <w:t>General</w:t>
      </w:r>
      <w:bookmarkEnd w:id="393"/>
      <w:bookmarkEnd w:id="394"/>
      <w:bookmarkEnd w:id="395"/>
      <w:bookmarkEnd w:id="396"/>
      <w:bookmarkEnd w:id="397"/>
      <w:bookmarkEnd w:id="398"/>
    </w:p>
    <w:p w14:paraId="4D7A17E1" w14:textId="77777777" w:rsidR="008A6D4A" w:rsidRPr="00986E88" w:rsidRDefault="008A6D4A" w:rsidP="008A6D4A">
      <w:pPr>
        <w:rPr>
          <w:noProof/>
        </w:rPr>
      </w:pPr>
      <w:bookmarkStart w:id="39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400" w:name="_Toc35971394"/>
      <w:bookmarkStart w:id="401" w:name="_Toc67903518"/>
      <w:bookmarkStart w:id="402" w:name="_Toc89295625"/>
      <w:bookmarkStart w:id="403" w:name="_Toc94261346"/>
      <w:bookmarkStart w:id="404" w:name="_Toc104199017"/>
      <w:r>
        <w:t>6.1.2.2</w:t>
      </w:r>
      <w:r>
        <w:tab/>
        <w:t>HTTP standard headers</w:t>
      </w:r>
      <w:bookmarkEnd w:id="399"/>
      <w:bookmarkEnd w:id="400"/>
      <w:bookmarkEnd w:id="401"/>
      <w:bookmarkEnd w:id="402"/>
      <w:bookmarkEnd w:id="403"/>
      <w:bookmarkEnd w:id="404"/>
    </w:p>
    <w:p w14:paraId="37563F57" w14:textId="77777777" w:rsidR="008A6D4A" w:rsidRDefault="008A6D4A" w:rsidP="00662390">
      <w:pPr>
        <w:pStyle w:val="50"/>
        <w:rPr>
          <w:lang w:eastAsia="zh-CN"/>
        </w:rPr>
      </w:pPr>
      <w:bookmarkStart w:id="405" w:name="_Toc510696603"/>
      <w:bookmarkStart w:id="406" w:name="_Toc35971395"/>
      <w:bookmarkStart w:id="407" w:name="_Toc67903519"/>
      <w:bookmarkStart w:id="408" w:name="_Toc89295626"/>
      <w:bookmarkStart w:id="409" w:name="_Toc94261347"/>
      <w:bookmarkStart w:id="410" w:name="_Toc104199018"/>
      <w:r>
        <w:t>6.1.2.2.1</w:t>
      </w:r>
      <w:r>
        <w:rPr>
          <w:rFonts w:hint="eastAsia"/>
          <w:lang w:eastAsia="zh-CN"/>
        </w:rPr>
        <w:tab/>
      </w:r>
      <w:r>
        <w:rPr>
          <w:lang w:eastAsia="zh-CN"/>
        </w:rPr>
        <w:t>General</w:t>
      </w:r>
      <w:bookmarkEnd w:id="405"/>
      <w:bookmarkEnd w:id="406"/>
      <w:bookmarkEnd w:id="407"/>
      <w:bookmarkEnd w:id="408"/>
      <w:bookmarkEnd w:id="409"/>
      <w:bookmarkEnd w:id="410"/>
    </w:p>
    <w:p w14:paraId="02C8BA3C" w14:textId="77777777" w:rsidR="008A6D4A" w:rsidRPr="00986E88" w:rsidRDefault="008A6D4A" w:rsidP="008A6D4A">
      <w:pPr>
        <w:rPr>
          <w:noProof/>
        </w:rPr>
      </w:pPr>
      <w:bookmarkStart w:id="41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412" w:name="_Toc35971396"/>
      <w:bookmarkStart w:id="413" w:name="_Toc67903520"/>
      <w:bookmarkStart w:id="414" w:name="_Toc89295627"/>
      <w:bookmarkStart w:id="415" w:name="_Toc94261348"/>
      <w:bookmarkStart w:id="416" w:name="_Toc104199019"/>
      <w:r>
        <w:t>6.1.2.2.2</w:t>
      </w:r>
      <w:r>
        <w:tab/>
        <w:t>Content type</w:t>
      </w:r>
      <w:bookmarkEnd w:id="411"/>
      <w:bookmarkEnd w:id="412"/>
      <w:bookmarkEnd w:id="413"/>
      <w:bookmarkEnd w:id="414"/>
      <w:bookmarkEnd w:id="415"/>
      <w:bookmarkEnd w:id="416"/>
    </w:p>
    <w:p w14:paraId="305F86EC" w14:textId="77777777" w:rsidR="008A6D4A" w:rsidRDefault="008A6D4A" w:rsidP="008A6D4A">
      <w:bookmarkStart w:id="41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418" w:name="_Hlk525213471"/>
      <w:bookmarkStart w:id="419" w:name="_Hlk525213025"/>
      <w:r>
        <w:t xml:space="preserve">"Problem Details" JSON object shall be used to indicate </w:t>
      </w:r>
      <w:r>
        <w:rPr>
          <w:lang w:eastAsia="fr-FR"/>
        </w:rPr>
        <w:t xml:space="preserve">additional details of the error </w:t>
      </w:r>
      <w:r>
        <w:t xml:space="preserve">in a HTTP response body and </w:t>
      </w:r>
      <w:bookmarkEnd w:id="418"/>
      <w:r>
        <w:t>shall be signalled by the content type "application/problem+json", as defined in IETF RFC 7807 [13].</w:t>
      </w:r>
      <w:bookmarkEnd w:id="419"/>
    </w:p>
    <w:p w14:paraId="1A32DE74" w14:textId="77777777" w:rsidR="008A6D4A" w:rsidRPr="000C5200" w:rsidRDefault="008A6D4A" w:rsidP="00662390">
      <w:pPr>
        <w:pStyle w:val="40"/>
      </w:pPr>
      <w:bookmarkStart w:id="420" w:name="_Toc35971397"/>
      <w:bookmarkStart w:id="421" w:name="_Toc67903521"/>
      <w:bookmarkStart w:id="422" w:name="_Toc89295628"/>
      <w:bookmarkStart w:id="423" w:name="_Toc94261349"/>
      <w:bookmarkStart w:id="424" w:name="_Toc104199020"/>
      <w:r>
        <w:t>6.1.2.3</w:t>
      </w:r>
      <w:r>
        <w:tab/>
        <w:t>HTTP custom headers</w:t>
      </w:r>
      <w:bookmarkEnd w:id="417"/>
      <w:bookmarkEnd w:id="420"/>
      <w:bookmarkEnd w:id="421"/>
      <w:bookmarkEnd w:id="422"/>
      <w:bookmarkEnd w:id="423"/>
      <w:bookmarkEnd w:id="424"/>
    </w:p>
    <w:p w14:paraId="0A8370E8" w14:textId="3ED158E1" w:rsidR="000602BD" w:rsidRDefault="000602BD" w:rsidP="000602BD">
      <w:pPr>
        <w:rPr>
          <w:noProof/>
        </w:rPr>
      </w:pPr>
      <w:bookmarkStart w:id="425" w:name="_Toc489605322"/>
      <w:bookmarkStart w:id="426" w:name="_Toc492899753"/>
      <w:bookmarkStart w:id="427" w:name="_Toc492900032"/>
      <w:bookmarkStart w:id="428" w:name="_Toc492967834"/>
      <w:bookmarkStart w:id="429" w:name="_Toc492972922"/>
      <w:bookmarkStart w:id="430" w:name="_Toc492973142"/>
      <w:bookmarkStart w:id="431" w:name="_Toc492974840"/>
      <w:bookmarkStart w:id="43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433" w:name="_Toc510696607"/>
      <w:bookmarkStart w:id="434" w:name="_Toc35971398"/>
      <w:bookmarkStart w:id="435" w:name="_Toc67903522"/>
      <w:bookmarkStart w:id="436" w:name="_Toc89295629"/>
      <w:bookmarkStart w:id="437" w:name="_Toc94261350"/>
      <w:bookmarkStart w:id="438" w:name="_Toc104199021"/>
      <w:bookmarkEnd w:id="425"/>
      <w:bookmarkEnd w:id="426"/>
      <w:bookmarkEnd w:id="427"/>
      <w:bookmarkEnd w:id="428"/>
      <w:bookmarkEnd w:id="429"/>
      <w:bookmarkEnd w:id="430"/>
      <w:bookmarkEnd w:id="431"/>
      <w:bookmarkEnd w:id="432"/>
      <w:r>
        <w:t>6.1.3</w:t>
      </w:r>
      <w:r>
        <w:tab/>
        <w:t>Resources</w:t>
      </w:r>
      <w:bookmarkEnd w:id="433"/>
      <w:bookmarkEnd w:id="434"/>
      <w:bookmarkEnd w:id="435"/>
      <w:bookmarkEnd w:id="436"/>
      <w:bookmarkEnd w:id="437"/>
      <w:bookmarkEnd w:id="438"/>
    </w:p>
    <w:p w14:paraId="752598FC" w14:textId="77777777" w:rsidR="008A6D4A" w:rsidRDefault="008A6D4A" w:rsidP="00662390">
      <w:pPr>
        <w:pStyle w:val="40"/>
      </w:pPr>
      <w:bookmarkStart w:id="439" w:name="_Toc510696608"/>
      <w:bookmarkStart w:id="440" w:name="_Toc35971399"/>
      <w:bookmarkStart w:id="441" w:name="_Toc67903523"/>
      <w:bookmarkStart w:id="442" w:name="_Toc89295630"/>
      <w:bookmarkStart w:id="443" w:name="_Toc94261351"/>
      <w:bookmarkStart w:id="444" w:name="_Toc104199022"/>
      <w:r>
        <w:t>6.1.3.1</w:t>
      </w:r>
      <w:r>
        <w:tab/>
        <w:t>Overview</w:t>
      </w:r>
      <w:bookmarkEnd w:id="439"/>
      <w:bookmarkEnd w:id="440"/>
      <w:bookmarkEnd w:id="441"/>
      <w:bookmarkEnd w:id="442"/>
      <w:bookmarkEnd w:id="443"/>
      <w:bookmarkEnd w:id="444"/>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pt;height:281.2pt" o:ole="">
            <v:imagedata r:id="rId56" o:title=""/>
          </v:shape>
          <o:OLEObject Type="Embed" ProgID="Visio.Drawing.15" ShapeID="_x0000_i1047" DrawAspect="Content" ObjectID="_1715096075"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743D85">
        <w:trPr>
          <w:jc w:val="center"/>
        </w:trPr>
        <w:tc>
          <w:tcPr>
            <w:tcW w:w="969" w:type="pct"/>
            <w:vMerge/>
            <w:vAlign w:val="center"/>
          </w:tcPr>
          <w:p w14:paraId="63F56DB2" w14:textId="77777777" w:rsidR="008C77F9" w:rsidRPr="0016361A" w:rsidRDefault="008C77F9" w:rsidP="008C77F9">
            <w:pPr>
              <w:pStyle w:val="TAL"/>
            </w:pPr>
          </w:p>
        </w:tc>
        <w:tc>
          <w:tcPr>
            <w:tcW w:w="1569" w:type="pct"/>
            <w:vMerge/>
            <w:vAlign w:val="center"/>
          </w:tcPr>
          <w:p w14:paraId="597E2D10" w14:textId="77777777" w:rsidR="008C77F9" w:rsidRPr="0016361A" w:rsidRDefault="008C77F9" w:rsidP="008C77F9">
            <w:pPr>
              <w:pStyle w:val="TAL"/>
            </w:pPr>
          </w:p>
        </w:tc>
        <w:tc>
          <w:tcPr>
            <w:tcW w:w="598" w:type="pct"/>
          </w:tcPr>
          <w:p w14:paraId="5893B220" w14:textId="1C77ABB9" w:rsidR="008C77F9" w:rsidRPr="0016361A" w:rsidDel="008C77F9" w:rsidRDefault="008C77F9" w:rsidP="008C77F9">
            <w:pPr>
              <w:pStyle w:val="TAL"/>
            </w:pPr>
            <w:r>
              <w:t>DELETE</w:t>
            </w:r>
          </w:p>
        </w:tc>
        <w:tc>
          <w:tcPr>
            <w:tcW w:w="1864" w:type="pct"/>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743D85">
        <w:trPr>
          <w:jc w:val="center"/>
        </w:trPr>
        <w:tc>
          <w:tcPr>
            <w:tcW w:w="969" w:type="pct"/>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C77F9" w:rsidRPr="0016361A" w:rsidRDefault="008C77F9" w:rsidP="008C77F9">
            <w:pPr>
              <w:pStyle w:val="TAL"/>
            </w:pPr>
            <w:r>
              <w:t>/subscriptions/{subscriptionId}/configurations</w:t>
            </w:r>
          </w:p>
        </w:tc>
        <w:tc>
          <w:tcPr>
            <w:tcW w:w="598" w:type="pct"/>
            <w:vAlign w:val="center"/>
          </w:tcPr>
          <w:p w14:paraId="126DC7CE" w14:textId="1C3C546B" w:rsidR="008C77F9" w:rsidRPr="0016361A" w:rsidDel="008C77F9" w:rsidRDefault="008C77F9" w:rsidP="008C77F9">
            <w:pPr>
              <w:pStyle w:val="TAL"/>
            </w:pPr>
            <w:r>
              <w:rPr>
                <w:lang w:eastAsia="zh-CN"/>
              </w:rPr>
              <w:t>POST</w:t>
            </w:r>
          </w:p>
        </w:tc>
        <w:tc>
          <w:tcPr>
            <w:tcW w:w="1864" w:type="pct"/>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743D85">
        <w:trPr>
          <w:jc w:val="center"/>
        </w:trPr>
        <w:tc>
          <w:tcPr>
            <w:tcW w:w="969" w:type="pct"/>
            <w:vMerge w:val="restart"/>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C77F9" w:rsidRPr="0016361A" w:rsidRDefault="008C77F9" w:rsidP="008C77F9">
            <w:pPr>
              <w:pStyle w:val="TAL"/>
            </w:pPr>
            <w:r>
              <w:t>/subscriptions/{subscriptionId}/configurations/{configurationId}</w:t>
            </w:r>
          </w:p>
        </w:tc>
        <w:tc>
          <w:tcPr>
            <w:tcW w:w="598" w:type="pct"/>
            <w:vAlign w:val="center"/>
          </w:tcPr>
          <w:p w14:paraId="5F70824A" w14:textId="447E01D1" w:rsidR="008C77F9" w:rsidRPr="0016361A" w:rsidDel="008C77F9" w:rsidRDefault="008C77F9" w:rsidP="008C77F9">
            <w:pPr>
              <w:pStyle w:val="TAL"/>
            </w:pPr>
            <w:r>
              <w:t>GET</w:t>
            </w:r>
          </w:p>
        </w:tc>
        <w:tc>
          <w:tcPr>
            <w:tcW w:w="1864" w:type="pct"/>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743D85">
        <w:trPr>
          <w:jc w:val="center"/>
        </w:trPr>
        <w:tc>
          <w:tcPr>
            <w:tcW w:w="969" w:type="pct"/>
            <w:vMerge/>
            <w:vAlign w:val="center"/>
          </w:tcPr>
          <w:p w14:paraId="070D62BB" w14:textId="77777777" w:rsidR="008C77F9" w:rsidRPr="0016361A" w:rsidRDefault="008C77F9" w:rsidP="008C77F9">
            <w:pPr>
              <w:pStyle w:val="TAL"/>
            </w:pPr>
          </w:p>
        </w:tc>
        <w:tc>
          <w:tcPr>
            <w:tcW w:w="1569" w:type="pct"/>
            <w:vMerge/>
            <w:vAlign w:val="center"/>
          </w:tcPr>
          <w:p w14:paraId="27915908" w14:textId="77777777" w:rsidR="008C77F9" w:rsidRPr="0016361A" w:rsidRDefault="008C77F9" w:rsidP="008C77F9">
            <w:pPr>
              <w:pStyle w:val="TAL"/>
            </w:pPr>
          </w:p>
        </w:tc>
        <w:tc>
          <w:tcPr>
            <w:tcW w:w="598" w:type="pct"/>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743D85">
        <w:trPr>
          <w:jc w:val="center"/>
        </w:trPr>
        <w:tc>
          <w:tcPr>
            <w:tcW w:w="969" w:type="pct"/>
            <w:vMerge/>
            <w:vAlign w:val="center"/>
          </w:tcPr>
          <w:p w14:paraId="0B89D643" w14:textId="77777777" w:rsidR="008C77F9" w:rsidRPr="0016361A" w:rsidRDefault="008C77F9" w:rsidP="008C77F9">
            <w:pPr>
              <w:pStyle w:val="TAL"/>
            </w:pPr>
          </w:p>
        </w:tc>
        <w:tc>
          <w:tcPr>
            <w:tcW w:w="1569" w:type="pct"/>
            <w:vMerge/>
            <w:vAlign w:val="center"/>
          </w:tcPr>
          <w:p w14:paraId="41ED7645" w14:textId="77777777" w:rsidR="008C77F9" w:rsidRPr="0016361A" w:rsidRDefault="008C77F9" w:rsidP="008C77F9">
            <w:pPr>
              <w:pStyle w:val="TAL"/>
            </w:pPr>
          </w:p>
        </w:tc>
        <w:tc>
          <w:tcPr>
            <w:tcW w:w="598" w:type="pct"/>
            <w:vAlign w:val="center"/>
          </w:tcPr>
          <w:p w14:paraId="4DDF1C2B" w14:textId="2C887400" w:rsidR="008C77F9" w:rsidRPr="0016361A" w:rsidDel="008C77F9" w:rsidRDefault="008C77F9" w:rsidP="008C77F9">
            <w:pPr>
              <w:pStyle w:val="TAL"/>
            </w:pPr>
            <w:r>
              <w:t>DELETE</w:t>
            </w:r>
          </w:p>
        </w:tc>
        <w:tc>
          <w:tcPr>
            <w:tcW w:w="1864" w:type="pct"/>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445" w:name="_Toc510696609"/>
      <w:bookmarkStart w:id="446" w:name="_Toc35971400"/>
      <w:bookmarkStart w:id="447" w:name="_Toc67903524"/>
      <w:bookmarkStart w:id="448" w:name="_Toc89295631"/>
      <w:bookmarkStart w:id="449" w:name="_Toc94261352"/>
      <w:bookmarkStart w:id="450" w:name="_Toc104199023"/>
      <w:r>
        <w:t>6.1.3.2</w:t>
      </w:r>
      <w:r>
        <w:tab/>
        <w:t xml:space="preserve">Resource: </w:t>
      </w:r>
      <w:r w:rsidR="00BF7F6B">
        <w:rPr>
          <w:lang w:eastAsia="zh-CN"/>
        </w:rPr>
        <w:t>Time Synchronization</w:t>
      </w:r>
      <w:r w:rsidR="00BF7F6B">
        <w:t xml:space="preserve"> Exposure Subscriptions</w:t>
      </w:r>
      <w:bookmarkEnd w:id="445"/>
      <w:bookmarkEnd w:id="446"/>
      <w:bookmarkEnd w:id="447"/>
      <w:bookmarkEnd w:id="448"/>
      <w:bookmarkEnd w:id="449"/>
      <w:bookmarkEnd w:id="450"/>
    </w:p>
    <w:p w14:paraId="5DA53F4D" w14:textId="77777777" w:rsidR="008A6D4A" w:rsidRDefault="008A6D4A" w:rsidP="00662390">
      <w:pPr>
        <w:pStyle w:val="50"/>
      </w:pPr>
      <w:bookmarkStart w:id="451" w:name="_Toc510696610"/>
      <w:bookmarkStart w:id="452" w:name="_Toc35971401"/>
      <w:bookmarkStart w:id="453" w:name="_Toc67903525"/>
      <w:bookmarkStart w:id="454" w:name="_Toc89295632"/>
      <w:bookmarkStart w:id="455" w:name="_Toc94261353"/>
      <w:bookmarkStart w:id="456" w:name="_Toc104199024"/>
      <w:r>
        <w:t>6.1.3.2.1</w:t>
      </w:r>
      <w:r>
        <w:tab/>
        <w:t>Description</w:t>
      </w:r>
      <w:bookmarkEnd w:id="451"/>
      <w:bookmarkEnd w:id="452"/>
      <w:bookmarkEnd w:id="453"/>
      <w:bookmarkEnd w:id="454"/>
      <w:bookmarkEnd w:id="455"/>
      <w:bookmarkEnd w:id="456"/>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457" w:name="_Toc35971402"/>
      <w:bookmarkStart w:id="458" w:name="_Toc67903526"/>
      <w:bookmarkStart w:id="459" w:name="_Toc89295633"/>
      <w:bookmarkStart w:id="460" w:name="_Toc94261354"/>
      <w:bookmarkStart w:id="461" w:name="_Toc104199025"/>
      <w:bookmarkStart w:id="462" w:name="_Toc510696612"/>
      <w:r>
        <w:lastRenderedPageBreak/>
        <w:t>6.1.3.2.2</w:t>
      </w:r>
      <w:r>
        <w:tab/>
        <w:t>Resource Definition</w:t>
      </w:r>
      <w:bookmarkEnd w:id="457"/>
      <w:bookmarkEnd w:id="458"/>
      <w:bookmarkEnd w:id="459"/>
      <w:bookmarkEnd w:id="460"/>
      <w:bookmarkEnd w:id="461"/>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463" w:name="_Toc35971403"/>
      <w:bookmarkStart w:id="464" w:name="_Toc67903527"/>
      <w:bookmarkStart w:id="465" w:name="_Toc89295634"/>
      <w:bookmarkStart w:id="466" w:name="_Toc94261355"/>
      <w:bookmarkStart w:id="467" w:name="_Toc104199026"/>
      <w:r>
        <w:t>6.1.3.2.3</w:t>
      </w:r>
      <w:r>
        <w:tab/>
        <w:t>Resource Standard Methods</w:t>
      </w:r>
      <w:bookmarkEnd w:id="462"/>
      <w:bookmarkEnd w:id="463"/>
      <w:bookmarkEnd w:id="464"/>
      <w:bookmarkEnd w:id="465"/>
      <w:bookmarkEnd w:id="466"/>
      <w:bookmarkEnd w:id="467"/>
    </w:p>
    <w:p w14:paraId="03E9DAD6" w14:textId="0AF9B7CD" w:rsidR="008A6D4A" w:rsidRPr="00384E92" w:rsidRDefault="008A6D4A" w:rsidP="00D208E0">
      <w:pPr>
        <w:pStyle w:val="6"/>
      </w:pPr>
      <w:bookmarkStart w:id="468" w:name="_Toc510696613"/>
      <w:bookmarkStart w:id="469" w:name="_Toc35971404"/>
      <w:bookmarkStart w:id="470" w:name="_Toc104199027"/>
      <w:r w:rsidRPr="00384E92">
        <w:t>6.</w:t>
      </w:r>
      <w:r>
        <w:t>1.3.2.3</w:t>
      </w:r>
      <w:r w:rsidRPr="00384E92">
        <w:t>.1</w:t>
      </w:r>
      <w:r w:rsidRPr="00384E92">
        <w:tab/>
      </w:r>
      <w:r w:rsidR="00324577">
        <w:t>POST</w:t>
      </w:r>
      <w:bookmarkEnd w:id="468"/>
      <w:bookmarkEnd w:id="469"/>
      <w:bookmarkEnd w:id="470"/>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6740710F"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&lt;method 1&gt;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471" w:name="_Toc510696615"/>
      <w:bookmarkStart w:id="472" w:name="_Toc35971406"/>
      <w:bookmarkStart w:id="473" w:name="_Toc67903528"/>
      <w:bookmarkStart w:id="474" w:name="_Toc89295635"/>
      <w:bookmarkStart w:id="475" w:name="_Toc94261356"/>
      <w:bookmarkStart w:id="476" w:name="_Toc104199028"/>
      <w:r>
        <w:t>6.1.3.2.4</w:t>
      </w:r>
      <w:r>
        <w:tab/>
        <w:t>Resource Custom Operations</w:t>
      </w:r>
      <w:bookmarkEnd w:id="471"/>
      <w:bookmarkEnd w:id="472"/>
      <w:bookmarkEnd w:id="473"/>
      <w:bookmarkEnd w:id="474"/>
      <w:bookmarkEnd w:id="475"/>
      <w:bookmarkEnd w:id="47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477" w:name="_Toc510696621"/>
      <w:bookmarkStart w:id="478" w:name="_Toc35971412"/>
      <w:bookmarkStart w:id="479" w:name="_Toc67903529"/>
      <w:bookmarkStart w:id="480" w:name="_Toc89295636"/>
      <w:bookmarkStart w:id="481" w:name="_Toc94261357"/>
      <w:bookmarkStart w:id="482" w:name="_Toc104199029"/>
      <w:r>
        <w:lastRenderedPageBreak/>
        <w:t>6.1.3.3</w:t>
      </w:r>
      <w:r>
        <w:tab/>
        <w:t xml:space="preserve">Resource: </w:t>
      </w:r>
      <w:r w:rsidR="00027A75">
        <w:t xml:space="preserve">Individual </w:t>
      </w:r>
      <w:r w:rsidR="00027A75">
        <w:rPr>
          <w:lang w:eastAsia="zh-CN"/>
        </w:rPr>
        <w:t>Time Synchronization</w:t>
      </w:r>
      <w:r w:rsidR="00027A75">
        <w:t xml:space="preserve"> Exposure Subscription</w:t>
      </w:r>
      <w:bookmarkEnd w:id="477"/>
      <w:bookmarkEnd w:id="478"/>
      <w:bookmarkEnd w:id="479"/>
      <w:bookmarkEnd w:id="480"/>
      <w:bookmarkEnd w:id="481"/>
      <w:bookmarkEnd w:id="482"/>
    </w:p>
    <w:p w14:paraId="1BB51C27" w14:textId="77777777" w:rsidR="00027A75" w:rsidRDefault="00027A75" w:rsidP="00027A75">
      <w:pPr>
        <w:pStyle w:val="50"/>
      </w:pPr>
      <w:bookmarkStart w:id="483" w:name="_Toc89295637"/>
      <w:bookmarkStart w:id="484" w:name="_Toc94261358"/>
      <w:bookmarkStart w:id="485" w:name="_Toc104199030"/>
      <w:r>
        <w:t>6.1.3.3.1</w:t>
      </w:r>
      <w:r>
        <w:tab/>
        <w:t>Description</w:t>
      </w:r>
      <w:bookmarkEnd w:id="483"/>
      <w:bookmarkEnd w:id="484"/>
      <w:bookmarkEnd w:id="48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486" w:name="_Toc89295638"/>
      <w:bookmarkStart w:id="487" w:name="_Toc94261359"/>
      <w:bookmarkStart w:id="488" w:name="_Toc104199031"/>
      <w:r>
        <w:t>6.1.3.3.2</w:t>
      </w:r>
      <w:r>
        <w:tab/>
        <w:t>Resource Definition</w:t>
      </w:r>
      <w:bookmarkEnd w:id="486"/>
      <w:bookmarkEnd w:id="487"/>
      <w:bookmarkEnd w:id="488"/>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489" w:name="_Toc89295639"/>
      <w:bookmarkStart w:id="490" w:name="_Toc94261360"/>
      <w:bookmarkStart w:id="491" w:name="_Toc104199032"/>
      <w:r>
        <w:t>6.1.3.3.3</w:t>
      </w:r>
      <w:r>
        <w:tab/>
        <w:t>Resource Standard Methods</w:t>
      </w:r>
      <w:bookmarkEnd w:id="489"/>
      <w:bookmarkEnd w:id="490"/>
      <w:bookmarkEnd w:id="491"/>
    </w:p>
    <w:p w14:paraId="30811337" w14:textId="77777777" w:rsidR="00027A75" w:rsidRPr="00D61D2C" w:rsidRDefault="00027A75" w:rsidP="00027A75">
      <w:pPr>
        <w:pStyle w:val="6"/>
      </w:pPr>
      <w:bookmarkStart w:id="492" w:name="_Toc89295640"/>
      <w:bookmarkStart w:id="493" w:name="_Toc94261361"/>
      <w:bookmarkStart w:id="494" w:name="_Toc104199033"/>
      <w:r w:rsidRPr="00D61D2C">
        <w:t>6.1.3.3.3.1</w:t>
      </w:r>
      <w:r w:rsidRPr="00D61D2C">
        <w:tab/>
        <w:t>GET</w:t>
      </w:r>
      <w:bookmarkEnd w:id="492"/>
      <w:bookmarkEnd w:id="493"/>
      <w:bookmarkEnd w:id="49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552A7B23"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lastRenderedPageBreak/>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495" w:name="_Toc89295641"/>
      <w:bookmarkStart w:id="496" w:name="_Toc94261362"/>
      <w:bookmarkStart w:id="497" w:name="_Toc104199034"/>
      <w:r w:rsidRPr="00384E92">
        <w:t>6.</w:t>
      </w:r>
      <w:r>
        <w:t>1.3.3.3</w:t>
      </w:r>
      <w:r w:rsidRPr="00384E92">
        <w:t>.</w:t>
      </w:r>
      <w:r>
        <w:t>2</w:t>
      </w:r>
      <w:r w:rsidRPr="00384E92">
        <w:tab/>
      </w:r>
      <w:r>
        <w:t>DELETE</w:t>
      </w:r>
      <w:bookmarkEnd w:id="495"/>
      <w:bookmarkEnd w:id="496"/>
      <w:bookmarkEnd w:id="497"/>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lastRenderedPageBreak/>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498" w:name="_Toc104199035"/>
      <w:r w:rsidRPr="00384E92">
        <w:t>6.</w:t>
      </w:r>
      <w:r>
        <w:t>1.3.3.3</w:t>
      </w:r>
      <w:r w:rsidRPr="00384E92">
        <w:t>.</w:t>
      </w:r>
      <w:r>
        <w:t>3</w:t>
      </w:r>
      <w:r w:rsidRPr="00384E92">
        <w:tab/>
      </w:r>
      <w:r>
        <w:t>PUT</w:t>
      </w:r>
      <w:bookmarkEnd w:id="498"/>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499" w:name="_Toc89295642"/>
      <w:bookmarkStart w:id="500" w:name="_Toc94261363"/>
      <w:bookmarkStart w:id="501" w:name="_Toc104199036"/>
      <w:r w:rsidRPr="00AA2E4A">
        <w:t>6.1.3.</w:t>
      </w:r>
      <w:r>
        <w:t>3</w:t>
      </w:r>
      <w:r w:rsidRPr="00AA2E4A">
        <w:t>.4</w:t>
      </w:r>
      <w:r w:rsidRPr="00AA2E4A">
        <w:tab/>
        <w:t>Resource Custom Operations</w:t>
      </w:r>
      <w:bookmarkEnd w:id="499"/>
      <w:bookmarkEnd w:id="500"/>
      <w:bookmarkEnd w:id="50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502" w:name="_Toc89295643"/>
      <w:bookmarkStart w:id="503" w:name="_Toc94261364"/>
      <w:bookmarkStart w:id="504" w:name="_Toc104199037"/>
      <w:r>
        <w:t>6.1.3.4</w:t>
      </w:r>
      <w:r>
        <w:tab/>
        <w:t xml:space="preserve">Resource: </w:t>
      </w:r>
      <w:r>
        <w:rPr>
          <w:lang w:eastAsia="zh-CN"/>
        </w:rPr>
        <w:t>Time Synchronization</w:t>
      </w:r>
      <w:r>
        <w:t xml:space="preserve"> Exposure Configurations</w:t>
      </w:r>
      <w:bookmarkEnd w:id="502"/>
      <w:bookmarkEnd w:id="503"/>
      <w:bookmarkEnd w:id="504"/>
    </w:p>
    <w:p w14:paraId="2B710773" w14:textId="77777777" w:rsidR="00027A75" w:rsidRDefault="00027A75" w:rsidP="00027A75">
      <w:pPr>
        <w:pStyle w:val="50"/>
      </w:pPr>
      <w:bookmarkStart w:id="505" w:name="_Toc89295644"/>
      <w:bookmarkStart w:id="506" w:name="_Toc94261365"/>
      <w:bookmarkStart w:id="507" w:name="_Toc104199038"/>
      <w:r>
        <w:t>6.1.3.4.1</w:t>
      </w:r>
      <w:r>
        <w:tab/>
        <w:t>Description</w:t>
      </w:r>
      <w:bookmarkEnd w:id="505"/>
      <w:bookmarkEnd w:id="506"/>
      <w:bookmarkEnd w:id="50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508" w:name="_Toc89295645"/>
      <w:bookmarkStart w:id="509" w:name="_Toc94261366"/>
      <w:bookmarkStart w:id="510" w:name="_Toc104199039"/>
      <w:r>
        <w:t>6.1.3.4.2</w:t>
      </w:r>
      <w:r>
        <w:tab/>
        <w:t>Resource Definition</w:t>
      </w:r>
      <w:bookmarkEnd w:id="508"/>
      <w:bookmarkEnd w:id="509"/>
      <w:bookmarkEnd w:id="510"/>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511" w:name="_Toc89295646"/>
      <w:bookmarkStart w:id="512" w:name="_Toc94261367"/>
      <w:bookmarkStart w:id="513" w:name="_Toc104199040"/>
      <w:r>
        <w:t>6.1.3.4.3</w:t>
      </w:r>
      <w:r>
        <w:tab/>
        <w:t>Resource Standard Methods</w:t>
      </w:r>
      <w:bookmarkEnd w:id="511"/>
      <w:bookmarkEnd w:id="512"/>
      <w:bookmarkEnd w:id="513"/>
    </w:p>
    <w:p w14:paraId="216C8939" w14:textId="77777777" w:rsidR="00027A75" w:rsidRPr="00384E92" w:rsidRDefault="00027A75" w:rsidP="00027A75">
      <w:pPr>
        <w:pStyle w:val="6"/>
      </w:pPr>
      <w:bookmarkStart w:id="514" w:name="_Toc89295647"/>
      <w:bookmarkStart w:id="515" w:name="_Toc94261368"/>
      <w:bookmarkStart w:id="516" w:name="_Toc104199041"/>
      <w:r w:rsidRPr="00384E92">
        <w:t>6.</w:t>
      </w:r>
      <w:r>
        <w:t>1.3.4.3</w:t>
      </w:r>
      <w:r w:rsidRPr="00384E92">
        <w:t>.1</w:t>
      </w:r>
      <w:r w:rsidRPr="00384E92">
        <w:tab/>
      </w:r>
      <w:r>
        <w:t>POST</w:t>
      </w:r>
      <w:bookmarkEnd w:id="514"/>
      <w:bookmarkEnd w:id="515"/>
      <w:bookmarkEnd w:id="51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lastRenderedPageBreak/>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517" w:name="_Toc89295648"/>
      <w:bookmarkStart w:id="518" w:name="_Toc94261369"/>
      <w:bookmarkStart w:id="519" w:name="_Toc104199042"/>
      <w:r>
        <w:t>6.1.3.4.4</w:t>
      </w:r>
      <w:r>
        <w:tab/>
        <w:t>Resource Custom Operations</w:t>
      </w:r>
      <w:bookmarkEnd w:id="517"/>
      <w:bookmarkEnd w:id="518"/>
      <w:bookmarkEnd w:id="519"/>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520" w:name="_Toc89295649"/>
      <w:bookmarkStart w:id="521" w:name="_Toc94261370"/>
      <w:bookmarkStart w:id="522" w:name="_Toc104199043"/>
      <w:r>
        <w:t>6.1.3.5</w:t>
      </w:r>
      <w:r>
        <w:tab/>
        <w:t xml:space="preserve">Resource: Individual </w:t>
      </w:r>
      <w:r>
        <w:rPr>
          <w:lang w:eastAsia="zh-CN"/>
        </w:rPr>
        <w:t>Time Synchronization</w:t>
      </w:r>
      <w:r>
        <w:t xml:space="preserve"> Exposure Configuration</w:t>
      </w:r>
      <w:bookmarkEnd w:id="520"/>
      <w:bookmarkEnd w:id="521"/>
      <w:bookmarkEnd w:id="522"/>
    </w:p>
    <w:p w14:paraId="108B5080" w14:textId="77777777" w:rsidR="00027A75" w:rsidRDefault="00027A75" w:rsidP="00027A75">
      <w:pPr>
        <w:pStyle w:val="50"/>
      </w:pPr>
      <w:bookmarkStart w:id="523" w:name="_Toc89295650"/>
      <w:bookmarkStart w:id="524" w:name="_Toc94261371"/>
      <w:bookmarkStart w:id="525" w:name="_Toc104199044"/>
      <w:r>
        <w:t>6.1.3.5.1</w:t>
      </w:r>
      <w:r>
        <w:tab/>
        <w:t>Description</w:t>
      </w:r>
      <w:bookmarkEnd w:id="523"/>
      <w:bookmarkEnd w:id="524"/>
      <w:bookmarkEnd w:id="525"/>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526" w:name="_Toc89295651"/>
      <w:bookmarkStart w:id="527" w:name="_Toc94261372"/>
      <w:bookmarkStart w:id="528" w:name="_Toc104199045"/>
      <w:r>
        <w:lastRenderedPageBreak/>
        <w:t>6.1.3.5.2</w:t>
      </w:r>
      <w:r>
        <w:tab/>
        <w:t>Resource Definition</w:t>
      </w:r>
      <w:bookmarkEnd w:id="526"/>
      <w:bookmarkEnd w:id="527"/>
      <w:bookmarkEnd w:id="528"/>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529" w:name="_Toc89295652"/>
      <w:bookmarkStart w:id="530" w:name="_Toc94261373"/>
      <w:bookmarkStart w:id="531" w:name="_Toc104199046"/>
      <w:r>
        <w:t>6.1.3.5.3</w:t>
      </w:r>
      <w:r>
        <w:tab/>
        <w:t>Resource Standard Methods</w:t>
      </w:r>
      <w:bookmarkEnd w:id="529"/>
      <w:bookmarkEnd w:id="530"/>
      <w:bookmarkEnd w:id="531"/>
    </w:p>
    <w:p w14:paraId="37A60C29" w14:textId="77777777" w:rsidR="00027A75" w:rsidRPr="00D61D2C" w:rsidRDefault="00027A75" w:rsidP="00027A75">
      <w:pPr>
        <w:pStyle w:val="6"/>
      </w:pPr>
      <w:bookmarkStart w:id="532" w:name="_Toc89295653"/>
      <w:bookmarkStart w:id="533" w:name="_Toc94261374"/>
      <w:bookmarkStart w:id="534" w:name="_Toc104199047"/>
      <w:r w:rsidRPr="00D61D2C">
        <w:t>6.1.3.</w:t>
      </w:r>
      <w:r>
        <w:t>5</w:t>
      </w:r>
      <w:r w:rsidRPr="00D61D2C">
        <w:t>.3.1</w:t>
      </w:r>
      <w:r w:rsidRPr="00D61D2C">
        <w:tab/>
        <w:t>GET</w:t>
      </w:r>
      <w:bookmarkEnd w:id="532"/>
      <w:bookmarkEnd w:id="533"/>
      <w:bookmarkEnd w:id="534"/>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3744125B"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535" w:name="_Toc89295654"/>
      <w:bookmarkStart w:id="536" w:name="_Toc94261375"/>
      <w:bookmarkStart w:id="537" w:name="_Toc104199048"/>
      <w:r w:rsidRPr="00384E92">
        <w:t>6.</w:t>
      </w:r>
      <w:r>
        <w:t>1.3.5.3</w:t>
      </w:r>
      <w:r w:rsidRPr="00384E92">
        <w:t>.</w:t>
      </w:r>
      <w:r>
        <w:t>2</w:t>
      </w:r>
      <w:r w:rsidRPr="00384E92">
        <w:tab/>
      </w:r>
      <w:r>
        <w:t>PUT</w:t>
      </w:r>
      <w:bookmarkEnd w:id="535"/>
      <w:bookmarkEnd w:id="536"/>
      <w:bookmarkEnd w:id="53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lastRenderedPageBreak/>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538" w:name="_Toc89295655"/>
      <w:bookmarkStart w:id="539" w:name="_Toc94261376"/>
      <w:bookmarkStart w:id="540" w:name="_Toc104199049"/>
      <w:r w:rsidRPr="00384E92">
        <w:t>6.</w:t>
      </w:r>
      <w:r>
        <w:t>1.3.5.3</w:t>
      </w:r>
      <w:r w:rsidRPr="00384E92">
        <w:t>.</w:t>
      </w:r>
      <w:r>
        <w:t>3</w:t>
      </w:r>
      <w:r w:rsidRPr="00384E92">
        <w:tab/>
      </w:r>
      <w:r>
        <w:t>DELETE</w:t>
      </w:r>
      <w:bookmarkEnd w:id="538"/>
      <w:bookmarkEnd w:id="539"/>
      <w:bookmarkEnd w:id="540"/>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FBE3C1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3014E3C7"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541" w:name="_Toc89295656"/>
      <w:bookmarkStart w:id="542" w:name="_Toc94261377"/>
      <w:bookmarkStart w:id="543" w:name="_Toc104199050"/>
      <w:r>
        <w:t>6.1.3.5.4</w:t>
      </w:r>
      <w:r>
        <w:tab/>
        <w:t>Resource Custom Operations</w:t>
      </w:r>
      <w:bookmarkEnd w:id="541"/>
      <w:bookmarkEnd w:id="542"/>
      <w:bookmarkEnd w:id="54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544" w:name="_Toc510696622"/>
      <w:bookmarkStart w:id="545" w:name="_Toc35971413"/>
      <w:bookmarkStart w:id="546" w:name="_Toc67903530"/>
      <w:bookmarkStart w:id="547" w:name="_Toc89295674"/>
      <w:bookmarkStart w:id="548" w:name="_Toc94261395"/>
      <w:bookmarkStart w:id="549" w:name="_Toc104199051"/>
      <w:r>
        <w:t>6.1.4</w:t>
      </w:r>
      <w:r>
        <w:tab/>
        <w:t>Custom Operations without associated resources</w:t>
      </w:r>
      <w:bookmarkEnd w:id="544"/>
      <w:bookmarkEnd w:id="545"/>
      <w:bookmarkEnd w:id="546"/>
      <w:bookmarkEnd w:id="547"/>
      <w:bookmarkEnd w:id="548"/>
      <w:bookmarkEnd w:id="549"/>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550" w:name="_Toc510696628"/>
      <w:bookmarkStart w:id="551" w:name="_Toc35971419"/>
      <w:bookmarkStart w:id="552" w:name="_Toc67903536"/>
      <w:bookmarkStart w:id="553" w:name="_Toc89295680"/>
      <w:bookmarkStart w:id="554" w:name="_Toc94261396"/>
      <w:bookmarkStart w:id="555" w:name="_Toc104199052"/>
      <w:r>
        <w:t>6.1.5</w:t>
      </w:r>
      <w:r>
        <w:tab/>
        <w:t>Notifications</w:t>
      </w:r>
      <w:bookmarkEnd w:id="550"/>
      <w:bookmarkEnd w:id="551"/>
      <w:bookmarkEnd w:id="552"/>
      <w:bookmarkEnd w:id="553"/>
      <w:bookmarkEnd w:id="554"/>
      <w:bookmarkEnd w:id="555"/>
    </w:p>
    <w:p w14:paraId="44D25D2E" w14:textId="77777777" w:rsidR="008A6D4A" w:rsidRPr="000A7435" w:rsidRDefault="008A6D4A" w:rsidP="00662390">
      <w:pPr>
        <w:pStyle w:val="40"/>
      </w:pPr>
      <w:bookmarkStart w:id="556" w:name="_Toc510696629"/>
      <w:bookmarkStart w:id="557" w:name="_Toc35971420"/>
      <w:bookmarkStart w:id="558" w:name="_Toc67903537"/>
      <w:bookmarkStart w:id="559" w:name="_Toc89295681"/>
      <w:bookmarkStart w:id="560" w:name="_Toc94261397"/>
      <w:bookmarkStart w:id="561" w:name="_Toc104199053"/>
      <w:r>
        <w:t>6.1.5.1</w:t>
      </w:r>
      <w:r>
        <w:tab/>
        <w:t>General</w:t>
      </w:r>
      <w:bookmarkEnd w:id="556"/>
      <w:bookmarkEnd w:id="557"/>
      <w:bookmarkEnd w:id="558"/>
      <w:bookmarkEnd w:id="559"/>
      <w:bookmarkEnd w:id="560"/>
      <w:bookmarkEnd w:id="561"/>
    </w:p>
    <w:p w14:paraId="1A5BBDA3" w14:textId="77777777" w:rsidR="00E105F0" w:rsidRDefault="00E105F0" w:rsidP="00E105F0">
      <w:pPr>
        <w:rPr>
          <w:noProof/>
        </w:rPr>
      </w:pPr>
      <w:bookmarkStart w:id="562" w:name="_Toc510696630"/>
      <w:bookmarkStart w:id="56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564" w:name="_Toc35971421"/>
      <w:bookmarkStart w:id="565" w:name="_Toc67903538"/>
      <w:bookmarkStart w:id="566" w:name="_Toc89295682"/>
      <w:bookmarkStart w:id="567" w:name="_Toc94261398"/>
      <w:bookmarkStart w:id="568" w:name="_Toc104199054"/>
      <w:r>
        <w:t>6.1.5.2</w:t>
      </w:r>
      <w:r>
        <w:tab/>
      </w:r>
      <w:r w:rsidR="006E70E7" w:rsidRPr="00677A45">
        <w:t>Time Sync</w:t>
      </w:r>
      <w:r w:rsidR="006E70E7">
        <w:t>hronization</w:t>
      </w:r>
      <w:r w:rsidR="006E70E7" w:rsidRPr="00677A45">
        <w:t xml:space="preserve"> Capability Notification</w:t>
      </w:r>
      <w:bookmarkEnd w:id="562"/>
      <w:bookmarkEnd w:id="564"/>
      <w:bookmarkEnd w:id="565"/>
      <w:bookmarkEnd w:id="566"/>
      <w:bookmarkEnd w:id="567"/>
      <w:bookmarkEnd w:id="568"/>
    </w:p>
    <w:p w14:paraId="207A7693" w14:textId="77777777" w:rsidR="00E105F0" w:rsidRPr="00986E88" w:rsidRDefault="00E105F0" w:rsidP="00662390">
      <w:pPr>
        <w:pStyle w:val="50"/>
        <w:rPr>
          <w:noProof/>
        </w:rPr>
      </w:pPr>
      <w:bookmarkStart w:id="569" w:name="_Toc532994455"/>
      <w:bookmarkStart w:id="570" w:name="_Toc35971422"/>
      <w:bookmarkStart w:id="571" w:name="_Toc67903539"/>
      <w:bookmarkStart w:id="572" w:name="_Toc89295683"/>
      <w:bookmarkStart w:id="573" w:name="_Toc94261399"/>
      <w:bookmarkStart w:id="574" w:name="_Toc104199055"/>
      <w:bookmarkStart w:id="575" w:name="_Toc510696631"/>
      <w:r>
        <w:t>6.1.5.2</w:t>
      </w:r>
      <w:r w:rsidRPr="00986E88">
        <w:rPr>
          <w:noProof/>
        </w:rPr>
        <w:t>.1</w:t>
      </w:r>
      <w:r w:rsidRPr="00986E88">
        <w:rPr>
          <w:noProof/>
        </w:rPr>
        <w:tab/>
        <w:t>Description</w:t>
      </w:r>
      <w:bookmarkEnd w:id="569"/>
      <w:bookmarkEnd w:id="570"/>
      <w:bookmarkEnd w:id="571"/>
      <w:bookmarkEnd w:id="572"/>
      <w:bookmarkEnd w:id="573"/>
      <w:bookmarkEnd w:id="574"/>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576" w:name="_Toc532994456"/>
      <w:bookmarkStart w:id="577" w:name="_Toc35971423"/>
      <w:bookmarkStart w:id="578" w:name="_Toc67903540"/>
      <w:bookmarkStart w:id="579" w:name="_Toc89295684"/>
      <w:bookmarkStart w:id="580" w:name="_Toc94261400"/>
      <w:bookmarkStart w:id="581" w:name="_Toc104199056"/>
      <w:r>
        <w:t>6.1.5.2</w:t>
      </w:r>
      <w:r w:rsidRPr="00986E88">
        <w:rPr>
          <w:noProof/>
        </w:rPr>
        <w:t>.2</w:t>
      </w:r>
      <w:r w:rsidRPr="00986E88">
        <w:rPr>
          <w:noProof/>
        </w:rPr>
        <w:tab/>
        <w:t>Target URI</w:t>
      </w:r>
      <w:bookmarkEnd w:id="576"/>
      <w:bookmarkEnd w:id="577"/>
      <w:bookmarkEnd w:id="578"/>
      <w:bookmarkEnd w:id="579"/>
      <w:bookmarkEnd w:id="580"/>
      <w:bookmarkEnd w:id="58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582" w:name="_Toc532994457"/>
      <w:bookmarkStart w:id="583" w:name="_Toc35971424"/>
      <w:bookmarkStart w:id="584" w:name="_Toc67903541"/>
      <w:bookmarkStart w:id="585" w:name="_Toc89295685"/>
      <w:bookmarkStart w:id="586" w:name="_Toc94261401"/>
      <w:bookmarkStart w:id="587" w:name="_Toc104199057"/>
      <w:r>
        <w:lastRenderedPageBreak/>
        <w:t>6.1.5.2</w:t>
      </w:r>
      <w:r w:rsidRPr="00986E88">
        <w:rPr>
          <w:noProof/>
        </w:rPr>
        <w:t>.3</w:t>
      </w:r>
      <w:r w:rsidRPr="00986E88">
        <w:rPr>
          <w:noProof/>
        </w:rPr>
        <w:tab/>
        <w:t>Standard Methods</w:t>
      </w:r>
      <w:bookmarkEnd w:id="582"/>
      <w:bookmarkEnd w:id="583"/>
      <w:bookmarkEnd w:id="584"/>
      <w:bookmarkEnd w:id="585"/>
      <w:bookmarkEnd w:id="586"/>
      <w:bookmarkEnd w:id="587"/>
    </w:p>
    <w:p w14:paraId="30CC0A99" w14:textId="77777777" w:rsidR="00E105F0" w:rsidRPr="00986E88" w:rsidRDefault="00E105F0" w:rsidP="00662390">
      <w:pPr>
        <w:pStyle w:val="H6"/>
        <w:rPr>
          <w:noProof/>
        </w:rPr>
      </w:pPr>
      <w:bookmarkStart w:id="588" w:name="_Toc532994458"/>
      <w:bookmarkStart w:id="589" w:name="_Toc35971425"/>
      <w:r>
        <w:t>6.1.5.2.3</w:t>
      </w:r>
      <w:r w:rsidRPr="00986E88">
        <w:rPr>
          <w:noProof/>
        </w:rPr>
        <w:t>.1</w:t>
      </w:r>
      <w:r w:rsidRPr="00986E88">
        <w:rPr>
          <w:noProof/>
        </w:rPr>
        <w:tab/>
        <w:t>POST</w:t>
      </w:r>
      <w:bookmarkEnd w:id="588"/>
      <w:bookmarkEnd w:id="589"/>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590" w:name="_Toc35971426"/>
      <w:bookmarkStart w:id="591" w:name="_Toc67903542"/>
      <w:bookmarkStart w:id="592" w:name="_Toc89295686"/>
      <w:bookmarkStart w:id="593" w:name="_Toc94261402"/>
      <w:bookmarkStart w:id="594" w:name="_Toc10419905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575"/>
      <w:bookmarkEnd w:id="590"/>
      <w:bookmarkEnd w:id="591"/>
      <w:bookmarkEnd w:id="592"/>
      <w:bookmarkEnd w:id="593"/>
      <w:bookmarkEnd w:id="594"/>
    </w:p>
    <w:p w14:paraId="2C221823" w14:textId="77777777" w:rsidR="00E27D8A" w:rsidRPr="00986E88" w:rsidRDefault="00E27D8A" w:rsidP="00E27D8A">
      <w:pPr>
        <w:pStyle w:val="50"/>
        <w:rPr>
          <w:noProof/>
        </w:rPr>
      </w:pPr>
      <w:bookmarkStart w:id="595" w:name="_Toc89295687"/>
      <w:bookmarkStart w:id="596" w:name="_Toc94261403"/>
      <w:bookmarkStart w:id="597" w:name="_Toc104199059"/>
      <w:r>
        <w:t>6.1.5.3</w:t>
      </w:r>
      <w:r w:rsidRPr="00986E88">
        <w:rPr>
          <w:noProof/>
        </w:rPr>
        <w:t>.1</w:t>
      </w:r>
      <w:r w:rsidRPr="00986E88">
        <w:rPr>
          <w:noProof/>
        </w:rPr>
        <w:tab/>
        <w:t>Description</w:t>
      </w:r>
      <w:bookmarkEnd w:id="595"/>
      <w:bookmarkEnd w:id="596"/>
      <w:bookmarkEnd w:id="597"/>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598" w:name="_Toc89295688"/>
      <w:bookmarkStart w:id="599" w:name="_Toc94261404"/>
      <w:bookmarkStart w:id="600" w:name="_Toc104199060"/>
      <w:r>
        <w:t>6.1.5.3</w:t>
      </w:r>
      <w:r w:rsidRPr="00986E88">
        <w:rPr>
          <w:noProof/>
        </w:rPr>
        <w:t>.2</w:t>
      </w:r>
      <w:r w:rsidRPr="00986E88">
        <w:rPr>
          <w:noProof/>
        </w:rPr>
        <w:tab/>
        <w:t>Target URI</w:t>
      </w:r>
      <w:bookmarkEnd w:id="598"/>
      <w:bookmarkEnd w:id="599"/>
      <w:bookmarkEnd w:id="600"/>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lastRenderedPageBreak/>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601" w:name="_Toc89295689"/>
      <w:bookmarkStart w:id="602" w:name="_Toc94261405"/>
      <w:bookmarkStart w:id="603" w:name="_Toc104199061"/>
      <w:r>
        <w:t>6.1.5.3</w:t>
      </w:r>
      <w:r w:rsidRPr="00986E88">
        <w:rPr>
          <w:noProof/>
        </w:rPr>
        <w:t>.3</w:t>
      </w:r>
      <w:r w:rsidRPr="00986E88">
        <w:rPr>
          <w:noProof/>
        </w:rPr>
        <w:tab/>
        <w:t>Standard Methods</w:t>
      </w:r>
      <w:bookmarkEnd w:id="601"/>
      <w:bookmarkEnd w:id="602"/>
      <w:bookmarkEnd w:id="603"/>
    </w:p>
    <w:p w14:paraId="55E89023" w14:textId="77777777" w:rsidR="00E27D8A" w:rsidRPr="00986E88" w:rsidRDefault="00E27D8A" w:rsidP="00D208E0">
      <w:pPr>
        <w:pStyle w:val="6"/>
        <w:rPr>
          <w:noProof/>
        </w:rPr>
      </w:pPr>
      <w:bookmarkStart w:id="604" w:name="_Toc104199062"/>
      <w:r>
        <w:t>6.1.5.3.3</w:t>
      </w:r>
      <w:r w:rsidRPr="00986E88">
        <w:rPr>
          <w:noProof/>
        </w:rPr>
        <w:t>.1</w:t>
      </w:r>
      <w:r w:rsidRPr="00986E88">
        <w:rPr>
          <w:noProof/>
        </w:rPr>
        <w:tab/>
        <w:t>POST</w:t>
      </w:r>
      <w:bookmarkEnd w:id="604"/>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605" w:name="_Toc35971427"/>
      <w:bookmarkStart w:id="606" w:name="_Toc67903543"/>
      <w:bookmarkStart w:id="607" w:name="_Toc89295690"/>
      <w:bookmarkStart w:id="608" w:name="_Toc94261406"/>
      <w:bookmarkStart w:id="609" w:name="_Toc104199063"/>
      <w:r>
        <w:lastRenderedPageBreak/>
        <w:t>6.1.6</w:t>
      </w:r>
      <w:r>
        <w:tab/>
        <w:t>Data Model</w:t>
      </w:r>
      <w:bookmarkEnd w:id="563"/>
      <w:bookmarkEnd w:id="605"/>
      <w:bookmarkEnd w:id="606"/>
      <w:bookmarkEnd w:id="607"/>
      <w:bookmarkEnd w:id="608"/>
      <w:bookmarkEnd w:id="609"/>
    </w:p>
    <w:p w14:paraId="405EFF41" w14:textId="77777777" w:rsidR="008A6D4A" w:rsidRDefault="008A6D4A" w:rsidP="008A6D4A">
      <w:pPr>
        <w:pStyle w:val="40"/>
      </w:pPr>
      <w:bookmarkStart w:id="610" w:name="_Toc510696633"/>
      <w:bookmarkStart w:id="611" w:name="_Toc35971428"/>
      <w:bookmarkStart w:id="612" w:name="_Toc67903544"/>
      <w:bookmarkStart w:id="613" w:name="_Toc89295691"/>
      <w:bookmarkStart w:id="614" w:name="_Toc94261407"/>
      <w:bookmarkStart w:id="615" w:name="_Toc104199064"/>
      <w:r>
        <w:t>6.1.6.1</w:t>
      </w:r>
      <w:r>
        <w:tab/>
        <w:t>General</w:t>
      </w:r>
      <w:bookmarkEnd w:id="610"/>
      <w:bookmarkEnd w:id="611"/>
      <w:bookmarkEnd w:id="612"/>
      <w:bookmarkEnd w:id="613"/>
      <w:bookmarkEnd w:id="614"/>
      <w:bookmarkEnd w:id="615"/>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39143C" w:rsidRPr="00B54FF5" w14:paraId="745EDF71" w14:textId="77777777" w:rsidTr="00743D85">
        <w:trPr>
          <w:jc w:val="center"/>
        </w:trPr>
        <w:tc>
          <w:tcPr>
            <w:tcW w:w="2217" w:type="dxa"/>
          </w:tcPr>
          <w:p w14:paraId="58641694" w14:textId="1EC347B5" w:rsidR="0039143C" w:rsidRDefault="0039143C" w:rsidP="0039143C">
            <w:pPr>
              <w:pStyle w:val="TAL"/>
            </w:pPr>
            <w:r>
              <w:rPr>
                <w:rFonts w:eastAsia="Malgun Gothic"/>
              </w:rPr>
              <w:t>GmCapable</w:t>
            </w:r>
          </w:p>
        </w:tc>
        <w:tc>
          <w:tcPr>
            <w:tcW w:w="1848" w:type="dxa"/>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Pr>
          <w:p w14:paraId="5B30A60B" w14:textId="77777777" w:rsidR="0039143C" w:rsidRPr="0016361A" w:rsidRDefault="0039143C" w:rsidP="0039143C">
            <w:pPr>
              <w:pStyle w:val="TAL"/>
              <w:rPr>
                <w:rFonts w:cs="Arial"/>
                <w:szCs w:val="18"/>
              </w:rPr>
            </w:pPr>
          </w:p>
        </w:tc>
      </w:tr>
      <w:tr w:rsidR="0039143C" w:rsidRPr="00B54FF5" w14:paraId="02B726A4" w14:textId="77777777" w:rsidTr="00743D85">
        <w:trPr>
          <w:jc w:val="center"/>
        </w:trPr>
        <w:tc>
          <w:tcPr>
            <w:tcW w:w="2217" w:type="dxa"/>
          </w:tcPr>
          <w:p w14:paraId="2F8B2714" w14:textId="353906B9" w:rsidR="0039143C" w:rsidRPr="0016361A" w:rsidRDefault="0039143C" w:rsidP="0039143C">
            <w:pPr>
              <w:pStyle w:val="TAL"/>
            </w:pPr>
            <w:r>
              <w:t>GroupId</w:t>
            </w:r>
          </w:p>
        </w:tc>
        <w:tc>
          <w:tcPr>
            <w:tcW w:w="1848" w:type="dxa"/>
          </w:tcPr>
          <w:p w14:paraId="0866FD97" w14:textId="18EA78F2" w:rsidR="0039143C" w:rsidRPr="0016361A" w:rsidRDefault="0039143C" w:rsidP="0039143C">
            <w:pPr>
              <w:pStyle w:val="TAL"/>
            </w:pPr>
            <w:r>
              <w:t>3GPP TS 29.571 [15]</w:t>
            </w:r>
          </w:p>
        </w:tc>
        <w:tc>
          <w:tcPr>
            <w:tcW w:w="3371" w:type="dxa"/>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Pr>
          <w:p w14:paraId="19F5B897" w14:textId="77777777" w:rsidR="0039143C" w:rsidRPr="0016361A" w:rsidRDefault="0039143C" w:rsidP="0039143C">
            <w:pPr>
              <w:pStyle w:val="TAL"/>
              <w:rPr>
                <w:rFonts w:cs="Arial"/>
                <w:szCs w:val="18"/>
              </w:rPr>
            </w:pPr>
          </w:p>
        </w:tc>
      </w:tr>
      <w:tr w:rsidR="0039143C" w:rsidRPr="00B54FF5" w14:paraId="463B2598" w14:textId="77777777" w:rsidTr="00743D85">
        <w:trPr>
          <w:jc w:val="center"/>
        </w:trPr>
        <w:tc>
          <w:tcPr>
            <w:tcW w:w="2217" w:type="dxa"/>
          </w:tcPr>
          <w:p w14:paraId="3D2585AB" w14:textId="08B3316F" w:rsidR="0039143C" w:rsidRPr="0016361A" w:rsidRDefault="0039143C" w:rsidP="0039143C">
            <w:pPr>
              <w:pStyle w:val="TAL"/>
            </w:pPr>
            <w:r>
              <w:rPr>
                <w:lang w:eastAsia="zh-CN"/>
              </w:rPr>
              <w:t>Snssai</w:t>
            </w:r>
          </w:p>
        </w:tc>
        <w:tc>
          <w:tcPr>
            <w:tcW w:w="1848" w:type="dxa"/>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39143C" w:rsidRPr="0016361A" w:rsidRDefault="0039143C" w:rsidP="0039143C">
            <w:pPr>
              <w:pStyle w:val="TAL"/>
              <w:rPr>
                <w:rFonts w:cs="Arial"/>
                <w:szCs w:val="18"/>
              </w:rPr>
            </w:pPr>
          </w:p>
        </w:tc>
      </w:tr>
      <w:tr w:rsidR="0039143C" w:rsidRPr="00B54FF5" w14:paraId="39C297D1" w14:textId="77777777" w:rsidTr="00743D85">
        <w:trPr>
          <w:jc w:val="center"/>
        </w:trPr>
        <w:tc>
          <w:tcPr>
            <w:tcW w:w="2217" w:type="dxa"/>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39143C" w:rsidRPr="0016361A" w:rsidRDefault="0039143C" w:rsidP="0039143C">
            <w:pPr>
              <w:pStyle w:val="TAL"/>
              <w:rPr>
                <w:rFonts w:cs="Arial"/>
                <w:szCs w:val="18"/>
              </w:rPr>
            </w:pPr>
          </w:p>
        </w:tc>
      </w:tr>
      <w:tr w:rsidR="0039143C" w:rsidRPr="00B54FF5" w14:paraId="50374EA8" w14:textId="77777777" w:rsidTr="00743D85">
        <w:trPr>
          <w:jc w:val="center"/>
        </w:trPr>
        <w:tc>
          <w:tcPr>
            <w:tcW w:w="2217" w:type="dxa"/>
          </w:tcPr>
          <w:p w14:paraId="7946F9B9" w14:textId="423B7FB0" w:rsidR="0039143C" w:rsidRPr="0016361A" w:rsidRDefault="0039143C" w:rsidP="0039143C">
            <w:pPr>
              <w:pStyle w:val="TAL"/>
            </w:pPr>
            <w:r>
              <w:t>Supi</w:t>
            </w:r>
          </w:p>
        </w:tc>
        <w:tc>
          <w:tcPr>
            <w:tcW w:w="1848" w:type="dxa"/>
          </w:tcPr>
          <w:p w14:paraId="32E73561" w14:textId="6C4FBDB6" w:rsidR="0039143C" w:rsidRPr="0016361A" w:rsidRDefault="0039143C" w:rsidP="0039143C">
            <w:pPr>
              <w:pStyle w:val="TAL"/>
            </w:pPr>
            <w:r>
              <w:t>3GPP TS 29.571 [15]</w:t>
            </w:r>
          </w:p>
        </w:tc>
        <w:tc>
          <w:tcPr>
            <w:tcW w:w="3371" w:type="dxa"/>
          </w:tcPr>
          <w:p w14:paraId="6AF797C9" w14:textId="77F2C021" w:rsidR="0039143C" w:rsidRPr="0016361A" w:rsidRDefault="0039143C" w:rsidP="0039143C">
            <w:pPr>
              <w:pStyle w:val="TAL"/>
              <w:rPr>
                <w:rFonts w:cs="Arial"/>
                <w:szCs w:val="18"/>
              </w:rPr>
            </w:pPr>
            <w:r>
              <w:t>The identification of the user (i.e. IMSI, NAI).</w:t>
            </w:r>
          </w:p>
        </w:tc>
        <w:tc>
          <w:tcPr>
            <w:tcW w:w="1988" w:type="dxa"/>
          </w:tcPr>
          <w:p w14:paraId="3786FA26" w14:textId="77777777" w:rsidR="0039143C" w:rsidRPr="0016361A" w:rsidRDefault="0039143C" w:rsidP="0039143C">
            <w:pPr>
              <w:pStyle w:val="TAL"/>
              <w:rPr>
                <w:rFonts w:cs="Arial"/>
                <w:szCs w:val="18"/>
              </w:rPr>
            </w:pPr>
          </w:p>
        </w:tc>
      </w:tr>
      <w:tr w:rsidR="0039143C" w:rsidRPr="00B54FF5" w14:paraId="2EF7E730" w14:textId="77777777" w:rsidTr="00743D85">
        <w:trPr>
          <w:jc w:val="center"/>
        </w:trPr>
        <w:tc>
          <w:tcPr>
            <w:tcW w:w="2217" w:type="dxa"/>
          </w:tcPr>
          <w:p w14:paraId="32EAF75D" w14:textId="36C19BDD" w:rsidR="0039143C" w:rsidRPr="0016361A" w:rsidRDefault="0039143C" w:rsidP="0039143C">
            <w:pPr>
              <w:pStyle w:val="TAL"/>
            </w:pPr>
            <w:r>
              <w:t>SupportedFeatures</w:t>
            </w:r>
          </w:p>
        </w:tc>
        <w:tc>
          <w:tcPr>
            <w:tcW w:w="1848" w:type="dxa"/>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Pr>
          <w:p w14:paraId="610F9C9C" w14:textId="77777777" w:rsidR="0039143C" w:rsidRPr="0016361A" w:rsidRDefault="0039143C" w:rsidP="0039143C">
            <w:pPr>
              <w:pStyle w:val="TAL"/>
              <w:rPr>
                <w:rFonts w:cs="Arial"/>
                <w:szCs w:val="18"/>
              </w:rPr>
            </w:pPr>
          </w:p>
        </w:tc>
      </w:tr>
      <w:tr w:rsidR="0039143C" w:rsidRPr="00B54FF5" w14:paraId="5903C00D" w14:textId="77777777" w:rsidTr="00743D85">
        <w:trPr>
          <w:jc w:val="center"/>
        </w:trPr>
        <w:tc>
          <w:tcPr>
            <w:tcW w:w="2217" w:type="dxa"/>
          </w:tcPr>
          <w:p w14:paraId="62B19A4D" w14:textId="475F716D" w:rsidR="0039143C" w:rsidRDefault="0039143C" w:rsidP="0039143C">
            <w:pPr>
              <w:pStyle w:val="TAL"/>
            </w:pPr>
            <w:r>
              <w:rPr>
                <w:lang w:eastAsia="zh-CN"/>
              </w:rPr>
              <w:t>TimeSyncExposureConfig</w:t>
            </w:r>
          </w:p>
        </w:tc>
        <w:tc>
          <w:tcPr>
            <w:tcW w:w="1848" w:type="dxa"/>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39143C" w:rsidRPr="0016361A" w:rsidRDefault="0039143C" w:rsidP="0039143C">
            <w:pPr>
              <w:pStyle w:val="TAL"/>
              <w:rPr>
                <w:rFonts w:cs="Arial"/>
                <w:szCs w:val="18"/>
              </w:rPr>
            </w:pPr>
          </w:p>
        </w:tc>
      </w:tr>
      <w:tr w:rsidR="0039143C" w:rsidRPr="00B54FF5" w14:paraId="3E53BE39" w14:textId="77777777" w:rsidTr="00743D85">
        <w:trPr>
          <w:jc w:val="center"/>
        </w:trPr>
        <w:tc>
          <w:tcPr>
            <w:tcW w:w="2217" w:type="dxa"/>
          </w:tcPr>
          <w:p w14:paraId="776CE018" w14:textId="7D000C05" w:rsidR="0039143C" w:rsidRPr="0016361A" w:rsidRDefault="0039143C" w:rsidP="0039143C">
            <w:pPr>
              <w:pStyle w:val="TAL"/>
            </w:pPr>
            <w:r>
              <w:rPr>
                <w:noProof/>
                <w:lang w:eastAsia="zh-CN"/>
              </w:rPr>
              <w:t>Uinteger</w:t>
            </w:r>
          </w:p>
        </w:tc>
        <w:tc>
          <w:tcPr>
            <w:tcW w:w="1848" w:type="dxa"/>
          </w:tcPr>
          <w:p w14:paraId="26DDF9BF" w14:textId="7BA5E9EF" w:rsidR="0039143C" w:rsidRPr="0016361A" w:rsidRDefault="0039143C" w:rsidP="0039143C">
            <w:pPr>
              <w:pStyle w:val="TAL"/>
            </w:pPr>
            <w:r>
              <w:rPr>
                <w:noProof/>
              </w:rPr>
              <w:t>3GPP TS 29.571 [</w:t>
            </w:r>
            <w:r>
              <w:t>15</w:t>
            </w:r>
            <w:r>
              <w:rPr>
                <w:noProof/>
              </w:rPr>
              <w:t>]</w:t>
            </w:r>
          </w:p>
        </w:tc>
        <w:tc>
          <w:tcPr>
            <w:tcW w:w="3371" w:type="dxa"/>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Pr>
          <w:p w14:paraId="4C0386B5" w14:textId="77777777" w:rsidR="0039143C" w:rsidRPr="0016361A" w:rsidRDefault="0039143C" w:rsidP="0039143C">
            <w:pPr>
              <w:pStyle w:val="TAL"/>
              <w:rPr>
                <w:rFonts w:cs="Arial"/>
                <w:szCs w:val="18"/>
              </w:rPr>
            </w:pPr>
          </w:p>
        </w:tc>
      </w:tr>
      <w:tr w:rsidR="0039143C" w:rsidRPr="00B54FF5" w14:paraId="5FFFCB6A" w14:textId="77777777" w:rsidTr="00743D85">
        <w:trPr>
          <w:jc w:val="center"/>
        </w:trPr>
        <w:tc>
          <w:tcPr>
            <w:tcW w:w="2217" w:type="dxa"/>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Pr>
          <w:p w14:paraId="54E82036" w14:textId="30F1BF52" w:rsidR="0039143C" w:rsidRDefault="0039143C" w:rsidP="0039143C">
            <w:pPr>
              <w:pStyle w:val="TAL"/>
              <w:rPr>
                <w:noProof/>
              </w:rPr>
            </w:pPr>
            <w:r>
              <w:t>3GPP TS 29.571 [15]</w:t>
            </w:r>
          </w:p>
        </w:tc>
        <w:tc>
          <w:tcPr>
            <w:tcW w:w="3371" w:type="dxa"/>
          </w:tcPr>
          <w:p w14:paraId="6828A011" w14:textId="77777777" w:rsidR="0039143C" w:rsidRDefault="0039143C" w:rsidP="0039143C">
            <w:pPr>
              <w:pStyle w:val="TAL"/>
              <w:rPr>
                <w:rFonts w:cs="Arial"/>
                <w:noProof/>
                <w:szCs w:val="18"/>
              </w:rPr>
            </w:pPr>
          </w:p>
        </w:tc>
        <w:tc>
          <w:tcPr>
            <w:tcW w:w="1988" w:type="dxa"/>
          </w:tcPr>
          <w:p w14:paraId="79918DF4" w14:textId="77777777" w:rsidR="0039143C" w:rsidRPr="0016361A" w:rsidRDefault="0039143C" w:rsidP="0039143C">
            <w:pPr>
              <w:pStyle w:val="TAL"/>
              <w:rPr>
                <w:rFonts w:cs="Arial"/>
                <w:szCs w:val="18"/>
              </w:rPr>
            </w:pPr>
          </w:p>
        </w:tc>
      </w:tr>
      <w:tr w:rsidR="0039143C" w:rsidRPr="00B54FF5" w14:paraId="69D4AA77" w14:textId="77777777" w:rsidTr="00743D85">
        <w:trPr>
          <w:jc w:val="center"/>
        </w:trPr>
        <w:tc>
          <w:tcPr>
            <w:tcW w:w="2217" w:type="dxa"/>
          </w:tcPr>
          <w:p w14:paraId="2DB55CD6" w14:textId="073E93A7" w:rsidR="0039143C" w:rsidRPr="0016361A" w:rsidRDefault="0039143C" w:rsidP="0039143C">
            <w:pPr>
              <w:pStyle w:val="TAL"/>
            </w:pPr>
            <w:r>
              <w:rPr>
                <w:lang w:eastAsia="zh-CN"/>
              </w:rPr>
              <w:t>Uri</w:t>
            </w:r>
          </w:p>
        </w:tc>
        <w:tc>
          <w:tcPr>
            <w:tcW w:w="1848" w:type="dxa"/>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616" w:name="_Toc510696634"/>
      <w:bookmarkStart w:id="617" w:name="_Toc35971429"/>
      <w:bookmarkStart w:id="618" w:name="_Toc67903545"/>
      <w:bookmarkStart w:id="619" w:name="_Toc89295692"/>
      <w:bookmarkStart w:id="620" w:name="_Toc94261408"/>
      <w:bookmarkStart w:id="621" w:name="_Toc10419906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16"/>
      <w:bookmarkEnd w:id="617"/>
      <w:bookmarkEnd w:id="618"/>
      <w:bookmarkEnd w:id="619"/>
      <w:bookmarkEnd w:id="620"/>
      <w:bookmarkEnd w:id="621"/>
    </w:p>
    <w:p w14:paraId="672B9C59" w14:textId="77777777" w:rsidR="008A6D4A" w:rsidRDefault="008A6D4A" w:rsidP="008A6D4A">
      <w:pPr>
        <w:pStyle w:val="50"/>
      </w:pPr>
      <w:bookmarkStart w:id="622" w:name="_Toc510696635"/>
      <w:bookmarkStart w:id="623" w:name="_Toc35971430"/>
      <w:bookmarkStart w:id="624" w:name="_Toc67903546"/>
      <w:bookmarkStart w:id="625" w:name="_Toc89295693"/>
      <w:bookmarkStart w:id="626" w:name="_Toc94261409"/>
      <w:bookmarkStart w:id="627" w:name="_Toc104199066"/>
      <w:r>
        <w:t>6.1.6.2.1</w:t>
      </w:r>
      <w:r>
        <w:tab/>
        <w:t>Introduction</w:t>
      </w:r>
      <w:bookmarkEnd w:id="622"/>
      <w:bookmarkEnd w:id="623"/>
      <w:bookmarkEnd w:id="624"/>
      <w:bookmarkEnd w:id="625"/>
      <w:bookmarkEnd w:id="626"/>
      <w:bookmarkEnd w:id="62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628" w:name="_Toc510696636"/>
      <w:bookmarkStart w:id="629" w:name="_Toc35971431"/>
      <w:bookmarkStart w:id="630" w:name="_Toc67903547"/>
      <w:bookmarkStart w:id="631" w:name="_Toc89295694"/>
      <w:bookmarkStart w:id="632" w:name="_Toc94261410"/>
      <w:bookmarkStart w:id="633" w:name="_Toc10419906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628"/>
      <w:bookmarkEnd w:id="629"/>
      <w:bookmarkEnd w:id="630"/>
      <w:bookmarkEnd w:id="631"/>
      <w:bookmarkEnd w:id="632"/>
      <w:bookmarkEnd w:id="633"/>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542531A5" w:rsidR="008A6D4A" w:rsidRPr="0016361A" w:rsidRDefault="001C1534" w:rsidP="00D66618">
            <w:pPr>
              <w:pStyle w:val="TAL"/>
              <w:rPr>
                <w:rFonts w:cs="Arial"/>
                <w:szCs w:val="18"/>
              </w:rPr>
            </w:pPr>
            <w:r>
              <w:t>Subscription Permanent Identifier.</w:t>
            </w:r>
          </w:p>
        </w:tc>
        <w:tc>
          <w:tcPr>
            <w:tcW w:w="2410" w:type="dxa"/>
          </w:tcPr>
          <w:p w14:paraId="60CB1350" w14:textId="77777777" w:rsidR="008A6D4A" w:rsidRPr="0016361A" w:rsidRDefault="008A6D4A" w:rsidP="00D66618">
            <w:pPr>
              <w:pStyle w:val="TAL"/>
              <w:rPr>
                <w:rFonts w:cs="Arial"/>
                <w:szCs w:val="18"/>
              </w:rPr>
            </w:pPr>
          </w:p>
        </w:tc>
      </w:tr>
      <w:tr w:rsidR="001C1534" w:rsidRPr="00B54FF5" w14:paraId="5584BFE4" w14:textId="77777777" w:rsidTr="00743D85">
        <w:trPr>
          <w:jc w:val="center"/>
        </w:trPr>
        <w:tc>
          <w:tcPr>
            <w:tcW w:w="1701" w:type="dxa"/>
          </w:tcPr>
          <w:p w14:paraId="3C133CDC" w14:textId="12D8B76F" w:rsidR="001C1534" w:rsidRPr="0016361A" w:rsidRDefault="001C1534" w:rsidP="001C1534">
            <w:pPr>
              <w:pStyle w:val="TAL"/>
            </w:pPr>
            <w:r>
              <w:rPr>
                <w:lang w:eastAsia="zh-CN"/>
              </w:rPr>
              <w:t>interGrpId</w:t>
            </w:r>
          </w:p>
        </w:tc>
        <w:tc>
          <w:tcPr>
            <w:tcW w:w="1444" w:type="dxa"/>
          </w:tcPr>
          <w:p w14:paraId="49128BDA" w14:textId="1F01D034" w:rsidR="001C1534" w:rsidRPr="0016361A" w:rsidRDefault="001C1534" w:rsidP="001C1534">
            <w:pPr>
              <w:pStyle w:val="TAL"/>
            </w:pPr>
            <w:r>
              <w:rPr>
                <w:lang w:eastAsia="zh-CN"/>
              </w:rPr>
              <w:t>GroupId</w:t>
            </w:r>
          </w:p>
        </w:tc>
        <w:tc>
          <w:tcPr>
            <w:tcW w:w="425" w:type="dxa"/>
          </w:tcPr>
          <w:p w14:paraId="678C126B" w14:textId="239D1B2E" w:rsidR="001C1534" w:rsidRPr="0016361A" w:rsidRDefault="001C1534" w:rsidP="001C1534">
            <w:pPr>
              <w:pStyle w:val="TAC"/>
            </w:pPr>
            <w:r>
              <w:rPr>
                <w:lang w:eastAsia="zh-CN"/>
              </w:rPr>
              <w:t>C</w:t>
            </w:r>
          </w:p>
        </w:tc>
        <w:tc>
          <w:tcPr>
            <w:tcW w:w="1134" w:type="dxa"/>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Pr>
          <w:p w14:paraId="6644C7F2" w14:textId="76EAF5FB" w:rsidR="001C1534" w:rsidRPr="0016361A" w:rsidRDefault="001C1534" w:rsidP="001C1534">
            <w:pPr>
              <w:pStyle w:val="TAL"/>
              <w:rPr>
                <w:rFonts w:cs="Arial"/>
                <w:szCs w:val="18"/>
              </w:rPr>
            </w:pPr>
            <w:r>
              <w:t>The internal Group Id(s).</w:t>
            </w:r>
          </w:p>
        </w:tc>
        <w:tc>
          <w:tcPr>
            <w:tcW w:w="2410" w:type="dxa"/>
          </w:tcPr>
          <w:p w14:paraId="77B77EB4" w14:textId="77777777" w:rsidR="001C1534" w:rsidRPr="0016361A" w:rsidRDefault="001C1534" w:rsidP="001C1534">
            <w:pPr>
              <w:pStyle w:val="TAL"/>
              <w:rPr>
                <w:rFonts w:cs="Arial"/>
                <w:szCs w:val="18"/>
              </w:rPr>
            </w:pPr>
          </w:p>
        </w:tc>
      </w:tr>
      <w:tr w:rsidR="001C1534" w:rsidRPr="00B54FF5" w14:paraId="204A20AB" w14:textId="77777777" w:rsidTr="00743D85">
        <w:trPr>
          <w:jc w:val="center"/>
        </w:trPr>
        <w:tc>
          <w:tcPr>
            <w:tcW w:w="1701" w:type="dxa"/>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1C1534" w:rsidRPr="0016361A" w:rsidRDefault="001C1534" w:rsidP="001C1534">
            <w:pPr>
              <w:pStyle w:val="TAL"/>
            </w:pPr>
            <w:r>
              <w:rPr>
                <w:rFonts w:hint="eastAsia"/>
                <w:lang w:eastAsia="zh-CN"/>
              </w:rPr>
              <w:t>boolean</w:t>
            </w:r>
          </w:p>
        </w:tc>
        <w:tc>
          <w:tcPr>
            <w:tcW w:w="425" w:type="dxa"/>
          </w:tcPr>
          <w:p w14:paraId="3D336445" w14:textId="2A84DAE7" w:rsidR="001C1534" w:rsidRPr="0016361A" w:rsidRDefault="001C1534" w:rsidP="001C1534">
            <w:pPr>
              <w:pStyle w:val="TAC"/>
            </w:pPr>
            <w:r>
              <w:rPr>
                <w:lang w:eastAsia="zh-CN"/>
              </w:rPr>
              <w:t>C</w:t>
            </w:r>
          </w:p>
        </w:tc>
        <w:tc>
          <w:tcPr>
            <w:tcW w:w="1134" w:type="dxa"/>
          </w:tcPr>
          <w:p w14:paraId="779A8F78" w14:textId="45CE93BA" w:rsidR="001C1534" w:rsidRPr="0016361A" w:rsidRDefault="001C1534" w:rsidP="001C1534">
            <w:pPr>
              <w:pStyle w:val="TAL"/>
            </w:pPr>
            <w:r>
              <w:rPr>
                <w:rFonts w:hint="eastAsia"/>
                <w:lang w:eastAsia="zh-CN"/>
              </w:rPr>
              <w:t>0..1</w:t>
            </w:r>
          </w:p>
        </w:tc>
        <w:tc>
          <w:tcPr>
            <w:tcW w:w="2410" w:type="dxa"/>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402681B0" w14:textId="77777777" w:rsidR="001C1534" w:rsidRPr="0016361A" w:rsidRDefault="001C1534" w:rsidP="001C1534">
            <w:pPr>
              <w:pStyle w:val="TAL"/>
              <w:rPr>
                <w:rFonts w:cs="Arial"/>
                <w:szCs w:val="18"/>
              </w:rPr>
            </w:pPr>
          </w:p>
        </w:tc>
      </w:tr>
      <w:tr w:rsidR="001C1534" w:rsidRPr="00B54FF5" w14:paraId="6673608E" w14:textId="77777777" w:rsidTr="00743D85">
        <w:trPr>
          <w:jc w:val="center"/>
        </w:trPr>
        <w:tc>
          <w:tcPr>
            <w:tcW w:w="1701" w:type="dxa"/>
          </w:tcPr>
          <w:p w14:paraId="55F9BED0" w14:textId="054C7458" w:rsidR="001C1534" w:rsidRPr="0016361A" w:rsidRDefault="001C1534" w:rsidP="001C1534">
            <w:pPr>
              <w:pStyle w:val="TAL"/>
            </w:pPr>
            <w:r>
              <w:rPr>
                <w:noProof/>
              </w:rPr>
              <w:t>notifMethod</w:t>
            </w:r>
          </w:p>
        </w:tc>
        <w:tc>
          <w:tcPr>
            <w:tcW w:w="1444" w:type="dxa"/>
          </w:tcPr>
          <w:p w14:paraId="691A2746" w14:textId="611800C6" w:rsidR="001C1534" w:rsidRPr="0016361A" w:rsidRDefault="001C1534" w:rsidP="001C1534">
            <w:pPr>
              <w:pStyle w:val="TAL"/>
            </w:pPr>
            <w:r>
              <w:rPr>
                <w:noProof/>
              </w:rPr>
              <w:t>NotificationMethod</w:t>
            </w:r>
          </w:p>
        </w:tc>
        <w:tc>
          <w:tcPr>
            <w:tcW w:w="425" w:type="dxa"/>
          </w:tcPr>
          <w:p w14:paraId="2B618FFB" w14:textId="70E29D98" w:rsidR="001C1534" w:rsidRPr="0016361A" w:rsidRDefault="001C1534" w:rsidP="001C1534">
            <w:pPr>
              <w:pStyle w:val="TAC"/>
            </w:pPr>
            <w:r>
              <w:t>O</w:t>
            </w:r>
          </w:p>
        </w:tc>
        <w:tc>
          <w:tcPr>
            <w:tcW w:w="1134" w:type="dxa"/>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Pr>
          <w:p w14:paraId="5347040E" w14:textId="77777777" w:rsidR="001C1534" w:rsidRPr="0016361A" w:rsidRDefault="001C1534" w:rsidP="001C1534">
            <w:pPr>
              <w:pStyle w:val="TAL"/>
              <w:rPr>
                <w:rFonts w:cs="Arial"/>
                <w:szCs w:val="18"/>
              </w:rPr>
            </w:pPr>
          </w:p>
        </w:tc>
      </w:tr>
      <w:tr w:rsidR="001C1534" w:rsidRPr="00B54FF5" w14:paraId="5D765762" w14:textId="77777777" w:rsidTr="00743D85">
        <w:trPr>
          <w:jc w:val="center"/>
        </w:trPr>
        <w:tc>
          <w:tcPr>
            <w:tcW w:w="1701" w:type="dxa"/>
          </w:tcPr>
          <w:p w14:paraId="734C0EC2" w14:textId="194660EE" w:rsidR="001C1534" w:rsidRPr="0016361A" w:rsidRDefault="001C1534" w:rsidP="001C1534">
            <w:pPr>
              <w:pStyle w:val="TAL"/>
            </w:pPr>
            <w:r>
              <w:rPr>
                <w:rFonts w:hint="eastAsia"/>
                <w:lang w:eastAsia="zh-CN"/>
              </w:rPr>
              <w:t>dnn</w:t>
            </w:r>
          </w:p>
        </w:tc>
        <w:tc>
          <w:tcPr>
            <w:tcW w:w="1444" w:type="dxa"/>
          </w:tcPr>
          <w:p w14:paraId="47DF2D40" w14:textId="3C014EDF" w:rsidR="001C1534" w:rsidRPr="0016361A" w:rsidRDefault="001C1534" w:rsidP="001C1534">
            <w:pPr>
              <w:pStyle w:val="TAL"/>
            </w:pPr>
            <w:r>
              <w:rPr>
                <w:rFonts w:hint="eastAsia"/>
                <w:lang w:eastAsia="zh-CN"/>
              </w:rPr>
              <w:t>Dnn</w:t>
            </w:r>
          </w:p>
        </w:tc>
        <w:tc>
          <w:tcPr>
            <w:tcW w:w="425" w:type="dxa"/>
          </w:tcPr>
          <w:p w14:paraId="57D7C4FE" w14:textId="193B94A2" w:rsidR="001C1534" w:rsidRPr="0016361A" w:rsidRDefault="001C1534" w:rsidP="001C1534">
            <w:pPr>
              <w:pStyle w:val="TAC"/>
            </w:pPr>
            <w:r>
              <w:rPr>
                <w:rFonts w:hint="eastAsia"/>
                <w:lang w:eastAsia="zh-CN"/>
              </w:rPr>
              <w:t>O</w:t>
            </w:r>
          </w:p>
        </w:tc>
        <w:tc>
          <w:tcPr>
            <w:tcW w:w="1134" w:type="dxa"/>
          </w:tcPr>
          <w:p w14:paraId="0BAD2ED3" w14:textId="1DC1D99B" w:rsidR="001C1534" w:rsidRPr="0016361A" w:rsidRDefault="001C1534" w:rsidP="001C1534">
            <w:pPr>
              <w:pStyle w:val="TAL"/>
            </w:pPr>
            <w:r>
              <w:rPr>
                <w:rFonts w:hint="eastAsia"/>
                <w:lang w:eastAsia="zh-CN"/>
              </w:rPr>
              <w:t>0..1</w:t>
            </w:r>
          </w:p>
        </w:tc>
        <w:tc>
          <w:tcPr>
            <w:tcW w:w="2410" w:type="dxa"/>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1C1534" w:rsidRPr="0016361A" w:rsidRDefault="001C1534" w:rsidP="001C1534">
            <w:pPr>
              <w:pStyle w:val="TAL"/>
              <w:rPr>
                <w:rFonts w:cs="Arial"/>
                <w:szCs w:val="18"/>
              </w:rPr>
            </w:pPr>
          </w:p>
        </w:tc>
      </w:tr>
      <w:tr w:rsidR="001C1534" w:rsidRPr="00B54FF5" w14:paraId="008C9866" w14:textId="77777777" w:rsidTr="00743D85">
        <w:trPr>
          <w:jc w:val="center"/>
        </w:trPr>
        <w:tc>
          <w:tcPr>
            <w:tcW w:w="1701" w:type="dxa"/>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Pr>
          <w:p w14:paraId="7DCC6013" w14:textId="2046B798" w:rsidR="001C1534" w:rsidRPr="0016361A" w:rsidRDefault="001C1534" w:rsidP="001C1534">
            <w:pPr>
              <w:pStyle w:val="TAC"/>
            </w:pPr>
            <w:r>
              <w:rPr>
                <w:rFonts w:hint="eastAsia"/>
                <w:lang w:eastAsia="zh-CN"/>
              </w:rPr>
              <w:t>O</w:t>
            </w:r>
          </w:p>
        </w:tc>
        <w:tc>
          <w:tcPr>
            <w:tcW w:w="1134" w:type="dxa"/>
          </w:tcPr>
          <w:p w14:paraId="248EC638" w14:textId="53FDFAB7" w:rsidR="001C1534" w:rsidRPr="0016361A" w:rsidRDefault="001C1534" w:rsidP="001C1534">
            <w:pPr>
              <w:pStyle w:val="TAL"/>
            </w:pPr>
            <w:r>
              <w:rPr>
                <w:rFonts w:hint="eastAsia"/>
                <w:lang w:eastAsia="zh-CN"/>
              </w:rPr>
              <w:t>0..1</w:t>
            </w:r>
          </w:p>
        </w:tc>
        <w:tc>
          <w:tcPr>
            <w:tcW w:w="2410" w:type="dxa"/>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1C1534" w:rsidRPr="0016361A" w:rsidRDefault="001C1534" w:rsidP="001C1534">
            <w:pPr>
              <w:pStyle w:val="TAL"/>
              <w:rPr>
                <w:rFonts w:cs="Arial"/>
                <w:szCs w:val="18"/>
              </w:rPr>
            </w:pPr>
          </w:p>
        </w:tc>
      </w:tr>
      <w:tr w:rsidR="001C1534" w:rsidRPr="00B54FF5" w14:paraId="55AD5FB6" w14:textId="77777777" w:rsidTr="00743D85">
        <w:trPr>
          <w:jc w:val="center"/>
        </w:trPr>
        <w:tc>
          <w:tcPr>
            <w:tcW w:w="1701" w:type="dxa"/>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Pr>
          <w:p w14:paraId="01ECF910" w14:textId="1C13C35A" w:rsidR="001C1534" w:rsidRPr="0016361A" w:rsidRDefault="001C1534" w:rsidP="001C1534">
            <w:pPr>
              <w:pStyle w:val="TAC"/>
            </w:pPr>
            <w:r>
              <w:rPr>
                <w:lang w:eastAsia="zh-CN"/>
              </w:rPr>
              <w:t>O</w:t>
            </w:r>
          </w:p>
        </w:tc>
        <w:tc>
          <w:tcPr>
            <w:tcW w:w="1134" w:type="dxa"/>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1C1534" w:rsidRPr="0016361A" w:rsidRDefault="001C1534" w:rsidP="001C1534">
            <w:pPr>
              <w:pStyle w:val="TAL"/>
              <w:rPr>
                <w:rFonts w:cs="Arial"/>
                <w:szCs w:val="18"/>
              </w:rPr>
            </w:pPr>
          </w:p>
        </w:tc>
      </w:tr>
      <w:tr w:rsidR="005439CE" w:rsidRPr="00B54FF5" w14:paraId="5DD0F01B" w14:textId="77777777" w:rsidTr="00743D85">
        <w:trPr>
          <w:jc w:val="center"/>
        </w:trPr>
        <w:tc>
          <w:tcPr>
            <w:tcW w:w="1701" w:type="dxa"/>
          </w:tcPr>
          <w:p w14:paraId="4422C488" w14:textId="42F80052" w:rsidR="005439CE" w:rsidRDefault="005439CE" w:rsidP="005439CE">
            <w:pPr>
              <w:pStyle w:val="TAL"/>
              <w:rPr>
                <w:lang w:eastAsia="zh-CN"/>
              </w:rPr>
            </w:pPr>
            <w:r>
              <w:t>eventFilters</w:t>
            </w:r>
          </w:p>
        </w:tc>
        <w:tc>
          <w:tcPr>
            <w:tcW w:w="1444" w:type="dxa"/>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Pr>
          <w:p w14:paraId="4C9F81E7" w14:textId="5CE59580" w:rsidR="005439CE" w:rsidRDefault="005439CE" w:rsidP="005439CE">
            <w:pPr>
              <w:pStyle w:val="TAC"/>
              <w:rPr>
                <w:lang w:eastAsia="zh-CN"/>
              </w:rPr>
            </w:pPr>
            <w:r>
              <w:rPr>
                <w:rFonts w:hint="eastAsia"/>
                <w:lang w:eastAsia="zh-CN"/>
              </w:rPr>
              <w:t>O</w:t>
            </w:r>
          </w:p>
        </w:tc>
        <w:tc>
          <w:tcPr>
            <w:tcW w:w="1134" w:type="dxa"/>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5439CE" w:rsidRPr="0016361A" w:rsidRDefault="005439CE" w:rsidP="005439CE">
            <w:pPr>
              <w:pStyle w:val="TAL"/>
              <w:rPr>
                <w:rFonts w:cs="Arial"/>
                <w:szCs w:val="18"/>
              </w:rPr>
            </w:pPr>
          </w:p>
        </w:tc>
      </w:tr>
      <w:tr w:rsidR="005439CE" w:rsidRPr="00B54FF5" w14:paraId="56F03983" w14:textId="77777777" w:rsidTr="00743D85">
        <w:trPr>
          <w:jc w:val="center"/>
        </w:trPr>
        <w:tc>
          <w:tcPr>
            <w:tcW w:w="1701" w:type="dxa"/>
          </w:tcPr>
          <w:p w14:paraId="773DB277" w14:textId="12C5B606" w:rsidR="005439CE" w:rsidRPr="0016361A" w:rsidRDefault="005439CE" w:rsidP="005439CE">
            <w:pPr>
              <w:pStyle w:val="TAL"/>
            </w:pPr>
            <w:r>
              <w:t>subsNotifUri</w:t>
            </w:r>
          </w:p>
        </w:tc>
        <w:tc>
          <w:tcPr>
            <w:tcW w:w="1444" w:type="dxa"/>
          </w:tcPr>
          <w:p w14:paraId="14F467E9" w14:textId="45E4BDF3" w:rsidR="005439CE" w:rsidRPr="0016361A" w:rsidRDefault="005439CE" w:rsidP="005439CE">
            <w:pPr>
              <w:pStyle w:val="TAL"/>
            </w:pPr>
            <w:r>
              <w:t>Uri</w:t>
            </w:r>
          </w:p>
        </w:tc>
        <w:tc>
          <w:tcPr>
            <w:tcW w:w="425" w:type="dxa"/>
          </w:tcPr>
          <w:p w14:paraId="7F42FFAD" w14:textId="7357EED6" w:rsidR="005439CE" w:rsidRPr="0016361A" w:rsidRDefault="005439CE" w:rsidP="005439CE">
            <w:pPr>
              <w:pStyle w:val="TAC"/>
            </w:pPr>
            <w:r>
              <w:t>M</w:t>
            </w:r>
          </w:p>
        </w:tc>
        <w:tc>
          <w:tcPr>
            <w:tcW w:w="1134" w:type="dxa"/>
          </w:tcPr>
          <w:p w14:paraId="48578C3A" w14:textId="0F728699" w:rsidR="005439CE" w:rsidRPr="0016361A" w:rsidRDefault="005439CE" w:rsidP="005439CE">
            <w:pPr>
              <w:pStyle w:val="TAL"/>
            </w:pPr>
            <w:r>
              <w:t>1</w:t>
            </w:r>
          </w:p>
        </w:tc>
        <w:tc>
          <w:tcPr>
            <w:tcW w:w="2410" w:type="dxa"/>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Pr>
          <w:p w14:paraId="0A9A27A9" w14:textId="77777777" w:rsidR="005439CE" w:rsidRPr="0016361A" w:rsidRDefault="005439CE" w:rsidP="005439CE">
            <w:pPr>
              <w:pStyle w:val="TAL"/>
              <w:rPr>
                <w:rFonts w:cs="Arial"/>
                <w:szCs w:val="18"/>
              </w:rPr>
            </w:pPr>
          </w:p>
        </w:tc>
      </w:tr>
      <w:tr w:rsidR="005439CE" w:rsidRPr="00B54FF5" w14:paraId="63DB4BEA" w14:textId="77777777" w:rsidTr="00743D85">
        <w:trPr>
          <w:jc w:val="center"/>
        </w:trPr>
        <w:tc>
          <w:tcPr>
            <w:tcW w:w="1701" w:type="dxa"/>
          </w:tcPr>
          <w:p w14:paraId="30655C01" w14:textId="6BBC61B8" w:rsidR="005439CE" w:rsidRPr="0016361A" w:rsidRDefault="005439CE" w:rsidP="005439CE">
            <w:pPr>
              <w:pStyle w:val="TAL"/>
            </w:pPr>
            <w:r>
              <w:t>subsNotifId</w:t>
            </w:r>
          </w:p>
        </w:tc>
        <w:tc>
          <w:tcPr>
            <w:tcW w:w="1444" w:type="dxa"/>
          </w:tcPr>
          <w:p w14:paraId="3B875B92" w14:textId="34FDB992" w:rsidR="005439CE" w:rsidRPr="0016361A" w:rsidRDefault="005439CE" w:rsidP="005439CE">
            <w:pPr>
              <w:pStyle w:val="TAL"/>
            </w:pPr>
            <w:r>
              <w:t>string</w:t>
            </w:r>
          </w:p>
        </w:tc>
        <w:tc>
          <w:tcPr>
            <w:tcW w:w="425" w:type="dxa"/>
          </w:tcPr>
          <w:p w14:paraId="52D0B546" w14:textId="04C4D4E8" w:rsidR="005439CE" w:rsidRPr="0016361A" w:rsidRDefault="005439CE" w:rsidP="005439CE">
            <w:pPr>
              <w:pStyle w:val="TAC"/>
            </w:pPr>
            <w:r>
              <w:t>M</w:t>
            </w:r>
          </w:p>
        </w:tc>
        <w:tc>
          <w:tcPr>
            <w:tcW w:w="1134" w:type="dxa"/>
          </w:tcPr>
          <w:p w14:paraId="2BC711FA" w14:textId="0E288AF9" w:rsidR="005439CE" w:rsidRPr="0016361A" w:rsidRDefault="005439CE" w:rsidP="005439CE">
            <w:pPr>
              <w:pStyle w:val="TAL"/>
            </w:pPr>
            <w:r>
              <w:t>1</w:t>
            </w:r>
          </w:p>
        </w:tc>
        <w:tc>
          <w:tcPr>
            <w:tcW w:w="2410" w:type="dxa"/>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Pr>
          <w:p w14:paraId="7771CD3B" w14:textId="77777777" w:rsidR="005439CE" w:rsidRPr="0016361A" w:rsidRDefault="005439CE" w:rsidP="005439CE">
            <w:pPr>
              <w:pStyle w:val="TAL"/>
              <w:rPr>
                <w:rFonts w:cs="Arial"/>
                <w:szCs w:val="18"/>
              </w:rPr>
            </w:pPr>
          </w:p>
        </w:tc>
      </w:tr>
      <w:tr w:rsidR="005439CE" w:rsidRPr="00B54FF5" w14:paraId="1645EC04" w14:textId="77777777" w:rsidTr="00743D85">
        <w:trPr>
          <w:jc w:val="center"/>
        </w:trPr>
        <w:tc>
          <w:tcPr>
            <w:tcW w:w="1701" w:type="dxa"/>
          </w:tcPr>
          <w:p w14:paraId="6EFC3708" w14:textId="688FE9FF" w:rsidR="005439CE" w:rsidRPr="0016361A" w:rsidRDefault="005439CE" w:rsidP="005439CE">
            <w:pPr>
              <w:pStyle w:val="TAL"/>
            </w:pPr>
            <w:r>
              <w:rPr>
                <w:noProof/>
              </w:rPr>
              <w:t>maxReportNbr</w:t>
            </w:r>
          </w:p>
        </w:tc>
        <w:tc>
          <w:tcPr>
            <w:tcW w:w="1444" w:type="dxa"/>
          </w:tcPr>
          <w:p w14:paraId="5CD824BE" w14:textId="7410CF8C" w:rsidR="005439CE" w:rsidRPr="0016361A" w:rsidRDefault="005439CE" w:rsidP="005439CE">
            <w:pPr>
              <w:pStyle w:val="TAL"/>
            </w:pPr>
            <w:r>
              <w:rPr>
                <w:noProof/>
              </w:rPr>
              <w:t>Uinteger</w:t>
            </w:r>
          </w:p>
        </w:tc>
        <w:tc>
          <w:tcPr>
            <w:tcW w:w="425" w:type="dxa"/>
          </w:tcPr>
          <w:p w14:paraId="6B066A28" w14:textId="43F72DFD" w:rsidR="005439CE" w:rsidRPr="0016361A" w:rsidRDefault="005439CE" w:rsidP="005439CE">
            <w:pPr>
              <w:pStyle w:val="TAC"/>
            </w:pPr>
            <w:r>
              <w:rPr>
                <w:noProof/>
              </w:rPr>
              <w:t>O</w:t>
            </w:r>
          </w:p>
        </w:tc>
        <w:tc>
          <w:tcPr>
            <w:tcW w:w="1134" w:type="dxa"/>
          </w:tcPr>
          <w:p w14:paraId="70237844" w14:textId="7CAC0DC3" w:rsidR="005439CE" w:rsidRPr="0016361A" w:rsidRDefault="005439CE" w:rsidP="005439CE">
            <w:pPr>
              <w:pStyle w:val="TAL"/>
            </w:pPr>
            <w:r>
              <w:rPr>
                <w:noProof/>
              </w:rPr>
              <w:t>0..1</w:t>
            </w:r>
          </w:p>
        </w:tc>
        <w:tc>
          <w:tcPr>
            <w:tcW w:w="2410" w:type="dxa"/>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Pr>
          <w:p w14:paraId="22F46EA8" w14:textId="77777777" w:rsidR="005439CE" w:rsidRPr="0016361A" w:rsidRDefault="005439CE" w:rsidP="005439CE">
            <w:pPr>
              <w:pStyle w:val="TAL"/>
              <w:rPr>
                <w:rFonts w:cs="Arial"/>
                <w:szCs w:val="18"/>
              </w:rPr>
            </w:pPr>
          </w:p>
        </w:tc>
      </w:tr>
      <w:tr w:rsidR="005439CE" w:rsidRPr="00B54FF5" w14:paraId="50FC94C8" w14:textId="77777777" w:rsidTr="00743D85">
        <w:trPr>
          <w:jc w:val="center"/>
        </w:trPr>
        <w:tc>
          <w:tcPr>
            <w:tcW w:w="1701" w:type="dxa"/>
          </w:tcPr>
          <w:p w14:paraId="137C05C9" w14:textId="566E25A4" w:rsidR="005439CE" w:rsidRPr="0016361A" w:rsidRDefault="005439CE" w:rsidP="005439CE">
            <w:pPr>
              <w:pStyle w:val="TAL"/>
            </w:pPr>
            <w:r>
              <w:rPr>
                <w:lang w:eastAsia="zh-CN"/>
              </w:rPr>
              <w:t>expiry</w:t>
            </w:r>
          </w:p>
        </w:tc>
        <w:tc>
          <w:tcPr>
            <w:tcW w:w="1444" w:type="dxa"/>
          </w:tcPr>
          <w:p w14:paraId="17F6A991" w14:textId="5AA6E29D" w:rsidR="005439CE" w:rsidRPr="0016361A" w:rsidRDefault="005439CE" w:rsidP="005439CE">
            <w:pPr>
              <w:pStyle w:val="TAL"/>
            </w:pPr>
            <w:r>
              <w:rPr>
                <w:lang w:eastAsia="zh-CN"/>
              </w:rPr>
              <w:t>DateTime</w:t>
            </w:r>
          </w:p>
        </w:tc>
        <w:tc>
          <w:tcPr>
            <w:tcW w:w="425" w:type="dxa"/>
          </w:tcPr>
          <w:p w14:paraId="6CD3E655" w14:textId="4F50794D" w:rsidR="005439CE" w:rsidRPr="0016361A" w:rsidRDefault="005439CE" w:rsidP="005439CE">
            <w:pPr>
              <w:pStyle w:val="TAC"/>
            </w:pPr>
            <w:r>
              <w:rPr>
                <w:noProof/>
              </w:rPr>
              <w:t>C</w:t>
            </w:r>
          </w:p>
        </w:tc>
        <w:tc>
          <w:tcPr>
            <w:tcW w:w="1134" w:type="dxa"/>
          </w:tcPr>
          <w:p w14:paraId="18382FBC" w14:textId="5D4A57C3" w:rsidR="005439CE" w:rsidRPr="0016361A" w:rsidRDefault="005439CE" w:rsidP="005439CE">
            <w:pPr>
              <w:pStyle w:val="TAL"/>
            </w:pPr>
            <w:r>
              <w:rPr>
                <w:noProof/>
              </w:rPr>
              <w:t>0..1</w:t>
            </w:r>
          </w:p>
        </w:tc>
        <w:tc>
          <w:tcPr>
            <w:tcW w:w="2410" w:type="dxa"/>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5439CE" w:rsidRPr="0016361A" w:rsidRDefault="005439CE" w:rsidP="005439CE">
            <w:pPr>
              <w:pStyle w:val="TAL"/>
              <w:rPr>
                <w:rFonts w:cs="Arial"/>
                <w:szCs w:val="18"/>
              </w:rPr>
            </w:pPr>
          </w:p>
        </w:tc>
      </w:tr>
      <w:tr w:rsidR="005439CE" w:rsidRPr="00B54FF5" w14:paraId="35F8B729" w14:textId="77777777" w:rsidTr="00743D85">
        <w:trPr>
          <w:jc w:val="center"/>
        </w:trPr>
        <w:tc>
          <w:tcPr>
            <w:tcW w:w="1701" w:type="dxa"/>
          </w:tcPr>
          <w:p w14:paraId="04E49C92" w14:textId="441C0DB8" w:rsidR="005439CE" w:rsidRPr="0016361A" w:rsidRDefault="005439CE" w:rsidP="005439CE">
            <w:pPr>
              <w:pStyle w:val="TAL"/>
            </w:pPr>
            <w:r>
              <w:rPr>
                <w:noProof/>
              </w:rPr>
              <w:t>repPeriod</w:t>
            </w:r>
          </w:p>
        </w:tc>
        <w:tc>
          <w:tcPr>
            <w:tcW w:w="1444" w:type="dxa"/>
          </w:tcPr>
          <w:p w14:paraId="51572D55" w14:textId="034714D4" w:rsidR="005439CE" w:rsidRPr="0016361A" w:rsidRDefault="005439CE" w:rsidP="005439CE">
            <w:pPr>
              <w:pStyle w:val="TAL"/>
            </w:pPr>
            <w:r>
              <w:rPr>
                <w:noProof/>
              </w:rPr>
              <w:t>DurationSec</w:t>
            </w:r>
          </w:p>
        </w:tc>
        <w:tc>
          <w:tcPr>
            <w:tcW w:w="425" w:type="dxa"/>
          </w:tcPr>
          <w:p w14:paraId="1872FABC" w14:textId="58F6B958" w:rsidR="005439CE" w:rsidRPr="0016361A" w:rsidRDefault="005439CE" w:rsidP="005439CE">
            <w:pPr>
              <w:pStyle w:val="TAC"/>
            </w:pPr>
            <w:r>
              <w:rPr>
                <w:noProof/>
              </w:rPr>
              <w:t>C</w:t>
            </w:r>
          </w:p>
        </w:tc>
        <w:tc>
          <w:tcPr>
            <w:tcW w:w="1134" w:type="dxa"/>
          </w:tcPr>
          <w:p w14:paraId="0E09C482" w14:textId="0C3144E2" w:rsidR="005439CE" w:rsidRPr="0016361A" w:rsidRDefault="005439CE" w:rsidP="005439CE">
            <w:pPr>
              <w:pStyle w:val="TAL"/>
            </w:pPr>
            <w:r>
              <w:rPr>
                <w:noProof/>
              </w:rPr>
              <w:t>0..1</w:t>
            </w:r>
          </w:p>
        </w:tc>
        <w:tc>
          <w:tcPr>
            <w:tcW w:w="2410" w:type="dxa"/>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Pr>
          <w:p w14:paraId="352DB800" w14:textId="77777777" w:rsidR="005439CE" w:rsidRPr="0016361A" w:rsidRDefault="005439CE" w:rsidP="005439CE">
            <w:pPr>
              <w:pStyle w:val="TAL"/>
              <w:rPr>
                <w:rFonts w:cs="Arial"/>
                <w:szCs w:val="18"/>
              </w:rPr>
            </w:pPr>
          </w:p>
        </w:tc>
      </w:tr>
      <w:tr w:rsidR="005439CE" w:rsidRPr="00B54FF5" w14:paraId="32111296" w14:textId="77777777" w:rsidTr="00743D85">
        <w:trPr>
          <w:jc w:val="center"/>
        </w:trPr>
        <w:tc>
          <w:tcPr>
            <w:tcW w:w="1701" w:type="dxa"/>
          </w:tcPr>
          <w:p w14:paraId="21976D99" w14:textId="1308A9D8" w:rsidR="005439CE" w:rsidRPr="0016361A" w:rsidRDefault="005439CE" w:rsidP="005439CE">
            <w:pPr>
              <w:pStyle w:val="TAL"/>
            </w:pPr>
            <w:r>
              <w:lastRenderedPageBreak/>
              <w:t>suppFeat</w:t>
            </w:r>
          </w:p>
        </w:tc>
        <w:tc>
          <w:tcPr>
            <w:tcW w:w="1444" w:type="dxa"/>
          </w:tcPr>
          <w:p w14:paraId="495447EB" w14:textId="4E688A80" w:rsidR="005439CE" w:rsidRPr="0016361A" w:rsidRDefault="005439CE" w:rsidP="005439CE">
            <w:pPr>
              <w:pStyle w:val="TAL"/>
            </w:pPr>
            <w:r>
              <w:t>SupportedFeatures</w:t>
            </w:r>
          </w:p>
        </w:tc>
        <w:tc>
          <w:tcPr>
            <w:tcW w:w="425" w:type="dxa"/>
          </w:tcPr>
          <w:p w14:paraId="4157EB32" w14:textId="1B9631D6" w:rsidR="005439CE" w:rsidRPr="0016361A" w:rsidRDefault="005439CE" w:rsidP="005439CE">
            <w:pPr>
              <w:pStyle w:val="TAC"/>
            </w:pPr>
            <w:r>
              <w:t>C</w:t>
            </w:r>
          </w:p>
        </w:tc>
        <w:tc>
          <w:tcPr>
            <w:tcW w:w="1134" w:type="dxa"/>
          </w:tcPr>
          <w:p w14:paraId="64E6BB6C" w14:textId="6C029058" w:rsidR="005439CE" w:rsidRPr="0016361A" w:rsidRDefault="005439CE" w:rsidP="005439CE">
            <w:pPr>
              <w:pStyle w:val="TAL"/>
            </w:pPr>
            <w:r>
              <w:t>0..1</w:t>
            </w:r>
          </w:p>
        </w:tc>
        <w:tc>
          <w:tcPr>
            <w:tcW w:w="2410" w:type="dxa"/>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5439CE" w:rsidRPr="0016361A" w:rsidRDefault="005439CE" w:rsidP="005439CE">
            <w:pPr>
              <w:pStyle w:val="TAL"/>
              <w:rPr>
                <w:rFonts w:cs="Arial"/>
                <w:szCs w:val="18"/>
              </w:rPr>
            </w:pPr>
          </w:p>
        </w:tc>
      </w:tr>
      <w:tr w:rsidR="00B66D40" w:rsidRPr="00B54FF5" w14:paraId="34B4F7E1" w14:textId="77777777" w:rsidTr="00743D85">
        <w:trPr>
          <w:jc w:val="center"/>
        </w:trPr>
        <w:tc>
          <w:tcPr>
            <w:tcW w:w="9524" w:type="dxa"/>
            <w:gridSpan w:val="6"/>
          </w:tcPr>
          <w:p w14:paraId="4D619C46" w14:textId="0EA77D1C" w:rsidR="00B66D40" w:rsidRPr="0016361A" w:rsidRDefault="00B66D40" w:rsidP="005439CE">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"anyUeInd"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634" w:name="_Toc510696637"/>
      <w:bookmarkStart w:id="635" w:name="_Toc35971432"/>
      <w:bookmarkStart w:id="636" w:name="_Toc67903548"/>
      <w:bookmarkStart w:id="637" w:name="_Toc89295695"/>
      <w:bookmarkStart w:id="638" w:name="_Toc94261411"/>
      <w:bookmarkStart w:id="639" w:name="_Toc104199068"/>
      <w:r>
        <w:t>6.1.6.2.3</w:t>
      </w:r>
      <w:r>
        <w:tab/>
        <w:t xml:space="preserve">Type: </w:t>
      </w:r>
      <w:r w:rsidR="000D3A48">
        <w:rPr>
          <w:lang w:eastAsia="zh-CN"/>
        </w:rPr>
        <w:t>TimeSyncExposureSubsNotif</w:t>
      </w:r>
      <w:bookmarkEnd w:id="634"/>
      <w:bookmarkEnd w:id="635"/>
      <w:bookmarkEnd w:id="636"/>
      <w:bookmarkEnd w:id="637"/>
      <w:bookmarkEnd w:id="638"/>
      <w:bookmarkEnd w:id="639"/>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640" w:name="_Toc28011587"/>
      <w:bookmarkStart w:id="641" w:name="_Toc34210703"/>
      <w:bookmarkStart w:id="642" w:name="_Toc36037728"/>
      <w:bookmarkStart w:id="643" w:name="_Toc39063162"/>
      <w:bookmarkStart w:id="644" w:name="_Toc43298220"/>
      <w:bookmarkStart w:id="645" w:name="_Toc45132997"/>
      <w:bookmarkStart w:id="646" w:name="_Toc49935464"/>
      <w:bookmarkStart w:id="647" w:name="_Toc50023810"/>
      <w:bookmarkStart w:id="648" w:name="_Toc51761300"/>
      <w:bookmarkStart w:id="649" w:name="_Toc56672230"/>
      <w:bookmarkStart w:id="650" w:name="_Toc66277788"/>
      <w:bookmarkStart w:id="651" w:name="_Toc68166470"/>
      <w:bookmarkStart w:id="652" w:name="_Toc89295696"/>
      <w:bookmarkStart w:id="653" w:name="_Toc94261412"/>
      <w:bookmarkStart w:id="654" w:name="_Toc104199069"/>
      <w:r>
        <w:t>6.1.6.2.4</w:t>
      </w:r>
      <w:r>
        <w:tab/>
        <w:t>Type SubsEvent</w:t>
      </w:r>
      <w:bookmarkEnd w:id="640"/>
      <w:bookmarkEnd w:id="641"/>
      <w:bookmarkEnd w:id="642"/>
      <w:bookmarkEnd w:id="643"/>
      <w:bookmarkEnd w:id="644"/>
      <w:bookmarkEnd w:id="645"/>
      <w:bookmarkEnd w:id="646"/>
      <w:bookmarkEnd w:id="647"/>
      <w:bookmarkEnd w:id="648"/>
      <w:bookmarkEnd w:id="649"/>
      <w:bookmarkEnd w:id="650"/>
      <w:bookmarkEnd w:id="651"/>
      <w:r>
        <w:t>Notification</w:t>
      </w:r>
      <w:bookmarkEnd w:id="652"/>
      <w:bookmarkEnd w:id="653"/>
      <w:bookmarkEnd w:id="654"/>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7777777" w:rsidR="000D3A48" w:rsidRDefault="000D3A48" w:rsidP="005330BF">
            <w:pPr>
              <w:pStyle w:val="TAC"/>
              <w:rPr>
                <w:noProof/>
                <w:lang w:eastAsia="zh-CN"/>
              </w:rPr>
            </w:pPr>
            <w:r>
              <w:rPr>
                <w:noProof/>
                <w:lang w:eastAsia="zh-CN"/>
              </w:rPr>
              <w:t>O</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655" w:name="_Toc73716346"/>
      <w:bookmarkStart w:id="656" w:name="_Toc89295697"/>
      <w:bookmarkStart w:id="657" w:name="_Toc94261413"/>
      <w:bookmarkStart w:id="658" w:name="_Toc104199070"/>
      <w:r>
        <w:t>6.1.6.2.5</w:t>
      </w:r>
      <w:r>
        <w:tab/>
        <w:t xml:space="preserve">Type: </w:t>
      </w:r>
      <w:r>
        <w:rPr>
          <w:noProof/>
        </w:rPr>
        <w:t>TimeSyncCapability</w:t>
      </w:r>
      <w:bookmarkEnd w:id="655"/>
      <w:bookmarkEnd w:id="656"/>
      <w:bookmarkEnd w:id="657"/>
      <w:bookmarkEnd w:id="658"/>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Pr>
          <w:p w14:paraId="4782F17C" w14:textId="77777777" w:rsidR="00AB342B" w:rsidRDefault="00AB342B" w:rsidP="00AB342B">
            <w:pPr>
              <w:pStyle w:val="TAL"/>
              <w:rPr>
                <w:rFonts w:eastAsia="Times New Roman"/>
              </w:rPr>
            </w:pPr>
          </w:p>
        </w:tc>
      </w:tr>
      <w:tr w:rsidR="00AB342B" w14:paraId="030D128E" w14:textId="77777777" w:rsidTr="00743D85">
        <w:trPr>
          <w:jc w:val="center"/>
        </w:trPr>
        <w:tc>
          <w:tcPr>
            <w:tcW w:w="9777" w:type="dxa"/>
            <w:gridSpan w:val="6"/>
          </w:tcPr>
          <w:p w14:paraId="718128F4" w14:textId="2BABF381" w:rsidR="00AB342B" w:rsidRDefault="00AB342B" w:rsidP="00AB342B">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659" w:name="_Toc89295698"/>
      <w:bookmarkStart w:id="660" w:name="_Toc94261414"/>
      <w:bookmarkStart w:id="661" w:name="_Toc104199071"/>
      <w:r>
        <w:lastRenderedPageBreak/>
        <w:t>6.1.6.2.</w:t>
      </w:r>
      <w:r w:rsidR="00D44E53">
        <w:t>6</w:t>
      </w:r>
      <w:r>
        <w:tab/>
        <w:t xml:space="preserve">Type: </w:t>
      </w:r>
      <w:r>
        <w:rPr>
          <w:rFonts w:hint="eastAsia"/>
        </w:rPr>
        <w:t>Ptp</w:t>
      </w:r>
      <w:r>
        <w:t>CapabilitiesPerUe</w:t>
      </w:r>
      <w:bookmarkEnd w:id="659"/>
      <w:bookmarkEnd w:id="660"/>
      <w:bookmarkEnd w:id="661"/>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77777777" w:rsidR="00005852" w:rsidRDefault="00005852" w:rsidP="00030A09">
            <w:pPr>
              <w:pStyle w:val="TAC"/>
              <w:rPr>
                <w:lang w:eastAsia="zh-CN"/>
              </w:rPr>
            </w:pPr>
            <w:r>
              <w:rPr>
                <w:rFonts w:hint="eastAsia"/>
                <w:lang w:eastAsia="zh-CN"/>
              </w:rPr>
              <w:t>M</w:t>
            </w:r>
          </w:p>
        </w:tc>
        <w:tc>
          <w:tcPr>
            <w:tcW w:w="1086" w:type="dxa"/>
          </w:tcPr>
          <w:p w14:paraId="69E814CA" w14:textId="77777777" w:rsidR="00005852" w:rsidRDefault="00005852" w:rsidP="00030A09">
            <w:pPr>
              <w:pStyle w:val="TAL"/>
              <w:rPr>
                <w:lang w:eastAsia="zh-CN"/>
              </w:rPr>
            </w:pPr>
            <w:r>
              <w:rPr>
                <w:rFonts w:hint="eastAsia"/>
                <w:lang w:eastAsia="zh-CN"/>
              </w:rPr>
              <w:t>1</w:t>
            </w:r>
          </w:p>
        </w:tc>
        <w:tc>
          <w:tcPr>
            <w:tcW w:w="2693" w:type="dxa"/>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Pr>
          <w:p w14:paraId="4FDB93C0" w14:textId="77777777" w:rsidR="00005852" w:rsidRDefault="00005852" w:rsidP="00030A09">
            <w:pPr>
              <w:pStyle w:val="TAL"/>
              <w:rPr>
                <w:rFonts w:eastAsia="Times New Roman"/>
              </w:rPr>
            </w:pPr>
          </w:p>
        </w:tc>
      </w:tr>
      <w:tr w:rsidR="00005852" w14:paraId="0582996A" w14:textId="77777777" w:rsidTr="00743D85">
        <w:trPr>
          <w:jc w:val="center"/>
        </w:trPr>
        <w:tc>
          <w:tcPr>
            <w:tcW w:w="1486" w:type="dxa"/>
          </w:tcPr>
          <w:p w14:paraId="2392D77A" w14:textId="77777777" w:rsidR="00005852" w:rsidRDefault="00005852" w:rsidP="00030A09">
            <w:pPr>
              <w:pStyle w:val="TAL"/>
              <w:rPr>
                <w:lang w:eastAsia="zh-CN"/>
              </w:rPr>
            </w:pPr>
            <w:r>
              <w:rPr>
                <w:lang w:eastAsia="zh-CN"/>
              </w:rPr>
              <w:t>ptpCaps</w:t>
            </w:r>
          </w:p>
        </w:tc>
        <w:tc>
          <w:tcPr>
            <w:tcW w:w="2033" w:type="dxa"/>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005852" w:rsidRDefault="00005852" w:rsidP="00030A09">
            <w:pPr>
              <w:pStyle w:val="TAC"/>
              <w:rPr>
                <w:lang w:eastAsia="zh-CN"/>
              </w:rPr>
            </w:pPr>
            <w:r>
              <w:rPr>
                <w:lang w:eastAsia="zh-CN"/>
              </w:rPr>
              <w:t>M</w:t>
            </w:r>
          </w:p>
        </w:tc>
        <w:tc>
          <w:tcPr>
            <w:tcW w:w="1086" w:type="dxa"/>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662" w:name="_Toc82747466"/>
      <w:bookmarkStart w:id="663" w:name="_Toc94261420"/>
      <w:bookmarkStart w:id="664" w:name="_Toc104199072"/>
      <w:r>
        <w:t>6.1.6.2.</w:t>
      </w:r>
      <w:r w:rsidR="00D62A29">
        <w:t>7</w:t>
      </w:r>
      <w:r>
        <w:tab/>
        <w:t xml:space="preserve">Type: </w:t>
      </w:r>
      <w:r>
        <w:rPr>
          <w:lang w:eastAsia="zh-CN"/>
        </w:rPr>
        <w:t>TimeSyncExposureConfigNotif</w:t>
      </w:r>
      <w:bookmarkEnd w:id="662"/>
      <w:bookmarkEnd w:id="663"/>
      <w:bookmarkEnd w:id="664"/>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665" w:name="_Toc94261421"/>
      <w:bookmarkStart w:id="666" w:name="_Toc104199073"/>
      <w:r>
        <w:t>6.1.6.2.</w:t>
      </w:r>
      <w:r w:rsidR="00D62A29">
        <w:t>8</w:t>
      </w:r>
      <w:r>
        <w:tab/>
        <w:t xml:space="preserve">Type: </w:t>
      </w:r>
      <w:bookmarkEnd w:id="665"/>
      <w:r w:rsidR="00C33FAA">
        <w:rPr>
          <w:lang w:eastAsia="zh-CN"/>
        </w:rPr>
        <w:t>StateOfConfiguration</w:t>
      </w:r>
      <w:bookmarkEnd w:id="666"/>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667" w:name="_Toc90658239"/>
      <w:bookmarkStart w:id="668" w:name="_Toc94261422"/>
      <w:bookmarkStart w:id="669" w:name="_Toc104199074"/>
      <w:r>
        <w:lastRenderedPageBreak/>
        <w:t>6.1.6.2.</w:t>
      </w:r>
      <w:r w:rsidR="00D62A29">
        <w:t>9</w:t>
      </w:r>
      <w:r w:rsidR="003416B7">
        <w:tab/>
        <w:t>Type: TimeSyncExposureConfig</w:t>
      </w:r>
      <w:bookmarkEnd w:id="667"/>
      <w:bookmarkEnd w:id="668"/>
      <w:bookmarkEnd w:id="669"/>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77777777" w:rsidR="003416B7" w:rsidRDefault="003416B7" w:rsidP="00E3369C">
            <w:pPr>
              <w:pStyle w:val="TAC"/>
            </w:pPr>
            <w:r>
              <w:rPr>
                <w:lang w:eastAsia="zh-CN"/>
              </w:rPr>
              <w:t>C</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77777777" w:rsidR="003416B7" w:rsidRDefault="003416B7" w:rsidP="00E3369C">
            <w:pPr>
              <w:pStyle w:val="TAC"/>
              <w:rPr>
                <w:lang w:eastAsia="zh-CN"/>
              </w:rPr>
            </w:pPr>
            <w:r>
              <w:rPr>
                <w:lang w:eastAsia="zh-CN"/>
              </w:rPr>
              <w:t>C</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670" w:name="_Toc90658245"/>
      <w:bookmarkStart w:id="671" w:name="_Toc94261423"/>
      <w:bookmarkStart w:id="672" w:name="_Toc104199075"/>
      <w:r>
        <w:t>6.1.6.2.1</w:t>
      </w:r>
      <w:r w:rsidR="00D62A29">
        <w:t>0</w:t>
      </w:r>
      <w:r w:rsidR="003416B7">
        <w:tab/>
        <w:t xml:space="preserve">Type: </w:t>
      </w:r>
      <w:r w:rsidR="003416B7">
        <w:rPr>
          <w:lang w:eastAsia="zh-CN"/>
        </w:rPr>
        <w:t>PtpInstance</w:t>
      </w:r>
      <w:bookmarkEnd w:id="670"/>
      <w:bookmarkEnd w:id="671"/>
      <w:bookmarkEnd w:id="672"/>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673" w:name="_Toc94261424"/>
      <w:bookmarkStart w:id="674" w:name="_Toc104199076"/>
      <w:r>
        <w:lastRenderedPageBreak/>
        <w:t>6.1.6.2.</w:t>
      </w:r>
      <w:r w:rsidR="00D62A29">
        <w:t>11</w:t>
      </w:r>
      <w:r w:rsidR="003416B7">
        <w:tab/>
        <w:t xml:space="preserve">Type: </w:t>
      </w:r>
      <w:r w:rsidR="003416B7">
        <w:rPr>
          <w:lang w:eastAsia="zh-CN"/>
        </w:rPr>
        <w:t>ConfigForPort</w:t>
      </w:r>
      <w:bookmarkEnd w:id="673"/>
      <w:bookmarkEnd w:id="67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Pr>
          <w:p w14:paraId="5E8A217A" w14:textId="77777777" w:rsidR="003416B7" w:rsidDel="00915CB6" w:rsidRDefault="003416B7" w:rsidP="00E3369C">
            <w:pPr>
              <w:pStyle w:val="TAL"/>
              <w:rPr>
                <w:rFonts w:eastAsia="Times New Roman"/>
              </w:rPr>
            </w:pPr>
          </w:p>
        </w:tc>
      </w:tr>
      <w:tr w:rsidR="003416B7" w14:paraId="07962B38" w14:textId="77777777" w:rsidTr="00743D85">
        <w:trPr>
          <w:jc w:val="center"/>
        </w:trPr>
        <w:tc>
          <w:tcPr>
            <w:tcW w:w="1486" w:type="dxa"/>
          </w:tcPr>
          <w:p w14:paraId="69560D05" w14:textId="77777777" w:rsidR="003416B7" w:rsidRDefault="003416B7" w:rsidP="00E3369C">
            <w:pPr>
              <w:pStyle w:val="TAL"/>
            </w:pPr>
            <w:r>
              <w:t>n6Ind</w:t>
            </w:r>
          </w:p>
        </w:tc>
        <w:tc>
          <w:tcPr>
            <w:tcW w:w="2033" w:type="dxa"/>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Pr>
          <w:p w14:paraId="663D22F0" w14:textId="77777777" w:rsidR="003416B7" w:rsidRDefault="003416B7" w:rsidP="00E3369C">
            <w:pPr>
              <w:pStyle w:val="TAC"/>
            </w:pPr>
            <w:r>
              <w:t>C</w:t>
            </w:r>
          </w:p>
        </w:tc>
        <w:tc>
          <w:tcPr>
            <w:tcW w:w="1086" w:type="dxa"/>
          </w:tcPr>
          <w:p w14:paraId="527242DA" w14:textId="77777777" w:rsidR="003416B7" w:rsidRDefault="003416B7" w:rsidP="00E3369C">
            <w:pPr>
              <w:pStyle w:val="TAL"/>
              <w:rPr>
                <w:lang w:eastAsia="zh-CN"/>
              </w:rPr>
            </w:pPr>
            <w:r>
              <w:rPr>
                <w:lang w:eastAsia="zh-CN"/>
              </w:rPr>
              <w:t>0..1</w:t>
            </w:r>
          </w:p>
        </w:tc>
        <w:tc>
          <w:tcPr>
            <w:tcW w:w="2693" w:type="dxa"/>
          </w:tcPr>
          <w:p w14:paraId="047B9418" w14:textId="77777777" w:rsidR="003416B7" w:rsidRDefault="003416B7" w:rsidP="00E3369C">
            <w:pPr>
              <w:pStyle w:val="TAL"/>
              <w:rPr>
                <w:rFonts w:eastAsia="Malgun Gothic"/>
              </w:rPr>
            </w:pPr>
            <w:r>
              <w:t>Indicates the N6 termination which the parameters below apply.</w:t>
            </w:r>
          </w:p>
        </w:tc>
        <w:tc>
          <w:tcPr>
            <w:tcW w:w="2054" w:type="dxa"/>
          </w:tcPr>
          <w:p w14:paraId="13ED099B" w14:textId="77777777" w:rsidR="003416B7" w:rsidRDefault="003416B7" w:rsidP="00E3369C">
            <w:pPr>
              <w:pStyle w:val="TAL"/>
              <w:rPr>
                <w:rFonts w:eastAsia="Times New Roman"/>
              </w:rPr>
            </w:pPr>
          </w:p>
        </w:tc>
      </w:tr>
      <w:tr w:rsidR="003416B7" w14:paraId="4E8B75DD" w14:textId="77777777" w:rsidTr="00743D85">
        <w:trPr>
          <w:jc w:val="center"/>
        </w:trPr>
        <w:tc>
          <w:tcPr>
            <w:tcW w:w="1486" w:type="dxa"/>
          </w:tcPr>
          <w:p w14:paraId="2704C7C1" w14:textId="77777777" w:rsidR="003416B7" w:rsidRDefault="003416B7" w:rsidP="00E3369C">
            <w:pPr>
              <w:pStyle w:val="TAL"/>
            </w:pPr>
            <w:r>
              <w:rPr>
                <w:rFonts w:eastAsia="Malgun Gothic"/>
              </w:rPr>
              <w:t>ptpEnable</w:t>
            </w:r>
          </w:p>
        </w:tc>
        <w:tc>
          <w:tcPr>
            <w:tcW w:w="2033" w:type="dxa"/>
          </w:tcPr>
          <w:p w14:paraId="7D700ABB" w14:textId="77777777" w:rsidR="003416B7" w:rsidRDefault="003416B7" w:rsidP="00E3369C">
            <w:pPr>
              <w:pStyle w:val="TAL"/>
              <w:rPr>
                <w:lang w:eastAsia="zh-CN"/>
              </w:rPr>
            </w:pPr>
            <w:r>
              <w:rPr>
                <w:rFonts w:eastAsia="Malgun Gothic"/>
              </w:rPr>
              <w:t>boolean</w:t>
            </w:r>
          </w:p>
        </w:tc>
        <w:tc>
          <w:tcPr>
            <w:tcW w:w="425" w:type="dxa"/>
          </w:tcPr>
          <w:p w14:paraId="4E589D0C" w14:textId="77777777" w:rsidR="003416B7" w:rsidRDefault="003416B7" w:rsidP="00E3369C">
            <w:pPr>
              <w:pStyle w:val="TAC"/>
            </w:pPr>
            <w:r>
              <w:rPr>
                <w:lang w:eastAsia="zh-CN"/>
              </w:rPr>
              <w:t>O</w:t>
            </w:r>
          </w:p>
        </w:tc>
        <w:tc>
          <w:tcPr>
            <w:tcW w:w="1086" w:type="dxa"/>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Pr>
          <w:p w14:paraId="6044E82A" w14:textId="77777777" w:rsidR="003416B7" w:rsidRDefault="003416B7" w:rsidP="00E3369C">
            <w:pPr>
              <w:pStyle w:val="TAL"/>
              <w:rPr>
                <w:rFonts w:eastAsia="Times New Roman"/>
              </w:rPr>
            </w:pPr>
          </w:p>
        </w:tc>
      </w:tr>
      <w:tr w:rsidR="003416B7" w14:paraId="2DB4DF76" w14:textId="77777777" w:rsidTr="00743D85">
        <w:trPr>
          <w:jc w:val="center"/>
        </w:trPr>
        <w:tc>
          <w:tcPr>
            <w:tcW w:w="1486" w:type="dxa"/>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Pr>
          <w:p w14:paraId="39AE0FB6" w14:textId="77777777" w:rsidR="003416B7" w:rsidRDefault="003416B7" w:rsidP="00E3369C">
            <w:pPr>
              <w:pStyle w:val="TAL"/>
              <w:rPr>
                <w:lang w:eastAsia="zh-CN"/>
              </w:rPr>
            </w:pPr>
            <w:r>
              <w:rPr>
                <w:lang w:eastAsia="zh-CN"/>
              </w:rPr>
              <w:t>integer</w:t>
            </w:r>
          </w:p>
        </w:tc>
        <w:tc>
          <w:tcPr>
            <w:tcW w:w="425" w:type="dxa"/>
          </w:tcPr>
          <w:p w14:paraId="659D8CCF" w14:textId="77777777" w:rsidR="003416B7" w:rsidRDefault="003416B7" w:rsidP="00E3369C">
            <w:pPr>
              <w:pStyle w:val="TAC"/>
              <w:rPr>
                <w:lang w:eastAsia="zh-CN"/>
              </w:rPr>
            </w:pPr>
            <w:r>
              <w:rPr>
                <w:rFonts w:hint="eastAsia"/>
                <w:lang w:eastAsia="zh-CN"/>
              </w:rPr>
              <w:t>O</w:t>
            </w:r>
          </w:p>
        </w:tc>
        <w:tc>
          <w:tcPr>
            <w:tcW w:w="1086" w:type="dxa"/>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Pr>
          <w:p w14:paraId="7A8DD1C1" w14:textId="77777777" w:rsidR="003416B7" w:rsidRDefault="003416B7" w:rsidP="00E3369C">
            <w:pPr>
              <w:pStyle w:val="TAL"/>
              <w:rPr>
                <w:rFonts w:eastAsia="Times New Roman"/>
              </w:rPr>
            </w:pPr>
          </w:p>
        </w:tc>
      </w:tr>
      <w:tr w:rsidR="003416B7" w14:paraId="3FBC70DC" w14:textId="77777777" w:rsidTr="00743D85">
        <w:trPr>
          <w:jc w:val="center"/>
        </w:trPr>
        <w:tc>
          <w:tcPr>
            <w:tcW w:w="1486" w:type="dxa"/>
          </w:tcPr>
          <w:p w14:paraId="0EED7F92" w14:textId="77777777" w:rsidR="003416B7" w:rsidRDefault="003416B7" w:rsidP="00E3369C">
            <w:pPr>
              <w:pStyle w:val="TAL"/>
              <w:rPr>
                <w:lang w:eastAsia="zh-CN"/>
              </w:rPr>
            </w:pPr>
            <w:r>
              <w:rPr>
                <w:lang w:eastAsia="zh-CN"/>
              </w:rPr>
              <w:t>logSyncInterInd</w:t>
            </w:r>
          </w:p>
        </w:tc>
        <w:tc>
          <w:tcPr>
            <w:tcW w:w="2033" w:type="dxa"/>
          </w:tcPr>
          <w:p w14:paraId="4843C560" w14:textId="77777777" w:rsidR="003416B7" w:rsidRDefault="003416B7" w:rsidP="00E3369C">
            <w:pPr>
              <w:pStyle w:val="TAL"/>
              <w:rPr>
                <w:lang w:eastAsia="zh-CN"/>
              </w:rPr>
            </w:pPr>
            <w:r>
              <w:rPr>
                <w:rFonts w:eastAsia="Malgun Gothic"/>
              </w:rPr>
              <w:t>boolean</w:t>
            </w:r>
          </w:p>
        </w:tc>
        <w:tc>
          <w:tcPr>
            <w:tcW w:w="425" w:type="dxa"/>
          </w:tcPr>
          <w:p w14:paraId="6AF7DCB3" w14:textId="77777777" w:rsidR="003416B7" w:rsidRDefault="003416B7" w:rsidP="00E3369C">
            <w:pPr>
              <w:pStyle w:val="TAC"/>
              <w:rPr>
                <w:lang w:eastAsia="zh-CN"/>
              </w:rPr>
            </w:pPr>
            <w:r>
              <w:rPr>
                <w:rFonts w:hint="eastAsia"/>
                <w:lang w:eastAsia="zh-CN"/>
              </w:rPr>
              <w:t>O</w:t>
            </w:r>
          </w:p>
        </w:tc>
        <w:tc>
          <w:tcPr>
            <w:tcW w:w="1086" w:type="dxa"/>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Pr>
          <w:p w14:paraId="6CFCF7D4" w14:textId="77777777" w:rsidR="003416B7" w:rsidRDefault="003416B7" w:rsidP="00E3369C">
            <w:pPr>
              <w:pStyle w:val="TAL"/>
              <w:rPr>
                <w:rFonts w:eastAsia="Times New Roman"/>
              </w:rPr>
            </w:pPr>
          </w:p>
        </w:tc>
      </w:tr>
      <w:tr w:rsidR="003416B7" w14:paraId="31E05147" w14:textId="77777777" w:rsidTr="00743D85">
        <w:trPr>
          <w:jc w:val="center"/>
        </w:trPr>
        <w:tc>
          <w:tcPr>
            <w:tcW w:w="1486" w:type="dxa"/>
          </w:tcPr>
          <w:p w14:paraId="3B4270AE" w14:textId="77777777" w:rsidR="003416B7" w:rsidRDefault="003416B7" w:rsidP="00E3369C">
            <w:pPr>
              <w:pStyle w:val="TAL"/>
              <w:rPr>
                <w:lang w:eastAsia="zh-CN"/>
              </w:rPr>
            </w:pPr>
            <w:r>
              <w:rPr>
                <w:rFonts w:eastAsia="Malgun Gothic"/>
              </w:rPr>
              <w:t>logAnnouInter</w:t>
            </w:r>
          </w:p>
        </w:tc>
        <w:tc>
          <w:tcPr>
            <w:tcW w:w="2033" w:type="dxa"/>
          </w:tcPr>
          <w:p w14:paraId="7EE984FF" w14:textId="77777777" w:rsidR="003416B7" w:rsidRDefault="003416B7" w:rsidP="00E3369C">
            <w:pPr>
              <w:pStyle w:val="TAL"/>
              <w:rPr>
                <w:lang w:eastAsia="zh-CN"/>
              </w:rPr>
            </w:pPr>
            <w:r>
              <w:rPr>
                <w:lang w:eastAsia="zh-CN"/>
              </w:rPr>
              <w:t>integer</w:t>
            </w:r>
          </w:p>
        </w:tc>
        <w:tc>
          <w:tcPr>
            <w:tcW w:w="425" w:type="dxa"/>
          </w:tcPr>
          <w:p w14:paraId="5FA016E8" w14:textId="77777777" w:rsidR="003416B7" w:rsidRDefault="003416B7" w:rsidP="00E3369C">
            <w:pPr>
              <w:pStyle w:val="TAC"/>
              <w:rPr>
                <w:lang w:eastAsia="zh-CN"/>
              </w:rPr>
            </w:pPr>
            <w:r>
              <w:rPr>
                <w:rFonts w:hint="eastAsia"/>
                <w:lang w:eastAsia="zh-CN"/>
              </w:rPr>
              <w:t>O</w:t>
            </w:r>
          </w:p>
        </w:tc>
        <w:tc>
          <w:tcPr>
            <w:tcW w:w="1086" w:type="dxa"/>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Pr>
          <w:p w14:paraId="39F61DC1" w14:textId="77777777" w:rsidR="003416B7" w:rsidRDefault="003416B7" w:rsidP="00E3369C">
            <w:pPr>
              <w:pStyle w:val="TAL"/>
              <w:rPr>
                <w:rFonts w:eastAsia="Times New Roman"/>
              </w:rPr>
            </w:pPr>
          </w:p>
        </w:tc>
      </w:tr>
      <w:tr w:rsidR="003416B7" w14:paraId="0BE1334C" w14:textId="77777777" w:rsidTr="00743D85">
        <w:trPr>
          <w:jc w:val="center"/>
        </w:trPr>
        <w:tc>
          <w:tcPr>
            <w:tcW w:w="1486" w:type="dxa"/>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Pr>
          <w:p w14:paraId="1FCF8111" w14:textId="77777777" w:rsidR="003416B7" w:rsidRDefault="003416B7" w:rsidP="00E3369C">
            <w:pPr>
              <w:pStyle w:val="TAL"/>
              <w:rPr>
                <w:lang w:eastAsia="zh-CN"/>
              </w:rPr>
            </w:pPr>
            <w:r>
              <w:rPr>
                <w:rFonts w:eastAsia="Malgun Gothic"/>
              </w:rPr>
              <w:t>boolean</w:t>
            </w:r>
          </w:p>
        </w:tc>
        <w:tc>
          <w:tcPr>
            <w:tcW w:w="425" w:type="dxa"/>
          </w:tcPr>
          <w:p w14:paraId="76971CA6" w14:textId="77777777" w:rsidR="003416B7" w:rsidRDefault="003416B7" w:rsidP="00E3369C">
            <w:pPr>
              <w:pStyle w:val="TAC"/>
              <w:rPr>
                <w:lang w:eastAsia="zh-CN"/>
              </w:rPr>
            </w:pPr>
            <w:r>
              <w:rPr>
                <w:rFonts w:hint="eastAsia"/>
                <w:lang w:eastAsia="zh-CN"/>
              </w:rPr>
              <w:t>O</w:t>
            </w:r>
          </w:p>
        </w:tc>
        <w:tc>
          <w:tcPr>
            <w:tcW w:w="1086" w:type="dxa"/>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Pr>
          <w:p w14:paraId="0766C005" w14:textId="77777777" w:rsidR="003416B7" w:rsidRDefault="003416B7" w:rsidP="00E3369C">
            <w:pPr>
              <w:pStyle w:val="TAL"/>
              <w:rPr>
                <w:rFonts w:eastAsia="Times New Roman"/>
              </w:rPr>
            </w:pPr>
          </w:p>
        </w:tc>
      </w:tr>
      <w:tr w:rsidR="003416B7" w14:paraId="287931C3" w14:textId="77777777" w:rsidTr="00743D85">
        <w:trPr>
          <w:jc w:val="center"/>
        </w:trPr>
        <w:tc>
          <w:tcPr>
            <w:tcW w:w="9777" w:type="dxa"/>
            <w:gridSpan w:val="6"/>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675" w:name="_Toc10419907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675"/>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77777777" w:rsidR="008221DD" w:rsidDel="00915CB6" w:rsidRDefault="008221DD" w:rsidP="00D62A29">
            <w:pPr>
              <w:pStyle w:val="TAC"/>
            </w:pPr>
            <w:r>
              <w:rPr>
                <w:lang w:eastAsia="zh-CN"/>
              </w:rPr>
              <w:t>M</w:t>
            </w:r>
          </w:p>
        </w:tc>
        <w:tc>
          <w:tcPr>
            <w:tcW w:w="1086" w:type="dxa"/>
          </w:tcPr>
          <w:p w14:paraId="299BBDAC" w14:textId="77777777" w:rsidR="008221DD" w:rsidDel="00915CB6" w:rsidRDefault="008221DD" w:rsidP="00D62A29">
            <w:pPr>
              <w:pStyle w:val="TAL"/>
              <w:rPr>
                <w:lang w:eastAsia="zh-CN"/>
              </w:rPr>
            </w:pPr>
            <w:r>
              <w:rPr>
                <w:rFonts w:hint="eastAsia"/>
                <w:lang w:eastAsia="zh-CN"/>
              </w:rPr>
              <w:t>1</w:t>
            </w:r>
          </w:p>
        </w:tc>
        <w:tc>
          <w:tcPr>
            <w:tcW w:w="2693" w:type="dxa"/>
          </w:tcPr>
          <w:p w14:paraId="56C83ED5" w14:textId="77777777" w:rsidR="008221DD" w:rsidDel="00915CB6" w:rsidRDefault="008221DD" w:rsidP="00D62A29">
            <w:pPr>
              <w:pStyle w:val="TAL"/>
              <w:rPr>
                <w:rFonts w:eastAsia="Malgun Gothic"/>
              </w:rPr>
            </w:pPr>
            <w:r>
              <w:t>Identifies the UE/DS-TT which the parameters below apply.</w:t>
            </w:r>
          </w:p>
        </w:tc>
        <w:tc>
          <w:tcPr>
            <w:tcW w:w="2054" w:type="dxa"/>
          </w:tcPr>
          <w:p w14:paraId="5B1F58EE" w14:textId="77777777" w:rsidR="008221DD" w:rsidDel="00915CB6" w:rsidRDefault="008221DD" w:rsidP="00D62A29">
            <w:pPr>
              <w:pStyle w:val="TAL"/>
              <w:rPr>
                <w:rFonts w:eastAsia="Times New Roman"/>
              </w:rPr>
            </w:pPr>
          </w:p>
        </w:tc>
      </w:tr>
      <w:tr w:rsidR="008221DD" w14:paraId="00967A06" w14:textId="77777777" w:rsidTr="00743D85">
        <w:trPr>
          <w:jc w:val="center"/>
        </w:trPr>
        <w:tc>
          <w:tcPr>
            <w:tcW w:w="1486" w:type="dxa"/>
          </w:tcPr>
          <w:p w14:paraId="070CA5D6" w14:textId="77777777" w:rsidR="008221DD" w:rsidRDefault="008221DD" w:rsidP="00D62A29">
            <w:pPr>
              <w:pStyle w:val="TAL"/>
            </w:pPr>
            <w:r>
              <w:t>state</w:t>
            </w:r>
          </w:p>
        </w:tc>
        <w:tc>
          <w:tcPr>
            <w:tcW w:w="2033" w:type="dxa"/>
          </w:tcPr>
          <w:p w14:paraId="0B42C8CE" w14:textId="77777777" w:rsidR="008221DD" w:rsidRDefault="008221DD" w:rsidP="00D62A29">
            <w:pPr>
              <w:pStyle w:val="TAL"/>
              <w:rPr>
                <w:lang w:eastAsia="zh-CN"/>
              </w:rPr>
            </w:pPr>
            <w:r>
              <w:rPr>
                <w:rFonts w:hint="eastAsia"/>
                <w:lang w:eastAsia="zh-CN"/>
              </w:rPr>
              <w:t>b</w:t>
            </w:r>
            <w:r>
              <w:rPr>
                <w:lang w:eastAsia="zh-CN"/>
              </w:rPr>
              <w:t>oolean</w:t>
            </w:r>
          </w:p>
        </w:tc>
        <w:tc>
          <w:tcPr>
            <w:tcW w:w="425" w:type="dxa"/>
          </w:tcPr>
          <w:p w14:paraId="1C1E33F2" w14:textId="77777777" w:rsidR="008221DD" w:rsidRDefault="008221DD" w:rsidP="00D62A29">
            <w:pPr>
              <w:pStyle w:val="TAC"/>
            </w:pPr>
            <w:r>
              <w:t>M</w:t>
            </w:r>
          </w:p>
        </w:tc>
        <w:tc>
          <w:tcPr>
            <w:tcW w:w="1086" w:type="dxa"/>
          </w:tcPr>
          <w:p w14:paraId="4DBB8BBA" w14:textId="77777777" w:rsidR="008221DD" w:rsidRDefault="008221DD" w:rsidP="00D62A29">
            <w:pPr>
              <w:pStyle w:val="TAL"/>
              <w:rPr>
                <w:lang w:eastAsia="zh-CN"/>
              </w:rPr>
            </w:pPr>
            <w:r>
              <w:rPr>
                <w:lang w:eastAsia="zh-CN"/>
              </w:rPr>
              <w:t>1</w:t>
            </w:r>
          </w:p>
        </w:tc>
        <w:tc>
          <w:tcPr>
            <w:tcW w:w="2693" w:type="dxa"/>
          </w:tcPr>
          <w:p w14:paraId="323488C1" w14:textId="149650A6" w:rsidR="00B1263B" w:rsidRDefault="00B1263B" w:rsidP="00773E80">
            <w:pPr>
              <w:pStyle w:val="TAC"/>
              <w:jc w:val="left"/>
            </w:pPr>
            <w:r>
              <w:t>When the PTP port state is Leader, Follower or Passive, it is included and set to true</w:t>
            </w:r>
          </w:p>
          <w:p w14:paraId="246F190D" w14:textId="7172BAA7" w:rsidR="00B1263B" w:rsidRDefault="00B1263B" w:rsidP="00773E80">
            <w:pPr>
              <w:pStyle w:val="TAC"/>
              <w:jc w:val="left"/>
            </w:pPr>
            <w:r>
              <w:t>to indicate the state of configuration for DS-TT port is active; when PTP port state is</w:t>
            </w:r>
          </w:p>
          <w:p w14:paraId="37EC3DEE" w14:textId="5ADF6745" w:rsidR="008221DD" w:rsidRPr="00E029C5" w:rsidRDefault="00B1263B" w:rsidP="00C5460E">
            <w:pPr>
              <w:pStyle w:val="TAL"/>
              <w:rPr>
                <w:rFonts w:eastAsia="Malgun Gothic"/>
              </w:rPr>
            </w:pPr>
            <w:r>
              <w:t>in any other case, it is included and set to false to indicate the state of configuration for DS-TT port is inactive.</w:t>
            </w:r>
            <w:r w:rsidR="00A54F5E" w:rsidDel="00B1263B">
              <w:t xml:space="preserve"> </w:t>
            </w:r>
            <w:r w:rsidR="008221DD" w:rsidRPr="00AF488A">
              <w:t>Default value is false.</w:t>
            </w:r>
          </w:p>
        </w:tc>
        <w:tc>
          <w:tcPr>
            <w:tcW w:w="2054" w:type="dxa"/>
          </w:tcPr>
          <w:p w14:paraId="7D1097A4" w14:textId="77777777" w:rsidR="008221DD" w:rsidRDefault="008221DD" w:rsidP="00D62A29">
            <w:pPr>
              <w:pStyle w:val="TAL"/>
              <w:rPr>
                <w:rFonts w:eastAsia="Times New Roman"/>
              </w:rPr>
            </w:pP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676" w:name="_Toc510696638"/>
      <w:bookmarkStart w:id="677" w:name="_Toc35971433"/>
      <w:bookmarkStart w:id="678" w:name="_Toc67903549"/>
      <w:bookmarkStart w:id="679" w:name="_Toc89295704"/>
      <w:bookmarkStart w:id="680" w:name="_Toc94261425"/>
      <w:bookmarkStart w:id="681" w:name="_Toc10419907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76"/>
      <w:bookmarkEnd w:id="677"/>
      <w:bookmarkEnd w:id="678"/>
      <w:bookmarkEnd w:id="679"/>
      <w:bookmarkEnd w:id="680"/>
      <w:bookmarkEnd w:id="681"/>
    </w:p>
    <w:p w14:paraId="65A70611" w14:textId="77777777" w:rsidR="008A6D4A" w:rsidRPr="00384E92" w:rsidRDefault="008A6D4A" w:rsidP="008A6D4A">
      <w:pPr>
        <w:pStyle w:val="50"/>
      </w:pPr>
      <w:bookmarkStart w:id="682" w:name="_Toc510696639"/>
      <w:bookmarkStart w:id="683" w:name="_Toc35971434"/>
      <w:bookmarkStart w:id="684" w:name="_Toc67903550"/>
      <w:bookmarkStart w:id="685" w:name="_Toc89295705"/>
      <w:bookmarkStart w:id="686" w:name="_Toc94261426"/>
      <w:bookmarkStart w:id="687" w:name="_Toc104199079"/>
      <w:r>
        <w:t>6.1.6.3.1</w:t>
      </w:r>
      <w:r w:rsidRPr="00384E92">
        <w:tab/>
        <w:t>Introduction</w:t>
      </w:r>
      <w:bookmarkEnd w:id="682"/>
      <w:bookmarkEnd w:id="683"/>
      <w:bookmarkEnd w:id="684"/>
      <w:bookmarkEnd w:id="685"/>
      <w:bookmarkEnd w:id="686"/>
      <w:bookmarkEnd w:id="68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688" w:name="_Toc510696640"/>
      <w:bookmarkStart w:id="689" w:name="_Toc35971435"/>
      <w:bookmarkStart w:id="690" w:name="_Toc67903551"/>
      <w:bookmarkStart w:id="691" w:name="_Toc89295706"/>
      <w:bookmarkStart w:id="692" w:name="_Toc94261427"/>
      <w:bookmarkStart w:id="693" w:name="_Toc104199080"/>
      <w:r>
        <w:t>6.1.6.3.2</w:t>
      </w:r>
      <w:r w:rsidRPr="00384E92">
        <w:tab/>
        <w:t>Simple data types</w:t>
      </w:r>
      <w:bookmarkEnd w:id="688"/>
      <w:bookmarkEnd w:id="689"/>
      <w:bookmarkEnd w:id="690"/>
      <w:bookmarkEnd w:id="691"/>
      <w:bookmarkEnd w:id="692"/>
      <w:bookmarkEnd w:id="693"/>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694" w:name="_Toc510696647"/>
      <w:bookmarkStart w:id="695" w:name="_Toc35971443"/>
      <w:bookmarkStart w:id="696" w:name="_Toc67903560"/>
      <w:bookmarkStart w:id="697" w:name="_Toc89295715"/>
      <w:bookmarkStart w:id="698" w:name="_Toc94261428"/>
      <w:bookmarkStart w:id="699" w:name="_Toc104199081"/>
      <w:r>
        <w:t>6.1.7</w:t>
      </w:r>
      <w:r>
        <w:tab/>
        <w:t>Error Handling</w:t>
      </w:r>
      <w:bookmarkEnd w:id="694"/>
      <w:bookmarkEnd w:id="695"/>
      <w:bookmarkEnd w:id="696"/>
      <w:bookmarkEnd w:id="697"/>
      <w:bookmarkEnd w:id="698"/>
      <w:bookmarkEnd w:id="699"/>
    </w:p>
    <w:p w14:paraId="07F0DFC0" w14:textId="77777777" w:rsidR="008A6D4A" w:rsidRPr="00971458" w:rsidRDefault="008A6D4A" w:rsidP="008A6D4A">
      <w:pPr>
        <w:pStyle w:val="40"/>
      </w:pPr>
      <w:bookmarkStart w:id="700" w:name="_Toc35971444"/>
      <w:bookmarkStart w:id="701" w:name="_Toc67903561"/>
      <w:bookmarkStart w:id="702" w:name="_Toc89295716"/>
      <w:bookmarkStart w:id="703" w:name="_Toc94261429"/>
      <w:bookmarkStart w:id="704" w:name="_Toc104199082"/>
      <w:r w:rsidRPr="00971458">
        <w:t>6.1.7.1</w:t>
      </w:r>
      <w:r w:rsidRPr="00971458">
        <w:tab/>
        <w:t>General</w:t>
      </w:r>
      <w:bookmarkEnd w:id="700"/>
      <w:bookmarkEnd w:id="701"/>
      <w:bookmarkEnd w:id="702"/>
      <w:bookmarkEnd w:id="703"/>
      <w:bookmarkEnd w:id="704"/>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705" w:name="_Toc35971445"/>
      <w:bookmarkStart w:id="706" w:name="_Toc67903562"/>
      <w:bookmarkStart w:id="707" w:name="_Toc89295717"/>
      <w:bookmarkStart w:id="708" w:name="_Toc94261430"/>
      <w:bookmarkStart w:id="709" w:name="_Toc104199083"/>
      <w:r w:rsidRPr="00971458">
        <w:t>6.1.7.2</w:t>
      </w:r>
      <w:r w:rsidRPr="00971458">
        <w:tab/>
        <w:t>Protocol Errors</w:t>
      </w:r>
      <w:bookmarkEnd w:id="705"/>
      <w:bookmarkEnd w:id="706"/>
      <w:bookmarkEnd w:id="707"/>
      <w:bookmarkEnd w:id="708"/>
      <w:bookmarkEnd w:id="709"/>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710" w:name="_Toc35971446"/>
      <w:bookmarkStart w:id="711" w:name="_Toc67903563"/>
      <w:bookmarkStart w:id="712" w:name="_Toc89295718"/>
      <w:bookmarkStart w:id="713" w:name="_Toc94261431"/>
      <w:bookmarkStart w:id="714" w:name="_Toc104199084"/>
      <w:r>
        <w:lastRenderedPageBreak/>
        <w:t>6.1.7.3</w:t>
      </w:r>
      <w:r>
        <w:tab/>
        <w:t>Application Errors</w:t>
      </w:r>
      <w:bookmarkEnd w:id="710"/>
      <w:bookmarkEnd w:id="711"/>
      <w:bookmarkEnd w:id="712"/>
      <w:bookmarkEnd w:id="713"/>
      <w:bookmarkEnd w:id="714"/>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715" w:name="_Toc492899751"/>
      <w:bookmarkStart w:id="716" w:name="_Toc492900030"/>
      <w:bookmarkStart w:id="717" w:name="_Toc492967832"/>
      <w:bookmarkStart w:id="718" w:name="_Toc492972920"/>
      <w:bookmarkStart w:id="719" w:name="_Toc492973140"/>
      <w:bookmarkStart w:id="720" w:name="_Toc493774060"/>
      <w:bookmarkStart w:id="721" w:name="_Toc508285804"/>
      <w:bookmarkStart w:id="722" w:name="_Toc508287269"/>
      <w:bookmarkStart w:id="723" w:name="_Toc510696648"/>
      <w:bookmarkStart w:id="724" w:name="_Toc35971447"/>
    </w:p>
    <w:p w14:paraId="3FE14D9D" w14:textId="77777777" w:rsidR="008A6D4A" w:rsidRPr="0023018E" w:rsidRDefault="008A6D4A" w:rsidP="00662390">
      <w:pPr>
        <w:pStyle w:val="30"/>
        <w:rPr>
          <w:lang w:eastAsia="zh-CN"/>
        </w:rPr>
      </w:pPr>
      <w:bookmarkStart w:id="725" w:name="_Toc67903564"/>
      <w:bookmarkStart w:id="726" w:name="_Toc89295719"/>
      <w:bookmarkStart w:id="727" w:name="_Toc94261432"/>
      <w:bookmarkStart w:id="728" w:name="_Toc104199085"/>
      <w:r>
        <w:t>6.1.8</w:t>
      </w:r>
      <w:r w:rsidRPr="0023018E">
        <w:rPr>
          <w:lang w:eastAsia="zh-CN"/>
        </w:rPr>
        <w:tab/>
        <w:t>Feature negotiation</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729" w:name="_Toc532994477"/>
      <w:bookmarkStart w:id="730" w:name="_Toc35971448"/>
      <w:bookmarkStart w:id="731" w:name="_Toc67903565"/>
      <w:bookmarkStart w:id="732" w:name="_Toc89295720"/>
      <w:bookmarkStart w:id="733" w:name="_Toc94261433"/>
      <w:bookmarkStart w:id="734" w:name="_Toc104199086"/>
      <w:bookmarkStart w:id="735" w:name="_Hlk525137310"/>
      <w:bookmarkStart w:id="736" w:name="_Toc510696649"/>
      <w:r>
        <w:t>6.1.9</w:t>
      </w:r>
      <w:r w:rsidRPr="001E7573">
        <w:tab/>
        <w:t>Security</w:t>
      </w:r>
      <w:bookmarkEnd w:id="729"/>
      <w:bookmarkEnd w:id="730"/>
      <w:bookmarkEnd w:id="731"/>
      <w:bookmarkEnd w:id="732"/>
      <w:bookmarkEnd w:id="733"/>
      <w:bookmarkEnd w:id="734"/>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737" w:name="_Hlk530142087"/>
      <w:bookmarkEnd w:id="735"/>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738" w:name="_Toc35971449"/>
      <w:bookmarkStart w:id="739" w:name="_Toc67903566"/>
      <w:bookmarkStart w:id="740" w:name="_Toc89295721"/>
      <w:bookmarkStart w:id="741" w:name="_Toc94261434"/>
      <w:bookmarkStart w:id="742" w:name="_Toc104199087"/>
      <w:bookmarkEnd w:id="737"/>
      <w:r>
        <w:t>6.2</w:t>
      </w:r>
      <w:r>
        <w:tab/>
      </w:r>
      <w:r w:rsidR="00D615CF">
        <w:t>Ntsctsf_QoSand</w:t>
      </w:r>
      <w:r w:rsidR="005F5F2F">
        <w:t>TSC</w:t>
      </w:r>
      <w:r w:rsidR="00D615CF">
        <w:t>Assistance</w:t>
      </w:r>
      <w:r>
        <w:t xml:space="preserve"> Service API</w:t>
      </w:r>
      <w:bookmarkEnd w:id="736"/>
      <w:bookmarkEnd w:id="738"/>
      <w:bookmarkEnd w:id="739"/>
      <w:bookmarkEnd w:id="740"/>
      <w:bookmarkEnd w:id="741"/>
      <w:bookmarkEnd w:id="742"/>
    </w:p>
    <w:p w14:paraId="1DD4AE2F" w14:textId="77777777" w:rsidR="00E32AAC" w:rsidRDefault="00E32AAC" w:rsidP="00E32AAC">
      <w:pPr>
        <w:pStyle w:val="30"/>
      </w:pPr>
      <w:bookmarkStart w:id="743" w:name="_Toc89295722"/>
      <w:bookmarkStart w:id="744" w:name="_Toc94261435"/>
      <w:bookmarkStart w:id="745" w:name="_Toc104199088"/>
      <w:r>
        <w:t>6.2.1</w:t>
      </w:r>
      <w:r>
        <w:tab/>
        <w:t>Introduction</w:t>
      </w:r>
      <w:bookmarkEnd w:id="743"/>
      <w:bookmarkEnd w:id="744"/>
      <w:bookmarkEnd w:id="745"/>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746" w:name="_Toc89295723"/>
      <w:bookmarkStart w:id="747" w:name="_Toc94261436"/>
      <w:bookmarkStart w:id="748" w:name="_Toc104199089"/>
      <w:r>
        <w:lastRenderedPageBreak/>
        <w:t>6.2.2</w:t>
      </w:r>
      <w:r>
        <w:tab/>
        <w:t>Usage of HTTP</w:t>
      </w:r>
      <w:bookmarkEnd w:id="746"/>
      <w:bookmarkEnd w:id="747"/>
      <w:bookmarkEnd w:id="748"/>
    </w:p>
    <w:p w14:paraId="2D2CB30A" w14:textId="77777777" w:rsidR="00E32AAC" w:rsidRPr="000C5200" w:rsidRDefault="00E32AAC" w:rsidP="00E32AAC">
      <w:pPr>
        <w:pStyle w:val="40"/>
      </w:pPr>
      <w:bookmarkStart w:id="749" w:name="_Toc89295724"/>
      <w:bookmarkStart w:id="750" w:name="_Toc94261437"/>
      <w:bookmarkStart w:id="751" w:name="_Toc104199090"/>
      <w:r>
        <w:t>6.2.2.1</w:t>
      </w:r>
      <w:r>
        <w:tab/>
        <w:t>General</w:t>
      </w:r>
      <w:bookmarkEnd w:id="749"/>
      <w:bookmarkEnd w:id="750"/>
      <w:bookmarkEnd w:id="751"/>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752" w:name="_Toc89295725"/>
      <w:bookmarkStart w:id="753" w:name="_Toc94261438"/>
      <w:bookmarkStart w:id="754" w:name="_Toc104199091"/>
      <w:r>
        <w:t>6.2.2.2</w:t>
      </w:r>
      <w:r>
        <w:tab/>
        <w:t>HTTP standard headers</w:t>
      </w:r>
      <w:bookmarkEnd w:id="752"/>
      <w:bookmarkEnd w:id="753"/>
      <w:bookmarkEnd w:id="754"/>
    </w:p>
    <w:p w14:paraId="75FD6301" w14:textId="77777777" w:rsidR="00E32AAC" w:rsidRDefault="00E32AAC" w:rsidP="00E32AAC">
      <w:pPr>
        <w:pStyle w:val="50"/>
        <w:rPr>
          <w:lang w:eastAsia="zh-CN"/>
        </w:rPr>
      </w:pPr>
      <w:bookmarkStart w:id="755" w:name="_Toc89295726"/>
      <w:bookmarkStart w:id="756" w:name="_Toc94261439"/>
      <w:bookmarkStart w:id="757" w:name="_Toc104199092"/>
      <w:r>
        <w:t>6.2.2.2.1</w:t>
      </w:r>
      <w:r>
        <w:rPr>
          <w:rFonts w:hint="eastAsia"/>
          <w:lang w:eastAsia="zh-CN"/>
        </w:rPr>
        <w:tab/>
      </w:r>
      <w:r>
        <w:rPr>
          <w:lang w:eastAsia="zh-CN"/>
        </w:rPr>
        <w:t>General</w:t>
      </w:r>
      <w:bookmarkEnd w:id="755"/>
      <w:bookmarkEnd w:id="756"/>
      <w:bookmarkEnd w:id="757"/>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758" w:name="_Toc89295727"/>
      <w:bookmarkStart w:id="759" w:name="_Toc94261440"/>
      <w:bookmarkStart w:id="760" w:name="_Toc104199093"/>
      <w:r>
        <w:t>6.2.2.2.2</w:t>
      </w:r>
      <w:r>
        <w:tab/>
        <w:t>Content type</w:t>
      </w:r>
      <w:bookmarkEnd w:id="758"/>
      <w:bookmarkEnd w:id="759"/>
      <w:bookmarkEnd w:id="760"/>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761" w:name="_Toc89295728"/>
      <w:bookmarkStart w:id="762" w:name="_Toc94261441"/>
      <w:bookmarkStart w:id="763" w:name="_Toc104199094"/>
      <w:r>
        <w:t>6.2.2.3</w:t>
      </w:r>
      <w:r>
        <w:tab/>
        <w:t>HTTP custom headers</w:t>
      </w:r>
      <w:bookmarkEnd w:id="761"/>
      <w:bookmarkEnd w:id="762"/>
      <w:bookmarkEnd w:id="763"/>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764" w:name="_Toc89295729"/>
      <w:bookmarkStart w:id="765" w:name="_Toc94261442"/>
      <w:bookmarkStart w:id="766" w:name="_Toc104199095"/>
      <w:r>
        <w:t>6.2.3</w:t>
      </w:r>
      <w:r>
        <w:tab/>
        <w:t>Resources</w:t>
      </w:r>
      <w:bookmarkEnd w:id="764"/>
      <w:bookmarkEnd w:id="765"/>
      <w:bookmarkEnd w:id="766"/>
    </w:p>
    <w:p w14:paraId="081C0831" w14:textId="77777777" w:rsidR="00E32AAC" w:rsidRDefault="00E32AAC" w:rsidP="00E32AAC">
      <w:pPr>
        <w:pStyle w:val="40"/>
      </w:pPr>
      <w:bookmarkStart w:id="767" w:name="_Toc89295730"/>
      <w:bookmarkStart w:id="768" w:name="_Toc94261443"/>
      <w:bookmarkStart w:id="769" w:name="_Toc104199096"/>
      <w:r>
        <w:t>6.2.3.1</w:t>
      </w:r>
      <w:r>
        <w:tab/>
        <w:t>Overview</w:t>
      </w:r>
      <w:bookmarkEnd w:id="767"/>
      <w:bookmarkEnd w:id="768"/>
      <w:bookmarkEnd w:id="76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77777777" w:rsidR="00E32AAC" w:rsidRPr="00A258AF" w:rsidRDefault="00E32AAC" w:rsidP="00E32AAC">
      <w:pPr>
        <w:pStyle w:val="TH"/>
        <w:rPr>
          <w:lang w:val="en-US"/>
        </w:rPr>
      </w:pPr>
      <w:r>
        <w:object w:dxaOrig="8330" w:dyaOrig="4881" w14:anchorId="3633002C">
          <v:shape id="_x0000_i1048" type="#_x0000_t75" style="width:416.7pt;height:243.8pt" o:ole="">
            <v:imagedata r:id="rId58" o:title=""/>
          </v:shape>
          <o:OLEObject Type="Embed" ProgID="Visio.Drawing.15" ShapeID="_x0000_i1048" DrawAspect="Content" ObjectID="_1715096076"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770" w:name="_Toc89295731"/>
      <w:bookmarkStart w:id="771" w:name="_Toc94261444"/>
      <w:bookmarkStart w:id="772" w:name="_Toc104199097"/>
      <w:r>
        <w:t>6.2.3.2</w:t>
      </w:r>
      <w:r>
        <w:tab/>
        <w:t>Resource: TSC Application Sessions</w:t>
      </w:r>
      <w:bookmarkEnd w:id="770"/>
      <w:bookmarkEnd w:id="771"/>
      <w:bookmarkEnd w:id="772"/>
    </w:p>
    <w:p w14:paraId="04BA55D9" w14:textId="77777777" w:rsidR="00E32AAC" w:rsidRDefault="00E32AAC" w:rsidP="00E32AAC">
      <w:pPr>
        <w:pStyle w:val="50"/>
      </w:pPr>
      <w:bookmarkStart w:id="773" w:name="_Toc89295732"/>
      <w:bookmarkStart w:id="774" w:name="_Toc94261445"/>
      <w:bookmarkStart w:id="775" w:name="_Toc104199098"/>
      <w:r>
        <w:t>6.2.3.2.1</w:t>
      </w:r>
      <w:r>
        <w:tab/>
        <w:t>Description</w:t>
      </w:r>
      <w:bookmarkEnd w:id="773"/>
      <w:bookmarkEnd w:id="774"/>
      <w:bookmarkEnd w:id="775"/>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776" w:name="_Toc89295733"/>
      <w:bookmarkStart w:id="777" w:name="_Toc94261446"/>
      <w:bookmarkStart w:id="778" w:name="_Toc104199099"/>
      <w:r>
        <w:lastRenderedPageBreak/>
        <w:t>6.2.3.2.2</w:t>
      </w:r>
      <w:r>
        <w:tab/>
        <w:t>Resource Definition</w:t>
      </w:r>
      <w:bookmarkEnd w:id="776"/>
      <w:bookmarkEnd w:id="777"/>
      <w:bookmarkEnd w:id="778"/>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779" w:name="_Toc89295734"/>
      <w:bookmarkStart w:id="780" w:name="_Toc94261447"/>
      <w:bookmarkStart w:id="781" w:name="_Toc104199100"/>
      <w:r>
        <w:t>6.2.3.2.3</w:t>
      </w:r>
      <w:r>
        <w:tab/>
        <w:t>Resource Standard Methods</w:t>
      </w:r>
      <w:bookmarkEnd w:id="779"/>
      <w:bookmarkEnd w:id="780"/>
      <w:bookmarkEnd w:id="781"/>
    </w:p>
    <w:p w14:paraId="53FEB931" w14:textId="77777777" w:rsidR="00E32AAC" w:rsidRPr="00384E92" w:rsidRDefault="00E32AAC" w:rsidP="00D208E0">
      <w:pPr>
        <w:pStyle w:val="6"/>
      </w:pPr>
      <w:bookmarkStart w:id="782" w:name="_Toc104199101"/>
      <w:r>
        <w:t>6.2.3.2.3</w:t>
      </w:r>
      <w:r w:rsidRPr="00384E92">
        <w:t>.1</w:t>
      </w:r>
      <w:r w:rsidRPr="00384E92">
        <w:tab/>
      </w:r>
      <w:r>
        <w:t>POST</w:t>
      </w:r>
      <w:bookmarkEnd w:id="782"/>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783" w:name="_Toc89295735"/>
      <w:bookmarkStart w:id="784" w:name="_Toc94261448"/>
      <w:bookmarkStart w:id="785" w:name="_Toc104199102"/>
      <w:r>
        <w:t>6.2.3.2.4</w:t>
      </w:r>
      <w:r>
        <w:tab/>
        <w:t>Resource Custom Operations</w:t>
      </w:r>
      <w:bookmarkEnd w:id="783"/>
      <w:bookmarkEnd w:id="784"/>
      <w:bookmarkEnd w:id="785"/>
    </w:p>
    <w:p w14:paraId="039EDAFD" w14:textId="77777777" w:rsidR="00E32AAC" w:rsidRPr="006451AF" w:rsidRDefault="00E32AAC" w:rsidP="00E32AAC">
      <w:r w:rsidRPr="00027A75">
        <w:t>None.</w:t>
      </w:r>
    </w:p>
    <w:p w14:paraId="0043C7D3" w14:textId="77777777" w:rsidR="00E32AAC" w:rsidRDefault="00E32AAC" w:rsidP="00E32AAC">
      <w:pPr>
        <w:pStyle w:val="40"/>
      </w:pPr>
      <w:bookmarkStart w:id="786" w:name="_Toc89295736"/>
      <w:bookmarkStart w:id="787" w:name="_Toc94261449"/>
      <w:bookmarkStart w:id="788" w:name="_Toc104199103"/>
      <w:r>
        <w:lastRenderedPageBreak/>
        <w:t>6.2.3.3</w:t>
      </w:r>
      <w:r>
        <w:tab/>
        <w:t>Resource: Individual TSC Application Sessions</w:t>
      </w:r>
      <w:bookmarkEnd w:id="786"/>
      <w:bookmarkEnd w:id="787"/>
      <w:bookmarkEnd w:id="788"/>
    </w:p>
    <w:p w14:paraId="435587B3" w14:textId="77777777" w:rsidR="00E32AAC" w:rsidRDefault="00E32AAC" w:rsidP="00E32AAC">
      <w:pPr>
        <w:pStyle w:val="50"/>
      </w:pPr>
      <w:bookmarkStart w:id="789" w:name="_Toc89295737"/>
      <w:bookmarkStart w:id="790" w:name="_Toc94261450"/>
      <w:bookmarkStart w:id="791" w:name="_Toc104199104"/>
      <w:r>
        <w:t>6.2.3.3.1</w:t>
      </w:r>
      <w:r>
        <w:tab/>
        <w:t>Description</w:t>
      </w:r>
      <w:bookmarkEnd w:id="789"/>
      <w:bookmarkEnd w:id="790"/>
      <w:bookmarkEnd w:id="791"/>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0"/>
      </w:pPr>
      <w:bookmarkStart w:id="792" w:name="_Toc89295738"/>
      <w:bookmarkStart w:id="793" w:name="_Toc94261451"/>
      <w:bookmarkStart w:id="794" w:name="_Toc104199105"/>
      <w:r>
        <w:t>6.2.3.3.2</w:t>
      </w:r>
      <w:r>
        <w:tab/>
        <w:t>Resource Definition</w:t>
      </w:r>
      <w:bookmarkEnd w:id="792"/>
      <w:bookmarkEnd w:id="793"/>
      <w:bookmarkEnd w:id="794"/>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0"/>
      </w:pPr>
      <w:bookmarkStart w:id="795" w:name="_Toc89295739"/>
      <w:bookmarkStart w:id="796" w:name="_Toc94261452"/>
      <w:bookmarkStart w:id="797" w:name="_Toc104199106"/>
      <w:r>
        <w:t>6.2.3.3.3</w:t>
      </w:r>
      <w:r>
        <w:tab/>
        <w:t>Resource Standard Methods</w:t>
      </w:r>
      <w:bookmarkEnd w:id="795"/>
      <w:bookmarkEnd w:id="796"/>
      <w:bookmarkEnd w:id="797"/>
    </w:p>
    <w:p w14:paraId="7F8B463D" w14:textId="77777777" w:rsidR="00E32AAC" w:rsidRPr="00D61D2C" w:rsidRDefault="00E32AAC" w:rsidP="00E32AAC">
      <w:pPr>
        <w:pStyle w:val="6"/>
      </w:pPr>
      <w:bookmarkStart w:id="798" w:name="_Toc89295740"/>
      <w:bookmarkStart w:id="799" w:name="_Toc94261453"/>
      <w:bookmarkStart w:id="800" w:name="_Toc104199107"/>
      <w:r>
        <w:t>6.2</w:t>
      </w:r>
      <w:r w:rsidRPr="00D61D2C">
        <w:t>.3.3.3.1</w:t>
      </w:r>
      <w:r w:rsidRPr="00D61D2C">
        <w:tab/>
        <w:t>GET</w:t>
      </w:r>
      <w:bookmarkEnd w:id="798"/>
      <w:bookmarkEnd w:id="799"/>
      <w:bookmarkEnd w:id="800"/>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1F33A5FF" w:rsidR="005759CF" w:rsidRDefault="005759CF" w:rsidP="005759CF">
            <w:pPr>
              <w:pStyle w:val="TAL"/>
            </w:pPr>
            <w:r>
              <w:t xml:space="preserve">Temporary redirection, during </w:t>
            </w:r>
            <w:r w:rsidRPr="00B05BE8">
              <w:t xml:space="preserve">an </w:t>
            </w:r>
            <w:r>
              <w:t>Individual TSC Application Sessions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3C92B47C" w:rsidR="005759CF" w:rsidRDefault="005759CF" w:rsidP="005759CF">
            <w:pPr>
              <w:pStyle w:val="TAL"/>
            </w:pPr>
            <w:r>
              <w:t xml:space="preserve">Permanent redirection, during </w:t>
            </w:r>
            <w:r w:rsidRPr="00B05BE8">
              <w:t xml:space="preserve">an </w:t>
            </w:r>
            <w:r>
              <w:t xml:space="preserve">Individual TSC Application Sessions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801" w:name="_Toc59016975"/>
      <w:bookmarkStart w:id="802" w:name="_Toc68168140"/>
      <w:bookmarkStart w:id="803" w:name="_Toc89295741"/>
      <w:bookmarkStart w:id="804" w:name="_Toc94261454"/>
      <w:bookmarkStart w:id="805" w:name="_Toc104199108"/>
      <w:r>
        <w:t>6.2.3.3.3.2</w:t>
      </w:r>
      <w:r>
        <w:tab/>
        <w:t>PATCH</w:t>
      </w:r>
      <w:bookmarkEnd w:id="801"/>
      <w:bookmarkEnd w:id="802"/>
      <w:bookmarkEnd w:id="803"/>
      <w:bookmarkEnd w:id="804"/>
      <w:bookmarkEnd w:id="805"/>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1CD6F3B9"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7BD720BB"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806" w:name="_Toc89295742"/>
      <w:bookmarkStart w:id="807" w:name="_Toc94261455"/>
      <w:bookmarkStart w:id="808" w:name="_Toc104199109"/>
      <w:r>
        <w:t>6.2</w:t>
      </w:r>
      <w:r w:rsidRPr="00AA2E4A">
        <w:t>.3.</w:t>
      </w:r>
      <w:r>
        <w:t>3</w:t>
      </w:r>
      <w:r w:rsidRPr="00AA2E4A">
        <w:t>.4</w:t>
      </w:r>
      <w:r w:rsidRPr="00AA2E4A">
        <w:tab/>
        <w:t>Resource Custom Operations</w:t>
      </w:r>
      <w:bookmarkEnd w:id="806"/>
      <w:bookmarkEnd w:id="807"/>
      <w:bookmarkEnd w:id="808"/>
    </w:p>
    <w:p w14:paraId="696357CC" w14:textId="77777777" w:rsidR="00E32AAC" w:rsidRDefault="00E32AAC" w:rsidP="00E32AAC">
      <w:pPr>
        <w:pStyle w:val="6"/>
      </w:pPr>
      <w:bookmarkStart w:id="809" w:name="_Toc28012428"/>
      <w:bookmarkStart w:id="810" w:name="_Toc36038381"/>
      <w:bookmarkStart w:id="811" w:name="_Toc45133651"/>
      <w:bookmarkStart w:id="812" w:name="_Toc51762405"/>
      <w:bookmarkStart w:id="813" w:name="_Toc59016977"/>
      <w:bookmarkStart w:id="814" w:name="_Toc68168142"/>
      <w:bookmarkStart w:id="815" w:name="_Toc89295743"/>
      <w:bookmarkStart w:id="816" w:name="_Toc94261456"/>
      <w:bookmarkStart w:id="817" w:name="_Toc104199110"/>
      <w:r>
        <w:t>6.2</w:t>
      </w:r>
      <w:r w:rsidRPr="00AA2E4A">
        <w:t>.3.</w:t>
      </w:r>
      <w:r>
        <w:t>3</w:t>
      </w:r>
      <w:r w:rsidRPr="00AA2E4A">
        <w:t>.4</w:t>
      </w:r>
      <w:r>
        <w:t>.1</w:t>
      </w:r>
      <w:r>
        <w:tab/>
        <w:t>Overview</w:t>
      </w:r>
      <w:bookmarkEnd w:id="809"/>
      <w:bookmarkEnd w:id="810"/>
      <w:bookmarkEnd w:id="811"/>
      <w:bookmarkEnd w:id="812"/>
      <w:bookmarkEnd w:id="813"/>
      <w:bookmarkEnd w:id="814"/>
      <w:bookmarkEnd w:id="815"/>
      <w:bookmarkEnd w:id="816"/>
      <w:bookmarkEnd w:id="817"/>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818" w:name="_Toc28012429"/>
      <w:bookmarkStart w:id="819" w:name="_Toc36038382"/>
      <w:bookmarkStart w:id="820" w:name="_Toc45133652"/>
      <w:bookmarkStart w:id="821" w:name="_Toc51762406"/>
      <w:bookmarkStart w:id="822" w:name="_Toc59016978"/>
      <w:bookmarkStart w:id="823" w:name="_Toc68168143"/>
      <w:bookmarkStart w:id="824" w:name="_Toc89295744"/>
      <w:bookmarkStart w:id="825" w:name="_Toc94261457"/>
      <w:bookmarkStart w:id="826" w:name="_Toc104199111"/>
      <w:r>
        <w:t>6.2</w:t>
      </w:r>
      <w:r w:rsidRPr="00AA2E4A">
        <w:t>.3.</w:t>
      </w:r>
      <w:r>
        <w:t>3</w:t>
      </w:r>
      <w:r w:rsidRPr="00AA2E4A">
        <w:t>.4</w:t>
      </w:r>
      <w:r>
        <w:t>.2</w:t>
      </w:r>
      <w:r>
        <w:tab/>
        <w:t>Operation: delete</w:t>
      </w:r>
      <w:bookmarkEnd w:id="818"/>
      <w:bookmarkEnd w:id="819"/>
      <w:bookmarkEnd w:id="820"/>
      <w:bookmarkEnd w:id="821"/>
      <w:bookmarkEnd w:id="822"/>
      <w:bookmarkEnd w:id="823"/>
      <w:bookmarkEnd w:id="824"/>
      <w:bookmarkEnd w:id="825"/>
      <w:bookmarkEnd w:id="826"/>
    </w:p>
    <w:p w14:paraId="217CF382" w14:textId="77777777" w:rsidR="00E32AAC" w:rsidRDefault="00E32AAC" w:rsidP="00EF2AC7">
      <w:pPr>
        <w:pStyle w:val="7"/>
      </w:pPr>
      <w:bookmarkStart w:id="827" w:name="_Toc28012430"/>
      <w:bookmarkStart w:id="828" w:name="_Toc36038383"/>
      <w:bookmarkStart w:id="829" w:name="_Toc45133653"/>
      <w:bookmarkStart w:id="830" w:name="_Toc51762407"/>
      <w:bookmarkStart w:id="831" w:name="_Toc59016979"/>
      <w:bookmarkStart w:id="832" w:name="_Toc68168144"/>
      <w:bookmarkStart w:id="833" w:name="_Toc89295745"/>
      <w:bookmarkStart w:id="834" w:name="_Toc94261458"/>
      <w:bookmarkStart w:id="835" w:name="_Toc104199112"/>
      <w:r>
        <w:t>6.2</w:t>
      </w:r>
      <w:r w:rsidRPr="00AA2E4A">
        <w:t>.3.</w:t>
      </w:r>
      <w:r>
        <w:t>3</w:t>
      </w:r>
      <w:r w:rsidRPr="00AA2E4A">
        <w:t>.4</w:t>
      </w:r>
      <w:r>
        <w:t>.2.1</w:t>
      </w:r>
      <w:r>
        <w:tab/>
        <w:t>Description</w:t>
      </w:r>
      <w:bookmarkEnd w:id="827"/>
      <w:bookmarkEnd w:id="828"/>
      <w:bookmarkEnd w:id="829"/>
      <w:bookmarkEnd w:id="830"/>
      <w:bookmarkEnd w:id="831"/>
      <w:bookmarkEnd w:id="832"/>
      <w:bookmarkEnd w:id="833"/>
      <w:bookmarkEnd w:id="834"/>
      <w:bookmarkEnd w:id="835"/>
    </w:p>
    <w:p w14:paraId="51967C38" w14:textId="77777777" w:rsidR="00E32AAC" w:rsidRDefault="00E32AAC" w:rsidP="00EF2AC7">
      <w:pPr>
        <w:pStyle w:val="7"/>
      </w:pPr>
      <w:bookmarkStart w:id="836" w:name="_Toc28012431"/>
      <w:bookmarkStart w:id="837" w:name="_Toc36038384"/>
      <w:bookmarkStart w:id="838" w:name="_Toc45133654"/>
      <w:bookmarkStart w:id="839" w:name="_Toc51762408"/>
      <w:bookmarkStart w:id="840" w:name="_Toc59016980"/>
      <w:bookmarkStart w:id="841" w:name="_Toc68168145"/>
      <w:bookmarkStart w:id="842" w:name="_Toc89295746"/>
      <w:bookmarkStart w:id="843" w:name="_Toc94261459"/>
      <w:bookmarkStart w:id="844" w:name="_Toc104199113"/>
      <w:r>
        <w:t>6.2</w:t>
      </w:r>
      <w:r w:rsidRPr="00AA2E4A">
        <w:t>.3.</w:t>
      </w:r>
      <w:r>
        <w:t>3</w:t>
      </w:r>
      <w:r w:rsidRPr="00AA2E4A">
        <w:t>.4</w:t>
      </w:r>
      <w:r>
        <w:t>.2.2</w:t>
      </w:r>
      <w:r>
        <w:tab/>
        <w:t>Operation Definition</w:t>
      </w:r>
      <w:bookmarkEnd w:id="836"/>
      <w:bookmarkEnd w:id="837"/>
      <w:bookmarkEnd w:id="838"/>
      <w:bookmarkEnd w:id="839"/>
      <w:bookmarkEnd w:id="840"/>
      <w:bookmarkEnd w:id="841"/>
      <w:bookmarkEnd w:id="842"/>
      <w:bookmarkEnd w:id="843"/>
      <w:bookmarkEnd w:id="844"/>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1BFE3EBA"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0F3F5A28"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845" w:name="_Toc89295747"/>
      <w:bookmarkStart w:id="846" w:name="_Toc94261460"/>
      <w:bookmarkStart w:id="847" w:name="_Toc104199114"/>
      <w:r>
        <w:t>6.2.3.4</w:t>
      </w:r>
      <w:r>
        <w:tab/>
      </w:r>
      <w:bookmarkStart w:id="848" w:name="_Toc59016981"/>
      <w:bookmarkStart w:id="849" w:name="_Toc68168146"/>
      <w:r>
        <w:t>Resource: Events Subscription (Document)</w:t>
      </w:r>
      <w:bookmarkEnd w:id="845"/>
      <w:bookmarkEnd w:id="846"/>
      <w:bookmarkEnd w:id="847"/>
      <w:bookmarkEnd w:id="848"/>
      <w:bookmarkEnd w:id="849"/>
    </w:p>
    <w:p w14:paraId="7804445C" w14:textId="77777777" w:rsidR="00E32AAC" w:rsidRDefault="00E32AAC" w:rsidP="00E32AAC">
      <w:pPr>
        <w:pStyle w:val="50"/>
      </w:pPr>
      <w:bookmarkStart w:id="850" w:name="_Toc28012433"/>
      <w:bookmarkStart w:id="851" w:name="_Toc36038386"/>
      <w:bookmarkStart w:id="852" w:name="_Toc45133656"/>
      <w:bookmarkStart w:id="853" w:name="_Toc51762410"/>
      <w:bookmarkStart w:id="854" w:name="_Toc59016982"/>
      <w:bookmarkStart w:id="855" w:name="_Toc68168147"/>
      <w:bookmarkStart w:id="856" w:name="_Toc89295748"/>
      <w:bookmarkStart w:id="857" w:name="_Toc94261461"/>
      <w:bookmarkStart w:id="858" w:name="_Toc104199115"/>
      <w:r>
        <w:t>6.2.3.4.1</w:t>
      </w:r>
      <w:r>
        <w:tab/>
        <w:t>Description</w:t>
      </w:r>
      <w:bookmarkEnd w:id="850"/>
      <w:bookmarkEnd w:id="851"/>
      <w:bookmarkEnd w:id="852"/>
      <w:bookmarkEnd w:id="853"/>
      <w:bookmarkEnd w:id="854"/>
      <w:bookmarkEnd w:id="855"/>
      <w:bookmarkEnd w:id="856"/>
      <w:bookmarkEnd w:id="857"/>
      <w:bookmarkEnd w:id="858"/>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859" w:name="_Toc28012434"/>
      <w:bookmarkStart w:id="860" w:name="_Toc36038387"/>
      <w:bookmarkStart w:id="861" w:name="_Toc45133657"/>
      <w:bookmarkStart w:id="862" w:name="_Toc51762411"/>
      <w:bookmarkStart w:id="863" w:name="_Toc59016983"/>
      <w:bookmarkStart w:id="864" w:name="_Toc68168148"/>
      <w:bookmarkStart w:id="865" w:name="_Toc89295749"/>
      <w:bookmarkStart w:id="866" w:name="_Toc94261462"/>
      <w:bookmarkStart w:id="867" w:name="_Toc104199116"/>
      <w:r>
        <w:t>6.2.3.4.2</w:t>
      </w:r>
      <w:r>
        <w:tab/>
        <w:t xml:space="preserve">Resource </w:t>
      </w:r>
      <w:r w:rsidR="00F851BD">
        <w:t>Definition</w:t>
      </w:r>
      <w:bookmarkEnd w:id="859"/>
      <w:bookmarkEnd w:id="860"/>
      <w:bookmarkEnd w:id="861"/>
      <w:bookmarkEnd w:id="862"/>
      <w:bookmarkEnd w:id="863"/>
      <w:bookmarkEnd w:id="864"/>
      <w:bookmarkEnd w:id="865"/>
      <w:bookmarkEnd w:id="866"/>
      <w:bookmarkEnd w:id="86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1841E527" w:rsidR="00E32AAC" w:rsidRPr="0014594E" w:rsidRDefault="00F851BD" w:rsidP="00987EFA">
            <w:pPr>
              <w:pStyle w:val="ZH"/>
              <w:keepNext/>
              <w:keepLines/>
              <w:framePr w:wrap="auto" w:vAnchor="margin" w:hAnchor="text" w:xAlign="left" w:yAlign="inline"/>
              <w:widowControl/>
              <w:rPr>
                <w:noProof w:val="0"/>
                <w:sz w:val="18"/>
              </w:rPr>
            </w:pPr>
            <w:r w:rsidRPr="005F2324">
              <w:rPr>
                <w:noProof w:val="0"/>
                <w:sz w:val="18"/>
              </w:rPr>
              <w:t>Identifier of an Individual TSC Application Sessions resource.</w:t>
            </w:r>
          </w:p>
        </w:tc>
      </w:tr>
    </w:tbl>
    <w:p w14:paraId="030BDA4A" w14:textId="77777777" w:rsidR="00E32AAC" w:rsidRDefault="00E32AAC" w:rsidP="00E32AAC"/>
    <w:p w14:paraId="78C200C7" w14:textId="77777777" w:rsidR="00E32AAC" w:rsidRDefault="00E32AAC" w:rsidP="00E32AAC">
      <w:pPr>
        <w:pStyle w:val="50"/>
      </w:pPr>
      <w:bookmarkStart w:id="868" w:name="_Toc28012435"/>
      <w:bookmarkStart w:id="869" w:name="_Toc36038388"/>
      <w:bookmarkStart w:id="870" w:name="_Toc45133658"/>
      <w:bookmarkStart w:id="871" w:name="_Toc51762412"/>
      <w:bookmarkStart w:id="872" w:name="_Toc59016984"/>
      <w:bookmarkStart w:id="873" w:name="_Toc68168149"/>
      <w:bookmarkStart w:id="874" w:name="_Toc89295750"/>
      <w:bookmarkStart w:id="875" w:name="_Toc94261463"/>
      <w:bookmarkStart w:id="876" w:name="_Toc104199117"/>
      <w:r>
        <w:lastRenderedPageBreak/>
        <w:t>6.2.3.4.3</w:t>
      </w:r>
      <w:r>
        <w:tab/>
        <w:t>Resource Standard Methods</w:t>
      </w:r>
      <w:bookmarkEnd w:id="868"/>
      <w:bookmarkEnd w:id="869"/>
      <w:bookmarkEnd w:id="870"/>
      <w:bookmarkEnd w:id="871"/>
      <w:bookmarkEnd w:id="872"/>
      <w:bookmarkEnd w:id="873"/>
      <w:bookmarkEnd w:id="874"/>
      <w:bookmarkEnd w:id="875"/>
      <w:bookmarkEnd w:id="876"/>
    </w:p>
    <w:p w14:paraId="45A4BF77" w14:textId="77777777" w:rsidR="00E32AAC" w:rsidRDefault="00E32AAC" w:rsidP="00E32AAC">
      <w:pPr>
        <w:pStyle w:val="6"/>
      </w:pPr>
      <w:bookmarkStart w:id="877" w:name="_Toc28012436"/>
      <w:bookmarkStart w:id="878" w:name="_Toc36038389"/>
      <w:bookmarkStart w:id="879" w:name="_Toc45133659"/>
      <w:bookmarkStart w:id="880" w:name="_Toc51762413"/>
      <w:bookmarkStart w:id="881" w:name="_Toc59016985"/>
      <w:bookmarkStart w:id="882" w:name="_Toc68168150"/>
      <w:bookmarkStart w:id="883" w:name="_Toc89295751"/>
      <w:bookmarkStart w:id="884" w:name="_Toc94261464"/>
      <w:bookmarkStart w:id="885" w:name="_Toc104199118"/>
      <w:r>
        <w:t>6.2.3.4.3.1</w:t>
      </w:r>
      <w:r>
        <w:tab/>
        <w:t>PUT</w:t>
      </w:r>
      <w:bookmarkEnd w:id="877"/>
      <w:bookmarkEnd w:id="878"/>
      <w:bookmarkEnd w:id="879"/>
      <w:bookmarkEnd w:id="880"/>
      <w:bookmarkEnd w:id="881"/>
      <w:bookmarkEnd w:id="882"/>
      <w:bookmarkEnd w:id="883"/>
      <w:bookmarkEnd w:id="884"/>
      <w:bookmarkEnd w:id="885"/>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886" w:name="_Toc28012437"/>
      <w:bookmarkStart w:id="887" w:name="_Toc36038390"/>
      <w:bookmarkStart w:id="888" w:name="_Toc45133660"/>
      <w:bookmarkStart w:id="889" w:name="_Toc51762414"/>
      <w:bookmarkStart w:id="890" w:name="_Toc59016986"/>
      <w:bookmarkStart w:id="891" w:name="_Toc68168151"/>
      <w:bookmarkStart w:id="892" w:name="_Toc89295752"/>
      <w:bookmarkStart w:id="893" w:name="_Toc94261465"/>
      <w:bookmarkStart w:id="894" w:name="_Toc104199119"/>
      <w:r>
        <w:t>6.2.3.4.3.2</w:t>
      </w:r>
      <w:r>
        <w:tab/>
        <w:t>DELETE</w:t>
      </w:r>
      <w:bookmarkEnd w:id="886"/>
      <w:bookmarkEnd w:id="887"/>
      <w:bookmarkEnd w:id="888"/>
      <w:bookmarkEnd w:id="889"/>
      <w:bookmarkEnd w:id="890"/>
      <w:bookmarkEnd w:id="891"/>
      <w:bookmarkEnd w:id="892"/>
      <w:bookmarkEnd w:id="893"/>
      <w:bookmarkEnd w:id="894"/>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3A6C6270" w:rsidR="00E32AAC" w:rsidRDefault="00E32AAC" w:rsidP="00987EFA">
            <w:pPr>
              <w:pStyle w:val="TAL"/>
            </w:pPr>
            <w:r>
              <w:t xml:space="preserve">The </w:t>
            </w:r>
            <w:r w:rsidR="00DC073D" w:rsidRPr="00F218CC">
              <w:t>Events Subscription sub-resourc</w:t>
            </w:r>
            <w:r>
              <w:t xml:space="preserve"> resource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895" w:name="_Toc28012438"/>
      <w:bookmarkStart w:id="896" w:name="_Toc36038391"/>
      <w:bookmarkStart w:id="897" w:name="_Toc45133661"/>
      <w:bookmarkStart w:id="898" w:name="_Toc51762415"/>
      <w:bookmarkStart w:id="899" w:name="_Toc59016987"/>
      <w:bookmarkStart w:id="900" w:name="_Toc68168152"/>
      <w:bookmarkStart w:id="901" w:name="_Toc89295753"/>
      <w:bookmarkStart w:id="902" w:name="_Toc94261466"/>
      <w:bookmarkStart w:id="903" w:name="_Toc104199120"/>
      <w:r>
        <w:lastRenderedPageBreak/>
        <w:t>6.2.3.4.4</w:t>
      </w:r>
      <w:r>
        <w:tab/>
        <w:t>Resource Custom Operations</w:t>
      </w:r>
      <w:bookmarkEnd w:id="895"/>
      <w:bookmarkEnd w:id="896"/>
      <w:bookmarkEnd w:id="897"/>
      <w:bookmarkEnd w:id="898"/>
      <w:bookmarkEnd w:id="899"/>
      <w:bookmarkEnd w:id="900"/>
      <w:bookmarkEnd w:id="901"/>
      <w:bookmarkEnd w:id="902"/>
      <w:bookmarkEnd w:id="903"/>
    </w:p>
    <w:p w14:paraId="3405F010" w14:textId="77777777" w:rsidR="00E32AAC" w:rsidRPr="004829B1" w:rsidRDefault="00E32AAC" w:rsidP="00E32AAC">
      <w:r>
        <w:t>None.</w:t>
      </w:r>
    </w:p>
    <w:p w14:paraId="62D762E9" w14:textId="77777777" w:rsidR="00E32AAC" w:rsidRDefault="00E32AAC" w:rsidP="00E32AAC">
      <w:pPr>
        <w:pStyle w:val="30"/>
      </w:pPr>
      <w:bookmarkStart w:id="904" w:name="_Toc89295754"/>
      <w:bookmarkStart w:id="905" w:name="_Toc94261467"/>
      <w:bookmarkStart w:id="906" w:name="_Toc104199121"/>
      <w:r>
        <w:t>6.2.4</w:t>
      </w:r>
      <w:r>
        <w:tab/>
        <w:t>Custom Operations without associated resources</w:t>
      </w:r>
      <w:bookmarkEnd w:id="904"/>
      <w:bookmarkEnd w:id="905"/>
      <w:bookmarkEnd w:id="906"/>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907" w:name="_Toc89295755"/>
      <w:bookmarkStart w:id="908" w:name="_Toc94261468"/>
      <w:bookmarkStart w:id="909" w:name="_Toc104199122"/>
      <w:bookmarkStart w:id="910" w:name="_Toc78815795"/>
      <w:r>
        <w:t>6.2.5</w:t>
      </w:r>
      <w:r>
        <w:tab/>
        <w:t>Notifications</w:t>
      </w:r>
      <w:bookmarkEnd w:id="907"/>
      <w:bookmarkEnd w:id="908"/>
      <w:bookmarkEnd w:id="909"/>
    </w:p>
    <w:p w14:paraId="7F660D82" w14:textId="77777777" w:rsidR="00E32AAC" w:rsidRPr="000A7435" w:rsidRDefault="00E32AAC" w:rsidP="00E32AAC">
      <w:pPr>
        <w:pStyle w:val="40"/>
      </w:pPr>
      <w:bookmarkStart w:id="911" w:name="_Toc89295756"/>
      <w:bookmarkStart w:id="912" w:name="_Toc94261469"/>
      <w:bookmarkStart w:id="913" w:name="_Toc104199123"/>
      <w:r>
        <w:t>6.2.5.1</w:t>
      </w:r>
      <w:r>
        <w:tab/>
        <w:t>General</w:t>
      </w:r>
      <w:bookmarkEnd w:id="910"/>
      <w:bookmarkEnd w:id="911"/>
      <w:bookmarkEnd w:id="912"/>
      <w:bookmarkEnd w:id="913"/>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914" w:name="_Toc78815796"/>
      <w:bookmarkStart w:id="915" w:name="_Toc89295757"/>
      <w:bookmarkStart w:id="916" w:name="_Toc94261470"/>
      <w:bookmarkStart w:id="917" w:name="_Toc104199124"/>
      <w:r>
        <w:t>6.2.5.2</w:t>
      </w:r>
      <w:r>
        <w:tab/>
      </w:r>
      <w:bookmarkEnd w:id="914"/>
      <w:r>
        <w:t>Event Notification</w:t>
      </w:r>
      <w:bookmarkEnd w:id="915"/>
      <w:bookmarkEnd w:id="916"/>
      <w:bookmarkEnd w:id="917"/>
    </w:p>
    <w:p w14:paraId="50EDAC9F" w14:textId="77777777" w:rsidR="00E32AAC" w:rsidRPr="00986E88" w:rsidRDefault="00E32AAC" w:rsidP="00E32AAC">
      <w:pPr>
        <w:pStyle w:val="50"/>
        <w:rPr>
          <w:noProof/>
        </w:rPr>
      </w:pPr>
      <w:bookmarkStart w:id="918" w:name="_Toc78815797"/>
      <w:bookmarkStart w:id="919" w:name="_Toc89295758"/>
      <w:bookmarkStart w:id="920" w:name="_Toc94261471"/>
      <w:bookmarkStart w:id="921" w:name="_Toc104199125"/>
      <w:r>
        <w:t>6.2.5.2</w:t>
      </w:r>
      <w:r w:rsidRPr="00986E88">
        <w:rPr>
          <w:noProof/>
        </w:rPr>
        <w:t>.1</w:t>
      </w:r>
      <w:r w:rsidRPr="00986E88">
        <w:rPr>
          <w:noProof/>
        </w:rPr>
        <w:tab/>
        <w:t>Description</w:t>
      </w:r>
      <w:bookmarkEnd w:id="918"/>
      <w:bookmarkEnd w:id="919"/>
      <w:bookmarkEnd w:id="920"/>
      <w:bookmarkEnd w:id="921"/>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922" w:name="_Toc78815798"/>
      <w:bookmarkStart w:id="923" w:name="_Toc89295759"/>
      <w:bookmarkStart w:id="924" w:name="_Toc94261472"/>
      <w:bookmarkStart w:id="925" w:name="_Toc104199126"/>
      <w:r>
        <w:t>6.2.5.2</w:t>
      </w:r>
      <w:r w:rsidRPr="00986E88">
        <w:rPr>
          <w:noProof/>
        </w:rPr>
        <w:t>.2</w:t>
      </w:r>
      <w:r w:rsidRPr="00986E88">
        <w:rPr>
          <w:noProof/>
        </w:rPr>
        <w:tab/>
        <w:t>Target URI</w:t>
      </w:r>
      <w:bookmarkEnd w:id="922"/>
      <w:bookmarkEnd w:id="923"/>
      <w:bookmarkEnd w:id="924"/>
      <w:bookmarkEnd w:id="92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926" w:name="_Toc78815799"/>
      <w:bookmarkStart w:id="927" w:name="_Toc89295760"/>
      <w:bookmarkStart w:id="928" w:name="_Toc94261473"/>
      <w:bookmarkStart w:id="929" w:name="_Toc104199127"/>
      <w:r>
        <w:t>6.2.5.2</w:t>
      </w:r>
      <w:r w:rsidRPr="00986E88">
        <w:rPr>
          <w:noProof/>
        </w:rPr>
        <w:t>.3</w:t>
      </w:r>
      <w:r w:rsidRPr="00986E88">
        <w:rPr>
          <w:noProof/>
        </w:rPr>
        <w:tab/>
        <w:t>Standard Methods</w:t>
      </w:r>
      <w:bookmarkEnd w:id="926"/>
      <w:bookmarkEnd w:id="927"/>
      <w:bookmarkEnd w:id="928"/>
      <w:bookmarkEnd w:id="929"/>
    </w:p>
    <w:p w14:paraId="27EFA480" w14:textId="77777777" w:rsidR="00E32AAC" w:rsidRPr="00986E88" w:rsidRDefault="00E32AAC" w:rsidP="00D208E0">
      <w:pPr>
        <w:pStyle w:val="6"/>
        <w:rPr>
          <w:noProof/>
        </w:rPr>
      </w:pPr>
      <w:bookmarkStart w:id="930" w:name="_Toc104199128"/>
      <w:r>
        <w:t>6.2.5.2.3</w:t>
      </w:r>
      <w:r w:rsidRPr="00986E88">
        <w:rPr>
          <w:noProof/>
        </w:rPr>
        <w:t>.1</w:t>
      </w:r>
      <w:r w:rsidRPr="00986E88">
        <w:rPr>
          <w:noProof/>
        </w:rPr>
        <w:tab/>
        <w:t>POST</w:t>
      </w:r>
      <w:bookmarkEnd w:id="930"/>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931" w:name="_Toc78815800"/>
      <w:bookmarkStart w:id="932" w:name="_Toc89295761"/>
      <w:bookmarkStart w:id="933" w:name="_Toc94261474"/>
      <w:bookmarkStart w:id="934" w:name="_Toc104199129"/>
      <w:r>
        <w:t>6.2.5.3</w:t>
      </w:r>
      <w:r>
        <w:tab/>
      </w:r>
      <w:bookmarkEnd w:id="931"/>
      <w:r>
        <w:t>Termination Request</w:t>
      </w:r>
      <w:bookmarkEnd w:id="932"/>
      <w:bookmarkEnd w:id="933"/>
      <w:bookmarkEnd w:id="934"/>
    </w:p>
    <w:p w14:paraId="52D543C4" w14:textId="77777777" w:rsidR="00E32AAC" w:rsidRPr="00986E88" w:rsidRDefault="00E32AAC" w:rsidP="00E32AAC">
      <w:pPr>
        <w:pStyle w:val="50"/>
        <w:rPr>
          <w:noProof/>
        </w:rPr>
      </w:pPr>
      <w:bookmarkStart w:id="935" w:name="_Toc89295762"/>
      <w:bookmarkStart w:id="936" w:name="_Toc94261475"/>
      <w:bookmarkStart w:id="937" w:name="_Toc104199130"/>
      <w:r>
        <w:t>6.2.5.3</w:t>
      </w:r>
      <w:r w:rsidRPr="00986E88">
        <w:rPr>
          <w:noProof/>
        </w:rPr>
        <w:t>.1</w:t>
      </w:r>
      <w:r w:rsidRPr="00986E88">
        <w:rPr>
          <w:noProof/>
        </w:rPr>
        <w:tab/>
        <w:t>Description</w:t>
      </w:r>
      <w:bookmarkEnd w:id="935"/>
      <w:bookmarkEnd w:id="936"/>
      <w:bookmarkEnd w:id="937"/>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938" w:name="_Toc89295763"/>
      <w:bookmarkStart w:id="939" w:name="_Toc94261476"/>
      <w:bookmarkStart w:id="940" w:name="_Toc104199131"/>
      <w:r>
        <w:t>6.2.5.3</w:t>
      </w:r>
      <w:r w:rsidRPr="00986E88">
        <w:rPr>
          <w:noProof/>
        </w:rPr>
        <w:t>.2</w:t>
      </w:r>
      <w:r w:rsidRPr="00986E88">
        <w:rPr>
          <w:noProof/>
        </w:rPr>
        <w:tab/>
        <w:t>Target URI</w:t>
      </w:r>
      <w:bookmarkEnd w:id="938"/>
      <w:bookmarkEnd w:id="939"/>
      <w:bookmarkEnd w:id="940"/>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941" w:name="_Toc89295764"/>
      <w:bookmarkStart w:id="942" w:name="_Toc94261477"/>
      <w:bookmarkStart w:id="943" w:name="_Toc104199132"/>
      <w:r>
        <w:t>6.2.5.3</w:t>
      </w:r>
      <w:r w:rsidRPr="00986E88">
        <w:rPr>
          <w:noProof/>
        </w:rPr>
        <w:t>.3</w:t>
      </w:r>
      <w:r w:rsidRPr="00986E88">
        <w:rPr>
          <w:noProof/>
        </w:rPr>
        <w:tab/>
        <w:t>Standard Methods</w:t>
      </w:r>
      <w:bookmarkEnd w:id="941"/>
      <w:bookmarkEnd w:id="942"/>
      <w:bookmarkEnd w:id="943"/>
    </w:p>
    <w:p w14:paraId="7DCE8EA9" w14:textId="77777777" w:rsidR="00E32AAC" w:rsidRPr="00986E88" w:rsidRDefault="00E32AAC" w:rsidP="00D208E0">
      <w:pPr>
        <w:pStyle w:val="6"/>
        <w:rPr>
          <w:noProof/>
        </w:rPr>
      </w:pPr>
      <w:bookmarkStart w:id="944" w:name="_Toc104199133"/>
      <w:r>
        <w:t>6.2.5.3.3</w:t>
      </w:r>
      <w:r w:rsidRPr="00986E88">
        <w:rPr>
          <w:noProof/>
        </w:rPr>
        <w:t>.1</w:t>
      </w:r>
      <w:r w:rsidRPr="00986E88">
        <w:rPr>
          <w:noProof/>
        </w:rPr>
        <w:tab/>
        <w:t>POST</w:t>
      </w:r>
      <w:bookmarkEnd w:id="944"/>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lastRenderedPageBreak/>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945" w:name="_Toc89295765"/>
      <w:bookmarkStart w:id="946" w:name="_Toc94261478"/>
      <w:bookmarkStart w:id="947" w:name="_Toc104199134"/>
      <w:r>
        <w:t>6.2.6</w:t>
      </w:r>
      <w:r>
        <w:tab/>
        <w:t>Data Model</w:t>
      </w:r>
      <w:bookmarkEnd w:id="945"/>
      <w:bookmarkEnd w:id="946"/>
      <w:bookmarkEnd w:id="947"/>
    </w:p>
    <w:p w14:paraId="2E2F1C74" w14:textId="77777777" w:rsidR="00626335" w:rsidRDefault="00626335" w:rsidP="00626335">
      <w:pPr>
        <w:pStyle w:val="40"/>
      </w:pPr>
      <w:bookmarkStart w:id="948" w:name="_Toc89295766"/>
      <w:bookmarkStart w:id="949" w:name="_Toc94261479"/>
      <w:bookmarkStart w:id="950" w:name="_Toc104199135"/>
      <w:r>
        <w:t>6.2.6.1</w:t>
      </w:r>
      <w:r>
        <w:tab/>
        <w:t>General</w:t>
      </w:r>
      <w:bookmarkEnd w:id="948"/>
      <w:bookmarkEnd w:id="949"/>
      <w:bookmarkEnd w:id="950"/>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626335" w:rsidRPr="00B54FF5" w14:paraId="077C180F" w14:textId="77777777" w:rsidTr="00743D85">
        <w:trPr>
          <w:jc w:val="center"/>
        </w:trPr>
        <w:tc>
          <w:tcPr>
            <w:tcW w:w="2487" w:type="dxa"/>
          </w:tcPr>
          <w:p w14:paraId="23531D07" w14:textId="77777777" w:rsidR="00626335" w:rsidRPr="0016361A" w:rsidRDefault="00626335" w:rsidP="00626335">
            <w:pPr>
              <w:pStyle w:val="TAL"/>
            </w:pPr>
            <w:r>
              <w:t>Dnn</w:t>
            </w:r>
          </w:p>
        </w:tc>
        <w:tc>
          <w:tcPr>
            <w:tcW w:w="1848" w:type="dxa"/>
          </w:tcPr>
          <w:p w14:paraId="468D5D79" w14:textId="77777777" w:rsidR="00626335" w:rsidRPr="0016361A" w:rsidRDefault="00626335" w:rsidP="00626335">
            <w:pPr>
              <w:pStyle w:val="TAL"/>
            </w:pPr>
            <w:r>
              <w:t>3GPP TS 29.571 [15]</w:t>
            </w:r>
          </w:p>
        </w:tc>
        <w:tc>
          <w:tcPr>
            <w:tcW w:w="3217" w:type="dxa"/>
          </w:tcPr>
          <w:p w14:paraId="3847D32F" w14:textId="77777777" w:rsidR="00626335" w:rsidRPr="0016361A" w:rsidRDefault="00626335" w:rsidP="00626335">
            <w:pPr>
              <w:pStyle w:val="TAL"/>
              <w:rPr>
                <w:rFonts w:cs="Arial"/>
                <w:szCs w:val="18"/>
              </w:rPr>
            </w:pPr>
            <w:r>
              <w:t>The DNN the user is connected to.</w:t>
            </w:r>
          </w:p>
        </w:tc>
        <w:tc>
          <w:tcPr>
            <w:tcW w:w="1872" w:type="dxa"/>
          </w:tcPr>
          <w:p w14:paraId="367D7EF4" w14:textId="77777777" w:rsidR="00626335" w:rsidRPr="0016361A" w:rsidRDefault="00626335" w:rsidP="00626335">
            <w:pPr>
              <w:pStyle w:val="TAL"/>
              <w:rPr>
                <w:rFonts w:cs="Arial"/>
                <w:szCs w:val="18"/>
              </w:rPr>
            </w:pPr>
          </w:p>
        </w:tc>
      </w:tr>
      <w:tr w:rsidR="00626335" w:rsidRPr="00B54FF5" w14:paraId="7B4FF75F" w14:textId="77777777" w:rsidTr="00743D85">
        <w:trPr>
          <w:jc w:val="center"/>
        </w:trPr>
        <w:tc>
          <w:tcPr>
            <w:tcW w:w="2487" w:type="dxa"/>
          </w:tcPr>
          <w:p w14:paraId="3EB39A84" w14:textId="77777777" w:rsidR="00626335" w:rsidRDefault="00626335" w:rsidP="00626335">
            <w:pPr>
              <w:pStyle w:val="TAL"/>
            </w:pPr>
            <w:r>
              <w:t>EthFlowDescription</w:t>
            </w:r>
          </w:p>
        </w:tc>
        <w:tc>
          <w:tcPr>
            <w:tcW w:w="1848" w:type="dxa"/>
          </w:tcPr>
          <w:p w14:paraId="0B3B9418" w14:textId="72DC571E" w:rsidR="00626335" w:rsidRDefault="00626335" w:rsidP="005E4FD4">
            <w:pPr>
              <w:pStyle w:val="TAL"/>
            </w:pPr>
            <w:r>
              <w:t>3GPP TS 29.514 [</w:t>
            </w:r>
            <w:r w:rsidR="005E4FD4">
              <w:t>20</w:t>
            </w:r>
            <w:r>
              <w:t>]</w:t>
            </w:r>
          </w:p>
        </w:tc>
        <w:tc>
          <w:tcPr>
            <w:tcW w:w="3217" w:type="dxa"/>
          </w:tcPr>
          <w:p w14:paraId="07AD23E8" w14:textId="77777777" w:rsidR="00626335" w:rsidRDefault="00626335" w:rsidP="00626335">
            <w:pPr>
              <w:pStyle w:val="TAL"/>
            </w:pPr>
            <w:r>
              <w:rPr>
                <w:rFonts w:cs="Arial"/>
                <w:szCs w:val="18"/>
              </w:rPr>
              <w:t>Defines a packet filter for an Ethernet flow.</w:t>
            </w:r>
          </w:p>
        </w:tc>
        <w:tc>
          <w:tcPr>
            <w:tcW w:w="1872" w:type="dxa"/>
          </w:tcPr>
          <w:p w14:paraId="18471DD3" w14:textId="77777777" w:rsidR="00626335" w:rsidRPr="0016361A" w:rsidRDefault="00626335" w:rsidP="00626335">
            <w:pPr>
              <w:pStyle w:val="TAL"/>
              <w:rPr>
                <w:rFonts w:cs="Arial"/>
                <w:szCs w:val="18"/>
              </w:rPr>
            </w:pPr>
          </w:p>
        </w:tc>
      </w:tr>
      <w:tr w:rsidR="00626335" w:rsidRPr="00B54FF5" w14:paraId="1E88E67D" w14:textId="77777777" w:rsidTr="00743D85">
        <w:trPr>
          <w:jc w:val="center"/>
        </w:trPr>
        <w:tc>
          <w:tcPr>
            <w:tcW w:w="2487" w:type="dxa"/>
          </w:tcPr>
          <w:p w14:paraId="45D201E7" w14:textId="77777777" w:rsidR="00626335" w:rsidRDefault="00626335" w:rsidP="00626335">
            <w:pPr>
              <w:pStyle w:val="TAL"/>
            </w:pPr>
            <w:r>
              <w:t>FlowInfo</w:t>
            </w:r>
          </w:p>
        </w:tc>
        <w:tc>
          <w:tcPr>
            <w:tcW w:w="1848" w:type="dxa"/>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626335" w:rsidRPr="0016361A" w:rsidRDefault="00626335" w:rsidP="00626335">
            <w:pPr>
              <w:pStyle w:val="TAL"/>
              <w:rPr>
                <w:rFonts w:cs="Arial"/>
                <w:szCs w:val="18"/>
              </w:rPr>
            </w:pPr>
          </w:p>
        </w:tc>
      </w:tr>
      <w:tr w:rsidR="00626335" w:rsidRPr="00B54FF5" w14:paraId="42F7777C" w14:textId="77777777" w:rsidTr="00743D85">
        <w:trPr>
          <w:jc w:val="center"/>
        </w:trPr>
        <w:tc>
          <w:tcPr>
            <w:tcW w:w="2487" w:type="dxa"/>
          </w:tcPr>
          <w:p w14:paraId="04FF1012" w14:textId="77777777" w:rsidR="00626335" w:rsidRPr="0016361A" w:rsidRDefault="00626335" w:rsidP="00626335">
            <w:pPr>
              <w:pStyle w:val="TAL"/>
            </w:pPr>
            <w:r>
              <w:rPr>
                <w:lang w:eastAsia="zh-CN"/>
              </w:rPr>
              <w:t>IpAddr</w:t>
            </w:r>
          </w:p>
        </w:tc>
        <w:tc>
          <w:tcPr>
            <w:tcW w:w="1848" w:type="dxa"/>
          </w:tcPr>
          <w:p w14:paraId="48184107" w14:textId="77777777" w:rsidR="00626335" w:rsidRPr="0016361A" w:rsidRDefault="00626335" w:rsidP="00626335">
            <w:pPr>
              <w:pStyle w:val="TAL"/>
            </w:pPr>
            <w:r>
              <w:t>3GPP TS 29.571 [15]</w:t>
            </w:r>
          </w:p>
        </w:tc>
        <w:tc>
          <w:tcPr>
            <w:tcW w:w="3217" w:type="dxa"/>
          </w:tcPr>
          <w:p w14:paraId="6583961D" w14:textId="77777777" w:rsidR="00626335" w:rsidRPr="0016361A" w:rsidRDefault="00626335" w:rsidP="00626335">
            <w:pPr>
              <w:pStyle w:val="TAL"/>
              <w:rPr>
                <w:rFonts w:cs="Arial"/>
                <w:szCs w:val="18"/>
              </w:rPr>
            </w:pPr>
            <w:r>
              <w:t>Contains the IP address.</w:t>
            </w:r>
          </w:p>
        </w:tc>
        <w:tc>
          <w:tcPr>
            <w:tcW w:w="1872" w:type="dxa"/>
          </w:tcPr>
          <w:p w14:paraId="0422B7F2" w14:textId="77777777" w:rsidR="00626335" w:rsidRPr="0016361A" w:rsidRDefault="00626335" w:rsidP="00626335">
            <w:pPr>
              <w:pStyle w:val="TAL"/>
              <w:rPr>
                <w:rFonts w:cs="Arial"/>
                <w:szCs w:val="18"/>
              </w:rPr>
            </w:pPr>
          </w:p>
        </w:tc>
      </w:tr>
      <w:tr w:rsidR="00626335" w:rsidRPr="00B54FF5" w14:paraId="73941138" w14:textId="77777777" w:rsidTr="00743D85">
        <w:trPr>
          <w:jc w:val="center"/>
        </w:trPr>
        <w:tc>
          <w:tcPr>
            <w:tcW w:w="2487" w:type="dxa"/>
          </w:tcPr>
          <w:p w14:paraId="2AAFAF35" w14:textId="77777777" w:rsidR="00626335" w:rsidRDefault="00626335" w:rsidP="00626335">
            <w:pPr>
              <w:pStyle w:val="TAL"/>
              <w:rPr>
                <w:lang w:eastAsia="zh-CN"/>
              </w:rPr>
            </w:pPr>
            <w:r>
              <w:t>MacAddr48</w:t>
            </w:r>
          </w:p>
        </w:tc>
        <w:tc>
          <w:tcPr>
            <w:tcW w:w="1848" w:type="dxa"/>
          </w:tcPr>
          <w:p w14:paraId="30E151F5" w14:textId="77777777" w:rsidR="00626335" w:rsidRDefault="00626335" w:rsidP="00626335">
            <w:pPr>
              <w:pStyle w:val="TAL"/>
            </w:pPr>
            <w:r>
              <w:t>3GPP TS 29.571 [15]</w:t>
            </w:r>
          </w:p>
        </w:tc>
        <w:tc>
          <w:tcPr>
            <w:tcW w:w="3217" w:type="dxa"/>
          </w:tcPr>
          <w:p w14:paraId="4F11E557" w14:textId="77777777" w:rsidR="00626335" w:rsidRDefault="00626335" w:rsidP="00626335">
            <w:pPr>
              <w:pStyle w:val="TAL"/>
            </w:pPr>
            <w:r>
              <w:rPr>
                <w:rFonts w:cs="Arial"/>
                <w:szCs w:val="18"/>
              </w:rPr>
              <w:t>MAC Address.</w:t>
            </w:r>
          </w:p>
        </w:tc>
        <w:tc>
          <w:tcPr>
            <w:tcW w:w="1872" w:type="dxa"/>
          </w:tcPr>
          <w:p w14:paraId="7C98236D" w14:textId="77777777" w:rsidR="00626335" w:rsidRPr="0016361A" w:rsidRDefault="00626335" w:rsidP="00626335">
            <w:pPr>
              <w:pStyle w:val="TAL"/>
              <w:rPr>
                <w:rFonts w:cs="Arial"/>
                <w:szCs w:val="18"/>
              </w:rPr>
            </w:pPr>
          </w:p>
        </w:tc>
      </w:tr>
      <w:tr w:rsidR="00626335" w:rsidRPr="00B54FF5" w14:paraId="1747C537" w14:textId="77777777" w:rsidTr="00743D85">
        <w:trPr>
          <w:jc w:val="center"/>
        </w:trPr>
        <w:tc>
          <w:tcPr>
            <w:tcW w:w="2487" w:type="dxa"/>
          </w:tcPr>
          <w:p w14:paraId="12657EAB" w14:textId="77777777" w:rsidR="00626335" w:rsidRDefault="00626335" w:rsidP="00626335">
            <w:pPr>
              <w:pStyle w:val="TAL"/>
            </w:pPr>
            <w:r>
              <w:t>QosMonitoringInformation</w:t>
            </w:r>
          </w:p>
        </w:tc>
        <w:tc>
          <w:tcPr>
            <w:tcW w:w="1848" w:type="dxa"/>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0A2ED339" w14:textId="77777777" w:rsidR="00626335" w:rsidRDefault="00626335" w:rsidP="00626335">
            <w:pPr>
              <w:pStyle w:val="TAL"/>
              <w:rPr>
                <w:rFonts w:cs="Arial"/>
                <w:szCs w:val="18"/>
              </w:rPr>
            </w:pPr>
            <w:r>
              <w:t>Contains Qos Monitoring information.</w:t>
            </w:r>
          </w:p>
        </w:tc>
        <w:tc>
          <w:tcPr>
            <w:tcW w:w="1872" w:type="dxa"/>
          </w:tcPr>
          <w:p w14:paraId="4169EA21" w14:textId="77777777" w:rsidR="00626335" w:rsidRPr="0016361A" w:rsidRDefault="00626335" w:rsidP="00626335">
            <w:pPr>
              <w:pStyle w:val="TAL"/>
              <w:rPr>
                <w:rFonts w:cs="Arial"/>
                <w:szCs w:val="18"/>
              </w:rPr>
            </w:pPr>
          </w:p>
        </w:tc>
      </w:tr>
      <w:tr w:rsidR="005566EB" w:rsidRPr="00B54FF5" w14:paraId="4E93C0D5" w14:textId="77777777" w:rsidTr="00743D85">
        <w:trPr>
          <w:jc w:val="center"/>
        </w:trPr>
        <w:tc>
          <w:tcPr>
            <w:tcW w:w="2487" w:type="dxa"/>
          </w:tcPr>
          <w:p w14:paraId="042A22CE" w14:textId="6CEC2AFF" w:rsidR="005566EB" w:rsidRDefault="005566EB" w:rsidP="005566EB">
            <w:pPr>
              <w:pStyle w:val="TAL"/>
            </w:pPr>
            <w:r>
              <w:t>QosMonitoringInformationRm</w:t>
            </w:r>
          </w:p>
        </w:tc>
        <w:tc>
          <w:tcPr>
            <w:tcW w:w="1848" w:type="dxa"/>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Pr>
          <w:p w14:paraId="642084CE" w14:textId="77777777" w:rsidR="005566EB" w:rsidRPr="0016361A" w:rsidRDefault="005566EB" w:rsidP="005566EB">
            <w:pPr>
              <w:pStyle w:val="TAL"/>
              <w:rPr>
                <w:rFonts w:cs="Arial"/>
                <w:szCs w:val="18"/>
              </w:rPr>
            </w:pPr>
          </w:p>
        </w:tc>
      </w:tr>
      <w:tr w:rsidR="00E32C76" w:rsidRPr="00B54FF5" w14:paraId="0C017677" w14:textId="77777777" w:rsidTr="00743D85">
        <w:trPr>
          <w:jc w:val="center"/>
        </w:trPr>
        <w:tc>
          <w:tcPr>
            <w:tcW w:w="2487" w:type="dxa"/>
          </w:tcPr>
          <w:p w14:paraId="7B3012FA" w14:textId="1AF2A2BB" w:rsidR="00E32C76" w:rsidRDefault="00E32C76" w:rsidP="00E32C76">
            <w:pPr>
              <w:pStyle w:val="TAL"/>
            </w:pPr>
            <w:r>
              <w:t>QosMonitoringReport</w:t>
            </w:r>
          </w:p>
        </w:tc>
        <w:tc>
          <w:tcPr>
            <w:tcW w:w="1848" w:type="dxa"/>
          </w:tcPr>
          <w:p w14:paraId="7E550B5C" w14:textId="695995A8"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E32C76" w:rsidRDefault="00E32C76" w:rsidP="00E32C76">
            <w:pPr>
              <w:pStyle w:val="TAL"/>
            </w:pPr>
            <w:r>
              <w:t>Contains Qos Monitoring Report information.</w:t>
            </w:r>
          </w:p>
        </w:tc>
        <w:tc>
          <w:tcPr>
            <w:tcW w:w="1872" w:type="dxa"/>
          </w:tcPr>
          <w:p w14:paraId="1BC5BD72" w14:textId="77777777" w:rsidR="00E32C76" w:rsidRPr="0016361A" w:rsidRDefault="00E32C76" w:rsidP="00E32C76">
            <w:pPr>
              <w:pStyle w:val="TAL"/>
              <w:rPr>
                <w:rFonts w:cs="Arial"/>
                <w:szCs w:val="18"/>
              </w:rPr>
            </w:pPr>
          </w:p>
        </w:tc>
      </w:tr>
      <w:tr w:rsidR="00E32C76" w:rsidRPr="00B54FF5" w14:paraId="5A252407" w14:textId="77777777" w:rsidTr="00743D85">
        <w:trPr>
          <w:jc w:val="center"/>
        </w:trPr>
        <w:tc>
          <w:tcPr>
            <w:tcW w:w="2487" w:type="dxa"/>
          </w:tcPr>
          <w:p w14:paraId="37657E90" w14:textId="77777777" w:rsidR="00E32C76" w:rsidRPr="0016361A" w:rsidRDefault="00E32C76" w:rsidP="00E32C76">
            <w:pPr>
              <w:pStyle w:val="TAL"/>
            </w:pPr>
            <w:r>
              <w:rPr>
                <w:lang w:eastAsia="zh-CN"/>
              </w:rPr>
              <w:t>Snssai</w:t>
            </w:r>
          </w:p>
        </w:tc>
        <w:tc>
          <w:tcPr>
            <w:tcW w:w="1848" w:type="dxa"/>
          </w:tcPr>
          <w:p w14:paraId="4BB51AE6"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E32C76" w:rsidRPr="0016361A" w:rsidRDefault="00E32C76" w:rsidP="00E32C76">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E32C76" w:rsidRPr="0016361A" w:rsidRDefault="00E32C76" w:rsidP="00E32C76">
            <w:pPr>
              <w:pStyle w:val="TAL"/>
              <w:rPr>
                <w:rFonts w:cs="Arial"/>
                <w:szCs w:val="18"/>
              </w:rPr>
            </w:pPr>
          </w:p>
        </w:tc>
      </w:tr>
      <w:tr w:rsidR="00E32C76" w:rsidRPr="00B54FF5" w14:paraId="3745F729" w14:textId="77777777" w:rsidTr="00743D85">
        <w:trPr>
          <w:jc w:val="center"/>
        </w:trPr>
        <w:tc>
          <w:tcPr>
            <w:tcW w:w="2487" w:type="dxa"/>
          </w:tcPr>
          <w:p w14:paraId="5DE4102F" w14:textId="77777777" w:rsidR="00E32C76" w:rsidRPr="0016361A" w:rsidRDefault="00E32C76" w:rsidP="00E32C76">
            <w:pPr>
              <w:pStyle w:val="TAL"/>
            </w:pPr>
            <w:r>
              <w:rPr>
                <w:lang w:eastAsia="zh-CN"/>
              </w:rPr>
              <w:t>Subscribed</w:t>
            </w:r>
            <w:r>
              <w:rPr>
                <w:rFonts w:hint="eastAsia"/>
                <w:lang w:eastAsia="zh-CN"/>
              </w:rPr>
              <w:t>Event</w:t>
            </w:r>
          </w:p>
        </w:tc>
        <w:tc>
          <w:tcPr>
            <w:tcW w:w="1848" w:type="dxa"/>
          </w:tcPr>
          <w:p w14:paraId="114DCDA5" w14:textId="77777777" w:rsidR="00E32C76" w:rsidRPr="0016361A" w:rsidRDefault="00E32C76" w:rsidP="00E32C7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E32C76" w:rsidRPr="0016361A" w:rsidRDefault="00E32C76" w:rsidP="00E32C76">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E32C76" w:rsidRPr="0016361A" w:rsidRDefault="00E32C76" w:rsidP="00E32C76">
            <w:pPr>
              <w:pStyle w:val="TAL"/>
              <w:rPr>
                <w:rFonts w:cs="Arial"/>
                <w:szCs w:val="18"/>
              </w:rPr>
            </w:pPr>
          </w:p>
        </w:tc>
      </w:tr>
      <w:tr w:rsidR="00E32C76" w:rsidRPr="00B54FF5" w14:paraId="52B04F25" w14:textId="77777777" w:rsidTr="00743D85">
        <w:trPr>
          <w:jc w:val="center"/>
        </w:trPr>
        <w:tc>
          <w:tcPr>
            <w:tcW w:w="2487" w:type="dxa"/>
          </w:tcPr>
          <w:p w14:paraId="1227A774" w14:textId="77777777" w:rsidR="00E32C76" w:rsidRPr="0016361A" w:rsidRDefault="00E32C76" w:rsidP="00E32C76">
            <w:pPr>
              <w:pStyle w:val="TAL"/>
            </w:pPr>
            <w:r>
              <w:t>SupportedFeatures</w:t>
            </w:r>
          </w:p>
        </w:tc>
        <w:tc>
          <w:tcPr>
            <w:tcW w:w="1848" w:type="dxa"/>
          </w:tcPr>
          <w:p w14:paraId="164FD287"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E32C76" w:rsidRPr="0016361A" w:rsidRDefault="00E32C76" w:rsidP="00E32C76">
            <w:pPr>
              <w:pStyle w:val="TAL"/>
              <w:rPr>
                <w:rFonts w:cs="Arial"/>
                <w:szCs w:val="18"/>
              </w:rPr>
            </w:pPr>
            <w:r>
              <w:t>Used to negotiate the applicability of the optional features defined in table 5.8-1.</w:t>
            </w:r>
          </w:p>
        </w:tc>
        <w:tc>
          <w:tcPr>
            <w:tcW w:w="1872" w:type="dxa"/>
          </w:tcPr>
          <w:p w14:paraId="7B464ACB" w14:textId="77777777" w:rsidR="00E32C76" w:rsidRPr="0016361A" w:rsidRDefault="00E32C76" w:rsidP="00E32C76">
            <w:pPr>
              <w:pStyle w:val="TAL"/>
              <w:rPr>
                <w:rFonts w:cs="Arial"/>
                <w:szCs w:val="18"/>
              </w:rPr>
            </w:pPr>
          </w:p>
        </w:tc>
      </w:tr>
      <w:tr w:rsidR="00E32C76" w:rsidRPr="00B54FF5" w14:paraId="69A0EF19" w14:textId="77777777" w:rsidTr="00743D85">
        <w:trPr>
          <w:jc w:val="center"/>
        </w:trPr>
        <w:tc>
          <w:tcPr>
            <w:tcW w:w="2487" w:type="dxa"/>
          </w:tcPr>
          <w:p w14:paraId="5B820AD1" w14:textId="61E08E7B" w:rsidR="00E32C76" w:rsidRDefault="00E32C76" w:rsidP="00E32C76">
            <w:pPr>
              <w:pStyle w:val="TAL"/>
            </w:pPr>
            <w:r>
              <w:t>TerminationInfo</w:t>
            </w:r>
          </w:p>
        </w:tc>
        <w:tc>
          <w:tcPr>
            <w:tcW w:w="1848" w:type="dxa"/>
          </w:tcPr>
          <w:p w14:paraId="26E5EAD7" w14:textId="2477E6A5" w:rsidR="00E32C76" w:rsidRDefault="00E32C76" w:rsidP="00E32C76">
            <w:pPr>
              <w:pStyle w:val="TAL"/>
              <w:rPr>
                <w:lang w:eastAsia="zh-CN"/>
              </w:rPr>
            </w:pPr>
            <w:r>
              <w:t>3GPP TS 29.514 [20]</w:t>
            </w:r>
          </w:p>
        </w:tc>
        <w:tc>
          <w:tcPr>
            <w:tcW w:w="3217" w:type="dxa"/>
          </w:tcPr>
          <w:p w14:paraId="5D6EF7B2" w14:textId="2EDD8625" w:rsidR="00E32C76" w:rsidRDefault="00E32C76" w:rsidP="00E32C76">
            <w:pPr>
              <w:pStyle w:val="TAL"/>
            </w:pPr>
            <w:r>
              <w:t>Includes information related to the termination of the Individual TSC Application Session Context resource.</w:t>
            </w:r>
          </w:p>
        </w:tc>
        <w:tc>
          <w:tcPr>
            <w:tcW w:w="1872" w:type="dxa"/>
          </w:tcPr>
          <w:p w14:paraId="05214D58" w14:textId="77777777" w:rsidR="00E32C76" w:rsidRPr="0016361A" w:rsidRDefault="00E32C76" w:rsidP="00E32C76">
            <w:pPr>
              <w:pStyle w:val="TAL"/>
              <w:rPr>
                <w:rFonts w:cs="Arial"/>
                <w:szCs w:val="18"/>
              </w:rPr>
            </w:pPr>
          </w:p>
        </w:tc>
      </w:tr>
      <w:tr w:rsidR="00E32C76" w:rsidRPr="00B54FF5" w14:paraId="1F0198D8" w14:textId="77777777" w:rsidTr="00743D85">
        <w:trPr>
          <w:jc w:val="center"/>
        </w:trPr>
        <w:tc>
          <w:tcPr>
            <w:tcW w:w="2487" w:type="dxa"/>
          </w:tcPr>
          <w:p w14:paraId="50D932F4" w14:textId="77777777" w:rsidR="00E32C76" w:rsidRDefault="00E32C76" w:rsidP="00E32C76">
            <w:pPr>
              <w:pStyle w:val="TAL"/>
            </w:pPr>
            <w:r>
              <w:rPr>
                <w:lang w:eastAsia="zh-CN"/>
              </w:rPr>
              <w:t>TscQosRequirement</w:t>
            </w:r>
          </w:p>
        </w:tc>
        <w:tc>
          <w:tcPr>
            <w:tcW w:w="1848" w:type="dxa"/>
          </w:tcPr>
          <w:p w14:paraId="3784A5CA" w14:textId="37337CDE"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E32C76" w:rsidRDefault="00E32C76" w:rsidP="00E32C76">
            <w:pPr>
              <w:pStyle w:val="TAL"/>
            </w:pPr>
            <w:r>
              <w:rPr>
                <w:lang w:eastAsia="zh-CN"/>
              </w:rPr>
              <w:t>Contains the QoS requirements for time sensitive communication.</w:t>
            </w:r>
          </w:p>
        </w:tc>
        <w:tc>
          <w:tcPr>
            <w:tcW w:w="1872" w:type="dxa"/>
          </w:tcPr>
          <w:p w14:paraId="7EDA7D30" w14:textId="77777777" w:rsidR="00E32C76" w:rsidRPr="0016361A" w:rsidRDefault="00E32C76" w:rsidP="00E32C76">
            <w:pPr>
              <w:pStyle w:val="TAL"/>
              <w:rPr>
                <w:rFonts w:cs="Arial"/>
                <w:szCs w:val="18"/>
              </w:rPr>
            </w:pPr>
          </w:p>
        </w:tc>
      </w:tr>
      <w:tr w:rsidR="00E32C76" w:rsidRPr="00B54FF5" w14:paraId="55F9608B" w14:textId="77777777" w:rsidTr="00743D85">
        <w:trPr>
          <w:jc w:val="center"/>
        </w:trPr>
        <w:tc>
          <w:tcPr>
            <w:tcW w:w="2487" w:type="dxa"/>
          </w:tcPr>
          <w:p w14:paraId="22314595" w14:textId="1401AC3B" w:rsidR="00E32C76" w:rsidRDefault="00E32C76" w:rsidP="00E32C76">
            <w:pPr>
              <w:pStyle w:val="TAL"/>
              <w:rPr>
                <w:lang w:eastAsia="zh-CN"/>
              </w:rPr>
            </w:pPr>
            <w:r>
              <w:rPr>
                <w:lang w:eastAsia="zh-CN"/>
              </w:rPr>
              <w:t>TscQosRequirementRm</w:t>
            </w:r>
          </w:p>
        </w:tc>
        <w:tc>
          <w:tcPr>
            <w:tcW w:w="1848" w:type="dxa"/>
          </w:tcPr>
          <w:p w14:paraId="574736E0" w14:textId="59FBC41D"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E32C76" w:rsidRDefault="00E32C76" w:rsidP="00E32C76">
            <w:pPr>
              <w:pStyle w:val="TAL"/>
              <w:rPr>
                <w:lang w:eastAsia="zh-CN"/>
              </w:rPr>
            </w:pPr>
            <w:r>
              <w:t>This data type is defined in the same way as the "</w:t>
            </w:r>
            <w:r>
              <w:rPr>
                <w:lang w:eastAsia="zh-CN"/>
              </w:rPr>
              <w:t>TscQosRequirement</w:t>
            </w:r>
            <w:r>
              <w:t xml:space="preserve">" data type, but with </w:t>
            </w:r>
            <w:r w:rsidR="00DA660E">
              <w:t>removable attributes</w:t>
            </w:r>
            <w:r>
              <w:t>.</w:t>
            </w:r>
          </w:p>
        </w:tc>
        <w:tc>
          <w:tcPr>
            <w:tcW w:w="1872" w:type="dxa"/>
          </w:tcPr>
          <w:p w14:paraId="43956967" w14:textId="77777777" w:rsidR="00E32C76" w:rsidRPr="0016361A" w:rsidRDefault="00E32C76" w:rsidP="00E32C76">
            <w:pPr>
              <w:pStyle w:val="TAL"/>
              <w:rPr>
                <w:rFonts w:cs="Arial"/>
                <w:szCs w:val="18"/>
              </w:rPr>
            </w:pPr>
          </w:p>
        </w:tc>
      </w:tr>
      <w:tr w:rsidR="00E32C76" w:rsidRPr="00B54FF5" w14:paraId="3BEB2073" w14:textId="77777777" w:rsidTr="00743D85">
        <w:trPr>
          <w:jc w:val="center"/>
        </w:trPr>
        <w:tc>
          <w:tcPr>
            <w:tcW w:w="2487" w:type="dxa"/>
          </w:tcPr>
          <w:p w14:paraId="1B515A6E" w14:textId="77777777" w:rsidR="00E32C76" w:rsidRDefault="00E32C76" w:rsidP="00E32C76">
            <w:pPr>
              <w:pStyle w:val="TAL"/>
            </w:pPr>
            <w:r>
              <w:t>UsageThreshold</w:t>
            </w:r>
          </w:p>
        </w:tc>
        <w:tc>
          <w:tcPr>
            <w:tcW w:w="1848" w:type="dxa"/>
          </w:tcPr>
          <w:p w14:paraId="1B06FE23" w14:textId="5CAB4521"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E32C76" w:rsidRDefault="00E32C76" w:rsidP="00E32C76">
            <w:pPr>
              <w:pStyle w:val="TAL"/>
            </w:pPr>
            <w:r>
              <w:rPr>
                <w:rFonts w:eastAsia="Times New Roman" w:cs="Arial"/>
                <w:szCs w:val="18"/>
              </w:rPr>
              <w:t>Time period and/or traffic volume in which the QoS is to be applied.</w:t>
            </w:r>
          </w:p>
        </w:tc>
        <w:tc>
          <w:tcPr>
            <w:tcW w:w="1872" w:type="dxa"/>
          </w:tcPr>
          <w:p w14:paraId="0093A9F1" w14:textId="77777777" w:rsidR="00E32C76" w:rsidRPr="0016361A" w:rsidRDefault="00E32C76" w:rsidP="00E32C76">
            <w:pPr>
              <w:pStyle w:val="TAL"/>
              <w:rPr>
                <w:rFonts w:cs="Arial"/>
                <w:szCs w:val="18"/>
              </w:rPr>
            </w:pPr>
          </w:p>
        </w:tc>
      </w:tr>
      <w:tr w:rsidR="00E32C76" w:rsidRPr="00B54FF5" w14:paraId="11A04000" w14:textId="77777777" w:rsidTr="00743D85">
        <w:trPr>
          <w:jc w:val="center"/>
        </w:trPr>
        <w:tc>
          <w:tcPr>
            <w:tcW w:w="2487" w:type="dxa"/>
          </w:tcPr>
          <w:p w14:paraId="5D3DC2F8" w14:textId="472FEA7D" w:rsidR="00E32C76" w:rsidRDefault="00E32C76" w:rsidP="00E32C76">
            <w:pPr>
              <w:pStyle w:val="TAL"/>
            </w:pPr>
            <w:r>
              <w:t>UsageThresholdRm</w:t>
            </w:r>
          </w:p>
        </w:tc>
        <w:tc>
          <w:tcPr>
            <w:tcW w:w="1848" w:type="dxa"/>
          </w:tcPr>
          <w:p w14:paraId="256D8C3F" w14:textId="6BF892BA"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E32C76" w:rsidRDefault="00E32C76" w:rsidP="00E32C76">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E32C76" w:rsidRPr="0016361A" w:rsidRDefault="00E32C76" w:rsidP="00E32C76">
            <w:pPr>
              <w:pStyle w:val="TAL"/>
              <w:rPr>
                <w:rFonts w:cs="Arial"/>
                <w:szCs w:val="18"/>
              </w:rPr>
            </w:pPr>
          </w:p>
        </w:tc>
      </w:tr>
      <w:tr w:rsidR="00E32C76" w:rsidRPr="00B54FF5" w14:paraId="171FA767" w14:textId="77777777" w:rsidTr="00743D85">
        <w:trPr>
          <w:jc w:val="center"/>
        </w:trPr>
        <w:tc>
          <w:tcPr>
            <w:tcW w:w="2487" w:type="dxa"/>
          </w:tcPr>
          <w:p w14:paraId="4648A176" w14:textId="77777777" w:rsidR="00E32C76" w:rsidRPr="0016361A" w:rsidRDefault="00E32C76" w:rsidP="00E32C76">
            <w:pPr>
              <w:pStyle w:val="TAL"/>
            </w:pPr>
            <w:r>
              <w:rPr>
                <w:lang w:eastAsia="zh-CN"/>
              </w:rPr>
              <w:t>Uri</w:t>
            </w:r>
          </w:p>
        </w:tc>
        <w:tc>
          <w:tcPr>
            <w:tcW w:w="1848" w:type="dxa"/>
          </w:tcPr>
          <w:p w14:paraId="6B670E52"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E32C76" w:rsidRPr="0016361A" w:rsidRDefault="00E32C76" w:rsidP="00E32C76">
            <w:pPr>
              <w:pStyle w:val="TAL"/>
              <w:rPr>
                <w:rFonts w:cs="Arial"/>
                <w:szCs w:val="18"/>
              </w:rPr>
            </w:pPr>
            <w:r>
              <w:rPr>
                <w:rFonts w:cs="Arial" w:hint="eastAsia"/>
                <w:szCs w:val="18"/>
                <w:lang w:eastAsia="zh-CN"/>
              </w:rPr>
              <w:t>Identifies a referenced resource.</w:t>
            </w:r>
          </w:p>
        </w:tc>
        <w:tc>
          <w:tcPr>
            <w:tcW w:w="1872" w:type="dxa"/>
          </w:tcPr>
          <w:p w14:paraId="0D9B3A7E" w14:textId="77777777" w:rsidR="00E32C76" w:rsidRPr="0016361A" w:rsidRDefault="00E32C76" w:rsidP="00E32C76">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951" w:name="_Toc89295767"/>
      <w:bookmarkStart w:id="952" w:name="_Toc94261480"/>
      <w:bookmarkStart w:id="953" w:name="_Toc1041991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1"/>
      <w:bookmarkEnd w:id="952"/>
      <w:bookmarkEnd w:id="953"/>
    </w:p>
    <w:p w14:paraId="64CE2041" w14:textId="77777777" w:rsidR="00626335" w:rsidRDefault="00626335" w:rsidP="00626335">
      <w:pPr>
        <w:pStyle w:val="50"/>
      </w:pPr>
      <w:bookmarkStart w:id="954" w:name="_Toc89295768"/>
      <w:bookmarkStart w:id="955" w:name="_Toc94261481"/>
      <w:bookmarkStart w:id="956" w:name="_Toc104199137"/>
      <w:r>
        <w:t>6.2.6.2.1</w:t>
      </w:r>
      <w:r>
        <w:tab/>
        <w:t>Introduction</w:t>
      </w:r>
      <w:bookmarkEnd w:id="954"/>
      <w:bookmarkEnd w:id="955"/>
      <w:bookmarkEnd w:id="956"/>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957" w:name="_Toc89295769"/>
      <w:bookmarkStart w:id="958" w:name="_Toc94261482"/>
      <w:bookmarkStart w:id="959" w:name="_Toc104199138"/>
      <w:r>
        <w:lastRenderedPageBreak/>
        <w:t>6.2.6.2.2</w:t>
      </w:r>
      <w:r>
        <w:tab/>
        <w:t>Type TscAppSessionContextData</w:t>
      </w:r>
      <w:bookmarkEnd w:id="957"/>
      <w:bookmarkEnd w:id="958"/>
      <w:bookmarkEnd w:id="959"/>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451AE083"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p>
        </w:tc>
        <w:tc>
          <w:tcPr>
            <w:tcW w:w="1350" w:type="dxa"/>
          </w:tcPr>
          <w:p w14:paraId="78EB3A0E" w14:textId="77777777" w:rsidR="00626335" w:rsidRDefault="00626335" w:rsidP="00626335">
            <w:pPr>
              <w:pStyle w:val="TAL"/>
              <w:rPr>
                <w:rFonts w:cs="Arial"/>
                <w:szCs w:val="18"/>
              </w:rPr>
            </w:pPr>
          </w:p>
        </w:tc>
      </w:tr>
      <w:tr w:rsidR="00626335" w14:paraId="7AE5C3FF" w14:textId="77777777" w:rsidTr="00743D85">
        <w:trPr>
          <w:cantSplit/>
          <w:jc w:val="center"/>
        </w:trPr>
        <w:tc>
          <w:tcPr>
            <w:tcW w:w="1609" w:type="dxa"/>
          </w:tcPr>
          <w:p w14:paraId="0C6AF777" w14:textId="77777777" w:rsidR="00626335" w:rsidRDefault="00626335" w:rsidP="00626335">
            <w:pPr>
              <w:pStyle w:val="TAL"/>
              <w:rPr>
                <w:lang w:eastAsia="zh-CN"/>
              </w:rPr>
            </w:pPr>
            <w:r>
              <w:rPr>
                <w:lang w:eastAsia="zh-CN"/>
              </w:rPr>
              <w:t>ethFlowInfo</w:t>
            </w:r>
          </w:p>
        </w:tc>
        <w:tc>
          <w:tcPr>
            <w:tcW w:w="1800" w:type="dxa"/>
          </w:tcPr>
          <w:p w14:paraId="7EA44B7F" w14:textId="77777777" w:rsidR="00626335" w:rsidRDefault="00626335" w:rsidP="00626335">
            <w:pPr>
              <w:pStyle w:val="TAL"/>
              <w:rPr>
                <w:lang w:eastAsia="zh-CN"/>
              </w:rPr>
            </w:pPr>
            <w:r>
              <w:t>array(EthFlowDescription)</w:t>
            </w:r>
          </w:p>
        </w:tc>
        <w:tc>
          <w:tcPr>
            <w:tcW w:w="360" w:type="dxa"/>
          </w:tcPr>
          <w:p w14:paraId="7FF13AF9" w14:textId="77777777" w:rsidR="00626335" w:rsidRDefault="00626335" w:rsidP="00626335">
            <w:pPr>
              <w:pStyle w:val="TAC"/>
              <w:rPr>
                <w:lang w:eastAsia="zh-CN"/>
              </w:rPr>
            </w:pPr>
            <w:r>
              <w:t>C</w:t>
            </w:r>
          </w:p>
        </w:tc>
        <w:tc>
          <w:tcPr>
            <w:tcW w:w="1170" w:type="dxa"/>
          </w:tcPr>
          <w:p w14:paraId="64705BC4" w14:textId="15FB41CB" w:rsidR="00626335" w:rsidRDefault="00DA660E" w:rsidP="00DA660E">
            <w:pPr>
              <w:pStyle w:val="TAC"/>
              <w:rPr>
                <w:lang w:eastAsia="zh-CN"/>
              </w:rPr>
            </w:pPr>
            <w:r>
              <w:t>1</w:t>
            </w:r>
            <w:r w:rsidR="00626335">
              <w:t>..</w:t>
            </w:r>
            <w:r>
              <w:t>N</w:t>
            </w:r>
          </w:p>
        </w:tc>
        <w:tc>
          <w:tcPr>
            <w:tcW w:w="3330" w:type="dxa"/>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626335" w:rsidRDefault="00626335" w:rsidP="00716BC4">
            <w:pPr>
              <w:pStyle w:val="TAL"/>
              <w:rPr>
                <w:lang w:eastAsia="zh-CN"/>
              </w:rPr>
            </w:pPr>
            <w:r>
              <w:rPr>
                <w:rFonts w:cs="Arial"/>
                <w:szCs w:val="18"/>
              </w:rPr>
              <w:t>(NOTE</w:t>
            </w:r>
            <w:r w:rsidR="00451092">
              <w:rPr>
                <w:lang w:val="en-US" w:eastAsia="zh-CN"/>
              </w:rPr>
              <w:t> 1</w:t>
            </w:r>
            <w:r>
              <w:rPr>
                <w:rFonts w:cs="Arial"/>
                <w:szCs w:val="18"/>
              </w:rPr>
              <w:t>)</w:t>
            </w:r>
          </w:p>
        </w:tc>
        <w:tc>
          <w:tcPr>
            <w:tcW w:w="1350" w:type="dxa"/>
          </w:tcPr>
          <w:p w14:paraId="1597C824" w14:textId="77777777" w:rsidR="00626335" w:rsidRDefault="00626335" w:rsidP="00626335">
            <w:pPr>
              <w:pStyle w:val="TAL"/>
              <w:rPr>
                <w:rFonts w:cs="Arial"/>
                <w:szCs w:val="18"/>
              </w:rPr>
            </w:pPr>
          </w:p>
        </w:tc>
      </w:tr>
      <w:tr w:rsidR="00626335" w14:paraId="5705DD84" w14:textId="77777777" w:rsidTr="00743D85">
        <w:trPr>
          <w:cantSplit/>
          <w:jc w:val="center"/>
        </w:trPr>
        <w:tc>
          <w:tcPr>
            <w:tcW w:w="1609" w:type="dxa"/>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Pr>
          <w:p w14:paraId="2FD957B4" w14:textId="77777777" w:rsidR="00626335" w:rsidRDefault="00626335" w:rsidP="00626335">
            <w:pPr>
              <w:pStyle w:val="TAC"/>
              <w:rPr>
                <w:lang w:eastAsia="zh-CN"/>
              </w:rPr>
            </w:pPr>
            <w:r>
              <w:rPr>
                <w:rFonts w:hint="eastAsia"/>
                <w:lang w:eastAsia="zh-CN"/>
              </w:rPr>
              <w:t>M</w:t>
            </w:r>
          </w:p>
        </w:tc>
        <w:tc>
          <w:tcPr>
            <w:tcW w:w="1170" w:type="dxa"/>
          </w:tcPr>
          <w:p w14:paraId="4006579A" w14:textId="77777777" w:rsidR="00626335" w:rsidRDefault="00626335" w:rsidP="00626335">
            <w:pPr>
              <w:pStyle w:val="TAC"/>
              <w:rPr>
                <w:lang w:eastAsia="zh-CN"/>
              </w:rPr>
            </w:pPr>
            <w:r>
              <w:rPr>
                <w:rFonts w:hint="eastAsia"/>
                <w:lang w:eastAsia="zh-CN"/>
              </w:rPr>
              <w:t>1</w:t>
            </w:r>
          </w:p>
        </w:tc>
        <w:tc>
          <w:tcPr>
            <w:tcW w:w="3330" w:type="dxa"/>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626335" w:rsidRDefault="00626335" w:rsidP="00626335">
            <w:pPr>
              <w:pStyle w:val="TAL"/>
              <w:rPr>
                <w:rFonts w:cs="Arial"/>
                <w:szCs w:val="18"/>
              </w:rPr>
            </w:pPr>
          </w:p>
        </w:tc>
      </w:tr>
      <w:tr w:rsidR="00626335" w14:paraId="1B5D822F" w14:textId="77777777" w:rsidTr="00743D85">
        <w:trPr>
          <w:cantSplit/>
          <w:jc w:val="center"/>
        </w:trPr>
        <w:tc>
          <w:tcPr>
            <w:tcW w:w="1609" w:type="dxa"/>
          </w:tcPr>
          <w:p w14:paraId="170FF86F" w14:textId="77777777" w:rsidR="00626335" w:rsidRDefault="00626335" w:rsidP="00626335">
            <w:pPr>
              <w:pStyle w:val="TAL"/>
              <w:rPr>
                <w:lang w:eastAsia="zh-CN"/>
              </w:rPr>
            </w:pPr>
            <w:r>
              <w:rPr>
                <w:lang w:eastAsia="zh-CN"/>
              </w:rPr>
              <w:t>tscQosReq</w:t>
            </w:r>
          </w:p>
        </w:tc>
        <w:tc>
          <w:tcPr>
            <w:tcW w:w="1800" w:type="dxa"/>
          </w:tcPr>
          <w:p w14:paraId="5ABA67E1" w14:textId="77777777" w:rsidR="00626335" w:rsidRDefault="00626335" w:rsidP="00626335">
            <w:pPr>
              <w:pStyle w:val="TAL"/>
              <w:rPr>
                <w:lang w:eastAsia="zh-CN"/>
              </w:rPr>
            </w:pPr>
            <w:r>
              <w:rPr>
                <w:lang w:eastAsia="zh-CN"/>
              </w:rPr>
              <w:t>TscQosRequirement</w:t>
            </w:r>
          </w:p>
        </w:tc>
        <w:tc>
          <w:tcPr>
            <w:tcW w:w="360" w:type="dxa"/>
          </w:tcPr>
          <w:p w14:paraId="3C300D5D" w14:textId="79A3B98A" w:rsidR="00626335" w:rsidRDefault="00451092" w:rsidP="00626335">
            <w:pPr>
              <w:pStyle w:val="TAC"/>
              <w:rPr>
                <w:lang w:eastAsia="zh-CN"/>
              </w:rPr>
            </w:pPr>
            <w:r>
              <w:rPr>
                <w:lang w:eastAsia="zh-CN"/>
              </w:rPr>
              <w:t>C</w:t>
            </w:r>
          </w:p>
        </w:tc>
        <w:tc>
          <w:tcPr>
            <w:tcW w:w="1170" w:type="dxa"/>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5903C896" w14:textId="2ECC11EA" w:rsidR="00626335" w:rsidRDefault="00626335" w:rsidP="00716BC4">
            <w:pPr>
              <w:pStyle w:val="TAL"/>
              <w:rPr>
                <w:lang w:eastAsia="zh-CN"/>
              </w:rPr>
            </w:pPr>
            <w:r>
              <w:rPr>
                <w:lang w:eastAsia="zh-CN"/>
              </w:rPr>
              <w:t>Contains the QoS requirements for time sensitive communication.</w:t>
            </w:r>
            <w:r w:rsidR="00451092">
              <w:rPr>
                <w:rFonts w:cs="Arial"/>
                <w:szCs w:val="18"/>
              </w:rPr>
              <w:t xml:space="preserve"> (NOTE</w:t>
            </w:r>
            <w:r w:rsidR="00451092">
              <w:rPr>
                <w:lang w:val="en-US" w:eastAsia="zh-CN"/>
              </w:rPr>
              <w:t> 2</w:t>
            </w:r>
            <w:r w:rsidR="00451092">
              <w:rPr>
                <w:rFonts w:cs="Arial"/>
                <w:szCs w:val="18"/>
              </w:rPr>
              <w:t>)</w:t>
            </w:r>
          </w:p>
        </w:tc>
        <w:tc>
          <w:tcPr>
            <w:tcW w:w="1350" w:type="dxa"/>
          </w:tcPr>
          <w:p w14:paraId="0132F7EA" w14:textId="77777777" w:rsidR="00626335" w:rsidRDefault="00626335" w:rsidP="00626335">
            <w:pPr>
              <w:pStyle w:val="TAL"/>
              <w:rPr>
                <w:rFonts w:cs="Arial"/>
                <w:szCs w:val="18"/>
              </w:rPr>
            </w:pPr>
          </w:p>
        </w:tc>
      </w:tr>
      <w:tr w:rsidR="00626335" w14:paraId="0E6C78E0" w14:textId="77777777" w:rsidTr="00743D85">
        <w:trPr>
          <w:cantSplit/>
          <w:jc w:val="center"/>
        </w:trPr>
        <w:tc>
          <w:tcPr>
            <w:tcW w:w="1609" w:type="dxa"/>
          </w:tcPr>
          <w:p w14:paraId="6D580510" w14:textId="77777777" w:rsidR="00626335" w:rsidRDefault="00626335" w:rsidP="00626335">
            <w:pPr>
              <w:pStyle w:val="TAL"/>
              <w:rPr>
                <w:lang w:eastAsia="zh-CN"/>
              </w:rPr>
            </w:pPr>
            <w:r>
              <w:rPr>
                <w:rFonts w:hint="eastAsia"/>
                <w:lang w:eastAsia="zh-CN"/>
              </w:rPr>
              <w:t>qosReference</w:t>
            </w:r>
          </w:p>
        </w:tc>
        <w:tc>
          <w:tcPr>
            <w:tcW w:w="1800" w:type="dxa"/>
          </w:tcPr>
          <w:p w14:paraId="64C720CC" w14:textId="77777777" w:rsidR="00626335" w:rsidRDefault="00626335" w:rsidP="00626335">
            <w:pPr>
              <w:pStyle w:val="TAL"/>
              <w:rPr>
                <w:lang w:eastAsia="zh-CN"/>
              </w:rPr>
            </w:pPr>
            <w:r>
              <w:rPr>
                <w:rFonts w:hint="eastAsia"/>
                <w:lang w:eastAsia="zh-CN"/>
              </w:rPr>
              <w:t>string</w:t>
            </w:r>
          </w:p>
        </w:tc>
        <w:tc>
          <w:tcPr>
            <w:tcW w:w="360" w:type="dxa"/>
          </w:tcPr>
          <w:p w14:paraId="46421C95" w14:textId="1911CA76" w:rsidR="00626335" w:rsidRDefault="00451092" w:rsidP="00626335">
            <w:pPr>
              <w:pStyle w:val="TAC"/>
              <w:rPr>
                <w:lang w:eastAsia="zh-CN"/>
              </w:rPr>
            </w:pPr>
            <w:r>
              <w:rPr>
                <w:lang w:eastAsia="zh-CN"/>
              </w:rPr>
              <w:t>C</w:t>
            </w:r>
          </w:p>
        </w:tc>
        <w:tc>
          <w:tcPr>
            <w:tcW w:w="1170" w:type="dxa"/>
          </w:tcPr>
          <w:p w14:paraId="714F5E3C" w14:textId="6E790E0D" w:rsidR="00626335" w:rsidRDefault="00DA660E" w:rsidP="00626335">
            <w:pPr>
              <w:pStyle w:val="TAC"/>
              <w:rPr>
                <w:lang w:eastAsia="zh-CN"/>
              </w:rPr>
            </w:pPr>
            <w:r>
              <w:rPr>
                <w:lang w:eastAsia="zh-CN"/>
              </w:rPr>
              <w:t>0..</w:t>
            </w:r>
            <w:r w:rsidR="00626335">
              <w:rPr>
                <w:rFonts w:hint="eastAsia"/>
                <w:lang w:eastAsia="zh-CN"/>
              </w:rPr>
              <w:t>1</w:t>
            </w:r>
          </w:p>
        </w:tc>
        <w:tc>
          <w:tcPr>
            <w:tcW w:w="3330" w:type="dxa"/>
          </w:tcPr>
          <w:p w14:paraId="0CDF2966" w14:textId="1EB98AB4" w:rsidR="00626335" w:rsidRDefault="00626335" w:rsidP="00716BC4">
            <w:pPr>
              <w:pStyle w:val="TAL"/>
              <w:rPr>
                <w:lang w:eastAsia="zh-CN"/>
              </w:rPr>
            </w:pPr>
            <w:r>
              <w:rPr>
                <w:rFonts w:cs="Arial" w:hint="eastAsia"/>
                <w:szCs w:val="18"/>
                <w:lang w:eastAsia="zh-CN"/>
              </w:rPr>
              <w:t>Identifies a pre-defined QoS information</w:t>
            </w:r>
            <w:r w:rsidR="00451092">
              <w:rPr>
                <w:rFonts w:cs="Arial"/>
                <w:szCs w:val="18"/>
                <w:lang w:eastAsia="zh-CN"/>
              </w:rPr>
              <w:t>.</w:t>
            </w:r>
            <w:r w:rsidR="00451092">
              <w:rPr>
                <w:rFonts w:cs="Arial"/>
                <w:szCs w:val="18"/>
              </w:rPr>
              <w:t xml:space="preserve"> (NOTE</w:t>
            </w:r>
            <w:r w:rsidR="00451092">
              <w:rPr>
                <w:lang w:val="en-US" w:eastAsia="zh-CN"/>
              </w:rPr>
              <w:t> 2</w:t>
            </w:r>
            <w:r w:rsidR="00451092">
              <w:rPr>
                <w:rFonts w:cs="Arial"/>
                <w:szCs w:val="18"/>
              </w:rPr>
              <w:t>)</w:t>
            </w:r>
            <w:r w:rsidR="00B82CFC">
              <w:rPr>
                <w:rFonts w:cs="Arial"/>
                <w:szCs w:val="18"/>
              </w:rPr>
              <w:t xml:space="preserve"> (NOTE</w:t>
            </w:r>
            <w:r w:rsidR="00B82CFC">
              <w:rPr>
                <w:lang w:val="en-US" w:eastAsia="zh-CN"/>
              </w:rPr>
              <w:t> 3</w:t>
            </w:r>
            <w:r w:rsidR="00B82CFC">
              <w:rPr>
                <w:rFonts w:cs="Arial"/>
                <w:szCs w:val="18"/>
              </w:rPr>
              <w:t>)</w:t>
            </w:r>
          </w:p>
        </w:tc>
        <w:tc>
          <w:tcPr>
            <w:tcW w:w="1350" w:type="dxa"/>
          </w:tcPr>
          <w:p w14:paraId="6843DC6F" w14:textId="77777777" w:rsidR="00626335" w:rsidRDefault="00626335" w:rsidP="00626335">
            <w:pPr>
              <w:pStyle w:val="TAL"/>
              <w:rPr>
                <w:rFonts w:cs="Arial"/>
                <w:szCs w:val="18"/>
              </w:rPr>
            </w:pPr>
          </w:p>
        </w:tc>
      </w:tr>
      <w:tr w:rsidR="00626335" w14:paraId="3213C900" w14:textId="77777777" w:rsidTr="00743D85">
        <w:trPr>
          <w:cantSplit/>
          <w:jc w:val="center"/>
        </w:trPr>
        <w:tc>
          <w:tcPr>
            <w:tcW w:w="1609" w:type="dxa"/>
          </w:tcPr>
          <w:p w14:paraId="7265E816" w14:textId="77777777" w:rsidR="00626335" w:rsidRDefault="00626335" w:rsidP="00626335">
            <w:pPr>
              <w:pStyle w:val="TAL"/>
              <w:rPr>
                <w:lang w:eastAsia="zh-CN"/>
              </w:rPr>
            </w:pPr>
            <w:r>
              <w:rPr>
                <w:lang w:eastAsia="zh-CN"/>
              </w:rPr>
              <w:t>altQosReferences</w:t>
            </w:r>
          </w:p>
        </w:tc>
        <w:tc>
          <w:tcPr>
            <w:tcW w:w="1800" w:type="dxa"/>
          </w:tcPr>
          <w:p w14:paraId="4A859578" w14:textId="77777777" w:rsidR="00626335" w:rsidRDefault="00626335" w:rsidP="00626335">
            <w:pPr>
              <w:pStyle w:val="TAL"/>
              <w:rPr>
                <w:lang w:eastAsia="zh-CN"/>
              </w:rPr>
            </w:pPr>
            <w:r>
              <w:rPr>
                <w:lang w:eastAsia="zh-CN"/>
              </w:rPr>
              <w:t>array(string)</w:t>
            </w:r>
          </w:p>
        </w:tc>
        <w:tc>
          <w:tcPr>
            <w:tcW w:w="360" w:type="dxa"/>
          </w:tcPr>
          <w:p w14:paraId="01C3F1A4" w14:textId="5A90D6ED" w:rsidR="00626335" w:rsidRDefault="00451092" w:rsidP="00626335">
            <w:pPr>
              <w:pStyle w:val="TAC"/>
              <w:rPr>
                <w:lang w:eastAsia="zh-CN"/>
              </w:rPr>
            </w:pPr>
            <w:r>
              <w:rPr>
                <w:lang w:eastAsia="zh-CN"/>
              </w:rPr>
              <w:t>C</w:t>
            </w:r>
          </w:p>
        </w:tc>
        <w:tc>
          <w:tcPr>
            <w:tcW w:w="1170" w:type="dxa"/>
          </w:tcPr>
          <w:p w14:paraId="5519DA46" w14:textId="5C5242DA" w:rsidR="00626335" w:rsidRDefault="00626335" w:rsidP="00451092">
            <w:pPr>
              <w:pStyle w:val="TAC"/>
              <w:rPr>
                <w:lang w:eastAsia="zh-CN"/>
              </w:rPr>
            </w:pPr>
            <w:r>
              <w:rPr>
                <w:lang w:eastAsia="zh-CN"/>
              </w:rPr>
              <w:t>1</w:t>
            </w:r>
            <w:r w:rsidR="00451092">
              <w:rPr>
                <w:lang w:eastAsia="zh-CN"/>
              </w:rPr>
              <w:t>..N</w:t>
            </w:r>
          </w:p>
        </w:tc>
        <w:tc>
          <w:tcPr>
            <w:tcW w:w="3330" w:type="dxa"/>
          </w:tcPr>
          <w:p w14:paraId="5BD78406" w14:textId="4F589987" w:rsidR="00626335" w:rsidRDefault="00626335" w:rsidP="00716BC4">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r w:rsidR="00451092">
              <w:t xml:space="preserve"> </w:t>
            </w:r>
            <w:r w:rsidR="00451092">
              <w:rPr>
                <w:rFonts w:cs="Arial"/>
                <w:szCs w:val="18"/>
              </w:rPr>
              <w:t>(NOTE</w:t>
            </w:r>
            <w:r w:rsidR="00451092">
              <w:rPr>
                <w:lang w:val="en-US" w:eastAsia="zh-CN"/>
              </w:rPr>
              <w:t> 3</w:t>
            </w:r>
            <w:r w:rsidR="00451092">
              <w:rPr>
                <w:rFonts w:cs="Arial"/>
                <w:szCs w:val="18"/>
              </w:rPr>
              <w:t>)</w:t>
            </w:r>
          </w:p>
        </w:tc>
        <w:tc>
          <w:tcPr>
            <w:tcW w:w="1350" w:type="dxa"/>
          </w:tcPr>
          <w:p w14:paraId="75F0CDCB" w14:textId="77777777" w:rsidR="00626335" w:rsidRDefault="00626335" w:rsidP="00626335">
            <w:pPr>
              <w:pStyle w:val="TAL"/>
              <w:rPr>
                <w:rFonts w:cs="Arial"/>
                <w:szCs w:val="18"/>
              </w:rPr>
            </w:pPr>
          </w:p>
        </w:tc>
      </w:tr>
      <w:tr w:rsidR="00451092" w14:paraId="4A49AC6C" w14:textId="77777777" w:rsidTr="00743D85">
        <w:trPr>
          <w:cantSplit/>
          <w:jc w:val="center"/>
        </w:trPr>
        <w:tc>
          <w:tcPr>
            <w:tcW w:w="1609" w:type="dxa"/>
          </w:tcPr>
          <w:p w14:paraId="1B70AAAB" w14:textId="6D04415E" w:rsidR="00451092" w:rsidRDefault="00451092" w:rsidP="00451092">
            <w:pPr>
              <w:pStyle w:val="TAL"/>
              <w:rPr>
                <w:lang w:eastAsia="zh-CN"/>
              </w:rPr>
            </w:pPr>
            <w:r>
              <w:rPr>
                <w:lang w:eastAsia="zh-CN"/>
              </w:rPr>
              <w:t>altQosReqs</w:t>
            </w:r>
          </w:p>
        </w:tc>
        <w:tc>
          <w:tcPr>
            <w:tcW w:w="1800" w:type="dxa"/>
          </w:tcPr>
          <w:p w14:paraId="4C501E96" w14:textId="574CA244" w:rsidR="00451092" w:rsidRDefault="00451092" w:rsidP="00451092">
            <w:pPr>
              <w:pStyle w:val="TAL"/>
              <w:rPr>
                <w:lang w:eastAsia="zh-CN"/>
              </w:rPr>
            </w:pPr>
            <w:r>
              <w:t>array(AlternativeServiceRequirementsData)</w:t>
            </w:r>
          </w:p>
        </w:tc>
        <w:tc>
          <w:tcPr>
            <w:tcW w:w="360" w:type="dxa"/>
          </w:tcPr>
          <w:p w14:paraId="38B250BC" w14:textId="31F9F2EE" w:rsidR="00451092" w:rsidRDefault="00451092" w:rsidP="00451092">
            <w:pPr>
              <w:pStyle w:val="TAC"/>
              <w:rPr>
                <w:lang w:eastAsia="zh-CN"/>
              </w:rPr>
            </w:pPr>
            <w:r>
              <w:rPr>
                <w:rFonts w:hint="eastAsia"/>
                <w:lang w:eastAsia="zh-CN"/>
              </w:rPr>
              <w:t>C</w:t>
            </w:r>
          </w:p>
        </w:tc>
        <w:tc>
          <w:tcPr>
            <w:tcW w:w="1170" w:type="dxa"/>
          </w:tcPr>
          <w:p w14:paraId="2BD019E2" w14:textId="5CE96156" w:rsidR="00451092" w:rsidRDefault="00451092" w:rsidP="00451092">
            <w:pPr>
              <w:pStyle w:val="TAC"/>
              <w:rPr>
                <w:lang w:eastAsia="zh-CN"/>
              </w:rPr>
            </w:pPr>
            <w:r>
              <w:rPr>
                <w:rFonts w:hint="eastAsia"/>
                <w:lang w:eastAsia="zh-CN"/>
              </w:rPr>
              <w:t>1</w:t>
            </w:r>
            <w:r>
              <w:rPr>
                <w:lang w:eastAsia="zh-CN"/>
              </w:rPr>
              <w:t>..N</w:t>
            </w:r>
          </w:p>
        </w:tc>
        <w:tc>
          <w:tcPr>
            <w:tcW w:w="3330" w:type="dxa"/>
          </w:tcPr>
          <w:p w14:paraId="697DC7EB" w14:textId="3E3C976B" w:rsidR="00451092" w:rsidRDefault="00451092" w:rsidP="00716BC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451092" w:rsidRDefault="00451092" w:rsidP="00451092">
            <w:pPr>
              <w:pStyle w:val="TAL"/>
              <w:rPr>
                <w:rFonts w:cs="Arial"/>
                <w:szCs w:val="18"/>
              </w:rPr>
            </w:pPr>
          </w:p>
        </w:tc>
      </w:tr>
      <w:tr w:rsidR="00451092" w14:paraId="197DF6A1" w14:textId="77777777" w:rsidTr="00743D85">
        <w:trPr>
          <w:cantSplit/>
          <w:jc w:val="center"/>
        </w:trPr>
        <w:tc>
          <w:tcPr>
            <w:tcW w:w="1609" w:type="dxa"/>
          </w:tcPr>
          <w:p w14:paraId="3C12E057" w14:textId="77777777" w:rsidR="00451092" w:rsidRDefault="00451092" w:rsidP="00451092">
            <w:pPr>
              <w:pStyle w:val="TAL"/>
              <w:rPr>
                <w:lang w:eastAsia="zh-CN"/>
              </w:rPr>
            </w:pPr>
            <w:r>
              <w:t>evSubsc</w:t>
            </w:r>
          </w:p>
        </w:tc>
        <w:tc>
          <w:tcPr>
            <w:tcW w:w="1800" w:type="dxa"/>
          </w:tcPr>
          <w:p w14:paraId="3B352D31" w14:textId="77777777" w:rsidR="00451092" w:rsidRDefault="00451092" w:rsidP="00451092">
            <w:pPr>
              <w:pStyle w:val="TAL"/>
              <w:rPr>
                <w:lang w:eastAsia="zh-CN"/>
              </w:rPr>
            </w:pPr>
            <w:r>
              <w:t>EventsSubscReqData</w:t>
            </w:r>
          </w:p>
        </w:tc>
        <w:tc>
          <w:tcPr>
            <w:tcW w:w="360" w:type="dxa"/>
          </w:tcPr>
          <w:p w14:paraId="02138480" w14:textId="77777777" w:rsidR="00451092" w:rsidRDefault="00451092" w:rsidP="00451092">
            <w:pPr>
              <w:pStyle w:val="TAC"/>
              <w:rPr>
                <w:lang w:eastAsia="zh-CN"/>
              </w:rPr>
            </w:pPr>
            <w:r>
              <w:rPr>
                <w:rFonts w:hint="eastAsia"/>
                <w:lang w:eastAsia="zh-CN"/>
              </w:rPr>
              <w:t>O</w:t>
            </w:r>
          </w:p>
        </w:tc>
        <w:tc>
          <w:tcPr>
            <w:tcW w:w="1170" w:type="dxa"/>
          </w:tcPr>
          <w:p w14:paraId="41CED1DB" w14:textId="77777777" w:rsidR="00451092" w:rsidRDefault="00451092" w:rsidP="00451092">
            <w:pPr>
              <w:pStyle w:val="TAC"/>
              <w:rPr>
                <w:lang w:eastAsia="zh-CN"/>
              </w:rPr>
            </w:pPr>
            <w:r>
              <w:rPr>
                <w:rFonts w:hint="eastAsia"/>
                <w:lang w:eastAsia="zh-CN"/>
              </w:rPr>
              <w:t>0</w:t>
            </w:r>
            <w:r>
              <w:rPr>
                <w:lang w:eastAsia="zh-CN"/>
              </w:rPr>
              <w:t>..1</w:t>
            </w:r>
          </w:p>
        </w:tc>
        <w:tc>
          <w:tcPr>
            <w:tcW w:w="3330" w:type="dxa"/>
          </w:tcPr>
          <w:p w14:paraId="3655909C" w14:textId="77777777" w:rsidR="00451092" w:rsidRDefault="00451092" w:rsidP="00451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451092" w:rsidRDefault="00451092" w:rsidP="00451092">
            <w:pPr>
              <w:pStyle w:val="TAL"/>
              <w:rPr>
                <w:rFonts w:cs="Arial"/>
                <w:szCs w:val="18"/>
              </w:rPr>
            </w:pPr>
          </w:p>
        </w:tc>
      </w:tr>
      <w:tr w:rsidR="00451092" w14:paraId="6652835A" w14:textId="77777777" w:rsidTr="00743D85">
        <w:trPr>
          <w:cantSplit/>
          <w:jc w:val="center"/>
        </w:trPr>
        <w:tc>
          <w:tcPr>
            <w:tcW w:w="1609" w:type="dxa"/>
          </w:tcPr>
          <w:p w14:paraId="106B4CF1" w14:textId="77777777" w:rsidR="00451092" w:rsidRDefault="00451092" w:rsidP="00451092">
            <w:pPr>
              <w:pStyle w:val="TAL"/>
              <w:rPr>
                <w:lang w:eastAsia="zh-CN"/>
              </w:rPr>
            </w:pPr>
            <w:r>
              <w:t>suppFeat</w:t>
            </w:r>
          </w:p>
        </w:tc>
        <w:tc>
          <w:tcPr>
            <w:tcW w:w="1800" w:type="dxa"/>
          </w:tcPr>
          <w:p w14:paraId="7F7373D7" w14:textId="77777777" w:rsidR="00451092" w:rsidRDefault="00451092" w:rsidP="00451092">
            <w:pPr>
              <w:pStyle w:val="TAL"/>
              <w:rPr>
                <w:lang w:eastAsia="zh-CN"/>
              </w:rPr>
            </w:pPr>
            <w:r>
              <w:t>SupportedFeatures</w:t>
            </w:r>
          </w:p>
        </w:tc>
        <w:tc>
          <w:tcPr>
            <w:tcW w:w="360" w:type="dxa"/>
          </w:tcPr>
          <w:p w14:paraId="0B300B73" w14:textId="77777777" w:rsidR="00451092" w:rsidRDefault="00451092" w:rsidP="00451092">
            <w:pPr>
              <w:pStyle w:val="TAC"/>
              <w:rPr>
                <w:lang w:eastAsia="zh-CN"/>
              </w:rPr>
            </w:pPr>
            <w:r>
              <w:t>C</w:t>
            </w:r>
          </w:p>
        </w:tc>
        <w:tc>
          <w:tcPr>
            <w:tcW w:w="1170" w:type="dxa"/>
          </w:tcPr>
          <w:p w14:paraId="4D33F67F" w14:textId="59ADADD4" w:rsidR="00451092" w:rsidRDefault="001B6532" w:rsidP="00451092">
            <w:pPr>
              <w:pStyle w:val="TAC"/>
              <w:rPr>
                <w:lang w:eastAsia="zh-CN"/>
              </w:rPr>
            </w:pPr>
            <w:r>
              <w:t>0..</w:t>
            </w:r>
            <w:r w:rsidR="00451092">
              <w:t>1</w:t>
            </w:r>
          </w:p>
        </w:tc>
        <w:tc>
          <w:tcPr>
            <w:tcW w:w="3330" w:type="dxa"/>
          </w:tcPr>
          <w:p w14:paraId="5D84370F" w14:textId="77777777" w:rsidR="00451092" w:rsidRDefault="00451092" w:rsidP="00451092">
            <w:pPr>
              <w:pStyle w:val="TAL"/>
            </w:pPr>
            <w:r>
              <w:rPr>
                <w:rFonts w:cs="Arial"/>
                <w:szCs w:val="18"/>
                <w:lang w:eastAsia="zh-CN"/>
              </w:rPr>
              <w:t>This IE represents a l</w:t>
            </w:r>
            <w:r>
              <w:t>ist of Supported features used as described in clause 6.2.8.</w:t>
            </w:r>
          </w:p>
          <w:p w14:paraId="34411AE2" w14:textId="77777777" w:rsidR="00451092" w:rsidRDefault="00451092" w:rsidP="00451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451092" w:rsidRDefault="00451092" w:rsidP="00451092">
            <w:pPr>
              <w:pStyle w:val="TAL"/>
              <w:rPr>
                <w:rFonts w:cs="Arial"/>
                <w:szCs w:val="18"/>
              </w:rPr>
            </w:pPr>
          </w:p>
        </w:tc>
      </w:tr>
      <w:tr w:rsidR="00451092" w14:paraId="5E29AD95" w14:textId="77777777" w:rsidTr="00743D85">
        <w:trPr>
          <w:cantSplit/>
          <w:jc w:val="center"/>
        </w:trPr>
        <w:tc>
          <w:tcPr>
            <w:tcW w:w="9619" w:type="dxa"/>
            <w:gridSpan w:val="6"/>
          </w:tcPr>
          <w:p w14:paraId="2A2D686F" w14:textId="7DF83B0A" w:rsidR="00451092" w:rsidRDefault="00451092" w:rsidP="00863728">
            <w:pPr>
              <w:pStyle w:val="TAN"/>
            </w:pPr>
            <w:r>
              <w:rPr>
                <w:lang w:eastAsia="zh-CN"/>
              </w:rPr>
              <w:t>NOTE</w:t>
            </w:r>
            <w:r w:rsidR="00863728">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863728" w:rsidRDefault="00863728" w:rsidP="00863728">
            <w:pPr>
              <w:pStyle w:val="TAN"/>
              <w:rPr>
                <w:lang w:eastAsia="zh-CN"/>
              </w:rPr>
            </w:pPr>
            <w:r>
              <w:rPr>
                <w:rFonts w:cs="Arial"/>
                <w:szCs w:val="18"/>
              </w:rPr>
              <w:t>NOTE</w:t>
            </w:r>
            <w:r>
              <w:rPr>
                <w:lang w:val="en-US" w:eastAsia="zh-CN"/>
              </w:rPr>
              <w:t> 2</w:t>
            </w:r>
            <w:r>
              <w:rPr>
                <w:lang w:eastAsia="zh-CN"/>
              </w:rPr>
              <w:t>:</w:t>
            </w:r>
            <w:r>
              <w:rPr>
                <w:lang w:eastAsia="zh-CN"/>
              </w:rPr>
              <w:tab/>
            </w:r>
            <w:r w:rsidR="00B82CFC">
              <w:t xml:space="preserve">The attributes "reqGbrDl", "reqGbrUl", "reqMbrDl", "reqMbrUl", "maxTscBurstSize", "req5Gsdelay", and "priority" within the "tscQosReq" attribute may be provided only if the "qosReference" attribute is not provided. </w:t>
            </w:r>
            <w:r w:rsidR="00B82CFC">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068602E5" w14:textId="3DCEFFDD" w:rsidR="00863728" w:rsidRPr="00EE53AD" w:rsidRDefault="00863728" w:rsidP="00716BC4">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rsidR="00B82CFC">
              <w:t xml:space="preserve"> The attributes "qosReference" and "altQosReqs" are also mutually exclusive.</w:t>
            </w:r>
          </w:p>
        </w:tc>
      </w:tr>
    </w:tbl>
    <w:p w14:paraId="7FF51547" w14:textId="77777777" w:rsidR="00626335" w:rsidRPr="000834A3" w:rsidRDefault="00626335" w:rsidP="00EF2AC7"/>
    <w:p w14:paraId="783E3110" w14:textId="77777777" w:rsidR="00626335" w:rsidRDefault="00626335" w:rsidP="00EF2AC7">
      <w:pPr>
        <w:pStyle w:val="50"/>
      </w:pPr>
      <w:bookmarkStart w:id="960" w:name="_Toc89295770"/>
      <w:bookmarkStart w:id="961" w:name="_Toc94261483"/>
      <w:bookmarkStart w:id="962" w:name="_Toc104199139"/>
      <w:r>
        <w:lastRenderedPageBreak/>
        <w:t>6.2.6.2.3</w:t>
      </w:r>
      <w:r>
        <w:tab/>
      </w:r>
      <w:bookmarkStart w:id="963" w:name="_Toc28012460"/>
      <w:bookmarkStart w:id="964" w:name="_Toc36038418"/>
      <w:bookmarkStart w:id="965" w:name="_Toc45133688"/>
      <w:bookmarkStart w:id="966" w:name="_Toc51762442"/>
      <w:bookmarkStart w:id="967" w:name="_Toc59017014"/>
      <w:bookmarkStart w:id="968" w:name="_Toc68168179"/>
      <w:r>
        <w:t>Type EventsSubscReqData</w:t>
      </w:r>
      <w:bookmarkEnd w:id="960"/>
      <w:bookmarkEnd w:id="961"/>
      <w:bookmarkEnd w:id="962"/>
      <w:bookmarkEnd w:id="963"/>
      <w:bookmarkEnd w:id="964"/>
      <w:bookmarkEnd w:id="965"/>
      <w:bookmarkEnd w:id="966"/>
      <w:bookmarkEnd w:id="967"/>
      <w:bookmarkEnd w:id="968"/>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969" w:name="_Toc89295771"/>
      <w:bookmarkStart w:id="970" w:name="_Toc94261484"/>
      <w:bookmarkStart w:id="971" w:name="_Toc104199140"/>
      <w:r>
        <w:t>6.2.6.2.</w:t>
      </w:r>
      <w:r w:rsidR="005E4FD4">
        <w:t>4</w:t>
      </w:r>
      <w:r>
        <w:tab/>
        <w:t>Type TscAppSessionContextUpdateData</w:t>
      </w:r>
      <w:bookmarkEnd w:id="969"/>
      <w:bookmarkEnd w:id="970"/>
      <w:bookmarkEnd w:id="971"/>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6D84FB96"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p>
        </w:tc>
        <w:tc>
          <w:tcPr>
            <w:tcW w:w="1350" w:type="dxa"/>
          </w:tcPr>
          <w:p w14:paraId="4B33BB4A" w14:textId="77777777" w:rsidR="00A34091" w:rsidRDefault="00A34091" w:rsidP="00987EFA">
            <w:pPr>
              <w:pStyle w:val="TAL"/>
              <w:rPr>
                <w:rFonts w:cs="Arial"/>
                <w:szCs w:val="18"/>
              </w:rPr>
            </w:pPr>
          </w:p>
        </w:tc>
      </w:tr>
      <w:tr w:rsidR="00A34091" w14:paraId="1E92B1A8" w14:textId="77777777" w:rsidTr="00743D85">
        <w:trPr>
          <w:cantSplit/>
          <w:jc w:val="center"/>
        </w:trPr>
        <w:tc>
          <w:tcPr>
            <w:tcW w:w="1609" w:type="dxa"/>
          </w:tcPr>
          <w:p w14:paraId="40F9BB75" w14:textId="77777777" w:rsidR="00A34091" w:rsidRDefault="00A34091" w:rsidP="00987EFA">
            <w:pPr>
              <w:pStyle w:val="TAL"/>
              <w:rPr>
                <w:lang w:eastAsia="zh-CN"/>
              </w:rPr>
            </w:pPr>
            <w:r>
              <w:rPr>
                <w:lang w:eastAsia="zh-CN"/>
              </w:rPr>
              <w:t>tscQosReq</w:t>
            </w:r>
          </w:p>
        </w:tc>
        <w:tc>
          <w:tcPr>
            <w:tcW w:w="1800" w:type="dxa"/>
          </w:tcPr>
          <w:p w14:paraId="47995B9C" w14:textId="77777777" w:rsidR="00A34091" w:rsidRDefault="00A34091" w:rsidP="00987EFA">
            <w:pPr>
              <w:pStyle w:val="TAL"/>
            </w:pPr>
            <w:r>
              <w:rPr>
                <w:lang w:eastAsia="zh-CN"/>
              </w:rPr>
              <w:t>TscQosRequirementRm</w:t>
            </w:r>
          </w:p>
        </w:tc>
        <w:tc>
          <w:tcPr>
            <w:tcW w:w="360" w:type="dxa"/>
          </w:tcPr>
          <w:p w14:paraId="615C3CEC" w14:textId="5ADB839B" w:rsidR="00A34091" w:rsidRDefault="00863728" w:rsidP="00987EFA">
            <w:pPr>
              <w:pStyle w:val="TAC"/>
            </w:pPr>
            <w:r>
              <w:rPr>
                <w:lang w:eastAsia="zh-CN"/>
              </w:rPr>
              <w:t>C</w:t>
            </w:r>
          </w:p>
        </w:tc>
        <w:tc>
          <w:tcPr>
            <w:tcW w:w="1170" w:type="dxa"/>
          </w:tcPr>
          <w:p w14:paraId="2A9A0DFD" w14:textId="77777777" w:rsidR="00A34091" w:rsidRDefault="00A34091" w:rsidP="00987EFA">
            <w:pPr>
              <w:pStyle w:val="TAC"/>
            </w:pPr>
            <w:r>
              <w:rPr>
                <w:rFonts w:hint="eastAsia"/>
                <w:lang w:eastAsia="zh-CN"/>
              </w:rPr>
              <w:t>0</w:t>
            </w:r>
            <w:r>
              <w:rPr>
                <w:lang w:eastAsia="zh-CN"/>
              </w:rPr>
              <w:t>..1</w:t>
            </w:r>
          </w:p>
        </w:tc>
        <w:tc>
          <w:tcPr>
            <w:tcW w:w="3330" w:type="dxa"/>
          </w:tcPr>
          <w:p w14:paraId="73177E18" w14:textId="2B6E9CF2" w:rsidR="00A34091" w:rsidRDefault="00A34091" w:rsidP="00994564">
            <w:pPr>
              <w:pStyle w:val="TAL"/>
              <w:rPr>
                <w:rFonts w:cs="Arial"/>
                <w:szCs w:val="18"/>
                <w:lang w:eastAsia="zh-CN"/>
              </w:rPr>
            </w:pPr>
            <w:r>
              <w:rPr>
                <w:lang w:eastAsia="zh-CN"/>
              </w:rPr>
              <w:t>Contains the QoS requirements for time sensitive communication.</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Pr>
          <w:p w14:paraId="674D6118" w14:textId="77777777" w:rsidR="00A34091" w:rsidRDefault="00A34091" w:rsidP="00987EFA">
            <w:pPr>
              <w:pStyle w:val="TAL"/>
              <w:rPr>
                <w:rFonts w:cs="Arial"/>
                <w:szCs w:val="18"/>
              </w:rPr>
            </w:pPr>
          </w:p>
        </w:tc>
      </w:tr>
      <w:tr w:rsidR="00A34091" w14:paraId="0E49C68F" w14:textId="77777777" w:rsidTr="00743D85">
        <w:trPr>
          <w:cantSplit/>
          <w:jc w:val="center"/>
        </w:trPr>
        <w:tc>
          <w:tcPr>
            <w:tcW w:w="1609" w:type="dxa"/>
          </w:tcPr>
          <w:p w14:paraId="7CB64EFF" w14:textId="77777777" w:rsidR="00A34091" w:rsidRDefault="00A34091" w:rsidP="00987EFA">
            <w:pPr>
              <w:pStyle w:val="TAL"/>
              <w:rPr>
                <w:lang w:eastAsia="zh-CN"/>
              </w:rPr>
            </w:pPr>
            <w:r>
              <w:rPr>
                <w:rFonts w:hint="eastAsia"/>
                <w:lang w:eastAsia="zh-CN"/>
              </w:rPr>
              <w:t>qosReference</w:t>
            </w:r>
          </w:p>
        </w:tc>
        <w:tc>
          <w:tcPr>
            <w:tcW w:w="1800" w:type="dxa"/>
          </w:tcPr>
          <w:p w14:paraId="79018C16" w14:textId="77777777" w:rsidR="00A34091" w:rsidRDefault="00A34091" w:rsidP="00987EFA">
            <w:pPr>
              <w:pStyle w:val="TAL"/>
            </w:pPr>
            <w:r>
              <w:rPr>
                <w:rFonts w:hint="eastAsia"/>
                <w:lang w:eastAsia="zh-CN"/>
              </w:rPr>
              <w:t>string</w:t>
            </w:r>
          </w:p>
        </w:tc>
        <w:tc>
          <w:tcPr>
            <w:tcW w:w="360" w:type="dxa"/>
          </w:tcPr>
          <w:p w14:paraId="4B682725" w14:textId="3254B185" w:rsidR="00A34091" w:rsidRDefault="00863728" w:rsidP="00987EFA">
            <w:pPr>
              <w:pStyle w:val="TAC"/>
            </w:pPr>
            <w:r>
              <w:rPr>
                <w:lang w:eastAsia="zh-CN"/>
              </w:rPr>
              <w:t>C</w:t>
            </w:r>
          </w:p>
        </w:tc>
        <w:tc>
          <w:tcPr>
            <w:tcW w:w="1170" w:type="dxa"/>
          </w:tcPr>
          <w:p w14:paraId="75B299B8" w14:textId="77777777" w:rsidR="00A34091" w:rsidRDefault="00A34091" w:rsidP="00987EFA">
            <w:pPr>
              <w:pStyle w:val="TAC"/>
            </w:pPr>
            <w:r>
              <w:rPr>
                <w:lang w:eastAsia="zh-CN"/>
              </w:rPr>
              <w:t>0..</w:t>
            </w:r>
            <w:r>
              <w:rPr>
                <w:rFonts w:hint="eastAsia"/>
                <w:lang w:eastAsia="zh-CN"/>
              </w:rPr>
              <w:t>1</w:t>
            </w:r>
          </w:p>
        </w:tc>
        <w:tc>
          <w:tcPr>
            <w:tcW w:w="3330" w:type="dxa"/>
          </w:tcPr>
          <w:p w14:paraId="5FC01B88" w14:textId="36652AB8" w:rsidR="00A34091" w:rsidRDefault="00A34091" w:rsidP="00994564">
            <w:pPr>
              <w:pStyle w:val="TAL"/>
              <w:rPr>
                <w:rFonts w:cs="Arial"/>
                <w:szCs w:val="18"/>
                <w:lang w:eastAsia="zh-CN"/>
              </w:rPr>
            </w:pPr>
            <w:r>
              <w:rPr>
                <w:rFonts w:cs="Arial" w:hint="eastAsia"/>
                <w:szCs w:val="18"/>
                <w:lang w:eastAsia="zh-CN"/>
              </w:rPr>
              <w:t>Identifies a pre-defined QoS information</w:t>
            </w:r>
            <w:r w:rsidR="00863728">
              <w:rPr>
                <w:rFonts w:cs="Arial" w:hint="eastAsia"/>
                <w:szCs w:val="18"/>
                <w:lang w:eastAsia="zh-CN"/>
              </w:rPr>
              <w:t>.</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r w:rsidR="00974AD1">
              <w:rPr>
                <w:rFonts w:cs="Arial"/>
                <w:szCs w:val="18"/>
              </w:rPr>
              <w:t xml:space="preserve"> (NOTE</w:t>
            </w:r>
            <w:r w:rsidR="00974AD1">
              <w:rPr>
                <w:lang w:val="en-US" w:eastAsia="zh-CN"/>
              </w:rPr>
              <w:t> 3</w:t>
            </w:r>
            <w:r w:rsidR="00974AD1">
              <w:rPr>
                <w:rFonts w:cs="Arial"/>
                <w:szCs w:val="18"/>
              </w:rPr>
              <w:t>)</w:t>
            </w:r>
          </w:p>
        </w:tc>
        <w:tc>
          <w:tcPr>
            <w:tcW w:w="1350" w:type="dxa"/>
          </w:tcPr>
          <w:p w14:paraId="67ED1BA0" w14:textId="77777777" w:rsidR="00A34091" w:rsidRDefault="00A34091" w:rsidP="00987EFA">
            <w:pPr>
              <w:pStyle w:val="TAL"/>
              <w:rPr>
                <w:rFonts w:cs="Arial"/>
                <w:szCs w:val="18"/>
              </w:rPr>
            </w:pPr>
          </w:p>
        </w:tc>
      </w:tr>
      <w:tr w:rsidR="00A34091" w14:paraId="1326EF6C" w14:textId="77777777" w:rsidTr="00743D85">
        <w:trPr>
          <w:cantSplit/>
          <w:jc w:val="center"/>
        </w:trPr>
        <w:tc>
          <w:tcPr>
            <w:tcW w:w="1609" w:type="dxa"/>
          </w:tcPr>
          <w:p w14:paraId="3F5311F9" w14:textId="77777777" w:rsidR="00A34091" w:rsidRDefault="00A34091" w:rsidP="00987EFA">
            <w:pPr>
              <w:pStyle w:val="TAL"/>
              <w:rPr>
                <w:lang w:eastAsia="zh-CN"/>
              </w:rPr>
            </w:pPr>
            <w:r>
              <w:rPr>
                <w:lang w:eastAsia="zh-CN"/>
              </w:rPr>
              <w:t>altQosReferences</w:t>
            </w:r>
          </w:p>
        </w:tc>
        <w:tc>
          <w:tcPr>
            <w:tcW w:w="1800" w:type="dxa"/>
          </w:tcPr>
          <w:p w14:paraId="70E555DF" w14:textId="77777777" w:rsidR="00A34091" w:rsidRDefault="00A34091" w:rsidP="00987EFA">
            <w:pPr>
              <w:pStyle w:val="TAL"/>
            </w:pPr>
            <w:r>
              <w:rPr>
                <w:lang w:eastAsia="zh-CN"/>
              </w:rPr>
              <w:t>array(string)</w:t>
            </w:r>
          </w:p>
        </w:tc>
        <w:tc>
          <w:tcPr>
            <w:tcW w:w="360" w:type="dxa"/>
          </w:tcPr>
          <w:p w14:paraId="291C32BD" w14:textId="762AF77B" w:rsidR="00A34091" w:rsidRDefault="00863728" w:rsidP="00987EFA">
            <w:pPr>
              <w:pStyle w:val="TAC"/>
            </w:pPr>
            <w:r>
              <w:rPr>
                <w:lang w:eastAsia="zh-CN"/>
              </w:rPr>
              <w:t>C</w:t>
            </w:r>
          </w:p>
        </w:tc>
        <w:tc>
          <w:tcPr>
            <w:tcW w:w="1170" w:type="dxa"/>
          </w:tcPr>
          <w:p w14:paraId="39D357B3" w14:textId="6832E4BA" w:rsidR="00A34091" w:rsidRDefault="00A34091" w:rsidP="00863728">
            <w:pPr>
              <w:pStyle w:val="TAC"/>
            </w:pPr>
            <w:r>
              <w:rPr>
                <w:lang w:eastAsia="zh-CN"/>
              </w:rPr>
              <w:t>1</w:t>
            </w:r>
            <w:r w:rsidR="00863728">
              <w:rPr>
                <w:lang w:eastAsia="zh-CN"/>
              </w:rPr>
              <w:t>..N</w:t>
            </w:r>
          </w:p>
        </w:tc>
        <w:tc>
          <w:tcPr>
            <w:tcW w:w="3330" w:type="dxa"/>
          </w:tcPr>
          <w:p w14:paraId="7BD83C19" w14:textId="71D1AFA2" w:rsidR="00A34091" w:rsidRDefault="00A34091" w:rsidP="00994564">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r w:rsidR="00863728">
              <w:t xml:space="preserve"> </w:t>
            </w:r>
            <w:r w:rsidR="00863728">
              <w:rPr>
                <w:rFonts w:cs="Arial"/>
                <w:szCs w:val="18"/>
              </w:rPr>
              <w:t>(NOTE</w:t>
            </w:r>
            <w:r w:rsidR="00863728">
              <w:rPr>
                <w:lang w:val="en-US" w:eastAsia="zh-CN"/>
              </w:rPr>
              <w:t> 3</w:t>
            </w:r>
            <w:r w:rsidR="00863728">
              <w:rPr>
                <w:rFonts w:cs="Arial"/>
                <w:szCs w:val="18"/>
              </w:rPr>
              <w:t>)</w:t>
            </w:r>
          </w:p>
        </w:tc>
        <w:tc>
          <w:tcPr>
            <w:tcW w:w="1350" w:type="dxa"/>
          </w:tcPr>
          <w:p w14:paraId="318695A0" w14:textId="77777777" w:rsidR="00A34091" w:rsidRDefault="00A34091" w:rsidP="00987EFA">
            <w:pPr>
              <w:pStyle w:val="TAL"/>
              <w:rPr>
                <w:rFonts w:cs="Arial"/>
                <w:szCs w:val="18"/>
              </w:rPr>
            </w:pPr>
          </w:p>
        </w:tc>
      </w:tr>
      <w:tr w:rsidR="00863728" w14:paraId="44E73AAA" w14:textId="77777777" w:rsidTr="00743D85">
        <w:trPr>
          <w:cantSplit/>
          <w:jc w:val="center"/>
        </w:trPr>
        <w:tc>
          <w:tcPr>
            <w:tcW w:w="1609" w:type="dxa"/>
          </w:tcPr>
          <w:p w14:paraId="40A201F7" w14:textId="392CA7A6" w:rsidR="00863728" w:rsidRDefault="00863728" w:rsidP="00863728">
            <w:pPr>
              <w:pStyle w:val="TAL"/>
              <w:rPr>
                <w:lang w:eastAsia="zh-CN"/>
              </w:rPr>
            </w:pPr>
            <w:r>
              <w:rPr>
                <w:lang w:eastAsia="zh-CN"/>
              </w:rPr>
              <w:t>altQosReqs</w:t>
            </w:r>
          </w:p>
        </w:tc>
        <w:tc>
          <w:tcPr>
            <w:tcW w:w="1800" w:type="dxa"/>
          </w:tcPr>
          <w:p w14:paraId="22323B19" w14:textId="01285B68" w:rsidR="00863728" w:rsidRDefault="00863728" w:rsidP="00863728">
            <w:pPr>
              <w:pStyle w:val="TAL"/>
              <w:rPr>
                <w:lang w:eastAsia="zh-CN"/>
              </w:rPr>
            </w:pPr>
            <w:r>
              <w:t>array(AlternativeServiceRequirementsData)</w:t>
            </w:r>
          </w:p>
        </w:tc>
        <w:tc>
          <w:tcPr>
            <w:tcW w:w="360" w:type="dxa"/>
          </w:tcPr>
          <w:p w14:paraId="7C11E3CD" w14:textId="04475EEE" w:rsidR="00863728" w:rsidDel="00863728" w:rsidRDefault="00863728" w:rsidP="00863728">
            <w:pPr>
              <w:pStyle w:val="TAC"/>
              <w:rPr>
                <w:lang w:eastAsia="zh-CN"/>
              </w:rPr>
            </w:pPr>
            <w:r>
              <w:rPr>
                <w:rFonts w:hint="eastAsia"/>
                <w:lang w:eastAsia="zh-CN"/>
              </w:rPr>
              <w:t>C</w:t>
            </w:r>
          </w:p>
        </w:tc>
        <w:tc>
          <w:tcPr>
            <w:tcW w:w="1170" w:type="dxa"/>
          </w:tcPr>
          <w:p w14:paraId="555D38BE" w14:textId="41118224" w:rsidR="00863728" w:rsidDel="00863728" w:rsidRDefault="00863728" w:rsidP="00863728">
            <w:pPr>
              <w:pStyle w:val="TAC"/>
              <w:rPr>
                <w:lang w:eastAsia="zh-CN"/>
              </w:rPr>
            </w:pPr>
            <w:r>
              <w:rPr>
                <w:rFonts w:hint="eastAsia"/>
                <w:lang w:eastAsia="zh-CN"/>
              </w:rPr>
              <w:t>1</w:t>
            </w:r>
            <w:r>
              <w:rPr>
                <w:lang w:eastAsia="zh-CN"/>
              </w:rPr>
              <w:t>..N</w:t>
            </w:r>
          </w:p>
        </w:tc>
        <w:tc>
          <w:tcPr>
            <w:tcW w:w="3330" w:type="dxa"/>
          </w:tcPr>
          <w:p w14:paraId="7456A1DE" w14:textId="39D16140" w:rsidR="00863728" w:rsidRDefault="00863728" w:rsidP="0099456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63728" w:rsidRDefault="00863728" w:rsidP="00863728">
            <w:pPr>
              <w:pStyle w:val="TAL"/>
              <w:rPr>
                <w:rFonts w:cs="Arial"/>
                <w:szCs w:val="18"/>
              </w:rPr>
            </w:pPr>
          </w:p>
        </w:tc>
      </w:tr>
      <w:tr w:rsidR="00863728" w14:paraId="49B2826F" w14:textId="77777777" w:rsidTr="00743D85">
        <w:trPr>
          <w:cantSplit/>
          <w:jc w:val="center"/>
        </w:trPr>
        <w:tc>
          <w:tcPr>
            <w:tcW w:w="1609" w:type="dxa"/>
          </w:tcPr>
          <w:p w14:paraId="57BBC2F9" w14:textId="77777777" w:rsidR="00863728" w:rsidRDefault="00863728" w:rsidP="00863728">
            <w:pPr>
              <w:pStyle w:val="TAL"/>
              <w:rPr>
                <w:lang w:eastAsia="zh-CN"/>
              </w:rPr>
            </w:pPr>
            <w:r>
              <w:t>evSubsc</w:t>
            </w:r>
          </w:p>
        </w:tc>
        <w:tc>
          <w:tcPr>
            <w:tcW w:w="1800" w:type="dxa"/>
          </w:tcPr>
          <w:p w14:paraId="5933A1E6" w14:textId="77777777" w:rsidR="00863728" w:rsidRDefault="00863728" w:rsidP="00863728">
            <w:pPr>
              <w:pStyle w:val="TAL"/>
              <w:rPr>
                <w:lang w:eastAsia="zh-CN"/>
              </w:rPr>
            </w:pPr>
            <w:r>
              <w:t>EventsSubscReqDataRm</w:t>
            </w:r>
          </w:p>
        </w:tc>
        <w:tc>
          <w:tcPr>
            <w:tcW w:w="360" w:type="dxa"/>
          </w:tcPr>
          <w:p w14:paraId="2CD6CD6C" w14:textId="77777777" w:rsidR="00863728" w:rsidRDefault="00863728" w:rsidP="00863728">
            <w:pPr>
              <w:pStyle w:val="TAC"/>
              <w:rPr>
                <w:lang w:eastAsia="zh-CN"/>
              </w:rPr>
            </w:pPr>
            <w:r>
              <w:rPr>
                <w:rFonts w:hint="eastAsia"/>
                <w:lang w:eastAsia="zh-CN"/>
              </w:rPr>
              <w:t>O</w:t>
            </w:r>
          </w:p>
        </w:tc>
        <w:tc>
          <w:tcPr>
            <w:tcW w:w="1170" w:type="dxa"/>
          </w:tcPr>
          <w:p w14:paraId="47936C0B" w14:textId="77777777" w:rsidR="00863728" w:rsidRDefault="00863728" w:rsidP="00863728">
            <w:pPr>
              <w:pStyle w:val="TAC"/>
              <w:rPr>
                <w:lang w:eastAsia="zh-CN"/>
              </w:rPr>
            </w:pPr>
            <w:r>
              <w:rPr>
                <w:rFonts w:hint="eastAsia"/>
                <w:lang w:eastAsia="zh-CN"/>
              </w:rPr>
              <w:t>0</w:t>
            </w:r>
            <w:r>
              <w:rPr>
                <w:lang w:eastAsia="zh-CN"/>
              </w:rPr>
              <w:t>..1</w:t>
            </w:r>
          </w:p>
        </w:tc>
        <w:tc>
          <w:tcPr>
            <w:tcW w:w="3330" w:type="dxa"/>
          </w:tcPr>
          <w:p w14:paraId="7DA4CA98" w14:textId="77777777" w:rsidR="00863728" w:rsidRDefault="00863728" w:rsidP="00863728">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63728" w:rsidRDefault="00863728" w:rsidP="00863728">
            <w:pPr>
              <w:pStyle w:val="TAL"/>
              <w:rPr>
                <w:rFonts w:cs="Arial"/>
                <w:szCs w:val="18"/>
              </w:rPr>
            </w:pPr>
          </w:p>
        </w:tc>
      </w:tr>
      <w:tr w:rsidR="00863728" w14:paraId="7930E7FD" w14:textId="77777777" w:rsidTr="00743D85">
        <w:trPr>
          <w:cantSplit/>
          <w:jc w:val="center"/>
        </w:trPr>
        <w:tc>
          <w:tcPr>
            <w:tcW w:w="9619" w:type="dxa"/>
            <w:gridSpan w:val="6"/>
          </w:tcPr>
          <w:p w14:paraId="0A56E43D" w14:textId="32782EC6" w:rsidR="00863728" w:rsidRDefault="00863728" w:rsidP="00863728">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63728" w:rsidRDefault="00863728" w:rsidP="00863728">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6042AE98" w14:textId="0C919E10" w:rsidR="00863728" w:rsidRPr="00863728" w:rsidRDefault="00863728" w:rsidP="00994564">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rsidR="00974AD1">
              <w:t xml:space="preserve"> The attributes "qosReference" and "altQosReqs" are also mutually exclusive.</w:t>
            </w:r>
          </w:p>
        </w:tc>
      </w:tr>
    </w:tbl>
    <w:p w14:paraId="6440CEE4" w14:textId="77777777" w:rsidR="00A34091" w:rsidRPr="000834A3" w:rsidRDefault="00A34091" w:rsidP="00A34091"/>
    <w:p w14:paraId="254DF5F1" w14:textId="16071535" w:rsidR="00A34091" w:rsidRDefault="00A34091" w:rsidP="00A34091">
      <w:pPr>
        <w:pStyle w:val="50"/>
      </w:pPr>
      <w:bookmarkStart w:id="972" w:name="_Toc89295772"/>
      <w:bookmarkStart w:id="973" w:name="_Toc94261485"/>
      <w:bookmarkStart w:id="974" w:name="_Toc104199141"/>
      <w:r>
        <w:t>6.2.6.2.</w:t>
      </w:r>
      <w:r w:rsidR="005E4FD4">
        <w:t>5</w:t>
      </w:r>
      <w:r>
        <w:tab/>
        <w:t>Type EventsSubscReqDataRm</w:t>
      </w:r>
      <w:bookmarkEnd w:id="972"/>
      <w:bookmarkEnd w:id="973"/>
      <w:bookmarkEnd w:id="974"/>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lastRenderedPageBreak/>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77777777" w:rsidR="00A34091" w:rsidRDefault="00A34091" w:rsidP="00987EFA">
            <w:pPr>
              <w:pStyle w:val="TAC"/>
            </w:pPr>
            <w:r>
              <w:t>O</w:t>
            </w:r>
          </w:p>
        </w:tc>
        <w:tc>
          <w:tcPr>
            <w:tcW w:w="1170" w:type="dxa"/>
          </w:tcPr>
          <w:p w14:paraId="2900429C" w14:textId="77777777" w:rsidR="00A34091" w:rsidRDefault="00A34091" w:rsidP="00987EFA">
            <w:pPr>
              <w:pStyle w:val="TAC"/>
            </w:pPr>
            <w:r>
              <w:t>0..1</w:t>
            </w:r>
          </w:p>
        </w:tc>
        <w:tc>
          <w:tcPr>
            <w:tcW w:w="3330" w:type="dxa"/>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975" w:name="_Toc28012463"/>
      <w:bookmarkStart w:id="976" w:name="_Toc36038421"/>
      <w:bookmarkStart w:id="977" w:name="_Toc45133691"/>
      <w:bookmarkStart w:id="978" w:name="_Toc51762445"/>
      <w:bookmarkStart w:id="979" w:name="_Toc59017017"/>
      <w:bookmarkStart w:id="980" w:name="_Toc68168182"/>
      <w:bookmarkStart w:id="981" w:name="_Toc89295773"/>
      <w:bookmarkStart w:id="982" w:name="_Toc94261486"/>
      <w:bookmarkStart w:id="983" w:name="_Toc104199142"/>
      <w:r>
        <w:t>6.2.6.2.</w:t>
      </w:r>
      <w:r w:rsidR="005E4FD4">
        <w:t>6</w:t>
      </w:r>
      <w:r>
        <w:tab/>
        <w:t>Type EventsNotification</w:t>
      </w:r>
      <w:bookmarkEnd w:id="975"/>
      <w:bookmarkEnd w:id="976"/>
      <w:bookmarkEnd w:id="977"/>
      <w:bookmarkEnd w:id="978"/>
      <w:bookmarkEnd w:id="979"/>
      <w:bookmarkEnd w:id="980"/>
      <w:bookmarkEnd w:id="981"/>
      <w:bookmarkEnd w:id="982"/>
      <w:bookmarkEnd w:id="983"/>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984" w:name="_Toc104199143"/>
      <w:r>
        <w:t>6.2.6.2.</w:t>
      </w:r>
      <w:r w:rsidR="00251BD2">
        <w:rPr>
          <w:lang w:eastAsia="zh-CN"/>
        </w:rPr>
        <w:t>7</w:t>
      </w:r>
      <w:r>
        <w:tab/>
        <w:t>Type EventNotification</w:t>
      </w:r>
      <w:bookmarkEnd w:id="984"/>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985" w:name="_Toc89295774"/>
      <w:bookmarkStart w:id="986" w:name="_Toc94261487"/>
      <w:bookmarkStart w:id="987" w:name="_Toc10419914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85"/>
      <w:bookmarkEnd w:id="986"/>
      <w:bookmarkEnd w:id="987"/>
    </w:p>
    <w:p w14:paraId="570D8449" w14:textId="77777777" w:rsidR="00626335" w:rsidRPr="00384E92" w:rsidRDefault="00626335" w:rsidP="00626335">
      <w:pPr>
        <w:pStyle w:val="50"/>
      </w:pPr>
      <w:bookmarkStart w:id="988" w:name="_Toc89295775"/>
      <w:bookmarkStart w:id="989" w:name="_Toc94261488"/>
      <w:bookmarkStart w:id="990" w:name="_Toc104199145"/>
      <w:r>
        <w:t>6.2.6.3.1</w:t>
      </w:r>
      <w:r w:rsidRPr="00384E92">
        <w:tab/>
        <w:t>Introduction</w:t>
      </w:r>
      <w:bookmarkEnd w:id="988"/>
      <w:bookmarkEnd w:id="989"/>
      <w:bookmarkEnd w:id="990"/>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991" w:name="_Toc89295776"/>
      <w:bookmarkStart w:id="992" w:name="_Toc94261489"/>
      <w:bookmarkStart w:id="993" w:name="_Toc104199146"/>
      <w:r>
        <w:lastRenderedPageBreak/>
        <w:t>6.2.6.3.2</w:t>
      </w:r>
      <w:r w:rsidRPr="00384E92">
        <w:tab/>
        <w:t>Simple data types</w:t>
      </w:r>
      <w:bookmarkEnd w:id="991"/>
      <w:bookmarkEnd w:id="992"/>
      <w:bookmarkEnd w:id="99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994" w:name="_Toc89295777"/>
      <w:bookmarkStart w:id="995" w:name="_Toc94261490"/>
      <w:bookmarkStart w:id="996" w:name="_Toc104199147"/>
      <w:r>
        <w:t>6.2.6.3.3</w:t>
      </w:r>
      <w:r w:rsidRPr="00BC662F">
        <w:tab/>
        <w:t xml:space="preserve">Enumeration: </w:t>
      </w:r>
      <w:r>
        <w:t>TscEvent</w:t>
      </w:r>
      <w:bookmarkEnd w:id="994"/>
      <w:bookmarkEnd w:id="995"/>
      <w:bookmarkEnd w:id="99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997" w:name="_Toc89295778"/>
      <w:bookmarkStart w:id="998" w:name="_Toc94261491"/>
      <w:bookmarkStart w:id="999" w:name="_Toc104199148"/>
      <w:r>
        <w:t>6.2.7</w:t>
      </w:r>
      <w:r>
        <w:tab/>
        <w:t>Error Handling</w:t>
      </w:r>
      <w:bookmarkEnd w:id="997"/>
      <w:bookmarkEnd w:id="998"/>
      <w:bookmarkEnd w:id="999"/>
    </w:p>
    <w:p w14:paraId="592D497B" w14:textId="77777777" w:rsidR="00E9110E" w:rsidRPr="00971458" w:rsidRDefault="00E9110E" w:rsidP="00E9110E">
      <w:pPr>
        <w:pStyle w:val="40"/>
      </w:pPr>
      <w:bookmarkStart w:id="1000" w:name="_Toc89295779"/>
      <w:bookmarkStart w:id="1001" w:name="_Toc94261492"/>
      <w:bookmarkStart w:id="1002" w:name="_Toc104199149"/>
      <w:r w:rsidRPr="00971458">
        <w:t>6.</w:t>
      </w:r>
      <w:r>
        <w:t>2</w:t>
      </w:r>
      <w:r w:rsidRPr="00971458">
        <w:t>.7.1</w:t>
      </w:r>
      <w:r w:rsidRPr="00971458">
        <w:tab/>
        <w:t>General</w:t>
      </w:r>
      <w:bookmarkEnd w:id="1000"/>
      <w:bookmarkEnd w:id="1001"/>
      <w:bookmarkEnd w:id="100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003" w:name="_Toc89295780"/>
      <w:bookmarkStart w:id="1004" w:name="_Toc94261493"/>
      <w:bookmarkStart w:id="1005" w:name="_Toc104199150"/>
      <w:r>
        <w:t>6.2</w:t>
      </w:r>
      <w:r w:rsidRPr="00971458">
        <w:t>.7.2</w:t>
      </w:r>
      <w:r w:rsidRPr="00971458">
        <w:tab/>
        <w:t>Protocol Errors</w:t>
      </w:r>
      <w:bookmarkEnd w:id="1003"/>
      <w:bookmarkEnd w:id="1004"/>
      <w:bookmarkEnd w:id="1005"/>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006" w:name="_Toc89295781"/>
      <w:bookmarkStart w:id="1007" w:name="_Toc94261494"/>
      <w:bookmarkStart w:id="1008" w:name="_Toc104199151"/>
      <w:r>
        <w:t>6.2.7.3</w:t>
      </w:r>
      <w:r>
        <w:tab/>
        <w:t>Application Errors</w:t>
      </w:r>
      <w:bookmarkEnd w:id="1006"/>
      <w:bookmarkEnd w:id="1007"/>
      <w:bookmarkEnd w:id="1008"/>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009" w:name="_Toc89295782"/>
      <w:bookmarkStart w:id="1010" w:name="_Toc94261495"/>
      <w:bookmarkStart w:id="1011" w:name="_Toc104199152"/>
      <w:r>
        <w:lastRenderedPageBreak/>
        <w:t>6.2.8</w:t>
      </w:r>
      <w:r w:rsidRPr="0023018E">
        <w:rPr>
          <w:lang w:eastAsia="zh-CN"/>
        </w:rPr>
        <w:tab/>
        <w:t>Feature negotiation</w:t>
      </w:r>
      <w:bookmarkEnd w:id="1009"/>
      <w:bookmarkEnd w:id="1010"/>
      <w:bookmarkEnd w:id="1011"/>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743D85">
        <w:trPr>
          <w:jc w:val="center"/>
        </w:trPr>
        <w:tc>
          <w:tcPr>
            <w:tcW w:w="1529" w:type="dxa"/>
          </w:tcPr>
          <w:p w14:paraId="50EDDF47" w14:textId="77777777" w:rsidR="00E9110E" w:rsidRPr="0016361A" w:rsidRDefault="00E9110E" w:rsidP="00987EFA">
            <w:pPr>
              <w:pStyle w:val="TAL"/>
            </w:pPr>
          </w:p>
        </w:tc>
        <w:tc>
          <w:tcPr>
            <w:tcW w:w="2207" w:type="dxa"/>
          </w:tcPr>
          <w:p w14:paraId="509B96BC" w14:textId="77777777" w:rsidR="00E9110E" w:rsidRPr="0016361A" w:rsidRDefault="00E9110E" w:rsidP="00987EFA">
            <w:pPr>
              <w:pStyle w:val="TAL"/>
            </w:pPr>
          </w:p>
        </w:tc>
        <w:tc>
          <w:tcPr>
            <w:tcW w:w="5758" w:type="dxa"/>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0"/>
      </w:pPr>
      <w:bookmarkStart w:id="1012" w:name="_Toc89295783"/>
      <w:bookmarkStart w:id="1013" w:name="_Toc94261496"/>
      <w:bookmarkStart w:id="1014" w:name="_Toc104199153"/>
      <w:r>
        <w:t>6.2.9</w:t>
      </w:r>
      <w:r w:rsidRPr="001E7573">
        <w:tab/>
        <w:t>Security</w:t>
      </w:r>
      <w:bookmarkEnd w:id="1012"/>
      <w:bookmarkEnd w:id="1013"/>
      <w:bookmarkEnd w:id="1014"/>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E9110E">
      <w:pPr>
        <w:pStyle w:val="NO"/>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015" w:name="_Toc104199154"/>
      <w:r>
        <w:t>6.3</w:t>
      </w:r>
      <w:r>
        <w:tab/>
        <w:t>Ntsctsf_ASTI Service API</w:t>
      </w:r>
      <w:bookmarkEnd w:id="1015"/>
    </w:p>
    <w:p w14:paraId="3D1F7046" w14:textId="77777777" w:rsidR="000A047E" w:rsidRDefault="000A047E" w:rsidP="000A047E">
      <w:pPr>
        <w:pStyle w:val="30"/>
      </w:pPr>
      <w:bookmarkStart w:id="1016" w:name="_Toc104199155"/>
      <w:r>
        <w:t>6.3.1</w:t>
      </w:r>
      <w:r>
        <w:tab/>
        <w:t>Introduction</w:t>
      </w:r>
      <w:bookmarkEnd w:id="1016"/>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7777777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CEBC942" w14:textId="77777777" w:rsidR="000A047E" w:rsidRDefault="000A047E" w:rsidP="000A047E">
      <w:pPr>
        <w:pStyle w:val="30"/>
      </w:pPr>
      <w:bookmarkStart w:id="1017" w:name="_Toc104199156"/>
      <w:r>
        <w:t>6.3.2</w:t>
      </w:r>
      <w:r>
        <w:tab/>
        <w:t>Usage of HTTP</w:t>
      </w:r>
      <w:bookmarkEnd w:id="1017"/>
    </w:p>
    <w:p w14:paraId="6C94B434" w14:textId="77777777" w:rsidR="000A047E" w:rsidRPr="000C5200" w:rsidRDefault="000A047E" w:rsidP="000A047E">
      <w:pPr>
        <w:pStyle w:val="40"/>
      </w:pPr>
      <w:bookmarkStart w:id="1018" w:name="_Toc104199157"/>
      <w:r>
        <w:t>6.3.2.1</w:t>
      </w:r>
      <w:r>
        <w:tab/>
        <w:t>General</w:t>
      </w:r>
      <w:bookmarkEnd w:id="1018"/>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lastRenderedPageBreak/>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019" w:name="_Toc104199158"/>
      <w:r>
        <w:t>6.3.2.2</w:t>
      </w:r>
      <w:r>
        <w:tab/>
        <w:t>HTTP standard headers</w:t>
      </w:r>
      <w:bookmarkEnd w:id="1019"/>
    </w:p>
    <w:p w14:paraId="7A9B25F0" w14:textId="77777777" w:rsidR="000A047E" w:rsidRDefault="000A047E" w:rsidP="000A047E">
      <w:pPr>
        <w:pStyle w:val="50"/>
        <w:rPr>
          <w:lang w:eastAsia="zh-CN"/>
        </w:rPr>
      </w:pPr>
      <w:bookmarkStart w:id="1020" w:name="_Toc104199159"/>
      <w:r>
        <w:t>6.3.2.2.1</w:t>
      </w:r>
      <w:r>
        <w:rPr>
          <w:rFonts w:hint="eastAsia"/>
          <w:lang w:eastAsia="zh-CN"/>
        </w:rPr>
        <w:tab/>
      </w:r>
      <w:r>
        <w:rPr>
          <w:lang w:eastAsia="zh-CN"/>
        </w:rPr>
        <w:t>General</w:t>
      </w:r>
      <w:bookmarkEnd w:id="1020"/>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021" w:name="_Toc104199160"/>
      <w:r>
        <w:t>6.3.2.2.2</w:t>
      </w:r>
      <w:r>
        <w:tab/>
        <w:t>Content type</w:t>
      </w:r>
      <w:bookmarkEnd w:id="1021"/>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022" w:name="_Toc104199161"/>
      <w:r>
        <w:t>6.3.2.3</w:t>
      </w:r>
      <w:r>
        <w:tab/>
        <w:t>HTTP custom headers</w:t>
      </w:r>
      <w:bookmarkEnd w:id="1022"/>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023" w:name="_Toc104199162"/>
      <w:r>
        <w:t>6.3.3</w:t>
      </w:r>
      <w:r>
        <w:tab/>
        <w:t>Resources</w:t>
      </w:r>
      <w:bookmarkEnd w:id="1023"/>
    </w:p>
    <w:p w14:paraId="1290669C" w14:textId="77777777" w:rsidR="000A047E" w:rsidRDefault="000A047E" w:rsidP="000A047E">
      <w:pPr>
        <w:pStyle w:val="40"/>
      </w:pPr>
      <w:bookmarkStart w:id="1024" w:name="_Toc104199163"/>
      <w:r>
        <w:t>6.3.3.1</w:t>
      </w:r>
      <w:r>
        <w:tab/>
        <w:t>Overview</w:t>
      </w:r>
      <w:bookmarkEnd w:id="1024"/>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2.25pt;height:213pt" o:ole="">
            <v:imagedata r:id="rId60" o:title=""/>
          </v:shape>
          <o:OLEObject Type="Embed" ProgID="Visio.Drawing.15" ShapeID="_x0000_i1049" DrawAspect="Content" ObjectID="_1715096077"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lastRenderedPageBreak/>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77777777" w:rsidR="000A047E" w:rsidRDefault="000A047E" w:rsidP="00D62A29">
            <w:pPr>
              <w:pStyle w:val="TAL"/>
            </w:pPr>
            <w:r>
              <w:rPr>
                <w:lang w:eastAsia="zh-CN"/>
              </w:rPr>
              <w:t>PATCH</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025" w:name="_Toc104199164"/>
      <w:r>
        <w:t>6.3.3.2</w:t>
      </w:r>
      <w:r>
        <w:tab/>
        <w:t xml:space="preserve">Resource: </w:t>
      </w:r>
      <w:r>
        <w:rPr>
          <w:lang w:eastAsia="zh-CN"/>
        </w:rPr>
        <w:t>ASTI Configurations</w:t>
      </w:r>
      <w:bookmarkEnd w:id="1025"/>
    </w:p>
    <w:p w14:paraId="37C2C402" w14:textId="77777777" w:rsidR="000A047E" w:rsidRDefault="000A047E" w:rsidP="000A047E">
      <w:pPr>
        <w:pStyle w:val="50"/>
      </w:pPr>
      <w:bookmarkStart w:id="1026" w:name="_Toc104199165"/>
      <w:r>
        <w:t>6.3.3.2.1</w:t>
      </w:r>
      <w:r>
        <w:tab/>
        <w:t>Description</w:t>
      </w:r>
      <w:bookmarkEnd w:id="1026"/>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027" w:name="_Toc104199166"/>
      <w:r>
        <w:t>6.3.3.2.2</w:t>
      </w:r>
      <w:r>
        <w:tab/>
        <w:t>Resource Definition</w:t>
      </w:r>
      <w:bookmarkEnd w:id="102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028" w:name="_Toc104199167"/>
      <w:r>
        <w:t>6.3.3.2.3</w:t>
      </w:r>
      <w:r>
        <w:tab/>
        <w:t>Resource Standard Methods</w:t>
      </w:r>
      <w:bookmarkEnd w:id="1028"/>
    </w:p>
    <w:p w14:paraId="0F1C6FEA" w14:textId="77777777" w:rsidR="000A047E" w:rsidRPr="00384E92" w:rsidRDefault="000A047E" w:rsidP="000A047E">
      <w:pPr>
        <w:pStyle w:val="6"/>
      </w:pPr>
      <w:bookmarkStart w:id="1029" w:name="_Toc104199168"/>
      <w:r>
        <w:t>6.3.3.2.3</w:t>
      </w:r>
      <w:r w:rsidRPr="00384E92">
        <w:t>.1</w:t>
      </w:r>
      <w:r w:rsidRPr="00384E92">
        <w:tab/>
      </w:r>
      <w:r>
        <w:t>POST</w:t>
      </w:r>
      <w:bookmarkEnd w:id="1029"/>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lastRenderedPageBreak/>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030" w:name="_Toc104199169"/>
      <w:r>
        <w:t>6.3.3.2</w:t>
      </w:r>
      <w:r w:rsidRPr="00CB7E9F">
        <w:t>.4</w:t>
      </w:r>
      <w:r w:rsidRPr="00CB7E9F">
        <w:tab/>
        <w:t>Resource Custom Operations</w:t>
      </w:r>
      <w:bookmarkEnd w:id="1030"/>
    </w:p>
    <w:p w14:paraId="0B3CD985" w14:textId="77777777" w:rsidR="000A047E" w:rsidRDefault="000A047E" w:rsidP="000A047E">
      <w:pPr>
        <w:pStyle w:val="6"/>
      </w:pPr>
      <w:bookmarkStart w:id="1031" w:name="_Toc104199170"/>
      <w:r>
        <w:t>6.3.3.2.4.1</w:t>
      </w:r>
      <w:r>
        <w:tab/>
        <w:t>Overview</w:t>
      </w:r>
      <w:bookmarkEnd w:id="1031"/>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032" w:name="_Toc104199171"/>
      <w:r>
        <w:t>6.3.3.2</w:t>
      </w:r>
      <w:r w:rsidRPr="00A94431">
        <w:t>.4.2</w:t>
      </w:r>
      <w:r>
        <w:tab/>
        <w:t>Operation: retrieve</w:t>
      </w:r>
      <w:bookmarkEnd w:id="1032"/>
    </w:p>
    <w:p w14:paraId="7EDF76D6" w14:textId="77777777" w:rsidR="000A047E" w:rsidRPr="00A94431" w:rsidRDefault="000A047E" w:rsidP="000A047E">
      <w:pPr>
        <w:pStyle w:val="7"/>
      </w:pPr>
      <w:bookmarkStart w:id="1033" w:name="_Toc104199172"/>
      <w:r>
        <w:t>6.3.3.2</w:t>
      </w:r>
      <w:r w:rsidRPr="00A94431">
        <w:t>.4.2.1</w:t>
      </w:r>
      <w:r w:rsidRPr="00A94431">
        <w:tab/>
        <w:t>Description</w:t>
      </w:r>
      <w:bookmarkEnd w:id="1033"/>
    </w:p>
    <w:p w14:paraId="5DDEDC9D" w14:textId="77777777" w:rsidR="000A047E" w:rsidRDefault="000A047E" w:rsidP="000A047E">
      <w:pPr>
        <w:pStyle w:val="7"/>
      </w:pPr>
      <w:bookmarkStart w:id="1034" w:name="_Toc104199173"/>
      <w:r>
        <w:t>6.3.3.2</w:t>
      </w:r>
      <w:r w:rsidRPr="0046632B">
        <w:t>.4.2</w:t>
      </w:r>
      <w:r>
        <w:t>.2</w:t>
      </w:r>
      <w:r>
        <w:tab/>
        <w:t>Operation Definition</w:t>
      </w:r>
      <w:bookmarkEnd w:id="1034"/>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035" w:name="_Toc104199174"/>
      <w:r>
        <w:lastRenderedPageBreak/>
        <w:t>6.3.3.3</w:t>
      </w:r>
      <w:r>
        <w:tab/>
        <w:t xml:space="preserve">Resource: Individual </w:t>
      </w:r>
      <w:r>
        <w:rPr>
          <w:lang w:eastAsia="zh-CN"/>
        </w:rPr>
        <w:t>ASTI Configuration</w:t>
      </w:r>
      <w:bookmarkEnd w:id="1035"/>
    </w:p>
    <w:p w14:paraId="2FB3FFF3" w14:textId="77777777" w:rsidR="000A047E" w:rsidRDefault="000A047E" w:rsidP="000A047E">
      <w:pPr>
        <w:pStyle w:val="50"/>
      </w:pPr>
      <w:bookmarkStart w:id="1036" w:name="_Toc104199175"/>
      <w:r>
        <w:t>6.3.3.3.1</w:t>
      </w:r>
      <w:r>
        <w:tab/>
        <w:t>Description</w:t>
      </w:r>
      <w:bookmarkEnd w:id="1036"/>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037" w:name="_Toc104199176"/>
      <w:r>
        <w:t>6.3.3.3.2</w:t>
      </w:r>
      <w:r>
        <w:tab/>
        <w:t>Resource Definition</w:t>
      </w:r>
      <w:bookmarkEnd w:id="103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038" w:name="_Toc104199177"/>
      <w:r>
        <w:t>6.3.3.3.3</w:t>
      </w:r>
      <w:r>
        <w:tab/>
        <w:t>Resource Standard Methods</w:t>
      </w:r>
      <w:bookmarkEnd w:id="1038"/>
    </w:p>
    <w:p w14:paraId="5C036F3C" w14:textId="77777777" w:rsidR="000A047E" w:rsidRDefault="000A047E" w:rsidP="000A047E">
      <w:pPr>
        <w:pStyle w:val="6"/>
      </w:pPr>
      <w:bookmarkStart w:id="1039" w:name="_Toc104199178"/>
      <w:r>
        <w:t>6.3.3.3.3.2</w:t>
      </w:r>
      <w:r>
        <w:tab/>
        <w:t>PUT</w:t>
      </w:r>
      <w:bookmarkEnd w:id="1039"/>
    </w:p>
    <w:p w14:paraId="0ACF36ED" w14:textId="77777777" w:rsidR="000A047E" w:rsidRDefault="000A047E" w:rsidP="000A047E">
      <w:r>
        <w:t>This method shall support the URI query parameters specified in table 6.3.3.3.3.2-1.</w:t>
      </w:r>
    </w:p>
    <w:p w14:paraId="4A7AEBAD" w14:textId="77777777" w:rsidR="000A047E" w:rsidRDefault="000A047E" w:rsidP="000A047E">
      <w:pPr>
        <w:pStyle w:val="TH"/>
        <w:rPr>
          <w:rFonts w:cs="Arial"/>
        </w:rPr>
      </w:pPr>
      <w:r>
        <w:t>Table 6.3.3.3.3.2-1: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040" w:name="_Toc104199179"/>
      <w:r>
        <w:t>6.3.3.3.3.3</w:t>
      </w:r>
      <w:r>
        <w:tab/>
        <w:t>DELETE</w:t>
      </w:r>
      <w:bookmarkEnd w:id="1040"/>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041" w:name="_Toc104199180"/>
      <w:r>
        <w:t>6.3.3.3</w:t>
      </w:r>
      <w:r w:rsidRPr="00AA2E4A">
        <w:t>.4</w:t>
      </w:r>
      <w:r w:rsidRPr="00AA2E4A">
        <w:tab/>
        <w:t>Resource Custom Operations</w:t>
      </w:r>
      <w:bookmarkEnd w:id="1041"/>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042" w:name="_Toc104199181"/>
      <w:r>
        <w:t>6.3.4</w:t>
      </w:r>
      <w:r>
        <w:tab/>
        <w:t>Custom Operations without associated resources</w:t>
      </w:r>
      <w:bookmarkEnd w:id="1042"/>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043" w:name="_Toc104199182"/>
      <w:r>
        <w:t>6.3.5</w:t>
      </w:r>
      <w:r>
        <w:tab/>
        <w:t>Notifications</w:t>
      </w:r>
      <w:bookmarkEnd w:id="1043"/>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044" w:name="_Toc104199183"/>
      <w:r>
        <w:t>6.3.6</w:t>
      </w:r>
      <w:r>
        <w:tab/>
        <w:t>Data Model</w:t>
      </w:r>
      <w:bookmarkEnd w:id="1044"/>
    </w:p>
    <w:p w14:paraId="73C92BA0" w14:textId="77777777" w:rsidR="000A047E" w:rsidRDefault="000A047E" w:rsidP="000A047E">
      <w:pPr>
        <w:pStyle w:val="40"/>
      </w:pPr>
      <w:bookmarkStart w:id="1045" w:name="_Toc104199184"/>
      <w:r>
        <w:t>6.3.6.1</w:t>
      </w:r>
      <w:r>
        <w:tab/>
        <w:t>General</w:t>
      </w:r>
      <w:bookmarkEnd w:id="1045"/>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0A047E" w:rsidRPr="00B54FF5" w14:paraId="4B2DE717" w14:textId="77777777" w:rsidTr="00743D85">
        <w:trPr>
          <w:jc w:val="center"/>
        </w:trPr>
        <w:tc>
          <w:tcPr>
            <w:tcW w:w="2217" w:type="dxa"/>
          </w:tcPr>
          <w:p w14:paraId="08BCF6A9" w14:textId="77777777" w:rsidR="000A047E" w:rsidRPr="0016361A" w:rsidRDefault="000A047E" w:rsidP="00D62A29">
            <w:pPr>
              <w:pStyle w:val="TAL"/>
            </w:pPr>
            <w:r>
              <w:t>GroupId</w:t>
            </w:r>
          </w:p>
        </w:tc>
        <w:tc>
          <w:tcPr>
            <w:tcW w:w="1848" w:type="dxa"/>
          </w:tcPr>
          <w:p w14:paraId="544F6312" w14:textId="77777777" w:rsidR="000A047E" w:rsidRPr="0016361A" w:rsidRDefault="000A047E" w:rsidP="00D62A29">
            <w:pPr>
              <w:pStyle w:val="TAL"/>
            </w:pPr>
            <w:r>
              <w:t>3GPP TS 29.571 [15]</w:t>
            </w:r>
          </w:p>
        </w:tc>
        <w:tc>
          <w:tcPr>
            <w:tcW w:w="3371" w:type="dxa"/>
          </w:tcPr>
          <w:p w14:paraId="049893CB" w14:textId="77777777" w:rsidR="000A047E" w:rsidRPr="0016361A" w:rsidRDefault="000A047E" w:rsidP="00D62A29">
            <w:pPr>
              <w:pStyle w:val="TAL"/>
              <w:rPr>
                <w:rFonts w:cs="Arial"/>
                <w:szCs w:val="18"/>
              </w:rPr>
            </w:pPr>
            <w:r>
              <w:t>Identifies a group of internal globally unique ID.</w:t>
            </w:r>
          </w:p>
        </w:tc>
        <w:tc>
          <w:tcPr>
            <w:tcW w:w="1988" w:type="dxa"/>
          </w:tcPr>
          <w:p w14:paraId="6C6A7596" w14:textId="77777777" w:rsidR="000A047E" w:rsidRPr="0016361A" w:rsidRDefault="000A047E" w:rsidP="00D62A29">
            <w:pPr>
              <w:pStyle w:val="TAL"/>
              <w:rPr>
                <w:rFonts w:cs="Arial"/>
                <w:szCs w:val="18"/>
              </w:rPr>
            </w:pPr>
          </w:p>
        </w:tc>
      </w:tr>
      <w:tr w:rsidR="000A047E" w:rsidRPr="00B54FF5" w14:paraId="3AE6D186" w14:textId="77777777" w:rsidTr="00743D85">
        <w:trPr>
          <w:jc w:val="center"/>
        </w:trPr>
        <w:tc>
          <w:tcPr>
            <w:tcW w:w="2217" w:type="dxa"/>
          </w:tcPr>
          <w:p w14:paraId="3B0730E7" w14:textId="77777777" w:rsidR="000A047E" w:rsidRPr="0016361A" w:rsidRDefault="000A047E" w:rsidP="00D62A29">
            <w:pPr>
              <w:pStyle w:val="TAL"/>
            </w:pPr>
            <w:r>
              <w:t>Supi</w:t>
            </w:r>
          </w:p>
        </w:tc>
        <w:tc>
          <w:tcPr>
            <w:tcW w:w="1848" w:type="dxa"/>
          </w:tcPr>
          <w:p w14:paraId="1DEBD5B4" w14:textId="77777777" w:rsidR="000A047E" w:rsidRPr="0016361A" w:rsidRDefault="000A047E" w:rsidP="00D62A29">
            <w:pPr>
              <w:pStyle w:val="TAL"/>
            </w:pPr>
            <w:r>
              <w:t>3GPP TS 29.571 [15]</w:t>
            </w:r>
          </w:p>
        </w:tc>
        <w:tc>
          <w:tcPr>
            <w:tcW w:w="3371" w:type="dxa"/>
          </w:tcPr>
          <w:p w14:paraId="7B720E50" w14:textId="77777777" w:rsidR="000A047E" w:rsidRPr="0016361A" w:rsidRDefault="000A047E" w:rsidP="00D62A29">
            <w:pPr>
              <w:pStyle w:val="TAL"/>
              <w:rPr>
                <w:rFonts w:cs="Arial"/>
                <w:szCs w:val="18"/>
              </w:rPr>
            </w:pPr>
            <w:r>
              <w:t>The identification of the user (i.e. IMSI, NAI).</w:t>
            </w:r>
          </w:p>
        </w:tc>
        <w:tc>
          <w:tcPr>
            <w:tcW w:w="1988" w:type="dxa"/>
          </w:tcPr>
          <w:p w14:paraId="619C0E8B" w14:textId="77777777" w:rsidR="000A047E" w:rsidRPr="0016361A" w:rsidRDefault="000A047E" w:rsidP="00D62A29">
            <w:pPr>
              <w:pStyle w:val="TAL"/>
              <w:rPr>
                <w:rFonts w:cs="Arial"/>
                <w:szCs w:val="18"/>
              </w:rPr>
            </w:pPr>
          </w:p>
        </w:tc>
      </w:tr>
      <w:tr w:rsidR="000A047E" w:rsidRPr="00B54FF5" w14:paraId="6BF0E027" w14:textId="77777777" w:rsidTr="00743D85">
        <w:trPr>
          <w:jc w:val="center"/>
        </w:trPr>
        <w:tc>
          <w:tcPr>
            <w:tcW w:w="2217" w:type="dxa"/>
          </w:tcPr>
          <w:p w14:paraId="4400D227" w14:textId="77777777" w:rsidR="000A047E" w:rsidRDefault="000A047E" w:rsidP="00D62A29">
            <w:pPr>
              <w:pStyle w:val="TAL"/>
              <w:rPr>
                <w:noProof/>
                <w:lang w:eastAsia="zh-CN"/>
              </w:rPr>
            </w:pPr>
            <w:r>
              <w:t>SupportedFeatures</w:t>
            </w:r>
          </w:p>
        </w:tc>
        <w:tc>
          <w:tcPr>
            <w:tcW w:w="1848" w:type="dxa"/>
          </w:tcPr>
          <w:p w14:paraId="6E8AFF27" w14:textId="77777777" w:rsidR="000A047E" w:rsidRDefault="000A047E" w:rsidP="00D62A29">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0A047E" w:rsidRDefault="000A047E" w:rsidP="00D62A29">
            <w:pPr>
              <w:pStyle w:val="TAL"/>
              <w:rPr>
                <w:rFonts w:cs="Arial"/>
                <w:noProof/>
                <w:szCs w:val="18"/>
              </w:rPr>
            </w:pPr>
            <w:r>
              <w:t>Used to negotiate the applicability of the optional features defined in table 6.3.8-1.</w:t>
            </w:r>
          </w:p>
        </w:tc>
        <w:tc>
          <w:tcPr>
            <w:tcW w:w="1988" w:type="dxa"/>
          </w:tcPr>
          <w:p w14:paraId="640D43DA" w14:textId="77777777" w:rsidR="000A047E" w:rsidRPr="0016361A" w:rsidRDefault="000A047E" w:rsidP="00D62A29">
            <w:pPr>
              <w:pStyle w:val="TAL"/>
              <w:rPr>
                <w:rFonts w:cs="Arial"/>
                <w:szCs w:val="18"/>
              </w:rPr>
            </w:pPr>
          </w:p>
        </w:tc>
      </w:tr>
      <w:tr w:rsidR="000A047E" w:rsidRPr="00B54FF5" w14:paraId="1550F566" w14:textId="77777777" w:rsidTr="00743D85">
        <w:trPr>
          <w:jc w:val="center"/>
        </w:trPr>
        <w:tc>
          <w:tcPr>
            <w:tcW w:w="2217" w:type="dxa"/>
          </w:tcPr>
          <w:p w14:paraId="12D42FD5" w14:textId="77777777" w:rsidR="000A047E" w:rsidRDefault="000A047E" w:rsidP="00D62A29">
            <w:pPr>
              <w:pStyle w:val="TAL"/>
              <w:rPr>
                <w:noProof/>
                <w:lang w:eastAsia="zh-CN"/>
              </w:rPr>
            </w:pPr>
            <w:r w:rsidRPr="00DC1C81">
              <w:t>TemporalValidity</w:t>
            </w:r>
          </w:p>
        </w:tc>
        <w:tc>
          <w:tcPr>
            <w:tcW w:w="1848" w:type="dxa"/>
          </w:tcPr>
          <w:p w14:paraId="713BB500" w14:textId="77777777" w:rsidR="000A047E" w:rsidRDefault="000A047E" w:rsidP="00D62A29">
            <w:pPr>
              <w:pStyle w:val="TAL"/>
              <w:rPr>
                <w:noProof/>
              </w:rPr>
            </w:pPr>
            <w:r>
              <w:t>3GPP TS 29.514</w:t>
            </w:r>
            <w:r>
              <w:rPr>
                <w:noProof/>
              </w:rPr>
              <w:t> [20]</w:t>
            </w:r>
          </w:p>
        </w:tc>
        <w:tc>
          <w:tcPr>
            <w:tcW w:w="3371" w:type="dxa"/>
          </w:tcPr>
          <w:p w14:paraId="1A9BAACD" w14:textId="77777777" w:rsidR="000A047E" w:rsidRDefault="000A047E" w:rsidP="00D62A29">
            <w:pPr>
              <w:pStyle w:val="TAL"/>
              <w:rPr>
                <w:rFonts w:cs="Arial"/>
                <w:noProof/>
                <w:szCs w:val="18"/>
              </w:rPr>
            </w:pPr>
            <w:r w:rsidRPr="00DC1C81">
              <w:t>TemporalValidity</w:t>
            </w:r>
          </w:p>
        </w:tc>
        <w:tc>
          <w:tcPr>
            <w:tcW w:w="1988" w:type="dxa"/>
          </w:tcPr>
          <w:p w14:paraId="60F4403B" w14:textId="77777777" w:rsidR="000A047E" w:rsidRPr="0016361A" w:rsidRDefault="000A047E" w:rsidP="00D62A29">
            <w:pPr>
              <w:pStyle w:val="TAL"/>
              <w:rPr>
                <w:rFonts w:cs="Arial"/>
                <w:szCs w:val="18"/>
              </w:rPr>
            </w:pPr>
          </w:p>
        </w:tc>
      </w:tr>
      <w:tr w:rsidR="000A047E" w:rsidRPr="00B54FF5" w14:paraId="5C071AAA" w14:textId="77777777" w:rsidTr="00743D85">
        <w:trPr>
          <w:jc w:val="center"/>
        </w:trPr>
        <w:tc>
          <w:tcPr>
            <w:tcW w:w="2217" w:type="dxa"/>
          </w:tcPr>
          <w:p w14:paraId="5DE2F4FD" w14:textId="77777777" w:rsidR="000A047E" w:rsidRPr="00DC1C81" w:rsidRDefault="000A047E" w:rsidP="00D62A29">
            <w:pPr>
              <w:pStyle w:val="TAL"/>
            </w:pPr>
            <w:r>
              <w:rPr>
                <w:noProof/>
                <w:lang w:eastAsia="zh-CN"/>
              </w:rPr>
              <w:t>Uinteger</w:t>
            </w:r>
          </w:p>
        </w:tc>
        <w:tc>
          <w:tcPr>
            <w:tcW w:w="1848" w:type="dxa"/>
          </w:tcPr>
          <w:p w14:paraId="66DD6AD2" w14:textId="77777777" w:rsidR="000A047E" w:rsidRDefault="000A047E" w:rsidP="00D62A29">
            <w:pPr>
              <w:pStyle w:val="TAL"/>
            </w:pPr>
            <w:r>
              <w:rPr>
                <w:noProof/>
              </w:rPr>
              <w:t>3GPP TS 29.571 [</w:t>
            </w:r>
            <w:r>
              <w:t>15</w:t>
            </w:r>
            <w:r>
              <w:rPr>
                <w:noProof/>
              </w:rPr>
              <w:t>]</w:t>
            </w:r>
          </w:p>
        </w:tc>
        <w:tc>
          <w:tcPr>
            <w:tcW w:w="3371" w:type="dxa"/>
          </w:tcPr>
          <w:p w14:paraId="5757DD1E" w14:textId="77777777" w:rsidR="000A047E" w:rsidRPr="00DC1C81" w:rsidRDefault="000A047E" w:rsidP="00D62A29">
            <w:pPr>
              <w:pStyle w:val="TAL"/>
            </w:pPr>
            <w:r>
              <w:rPr>
                <w:rFonts w:cs="Arial"/>
                <w:noProof/>
                <w:szCs w:val="18"/>
              </w:rPr>
              <w:t>Unsigned integer.</w:t>
            </w:r>
          </w:p>
        </w:tc>
        <w:tc>
          <w:tcPr>
            <w:tcW w:w="1988" w:type="dxa"/>
          </w:tcPr>
          <w:p w14:paraId="60CAB824" w14:textId="77777777" w:rsidR="000A047E" w:rsidRPr="0016361A" w:rsidRDefault="000A047E" w:rsidP="00D62A29">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046" w:name="_Toc10419918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6"/>
    </w:p>
    <w:p w14:paraId="38D0F054" w14:textId="77777777" w:rsidR="000A047E" w:rsidRDefault="000A047E" w:rsidP="000A047E">
      <w:pPr>
        <w:pStyle w:val="50"/>
      </w:pPr>
      <w:bookmarkStart w:id="1047" w:name="_Toc104199186"/>
      <w:r>
        <w:t>6.3.6.2.1</w:t>
      </w:r>
      <w:r>
        <w:tab/>
        <w:t>Introduction</w:t>
      </w:r>
      <w:bookmarkEnd w:id="1047"/>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048" w:name="_Toc104199187"/>
      <w:r>
        <w:lastRenderedPageBreak/>
        <w:t>6.3.6.2.2</w:t>
      </w:r>
      <w:r>
        <w:tab/>
        <w:t>Type: AccessTimeDistributionData</w:t>
      </w:r>
      <w:bookmarkEnd w:id="1048"/>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0A047E" w:rsidRPr="00B54FF5" w14:paraId="67C77F95" w14:textId="77777777" w:rsidTr="00743D85">
        <w:trPr>
          <w:jc w:val="center"/>
        </w:trPr>
        <w:tc>
          <w:tcPr>
            <w:tcW w:w="1701" w:type="dxa"/>
          </w:tcPr>
          <w:p w14:paraId="1027F0D4" w14:textId="77777777" w:rsidR="000A047E" w:rsidRPr="0016361A" w:rsidRDefault="000A047E" w:rsidP="00D62A29">
            <w:pPr>
              <w:pStyle w:val="TAL"/>
            </w:pPr>
            <w:r>
              <w:rPr>
                <w:lang w:eastAsia="zh-CN"/>
              </w:rPr>
              <w:t>interGrpId</w:t>
            </w:r>
          </w:p>
        </w:tc>
        <w:tc>
          <w:tcPr>
            <w:tcW w:w="1444" w:type="dxa"/>
          </w:tcPr>
          <w:p w14:paraId="674EA558" w14:textId="77777777" w:rsidR="000A047E" w:rsidRPr="0016361A" w:rsidRDefault="000A047E" w:rsidP="00D62A29">
            <w:pPr>
              <w:pStyle w:val="TAL"/>
            </w:pPr>
            <w:r>
              <w:rPr>
                <w:lang w:eastAsia="zh-CN"/>
              </w:rPr>
              <w:t>GroupId</w:t>
            </w:r>
          </w:p>
        </w:tc>
        <w:tc>
          <w:tcPr>
            <w:tcW w:w="425" w:type="dxa"/>
          </w:tcPr>
          <w:p w14:paraId="4F2A00E0" w14:textId="77777777" w:rsidR="000A047E" w:rsidRPr="0016361A" w:rsidRDefault="000A047E" w:rsidP="00D62A29">
            <w:pPr>
              <w:pStyle w:val="TAC"/>
            </w:pPr>
            <w:r>
              <w:rPr>
                <w:lang w:eastAsia="zh-CN"/>
              </w:rPr>
              <w:t>C</w:t>
            </w:r>
          </w:p>
        </w:tc>
        <w:tc>
          <w:tcPr>
            <w:tcW w:w="1134" w:type="dxa"/>
          </w:tcPr>
          <w:p w14:paraId="19707E66" w14:textId="77777777" w:rsidR="000A047E" w:rsidRPr="0016361A" w:rsidRDefault="000A047E" w:rsidP="00D62A29">
            <w:pPr>
              <w:pStyle w:val="TAL"/>
            </w:pPr>
            <w:r>
              <w:rPr>
                <w:rFonts w:hint="eastAsia"/>
                <w:lang w:eastAsia="zh-CN"/>
              </w:rPr>
              <w:t>0</w:t>
            </w:r>
            <w:r>
              <w:rPr>
                <w:lang w:eastAsia="zh-CN"/>
              </w:rPr>
              <w:t>.1</w:t>
            </w:r>
          </w:p>
        </w:tc>
        <w:tc>
          <w:tcPr>
            <w:tcW w:w="2410" w:type="dxa"/>
          </w:tcPr>
          <w:p w14:paraId="0BADCD8C" w14:textId="58EFFF85" w:rsidR="000A047E" w:rsidRPr="0016361A" w:rsidRDefault="000A047E" w:rsidP="00BB4F6D">
            <w:pPr>
              <w:pStyle w:val="TAL"/>
              <w:rPr>
                <w:rFonts w:cs="Arial"/>
                <w:szCs w:val="18"/>
              </w:rPr>
            </w:pPr>
            <w:r>
              <w:t>The internal Group Id(s). (NOTE</w:t>
            </w:r>
            <w:r>
              <w:rPr>
                <w:rFonts w:hint="eastAsia"/>
                <w:lang w:eastAsia="zh-CN"/>
              </w:rPr>
              <w:t>)</w:t>
            </w:r>
          </w:p>
        </w:tc>
        <w:tc>
          <w:tcPr>
            <w:tcW w:w="2410" w:type="dxa"/>
          </w:tcPr>
          <w:p w14:paraId="25B33A12" w14:textId="77777777" w:rsidR="000A047E" w:rsidRPr="0016361A" w:rsidRDefault="000A047E" w:rsidP="00D62A29">
            <w:pPr>
              <w:pStyle w:val="TAL"/>
              <w:rPr>
                <w:rFonts w:cs="Arial"/>
                <w:szCs w:val="18"/>
              </w:rPr>
            </w:pPr>
          </w:p>
        </w:tc>
      </w:tr>
      <w:tr w:rsidR="000A047E" w:rsidRPr="00B54FF5" w14:paraId="3BC729B5" w14:textId="77777777" w:rsidTr="00743D85">
        <w:trPr>
          <w:jc w:val="center"/>
        </w:trPr>
        <w:tc>
          <w:tcPr>
            <w:tcW w:w="1701" w:type="dxa"/>
          </w:tcPr>
          <w:p w14:paraId="6B765610" w14:textId="77777777" w:rsidR="000A047E" w:rsidRPr="0016361A" w:rsidRDefault="000A047E" w:rsidP="00D62A29">
            <w:pPr>
              <w:pStyle w:val="TAL"/>
            </w:pPr>
            <w:r>
              <w:rPr>
                <w:noProof/>
              </w:rPr>
              <w:t>asTimeDisParam</w:t>
            </w:r>
          </w:p>
        </w:tc>
        <w:tc>
          <w:tcPr>
            <w:tcW w:w="1444" w:type="dxa"/>
          </w:tcPr>
          <w:p w14:paraId="35D082F9" w14:textId="77777777" w:rsidR="000A047E" w:rsidRPr="0016361A" w:rsidRDefault="000A047E" w:rsidP="00D62A29">
            <w:pPr>
              <w:pStyle w:val="TAL"/>
            </w:pPr>
            <w:r>
              <w:t>AsTimeDistributionParam</w:t>
            </w:r>
          </w:p>
        </w:tc>
        <w:tc>
          <w:tcPr>
            <w:tcW w:w="425" w:type="dxa"/>
          </w:tcPr>
          <w:p w14:paraId="1B3D584F" w14:textId="77777777" w:rsidR="000A047E" w:rsidRPr="0016361A" w:rsidRDefault="000A047E" w:rsidP="00D62A29">
            <w:pPr>
              <w:pStyle w:val="TAC"/>
            </w:pPr>
            <w:r>
              <w:rPr>
                <w:lang w:eastAsia="zh-CN"/>
              </w:rPr>
              <w:t>M</w:t>
            </w:r>
          </w:p>
        </w:tc>
        <w:tc>
          <w:tcPr>
            <w:tcW w:w="1134" w:type="dxa"/>
          </w:tcPr>
          <w:p w14:paraId="1B719DFA" w14:textId="77777777" w:rsidR="000A047E" w:rsidRPr="0016361A" w:rsidRDefault="000A047E" w:rsidP="00D62A29">
            <w:pPr>
              <w:pStyle w:val="TAL"/>
            </w:pPr>
            <w:r>
              <w:rPr>
                <w:lang w:eastAsia="zh-CN"/>
              </w:rPr>
              <w:t>1</w:t>
            </w:r>
          </w:p>
        </w:tc>
        <w:tc>
          <w:tcPr>
            <w:tcW w:w="2410" w:type="dxa"/>
          </w:tcPr>
          <w:p w14:paraId="70C63A09" w14:textId="77777777" w:rsidR="000A047E" w:rsidRPr="0016361A" w:rsidRDefault="000A047E" w:rsidP="00D62A29">
            <w:pPr>
              <w:pStyle w:val="TAL"/>
              <w:rPr>
                <w:rFonts w:cs="Arial"/>
                <w:szCs w:val="18"/>
              </w:rPr>
            </w:pPr>
            <w:r>
              <w:t>5G access stratum time distribution parameters</w:t>
            </w:r>
          </w:p>
        </w:tc>
        <w:tc>
          <w:tcPr>
            <w:tcW w:w="2410" w:type="dxa"/>
          </w:tcPr>
          <w:p w14:paraId="7FAD70A3" w14:textId="77777777" w:rsidR="000A047E" w:rsidRPr="0016361A" w:rsidRDefault="000A047E" w:rsidP="00D62A29">
            <w:pPr>
              <w:pStyle w:val="TAL"/>
              <w:rPr>
                <w:rFonts w:cs="Arial"/>
                <w:szCs w:val="18"/>
              </w:rPr>
            </w:pPr>
          </w:p>
        </w:tc>
      </w:tr>
      <w:tr w:rsidR="000A047E" w:rsidRPr="00B54FF5" w14:paraId="204573EF" w14:textId="77777777" w:rsidTr="00743D85">
        <w:trPr>
          <w:jc w:val="center"/>
        </w:trPr>
        <w:tc>
          <w:tcPr>
            <w:tcW w:w="1701" w:type="dxa"/>
          </w:tcPr>
          <w:p w14:paraId="6297CE68" w14:textId="77777777" w:rsidR="000A047E" w:rsidRPr="0016361A" w:rsidRDefault="000A047E" w:rsidP="00D62A29">
            <w:pPr>
              <w:pStyle w:val="TAL"/>
            </w:pPr>
            <w:r>
              <w:t>suppFeat</w:t>
            </w:r>
          </w:p>
        </w:tc>
        <w:tc>
          <w:tcPr>
            <w:tcW w:w="1444" w:type="dxa"/>
          </w:tcPr>
          <w:p w14:paraId="74D65AD2" w14:textId="77777777" w:rsidR="000A047E" w:rsidRPr="0016361A" w:rsidRDefault="000A047E" w:rsidP="00D62A29">
            <w:pPr>
              <w:pStyle w:val="TAL"/>
            </w:pPr>
            <w:r>
              <w:t>SupportedFeatures</w:t>
            </w:r>
          </w:p>
        </w:tc>
        <w:tc>
          <w:tcPr>
            <w:tcW w:w="425" w:type="dxa"/>
          </w:tcPr>
          <w:p w14:paraId="5E6731D5" w14:textId="77777777" w:rsidR="000A047E" w:rsidRPr="0016361A" w:rsidRDefault="000A047E" w:rsidP="00D62A29">
            <w:pPr>
              <w:pStyle w:val="TAC"/>
            </w:pPr>
            <w:r>
              <w:t>C</w:t>
            </w:r>
          </w:p>
        </w:tc>
        <w:tc>
          <w:tcPr>
            <w:tcW w:w="1134" w:type="dxa"/>
          </w:tcPr>
          <w:p w14:paraId="37EFA8D9" w14:textId="77777777" w:rsidR="000A047E" w:rsidRPr="0016361A" w:rsidRDefault="000A047E" w:rsidP="00D62A29">
            <w:pPr>
              <w:pStyle w:val="TAL"/>
            </w:pPr>
            <w:r>
              <w:t>0..1</w:t>
            </w:r>
          </w:p>
        </w:tc>
        <w:tc>
          <w:tcPr>
            <w:tcW w:w="2410" w:type="dxa"/>
          </w:tcPr>
          <w:p w14:paraId="002D58F7" w14:textId="77777777" w:rsidR="000A047E" w:rsidRPr="0016361A" w:rsidRDefault="000A047E" w:rsidP="00D62A29">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0A047E" w:rsidRPr="0016361A" w:rsidRDefault="000A047E" w:rsidP="00D62A29">
            <w:pPr>
              <w:pStyle w:val="TAL"/>
              <w:rPr>
                <w:rFonts w:cs="Arial"/>
                <w:szCs w:val="18"/>
              </w:rPr>
            </w:pPr>
          </w:p>
        </w:tc>
      </w:tr>
      <w:tr w:rsidR="000A047E" w:rsidRPr="00B54FF5" w14:paraId="1A6247C4" w14:textId="77777777" w:rsidTr="00743D85">
        <w:trPr>
          <w:jc w:val="center"/>
        </w:trPr>
        <w:tc>
          <w:tcPr>
            <w:tcW w:w="9524" w:type="dxa"/>
            <w:gridSpan w:val="6"/>
          </w:tcPr>
          <w:p w14:paraId="237D563E" w14:textId="0A2A6876" w:rsidR="000A047E" w:rsidRPr="00743D85" w:rsidRDefault="000A047E" w:rsidP="00BB4F6D">
            <w:pPr>
              <w:pStyle w:val="TAN"/>
              <w:rPr>
                <w:lang w:eastAsia="zh-CN"/>
              </w:rPr>
            </w:pPr>
            <w:r w:rsidRPr="00B70EC2">
              <w:rPr>
                <w:lang w:eastAsia="zh-CN"/>
              </w:rPr>
              <w:t>NOTE:</w:t>
            </w:r>
            <w:r w:rsidRPr="00B70EC2">
              <w:rPr>
                <w:lang w:eastAsia="zh-CN"/>
              </w:rPr>
              <w:tab/>
              <w:t xml:space="preserve">One of </w:t>
            </w:r>
            <w:r>
              <w:rPr>
                <w:lang w:eastAsia="zh-CN"/>
              </w:rPr>
              <w:t>"</w:t>
            </w:r>
            <w:r>
              <w:t>supis"</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049" w:name="_Toc104199188"/>
      <w:r>
        <w:t>6.3.6.2.3</w:t>
      </w:r>
      <w:r>
        <w:tab/>
        <w:t>Type: AsTimeDistributionParam</w:t>
      </w:r>
      <w:bookmarkEnd w:id="1049"/>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050" w:name="_Toc104199189"/>
      <w:r>
        <w:t>6.3.6.2.4</w:t>
      </w:r>
      <w:r>
        <w:tab/>
        <w:t>Type: StatusRequestData</w:t>
      </w:r>
      <w:bookmarkEnd w:id="1050"/>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77777777" w:rsidR="000A047E" w:rsidRPr="0016361A" w:rsidRDefault="000A047E" w:rsidP="00D62A29">
            <w:pPr>
              <w:pStyle w:val="TAC"/>
            </w:pPr>
            <w:r>
              <w:t>M</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051" w:name="_Toc104199190"/>
      <w:r>
        <w:lastRenderedPageBreak/>
        <w:t>6.3.6.2.5</w:t>
      </w:r>
      <w:r>
        <w:tab/>
        <w:t>Type: StatusResponseData</w:t>
      </w:r>
      <w:bookmarkEnd w:id="1051"/>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7A34E8C0" w14:textId="77777777" w:rsidR="000A047E" w:rsidRPr="0016361A" w:rsidRDefault="000A047E" w:rsidP="00D62A29">
            <w:pPr>
              <w:pStyle w:val="TAL"/>
              <w:rPr>
                <w:rFonts w:cs="Arial"/>
                <w:szCs w:val="18"/>
              </w:rPr>
            </w:pPr>
            <w:r>
              <w:t>Indicate the UE(s) whose status of the access stratum time distribution is inactive.</w:t>
            </w:r>
          </w:p>
        </w:tc>
        <w:tc>
          <w:tcPr>
            <w:tcW w:w="2410" w:type="dxa"/>
          </w:tcPr>
          <w:p w14:paraId="5AD1FEAA" w14:textId="77777777" w:rsidR="000A047E" w:rsidRPr="0016361A" w:rsidRDefault="000A047E" w:rsidP="00D62A29">
            <w:pPr>
              <w:pStyle w:val="TAL"/>
              <w:rPr>
                <w:rFonts w:cs="Arial"/>
                <w:szCs w:val="18"/>
              </w:rPr>
            </w:pPr>
          </w:p>
        </w:tc>
      </w:tr>
      <w:tr w:rsidR="000A047E" w:rsidRPr="00B54FF5" w14:paraId="0ECDB8CA" w14:textId="77777777" w:rsidTr="00743D85">
        <w:trPr>
          <w:jc w:val="center"/>
        </w:trPr>
        <w:tc>
          <w:tcPr>
            <w:tcW w:w="1701" w:type="dxa"/>
          </w:tcPr>
          <w:p w14:paraId="060123A2" w14:textId="77777777" w:rsidR="000A047E" w:rsidRPr="0016361A" w:rsidRDefault="000A047E" w:rsidP="00D62A29">
            <w:pPr>
              <w:pStyle w:val="TAL"/>
            </w:pPr>
            <w:r>
              <w:rPr>
                <w:lang w:eastAsia="zh-CN"/>
              </w:rPr>
              <w:t>activeUes</w:t>
            </w:r>
          </w:p>
        </w:tc>
        <w:tc>
          <w:tcPr>
            <w:tcW w:w="1444" w:type="dxa"/>
          </w:tcPr>
          <w:p w14:paraId="74C0A1E4" w14:textId="77777777" w:rsidR="000A047E" w:rsidRPr="0016361A" w:rsidRDefault="000A047E" w:rsidP="00D62A29">
            <w:pPr>
              <w:pStyle w:val="TAL"/>
            </w:pPr>
            <w:r>
              <w:rPr>
                <w:lang w:eastAsia="zh-CN"/>
              </w:rPr>
              <w:t>array(ActiveUe)</w:t>
            </w:r>
          </w:p>
        </w:tc>
        <w:tc>
          <w:tcPr>
            <w:tcW w:w="425" w:type="dxa"/>
          </w:tcPr>
          <w:p w14:paraId="1D0F8FD5" w14:textId="77777777" w:rsidR="000A047E" w:rsidRPr="0016361A" w:rsidRDefault="000A047E" w:rsidP="00D62A29">
            <w:pPr>
              <w:pStyle w:val="TAC"/>
            </w:pPr>
            <w:r>
              <w:rPr>
                <w:rFonts w:hint="eastAsia"/>
                <w:lang w:eastAsia="zh-CN"/>
              </w:rPr>
              <w:t>O</w:t>
            </w:r>
          </w:p>
        </w:tc>
        <w:tc>
          <w:tcPr>
            <w:tcW w:w="1134" w:type="dxa"/>
          </w:tcPr>
          <w:p w14:paraId="790D9659" w14:textId="77777777" w:rsidR="000A047E" w:rsidRPr="0016361A" w:rsidRDefault="000A047E" w:rsidP="00D62A29">
            <w:pPr>
              <w:pStyle w:val="TAL"/>
            </w:pPr>
            <w:r>
              <w:rPr>
                <w:lang w:eastAsia="zh-CN"/>
              </w:rPr>
              <w:t>1</w:t>
            </w:r>
            <w:r>
              <w:rPr>
                <w:rFonts w:hint="eastAsia"/>
                <w:lang w:eastAsia="zh-CN"/>
              </w:rPr>
              <w:t>.</w:t>
            </w:r>
            <w:r>
              <w:rPr>
                <w:lang w:eastAsia="zh-CN"/>
              </w:rPr>
              <w:t>.N</w:t>
            </w:r>
          </w:p>
        </w:tc>
        <w:tc>
          <w:tcPr>
            <w:tcW w:w="2410" w:type="dxa"/>
          </w:tcPr>
          <w:p w14:paraId="194DC879" w14:textId="77777777" w:rsidR="000A047E" w:rsidRPr="0016361A" w:rsidRDefault="000A047E" w:rsidP="00D62A29">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0A047E" w:rsidRPr="0016361A" w:rsidRDefault="000A047E" w:rsidP="00D62A29">
            <w:pPr>
              <w:pStyle w:val="TAL"/>
              <w:rPr>
                <w:rFonts w:cs="Arial"/>
                <w:szCs w:val="18"/>
              </w:rPr>
            </w:pPr>
          </w:p>
        </w:tc>
      </w:tr>
    </w:tbl>
    <w:p w14:paraId="0536CD6A" w14:textId="77777777" w:rsidR="000A047E" w:rsidRDefault="000A047E" w:rsidP="000A047E">
      <w:pPr>
        <w:rPr>
          <w:noProof/>
        </w:rPr>
      </w:pPr>
    </w:p>
    <w:p w14:paraId="22731F8B" w14:textId="77777777" w:rsidR="000A047E" w:rsidRDefault="000A047E" w:rsidP="000A047E">
      <w:pPr>
        <w:pStyle w:val="50"/>
      </w:pPr>
      <w:bookmarkStart w:id="1052" w:name="_Toc104199191"/>
      <w:r>
        <w:t>6.3.6.2.6</w:t>
      </w:r>
      <w:r>
        <w:tab/>
        <w:t xml:space="preserve">Type: </w:t>
      </w:r>
      <w:r>
        <w:rPr>
          <w:lang w:eastAsia="zh-CN"/>
        </w:rPr>
        <w:t>ActiveUe</w:t>
      </w:r>
      <w:bookmarkEnd w:id="1052"/>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77777777" w:rsidR="000A047E" w:rsidRPr="0016361A" w:rsidRDefault="000A047E" w:rsidP="00D62A29">
            <w:pPr>
              <w:pStyle w:val="TAC"/>
            </w:pPr>
            <w:r>
              <w:rPr>
                <w:lang w:eastAsia="zh-CN"/>
              </w:rPr>
              <w:t>M</w:t>
            </w:r>
          </w:p>
        </w:tc>
        <w:tc>
          <w:tcPr>
            <w:tcW w:w="1134" w:type="dxa"/>
          </w:tcPr>
          <w:p w14:paraId="6889370F" w14:textId="77777777" w:rsidR="000A047E" w:rsidRPr="0016361A" w:rsidRDefault="000A047E" w:rsidP="00D62A29">
            <w:pPr>
              <w:pStyle w:val="TAL"/>
            </w:pPr>
            <w:r>
              <w:t>1</w:t>
            </w:r>
          </w:p>
        </w:tc>
        <w:tc>
          <w:tcPr>
            <w:tcW w:w="2410" w:type="dxa"/>
          </w:tcPr>
          <w:p w14:paraId="7312382D" w14:textId="77777777" w:rsidR="000A047E" w:rsidRPr="0016361A" w:rsidRDefault="000A047E" w:rsidP="00D62A29">
            <w:pPr>
              <w:pStyle w:val="TAL"/>
              <w:rPr>
                <w:rFonts w:cs="Arial"/>
                <w:szCs w:val="18"/>
              </w:rPr>
            </w:pPr>
            <w:r>
              <w:t>Indicate the UE whose status of the access stratum time distribution is active.</w:t>
            </w:r>
          </w:p>
        </w:tc>
        <w:tc>
          <w:tcPr>
            <w:tcW w:w="2410" w:type="dxa"/>
          </w:tcPr>
          <w:p w14:paraId="1D020E9C" w14:textId="77777777" w:rsidR="000A047E" w:rsidRPr="0016361A" w:rsidRDefault="000A047E" w:rsidP="00D62A29">
            <w:pPr>
              <w:pStyle w:val="TAL"/>
              <w:rPr>
                <w:rFonts w:cs="Arial"/>
                <w:szCs w:val="18"/>
              </w:rPr>
            </w:pPr>
          </w:p>
        </w:tc>
      </w:tr>
      <w:tr w:rsidR="000A047E" w:rsidRPr="00B54FF5" w14:paraId="0DFF7175" w14:textId="77777777" w:rsidTr="00743D85">
        <w:trPr>
          <w:jc w:val="center"/>
        </w:trPr>
        <w:tc>
          <w:tcPr>
            <w:tcW w:w="1701" w:type="dxa"/>
          </w:tcPr>
          <w:p w14:paraId="122C620B" w14:textId="5B305337" w:rsidR="000A047E" w:rsidRPr="0016361A" w:rsidRDefault="00D458DA" w:rsidP="00D62A29">
            <w:pPr>
              <w:pStyle w:val="TAL"/>
            </w:pPr>
            <w:r>
              <w:rPr>
                <w:rFonts w:eastAsia="Malgun Gothic"/>
              </w:rPr>
              <w:t>timeSyncErrBdgt</w:t>
            </w:r>
          </w:p>
        </w:tc>
        <w:tc>
          <w:tcPr>
            <w:tcW w:w="1444" w:type="dxa"/>
          </w:tcPr>
          <w:p w14:paraId="4BBA08C0"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AEE95E7" w14:textId="77777777" w:rsidR="000A047E" w:rsidRPr="0016361A" w:rsidRDefault="000A047E" w:rsidP="00D62A29">
            <w:pPr>
              <w:pStyle w:val="TAC"/>
            </w:pPr>
            <w:r>
              <w:rPr>
                <w:rFonts w:hint="eastAsia"/>
                <w:lang w:eastAsia="zh-CN"/>
              </w:rPr>
              <w:t>O</w:t>
            </w:r>
          </w:p>
        </w:tc>
        <w:tc>
          <w:tcPr>
            <w:tcW w:w="1134" w:type="dxa"/>
          </w:tcPr>
          <w:p w14:paraId="6DF984D3" w14:textId="77777777" w:rsidR="000A047E" w:rsidRPr="0016361A" w:rsidRDefault="000A047E" w:rsidP="00D62A29">
            <w:pPr>
              <w:pStyle w:val="TAL"/>
            </w:pPr>
            <w:r>
              <w:rPr>
                <w:rFonts w:hint="eastAsia"/>
                <w:lang w:eastAsia="zh-CN"/>
              </w:rPr>
              <w:t>0</w:t>
            </w:r>
            <w:r>
              <w:rPr>
                <w:lang w:eastAsia="zh-CN"/>
              </w:rPr>
              <w:t>..1</w:t>
            </w:r>
          </w:p>
        </w:tc>
        <w:tc>
          <w:tcPr>
            <w:tcW w:w="2410" w:type="dxa"/>
          </w:tcPr>
          <w:p w14:paraId="18697E8D"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0A047E" w:rsidRPr="0016361A" w:rsidRDefault="000A047E" w:rsidP="00D62A29">
            <w:pPr>
              <w:pStyle w:val="TAL"/>
              <w:rPr>
                <w:rFonts w:cs="Arial"/>
                <w:szCs w:val="18"/>
              </w:rPr>
            </w:pPr>
          </w:p>
        </w:tc>
      </w:tr>
    </w:tbl>
    <w:p w14:paraId="1BB04AEE" w14:textId="77777777" w:rsidR="000A047E" w:rsidRDefault="000A047E" w:rsidP="000A047E"/>
    <w:p w14:paraId="5537537E" w14:textId="77777777" w:rsidR="000A047E" w:rsidRDefault="000A047E" w:rsidP="000A047E">
      <w:pPr>
        <w:pStyle w:val="40"/>
        <w:rPr>
          <w:lang w:val="en-US"/>
        </w:rPr>
      </w:pPr>
      <w:bookmarkStart w:id="1053" w:name="_Toc10419919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53"/>
    </w:p>
    <w:p w14:paraId="468AEA1B" w14:textId="77777777" w:rsidR="000A047E" w:rsidRPr="00384E92" w:rsidRDefault="000A047E" w:rsidP="000A047E">
      <w:pPr>
        <w:pStyle w:val="50"/>
      </w:pPr>
      <w:bookmarkStart w:id="1054" w:name="_Toc104199193"/>
      <w:r>
        <w:t>6.3.6.3.1</w:t>
      </w:r>
      <w:r w:rsidRPr="00384E92">
        <w:tab/>
        <w:t>Introduction</w:t>
      </w:r>
      <w:bookmarkEnd w:id="1054"/>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055" w:name="_Toc104199194"/>
      <w:r>
        <w:t>6.3.6.3.2</w:t>
      </w:r>
      <w:r w:rsidRPr="00384E92">
        <w:tab/>
        <w:t>Simple data types</w:t>
      </w:r>
      <w:bookmarkEnd w:id="1055"/>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056" w:name="_Toc104199195"/>
      <w:r>
        <w:t>6.3.7</w:t>
      </w:r>
      <w:r>
        <w:tab/>
        <w:t>Error Handling</w:t>
      </w:r>
      <w:bookmarkEnd w:id="1056"/>
    </w:p>
    <w:p w14:paraId="0A6ADE2E" w14:textId="77777777" w:rsidR="000A047E" w:rsidRPr="00971458" w:rsidRDefault="000A047E" w:rsidP="000A047E">
      <w:pPr>
        <w:pStyle w:val="40"/>
      </w:pPr>
      <w:bookmarkStart w:id="1057" w:name="_Toc104199196"/>
      <w:r w:rsidRPr="00971458">
        <w:t>6.</w:t>
      </w:r>
      <w:r>
        <w:t>3</w:t>
      </w:r>
      <w:r w:rsidRPr="00971458">
        <w:t>.7.1</w:t>
      </w:r>
      <w:r w:rsidRPr="00971458">
        <w:tab/>
        <w:t>General</w:t>
      </w:r>
      <w:bookmarkEnd w:id="1057"/>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058" w:name="_Toc104199197"/>
      <w:r w:rsidRPr="00971458">
        <w:lastRenderedPageBreak/>
        <w:t>6.</w:t>
      </w:r>
      <w:r>
        <w:t>3</w:t>
      </w:r>
      <w:r w:rsidRPr="00971458">
        <w:t>.7.2</w:t>
      </w:r>
      <w:r w:rsidRPr="00971458">
        <w:tab/>
        <w:t>Protocol Errors</w:t>
      </w:r>
      <w:bookmarkEnd w:id="1058"/>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059" w:name="_Toc104199198"/>
      <w:r>
        <w:t>6.3.7.3</w:t>
      </w:r>
      <w:r>
        <w:tab/>
        <w:t>Application Errors</w:t>
      </w:r>
      <w:bookmarkEnd w:id="1059"/>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060" w:name="_Toc104199199"/>
      <w:r>
        <w:t>6.3.8</w:t>
      </w:r>
      <w:r w:rsidRPr="0023018E">
        <w:rPr>
          <w:lang w:eastAsia="zh-CN"/>
        </w:rPr>
        <w:tab/>
        <w:t>Feature negotiation</w:t>
      </w:r>
      <w:bookmarkEnd w:id="1060"/>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061" w:name="_Toc104199200"/>
      <w:r>
        <w:t>6.3.9</w:t>
      </w:r>
      <w:r w:rsidRPr="001E7573">
        <w:tab/>
        <w:t>Security</w:t>
      </w:r>
      <w:bookmarkEnd w:id="1061"/>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062" w:name="_Toc510696650"/>
      <w:bookmarkStart w:id="1063" w:name="_Toc35971450"/>
      <w:bookmarkStart w:id="1064" w:name="_Toc67903567"/>
      <w:bookmarkStart w:id="1065" w:name="_Toc89295784"/>
      <w:bookmarkStart w:id="1066" w:name="_Toc94261497"/>
      <w:bookmarkStart w:id="1067" w:name="_Toc104199201"/>
      <w:r w:rsidRPr="004D3578">
        <w:lastRenderedPageBreak/>
        <w:t>Annex A (normative):</w:t>
      </w:r>
      <w:r w:rsidRPr="004D3578">
        <w:br/>
      </w:r>
      <w:r>
        <w:t>OpenAPI specification</w:t>
      </w:r>
      <w:bookmarkEnd w:id="1062"/>
      <w:bookmarkEnd w:id="1063"/>
      <w:bookmarkEnd w:id="1064"/>
      <w:bookmarkEnd w:id="1065"/>
      <w:bookmarkEnd w:id="1066"/>
      <w:bookmarkEnd w:id="1067"/>
    </w:p>
    <w:p w14:paraId="15EA6971" w14:textId="77777777" w:rsidR="008A6D4A" w:rsidRDefault="008A6D4A" w:rsidP="00743D85">
      <w:pPr>
        <w:pStyle w:val="1"/>
      </w:pPr>
      <w:bookmarkStart w:id="1068" w:name="_Toc510696651"/>
      <w:bookmarkStart w:id="1069" w:name="_Toc35971451"/>
      <w:bookmarkStart w:id="1070" w:name="_Toc67903568"/>
      <w:bookmarkStart w:id="1071" w:name="_Toc89295785"/>
      <w:bookmarkStart w:id="1072" w:name="_Toc94261498"/>
      <w:bookmarkStart w:id="1073" w:name="_Toc104199202"/>
      <w:r>
        <w:t>A.1</w:t>
      </w:r>
      <w:r>
        <w:tab/>
        <w:t>General</w:t>
      </w:r>
      <w:bookmarkEnd w:id="1068"/>
      <w:bookmarkEnd w:id="1069"/>
      <w:bookmarkEnd w:id="1070"/>
      <w:bookmarkEnd w:id="1071"/>
      <w:bookmarkEnd w:id="1072"/>
      <w:bookmarkEnd w:id="1073"/>
    </w:p>
    <w:p w14:paraId="6AD82C9E" w14:textId="43FCD397" w:rsidR="000602BD" w:rsidRPr="00540071" w:rsidRDefault="000602BD" w:rsidP="000602BD">
      <w:bookmarkStart w:id="107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0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076" w:name="_Toc67903569"/>
      <w:bookmarkStart w:id="1077" w:name="_Toc89295786"/>
      <w:bookmarkStart w:id="1078" w:name="_Toc94261499"/>
      <w:bookmarkStart w:id="1079" w:name="_Toc104199203"/>
      <w:r>
        <w:t>A.2</w:t>
      </w:r>
      <w:r>
        <w:tab/>
      </w:r>
      <w:r w:rsidR="00D615CF">
        <w:t>Ntsctsf_TimeSynchronization</w:t>
      </w:r>
      <w:r>
        <w:t xml:space="preserve"> API</w:t>
      </w:r>
      <w:bookmarkEnd w:id="1074"/>
      <w:bookmarkEnd w:id="1075"/>
      <w:bookmarkEnd w:id="1076"/>
      <w:bookmarkEnd w:id="1077"/>
      <w:bookmarkEnd w:id="1078"/>
      <w:bookmarkEnd w:id="1079"/>
    </w:p>
    <w:p w14:paraId="0769D7B5" w14:textId="77777777" w:rsidR="00461244" w:rsidRDefault="00461244" w:rsidP="00461244">
      <w:pPr>
        <w:pStyle w:val="PL"/>
        <w:rPr>
          <w:rFonts w:cs="Courier New"/>
          <w:szCs w:val="16"/>
        </w:rPr>
      </w:pPr>
      <w:bookmarkStart w:id="1080" w:name="_Hlk515639407"/>
      <w:bookmarkStart w:id="1081"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7F54C14" w:rsidR="00461244" w:rsidRDefault="00461244" w:rsidP="00461244">
      <w:pPr>
        <w:pStyle w:val="PL"/>
        <w:rPr>
          <w:rFonts w:cs="Courier New"/>
          <w:szCs w:val="16"/>
        </w:rPr>
      </w:pPr>
      <w:r>
        <w:rPr>
          <w:rFonts w:cs="Courier New"/>
          <w:szCs w:val="16"/>
        </w:rPr>
        <w:t xml:space="preserve">  version: 1.0.0-alpha.</w:t>
      </w:r>
      <w:r w:rsidR="0029514D">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8749912" w:rsidR="00331964" w:rsidRDefault="00331964" w:rsidP="00461244">
      <w:pPr>
        <w:pStyle w:val="PL"/>
      </w:pPr>
      <w:r>
        <w:t xml:space="preserve">    </w:t>
      </w:r>
      <w:r w:rsidR="00461244">
        <w:t xml:space="preserve">3GPP TS 29.565 </w:t>
      </w:r>
      <w:r w:rsidR="005D50B4">
        <w:t>V1</w:t>
      </w:r>
      <w:r w:rsidR="00461244">
        <w:t>.</w:t>
      </w:r>
      <w:r w:rsidR="00C5460E">
        <w:t>4</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lastRenderedPageBreak/>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lastRenderedPageBreak/>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lastRenderedPageBreak/>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lastRenderedPageBreak/>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lastRenderedPageBreak/>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lastRenderedPageBreak/>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rFonts w:cs="Courier New"/>
          <w:szCs w:val="16"/>
        </w:rPr>
      </w:pPr>
      <w:r>
        <w:t xml:space="preserve">          minItems: 1</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6D821FC8" w14:textId="77777777" w:rsidR="00885EFF" w:rsidRDefault="00885EFF" w:rsidP="00461244">
      <w:pPr>
        <w:pStyle w:val="PL"/>
        <w:rPr>
          <w:rFonts w:cs="Arial"/>
          <w:szCs w:val="18"/>
        </w:rPr>
      </w:pPr>
      <w:r>
        <w:t xml:space="preserve">            </w:t>
      </w:r>
      <w:r w:rsidR="00461244">
        <w:rPr>
          <w:rFonts w:hint="eastAsia"/>
          <w:lang w:eastAsia="zh-CN"/>
        </w:rPr>
        <w:t>C</w:t>
      </w:r>
      <w:r w:rsidR="00461244">
        <w:rPr>
          <w:lang w:eastAsia="zh-CN"/>
        </w:rPr>
        <w:t>ontains the PTP capabilities supported by each of the UE(s)</w:t>
      </w:r>
      <w:r w:rsidR="00461244">
        <w:rPr>
          <w:rFonts w:cs="Arial"/>
          <w:szCs w:val="18"/>
        </w:rPr>
        <w:t xml:space="preserve">. The key of the map is the </w:t>
      </w:r>
    </w:p>
    <w:p w14:paraId="64FA4BAB" w14:textId="052BF554" w:rsidR="00461244" w:rsidRDefault="00885EFF" w:rsidP="00461244">
      <w:pPr>
        <w:pStyle w:val="PL"/>
        <w:rPr>
          <w:rFonts w:cs="Arial"/>
          <w:szCs w:val="18"/>
        </w:rPr>
      </w:pPr>
      <w:r>
        <w:t xml:space="preserve">            </w:t>
      </w:r>
      <w:r w:rsidR="00461244">
        <w:rPr>
          <w:rFonts w:cs="Arial"/>
          <w:szCs w:val="18"/>
        </w:rPr>
        <w:t>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lastRenderedPageBreak/>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29F7ED63" w14:textId="13722DEA" w:rsidR="006F5F83" w:rsidRDefault="006F5F83" w:rsidP="006F5F83">
      <w:pPr>
        <w:pStyle w:val="PL"/>
        <w:rPr>
          <w:lang w:eastAsia="zh-CN"/>
        </w:rPr>
      </w:pP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5BDCF1CC" w14:textId="77777777" w:rsidR="006F5F83" w:rsidRDefault="006F5F83" w:rsidP="006F5F83">
      <w:pPr>
        <w:pStyle w:val="PL"/>
      </w:pPr>
      <w:r>
        <w:t xml:space="preserve">        - supi</w:t>
      </w:r>
    </w:p>
    <w:p w14:paraId="3B33FB90" w14:textId="46350F0D" w:rsidR="00B157F0" w:rsidRDefault="006F5F83" w:rsidP="006F5F83">
      <w:pPr>
        <w:pStyle w:val="PL"/>
      </w:pPr>
      <w:r>
        <w:t xml:space="preserve">        - state</w:t>
      </w:r>
    </w:p>
    <w:p w14:paraId="0B3FC1BB" w14:textId="77777777" w:rsidR="006F5F83" w:rsidRDefault="006F5F83" w:rsidP="00B157F0">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lastRenderedPageBreak/>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082" w:name="_Toc35971453"/>
      <w:bookmarkStart w:id="1083" w:name="_Toc67903570"/>
      <w:bookmarkStart w:id="1084" w:name="_Toc89295787"/>
      <w:bookmarkStart w:id="1085" w:name="_Toc94261500"/>
      <w:bookmarkStart w:id="1086" w:name="_Toc104199204"/>
      <w:bookmarkEnd w:id="1080"/>
      <w:r>
        <w:t>A.3</w:t>
      </w:r>
      <w:r>
        <w:tab/>
      </w:r>
      <w:r w:rsidR="00D615CF">
        <w:t>Ntsctsf_QoSand</w:t>
      </w:r>
      <w:r w:rsidR="005F5F2F">
        <w:t>TSC</w:t>
      </w:r>
      <w:r w:rsidR="00D615CF">
        <w:t>Assistance</w:t>
      </w:r>
      <w:r>
        <w:t xml:space="preserve"> API</w:t>
      </w:r>
      <w:bookmarkEnd w:id="1081"/>
      <w:bookmarkEnd w:id="1082"/>
      <w:bookmarkEnd w:id="1083"/>
      <w:bookmarkEnd w:id="1084"/>
      <w:bookmarkEnd w:id="1085"/>
      <w:bookmarkEnd w:id="1086"/>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6A6AFB96" w:rsidR="00461244" w:rsidRDefault="00461244" w:rsidP="00461244">
      <w:pPr>
        <w:pStyle w:val="PL"/>
        <w:rPr>
          <w:rFonts w:cs="Courier New"/>
          <w:szCs w:val="16"/>
        </w:rPr>
      </w:pPr>
      <w:r>
        <w:rPr>
          <w:rFonts w:cs="Courier New"/>
          <w:szCs w:val="16"/>
        </w:rPr>
        <w:t xml:space="preserve">  version: 1.0.0-alpha.</w:t>
      </w:r>
      <w:r w:rsidR="0029514D">
        <w:rPr>
          <w:rFonts w:cs="Courier New"/>
          <w:szCs w:val="16"/>
        </w:rPr>
        <w:t>4</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2542A5A6" w:rsidR="00C46604" w:rsidRDefault="00C46604" w:rsidP="00461244">
      <w:pPr>
        <w:pStyle w:val="PL"/>
      </w:pPr>
      <w:r>
        <w:t xml:space="preserve">    </w:t>
      </w:r>
      <w:r w:rsidR="00461244">
        <w:t xml:space="preserve">3GPP TS 29.565 </w:t>
      </w:r>
      <w:r w:rsidR="005D50B4">
        <w:t>V1</w:t>
      </w:r>
      <w:r w:rsidR="00461244">
        <w:t>.</w:t>
      </w:r>
      <w:r w:rsidR="00C5460E">
        <w:t>4</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lastRenderedPageBreak/>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lastRenderedPageBreak/>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lastRenderedPageBreak/>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lastRenderedPageBreak/>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lastRenderedPageBreak/>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lastRenderedPageBreak/>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lastRenderedPageBreak/>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lastRenderedPageBreak/>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rPr>
          <w:rFonts w:cs="Arial"/>
          <w:szCs w:val="18"/>
          <w:lang w:eastAsia="zh-CN"/>
        </w:rPr>
      </w:pPr>
      <w:r>
        <w:t xml:space="preserve">            priority.</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rPr>
          <w:rFonts w:cs="Arial"/>
          <w:szCs w:val="18"/>
          <w:lang w:eastAsia="zh-CN"/>
        </w:rPr>
      </w:pPr>
      <w:r>
        <w:t xml:space="preserve">            priority.</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lastRenderedPageBreak/>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087" w:name="_Toc104199205"/>
      <w:bookmarkStart w:id="1088" w:name="_Toc2086459"/>
      <w:bookmarkStart w:id="1089" w:name="_Toc67903575"/>
      <w:r>
        <w:lastRenderedPageBreak/>
        <w:t>A.4</w:t>
      </w:r>
      <w:r>
        <w:tab/>
        <w:t>Ntsctsf_ASTI API</w:t>
      </w:r>
      <w:bookmarkEnd w:id="1087"/>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4A37A9D2" w:rsidR="000A047E" w:rsidRDefault="000A047E" w:rsidP="000A047E">
      <w:pPr>
        <w:pStyle w:val="PL"/>
        <w:rPr>
          <w:rFonts w:cs="Courier New"/>
          <w:szCs w:val="16"/>
        </w:rPr>
      </w:pPr>
      <w:r>
        <w:rPr>
          <w:rFonts w:cs="Courier New"/>
          <w:szCs w:val="16"/>
        </w:rPr>
        <w:t xml:space="preserve">  version: 1.0.0-alpha.</w:t>
      </w:r>
      <w:r w:rsidR="0029514D">
        <w:rPr>
          <w:rFonts w:cs="Courier New"/>
          <w:szCs w:val="16"/>
        </w:rPr>
        <w:t>2</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547AC9A2" w:rsidR="000A047E" w:rsidRDefault="000A047E" w:rsidP="000A047E">
      <w:pPr>
        <w:pStyle w:val="PL"/>
      </w:pPr>
      <w:r>
        <w:t xml:space="preserve">    3GPP TS 29.565 V1.</w:t>
      </w:r>
      <w:r w:rsidR="00C5460E">
        <w:t>4</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lastRenderedPageBreak/>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lastRenderedPageBreak/>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lastRenderedPageBreak/>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0A315002" w14:textId="77777777" w:rsidR="000A047E" w:rsidRDefault="000A047E" w:rsidP="000A047E">
      <w:pPr>
        <w:pStyle w:val="PL"/>
      </w:pPr>
      <w:r>
        <w:t xml:space="preserve">      required:</w:t>
      </w:r>
    </w:p>
    <w:p w14:paraId="20D719DF" w14:textId="77777777" w:rsidR="000A047E" w:rsidRDefault="000A047E" w:rsidP="000A047E">
      <w:pPr>
        <w:pStyle w:val="PL"/>
      </w:pPr>
      <w:r>
        <w:t xml:space="preserve">        - supis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Pr="005D2881" w:rsidRDefault="000A047E" w:rsidP="000A047E">
      <w:pPr>
        <w:pStyle w:val="PL"/>
        <w:rPr>
          <w:rFonts w:cs="Courier New"/>
          <w:szCs w:val="16"/>
        </w:rPr>
      </w:pPr>
      <w:r>
        <w:rPr>
          <w:rFonts w:cs="Courier New"/>
          <w:szCs w:val="16"/>
        </w:rPr>
        <w:lastRenderedPageBreak/>
        <w:t xml:space="preserve">          $ref: 'TS29571_CommonData.yaml#/components/schemas/Uinteger</w:t>
      </w:r>
      <w:r w:rsidRPr="000A047E">
        <w:rPr>
          <w:rFonts w:cs="Courier New"/>
          <w:szCs w:val="16"/>
        </w:rPr>
        <w:t>'</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090" w:name="_Toc89295788"/>
      <w:bookmarkStart w:id="1091" w:name="_Toc94261501"/>
      <w:bookmarkStart w:id="1092" w:name="_Toc104199206"/>
      <w:r w:rsidRPr="004D3578">
        <w:lastRenderedPageBreak/>
        <w:t xml:space="preserve">Annex </w:t>
      </w:r>
      <w:r w:rsidR="00890664">
        <w:t>B</w:t>
      </w:r>
      <w:r w:rsidRPr="004D3578">
        <w:t xml:space="preserve"> (informative):</w:t>
      </w:r>
      <w:r w:rsidRPr="004D3578">
        <w:br/>
        <w:t>Change history</w:t>
      </w:r>
      <w:bookmarkEnd w:id="1088"/>
      <w:bookmarkEnd w:id="1089"/>
      <w:bookmarkEnd w:id="1090"/>
      <w:bookmarkEnd w:id="1091"/>
      <w:bookmarkEnd w:id="109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446B6">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94"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25"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446B6">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94"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25"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446B6">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94"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25"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7DFDF" w14:textId="77777777" w:rsidR="005660D5" w:rsidRDefault="005660D5">
      <w:r>
        <w:separator/>
      </w:r>
    </w:p>
  </w:endnote>
  <w:endnote w:type="continuationSeparator" w:id="0">
    <w:p w14:paraId="27FF312F" w14:textId="77777777" w:rsidR="005660D5" w:rsidRDefault="00566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767060" w:rsidRDefault="0076706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80A83" w14:textId="77777777" w:rsidR="005660D5" w:rsidRDefault="005660D5">
      <w:r>
        <w:separator/>
      </w:r>
    </w:p>
  </w:footnote>
  <w:footnote w:type="continuationSeparator" w:id="0">
    <w:p w14:paraId="361FA8F1" w14:textId="77777777" w:rsidR="005660D5" w:rsidRDefault="005660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F6DC30E" w:rsidR="00767060" w:rsidRDefault="007670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3E80">
      <w:rPr>
        <w:rFonts w:ascii="Arial" w:hAnsi="Arial" w:cs="Arial"/>
        <w:b/>
        <w:noProof/>
        <w:sz w:val="18"/>
        <w:szCs w:val="18"/>
      </w:rPr>
      <w:t>3GPP TS 29.565 V1.4.0 (2022-06)</w:t>
    </w:r>
    <w:r>
      <w:rPr>
        <w:rFonts w:ascii="Arial" w:hAnsi="Arial" w:cs="Arial"/>
        <w:b/>
        <w:sz w:val="18"/>
        <w:szCs w:val="18"/>
      </w:rPr>
      <w:fldChar w:fldCharType="end"/>
    </w:r>
  </w:p>
  <w:p w14:paraId="0C5EC792" w14:textId="77777777" w:rsidR="00767060" w:rsidRDefault="007670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3E80">
      <w:rPr>
        <w:rFonts w:ascii="Arial" w:hAnsi="Arial" w:cs="Arial"/>
        <w:b/>
        <w:noProof/>
        <w:sz w:val="18"/>
        <w:szCs w:val="18"/>
      </w:rPr>
      <w:t>42</w:t>
    </w:r>
    <w:r>
      <w:rPr>
        <w:rFonts w:ascii="Arial" w:hAnsi="Arial" w:cs="Arial"/>
        <w:b/>
        <w:sz w:val="18"/>
        <w:szCs w:val="18"/>
      </w:rPr>
      <w:fldChar w:fldCharType="end"/>
    </w:r>
  </w:p>
  <w:p w14:paraId="2B1AE9B5" w14:textId="5465A331" w:rsidR="00767060" w:rsidRDefault="007670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3E80">
      <w:rPr>
        <w:rFonts w:ascii="Arial" w:hAnsi="Arial" w:cs="Arial"/>
        <w:b/>
        <w:noProof/>
        <w:sz w:val="18"/>
        <w:szCs w:val="18"/>
      </w:rPr>
      <w:t>Release 17</w:t>
    </w:r>
    <w:r>
      <w:rPr>
        <w:rFonts w:ascii="Arial" w:hAnsi="Arial" w:cs="Arial"/>
        <w:b/>
        <w:sz w:val="18"/>
        <w:szCs w:val="18"/>
      </w:rPr>
      <w:fldChar w:fldCharType="end"/>
    </w:r>
  </w:p>
  <w:p w14:paraId="42848B09" w14:textId="77777777" w:rsidR="00767060" w:rsidRDefault="0076706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661D"/>
    <w:rsid w:val="00027A75"/>
    <w:rsid w:val="00030A09"/>
    <w:rsid w:val="00033397"/>
    <w:rsid w:val="00033462"/>
    <w:rsid w:val="00040095"/>
    <w:rsid w:val="00044ADE"/>
    <w:rsid w:val="0004630C"/>
    <w:rsid w:val="00051834"/>
    <w:rsid w:val="00052900"/>
    <w:rsid w:val="00054A22"/>
    <w:rsid w:val="000602BD"/>
    <w:rsid w:val="00062023"/>
    <w:rsid w:val="000655A6"/>
    <w:rsid w:val="000678F9"/>
    <w:rsid w:val="00080512"/>
    <w:rsid w:val="000812DE"/>
    <w:rsid w:val="000865D9"/>
    <w:rsid w:val="00091E21"/>
    <w:rsid w:val="000923D3"/>
    <w:rsid w:val="00092D35"/>
    <w:rsid w:val="00093353"/>
    <w:rsid w:val="00093A3A"/>
    <w:rsid w:val="000948B5"/>
    <w:rsid w:val="000A047E"/>
    <w:rsid w:val="000B3551"/>
    <w:rsid w:val="000C321C"/>
    <w:rsid w:val="000C47C3"/>
    <w:rsid w:val="000D0043"/>
    <w:rsid w:val="000D3A48"/>
    <w:rsid w:val="000D58AB"/>
    <w:rsid w:val="000E2663"/>
    <w:rsid w:val="000F472B"/>
    <w:rsid w:val="001130F8"/>
    <w:rsid w:val="00114B0F"/>
    <w:rsid w:val="00126176"/>
    <w:rsid w:val="00130510"/>
    <w:rsid w:val="00133525"/>
    <w:rsid w:val="00146A34"/>
    <w:rsid w:val="00157840"/>
    <w:rsid w:val="0016361A"/>
    <w:rsid w:val="00164171"/>
    <w:rsid w:val="00170721"/>
    <w:rsid w:val="00173C82"/>
    <w:rsid w:val="00176286"/>
    <w:rsid w:val="00182842"/>
    <w:rsid w:val="00185DE6"/>
    <w:rsid w:val="00192186"/>
    <w:rsid w:val="001A39A2"/>
    <w:rsid w:val="001A4C42"/>
    <w:rsid w:val="001A7420"/>
    <w:rsid w:val="001B384E"/>
    <w:rsid w:val="001B5A25"/>
    <w:rsid w:val="001B6532"/>
    <w:rsid w:val="001B6637"/>
    <w:rsid w:val="001C0E53"/>
    <w:rsid w:val="001C1534"/>
    <w:rsid w:val="001C21C3"/>
    <w:rsid w:val="001C4D87"/>
    <w:rsid w:val="001C5619"/>
    <w:rsid w:val="001C6660"/>
    <w:rsid w:val="001C7D06"/>
    <w:rsid w:val="001D02C2"/>
    <w:rsid w:val="001D70A5"/>
    <w:rsid w:val="001F0C1D"/>
    <w:rsid w:val="001F1132"/>
    <w:rsid w:val="001F168B"/>
    <w:rsid w:val="001F2CDD"/>
    <w:rsid w:val="00200314"/>
    <w:rsid w:val="00203EA2"/>
    <w:rsid w:val="0021265E"/>
    <w:rsid w:val="002347A2"/>
    <w:rsid w:val="002361FB"/>
    <w:rsid w:val="00237E29"/>
    <w:rsid w:val="00246B37"/>
    <w:rsid w:val="002508FE"/>
    <w:rsid w:val="00251121"/>
    <w:rsid w:val="00251BD2"/>
    <w:rsid w:val="00255974"/>
    <w:rsid w:val="002572E4"/>
    <w:rsid w:val="002645BE"/>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E00EE"/>
    <w:rsid w:val="002E255E"/>
    <w:rsid w:val="002E4FDC"/>
    <w:rsid w:val="00301FA5"/>
    <w:rsid w:val="003053E5"/>
    <w:rsid w:val="00311C42"/>
    <w:rsid w:val="003172DC"/>
    <w:rsid w:val="00324577"/>
    <w:rsid w:val="00331964"/>
    <w:rsid w:val="00332209"/>
    <w:rsid w:val="0033653A"/>
    <w:rsid w:val="003416B7"/>
    <w:rsid w:val="003446B6"/>
    <w:rsid w:val="0035462D"/>
    <w:rsid w:val="00374B0E"/>
    <w:rsid w:val="003765B8"/>
    <w:rsid w:val="0037727A"/>
    <w:rsid w:val="003828A4"/>
    <w:rsid w:val="00382E38"/>
    <w:rsid w:val="0039143C"/>
    <w:rsid w:val="0039162E"/>
    <w:rsid w:val="003B42F5"/>
    <w:rsid w:val="003C3971"/>
    <w:rsid w:val="003D1680"/>
    <w:rsid w:val="003D79CE"/>
    <w:rsid w:val="003E0057"/>
    <w:rsid w:val="003E4E4E"/>
    <w:rsid w:val="003E6778"/>
    <w:rsid w:val="00410B3B"/>
    <w:rsid w:val="00413384"/>
    <w:rsid w:val="004143C4"/>
    <w:rsid w:val="00415E42"/>
    <w:rsid w:val="004164FE"/>
    <w:rsid w:val="00417863"/>
    <w:rsid w:val="00423334"/>
    <w:rsid w:val="004345EC"/>
    <w:rsid w:val="004454EF"/>
    <w:rsid w:val="00451092"/>
    <w:rsid w:val="00451FEC"/>
    <w:rsid w:val="004557BC"/>
    <w:rsid w:val="00456DFB"/>
    <w:rsid w:val="00461244"/>
    <w:rsid w:val="00465515"/>
    <w:rsid w:val="00465FFE"/>
    <w:rsid w:val="00467A29"/>
    <w:rsid w:val="00473678"/>
    <w:rsid w:val="00477E2F"/>
    <w:rsid w:val="00481B19"/>
    <w:rsid w:val="004829B1"/>
    <w:rsid w:val="004A11B0"/>
    <w:rsid w:val="004B4D0D"/>
    <w:rsid w:val="004C3C01"/>
    <w:rsid w:val="004C7EB6"/>
    <w:rsid w:val="004C7F9E"/>
    <w:rsid w:val="004D3578"/>
    <w:rsid w:val="004E213A"/>
    <w:rsid w:val="004F0988"/>
    <w:rsid w:val="004F3340"/>
    <w:rsid w:val="004F45EE"/>
    <w:rsid w:val="004F51BA"/>
    <w:rsid w:val="00501CFA"/>
    <w:rsid w:val="00503D98"/>
    <w:rsid w:val="005177E8"/>
    <w:rsid w:val="005251B5"/>
    <w:rsid w:val="00530FAB"/>
    <w:rsid w:val="005330BF"/>
    <w:rsid w:val="0053388B"/>
    <w:rsid w:val="00535773"/>
    <w:rsid w:val="00541CE3"/>
    <w:rsid w:val="005439CE"/>
    <w:rsid w:val="00543E6C"/>
    <w:rsid w:val="00554C7C"/>
    <w:rsid w:val="00555C86"/>
    <w:rsid w:val="005566EB"/>
    <w:rsid w:val="00561EA2"/>
    <w:rsid w:val="005627AF"/>
    <w:rsid w:val="00565087"/>
    <w:rsid w:val="005660D5"/>
    <w:rsid w:val="0057023B"/>
    <w:rsid w:val="005759CF"/>
    <w:rsid w:val="0057781A"/>
    <w:rsid w:val="005812CC"/>
    <w:rsid w:val="00583C98"/>
    <w:rsid w:val="00597B11"/>
    <w:rsid w:val="005C3957"/>
    <w:rsid w:val="005D2881"/>
    <w:rsid w:val="005D2E01"/>
    <w:rsid w:val="005D50B4"/>
    <w:rsid w:val="005D61D5"/>
    <w:rsid w:val="005D7526"/>
    <w:rsid w:val="005E4BB2"/>
    <w:rsid w:val="005E4FD4"/>
    <w:rsid w:val="005E558F"/>
    <w:rsid w:val="005E7304"/>
    <w:rsid w:val="005F5F2F"/>
    <w:rsid w:val="005F72AC"/>
    <w:rsid w:val="00602AEA"/>
    <w:rsid w:val="006070BB"/>
    <w:rsid w:val="00607C6B"/>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92066"/>
    <w:rsid w:val="006A323F"/>
    <w:rsid w:val="006A6A2E"/>
    <w:rsid w:val="006B30D0"/>
    <w:rsid w:val="006B5269"/>
    <w:rsid w:val="006C3D95"/>
    <w:rsid w:val="006E2286"/>
    <w:rsid w:val="006E5C86"/>
    <w:rsid w:val="006E70E7"/>
    <w:rsid w:val="006F5F83"/>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67060"/>
    <w:rsid w:val="00773E80"/>
    <w:rsid w:val="00774DA4"/>
    <w:rsid w:val="007755C1"/>
    <w:rsid w:val="00775911"/>
    <w:rsid w:val="00781F0F"/>
    <w:rsid w:val="00783291"/>
    <w:rsid w:val="00785BDD"/>
    <w:rsid w:val="00790D32"/>
    <w:rsid w:val="007A217B"/>
    <w:rsid w:val="007B5A28"/>
    <w:rsid w:val="007B600E"/>
    <w:rsid w:val="007C17A8"/>
    <w:rsid w:val="007C67DC"/>
    <w:rsid w:val="007C6FC2"/>
    <w:rsid w:val="007C7359"/>
    <w:rsid w:val="007E6083"/>
    <w:rsid w:val="007F082E"/>
    <w:rsid w:val="007F0F4A"/>
    <w:rsid w:val="008028A4"/>
    <w:rsid w:val="008044B5"/>
    <w:rsid w:val="008110D5"/>
    <w:rsid w:val="008221DD"/>
    <w:rsid w:val="008234F8"/>
    <w:rsid w:val="00824FB5"/>
    <w:rsid w:val="00830747"/>
    <w:rsid w:val="00830C6B"/>
    <w:rsid w:val="00836AD4"/>
    <w:rsid w:val="0084549D"/>
    <w:rsid w:val="00847BD5"/>
    <w:rsid w:val="00851FC7"/>
    <w:rsid w:val="008570C7"/>
    <w:rsid w:val="00863728"/>
    <w:rsid w:val="008643C7"/>
    <w:rsid w:val="00866484"/>
    <w:rsid w:val="008768CA"/>
    <w:rsid w:val="00880FF6"/>
    <w:rsid w:val="00885D1B"/>
    <w:rsid w:val="00885EFF"/>
    <w:rsid w:val="00886A82"/>
    <w:rsid w:val="00890664"/>
    <w:rsid w:val="0089650A"/>
    <w:rsid w:val="008A03F4"/>
    <w:rsid w:val="008A695C"/>
    <w:rsid w:val="008A6D4A"/>
    <w:rsid w:val="008B261A"/>
    <w:rsid w:val="008B539E"/>
    <w:rsid w:val="008C3441"/>
    <w:rsid w:val="008C384C"/>
    <w:rsid w:val="008C62EC"/>
    <w:rsid w:val="008C77F9"/>
    <w:rsid w:val="008E5B3D"/>
    <w:rsid w:val="008E6CBE"/>
    <w:rsid w:val="008F065A"/>
    <w:rsid w:val="0090271F"/>
    <w:rsid w:val="00902E23"/>
    <w:rsid w:val="009065E7"/>
    <w:rsid w:val="00906D83"/>
    <w:rsid w:val="009114D7"/>
    <w:rsid w:val="0091348E"/>
    <w:rsid w:val="0091477C"/>
    <w:rsid w:val="009154C8"/>
    <w:rsid w:val="00917CCB"/>
    <w:rsid w:val="009210E5"/>
    <w:rsid w:val="009313E6"/>
    <w:rsid w:val="009358C1"/>
    <w:rsid w:val="00936886"/>
    <w:rsid w:val="00942EC2"/>
    <w:rsid w:val="009457AE"/>
    <w:rsid w:val="00953031"/>
    <w:rsid w:val="00955D26"/>
    <w:rsid w:val="009655FE"/>
    <w:rsid w:val="009664C0"/>
    <w:rsid w:val="00974AD1"/>
    <w:rsid w:val="00976F78"/>
    <w:rsid w:val="00987EFA"/>
    <w:rsid w:val="00994564"/>
    <w:rsid w:val="009A10F6"/>
    <w:rsid w:val="009A2C10"/>
    <w:rsid w:val="009B6297"/>
    <w:rsid w:val="009E1640"/>
    <w:rsid w:val="009F37B7"/>
    <w:rsid w:val="009F7884"/>
    <w:rsid w:val="00A031C6"/>
    <w:rsid w:val="00A10F02"/>
    <w:rsid w:val="00A10F26"/>
    <w:rsid w:val="00A12FCE"/>
    <w:rsid w:val="00A164B4"/>
    <w:rsid w:val="00A26956"/>
    <w:rsid w:val="00A27486"/>
    <w:rsid w:val="00A34091"/>
    <w:rsid w:val="00A3631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6F3C"/>
    <w:rsid w:val="00AB342B"/>
    <w:rsid w:val="00AB4086"/>
    <w:rsid w:val="00AC2304"/>
    <w:rsid w:val="00AC6BC6"/>
    <w:rsid w:val="00AD4F35"/>
    <w:rsid w:val="00AE65E2"/>
    <w:rsid w:val="00AF04AD"/>
    <w:rsid w:val="00B004A8"/>
    <w:rsid w:val="00B06319"/>
    <w:rsid w:val="00B11826"/>
    <w:rsid w:val="00B1263B"/>
    <w:rsid w:val="00B15449"/>
    <w:rsid w:val="00B157F0"/>
    <w:rsid w:val="00B1625E"/>
    <w:rsid w:val="00B21A6C"/>
    <w:rsid w:val="00B274B0"/>
    <w:rsid w:val="00B443DD"/>
    <w:rsid w:val="00B47E19"/>
    <w:rsid w:val="00B54FF5"/>
    <w:rsid w:val="00B5646B"/>
    <w:rsid w:val="00B62FF6"/>
    <w:rsid w:val="00B66D40"/>
    <w:rsid w:val="00B75C95"/>
    <w:rsid w:val="00B770CB"/>
    <w:rsid w:val="00B82CFC"/>
    <w:rsid w:val="00B9293E"/>
    <w:rsid w:val="00B93086"/>
    <w:rsid w:val="00BA19ED"/>
    <w:rsid w:val="00BA3AC8"/>
    <w:rsid w:val="00BA4B8D"/>
    <w:rsid w:val="00BA4E68"/>
    <w:rsid w:val="00BA595E"/>
    <w:rsid w:val="00BB4F6D"/>
    <w:rsid w:val="00BC0F7D"/>
    <w:rsid w:val="00BC4595"/>
    <w:rsid w:val="00BD7D31"/>
    <w:rsid w:val="00BE3255"/>
    <w:rsid w:val="00BE4EC9"/>
    <w:rsid w:val="00BE5EC2"/>
    <w:rsid w:val="00BE623D"/>
    <w:rsid w:val="00BE7C91"/>
    <w:rsid w:val="00BE7D02"/>
    <w:rsid w:val="00BF128E"/>
    <w:rsid w:val="00BF474A"/>
    <w:rsid w:val="00BF523A"/>
    <w:rsid w:val="00BF7F6B"/>
    <w:rsid w:val="00C057E0"/>
    <w:rsid w:val="00C074DD"/>
    <w:rsid w:val="00C12C7B"/>
    <w:rsid w:val="00C1496A"/>
    <w:rsid w:val="00C21FDF"/>
    <w:rsid w:val="00C33079"/>
    <w:rsid w:val="00C33FAA"/>
    <w:rsid w:val="00C45181"/>
    <w:rsid w:val="00C45231"/>
    <w:rsid w:val="00C45944"/>
    <w:rsid w:val="00C45D3E"/>
    <w:rsid w:val="00C46604"/>
    <w:rsid w:val="00C5460E"/>
    <w:rsid w:val="00C5512D"/>
    <w:rsid w:val="00C72833"/>
    <w:rsid w:val="00C80F1D"/>
    <w:rsid w:val="00C93B26"/>
    <w:rsid w:val="00C93F40"/>
    <w:rsid w:val="00CA1274"/>
    <w:rsid w:val="00CA3D0C"/>
    <w:rsid w:val="00CC2352"/>
    <w:rsid w:val="00CE4426"/>
    <w:rsid w:val="00CE5404"/>
    <w:rsid w:val="00CF6ED5"/>
    <w:rsid w:val="00D11179"/>
    <w:rsid w:val="00D137BA"/>
    <w:rsid w:val="00D16179"/>
    <w:rsid w:val="00D208E0"/>
    <w:rsid w:val="00D20FFA"/>
    <w:rsid w:val="00D34BF3"/>
    <w:rsid w:val="00D3634B"/>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BFE"/>
    <w:rsid w:val="00D8677E"/>
    <w:rsid w:val="00D86B33"/>
    <w:rsid w:val="00D87E00"/>
    <w:rsid w:val="00D9134D"/>
    <w:rsid w:val="00DA4F4B"/>
    <w:rsid w:val="00DA660E"/>
    <w:rsid w:val="00DA7A03"/>
    <w:rsid w:val="00DB1818"/>
    <w:rsid w:val="00DC073D"/>
    <w:rsid w:val="00DC309B"/>
    <w:rsid w:val="00DC4DA2"/>
    <w:rsid w:val="00DD4C17"/>
    <w:rsid w:val="00DD74A5"/>
    <w:rsid w:val="00DE4306"/>
    <w:rsid w:val="00DF2726"/>
    <w:rsid w:val="00DF2B1F"/>
    <w:rsid w:val="00DF62CD"/>
    <w:rsid w:val="00E0356A"/>
    <w:rsid w:val="00E03C78"/>
    <w:rsid w:val="00E05F35"/>
    <w:rsid w:val="00E07AA5"/>
    <w:rsid w:val="00E105F0"/>
    <w:rsid w:val="00E10C37"/>
    <w:rsid w:val="00E16509"/>
    <w:rsid w:val="00E17F38"/>
    <w:rsid w:val="00E27121"/>
    <w:rsid w:val="00E27D8A"/>
    <w:rsid w:val="00E32AAC"/>
    <w:rsid w:val="00E32C76"/>
    <w:rsid w:val="00E3369C"/>
    <w:rsid w:val="00E44582"/>
    <w:rsid w:val="00E47BE2"/>
    <w:rsid w:val="00E555B2"/>
    <w:rsid w:val="00E61DE6"/>
    <w:rsid w:val="00E72C1E"/>
    <w:rsid w:val="00E742D2"/>
    <w:rsid w:val="00E77645"/>
    <w:rsid w:val="00E80E23"/>
    <w:rsid w:val="00E84720"/>
    <w:rsid w:val="00E875BB"/>
    <w:rsid w:val="00E90A59"/>
    <w:rsid w:val="00E9110E"/>
    <w:rsid w:val="00EA15B0"/>
    <w:rsid w:val="00EA52A5"/>
    <w:rsid w:val="00EA5EA7"/>
    <w:rsid w:val="00EA6061"/>
    <w:rsid w:val="00EB46E1"/>
    <w:rsid w:val="00EB470A"/>
    <w:rsid w:val="00EC4A25"/>
    <w:rsid w:val="00EC5064"/>
    <w:rsid w:val="00ED3D4F"/>
    <w:rsid w:val="00ED43C4"/>
    <w:rsid w:val="00ED4AB9"/>
    <w:rsid w:val="00ED5AB5"/>
    <w:rsid w:val="00ED7A98"/>
    <w:rsid w:val="00ED7C32"/>
    <w:rsid w:val="00EE0AB1"/>
    <w:rsid w:val="00EE467E"/>
    <w:rsid w:val="00EE695C"/>
    <w:rsid w:val="00EF2AC7"/>
    <w:rsid w:val="00EF3127"/>
    <w:rsid w:val="00EF485E"/>
    <w:rsid w:val="00F025A2"/>
    <w:rsid w:val="00F040A5"/>
    <w:rsid w:val="00F04712"/>
    <w:rsid w:val="00F06DAA"/>
    <w:rsid w:val="00F10D54"/>
    <w:rsid w:val="00F12929"/>
    <w:rsid w:val="00F13360"/>
    <w:rsid w:val="00F22EC7"/>
    <w:rsid w:val="00F259E1"/>
    <w:rsid w:val="00F27AB1"/>
    <w:rsid w:val="00F30176"/>
    <w:rsid w:val="00F325C8"/>
    <w:rsid w:val="00F37462"/>
    <w:rsid w:val="00F37B4E"/>
    <w:rsid w:val="00F42C63"/>
    <w:rsid w:val="00F463F6"/>
    <w:rsid w:val="00F57678"/>
    <w:rsid w:val="00F646EA"/>
    <w:rsid w:val="00F653B8"/>
    <w:rsid w:val="00F65E94"/>
    <w:rsid w:val="00F736F6"/>
    <w:rsid w:val="00F8346A"/>
    <w:rsid w:val="00F851BD"/>
    <w:rsid w:val="00F9008D"/>
    <w:rsid w:val="00F90D6E"/>
    <w:rsid w:val="00FA1266"/>
    <w:rsid w:val="00FB31F5"/>
    <w:rsid w:val="00FB7972"/>
    <w:rsid w:val="00FB7F7B"/>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FFFD7-ACEB-4068-80A0-DDC885E39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125</Pages>
  <Words>43021</Words>
  <Characters>245224</Characters>
  <Application>Microsoft Office Word</Application>
  <DocSecurity>0</DocSecurity>
  <Lines>2043</Lines>
  <Paragraphs>575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2022-05-26T10:47:00Z</dcterms:created>
  <dcterms:modified xsi:type="dcterms:W3CDTF">2022-05-26T10:47:00Z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(3)CVX31AWuJpZ1ziPFlP0Ll7l/3teUm82gZ2sTqfbb4mOvPUBHZ705HbG30A5nCVUTTVWFpDGp
uOC5/6i3C4ZNfSj6JEb/cSYKdpPuyjJ9I7rhtomvH/SuKx8uuQO/U4GCH4ksGvwV257C9P8w
yotSnEhLOG9DNZSIM36xcsDySps1R655cfmEh/DWbxL1aZt2NpdNjNf8vaj3Klmbvsl82hKj
rvntQ5C0YpVeB8+P6Z</vt:lpwstr>
  </property>
  <property fmtid="{D5CDD505-2E9C-101B-9397-08002B2CF9AE}" pid="3" name="_2015_ms_pID_7253431">
    <vt:lpwstr>7i1OF/MP3iCt8TLkqZMlr+5LeXsevo3NTaDNG/S+zU+yIPH+S8kUAF
vqjPRw4BkcQjKXHHp1aUbW+pXiFAaUgaWH/G6MmLTjfPh+PSg/WlbevJDXE0MLESW5Ywrwij
GJebhvcyotSSeroZX9pdLLKNptNx0zw9MK+0W0A4JcOmeX6Fax3O30r+fqgncBlTIEd4ddgg
v0N8vlpucz1922zFuG8XvmuHkZZGZl44+Jrx</vt:lpwstr>
  </property>
  <property fmtid="{D5CDD505-2E9C-101B-9397-08002B2CF9AE}" pid="4" name="_2015_ms_pID_7253432">
    <vt:lpwstr>LQrKXHS5sn7RTl+BSThsGhk=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