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D8082F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</w:t>
      </w:r>
      <w:r w:rsidR="00A63928">
        <w:rPr>
          <w:sz w:val="24"/>
          <w:szCs w:val="24"/>
        </w:rPr>
        <w:t>2</w:t>
      </w:r>
      <w:r w:rsidR="00C7298A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B52B1" w:rsidRPr="00EB52B1">
        <w:rPr>
          <w:sz w:val="24"/>
          <w:szCs w:val="24"/>
        </w:rPr>
        <w:t>C3-</w:t>
      </w:r>
      <w:r w:rsidR="00BD4591" w:rsidRPr="00BD4591">
        <w:rPr>
          <w:sz w:val="24"/>
          <w:szCs w:val="24"/>
        </w:rPr>
        <w:t>223475</w:t>
      </w:r>
    </w:p>
    <w:p w14:paraId="55CF78DE" w14:textId="5AD69871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 w:rsidR="007E113B" w:rsidRPr="007E113B">
        <w:rPr>
          <w:sz w:val="24"/>
          <w:szCs w:val="24"/>
        </w:rPr>
        <w:t>12th – 20th May 2022</w:t>
      </w:r>
      <w:r w:rsidR="0033027D" w:rsidRPr="006C2E80">
        <w:rPr>
          <w:sz w:val="20"/>
        </w:rPr>
        <w:tab/>
      </w:r>
      <w:r w:rsidR="00165F41">
        <w:rPr>
          <w:sz w:val="20"/>
        </w:rPr>
        <w:t>was C3-</w:t>
      </w:r>
      <w:r w:rsidR="00BD4591" w:rsidRPr="00BD4591">
        <w:rPr>
          <w:sz w:val="20"/>
        </w:rPr>
        <w:t>223184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1DEBB6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8EB" w:rsidRPr="00E06405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0F5C347F" w14:textId="208AA68B" w:rsidR="00AE25BF" w:rsidRPr="00C908EB" w:rsidRDefault="00AE25BF" w:rsidP="00C908E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08EB"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458F"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B8771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26D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77777777" w:rsidR="00257CEC" w:rsidRDefault="00257CEC" w:rsidP="00257CEC">
      <w:pPr>
        <w:pStyle w:val="Heading8"/>
      </w:pPr>
      <w:r>
        <w:t>Unique identifier:</w:t>
      </w:r>
      <w:r>
        <w:tab/>
      </w:r>
      <w:r w:rsidRPr="004D522E">
        <w:rPr>
          <w:highlight w:val="yellow"/>
        </w:rPr>
        <w:t>XXXXX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proofErr w:type="gramStart"/>
      <w:r w:rsidRPr="005200FD">
        <w:t>session</w:t>
      </w:r>
      <w:r>
        <w:t xml:space="preserve">s, </w:t>
      </w:r>
      <w:r w:rsidR="00BF2E98">
        <w:t>and</w:t>
      </w:r>
      <w:proofErr w:type="gramEnd"/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</w:t>
      </w:r>
      <w:proofErr w:type="gramStart"/>
      <w:r w:rsidR="00DF49C5">
        <w:rPr>
          <w:rFonts w:ascii="Times New Roman ,serif" w:hAnsi="Times New Roman ,serif"/>
        </w:rPr>
        <w:t>and also</w:t>
      </w:r>
      <w:proofErr w:type="gramEnd"/>
      <w:r w:rsidR="00DF49C5">
        <w:rPr>
          <w:rFonts w:ascii="Times New Roman ,serif" w:hAnsi="Times New Roman ,serif"/>
        </w:rPr>
        <w:t xml:space="preserve">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2757" w14:textId="77777777" w:rsidR="00B46870" w:rsidRDefault="00B46870">
      <w:r>
        <w:separator/>
      </w:r>
    </w:p>
  </w:endnote>
  <w:endnote w:type="continuationSeparator" w:id="0">
    <w:p w14:paraId="541AED65" w14:textId="77777777" w:rsidR="00B46870" w:rsidRDefault="00B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8840" w14:textId="77777777" w:rsidR="00B46870" w:rsidRDefault="00B46870">
      <w:r>
        <w:separator/>
      </w:r>
    </w:p>
  </w:footnote>
  <w:footnote w:type="continuationSeparator" w:id="0">
    <w:p w14:paraId="07633506" w14:textId="77777777" w:rsidR="00B46870" w:rsidRDefault="00B4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587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3</cp:revision>
  <cp:lastPrinted>2000-02-29T11:31:00Z</cp:lastPrinted>
  <dcterms:created xsi:type="dcterms:W3CDTF">2022-05-05T09:57:00Z</dcterms:created>
  <dcterms:modified xsi:type="dcterms:W3CDTF">2022-05-13T14:15:00Z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