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E01A" w14:textId="18B436CE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bookmarkStart w:id="0" w:name="_GoBack"/>
      <w:bookmarkEnd w:id="0"/>
      <w:r>
        <w:rPr>
          <w:b/>
          <w:noProof/>
          <w:sz w:val="24"/>
        </w:rPr>
        <w:t>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</w:t>
      </w:r>
      <w:r w:rsidR="000E5826">
        <w:rPr>
          <w:b/>
          <w:noProof/>
          <w:sz w:val="24"/>
        </w:rPr>
        <w:t>599</w:t>
      </w:r>
    </w:p>
    <w:p w14:paraId="49314BB7" w14:textId="10753581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0E5826" w:rsidRPr="000E5826">
        <w:rPr>
          <w:b/>
          <w:noProof/>
        </w:rPr>
        <w:tab/>
      </w:r>
      <w:r w:rsidR="000E5826" w:rsidRPr="000E5826">
        <w:rPr>
          <w:b/>
          <w:noProof/>
        </w:rPr>
        <w:tab/>
      </w:r>
      <w:r w:rsidR="000E5826" w:rsidRP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 w:rsidRPr="000E5826">
        <w:rPr>
          <w:b/>
          <w:noProof/>
        </w:rPr>
        <w:tab/>
        <w:t>was C3-223305</w:t>
      </w:r>
    </w:p>
    <w:p w14:paraId="03329881" w14:textId="77777777" w:rsidR="005334FF" w:rsidRDefault="005334FF" w:rsidP="005334FF">
      <w:pPr>
        <w:pStyle w:val="CRCoverPage"/>
        <w:outlineLvl w:val="0"/>
        <w:rPr>
          <w:b/>
          <w:noProof/>
          <w:sz w:val="24"/>
        </w:rPr>
      </w:pPr>
    </w:p>
    <w:p w14:paraId="37C0FB7B" w14:textId="46D4575C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 w:rsidR="00212B30">
        <w:rPr>
          <w:b/>
          <w:noProof/>
          <w:sz w:val="24"/>
        </w:rPr>
        <w:t>39</w:t>
      </w:r>
      <w:r w:rsidR="000E5826">
        <w:rPr>
          <w:b/>
          <w:noProof/>
          <w:sz w:val="24"/>
        </w:rPr>
        <w:t>55</w:t>
      </w:r>
    </w:p>
    <w:p w14:paraId="017C5E47" w14:textId="00C3E68A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7B9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0E5826" w:rsidRPr="000E5826">
        <w:rPr>
          <w:b/>
          <w:noProof/>
        </w:rPr>
        <w:tab/>
      </w:r>
      <w:r w:rsidR="000E5826" w:rsidRPr="000E5826">
        <w:rPr>
          <w:b/>
          <w:noProof/>
        </w:rPr>
        <w:tab/>
      </w:r>
      <w:r w:rsidR="000E5826" w:rsidRP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>
        <w:rPr>
          <w:b/>
          <w:noProof/>
        </w:rPr>
        <w:tab/>
      </w:r>
      <w:r w:rsidR="000E5826" w:rsidRPr="000E5826">
        <w:rPr>
          <w:b/>
          <w:noProof/>
        </w:rPr>
        <w:tab/>
        <w:t>was C3-223933</w:t>
      </w:r>
    </w:p>
    <w:p w14:paraId="0EF8B864" w14:textId="77777777" w:rsidR="005334FF" w:rsidRPr="006E5DD5" w:rsidRDefault="005334FF" w:rsidP="005334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6C685E4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Huawei</w:t>
      </w:r>
    </w:p>
    <w:p w14:paraId="390B6ECE" w14:textId="44226D2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 w:rsidRPr="005334FF">
        <w:rPr>
          <w:rFonts w:ascii="Arial" w:eastAsia="Batang" w:hAnsi="Arial" w:cs="Arial"/>
          <w:b/>
        </w:rPr>
        <w:t>Rel-18 Enhancements of 3GPP Northbound Interfaces and Application Layer APIs</w:t>
      </w:r>
    </w:p>
    <w:p w14:paraId="06A6B785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44DB2542" w14:textId="0349344D" w:rsidR="005334FF" w:rsidRPr="006E5DD5" w:rsidRDefault="005334FF" w:rsidP="005334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D70FDD">
        <w:rPr>
          <w:rFonts w:ascii="Arial" w:eastAsia="Batang" w:hAnsi="Arial"/>
          <w:b/>
        </w:rPr>
        <w:t>1</w:t>
      </w:r>
      <w:r w:rsidR="006871AC" w:rsidRPr="00D70FDD">
        <w:rPr>
          <w:rFonts w:ascii="Arial" w:eastAsia="Batang" w:hAnsi="Arial"/>
          <w:b/>
        </w:rPr>
        <w:t>8</w:t>
      </w:r>
      <w:r>
        <w:rPr>
          <w:rFonts w:ascii="Arial" w:eastAsia="Batang" w:hAnsi="Arial"/>
          <w:b/>
        </w:rPr>
        <w:t>.1.1</w:t>
      </w:r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C192A4A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334FF" w:rsidRPr="005334FF">
        <w:rPr>
          <w:highlight w:val="yellow"/>
        </w:rPr>
        <w:t>XXXXXX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F1635" w14:textId="77777777" w:rsidR="004A7A66" w:rsidRDefault="004A7A66">
      <w:r>
        <w:separator/>
      </w:r>
    </w:p>
  </w:endnote>
  <w:endnote w:type="continuationSeparator" w:id="0">
    <w:p w14:paraId="1AE55BAE" w14:textId="77777777" w:rsidR="004A7A66" w:rsidRDefault="004A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9F638" w14:textId="77777777" w:rsidR="004A7A66" w:rsidRDefault="004A7A66">
      <w:r>
        <w:separator/>
      </w:r>
    </w:p>
  </w:footnote>
  <w:footnote w:type="continuationSeparator" w:id="0">
    <w:p w14:paraId="5A5C6CE3" w14:textId="77777777" w:rsidR="004A7A66" w:rsidRDefault="004A7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246BD"/>
    <w:rsid w:val="000855F6"/>
    <w:rsid w:val="000B412A"/>
    <w:rsid w:val="000B5392"/>
    <w:rsid w:val="000D17D3"/>
    <w:rsid w:val="000E2180"/>
    <w:rsid w:val="000E5826"/>
    <w:rsid w:val="00106598"/>
    <w:rsid w:val="00145ED3"/>
    <w:rsid w:val="0016024F"/>
    <w:rsid w:val="001624C7"/>
    <w:rsid w:val="001B5716"/>
    <w:rsid w:val="001E78A4"/>
    <w:rsid w:val="00212B30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554C5"/>
    <w:rsid w:val="00457A96"/>
    <w:rsid w:val="00493E65"/>
    <w:rsid w:val="004A7A66"/>
    <w:rsid w:val="004D0C20"/>
    <w:rsid w:val="004E1A48"/>
    <w:rsid w:val="00510DD9"/>
    <w:rsid w:val="00523B14"/>
    <w:rsid w:val="005334FF"/>
    <w:rsid w:val="00534686"/>
    <w:rsid w:val="00537063"/>
    <w:rsid w:val="005B73B3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853D4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D2DE3"/>
    <w:rsid w:val="00A1613B"/>
    <w:rsid w:val="00A442BA"/>
    <w:rsid w:val="00A44AB2"/>
    <w:rsid w:val="00A579DE"/>
    <w:rsid w:val="00A83EF3"/>
    <w:rsid w:val="00AA2A28"/>
    <w:rsid w:val="00AC0B6C"/>
    <w:rsid w:val="00B1315F"/>
    <w:rsid w:val="00B343F8"/>
    <w:rsid w:val="00B411FF"/>
    <w:rsid w:val="00B44B89"/>
    <w:rsid w:val="00BC002B"/>
    <w:rsid w:val="00BE387F"/>
    <w:rsid w:val="00C0775B"/>
    <w:rsid w:val="00C404ED"/>
    <w:rsid w:val="00C43DC7"/>
    <w:rsid w:val="00C50373"/>
    <w:rsid w:val="00C61555"/>
    <w:rsid w:val="00C62E3B"/>
    <w:rsid w:val="00CB2E53"/>
    <w:rsid w:val="00CE0414"/>
    <w:rsid w:val="00D1398B"/>
    <w:rsid w:val="00D70FDD"/>
    <w:rsid w:val="00D77FC4"/>
    <w:rsid w:val="00DC531B"/>
    <w:rsid w:val="00DD5EF8"/>
    <w:rsid w:val="00DE5431"/>
    <w:rsid w:val="00E27AF0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E495B"/>
    <w:rsid w:val="00F12215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05-2022 r3</cp:lastModifiedBy>
  <cp:revision>68</cp:revision>
  <cp:lastPrinted>2000-02-29T10:31:00Z</cp:lastPrinted>
  <dcterms:created xsi:type="dcterms:W3CDTF">2022-04-26T12:06:00Z</dcterms:created>
  <dcterms:modified xsi:type="dcterms:W3CDTF">2022-05-18T11:42:00Z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