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B4CA8" w14:textId="63201372" w:rsidR="00E9575C" w:rsidRDefault="00E9575C" w:rsidP="00E957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>28</w:t>
      </w:r>
    </w:p>
    <w:p w14:paraId="7478B97F" w14:textId="77777777" w:rsidR="00E9575C" w:rsidRDefault="00E9575C" w:rsidP="00E957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6712FA0" w14:textId="77777777" w:rsidR="00E9575C" w:rsidRDefault="00E9575C" w:rsidP="00E957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ED71C3" w14:textId="49BCA38F" w:rsidR="00276EE7" w:rsidRDefault="00276EE7" w:rsidP="00276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2272">
        <w:rPr>
          <w:b/>
          <w:noProof/>
          <w:sz w:val="24"/>
        </w:rPr>
        <w:t>C1-223</w:t>
      </w:r>
      <w:r w:rsidR="00194C84">
        <w:rPr>
          <w:b/>
          <w:noProof/>
          <w:sz w:val="24"/>
        </w:rPr>
        <w:t>711</w:t>
      </w:r>
    </w:p>
    <w:p w14:paraId="6D322F09" w14:textId="77777777" w:rsidR="00276EE7" w:rsidRDefault="00276EE7" w:rsidP="00276E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0E371" w14:textId="435CC35E" w:rsidR="00276EE7" w:rsidRPr="000F4E43" w:rsidRDefault="00E9575C" w:rsidP="00276EE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>5</w:t>
      </w:r>
    </w:p>
    <w:p w14:paraId="4AD20E70" w14:textId="77777777" w:rsidR="00276EE7" w:rsidRPr="000F4E43" w:rsidRDefault="00276EE7" w:rsidP="00276EE7">
      <w:pPr>
        <w:rPr>
          <w:rFonts w:ascii="Arial" w:hAnsi="Arial" w:cs="Arial"/>
        </w:rPr>
      </w:pPr>
    </w:p>
    <w:p w14:paraId="18F3B8BB" w14:textId="720CB7DC" w:rsidR="00276EE7" w:rsidRPr="00276EE7" w:rsidRDefault="00276EE7" w:rsidP="00276EE7">
      <w:pPr>
        <w:pStyle w:val="Title"/>
      </w:pPr>
      <w:r w:rsidRPr="00276EE7">
        <w:t>Title:</w:t>
      </w:r>
      <w:r w:rsidRPr="00276EE7">
        <w:tab/>
        <w:t>Reply LS on Logical relationship between query parameters</w:t>
      </w:r>
    </w:p>
    <w:p w14:paraId="5902AD22" w14:textId="18623124" w:rsidR="00276EE7" w:rsidRPr="000F4E43" w:rsidRDefault="00276EE7" w:rsidP="00276EE7">
      <w:pPr>
        <w:pStyle w:val="Title"/>
      </w:pPr>
      <w:r w:rsidRPr="000F4E43">
        <w:t>Response to:</w:t>
      </w:r>
      <w:r w:rsidRPr="000F4E43">
        <w:tab/>
      </w:r>
      <w:r w:rsidR="00ED0566">
        <w:t>LS (C1-223</w:t>
      </w:r>
      <w:r>
        <w:t xml:space="preserve">326/C4-222302) </w:t>
      </w:r>
      <w:r w:rsidRPr="00276EE7">
        <w:t>on Logical relationship between query parameters</w:t>
      </w:r>
      <w:r>
        <w:t xml:space="preserve"> from 3GPP CT WG4</w:t>
      </w:r>
    </w:p>
    <w:p w14:paraId="56B8CAF7" w14:textId="05C9700C" w:rsidR="00276EE7" w:rsidRPr="000F4E43" w:rsidRDefault="00276EE7" w:rsidP="00276EE7">
      <w:pPr>
        <w:pStyle w:val="Title"/>
      </w:pPr>
      <w:r w:rsidRPr="000F4E43">
        <w:t>Release:</w:t>
      </w:r>
      <w:r w:rsidRPr="000F4E43">
        <w:tab/>
      </w:r>
      <w:r>
        <w:t>Rel-17</w:t>
      </w:r>
    </w:p>
    <w:p w14:paraId="2F53B44B" w14:textId="3BB203F8" w:rsidR="00276EE7" w:rsidRPr="000F4E43" w:rsidRDefault="00276EE7" w:rsidP="00276EE7">
      <w:pPr>
        <w:pStyle w:val="Title"/>
      </w:pPr>
      <w:r w:rsidRPr="000F4E43">
        <w:t>Work Item:</w:t>
      </w:r>
      <w:r w:rsidRPr="000F4E43">
        <w:tab/>
      </w:r>
      <w:r>
        <w:t>SBIProtoc17</w:t>
      </w:r>
    </w:p>
    <w:p w14:paraId="39386402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4361747F" w14:textId="1A38E32C" w:rsidR="00276EE7" w:rsidRPr="00276EE7" w:rsidRDefault="00276EE7" w:rsidP="00276EE7">
      <w:pPr>
        <w:pStyle w:val="Source"/>
      </w:pPr>
      <w:r w:rsidRPr="000F4E43">
        <w:t>Source:</w:t>
      </w:r>
      <w:r w:rsidRPr="000F4E43">
        <w:tab/>
      </w:r>
      <w:r w:rsidRPr="00276EE7">
        <w:t>3GPP CT WG1</w:t>
      </w:r>
    </w:p>
    <w:p w14:paraId="0CBF08D4" w14:textId="255B4B72" w:rsidR="00276EE7" w:rsidRPr="00276EE7" w:rsidRDefault="00276EE7" w:rsidP="00276EE7">
      <w:pPr>
        <w:pStyle w:val="Source"/>
      </w:pPr>
      <w:r w:rsidRPr="00276EE7">
        <w:t>To:</w:t>
      </w:r>
      <w:r w:rsidRPr="00276EE7">
        <w:tab/>
      </w:r>
      <w:r w:rsidRPr="00276EE7">
        <w:rPr>
          <w:bCs/>
          <w:lang w:val="en-US"/>
        </w:rPr>
        <w:t>3GPP CT WG4</w:t>
      </w:r>
    </w:p>
    <w:p w14:paraId="17C25495" w14:textId="51C34DC4" w:rsidR="00276EE7" w:rsidRPr="00276EE7" w:rsidRDefault="00276EE7" w:rsidP="00276EE7">
      <w:pPr>
        <w:pStyle w:val="Source"/>
        <w:rPr>
          <w:lang w:val="en-US"/>
        </w:rPr>
      </w:pPr>
      <w:r w:rsidRPr="00276EE7">
        <w:t>Cc:</w:t>
      </w:r>
      <w:r w:rsidRPr="00276EE7">
        <w:tab/>
      </w:r>
      <w:r w:rsidRPr="00276EE7">
        <w:rPr>
          <w:bCs/>
          <w:lang w:val="es-ES"/>
        </w:rPr>
        <w:t>3GPP CT WG3, 3GPP SA WG4, 3GPP SA WG5</w:t>
      </w:r>
    </w:p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10FBEDAB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6EE7">
        <w:rPr>
          <w:bCs/>
        </w:rPr>
        <w:t>Christian Herrero-</w:t>
      </w:r>
      <w:proofErr w:type="spellStart"/>
      <w:r w:rsidR="00276EE7">
        <w:rPr>
          <w:bCs/>
        </w:rPr>
        <w:t>Veron</w:t>
      </w:r>
      <w:proofErr w:type="spellEnd"/>
    </w:p>
    <w:p w14:paraId="5AFCCD0E" w14:textId="71E60D6B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 xml:space="preserve">E-mail </w:t>
      </w:r>
      <w:proofErr w:type="spellStart"/>
      <w:r w:rsidRPr="00EA149C">
        <w:rPr>
          <w:color w:val="0000FF"/>
          <w:lang w:val="fr-FR"/>
        </w:rPr>
        <w:t>Address</w:t>
      </w:r>
      <w:proofErr w:type="spellEnd"/>
      <w:r w:rsidRPr="00EA149C">
        <w:rPr>
          <w:color w:val="0000FF"/>
          <w:lang w:val="fr-FR"/>
        </w:rPr>
        <w:t>:</w:t>
      </w:r>
      <w:r w:rsidRPr="00EA149C">
        <w:rPr>
          <w:bCs/>
          <w:color w:val="0000FF"/>
          <w:lang w:val="fr-FR"/>
        </w:rPr>
        <w:tab/>
      </w:r>
      <w:proofErr w:type="spellStart"/>
      <w:r w:rsidR="00276EE7">
        <w:rPr>
          <w:bCs/>
          <w:color w:val="0000FF"/>
          <w:lang w:val="fr-FR"/>
        </w:rPr>
        <w:t>Christian.Herrero</w:t>
      </w:r>
      <w:proofErr w:type="spellEnd"/>
      <w:r w:rsidR="00276EE7">
        <w:rPr>
          <w:bCs/>
          <w:color w:val="0000FF"/>
          <w:lang w:val="fr-FR"/>
        </w:rPr>
        <w:t xml:space="preserve"> at huawei.com</w:t>
      </w:r>
      <w:r w:rsidR="00276EE7" w:rsidRPr="00EA149C">
        <w:rPr>
          <w:bCs/>
          <w:color w:val="0000FF"/>
          <w:lang w:val="fr-FR"/>
        </w:rPr>
        <w:t xml:space="preserve"> </w:t>
      </w:r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235A582" w14:textId="77777777" w:rsidR="00276EE7" w:rsidRPr="000F4E43" w:rsidRDefault="00276EE7" w:rsidP="00276EE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1B5A99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276F687D" w14:textId="06BD9ADA" w:rsidR="00276EE7" w:rsidRPr="00276EE7" w:rsidRDefault="00276EE7" w:rsidP="00276EE7">
      <w:pPr>
        <w:pStyle w:val="Title"/>
      </w:pPr>
      <w:r w:rsidRPr="00276EE7">
        <w:t>Attachments:</w:t>
      </w:r>
      <w:r w:rsidRPr="00276EE7">
        <w:tab/>
        <w:t>none</w:t>
      </w:r>
    </w:p>
    <w:p w14:paraId="06E4C1AD" w14:textId="77777777" w:rsidR="00276EE7" w:rsidRPr="000F4E43" w:rsidRDefault="00276EE7" w:rsidP="00276EE7">
      <w:pPr>
        <w:pBdr>
          <w:bottom w:val="single" w:sz="4" w:space="1" w:color="auto"/>
        </w:pBdr>
        <w:rPr>
          <w:rFonts w:ascii="Arial" w:hAnsi="Arial" w:cs="Arial"/>
        </w:rPr>
      </w:pPr>
    </w:p>
    <w:p w14:paraId="10E6AECA" w14:textId="77777777" w:rsidR="00276EE7" w:rsidRPr="000F4E43" w:rsidRDefault="00276EE7" w:rsidP="00276EE7">
      <w:pPr>
        <w:rPr>
          <w:rFonts w:ascii="Arial" w:hAnsi="Arial" w:cs="Arial"/>
        </w:rPr>
      </w:pPr>
    </w:p>
    <w:p w14:paraId="7CCC43E9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1. Overall Description:</w:t>
      </w:r>
    </w:p>
    <w:p w14:paraId="6E2B57BC" w14:textId="0588BEC1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  <w:r w:rsidRPr="00E120B6">
        <w:rPr>
          <w:rFonts w:cs="Arial"/>
          <w:b w:val="0"/>
          <w:noProof w:val="0"/>
          <w:sz w:val="20"/>
        </w:rPr>
        <w:t>CT1 would like to thank CT4 for their LS on the logical relationship between query parameters.</w:t>
      </w:r>
    </w:p>
    <w:p w14:paraId="6A0AA417" w14:textId="77777777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</w:p>
    <w:p w14:paraId="0FD1BED0" w14:textId="0DE96856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  <w:r w:rsidRPr="00E120B6">
        <w:rPr>
          <w:rFonts w:cs="Arial"/>
          <w:b w:val="0"/>
          <w:noProof w:val="0"/>
          <w:sz w:val="20"/>
        </w:rPr>
        <w:t xml:space="preserve">After </w:t>
      </w:r>
      <w:r w:rsidR="00207281" w:rsidRPr="00E120B6">
        <w:rPr>
          <w:rFonts w:cs="Arial"/>
          <w:b w:val="0"/>
          <w:noProof w:val="0"/>
          <w:sz w:val="20"/>
        </w:rPr>
        <w:t>analysing</w:t>
      </w:r>
      <w:r w:rsidRPr="00E120B6">
        <w:rPr>
          <w:rFonts w:cs="Arial"/>
          <w:b w:val="0"/>
          <w:noProof w:val="0"/>
          <w:sz w:val="20"/>
        </w:rPr>
        <w:t xml:space="preserve"> the impacts on the CT1 specification defining APIs</w:t>
      </w:r>
      <w:r w:rsidR="00E120B6">
        <w:rPr>
          <w:rFonts w:cs="Arial"/>
          <w:b w:val="0"/>
          <w:noProof w:val="0"/>
          <w:sz w:val="20"/>
        </w:rPr>
        <w:t xml:space="preserve"> (i.e., 3GPP TS 24.558)</w:t>
      </w:r>
      <w:r w:rsidRPr="00E120B6">
        <w:rPr>
          <w:rFonts w:cs="Arial"/>
          <w:b w:val="0"/>
          <w:noProof w:val="0"/>
          <w:sz w:val="20"/>
        </w:rPr>
        <w:t xml:space="preserve">, CT1 would like to indicate that there would not be backward incompatibility issue </w:t>
      </w:r>
      <w:r w:rsidR="00E120B6" w:rsidRPr="00E120B6">
        <w:rPr>
          <w:rFonts w:cs="Arial"/>
          <w:b w:val="0"/>
          <w:noProof w:val="0"/>
          <w:sz w:val="20"/>
        </w:rPr>
        <w:t>if 3GPP TS 29.501 explicitly indicates a default logical relationship between the query parameters as described in the CT4 LS.</w:t>
      </w:r>
    </w:p>
    <w:p w14:paraId="026E94EF" w14:textId="77777777" w:rsidR="00276EE7" w:rsidRPr="00E120B6" w:rsidRDefault="00276EE7" w:rsidP="00276EE7">
      <w:pPr>
        <w:pStyle w:val="Header"/>
        <w:rPr>
          <w:rFonts w:cs="Arial"/>
        </w:rPr>
      </w:pPr>
    </w:p>
    <w:p w14:paraId="09E0A798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2. Actions:</w:t>
      </w:r>
    </w:p>
    <w:p w14:paraId="0A8A1E81" w14:textId="68B0FA8C" w:rsidR="00276EE7" w:rsidRPr="00E120B6" w:rsidRDefault="00276EE7" w:rsidP="00276EE7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 w:rsidR="00E120B6" w:rsidRPr="00E120B6">
        <w:rPr>
          <w:rFonts w:ascii="Arial" w:hAnsi="Arial" w:cs="Arial"/>
          <w:b/>
        </w:rPr>
        <w:t>3GPP CT WG4</w:t>
      </w:r>
      <w:r w:rsidRPr="00E120B6">
        <w:rPr>
          <w:rFonts w:ascii="Arial" w:hAnsi="Arial" w:cs="Arial"/>
          <w:b/>
        </w:rPr>
        <w:t xml:space="preserve"> group.</w:t>
      </w:r>
    </w:p>
    <w:p w14:paraId="6FC0FBC0" w14:textId="3A852063" w:rsidR="00276EE7" w:rsidRPr="00E120B6" w:rsidRDefault="00276EE7" w:rsidP="00276EE7">
      <w:pPr>
        <w:spacing w:after="120"/>
        <w:ind w:left="993" w:hanging="993"/>
        <w:rPr>
          <w:rFonts w:ascii="Arial" w:hAnsi="Arial" w:cs="Arial"/>
        </w:rPr>
      </w:pPr>
      <w:r w:rsidRPr="00E120B6">
        <w:rPr>
          <w:rFonts w:ascii="Arial" w:hAnsi="Arial" w:cs="Arial"/>
          <w:b/>
        </w:rPr>
        <w:t xml:space="preserve">ACTION: </w:t>
      </w:r>
      <w:r w:rsidRPr="00E120B6">
        <w:rPr>
          <w:rFonts w:ascii="Arial" w:hAnsi="Arial" w:cs="Arial"/>
          <w:b/>
        </w:rPr>
        <w:tab/>
      </w:r>
      <w:r w:rsidR="00E120B6" w:rsidRPr="00E120B6">
        <w:rPr>
          <w:rFonts w:ascii="Arial" w:hAnsi="Arial" w:cs="Arial"/>
        </w:rPr>
        <w:t>CT1 kindly asks CT4 to take the above information into account</w:t>
      </w:r>
      <w:r w:rsidR="00E92272">
        <w:rPr>
          <w:rFonts w:ascii="Arial" w:hAnsi="Arial" w:cs="Arial"/>
        </w:rPr>
        <w:t xml:space="preserve"> in their discussion about logical relationship between query parameters</w:t>
      </w:r>
      <w:r w:rsidR="00E120B6" w:rsidRPr="00E120B6">
        <w:rPr>
          <w:rFonts w:ascii="Arial" w:hAnsi="Arial" w:cs="Arial"/>
        </w:rPr>
        <w:t>.</w:t>
      </w:r>
    </w:p>
    <w:p w14:paraId="256AF4B0" w14:textId="77777777" w:rsidR="00276EE7" w:rsidRPr="000F4E43" w:rsidRDefault="00276EE7" w:rsidP="00276EE7">
      <w:pPr>
        <w:spacing w:after="120"/>
        <w:ind w:left="993" w:hanging="993"/>
        <w:rPr>
          <w:rFonts w:ascii="Arial" w:hAnsi="Arial" w:cs="Arial"/>
        </w:rPr>
      </w:pPr>
    </w:p>
    <w:p w14:paraId="1339CF78" w14:textId="77777777" w:rsidR="00276EE7" w:rsidRPr="000F4E43" w:rsidRDefault="00276EE7" w:rsidP="00276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BD8E5AB" w14:textId="0624F4AE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="008603FC">
        <w:rPr>
          <w:rFonts w:ascii="Arial" w:hAnsi="Arial" w:cs="Arial"/>
          <w:bCs/>
        </w:rPr>
        <w:t>e</w:t>
      </w:r>
      <w:r w:rsidR="008603FC">
        <w:rPr>
          <w:rFonts w:ascii="Arial" w:hAnsi="Arial" w:cs="Arial"/>
          <w:bCs/>
          <w:lang w:val="hr-HR"/>
        </w:rPr>
        <w:t>-</w:t>
      </w:r>
      <w:r w:rsidR="008603FC">
        <w:rPr>
          <w:rFonts w:ascii="Arial" w:hAnsi="Arial" w:cs="Arial"/>
          <w:bCs/>
        </w:rPr>
        <w:t>meeting</w:t>
      </w:r>
    </w:p>
    <w:p w14:paraId="3AEF9801" w14:textId="77777777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4A731C3" w14:textId="77777777" w:rsidR="00276EE7" w:rsidRPr="00F0649B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76EE7" w:rsidRPr="00F06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019C7" w14:textId="77777777" w:rsidR="005D691F" w:rsidRDefault="005D691F">
      <w:pPr>
        <w:spacing w:after="0"/>
      </w:pPr>
      <w:r>
        <w:separator/>
      </w:r>
    </w:p>
  </w:endnote>
  <w:endnote w:type="continuationSeparator" w:id="0">
    <w:p w14:paraId="5F2854C9" w14:textId="77777777" w:rsidR="005D691F" w:rsidRDefault="005D69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44F86" w14:textId="77777777" w:rsidR="005D691F" w:rsidRDefault="005D691F">
      <w:pPr>
        <w:spacing w:after="0"/>
      </w:pPr>
      <w:r>
        <w:separator/>
      </w:r>
    </w:p>
  </w:footnote>
  <w:footnote w:type="continuationSeparator" w:id="0">
    <w:p w14:paraId="59FC1DE4" w14:textId="77777777" w:rsidR="005D691F" w:rsidRDefault="005D69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4C84"/>
    <w:rsid w:val="001957E9"/>
    <w:rsid w:val="001C32F7"/>
    <w:rsid w:val="001E56AF"/>
    <w:rsid w:val="001E62AB"/>
    <w:rsid w:val="001E670F"/>
    <w:rsid w:val="001F2428"/>
    <w:rsid w:val="001F524E"/>
    <w:rsid w:val="001F5252"/>
    <w:rsid w:val="00207281"/>
    <w:rsid w:val="002473C5"/>
    <w:rsid w:val="00255ED0"/>
    <w:rsid w:val="0026443C"/>
    <w:rsid w:val="0027269E"/>
    <w:rsid w:val="00276EE7"/>
    <w:rsid w:val="002B21A6"/>
    <w:rsid w:val="002C4871"/>
    <w:rsid w:val="002D555A"/>
    <w:rsid w:val="00313D8F"/>
    <w:rsid w:val="003339DF"/>
    <w:rsid w:val="00370E67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F1220"/>
    <w:rsid w:val="005126E6"/>
    <w:rsid w:val="00512763"/>
    <w:rsid w:val="00513ECB"/>
    <w:rsid w:val="00560875"/>
    <w:rsid w:val="005A0372"/>
    <w:rsid w:val="005C03F3"/>
    <w:rsid w:val="005C21ED"/>
    <w:rsid w:val="005C2FBC"/>
    <w:rsid w:val="005D37A7"/>
    <w:rsid w:val="005D691F"/>
    <w:rsid w:val="006202B1"/>
    <w:rsid w:val="006323F3"/>
    <w:rsid w:val="00660D48"/>
    <w:rsid w:val="00660F0E"/>
    <w:rsid w:val="00660FE6"/>
    <w:rsid w:val="006643E4"/>
    <w:rsid w:val="006E651D"/>
    <w:rsid w:val="007101BD"/>
    <w:rsid w:val="00723A8F"/>
    <w:rsid w:val="0074347A"/>
    <w:rsid w:val="00754868"/>
    <w:rsid w:val="00760BB8"/>
    <w:rsid w:val="00776568"/>
    <w:rsid w:val="00795346"/>
    <w:rsid w:val="007A1F90"/>
    <w:rsid w:val="007F409C"/>
    <w:rsid w:val="007F6102"/>
    <w:rsid w:val="008143A7"/>
    <w:rsid w:val="00825C39"/>
    <w:rsid w:val="00837F14"/>
    <w:rsid w:val="008603FC"/>
    <w:rsid w:val="00864A5C"/>
    <w:rsid w:val="008A3E13"/>
    <w:rsid w:val="008B3716"/>
    <w:rsid w:val="008B45B6"/>
    <w:rsid w:val="008B5794"/>
    <w:rsid w:val="008C7355"/>
    <w:rsid w:val="008E4B51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7640D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A40CC"/>
    <w:rsid w:val="00BA6A46"/>
    <w:rsid w:val="00BD215D"/>
    <w:rsid w:val="00BF639D"/>
    <w:rsid w:val="00C006A9"/>
    <w:rsid w:val="00C21795"/>
    <w:rsid w:val="00C46321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20B6"/>
    <w:rsid w:val="00E1580C"/>
    <w:rsid w:val="00E767E4"/>
    <w:rsid w:val="00E92272"/>
    <w:rsid w:val="00E9315B"/>
    <w:rsid w:val="00E9575C"/>
    <w:rsid w:val="00EA149C"/>
    <w:rsid w:val="00EC27C9"/>
    <w:rsid w:val="00ED0566"/>
    <w:rsid w:val="00EE31E2"/>
    <w:rsid w:val="00EF58BF"/>
    <w:rsid w:val="00F00E57"/>
    <w:rsid w:val="00F02436"/>
    <w:rsid w:val="00F12AAA"/>
    <w:rsid w:val="00F21367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3F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603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603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603F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603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03F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603FC"/>
    <w:pPr>
      <w:outlineLvl w:val="5"/>
    </w:pPr>
  </w:style>
  <w:style w:type="paragraph" w:styleId="Heading7">
    <w:name w:val="heading 7"/>
    <w:basedOn w:val="H6"/>
    <w:next w:val="Normal"/>
    <w:qFormat/>
    <w:rsid w:val="008603FC"/>
    <w:pPr>
      <w:outlineLvl w:val="6"/>
    </w:pPr>
  </w:style>
  <w:style w:type="paragraph" w:styleId="Heading8">
    <w:name w:val="heading 8"/>
    <w:basedOn w:val="Heading1"/>
    <w:next w:val="Normal"/>
    <w:qFormat/>
    <w:rsid w:val="008603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03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603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603F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603F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603FC"/>
    <w:pPr>
      <w:spacing w:before="180"/>
      <w:ind w:left="2693" w:hanging="2693"/>
    </w:pPr>
    <w:rPr>
      <w:b/>
    </w:rPr>
  </w:style>
  <w:style w:type="paragraph" w:styleId="TOC1">
    <w:name w:val="toc 1"/>
    <w:semiHidden/>
    <w:rsid w:val="008603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603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603FC"/>
    <w:pPr>
      <w:ind w:left="1701" w:hanging="1701"/>
    </w:pPr>
  </w:style>
  <w:style w:type="paragraph" w:styleId="TOC4">
    <w:name w:val="toc 4"/>
    <w:basedOn w:val="TOC3"/>
    <w:semiHidden/>
    <w:rsid w:val="008603FC"/>
    <w:pPr>
      <w:ind w:left="1418" w:hanging="1418"/>
    </w:pPr>
  </w:style>
  <w:style w:type="paragraph" w:styleId="TOC3">
    <w:name w:val="toc 3"/>
    <w:basedOn w:val="TOC2"/>
    <w:semiHidden/>
    <w:rsid w:val="008603FC"/>
    <w:pPr>
      <w:ind w:left="1134" w:hanging="1134"/>
    </w:pPr>
  </w:style>
  <w:style w:type="paragraph" w:styleId="TOC2">
    <w:name w:val="toc 2"/>
    <w:basedOn w:val="TOC1"/>
    <w:semiHidden/>
    <w:rsid w:val="008603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03FC"/>
    <w:pPr>
      <w:ind w:left="284"/>
    </w:pPr>
  </w:style>
  <w:style w:type="paragraph" w:styleId="Index1">
    <w:name w:val="index 1"/>
    <w:basedOn w:val="Normal"/>
    <w:semiHidden/>
    <w:rsid w:val="008603FC"/>
    <w:pPr>
      <w:keepLines/>
      <w:spacing w:after="0"/>
    </w:pPr>
  </w:style>
  <w:style w:type="paragraph" w:customStyle="1" w:styleId="ZH">
    <w:name w:val="ZH"/>
    <w:rsid w:val="008603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603FC"/>
    <w:pPr>
      <w:outlineLvl w:val="9"/>
    </w:pPr>
  </w:style>
  <w:style w:type="paragraph" w:styleId="ListNumber2">
    <w:name w:val="List Number 2"/>
    <w:basedOn w:val="ListNumber"/>
    <w:semiHidden/>
    <w:rsid w:val="008603FC"/>
    <w:pPr>
      <w:ind w:left="851"/>
    </w:pPr>
  </w:style>
  <w:style w:type="character" w:styleId="FootnoteReference">
    <w:name w:val="footnote reference"/>
    <w:basedOn w:val="DefaultParagraphFont"/>
    <w:semiHidden/>
    <w:rsid w:val="008603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603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8603FC"/>
    <w:rPr>
      <w:b/>
    </w:rPr>
  </w:style>
  <w:style w:type="paragraph" w:customStyle="1" w:styleId="TAC">
    <w:name w:val="TAC"/>
    <w:basedOn w:val="TAL"/>
    <w:rsid w:val="008603FC"/>
    <w:pPr>
      <w:jc w:val="center"/>
    </w:pPr>
  </w:style>
  <w:style w:type="paragraph" w:customStyle="1" w:styleId="TF">
    <w:name w:val="TF"/>
    <w:basedOn w:val="TH"/>
    <w:rsid w:val="008603FC"/>
    <w:pPr>
      <w:keepNext w:val="0"/>
      <w:spacing w:before="0" w:after="240"/>
    </w:pPr>
  </w:style>
  <w:style w:type="paragraph" w:customStyle="1" w:styleId="NO">
    <w:name w:val="NO"/>
    <w:basedOn w:val="Normal"/>
    <w:rsid w:val="008603FC"/>
    <w:pPr>
      <w:keepLines/>
      <w:ind w:left="1135" w:hanging="851"/>
    </w:pPr>
  </w:style>
  <w:style w:type="paragraph" w:styleId="TOC9">
    <w:name w:val="toc 9"/>
    <w:basedOn w:val="TOC8"/>
    <w:semiHidden/>
    <w:rsid w:val="008603FC"/>
    <w:pPr>
      <w:ind w:left="1418" w:hanging="1418"/>
    </w:pPr>
  </w:style>
  <w:style w:type="paragraph" w:customStyle="1" w:styleId="EX">
    <w:name w:val="EX"/>
    <w:basedOn w:val="Normal"/>
    <w:rsid w:val="008603FC"/>
    <w:pPr>
      <w:keepLines/>
      <w:ind w:left="1702" w:hanging="1418"/>
    </w:pPr>
  </w:style>
  <w:style w:type="paragraph" w:customStyle="1" w:styleId="FP">
    <w:name w:val="FP"/>
    <w:basedOn w:val="Normal"/>
    <w:rsid w:val="008603FC"/>
    <w:pPr>
      <w:spacing w:after="0"/>
    </w:pPr>
  </w:style>
  <w:style w:type="paragraph" w:customStyle="1" w:styleId="LD">
    <w:name w:val="LD"/>
    <w:rsid w:val="008603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603FC"/>
    <w:pPr>
      <w:spacing w:after="0"/>
    </w:pPr>
  </w:style>
  <w:style w:type="paragraph" w:customStyle="1" w:styleId="EW">
    <w:name w:val="EW"/>
    <w:basedOn w:val="EX"/>
    <w:rsid w:val="008603FC"/>
    <w:pPr>
      <w:spacing w:after="0"/>
    </w:pPr>
  </w:style>
  <w:style w:type="paragraph" w:styleId="TOC6">
    <w:name w:val="toc 6"/>
    <w:basedOn w:val="TOC5"/>
    <w:next w:val="Normal"/>
    <w:semiHidden/>
    <w:rsid w:val="008603FC"/>
    <w:pPr>
      <w:ind w:left="1985" w:hanging="1985"/>
    </w:pPr>
  </w:style>
  <w:style w:type="paragraph" w:styleId="TOC7">
    <w:name w:val="toc 7"/>
    <w:basedOn w:val="TOC6"/>
    <w:next w:val="Normal"/>
    <w:semiHidden/>
    <w:rsid w:val="008603FC"/>
    <w:pPr>
      <w:ind w:left="2268" w:hanging="2268"/>
    </w:pPr>
  </w:style>
  <w:style w:type="paragraph" w:styleId="ListBullet2">
    <w:name w:val="List Bullet 2"/>
    <w:basedOn w:val="ListBullet"/>
    <w:semiHidden/>
    <w:rsid w:val="008603FC"/>
    <w:pPr>
      <w:ind w:left="851"/>
    </w:pPr>
  </w:style>
  <w:style w:type="paragraph" w:styleId="ListBullet3">
    <w:name w:val="List Bullet 3"/>
    <w:basedOn w:val="ListBullet2"/>
    <w:semiHidden/>
    <w:rsid w:val="008603FC"/>
    <w:pPr>
      <w:ind w:left="1135"/>
    </w:pPr>
  </w:style>
  <w:style w:type="paragraph" w:styleId="ListNumber">
    <w:name w:val="List Number"/>
    <w:basedOn w:val="List"/>
    <w:semiHidden/>
    <w:rsid w:val="008603FC"/>
  </w:style>
  <w:style w:type="paragraph" w:customStyle="1" w:styleId="EQ">
    <w:name w:val="EQ"/>
    <w:basedOn w:val="Normal"/>
    <w:next w:val="Normal"/>
    <w:rsid w:val="008603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03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03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03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603FC"/>
    <w:pPr>
      <w:jc w:val="right"/>
    </w:pPr>
  </w:style>
  <w:style w:type="paragraph" w:customStyle="1" w:styleId="H6">
    <w:name w:val="H6"/>
    <w:basedOn w:val="Heading5"/>
    <w:next w:val="Normal"/>
    <w:rsid w:val="008603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03FC"/>
    <w:pPr>
      <w:ind w:left="851" w:hanging="851"/>
    </w:pPr>
  </w:style>
  <w:style w:type="paragraph" w:customStyle="1" w:styleId="TAL">
    <w:name w:val="TAL"/>
    <w:basedOn w:val="Normal"/>
    <w:rsid w:val="008603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03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603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603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603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603FC"/>
    <w:pPr>
      <w:framePr w:wrap="notBeside" w:y="16161"/>
    </w:pPr>
  </w:style>
  <w:style w:type="character" w:customStyle="1" w:styleId="ZGSM">
    <w:name w:val="ZGSM"/>
    <w:rsid w:val="008603FC"/>
  </w:style>
  <w:style w:type="paragraph" w:styleId="List2">
    <w:name w:val="List 2"/>
    <w:basedOn w:val="List"/>
    <w:semiHidden/>
    <w:rsid w:val="008603FC"/>
    <w:pPr>
      <w:ind w:left="851"/>
    </w:pPr>
  </w:style>
  <w:style w:type="paragraph" w:customStyle="1" w:styleId="ZG">
    <w:name w:val="ZG"/>
    <w:rsid w:val="008603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603FC"/>
    <w:pPr>
      <w:ind w:left="1135"/>
    </w:pPr>
  </w:style>
  <w:style w:type="paragraph" w:styleId="List4">
    <w:name w:val="List 4"/>
    <w:basedOn w:val="List3"/>
    <w:semiHidden/>
    <w:rsid w:val="008603FC"/>
    <w:pPr>
      <w:ind w:left="1418"/>
    </w:pPr>
  </w:style>
  <w:style w:type="paragraph" w:styleId="List5">
    <w:name w:val="List 5"/>
    <w:basedOn w:val="List4"/>
    <w:semiHidden/>
    <w:rsid w:val="008603FC"/>
    <w:pPr>
      <w:ind w:left="1702"/>
    </w:pPr>
  </w:style>
  <w:style w:type="paragraph" w:customStyle="1" w:styleId="EditorsNote">
    <w:name w:val="Editor's Note"/>
    <w:basedOn w:val="NO"/>
    <w:rsid w:val="008603FC"/>
    <w:rPr>
      <w:color w:val="FF0000"/>
    </w:rPr>
  </w:style>
  <w:style w:type="paragraph" w:styleId="List">
    <w:name w:val="List"/>
    <w:basedOn w:val="Normal"/>
    <w:semiHidden/>
    <w:rsid w:val="008603FC"/>
    <w:pPr>
      <w:ind w:left="568" w:hanging="284"/>
    </w:pPr>
  </w:style>
  <w:style w:type="paragraph" w:styleId="ListBullet">
    <w:name w:val="List Bullet"/>
    <w:basedOn w:val="List"/>
    <w:semiHidden/>
    <w:rsid w:val="008603FC"/>
  </w:style>
  <w:style w:type="paragraph" w:styleId="ListBullet4">
    <w:name w:val="List Bullet 4"/>
    <w:basedOn w:val="ListBullet3"/>
    <w:semiHidden/>
    <w:rsid w:val="008603FC"/>
    <w:pPr>
      <w:ind w:left="1418"/>
    </w:pPr>
  </w:style>
  <w:style w:type="paragraph" w:styleId="ListBullet5">
    <w:name w:val="List Bullet 5"/>
    <w:basedOn w:val="ListBullet4"/>
    <w:semiHidden/>
    <w:rsid w:val="008603FC"/>
    <w:pPr>
      <w:ind w:left="1702"/>
    </w:pPr>
  </w:style>
  <w:style w:type="paragraph" w:customStyle="1" w:styleId="B2">
    <w:name w:val="B2"/>
    <w:basedOn w:val="List2"/>
    <w:rsid w:val="008603FC"/>
  </w:style>
  <w:style w:type="paragraph" w:customStyle="1" w:styleId="B3">
    <w:name w:val="B3"/>
    <w:basedOn w:val="List3"/>
    <w:rsid w:val="008603FC"/>
  </w:style>
  <w:style w:type="paragraph" w:customStyle="1" w:styleId="B4">
    <w:name w:val="B4"/>
    <w:basedOn w:val="List4"/>
    <w:rsid w:val="008603FC"/>
  </w:style>
  <w:style w:type="paragraph" w:customStyle="1" w:styleId="B5">
    <w:name w:val="B5"/>
    <w:basedOn w:val="List5"/>
    <w:rsid w:val="008603FC"/>
  </w:style>
  <w:style w:type="paragraph" w:customStyle="1" w:styleId="ZTD">
    <w:name w:val="ZTD"/>
    <w:basedOn w:val="ZB"/>
    <w:rsid w:val="008603F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CRCoverPageZchn">
    <w:name w:val="CR Cover Page Zchn"/>
    <w:link w:val="CRCoverPage"/>
    <w:rsid w:val="00E9575C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2022-05-05T10:49:00Z</dcterms:created>
  <dcterms:modified xsi:type="dcterms:W3CDTF">2022-05-16T19:51:00Z</dcterms:modified>
</cp:coreProperties>
</file>