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D5572" w14:textId="3FCE7774" w:rsidR="00E723D7" w:rsidRDefault="00E723D7" w:rsidP="00E723D7">
      <w:pPr>
        <w:pStyle w:val="CRCoverPage"/>
        <w:tabs>
          <w:tab w:val="right" w:pos="9639"/>
        </w:tabs>
        <w:spacing w:after="0"/>
        <w:outlineLvl w:val="0"/>
        <w:rPr>
          <w:b/>
          <w:noProof/>
          <w:sz w:val="24"/>
        </w:rPr>
      </w:pPr>
      <w:r>
        <w:rPr>
          <w:b/>
          <w:noProof/>
          <w:sz w:val="24"/>
        </w:rPr>
        <w:t>3GPP TSG-CT3 Meeting #122-e</w:t>
      </w:r>
      <w:r>
        <w:rPr>
          <w:b/>
          <w:noProof/>
          <w:sz w:val="24"/>
        </w:rPr>
        <w:tab/>
      </w:r>
      <w:r w:rsidRPr="00E723D7">
        <w:rPr>
          <w:rFonts w:cs="Arial"/>
          <w:b/>
          <w:i/>
          <w:noProof/>
          <w:sz w:val="28"/>
        </w:rPr>
        <w:t>C3-223203</w:t>
      </w:r>
    </w:p>
    <w:p w14:paraId="7144436D" w14:textId="74A78F9C" w:rsidR="008053D5" w:rsidRDefault="005D4A1B" w:rsidP="008053D5">
      <w:pPr>
        <w:pStyle w:val="CRCoverPage"/>
        <w:outlineLvl w:val="0"/>
        <w:rPr>
          <w:b/>
          <w:noProof/>
          <w:sz w:val="24"/>
        </w:rPr>
      </w:pPr>
      <w:fldSimple w:instr=" DOCPROPERTY  Location  \* MERGEFORMAT ">
        <w:r w:rsidR="00D53FCB">
          <w:rPr>
            <w:b/>
            <w:noProof/>
            <w:sz w:val="24"/>
          </w:rPr>
          <w:t>E-meeting</w:t>
        </w:r>
      </w:fldSimple>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12</w:t>
        </w:r>
        <w:r w:rsidR="008053D5" w:rsidRPr="00BA51D9">
          <w:rPr>
            <w:b/>
            <w:noProof/>
            <w:sz w:val="24"/>
          </w:rPr>
          <w:t>th</w:t>
        </w:r>
      </w:fldSimple>
      <w:r w:rsidR="008053D5">
        <w:rPr>
          <w:b/>
          <w:noProof/>
          <w:sz w:val="24"/>
        </w:rPr>
        <w:t xml:space="preserve"> - </w:t>
      </w:r>
      <w:fldSimple w:instr=" DOCPROPERTY  EndDate  \* MERGEFORMAT ">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E723D7" w:rsidRDefault="005D4A1B" w:rsidP="00E723D7">
            <w:pPr>
              <w:pStyle w:val="CRCoverPage"/>
              <w:spacing w:after="0"/>
              <w:jc w:val="center"/>
              <w:rPr>
                <w:rFonts w:cs="Arial"/>
                <w:b/>
                <w:noProof/>
                <w:sz w:val="28"/>
              </w:rPr>
            </w:pPr>
            <w:r w:rsidRPr="00E723D7">
              <w:rPr>
                <w:rFonts w:cs="Arial"/>
                <w:b/>
                <w:sz w:val="28"/>
              </w:rPr>
              <w:fldChar w:fldCharType="begin"/>
            </w:r>
            <w:r w:rsidRPr="00E723D7">
              <w:rPr>
                <w:rFonts w:cs="Arial"/>
                <w:b/>
                <w:sz w:val="28"/>
              </w:rPr>
              <w:instrText xml:space="preserve"> DOCPROPERTY  Spec#  \* MERGEFORMAT </w:instrText>
            </w:r>
            <w:r w:rsidRPr="00E723D7">
              <w:rPr>
                <w:rFonts w:cs="Arial"/>
                <w:b/>
                <w:sz w:val="28"/>
              </w:rPr>
              <w:fldChar w:fldCharType="separate"/>
            </w:r>
            <w:r w:rsidR="008053D5" w:rsidRPr="00E723D7">
              <w:rPr>
                <w:rFonts w:cs="Arial"/>
                <w:b/>
                <w:noProof/>
                <w:sz w:val="28"/>
              </w:rPr>
              <w:t>29.5</w:t>
            </w:r>
            <w:r w:rsidR="00D209F0" w:rsidRPr="00E723D7">
              <w:rPr>
                <w:rFonts w:cs="Arial"/>
                <w:b/>
                <w:noProof/>
                <w:sz w:val="28"/>
              </w:rPr>
              <w:t>13</w:t>
            </w:r>
            <w:r w:rsidRPr="00E723D7">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8736B3C" w:rsidR="008053D5" w:rsidRPr="00E723D7" w:rsidRDefault="00E723D7" w:rsidP="00E723D7">
            <w:pPr>
              <w:pStyle w:val="CRCoverPage"/>
              <w:spacing w:after="0"/>
              <w:jc w:val="center"/>
              <w:rPr>
                <w:rFonts w:cs="Arial"/>
                <w:b/>
                <w:noProof/>
                <w:sz w:val="28"/>
              </w:rPr>
            </w:pPr>
            <w:r w:rsidRPr="00E723D7">
              <w:rPr>
                <w:rFonts w:cs="Arial"/>
                <w:b/>
                <w:sz w:val="28"/>
              </w:rPr>
              <w:t>0366</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04E3DDA" w:rsidR="008053D5" w:rsidRPr="00E723D7" w:rsidRDefault="00E723D7" w:rsidP="00E723D7">
            <w:pPr>
              <w:pStyle w:val="CRCoverPage"/>
              <w:spacing w:after="0"/>
              <w:jc w:val="center"/>
              <w:rPr>
                <w:rFonts w:cs="Arial"/>
                <w:b/>
                <w:noProof/>
                <w:sz w:val="28"/>
              </w:rPr>
            </w:pPr>
            <w:r w:rsidRPr="00E723D7">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E723D7" w:rsidRDefault="005D4A1B" w:rsidP="00E723D7">
            <w:pPr>
              <w:pStyle w:val="CRCoverPage"/>
              <w:spacing w:after="0"/>
              <w:jc w:val="center"/>
              <w:rPr>
                <w:rFonts w:cs="Arial"/>
                <w:b/>
                <w:noProof/>
                <w:sz w:val="28"/>
              </w:rPr>
            </w:pPr>
            <w:r w:rsidRPr="00E723D7">
              <w:rPr>
                <w:rFonts w:cs="Arial"/>
                <w:b/>
                <w:sz w:val="28"/>
              </w:rPr>
              <w:fldChar w:fldCharType="begin"/>
            </w:r>
            <w:r w:rsidRPr="00E723D7">
              <w:rPr>
                <w:rFonts w:cs="Arial"/>
                <w:b/>
                <w:sz w:val="28"/>
              </w:rPr>
              <w:instrText xml:space="preserve"> DOCPROPERTY  Version  \* MERGEFORMAT </w:instrText>
            </w:r>
            <w:r w:rsidRPr="00E723D7">
              <w:rPr>
                <w:rFonts w:cs="Arial"/>
                <w:b/>
                <w:sz w:val="28"/>
              </w:rPr>
              <w:fldChar w:fldCharType="separate"/>
            </w:r>
            <w:r w:rsidR="008053D5" w:rsidRPr="00E723D7">
              <w:rPr>
                <w:rFonts w:cs="Arial"/>
                <w:b/>
                <w:noProof/>
                <w:sz w:val="28"/>
              </w:rPr>
              <w:t>17.</w:t>
            </w:r>
            <w:r w:rsidR="00D209F0" w:rsidRPr="00E723D7">
              <w:rPr>
                <w:rFonts w:cs="Arial"/>
                <w:b/>
                <w:noProof/>
                <w:sz w:val="28"/>
              </w:rPr>
              <w:t>6</w:t>
            </w:r>
            <w:r w:rsidR="008053D5" w:rsidRPr="00E723D7">
              <w:rPr>
                <w:rFonts w:cs="Arial"/>
                <w:b/>
                <w:noProof/>
                <w:sz w:val="28"/>
              </w:rPr>
              <w:t>.0</w:t>
            </w:r>
            <w:r w:rsidRPr="00E723D7">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CAB1707" w:rsidR="008053D5" w:rsidRDefault="00D204E5" w:rsidP="00B91F31">
            <w:pPr>
              <w:pStyle w:val="CRCoverPage"/>
              <w:spacing w:after="0"/>
              <w:ind w:left="100"/>
              <w:rPr>
                <w:noProof/>
              </w:rPr>
            </w:pPr>
            <w:r>
              <w:t xml:space="preserve">Specification of PCC MBS Session </w:t>
            </w:r>
            <w:r w:rsidR="009D58CC">
              <w:t>Termination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A89C1C1" w:rsidR="008053D5" w:rsidRDefault="00D209F0"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5D4A1B" w:rsidP="00B91F31">
            <w:pPr>
              <w:pStyle w:val="CRCoverPage"/>
              <w:spacing w:after="0"/>
              <w:ind w:left="100"/>
              <w:rPr>
                <w:noProof/>
              </w:rPr>
            </w:pPr>
            <w:fldSimple w:instr=" DOCPROPERTY  ResDate  \* MERGEFORMAT ">
              <w:r w:rsidR="008053D5">
                <w:rPr>
                  <w:noProof/>
                </w:rPr>
                <w:t>2022-0</w:t>
              </w:r>
              <w:r w:rsidR="00056185">
                <w:rPr>
                  <w:noProof/>
                </w:rPr>
                <w:t>4</w:t>
              </w:r>
              <w:r w:rsidR="008053D5">
                <w:rPr>
                  <w:noProof/>
                </w:rPr>
                <w:t>-2</w:t>
              </w:r>
              <w:r w:rsidR="00117DFA">
                <w:rPr>
                  <w:noProof/>
                </w:rPr>
                <w:t>6</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5D4A1B" w:rsidP="00B91F31">
            <w:pPr>
              <w:pStyle w:val="CRCoverPage"/>
              <w:spacing w:after="0"/>
              <w:ind w:left="100" w:right="-609"/>
              <w:rPr>
                <w:b/>
                <w:noProof/>
              </w:rPr>
            </w:pPr>
            <w:fldSimple w:instr=" DOCPROPERTY  Cat  \* MERGEFORMAT ">
              <w:r w:rsidR="008053D5">
                <w:rPr>
                  <w:b/>
                  <w:noProof/>
                </w:rPr>
                <w:t>B</w:t>
              </w:r>
            </w:fldSimple>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5D4A1B"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523ED" w:rsidR="008E2ABC" w:rsidRPr="00711F2E" w:rsidRDefault="00D204E5" w:rsidP="00D209F0">
            <w:pPr>
              <w:pStyle w:val="CRCoverPage"/>
              <w:spacing w:after="0"/>
              <w:ind w:left="100"/>
            </w:pPr>
            <w:r>
              <w:t xml:space="preserve">TS 23.247 has introduced an enhanced </w:t>
            </w:r>
            <w:r w:rsidRPr="00880541">
              <w:t xml:space="preserve">5G System </w:t>
            </w:r>
            <w:r w:rsidRPr="00880541">
              <w:rPr>
                <w:lang w:eastAsia="ko-KR"/>
              </w:rPr>
              <w:t>a</w:t>
            </w:r>
            <w:r w:rsidRPr="00880541">
              <w:t xml:space="preserve">rchitecture </w:t>
            </w:r>
            <w:r w:rsidRPr="00880541">
              <w:rPr>
                <w:lang w:eastAsia="ko-KR"/>
              </w:rPr>
              <w:t>for Multicast and Broadcast Service</w:t>
            </w:r>
            <w:r>
              <w:rPr>
                <w:lang w:eastAsia="ko-KR"/>
              </w:rPr>
              <w:t xml:space="preserve">s. Dynamic PCC is impacted due to the introduction of these services and thus the flows in TS 29.513 need to be updated accordingly. This CR specifies the new flow related to the PCC MBS Policy Association </w:t>
            </w:r>
            <w:r w:rsidR="009D58CC">
              <w:rPr>
                <w:lang w:eastAsia="ko-KR"/>
              </w:rPr>
              <w:t>termina</w:t>
            </w:r>
            <w:r>
              <w:rPr>
                <w:lang w:eastAsia="ko-KR"/>
              </w:rPr>
              <w:t>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344E0" w:rsidR="0083546D" w:rsidRDefault="00D204E5" w:rsidP="00091CAB">
            <w:pPr>
              <w:pStyle w:val="CRCoverPage"/>
              <w:spacing w:after="0"/>
              <w:ind w:left="100"/>
              <w:rPr>
                <w:noProof/>
              </w:rPr>
            </w:pPr>
            <w:r>
              <w:rPr>
                <w:noProof/>
              </w:rPr>
              <w:t xml:space="preserve">Specification of the flow related to the MBS Policy Association </w:t>
            </w:r>
            <w:r w:rsidR="009D58CC">
              <w:rPr>
                <w:noProof/>
              </w:rPr>
              <w:t>termin</w:t>
            </w:r>
            <w:r>
              <w:rPr>
                <w:noProof/>
              </w:rPr>
              <w: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EE58E" w:rsidR="001E41F3" w:rsidRDefault="00D204E5">
            <w:pPr>
              <w:pStyle w:val="CRCoverPage"/>
              <w:spacing w:after="0"/>
              <w:ind w:left="100"/>
              <w:rPr>
                <w:noProof/>
              </w:rPr>
            </w:pPr>
            <w:r>
              <w:rPr>
                <w:noProof/>
              </w:rPr>
              <w:t xml:space="preserve">Non-support of 5G MBS Policy Association </w:t>
            </w:r>
            <w:r w:rsidR="009D58CC">
              <w:rPr>
                <w:noProof/>
              </w:rPr>
              <w:t>termination</w:t>
            </w:r>
            <w:r>
              <w:rPr>
                <w:noProof/>
              </w:rP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D9F55" w:rsidR="001E41F3" w:rsidRDefault="00D204E5" w:rsidP="00EC62C3">
            <w:pPr>
              <w:pStyle w:val="CRCoverPage"/>
              <w:spacing w:after="0"/>
              <w:rPr>
                <w:noProof/>
              </w:rPr>
            </w:pPr>
            <w:r>
              <w:rPr>
                <w:noProof/>
              </w:rPr>
              <w:t>5.7.</w:t>
            </w:r>
            <w:r w:rsidR="005F1EE7">
              <w:rPr>
                <w:noProof/>
              </w:rPr>
              <w:t>4</w:t>
            </w:r>
            <w:r>
              <w:rPr>
                <w:noProof/>
              </w:rPr>
              <w:t xml:space="preserve"> (new); 5.7.</w:t>
            </w:r>
            <w:r w:rsidR="005F1EE7">
              <w:rPr>
                <w:noProof/>
              </w:rPr>
              <w:t>4</w:t>
            </w:r>
            <w:r>
              <w:rPr>
                <w:noProof/>
              </w:rPr>
              <w:t>.1 (new); 5.7.</w:t>
            </w:r>
            <w:r w:rsidR="005F1EE7">
              <w:rPr>
                <w:noProof/>
              </w:rPr>
              <w:t>4</w:t>
            </w:r>
            <w:r>
              <w:rPr>
                <w:noProof/>
              </w:rPr>
              <w:t>.2 (new)</w:t>
            </w:r>
            <w:r w:rsidR="005F1EE7">
              <w:rPr>
                <w:noProof/>
              </w:rPr>
              <w:t>, 5.7.4.3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1B590DA" w14:textId="77777777" w:rsidR="005F1EE7" w:rsidRDefault="005F1EE7" w:rsidP="005F1EE7">
      <w:pPr>
        <w:pStyle w:val="Heading4"/>
        <w:rPr>
          <w:ins w:id="11" w:author="Ericsson User 2" w:date="2022-04-27T11:13:00Z"/>
          <w:lang w:eastAsia="zh-CN"/>
        </w:rPr>
      </w:pPr>
      <w:bookmarkStart w:id="12" w:name="_Toc97203870"/>
      <w:ins w:id="13" w:author="Ericsson User 2" w:date="2022-04-27T11:13:00Z">
        <w:r w:rsidRPr="00176DDD">
          <w:rPr>
            <w:rStyle w:val="Heading3Char"/>
          </w:rPr>
          <w:t>5.7.4</w:t>
        </w:r>
        <w:r>
          <w:rPr>
            <w:lang w:eastAsia="ja-JP"/>
          </w:rPr>
          <w:tab/>
        </w:r>
        <w:r>
          <w:rPr>
            <w:lang w:eastAsia="zh-CN"/>
          </w:rPr>
          <w:t>MBS Policy Association Termination</w:t>
        </w:r>
      </w:ins>
    </w:p>
    <w:p w14:paraId="5D82E91D" w14:textId="77777777" w:rsidR="005F1EE7" w:rsidRDefault="005F1EE7" w:rsidP="005F1EE7">
      <w:pPr>
        <w:pStyle w:val="Heading5"/>
        <w:rPr>
          <w:ins w:id="14" w:author="Ericsson User 2" w:date="2022-04-27T11:13:00Z"/>
          <w:lang w:eastAsia="zh-CN"/>
        </w:rPr>
      </w:pPr>
      <w:ins w:id="15" w:author="Ericsson User 2" w:date="2022-04-27T11:13:00Z">
        <w:r w:rsidRPr="00176DDD">
          <w:rPr>
            <w:rStyle w:val="Heading4Char"/>
          </w:rPr>
          <w:t>5.7.4.1</w:t>
        </w:r>
        <w:r>
          <w:rPr>
            <w:lang w:eastAsia="ja-JP"/>
          </w:rPr>
          <w:tab/>
        </w:r>
        <w:r>
          <w:rPr>
            <w:lang w:eastAsia="zh-CN"/>
          </w:rPr>
          <w:t>General</w:t>
        </w:r>
      </w:ins>
    </w:p>
    <w:p w14:paraId="0235E95C" w14:textId="77777777" w:rsidR="005F1EE7" w:rsidRDefault="005F1EE7" w:rsidP="005F1EE7">
      <w:pPr>
        <w:rPr>
          <w:ins w:id="16" w:author="Ericsson User 2" w:date="2022-04-27T11:13:00Z"/>
          <w:lang w:eastAsia="zh-CN"/>
        </w:rPr>
      </w:pPr>
      <w:ins w:id="17" w:author="Ericsson User 2" w:date="2022-04-27T11:13:00Z">
        <w:r>
          <w:rPr>
            <w:lang w:eastAsia="zh-CN"/>
          </w:rPr>
          <w:t>The MBS Policy Association Termination procedure may be initiated either by the MB-SMF or by the PCF.</w:t>
        </w:r>
      </w:ins>
    </w:p>
    <w:p w14:paraId="69463082" w14:textId="77777777" w:rsidR="005F1EE7" w:rsidRDefault="005F1EE7" w:rsidP="005F1EE7">
      <w:pPr>
        <w:pStyle w:val="Heading5"/>
        <w:rPr>
          <w:ins w:id="18" w:author="Ericsson User 2" w:date="2022-04-27T11:13:00Z"/>
          <w:lang w:eastAsia="zh-CN"/>
        </w:rPr>
      </w:pPr>
      <w:ins w:id="19" w:author="Ericsson User 2" w:date="2022-04-27T11:13:00Z">
        <w:r w:rsidRPr="00176DDD">
          <w:rPr>
            <w:rStyle w:val="Heading4Char"/>
          </w:rPr>
          <w:t>5.7.4.2</w:t>
        </w:r>
        <w:r>
          <w:rPr>
            <w:lang w:eastAsia="ja-JP"/>
          </w:rPr>
          <w:tab/>
        </w:r>
        <w:r>
          <w:rPr>
            <w:lang w:eastAsia="zh-CN"/>
          </w:rPr>
          <w:t>MBS Policy Association Termination initiated</w:t>
        </w:r>
        <w:r>
          <w:t xml:space="preserve"> by the </w:t>
        </w:r>
        <w:r>
          <w:rPr>
            <w:lang w:eastAsia="zh-CN"/>
          </w:rPr>
          <w:t>PCF</w:t>
        </w:r>
      </w:ins>
    </w:p>
    <w:p w14:paraId="44BFCD03" w14:textId="77777777" w:rsidR="005F1EE7" w:rsidRDefault="005F1EE7" w:rsidP="005F1EE7">
      <w:pPr>
        <w:rPr>
          <w:ins w:id="20" w:author="Ericsson User 2" w:date="2022-04-27T11:13:00Z"/>
          <w:lang w:eastAsia="zh-CN"/>
        </w:rPr>
      </w:pPr>
      <w:ins w:id="21" w:author="Ericsson User 2" w:date="2022-04-27T11:13:00Z">
        <w:r>
          <w:rPr>
            <w:lang w:eastAsia="ja-JP"/>
          </w:rPr>
          <w:t>This procedure is performed</w:t>
        </w:r>
        <w:r>
          <w:rPr>
            <w:lang w:eastAsia="zh-CN"/>
          </w:rPr>
          <w:t xml:space="preserve"> when the PCF needs to terminate the MBS Policy Association based on internal or external triggers.</w:t>
        </w:r>
      </w:ins>
    </w:p>
    <w:p w14:paraId="0D28B825" w14:textId="77777777" w:rsidR="005F1EE7" w:rsidRDefault="005F1EE7" w:rsidP="005F1EE7">
      <w:pPr>
        <w:pStyle w:val="EditorsNote"/>
        <w:rPr>
          <w:ins w:id="22" w:author="Ericsson User 2" w:date="2022-04-27T11:13:00Z"/>
          <w:lang w:eastAsia="ko-KR"/>
        </w:rPr>
      </w:pPr>
      <w:ins w:id="23" w:author="Ericsson User 2" w:date="2022-04-27T11:13:00Z">
        <w:r>
          <w:t>Editor's Note:</w:t>
        </w:r>
        <w:r>
          <w:tab/>
          <w:t>Triggers that may initiate this procedure are FFS.</w:t>
        </w:r>
      </w:ins>
    </w:p>
    <w:p w14:paraId="6E2D24ED" w14:textId="77777777" w:rsidR="005F1EE7" w:rsidRDefault="005F1EE7" w:rsidP="005F1EE7">
      <w:pPr>
        <w:rPr>
          <w:ins w:id="24" w:author="Ericsson User 2" w:date="2022-04-27T11:13:00Z"/>
          <w:lang w:eastAsia="zh-CN"/>
        </w:rPr>
      </w:pPr>
    </w:p>
    <w:bookmarkStart w:id="25" w:name="_MON_1711956562"/>
    <w:bookmarkEnd w:id="25"/>
    <w:p w14:paraId="54EE8EDC" w14:textId="77777777" w:rsidR="005F1EE7" w:rsidRDefault="005F1EE7" w:rsidP="005F1EE7">
      <w:pPr>
        <w:pStyle w:val="TH"/>
        <w:rPr>
          <w:ins w:id="26" w:author="Ericsson User 2" w:date="2022-04-27T11:13:00Z"/>
          <w:lang w:eastAsia="zh-CN"/>
        </w:rPr>
      </w:pPr>
      <w:ins w:id="27" w:author="Ericsson User 2" w:date="2022-04-27T11:13:00Z">
        <w:r>
          <w:object w:dxaOrig="7245" w:dyaOrig="3821" w14:anchorId="26E81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91.25pt" o:ole="">
              <v:imagedata r:id="rId18" o:title=""/>
            </v:shape>
            <o:OLEObject Type="Embed" ProgID="Word.Document.8" ShapeID="_x0000_i1025" DrawAspect="Content" ObjectID="_1713250980" r:id="rId19">
              <o:FieldCodes>\s</o:FieldCodes>
            </o:OLEObject>
          </w:object>
        </w:r>
      </w:ins>
    </w:p>
    <w:p w14:paraId="5EEB6403" w14:textId="77777777" w:rsidR="005F1EE7" w:rsidRDefault="005F1EE7" w:rsidP="005F1EE7">
      <w:pPr>
        <w:pStyle w:val="TF"/>
        <w:rPr>
          <w:ins w:id="28" w:author="Ericsson User 2" w:date="2022-04-27T11:13:00Z"/>
          <w:lang w:eastAsia="zh-CN"/>
        </w:rPr>
      </w:pPr>
      <w:ins w:id="29" w:author="Ericsson User 2" w:date="2022-04-27T11:13:00Z">
        <w:r>
          <w:t xml:space="preserve">Figure 5.7.4.2-1: </w:t>
        </w:r>
        <w:r>
          <w:rPr>
            <w:lang w:eastAsia="zh-CN"/>
          </w:rPr>
          <w:t>MBS Policy Association Termination procedure initiated by the PCF.</w:t>
        </w:r>
      </w:ins>
    </w:p>
    <w:p w14:paraId="0768BBFB" w14:textId="77777777" w:rsidR="005F1EE7" w:rsidRDefault="005F1EE7" w:rsidP="005F1EE7">
      <w:pPr>
        <w:pStyle w:val="B10"/>
        <w:rPr>
          <w:ins w:id="30" w:author="Ericsson User 2" w:date="2022-04-27T11:13:00Z"/>
          <w:lang w:eastAsia="zh-CN"/>
        </w:rPr>
      </w:pPr>
      <w:ins w:id="31" w:author="Ericsson User 2" w:date="2022-04-27T11:13:00Z">
        <w:r>
          <w:rPr>
            <w:lang w:eastAsia="zh-CN"/>
          </w:rPr>
          <w:t>1.</w:t>
        </w:r>
        <w:r>
          <w:rPr>
            <w:lang w:eastAsia="zh-CN"/>
          </w:rPr>
          <w:tab/>
          <w:t>The PCF makes policy decisions to terminate an MBS Policy Association based on an external triggeror based on an internal trigger.</w:t>
        </w:r>
      </w:ins>
    </w:p>
    <w:p w14:paraId="58004D72" w14:textId="77777777" w:rsidR="005F1EE7" w:rsidRDefault="005F1EE7" w:rsidP="005F1EE7">
      <w:pPr>
        <w:pStyle w:val="EditorsNote"/>
        <w:rPr>
          <w:ins w:id="32" w:author="Ericsson User 2" w:date="2022-04-27T11:13:00Z"/>
          <w:lang w:eastAsia="ko-KR"/>
        </w:rPr>
      </w:pPr>
      <w:ins w:id="33" w:author="Ericsson User 2" w:date="2022-04-27T11:13:00Z">
        <w:r>
          <w:t>Editor's Note:</w:t>
        </w:r>
        <w:r>
          <w:tab/>
          <w:t>Triggers that may initiate this procedure are FFS.</w:t>
        </w:r>
      </w:ins>
    </w:p>
    <w:p w14:paraId="1EA7F046" w14:textId="77777777" w:rsidR="005F1EE7" w:rsidRDefault="005F1EE7" w:rsidP="005F1EE7">
      <w:pPr>
        <w:pStyle w:val="B10"/>
        <w:rPr>
          <w:ins w:id="34" w:author="Ericsson User 2" w:date="2022-04-27T11:13:00Z"/>
          <w:lang w:eastAsia="zh-CN"/>
        </w:rPr>
      </w:pPr>
      <w:ins w:id="35" w:author="Ericsson User 2" w:date="2022-04-27T11:13:00Z">
        <w:r>
          <w:rPr>
            <w:lang w:eastAsia="zh-CN"/>
          </w:rPr>
          <w:t>2.</w:t>
        </w:r>
        <w:r>
          <w:tab/>
          <w:t xml:space="preserve">The PCF sends the Npcf_SMPolicyControl_UpdateNotify service operation by sending the HTTP POST request with "{notificationUri}/terminate" </w:t>
        </w:r>
        <w:r>
          <w:rPr>
            <w:rStyle w:val="B1Char"/>
          </w:rPr>
          <w:t xml:space="preserve">as the </w:t>
        </w:r>
        <w:r>
          <w:t>callback</w:t>
        </w:r>
        <w:r>
          <w:rPr>
            <w:rStyle w:val="B1Char"/>
          </w:rPr>
          <w:t xml:space="preserve"> URI </w:t>
        </w:r>
        <w:r>
          <w:t>to trigger the MB-SMF to request the release of the session towards the MB-UPF. The request includes resource URI of the individual MBS policy association to be deleted and the cause why the PCF requests the termination.</w:t>
        </w:r>
      </w:ins>
    </w:p>
    <w:p w14:paraId="2BB96973" w14:textId="77777777" w:rsidR="005F1EE7" w:rsidRDefault="005F1EE7" w:rsidP="005F1EE7">
      <w:pPr>
        <w:pStyle w:val="B10"/>
        <w:rPr>
          <w:ins w:id="36" w:author="Ericsson User 2" w:date="2022-04-27T11:13:00Z"/>
        </w:rPr>
      </w:pPr>
      <w:ins w:id="37" w:author="Ericsson User 2" w:date="2022-04-27T11:13:00Z">
        <w:r>
          <w:rPr>
            <w:lang w:eastAsia="zh-CN"/>
          </w:rPr>
          <w:t>3.</w:t>
        </w:r>
        <w:r>
          <w:rPr>
            <w:lang w:eastAsia="zh-CN"/>
          </w:rPr>
          <w:tab/>
        </w:r>
        <w:r>
          <w:t>The MB-SMF sends an HTTP "204 OK" response to the PCF.</w:t>
        </w:r>
      </w:ins>
    </w:p>
    <w:p w14:paraId="030F2737" w14:textId="77777777" w:rsidR="005F1EE7" w:rsidRDefault="005F1EE7" w:rsidP="005F1EE7">
      <w:pPr>
        <w:pStyle w:val="B10"/>
        <w:rPr>
          <w:ins w:id="38" w:author="Ericsson User 2" w:date="2022-04-27T11:13:00Z"/>
          <w:lang w:eastAsia="zh-CN"/>
        </w:rPr>
      </w:pPr>
      <w:ins w:id="39" w:author="Ericsson User 2" w:date="2022-04-27T11:13:00Z">
        <w:r>
          <w:t>4.</w:t>
        </w:r>
        <w:r>
          <w:tab/>
          <w:t>Interactions as defined in subclause 5.7.2.3.3 are carried out.</w:t>
        </w:r>
      </w:ins>
    </w:p>
    <w:p w14:paraId="77601290" w14:textId="77777777" w:rsidR="005F1EE7" w:rsidRDefault="005F1EE7" w:rsidP="005F1EE7">
      <w:pPr>
        <w:pStyle w:val="Heading5"/>
        <w:rPr>
          <w:ins w:id="40" w:author="Ericsson User 2" w:date="2022-04-27T11:13:00Z"/>
          <w:lang w:eastAsia="zh-CN"/>
        </w:rPr>
      </w:pPr>
      <w:ins w:id="41" w:author="Ericsson User 2" w:date="2022-04-27T11:13:00Z">
        <w:r w:rsidRPr="00176DDD">
          <w:rPr>
            <w:rStyle w:val="Heading4Char"/>
          </w:rPr>
          <w:t>5.7.4.3</w:t>
        </w:r>
        <w:r>
          <w:rPr>
            <w:lang w:eastAsia="ja-JP"/>
          </w:rPr>
          <w:tab/>
        </w:r>
        <w:r>
          <w:rPr>
            <w:lang w:eastAsia="zh-CN"/>
          </w:rPr>
          <w:t>MBS Policy Association Termination initiated</w:t>
        </w:r>
        <w:r>
          <w:t xml:space="preserve"> by the </w:t>
        </w:r>
        <w:r>
          <w:rPr>
            <w:lang w:eastAsia="zh-CN"/>
          </w:rPr>
          <w:t>MB-SMF</w:t>
        </w:r>
      </w:ins>
    </w:p>
    <w:p w14:paraId="3BB51740" w14:textId="77777777" w:rsidR="005F1EE7" w:rsidRDefault="005F1EE7" w:rsidP="005F1EE7">
      <w:pPr>
        <w:rPr>
          <w:ins w:id="42" w:author="Ericsson User 2" w:date="2022-04-27T11:13:00Z"/>
          <w:lang w:eastAsia="zh-CN"/>
        </w:rPr>
      </w:pPr>
      <w:ins w:id="43" w:author="Ericsson User 2" w:date="2022-04-27T11:13:00Z">
        <w:r>
          <w:rPr>
            <w:lang w:eastAsia="ja-JP"/>
          </w:rPr>
          <w:t>This procedure is performed</w:t>
        </w:r>
        <w:r>
          <w:rPr>
            <w:lang w:eastAsia="zh-CN"/>
          </w:rPr>
          <w:t xml:space="preserve"> when the MB-SMF needs to terminate the MBS Policy Association based on external (e.g. the PCF requested the termination of the MBS Policy Association) or internal triggers.</w:t>
        </w:r>
      </w:ins>
    </w:p>
    <w:p w14:paraId="2D49C340" w14:textId="77777777" w:rsidR="005F1EE7" w:rsidRDefault="005F1EE7" w:rsidP="005F1EE7">
      <w:pPr>
        <w:pStyle w:val="EditorsNote"/>
        <w:rPr>
          <w:ins w:id="44" w:author="Ericsson User 2" w:date="2022-04-27T11:13:00Z"/>
          <w:lang w:eastAsia="ko-KR"/>
        </w:rPr>
      </w:pPr>
      <w:ins w:id="45" w:author="Ericsson User 2" w:date="2022-04-27T11:13:00Z">
        <w:r>
          <w:t>Editor's Note:</w:t>
        </w:r>
        <w:r>
          <w:tab/>
          <w:t>Triggers that may initiate this procedure are FFS.</w:t>
        </w:r>
      </w:ins>
    </w:p>
    <w:p w14:paraId="01D42F4B" w14:textId="77777777" w:rsidR="005F1EE7" w:rsidRDefault="005F1EE7" w:rsidP="005F1EE7">
      <w:pPr>
        <w:rPr>
          <w:ins w:id="46" w:author="Ericsson User 2" w:date="2022-04-27T11:13:00Z"/>
          <w:lang w:eastAsia="zh-CN"/>
        </w:rPr>
      </w:pPr>
    </w:p>
    <w:bookmarkStart w:id="47" w:name="_MON_1711957335"/>
    <w:bookmarkEnd w:id="47"/>
    <w:p w14:paraId="4426F6D6" w14:textId="77777777" w:rsidR="005F1EE7" w:rsidRDefault="005F1EE7" w:rsidP="005F1EE7">
      <w:pPr>
        <w:pStyle w:val="TH"/>
        <w:rPr>
          <w:ins w:id="48" w:author="Ericsson User 2" w:date="2022-04-27T11:13:00Z"/>
          <w:lang w:eastAsia="zh-CN"/>
        </w:rPr>
      </w:pPr>
      <w:ins w:id="49" w:author="Ericsson User 2" w:date="2022-04-27T11:13:00Z">
        <w:r>
          <w:object w:dxaOrig="7245" w:dyaOrig="3821" w14:anchorId="30DB8CCE">
            <v:shape id="_x0000_i1026" type="#_x0000_t75" style="width:362.25pt;height:191.25pt" o:ole="">
              <v:imagedata r:id="rId20" o:title=""/>
            </v:shape>
            <o:OLEObject Type="Embed" ProgID="Word.Document.8" ShapeID="_x0000_i1026" DrawAspect="Content" ObjectID="_1713250981" r:id="rId21">
              <o:FieldCodes>\s</o:FieldCodes>
            </o:OLEObject>
          </w:object>
        </w:r>
      </w:ins>
    </w:p>
    <w:p w14:paraId="25D83821" w14:textId="77777777" w:rsidR="005F1EE7" w:rsidRDefault="005F1EE7" w:rsidP="005F1EE7">
      <w:pPr>
        <w:pStyle w:val="TF"/>
        <w:rPr>
          <w:ins w:id="50" w:author="Ericsson User 2" w:date="2022-04-27T11:13:00Z"/>
          <w:lang w:eastAsia="zh-CN"/>
        </w:rPr>
      </w:pPr>
      <w:ins w:id="51" w:author="Ericsson User 2" w:date="2022-04-27T11:13:00Z">
        <w:r>
          <w:t xml:space="preserve">Figure 5.7.4.3-1: </w:t>
        </w:r>
        <w:r>
          <w:rPr>
            <w:lang w:eastAsia="zh-CN"/>
          </w:rPr>
          <w:t>MBS Policy Association termination procedure initiated by the MB-SMF.</w:t>
        </w:r>
      </w:ins>
    </w:p>
    <w:p w14:paraId="72EDFFEF" w14:textId="77777777" w:rsidR="005F1EE7" w:rsidRDefault="005F1EE7" w:rsidP="005F1EE7">
      <w:pPr>
        <w:pStyle w:val="B10"/>
        <w:rPr>
          <w:ins w:id="52" w:author="Ericsson User 2" w:date="2022-04-27T11:13:00Z"/>
        </w:rPr>
      </w:pPr>
      <w:ins w:id="53" w:author="Ericsson User 2" w:date="2022-04-27T11:13:00Z">
        <w:r>
          <w:t>1.</w:t>
        </w:r>
        <w:r>
          <w:tab/>
          <w:t>The MB-SMF invokes the Npcf_MBSPolicyControl_Delete service operation by sending the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w:t>
        </w:r>
        <w:r>
          <w:rPr>
            <w:lang w:eastAsia="zh-CN"/>
          </w:rPr>
          <w:t>xx</w:t>
        </w:r>
        <w:r>
          <w:rPr>
            <w:lang w:eastAsia="ja-JP"/>
          </w:rPr>
          <w:t>]</w:t>
        </w:r>
        <w:r>
          <w:t>.</w:t>
        </w:r>
      </w:ins>
    </w:p>
    <w:p w14:paraId="5BDA0BFB" w14:textId="3BEFB900" w:rsidR="00D204E5" w:rsidRDefault="005F1EE7" w:rsidP="00D0786C">
      <w:pPr>
        <w:pStyle w:val="B10"/>
        <w:rPr>
          <w:ins w:id="54" w:author="Ericsson User 2" w:date="2022-04-27T11:04:00Z"/>
        </w:rPr>
      </w:pPr>
      <w:ins w:id="55" w:author="Ericsson User 2" w:date="2022-04-27T11:13:00Z">
        <w:r>
          <w:t>2.</w:t>
        </w:r>
        <w:r>
          <w:tab/>
          <w:t>The PCF removes MBS Policy Association context for the terminated MBS Session and sends an HTTP "204 No Content" response to the SMF.</w:t>
        </w:r>
      </w:ins>
    </w:p>
    <w:bookmarkEnd w:id="12"/>
    <w:p w14:paraId="2BD2EE2E" w14:textId="5062D15D" w:rsidR="0061791A" w:rsidRPr="00711F2E" w:rsidRDefault="0061791A" w:rsidP="00711F2E">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6A31C" w14:textId="77777777" w:rsidR="005D4A1B" w:rsidRDefault="005D4A1B">
      <w:r>
        <w:separator/>
      </w:r>
    </w:p>
  </w:endnote>
  <w:endnote w:type="continuationSeparator" w:id="0">
    <w:p w14:paraId="4A4ABC22" w14:textId="77777777" w:rsidR="005D4A1B" w:rsidRDefault="005D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8B62F" w14:textId="77777777" w:rsidR="005D4A1B" w:rsidRDefault="005D4A1B">
      <w:r>
        <w:separator/>
      </w:r>
    </w:p>
  </w:footnote>
  <w:footnote w:type="continuationSeparator" w:id="0">
    <w:p w14:paraId="70582CC5" w14:textId="77777777" w:rsidR="005D4A1B" w:rsidRDefault="005D4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D4E1889"/>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3"/>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9"/>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3"/>
  </w:num>
  <w:num w:numId="29">
    <w:abstractNumId w:val="8"/>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7065B"/>
    <w:rsid w:val="00091CAB"/>
    <w:rsid w:val="000A6394"/>
    <w:rsid w:val="000B7FED"/>
    <w:rsid w:val="000C038A"/>
    <w:rsid w:val="000C2FE0"/>
    <w:rsid w:val="000C6598"/>
    <w:rsid w:val="000D44B3"/>
    <w:rsid w:val="000D5587"/>
    <w:rsid w:val="00117DFA"/>
    <w:rsid w:val="00145D43"/>
    <w:rsid w:val="001518D4"/>
    <w:rsid w:val="00192C46"/>
    <w:rsid w:val="001A08B3"/>
    <w:rsid w:val="001A7B60"/>
    <w:rsid w:val="001B52F0"/>
    <w:rsid w:val="001B612F"/>
    <w:rsid w:val="001B7A65"/>
    <w:rsid w:val="001E41F3"/>
    <w:rsid w:val="002562AB"/>
    <w:rsid w:val="0026004D"/>
    <w:rsid w:val="00262B19"/>
    <w:rsid w:val="00262E2D"/>
    <w:rsid w:val="002640DD"/>
    <w:rsid w:val="00275D12"/>
    <w:rsid w:val="00284FEB"/>
    <w:rsid w:val="002860C4"/>
    <w:rsid w:val="002B5741"/>
    <w:rsid w:val="002C0DA8"/>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755D1"/>
    <w:rsid w:val="00577C64"/>
    <w:rsid w:val="005846BE"/>
    <w:rsid w:val="00592D74"/>
    <w:rsid w:val="005D4A1B"/>
    <w:rsid w:val="005E2C44"/>
    <w:rsid w:val="005F1EE7"/>
    <w:rsid w:val="006018C8"/>
    <w:rsid w:val="0061791A"/>
    <w:rsid w:val="00621188"/>
    <w:rsid w:val="006257ED"/>
    <w:rsid w:val="00665C47"/>
    <w:rsid w:val="00672881"/>
    <w:rsid w:val="00683377"/>
    <w:rsid w:val="00685B80"/>
    <w:rsid w:val="00695808"/>
    <w:rsid w:val="006B46FB"/>
    <w:rsid w:val="006D7D5B"/>
    <w:rsid w:val="006E21FB"/>
    <w:rsid w:val="00703CAB"/>
    <w:rsid w:val="00711F2E"/>
    <w:rsid w:val="00765A63"/>
    <w:rsid w:val="007721E6"/>
    <w:rsid w:val="00792342"/>
    <w:rsid w:val="00797674"/>
    <w:rsid w:val="007977A8"/>
    <w:rsid w:val="007B1647"/>
    <w:rsid w:val="007B512A"/>
    <w:rsid w:val="007C2097"/>
    <w:rsid w:val="007D6A07"/>
    <w:rsid w:val="007E6EB0"/>
    <w:rsid w:val="007F7259"/>
    <w:rsid w:val="008040A8"/>
    <w:rsid w:val="008053D5"/>
    <w:rsid w:val="00813650"/>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37D18"/>
    <w:rsid w:val="00941E30"/>
    <w:rsid w:val="009777D9"/>
    <w:rsid w:val="00991B88"/>
    <w:rsid w:val="00993344"/>
    <w:rsid w:val="009A5753"/>
    <w:rsid w:val="009A579D"/>
    <w:rsid w:val="009C2D9E"/>
    <w:rsid w:val="009D58CC"/>
    <w:rsid w:val="009E3297"/>
    <w:rsid w:val="009F734F"/>
    <w:rsid w:val="00A246B6"/>
    <w:rsid w:val="00A47E70"/>
    <w:rsid w:val="00A50CF0"/>
    <w:rsid w:val="00A7671C"/>
    <w:rsid w:val="00AA2CBC"/>
    <w:rsid w:val="00AA6A54"/>
    <w:rsid w:val="00AC5820"/>
    <w:rsid w:val="00AD1CD8"/>
    <w:rsid w:val="00B258BB"/>
    <w:rsid w:val="00B40624"/>
    <w:rsid w:val="00B67B97"/>
    <w:rsid w:val="00B968C8"/>
    <w:rsid w:val="00BA3EC5"/>
    <w:rsid w:val="00BA51D9"/>
    <w:rsid w:val="00BB5DFC"/>
    <w:rsid w:val="00BD1DE6"/>
    <w:rsid w:val="00BD279D"/>
    <w:rsid w:val="00BD6BB8"/>
    <w:rsid w:val="00BE3931"/>
    <w:rsid w:val="00C07D9D"/>
    <w:rsid w:val="00C65F4A"/>
    <w:rsid w:val="00C66BA2"/>
    <w:rsid w:val="00C95985"/>
    <w:rsid w:val="00CC5026"/>
    <w:rsid w:val="00CC68D0"/>
    <w:rsid w:val="00CC69D0"/>
    <w:rsid w:val="00CD327D"/>
    <w:rsid w:val="00CF7AFC"/>
    <w:rsid w:val="00D03F9A"/>
    <w:rsid w:val="00D06D51"/>
    <w:rsid w:val="00D0786C"/>
    <w:rsid w:val="00D154B8"/>
    <w:rsid w:val="00D204E5"/>
    <w:rsid w:val="00D209F0"/>
    <w:rsid w:val="00D2392C"/>
    <w:rsid w:val="00D24991"/>
    <w:rsid w:val="00D50255"/>
    <w:rsid w:val="00D53FCB"/>
    <w:rsid w:val="00D66520"/>
    <w:rsid w:val="00DE34CF"/>
    <w:rsid w:val="00E062F8"/>
    <w:rsid w:val="00E13F3D"/>
    <w:rsid w:val="00E23CCF"/>
    <w:rsid w:val="00E34898"/>
    <w:rsid w:val="00E50754"/>
    <w:rsid w:val="00E723D7"/>
    <w:rsid w:val="00E930B5"/>
    <w:rsid w:val="00EA015C"/>
    <w:rsid w:val="00EB09B7"/>
    <w:rsid w:val="00EC62C3"/>
    <w:rsid w:val="00EE7D7C"/>
    <w:rsid w:val="00F00346"/>
    <w:rsid w:val="00F00657"/>
    <w:rsid w:val="00F25D98"/>
    <w:rsid w:val="00F300FB"/>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713</Words>
  <Characters>3924</Characters>
  <Application>Microsoft Office Word</Application>
  <DocSecurity>4</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2022-05-05T08:12:00Z</dcterms:created>
  <dcterms:modified xsi:type="dcterms:W3CDTF">2022-05-05T08:12:00Z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