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0B313" w14:textId="1ABB6B1C" w:rsidR="004622C3" w:rsidRDefault="004622C3" w:rsidP="004622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DF7EC4">
        <w:rPr>
          <w:b/>
          <w:noProof/>
          <w:sz w:val="24"/>
        </w:rPr>
        <w:t>1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C3-22</w:t>
      </w:r>
      <w:r w:rsidR="00DF7EC4">
        <w:rPr>
          <w:b/>
          <w:noProof/>
          <w:sz w:val="24"/>
        </w:rPr>
        <w:t>2</w:t>
      </w:r>
      <w:r w:rsidR="00A3550D">
        <w:rPr>
          <w:b/>
          <w:noProof/>
          <w:sz w:val="24"/>
        </w:rPr>
        <w:t>597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B32CD13" w14:textId="2F2ED93D" w:rsidR="004622C3" w:rsidRDefault="00DF7EC4" w:rsidP="004622C3">
      <w:pPr>
        <w:pStyle w:val="CRCoverPage"/>
        <w:pBdr>
          <w:bottom w:val="single" w:sz="6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 w:rsidR="004622C3">
        <w:rPr>
          <w:b/>
          <w:noProof/>
          <w:sz w:val="24"/>
          <w:vertAlign w:val="superscript"/>
        </w:rPr>
        <w:t>th</w:t>
      </w:r>
      <w:r w:rsidR="004622C3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12</w:t>
      </w:r>
      <w:r w:rsidR="004622C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</w:t>
      </w:r>
      <w:r w:rsidR="004622C3">
        <w:rPr>
          <w:b/>
          <w:noProof/>
          <w:sz w:val="24"/>
        </w:rPr>
        <w:t xml:space="preserve"> 2022</w:t>
      </w:r>
    </w:p>
    <w:p w14:paraId="419E968B" w14:textId="77777777" w:rsidR="00437E9B" w:rsidRDefault="00437E9B">
      <w:pPr>
        <w:rPr>
          <w:rFonts w:ascii="Arial" w:hAnsi="Arial" w:cs="Arial"/>
        </w:rPr>
      </w:pPr>
    </w:p>
    <w:p w14:paraId="7C0221C4" w14:textId="731B1F5C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2D555A">
        <w:rPr>
          <w:rFonts w:ascii="Arial" w:hAnsi="Arial" w:cs="Arial"/>
          <w:b/>
          <w:sz w:val="22"/>
          <w:szCs w:val="22"/>
        </w:rPr>
        <w:t xml:space="preserve">Reply </w:t>
      </w:r>
      <w:r>
        <w:rPr>
          <w:rFonts w:ascii="Arial" w:hAnsi="Arial" w:cs="Arial"/>
          <w:b/>
          <w:sz w:val="22"/>
          <w:szCs w:val="22"/>
        </w:rPr>
        <w:t>LS on</w:t>
      </w:r>
      <w:r w:rsidR="005126E6">
        <w:rPr>
          <w:rFonts w:ascii="Arial" w:hAnsi="Arial" w:cs="Arial"/>
          <w:b/>
          <w:sz w:val="22"/>
          <w:szCs w:val="22"/>
        </w:rPr>
        <w:t xml:space="preserve"> </w:t>
      </w:r>
      <w:r w:rsidR="00FB25D3" w:rsidRPr="00FB25D3">
        <w:rPr>
          <w:rFonts w:ascii="Arial" w:hAnsi="Arial" w:cs="Arial"/>
          <w:b/>
          <w:sz w:val="22"/>
          <w:szCs w:val="22"/>
        </w:rPr>
        <w:t>removing UDM as consumer of expected UE behavioural parameters analytics</w:t>
      </w:r>
    </w:p>
    <w:p w14:paraId="4DA573A2" w14:textId="6046A1EA" w:rsidR="00152F86" w:rsidRPr="00B97703" w:rsidRDefault="00152F86" w:rsidP="00152F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bookmarkStart w:id="2" w:name="OLE_LINK59"/>
      <w:bookmarkStart w:id="3" w:name="OLE_LINK60"/>
      <w:bookmarkStart w:id="4" w:name="OLE_LINK61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B25D3" w:rsidRPr="00FB25D3">
        <w:rPr>
          <w:rFonts w:ascii="Arial" w:hAnsi="Arial" w:cs="Arial"/>
          <w:b/>
          <w:bCs/>
          <w:sz w:val="22"/>
          <w:szCs w:val="22"/>
        </w:rPr>
        <w:t>S2-2201532</w:t>
      </w:r>
      <w:r w:rsidRPr="00FB25D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FA6D97">
        <w:rPr>
          <w:rFonts w:ascii="Arial" w:hAnsi="Arial" w:cs="Arial"/>
          <w:b/>
          <w:bCs/>
          <w:sz w:val="22"/>
          <w:szCs w:val="22"/>
        </w:rPr>
        <w:t>C</w:t>
      </w:r>
      <w:r>
        <w:rPr>
          <w:rFonts w:ascii="Arial" w:hAnsi="Arial" w:cs="Arial"/>
          <w:b/>
          <w:bCs/>
          <w:sz w:val="22"/>
          <w:szCs w:val="22"/>
        </w:rPr>
        <w:t>3</w:t>
      </w:r>
      <w:r w:rsidRPr="00FA6D97">
        <w:rPr>
          <w:rFonts w:ascii="Arial" w:hAnsi="Arial" w:cs="Arial"/>
          <w:b/>
          <w:bCs/>
          <w:sz w:val="22"/>
          <w:szCs w:val="22"/>
        </w:rPr>
        <w:t>-2</w:t>
      </w:r>
      <w:r>
        <w:rPr>
          <w:rFonts w:ascii="Arial" w:hAnsi="Arial" w:cs="Arial"/>
          <w:b/>
          <w:bCs/>
          <w:sz w:val="22"/>
          <w:szCs w:val="22"/>
        </w:rPr>
        <w:t>2</w:t>
      </w:r>
      <w:r w:rsidR="008B5794">
        <w:rPr>
          <w:rFonts w:ascii="Arial" w:hAnsi="Arial" w:cs="Arial"/>
          <w:b/>
          <w:bCs/>
          <w:sz w:val="22"/>
          <w:szCs w:val="22"/>
        </w:rPr>
        <w:t>202</w:t>
      </w:r>
      <w:r w:rsidR="00FB25D3">
        <w:rPr>
          <w:rFonts w:ascii="Arial" w:hAnsi="Arial" w:cs="Arial"/>
          <w:b/>
          <w:bCs/>
          <w:sz w:val="22"/>
          <w:szCs w:val="22"/>
        </w:rPr>
        <w:t>4</w:t>
      </w:r>
      <w:r w:rsidRPr="00FA6D97">
        <w:rPr>
          <w:rFonts w:ascii="Arial" w:hAnsi="Arial" w:cs="Arial"/>
          <w:b/>
          <w:bCs/>
          <w:sz w:val="22"/>
          <w:szCs w:val="22"/>
        </w:rPr>
        <w:t>)</w:t>
      </w:r>
    </w:p>
    <w:bookmarkEnd w:id="0"/>
    <w:bookmarkEnd w:id="1"/>
    <w:p w14:paraId="53A687E3" w14:textId="2F620818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5126E6">
        <w:rPr>
          <w:rFonts w:ascii="Arial" w:hAnsi="Arial" w:cs="Arial"/>
          <w:b/>
          <w:bCs/>
          <w:sz w:val="22"/>
          <w:szCs w:val="22"/>
        </w:rPr>
        <w:t>Rel-1</w:t>
      </w:r>
      <w:r w:rsidR="004967D0">
        <w:rPr>
          <w:rFonts w:ascii="Arial" w:hAnsi="Arial" w:cs="Arial"/>
          <w:b/>
          <w:bCs/>
          <w:sz w:val="22"/>
          <w:szCs w:val="22"/>
        </w:rPr>
        <w:t>7</w:t>
      </w:r>
    </w:p>
    <w:bookmarkEnd w:id="2"/>
    <w:bookmarkEnd w:id="3"/>
    <w:bookmarkEnd w:id="4"/>
    <w:p w14:paraId="36B7FCA3" w14:textId="63F38A1F" w:rsidR="00437E9B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FB25D3">
        <w:rPr>
          <w:rFonts w:ascii="Arial" w:hAnsi="Arial" w:cs="Arial"/>
          <w:b/>
          <w:bCs/>
          <w:sz w:val="22"/>
          <w:szCs w:val="22"/>
        </w:rPr>
        <w:t>eNA_Ph2</w:t>
      </w:r>
    </w:p>
    <w:p w14:paraId="4B63C5A4" w14:textId="77777777" w:rsidR="00437E9B" w:rsidRDefault="00437E9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A208E8" w14:textId="1C04C958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5126E6">
        <w:rPr>
          <w:rFonts w:ascii="Arial" w:hAnsi="Arial" w:cs="Arial"/>
          <w:b/>
          <w:sz w:val="22"/>
          <w:szCs w:val="22"/>
        </w:rPr>
        <w:t>CT</w:t>
      </w:r>
      <w:r w:rsidR="00660FE6">
        <w:rPr>
          <w:rFonts w:ascii="Arial" w:hAnsi="Arial" w:cs="Arial"/>
          <w:b/>
          <w:sz w:val="22"/>
          <w:szCs w:val="22"/>
        </w:rPr>
        <w:t xml:space="preserve"> WG</w:t>
      </w:r>
      <w:r w:rsidR="005126E6">
        <w:rPr>
          <w:rFonts w:ascii="Arial" w:hAnsi="Arial" w:cs="Arial"/>
          <w:b/>
          <w:sz w:val="22"/>
          <w:szCs w:val="22"/>
        </w:rPr>
        <w:t>3</w:t>
      </w:r>
      <w:bookmarkEnd w:id="5"/>
      <w:bookmarkEnd w:id="6"/>
      <w:bookmarkEnd w:id="7"/>
    </w:p>
    <w:p w14:paraId="5C3C8E70" w14:textId="3642C04C" w:rsidR="00437E9B" w:rsidRPr="00660FE6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60FE6">
        <w:rPr>
          <w:rFonts w:ascii="Arial" w:hAnsi="Arial" w:cs="Arial"/>
          <w:b/>
          <w:sz w:val="22"/>
          <w:szCs w:val="22"/>
          <w:lang w:val="en-US"/>
        </w:rPr>
        <w:t>To:</w:t>
      </w:r>
      <w:r w:rsidRPr="00660FE6">
        <w:rPr>
          <w:rFonts w:ascii="Arial" w:hAnsi="Arial" w:cs="Arial"/>
          <w:b/>
          <w:bCs/>
          <w:sz w:val="22"/>
          <w:szCs w:val="22"/>
          <w:lang w:val="en-US"/>
        </w:rPr>
        <w:tab/>
      </w:r>
      <w:bookmarkStart w:id="8" w:name="OLE_LINK42"/>
      <w:bookmarkStart w:id="9" w:name="OLE_LINK43"/>
      <w:bookmarkStart w:id="10" w:name="OLE_LINK44"/>
      <w:r w:rsidR="005126E6" w:rsidRPr="00660FE6">
        <w:rPr>
          <w:rFonts w:ascii="Arial" w:hAnsi="Arial" w:cs="Arial"/>
          <w:b/>
          <w:bCs/>
          <w:sz w:val="22"/>
          <w:szCs w:val="22"/>
          <w:lang w:val="en-US"/>
        </w:rPr>
        <w:t>SA</w:t>
      </w:r>
      <w:bookmarkEnd w:id="8"/>
      <w:bookmarkEnd w:id="9"/>
      <w:bookmarkEnd w:id="10"/>
      <w:r w:rsidR="00660FE6" w:rsidRPr="00660FE6">
        <w:rPr>
          <w:rFonts w:ascii="Arial" w:hAnsi="Arial" w:cs="Arial"/>
          <w:b/>
          <w:bCs/>
          <w:sz w:val="22"/>
          <w:szCs w:val="22"/>
          <w:lang w:val="en-US"/>
        </w:rPr>
        <w:t xml:space="preserve"> WG</w:t>
      </w:r>
      <w:r w:rsidR="004967D0">
        <w:rPr>
          <w:rFonts w:ascii="Arial" w:hAnsi="Arial" w:cs="Arial"/>
          <w:b/>
          <w:bCs/>
          <w:sz w:val="22"/>
          <w:szCs w:val="22"/>
          <w:lang w:val="en-US"/>
        </w:rPr>
        <w:t>2</w:t>
      </w:r>
    </w:p>
    <w:p w14:paraId="1A313695" w14:textId="46D22EF2" w:rsidR="00437E9B" w:rsidRPr="00980D83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1" w:name="OLE_LINK45"/>
      <w:bookmarkStart w:id="12" w:name="OLE_LINK46"/>
      <w:r w:rsidRPr="00980D83">
        <w:rPr>
          <w:rFonts w:ascii="Arial" w:hAnsi="Arial" w:cs="Arial"/>
          <w:b/>
          <w:sz w:val="22"/>
          <w:szCs w:val="22"/>
          <w:lang w:val="fr-FR"/>
        </w:rPr>
        <w:t>Cc:</w:t>
      </w:r>
      <w:r w:rsidRPr="00980D83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B25D3">
        <w:rPr>
          <w:rFonts w:ascii="Arial" w:hAnsi="Arial" w:cs="Arial"/>
          <w:b/>
          <w:bCs/>
          <w:sz w:val="22"/>
          <w:szCs w:val="22"/>
          <w:lang w:val="fr-FR"/>
        </w:rPr>
        <w:t>-</w:t>
      </w:r>
    </w:p>
    <w:bookmarkEnd w:id="11"/>
    <w:bookmarkEnd w:id="12"/>
    <w:p w14:paraId="6D07A813" w14:textId="77777777" w:rsidR="00437E9B" w:rsidRPr="00980D83" w:rsidRDefault="00437E9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9C7D8B6" w14:textId="62295E39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B25D3">
        <w:rPr>
          <w:rFonts w:ascii="Arial" w:hAnsi="Arial" w:cs="Arial"/>
          <w:b/>
          <w:bCs/>
          <w:sz w:val="22"/>
          <w:szCs w:val="22"/>
          <w:lang w:val="en-US"/>
        </w:rPr>
        <w:t xml:space="preserve">Apostolos </w:t>
      </w:r>
      <w:r w:rsidR="00FB25D3" w:rsidRPr="00FB25D3">
        <w:rPr>
          <w:rFonts w:ascii="Arial" w:hAnsi="Arial" w:cs="Arial"/>
          <w:b/>
          <w:bCs/>
          <w:sz w:val="22"/>
          <w:szCs w:val="22"/>
          <w:lang w:val="en-US"/>
        </w:rPr>
        <w:t>Papageorgiou</w:t>
      </w:r>
    </w:p>
    <w:p w14:paraId="62D1A90A" w14:textId="1EEBA37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FB25D3">
        <w:rPr>
          <w:rFonts w:ascii="Arial" w:hAnsi="Arial" w:cs="Arial"/>
          <w:b/>
          <w:bCs/>
          <w:sz w:val="22"/>
          <w:szCs w:val="22"/>
          <w:lang w:val="en-US"/>
        </w:rPr>
        <w:t>apostolos.papageorgiou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@</w:t>
      </w:r>
      <w:r w:rsidR="00FB25D3">
        <w:rPr>
          <w:rFonts w:ascii="Arial" w:hAnsi="Arial" w:cs="Arial"/>
          <w:b/>
          <w:bCs/>
          <w:sz w:val="22"/>
          <w:szCs w:val="22"/>
          <w:lang w:val="en-US"/>
        </w:rPr>
        <w:t>nokia</w:t>
      </w:r>
      <w:r w:rsidR="005126E6" w:rsidRPr="006E651D">
        <w:rPr>
          <w:rFonts w:ascii="Arial" w:hAnsi="Arial" w:cs="Arial"/>
          <w:b/>
          <w:bCs/>
          <w:sz w:val="22"/>
          <w:szCs w:val="22"/>
          <w:lang w:val="en-US"/>
        </w:rPr>
        <w:t>.com</w:t>
      </w:r>
    </w:p>
    <w:p w14:paraId="204EC631" w14:textId="5263D250" w:rsidR="00437E9B" w:rsidRPr="006E651D" w:rsidRDefault="00DE341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6E651D">
        <w:rPr>
          <w:rFonts w:ascii="Arial" w:hAnsi="Arial" w:cs="Arial"/>
          <w:b/>
          <w:bCs/>
          <w:sz w:val="22"/>
          <w:szCs w:val="22"/>
          <w:lang w:val="en-US"/>
        </w:rPr>
        <w:tab/>
      </w:r>
    </w:p>
    <w:p w14:paraId="09160C50" w14:textId="77777777" w:rsidR="00437E9B" w:rsidRDefault="00DE341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DE3099E" w14:textId="77777777" w:rsidR="00437E9B" w:rsidRDefault="00437E9B">
      <w:pPr>
        <w:spacing w:after="60"/>
        <w:ind w:left="1985" w:hanging="1985"/>
        <w:rPr>
          <w:rFonts w:ascii="Arial" w:hAnsi="Arial" w:cs="Arial"/>
          <w:b/>
        </w:rPr>
      </w:pPr>
    </w:p>
    <w:p w14:paraId="79F4C0D8" w14:textId="45692CE8" w:rsidR="00437E9B" w:rsidRDefault="00DE341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A7D48">
        <w:rPr>
          <w:rFonts w:ascii="Arial" w:hAnsi="Arial" w:cs="Arial"/>
          <w:bCs/>
        </w:rPr>
        <w:t>N/A</w:t>
      </w:r>
    </w:p>
    <w:p w14:paraId="3D97257D" w14:textId="77777777" w:rsidR="00437E9B" w:rsidRDefault="00437E9B">
      <w:pPr>
        <w:rPr>
          <w:rFonts w:ascii="Arial" w:hAnsi="Arial" w:cs="Arial"/>
        </w:rPr>
      </w:pPr>
    </w:p>
    <w:p w14:paraId="6A861289" w14:textId="1F40CEBC" w:rsidR="00437E9B" w:rsidRDefault="00DE3414" w:rsidP="001F5252">
      <w:pPr>
        <w:pStyle w:val="Heading1"/>
        <w:numPr>
          <w:ilvl w:val="0"/>
          <w:numId w:val="5"/>
        </w:numPr>
      </w:pPr>
      <w:r>
        <w:t>Overall description</w:t>
      </w:r>
    </w:p>
    <w:p w14:paraId="4E7890CC" w14:textId="77777777" w:rsidR="00FB25D3" w:rsidRDefault="00FC4B42" w:rsidP="00776568">
      <w:r>
        <w:t>CT3 thanks SA</w:t>
      </w:r>
      <w:r w:rsidR="00FB25D3">
        <w:t>2</w:t>
      </w:r>
      <w:r>
        <w:t xml:space="preserve"> for their LS on </w:t>
      </w:r>
      <w:r w:rsidR="00FB25D3" w:rsidRPr="00FB25D3">
        <w:t>removing UDM as consumer of expected UE behavioural parameters analytics</w:t>
      </w:r>
      <w:r w:rsidR="00FB25D3">
        <w:t>.</w:t>
      </w:r>
    </w:p>
    <w:p w14:paraId="74DD893D" w14:textId="5C036734" w:rsidR="00FB25D3" w:rsidRDefault="00FB25D3" w:rsidP="00776568">
      <w:r>
        <w:t xml:space="preserve">CT3 confirms that </w:t>
      </w:r>
      <w:r w:rsidRPr="00FB25D3">
        <w:t xml:space="preserve">there will be </w:t>
      </w:r>
      <w:r>
        <w:t>no</w:t>
      </w:r>
      <w:r w:rsidRPr="00FB25D3">
        <w:t xml:space="preserve"> backward compatibility issue if </w:t>
      </w:r>
      <w:r>
        <w:t>the</w:t>
      </w:r>
      <w:r w:rsidRPr="00FB25D3">
        <w:t xml:space="preserve"> option for UDM to subscribe to or request expected UE behaviour analytics is removed from TS 23.288 starting from Rel-16</w:t>
      </w:r>
      <w:r>
        <w:t xml:space="preserve">, because there are no specified procedures </w:t>
      </w:r>
      <w:r w:rsidR="004967D0">
        <w:t xml:space="preserve">that would </w:t>
      </w:r>
      <w:r>
        <w:t>involv</w:t>
      </w:r>
      <w:r w:rsidR="004967D0">
        <w:t>e</w:t>
      </w:r>
      <w:r>
        <w:t xml:space="preserve"> </w:t>
      </w:r>
      <w:r w:rsidR="004967D0">
        <w:t>the UDM using the related NWDAF services and no protocol/API impacts due to its removal from the list of possible NF service consumers.</w:t>
      </w:r>
    </w:p>
    <w:p w14:paraId="2B4D2177" w14:textId="77777777" w:rsidR="00437E9B" w:rsidRDefault="00DE3414">
      <w:pPr>
        <w:pStyle w:val="Heading1"/>
      </w:pPr>
      <w:r>
        <w:t>2</w:t>
      </w:r>
      <w:r>
        <w:tab/>
        <w:t>Actions</w:t>
      </w:r>
    </w:p>
    <w:p w14:paraId="1A7FD885" w14:textId="70532B1D" w:rsidR="00FC4B42" w:rsidRDefault="00FC4B42" w:rsidP="00FC4B42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SA2:</w:t>
      </w:r>
    </w:p>
    <w:p w14:paraId="35A213B9" w14:textId="2FE6DAE7" w:rsidR="00FC4B42" w:rsidRDefault="00FC4B42" w:rsidP="00FC4B42">
      <w:pPr>
        <w:spacing w:after="120"/>
        <w:ind w:left="993" w:hanging="993"/>
      </w:pPr>
      <w:r>
        <w:rPr>
          <w:rFonts w:ascii="Arial" w:hAnsi="Arial" w:cs="Arial"/>
          <w:b/>
        </w:rPr>
        <w:t>ACTION:</w:t>
      </w:r>
      <w:r w:rsidRPr="00167A87">
        <w:t xml:space="preserve"> </w:t>
      </w:r>
      <w:r>
        <w:tab/>
        <w:t>CT3 kindly asks SA</w:t>
      </w:r>
      <w:r w:rsidR="004823A3">
        <w:t>2</w:t>
      </w:r>
      <w:r>
        <w:t xml:space="preserve"> to </w:t>
      </w:r>
      <w:r w:rsidR="004967D0">
        <w:t>take this information into consideration</w:t>
      </w:r>
      <w:r>
        <w:t>.</w:t>
      </w:r>
    </w:p>
    <w:p w14:paraId="72D45FE4" w14:textId="77777777" w:rsidR="00437E9B" w:rsidRDefault="00DE3414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CT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02B7666C" w14:textId="669157BE" w:rsidR="003A2EA6" w:rsidRDefault="00776568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CT3#122-e</w:t>
      </w:r>
      <w:r>
        <w:rPr>
          <w:rFonts w:ascii="Arial" w:hAnsi="Arial" w:cs="Arial"/>
          <w:bCs/>
        </w:rPr>
        <w:tab/>
        <w:t>12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- 20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2022</w:t>
      </w:r>
      <w:r>
        <w:rPr>
          <w:rFonts w:ascii="Arial" w:hAnsi="Arial" w:cs="Arial"/>
          <w:bCs/>
        </w:rPr>
        <w:tab/>
        <w:t>E-Meeting</w:t>
      </w:r>
    </w:p>
    <w:p w14:paraId="50E0E04D" w14:textId="1134F35A" w:rsidR="003A2EA6" w:rsidRDefault="003A2EA6" w:rsidP="003A2EA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TSG CT3#123</w:t>
      </w:r>
      <w:r>
        <w:rPr>
          <w:rFonts w:ascii="Arial" w:hAnsi="Arial" w:cs="Arial"/>
          <w:bCs/>
        </w:rPr>
        <w:tab/>
        <w:t>22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- 26</w:t>
      </w:r>
      <w:r w:rsidRPr="00DB03A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2022</w:t>
      </w:r>
      <w:r>
        <w:rPr>
          <w:rFonts w:ascii="Arial" w:hAnsi="Arial" w:cs="Arial"/>
          <w:bCs/>
        </w:rPr>
        <w:tab/>
        <w:t>Goteborg, SE</w:t>
      </w:r>
    </w:p>
    <w:sectPr w:rsidR="003A2E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E578B" w14:textId="77777777" w:rsidR="00C05BC8" w:rsidRDefault="00C05BC8">
      <w:pPr>
        <w:spacing w:after="0"/>
      </w:pPr>
      <w:r>
        <w:separator/>
      </w:r>
    </w:p>
  </w:endnote>
  <w:endnote w:type="continuationSeparator" w:id="0">
    <w:p w14:paraId="3DE56DC2" w14:textId="77777777" w:rsidR="00C05BC8" w:rsidRDefault="00C05B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3EB58B" w14:textId="77777777" w:rsidR="00C05BC8" w:rsidRDefault="00C05BC8">
      <w:pPr>
        <w:spacing w:after="0"/>
      </w:pPr>
      <w:r>
        <w:separator/>
      </w:r>
    </w:p>
  </w:footnote>
  <w:footnote w:type="continuationSeparator" w:id="0">
    <w:p w14:paraId="70FB886E" w14:textId="77777777" w:rsidR="00C05BC8" w:rsidRDefault="00C05B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hybridMultilevel"/>
    <w:tmpl w:val="D8C22E5C"/>
    <w:lvl w:ilvl="0" w:tplc="54022D3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C6D0F77"/>
    <w:multiLevelType w:val="hybridMultilevel"/>
    <w:tmpl w:val="E0DE3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7583139"/>
    <w:multiLevelType w:val="hybridMultilevel"/>
    <w:tmpl w:val="C6BC9146"/>
    <w:lvl w:ilvl="0" w:tplc="E5429C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A57994"/>
    <w:multiLevelType w:val="hybridMultilevel"/>
    <w:tmpl w:val="84FC61B8"/>
    <w:lvl w:ilvl="0" w:tplc="6AE8A460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E4D06D3"/>
    <w:multiLevelType w:val="hybridMultilevel"/>
    <w:tmpl w:val="B850798E"/>
    <w:lvl w:ilvl="0" w:tplc="790073BA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776C3C6F"/>
    <w:multiLevelType w:val="hybridMultilevel"/>
    <w:tmpl w:val="5FB4EE56"/>
    <w:lvl w:ilvl="0" w:tplc="9572ACDC">
      <w:start w:val="1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9"/>
  </w:num>
  <w:num w:numId="8">
    <w:abstractNumId w:val="5"/>
  </w:num>
  <w:num w:numId="9">
    <w:abstractNumId w:val="2"/>
  </w:num>
  <w:num w:numId="1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7E9B"/>
    <w:rsid w:val="000705AA"/>
    <w:rsid w:val="00075E94"/>
    <w:rsid w:val="000A2BC3"/>
    <w:rsid w:val="000B0864"/>
    <w:rsid w:val="000E1559"/>
    <w:rsid w:val="0012572B"/>
    <w:rsid w:val="00152635"/>
    <w:rsid w:val="00152F86"/>
    <w:rsid w:val="00167A87"/>
    <w:rsid w:val="001957E9"/>
    <w:rsid w:val="001E56AF"/>
    <w:rsid w:val="001F5252"/>
    <w:rsid w:val="002473C5"/>
    <w:rsid w:val="002D555A"/>
    <w:rsid w:val="003A2EA6"/>
    <w:rsid w:val="003F6EBC"/>
    <w:rsid w:val="00401AE4"/>
    <w:rsid w:val="00437E9B"/>
    <w:rsid w:val="004622C3"/>
    <w:rsid w:val="004823A3"/>
    <w:rsid w:val="00494BE6"/>
    <w:rsid w:val="004967D0"/>
    <w:rsid w:val="004C3D5B"/>
    <w:rsid w:val="005126E6"/>
    <w:rsid w:val="00513ECB"/>
    <w:rsid w:val="00560875"/>
    <w:rsid w:val="00660D48"/>
    <w:rsid w:val="00660FE6"/>
    <w:rsid w:val="006643E4"/>
    <w:rsid w:val="006E651D"/>
    <w:rsid w:val="007101BD"/>
    <w:rsid w:val="0074347A"/>
    <w:rsid w:val="00776568"/>
    <w:rsid w:val="00837F14"/>
    <w:rsid w:val="008B5794"/>
    <w:rsid w:val="008C7355"/>
    <w:rsid w:val="00955136"/>
    <w:rsid w:val="00980D83"/>
    <w:rsid w:val="009A7D48"/>
    <w:rsid w:val="009B0AAF"/>
    <w:rsid w:val="009D4B8F"/>
    <w:rsid w:val="009E1F0E"/>
    <w:rsid w:val="00A32AAD"/>
    <w:rsid w:val="00A3550D"/>
    <w:rsid w:val="00A9404E"/>
    <w:rsid w:val="00AC1968"/>
    <w:rsid w:val="00AC24BD"/>
    <w:rsid w:val="00AF06DA"/>
    <w:rsid w:val="00AF47D0"/>
    <w:rsid w:val="00B02856"/>
    <w:rsid w:val="00B23475"/>
    <w:rsid w:val="00B325AB"/>
    <w:rsid w:val="00B442F4"/>
    <w:rsid w:val="00B50EB5"/>
    <w:rsid w:val="00B83CCF"/>
    <w:rsid w:val="00BA6A46"/>
    <w:rsid w:val="00C05BC8"/>
    <w:rsid w:val="00C21795"/>
    <w:rsid w:val="00C46321"/>
    <w:rsid w:val="00CC025D"/>
    <w:rsid w:val="00CF5B94"/>
    <w:rsid w:val="00D50020"/>
    <w:rsid w:val="00D62A13"/>
    <w:rsid w:val="00D8049C"/>
    <w:rsid w:val="00D94EDE"/>
    <w:rsid w:val="00DE3414"/>
    <w:rsid w:val="00DF7EC4"/>
    <w:rsid w:val="00E042DC"/>
    <w:rsid w:val="00E04D82"/>
    <w:rsid w:val="00E1580C"/>
    <w:rsid w:val="00E767E4"/>
    <w:rsid w:val="00E9315B"/>
    <w:rsid w:val="00EC27C9"/>
    <w:rsid w:val="00EE31E2"/>
    <w:rsid w:val="00F00E57"/>
    <w:rsid w:val="00F02436"/>
    <w:rsid w:val="00F21367"/>
    <w:rsid w:val="00F315C2"/>
    <w:rsid w:val="00FA71C8"/>
    <w:rsid w:val="00FB25D3"/>
    <w:rsid w:val="00FC4B42"/>
    <w:rsid w:val="00FD7013"/>
    <w:rsid w:val="00FF0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02FE2AC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CN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zh-CN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zh-CN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CN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zh-CN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zh-CN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zh-CN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zh-CN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zh-CN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zh-CN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/>
    </w:rPr>
  </w:style>
  <w:style w:type="character" w:customStyle="1" w:styleId="B1Char">
    <w:name w:val="B1 Char"/>
    <w:link w:val="B1"/>
    <w:locked/>
    <w:rsid w:val="00AC24BD"/>
    <w:rPr>
      <w:lang w:val="en-GB" w:eastAsia="zh-CN"/>
    </w:rPr>
  </w:style>
  <w:style w:type="paragraph" w:styleId="ListParagraph">
    <w:name w:val="List Paragraph"/>
    <w:basedOn w:val="Normal"/>
    <w:uiPriority w:val="34"/>
    <w:qFormat/>
    <w:rsid w:val="00AF06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12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</TotalTime>
  <Pages>1</Pages>
  <Words>184</Words>
  <Characters>1166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1348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44</cp:revision>
  <cp:lastPrinted>2002-04-23T07:10:00Z</cp:lastPrinted>
  <dcterms:created xsi:type="dcterms:W3CDTF">2022-02-24T01:10:00Z</dcterms:created>
  <dcterms:modified xsi:type="dcterms:W3CDTF">2022-04-16T12:51:00Z</dcterms:modified>
</cp:coreProperties>
</file>