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7A4C8" w14:textId="67F775C6" w:rsidR="00550BB8" w:rsidRDefault="00550BB8" w:rsidP="00550BB8">
      <w:pPr>
        <w:pStyle w:val="CRCoverPage"/>
        <w:tabs>
          <w:tab w:val="right" w:pos="9639"/>
        </w:tabs>
        <w:spacing w:after="0"/>
        <w:outlineLvl w:val="0"/>
        <w:rPr>
          <w:b/>
          <w:noProof/>
          <w:sz w:val="24"/>
        </w:rPr>
      </w:pPr>
      <w:bookmarkStart w:id="0" w:name="_Hlk90207978"/>
      <w:r>
        <w:rPr>
          <w:b/>
          <w:noProof/>
          <w:sz w:val="24"/>
        </w:rPr>
        <w:t>3GPP TSG-CT WG3 Meeting #121e</w:t>
      </w:r>
      <w:r>
        <w:rPr>
          <w:b/>
          <w:noProof/>
          <w:sz w:val="24"/>
        </w:rPr>
        <w:tab/>
      </w:r>
      <w:r w:rsidRPr="00550BB8">
        <w:rPr>
          <w:rFonts w:cs="Arial"/>
          <w:b/>
          <w:i/>
          <w:noProof/>
          <w:sz w:val="28"/>
        </w:rPr>
        <w:t>C3-222249</w:t>
      </w:r>
    </w:p>
    <w:p w14:paraId="709E51AE" w14:textId="6C1D54B5" w:rsidR="00746637" w:rsidRDefault="00861F47" w:rsidP="00746637">
      <w:pPr>
        <w:pStyle w:val="CRCoverPage"/>
        <w:outlineLvl w:val="0"/>
        <w:rPr>
          <w:b/>
          <w:noProof/>
          <w:sz w:val="24"/>
        </w:rPr>
      </w:pPr>
      <w:fldSimple w:instr=" DOCPROPERTY  Location  \* MERGEFORMAT ">
        <w:r w:rsidR="00746637">
          <w:rPr>
            <w:b/>
            <w:noProof/>
            <w:sz w:val="24"/>
          </w:rPr>
          <w:t>E-Meeting</w:t>
        </w:r>
      </w:fldSimple>
      <w:r w:rsidR="00746637">
        <w:rPr>
          <w:b/>
          <w:noProof/>
          <w:sz w:val="24"/>
        </w:rPr>
        <w:t xml:space="preserve">, </w:t>
      </w:r>
      <w:fldSimple w:instr=" DOCPROPERTY  StartDate  \* MERGEFORMAT ">
        <w:r w:rsidR="007D3432">
          <w:rPr>
            <w:b/>
            <w:noProof/>
            <w:sz w:val="24"/>
          </w:rPr>
          <w:t>0</w:t>
        </w:r>
        <w:r w:rsidR="005B7FF5">
          <w:rPr>
            <w:b/>
            <w:noProof/>
            <w:sz w:val="24"/>
          </w:rPr>
          <w:t>6</w:t>
        </w:r>
        <w:r w:rsidR="00746637">
          <w:rPr>
            <w:b/>
            <w:noProof/>
            <w:sz w:val="24"/>
          </w:rPr>
          <w:t>th</w:t>
        </w:r>
      </w:fldSimple>
      <w:r w:rsidR="00746637">
        <w:rPr>
          <w:b/>
          <w:noProof/>
          <w:sz w:val="24"/>
        </w:rPr>
        <w:t xml:space="preserve"> – </w:t>
      </w:r>
      <w:fldSimple w:instr=" DOCPROPERTY  EndDate  \* MERGEFORMAT ">
        <w:r w:rsidR="00724EC9">
          <w:rPr>
            <w:b/>
            <w:noProof/>
            <w:sz w:val="24"/>
          </w:rPr>
          <w:t>12</w:t>
        </w:r>
        <w:r w:rsidR="00746637">
          <w:rPr>
            <w:b/>
            <w:noProof/>
            <w:sz w:val="24"/>
          </w:rPr>
          <w:t xml:space="preserve">th </w:t>
        </w:r>
        <w:r w:rsidR="0038440F">
          <w:rPr>
            <w:b/>
            <w:noProof/>
            <w:sz w:val="24"/>
          </w:rPr>
          <w:t>April</w:t>
        </w:r>
        <w:r w:rsidR="00746637">
          <w:rPr>
            <w:b/>
            <w:noProof/>
            <w:sz w:val="24"/>
          </w:rPr>
          <w:t xml:space="preserve"> 2022</w:t>
        </w:r>
      </w:fldSimple>
      <w:r w:rsidR="00746637" w:rsidRPr="0023087D">
        <w:rPr>
          <w:rFonts w:eastAsiaTheme="minorEastAsia" w:cs="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7232AF" w:rsidR="001E41F3" w:rsidRPr="00550BB8" w:rsidRDefault="00861F47" w:rsidP="00550BB8">
            <w:pPr>
              <w:pStyle w:val="CRCoverPage"/>
              <w:spacing w:after="0"/>
              <w:jc w:val="center"/>
              <w:rPr>
                <w:rFonts w:cs="Arial"/>
                <w:b/>
                <w:noProof/>
                <w:sz w:val="28"/>
              </w:rPr>
            </w:pPr>
            <w:r w:rsidRPr="00550BB8">
              <w:rPr>
                <w:rFonts w:cs="Arial"/>
                <w:b/>
                <w:sz w:val="28"/>
              </w:rPr>
              <w:fldChar w:fldCharType="begin"/>
            </w:r>
            <w:r w:rsidRPr="00550BB8">
              <w:rPr>
                <w:rFonts w:cs="Arial"/>
                <w:b/>
                <w:sz w:val="28"/>
              </w:rPr>
              <w:instrText xml:space="preserve"> DOCPROPERTY  Spec#  \* MERGEFORMAT </w:instrText>
            </w:r>
            <w:r w:rsidRPr="00550BB8">
              <w:rPr>
                <w:rFonts w:cs="Arial"/>
                <w:b/>
                <w:sz w:val="28"/>
              </w:rPr>
              <w:fldChar w:fldCharType="separate"/>
            </w:r>
            <w:r w:rsidR="00B03896" w:rsidRPr="00550BB8">
              <w:rPr>
                <w:rFonts w:cs="Arial"/>
                <w:b/>
                <w:noProof/>
                <w:sz w:val="28"/>
              </w:rPr>
              <w:t>29.5</w:t>
            </w:r>
            <w:r w:rsidR="00356C2B" w:rsidRPr="00550BB8">
              <w:rPr>
                <w:rFonts w:cs="Arial"/>
                <w:b/>
                <w:noProof/>
                <w:sz w:val="28"/>
              </w:rPr>
              <w:t>1</w:t>
            </w:r>
            <w:r w:rsidR="00B03896" w:rsidRPr="00550BB8">
              <w:rPr>
                <w:rFonts w:cs="Arial"/>
                <w:b/>
                <w:noProof/>
                <w:sz w:val="28"/>
              </w:rPr>
              <w:t>9</w:t>
            </w:r>
            <w:r w:rsidRPr="00550BB8">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518DF4" w:rsidR="001E41F3" w:rsidRPr="00550BB8" w:rsidRDefault="00550BB8" w:rsidP="00550BB8">
            <w:pPr>
              <w:pStyle w:val="CRCoverPage"/>
              <w:spacing w:after="0"/>
              <w:jc w:val="center"/>
              <w:rPr>
                <w:rFonts w:cs="Arial"/>
                <w:b/>
                <w:noProof/>
                <w:sz w:val="28"/>
              </w:rPr>
            </w:pPr>
            <w:r w:rsidRPr="00550BB8">
              <w:rPr>
                <w:rFonts w:cs="Arial"/>
                <w:b/>
                <w:sz w:val="28"/>
              </w:rPr>
              <w:t>0328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800A71" w:rsidR="001E41F3" w:rsidRPr="00550BB8" w:rsidRDefault="00550BB8" w:rsidP="00550BB8">
            <w:pPr>
              <w:pStyle w:val="CRCoverPage"/>
              <w:spacing w:after="0"/>
              <w:jc w:val="center"/>
              <w:rPr>
                <w:rFonts w:cs="Arial"/>
                <w:b/>
                <w:noProof/>
                <w:sz w:val="28"/>
              </w:rPr>
            </w:pPr>
            <w:r w:rsidRPr="00550BB8">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1108F" w:rsidR="001E41F3" w:rsidRPr="00550BB8" w:rsidRDefault="00861F47" w:rsidP="00550BB8">
            <w:pPr>
              <w:pStyle w:val="CRCoverPage"/>
              <w:spacing w:after="0"/>
              <w:jc w:val="center"/>
              <w:rPr>
                <w:rFonts w:cs="Arial"/>
                <w:b/>
                <w:noProof/>
                <w:sz w:val="28"/>
              </w:rPr>
            </w:pPr>
            <w:r w:rsidRPr="00550BB8">
              <w:rPr>
                <w:rFonts w:cs="Arial"/>
                <w:b/>
                <w:sz w:val="28"/>
              </w:rPr>
              <w:fldChar w:fldCharType="begin"/>
            </w:r>
            <w:r w:rsidRPr="00550BB8">
              <w:rPr>
                <w:rFonts w:cs="Arial"/>
                <w:b/>
                <w:sz w:val="28"/>
              </w:rPr>
              <w:instrText xml:space="preserve"> DOCPROPERTY  Version  \* MERGEFORMAT </w:instrText>
            </w:r>
            <w:r w:rsidRPr="00550BB8">
              <w:rPr>
                <w:rFonts w:cs="Arial"/>
                <w:b/>
                <w:sz w:val="28"/>
              </w:rPr>
              <w:fldChar w:fldCharType="separate"/>
            </w:r>
            <w:r w:rsidR="00B03896" w:rsidRPr="00550BB8">
              <w:rPr>
                <w:rFonts w:cs="Arial"/>
                <w:b/>
                <w:noProof/>
                <w:sz w:val="28"/>
              </w:rPr>
              <w:t>17.</w:t>
            </w:r>
            <w:r w:rsidR="00356C2B" w:rsidRPr="00550BB8">
              <w:rPr>
                <w:rFonts w:cs="Arial"/>
                <w:b/>
                <w:noProof/>
                <w:sz w:val="28"/>
              </w:rPr>
              <w:t>6</w:t>
            </w:r>
            <w:r w:rsidR="00B03896" w:rsidRPr="00550BB8">
              <w:rPr>
                <w:rFonts w:cs="Arial"/>
                <w:b/>
                <w:noProof/>
                <w:sz w:val="28"/>
              </w:rPr>
              <w:t>.0</w:t>
            </w:r>
            <w:r w:rsidRPr="00550BB8">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92E37B" w:rsidR="001E41F3" w:rsidRDefault="00231E53" w:rsidP="00B03896">
            <w:pPr>
              <w:pStyle w:val="CRCoverPage"/>
              <w:spacing w:after="0"/>
              <w:rPr>
                <w:noProof/>
              </w:rPr>
            </w:pPr>
            <w:r>
              <w:rPr>
                <w:noProof/>
              </w:rPr>
              <w:t>Correction of supported features for Edge Computing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861F47">
            <w:pPr>
              <w:pStyle w:val="CRCoverPage"/>
              <w:spacing w:after="0"/>
              <w:ind w:left="100"/>
              <w:rPr>
                <w:noProof/>
              </w:rPr>
            </w:pPr>
            <w:fldSimple w:instr=" DOCPROPERTY  SourceIfWg  \* MERGEFORMAT ">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98459" w:rsidR="001E41F3" w:rsidRDefault="00861F47">
            <w:pPr>
              <w:pStyle w:val="CRCoverPage"/>
              <w:spacing w:after="0"/>
              <w:ind w:left="100"/>
              <w:rPr>
                <w:noProof/>
              </w:rPr>
            </w:pPr>
            <w:fldSimple w:instr=" DOCPROPERTY  RelatedWis  \* MERGEFORMAT ">
              <w:r w:rsidR="00B03896">
                <w:rPr>
                  <w:noProof/>
                </w:rPr>
                <w:t>e</w:t>
              </w:r>
              <w:r w:rsidR="00356C2B">
                <w:rPr>
                  <w:noProof/>
                </w:rPr>
                <w:t>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3AD8E2" w:rsidR="001E41F3" w:rsidRDefault="00861F47">
            <w:pPr>
              <w:pStyle w:val="CRCoverPage"/>
              <w:spacing w:after="0"/>
              <w:ind w:left="100"/>
              <w:rPr>
                <w:noProof/>
              </w:rPr>
            </w:pPr>
            <w:fldSimple w:instr=" DOCPROPERTY  ResDate  \* MERGEFORMAT ">
              <w:r w:rsidR="00B03896">
                <w:rPr>
                  <w:noProof/>
                </w:rPr>
                <w:t>202</w:t>
              </w:r>
              <w:r w:rsidR="00C4264A">
                <w:rPr>
                  <w:noProof/>
                </w:rPr>
                <w:t>2</w:t>
              </w:r>
              <w:r w:rsidR="00B03896">
                <w:rPr>
                  <w:noProof/>
                </w:rPr>
                <w:t>-</w:t>
              </w:r>
              <w:r w:rsidR="005400EF">
                <w:rPr>
                  <w:noProof/>
                </w:rPr>
                <w:t>0</w:t>
              </w:r>
              <w:r w:rsidR="00724EC9">
                <w:rPr>
                  <w:noProof/>
                </w:rPr>
                <w:t>3</w:t>
              </w:r>
              <w:r w:rsidR="00B03896">
                <w:rPr>
                  <w:noProof/>
                </w:rPr>
                <w:t>-</w:t>
              </w:r>
              <w:r w:rsidR="00860F2B">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D5E74C" w:rsidR="001E41F3" w:rsidRDefault="00356C2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CBBED" w:rsidR="001E41F3" w:rsidRDefault="00861F47">
            <w:pPr>
              <w:pStyle w:val="CRCoverPage"/>
              <w:spacing w:after="0"/>
              <w:ind w:left="100"/>
              <w:rPr>
                <w:noProof/>
              </w:rPr>
            </w:pPr>
            <w:fldSimple w:instr=" DOCPROPERTY  Release  \* MERGEFORMAT ">
              <w:r w:rsidR="00B0389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45DFA0" w:rsidR="00D62EEB" w:rsidRDefault="00356C2B" w:rsidP="00444336">
            <w:pPr>
              <w:pStyle w:val="CRCoverPage"/>
              <w:spacing w:after="0"/>
              <w:ind w:left="100"/>
              <w:rPr>
                <w:noProof/>
              </w:rPr>
            </w:pPr>
            <w:r>
              <w:rPr>
                <w:noProof/>
              </w:rPr>
              <w:t>In the last CT3 meeting CRs were agreed for the different Technical Specifications in order to split EnEDGE feature into more granular features. However there were missing references to the old feature that were not considered.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CC70A1" w:rsidR="001E41F3" w:rsidRDefault="005B1BE5" w:rsidP="00A47F07">
            <w:pPr>
              <w:pStyle w:val="CRCoverPage"/>
              <w:spacing w:after="0"/>
              <w:ind w:left="100"/>
              <w:rPr>
                <w:noProof/>
              </w:rPr>
            </w:pPr>
            <w:r>
              <w:rPr>
                <w:noProof/>
              </w:rPr>
              <w:t xml:space="preserve">This CR </w:t>
            </w:r>
            <w:r w:rsidR="00356C2B">
              <w:rPr>
                <w:noProof/>
              </w:rPr>
              <w:t>replaces EnEDGE feature by the corresponding applicable feature within Edge Computing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F88FD4" w:rsidR="001E41F3" w:rsidRDefault="00486632">
            <w:pPr>
              <w:pStyle w:val="CRCoverPage"/>
              <w:spacing w:after="0"/>
              <w:ind w:left="100"/>
              <w:rPr>
                <w:noProof/>
              </w:rPr>
            </w:pPr>
            <w:r w:rsidRPr="00486632">
              <w:rPr>
                <w:noProof/>
              </w:rPr>
              <w:t xml:space="preserve">Misalignment </w:t>
            </w:r>
            <w:r w:rsidR="00356C2B">
              <w:rPr>
                <w:noProof/>
              </w:rPr>
              <w:t>between the different specification</w:t>
            </w:r>
            <w:r w:rsidR="003260CE">
              <w:rPr>
                <w:noProof/>
              </w:rPr>
              <w:t>s</w:t>
            </w:r>
            <w:r w:rsidR="00356C2B">
              <w:rPr>
                <w:noProof/>
              </w:rPr>
              <w:t>. Wrong division of functionality will bring to misuse of the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35D1F1" w:rsidR="001E41F3" w:rsidRDefault="00356C2B">
            <w:pPr>
              <w:pStyle w:val="CRCoverPage"/>
              <w:spacing w:after="0"/>
              <w:ind w:left="100"/>
              <w:rPr>
                <w:noProof/>
              </w:rPr>
            </w:pPr>
            <w:r>
              <w:rPr>
                <w:noProof/>
              </w:rPr>
              <w:t>6.4.2.2; 6.4.2.3.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FEEF0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250AD4" w:rsidR="001E41F3" w:rsidRDefault="007B68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1A536A" w:rsidR="001E41F3" w:rsidRDefault="007B68F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427E1A" w:rsidR="0027012B" w:rsidRDefault="00C2577C" w:rsidP="005C0909">
            <w:pPr>
              <w:pStyle w:val="CRCoverPage"/>
              <w:spacing w:after="0"/>
              <w:ind w:left="100"/>
              <w:rPr>
                <w:noProof/>
              </w:rPr>
            </w:pPr>
            <w:r>
              <w:rPr>
                <w:noProof/>
              </w:rPr>
              <w:t xml:space="preserve">This CR </w:t>
            </w:r>
            <w:r w:rsidR="00356C2B">
              <w:rPr>
                <w:noProof/>
              </w:rPr>
              <w:t>does not have any impact in the OpenAPI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87B2617" w14:textId="77777777" w:rsidR="00356C2B" w:rsidRDefault="00356C2B" w:rsidP="00356C2B">
      <w:pPr>
        <w:pStyle w:val="Heading4"/>
      </w:pPr>
      <w:bookmarkStart w:id="2" w:name="_Toc28012803"/>
      <w:bookmarkStart w:id="3" w:name="_Toc36039090"/>
      <w:bookmarkStart w:id="4" w:name="_Toc44688506"/>
      <w:bookmarkStart w:id="5" w:name="_Toc45133922"/>
      <w:bookmarkStart w:id="6" w:name="_Toc49931602"/>
      <w:bookmarkStart w:id="7" w:name="_Toc51762860"/>
      <w:bookmarkStart w:id="8" w:name="_Toc58848496"/>
      <w:bookmarkStart w:id="9" w:name="_Toc59017534"/>
      <w:bookmarkStart w:id="10" w:name="_Toc66279523"/>
      <w:bookmarkStart w:id="11" w:name="_Toc68168545"/>
      <w:bookmarkStart w:id="12" w:name="_Toc83233010"/>
      <w:bookmarkStart w:id="13" w:name="_Toc85549988"/>
      <w:bookmarkStart w:id="14" w:name="_Toc90655470"/>
      <w:bookmarkStart w:id="15" w:name="_Toc97130573"/>
      <w:r>
        <w:lastRenderedPageBreak/>
        <w:t>6.4.2.2</w:t>
      </w:r>
      <w:r>
        <w:tab/>
        <w:t xml:space="preserve">Type </w:t>
      </w:r>
      <w:r>
        <w:rPr>
          <w:rFonts w:eastAsia="DengXian"/>
        </w:rPr>
        <w:t>TrafficInfluData</w:t>
      </w:r>
      <w:bookmarkEnd w:id="2"/>
      <w:bookmarkEnd w:id="3"/>
      <w:bookmarkEnd w:id="4"/>
      <w:bookmarkEnd w:id="5"/>
      <w:bookmarkEnd w:id="6"/>
      <w:bookmarkEnd w:id="7"/>
      <w:bookmarkEnd w:id="8"/>
      <w:bookmarkEnd w:id="9"/>
      <w:bookmarkEnd w:id="10"/>
      <w:bookmarkEnd w:id="11"/>
      <w:bookmarkEnd w:id="12"/>
      <w:bookmarkEnd w:id="13"/>
      <w:bookmarkEnd w:id="14"/>
      <w:bookmarkEnd w:id="15"/>
    </w:p>
    <w:p w14:paraId="47710DE8" w14:textId="77777777" w:rsidR="00356C2B" w:rsidRDefault="00356C2B" w:rsidP="00356C2B">
      <w:pPr>
        <w:pStyle w:val="TH"/>
      </w:pPr>
      <w:r>
        <w:t>Table 6.4.2.2-1: Definition of type TrafficInfluData</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356C2B" w14:paraId="2241FA1F" w14:textId="77777777" w:rsidTr="00356C2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72F570B" w14:textId="77777777" w:rsidR="00356C2B" w:rsidRDefault="00356C2B">
            <w:pPr>
              <w:keepNext/>
              <w:keepLines/>
              <w:spacing w:after="0"/>
              <w:jc w:val="center"/>
              <w:rPr>
                <w:rFonts w:ascii="Arial" w:eastAsia="DengXian" w:hAnsi="Arial"/>
                <w:b/>
                <w:sz w:val="18"/>
              </w:rPr>
            </w:pPr>
            <w:r>
              <w:rPr>
                <w:rFonts w:ascii="Arial" w:eastAsia="DengXian" w:hAnsi="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E2B3210" w14:textId="77777777" w:rsidR="00356C2B" w:rsidRDefault="00356C2B">
            <w:pPr>
              <w:keepNext/>
              <w:keepLines/>
              <w:spacing w:after="0"/>
              <w:jc w:val="center"/>
              <w:rPr>
                <w:rFonts w:ascii="Arial" w:eastAsia="DengXian" w:hAnsi="Arial"/>
                <w:b/>
                <w:sz w:val="18"/>
              </w:rPr>
            </w:pPr>
            <w:r>
              <w:rPr>
                <w:rFonts w:ascii="Arial" w:eastAsia="DengXian" w:hAnsi="Arial"/>
                <w:b/>
                <w:sz w:val="18"/>
              </w:rPr>
              <w:t>Data type</w:t>
            </w:r>
          </w:p>
        </w:tc>
        <w:tc>
          <w:tcPr>
            <w:tcW w:w="403" w:type="dxa"/>
            <w:tcBorders>
              <w:top w:val="single" w:sz="4" w:space="0" w:color="auto"/>
              <w:left w:val="single" w:sz="4" w:space="0" w:color="auto"/>
              <w:bottom w:val="single" w:sz="4" w:space="0" w:color="auto"/>
              <w:right w:val="single" w:sz="4" w:space="0" w:color="auto"/>
            </w:tcBorders>
            <w:shd w:val="clear" w:color="auto" w:fill="C0C0C0"/>
            <w:hideMark/>
          </w:tcPr>
          <w:p w14:paraId="6A2C6D52" w14:textId="77777777" w:rsidR="00356C2B" w:rsidRDefault="00356C2B">
            <w:pPr>
              <w:keepNext/>
              <w:keepLines/>
              <w:spacing w:after="0"/>
              <w:jc w:val="center"/>
              <w:rPr>
                <w:rFonts w:ascii="Arial" w:eastAsia="DengXian" w:hAnsi="Arial"/>
                <w:b/>
                <w:sz w:val="18"/>
              </w:rPr>
            </w:pPr>
            <w:r>
              <w:rPr>
                <w:rFonts w:ascii="Arial" w:eastAsia="DengXia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6AD701" w14:textId="77777777" w:rsidR="00356C2B" w:rsidRDefault="00356C2B">
            <w:pPr>
              <w:keepNext/>
              <w:keepLines/>
              <w:spacing w:after="0"/>
              <w:rPr>
                <w:rFonts w:ascii="Arial" w:eastAsia="DengXian" w:hAnsi="Arial"/>
                <w:b/>
                <w:sz w:val="18"/>
              </w:rPr>
            </w:pPr>
            <w:r>
              <w:rPr>
                <w:rFonts w:ascii="Arial" w:eastAsia="DengXian" w:hAnsi="Arial"/>
                <w:b/>
                <w:sz w:val="18"/>
              </w:rPr>
              <w:t>Cardinality</w:t>
            </w:r>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14:paraId="2EC710A4" w14:textId="77777777" w:rsidR="00356C2B" w:rsidRDefault="00356C2B">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hideMark/>
          </w:tcPr>
          <w:p w14:paraId="25D61DCD" w14:textId="77777777" w:rsidR="00356C2B" w:rsidRDefault="00356C2B">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356C2B" w:rsidRPr="00356C2B" w14:paraId="23A9DE09" w14:textId="77777777" w:rsidTr="00356C2B">
        <w:trPr>
          <w:jc w:val="center"/>
        </w:trPr>
        <w:tc>
          <w:tcPr>
            <w:tcW w:w="1843" w:type="dxa"/>
            <w:tcBorders>
              <w:top w:val="single" w:sz="4" w:space="0" w:color="auto"/>
              <w:left w:val="single" w:sz="4" w:space="0" w:color="auto"/>
              <w:bottom w:val="single" w:sz="4" w:space="0" w:color="auto"/>
              <w:right w:val="single" w:sz="4" w:space="0" w:color="auto"/>
            </w:tcBorders>
            <w:hideMark/>
          </w:tcPr>
          <w:p w14:paraId="58253706"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upPathChgNotifCorreId</w:t>
            </w:r>
          </w:p>
        </w:tc>
        <w:tc>
          <w:tcPr>
            <w:tcW w:w="1701" w:type="dxa"/>
            <w:tcBorders>
              <w:top w:val="single" w:sz="4" w:space="0" w:color="auto"/>
              <w:left w:val="single" w:sz="4" w:space="0" w:color="auto"/>
              <w:bottom w:val="single" w:sz="4" w:space="0" w:color="auto"/>
              <w:right w:val="single" w:sz="4" w:space="0" w:color="auto"/>
            </w:tcBorders>
            <w:hideMark/>
          </w:tcPr>
          <w:p w14:paraId="26BCD120"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hideMark/>
          </w:tcPr>
          <w:p w14:paraId="34AF7A57" w14:textId="77777777" w:rsidR="00356C2B" w:rsidRDefault="00356C2B">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AF51A8B"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hideMark/>
          </w:tcPr>
          <w:p w14:paraId="38083684" w14:textId="77777777" w:rsidR="00356C2B" w:rsidRDefault="00356C2B">
            <w:pPr>
              <w:pStyle w:val="TAL"/>
              <w:rPr>
                <w:lang w:eastAsia="zh-CN"/>
              </w:rPr>
            </w:pPr>
            <w:r>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Borders>
              <w:top w:val="single" w:sz="4" w:space="0" w:color="auto"/>
              <w:left w:val="single" w:sz="4" w:space="0" w:color="auto"/>
              <w:bottom w:val="single" w:sz="4" w:space="0" w:color="auto"/>
              <w:right w:val="single" w:sz="4" w:space="0" w:color="auto"/>
            </w:tcBorders>
          </w:tcPr>
          <w:p w14:paraId="2E202EA3" w14:textId="77777777" w:rsidR="00356C2B" w:rsidRDefault="00356C2B">
            <w:pPr>
              <w:keepNext/>
              <w:keepLines/>
              <w:spacing w:after="0"/>
              <w:rPr>
                <w:rFonts w:ascii="Arial" w:eastAsia="DengXian" w:hAnsi="Arial" w:cs="Arial"/>
                <w:sz w:val="18"/>
                <w:szCs w:val="18"/>
              </w:rPr>
            </w:pPr>
          </w:p>
        </w:tc>
      </w:tr>
      <w:tr w:rsidR="00356C2B" w:rsidRPr="00356C2B" w14:paraId="510487B1" w14:textId="77777777" w:rsidTr="00356C2B">
        <w:trPr>
          <w:jc w:val="center"/>
        </w:trPr>
        <w:tc>
          <w:tcPr>
            <w:tcW w:w="1843" w:type="dxa"/>
            <w:tcBorders>
              <w:top w:val="single" w:sz="4" w:space="0" w:color="auto"/>
              <w:left w:val="single" w:sz="4" w:space="0" w:color="auto"/>
              <w:bottom w:val="single" w:sz="4" w:space="0" w:color="auto"/>
              <w:right w:val="single" w:sz="4" w:space="0" w:color="auto"/>
            </w:tcBorders>
            <w:hideMark/>
          </w:tcPr>
          <w:p w14:paraId="46B7C94C"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appReloInd</w:t>
            </w:r>
          </w:p>
        </w:tc>
        <w:tc>
          <w:tcPr>
            <w:tcW w:w="1701" w:type="dxa"/>
            <w:tcBorders>
              <w:top w:val="single" w:sz="4" w:space="0" w:color="auto"/>
              <w:left w:val="single" w:sz="4" w:space="0" w:color="auto"/>
              <w:bottom w:val="single" w:sz="4" w:space="0" w:color="auto"/>
              <w:right w:val="single" w:sz="4" w:space="0" w:color="auto"/>
            </w:tcBorders>
            <w:hideMark/>
          </w:tcPr>
          <w:p w14:paraId="13B25422"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03" w:type="dxa"/>
            <w:tcBorders>
              <w:top w:val="single" w:sz="4" w:space="0" w:color="auto"/>
              <w:left w:val="single" w:sz="4" w:space="0" w:color="auto"/>
              <w:bottom w:val="single" w:sz="4" w:space="0" w:color="auto"/>
              <w:right w:val="single" w:sz="4" w:space="0" w:color="auto"/>
            </w:tcBorders>
            <w:hideMark/>
          </w:tcPr>
          <w:p w14:paraId="3B5268EE" w14:textId="77777777" w:rsidR="00356C2B" w:rsidRDefault="00356C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3903E5D"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hideMark/>
          </w:tcPr>
          <w:p w14:paraId="2FB54FB3" w14:textId="77777777" w:rsidR="00356C2B" w:rsidRDefault="00356C2B">
            <w:pPr>
              <w:pStyle w:val="TAL"/>
              <w:rPr>
                <w:lang w:eastAsia="zh-CN"/>
              </w:rPr>
            </w:pPr>
            <w:r>
              <w:rPr>
                <w:lang w:eastAsia="zh-CN"/>
              </w:rPr>
              <w:t>Identifies whether an application can be relocated once a location of the application has been selected.</w:t>
            </w:r>
          </w:p>
          <w:p w14:paraId="59BF5EAB" w14:textId="77777777" w:rsidR="00356C2B" w:rsidRDefault="00356C2B">
            <w:pPr>
              <w:pStyle w:val="TAL"/>
              <w:rPr>
                <w:lang w:eastAsia="zh-CN"/>
              </w:rPr>
            </w:pPr>
            <w:r>
              <w:rPr>
                <w:lang w:eastAsia="zh-CN"/>
              </w:rPr>
              <w:t>True: the application cannot be relocated;</w:t>
            </w:r>
          </w:p>
          <w:p w14:paraId="1D9F9B64" w14:textId="77777777" w:rsidR="00356C2B" w:rsidRDefault="00356C2B">
            <w:pPr>
              <w:pStyle w:val="TAL"/>
              <w:rPr>
                <w:rFonts w:eastAsia="DengXian"/>
              </w:rPr>
            </w:pPr>
            <w:r>
              <w:rPr>
                <w:lang w:eastAsia="zh-CN"/>
              </w:rPr>
              <w:t>False (default): the application can be relocated.</w:t>
            </w:r>
          </w:p>
        </w:tc>
        <w:tc>
          <w:tcPr>
            <w:tcW w:w="1272" w:type="dxa"/>
            <w:tcBorders>
              <w:top w:val="single" w:sz="4" w:space="0" w:color="auto"/>
              <w:left w:val="single" w:sz="4" w:space="0" w:color="auto"/>
              <w:bottom w:val="single" w:sz="4" w:space="0" w:color="auto"/>
              <w:right w:val="single" w:sz="4" w:space="0" w:color="auto"/>
            </w:tcBorders>
          </w:tcPr>
          <w:p w14:paraId="0F1919EE" w14:textId="77777777" w:rsidR="00356C2B" w:rsidRDefault="00356C2B">
            <w:pPr>
              <w:keepNext/>
              <w:keepLines/>
              <w:spacing w:after="0"/>
              <w:rPr>
                <w:rFonts w:ascii="Arial" w:eastAsia="DengXian" w:hAnsi="Arial" w:cs="Arial"/>
                <w:sz w:val="18"/>
                <w:szCs w:val="18"/>
              </w:rPr>
            </w:pPr>
          </w:p>
        </w:tc>
      </w:tr>
      <w:tr w:rsidR="00356C2B" w:rsidRPr="00356C2B" w14:paraId="0EB35AEF" w14:textId="77777777" w:rsidTr="00356C2B">
        <w:trPr>
          <w:jc w:val="center"/>
        </w:trPr>
        <w:tc>
          <w:tcPr>
            <w:tcW w:w="1843" w:type="dxa"/>
            <w:tcBorders>
              <w:top w:val="single" w:sz="4" w:space="0" w:color="auto"/>
              <w:left w:val="single" w:sz="4" w:space="0" w:color="auto"/>
              <w:bottom w:val="single" w:sz="4" w:space="0" w:color="auto"/>
              <w:right w:val="single" w:sz="4" w:space="0" w:color="auto"/>
            </w:tcBorders>
            <w:hideMark/>
          </w:tcPr>
          <w:p w14:paraId="35D66F09"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afAppId</w:t>
            </w:r>
          </w:p>
        </w:tc>
        <w:tc>
          <w:tcPr>
            <w:tcW w:w="1701" w:type="dxa"/>
            <w:tcBorders>
              <w:top w:val="single" w:sz="4" w:space="0" w:color="auto"/>
              <w:left w:val="single" w:sz="4" w:space="0" w:color="auto"/>
              <w:bottom w:val="single" w:sz="4" w:space="0" w:color="auto"/>
              <w:right w:val="single" w:sz="4" w:space="0" w:color="auto"/>
            </w:tcBorders>
            <w:hideMark/>
          </w:tcPr>
          <w:p w14:paraId="7E6E8F06"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hideMark/>
          </w:tcPr>
          <w:p w14:paraId="7271C274" w14:textId="77777777" w:rsidR="00356C2B" w:rsidRDefault="00356C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13DBDED"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hideMark/>
          </w:tcPr>
          <w:p w14:paraId="08ABE23A" w14:textId="77777777" w:rsidR="00356C2B" w:rsidRDefault="00356C2B">
            <w:pPr>
              <w:pStyle w:val="TAL"/>
              <w:rPr>
                <w:rFonts w:cs="Arial"/>
                <w:szCs w:val="18"/>
                <w:lang w:eastAsia="zh-CN"/>
              </w:rPr>
            </w:pPr>
            <w:r>
              <w:rPr>
                <w:rFonts w:cs="Arial"/>
                <w:szCs w:val="18"/>
                <w:lang w:eastAsia="zh-CN"/>
              </w:rPr>
              <w:t>Identifies an application.</w:t>
            </w:r>
          </w:p>
          <w:p w14:paraId="4512763B" w14:textId="77777777" w:rsidR="00356C2B" w:rsidRDefault="00356C2B">
            <w:pPr>
              <w:pStyle w:val="TAL"/>
              <w:rPr>
                <w:rFonts w:cs="Arial"/>
                <w:szCs w:val="18"/>
                <w:lang w:eastAsia="zh-CN"/>
              </w:rPr>
            </w:pPr>
            <w:r>
              <w:rPr>
                <w:rFonts w:cs="Arial"/>
                <w:szCs w:val="18"/>
                <w:lang w:eastAsia="zh-CN"/>
              </w:rPr>
              <w:t>(NOTE 1) (NOTE 3)</w:t>
            </w:r>
          </w:p>
        </w:tc>
        <w:tc>
          <w:tcPr>
            <w:tcW w:w="1272" w:type="dxa"/>
            <w:tcBorders>
              <w:top w:val="single" w:sz="4" w:space="0" w:color="auto"/>
              <w:left w:val="single" w:sz="4" w:space="0" w:color="auto"/>
              <w:bottom w:val="single" w:sz="4" w:space="0" w:color="auto"/>
              <w:right w:val="single" w:sz="4" w:space="0" w:color="auto"/>
            </w:tcBorders>
          </w:tcPr>
          <w:p w14:paraId="704E80E2" w14:textId="77777777" w:rsidR="00356C2B" w:rsidRDefault="00356C2B">
            <w:pPr>
              <w:keepNext/>
              <w:keepLines/>
              <w:spacing w:after="0"/>
              <w:rPr>
                <w:rFonts w:ascii="Arial" w:eastAsia="DengXian" w:hAnsi="Arial" w:cs="Arial"/>
                <w:sz w:val="18"/>
                <w:szCs w:val="18"/>
              </w:rPr>
            </w:pPr>
          </w:p>
        </w:tc>
      </w:tr>
      <w:tr w:rsidR="00356C2B" w14:paraId="522916B9" w14:textId="77777777" w:rsidTr="00356C2B">
        <w:trPr>
          <w:jc w:val="center"/>
        </w:trPr>
        <w:tc>
          <w:tcPr>
            <w:tcW w:w="1843" w:type="dxa"/>
            <w:tcBorders>
              <w:top w:val="single" w:sz="4" w:space="0" w:color="auto"/>
              <w:left w:val="single" w:sz="4" w:space="0" w:color="auto"/>
              <w:bottom w:val="single" w:sz="4" w:space="0" w:color="auto"/>
              <w:right w:val="single" w:sz="4" w:space="0" w:color="auto"/>
            </w:tcBorders>
            <w:hideMark/>
          </w:tcPr>
          <w:p w14:paraId="11B44DFB"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dnn</w:t>
            </w:r>
          </w:p>
        </w:tc>
        <w:tc>
          <w:tcPr>
            <w:tcW w:w="1701" w:type="dxa"/>
            <w:tcBorders>
              <w:top w:val="single" w:sz="4" w:space="0" w:color="auto"/>
              <w:left w:val="single" w:sz="4" w:space="0" w:color="auto"/>
              <w:bottom w:val="single" w:sz="4" w:space="0" w:color="auto"/>
              <w:right w:val="single" w:sz="4" w:space="0" w:color="auto"/>
            </w:tcBorders>
            <w:hideMark/>
          </w:tcPr>
          <w:p w14:paraId="4D2050C7"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Dnn</w:t>
            </w:r>
          </w:p>
        </w:tc>
        <w:tc>
          <w:tcPr>
            <w:tcW w:w="403" w:type="dxa"/>
            <w:tcBorders>
              <w:top w:val="single" w:sz="4" w:space="0" w:color="auto"/>
              <w:left w:val="single" w:sz="4" w:space="0" w:color="auto"/>
              <w:bottom w:val="single" w:sz="4" w:space="0" w:color="auto"/>
              <w:right w:val="single" w:sz="4" w:space="0" w:color="auto"/>
            </w:tcBorders>
            <w:hideMark/>
          </w:tcPr>
          <w:p w14:paraId="6BC7BDC7" w14:textId="77777777" w:rsidR="00356C2B" w:rsidRDefault="00356C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8C8732D"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hideMark/>
          </w:tcPr>
          <w:p w14:paraId="6CF77729" w14:textId="77777777" w:rsidR="00356C2B" w:rsidRDefault="00356C2B">
            <w:pPr>
              <w:pStyle w:val="TAL"/>
              <w:rPr>
                <w:lang w:eastAsia="zh-CN"/>
              </w:rPr>
            </w:pPr>
            <w:r>
              <w:t>Identifies a DNN</w:t>
            </w:r>
          </w:p>
        </w:tc>
        <w:tc>
          <w:tcPr>
            <w:tcW w:w="1272" w:type="dxa"/>
            <w:tcBorders>
              <w:top w:val="single" w:sz="4" w:space="0" w:color="auto"/>
              <w:left w:val="single" w:sz="4" w:space="0" w:color="auto"/>
              <w:bottom w:val="single" w:sz="4" w:space="0" w:color="auto"/>
              <w:right w:val="single" w:sz="4" w:space="0" w:color="auto"/>
            </w:tcBorders>
          </w:tcPr>
          <w:p w14:paraId="6CA35CB9" w14:textId="77777777" w:rsidR="00356C2B" w:rsidRDefault="00356C2B">
            <w:pPr>
              <w:keepNext/>
              <w:keepLines/>
              <w:spacing w:after="0"/>
              <w:rPr>
                <w:rFonts w:ascii="Arial" w:eastAsia="DengXian" w:hAnsi="Arial" w:cs="Arial"/>
                <w:sz w:val="18"/>
                <w:szCs w:val="18"/>
              </w:rPr>
            </w:pPr>
          </w:p>
        </w:tc>
      </w:tr>
      <w:tr w:rsidR="00356C2B" w:rsidRPr="00356C2B" w14:paraId="1C3309E7" w14:textId="77777777" w:rsidTr="00356C2B">
        <w:trPr>
          <w:jc w:val="center"/>
        </w:trPr>
        <w:tc>
          <w:tcPr>
            <w:tcW w:w="1843" w:type="dxa"/>
            <w:tcBorders>
              <w:top w:val="single" w:sz="4" w:space="0" w:color="auto"/>
              <w:left w:val="single" w:sz="4" w:space="0" w:color="auto"/>
              <w:bottom w:val="single" w:sz="4" w:space="0" w:color="auto"/>
              <w:right w:val="single" w:sz="4" w:space="0" w:color="auto"/>
            </w:tcBorders>
            <w:hideMark/>
          </w:tcPr>
          <w:p w14:paraId="0D59983E"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ethTrafficFilters</w:t>
            </w:r>
          </w:p>
        </w:tc>
        <w:tc>
          <w:tcPr>
            <w:tcW w:w="1701" w:type="dxa"/>
            <w:tcBorders>
              <w:top w:val="single" w:sz="4" w:space="0" w:color="auto"/>
              <w:left w:val="single" w:sz="4" w:space="0" w:color="auto"/>
              <w:bottom w:val="single" w:sz="4" w:space="0" w:color="auto"/>
              <w:right w:val="single" w:sz="4" w:space="0" w:color="auto"/>
            </w:tcBorders>
            <w:hideMark/>
          </w:tcPr>
          <w:p w14:paraId="41323E9E"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array(EthFlowDescription)</w:t>
            </w:r>
          </w:p>
        </w:tc>
        <w:tc>
          <w:tcPr>
            <w:tcW w:w="403" w:type="dxa"/>
            <w:tcBorders>
              <w:top w:val="single" w:sz="4" w:space="0" w:color="auto"/>
              <w:left w:val="single" w:sz="4" w:space="0" w:color="auto"/>
              <w:bottom w:val="single" w:sz="4" w:space="0" w:color="auto"/>
              <w:right w:val="single" w:sz="4" w:space="0" w:color="auto"/>
            </w:tcBorders>
            <w:hideMark/>
          </w:tcPr>
          <w:p w14:paraId="3F9900CD" w14:textId="77777777" w:rsidR="00356C2B" w:rsidRDefault="00356C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BC0844C"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hideMark/>
          </w:tcPr>
          <w:p w14:paraId="53A050EB" w14:textId="77777777" w:rsidR="00356C2B" w:rsidRDefault="00356C2B">
            <w:pPr>
              <w:pStyle w:val="TAL"/>
              <w:rPr>
                <w:rFonts w:cs="Arial"/>
                <w:szCs w:val="18"/>
                <w:lang w:eastAsia="zh-CN"/>
              </w:rPr>
            </w:pPr>
            <w:r>
              <w:rPr>
                <w:rFonts w:cs="Arial"/>
                <w:szCs w:val="18"/>
                <w:lang w:eastAsia="zh-CN"/>
              </w:rPr>
              <w:t>Identifies Ethernet packet filters.</w:t>
            </w:r>
          </w:p>
          <w:p w14:paraId="484D2435" w14:textId="77777777" w:rsidR="00356C2B" w:rsidRDefault="00356C2B">
            <w:pPr>
              <w:pStyle w:val="TAL"/>
              <w:rPr>
                <w:rFonts w:cs="Arial"/>
                <w:szCs w:val="18"/>
                <w:lang w:eastAsia="zh-CN"/>
              </w:rPr>
            </w:pPr>
            <w:r>
              <w:rPr>
                <w:rFonts w:cs="Arial"/>
                <w:szCs w:val="18"/>
                <w:lang w:eastAsia="zh-CN"/>
              </w:rPr>
              <w:t>(NOTE 1) (NOTE 3)</w:t>
            </w:r>
          </w:p>
        </w:tc>
        <w:tc>
          <w:tcPr>
            <w:tcW w:w="1272" w:type="dxa"/>
            <w:tcBorders>
              <w:top w:val="single" w:sz="4" w:space="0" w:color="auto"/>
              <w:left w:val="single" w:sz="4" w:space="0" w:color="auto"/>
              <w:bottom w:val="single" w:sz="4" w:space="0" w:color="auto"/>
              <w:right w:val="single" w:sz="4" w:space="0" w:color="auto"/>
            </w:tcBorders>
          </w:tcPr>
          <w:p w14:paraId="5272E11D" w14:textId="77777777" w:rsidR="00356C2B" w:rsidRDefault="00356C2B">
            <w:pPr>
              <w:keepNext/>
              <w:keepLines/>
              <w:spacing w:after="0"/>
              <w:rPr>
                <w:rFonts w:ascii="Arial" w:eastAsia="DengXian" w:hAnsi="Arial" w:cs="Arial"/>
                <w:sz w:val="18"/>
                <w:szCs w:val="18"/>
              </w:rPr>
            </w:pPr>
          </w:p>
        </w:tc>
      </w:tr>
      <w:tr w:rsidR="00356C2B" w14:paraId="444A666E" w14:textId="77777777" w:rsidTr="00356C2B">
        <w:trPr>
          <w:jc w:val="center"/>
        </w:trPr>
        <w:tc>
          <w:tcPr>
            <w:tcW w:w="1843" w:type="dxa"/>
            <w:tcBorders>
              <w:top w:val="single" w:sz="4" w:space="0" w:color="auto"/>
              <w:left w:val="single" w:sz="4" w:space="0" w:color="auto"/>
              <w:bottom w:val="single" w:sz="4" w:space="0" w:color="auto"/>
              <w:right w:val="single" w:sz="4" w:space="0" w:color="auto"/>
            </w:tcBorders>
            <w:hideMark/>
          </w:tcPr>
          <w:p w14:paraId="6D0F99C3"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snssai</w:t>
            </w:r>
          </w:p>
        </w:tc>
        <w:tc>
          <w:tcPr>
            <w:tcW w:w="1701" w:type="dxa"/>
            <w:tcBorders>
              <w:top w:val="single" w:sz="4" w:space="0" w:color="auto"/>
              <w:left w:val="single" w:sz="4" w:space="0" w:color="auto"/>
              <w:bottom w:val="single" w:sz="4" w:space="0" w:color="auto"/>
              <w:right w:val="single" w:sz="4" w:space="0" w:color="auto"/>
            </w:tcBorders>
            <w:hideMark/>
          </w:tcPr>
          <w:p w14:paraId="0A8ACC8C"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Snssai</w:t>
            </w:r>
          </w:p>
        </w:tc>
        <w:tc>
          <w:tcPr>
            <w:tcW w:w="403" w:type="dxa"/>
            <w:tcBorders>
              <w:top w:val="single" w:sz="4" w:space="0" w:color="auto"/>
              <w:left w:val="single" w:sz="4" w:space="0" w:color="auto"/>
              <w:bottom w:val="single" w:sz="4" w:space="0" w:color="auto"/>
              <w:right w:val="single" w:sz="4" w:space="0" w:color="auto"/>
            </w:tcBorders>
            <w:hideMark/>
          </w:tcPr>
          <w:p w14:paraId="09D5D055" w14:textId="77777777" w:rsidR="00356C2B" w:rsidRDefault="00356C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AA60C91"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hideMark/>
          </w:tcPr>
          <w:p w14:paraId="7F3CFFA6" w14:textId="77777777" w:rsidR="00356C2B" w:rsidRDefault="00356C2B">
            <w:pPr>
              <w:pStyle w:val="TAL"/>
              <w:rPr>
                <w:lang w:eastAsia="zh-CN"/>
              </w:rPr>
            </w:pPr>
            <w:r>
              <w:t>The identification of slice.</w:t>
            </w:r>
          </w:p>
        </w:tc>
        <w:tc>
          <w:tcPr>
            <w:tcW w:w="1272" w:type="dxa"/>
            <w:tcBorders>
              <w:top w:val="single" w:sz="4" w:space="0" w:color="auto"/>
              <w:left w:val="single" w:sz="4" w:space="0" w:color="auto"/>
              <w:bottom w:val="single" w:sz="4" w:space="0" w:color="auto"/>
              <w:right w:val="single" w:sz="4" w:space="0" w:color="auto"/>
            </w:tcBorders>
          </w:tcPr>
          <w:p w14:paraId="62286F80" w14:textId="77777777" w:rsidR="00356C2B" w:rsidRDefault="00356C2B">
            <w:pPr>
              <w:keepNext/>
              <w:keepLines/>
              <w:spacing w:after="0"/>
              <w:rPr>
                <w:rFonts w:ascii="Arial" w:eastAsia="DengXian" w:hAnsi="Arial" w:cs="Arial"/>
                <w:sz w:val="18"/>
                <w:szCs w:val="18"/>
              </w:rPr>
            </w:pPr>
          </w:p>
        </w:tc>
      </w:tr>
      <w:tr w:rsidR="00356C2B" w14:paraId="6FB6A4BB" w14:textId="77777777" w:rsidTr="00356C2B">
        <w:trPr>
          <w:jc w:val="center"/>
        </w:trPr>
        <w:tc>
          <w:tcPr>
            <w:tcW w:w="1843" w:type="dxa"/>
            <w:tcBorders>
              <w:top w:val="single" w:sz="4" w:space="0" w:color="auto"/>
              <w:left w:val="single" w:sz="4" w:space="0" w:color="auto"/>
              <w:bottom w:val="single" w:sz="4" w:space="0" w:color="auto"/>
              <w:right w:val="single" w:sz="4" w:space="0" w:color="auto"/>
            </w:tcBorders>
            <w:hideMark/>
          </w:tcPr>
          <w:p w14:paraId="75485722"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interGroupId</w:t>
            </w:r>
          </w:p>
        </w:tc>
        <w:tc>
          <w:tcPr>
            <w:tcW w:w="1701" w:type="dxa"/>
            <w:tcBorders>
              <w:top w:val="single" w:sz="4" w:space="0" w:color="auto"/>
              <w:left w:val="single" w:sz="4" w:space="0" w:color="auto"/>
              <w:bottom w:val="single" w:sz="4" w:space="0" w:color="auto"/>
              <w:right w:val="single" w:sz="4" w:space="0" w:color="auto"/>
            </w:tcBorders>
            <w:hideMark/>
          </w:tcPr>
          <w:p w14:paraId="7343B6FF"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GroupId</w:t>
            </w:r>
          </w:p>
        </w:tc>
        <w:tc>
          <w:tcPr>
            <w:tcW w:w="403" w:type="dxa"/>
            <w:tcBorders>
              <w:top w:val="single" w:sz="4" w:space="0" w:color="auto"/>
              <w:left w:val="single" w:sz="4" w:space="0" w:color="auto"/>
              <w:bottom w:val="single" w:sz="4" w:space="0" w:color="auto"/>
              <w:right w:val="single" w:sz="4" w:space="0" w:color="auto"/>
            </w:tcBorders>
            <w:hideMark/>
          </w:tcPr>
          <w:p w14:paraId="07D05A63" w14:textId="77777777" w:rsidR="00356C2B" w:rsidRDefault="00356C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F284448"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hideMark/>
          </w:tcPr>
          <w:p w14:paraId="26D06077" w14:textId="77777777" w:rsidR="00356C2B" w:rsidRDefault="00356C2B">
            <w:pPr>
              <w:pStyle w:val="TAL"/>
              <w:rPr>
                <w:rFonts w:eastAsia="Times New Roman"/>
              </w:rPr>
            </w:pPr>
            <w:r>
              <w:rPr>
                <w:rFonts w:eastAsia="Times New Roman"/>
              </w:rPr>
              <w:t>Identifies a group of users</w:t>
            </w:r>
            <w:r>
              <w:t>. (NOTE 2)</w:t>
            </w:r>
            <w:r>
              <w:rPr>
                <w:rFonts w:cs="Arial"/>
                <w:szCs w:val="18"/>
                <w:lang w:eastAsia="zh-CN"/>
              </w:rPr>
              <w:t xml:space="preserve"> (NOTE 3)(NOTE 5)</w:t>
            </w:r>
          </w:p>
        </w:tc>
        <w:tc>
          <w:tcPr>
            <w:tcW w:w="1272" w:type="dxa"/>
            <w:tcBorders>
              <w:top w:val="single" w:sz="4" w:space="0" w:color="auto"/>
              <w:left w:val="single" w:sz="4" w:space="0" w:color="auto"/>
              <w:bottom w:val="single" w:sz="4" w:space="0" w:color="auto"/>
              <w:right w:val="single" w:sz="4" w:space="0" w:color="auto"/>
            </w:tcBorders>
          </w:tcPr>
          <w:p w14:paraId="231174B2" w14:textId="77777777" w:rsidR="00356C2B" w:rsidRDefault="00356C2B">
            <w:pPr>
              <w:keepNext/>
              <w:keepLines/>
              <w:spacing w:after="0"/>
              <w:rPr>
                <w:rFonts w:ascii="Arial" w:eastAsia="DengXian" w:hAnsi="Arial" w:cs="Arial"/>
                <w:sz w:val="18"/>
                <w:szCs w:val="18"/>
              </w:rPr>
            </w:pPr>
          </w:p>
        </w:tc>
      </w:tr>
      <w:tr w:rsidR="00356C2B" w:rsidRPr="00356C2B" w14:paraId="00BEF890" w14:textId="77777777" w:rsidTr="00356C2B">
        <w:trPr>
          <w:jc w:val="center"/>
        </w:trPr>
        <w:tc>
          <w:tcPr>
            <w:tcW w:w="1843" w:type="dxa"/>
            <w:tcBorders>
              <w:top w:val="single" w:sz="4" w:space="0" w:color="auto"/>
              <w:left w:val="single" w:sz="4" w:space="0" w:color="auto"/>
              <w:bottom w:val="single" w:sz="4" w:space="0" w:color="auto"/>
              <w:right w:val="single" w:sz="4" w:space="0" w:color="auto"/>
            </w:tcBorders>
            <w:hideMark/>
          </w:tcPr>
          <w:p w14:paraId="4CDA927E"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Borders>
              <w:top w:val="single" w:sz="4" w:space="0" w:color="auto"/>
              <w:left w:val="single" w:sz="4" w:space="0" w:color="auto"/>
              <w:bottom w:val="single" w:sz="4" w:space="0" w:color="auto"/>
              <w:right w:val="single" w:sz="4" w:space="0" w:color="auto"/>
            </w:tcBorders>
            <w:hideMark/>
          </w:tcPr>
          <w:p w14:paraId="7832CFA6"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Borders>
              <w:top w:val="single" w:sz="4" w:space="0" w:color="auto"/>
              <w:left w:val="single" w:sz="4" w:space="0" w:color="auto"/>
              <w:bottom w:val="single" w:sz="4" w:space="0" w:color="auto"/>
              <w:right w:val="single" w:sz="4" w:space="0" w:color="auto"/>
            </w:tcBorders>
            <w:hideMark/>
          </w:tcPr>
          <w:p w14:paraId="50551860" w14:textId="77777777" w:rsidR="00356C2B" w:rsidRDefault="00356C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B950B7D"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hideMark/>
          </w:tcPr>
          <w:p w14:paraId="4FE6BAD6" w14:textId="77777777" w:rsidR="00356C2B" w:rsidRDefault="00356C2B">
            <w:pPr>
              <w:pStyle w:val="TAL"/>
              <w:rPr>
                <w:lang w:eastAsia="zh-CN"/>
              </w:rPr>
            </w:pPr>
            <w:r>
              <w:rPr>
                <w:lang w:eastAsia="zh-CN"/>
              </w:rPr>
              <w:t>Identifies a user</w:t>
            </w:r>
            <w:r>
              <w:t>. (NOTE 2)</w:t>
            </w:r>
            <w:r>
              <w:rPr>
                <w:rFonts w:cs="Arial"/>
                <w:szCs w:val="18"/>
                <w:lang w:eastAsia="zh-CN"/>
              </w:rPr>
              <w:t xml:space="preserve"> (NOTE 3)</w:t>
            </w:r>
          </w:p>
        </w:tc>
        <w:tc>
          <w:tcPr>
            <w:tcW w:w="1272" w:type="dxa"/>
            <w:tcBorders>
              <w:top w:val="single" w:sz="4" w:space="0" w:color="auto"/>
              <w:left w:val="single" w:sz="4" w:space="0" w:color="auto"/>
              <w:bottom w:val="single" w:sz="4" w:space="0" w:color="auto"/>
              <w:right w:val="single" w:sz="4" w:space="0" w:color="auto"/>
            </w:tcBorders>
          </w:tcPr>
          <w:p w14:paraId="619A8A78" w14:textId="77777777" w:rsidR="00356C2B" w:rsidRDefault="00356C2B">
            <w:pPr>
              <w:keepNext/>
              <w:keepLines/>
              <w:spacing w:after="0"/>
              <w:rPr>
                <w:rFonts w:ascii="Arial" w:eastAsia="DengXian" w:hAnsi="Arial" w:cs="Arial"/>
                <w:sz w:val="18"/>
                <w:szCs w:val="18"/>
              </w:rPr>
            </w:pPr>
          </w:p>
        </w:tc>
      </w:tr>
      <w:tr w:rsidR="00356C2B" w:rsidRPr="00356C2B" w14:paraId="30107CE3" w14:textId="77777777" w:rsidTr="00356C2B">
        <w:trPr>
          <w:jc w:val="center"/>
        </w:trPr>
        <w:tc>
          <w:tcPr>
            <w:tcW w:w="1843" w:type="dxa"/>
            <w:tcBorders>
              <w:top w:val="single" w:sz="4" w:space="0" w:color="auto"/>
              <w:left w:val="single" w:sz="4" w:space="0" w:color="auto"/>
              <w:bottom w:val="single" w:sz="4" w:space="0" w:color="auto"/>
              <w:right w:val="single" w:sz="4" w:space="0" w:color="auto"/>
            </w:tcBorders>
            <w:hideMark/>
          </w:tcPr>
          <w:p w14:paraId="39524D0F"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trafficFilters</w:t>
            </w:r>
          </w:p>
        </w:tc>
        <w:tc>
          <w:tcPr>
            <w:tcW w:w="1701" w:type="dxa"/>
            <w:tcBorders>
              <w:top w:val="single" w:sz="4" w:space="0" w:color="auto"/>
              <w:left w:val="single" w:sz="4" w:space="0" w:color="auto"/>
              <w:bottom w:val="single" w:sz="4" w:space="0" w:color="auto"/>
              <w:right w:val="single" w:sz="4" w:space="0" w:color="auto"/>
            </w:tcBorders>
            <w:hideMark/>
          </w:tcPr>
          <w:p w14:paraId="2562FA64"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array(FlowInfo)</w:t>
            </w:r>
          </w:p>
        </w:tc>
        <w:tc>
          <w:tcPr>
            <w:tcW w:w="403" w:type="dxa"/>
            <w:tcBorders>
              <w:top w:val="single" w:sz="4" w:space="0" w:color="auto"/>
              <w:left w:val="single" w:sz="4" w:space="0" w:color="auto"/>
              <w:bottom w:val="single" w:sz="4" w:space="0" w:color="auto"/>
              <w:right w:val="single" w:sz="4" w:space="0" w:color="auto"/>
            </w:tcBorders>
            <w:hideMark/>
          </w:tcPr>
          <w:p w14:paraId="612C8746" w14:textId="77777777" w:rsidR="00356C2B" w:rsidRDefault="00356C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4E6412"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hideMark/>
          </w:tcPr>
          <w:p w14:paraId="4E61BFA2" w14:textId="77777777" w:rsidR="00356C2B" w:rsidRDefault="00356C2B">
            <w:pPr>
              <w:pStyle w:val="TAL"/>
              <w:rPr>
                <w:lang w:eastAsia="zh-CN"/>
              </w:rPr>
            </w:pPr>
            <w:r>
              <w:rPr>
                <w:lang w:eastAsia="zh-CN"/>
              </w:rPr>
              <w:t>Identifies IP packet filters.</w:t>
            </w:r>
          </w:p>
          <w:p w14:paraId="1701936E" w14:textId="77777777" w:rsidR="00356C2B" w:rsidRDefault="00356C2B">
            <w:pPr>
              <w:pStyle w:val="TAL"/>
              <w:rPr>
                <w:rFonts w:eastAsia="Times New Roman"/>
              </w:rPr>
            </w:pPr>
            <w:r>
              <w:rPr>
                <w:lang w:eastAsia="zh-CN"/>
              </w:rPr>
              <w:t>(NOTE 1)</w:t>
            </w:r>
            <w:r>
              <w:rPr>
                <w:rFonts w:cs="Arial"/>
                <w:szCs w:val="18"/>
                <w:lang w:eastAsia="zh-CN"/>
              </w:rPr>
              <w:t xml:space="preserve"> (NOTE 3)</w:t>
            </w:r>
          </w:p>
        </w:tc>
        <w:tc>
          <w:tcPr>
            <w:tcW w:w="1272" w:type="dxa"/>
            <w:tcBorders>
              <w:top w:val="single" w:sz="4" w:space="0" w:color="auto"/>
              <w:left w:val="single" w:sz="4" w:space="0" w:color="auto"/>
              <w:bottom w:val="single" w:sz="4" w:space="0" w:color="auto"/>
              <w:right w:val="single" w:sz="4" w:space="0" w:color="auto"/>
            </w:tcBorders>
          </w:tcPr>
          <w:p w14:paraId="328193D1" w14:textId="77777777" w:rsidR="00356C2B" w:rsidRDefault="00356C2B">
            <w:pPr>
              <w:keepNext/>
              <w:keepLines/>
              <w:spacing w:after="0"/>
              <w:rPr>
                <w:rFonts w:ascii="Arial" w:eastAsia="DengXian" w:hAnsi="Arial" w:cs="Arial"/>
                <w:sz w:val="18"/>
                <w:szCs w:val="18"/>
              </w:rPr>
            </w:pPr>
          </w:p>
        </w:tc>
      </w:tr>
      <w:tr w:rsidR="00356C2B" w:rsidRPr="00356C2B" w14:paraId="10B57604" w14:textId="77777777" w:rsidTr="00356C2B">
        <w:trPr>
          <w:jc w:val="center"/>
        </w:trPr>
        <w:tc>
          <w:tcPr>
            <w:tcW w:w="1843" w:type="dxa"/>
            <w:tcBorders>
              <w:top w:val="single" w:sz="4" w:space="0" w:color="auto"/>
              <w:left w:val="single" w:sz="4" w:space="0" w:color="auto"/>
              <w:bottom w:val="single" w:sz="4" w:space="0" w:color="auto"/>
              <w:right w:val="single" w:sz="4" w:space="0" w:color="auto"/>
            </w:tcBorders>
            <w:hideMark/>
          </w:tcPr>
          <w:p w14:paraId="0393E0A4"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trafficRoutes</w:t>
            </w:r>
          </w:p>
        </w:tc>
        <w:tc>
          <w:tcPr>
            <w:tcW w:w="1701" w:type="dxa"/>
            <w:tcBorders>
              <w:top w:val="single" w:sz="4" w:space="0" w:color="auto"/>
              <w:left w:val="single" w:sz="4" w:space="0" w:color="auto"/>
              <w:bottom w:val="single" w:sz="4" w:space="0" w:color="auto"/>
              <w:right w:val="single" w:sz="4" w:space="0" w:color="auto"/>
            </w:tcBorders>
            <w:hideMark/>
          </w:tcPr>
          <w:p w14:paraId="5B1DB4B1"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array(RouteToLocation)</w:t>
            </w:r>
          </w:p>
        </w:tc>
        <w:tc>
          <w:tcPr>
            <w:tcW w:w="403" w:type="dxa"/>
            <w:tcBorders>
              <w:top w:val="single" w:sz="4" w:space="0" w:color="auto"/>
              <w:left w:val="single" w:sz="4" w:space="0" w:color="auto"/>
              <w:bottom w:val="single" w:sz="4" w:space="0" w:color="auto"/>
              <w:right w:val="single" w:sz="4" w:space="0" w:color="auto"/>
            </w:tcBorders>
            <w:hideMark/>
          </w:tcPr>
          <w:p w14:paraId="1DA9BE39" w14:textId="77777777" w:rsidR="00356C2B" w:rsidRDefault="00356C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3F354F8"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hideMark/>
          </w:tcPr>
          <w:p w14:paraId="790F73C6" w14:textId="77777777" w:rsidR="00356C2B" w:rsidRDefault="00356C2B">
            <w:pPr>
              <w:pStyle w:val="TAL"/>
              <w:rPr>
                <w:lang w:eastAsia="zh-CN"/>
              </w:rPr>
            </w:pPr>
            <w:r>
              <w:rPr>
                <w:lang w:eastAsia="zh-CN"/>
              </w:rPr>
              <w:t>Identifies the N6 traffic routing requirement.</w:t>
            </w:r>
          </w:p>
        </w:tc>
        <w:tc>
          <w:tcPr>
            <w:tcW w:w="1272" w:type="dxa"/>
            <w:tcBorders>
              <w:top w:val="single" w:sz="4" w:space="0" w:color="auto"/>
              <w:left w:val="single" w:sz="4" w:space="0" w:color="auto"/>
              <w:bottom w:val="single" w:sz="4" w:space="0" w:color="auto"/>
              <w:right w:val="single" w:sz="4" w:space="0" w:color="auto"/>
            </w:tcBorders>
          </w:tcPr>
          <w:p w14:paraId="60D97048" w14:textId="77777777" w:rsidR="00356C2B" w:rsidRDefault="00356C2B">
            <w:pPr>
              <w:keepNext/>
              <w:keepLines/>
              <w:spacing w:after="0"/>
              <w:rPr>
                <w:rFonts w:ascii="Arial" w:eastAsia="DengXian" w:hAnsi="Arial" w:cs="Arial"/>
                <w:sz w:val="18"/>
                <w:szCs w:val="18"/>
              </w:rPr>
            </w:pPr>
          </w:p>
        </w:tc>
      </w:tr>
      <w:tr w:rsidR="00356C2B" w14:paraId="0335A438" w14:textId="77777777" w:rsidTr="00356C2B">
        <w:trPr>
          <w:jc w:val="center"/>
        </w:trPr>
        <w:tc>
          <w:tcPr>
            <w:tcW w:w="1843" w:type="dxa"/>
            <w:tcBorders>
              <w:top w:val="single" w:sz="4" w:space="0" w:color="auto"/>
              <w:left w:val="single" w:sz="4" w:space="0" w:color="auto"/>
              <w:bottom w:val="single" w:sz="4" w:space="0" w:color="auto"/>
              <w:right w:val="single" w:sz="4" w:space="0" w:color="auto"/>
            </w:tcBorders>
            <w:hideMark/>
          </w:tcPr>
          <w:p w14:paraId="1C7D3499"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traffCorreInd</w:t>
            </w:r>
          </w:p>
        </w:tc>
        <w:tc>
          <w:tcPr>
            <w:tcW w:w="1701" w:type="dxa"/>
            <w:tcBorders>
              <w:top w:val="single" w:sz="4" w:space="0" w:color="auto"/>
              <w:left w:val="single" w:sz="4" w:space="0" w:color="auto"/>
              <w:bottom w:val="single" w:sz="4" w:space="0" w:color="auto"/>
              <w:right w:val="single" w:sz="4" w:space="0" w:color="auto"/>
            </w:tcBorders>
            <w:hideMark/>
          </w:tcPr>
          <w:p w14:paraId="0A578D74"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03" w:type="dxa"/>
            <w:tcBorders>
              <w:top w:val="single" w:sz="4" w:space="0" w:color="auto"/>
              <w:left w:val="single" w:sz="4" w:space="0" w:color="auto"/>
              <w:bottom w:val="single" w:sz="4" w:space="0" w:color="auto"/>
              <w:right w:val="single" w:sz="4" w:space="0" w:color="auto"/>
            </w:tcBorders>
            <w:hideMark/>
          </w:tcPr>
          <w:p w14:paraId="5BDA53A3" w14:textId="77777777" w:rsidR="00356C2B" w:rsidRDefault="00356C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C76C67"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hideMark/>
          </w:tcPr>
          <w:p w14:paraId="3A96A39B" w14:textId="77777777" w:rsidR="00356C2B" w:rsidRDefault="00356C2B">
            <w:pPr>
              <w:pStyle w:val="TAL"/>
              <w:rPr>
                <w:rFonts w:cs="Arial"/>
                <w:szCs w:val="18"/>
                <w:lang w:eastAsia="zh-CN"/>
              </w:rPr>
            </w:pPr>
            <w:r>
              <w:rPr>
                <w:rFonts w:cs="Arial"/>
                <w:szCs w:val="18"/>
                <w:lang w:eastAsia="zh-CN"/>
              </w:rPr>
              <w:t>Indication of traffic correlation.</w:t>
            </w:r>
          </w:p>
          <w:p w14:paraId="400F3246" w14:textId="77777777" w:rsidR="00356C2B" w:rsidRDefault="00356C2B">
            <w:pPr>
              <w:pStyle w:val="TAL"/>
              <w:rPr>
                <w:rFonts w:cs="Arial"/>
                <w:noProof/>
                <w:szCs w:val="18"/>
              </w:rPr>
            </w:pPr>
            <w:r>
              <w:rPr>
                <w:rFonts w:cs="Arial"/>
                <w:noProof/>
                <w:szCs w:val="18"/>
              </w:rPr>
              <w:t xml:space="preserve">May only be included when </w:t>
            </w:r>
            <w:r>
              <w:rPr>
                <w:lang w:eastAsia="zh-CN"/>
              </w:rPr>
              <w:t>"interGroupId"</w:t>
            </w:r>
            <w:r>
              <w:rPr>
                <w:rFonts w:cs="Arial"/>
                <w:noProof/>
                <w:szCs w:val="18"/>
              </w:rPr>
              <w:t xml:space="preserve"> attribute is included and not set to </w:t>
            </w:r>
            <w:r>
              <w:rPr>
                <w:lang w:eastAsia="zh-CN"/>
              </w:rPr>
              <w:t>"AnyUE"</w:t>
            </w:r>
            <w:r>
              <w:rPr>
                <w:rFonts w:cs="Arial"/>
                <w:noProof/>
                <w:szCs w:val="18"/>
              </w:rPr>
              <w:t>.</w:t>
            </w:r>
          </w:p>
          <w:p w14:paraId="22086D6A" w14:textId="77777777" w:rsidR="00356C2B" w:rsidRDefault="00356C2B">
            <w:pPr>
              <w:pStyle w:val="TAL"/>
              <w:rPr>
                <w:rFonts w:cs="Arial"/>
                <w:noProof/>
                <w:szCs w:val="18"/>
              </w:rPr>
            </w:pPr>
            <w:r>
              <w:rPr>
                <w:rFonts w:cs="Arial"/>
                <w:noProof/>
                <w:szCs w:val="18"/>
              </w:rPr>
              <w:t>It is used to indicate that for the group of UEs, the targeted PDU sessions should be correlated by a common DNAI.</w:t>
            </w:r>
          </w:p>
          <w:p w14:paraId="385A4803" w14:textId="77777777" w:rsidR="00356C2B" w:rsidRDefault="00356C2B">
            <w:pPr>
              <w:pStyle w:val="TAL"/>
              <w:rPr>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272" w:type="dxa"/>
            <w:tcBorders>
              <w:top w:val="single" w:sz="4" w:space="0" w:color="auto"/>
              <w:left w:val="single" w:sz="4" w:space="0" w:color="auto"/>
              <w:bottom w:val="single" w:sz="4" w:space="0" w:color="auto"/>
              <w:right w:val="single" w:sz="4" w:space="0" w:color="auto"/>
            </w:tcBorders>
          </w:tcPr>
          <w:p w14:paraId="7A896005" w14:textId="77777777" w:rsidR="00356C2B" w:rsidRDefault="00356C2B">
            <w:pPr>
              <w:keepNext/>
              <w:keepLines/>
              <w:spacing w:after="0"/>
              <w:rPr>
                <w:rFonts w:ascii="Arial" w:eastAsia="DengXian" w:hAnsi="Arial" w:cs="Arial"/>
                <w:sz w:val="18"/>
                <w:szCs w:val="18"/>
              </w:rPr>
            </w:pPr>
          </w:p>
        </w:tc>
      </w:tr>
      <w:tr w:rsidR="00356C2B" w14:paraId="529CB2F2" w14:textId="77777777" w:rsidTr="00356C2B">
        <w:trPr>
          <w:jc w:val="center"/>
        </w:trPr>
        <w:tc>
          <w:tcPr>
            <w:tcW w:w="1843" w:type="dxa"/>
            <w:tcBorders>
              <w:top w:val="single" w:sz="4" w:space="0" w:color="auto"/>
              <w:left w:val="single" w:sz="4" w:space="0" w:color="auto"/>
              <w:bottom w:val="single" w:sz="4" w:space="0" w:color="auto"/>
              <w:right w:val="single" w:sz="4" w:space="0" w:color="auto"/>
            </w:tcBorders>
            <w:hideMark/>
          </w:tcPr>
          <w:p w14:paraId="3BE9AA52"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validStartTime</w:t>
            </w:r>
          </w:p>
        </w:tc>
        <w:tc>
          <w:tcPr>
            <w:tcW w:w="1701" w:type="dxa"/>
            <w:tcBorders>
              <w:top w:val="single" w:sz="4" w:space="0" w:color="auto"/>
              <w:left w:val="single" w:sz="4" w:space="0" w:color="auto"/>
              <w:bottom w:val="single" w:sz="4" w:space="0" w:color="auto"/>
              <w:right w:val="single" w:sz="4" w:space="0" w:color="auto"/>
            </w:tcBorders>
            <w:hideMark/>
          </w:tcPr>
          <w:p w14:paraId="0E37EB8E"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DateTime</w:t>
            </w:r>
          </w:p>
        </w:tc>
        <w:tc>
          <w:tcPr>
            <w:tcW w:w="403" w:type="dxa"/>
            <w:tcBorders>
              <w:top w:val="single" w:sz="4" w:space="0" w:color="auto"/>
              <w:left w:val="single" w:sz="4" w:space="0" w:color="auto"/>
              <w:bottom w:val="single" w:sz="4" w:space="0" w:color="auto"/>
              <w:right w:val="single" w:sz="4" w:space="0" w:color="auto"/>
            </w:tcBorders>
            <w:hideMark/>
          </w:tcPr>
          <w:p w14:paraId="12544FF3" w14:textId="77777777" w:rsidR="00356C2B" w:rsidRDefault="00356C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78BDAF1"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hideMark/>
          </w:tcPr>
          <w:p w14:paraId="5B5B3C32" w14:textId="77777777" w:rsidR="00356C2B" w:rsidRDefault="00356C2B">
            <w:pPr>
              <w:pStyle w:val="TAL"/>
              <w:rPr>
                <w:lang w:eastAsia="zh-CN"/>
              </w:rPr>
            </w:pPr>
            <w:r>
              <w:rPr>
                <w:rFonts w:cs="Arial"/>
                <w:szCs w:val="18"/>
                <w:lang w:eastAsia="zh-CN"/>
              </w:rPr>
              <w:t>Identifies when the traffic routings start to be applicable. (NOTE</w:t>
            </w:r>
            <w:r>
              <w:rPr>
                <w:rFonts w:cs="Arial"/>
                <w:szCs w:val="18"/>
                <w:lang w:val="en-US" w:eastAsia="zh-CN"/>
              </w:rPr>
              <w:t> 4)</w:t>
            </w:r>
          </w:p>
        </w:tc>
        <w:tc>
          <w:tcPr>
            <w:tcW w:w="1272" w:type="dxa"/>
            <w:tcBorders>
              <w:top w:val="single" w:sz="4" w:space="0" w:color="auto"/>
              <w:left w:val="single" w:sz="4" w:space="0" w:color="auto"/>
              <w:bottom w:val="single" w:sz="4" w:space="0" w:color="auto"/>
              <w:right w:val="single" w:sz="4" w:space="0" w:color="auto"/>
            </w:tcBorders>
          </w:tcPr>
          <w:p w14:paraId="5621328A" w14:textId="77777777" w:rsidR="00356C2B" w:rsidRDefault="00356C2B">
            <w:pPr>
              <w:keepNext/>
              <w:keepLines/>
              <w:spacing w:after="0"/>
              <w:rPr>
                <w:rFonts w:ascii="Arial" w:eastAsia="DengXian" w:hAnsi="Arial" w:cs="Arial"/>
                <w:sz w:val="18"/>
                <w:szCs w:val="18"/>
              </w:rPr>
            </w:pPr>
          </w:p>
        </w:tc>
      </w:tr>
      <w:tr w:rsidR="00356C2B" w14:paraId="290265D5" w14:textId="77777777" w:rsidTr="00356C2B">
        <w:trPr>
          <w:jc w:val="center"/>
        </w:trPr>
        <w:tc>
          <w:tcPr>
            <w:tcW w:w="1843" w:type="dxa"/>
            <w:tcBorders>
              <w:top w:val="single" w:sz="4" w:space="0" w:color="auto"/>
              <w:left w:val="single" w:sz="4" w:space="0" w:color="auto"/>
              <w:bottom w:val="single" w:sz="4" w:space="0" w:color="auto"/>
              <w:right w:val="single" w:sz="4" w:space="0" w:color="auto"/>
            </w:tcBorders>
            <w:hideMark/>
          </w:tcPr>
          <w:p w14:paraId="6089CD72"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validEndTime</w:t>
            </w:r>
          </w:p>
        </w:tc>
        <w:tc>
          <w:tcPr>
            <w:tcW w:w="1701" w:type="dxa"/>
            <w:tcBorders>
              <w:top w:val="single" w:sz="4" w:space="0" w:color="auto"/>
              <w:left w:val="single" w:sz="4" w:space="0" w:color="auto"/>
              <w:bottom w:val="single" w:sz="4" w:space="0" w:color="auto"/>
              <w:right w:val="single" w:sz="4" w:space="0" w:color="auto"/>
            </w:tcBorders>
            <w:hideMark/>
          </w:tcPr>
          <w:p w14:paraId="219B7EF5"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DateTime</w:t>
            </w:r>
          </w:p>
        </w:tc>
        <w:tc>
          <w:tcPr>
            <w:tcW w:w="403" w:type="dxa"/>
            <w:tcBorders>
              <w:top w:val="single" w:sz="4" w:space="0" w:color="auto"/>
              <w:left w:val="single" w:sz="4" w:space="0" w:color="auto"/>
              <w:bottom w:val="single" w:sz="4" w:space="0" w:color="auto"/>
              <w:right w:val="single" w:sz="4" w:space="0" w:color="auto"/>
            </w:tcBorders>
            <w:hideMark/>
          </w:tcPr>
          <w:p w14:paraId="65625019" w14:textId="77777777" w:rsidR="00356C2B" w:rsidRDefault="00356C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7A7B9C9"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hideMark/>
          </w:tcPr>
          <w:p w14:paraId="488EFA4F" w14:textId="77777777" w:rsidR="00356C2B" w:rsidRDefault="00356C2B">
            <w:pPr>
              <w:pStyle w:val="TAL"/>
              <w:rPr>
                <w:lang w:eastAsia="zh-CN"/>
              </w:rPr>
            </w:pPr>
            <w:r>
              <w:rPr>
                <w:rFonts w:cs="Arial"/>
                <w:szCs w:val="18"/>
                <w:lang w:eastAsia="zh-CN"/>
              </w:rPr>
              <w:t>Identifies when the traffic routings are not applicable. (NOTE</w:t>
            </w:r>
            <w:r>
              <w:rPr>
                <w:rFonts w:cs="Arial"/>
                <w:szCs w:val="18"/>
                <w:lang w:val="en-US" w:eastAsia="zh-CN"/>
              </w:rPr>
              <w:t> 4)</w:t>
            </w:r>
          </w:p>
        </w:tc>
        <w:tc>
          <w:tcPr>
            <w:tcW w:w="1272" w:type="dxa"/>
            <w:tcBorders>
              <w:top w:val="single" w:sz="4" w:space="0" w:color="auto"/>
              <w:left w:val="single" w:sz="4" w:space="0" w:color="auto"/>
              <w:bottom w:val="single" w:sz="4" w:space="0" w:color="auto"/>
              <w:right w:val="single" w:sz="4" w:space="0" w:color="auto"/>
            </w:tcBorders>
          </w:tcPr>
          <w:p w14:paraId="30257B92" w14:textId="77777777" w:rsidR="00356C2B" w:rsidRDefault="00356C2B">
            <w:pPr>
              <w:keepNext/>
              <w:keepLines/>
              <w:spacing w:after="0"/>
              <w:rPr>
                <w:rFonts w:ascii="Arial" w:eastAsia="DengXian" w:hAnsi="Arial" w:cs="Arial"/>
                <w:sz w:val="18"/>
                <w:szCs w:val="18"/>
              </w:rPr>
            </w:pPr>
          </w:p>
        </w:tc>
      </w:tr>
      <w:tr w:rsidR="00356C2B" w14:paraId="209F323D" w14:textId="77777777" w:rsidTr="00356C2B">
        <w:trPr>
          <w:jc w:val="center"/>
        </w:trPr>
        <w:tc>
          <w:tcPr>
            <w:tcW w:w="1843" w:type="dxa"/>
            <w:tcBorders>
              <w:top w:val="single" w:sz="4" w:space="0" w:color="auto"/>
              <w:left w:val="single" w:sz="4" w:space="0" w:color="auto"/>
              <w:bottom w:val="single" w:sz="4" w:space="0" w:color="auto"/>
              <w:right w:val="single" w:sz="4" w:space="0" w:color="auto"/>
            </w:tcBorders>
            <w:hideMark/>
          </w:tcPr>
          <w:p w14:paraId="5C097564"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tempValidities</w:t>
            </w:r>
          </w:p>
        </w:tc>
        <w:tc>
          <w:tcPr>
            <w:tcW w:w="1701" w:type="dxa"/>
            <w:tcBorders>
              <w:top w:val="single" w:sz="4" w:space="0" w:color="auto"/>
              <w:left w:val="single" w:sz="4" w:space="0" w:color="auto"/>
              <w:bottom w:val="single" w:sz="4" w:space="0" w:color="auto"/>
              <w:right w:val="single" w:sz="4" w:space="0" w:color="auto"/>
            </w:tcBorders>
            <w:hideMark/>
          </w:tcPr>
          <w:p w14:paraId="71E9756F"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array(TemporalValidity)</w:t>
            </w:r>
          </w:p>
        </w:tc>
        <w:tc>
          <w:tcPr>
            <w:tcW w:w="403" w:type="dxa"/>
            <w:tcBorders>
              <w:top w:val="single" w:sz="4" w:space="0" w:color="auto"/>
              <w:left w:val="single" w:sz="4" w:space="0" w:color="auto"/>
              <w:bottom w:val="single" w:sz="4" w:space="0" w:color="auto"/>
              <w:right w:val="single" w:sz="4" w:space="0" w:color="auto"/>
            </w:tcBorders>
            <w:hideMark/>
          </w:tcPr>
          <w:p w14:paraId="244B2A0C" w14:textId="77777777" w:rsidR="00356C2B" w:rsidRDefault="00356C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298D89C"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hideMark/>
          </w:tcPr>
          <w:p w14:paraId="6CBAD919" w14:textId="77777777" w:rsidR="00356C2B" w:rsidRDefault="00356C2B">
            <w:pPr>
              <w:pStyle w:val="TAL"/>
              <w:rPr>
                <w:rFonts w:cs="Arial"/>
                <w:szCs w:val="18"/>
                <w:lang w:eastAsia="zh-CN"/>
              </w:rPr>
            </w:pPr>
            <w:r>
              <w:rPr>
                <w:rFonts w:cs="Arial"/>
                <w:szCs w:val="18"/>
                <w:lang w:eastAsia="zh-CN"/>
              </w:rPr>
              <w:t>Indicates the time interval(s) during which the AF request is to be applied. (NOTE 4)</w:t>
            </w:r>
          </w:p>
        </w:tc>
        <w:tc>
          <w:tcPr>
            <w:tcW w:w="1272" w:type="dxa"/>
            <w:tcBorders>
              <w:top w:val="single" w:sz="4" w:space="0" w:color="auto"/>
              <w:left w:val="single" w:sz="4" w:space="0" w:color="auto"/>
              <w:bottom w:val="single" w:sz="4" w:space="0" w:color="auto"/>
              <w:right w:val="single" w:sz="4" w:space="0" w:color="auto"/>
            </w:tcBorders>
            <w:hideMark/>
          </w:tcPr>
          <w:p w14:paraId="57277ACF"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MultiTemporalCondition</w:t>
            </w:r>
          </w:p>
        </w:tc>
      </w:tr>
      <w:tr w:rsidR="00356C2B" w:rsidRPr="00356C2B" w14:paraId="656281E2" w14:textId="77777777" w:rsidTr="00356C2B">
        <w:trPr>
          <w:jc w:val="center"/>
        </w:trPr>
        <w:tc>
          <w:tcPr>
            <w:tcW w:w="1843" w:type="dxa"/>
            <w:tcBorders>
              <w:top w:val="single" w:sz="4" w:space="0" w:color="auto"/>
              <w:left w:val="single" w:sz="4" w:space="0" w:color="auto"/>
              <w:bottom w:val="single" w:sz="4" w:space="0" w:color="auto"/>
              <w:right w:val="single" w:sz="4" w:space="0" w:color="auto"/>
            </w:tcBorders>
            <w:hideMark/>
          </w:tcPr>
          <w:p w14:paraId="16571C3D"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nwAreaInfo</w:t>
            </w:r>
          </w:p>
        </w:tc>
        <w:tc>
          <w:tcPr>
            <w:tcW w:w="1701" w:type="dxa"/>
            <w:tcBorders>
              <w:top w:val="single" w:sz="4" w:space="0" w:color="auto"/>
              <w:left w:val="single" w:sz="4" w:space="0" w:color="auto"/>
              <w:bottom w:val="single" w:sz="4" w:space="0" w:color="auto"/>
              <w:right w:val="single" w:sz="4" w:space="0" w:color="auto"/>
            </w:tcBorders>
            <w:hideMark/>
          </w:tcPr>
          <w:p w14:paraId="26E30DFA"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NetworkAreaInfo</w:t>
            </w:r>
          </w:p>
        </w:tc>
        <w:tc>
          <w:tcPr>
            <w:tcW w:w="403" w:type="dxa"/>
            <w:tcBorders>
              <w:top w:val="single" w:sz="4" w:space="0" w:color="auto"/>
              <w:left w:val="single" w:sz="4" w:space="0" w:color="auto"/>
              <w:bottom w:val="single" w:sz="4" w:space="0" w:color="auto"/>
              <w:right w:val="single" w:sz="4" w:space="0" w:color="auto"/>
            </w:tcBorders>
            <w:hideMark/>
          </w:tcPr>
          <w:p w14:paraId="6F9C040A" w14:textId="77777777" w:rsidR="00356C2B" w:rsidRDefault="00356C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F53D3C4"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hideMark/>
          </w:tcPr>
          <w:p w14:paraId="5DEFE1D7" w14:textId="77777777" w:rsidR="00356C2B" w:rsidRDefault="00356C2B">
            <w:pPr>
              <w:pStyle w:val="TAL"/>
              <w:rPr>
                <w:lang w:eastAsia="zh-CN"/>
              </w:rPr>
            </w:pPr>
            <w:r>
              <w:rPr>
                <w:rFonts w:cs="Arial"/>
                <w:szCs w:val="18"/>
                <w:lang w:eastAsia="zh-CN"/>
              </w:rPr>
              <w:t xml:space="preserve">Identifies a </w:t>
            </w:r>
            <w:r>
              <w:rPr>
                <w:rFonts w:cs="Arial"/>
              </w:rPr>
              <w:t>network area information</w:t>
            </w:r>
            <w:r>
              <w:rPr>
                <w:rFonts w:cs="Arial"/>
                <w:szCs w:val="18"/>
                <w:lang w:eastAsia="zh-CN"/>
              </w:rPr>
              <w:t xml:space="preserve"> that the request applies only to the traffic of UE(s) located in this specific zone.</w:t>
            </w:r>
          </w:p>
        </w:tc>
        <w:tc>
          <w:tcPr>
            <w:tcW w:w="1272" w:type="dxa"/>
            <w:tcBorders>
              <w:top w:val="single" w:sz="4" w:space="0" w:color="auto"/>
              <w:left w:val="single" w:sz="4" w:space="0" w:color="auto"/>
              <w:bottom w:val="single" w:sz="4" w:space="0" w:color="auto"/>
              <w:right w:val="single" w:sz="4" w:space="0" w:color="auto"/>
            </w:tcBorders>
          </w:tcPr>
          <w:p w14:paraId="56B7D490" w14:textId="77777777" w:rsidR="00356C2B" w:rsidRDefault="00356C2B">
            <w:pPr>
              <w:keepNext/>
              <w:keepLines/>
              <w:spacing w:after="0"/>
              <w:rPr>
                <w:rFonts w:ascii="Arial" w:eastAsia="DengXian" w:hAnsi="Arial" w:cs="Arial"/>
                <w:sz w:val="18"/>
                <w:szCs w:val="18"/>
              </w:rPr>
            </w:pPr>
          </w:p>
        </w:tc>
      </w:tr>
      <w:tr w:rsidR="00356C2B" w:rsidRPr="00356C2B" w14:paraId="300D49C3" w14:textId="77777777" w:rsidTr="00356C2B">
        <w:trPr>
          <w:jc w:val="center"/>
        </w:trPr>
        <w:tc>
          <w:tcPr>
            <w:tcW w:w="1843" w:type="dxa"/>
            <w:tcBorders>
              <w:top w:val="single" w:sz="4" w:space="0" w:color="auto"/>
              <w:left w:val="single" w:sz="4" w:space="0" w:color="auto"/>
              <w:bottom w:val="single" w:sz="4" w:space="0" w:color="auto"/>
              <w:right w:val="single" w:sz="4" w:space="0" w:color="auto"/>
            </w:tcBorders>
            <w:hideMark/>
          </w:tcPr>
          <w:p w14:paraId="0F1DB8AF"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upPathChgNotifUri</w:t>
            </w:r>
          </w:p>
        </w:tc>
        <w:tc>
          <w:tcPr>
            <w:tcW w:w="1701" w:type="dxa"/>
            <w:tcBorders>
              <w:top w:val="single" w:sz="4" w:space="0" w:color="auto"/>
              <w:left w:val="single" w:sz="4" w:space="0" w:color="auto"/>
              <w:bottom w:val="single" w:sz="4" w:space="0" w:color="auto"/>
              <w:right w:val="single" w:sz="4" w:space="0" w:color="auto"/>
            </w:tcBorders>
            <w:hideMark/>
          </w:tcPr>
          <w:p w14:paraId="0242D58A"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Uri</w:t>
            </w:r>
          </w:p>
        </w:tc>
        <w:tc>
          <w:tcPr>
            <w:tcW w:w="403" w:type="dxa"/>
            <w:tcBorders>
              <w:top w:val="single" w:sz="4" w:space="0" w:color="auto"/>
              <w:left w:val="single" w:sz="4" w:space="0" w:color="auto"/>
              <w:bottom w:val="single" w:sz="4" w:space="0" w:color="auto"/>
              <w:right w:val="single" w:sz="4" w:space="0" w:color="auto"/>
            </w:tcBorders>
            <w:hideMark/>
          </w:tcPr>
          <w:p w14:paraId="5906B8F1" w14:textId="77777777" w:rsidR="00356C2B" w:rsidRDefault="00356C2B">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1F1DD07"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hideMark/>
          </w:tcPr>
          <w:p w14:paraId="66B94077" w14:textId="77777777" w:rsidR="00356C2B" w:rsidRDefault="00356C2B">
            <w:pPr>
              <w:pStyle w:val="TAL"/>
              <w:rPr>
                <w:rFonts w:cs="Arial"/>
                <w:szCs w:val="18"/>
                <w:lang w:eastAsia="zh-CN"/>
              </w:rPr>
            </w:pPr>
            <w:r>
              <w:rPr>
                <w:rFonts w:cs="Arial"/>
                <w:szCs w:val="18"/>
                <w:lang w:eastAsia="zh-CN"/>
              </w:rPr>
              <w:t>Contains the URI where the NEF receives the UP path change notification. It shall be included when the NEF requests the UP path change notification.</w:t>
            </w:r>
          </w:p>
        </w:tc>
        <w:tc>
          <w:tcPr>
            <w:tcW w:w="1272" w:type="dxa"/>
            <w:tcBorders>
              <w:top w:val="single" w:sz="4" w:space="0" w:color="auto"/>
              <w:left w:val="single" w:sz="4" w:space="0" w:color="auto"/>
              <w:bottom w:val="single" w:sz="4" w:space="0" w:color="auto"/>
              <w:right w:val="single" w:sz="4" w:space="0" w:color="auto"/>
            </w:tcBorders>
          </w:tcPr>
          <w:p w14:paraId="6BEAF6DC" w14:textId="77777777" w:rsidR="00356C2B" w:rsidRDefault="00356C2B">
            <w:pPr>
              <w:keepNext/>
              <w:keepLines/>
              <w:spacing w:after="0"/>
              <w:rPr>
                <w:rFonts w:ascii="Arial" w:eastAsia="DengXian" w:hAnsi="Arial" w:cs="Arial"/>
                <w:sz w:val="18"/>
                <w:szCs w:val="18"/>
              </w:rPr>
            </w:pPr>
          </w:p>
        </w:tc>
      </w:tr>
      <w:tr w:rsidR="00356C2B" w14:paraId="0F336375" w14:textId="77777777" w:rsidTr="00356C2B">
        <w:trPr>
          <w:jc w:val="center"/>
        </w:trPr>
        <w:tc>
          <w:tcPr>
            <w:tcW w:w="1843" w:type="dxa"/>
            <w:tcBorders>
              <w:top w:val="single" w:sz="4" w:space="0" w:color="auto"/>
              <w:left w:val="single" w:sz="4" w:space="0" w:color="auto"/>
              <w:bottom w:val="single" w:sz="4" w:space="0" w:color="auto"/>
              <w:right w:val="single" w:sz="4" w:space="0" w:color="auto"/>
            </w:tcBorders>
            <w:hideMark/>
          </w:tcPr>
          <w:p w14:paraId="08D390CA"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headers</w:t>
            </w:r>
          </w:p>
        </w:tc>
        <w:tc>
          <w:tcPr>
            <w:tcW w:w="1701" w:type="dxa"/>
            <w:tcBorders>
              <w:top w:val="single" w:sz="4" w:space="0" w:color="auto"/>
              <w:left w:val="single" w:sz="4" w:space="0" w:color="auto"/>
              <w:bottom w:val="single" w:sz="4" w:space="0" w:color="auto"/>
              <w:right w:val="single" w:sz="4" w:space="0" w:color="auto"/>
            </w:tcBorders>
            <w:hideMark/>
          </w:tcPr>
          <w:p w14:paraId="37664BC8"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Borders>
              <w:top w:val="single" w:sz="4" w:space="0" w:color="auto"/>
              <w:left w:val="single" w:sz="4" w:space="0" w:color="auto"/>
              <w:bottom w:val="single" w:sz="4" w:space="0" w:color="auto"/>
              <w:right w:val="single" w:sz="4" w:space="0" w:color="auto"/>
            </w:tcBorders>
            <w:hideMark/>
          </w:tcPr>
          <w:p w14:paraId="6A760C8C" w14:textId="77777777" w:rsidR="00356C2B" w:rsidRDefault="00356C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DCC4F58"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hideMark/>
          </w:tcPr>
          <w:p w14:paraId="320CBFCE" w14:textId="77777777" w:rsidR="00356C2B" w:rsidRDefault="00356C2B">
            <w:pPr>
              <w:pStyle w:val="TAL"/>
              <w:rPr>
                <w:lang w:eastAsia="zh-CN"/>
              </w:rPr>
            </w:pPr>
            <w:r>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2E271DB3" w14:textId="77777777" w:rsidR="00356C2B" w:rsidRDefault="00356C2B">
            <w:pPr>
              <w:pStyle w:val="TAL"/>
              <w:rPr>
                <w:lang w:eastAsia="zh-CN"/>
              </w:rPr>
            </w:pPr>
            <w:r>
              <w:rPr>
                <w:lang w:eastAsia="zh-CN"/>
              </w:rPr>
              <w:t>The encoding of the header shall comply with clause 3.2 of IETF RFC 7230 [21].</w:t>
            </w:r>
          </w:p>
          <w:p w14:paraId="2DAB2A07" w14:textId="77777777" w:rsidR="00356C2B" w:rsidRDefault="00356C2B">
            <w:pPr>
              <w:pStyle w:val="TAL"/>
              <w:rPr>
                <w:rFonts w:cs="Arial"/>
                <w:szCs w:val="18"/>
                <w:lang w:eastAsia="zh-CN"/>
              </w:rPr>
            </w:pPr>
            <w:r>
              <w:rPr>
                <w:rFonts w:cs="Arial"/>
                <w:szCs w:val="18"/>
                <w:lang w:eastAsia="zh-CN"/>
              </w:rPr>
              <w:t>(NOTE 6)</w:t>
            </w:r>
          </w:p>
        </w:tc>
        <w:tc>
          <w:tcPr>
            <w:tcW w:w="1272" w:type="dxa"/>
            <w:tcBorders>
              <w:top w:val="single" w:sz="4" w:space="0" w:color="auto"/>
              <w:left w:val="single" w:sz="4" w:space="0" w:color="auto"/>
              <w:bottom w:val="single" w:sz="4" w:space="0" w:color="auto"/>
              <w:right w:val="single" w:sz="4" w:space="0" w:color="auto"/>
            </w:tcBorders>
          </w:tcPr>
          <w:p w14:paraId="1A782BC2" w14:textId="77777777" w:rsidR="00356C2B" w:rsidRDefault="00356C2B">
            <w:pPr>
              <w:keepNext/>
              <w:keepLines/>
              <w:spacing w:after="0"/>
              <w:rPr>
                <w:rFonts w:ascii="Arial" w:eastAsia="DengXian" w:hAnsi="Arial" w:cs="Arial"/>
                <w:sz w:val="18"/>
                <w:szCs w:val="18"/>
              </w:rPr>
            </w:pPr>
          </w:p>
        </w:tc>
      </w:tr>
      <w:tr w:rsidR="00356C2B" w:rsidRPr="00356C2B" w14:paraId="26153EF6" w14:textId="77777777" w:rsidTr="00356C2B">
        <w:trPr>
          <w:jc w:val="center"/>
        </w:trPr>
        <w:tc>
          <w:tcPr>
            <w:tcW w:w="1843" w:type="dxa"/>
            <w:tcBorders>
              <w:top w:val="single" w:sz="4" w:space="0" w:color="auto"/>
              <w:left w:val="single" w:sz="4" w:space="0" w:color="auto"/>
              <w:bottom w:val="single" w:sz="4" w:space="0" w:color="auto"/>
              <w:right w:val="single" w:sz="4" w:space="0" w:color="auto"/>
            </w:tcBorders>
            <w:hideMark/>
          </w:tcPr>
          <w:p w14:paraId="417B38E6"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subscribedEvents</w:t>
            </w:r>
          </w:p>
        </w:tc>
        <w:tc>
          <w:tcPr>
            <w:tcW w:w="1701" w:type="dxa"/>
            <w:tcBorders>
              <w:top w:val="single" w:sz="4" w:space="0" w:color="auto"/>
              <w:left w:val="single" w:sz="4" w:space="0" w:color="auto"/>
              <w:bottom w:val="single" w:sz="4" w:space="0" w:color="auto"/>
              <w:right w:val="single" w:sz="4" w:space="0" w:color="auto"/>
            </w:tcBorders>
            <w:hideMark/>
          </w:tcPr>
          <w:p w14:paraId="2F42AEA4"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array(SubscribedEvent)</w:t>
            </w:r>
          </w:p>
        </w:tc>
        <w:tc>
          <w:tcPr>
            <w:tcW w:w="403" w:type="dxa"/>
            <w:tcBorders>
              <w:top w:val="single" w:sz="4" w:space="0" w:color="auto"/>
              <w:left w:val="single" w:sz="4" w:space="0" w:color="auto"/>
              <w:bottom w:val="single" w:sz="4" w:space="0" w:color="auto"/>
              <w:right w:val="single" w:sz="4" w:space="0" w:color="auto"/>
            </w:tcBorders>
            <w:hideMark/>
          </w:tcPr>
          <w:p w14:paraId="2C329050" w14:textId="77777777" w:rsidR="00356C2B" w:rsidRDefault="00356C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D71286"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hideMark/>
          </w:tcPr>
          <w:p w14:paraId="17EE60C5" w14:textId="77777777" w:rsidR="00356C2B" w:rsidRDefault="00356C2B">
            <w:pPr>
              <w:pStyle w:val="TAL"/>
              <w:rPr>
                <w:rFonts w:cs="Arial"/>
                <w:szCs w:val="18"/>
                <w:lang w:eastAsia="zh-CN"/>
              </w:rPr>
            </w:pPr>
            <w:r>
              <w:rPr>
                <w:rFonts w:cs="Arial"/>
                <w:szCs w:val="18"/>
                <w:lang w:eastAsia="zh-CN"/>
              </w:rPr>
              <w:t>Identifies the requirement to be notified of the event(s).</w:t>
            </w:r>
          </w:p>
        </w:tc>
        <w:tc>
          <w:tcPr>
            <w:tcW w:w="1272" w:type="dxa"/>
            <w:tcBorders>
              <w:top w:val="single" w:sz="4" w:space="0" w:color="auto"/>
              <w:left w:val="single" w:sz="4" w:space="0" w:color="auto"/>
              <w:bottom w:val="single" w:sz="4" w:space="0" w:color="auto"/>
              <w:right w:val="single" w:sz="4" w:space="0" w:color="auto"/>
            </w:tcBorders>
          </w:tcPr>
          <w:p w14:paraId="2F0320FC" w14:textId="77777777" w:rsidR="00356C2B" w:rsidRDefault="00356C2B">
            <w:pPr>
              <w:keepNext/>
              <w:keepLines/>
              <w:spacing w:after="0"/>
              <w:rPr>
                <w:rFonts w:ascii="Arial" w:eastAsia="DengXian" w:hAnsi="Arial" w:cs="Arial"/>
                <w:sz w:val="18"/>
                <w:szCs w:val="18"/>
              </w:rPr>
            </w:pPr>
          </w:p>
        </w:tc>
      </w:tr>
      <w:tr w:rsidR="00356C2B" w:rsidRPr="00356C2B" w14:paraId="3C6BD2C9" w14:textId="77777777" w:rsidTr="00356C2B">
        <w:trPr>
          <w:jc w:val="center"/>
        </w:trPr>
        <w:tc>
          <w:tcPr>
            <w:tcW w:w="1843" w:type="dxa"/>
            <w:tcBorders>
              <w:top w:val="single" w:sz="4" w:space="0" w:color="auto"/>
              <w:left w:val="single" w:sz="4" w:space="0" w:color="auto"/>
              <w:bottom w:val="single" w:sz="4" w:space="0" w:color="auto"/>
              <w:right w:val="single" w:sz="4" w:space="0" w:color="auto"/>
            </w:tcBorders>
            <w:hideMark/>
          </w:tcPr>
          <w:p w14:paraId="181D2DEC"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dnaiChgType</w:t>
            </w:r>
          </w:p>
        </w:tc>
        <w:tc>
          <w:tcPr>
            <w:tcW w:w="1701" w:type="dxa"/>
            <w:tcBorders>
              <w:top w:val="single" w:sz="4" w:space="0" w:color="auto"/>
              <w:left w:val="single" w:sz="4" w:space="0" w:color="auto"/>
              <w:bottom w:val="single" w:sz="4" w:space="0" w:color="auto"/>
              <w:right w:val="single" w:sz="4" w:space="0" w:color="auto"/>
            </w:tcBorders>
            <w:hideMark/>
          </w:tcPr>
          <w:p w14:paraId="3277864F"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DnaiChangeType</w:t>
            </w:r>
          </w:p>
        </w:tc>
        <w:tc>
          <w:tcPr>
            <w:tcW w:w="403" w:type="dxa"/>
            <w:tcBorders>
              <w:top w:val="single" w:sz="4" w:space="0" w:color="auto"/>
              <w:left w:val="single" w:sz="4" w:space="0" w:color="auto"/>
              <w:bottom w:val="single" w:sz="4" w:space="0" w:color="auto"/>
              <w:right w:val="single" w:sz="4" w:space="0" w:color="auto"/>
            </w:tcBorders>
            <w:hideMark/>
          </w:tcPr>
          <w:p w14:paraId="2E685ACB" w14:textId="77777777" w:rsidR="00356C2B" w:rsidRDefault="00356C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46FEC45"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hideMark/>
          </w:tcPr>
          <w:p w14:paraId="04C7FAB2" w14:textId="77777777" w:rsidR="00356C2B" w:rsidRDefault="00356C2B">
            <w:pPr>
              <w:pStyle w:val="TAL"/>
              <w:rPr>
                <w:rFonts w:cs="Arial"/>
                <w:szCs w:val="18"/>
                <w:lang w:eastAsia="zh-CN"/>
              </w:rPr>
            </w:pPr>
            <w:r>
              <w:rPr>
                <w:rFonts w:cs="Arial"/>
                <w:szCs w:val="18"/>
                <w:lang w:eastAsia="zh-CN"/>
              </w:rPr>
              <w:t>Identifies a type of notification regarding UP path management event.</w:t>
            </w:r>
          </w:p>
        </w:tc>
        <w:tc>
          <w:tcPr>
            <w:tcW w:w="1272" w:type="dxa"/>
            <w:tcBorders>
              <w:top w:val="single" w:sz="4" w:space="0" w:color="auto"/>
              <w:left w:val="single" w:sz="4" w:space="0" w:color="auto"/>
              <w:bottom w:val="single" w:sz="4" w:space="0" w:color="auto"/>
              <w:right w:val="single" w:sz="4" w:space="0" w:color="auto"/>
            </w:tcBorders>
          </w:tcPr>
          <w:p w14:paraId="06E93A3C" w14:textId="77777777" w:rsidR="00356C2B" w:rsidRDefault="00356C2B">
            <w:pPr>
              <w:keepNext/>
              <w:keepLines/>
              <w:spacing w:after="0"/>
              <w:rPr>
                <w:rFonts w:ascii="Arial" w:eastAsia="DengXian" w:hAnsi="Arial" w:cs="Arial"/>
                <w:sz w:val="18"/>
                <w:szCs w:val="18"/>
              </w:rPr>
            </w:pPr>
          </w:p>
        </w:tc>
      </w:tr>
      <w:tr w:rsidR="00356C2B" w14:paraId="17EA9445" w14:textId="77777777" w:rsidTr="00356C2B">
        <w:trPr>
          <w:jc w:val="center"/>
        </w:trPr>
        <w:tc>
          <w:tcPr>
            <w:tcW w:w="1843" w:type="dxa"/>
            <w:tcBorders>
              <w:top w:val="single" w:sz="4" w:space="0" w:color="auto"/>
              <w:left w:val="single" w:sz="4" w:space="0" w:color="auto"/>
              <w:bottom w:val="single" w:sz="4" w:space="0" w:color="auto"/>
              <w:right w:val="single" w:sz="4" w:space="0" w:color="auto"/>
            </w:tcBorders>
            <w:hideMark/>
          </w:tcPr>
          <w:p w14:paraId="0F822B56"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afAckInd</w:t>
            </w:r>
          </w:p>
        </w:tc>
        <w:tc>
          <w:tcPr>
            <w:tcW w:w="1701" w:type="dxa"/>
            <w:tcBorders>
              <w:top w:val="single" w:sz="4" w:space="0" w:color="auto"/>
              <w:left w:val="single" w:sz="4" w:space="0" w:color="auto"/>
              <w:bottom w:val="single" w:sz="4" w:space="0" w:color="auto"/>
              <w:right w:val="single" w:sz="4" w:space="0" w:color="auto"/>
            </w:tcBorders>
            <w:hideMark/>
          </w:tcPr>
          <w:p w14:paraId="0FC52C35"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03" w:type="dxa"/>
            <w:tcBorders>
              <w:top w:val="single" w:sz="4" w:space="0" w:color="auto"/>
              <w:left w:val="single" w:sz="4" w:space="0" w:color="auto"/>
              <w:bottom w:val="single" w:sz="4" w:space="0" w:color="auto"/>
              <w:right w:val="single" w:sz="4" w:space="0" w:color="auto"/>
            </w:tcBorders>
            <w:hideMark/>
          </w:tcPr>
          <w:p w14:paraId="1A3D95F1" w14:textId="77777777" w:rsidR="00356C2B" w:rsidRDefault="00356C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7AE0A3A"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hideMark/>
          </w:tcPr>
          <w:p w14:paraId="7ACB3E70" w14:textId="77777777" w:rsidR="00356C2B" w:rsidRDefault="00356C2B">
            <w:pPr>
              <w:pStyle w:val="TAL"/>
              <w:rPr>
                <w:rFonts w:cs="Arial"/>
                <w:szCs w:val="18"/>
                <w:lang w:eastAsia="zh-CN"/>
              </w:rPr>
            </w:pPr>
            <w:r>
              <w:rPr>
                <w:rFonts w:cs="Arial"/>
                <w:szCs w:val="18"/>
                <w:lang w:eastAsia="zh-CN"/>
              </w:rPr>
              <w:t>Identifies whether the AF acknowledgement of UP path event notification is expected.</w:t>
            </w:r>
          </w:p>
          <w:p w14:paraId="62275A0D" w14:textId="77777777" w:rsidR="00356C2B" w:rsidRDefault="00356C2B">
            <w:pPr>
              <w:pStyle w:val="TAL"/>
              <w:rPr>
                <w:rFonts w:cs="Arial"/>
                <w:szCs w:val="18"/>
                <w:lang w:eastAsia="zh-CN"/>
              </w:rPr>
            </w:pPr>
            <w:r>
              <w:rPr>
                <w:rFonts w:cs="Arial"/>
                <w:szCs w:val="18"/>
                <w:lang w:eastAsia="zh-CN"/>
              </w:rPr>
              <w:t xml:space="preserve">Set to "true" if the AF acknowledgement is expected; otherwise set to "false". </w:t>
            </w:r>
          </w:p>
          <w:p w14:paraId="1AB69F3C" w14:textId="77777777" w:rsidR="00356C2B" w:rsidRDefault="00356C2B">
            <w:pPr>
              <w:pStyle w:val="TAL"/>
              <w:rPr>
                <w:rFonts w:cs="Arial"/>
                <w:szCs w:val="18"/>
                <w:lang w:eastAsia="zh-CN"/>
              </w:rPr>
            </w:pPr>
            <w:r>
              <w:rPr>
                <w:rFonts w:cs="Arial"/>
                <w:szCs w:val="18"/>
                <w:lang w:eastAsia="zh-CN"/>
              </w:rPr>
              <w:t>Default value is "false" if omitted.</w:t>
            </w:r>
          </w:p>
        </w:tc>
        <w:tc>
          <w:tcPr>
            <w:tcW w:w="1272" w:type="dxa"/>
            <w:tcBorders>
              <w:top w:val="single" w:sz="4" w:space="0" w:color="auto"/>
              <w:left w:val="single" w:sz="4" w:space="0" w:color="auto"/>
              <w:bottom w:val="single" w:sz="4" w:space="0" w:color="auto"/>
              <w:right w:val="single" w:sz="4" w:space="0" w:color="auto"/>
            </w:tcBorders>
            <w:hideMark/>
          </w:tcPr>
          <w:p w14:paraId="6B077399" w14:textId="77777777" w:rsidR="00356C2B" w:rsidRDefault="00356C2B">
            <w:pPr>
              <w:keepNext/>
              <w:keepLines/>
              <w:spacing w:after="0"/>
              <w:rPr>
                <w:rFonts w:ascii="Arial" w:eastAsia="DengXian" w:hAnsi="Arial" w:cs="Arial"/>
                <w:sz w:val="18"/>
                <w:szCs w:val="18"/>
              </w:rPr>
            </w:pPr>
            <w:r>
              <w:rPr>
                <w:rFonts w:ascii="Arial" w:hAnsi="Arial" w:cs="Arial"/>
                <w:sz w:val="18"/>
                <w:szCs w:val="18"/>
                <w:lang w:eastAsia="zh-CN"/>
              </w:rPr>
              <w:t>URLLC</w:t>
            </w:r>
          </w:p>
        </w:tc>
      </w:tr>
      <w:tr w:rsidR="00356C2B" w14:paraId="2E73C0E6" w14:textId="77777777" w:rsidTr="00356C2B">
        <w:trPr>
          <w:jc w:val="center"/>
        </w:trPr>
        <w:tc>
          <w:tcPr>
            <w:tcW w:w="1843" w:type="dxa"/>
            <w:tcBorders>
              <w:top w:val="single" w:sz="4" w:space="0" w:color="auto"/>
              <w:left w:val="single" w:sz="4" w:space="0" w:color="auto"/>
              <w:bottom w:val="single" w:sz="4" w:space="0" w:color="auto"/>
              <w:right w:val="single" w:sz="4" w:space="0" w:color="auto"/>
            </w:tcBorders>
            <w:hideMark/>
          </w:tcPr>
          <w:p w14:paraId="1D46CCE5"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addrPreserInd</w:t>
            </w:r>
          </w:p>
        </w:tc>
        <w:tc>
          <w:tcPr>
            <w:tcW w:w="1701" w:type="dxa"/>
            <w:tcBorders>
              <w:top w:val="single" w:sz="4" w:space="0" w:color="auto"/>
              <w:left w:val="single" w:sz="4" w:space="0" w:color="auto"/>
              <w:bottom w:val="single" w:sz="4" w:space="0" w:color="auto"/>
              <w:right w:val="single" w:sz="4" w:space="0" w:color="auto"/>
            </w:tcBorders>
            <w:hideMark/>
          </w:tcPr>
          <w:p w14:paraId="402F3F03"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03" w:type="dxa"/>
            <w:tcBorders>
              <w:top w:val="single" w:sz="4" w:space="0" w:color="auto"/>
              <w:left w:val="single" w:sz="4" w:space="0" w:color="auto"/>
              <w:bottom w:val="single" w:sz="4" w:space="0" w:color="auto"/>
              <w:right w:val="single" w:sz="4" w:space="0" w:color="auto"/>
            </w:tcBorders>
            <w:hideMark/>
          </w:tcPr>
          <w:p w14:paraId="6F913D6A" w14:textId="77777777" w:rsidR="00356C2B" w:rsidRDefault="00356C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1EDF7DB"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hideMark/>
          </w:tcPr>
          <w:p w14:paraId="114A5937" w14:textId="77777777" w:rsidR="00356C2B" w:rsidRDefault="00356C2B">
            <w:pPr>
              <w:pStyle w:val="TAL"/>
              <w:rPr>
                <w:lang w:eastAsia="zh-CN"/>
              </w:rPr>
            </w:pPr>
            <w:r>
              <w:rPr>
                <w:rFonts w:cs="Arial"/>
                <w:szCs w:val="18"/>
              </w:rPr>
              <w:t>Indicates</w:t>
            </w:r>
            <w:r>
              <w:rPr>
                <w:lang w:eastAsia="zh-CN"/>
              </w:rPr>
              <w:t xml:space="preserve"> whether UE IP address should be preserved.</w:t>
            </w:r>
          </w:p>
          <w:p w14:paraId="6C4D3F7C" w14:textId="77777777" w:rsidR="00356C2B" w:rsidRDefault="00356C2B">
            <w:pPr>
              <w:pStyle w:val="TAL"/>
              <w:rPr>
                <w:lang w:eastAsia="zh-CN"/>
              </w:rPr>
            </w:pPr>
            <w:r>
              <w:rPr>
                <w:rFonts w:cs="Arial"/>
                <w:szCs w:val="18"/>
              </w:rPr>
              <w:t xml:space="preserve">This attribute shall set to </w:t>
            </w:r>
            <w:r>
              <w:rPr>
                <w:lang w:eastAsia="zh-CN"/>
              </w:rPr>
              <w:t>"true" if preserved, otherwise, set to "false".</w:t>
            </w:r>
          </w:p>
          <w:p w14:paraId="6A897433" w14:textId="77777777" w:rsidR="00356C2B" w:rsidRDefault="00356C2B">
            <w:pPr>
              <w:pStyle w:val="TAL"/>
              <w:rPr>
                <w:rFonts w:cs="Arial"/>
                <w:szCs w:val="18"/>
                <w:lang w:eastAsia="zh-CN"/>
              </w:rPr>
            </w:pPr>
            <w:r>
              <w:rPr>
                <w:lang w:eastAsia="zh-CN"/>
              </w:rPr>
              <w:t>Default value is false if omitted.</w:t>
            </w:r>
          </w:p>
        </w:tc>
        <w:tc>
          <w:tcPr>
            <w:tcW w:w="1272" w:type="dxa"/>
            <w:tcBorders>
              <w:top w:val="single" w:sz="4" w:space="0" w:color="auto"/>
              <w:left w:val="single" w:sz="4" w:space="0" w:color="auto"/>
              <w:bottom w:val="single" w:sz="4" w:space="0" w:color="auto"/>
              <w:right w:val="single" w:sz="4" w:space="0" w:color="auto"/>
            </w:tcBorders>
            <w:hideMark/>
          </w:tcPr>
          <w:p w14:paraId="363BC7FB"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URLLC</w:t>
            </w:r>
          </w:p>
        </w:tc>
      </w:tr>
      <w:tr w:rsidR="00356C2B" w14:paraId="7563D00C" w14:textId="77777777" w:rsidTr="00356C2B">
        <w:trPr>
          <w:jc w:val="center"/>
        </w:trPr>
        <w:tc>
          <w:tcPr>
            <w:tcW w:w="1843" w:type="dxa"/>
            <w:tcBorders>
              <w:top w:val="single" w:sz="4" w:space="0" w:color="auto"/>
              <w:left w:val="single" w:sz="4" w:space="0" w:color="auto"/>
              <w:bottom w:val="single" w:sz="4" w:space="0" w:color="auto"/>
              <w:right w:val="single" w:sz="4" w:space="0" w:color="auto"/>
            </w:tcBorders>
            <w:hideMark/>
          </w:tcPr>
          <w:p w14:paraId="29BC13CB"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maxAllowedUpLat</w:t>
            </w:r>
          </w:p>
        </w:tc>
        <w:tc>
          <w:tcPr>
            <w:tcW w:w="1701" w:type="dxa"/>
            <w:tcBorders>
              <w:top w:val="single" w:sz="4" w:space="0" w:color="auto"/>
              <w:left w:val="single" w:sz="4" w:space="0" w:color="auto"/>
              <w:bottom w:val="single" w:sz="4" w:space="0" w:color="auto"/>
              <w:right w:val="single" w:sz="4" w:space="0" w:color="auto"/>
            </w:tcBorders>
            <w:hideMark/>
          </w:tcPr>
          <w:p w14:paraId="2F501D3A"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Uinteger</w:t>
            </w:r>
          </w:p>
        </w:tc>
        <w:tc>
          <w:tcPr>
            <w:tcW w:w="403" w:type="dxa"/>
            <w:tcBorders>
              <w:top w:val="single" w:sz="4" w:space="0" w:color="auto"/>
              <w:left w:val="single" w:sz="4" w:space="0" w:color="auto"/>
              <w:bottom w:val="single" w:sz="4" w:space="0" w:color="auto"/>
              <w:right w:val="single" w:sz="4" w:space="0" w:color="auto"/>
            </w:tcBorders>
            <w:hideMark/>
          </w:tcPr>
          <w:p w14:paraId="2F7E02AD" w14:textId="77777777" w:rsidR="00356C2B" w:rsidRDefault="00356C2B">
            <w:pPr>
              <w:keepNext/>
              <w:keepLines/>
              <w:spacing w:after="0"/>
              <w:jc w:val="center"/>
              <w:rPr>
                <w:rFonts w:ascii="Arial" w:hAnsi="Arial" w:cs="Arial"/>
                <w:sz w:val="18"/>
                <w:szCs w:val="18"/>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0398111" w14:textId="77777777" w:rsidR="00356C2B" w:rsidRDefault="00356C2B">
            <w:pPr>
              <w:keepNext/>
              <w:keepLines/>
              <w:spacing w:after="0"/>
              <w:rPr>
                <w:rFonts w:ascii="Arial" w:hAnsi="Arial" w:cs="Arial"/>
                <w:sz w:val="18"/>
                <w:szCs w:val="18"/>
                <w:lang w:eastAsia="zh-CN"/>
              </w:rPr>
            </w:pPr>
            <w:r>
              <w:rPr>
                <w:lang w:eastAsia="zh-CN"/>
              </w:rPr>
              <w:t>0..1</w:t>
            </w:r>
          </w:p>
        </w:tc>
        <w:tc>
          <w:tcPr>
            <w:tcW w:w="3427" w:type="dxa"/>
            <w:tcBorders>
              <w:top w:val="single" w:sz="4" w:space="0" w:color="auto"/>
              <w:left w:val="single" w:sz="4" w:space="0" w:color="auto"/>
              <w:bottom w:val="single" w:sz="4" w:space="0" w:color="auto"/>
              <w:right w:val="single" w:sz="4" w:space="0" w:color="auto"/>
            </w:tcBorders>
            <w:hideMark/>
          </w:tcPr>
          <w:p w14:paraId="091910F7" w14:textId="77777777" w:rsidR="00356C2B" w:rsidRDefault="00356C2B">
            <w:pPr>
              <w:pStyle w:val="TAL"/>
              <w:rPr>
                <w:rFonts w:cs="Arial"/>
                <w:szCs w:val="18"/>
                <w:lang w:eastAsia="zh-CN"/>
              </w:rPr>
            </w:pPr>
            <w:r>
              <w:t>Indicates the target user plane latency in units of milliseconds. The SMF may use this value to decide whether edge relocation is needed to ensure that the user plane latency does not exceed the value.</w:t>
            </w:r>
          </w:p>
        </w:tc>
        <w:tc>
          <w:tcPr>
            <w:tcW w:w="1272" w:type="dxa"/>
            <w:tcBorders>
              <w:top w:val="single" w:sz="4" w:space="0" w:color="auto"/>
              <w:left w:val="single" w:sz="4" w:space="0" w:color="auto"/>
              <w:bottom w:val="single" w:sz="4" w:space="0" w:color="auto"/>
              <w:right w:val="single" w:sz="4" w:space="0" w:color="auto"/>
            </w:tcBorders>
            <w:hideMark/>
          </w:tcPr>
          <w:p w14:paraId="21AC9884" w14:textId="3E783692" w:rsidR="00356C2B" w:rsidRDefault="00356C2B">
            <w:pPr>
              <w:keepNext/>
              <w:keepLines/>
              <w:spacing w:after="0"/>
              <w:rPr>
                <w:rFonts w:ascii="Arial" w:hAnsi="Arial" w:cs="Arial"/>
                <w:sz w:val="18"/>
                <w:szCs w:val="18"/>
                <w:lang w:eastAsia="zh-CN"/>
              </w:rPr>
            </w:pPr>
            <w:ins w:id="16" w:author="Ericsson User" w:date="2022-03-08T16:44:00Z">
              <w:r>
                <w:rPr>
                  <w:rFonts w:ascii="Arial" w:hAnsi="Arial" w:cs="Arial"/>
                  <w:sz w:val="18"/>
                  <w:szCs w:val="18"/>
                  <w:lang w:eastAsia="zh-CN"/>
                </w:rPr>
                <w:t>AF_latency</w:t>
              </w:r>
            </w:ins>
            <w:del w:id="17" w:author="Ericsson User" w:date="2022-03-08T16:44:00Z">
              <w:r w:rsidDel="00356C2B">
                <w:rPr>
                  <w:rFonts w:ascii="Arial" w:hAnsi="Arial" w:cs="Arial"/>
                  <w:sz w:val="18"/>
                  <w:szCs w:val="18"/>
                  <w:lang w:eastAsia="zh-CN"/>
                </w:rPr>
                <w:delText>EnEDGE</w:delText>
              </w:r>
            </w:del>
          </w:p>
        </w:tc>
      </w:tr>
      <w:tr w:rsidR="00356C2B" w14:paraId="04788692" w14:textId="77777777" w:rsidTr="00356C2B">
        <w:trPr>
          <w:jc w:val="center"/>
        </w:trPr>
        <w:tc>
          <w:tcPr>
            <w:tcW w:w="1843" w:type="dxa"/>
            <w:tcBorders>
              <w:top w:val="single" w:sz="4" w:space="0" w:color="auto"/>
              <w:left w:val="single" w:sz="4" w:space="0" w:color="auto"/>
              <w:bottom w:val="single" w:sz="4" w:space="0" w:color="auto"/>
              <w:right w:val="single" w:sz="4" w:space="0" w:color="auto"/>
            </w:tcBorders>
            <w:hideMark/>
          </w:tcPr>
          <w:p w14:paraId="1131633C"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simConnInd</w:t>
            </w:r>
          </w:p>
        </w:tc>
        <w:tc>
          <w:tcPr>
            <w:tcW w:w="1701" w:type="dxa"/>
            <w:tcBorders>
              <w:top w:val="single" w:sz="4" w:space="0" w:color="auto"/>
              <w:left w:val="single" w:sz="4" w:space="0" w:color="auto"/>
              <w:bottom w:val="single" w:sz="4" w:space="0" w:color="auto"/>
              <w:right w:val="single" w:sz="4" w:space="0" w:color="auto"/>
            </w:tcBorders>
            <w:hideMark/>
          </w:tcPr>
          <w:p w14:paraId="2EB8A67A"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03" w:type="dxa"/>
            <w:tcBorders>
              <w:top w:val="single" w:sz="4" w:space="0" w:color="auto"/>
              <w:left w:val="single" w:sz="4" w:space="0" w:color="auto"/>
              <w:bottom w:val="single" w:sz="4" w:space="0" w:color="auto"/>
              <w:right w:val="single" w:sz="4" w:space="0" w:color="auto"/>
            </w:tcBorders>
            <w:hideMark/>
          </w:tcPr>
          <w:p w14:paraId="7CD75A34" w14:textId="77777777" w:rsidR="00356C2B" w:rsidRDefault="00356C2B">
            <w:pPr>
              <w:keepNext/>
              <w:keepLines/>
              <w:spacing w:after="0"/>
              <w:jc w:val="center"/>
              <w:rPr>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CAC6C75" w14:textId="77777777" w:rsidR="00356C2B" w:rsidRDefault="00356C2B">
            <w:pPr>
              <w:keepNext/>
              <w:keepLines/>
              <w:spacing w:after="0"/>
              <w:rPr>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hideMark/>
          </w:tcPr>
          <w:p w14:paraId="2DC9B02D" w14:textId="77777777" w:rsidR="00356C2B" w:rsidRDefault="00356C2B">
            <w:pPr>
              <w:pStyle w:val="TAL"/>
              <w:rPr>
                <w:rFonts w:cs="Arial"/>
                <w:szCs w:val="18"/>
                <w:lang w:eastAsia="zh-CN"/>
              </w:rPr>
            </w:pPr>
            <w:r>
              <w:rPr>
                <w:rFonts w:cs="Arial"/>
                <w:szCs w:val="18"/>
                <w:lang w:eastAsia="zh-CN"/>
              </w:rPr>
              <w:t xml:space="preserve">Indication of </w:t>
            </w:r>
            <w:r>
              <w:rPr>
                <w:rFonts w:cs="Arial"/>
                <w:noProof/>
                <w:szCs w:val="18"/>
              </w:rPr>
              <w:t>simultaneous connectivity temporarily maintained for the source and target PSA</w:t>
            </w:r>
            <w:r>
              <w:rPr>
                <w:rFonts w:cs="Arial"/>
                <w:szCs w:val="18"/>
                <w:lang w:eastAsia="zh-CN"/>
              </w:rPr>
              <w:t>.</w:t>
            </w:r>
          </w:p>
          <w:p w14:paraId="2D7888F0" w14:textId="77777777" w:rsidR="00356C2B" w:rsidRDefault="00356C2B">
            <w:pPr>
              <w:pStyle w:val="TAL"/>
              <w:rPr>
                <w:rFonts w:cs="Arial"/>
                <w:noProof/>
                <w:szCs w:val="18"/>
              </w:rPr>
            </w:pPr>
            <w:r>
              <w:rPr>
                <w:rFonts w:cs="Arial"/>
                <w:noProof/>
                <w:szCs w:val="18"/>
              </w:rPr>
              <w:t>It is used to indicate whether the simultaneous connectivity should be temporarily mantained for the source and target PSA.</w:t>
            </w:r>
          </w:p>
          <w:p w14:paraId="042A29D2" w14:textId="77777777" w:rsidR="00356C2B" w:rsidRDefault="00356C2B">
            <w:pPr>
              <w:pStyle w:val="TAL"/>
            </w:pPr>
            <w:r>
              <w:rPr>
                <w:rFonts w:cs="Arial"/>
                <w:szCs w:val="18"/>
                <w:lang w:eastAsia="zh-CN"/>
              </w:rPr>
              <w:t>It is s</w:t>
            </w:r>
            <w:r>
              <w:rPr>
                <w:rFonts w:cs="Arial"/>
                <w:szCs w:val="18"/>
              </w:rPr>
              <w:t xml:space="preserve">et to </w:t>
            </w:r>
            <w:r>
              <w:rPr>
                <w:lang w:eastAsia="zh-CN"/>
              </w:rPr>
              <w:t xml:space="preserve">"true" if the temporary simultaneous connectivity should be temporarily maintained; otherwise, it is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272" w:type="dxa"/>
            <w:tcBorders>
              <w:top w:val="single" w:sz="4" w:space="0" w:color="auto"/>
              <w:left w:val="single" w:sz="4" w:space="0" w:color="auto"/>
              <w:bottom w:val="single" w:sz="4" w:space="0" w:color="auto"/>
              <w:right w:val="single" w:sz="4" w:space="0" w:color="auto"/>
            </w:tcBorders>
            <w:hideMark/>
          </w:tcPr>
          <w:p w14:paraId="60930D77" w14:textId="352BEF2C" w:rsidR="00356C2B" w:rsidRDefault="00356C2B">
            <w:pPr>
              <w:keepNext/>
              <w:keepLines/>
              <w:spacing w:after="0"/>
              <w:rPr>
                <w:lang w:eastAsia="zh-CN"/>
              </w:rPr>
            </w:pPr>
            <w:ins w:id="18" w:author="Ericsson User" w:date="2022-03-08T16:44:00Z">
              <w:r>
                <w:rPr>
                  <w:rFonts w:ascii="Arial" w:hAnsi="Arial" w:cs="Arial"/>
                  <w:sz w:val="18"/>
                  <w:szCs w:val="18"/>
                  <w:lang w:eastAsia="zh-CN"/>
                </w:rPr>
                <w:t>SimultConnectivity</w:t>
              </w:r>
            </w:ins>
            <w:del w:id="19" w:author="Ericsson User" w:date="2022-03-08T16:44:00Z">
              <w:r w:rsidDel="00356C2B">
                <w:rPr>
                  <w:rFonts w:ascii="Arial" w:hAnsi="Arial" w:cs="Arial"/>
                  <w:sz w:val="18"/>
                  <w:szCs w:val="18"/>
                  <w:lang w:eastAsia="zh-CN"/>
                </w:rPr>
                <w:delText>EnEDGE</w:delText>
              </w:r>
            </w:del>
          </w:p>
        </w:tc>
      </w:tr>
      <w:tr w:rsidR="00356C2B" w14:paraId="5BCD295A" w14:textId="77777777" w:rsidTr="00356C2B">
        <w:trPr>
          <w:jc w:val="center"/>
        </w:trPr>
        <w:tc>
          <w:tcPr>
            <w:tcW w:w="1843" w:type="dxa"/>
            <w:tcBorders>
              <w:top w:val="single" w:sz="4" w:space="0" w:color="auto"/>
              <w:left w:val="single" w:sz="4" w:space="0" w:color="auto"/>
              <w:bottom w:val="single" w:sz="4" w:space="0" w:color="auto"/>
              <w:right w:val="single" w:sz="4" w:space="0" w:color="auto"/>
            </w:tcBorders>
            <w:hideMark/>
          </w:tcPr>
          <w:p w14:paraId="1ECF3794"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simConnTerm</w:t>
            </w:r>
          </w:p>
        </w:tc>
        <w:tc>
          <w:tcPr>
            <w:tcW w:w="1701" w:type="dxa"/>
            <w:tcBorders>
              <w:top w:val="single" w:sz="4" w:space="0" w:color="auto"/>
              <w:left w:val="single" w:sz="4" w:space="0" w:color="auto"/>
              <w:bottom w:val="single" w:sz="4" w:space="0" w:color="auto"/>
              <w:right w:val="single" w:sz="4" w:space="0" w:color="auto"/>
            </w:tcBorders>
            <w:hideMark/>
          </w:tcPr>
          <w:p w14:paraId="0E93E683"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DurationSec</w:t>
            </w:r>
          </w:p>
        </w:tc>
        <w:tc>
          <w:tcPr>
            <w:tcW w:w="403" w:type="dxa"/>
            <w:tcBorders>
              <w:top w:val="single" w:sz="4" w:space="0" w:color="auto"/>
              <w:left w:val="single" w:sz="4" w:space="0" w:color="auto"/>
              <w:bottom w:val="single" w:sz="4" w:space="0" w:color="auto"/>
              <w:right w:val="single" w:sz="4" w:space="0" w:color="auto"/>
            </w:tcBorders>
            <w:hideMark/>
          </w:tcPr>
          <w:p w14:paraId="5AFED67A" w14:textId="77777777" w:rsidR="00356C2B" w:rsidRDefault="00356C2B">
            <w:pPr>
              <w:keepNext/>
              <w:keepLines/>
              <w:spacing w:after="0"/>
              <w:jc w:val="center"/>
              <w:rPr>
                <w:lang w:eastAsia="zh-CN"/>
              </w:rPr>
            </w:pP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D76EA92" w14:textId="77777777" w:rsidR="00356C2B" w:rsidRDefault="00356C2B">
            <w:pPr>
              <w:keepNext/>
              <w:keepLines/>
              <w:spacing w:after="0"/>
              <w:rPr>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hideMark/>
          </w:tcPr>
          <w:p w14:paraId="5611E497" w14:textId="77777777" w:rsidR="00356C2B" w:rsidRDefault="00356C2B">
            <w:pPr>
              <w:pStyle w:val="TAL"/>
              <w:rPr>
                <w:rFonts w:cs="Arial"/>
                <w:noProof/>
                <w:szCs w:val="18"/>
              </w:rPr>
            </w:pPr>
            <w:r>
              <w:rPr>
                <w:rFonts w:cs="Arial"/>
                <w:noProof/>
                <w:szCs w:val="18"/>
              </w:rPr>
              <w:t xml:space="preserve">Indication of the </w:t>
            </w:r>
            <w:r>
              <w:rPr>
                <w:noProof/>
                <w:lang w:eastAsia="zh-CN"/>
              </w:rPr>
              <w:t>minimum time interval to be considered for inactivity of the traffic routed via the source PSA</w:t>
            </w:r>
            <w:r>
              <w:rPr>
                <w:rFonts w:cs="Arial"/>
                <w:noProof/>
                <w:szCs w:val="18"/>
              </w:rPr>
              <w:t xml:space="preserve"> during the edge re-location procedure before removing the source PSA. </w:t>
            </w:r>
          </w:p>
          <w:p w14:paraId="077B50F2" w14:textId="77777777" w:rsidR="00356C2B" w:rsidRDefault="00356C2B">
            <w:pPr>
              <w:pStyle w:val="TAL"/>
            </w:pPr>
            <w:r>
              <w:rPr>
                <w:rFonts w:cs="Arial"/>
                <w:noProof/>
                <w:szCs w:val="18"/>
              </w:rPr>
              <w:t xml:space="preserve">It may be included when </w:t>
            </w:r>
            <w:r>
              <w:t>the "</w:t>
            </w:r>
            <w:r>
              <w:rPr>
                <w:lang w:eastAsia="zh-CN"/>
              </w:rPr>
              <w:t>simConnInd</w:t>
            </w:r>
            <w:r>
              <w:t>" attribute is set to true.</w:t>
            </w:r>
            <w:r>
              <w:rPr>
                <w:rFonts w:cs="Arial"/>
                <w:noProof/>
                <w:szCs w:val="18"/>
              </w:rPr>
              <w:t xml:space="preserve"> </w:t>
            </w:r>
          </w:p>
        </w:tc>
        <w:tc>
          <w:tcPr>
            <w:tcW w:w="1272" w:type="dxa"/>
            <w:tcBorders>
              <w:top w:val="single" w:sz="4" w:space="0" w:color="auto"/>
              <w:left w:val="single" w:sz="4" w:space="0" w:color="auto"/>
              <w:bottom w:val="single" w:sz="4" w:space="0" w:color="auto"/>
              <w:right w:val="single" w:sz="4" w:space="0" w:color="auto"/>
            </w:tcBorders>
            <w:hideMark/>
          </w:tcPr>
          <w:p w14:paraId="20DD1075" w14:textId="12F75BE4" w:rsidR="00356C2B" w:rsidRDefault="00356C2B">
            <w:pPr>
              <w:keepNext/>
              <w:keepLines/>
              <w:spacing w:after="0"/>
              <w:rPr>
                <w:lang w:eastAsia="zh-CN"/>
              </w:rPr>
            </w:pPr>
            <w:del w:id="20" w:author="Ericsson User" w:date="2022-03-08T16:45:00Z">
              <w:r w:rsidDel="00356C2B">
                <w:rPr>
                  <w:rFonts w:ascii="Arial" w:hAnsi="Arial" w:cs="Arial"/>
                  <w:sz w:val="18"/>
                  <w:szCs w:val="18"/>
                  <w:lang w:eastAsia="zh-CN"/>
                </w:rPr>
                <w:delText>EnEDGE</w:delText>
              </w:r>
            </w:del>
            <w:ins w:id="21" w:author="Ericsson User" w:date="2022-03-08T16:45:00Z">
              <w:r>
                <w:rPr>
                  <w:rFonts w:ascii="Arial" w:hAnsi="Arial" w:cs="Arial"/>
                  <w:sz w:val="18"/>
                  <w:szCs w:val="18"/>
                  <w:lang w:eastAsia="zh-CN"/>
                </w:rPr>
                <w:t>SimultConnectivity</w:t>
              </w:r>
            </w:ins>
          </w:p>
        </w:tc>
      </w:tr>
      <w:tr w:rsidR="00356C2B" w:rsidRPr="00356C2B" w14:paraId="0AFC907B" w14:textId="77777777" w:rsidTr="00356C2B">
        <w:trPr>
          <w:jc w:val="center"/>
        </w:trPr>
        <w:tc>
          <w:tcPr>
            <w:tcW w:w="1843" w:type="dxa"/>
            <w:tcBorders>
              <w:top w:val="single" w:sz="4" w:space="0" w:color="auto"/>
              <w:left w:val="single" w:sz="4" w:space="0" w:color="auto"/>
              <w:bottom w:val="single" w:sz="4" w:space="0" w:color="auto"/>
              <w:right w:val="single" w:sz="4" w:space="0" w:color="auto"/>
            </w:tcBorders>
            <w:hideMark/>
          </w:tcPr>
          <w:p w14:paraId="68B83B28" w14:textId="77777777" w:rsidR="00356C2B" w:rsidRDefault="00356C2B">
            <w:pPr>
              <w:keepNext/>
              <w:keepLines/>
              <w:spacing w:after="0"/>
              <w:rPr>
                <w:rFonts w:ascii="Arial" w:hAnsi="Arial" w:cs="Arial"/>
                <w:sz w:val="18"/>
                <w:szCs w:val="18"/>
                <w:lang w:eastAsia="zh-CN"/>
              </w:rPr>
            </w:pPr>
            <w:r>
              <w:rPr>
                <w:rFonts w:ascii="Arial" w:hAnsi="Arial" w:cs="Arial"/>
                <w:sz w:val="18"/>
                <w:szCs w:val="18"/>
              </w:rPr>
              <w:t>supportedFeatures</w:t>
            </w:r>
          </w:p>
        </w:tc>
        <w:tc>
          <w:tcPr>
            <w:tcW w:w="1701" w:type="dxa"/>
            <w:tcBorders>
              <w:top w:val="single" w:sz="4" w:space="0" w:color="auto"/>
              <w:left w:val="single" w:sz="4" w:space="0" w:color="auto"/>
              <w:bottom w:val="single" w:sz="4" w:space="0" w:color="auto"/>
              <w:right w:val="single" w:sz="4" w:space="0" w:color="auto"/>
            </w:tcBorders>
            <w:hideMark/>
          </w:tcPr>
          <w:p w14:paraId="7EC26916" w14:textId="77777777" w:rsidR="00356C2B" w:rsidRDefault="00356C2B">
            <w:pPr>
              <w:keepNext/>
              <w:keepLines/>
              <w:spacing w:after="0"/>
              <w:rPr>
                <w:rFonts w:ascii="Arial" w:hAnsi="Arial" w:cs="Arial"/>
                <w:sz w:val="18"/>
                <w:szCs w:val="18"/>
                <w:lang w:eastAsia="zh-CN"/>
              </w:rPr>
            </w:pPr>
            <w:r>
              <w:rPr>
                <w:rFonts w:ascii="Arial" w:hAnsi="Arial" w:cs="Arial"/>
                <w:sz w:val="18"/>
                <w:szCs w:val="18"/>
              </w:rPr>
              <w:t>SupportedFeatures</w:t>
            </w:r>
          </w:p>
        </w:tc>
        <w:tc>
          <w:tcPr>
            <w:tcW w:w="403" w:type="dxa"/>
            <w:tcBorders>
              <w:top w:val="single" w:sz="4" w:space="0" w:color="auto"/>
              <w:left w:val="single" w:sz="4" w:space="0" w:color="auto"/>
              <w:bottom w:val="single" w:sz="4" w:space="0" w:color="auto"/>
              <w:right w:val="single" w:sz="4" w:space="0" w:color="auto"/>
            </w:tcBorders>
            <w:hideMark/>
          </w:tcPr>
          <w:p w14:paraId="03465EFE" w14:textId="77777777" w:rsidR="00356C2B" w:rsidRDefault="00356C2B">
            <w:pPr>
              <w:keepNext/>
              <w:keepLines/>
              <w:spacing w:after="0"/>
              <w:jc w:val="center"/>
              <w:rPr>
                <w:rFonts w:ascii="Arial" w:hAnsi="Arial" w:cs="Arial"/>
                <w:sz w:val="18"/>
                <w:szCs w:val="18"/>
                <w:lang w:eastAsia="zh-CN"/>
              </w:rPr>
            </w:pPr>
            <w:r>
              <w:rPr>
                <w:rFonts w:ascii="Arial" w:hAnsi="Arial" w:cs="Arial"/>
                <w:sz w:val="18"/>
                <w:szCs w:val="18"/>
              </w:rPr>
              <w:t>C</w:t>
            </w:r>
          </w:p>
        </w:tc>
        <w:tc>
          <w:tcPr>
            <w:tcW w:w="1134" w:type="dxa"/>
            <w:tcBorders>
              <w:top w:val="single" w:sz="4" w:space="0" w:color="auto"/>
              <w:left w:val="single" w:sz="4" w:space="0" w:color="auto"/>
              <w:bottom w:val="single" w:sz="4" w:space="0" w:color="auto"/>
              <w:right w:val="single" w:sz="4" w:space="0" w:color="auto"/>
            </w:tcBorders>
            <w:hideMark/>
          </w:tcPr>
          <w:p w14:paraId="3DB6DC43" w14:textId="77777777" w:rsidR="00356C2B" w:rsidRDefault="00356C2B">
            <w:pPr>
              <w:keepNext/>
              <w:keepLines/>
              <w:spacing w:after="0"/>
              <w:rPr>
                <w:rFonts w:ascii="Arial" w:hAnsi="Arial" w:cs="Arial"/>
                <w:sz w:val="18"/>
                <w:szCs w:val="18"/>
                <w:lang w:eastAsia="zh-CN"/>
              </w:rPr>
            </w:pPr>
            <w:r>
              <w:rPr>
                <w:rFonts w:ascii="Arial" w:hAnsi="Arial" w:cs="Arial"/>
                <w:sz w:val="18"/>
                <w:szCs w:val="18"/>
              </w:rPr>
              <w:t>0..1</w:t>
            </w:r>
          </w:p>
        </w:tc>
        <w:tc>
          <w:tcPr>
            <w:tcW w:w="3427" w:type="dxa"/>
            <w:tcBorders>
              <w:top w:val="single" w:sz="4" w:space="0" w:color="auto"/>
              <w:left w:val="single" w:sz="4" w:space="0" w:color="auto"/>
              <w:bottom w:val="single" w:sz="4" w:space="0" w:color="auto"/>
              <w:right w:val="single" w:sz="4" w:space="0" w:color="auto"/>
            </w:tcBorders>
          </w:tcPr>
          <w:p w14:paraId="2B2CD3B4" w14:textId="77777777" w:rsidR="00356C2B" w:rsidRDefault="00356C2B">
            <w:pPr>
              <w:pStyle w:val="TAL"/>
            </w:pPr>
            <w:r>
              <w:t>Indicates the list of negotiated supported features.</w:t>
            </w:r>
          </w:p>
          <w:p w14:paraId="71C2774E" w14:textId="77777777" w:rsidR="00356C2B" w:rsidRDefault="00356C2B">
            <w:pPr>
              <w:pStyle w:val="TAL"/>
            </w:pPr>
          </w:p>
          <w:p w14:paraId="4C67E026" w14:textId="77777777" w:rsidR="00356C2B" w:rsidRDefault="00356C2B">
            <w:pPr>
              <w:pStyle w:val="TAL"/>
            </w:pPr>
            <w:r>
              <w:t>This attribute shall be supplied by the UDR in the response to the PUT request when it was present in the PUT request and the UDR supports feature negotiation for Influence Data.</w:t>
            </w:r>
          </w:p>
          <w:p w14:paraId="480EF289" w14:textId="77777777" w:rsidR="00356C2B" w:rsidRDefault="00356C2B">
            <w:pPr>
              <w:pStyle w:val="TAL"/>
            </w:pPr>
          </w:p>
          <w:p w14:paraId="007B5EB8" w14:textId="77777777" w:rsidR="00356C2B" w:rsidRDefault="00356C2B">
            <w:pPr>
              <w:pStyle w:val="TAL"/>
              <w:rPr>
                <w:rFonts w:cs="Arial"/>
                <w:szCs w:val="18"/>
              </w:rPr>
            </w:pPr>
            <w:r>
              <w:t>This attribute shall be supplied by the UDR in the response to the GET request when the GET request includes the "supp-feat" query parameter and the UDR supports feature negotiation for Influence Data.</w:t>
            </w:r>
          </w:p>
        </w:tc>
        <w:tc>
          <w:tcPr>
            <w:tcW w:w="1272" w:type="dxa"/>
            <w:tcBorders>
              <w:top w:val="single" w:sz="4" w:space="0" w:color="auto"/>
              <w:left w:val="single" w:sz="4" w:space="0" w:color="auto"/>
              <w:bottom w:val="single" w:sz="4" w:space="0" w:color="auto"/>
              <w:right w:val="single" w:sz="4" w:space="0" w:color="auto"/>
            </w:tcBorders>
          </w:tcPr>
          <w:p w14:paraId="17ED705E" w14:textId="77777777" w:rsidR="00356C2B" w:rsidRDefault="00356C2B">
            <w:pPr>
              <w:keepNext/>
              <w:keepLines/>
              <w:spacing w:after="0"/>
              <w:rPr>
                <w:rFonts w:ascii="Arial" w:hAnsi="Arial" w:cs="Arial"/>
                <w:sz w:val="18"/>
                <w:szCs w:val="18"/>
                <w:lang w:eastAsia="zh-CN"/>
              </w:rPr>
            </w:pPr>
          </w:p>
        </w:tc>
      </w:tr>
      <w:tr w:rsidR="00356C2B" w14:paraId="54CE34DF" w14:textId="77777777" w:rsidTr="00356C2B">
        <w:trPr>
          <w:jc w:val="center"/>
        </w:trPr>
        <w:tc>
          <w:tcPr>
            <w:tcW w:w="1843" w:type="dxa"/>
            <w:tcBorders>
              <w:top w:val="single" w:sz="4" w:space="0" w:color="auto"/>
              <w:left w:val="single" w:sz="4" w:space="0" w:color="auto"/>
              <w:bottom w:val="single" w:sz="4" w:space="0" w:color="auto"/>
              <w:right w:val="single" w:sz="4" w:space="0" w:color="auto"/>
            </w:tcBorders>
            <w:hideMark/>
          </w:tcPr>
          <w:p w14:paraId="163F84DB" w14:textId="77777777" w:rsidR="00356C2B" w:rsidRDefault="00356C2B">
            <w:pPr>
              <w:keepNext/>
              <w:keepLines/>
              <w:spacing w:after="0"/>
              <w:rPr>
                <w:rFonts w:ascii="Arial" w:hAnsi="Arial" w:cs="Arial"/>
                <w:sz w:val="18"/>
                <w:szCs w:val="18"/>
              </w:rPr>
            </w:pPr>
            <w:r>
              <w:rPr>
                <w:rFonts w:ascii="Arial" w:hAnsi="Arial"/>
                <w:sz w:val="18"/>
              </w:rPr>
              <w:t>resUri</w:t>
            </w:r>
          </w:p>
        </w:tc>
        <w:tc>
          <w:tcPr>
            <w:tcW w:w="1701" w:type="dxa"/>
            <w:tcBorders>
              <w:top w:val="single" w:sz="4" w:space="0" w:color="auto"/>
              <w:left w:val="single" w:sz="4" w:space="0" w:color="auto"/>
              <w:bottom w:val="single" w:sz="4" w:space="0" w:color="auto"/>
              <w:right w:val="single" w:sz="4" w:space="0" w:color="auto"/>
            </w:tcBorders>
            <w:hideMark/>
          </w:tcPr>
          <w:p w14:paraId="1DD8904D" w14:textId="77777777" w:rsidR="00356C2B" w:rsidRDefault="00356C2B">
            <w:pPr>
              <w:keepNext/>
              <w:keepLines/>
              <w:spacing w:after="0"/>
              <w:rPr>
                <w:rFonts w:ascii="Arial" w:hAnsi="Arial" w:cs="Arial"/>
                <w:sz w:val="18"/>
                <w:szCs w:val="18"/>
              </w:rPr>
            </w:pPr>
            <w:r>
              <w:rPr>
                <w:rFonts w:ascii="Arial" w:hAnsi="Arial"/>
                <w:sz w:val="18"/>
              </w:rPr>
              <w:t>Uri</w:t>
            </w:r>
          </w:p>
        </w:tc>
        <w:tc>
          <w:tcPr>
            <w:tcW w:w="403" w:type="dxa"/>
            <w:tcBorders>
              <w:top w:val="single" w:sz="4" w:space="0" w:color="auto"/>
              <w:left w:val="single" w:sz="4" w:space="0" w:color="auto"/>
              <w:bottom w:val="single" w:sz="4" w:space="0" w:color="auto"/>
              <w:right w:val="single" w:sz="4" w:space="0" w:color="auto"/>
            </w:tcBorders>
            <w:hideMark/>
          </w:tcPr>
          <w:p w14:paraId="1824A7CA" w14:textId="77777777" w:rsidR="00356C2B" w:rsidRDefault="00356C2B">
            <w:pPr>
              <w:keepNext/>
              <w:keepLines/>
              <w:spacing w:after="0"/>
              <w:jc w:val="center"/>
              <w:rPr>
                <w:rFonts w:ascii="Arial" w:hAnsi="Arial" w:cs="Arial"/>
                <w:sz w:val="18"/>
                <w:szCs w:val="18"/>
              </w:rPr>
            </w:pP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145A8FE" w14:textId="77777777" w:rsidR="00356C2B" w:rsidRDefault="00356C2B">
            <w:pPr>
              <w:keepNext/>
              <w:keepLines/>
              <w:spacing w:after="0"/>
              <w:rPr>
                <w:rFonts w:ascii="Arial" w:hAnsi="Arial" w:cs="Arial"/>
                <w:sz w:val="18"/>
                <w:szCs w:val="18"/>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hideMark/>
          </w:tcPr>
          <w:p w14:paraId="7870E7BB" w14:textId="77777777" w:rsidR="00356C2B" w:rsidRDefault="00356C2B">
            <w:pPr>
              <w:pStyle w:val="TAL"/>
            </w:pPr>
            <w:r>
              <w:rPr>
                <w:rFonts w:cs="Arial"/>
                <w:szCs w:val="18"/>
                <w:lang w:eastAsia="zh-CN"/>
              </w:rPr>
              <w:t>Represents the URI of</w:t>
            </w:r>
            <w:r>
              <w:t xml:space="preserve"> Individual Influence Data.</w:t>
            </w:r>
            <w:r>
              <w:rPr>
                <w:rFonts w:cs="Arial"/>
                <w:szCs w:val="18"/>
              </w:rPr>
              <w:br/>
              <w:t xml:space="preserve">It shall only be included </w:t>
            </w:r>
            <w:r>
              <w:rPr>
                <w:rFonts w:cs="Arial"/>
                <w:szCs w:val="18"/>
                <w:lang w:eastAsia="zh-CN"/>
              </w:rPr>
              <w:t xml:space="preserve">in </w:t>
            </w:r>
            <w:r>
              <w:t>the HTTP GET response.</w:t>
            </w:r>
          </w:p>
        </w:tc>
        <w:tc>
          <w:tcPr>
            <w:tcW w:w="1272" w:type="dxa"/>
            <w:tcBorders>
              <w:top w:val="single" w:sz="4" w:space="0" w:color="auto"/>
              <w:left w:val="single" w:sz="4" w:space="0" w:color="auto"/>
              <w:bottom w:val="single" w:sz="4" w:space="0" w:color="auto"/>
              <w:right w:val="single" w:sz="4" w:space="0" w:color="auto"/>
            </w:tcBorders>
            <w:hideMark/>
          </w:tcPr>
          <w:p w14:paraId="1E76F629"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EnhancedInfluDataNotification</w:t>
            </w:r>
          </w:p>
        </w:tc>
      </w:tr>
      <w:tr w:rsidR="00356C2B" w:rsidRPr="00356C2B" w14:paraId="42602A37" w14:textId="77777777" w:rsidTr="00356C2B">
        <w:trPr>
          <w:jc w:val="center"/>
        </w:trPr>
        <w:tc>
          <w:tcPr>
            <w:tcW w:w="1843" w:type="dxa"/>
            <w:tcBorders>
              <w:top w:val="single" w:sz="4" w:space="0" w:color="auto"/>
              <w:left w:val="single" w:sz="4" w:space="0" w:color="auto"/>
              <w:bottom w:val="single" w:sz="4" w:space="0" w:color="auto"/>
              <w:right w:val="single" w:sz="4" w:space="0" w:color="auto"/>
            </w:tcBorders>
            <w:hideMark/>
          </w:tcPr>
          <w:p w14:paraId="05CF2EC6" w14:textId="77777777" w:rsidR="00356C2B" w:rsidRDefault="00356C2B">
            <w:pPr>
              <w:keepNext/>
              <w:keepLines/>
              <w:spacing w:after="0"/>
              <w:rPr>
                <w:rFonts w:ascii="Arial" w:hAnsi="Arial"/>
                <w:sz w:val="18"/>
              </w:rPr>
            </w:pPr>
            <w:r>
              <w:rPr>
                <w:noProof/>
              </w:rPr>
              <w:t>resetIds</w:t>
            </w:r>
          </w:p>
        </w:tc>
        <w:tc>
          <w:tcPr>
            <w:tcW w:w="1701" w:type="dxa"/>
            <w:tcBorders>
              <w:top w:val="single" w:sz="4" w:space="0" w:color="auto"/>
              <w:left w:val="single" w:sz="4" w:space="0" w:color="auto"/>
              <w:bottom w:val="single" w:sz="4" w:space="0" w:color="auto"/>
              <w:right w:val="single" w:sz="4" w:space="0" w:color="auto"/>
            </w:tcBorders>
            <w:hideMark/>
          </w:tcPr>
          <w:p w14:paraId="78421AA6" w14:textId="77777777" w:rsidR="00356C2B" w:rsidRDefault="00356C2B">
            <w:pPr>
              <w:keepNext/>
              <w:keepLines/>
              <w:spacing w:after="0"/>
              <w:rPr>
                <w:rFonts w:ascii="Arial" w:hAnsi="Arial"/>
                <w:sz w:val="18"/>
              </w:rPr>
            </w:pPr>
            <w:r>
              <w:rPr>
                <w:noProof/>
              </w:rPr>
              <w:t>array(string)</w:t>
            </w:r>
          </w:p>
        </w:tc>
        <w:tc>
          <w:tcPr>
            <w:tcW w:w="403" w:type="dxa"/>
            <w:tcBorders>
              <w:top w:val="single" w:sz="4" w:space="0" w:color="auto"/>
              <w:left w:val="single" w:sz="4" w:space="0" w:color="auto"/>
              <w:bottom w:val="single" w:sz="4" w:space="0" w:color="auto"/>
              <w:right w:val="single" w:sz="4" w:space="0" w:color="auto"/>
            </w:tcBorders>
            <w:hideMark/>
          </w:tcPr>
          <w:p w14:paraId="1B053F67" w14:textId="77777777" w:rsidR="00356C2B" w:rsidRDefault="00356C2B">
            <w:pPr>
              <w:keepNext/>
              <w:keepLines/>
              <w:spacing w:after="0"/>
              <w:jc w:val="center"/>
              <w:rPr>
                <w:rFonts w:ascii="Arial" w:hAnsi="Arial" w:cs="Arial"/>
                <w:sz w:val="18"/>
                <w:szCs w:val="18"/>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35E17E1" w14:textId="77777777" w:rsidR="00356C2B" w:rsidRDefault="00356C2B">
            <w:pPr>
              <w:keepNext/>
              <w:keepLines/>
              <w:spacing w:after="0"/>
              <w:rPr>
                <w:rFonts w:ascii="Arial" w:hAnsi="Arial" w:cs="Arial"/>
                <w:sz w:val="18"/>
                <w:szCs w:val="18"/>
                <w:lang w:eastAsia="zh-CN"/>
              </w:rPr>
            </w:pPr>
            <w:r>
              <w:rPr>
                <w:lang w:val="en-US" w:eastAsia="zh-CN"/>
              </w:rPr>
              <w:t>1..N</w:t>
            </w:r>
          </w:p>
        </w:tc>
        <w:tc>
          <w:tcPr>
            <w:tcW w:w="3427" w:type="dxa"/>
            <w:tcBorders>
              <w:top w:val="single" w:sz="4" w:space="0" w:color="auto"/>
              <w:left w:val="single" w:sz="4" w:space="0" w:color="auto"/>
              <w:bottom w:val="single" w:sz="4" w:space="0" w:color="auto"/>
              <w:right w:val="single" w:sz="4" w:space="0" w:color="auto"/>
            </w:tcBorders>
            <w:hideMark/>
          </w:tcPr>
          <w:p w14:paraId="3BC6D4D3" w14:textId="77777777" w:rsidR="00356C2B" w:rsidRDefault="00356C2B">
            <w:pPr>
              <w:pStyle w:val="TAL"/>
              <w:rPr>
                <w:rFonts w:cs="Arial"/>
                <w:szCs w:val="18"/>
              </w:rPr>
            </w:pPr>
            <w:r>
              <w:rPr>
                <w:rFonts w:cs="Arial"/>
                <w:szCs w:val="18"/>
              </w:rPr>
              <w:t>This IE uniquely identifies a part of temporary data in UDR that contains the created resource.</w:t>
            </w:r>
          </w:p>
          <w:p w14:paraId="55DF846F" w14:textId="77777777" w:rsidR="00356C2B" w:rsidRDefault="00356C2B">
            <w:pPr>
              <w:pStyle w:val="TAL"/>
              <w:rPr>
                <w:rFonts w:cs="Arial"/>
                <w:szCs w:val="18"/>
                <w:lang w:eastAsia="zh-CN"/>
              </w:rPr>
            </w:pPr>
            <w:r>
              <w:rPr>
                <w:rFonts w:cs="Arial"/>
                <w:szCs w:val="18"/>
              </w:rPr>
              <w:t>This attribute may be provided in the response of successful resource creation.</w:t>
            </w:r>
          </w:p>
        </w:tc>
        <w:tc>
          <w:tcPr>
            <w:tcW w:w="1272" w:type="dxa"/>
            <w:tcBorders>
              <w:top w:val="single" w:sz="4" w:space="0" w:color="auto"/>
              <w:left w:val="single" w:sz="4" w:space="0" w:color="auto"/>
              <w:bottom w:val="single" w:sz="4" w:space="0" w:color="auto"/>
              <w:right w:val="single" w:sz="4" w:space="0" w:color="auto"/>
            </w:tcBorders>
          </w:tcPr>
          <w:p w14:paraId="7AE871BC" w14:textId="77777777" w:rsidR="00356C2B" w:rsidRDefault="00356C2B">
            <w:pPr>
              <w:keepNext/>
              <w:keepLines/>
              <w:spacing w:after="0"/>
              <w:rPr>
                <w:rFonts w:ascii="Arial" w:hAnsi="Arial" w:cs="Arial"/>
                <w:sz w:val="18"/>
                <w:szCs w:val="18"/>
                <w:lang w:eastAsia="zh-CN"/>
              </w:rPr>
            </w:pPr>
          </w:p>
        </w:tc>
      </w:tr>
      <w:tr w:rsidR="00356C2B" w:rsidRPr="00356C2B" w14:paraId="77254398" w14:textId="77777777" w:rsidTr="00356C2B">
        <w:trPr>
          <w:jc w:val="center"/>
        </w:trPr>
        <w:tc>
          <w:tcPr>
            <w:tcW w:w="9780" w:type="dxa"/>
            <w:gridSpan w:val="6"/>
            <w:tcBorders>
              <w:top w:val="single" w:sz="4" w:space="0" w:color="auto"/>
              <w:left w:val="single" w:sz="4" w:space="0" w:color="auto"/>
              <w:bottom w:val="single" w:sz="4" w:space="0" w:color="auto"/>
              <w:right w:val="single" w:sz="4" w:space="0" w:color="auto"/>
            </w:tcBorders>
            <w:hideMark/>
          </w:tcPr>
          <w:p w14:paraId="7E404FA0" w14:textId="77777777" w:rsidR="00356C2B" w:rsidRDefault="00356C2B">
            <w:pPr>
              <w:pStyle w:val="TAN"/>
              <w:rPr>
                <w:lang w:eastAsia="zh-CN"/>
              </w:rPr>
            </w:pPr>
            <w:r>
              <w:rPr>
                <w:lang w:eastAsia="zh-CN"/>
              </w:rPr>
              <w:t>NOTE 1:</w:t>
            </w:r>
            <w:r>
              <w:rPr>
                <w:lang w:eastAsia="zh-CN"/>
              </w:rPr>
              <w:tab/>
              <w:t>One of "afAppId", "trafficFilters" or "ethTrafficFilters" shall be included.</w:t>
            </w:r>
          </w:p>
          <w:p w14:paraId="043BB08E" w14:textId="77777777" w:rsidR="00356C2B" w:rsidRDefault="00356C2B">
            <w:pPr>
              <w:pStyle w:val="TAN"/>
              <w:rPr>
                <w:rFonts w:cs="Arial"/>
                <w:szCs w:val="18"/>
                <w:lang w:eastAsia="zh-CN"/>
              </w:rPr>
            </w:pPr>
            <w:r>
              <w:rPr>
                <w:rFonts w:cs="Arial"/>
                <w:szCs w:val="18"/>
                <w:lang w:eastAsia="zh-CN"/>
              </w:rPr>
              <w:t>NOTE 2:</w:t>
            </w:r>
            <w:r>
              <w:rPr>
                <w:rFonts w:cs="Arial"/>
                <w:szCs w:val="18"/>
                <w:lang w:eastAsia="zh-CN"/>
              </w:rPr>
              <w:tab/>
              <w:t>Either "supi" or "interGroupId" shall be included.</w:t>
            </w:r>
          </w:p>
          <w:p w14:paraId="00F0DBC8" w14:textId="77777777" w:rsidR="00356C2B" w:rsidRDefault="00356C2B">
            <w:pPr>
              <w:pStyle w:val="TAN"/>
              <w:rPr>
                <w:rFonts w:cs="Arial"/>
                <w:szCs w:val="18"/>
                <w:lang w:eastAsia="zh-CN"/>
              </w:rPr>
            </w:pPr>
            <w:r>
              <w:rPr>
                <w:rFonts w:cs="Arial"/>
                <w:szCs w:val="18"/>
                <w:lang w:eastAsia="zh-CN"/>
              </w:rPr>
              <w:t>NOTE 3:</w:t>
            </w:r>
            <w:r>
              <w:rPr>
                <w:rFonts w:cs="Arial"/>
                <w:szCs w:val="18"/>
                <w:lang w:eastAsia="zh-CN"/>
              </w:rPr>
              <w:tab/>
            </w:r>
            <w:r>
              <w:t>If the EnhancedInfluDataNotification feature is not supported</w:t>
            </w:r>
            <w:r>
              <w:rPr>
                <w:rFonts w:cs="Arial"/>
                <w:szCs w:val="18"/>
                <w:lang w:eastAsia="zh-CN"/>
              </w:rPr>
              <w:t xml:space="preserve">, to indicate the deletion of a Traffic Individual Influence Data resource, only the appropriate combination of "supi" or "interGroupId", and </w:t>
            </w:r>
            <w:r>
              <w:rPr>
                <w:lang w:eastAsia="zh-CN"/>
              </w:rPr>
              <w:t xml:space="preserve">"afAppId", "trafficFilters" or "ethTrafficFilters" that identify the resource </w:t>
            </w:r>
            <w:r>
              <w:rPr>
                <w:rFonts w:cs="Arial"/>
                <w:szCs w:val="18"/>
                <w:lang w:eastAsia="zh-CN"/>
              </w:rPr>
              <w:t>shall be included. The rest of attributes shall be omitted.</w:t>
            </w:r>
          </w:p>
          <w:p w14:paraId="332C30DE" w14:textId="77777777" w:rsidR="00356C2B" w:rsidRDefault="00356C2B">
            <w:pPr>
              <w:pStyle w:val="TAN"/>
              <w:rPr>
                <w:rFonts w:eastAsia="Times New Roman"/>
              </w:rPr>
            </w:pPr>
            <w:r>
              <w:rPr>
                <w:rFonts w:eastAsia="Times New Roman"/>
              </w:rPr>
              <w:t>NOTE </w:t>
            </w:r>
            <w:r>
              <w:t>4</w:t>
            </w:r>
            <w:r>
              <w:rPr>
                <w:rFonts w:eastAsia="Times New Roman"/>
              </w:rPr>
              <w:t>:</w:t>
            </w:r>
            <w:r>
              <w:rPr>
                <w:rFonts w:eastAsia="Times New Roman"/>
              </w:rPr>
              <w:tab/>
            </w:r>
            <w:r>
              <w:t>P</w:t>
            </w:r>
            <w:r>
              <w:rPr>
                <w:rFonts w:eastAsia="Times New Roman"/>
              </w:rPr>
              <w:t>ropert</w:t>
            </w:r>
            <w:r>
              <w:t>ies</w:t>
            </w:r>
            <w:r>
              <w:rPr>
                <w:noProof/>
                <w:lang w:eastAsia="zh-CN"/>
              </w:rPr>
              <w:t xml:space="preserve"> "validStartTime" and "validEndTime" shall only be included for single temporal validity condition. Property "tempValidities" shall only be included for multiple temporal validity conditions when the feature </w:t>
            </w:r>
            <w:r>
              <w:rPr>
                <w:rFonts w:cs="Arial"/>
                <w:szCs w:val="18"/>
              </w:rPr>
              <w:t>MultiTemporalCondition</w:t>
            </w:r>
            <w:r>
              <w:rPr>
                <w:noProof/>
                <w:lang w:eastAsia="zh-CN"/>
              </w:rPr>
              <w:t xml:space="preserve"> is supported</w:t>
            </w:r>
            <w:r>
              <w:rPr>
                <w:rFonts w:eastAsia="Times New Roman"/>
              </w:rPr>
              <w:t>.</w:t>
            </w:r>
          </w:p>
          <w:p w14:paraId="415B8ABE" w14:textId="77777777" w:rsidR="00356C2B" w:rsidRDefault="00356C2B">
            <w:pPr>
              <w:pStyle w:val="TAN"/>
              <w:rPr>
                <w:lang w:eastAsia="zh-CN"/>
              </w:rPr>
            </w:pPr>
            <w:r>
              <w:rPr>
                <w:rFonts w:cs="Arial"/>
                <w:szCs w:val="18"/>
                <w:lang w:val="en-US" w:eastAsia="zh-CN"/>
              </w:rPr>
              <w:t>NOTE 5:</w:t>
            </w:r>
            <w:r>
              <w:rPr>
                <w:rFonts w:cs="Arial"/>
                <w:szCs w:val="18"/>
                <w:lang w:eastAsia="zh-CN"/>
              </w:rPr>
              <w:t xml:space="preserve"> </w:t>
            </w:r>
            <w:r>
              <w:rPr>
                <w:rFonts w:cs="Arial"/>
                <w:szCs w:val="18"/>
                <w:lang w:eastAsia="zh-CN"/>
              </w:rPr>
              <w:tab/>
              <w:t xml:space="preserve">If the Traffic Influence Data applies to any UE, then the </w:t>
            </w:r>
            <w:r>
              <w:rPr>
                <w:lang w:eastAsia="zh-CN"/>
              </w:rPr>
              <w:t>"</w:t>
            </w:r>
            <w:r>
              <w:rPr>
                <w:rFonts w:cs="Arial"/>
                <w:szCs w:val="18"/>
                <w:lang w:eastAsia="zh-CN"/>
              </w:rPr>
              <w:t>interGroupId</w:t>
            </w:r>
            <w:r>
              <w:rPr>
                <w:lang w:eastAsia="zh-CN"/>
              </w:rPr>
              <w:t xml:space="preserve">" sets to "AnyUE". </w:t>
            </w:r>
          </w:p>
          <w:p w14:paraId="6FE6750C" w14:textId="77777777" w:rsidR="00356C2B" w:rsidRDefault="00356C2B">
            <w:pPr>
              <w:pStyle w:val="TAN"/>
              <w:rPr>
                <w:rFonts w:eastAsia="DengXian"/>
              </w:rPr>
            </w:pPr>
            <w:r>
              <w:rPr>
                <w:rFonts w:cs="Arial"/>
                <w:szCs w:val="18"/>
                <w:lang w:val="en-US" w:eastAsia="zh-CN"/>
              </w:rPr>
              <w:t>NOTE 6:</w:t>
            </w:r>
            <w:r>
              <w:rPr>
                <w:rFonts w:cs="Arial"/>
                <w:szCs w:val="18"/>
                <w:lang w:eastAsia="zh-CN"/>
              </w:rPr>
              <w:t xml:space="preserve"> </w:t>
            </w:r>
            <w:r>
              <w:rPr>
                <w:rFonts w:cs="Arial"/>
                <w:szCs w:val="18"/>
                <w:lang w:eastAsia="zh-CN"/>
              </w:rPr>
              <w:tab/>
              <w:t xml:space="preserve">In this release of the specification, the property </w:t>
            </w:r>
            <w:r>
              <w:rPr>
                <w:noProof/>
                <w:lang w:eastAsia="zh-CN"/>
              </w:rPr>
              <w:t xml:space="preserve">"headers" only includes the </w:t>
            </w:r>
            <w:r>
              <w:rPr>
                <w:lang w:eastAsia="zh-CN"/>
              </w:rPr>
              <w:t xml:space="preserve">3gpp-Sbi-Binding header with the binding indication for the URI included in the property </w:t>
            </w:r>
            <w:r>
              <w:rPr>
                <w:noProof/>
                <w:lang w:eastAsia="zh-CN"/>
              </w:rPr>
              <w:t>"</w:t>
            </w:r>
            <w:r>
              <w:rPr>
                <w:rFonts w:cs="Arial"/>
                <w:szCs w:val="18"/>
                <w:lang w:eastAsia="zh-CN"/>
              </w:rPr>
              <w:t>upPathChgNotifUri</w:t>
            </w:r>
            <w:r>
              <w:rPr>
                <w:noProof/>
                <w:lang w:eastAsia="zh-CN"/>
              </w:rPr>
              <w:t>"</w:t>
            </w:r>
            <w:r>
              <w:rPr>
                <w:lang w:eastAsia="zh-CN"/>
              </w:rPr>
              <w:t>.</w:t>
            </w:r>
          </w:p>
        </w:tc>
      </w:tr>
    </w:tbl>
    <w:p w14:paraId="6B9F1055" w14:textId="45361325" w:rsidR="00356C2B" w:rsidRDefault="00356C2B" w:rsidP="00356C2B">
      <w:pPr>
        <w:rPr>
          <w:lang w:eastAsia="zh-CN"/>
        </w:rPr>
      </w:pPr>
    </w:p>
    <w:p w14:paraId="19D073E5" w14:textId="1A78E9A3" w:rsidR="00356C2B" w:rsidRPr="00C21836" w:rsidRDefault="00356C2B" w:rsidP="00356C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46893C05" w14:textId="77777777" w:rsidR="00356C2B" w:rsidRDefault="00356C2B" w:rsidP="00356C2B">
      <w:pPr>
        <w:rPr>
          <w:lang w:eastAsia="zh-CN"/>
        </w:rPr>
      </w:pPr>
    </w:p>
    <w:p w14:paraId="5C08559D" w14:textId="77777777" w:rsidR="00356C2B" w:rsidRDefault="00356C2B" w:rsidP="00356C2B">
      <w:pPr>
        <w:keepNext/>
        <w:keepLines/>
        <w:spacing w:before="120"/>
        <w:ind w:left="1418" w:hanging="1418"/>
        <w:outlineLvl w:val="3"/>
        <w:rPr>
          <w:rFonts w:ascii="Arial" w:eastAsia="DengXian" w:hAnsi="Arial"/>
          <w:sz w:val="24"/>
        </w:rPr>
      </w:pPr>
      <w:r>
        <w:rPr>
          <w:rFonts w:ascii="Arial" w:eastAsia="DengXian" w:hAnsi="Arial"/>
          <w:sz w:val="24"/>
        </w:rPr>
        <w:t>6.4.2.3</w:t>
      </w:r>
      <w:r>
        <w:rPr>
          <w:rFonts w:ascii="Arial" w:eastAsia="DengXian" w:hAnsi="Arial"/>
          <w:sz w:val="24"/>
        </w:rPr>
        <w:tab/>
        <w:t>Type TrafficInfluDataPatch</w:t>
      </w:r>
    </w:p>
    <w:p w14:paraId="46C94769" w14:textId="77777777" w:rsidR="00356C2B" w:rsidRDefault="00356C2B" w:rsidP="00356C2B">
      <w:pPr>
        <w:pStyle w:val="TH"/>
      </w:pPr>
      <w:r>
        <w:t>Table 6.4.2.3-1: Definition of type TrafficInfluDataPatch</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1558"/>
        <w:gridCol w:w="425"/>
        <w:gridCol w:w="1133"/>
        <w:gridCol w:w="3281"/>
        <w:gridCol w:w="1415"/>
      </w:tblGrid>
      <w:tr w:rsidR="00356C2B" w14:paraId="5EC4F37E" w14:textId="77777777" w:rsidTr="00356C2B">
        <w:trPr>
          <w:jc w:val="center"/>
        </w:trPr>
        <w:tc>
          <w:tcPr>
            <w:tcW w:w="1819" w:type="dxa"/>
            <w:tcBorders>
              <w:top w:val="single" w:sz="4" w:space="0" w:color="auto"/>
              <w:left w:val="single" w:sz="4" w:space="0" w:color="auto"/>
              <w:bottom w:val="single" w:sz="4" w:space="0" w:color="auto"/>
              <w:right w:val="single" w:sz="4" w:space="0" w:color="auto"/>
            </w:tcBorders>
            <w:shd w:val="clear" w:color="auto" w:fill="C0C0C0"/>
            <w:hideMark/>
          </w:tcPr>
          <w:p w14:paraId="32C55A77" w14:textId="77777777" w:rsidR="00356C2B" w:rsidRDefault="00356C2B">
            <w:pPr>
              <w:keepNext/>
              <w:keepLines/>
              <w:spacing w:after="0"/>
              <w:jc w:val="center"/>
              <w:rPr>
                <w:rFonts w:ascii="Arial" w:eastAsia="DengXian" w:hAnsi="Arial"/>
                <w:b/>
                <w:sz w:val="18"/>
              </w:rPr>
            </w:pPr>
            <w:r>
              <w:rPr>
                <w:rFonts w:ascii="Arial" w:eastAsia="DengXian"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2C6078" w14:textId="77777777" w:rsidR="00356C2B" w:rsidRDefault="00356C2B">
            <w:pPr>
              <w:keepNext/>
              <w:keepLines/>
              <w:spacing w:after="0"/>
              <w:jc w:val="center"/>
              <w:rPr>
                <w:rFonts w:ascii="Arial" w:eastAsia="DengXian" w:hAnsi="Arial"/>
                <w:b/>
                <w:sz w:val="18"/>
              </w:rPr>
            </w:pPr>
            <w:r>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DC23F" w14:textId="77777777" w:rsidR="00356C2B" w:rsidRDefault="00356C2B">
            <w:pPr>
              <w:keepNext/>
              <w:keepLines/>
              <w:spacing w:after="0"/>
              <w:jc w:val="center"/>
              <w:rPr>
                <w:rFonts w:ascii="Arial" w:eastAsia="DengXian" w:hAnsi="Arial"/>
                <w:b/>
                <w:sz w:val="18"/>
              </w:rPr>
            </w:pPr>
            <w:r>
              <w:rPr>
                <w:rFonts w:ascii="Arial" w:eastAsia="DengXia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91BEE2" w14:textId="77777777" w:rsidR="00356C2B" w:rsidRDefault="00356C2B">
            <w:pPr>
              <w:keepNext/>
              <w:keepLines/>
              <w:spacing w:after="0"/>
              <w:rPr>
                <w:rFonts w:ascii="Arial" w:eastAsia="DengXian" w:hAnsi="Arial"/>
                <w:b/>
                <w:sz w:val="18"/>
              </w:rPr>
            </w:pPr>
            <w:r>
              <w:rPr>
                <w:rFonts w:ascii="Arial" w:eastAsia="DengXian" w:hAnsi="Arial"/>
                <w:b/>
                <w:sz w:val="18"/>
              </w:rPr>
              <w:t>Cardinality</w:t>
            </w:r>
          </w:p>
        </w:tc>
        <w:tc>
          <w:tcPr>
            <w:tcW w:w="3283" w:type="dxa"/>
            <w:tcBorders>
              <w:top w:val="single" w:sz="4" w:space="0" w:color="auto"/>
              <w:left w:val="single" w:sz="4" w:space="0" w:color="auto"/>
              <w:bottom w:val="single" w:sz="4" w:space="0" w:color="auto"/>
              <w:right w:val="single" w:sz="4" w:space="0" w:color="auto"/>
            </w:tcBorders>
            <w:shd w:val="clear" w:color="auto" w:fill="C0C0C0"/>
            <w:hideMark/>
          </w:tcPr>
          <w:p w14:paraId="7A54AF54" w14:textId="77777777" w:rsidR="00356C2B" w:rsidRDefault="00356C2B">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416" w:type="dxa"/>
            <w:tcBorders>
              <w:top w:val="single" w:sz="4" w:space="0" w:color="auto"/>
              <w:left w:val="single" w:sz="4" w:space="0" w:color="auto"/>
              <w:bottom w:val="single" w:sz="4" w:space="0" w:color="auto"/>
              <w:right w:val="single" w:sz="4" w:space="0" w:color="auto"/>
            </w:tcBorders>
            <w:shd w:val="clear" w:color="auto" w:fill="C0C0C0"/>
            <w:hideMark/>
          </w:tcPr>
          <w:p w14:paraId="1DD71172" w14:textId="77777777" w:rsidR="00356C2B" w:rsidRDefault="00356C2B">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356C2B" w:rsidRPr="00356C2B" w14:paraId="7DBEC3A6" w14:textId="77777777" w:rsidTr="00356C2B">
        <w:trPr>
          <w:jc w:val="center"/>
        </w:trPr>
        <w:tc>
          <w:tcPr>
            <w:tcW w:w="1819" w:type="dxa"/>
            <w:tcBorders>
              <w:top w:val="single" w:sz="4" w:space="0" w:color="auto"/>
              <w:left w:val="single" w:sz="4" w:space="0" w:color="auto"/>
              <w:bottom w:val="single" w:sz="4" w:space="0" w:color="auto"/>
              <w:right w:val="single" w:sz="4" w:space="0" w:color="auto"/>
            </w:tcBorders>
            <w:hideMark/>
          </w:tcPr>
          <w:p w14:paraId="44BE01A3"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upPathChgNotifCorreId</w:t>
            </w:r>
          </w:p>
        </w:tc>
        <w:tc>
          <w:tcPr>
            <w:tcW w:w="1559" w:type="dxa"/>
            <w:tcBorders>
              <w:top w:val="single" w:sz="4" w:space="0" w:color="auto"/>
              <w:left w:val="single" w:sz="4" w:space="0" w:color="auto"/>
              <w:bottom w:val="single" w:sz="4" w:space="0" w:color="auto"/>
              <w:right w:val="single" w:sz="4" w:space="0" w:color="auto"/>
            </w:tcBorders>
            <w:hideMark/>
          </w:tcPr>
          <w:p w14:paraId="4851B463"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1822292" w14:textId="77777777" w:rsidR="00356C2B" w:rsidRDefault="00356C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874DE07" w14:textId="77777777" w:rsidR="00356C2B" w:rsidRDefault="00356C2B">
            <w:pPr>
              <w:pStyle w:val="TAL"/>
              <w:rPr>
                <w:lang w:eastAsia="zh-CN"/>
              </w:rPr>
            </w:pPr>
            <w:r>
              <w:rPr>
                <w:lang w:eastAsia="zh-CN"/>
              </w:rPr>
              <w:t>0..1</w:t>
            </w:r>
          </w:p>
        </w:tc>
        <w:tc>
          <w:tcPr>
            <w:tcW w:w="3283" w:type="dxa"/>
            <w:tcBorders>
              <w:top w:val="single" w:sz="4" w:space="0" w:color="auto"/>
              <w:left w:val="single" w:sz="4" w:space="0" w:color="auto"/>
              <w:bottom w:val="single" w:sz="4" w:space="0" w:color="auto"/>
              <w:right w:val="single" w:sz="4" w:space="0" w:color="auto"/>
            </w:tcBorders>
            <w:hideMark/>
          </w:tcPr>
          <w:p w14:paraId="3676AC14" w14:textId="77777777" w:rsidR="00356C2B" w:rsidRDefault="00356C2B">
            <w:pPr>
              <w:pStyle w:val="TAL"/>
              <w:rPr>
                <w:rFonts w:cs="Arial"/>
                <w:szCs w:val="18"/>
                <w:lang w:eastAsia="zh-CN"/>
              </w:rPr>
            </w:pPr>
            <w:r>
              <w:rPr>
                <w:rFonts w:cs="Arial"/>
                <w:szCs w:val="18"/>
                <w:lang w:eastAsia="zh-CN"/>
              </w:rPr>
              <w:t>Contains the Notification Correlation Id allocated by the NEF for the UP path change notification.</w:t>
            </w:r>
          </w:p>
        </w:tc>
        <w:tc>
          <w:tcPr>
            <w:tcW w:w="1416" w:type="dxa"/>
            <w:tcBorders>
              <w:top w:val="single" w:sz="4" w:space="0" w:color="auto"/>
              <w:left w:val="single" w:sz="4" w:space="0" w:color="auto"/>
              <w:bottom w:val="single" w:sz="4" w:space="0" w:color="auto"/>
              <w:right w:val="single" w:sz="4" w:space="0" w:color="auto"/>
            </w:tcBorders>
          </w:tcPr>
          <w:p w14:paraId="01B4521D" w14:textId="77777777" w:rsidR="00356C2B" w:rsidRDefault="00356C2B">
            <w:pPr>
              <w:keepNext/>
              <w:keepLines/>
              <w:spacing w:after="0"/>
              <w:rPr>
                <w:rFonts w:ascii="Arial" w:eastAsia="DengXian" w:hAnsi="Arial" w:cs="Arial"/>
                <w:sz w:val="18"/>
                <w:szCs w:val="18"/>
              </w:rPr>
            </w:pPr>
          </w:p>
        </w:tc>
      </w:tr>
      <w:tr w:rsidR="00356C2B" w:rsidRPr="00356C2B" w14:paraId="07C4723D" w14:textId="77777777" w:rsidTr="00356C2B">
        <w:trPr>
          <w:jc w:val="center"/>
        </w:trPr>
        <w:tc>
          <w:tcPr>
            <w:tcW w:w="1819" w:type="dxa"/>
            <w:tcBorders>
              <w:top w:val="single" w:sz="4" w:space="0" w:color="auto"/>
              <w:left w:val="single" w:sz="4" w:space="0" w:color="auto"/>
              <w:bottom w:val="single" w:sz="4" w:space="0" w:color="auto"/>
              <w:right w:val="single" w:sz="4" w:space="0" w:color="auto"/>
            </w:tcBorders>
            <w:hideMark/>
          </w:tcPr>
          <w:p w14:paraId="1A64C274"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appReloInd</w:t>
            </w:r>
          </w:p>
        </w:tc>
        <w:tc>
          <w:tcPr>
            <w:tcW w:w="1559" w:type="dxa"/>
            <w:tcBorders>
              <w:top w:val="single" w:sz="4" w:space="0" w:color="auto"/>
              <w:left w:val="single" w:sz="4" w:space="0" w:color="auto"/>
              <w:bottom w:val="single" w:sz="4" w:space="0" w:color="auto"/>
              <w:right w:val="single" w:sz="4" w:space="0" w:color="auto"/>
            </w:tcBorders>
            <w:hideMark/>
          </w:tcPr>
          <w:p w14:paraId="26848C06"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45FC7847" w14:textId="77777777" w:rsidR="00356C2B" w:rsidRDefault="00356C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9F1B2E" w14:textId="77777777" w:rsidR="00356C2B" w:rsidRDefault="00356C2B">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hideMark/>
          </w:tcPr>
          <w:p w14:paraId="4FE26FF4" w14:textId="77777777" w:rsidR="00356C2B" w:rsidRDefault="00356C2B">
            <w:pPr>
              <w:pStyle w:val="TAL"/>
              <w:rPr>
                <w:rFonts w:cs="Arial"/>
                <w:szCs w:val="18"/>
                <w:lang w:eastAsia="zh-CN"/>
              </w:rPr>
            </w:pPr>
            <w:r>
              <w:rPr>
                <w:lang w:eastAsia="zh-CN"/>
              </w:rPr>
              <w:t>Identifies whether an application can be relocated once a location of the application has been selected.</w:t>
            </w:r>
          </w:p>
        </w:tc>
        <w:tc>
          <w:tcPr>
            <w:tcW w:w="1416" w:type="dxa"/>
            <w:tcBorders>
              <w:top w:val="single" w:sz="4" w:space="0" w:color="auto"/>
              <w:left w:val="single" w:sz="4" w:space="0" w:color="auto"/>
              <w:bottom w:val="single" w:sz="4" w:space="0" w:color="auto"/>
              <w:right w:val="single" w:sz="4" w:space="0" w:color="auto"/>
            </w:tcBorders>
          </w:tcPr>
          <w:p w14:paraId="3CEDBEFB" w14:textId="77777777" w:rsidR="00356C2B" w:rsidRDefault="00356C2B">
            <w:pPr>
              <w:keepNext/>
              <w:keepLines/>
              <w:spacing w:after="0"/>
              <w:rPr>
                <w:rFonts w:ascii="Arial" w:eastAsia="DengXian" w:hAnsi="Arial" w:cs="Arial"/>
                <w:sz w:val="18"/>
                <w:szCs w:val="18"/>
              </w:rPr>
            </w:pPr>
          </w:p>
        </w:tc>
      </w:tr>
      <w:tr w:rsidR="00356C2B" w14:paraId="4E1B4DBB" w14:textId="77777777" w:rsidTr="00356C2B">
        <w:trPr>
          <w:jc w:val="center"/>
        </w:trPr>
        <w:tc>
          <w:tcPr>
            <w:tcW w:w="1819" w:type="dxa"/>
            <w:tcBorders>
              <w:top w:val="single" w:sz="4" w:space="0" w:color="auto"/>
              <w:left w:val="single" w:sz="4" w:space="0" w:color="auto"/>
              <w:bottom w:val="single" w:sz="4" w:space="0" w:color="auto"/>
              <w:right w:val="single" w:sz="4" w:space="0" w:color="auto"/>
            </w:tcBorders>
            <w:hideMark/>
          </w:tcPr>
          <w:p w14:paraId="165F337A"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ethTrafficFilters</w:t>
            </w:r>
          </w:p>
        </w:tc>
        <w:tc>
          <w:tcPr>
            <w:tcW w:w="1559" w:type="dxa"/>
            <w:tcBorders>
              <w:top w:val="single" w:sz="4" w:space="0" w:color="auto"/>
              <w:left w:val="single" w:sz="4" w:space="0" w:color="auto"/>
              <w:bottom w:val="single" w:sz="4" w:space="0" w:color="auto"/>
              <w:right w:val="single" w:sz="4" w:space="0" w:color="auto"/>
            </w:tcBorders>
            <w:hideMark/>
          </w:tcPr>
          <w:p w14:paraId="5D469454"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array(EthFlowDescription)</w:t>
            </w:r>
          </w:p>
        </w:tc>
        <w:tc>
          <w:tcPr>
            <w:tcW w:w="425" w:type="dxa"/>
            <w:tcBorders>
              <w:top w:val="single" w:sz="4" w:space="0" w:color="auto"/>
              <w:left w:val="single" w:sz="4" w:space="0" w:color="auto"/>
              <w:bottom w:val="single" w:sz="4" w:space="0" w:color="auto"/>
              <w:right w:val="single" w:sz="4" w:space="0" w:color="auto"/>
            </w:tcBorders>
            <w:hideMark/>
          </w:tcPr>
          <w:p w14:paraId="77B53F84" w14:textId="77777777" w:rsidR="00356C2B" w:rsidRDefault="00356C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F52A575" w14:textId="77777777" w:rsidR="00356C2B" w:rsidRDefault="00356C2B">
            <w:pPr>
              <w:pStyle w:val="TAL"/>
              <w:rPr>
                <w:rFonts w:cs="Arial"/>
                <w:szCs w:val="18"/>
                <w:lang w:eastAsia="zh-CN"/>
              </w:rPr>
            </w:pPr>
            <w:r>
              <w:rPr>
                <w:rFonts w:cs="Arial"/>
                <w:szCs w:val="18"/>
                <w:lang w:eastAsia="zh-CN"/>
              </w:rPr>
              <w:t>1..N</w:t>
            </w:r>
          </w:p>
        </w:tc>
        <w:tc>
          <w:tcPr>
            <w:tcW w:w="3283" w:type="dxa"/>
            <w:tcBorders>
              <w:top w:val="single" w:sz="4" w:space="0" w:color="auto"/>
              <w:left w:val="single" w:sz="4" w:space="0" w:color="auto"/>
              <w:bottom w:val="single" w:sz="4" w:space="0" w:color="auto"/>
              <w:right w:val="single" w:sz="4" w:space="0" w:color="auto"/>
            </w:tcBorders>
            <w:hideMark/>
          </w:tcPr>
          <w:p w14:paraId="20A2791C" w14:textId="77777777" w:rsidR="00356C2B" w:rsidRDefault="00356C2B">
            <w:pPr>
              <w:pStyle w:val="TAL"/>
              <w:rPr>
                <w:rFonts w:cs="Arial"/>
                <w:szCs w:val="18"/>
                <w:lang w:eastAsia="zh-CN"/>
              </w:rPr>
            </w:pPr>
            <w:r>
              <w:rPr>
                <w:rFonts w:cs="Arial"/>
                <w:szCs w:val="18"/>
                <w:lang w:eastAsia="zh-CN"/>
              </w:rPr>
              <w:t>Identifies Ethernet packet filters.</w:t>
            </w:r>
          </w:p>
        </w:tc>
        <w:tc>
          <w:tcPr>
            <w:tcW w:w="1416" w:type="dxa"/>
            <w:tcBorders>
              <w:top w:val="single" w:sz="4" w:space="0" w:color="auto"/>
              <w:left w:val="single" w:sz="4" w:space="0" w:color="auto"/>
              <w:bottom w:val="single" w:sz="4" w:space="0" w:color="auto"/>
              <w:right w:val="single" w:sz="4" w:space="0" w:color="auto"/>
            </w:tcBorders>
          </w:tcPr>
          <w:p w14:paraId="140CE78A" w14:textId="77777777" w:rsidR="00356C2B" w:rsidRDefault="00356C2B">
            <w:pPr>
              <w:keepNext/>
              <w:keepLines/>
              <w:spacing w:after="0"/>
              <w:rPr>
                <w:rFonts w:ascii="Arial" w:eastAsia="DengXian" w:hAnsi="Arial" w:cs="Arial"/>
                <w:sz w:val="18"/>
                <w:szCs w:val="18"/>
              </w:rPr>
            </w:pPr>
          </w:p>
        </w:tc>
      </w:tr>
      <w:tr w:rsidR="00356C2B" w14:paraId="62090C40" w14:textId="77777777" w:rsidTr="00356C2B">
        <w:trPr>
          <w:jc w:val="center"/>
        </w:trPr>
        <w:tc>
          <w:tcPr>
            <w:tcW w:w="1819" w:type="dxa"/>
            <w:tcBorders>
              <w:top w:val="single" w:sz="4" w:space="0" w:color="auto"/>
              <w:left w:val="single" w:sz="4" w:space="0" w:color="auto"/>
              <w:bottom w:val="single" w:sz="4" w:space="0" w:color="auto"/>
              <w:right w:val="single" w:sz="4" w:space="0" w:color="auto"/>
            </w:tcBorders>
            <w:hideMark/>
          </w:tcPr>
          <w:p w14:paraId="0881EC68"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trafficFilters</w:t>
            </w:r>
          </w:p>
        </w:tc>
        <w:tc>
          <w:tcPr>
            <w:tcW w:w="1559" w:type="dxa"/>
            <w:tcBorders>
              <w:top w:val="single" w:sz="4" w:space="0" w:color="auto"/>
              <w:left w:val="single" w:sz="4" w:space="0" w:color="auto"/>
              <w:bottom w:val="single" w:sz="4" w:space="0" w:color="auto"/>
              <w:right w:val="single" w:sz="4" w:space="0" w:color="auto"/>
            </w:tcBorders>
            <w:hideMark/>
          </w:tcPr>
          <w:p w14:paraId="7B5713B7"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array(FlowInfo)</w:t>
            </w:r>
          </w:p>
        </w:tc>
        <w:tc>
          <w:tcPr>
            <w:tcW w:w="425" w:type="dxa"/>
            <w:tcBorders>
              <w:top w:val="single" w:sz="4" w:space="0" w:color="auto"/>
              <w:left w:val="single" w:sz="4" w:space="0" w:color="auto"/>
              <w:bottom w:val="single" w:sz="4" w:space="0" w:color="auto"/>
              <w:right w:val="single" w:sz="4" w:space="0" w:color="auto"/>
            </w:tcBorders>
            <w:hideMark/>
          </w:tcPr>
          <w:p w14:paraId="569C4DB0" w14:textId="77777777" w:rsidR="00356C2B" w:rsidRDefault="00356C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55D3CAB" w14:textId="77777777" w:rsidR="00356C2B" w:rsidRDefault="00356C2B">
            <w:pPr>
              <w:pStyle w:val="TAL"/>
            </w:pPr>
            <w:r>
              <w:rPr>
                <w:lang w:eastAsia="zh-CN"/>
              </w:rPr>
              <w:t>1..N</w:t>
            </w:r>
          </w:p>
        </w:tc>
        <w:tc>
          <w:tcPr>
            <w:tcW w:w="3283" w:type="dxa"/>
            <w:tcBorders>
              <w:top w:val="single" w:sz="4" w:space="0" w:color="auto"/>
              <w:left w:val="single" w:sz="4" w:space="0" w:color="auto"/>
              <w:bottom w:val="single" w:sz="4" w:space="0" w:color="auto"/>
              <w:right w:val="single" w:sz="4" w:space="0" w:color="auto"/>
            </w:tcBorders>
            <w:hideMark/>
          </w:tcPr>
          <w:p w14:paraId="24ED3CE5" w14:textId="77777777" w:rsidR="00356C2B" w:rsidRDefault="00356C2B">
            <w:pPr>
              <w:pStyle w:val="TAL"/>
              <w:rPr>
                <w:rFonts w:eastAsia="Times New Roman"/>
              </w:rPr>
            </w:pPr>
            <w:r>
              <w:rPr>
                <w:lang w:eastAsia="zh-CN"/>
              </w:rPr>
              <w:t>Identifies IP packet filters</w:t>
            </w:r>
          </w:p>
        </w:tc>
        <w:tc>
          <w:tcPr>
            <w:tcW w:w="1416" w:type="dxa"/>
            <w:tcBorders>
              <w:top w:val="single" w:sz="4" w:space="0" w:color="auto"/>
              <w:left w:val="single" w:sz="4" w:space="0" w:color="auto"/>
              <w:bottom w:val="single" w:sz="4" w:space="0" w:color="auto"/>
              <w:right w:val="single" w:sz="4" w:space="0" w:color="auto"/>
            </w:tcBorders>
          </w:tcPr>
          <w:p w14:paraId="3C45EFB0" w14:textId="77777777" w:rsidR="00356C2B" w:rsidRDefault="00356C2B">
            <w:pPr>
              <w:keepNext/>
              <w:keepLines/>
              <w:spacing w:after="0"/>
              <w:rPr>
                <w:rFonts w:ascii="Arial" w:eastAsia="DengXian" w:hAnsi="Arial" w:cs="Arial"/>
                <w:sz w:val="18"/>
                <w:szCs w:val="18"/>
              </w:rPr>
            </w:pPr>
          </w:p>
        </w:tc>
      </w:tr>
      <w:tr w:rsidR="00356C2B" w:rsidRPr="00356C2B" w14:paraId="64B1E845" w14:textId="77777777" w:rsidTr="00356C2B">
        <w:trPr>
          <w:jc w:val="center"/>
        </w:trPr>
        <w:tc>
          <w:tcPr>
            <w:tcW w:w="1819" w:type="dxa"/>
            <w:tcBorders>
              <w:top w:val="single" w:sz="4" w:space="0" w:color="auto"/>
              <w:left w:val="single" w:sz="4" w:space="0" w:color="auto"/>
              <w:bottom w:val="single" w:sz="4" w:space="0" w:color="auto"/>
              <w:right w:val="single" w:sz="4" w:space="0" w:color="auto"/>
            </w:tcBorders>
            <w:hideMark/>
          </w:tcPr>
          <w:p w14:paraId="1027E0E0"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trafficRoutes</w:t>
            </w:r>
          </w:p>
        </w:tc>
        <w:tc>
          <w:tcPr>
            <w:tcW w:w="1559" w:type="dxa"/>
            <w:tcBorders>
              <w:top w:val="single" w:sz="4" w:space="0" w:color="auto"/>
              <w:left w:val="single" w:sz="4" w:space="0" w:color="auto"/>
              <w:bottom w:val="single" w:sz="4" w:space="0" w:color="auto"/>
              <w:right w:val="single" w:sz="4" w:space="0" w:color="auto"/>
            </w:tcBorders>
            <w:hideMark/>
          </w:tcPr>
          <w:p w14:paraId="64EA9AE2"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array(RouteToLocation)</w:t>
            </w:r>
          </w:p>
        </w:tc>
        <w:tc>
          <w:tcPr>
            <w:tcW w:w="425" w:type="dxa"/>
            <w:tcBorders>
              <w:top w:val="single" w:sz="4" w:space="0" w:color="auto"/>
              <w:left w:val="single" w:sz="4" w:space="0" w:color="auto"/>
              <w:bottom w:val="single" w:sz="4" w:space="0" w:color="auto"/>
              <w:right w:val="single" w:sz="4" w:space="0" w:color="auto"/>
            </w:tcBorders>
            <w:hideMark/>
          </w:tcPr>
          <w:p w14:paraId="1744C212" w14:textId="77777777" w:rsidR="00356C2B" w:rsidRDefault="00356C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3D5EA94" w14:textId="77777777" w:rsidR="00356C2B" w:rsidRDefault="00356C2B">
            <w:pPr>
              <w:pStyle w:val="TAL"/>
              <w:rPr>
                <w:lang w:eastAsia="zh-CN"/>
              </w:rPr>
            </w:pPr>
            <w:r>
              <w:rPr>
                <w:lang w:eastAsia="zh-CN"/>
              </w:rPr>
              <w:t>1..N</w:t>
            </w:r>
          </w:p>
        </w:tc>
        <w:tc>
          <w:tcPr>
            <w:tcW w:w="3283" w:type="dxa"/>
            <w:tcBorders>
              <w:top w:val="single" w:sz="4" w:space="0" w:color="auto"/>
              <w:left w:val="single" w:sz="4" w:space="0" w:color="auto"/>
              <w:bottom w:val="single" w:sz="4" w:space="0" w:color="auto"/>
              <w:right w:val="single" w:sz="4" w:space="0" w:color="auto"/>
            </w:tcBorders>
            <w:hideMark/>
          </w:tcPr>
          <w:p w14:paraId="009518E5" w14:textId="77777777" w:rsidR="00356C2B" w:rsidRDefault="00356C2B">
            <w:pPr>
              <w:pStyle w:val="TAL"/>
              <w:rPr>
                <w:lang w:eastAsia="zh-CN"/>
              </w:rPr>
            </w:pPr>
            <w:r>
              <w:rPr>
                <w:lang w:eastAsia="zh-CN"/>
              </w:rPr>
              <w:t>Identifies the N6 traffic routing requirement.</w:t>
            </w:r>
          </w:p>
        </w:tc>
        <w:tc>
          <w:tcPr>
            <w:tcW w:w="1416" w:type="dxa"/>
            <w:tcBorders>
              <w:top w:val="single" w:sz="4" w:space="0" w:color="auto"/>
              <w:left w:val="single" w:sz="4" w:space="0" w:color="auto"/>
              <w:bottom w:val="single" w:sz="4" w:space="0" w:color="auto"/>
              <w:right w:val="single" w:sz="4" w:space="0" w:color="auto"/>
            </w:tcBorders>
          </w:tcPr>
          <w:p w14:paraId="72E8B698" w14:textId="77777777" w:rsidR="00356C2B" w:rsidRDefault="00356C2B">
            <w:pPr>
              <w:keepNext/>
              <w:keepLines/>
              <w:spacing w:after="0"/>
              <w:rPr>
                <w:rFonts w:ascii="Arial" w:eastAsia="DengXian" w:hAnsi="Arial" w:cs="Arial"/>
                <w:sz w:val="18"/>
                <w:szCs w:val="18"/>
              </w:rPr>
            </w:pPr>
          </w:p>
        </w:tc>
      </w:tr>
      <w:tr w:rsidR="00356C2B" w:rsidRPr="00356C2B" w14:paraId="04B6F725" w14:textId="77777777" w:rsidTr="00356C2B">
        <w:trPr>
          <w:jc w:val="center"/>
        </w:trPr>
        <w:tc>
          <w:tcPr>
            <w:tcW w:w="1819" w:type="dxa"/>
            <w:tcBorders>
              <w:top w:val="single" w:sz="4" w:space="0" w:color="auto"/>
              <w:left w:val="single" w:sz="4" w:space="0" w:color="auto"/>
              <w:bottom w:val="single" w:sz="4" w:space="0" w:color="auto"/>
              <w:right w:val="single" w:sz="4" w:space="0" w:color="auto"/>
            </w:tcBorders>
            <w:hideMark/>
          </w:tcPr>
          <w:p w14:paraId="1828789C"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traffCorreInd</w:t>
            </w:r>
          </w:p>
        </w:tc>
        <w:tc>
          <w:tcPr>
            <w:tcW w:w="1559" w:type="dxa"/>
            <w:tcBorders>
              <w:top w:val="single" w:sz="4" w:space="0" w:color="auto"/>
              <w:left w:val="single" w:sz="4" w:space="0" w:color="auto"/>
              <w:bottom w:val="single" w:sz="4" w:space="0" w:color="auto"/>
              <w:right w:val="single" w:sz="4" w:space="0" w:color="auto"/>
            </w:tcBorders>
            <w:hideMark/>
          </w:tcPr>
          <w:p w14:paraId="63A7AE78"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32DD1B78" w14:textId="77777777" w:rsidR="00356C2B" w:rsidRDefault="00356C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7739751" w14:textId="77777777" w:rsidR="00356C2B" w:rsidRDefault="00356C2B">
            <w:pPr>
              <w:pStyle w:val="TAL"/>
              <w:rPr>
                <w:lang w:eastAsia="zh-CN"/>
              </w:rPr>
            </w:pPr>
            <w:r>
              <w:rPr>
                <w:rFonts w:cs="Arial"/>
                <w:szCs w:val="18"/>
                <w:lang w:eastAsia="zh-CN"/>
              </w:rPr>
              <w:t>0..1</w:t>
            </w:r>
          </w:p>
        </w:tc>
        <w:tc>
          <w:tcPr>
            <w:tcW w:w="3283" w:type="dxa"/>
            <w:tcBorders>
              <w:top w:val="single" w:sz="4" w:space="0" w:color="auto"/>
              <w:left w:val="single" w:sz="4" w:space="0" w:color="auto"/>
              <w:bottom w:val="single" w:sz="4" w:space="0" w:color="auto"/>
              <w:right w:val="single" w:sz="4" w:space="0" w:color="auto"/>
            </w:tcBorders>
            <w:hideMark/>
          </w:tcPr>
          <w:p w14:paraId="5880FEA0" w14:textId="77777777" w:rsidR="00356C2B" w:rsidRDefault="00356C2B">
            <w:pPr>
              <w:pStyle w:val="TAL"/>
              <w:rPr>
                <w:rFonts w:cs="Arial"/>
                <w:szCs w:val="18"/>
                <w:lang w:eastAsia="zh-CN"/>
              </w:rPr>
            </w:pPr>
            <w:r>
              <w:rPr>
                <w:rFonts w:cs="Arial"/>
                <w:szCs w:val="18"/>
                <w:lang w:eastAsia="zh-CN"/>
              </w:rPr>
              <w:t>Indication of traffic correlation.</w:t>
            </w:r>
          </w:p>
          <w:p w14:paraId="67B53828" w14:textId="77777777" w:rsidR="00356C2B" w:rsidRDefault="00356C2B">
            <w:pPr>
              <w:pStyle w:val="TAL"/>
              <w:rPr>
                <w:rFonts w:cs="Arial"/>
                <w:noProof/>
                <w:szCs w:val="18"/>
              </w:rPr>
            </w:pPr>
            <w:r>
              <w:rPr>
                <w:rFonts w:cs="Arial"/>
                <w:noProof/>
                <w:szCs w:val="18"/>
              </w:rPr>
              <w:t xml:space="preserve">May only be included when </w:t>
            </w:r>
            <w:r>
              <w:rPr>
                <w:lang w:eastAsia="zh-CN"/>
              </w:rPr>
              <w:t>"</w:t>
            </w:r>
            <w:r>
              <w:rPr>
                <w:rFonts w:cs="Arial"/>
                <w:szCs w:val="18"/>
                <w:lang w:eastAsia="zh-CN"/>
              </w:rPr>
              <w:t>internal</w:t>
            </w:r>
            <w:r>
              <w:rPr>
                <w:lang w:eastAsia="zh-CN"/>
              </w:rPr>
              <w:t>GroupId"</w:t>
            </w:r>
            <w:r>
              <w:rPr>
                <w:rFonts w:cs="Arial"/>
                <w:noProof/>
                <w:szCs w:val="18"/>
              </w:rPr>
              <w:t xml:space="preserve"> attribute is included and not set to </w:t>
            </w:r>
            <w:r>
              <w:rPr>
                <w:lang w:eastAsia="zh-CN"/>
              </w:rPr>
              <w:t>"AnyUE"</w:t>
            </w:r>
            <w:r>
              <w:rPr>
                <w:rFonts w:cs="Arial"/>
                <w:noProof/>
                <w:szCs w:val="18"/>
              </w:rPr>
              <w:t>.</w:t>
            </w:r>
          </w:p>
          <w:p w14:paraId="2E385649" w14:textId="77777777" w:rsidR="00356C2B" w:rsidRDefault="00356C2B">
            <w:pPr>
              <w:pStyle w:val="TAL"/>
              <w:rPr>
                <w:lang w:eastAsia="zh-CN"/>
              </w:rPr>
            </w:pPr>
            <w:r>
              <w:rPr>
                <w:rFonts w:cs="Arial"/>
                <w:noProof/>
                <w:szCs w:val="18"/>
              </w:rPr>
              <w:t>It is used to indicate that for the group of UEs, the targeted PDU sessions should be correlated by a common DNAI.</w:t>
            </w:r>
          </w:p>
        </w:tc>
        <w:tc>
          <w:tcPr>
            <w:tcW w:w="1416" w:type="dxa"/>
            <w:tcBorders>
              <w:top w:val="single" w:sz="4" w:space="0" w:color="auto"/>
              <w:left w:val="single" w:sz="4" w:space="0" w:color="auto"/>
              <w:bottom w:val="single" w:sz="4" w:space="0" w:color="auto"/>
              <w:right w:val="single" w:sz="4" w:space="0" w:color="auto"/>
            </w:tcBorders>
          </w:tcPr>
          <w:p w14:paraId="4252FCBF" w14:textId="77777777" w:rsidR="00356C2B" w:rsidRDefault="00356C2B">
            <w:pPr>
              <w:keepNext/>
              <w:keepLines/>
              <w:spacing w:after="0"/>
              <w:rPr>
                <w:rFonts w:ascii="Arial" w:eastAsia="DengXian" w:hAnsi="Arial" w:cs="Arial"/>
                <w:sz w:val="18"/>
                <w:szCs w:val="18"/>
              </w:rPr>
            </w:pPr>
          </w:p>
        </w:tc>
      </w:tr>
      <w:tr w:rsidR="00356C2B" w:rsidRPr="00356C2B" w14:paraId="05B13ADD" w14:textId="77777777" w:rsidTr="00356C2B">
        <w:trPr>
          <w:jc w:val="center"/>
        </w:trPr>
        <w:tc>
          <w:tcPr>
            <w:tcW w:w="1819" w:type="dxa"/>
            <w:tcBorders>
              <w:top w:val="single" w:sz="4" w:space="0" w:color="auto"/>
              <w:left w:val="single" w:sz="4" w:space="0" w:color="auto"/>
              <w:bottom w:val="single" w:sz="4" w:space="0" w:color="auto"/>
              <w:right w:val="single" w:sz="4" w:space="0" w:color="auto"/>
            </w:tcBorders>
            <w:hideMark/>
          </w:tcPr>
          <w:p w14:paraId="7A33EC0D"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validStartTime</w:t>
            </w:r>
          </w:p>
        </w:tc>
        <w:tc>
          <w:tcPr>
            <w:tcW w:w="1559" w:type="dxa"/>
            <w:tcBorders>
              <w:top w:val="single" w:sz="4" w:space="0" w:color="auto"/>
              <w:left w:val="single" w:sz="4" w:space="0" w:color="auto"/>
              <w:bottom w:val="single" w:sz="4" w:space="0" w:color="auto"/>
              <w:right w:val="single" w:sz="4" w:space="0" w:color="auto"/>
            </w:tcBorders>
            <w:hideMark/>
          </w:tcPr>
          <w:p w14:paraId="34F3B5F8"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0498BFB1" w14:textId="77777777" w:rsidR="00356C2B" w:rsidRDefault="00356C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2FE9F8C" w14:textId="77777777" w:rsidR="00356C2B" w:rsidRDefault="00356C2B">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hideMark/>
          </w:tcPr>
          <w:p w14:paraId="2D3BAB2E" w14:textId="77777777" w:rsidR="00356C2B" w:rsidRDefault="00356C2B">
            <w:pPr>
              <w:pStyle w:val="TAL"/>
              <w:rPr>
                <w:lang w:eastAsia="zh-CN"/>
              </w:rPr>
            </w:pPr>
            <w:r>
              <w:rPr>
                <w:rFonts w:cs="Arial"/>
                <w:szCs w:val="18"/>
                <w:lang w:eastAsia="zh-CN"/>
              </w:rPr>
              <w:t>Identifies when the traffic routings start to be applicable.</w:t>
            </w:r>
          </w:p>
        </w:tc>
        <w:tc>
          <w:tcPr>
            <w:tcW w:w="1416" w:type="dxa"/>
            <w:tcBorders>
              <w:top w:val="single" w:sz="4" w:space="0" w:color="auto"/>
              <w:left w:val="single" w:sz="4" w:space="0" w:color="auto"/>
              <w:bottom w:val="single" w:sz="4" w:space="0" w:color="auto"/>
              <w:right w:val="single" w:sz="4" w:space="0" w:color="auto"/>
            </w:tcBorders>
          </w:tcPr>
          <w:p w14:paraId="6522DE26" w14:textId="77777777" w:rsidR="00356C2B" w:rsidRDefault="00356C2B">
            <w:pPr>
              <w:keepNext/>
              <w:keepLines/>
              <w:spacing w:after="0"/>
              <w:rPr>
                <w:rFonts w:ascii="Arial" w:eastAsia="DengXian" w:hAnsi="Arial" w:cs="Arial"/>
                <w:sz w:val="18"/>
                <w:szCs w:val="18"/>
              </w:rPr>
            </w:pPr>
          </w:p>
        </w:tc>
      </w:tr>
      <w:tr w:rsidR="00356C2B" w:rsidRPr="00356C2B" w14:paraId="4FD3407B" w14:textId="77777777" w:rsidTr="00356C2B">
        <w:trPr>
          <w:jc w:val="center"/>
        </w:trPr>
        <w:tc>
          <w:tcPr>
            <w:tcW w:w="1819" w:type="dxa"/>
            <w:tcBorders>
              <w:top w:val="single" w:sz="4" w:space="0" w:color="auto"/>
              <w:left w:val="single" w:sz="4" w:space="0" w:color="auto"/>
              <w:bottom w:val="single" w:sz="4" w:space="0" w:color="auto"/>
              <w:right w:val="single" w:sz="4" w:space="0" w:color="auto"/>
            </w:tcBorders>
            <w:hideMark/>
          </w:tcPr>
          <w:p w14:paraId="7B2BE8B4"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validEndTime</w:t>
            </w:r>
          </w:p>
        </w:tc>
        <w:tc>
          <w:tcPr>
            <w:tcW w:w="1559" w:type="dxa"/>
            <w:tcBorders>
              <w:top w:val="single" w:sz="4" w:space="0" w:color="auto"/>
              <w:left w:val="single" w:sz="4" w:space="0" w:color="auto"/>
              <w:bottom w:val="single" w:sz="4" w:space="0" w:color="auto"/>
              <w:right w:val="single" w:sz="4" w:space="0" w:color="auto"/>
            </w:tcBorders>
            <w:hideMark/>
          </w:tcPr>
          <w:p w14:paraId="5E8B38FA"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E15A4C4" w14:textId="77777777" w:rsidR="00356C2B" w:rsidRDefault="00356C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F5EB3CB" w14:textId="77777777" w:rsidR="00356C2B" w:rsidRDefault="00356C2B">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hideMark/>
          </w:tcPr>
          <w:p w14:paraId="2F243C41" w14:textId="77777777" w:rsidR="00356C2B" w:rsidRDefault="00356C2B">
            <w:pPr>
              <w:pStyle w:val="TAL"/>
              <w:rPr>
                <w:lang w:eastAsia="zh-CN"/>
              </w:rPr>
            </w:pPr>
            <w:r>
              <w:rPr>
                <w:rFonts w:cs="Arial"/>
                <w:szCs w:val="18"/>
                <w:lang w:eastAsia="zh-CN"/>
              </w:rPr>
              <w:t>Identifies when the traffic routings are not applicable.</w:t>
            </w:r>
          </w:p>
        </w:tc>
        <w:tc>
          <w:tcPr>
            <w:tcW w:w="1416" w:type="dxa"/>
            <w:tcBorders>
              <w:top w:val="single" w:sz="4" w:space="0" w:color="auto"/>
              <w:left w:val="single" w:sz="4" w:space="0" w:color="auto"/>
              <w:bottom w:val="single" w:sz="4" w:space="0" w:color="auto"/>
              <w:right w:val="single" w:sz="4" w:space="0" w:color="auto"/>
            </w:tcBorders>
          </w:tcPr>
          <w:p w14:paraId="1C28445C" w14:textId="77777777" w:rsidR="00356C2B" w:rsidRDefault="00356C2B">
            <w:pPr>
              <w:keepNext/>
              <w:keepLines/>
              <w:spacing w:after="0"/>
              <w:rPr>
                <w:rFonts w:ascii="Arial" w:eastAsia="DengXian" w:hAnsi="Arial" w:cs="Arial"/>
                <w:sz w:val="18"/>
                <w:szCs w:val="18"/>
              </w:rPr>
            </w:pPr>
          </w:p>
        </w:tc>
      </w:tr>
      <w:tr w:rsidR="00356C2B" w14:paraId="7DF16FCC" w14:textId="77777777" w:rsidTr="00356C2B">
        <w:trPr>
          <w:jc w:val="center"/>
        </w:trPr>
        <w:tc>
          <w:tcPr>
            <w:tcW w:w="1819" w:type="dxa"/>
            <w:tcBorders>
              <w:top w:val="single" w:sz="4" w:space="0" w:color="auto"/>
              <w:left w:val="single" w:sz="4" w:space="0" w:color="auto"/>
              <w:bottom w:val="single" w:sz="4" w:space="0" w:color="auto"/>
              <w:right w:val="single" w:sz="4" w:space="0" w:color="auto"/>
            </w:tcBorders>
            <w:hideMark/>
          </w:tcPr>
          <w:p w14:paraId="765D9E53"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tempValidities</w:t>
            </w:r>
          </w:p>
        </w:tc>
        <w:tc>
          <w:tcPr>
            <w:tcW w:w="1559" w:type="dxa"/>
            <w:tcBorders>
              <w:top w:val="single" w:sz="4" w:space="0" w:color="auto"/>
              <w:left w:val="single" w:sz="4" w:space="0" w:color="auto"/>
              <w:bottom w:val="single" w:sz="4" w:space="0" w:color="auto"/>
              <w:right w:val="single" w:sz="4" w:space="0" w:color="auto"/>
            </w:tcBorders>
            <w:hideMark/>
          </w:tcPr>
          <w:p w14:paraId="008FC8B9"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array(TemporalValidity)</w:t>
            </w:r>
          </w:p>
        </w:tc>
        <w:tc>
          <w:tcPr>
            <w:tcW w:w="425" w:type="dxa"/>
            <w:tcBorders>
              <w:top w:val="single" w:sz="4" w:space="0" w:color="auto"/>
              <w:left w:val="single" w:sz="4" w:space="0" w:color="auto"/>
              <w:bottom w:val="single" w:sz="4" w:space="0" w:color="auto"/>
              <w:right w:val="single" w:sz="4" w:space="0" w:color="auto"/>
            </w:tcBorders>
            <w:hideMark/>
          </w:tcPr>
          <w:p w14:paraId="27140A58" w14:textId="77777777" w:rsidR="00356C2B" w:rsidRDefault="00356C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6DDA118" w14:textId="77777777" w:rsidR="00356C2B" w:rsidRDefault="00356C2B">
            <w:pPr>
              <w:pStyle w:val="TAL"/>
              <w:rPr>
                <w:rFonts w:cs="Arial"/>
                <w:szCs w:val="18"/>
                <w:lang w:eastAsia="zh-CN"/>
              </w:rPr>
            </w:pPr>
            <w:r>
              <w:rPr>
                <w:rFonts w:cs="Arial"/>
                <w:szCs w:val="18"/>
                <w:lang w:eastAsia="zh-CN"/>
              </w:rPr>
              <w:t>1..N</w:t>
            </w:r>
          </w:p>
        </w:tc>
        <w:tc>
          <w:tcPr>
            <w:tcW w:w="3283" w:type="dxa"/>
            <w:tcBorders>
              <w:top w:val="single" w:sz="4" w:space="0" w:color="auto"/>
              <w:left w:val="single" w:sz="4" w:space="0" w:color="auto"/>
              <w:bottom w:val="single" w:sz="4" w:space="0" w:color="auto"/>
              <w:right w:val="single" w:sz="4" w:space="0" w:color="auto"/>
            </w:tcBorders>
            <w:hideMark/>
          </w:tcPr>
          <w:p w14:paraId="3F79F3DE" w14:textId="77777777" w:rsidR="00356C2B" w:rsidRDefault="00356C2B">
            <w:pPr>
              <w:pStyle w:val="TAL"/>
              <w:rPr>
                <w:rFonts w:cs="Arial"/>
                <w:szCs w:val="18"/>
                <w:lang w:eastAsia="zh-CN"/>
              </w:rPr>
            </w:pPr>
            <w:r>
              <w:rPr>
                <w:rFonts w:cs="Arial"/>
                <w:szCs w:val="18"/>
                <w:lang w:eastAsia="zh-CN"/>
              </w:rPr>
              <w:t>Indicates the time interval(s) during which the AF request is to be applied.</w:t>
            </w:r>
          </w:p>
        </w:tc>
        <w:tc>
          <w:tcPr>
            <w:tcW w:w="1416" w:type="dxa"/>
            <w:tcBorders>
              <w:top w:val="single" w:sz="4" w:space="0" w:color="auto"/>
              <w:left w:val="single" w:sz="4" w:space="0" w:color="auto"/>
              <w:bottom w:val="single" w:sz="4" w:space="0" w:color="auto"/>
              <w:right w:val="single" w:sz="4" w:space="0" w:color="auto"/>
            </w:tcBorders>
            <w:hideMark/>
          </w:tcPr>
          <w:p w14:paraId="448D5B39"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MultiTemporalCondition</w:t>
            </w:r>
          </w:p>
        </w:tc>
      </w:tr>
      <w:tr w:rsidR="00356C2B" w:rsidRPr="00356C2B" w14:paraId="3A5715BC" w14:textId="77777777" w:rsidTr="00356C2B">
        <w:trPr>
          <w:jc w:val="center"/>
        </w:trPr>
        <w:tc>
          <w:tcPr>
            <w:tcW w:w="1819" w:type="dxa"/>
            <w:tcBorders>
              <w:top w:val="single" w:sz="4" w:space="0" w:color="auto"/>
              <w:left w:val="single" w:sz="4" w:space="0" w:color="auto"/>
              <w:bottom w:val="single" w:sz="4" w:space="0" w:color="auto"/>
              <w:right w:val="single" w:sz="4" w:space="0" w:color="auto"/>
            </w:tcBorders>
            <w:hideMark/>
          </w:tcPr>
          <w:p w14:paraId="325ADA00"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nwAreaInfo</w:t>
            </w:r>
          </w:p>
        </w:tc>
        <w:tc>
          <w:tcPr>
            <w:tcW w:w="1559" w:type="dxa"/>
            <w:tcBorders>
              <w:top w:val="single" w:sz="4" w:space="0" w:color="auto"/>
              <w:left w:val="single" w:sz="4" w:space="0" w:color="auto"/>
              <w:bottom w:val="single" w:sz="4" w:space="0" w:color="auto"/>
              <w:right w:val="single" w:sz="4" w:space="0" w:color="auto"/>
            </w:tcBorders>
            <w:hideMark/>
          </w:tcPr>
          <w:p w14:paraId="6269F343"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NetworkAreaInfo</w:t>
            </w:r>
          </w:p>
        </w:tc>
        <w:tc>
          <w:tcPr>
            <w:tcW w:w="425" w:type="dxa"/>
            <w:tcBorders>
              <w:top w:val="single" w:sz="4" w:space="0" w:color="auto"/>
              <w:left w:val="single" w:sz="4" w:space="0" w:color="auto"/>
              <w:bottom w:val="single" w:sz="4" w:space="0" w:color="auto"/>
              <w:right w:val="single" w:sz="4" w:space="0" w:color="auto"/>
            </w:tcBorders>
            <w:hideMark/>
          </w:tcPr>
          <w:p w14:paraId="15A63333" w14:textId="77777777" w:rsidR="00356C2B" w:rsidRDefault="00356C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406E78C" w14:textId="77777777" w:rsidR="00356C2B" w:rsidRDefault="00356C2B">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hideMark/>
          </w:tcPr>
          <w:p w14:paraId="37EDAC4B" w14:textId="77777777" w:rsidR="00356C2B" w:rsidRDefault="00356C2B">
            <w:pPr>
              <w:pStyle w:val="TAL"/>
              <w:rPr>
                <w:lang w:eastAsia="zh-CN"/>
              </w:rPr>
            </w:pPr>
            <w:r>
              <w:rPr>
                <w:rFonts w:cs="Arial"/>
                <w:szCs w:val="18"/>
                <w:lang w:eastAsia="zh-CN"/>
              </w:rPr>
              <w:t xml:space="preserve">Identifies a </w:t>
            </w:r>
            <w:r>
              <w:rPr>
                <w:rFonts w:cs="Arial"/>
              </w:rPr>
              <w:t>network area information</w:t>
            </w:r>
            <w:r>
              <w:rPr>
                <w:rFonts w:cs="Arial"/>
                <w:szCs w:val="18"/>
                <w:lang w:eastAsia="zh-CN"/>
              </w:rPr>
              <w:t xml:space="preserve"> that the request applies only to the traffic of UE(s) located in this specific zone.</w:t>
            </w:r>
          </w:p>
        </w:tc>
        <w:tc>
          <w:tcPr>
            <w:tcW w:w="1416" w:type="dxa"/>
            <w:tcBorders>
              <w:top w:val="single" w:sz="4" w:space="0" w:color="auto"/>
              <w:left w:val="single" w:sz="4" w:space="0" w:color="auto"/>
              <w:bottom w:val="single" w:sz="4" w:space="0" w:color="auto"/>
              <w:right w:val="single" w:sz="4" w:space="0" w:color="auto"/>
            </w:tcBorders>
          </w:tcPr>
          <w:p w14:paraId="33F78932" w14:textId="77777777" w:rsidR="00356C2B" w:rsidRDefault="00356C2B">
            <w:pPr>
              <w:keepNext/>
              <w:keepLines/>
              <w:spacing w:after="0"/>
              <w:rPr>
                <w:rFonts w:ascii="Arial" w:eastAsia="DengXian" w:hAnsi="Arial" w:cs="Arial"/>
                <w:sz w:val="18"/>
                <w:szCs w:val="18"/>
              </w:rPr>
            </w:pPr>
          </w:p>
        </w:tc>
      </w:tr>
      <w:tr w:rsidR="00356C2B" w:rsidRPr="00356C2B" w14:paraId="3D9857F3" w14:textId="77777777" w:rsidTr="00356C2B">
        <w:trPr>
          <w:jc w:val="center"/>
        </w:trPr>
        <w:tc>
          <w:tcPr>
            <w:tcW w:w="1819" w:type="dxa"/>
            <w:tcBorders>
              <w:top w:val="single" w:sz="4" w:space="0" w:color="auto"/>
              <w:left w:val="single" w:sz="4" w:space="0" w:color="auto"/>
              <w:bottom w:val="single" w:sz="4" w:space="0" w:color="auto"/>
              <w:right w:val="single" w:sz="4" w:space="0" w:color="auto"/>
            </w:tcBorders>
            <w:hideMark/>
          </w:tcPr>
          <w:p w14:paraId="39E9AD95"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upPathChgNotifUri</w:t>
            </w:r>
          </w:p>
        </w:tc>
        <w:tc>
          <w:tcPr>
            <w:tcW w:w="1559" w:type="dxa"/>
            <w:tcBorders>
              <w:top w:val="single" w:sz="4" w:space="0" w:color="auto"/>
              <w:left w:val="single" w:sz="4" w:space="0" w:color="auto"/>
              <w:bottom w:val="single" w:sz="4" w:space="0" w:color="auto"/>
              <w:right w:val="single" w:sz="4" w:space="0" w:color="auto"/>
            </w:tcBorders>
            <w:hideMark/>
          </w:tcPr>
          <w:p w14:paraId="54B4F044"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C7230F4" w14:textId="77777777" w:rsidR="00356C2B" w:rsidRDefault="00356C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3CCC8BA" w14:textId="77777777" w:rsidR="00356C2B" w:rsidRDefault="00356C2B">
            <w:pPr>
              <w:pStyle w:val="TAL"/>
            </w:pPr>
            <w:r>
              <w:rPr>
                <w:rFonts w:cs="Arial"/>
                <w:szCs w:val="18"/>
                <w:lang w:eastAsia="zh-CN"/>
              </w:rPr>
              <w:t>0..1</w:t>
            </w:r>
          </w:p>
        </w:tc>
        <w:tc>
          <w:tcPr>
            <w:tcW w:w="3283" w:type="dxa"/>
            <w:tcBorders>
              <w:top w:val="single" w:sz="4" w:space="0" w:color="auto"/>
              <w:left w:val="single" w:sz="4" w:space="0" w:color="auto"/>
              <w:bottom w:val="single" w:sz="4" w:space="0" w:color="auto"/>
              <w:right w:val="single" w:sz="4" w:space="0" w:color="auto"/>
            </w:tcBorders>
            <w:hideMark/>
          </w:tcPr>
          <w:p w14:paraId="623D3101" w14:textId="77777777" w:rsidR="00356C2B" w:rsidRDefault="00356C2B">
            <w:pPr>
              <w:pStyle w:val="TAL"/>
              <w:rPr>
                <w:rFonts w:cs="Arial"/>
                <w:szCs w:val="18"/>
                <w:lang w:eastAsia="zh-CN"/>
              </w:rPr>
            </w:pPr>
            <w:r>
              <w:rPr>
                <w:rFonts w:cs="Arial"/>
                <w:szCs w:val="18"/>
                <w:lang w:eastAsia="zh-CN"/>
              </w:rPr>
              <w:t xml:space="preserve">Contains the URI where the NEF receives the UP path change notification. </w:t>
            </w:r>
          </w:p>
        </w:tc>
        <w:tc>
          <w:tcPr>
            <w:tcW w:w="1416" w:type="dxa"/>
            <w:tcBorders>
              <w:top w:val="single" w:sz="4" w:space="0" w:color="auto"/>
              <w:left w:val="single" w:sz="4" w:space="0" w:color="auto"/>
              <w:bottom w:val="single" w:sz="4" w:space="0" w:color="auto"/>
              <w:right w:val="single" w:sz="4" w:space="0" w:color="auto"/>
            </w:tcBorders>
          </w:tcPr>
          <w:p w14:paraId="608DDE5C" w14:textId="77777777" w:rsidR="00356C2B" w:rsidRDefault="00356C2B">
            <w:pPr>
              <w:keepNext/>
              <w:keepLines/>
              <w:spacing w:after="0"/>
              <w:rPr>
                <w:rFonts w:ascii="Arial" w:eastAsia="DengXian" w:hAnsi="Arial" w:cs="Arial"/>
                <w:sz w:val="18"/>
                <w:szCs w:val="18"/>
              </w:rPr>
            </w:pPr>
          </w:p>
        </w:tc>
      </w:tr>
      <w:tr w:rsidR="00356C2B" w:rsidRPr="00356C2B" w14:paraId="650F2FCE" w14:textId="77777777" w:rsidTr="00356C2B">
        <w:trPr>
          <w:jc w:val="center"/>
        </w:trPr>
        <w:tc>
          <w:tcPr>
            <w:tcW w:w="1819" w:type="dxa"/>
            <w:tcBorders>
              <w:top w:val="single" w:sz="4" w:space="0" w:color="auto"/>
              <w:left w:val="single" w:sz="4" w:space="0" w:color="auto"/>
              <w:bottom w:val="single" w:sz="4" w:space="0" w:color="auto"/>
              <w:right w:val="single" w:sz="4" w:space="0" w:color="auto"/>
            </w:tcBorders>
            <w:hideMark/>
          </w:tcPr>
          <w:p w14:paraId="1872C7AB"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headers</w:t>
            </w:r>
          </w:p>
        </w:tc>
        <w:tc>
          <w:tcPr>
            <w:tcW w:w="1559" w:type="dxa"/>
            <w:tcBorders>
              <w:top w:val="single" w:sz="4" w:space="0" w:color="auto"/>
              <w:left w:val="single" w:sz="4" w:space="0" w:color="auto"/>
              <w:bottom w:val="single" w:sz="4" w:space="0" w:color="auto"/>
              <w:right w:val="single" w:sz="4" w:space="0" w:color="auto"/>
            </w:tcBorders>
            <w:hideMark/>
          </w:tcPr>
          <w:p w14:paraId="06629C0E"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25" w:type="dxa"/>
            <w:tcBorders>
              <w:top w:val="single" w:sz="4" w:space="0" w:color="auto"/>
              <w:left w:val="single" w:sz="4" w:space="0" w:color="auto"/>
              <w:bottom w:val="single" w:sz="4" w:space="0" w:color="auto"/>
              <w:right w:val="single" w:sz="4" w:space="0" w:color="auto"/>
            </w:tcBorders>
            <w:hideMark/>
          </w:tcPr>
          <w:p w14:paraId="100969A7" w14:textId="77777777" w:rsidR="00356C2B" w:rsidRDefault="00356C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26F7B8" w14:textId="77777777" w:rsidR="00356C2B" w:rsidRDefault="00356C2B">
            <w:pPr>
              <w:pStyle w:val="TAL"/>
              <w:rPr>
                <w:rFonts w:cs="Arial"/>
                <w:szCs w:val="18"/>
                <w:lang w:eastAsia="zh-CN"/>
              </w:rPr>
            </w:pPr>
            <w:r>
              <w:rPr>
                <w:rFonts w:cs="Arial"/>
                <w:szCs w:val="18"/>
                <w:lang w:eastAsia="zh-CN"/>
              </w:rPr>
              <w:t>1..N</w:t>
            </w:r>
          </w:p>
        </w:tc>
        <w:tc>
          <w:tcPr>
            <w:tcW w:w="3283" w:type="dxa"/>
            <w:tcBorders>
              <w:top w:val="single" w:sz="4" w:space="0" w:color="auto"/>
              <w:left w:val="single" w:sz="4" w:space="0" w:color="auto"/>
              <w:bottom w:val="single" w:sz="4" w:space="0" w:color="auto"/>
              <w:right w:val="single" w:sz="4" w:space="0" w:color="auto"/>
            </w:tcBorders>
            <w:hideMark/>
          </w:tcPr>
          <w:p w14:paraId="75FA35B1" w14:textId="77777777" w:rsidR="00356C2B" w:rsidRDefault="00356C2B">
            <w:pPr>
              <w:pStyle w:val="TAL"/>
              <w:rPr>
                <w:lang w:eastAsia="zh-CN"/>
              </w:rPr>
            </w:pPr>
            <w:r>
              <w:rPr>
                <w:lang w:eastAsia="zh-CN"/>
              </w:rPr>
              <w:t xml:space="preserve">Headers provisioned by the NEF. E.g. 3gpp-Sbi-Binding header with the binding indication for the URI where the NEF receives UP path change notification. </w:t>
            </w:r>
          </w:p>
          <w:p w14:paraId="1AEABE11" w14:textId="77777777" w:rsidR="00356C2B" w:rsidRDefault="00356C2B">
            <w:pPr>
              <w:pStyle w:val="TAL"/>
              <w:rPr>
                <w:rFonts w:cs="Arial"/>
                <w:szCs w:val="18"/>
                <w:lang w:eastAsia="zh-CN"/>
              </w:rPr>
            </w:pPr>
            <w:r>
              <w:rPr>
                <w:lang w:eastAsia="zh-CN"/>
              </w:rPr>
              <w:t>The encoding of the header shall comply with clause 3.2 of IETF RFC 7230 [21]</w:t>
            </w:r>
          </w:p>
        </w:tc>
        <w:tc>
          <w:tcPr>
            <w:tcW w:w="1416" w:type="dxa"/>
            <w:tcBorders>
              <w:top w:val="single" w:sz="4" w:space="0" w:color="auto"/>
              <w:left w:val="single" w:sz="4" w:space="0" w:color="auto"/>
              <w:bottom w:val="single" w:sz="4" w:space="0" w:color="auto"/>
              <w:right w:val="single" w:sz="4" w:space="0" w:color="auto"/>
            </w:tcBorders>
          </w:tcPr>
          <w:p w14:paraId="3A8A41E8" w14:textId="77777777" w:rsidR="00356C2B" w:rsidRDefault="00356C2B">
            <w:pPr>
              <w:keepNext/>
              <w:keepLines/>
              <w:spacing w:after="0"/>
              <w:rPr>
                <w:rFonts w:ascii="Arial" w:eastAsia="DengXian" w:hAnsi="Arial" w:cs="Arial"/>
                <w:sz w:val="18"/>
                <w:szCs w:val="18"/>
              </w:rPr>
            </w:pPr>
          </w:p>
        </w:tc>
      </w:tr>
      <w:tr w:rsidR="00356C2B" w14:paraId="17AF98B6" w14:textId="77777777" w:rsidTr="00356C2B">
        <w:trPr>
          <w:jc w:val="center"/>
        </w:trPr>
        <w:tc>
          <w:tcPr>
            <w:tcW w:w="1819" w:type="dxa"/>
            <w:tcBorders>
              <w:top w:val="single" w:sz="4" w:space="0" w:color="auto"/>
              <w:left w:val="single" w:sz="4" w:space="0" w:color="auto"/>
              <w:bottom w:val="single" w:sz="4" w:space="0" w:color="auto"/>
              <w:right w:val="single" w:sz="4" w:space="0" w:color="auto"/>
            </w:tcBorders>
            <w:hideMark/>
          </w:tcPr>
          <w:p w14:paraId="12A9D977"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afAckInd</w:t>
            </w:r>
          </w:p>
        </w:tc>
        <w:tc>
          <w:tcPr>
            <w:tcW w:w="1559" w:type="dxa"/>
            <w:tcBorders>
              <w:top w:val="single" w:sz="4" w:space="0" w:color="auto"/>
              <w:left w:val="single" w:sz="4" w:space="0" w:color="auto"/>
              <w:bottom w:val="single" w:sz="4" w:space="0" w:color="auto"/>
              <w:right w:val="single" w:sz="4" w:space="0" w:color="auto"/>
            </w:tcBorders>
            <w:hideMark/>
          </w:tcPr>
          <w:p w14:paraId="190865BA"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72334C96" w14:textId="77777777" w:rsidR="00356C2B" w:rsidRDefault="00356C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0E034A" w14:textId="77777777" w:rsidR="00356C2B" w:rsidRDefault="00356C2B">
            <w:pPr>
              <w:pStyle w:val="TAL"/>
              <w:rPr>
                <w:rFonts w:cs="Arial"/>
                <w:szCs w:val="18"/>
                <w:lang w:eastAsia="zh-CN"/>
              </w:rPr>
            </w:pPr>
            <w:r>
              <w:rPr>
                <w:rFonts w:cs="Arial"/>
                <w:szCs w:val="18"/>
                <w:lang w:eastAsia="zh-CN"/>
              </w:rPr>
              <w:t>0..1</w:t>
            </w:r>
          </w:p>
        </w:tc>
        <w:tc>
          <w:tcPr>
            <w:tcW w:w="3283" w:type="dxa"/>
            <w:tcBorders>
              <w:top w:val="single" w:sz="4" w:space="0" w:color="auto"/>
              <w:left w:val="single" w:sz="4" w:space="0" w:color="auto"/>
              <w:bottom w:val="single" w:sz="4" w:space="0" w:color="auto"/>
              <w:right w:val="single" w:sz="4" w:space="0" w:color="auto"/>
            </w:tcBorders>
            <w:hideMark/>
          </w:tcPr>
          <w:p w14:paraId="75A0FDD4" w14:textId="77777777" w:rsidR="00356C2B" w:rsidRDefault="00356C2B">
            <w:pPr>
              <w:pStyle w:val="TAL"/>
              <w:rPr>
                <w:rFonts w:cs="Arial"/>
                <w:szCs w:val="18"/>
                <w:lang w:eastAsia="zh-CN"/>
              </w:rPr>
            </w:pPr>
            <w:r>
              <w:rPr>
                <w:rFonts w:cs="Arial"/>
                <w:szCs w:val="18"/>
                <w:lang w:eastAsia="zh-CN"/>
              </w:rPr>
              <w:t xml:space="preserve">Identifies whether the AF acknowledgement of UP path event notification is expected. </w:t>
            </w:r>
          </w:p>
        </w:tc>
        <w:tc>
          <w:tcPr>
            <w:tcW w:w="1416" w:type="dxa"/>
            <w:tcBorders>
              <w:top w:val="single" w:sz="4" w:space="0" w:color="auto"/>
              <w:left w:val="single" w:sz="4" w:space="0" w:color="auto"/>
              <w:bottom w:val="single" w:sz="4" w:space="0" w:color="auto"/>
              <w:right w:val="single" w:sz="4" w:space="0" w:color="auto"/>
            </w:tcBorders>
            <w:hideMark/>
          </w:tcPr>
          <w:p w14:paraId="3C36A6F3" w14:textId="77777777" w:rsidR="00356C2B" w:rsidRDefault="00356C2B">
            <w:pPr>
              <w:keepNext/>
              <w:keepLines/>
              <w:spacing w:after="0"/>
              <w:rPr>
                <w:rFonts w:ascii="Arial" w:eastAsia="DengXian" w:hAnsi="Arial" w:cs="Arial"/>
                <w:sz w:val="18"/>
                <w:szCs w:val="18"/>
              </w:rPr>
            </w:pPr>
            <w:r>
              <w:rPr>
                <w:rFonts w:ascii="Arial" w:hAnsi="Arial" w:cs="Arial"/>
                <w:sz w:val="18"/>
                <w:szCs w:val="18"/>
                <w:lang w:eastAsia="zh-CN"/>
              </w:rPr>
              <w:t>URLLC</w:t>
            </w:r>
          </w:p>
        </w:tc>
      </w:tr>
      <w:tr w:rsidR="00356C2B" w14:paraId="121846FE" w14:textId="77777777" w:rsidTr="00356C2B">
        <w:trPr>
          <w:jc w:val="center"/>
        </w:trPr>
        <w:tc>
          <w:tcPr>
            <w:tcW w:w="1819" w:type="dxa"/>
            <w:tcBorders>
              <w:top w:val="single" w:sz="4" w:space="0" w:color="auto"/>
              <w:left w:val="single" w:sz="4" w:space="0" w:color="auto"/>
              <w:bottom w:val="single" w:sz="4" w:space="0" w:color="auto"/>
              <w:right w:val="single" w:sz="4" w:space="0" w:color="auto"/>
            </w:tcBorders>
            <w:hideMark/>
          </w:tcPr>
          <w:p w14:paraId="46824F31"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addrPreserInd</w:t>
            </w:r>
          </w:p>
        </w:tc>
        <w:tc>
          <w:tcPr>
            <w:tcW w:w="1559" w:type="dxa"/>
            <w:tcBorders>
              <w:top w:val="single" w:sz="4" w:space="0" w:color="auto"/>
              <w:left w:val="single" w:sz="4" w:space="0" w:color="auto"/>
              <w:bottom w:val="single" w:sz="4" w:space="0" w:color="auto"/>
              <w:right w:val="single" w:sz="4" w:space="0" w:color="auto"/>
            </w:tcBorders>
            <w:hideMark/>
          </w:tcPr>
          <w:p w14:paraId="1024D2CF"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FB81807" w14:textId="77777777" w:rsidR="00356C2B" w:rsidRDefault="00356C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7EB3AA" w14:textId="77777777" w:rsidR="00356C2B" w:rsidRDefault="00356C2B">
            <w:pPr>
              <w:pStyle w:val="TAL"/>
              <w:rPr>
                <w:rFonts w:cs="Arial"/>
                <w:szCs w:val="18"/>
                <w:lang w:eastAsia="zh-CN"/>
              </w:rPr>
            </w:pPr>
            <w:r>
              <w:rPr>
                <w:rFonts w:cs="Arial"/>
                <w:szCs w:val="18"/>
                <w:lang w:eastAsia="zh-CN"/>
              </w:rPr>
              <w:t>0..1</w:t>
            </w:r>
          </w:p>
        </w:tc>
        <w:tc>
          <w:tcPr>
            <w:tcW w:w="3283" w:type="dxa"/>
            <w:tcBorders>
              <w:top w:val="single" w:sz="4" w:space="0" w:color="auto"/>
              <w:left w:val="single" w:sz="4" w:space="0" w:color="auto"/>
              <w:bottom w:val="single" w:sz="4" w:space="0" w:color="auto"/>
              <w:right w:val="single" w:sz="4" w:space="0" w:color="auto"/>
            </w:tcBorders>
            <w:hideMark/>
          </w:tcPr>
          <w:p w14:paraId="0BBF42A0" w14:textId="77777777" w:rsidR="00356C2B" w:rsidRDefault="00356C2B">
            <w:pPr>
              <w:pStyle w:val="TAL"/>
              <w:rPr>
                <w:rFonts w:cs="Arial"/>
                <w:szCs w:val="18"/>
                <w:lang w:eastAsia="zh-CN"/>
              </w:rPr>
            </w:pPr>
            <w:r>
              <w:rPr>
                <w:rFonts w:cs="Arial"/>
                <w:szCs w:val="18"/>
              </w:rPr>
              <w:t>Indicates</w:t>
            </w:r>
            <w:r>
              <w:rPr>
                <w:lang w:eastAsia="zh-CN"/>
              </w:rPr>
              <w:t xml:space="preserve"> UE IP address should be preserved.</w:t>
            </w:r>
          </w:p>
        </w:tc>
        <w:tc>
          <w:tcPr>
            <w:tcW w:w="1416" w:type="dxa"/>
            <w:tcBorders>
              <w:top w:val="single" w:sz="4" w:space="0" w:color="auto"/>
              <w:left w:val="single" w:sz="4" w:space="0" w:color="auto"/>
              <w:bottom w:val="single" w:sz="4" w:space="0" w:color="auto"/>
              <w:right w:val="single" w:sz="4" w:space="0" w:color="auto"/>
            </w:tcBorders>
            <w:hideMark/>
          </w:tcPr>
          <w:p w14:paraId="436B9AA3"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URLLC</w:t>
            </w:r>
          </w:p>
        </w:tc>
      </w:tr>
      <w:tr w:rsidR="00356C2B" w14:paraId="1DEBD141" w14:textId="77777777" w:rsidTr="00356C2B">
        <w:trPr>
          <w:jc w:val="center"/>
        </w:trPr>
        <w:tc>
          <w:tcPr>
            <w:tcW w:w="1819" w:type="dxa"/>
            <w:tcBorders>
              <w:top w:val="single" w:sz="4" w:space="0" w:color="auto"/>
              <w:left w:val="single" w:sz="4" w:space="0" w:color="auto"/>
              <w:bottom w:val="single" w:sz="4" w:space="0" w:color="auto"/>
              <w:right w:val="single" w:sz="4" w:space="0" w:color="auto"/>
            </w:tcBorders>
            <w:hideMark/>
          </w:tcPr>
          <w:p w14:paraId="486847B4"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maxAllowedUpLat</w:t>
            </w:r>
          </w:p>
        </w:tc>
        <w:tc>
          <w:tcPr>
            <w:tcW w:w="1559" w:type="dxa"/>
            <w:tcBorders>
              <w:top w:val="single" w:sz="4" w:space="0" w:color="auto"/>
              <w:left w:val="single" w:sz="4" w:space="0" w:color="auto"/>
              <w:bottom w:val="single" w:sz="4" w:space="0" w:color="auto"/>
              <w:right w:val="single" w:sz="4" w:space="0" w:color="auto"/>
            </w:tcBorders>
            <w:hideMark/>
          </w:tcPr>
          <w:p w14:paraId="63939E87"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31358E97" w14:textId="77777777" w:rsidR="00356C2B" w:rsidRDefault="00356C2B">
            <w:pPr>
              <w:keepNext/>
              <w:keepLines/>
              <w:spacing w:after="0"/>
              <w:jc w:val="center"/>
              <w:rPr>
                <w:rFonts w:ascii="Arial" w:hAnsi="Arial" w:cs="Arial"/>
                <w:sz w:val="18"/>
                <w:szCs w:val="18"/>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EABFFC2" w14:textId="77777777" w:rsidR="00356C2B" w:rsidRDefault="00356C2B">
            <w:pPr>
              <w:pStyle w:val="TAL"/>
              <w:rPr>
                <w:rFonts w:cs="Arial"/>
                <w:szCs w:val="18"/>
              </w:rPr>
            </w:pPr>
            <w:r>
              <w:rPr>
                <w:rFonts w:cs="Arial"/>
                <w:szCs w:val="18"/>
              </w:rPr>
              <w:t>0..1</w:t>
            </w:r>
          </w:p>
        </w:tc>
        <w:tc>
          <w:tcPr>
            <w:tcW w:w="3283" w:type="dxa"/>
            <w:tcBorders>
              <w:top w:val="single" w:sz="4" w:space="0" w:color="auto"/>
              <w:left w:val="single" w:sz="4" w:space="0" w:color="auto"/>
              <w:bottom w:val="single" w:sz="4" w:space="0" w:color="auto"/>
              <w:right w:val="single" w:sz="4" w:space="0" w:color="auto"/>
            </w:tcBorders>
            <w:hideMark/>
          </w:tcPr>
          <w:p w14:paraId="577FAB90" w14:textId="77777777" w:rsidR="00356C2B" w:rsidRDefault="00356C2B">
            <w:pPr>
              <w:pStyle w:val="TAL"/>
              <w:rPr>
                <w:rFonts w:cs="Arial"/>
                <w:szCs w:val="18"/>
              </w:rPr>
            </w:pPr>
            <w:r>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Borders>
              <w:top w:val="single" w:sz="4" w:space="0" w:color="auto"/>
              <w:left w:val="single" w:sz="4" w:space="0" w:color="auto"/>
              <w:bottom w:val="single" w:sz="4" w:space="0" w:color="auto"/>
              <w:right w:val="single" w:sz="4" w:space="0" w:color="auto"/>
            </w:tcBorders>
            <w:hideMark/>
          </w:tcPr>
          <w:p w14:paraId="57E59757" w14:textId="54FFDC37" w:rsidR="00356C2B" w:rsidRDefault="00356C2B">
            <w:pPr>
              <w:keepNext/>
              <w:keepLines/>
              <w:spacing w:after="0"/>
              <w:rPr>
                <w:rFonts w:ascii="Arial" w:hAnsi="Arial" w:cs="Arial"/>
                <w:sz w:val="18"/>
                <w:szCs w:val="18"/>
                <w:lang w:eastAsia="zh-CN"/>
              </w:rPr>
            </w:pPr>
            <w:ins w:id="22" w:author="Ericsson User" w:date="2022-03-08T16:45:00Z">
              <w:r>
                <w:rPr>
                  <w:rFonts w:ascii="Arial" w:hAnsi="Arial" w:cs="Arial"/>
                  <w:sz w:val="18"/>
                  <w:szCs w:val="18"/>
                  <w:lang w:eastAsia="zh-CN"/>
                </w:rPr>
                <w:t>AF_latency</w:t>
              </w:r>
            </w:ins>
            <w:del w:id="23" w:author="Ericsson User" w:date="2022-03-08T16:45:00Z">
              <w:r w:rsidDel="00356C2B">
                <w:rPr>
                  <w:rFonts w:ascii="Arial" w:hAnsi="Arial" w:cs="Arial"/>
                  <w:sz w:val="18"/>
                  <w:szCs w:val="18"/>
                  <w:lang w:eastAsia="zh-CN"/>
                </w:rPr>
                <w:delText>EnEDGE</w:delText>
              </w:r>
            </w:del>
          </w:p>
        </w:tc>
      </w:tr>
      <w:tr w:rsidR="00356C2B" w14:paraId="0EB50961" w14:textId="77777777" w:rsidTr="00356C2B">
        <w:trPr>
          <w:jc w:val="center"/>
        </w:trPr>
        <w:tc>
          <w:tcPr>
            <w:tcW w:w="1819" w:type="dxa"/>
            <w:tcBorders>
              <w:top w:val="single" w:sz="4" w:space="0" w:color="auto"/>
              <w:left w:val="single" w:sz="4" w:space="0" w:color="auto"/>
              <w:bottom w:val="single" w:sz="4" w:space="0" w:color="auto"/>
              <w:right w:val="single" w:sz="4" w:space="0" w:color="auto"/>
            </w:tcBorders>
            <w:hideMark/>
          </w:tcPr>
          <w:p w14:paraId="7AC76C9F"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simConnInd</w:t>
            </w:r>
          </w:p>
        </w:tc>
        <w:tc>
          <w:tcPr>
            <w:tcW w:w="1559" w:type="dxa"/>
            <w:tcBorders>
              <w:top w:val="single" w:sz="4" w:space="0" w:color="auto"/>
              <w:left w:val="single" w:sz="4" w:space="0" w:color="auto"/>
              <w:bottom w:val="single" w:sz="4" w:space="0" w:color="auto"/>
              <w:right w:val="single" w:sz="4" w:space="0" w:color="auto"/>
            </w:tcBorders>
            <w:hideMark/>
          </w:tcPr>
          <w:p w14:paraId="4F9F10F0" w14:textId="77777777" w:rsidR="00356C2B" w:rsidRDefault="00356C2B">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2459A6B9" w14:textId="77777777" w:rsidR="00356C2B" w:rsidRDefault="00356C2B">
            <w:pPr>
              <w:keepNext/>
              <w:keepLines/>
              <w:spacing w:after="0"/>
              <w:jc w:val="center"/>
              <w:rPr>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E5DD163" w14:textId="77777777" w:rsidR="00356C2B" w:rsidRDefault="00356C2B">
            <w:pPr>
              <w:pStyle w:val="TAL"/>
              <w:rPr>
                <w:rFonts w:cs="Arial"/>
                <w:szCs w:val="18"/>
              </w:rPr>
            </w:pPr>
            <w:r>
              <w:rPr>
                <w:rFonts w:cs="Arial"/>
                <w:szCs w:val="18"/>
                <w:lang w:eastAsia="zh-CN"/>
              </w:rPr>
              <w:t>0..1</w:t>
            </w:r>
          </w:p>
        </w:tc>
        <w:tc>
          <w:tcPr>
            <w:tcW w:w="3283" w:type="dxa"/>
            <w:tcBorders>
              <w:top w:val="single" w:sz="4" w:space="0" w:color="auto"/>
              <w:left w:val="single" w:sz="4" w:space="0" w:color="auto"/>
              <w:bottom w:val="single" w:sz="4" w:space="0" w:color="auto"/>
              <w:right w:val="single" w:sz="4" w:space="0" w:color="auto"/>
            </w:tcBorders>
            <w:hideMark/>
          </w:tcPr>
          <w:p w14:paraId="10369610" w14:textId="77777777" w:rsidR="00356C2B" w:rsidRDefault="00356C2B">
            <w:pPr>
              <w:pStyle w:val="TAL"/>
              <w:rPr>
                <w:rFonts w:cs="Arial"/>
                <w:szCs w:val="18"/>
                <w:lang w:eastAsia="zh-CN"/>
              </w:rPr>
            </w:pPr>
            <w:r>
              <w:rPr>
                <w:rFonts w:cs="Arial"/>
                <w:szCs w:val="18"/>
                <w:lang w:eastAsia="zh-CN"/>
              </w:rPr>
              <w:t xml:space="preserve">Indication of </w:t>
            </w:r>
            <w:r>
              <w:rPr>
                <w:rFonts w:cs="Arial"/>
                <w:noProof/>
                <w:szCs w:val="18"/>
              </w:rPr>
              <w:t>simultaneous connectivity temporarily maintained for the source and target PSA</w:t>
            </w:r>
            <w:r>
              <w:rPr>
                <w:rFonts w:cs="Arial"/>
                <w:szCs w:val="18"/>
                <w:lang w:eastAsia="zh-CN"/>
              </w:rPr>
              <w:t>.</w:t>
            </w:r>
          </w:p>
          <w:p w14:paraId="1927A826" w14:textId="77777777" w:rsidR="00356C2B" w:rsidRDefault="00356C2B">
            <w:pPr>
              <w:pStyle w:val="TAL"/>
              <w:rPr>
                <w:rFonts w:cs="Arial"/>
                <w:szCs w:val="18"/>
              </w:rPr>
            </w:pPr>
            <w:r>
              <w:rPr>
                <w:rFonts w:cs="Arial"/>
                <w:szCs w:val="18"/>
                <w:lang w:eastAsia="zh-CN"/>
              </w:rPr>
              <w:t>It is s</w:t>
            </w:r>
            <w:r>
              <w:rPr>
                <w:rFonts w:cs="Arial"/>
                <w:szCs w:val="18"/>
              </w:rPr>
              <w:t xml:space="preserve">et to </w:t>
            </w:r>
            <w:r>
              <w:rPr>
                <w:lang w:eastAsia="zh-CN"/>
              </w:rPr>
              <w:t>"true" if the temporary connectivity should be temporarily maintained; otherwise, it is set to "false".</w:t>
            </w:r>
          </w:p>
        </w:tc>
        <w:tc>
          <w:tcPr>
            <w:tcW w:w="1416" w:type="dxa"/>
            <w:tcBorders>
              <w:top w:val="single" w:sz="4" w:space="0" w:color="auto"/>
              <w:left w:val="single" w:sz="4" w:space="0" w:color="auto"/>
              <w:bottom w:val="single" w:sz="4" w:space="0" w:color="auto"/>
              <w:right w:val="single" w:sz="4" w:space="0" w:color="auto"/>
            </w:tcBorders>
            <w:hideMark/>
          </w:tcPr>
          <w:p w14:paraId="216A8675" w14:textId="56DB8D36" w:rsidR="00356C2B" w:rsidRDefault="00356C2B">
            <w:pPr>
              <w:keepNext/>
              <w:keepLines/>
              <w:spacing w:after="0"/>
              <w:rPr>
                <w:rFonts w:ascii="Arial" w:hAnsi="Arial" w:cs="Arial"/>
                <w:sz w:val="18"/>
                <w:szCs w:val="18"/>
                <w:lang w:eastAsia="zh-CN"/>
              </w:rPr>
            </w:pPr>
            <w:del w:id="24" w:author="Ericsson User" w:date="2022-03-08T16:45:00Z">
              <w:r w:rsidDel="00356C2B">
                <w:rPr>
                  <w:rFonts w:ascii="Arial" w:hAnsi="Arial" w:cs="Arial"/>
                  <w:sz w:val="18"/>
                  <w:szCs w:val="18"/>
                  <w:lang w:eastAsia="zh-CN"/>
                </w:rPr>
                <w:delText>EnEDGE</w:delText>
              </w:r>
            </w:del>
            <w:ins w:id="25" w:author="Ericsson User" w:date="2022-03-08T16:45:00Z">
              <w:r>
                <w:rPr>
                  <w:rFonts w:ascii="Arial" w:hAnsi="Arial" w:cs="Arial"/>
                  <w:sz w:val="18"/>
                  <w:szCs w:val="18"/>
                  <w:lang w:eastAsia="zh-CN"/>
                </w:rPr>
                <w:t>SimultConnectivity</w:t>
              </w:r>
            </w:ins>
          </w:p>
        </w:tc>
      </w:tr>
      <w:tr w:rsidR="00356C2B" w14:paraId="4AB0AE8F" w14:textId="77777777" w:rsidTr="00356C2B">
        <w:trPr>
          <w:jc w:val="center"/>
        </w:trPr>
        <w:tc>
          <w:tcPr>
            <w:tcW w:w="1819" w:type="dxa"/>
            <w:tcBorders>
              <w:top w:val="single" w:sz="4" w:space="0" w:color="auto"/>
              <w:left w:val="single" w:sz="4" w:space="0" w:color="auto"/>
              <w:bottom w:val="single" w:sz="4" w:space="0" w:color="auto"/>
              <w:right w:val="single" w:sz="4" w:space="0" w:color="auto"/>
            </w:tcBorders>
            <w:hideMark/>
          </w:tcPr>
          <w:p w14:paraId="52357DAB" w14:textId="77777777" w:rsidR="00356C2B" w:rsidRDefault="00356C2B">
            <w:pPr>
              <w:keepNext/>
              <w:keepLines/>
              <w:spacing w:after="0"/>
              <w:rPr>
                <w:rFonts w:ascii="Arial" w:hAnsi="Arial" w:cs="Arial"/>
                <w:sz w:val="18"/>
                <w:szCs w:val="18"/>
                <w:lang w:eastAsia="zh-CN"/>
              </w:rPr>
            </w:pPr>
            <w:r>
              <w:rPr>
                <w:rFonts w:ascii="Arial" w:hAnsi="Arial"/>
                <w:noProof/>
                <w:sz w:val="18"/>
                <w:lang w:eastAsia="zh-CN"/>
              </w:rPr>
              <w:t>simConnTerm</w:t>
            </w:r>
          </w:p>
        </w:tc>
        <w:tc>
          <w:tcPr>
            <w:tcW w:w="1559" w:type="dxa"/>
            <w:tcBorders>
              <w:top w:val="single" w:sz="4" w:space="0" w:color="auto"/>
              <w:left w:val="single" w:sz="4" w:space="0" w:color="auto"/>
              <w:bottom w:val="single" w:sz="4" w:space="0" w:color="auto"/>
              <w:right w:val="single" w:sz="4" w:space="0" w:color="auto"/>
            </w:tcBorders>
            <w:hideMark/>
          </w:tcPr>
          <w:p w14:paraId="6922E222" w14:textId="77777777" w:rsidR="00356C2B" w:rsidRDefault="00356C2B">
            <w:pPr>
              <w:keepNext/>
              <w:keepLines/>
              <w:spacing w:after="0"/>
              <w:rPr>
                <w:rFonts w:ascii="Arial" w:hAnsi="Arial" w:cs="Arial"/>
                <w:sz w:val="18"/>
                <w:szCs w:val="18"/>
                <w:lang w:eastAsia="zh-CN"/>
              </w:rPr>
            </w:pPr>
            <w:r>
              <w:rPr>
                <w:rFonts w:ascii="Arial" w:hAnsi="Arial"/>
                <w:noProof/>
                <w:sz w:val="18"/>
                <w:lang w:eastAsia="zh-CN"/>
              </w:rPr>
              <w:t>DurationSecRm</w:t>
            </w:r>
          </w:p>
        </w:tc>
        <w:tc>
          <w:tcPr>
            <w:tcW w:w="425" w:type="dxa"/>
            <w:tcBorders>
              <w:top w:val="single" w:sz="4" w:space="0" w:color="auto"/>
              <w:left w:val="single" w:sz="4" w:space="0" w:color="auto"/>
              <w:bottom w:val="single" w:sz="4" w:space="0" w:color="auto"/>
              <w:right w:val="single" w:sz="4" w:space="0" w:color="auto"/>
            </w:tcBorders>
            <w:hideMark/>
          </w:tcPr>
          <w:p w14:paraId="7A4A2A75" w14:textId="77777777" w:rsidR="00356C2B" w:rsidRDefault="00356C2B">
            <w:pPr>
              <w:keepNext/>
              <w:keepLines/>
              <w:spacing w:after="0"/>
              <w:jc w:val="center"/>
              <w:rPr>
                <w:lang w:eastAsia="zh-CN"/>
              </w:rPr>
            </w:pPr>
            <w:r>
              <w:rPr>
                <w:rFonts w:ascii="Arial" w:hAnsi="Arial"/>
                <w:noProof/>
                <w:sz w:val="18"/>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A4BD13B" w14:textId="77777777" w:rsidR="00356C2B" w:rsidRDefault="00356C2B">
            <w:pPr>
              <w:pStyle w:val="TAL"/>
              <w:rPr>
                <w:rFonts w:cs="Arial"/>
                <w:szCs w:val="18"/>
              </w:rPr>
            </w:pPr>
            <w:r>
              <w:rPr>
                <w:rFonts w:cs="Arial"/>
                <w:szCs w:val="18"/>
                <w:lang w:eastAsia="zh-CN"/>
              </w:rPr>
              <w:t>0..1</w:t>
            </w:r>
          </w:p>
        </w:tc>
        <w:tc>
          <w:tcPr>
            <w:tcW w:w="3283" w:type="dxa"/>
            <w:tcBorders>
              <w:top w:val="single" w:sz="4" w:space="0" w:color="auto"/>
              <w:left w:val="single" w:sz="4" w:space="0" w:color="auto"/>
              <w:bottom w:val="single" w:sz="4" w:space="0" w:color="auto"/>
              <w:right w:val="single" w:sz="4" w:space="0" w:color="auto"/>
            </w:tcBorders>
            <w:hideMark/>
          </w:tcPr>
          <w:p w14:paraId="19A66854" w14:textId="77777777" w:rsidR="00356C2B" w:rsidRDefault="00356C2B">
            <w:pPr>
              <w:pStyle w:val="TAL"/>
              <w:rPr>
                <w:rFonts w:cs="Arial"/>
                <w:szCs w:val="18"/>
              </w:rPr>
            </w:pPr>
            <w:r>
              <w:rPr>
                <w:rFonts w:cs="Arial"/>
                <w:szCs w:val="18"/>
                <w:lang w:eastAsia="zh-CN"/>
              </w:rPr>
              <w:t xml:space="preserve">Indication of the </w:t>
            </w:r>
            <w:r>
              <w:rPr>
                <w:noProof/>
                <w:lang w:eastAsia="zh-CN"/>
              </w:rPr>
              <w:t>minimum time interval to be considered for inactivity of the traffic routed via the source PSA</w:t>
            </w:r>
            <w:r>
              <w:rPr>
                <w:rFonts w:cs="Arial"/>
                <w:szCs w:val="18"/>
                <w:lang w:eastAsia="zh-CN"/>
              </w:rPr>
              <w:t xml:space="preserve"> during the edge re-location procedure before removing the source PSA.</w:t>
            </w:r>
          </w:p>
        </w:tc>
        <w:tc>
          <w:tcPr>
            <w:tcW w:w="1416" w:type="dxa"/>
            <w:tcBorders>
              <w:top w:val="single" w:sz="4" w:space="0" w:color="auto"/>
              <w:left w:val="single" w:sz="4" w:space="0" w:color="auto"/>
              <w:bottom w:val="single" w:sz="4" w:space="0" w:color="auto"/>
              <w:right w:val="single" w:sz="4" w:space="0" w:color="auto"/>
            </w:tcBorders>
            <w:hideMark/>
          </w:tcPr>
          <w:p w14:paraId="1FFD1238" w14:textId="19FB4A9B" w:rsidR="00356C2B" w:rsidRDefault="00356C2B">
            <w:pPr>
              <w:keepNext/>
              <w:keepLines/>
              <w:spacing w:after="0"/>
              <w:rPr>
                <w:rFonts w:ascii="Arial" w:hAnsi="Arial" w:cs="Arial"/>
                <w:sz w:val="18"/>
                <w:szCs w:val="18"/>
                <w:lang w:eastAsia="zh-CN"/>
              </w:rPr>
            </w:pPr>
            <w:del w:id="26" w:author="Ericsson User" w:date="2022-03-08T16:45:00Z">
              <w:r w:rsidDel="00356C2B">
                <w:rPr>
                  <w:rFonts w:ascii="Arial" w:hAnsi="Arial" w:cs="Arial"/>
                  <w:sz w:val="18"/>
                  <w:szCs w:val="18"/>
                  <w:lang w:eastAsia="zh-CN"/>
                </w:rPr>
                <w:delText>EnEDGE</w:delText>
              </w:r>
            </w:del>
            <w:ins w:id="27" w:author="Ericsson User" w:date="2022-03-08T16:45:00Z">
              <w:r>
                <w:rPr>
                  <w:rFonts w:ascii="Arial" w:hAnsi="Arial" w:cs="Arial"/>
                  <w:sz w:val="18"/>
                  <w:szCs w:val="18"/>
                  <w:lang w:eastAsia="zh-CN"/>
                </w:rPr>
                <w:t>SimultConnectivity</w:t>
              </w:r>
            </w:ins>
          </w:p>
        </w:tc>
      </w:tr>
    </w:tbl>
    <w:p w14:paraId="461137D4" w14:textId="6AC5CFFA" w:rsidR="000C3171" w:rsidRDefault="000C3171" w:rsidP="000C3171">
      <w:pPr>
        <w:pStyle w:val="PL"/>
      </w:pPr>
    </w:p>
    <w:p w14:paraId="1FA68119" w14:textId="5CE20CB7" w:rsidR="005510F2" w:rsidRDefault="005510F2" w:rsidP="00861BC6">
      <w:pPr>
        <w:pStyle w:val="B1"/>
        <w:ind w:left="0" w:firstLine="0"/>
      </w:pPr>
    </w:p>
    <w:p w14:paraId="2E65243F" w14:textId="3B1BE2F5"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B4E61" w14:textId="77777777" w:rsidR="00861F47" w:rsidRDefault="00861F47">
      <w:r>
        <w:separator/>
      </w:r>
    </w:p>
  </w:endnote>
  <w:endnote w:type="continuationSeparator" w:id="0">
    <w:p w14:paraId="3E468B92" w14:textId="77777777" w:rsidR="00861F47" w:rsidRDefault="00861F47">
      <w:r>
        <w:continuationSeparator/>
      </w:r>
    </w:p>
  </w:endnote>
  <w:endnote w:type="continuationNotice" w:id="1">
    <w:p w14:paraId="4ED74DFC" w14:textId="77777777" w:rsidR="00861F47" w:rsidRDefault="00861F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485C3" w14:textId="77777777" w:rsidR="00FF47FB" w:rsidRDefault="00FF47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3B2E" w14:textId="77777777" w:rsidR="00FF47FB" w:rsidRDefault="00FF47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0C5BB" w14:textId="77777777" w:rsidR="00FF47FB" w:rsidRDefault="00FF47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6F0E0" w14:textId="77777777" w:rsidR="00861F47" w:rsidRDefault="00861F47">
      <w:r>
        <w:separator/>
      </w:r>
    </w:p>
  </w:footnote>
  <w:footnote w:type="continuationSeparator" w:id="0">
    <w:p w14:paraId="75F75D8F" w14:textId="77777777" w:rsidR="00861F47" w:rsidRDefault="00861F47">
      <w:r>
        <w:continuationSeparator/>
      </w:r>
    </w:p>
  </w:footnote>
  <w:footnote w:type="continuationNotice" w:id="1">
    <w:p w14:paraId="32DB3B29" w14:textId="77777777" w:rsidR="00861F47" w:rsidRDefault="00861F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6D41D" w14:textId="77777777" w:rsidR="00FF47FB" w:rsidRDefault="00FF47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14CEE" w14:textId="77777777" w:rsidR="00FF47FB" w:rsidRDefault="00FF47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3"/>
  </w:num>
  <w:num w:numId="3">
    <w:abstractNumId w:val="5"/>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4B5F"/>
    <w:rsid w:val="00006A97"/>
    <w:rsid w:val="00015174"/>
    <w:rsid w:val="00015385"/>
    <w:rsid w:val="00020B58"/>
    <w:rsid w:val="00020BC5"/>
    <w:rsid w:val="000215FF"/>
    <w:rsid w:val="00021F53"/>
    <w:rsid w:val="00022E4A"/>
    <w:rsid w:val="000236F1"/>
    <w:rsid w:val="00030364"/>
    <w:rsid w:val="0003059D"/>
    <w:rsid w:val="000319C5"/>
    <w:rsid w:val="00031D12"/>
    <w:rsid w:val="00032F86"/>
    <w:rsid w:val="00033261"/>
    <w:rsid w:val="0003367B"/>
    <w:rsid w:val="000340EE"/>
    <w:rsid w:val="000347CC"/>
    <w:rsid w:val="00036FD8"/>
    <w:rsid w:val="0003760C"/>
    <w:rsid w:val="00037E45"/>
    <w:rsid w:val="000404D4"/>
    <w:rsid w:val="00047C64"/>
    <w:rsid w:val="0005216A"/>
    <w:rsid w:val="00052851"/>
    <w:rsid w:val="0005614A"/>
    <w:rsid w:val="00056496"/>
    <w:rsid w:val="000613BE"/>
    <w:rsid w:val="00061497"/>
    <w:rsid w:val="00071F86"/>
    <w:rsid w:val="00072C42"/>
    <w:rsid w:val="00075440"/>
    <w:rsid w:val="00076396"/>
    <w:rsid w:val="00081343"/>
    <w:rsid w:val="00081DB6"/>
    <w:rsid w:val="00084ECB"/>
    <w:rsid w:val="000913EA"/>
    <w:rsid w:val="00092445"/>
    <w:rsid w:val="000A1B2F"/>
    <w:rsid w:val="000A4087"/>
    <w:rsid w:val="000A5731"/>
    <w:rsid w:val="000A6103"/>
    <w:rsid w:val="000A6394"/>
    <w:rsid w:val="000B21F3"/>
    <w:rsid w:val="000B412D"/>
    <w:rsid w:val="000B4695"/>
    <w:rsid w:val="000B5CD3"/>
    <w:rsid w:val="000B7E86"/>
    <w:rsid w:val="000B7FED"/>
    <w:rsid w:val="000C038A"/>
    <w:rsid w:val="000C3171"/>
    <w:rsid w:val="000C6598"/>
    <w:rsid w:val="000C6AD4"/>
    <w:rsid w:val="000D1ABB"/>
    <w:rsid w:val="000D2E6F"/>
    <w:rsid w:val="000D42F8"/>
    <w:rsid w:val="000D44B3"/>
    <w:rsid w:val="000D626D"/>
    <w:rsid w:val="000E01B6"/>
    <w:rsid w:val="000E029E"/>
    <w:rsid w:val="000E3438"/>
    <w:rsid w:val="000E3EB1"/>
    <w:rsid w:val="000E5619"/>
    <w:rsid w:val="000F1EB5"/>
    <w:rsid w:val="000F62B9"/>
    <w:rsid w:val="000F6434"/>
    <w:rsid w:val="000F66FD"/>
    <w:rsid w:val="0010726F"/>
    <w:rsid w:val="00110748"/>
    <w:rsid w:val="001112D9"/>
    <w:rsid w:val="0011237E"/>
    <w:rsid w:val="00117310"/>
    <w:rsid w:val="00120046"/>
    <w:rsid w:val="00120964"/>
    <w:rsid w:val="00121773"/>
    <w:rsid w:val="00122BA4"/>
    <w:rsid w:val="00122D2C"/>
    <w:rsid w:val="00123927"/>
    <w:rsid w:val="0012643F"/>
    <w:rsid w:val="00131C3D"/>
    <w:rsid w:val="00131EDA"/>
    <w:rsid w:val="00133E06"/>
    <w:rsid w:val="0013602B"/>
    <w:rsid w:val="00136430"/>
    <w:rsid w:val="0013703F"/>
    <w:rsid w:val="00141D3E"/>
    <w:rsid w:val="001428EE"/>
    <w:rsid w:val="001432C0"/>
    <w:rsid w:val="001449C8"/>
    <w:rsid w:val="00145D43"/>
    <w:rsid w:val="00151B7B"/>
    <w:rsid w:val="00153F81"/>
    <w:rsid w:val="00155FAA"/>
    <w:rsid w:val="001573B9"/>
    <w:rsid w:val="0016116D"/>
    <w:rsid w:val="0016275C"/>
    <w:rsid w:val="0016313F"/>
    <w:rsid w:val="00163CED"/>
    <w:rsid w:val="00165354"/>
    <w:rsid w:val="001674E4"/>
    <w:rsid w:val="00167F6D"/>
    <w:rsid w:val="00171E3E"/>
    <w:rsid w:val="001727C6"/>
    <w:rsid w:val="001771A9"/>
    <w:rsid w:val="0017774E"/>
    <w:rsid w:val="00180F74"/>
    <w:rsid w:val="00183007"/>
    <w:rsid w:val="00183B53"/>
    <w:rsid w:val="00192C46"/>
    <w:rsid w:val="001934EA"/>
    <w:rsid w:val="00193716"/>
    <w:rsid w:val="00193F19"/>
    <w:rsid w:val="001A08B3"/>
    <w:rsid w:val="001A0AF0"/>
    <w:rsid w:val="001A7A6E"/>
    <w:rsid w:val="001A7B60"/>
    <w:rsid w:val="001B029B"/>
    <w:rsid w:val="001B49BA"/>
    <w:rsid w:val="001B52F0"/>
    <w:rsid w:val="001B7A65"/>
    <w:rsid w:val="001C07A1"/>
    <w:rsid w:val="001C0955"/>
    <w:rsid w:val="001C3905"/>
    <w:rsid w:val="001C4044"/>
    <w:rsid w:val="001C4187"/>
    <w:rsid w:val="001C4FFD"/>
    <w:rsid w:val="001C5B20"/>
    <w:rsid w:val="001C67D0"/>
    <w:rsid w:val="001C7258"/>
    <w:rsid w:val="001D0BAD"/>
    <w:rsid w:val="001D1113"/>
    <w:rsid w:val="001D183F"/>
    <w:rsid w:val="001D3401"/>
    <w:rsid w:val="001D381B"/>
    <w:rsid w:val="001D4757"/>
    <w:rsid w:val="001D6ABE"/>
    <w:rsid w:val="001E1019"/>
    <w:rsid w:val="001E4069"/>
    <w:rsid w:val="001E41F3"/>
    <w:rsid w:val="001E43A0"/>
    <w:rsid w:val="001E6AFD"/>
    <w:rsid w:val="001F47F2"/>
    <w:rsid w:val="001F5555"/>
    <w:rsid w:val="001F78E4"/>
    <w:rsid w:val="00203CBF"/>
    <w:rsid w:val="0020406B"/>
    <w:rsid w:val="0020694D"/>
    <w:rsid w:val="0021408A"/>
    <w:rsid w:val="002159CB"/>
    <w:rsid w:val="00217D18"/>
    <w:rsid w:val="00223E60"/>
    <w:rsid w:val="002247A8"/>
    <w:rsid w:val="00224FEC"/>
    <w:rsid w:val="0022544F"/>
    <w:rsid w:val="00227AB9"/>
    <w:rsid w:val="00230899"/>
    <w:rsid w:val="002312F2"/>
    <w:rsid w:val="00231E53"/>
    <w:rsid w:val="002362B8"/>
    <w:rsid w:val="002367D8"/>
    <w:rsid w:val="00236E09"/>
    <w:rsid w:val="002371BE"/>
    <w:rsid w:val="00240338"/>
    <w:rsid w:val="0024346B"/>
    <w:rsid w:val="00243F4F"/>
    <w:rsid w:val="002447F1"/>
    <w:rsid w:val="00247A45"/>
    <w:rsid w:val="00250CC5"/>
    <w:rsid w:val="0026004D"/>
    <w:rsid w:val="00261176"/>
    <w:rsid w:val="00263C52"/>
    <w:rsid w:val="002640DD"/>
    <w:rsid w:val="00266002"/>
    <w:rsid w:val="00266837"/>
    <w:rsid w:val="0027012B"/>
    <w:rsid w:val="002732DA"/>
    <w:rsid w:val="0027535D"/>
    <w:rsid w:val="00275D12"/>
    <w:rsid w:val="0028016A"/>
    <w:rsid w:val="00280E66"/>
    <w:rsid w:val="00282AD9"/>
    <w:rsid w:val="002835A8"/>
    <w:rsid w:val="00284FEB"/>
    <w:rsid w:val="00285A94"/>
    <w:rsid w:val="002860C4"/>
    <w:rsid w:val="00287366"/>
    <w:rsid w:val="0029026F"/>
    <w:rsid w:val="002903BC"/>
    <w:rsid w:val="00291FB1"/>
    <w:rsid w:val="002921E0"/>
    <w:rsid w:val="002932C0"/>
    <w:rsid w:val="0029369F"/>
    <w:rsid w:val="00293ADA"/>
    <w:rsid w:val="00294F32"/>
    <w:rsid w:val="00295F42"/>
    <w:rsid w:val="0029746C"/>
    <w:rsid w:val="002A2446"/>
    <w:rsid w:val="002A3673"/>
    <w:rsid w:val="002A4963"/>
    <w:rsid w:val="002A569D"/>
    <w:rsid w:val="002A674E"/>
    <w:rsid w:val="002A76B6"/>
    <w:rsid w:val="002B0D02"/>
    <w:rsid w:val="002B2119"/>
    <w:rsid w:val="002B26F3"/>
    <w:rsid w:val="002B5741"/>
    <w:rsid w:val="002B6168"/>
    <w:rsid w:val="002B7F9C"/>
    <w:rsid w:val="002C43EE"/>
    <w:rsid w:val="002C55E6"/>
    <w:rsid w:val="002C5C6C"/>
    <w:rsid w:val="002D258E"/>
    <w:rsid w:val="002D58A0"/>
    <w:rsid w:val="002D690E"/>
    <w:rsid w:val="002D69F4"/>
    <w:rsid w:val="002D7280"/>
    <w:rsid w:val="002E12D3"/>
    <w:rsid w:val="002E472E"/>
    <w:rsid w:val="002E5C26"/>
    <w:rsid w:val="002E7012"/>
    <w:rsid w:val="002E7438"/>
    <w:rsid w:val="002F0D46"/>
    <w:rsid w:val="002F3317"/>
    <w:rsid w:val="002F454D"/>
    <w:rsid w:val="002F4935"/>
    <w:rsid w:val="00301846"/>
    <w:rsid w:val="003041D2"/>
    <w:rsid w:val="00305409"/>
    <w:rsid w:val="00306B6B"/>
    <w:rsid w:val="003113DA"/>
    <w:rsid w:val="00311BD9"/>
    <w:rsid w:val="00311FEC"/>
    <w:rsid w:val="00317357"/>
    <w:rsid w:val="00317D08"/>
    <w:rsid w:val="0032045D"/>
    <w:rsid w:val="00323515"/>
    <w:rsid w:val="00325506"/>
    <w:rsid w:val="003260CE"/>
    <w:rsid w:val="00326BB6"/>
    <w:rsid w:val="00335634"/>
    <w:rsid w:val="003359B9"/>
    <w:rsid w:val="00336114"/>
    <w:rsid w:val="00340543"/>
    <w:rsid w:val="003461CF"/>
    <w:rsid w:val="0034655E"/>
    <w:rsid w:val="00346EA7"/>
    <w:rsid w:val="00347C00"/>
    <w:rsid w:val="00351B12"/>
    <w:rsid w:val="00352024"/>
    <w:rsid w:val="003547C9"/>
    <w:rsid w:val="00355A8C"/>
    <w:rsid w:val="00356C2B"/>
    <w:rsid w:val="00357B64"/>
    <w:rsid w:val="003600BC"/>
    <w:rsid w:val="0036090A"/>
    <w:rsid w:val="003609EF"/>
    <w:rsid w:val="0036231A"/>
    <w:rsid w:val="00362D82"/>
    <w:rsid w:val="00366321"/>
    <w:rsid w:val="00367CC2"/>
    <w:rsid w:val="003704B6"/>
    <w:rsid w:val="00370C22"/>
    <w:rsid w:val="00374DD4"/>
    <w:rsid w:val="0037759B"/>
    <w:rsid w:val="00380B66"/>
    <w:rsid w:val="00381832"/>
    <w:rsid w:val="0038262A"/>
    <w:rsid w:val="0038440F"/>
    <w:rsid w:val="0038578F"/>
    <w:rsid w:val="003877E8"/>
    <w:rsid w:val="0039337F"/>
    <w:rsid w:val="00395E7F"/>
    <w:rsid w:val="003A0D55"/>
    <w:rsid w:val="003A127B"/>
    <w:rsid w:val="003A1418"/>
    <w:rsid w:val="003A337F"/>
    <w:rsid w:val="003A45D5"/>
    <w:rsid w:val="003A5E2D"/>
    <w:rsid w:val="003A6AC6"/>
    <w:rsid w:val="003B1331"/>
    <w:rsid w:val="003B1EA8"/>
    <w:rsid w:val="003B2589"/>
    <w:rsid w:val="003B47F5"/>
    <w:rsid w:val="003C05AB"/>
    <w:rsid w:val="003C1408"/>
    <w:rsid w:val="003C5087"/>
    <w:rsid w:val="003D4297"/>
    <w:rsid w:val="003D457A"/>
    <w:rsid w:val="003D543F"/>
    <w:rsid w:val="003D67E8"/>
    <w:rsid w:val="003D6F96"/>
    <w:rsid w:val="003D7030"/>
    <w:rsid w:val="003E1A36"/>
    <w:rsid w:val="003E2806"/>
    <w:rsid w:val="003E4592"/>
    <w:rsid w:val="003E678F"/>
    <w:rsid w:val="003E6B3F"/>
    <w:rsid w:val="003F061F"/>
    <w:rsid w:val="003F2F24"/>
    <w:rsid w:val="003F6428"/>
    <w:rsid w:val="003F6FED"/>
    <w:rsid w:val="0040190F"/>
    <w:rsid w:val="0040512D"/>
    <w:rsid w:val="0040729D"/>
    <w:rsid w:val="004100C0"/>
    <w:rsid w:val="00410371"/>
    <w:rsid w:val="004104F3"/>
    <w:rsid w:val="00411732"/>
    <w:rsid w:val="00411A71"/>
    <w:rsid w:val="004153EB"/>
    <w:rsid w:val="00416074"/>
    <w:rsid w:val="00416B1E"/>
    <w:rsid w:val="004206DB"/>
    <w:rsid w:val="00420F8F"/>
    <w:rsid w:val="00421F78"/>
    <w:rsid w:val="00422701"/>
    <w:rsid w:val="004242F1"/>
    <w:rsid w:val="004259BE"/>
    <w:rsid w:val="004278AF"/>
    <w:rsid w:val="00433A5E"/>
    <w:rsid w:val="00434194"/>
    <w:rsid w:val="0043707B"/>
    <w:rsid w:val="00442D62"/>
    <w:rsid w:val="00442D6D"/>
    <w:rsid w:val="00444336"/>
    <w:rsid w:val="00444F65"/>
    <w:rsid w:val="00445C33"/>
    <w:rsid w:val="004525E9"/>
    <w:rsid w:val="00453CE2"/>
    <w:rsid w:val="00454501"/>
    <w:rsid w:val="00454E53"/>
    <w:rsid w:val="0045519D"/>
    <w:rsid w:val="00456F38"/>
    <w:rsid w:val="004602E4"/>
    <w:rsid w:val="00461D28"/>
    <w:rsid w:val="0046732C"/>
    <w:rsid w:val="004726C4"/>
    <w:rsid w:val="00474858"/>
    <w:rsid w:val="00475F73"/>
    <w:rsid w:val="0047776A"/>
    <w:rsid w:val="0048142C"/>
    <w:rsid w:val="00483758"/>
    <w:rsid w:val="00486288"/>
    <w:rsid w:val="00486632"/>
    <w:rsid w:val="00491068"/>
    <w:rsid w:val="0049176C"/>
    <w:rsid w:val="00491D5E"/>
    <w:rsid w:val="00495431"/>
    <w:rsid w:val="0049663A"/>
    <w:rsid w:val="004A02E7"/>
    <w:rsid w:val="004A24AD"/>
    <w:rsid w:val="004A2573"/>
    <w:rsid w:val="004A4C49"/>
    <w:rsid w:val="004A610D"/>
    <w:rsid w:val="004B097C"/>
    <w:rsid w:val="004B345D"/>
    <w:rsid w:val="004B6C38"/>
    <w:rsid w:val="004B75B7"/>
    <w:rsid w:val="004B7EF0"/>
    <w:rsid w:val="004C1107"/>
    <w:rsid w:val="004C151C"/>
    <w:rsid w:val="004C435C"/>
    <w:rsid w:val="004C45ED"/>
    <w:rsid w:val="004C5B4D"/>
    <w:rsid w:val="004C7F38"/>
    <w:rsid w:val="004D1B6A"/>
    <w:rsid w:val="004D1E23"/>
    <w:rsid w:val="004D1EED"/>
    <w:rsid w:val="004D7AB2"/>
    <w:rsid w:val="004E2B68"/>
    <w:rsid w:val="004E4564"/>
    <w:rsid w:val="004E4CB8"/>
    <w:rsid w:val="004F1CCB"/>
    <w:rsid w:val="004F2533"/>
    <w:rsid w:val="004F506F"/>
    <w:rsid w:val="004F7827"/>
    <w:rsid w:val="005000D4"/>
    <w:rsid w:val="00500BDB"/>
    <w:rsid w:val="00500C0C"/>
    <w:rsid w:val="00501646"/>
    <w:rsid w:val="0050220E"/>
    <w:rsid w:val="0050223E"/>
    <w:rsid w:val="00502CB3"/>
    <w:rsid w:val="005033E7"/>
    <w:rsid w:val="005038D7"/>
    <w:rsid w:val="00504DC1"/>
    <w:rsid w:val="00505B54"/>
    <w:rsid w:val="0050705C"/>
    <w:rsid w:val="0051106E"/>
    <w:rsid w:val="00512954"/>
    <w:rsid w:val="00514AB2"/>
    <w:rsid w:val="0051580D"/>
    <w:rsid w:val="0052085C"/>
    <w:rsid w:val="005259B5"/>
    <w:rsid w:val="00533C70"/>
    <w:rsid w:val="0053421F"/>
    <w:rsid w:val="005345F1"/>
    <w:rsid w:val="00536D76"/>
    <w:rsid w:val="00537CAE"/>
    <w:rsid w:val="005400EF"/>
    <w:rsid w:val="00541AAB"/>
    <w:rsid w:val="00543DC1"/>
    <w:rsid w:val="00543EE4"/>
    <w:rsid w:val="00544B5E"/>
    <w:rsid w:val="005463F7"/>
    <w:rsid w:val="00546643"/>
    <w:rsid w:val="00547111"/>
    <w:rsid w:val="00547634"/>
    <w:rsid w:val="00550BB8"/>
    <w:rsid w:val="005510F2"/>
    <w:rsid w:val="005512B2"/>
    <w:rsid w:val="00551F07"/>
    <w:rsid w:val="00552A25"/>
    <w:rsid w:val="00552B0D"/>
    <w:rsid w:val="00552B0F"/>
    <w:rsid w:val="0055445B"/>
    <w:rsid w:val="00560662"/>
    <w:rsid w:val="005609E6"/>
    <w:rsid w:val="005638F7"/>
    <w:rsid w:val="00563CAF"/>
    <w:rsid w:val="0056798F"/>
    <w:rsid w:val="00570A94"/>
    <w:rsid w:val="00572199"/>
    <w:rsid w:val="005761D9"/>
    <w:rsid w:val="00576E7D"/>
    <w:rsid w:val="0058119F"/>
    <w:rsid w:val="0058249F"/>
    <w:rsid w:val="0059117E"/>
    <w:rsid w:val="00592C72"/>
    <w:rsid w:val="00592D74"/>
    <w:rsid w:val="00593B66"/>
    <w:rsid w:val="0059600F"/>
    <w:rsid w:val="005A01CE"/>
    <w:rsid w:val="005A0F0F"/>
    <w:rsid w:val="005A127C"/>
    <w:rsid w:val="005A6226"/>
    <w:rsid w:val="005A72EA"/>
    <w:rsid w:val="005A7524"/>
    <w:rsid w:val="005A7606"/>
    <w:rsid w:val="005B011A"/>
    <w:rsid w:val="005B0D93"/>
    <w:rsid w:val="005B1090"/>
    <w:rsid w:val="005B14E3"/>
    <w:rsid w:val="005B1BE5"/>
    <w:rsid w:val="005B2002"/>
    <w:rsid w:val="005B214C"/>
    <w:rsid w:val="005B2468"/>
    <w:rsid w:val="005B25CA"/>
    <w:rsid w:val="005B3E39"/>
    <w:rsid w:val="005B47F6"/>
    <w:rsid w:val="005B5E10"/>
    <w:rsid w:val="005B7FF5"/>
    <w:rsid w:val="005C0909"/>
    <w:rsid w:val="005C0ED1"/>
    <w:rsid w:val="005C1B32"/>
    <w:rsid w:val="005C1D78"/>
    <w:rsid w:val="005C239C"/>
    <w:rsid w:val="005C2933"/>
    <w:rsid w:val="005C3A78"/>
    <w:rsid w:val="005C483B"/>
    <w:rsid w:val="005C4AC6"/>
    <w:rsid w:val="005D2A93"/>
    <w:rsid w:val="005D44C5"/>
    <w:rsid w:val="005D60F8"/>
    <w:rsid w:val="005E2C44"/>
    <w:rsid w:val="005E37B3"/>
    <w:rsid w:val="005E3EAA"/>
    <w:rsid w:val="005E3FE3"/>
    <w:rsid w:val="005E7C95"/>
    <w:rsid w:val="005F0676"/>
    <w:rsid w:val="005F06A2"/>
    <w:rsid w:val="005F36A1"/>
    <w:rsid w:val="0060007C"/>
    <w:rsid w:val="0060051E"/>
    <w:rsid w:val="00600E8D"/>
    <w:rsid w:val="006067A9"/>
    <w:rsid w:val="00611602"/>
    <w:rsid w:val="00613555"/>
    <w:rsid w:val="00613D27"/>
    <w:rsid w:val="00615922"/>
    <w:rsid w:val="00615FDE"/>
    <w:rsid w:val="00616DA3"/>
    <w:rsid w:val="00621188"/>
    <w:rsid w:val="00621273"/>
    <w:rsid w:val="00621EB1"/>
    <w:rsid w:val="006234C6"/>
    <w:rsid w:val="00624093"/>
    <w:rsid w:val="00624EAD"/>
    <w:rsid w:val="006257ED"/>
    <w:rsid w:val="00631BC6"/>
    <w:rsid w:val="0063603B"/>
    <w:rsid w:val="00636DB2"/>
    <w:rsid w:val="006429DD"/>
    <w:rsid w:val="00643AB4"/>
    <w:rsid w:val="00644B52"/>
    <w:rsid w:val="006504BA"/>
    <w:rsid w:val="00651ED5"/>
    <w:rsid w:val="006562D9"/>
    <w:rsid w:val="00656D23"/>
    <w:rsid w:val="006576DC"/>
    <w:rsid w:val="006653E4"/>
    <w:rsid w:val="00665C47"/>
    <w:rsid w:val="00666E13"/>
    <w:rsid w:val="006736FB"/>
    <w:rsid w:val="006741ED"/>
    <w:rsid w:val="00674E8B"/>
    <w:rsid w:val="006758BF"/>
    <w:rsid w:val="00677343"/>
    <w:rsid w:val="0067773A"/>
    <w:rsid w:val="00682891"/>
    <w:rsid w:val="006863BD"/>
    <w:rsid w:val="00686B63"/>
    <w:rsid w:val="006914B8"/>
    <w:rsid w:val="00691D2D"/>
    <w:rsid w:val="00695808"/>
    <w:rsid w:val="00697EEC"/>
    <w:rsid w:val="006A2247"/>
    <w:rsid w:val="006A371B"/>
    <w:rsid w:val="006A4D2E"/>
    <w:rsid w:val="006A5B0C"/>
    <w:rsid w:val="006B0500"/>
    <w:rsid w:val="006B1A1E"/>
    <w:rsid w:val="006B29A1"/>
    <w:rsid w:val="006B2E3C"/>
    <w:rsid w:val="006B3340"/>
    <w:rsid w:val="006B3448"/>
    <w:rsid w:val="006B3EBE"/>
    <w:rsid w:val="006B46FB"/>
    <w:rsid w:val="006B4AF6"/>
    <w:rsid w:val="006B5064"/>
    <w:rsid w:val="006B6364"/>
    <w:rsid w:val="006C0459"/>
    <w:rsid w:val="006C31D9"/>
    <w:rsid w:val="006C334A"/>
    <w:rsid w:val="006C3C77"/>
    <w:rsid w:val="006C46B9"/>
    <w:rsid w:val="006C4AA0"/>
    <w:rsid w:val="006C585F"/>
    <w:rsid w:val="006C5972"/>
    <w:rsid w:val="006D022E"/>
    <w:rsid w:val="006D2386"/>
    <w:rsid w:val="006D2619"/>
    <w:rsid w:val="006D57EF"/>
    <w:rsid w:val="006D5BCE"/>
    <w:rsid w:val="006E1B0A"/>
    <w:rsid w:val="006E1F1A"/>
    <w:rsid w:val="006E21FB"/>
    <w:rsid w:val="006E28DC"/>
    <w:rsid w:val="006E329E"/>
    <w:rsid w:val="006E4B14"/>
    <w:rsid w:val="006E4D92"/>
    <w:rsid w:val="006E6BF0"/>
    <w:rsid w:val="006F24EF"/>
    <w:rsid w:val="006F5990"/>
    <w:rsid w:val="00700A9D"/>
    <w:rsid w:val="00704B29"/>
    <w:rsid w:val="007054D1"/>
    <w:rsid w:val="00715082"/>
    <w:rsid w:val="00720679"/>
    <w:rsid w:val="0072234A"/>
    <w:rsid w:val="0072238F"/>
    <w:rsid w:val="00722C9C"/>
    <w:rsid w:val="00722F24"/>
    <w:rsid w:val="0072350E"/>
    <w:rsid w:val="00723B4E"/>
    <w:rsid w:val="00724EC9"/>
    <w:rsid w:val="007267F1"/>
    <w:rsid w:val="007274D5"/>
    <w:rsid w:val="00731A11"/>
    <w:rsid w:val="00732564"/>
    <w:rsid w:val="0073498C"/>
    <w:rsid w:val="00736BC7"/>
    <w:rsid w:val="0074072F"/>
    <w:rsid w:val="00741D5A"/>
    <w:rsid w:val="0074464C"/>
    <w:rsid w:val="00746637"/>
    <w:rsid w:val="00747955"/>
    <w:rsid w:val="007503EA"/>
    <w:rsid w:val="00753DF0"/>
    <w:rsid w:val="007564B9"/>
    <w:rsid w:val="00756D33"/>
    <w:rsid w:val="00757B34"/>
    <w:rsid w:val="0076167C"/>
    <w:rsid w:val="00761F36"/>
    <w:rsid w:val="007678B6"/>
    <w:rsid w:val="007679E8"/>
    <w:rsid w:val="007736AC"/>
    <w:rsid w:val="00777161"/>
    <w:rsid w:val="00784272"/>
    <w:rsid w:val="00784D91"/>
    <w:rsid w:val="007870B0"/>
    <w:rsid w:val="0078733E"/>
    <w:rsid w:val="00792342"/>
    <w:rsid w:val="00794EBF"/>
    <w:rsid w:val="00795DD5"/>
    <w:rsid w:val="007977A8"/>
    <w:rsid w:val="007A0CBA"/>
    <w:rsid w:val="007A6053"/>
    <w:rsid w:val="007A64A7"/>
    <w:rsid w:val="007A78C3"/>
    <w:rsid w:val="007A7DFA"/>
    <w:rsid w:val="007B2474"/>
    <w:rsid w:val="007B49D8"/>
    <w:rsid w:val="007B512A"/>
    <w:rsid w:val="007B68FA"/>
    <w:rsid w:val="007B69A9"/>
    <w:rsid w:val="007B744F"/>
    <w:rsid w:val="007C1C16"/>
    <w:rsid w:val="007C2097"/>
    <w:rsid w:val="007C677E"/>
    <w:rsid w:val="007D17F5"/>
    <w:rsid w:val="007D1FB7"/>
    <w:rsid w:val="007D24AD"/>
    <w:rsid w:val="007D2DDD"/>
    <w:rsid w:val="007D2F91"/>
    <w:rsid w:val="007D3432"/>
    <w:rsid w:val="007D5E75"/>
    <w:rsid w:val="007D6A07"/>
    <w:rsid w:val="007D74E4"/>
    <w:rsid w:val="007E0C42"/>
    <w:rsid w:val="007E33BF"/>
    <w:rsid w:val="007E3D5F"/>
    <w:rsid w:val="007E445A"/>
    <w:rsid w:val="007E5401"/>
    <w:rsid w:val="007E671F"/>
    <w:rsid w:val="007F0F28"/>
    <w:rsid w:val="007F3F96"/>
    <w:rsid w:val="007F7259"/>
    <w:rsid w:val="007F7844"/>
    <w:rsid w:val="008008D6"/>
    <w:rsid w:val="00801A34"/>
    <w:rsid w:val="008040A8"/>
    <w:rsid w:val="008065BE"/>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3E22"/>
    <w:rsid w:val="0083457D"/>
    <w:rsid w:val="008345C7"/>
    <w:rsid w:val="0083730C"/>
    <w:rsid w:val="0084032B"/>
    <w:rsid w:val="00840B0F"/>
    <w:rsid w:val="008414E3"/>
    <w:rsid w:val="00842DCA"/>
    <w:rsid w:val="008432AB"/>
    <w:rsid w:val="0084646C"/>
    <w:rsid w:val="0084661D"/>
    <w:rsid w:val="008500A4"/>
    <w:rsid w:val="00850590"/>
    <w:rsid w:val="008505B8"/>
    <w:rsid w:val="008527A2"/>
    <w:rsid w:val="008552A9"/>
    <w:rsid w:val="00855762"/>
    <w:rsid w:val="00857477"/>
    <w:rsid w:val="00860F2B"/>
    <w:rsid w:val="00861BC6"/>
    <w:rsid w:val="00861F47"/>
    <w:rsid w:val="008626E7"/>
    <w:rsid w:val="008647AE"/>
    <w:rsid w:val="00864CB6"/>
    <w:rsid w:val="00865262"/>
    <w:rsid w:val="0086615E"/>
    <w:rsid w:val="00866231"/>
    <w:rsid w:val="00870EE7"/>
    <w:rsid w:val="00874817"/>
    <w:rsid w:val="00875EA6"/>
    <w:rsid w:val="00877C88"/>
    <w:rsid w:val="00881DBA"/>
    <w:rsid w:val="00883AF6"/>
    <w:rsid w:val="00884F31"/>
    <w:rsid w:val="008863B9"/>
    <w:rsid w:val="0089015B"/>
    <w:rsid w:val="008901EE"/>
    <w:rsid w:val="00890A9E"/>
    <w:rsid w:val="00893ACA"/>
    <w:rsid w:val="008955B2"/>
    <w:rsid w:val="008A024F"/>
    <w:rsid w:val="008A3663"/>
    <w:rsid w:val="008A382E"/>
    <w:rsid w:val="008A45A6"/>
    <w:rsid w:val="008B763A"/>
    <w:rsid w:val="008C32EE"/>
    <w:rsid w:val="008C351E"/>
    <w:rsid w:val="008C3532"/>
    <w:rsid w:val="008C4FA4"/>
    <w:rsid w:val="008C5B91"/>
    <w:rsid w:val="008C7C25"/>
    <w:rsid w:val="008D0F48"/>
    <w:rsid w:val="008D170E"/>
    <w:rsid w:val="008D3330"/>
    <w:rsid w:val="008D447C"/>
    <w:rsid w:val="008E2388"/>
    <w:rsid w:val="008E5E39"/>
    <w:rsid w:val="008F1ADD"/>
    <w:rsid w:val="008F1F6A"/>
    <w:rsid w:val="008F3789"/>
    <w:rsid w:val="008F505F"/>
    <w:rsid w:val="008F5F33"/>
    <w:rsid w:val="008F686C"/>
    <w:rsid w:val="008F7A7A"/>
    <w:rsid w:val="008F7EFF"/>
    <w:rsid w:val="00900903"/>
    <w:rsid w:val="00901ADD"/>
    <w:rsid w:val="00905AEE"/>
    <w:rsid w:val="00910C64"/>
    <w:rsid w:val="00910F60"/>
    <w:rsid w:val="009148DE"/>
    <w:rsid w:val="00915220"/>
    <w:rsid w:val="00916983"/>
    <w:rsid w:val="009175AB"/>
    <w:rsid w:val="00917F1B"/>
    <w:rsid w:val="00920123"/>
    <w:rsid w:val="00921509"/>
    <w:rsid w:val="00925F47"/>
    <w:rsid w:val="00927450"/>
    <w:rsid w:val="00930742"/>
    <w:rsid w:val="00931902"/>
    <w:rsid w:val="00941E30"/>
    <w:rsid w:val="0094319C"/>
    <w:rsid w:val="00943993"/>
    <w:rsid w:val="00943E82"/>
    <w:rsid w:val="0094430B"/>
    <w:rsid w:val="00944C63"/>
    <w:rsid w:val="00944D26"/>
    <w:rsid w:val="00947A46"/>
    <w:rsid w:val="00951518"/>
    <w:rsid w:val="00952F88"/>
    <w:rsid w:val="0095427F"/>
    <w:rsid w:val="009571F0"/>
    <w:rsid w:val="00961AC2"/>
    <w:rsid w:val="00962265"/>
    <w:rsid w:val="009623A4"/>
    <w:rsid w:val="009648AD"/>
    <w:rsid w:val="00965591"/>
    <w:rsid w:val="009677C7"/>
    <w:rsid w:val="00976F09"/>
    <w:rsid w:val="009777D9"/>
    <w:rsid w:val="00982B1A"/>
    <w:rsid w:val="00983336"/>
    <w:rsid w:val="0098348D"/>
    <w:rsid w:val="009852EB"/>
    <w:rsid w:val="00991B88"/>
    <w:rsid w:val="0099207B"/>
    <w:rsid w:val="0099412A"/>
    <w:rsid w:val="009946E3"/>
    <w:rsid w:val="009950EE"/>
    <w:rsid w:val="00996932"/>
    <w:rsid w:val="0099748F"/>
    <w:rsid w:val="00997A9E"/>
    <w:rsid w:val="009A185C"/>
    <w:rsid w:val="009A465C"/>
    <w:rsid w:val="009A5753"/>
    <w:rsid w:val="009A579D"/>
    <w:rsid w:val="009A61BD"/>
    <w:rsid w:val="009A7C7A"/>
    <w:rsid w:val="009B1D1D"/>
    <w:rsid w:val="009B2D75"/>
    <w:rsid w:val="009B4C39"/>
    <w:rsid w:val="009C077F"/>
    <w:rsid w:val="009C0B7A"/>
    <w:rsid w:val="009C229A"/>
    <w:rsid w:val="009C4D09"/>
    <w:rsid w:val="009C5AF3"/>
    <w:rsid w:val="009C6AC7"/>
    <w:rsid w:val="009D04A2"/>
    <w:rsid w:val="009D0584"/>
    <w:rsid w:val="009D3905"/>
    <w:rsid w:val="009D5FDD"/>
    <w:rsid w:val="009D70F7"/>
    <w:rsid w:val="009D7650"/>
    <w:rsid w:val="009E01F4"/>
    <w:rsid w:val="009E3297"/>
    <w:rsid w:val="009E46FB"/>
    <w:rsid w:val="009E6AD0"/>
    <w:rsid w:val="009F16A1"/>
    <w:rsid w:val="009F35D0"/>
    <w:rsid w:val="009F368A"/>
    <w:rsid w:val="009F3EBB"/>
    <w:rsid w:val="009F440C"/>
    <w:rsid w:val="009F4771"/>
    <w:rsid w:val="009F4B69"/>
    <w:rsid w:val="009F734F"/>
    <w:rsid w:val="00A01C44"/>
    <w:rsid w:val="00A02926"/>
    <w:rsid w:val="00A02A4D"/>
    <w:rsid w:val="00A12B71"/>
    <w:rsid w:val="00A15BFC"/>
    <w:rsid w:val="00A16505"/>
    <w:rsid w:val="00A168F3"/>
    <w:rsid w:val="00A179F6"/>
    <w:rsid w:val="00A20B89"/>
    <w:rsid w:val="00A20D29"/>
    <w:rsid w:val="00A21863"/>
    <w:rsid w:val="00A22AB2"/>
    <w:rsid w:val="00A23E81"/>
    <w:rsid w:val="00A246B6"/>
    <w:rsid w:val="00A25D18"/>
    <w:rsid w:val="00A272EF"/>
    <w:rsid w:val="00A27943"/>
    <w:rsid w:val="00A34D93"/>
    <w:rsid w:val="00A35652"/>
    <w:rsid w:val="00A37E24"/>
    <w:rsid w:val="00A403E3"/>
    <w:rsid w:val="00A40B29"/>
    <w:rsid w:val="00A420FD"/>
    <w:rsid w:val="00A4311D"/>
    <w:rsid w:val="00A43B98"/>
    <w:rsid w:val="00A46621"/>
    <w:rsid w:val="00A47E70"/>
    <w:rsid w:val="00A47F07"/>
    <w:rsid w:val="00A50A15"/>
    <w:rsid w:val="00A50CF0"/>
    <w:rsid w:val="00A513BA"/>
    <w:rsid w:val="00A542BF"/>
    <w:rsid w:val="00A545E1"/>
    <w:rsid w:val="00A64016"/>
    <w:rsid w:val="00A66CD9"/>
    <w:rsid w:val="00A71024"/>
    <w:rsid w:val="00A74972"/>
    <w:rsid w:val="00A7671C"/>
    <w:rsid w:val="00A77151"/>
    <w:rsid w:val="00A77B28"/>
    <w:rsid w:val="00A8150E"/>
    <w:rsid w:val="00A82638"/>
    <w:rsid w:val="00A83554"/>
    <w:rsid w:val="00A83659"/>
    <w:rsid w:val="00A83DE7"/>
    <w:rsid w:val="00A83E5B"/>
    <w:rsid w:val="00A84794"/>
    <w:rsid w:val="00A8528E"/>
    <w:rsid w:val="00A868C9"/>
    <w:rsid w:val="00A8714A"/>
    <w:rsid w:val="00A90304"/>
    <w:rsid w:val="00A917F4"/>
    <w:rsid w:val="00A927EA"/>
    <w:rsid w:val="00A9713D"/>
    <w:rsid w:val="00A979BF"/>
    <w:rsid w:val="00AA2984"/>
    <w:rsid w:val="00AA2CBC"/>
    <w:rsid w:val="00AA4E87"/>
    <w:rsid w:val="00AA5B05"/>
    <w:rsid w:val="00AA634F"/>
    <w:rsid w:val="00AB656C"/>
    <w:rsid w:val="00AB69F5"/>
    <w:rsid w:val="00AC0C26"/>
    <w:rsid w:val="00AC2034"/>
    <w:rsid w:val="00AC214B"/>
    <w:rsid w:val="00AC2BAA"/>
    <w:rsid w:val="00AC3395"/>
    <w:rsid w:val="00AC35E6"/>
    <w:rsid w:val="00AC3C67"/>
    <w:rsid w:val="00AC5820"/>
    <w:rsid w:val="00AC5FA1"/>
    <w:rsid w:val="00AD04A4"/>
    <w:rsid w:val="00AD0917"/>
    <w:rsid w:val="00AD1CD8"/>
    <w:rsid w:val="00AD28C0"/>
    <w:rsid w:val="00AD5C8E"/>
    <w:rsid w:val="00AD5E63"/>
    <w:rsid w:val="00AE1C71"/>
    <w:rsid w:val="00AE63B9"/>
    <w:rsid w:val="00AF1851"/>
    <w:rsid w:val="00AF225B"/>
    <w:rsid w:val="00AF3E34"/>
    <w:rsid w:val="00AF5467"/>
    <w:rsid w:val="00AF64D1"/>
    <w:rsid w:val="00B01D34"/>
    <w:rsid w:val="00B03729"/>
    <w:rsid w:val="00B03896"/>
    <w:rsid w:val="00B07C4D"/>
    <w:rsid w:val="00B215FF"/>
    <w:rsid w:val="00B23789"/>
    <w:rsid w:val="00B258BB"/>
    <w:rsid w:val="00B27546"/>
    <w:rsid w:val="00B2783A"/>
    <w:rsid w:val="00B32338"/>
    <w:rsid w:val="00B35483"/>
    <w:rsid w:val="00B41103"/>
    <w:rsid w:val="00B4194B"/>
    <w:rsid w:val="00B42E09"/>
    <w:rsid w:val="00B50025"/>
    <w:rsid w:val="00B515A7"/>
    <w:rsid w:val="00B520AF"/>
    <w:rsid w:val="00B5446C"/>
    <w:rsid w:val="00B565B4"/>
    <w:rsid w:val="00B651AE"/>
    <w:rsid w:val="00B658C2"/>
    <w:rsid w:val="00B67B97"/>
    <w:rsid w:val="00B735A9"/>
    <w:rsid w:val="00B7581B"/>
    <w:rsid w:val="00B778EE"/>
    <w:rsid w:val="00B77A16"/>
    <w:rsid w:val="00B82BAF"/>
    <w:rsid w:val="00B87D81"/>
    <w:rsid w:val="00B87EBA"/>
    <w:rsid w:val="00B912CA"/>
    <w:rsid w:val="00B9471F"/>
    <w:rsid w:val="00B968C8"/>
    <w:rsid w:val="00B96B16"/>
    <w:rsid w:val="00B96F48"/>
    <w:rsid w:val="00B97C57"/>
    <w:rsid w:val="00BA0F7C"/>
    <w:rsid w:val="00BA221A"/>
    <w:rsid w:val="00BA3EC5"/>
    <w:rsid w:val="00BA51D9"/>
    <w:rsid w:val="00BB0002"/>
    <w:rsid w:val="00BB0BE4"/>
    <w:rsid w:val="00BB24AC"/>
    <w:rsid w:val="00BB5DFC"/>
    <w:rsid w:val="00BC1190"/>
    <w:rsid w:val="00BC17DA"/>
    <w:rsid w:val="00BC1EE2"/>
    <w:rsid w:val="00BC30BB"/>
    <w:rsid w:val="00BC3A45"/>
    <w:rsid w:val="00BC6773"/>
    <w:rsid w:val="00BC6BB7"/>
    <w:rsid w:val="00BD144E"/>
    <w:rsid w:val="00BD215C"/>
    <w:rsid w:val="00BD26E4"/>
    <w:rsid w:val="00BD279D"/>
    <w:rsid w:val="00BD2EB4"/>
    <w:rsid w:val="00BD2FA7"/>
    <w:rsid w:val="00BD5FED"/>
    <w:rsid w:val="00BD6BB8"/>
    <w:rsid w:val="00BD78F5"/>
    <w:rsid w:val="00BE3386"/>
    <w:rsid w:val="00BE37B3"/>
    <w:rsid w:val="00BE3D6C"/>
    <w:rsid w:val="00BE6D43"/>
    <w:rsid w:val="00BF0830"/>
    <w:rsid w:val="00BF156D"/>
    <w:rsid w:val="00BF29E3"/>
    <w:rsid w:val="00BF396C"/>
    <w:rsid w:val="00BF64E6"/>
    <w:rsid w:val="00BF785A"/>
    <w:rsid w:val="00BF78B1"/>
    <w:rsid w:val="00C0707B"/>
    <w:rsid w:val="00C13D19"/>
    <w:rsid w:val="00C1417A"/>
    <w:rsid w:val="00C142AC"/>
    <w:rsid w:val="00C201A2"/>
    <w:rsid w:val="00C2056D"/>
    <w:rsid w:val="00C20B64"/>
    <w:rsid w:val="00C24C3F"/>
    <w:rsid w:val="00C2577C"/>
    <w:rsid w:val="00C33B6A"/>
    <w:rsid w:val="00C33BA9"/>
    <w:rsid w:val="00C353C8"/>
    <w:rsid w:val="00C37070"/>
    <w:rsid w:val="00C401B6"/>
    <w:rsid w:val="00C41648"/>
    <w:rsid w:val="00C41BED"/>
    <w:rsid w:val="00C4264A"/>
    <w:rsid w:val="00C42CDE"/>
    <w:rsid w:val="00C45C89"/>
    <w:rsid w:val="00C46138"/>
    <w:rsid w:val="00C51FE6"/>
    <w:rsid w:val="00C54BE9"/>
    <w:rsid w:val="00C60C22"/>
    <w:rsid w:val="00C61316"/>
    <w:rsid w:val="00C615F3"/>
    <w:rsid w:val="00C61765"/>
    <w:rsid w:val="00C61872"/>
    <w:rsid w:val="00C62CBE"/>
    <w:rsid w:val="00C62F69"/>
    <w:rsid w:val="00C66BA2"/>
    <w:rsid w:val="00C71057"/>
    <w:rsid w:val="00C71F9D"/>
    <w:rsid w:val="00C72EA3"/>
    <w:rsid w:val="00C749F7"/>
    <w:rsid w:val="00C7575B"/>
    <w:rsid w:val="00C8017F"/>
    <w:rsid w:val="00C84179"/>
    <w:rsid w:val="00C85215"/>
    <w:rsid w:val="00C86439"/>
    <w:rsid w:val="00C870F9"/>
    <w:rsid w:val="00C91DCB"/>
    <w:rsid w:val="00C93A1C"/>
    <w:rsid w:val="00C94218"/>
    <w:rsid w:val="00C948F6"/>
    <w:rsid w:val="00C9575B"/>
    <w:rsid w:val="00C95985"/>
    <w:rsid w:val="00CA16AA"/>
    <w:rsid w:val="00CA173D"/>
    <w:rsid w:val="00CA4AEC"/>
    <w:rsid w:val="00CA6EE4"/>
    <w:rsid w:val="00CB32A8"/>
    <w:rsid w:val="00CB47AA"/>
    <w:rsid w:val="00CB6E78"/>
    <w:rsid w:val="00CC06C6"/>
    <w:rsid w:val="00CC14D0"/>
    <w:rsid w:val="00CC1501"/>
    <w:rsid w:val="00CC325C"/>
    <w:rsid w:val="00CC34CA"/>
    <w:rsid w:val="00CC44A6"/>
    <w:rsid w:val="00CC5026"/>
    <w:rsid w:val="00CC68D0"/>
    <w:rsid w:val="00CC7650"/>
    <w:rsid w:val="00CD07DD"/>
    <w:rsid w:val="00CD3D4C"/>
    <w:rsid w:val="00CD3EC9"/>
    <w:rsid w:val="00CD5B97"/>
    <w:rsid w:val="00CD716A"/>
    <w:rsid w:val="00CE2478"/>
    <w:rsid w:val="00CE2C27"/>
    <w:rsid w:val="00CE4517"/>
    <w:rsid w:val="00CE5594"/>
    <w:rsid w:val="00CE5C05"/>
    <w:rsid w:val="00CE604B"/>
    <w:rsid w:val="00CE6662"/>
    <w:rsid w:val="00CE7BE6"/>
    <w:rsid w:val="00CF3887"/>
    <w:rsid w:val="00CF3E02"/>
    <w:rsid w:val="00CF4DE5"/>
    <w:rsid w:val="00CF580B"/>
    <w:rsid w:val="00CF6757"/>
    <w:rsid w:val="00D00837"/>
    <w:rsid w:val="00D03F9A"/>
    <w:rsid w:val="00D048A4"/>
    <w:rsid w:val="00D04C2D"/>
    <w:rsid w:val="00D06D51"/>
    <w:rsid w:val="00D06D5E"/>
    <w:rsid w:val="00D11F2F"/>
    <w:rsid w:val="00D13C16"/>
    <w:rsid w:val="00D147E3"/>
    <w:rsid w:val="00D15133"/>
    <w:rsid w:val="00D16025"/>
    <w:rsid w:val="00D16E94"/>
    <w:rsid w:val="00D20F16"/>
    <w:rsid w:val="00D22249"/>
    <w:rsid w:val="00D2294E"/>
    <w:rsid w:val="00D24991"/>
    <w:rsid w:val="00D26681"/>
    <w:rsid w:val="00D307BC"/>
    <w:rsid w:val="00D30E27"/>
    <w:rsid w:val="00D31180"/>
    <w:rsid w:val="00D341B4"/>
    <w:rsid w:val="00D348E2"/>
    <w:rsid w:val="00D35642"/>
    <w:rsid w:val="00D36EF2"/>
    <w:rsid w:val="00D4021D"/>
    <w:rsid w:val="00D4037B"/>
    <w:rsid w:val="00D41E99"/>
    <w:rsid w:val="00D4286C"/>
    <w:rsid w:val="00D436D6"/>
    <w:rsid w:val="00D442BF"/>
    <w:rsid w:val="00D50255"/>
    <w:rsid w:val="00D5416D"/>
    <w:rsid w:val="00D54D84"/>
    <w:rsid w:val="00D55868"/>
    <w:rsid w:val="00D62EEB"/>
    <w:rsid w:val="00D636B9"/>
    <w:rsid w:val="00D63A5A"/>
    <w:rsid w:val="00D66520"/>
    <w:rsid w:val="00D670BC"/>
    <w:rsid w:val="00D673DC"/>
    <w:rsid w:val="00D67478"/>
    <w:rsid w:val="00D70805"/>
    <w:rsid w:val="00D709C3"/>
    <w:rsid w:val="00D70E78"/>
    <w:rsid w:val="00D730CC"/>
    <w:rsid w:val="00D7602B"/>
    <w:rsid w:val="00D76CA6"/>
    <w:rsid w:val="00D7737A"/>
    <w:rsid w:val="00D77534"/>
    <w:rsid w:val="00D778D1"/>
    <w:rsid w:val="00D8216C"/>
    <w:rsid w:val="00D957C5"/>
    <w:rsid w:val="00D95AF9"/>
    <w:rsid w:val="00D96590"/>
    <w:rsid w:val="00D977DC"/>
    <w:rsid w:val="00DA0679"/>
    <w:rsid w:val="00DA1C17"/>
    <w:rsid w:val="00DA2A47"/>
    <w:rsid w:val="00DA2AFB"/>
    <w:rsid w:val="00DA5089"/>
    <w:rsid w:val="00DA7E19"/>
    <w:rsid w:val="00DB0272"/>
    <w:rsid w:val="00DB1270"/>
    <w:rsid w:val="00DB34BF"/>
    <w:rsid w:val="00DB50FE"/>
    <w:rsid w:val="00DB78D2"/>
    <w:rsid w:val="00DB7D62"/>
    <w:rsid w:val="00DC0033"/>
    <w:rsid w:val="00DC0B90"/>
    <w:rsid w:val="00DC1CC8"/>
    <w:rsid w:val="00DC4903"/>
    <w:rsid w:val="00DC6E17"/>
    <w:rsid w:val="00DC73BD"/>
    <w:rsid w:val="00DC7A9B"/>
    <w:rsid w:val="00DD3399"/>
    <w:rsid w:val="00DD4CC2"/>
    <w:rsid w:val="00DD714F"/>
    <w:rsid w:val="00DE1369"/>
    <w:rsid w:val="00DE28D0"/>
    <w:rsid w:val="00DE34CF"/>
    <w:rsid w:val="00DE4E44"/>
    <w:rsid w:val="00DE6948"/>
    <w:rsid w:val="00DE6BAF"/>
    <w:rsid w:val="00DE71B5"/>
    <w:rsid w:val="00DE7BF0"/>
    <w:rsid w:val="00DF001E"/>
    <w:rsid w:val="00DF55B8"/>
    <w:rsid w:val="00DF7599"/>
    <w:rsid w:val="00DF77AF"/>
    <w:rsid w:val="00E02DD3"/>
    <w:rsid w:val="00E049CA"/>
    <w:rsid w:val="00E05E1C"/>
    <w:rsid w:val="00E06ABC"/>
    <w:rsid w:val="00E10581"/>
    <w:rsid w:val="00E10585"/>
    <w:rsid w:val="00E10972"/>
    <w:rsid w:val="00E13F3D"/>
    <w:rsid w:val="00E1468A"/>
    <w:rsid w:val="00E14A8F"/>
    <w:rsid w:val="00E252B6"/>
    <w:rsid w:val="00E276CB"/>
    <w:rsid w:val="00E27A34"/>
    <w:rsid w:val="00E30D24"/>
    <w:rsid w:val="00E34898"/>
    <w:rsid w:val="00E35D51"/>
    <w:rsid w:val="00E36426"/>
    <w:rsid w:val="00E369DC"/>
    <w:rsid w:val="00E41FF4"/>
    <w:rsid w:val="00E41FF9"/>
    <w:rsid w:val="00E44657"/>
    <w:rsid w:val="00E46553"/>
    <w:rsid w:val="00E50584"/>
    <w:rsid w:val="00E52D29"/>
    <w:rsid w:val="00E53100"/>
    <w:rsid w:val="00E54333"/>
    <w:rsid w:val="00E5678E"/>
    <w:rsid w:val="00E56FBC"/>
    <w:rsid w:val="00E57ACF"/>
    <w:rsid w:val="00E60975"/>
    <w:rsid w:val="00E610E4"/>
    <w:rsid w:val="00E618B1"/>
    <w:rsid w:val="00E655B5"/>
    <w:rsid w:val="00E66825"/>
    <w:rsid w:val="00E70A63"/>
    <w:rsid w:val="00E71B6F"/>
    <w:rsid w:val="00E7243A"/>
    <w:rsid w:val="00E743CC"/>
    <w:rsid w:val="00E744E9"/>
    <w:rsid w:val="00E75BA0"/>
    <w:rsid w:val="00E76299"/>
    <w:rsid w:val="00E86358"/>
    <w:rsid w:val="00E90E27"/>
    <w:rsid w:val="00E9178F"/>
    <w:rsid w:val="00E94137"/>
    <w:rsid w:val="00E96672"/>
    <w:rsid w:val="00EA0AAB"/>
    <w:rsid w:val="00EA6860"/>
    <w:rsid w:val="00EB09B7"/>
    <w:rsid w:val="00EB1613"/>
    <w:rsid w:val="00EB19BE"/>
    <w:rsid w:val="00EB32BD"/>
    <w:rsid w:val="00EC3205"/>
    <w:rsid w:val="00EC4C03"/>
    <w:rsid w:val="00EC5EEF"/>
    <w:rsid w:val="00EC7762"/>
    <w:rsid w:val="00ED145C"/>
    <w:rsid w:val="00ED1B41"/>
    <w:rsid w:val="00ED33F5"/>
    <w:rsid w:val="00ED4B77"/>
    <w:rsid w:val="00ED687F"/>
    <w:rsid w:val="00EE0165"/>
    <w:rsid w:val="00EE118B"/>
    <w:rsid w:val="00EE160C"/>
    <w:rsid w:val="00EE1C9C"/>
    <w:rsid w:val="00EE1D4C"/>
    <w:rsid w:val="00EE7D7C"/>
    <w:rsid w:val="00EF0B72"/>
    <w:rsid w:val="00EF0EC2"/>
    <w:rsid w:val="00EF11B9"/>
    <w:rsid w:val="00EF3B3D"/>
    <w:rsid w:val="00EF5B91"/>
    <w:rsid w:val="00F02101"/>
    <w:rsid w:val="00F0456E"/>
    <w:rsid w:val="00F04D43"/>
    <w:rsid w:val="00F04D4F"/>
    <w:rsid w:val="00F116F8"/>
    <w:rsid w:val="00F143D7"/>
    <w:rsid w:val="00F16228"/>
    <w:rsid w:val="00F21A27"/>
    <w:rsid w:val="00F23515"/>
    <w:rsid w:val="00F242C0"/>
    <w:rsid w:val="00F2578A"/>
    <w:rsid w:val="00F25840"/>
    <w:rsid w:val="00F25D98"/>
    <w:rsid w:val="00F25EE1"/>
    <w:rsid w:val="00F266DD"/>
    <w:rsid w:val="00F26AAE"/>
    <w:rsid w:val="00F300FB"/>
    <w:rsid w:val="00F333BD"/>
    <w:rsid w:val="00F37C1D"/>
    <w:rsid w:val="00F41F61"/>
    <w:rsid w:val="00F428AB"/>
    <w:rsid w:val="00F42EC4"/>
    <w:rsid w:val="00F432C3"/>
    <w:rsid w:val="00F43D89"/>
    <w:rsid w:val="00F455EF"/>
    <w:rsid w:val="00F6069C"/>
    <w:rsid w:val="00F611E6"/>
    <w:rsid w:val="00F62B91"/>
    <w:rsid w:val="00F64908"/>
    <w:rsid w:val="00F64C3D"/>
    <w:rsid w:val="00F656EC"/>
    <w:rsid w:val="00F67536"/>
    <w:rsid w:val="00F77C8A"/>
    <w:rsid w:val="00F819D6"/>
    <w:rsid w:val="00F83857"/>
    <w:rsid w:val="00F83AF2"/>
    <w:rsid w:val="00F85421"/>
    <w:rsid w:val="00F86252"/>
    <w:rsid w:val="00F86592"/>
    <w:rsid w:val="00F920B3"/>
    <w:rsid w:val="00F929B3"/>
    <w:rsid w:val="00F93698"/>
    <w:rsid w:val="00F93A01"/>
    <w:rsid w:val="00F97B1B"/>
    <w:rsid w:val="00FA0036"/>
    <w:rsid w:val="00FA3CDD"/>
    <w:rsid w:val="00FB01B1"/>
    <w:rsid w:val="00FB25D1"/>
    <w:rsid w:val="00FB3425"/>
    <w:rsid w:val="00FB4601"/>
    <w:rsid w:val="00FB4AE6"/>
    <w:rsid w:val="00FB4C1E"/>
    <w:rsid w:val="00FB6386"/>
    <w:rsid w:val="00FB6B40"/>
    <w:rsid w:val="00FC6C70"/>
    <w:rsid w:val="00FD0E35"/>
    <w:rsid w:val="00FD3FF2"/>
    <w:rsid w:val="00FE0054"/>
    <w:rsid w:val="00FE3A64"/>
    <w:rsid w:val="00FE76D1"/>
    <w:rsid w:val="00FF329B"/>
    <w:rsid w:val="00FF47C4"/>
    <w:rsid w:val="00FF47FB"/>
    <w:rsid w:val="00FF6258"/>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locked/>
    <w:rsid w:val="000C317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52891647">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66736020">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975569501">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13222544">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9974C-A890-46E1-B3AE-A4725C0F78C2}">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1776</Words>
  <Characters>9769</Characters>
  <Application>Microsoft Office Word</Application>
  <DocSecurity>4</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11522</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1900-01-01T00:55:00Z</cp:lastPrinted>
  <dcterms:created xsi:type="dcterms:W3CDTF">2022-03-30T08:22:00Z</dcterms:created>
  <dcterms:modified xsi:type="dcterms:W3CDTF">2022-03-30T08:22:00Z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