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6B989" w14:textId="166081C3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BA671E">
        <w:rPr>
          <w:b/>
          <w:noProof/>
          <w:sz w:val="24"/>
        </w:rPr>
        <w:t>1</w:t>
      </w:r>
      <w:r>
        <w:rPr>
          <w:b/>
          <w:noProof/>
          <w:sz w:val="24"/>
        </w:rPr>
        <w:t>a</w:t>
      </w:r>
      <w:bookmarkStart w:id="0" w:name="_GoBack"/>
      <w:bookmarkEnd w:id="0"/>
      <w:r>
        <w:rPr>
          <w:b/>
          <w:noProof/>
          <w:sz w:val="24"/>
        </w:rPr>
        <w:t>bc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2E3E447A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73BC0">
        <w:rPr>
          <w:b/>
          <w:noProof/>
          <w:sz w:val="24"/>
        </w:rPr>
        <w:t>7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A671E">
        <w:rPr>
          <w:b/>
          <w:noProof/>
          <w:sz w:val="24"/>
        </w:rPr>
        <w:t>25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BA671E">
        <w:rPr>
          <w:b/>
          <w:noProof/>
          <w:sz w:val="24"/>
        </w:rPr>
        <w:t xml:space="preserve">February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77777777" w:rsidR="00934BD9" w:rsidRDefault="00BA67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78DE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77777777" w:rsidR="00934BD9" w:rsidRDefault="00BA671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478DE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77777777" w:rsidR="00934BD9" w:rsidRDefault="00BA67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478DE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77777777" w:rsidR="00934BD9" w:rsidRDefault="00BA67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78DE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7777777" w:rsidR="00934BD9" w:rsidRDefault="00934B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77777777" w:rsidR="00934BD9" w:rsidRDefault="00BA67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478DE">
              <w:t>&lt;Title&gt;</w:t>
            </w:r>
            <w:r>
              <w:fldChar w:fldCharType="end"/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77777777" w:rsidR="00934BD9" w:rsidRDefault="00BA67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478DE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77777777" w:rsidR="00934BD9" w:rsidRDefault="00BA67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78DE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77777777" w:rsidR="00934BD9" w:rsidRDefault="00BA67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78DE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7777777" w:rsidR="00934BD9" w:rsidRDefault="00BA67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478DE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77777777" w:rsidR="00934BD9" w:rsidRDefault="00BA67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478DE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sectPr w:rsidR="00934BD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671EFCE0" w14:textId="77777777" w:rsidR="00934BD9" w:rsidRDefault="001478DE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71EFCE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F0F05" w14:textId="77777777" w:rsidR="00A67D56" w:rsidRDefault="00A67D56">
      <w:r>
        <w:separator/>
      </w:r>
    </w:p>
  </w:endnote>
  <w:endnote w:type="continuationSeparator" w:id="0">
    <w:p w14:paraId="757DC561" w14:textId="77777777" w:rsidR="00A67D56" w:rsidRDefault="00A67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E3647" w14:textId="77777777" w:rsidR="00A67D56" w:rsidRDefault="00A67D56">
      <w:r>
        <w:separator/>
      </w:r>
    </w:p>
  </w:footnote>
  <w:footnote w:type="continuationSeparator" w:id="0">
    <w:p w14:paraId="56D5EBA9" w14:textId="77777777" w:rsidR="00A67D56" w:rsidRDefault="00A67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8145C" w14:textId="77777777" w:rsidR="00934BD9" w:rsidRDefault="00934B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A18BC" w14:textId="77777777" w:rsidR="00934BD9" w:rsidRDefault="00934B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1478DE"/>
    <w:rsid w:val="00342B61"/>
    <w:rsid w:val="004D71CE"/>
    <w:rsid w:val="00501A63"/>
    <w:rsid w:val="00564880"/>
    <w:rsid w:val="005E4A2F"/>
    <w:rsid w:val="00923A0C"/>
    <w:rsid w:val="00932210"/>
    <w:rsid w:val="00934BD9"/>
    <w:rsid w:val="00973BC0"/>
    <w:rsid w:val="009E40C0"/>
    <w:rsid w:val="00A67D56"/>
    <w:rsid w:val="00A72964"/>
    <w:rsid w:val="00BA671E"/>
    <w:rsid w:val="00C45B67"/>
    <w:rsid w:val="00C5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A194E-2876-4D88-A787-74859F962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184</Words>
  <Characters>1892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Dongwook Kim</cp:lastModifiedBy>
  <cp:revision>10</cp:revision>
  <cp:lastPrinted>1899-12-31T23:00:00Z</cp:lastPrinted>
  <dcterms:created xsi:type="dcterms:W3CDTF">2021-08-04T10:52:00Z</dcterms:created>
  <dcterms:modified xsi:type="dcterms:W3CDTF">2022-01-26T08:07:00Z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