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BABE864" w:rsidR="00876C3C" w:rsidRDefault="00A10542">
            <w:pPr>
              <w:pStyle w:val="ZA"/>
              <w:framePr w:w="0" w:hRule="auto" w:wrap="auto" w:vAnchor="margin" w:hAnchor="text" w:yAlign="inline"/>
            </w:pPr>
            <w:bookmarkStart w:id="0" w:name="page1"/>
            <w:r>
              <w:rPr>
                <w:sz w:val="64"/>
              </w:rPr>
              <w:t xml:space="preserve">3GPP TS 29.575 </w:t>
            </w:r>
            <w:r>
              <w:t>V0.</w:t>
            </w:r>
            <w:r w:rsidR="003F7661">
              <w:t>5</w:t>
            </w:r>
            <w:r>
              <w:t xml:space="preserve">.0 </w:t>
            </w:r>
            <w:r>
              <w:rPr>
                <w:sz w:val="32"/>
              </w:rPr>
              <w:t>(</w:t>
            </w:r>
            <w:r w:rsidR="00310D45">
              <w:rPr>
                <w:sz w:val="32"/>
              </w:rPr>
              <w:t>2022</w:t>
            </w:r>
            <w:r>
              <w:rPr>
                <w:sz w:val="32"/>
              </w:rPr>
              <w:t>-</w:t>
            </w:r>
            <w:r w:rsidR="003F7661">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6ABFAE3F" w14:textId="7C1361E7" w:rsidR="00554002" w:rsidRDefault="0055400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_Toc97037715 \h </w:instrText>
      </w:r>
      <w:r>
        <w:fldChar w:fldCharType="separate"/>
      </w:r>
      <w:r>
        <w:t>8</w:t>
      </w:r>
      <w:r>
        <w:fldChar w:fldCharType="end"/>
      </w:r>
    </w:p>
    <w:p w14:paraId="568C9BD9" w14:textId="3FB308E2" w:rsidR="00554002" w:rsidRDefault="0055400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_Toc97037716 \h </w:instrText>
      </w:r>
      <w:r>
        <w:fldChar w:fldCharType="separate"/>
      </w:r>
      <w:r>
        <w:t>9</w:t>
      </w:r>
      <w:r>
        <w:fldChar w:fldCharType="end"/>
      </w:r>
    </w:p>
    <w:p w14:paraId="6B43C26D" w14:textId="3A50AEB0" w:rsidR="00554002" w:rsidRDefault="0055400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_Toc97037717 \h </w:instrText>
      </w:r>
      <w:r>
        <w:fldChar w:fldCharType="separate"/>
      </w:r>
      <w:r>
        <w:t>10</w:t>
      </w:r>
      <w:r>
        <w:fldChar w:fldCharType="end"/>
      </w:r>
    </w:p>
    <w:p w14:paraId="2186AD56" w14:textId="03B4090D" w:rsidR="00554002" w:rsidRDefault="0055400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_Toc97037718 \h </w:instrText>
      </w:r>
      <w:r>
        <w:fldChar w:fldCharType="separate"/>
      </w:r>
      <w:r>
        <w:t>10</w:t>
      </w:r>
      <w:r>
        <w:fldChar w:fldCharType="end"/>
      </w:r>
    </w:p>
    <w:p w14:paraId="46B478B6" w14:textId="5355FF7B" w:rsidR="00554002" w:rsidRDefault="0055400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_Toc97037719 \h </w:instrText>
      </w:r>
      <w:r>
        <w:fldChar w:fldCharType="separate"/>
      </w:r>
      <w:r>
        <w:t>11</w:t>
      </w:r>
      <w:r>
        <w:fldChar w:fldCharType="end"/>
      </w:r>
    </w:p>
    <w:p w14:paraId="1487A800" w14:textId="21B1ECDC" w:rsidR="00554002" w:rsidRDefault="0055400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_Toc97037720 \h </w:instrText>
      </w:r>
      <w:r>
        <w:fldChar w:fldCharType="separate"/>
      </w:r>
      <w:r>
        <w:t>11</w:t>
      </w:r>
      <w:r>
        <w:fldChar w:fldCharType="end"/>
      </w:r>
    </w:p>
    <w:p w14:paraId="3344BF39" w14:textId="1324C1C1" w:rsidR="00554002" w:rsidRDefault="0055400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_Toc97037721 \h </w:instrText>
      </w:r>
      <w:r>
        <w:fldChar w:fldCharType="separate"/>
      </w:r>
      <w:r>
        <w:t>11</w:t>
      </w:r>
      <w:r>
        <w:fldChar w:fldCharType="end"/>
      </w:r>
    </w:p>
    <w:p w14:paraId="6F68C286" w14:textId="6306044B" w:rsidR="00554002" w:rsidRDefault="0055400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_Toc97037722 \h </w:instrText>
      </w:r>
      <w:r>
        <w:fldChar w:fldCharType="separate"/>
      </w:r>
      <w:r>
        <w:t>11</w:t>
      </w:r>
      <w:r>
        <w:fldChar w:fldCharType="end"/>
      </w:r>
    </w:p>
    <w:p w14:paraId="20FB8033" w14:textId="48777390" w:rsidR="00554002" w:rsidRDefault="0055400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_Toc97037723 \h </w:instrText>
      </w:r>
      <w:r>
        <w:fldChar w:fldCharType="separate"/>
      </w:r>
      <w:r>
        <w:t>11</w:t>
      </w:r>
      <w:r>
        <w:fldChar w:fldCharType="end"/>
      </w:r>
    </w:p>
    <w:p w14:paraId="6B71DF32" w14:textId="33C90B5B" w:rsidR="00554002" w:rsidRDefault="0055400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_Toc97037724 \h </w:instrText>
      </w:r>
      <w:r>
        <w:fldChar w:fldCharType="separate"/>
      </w:r>
      <w:r>
        <w:t>11</w:t>
      </w:r>
      <w:r>
        <w:fldChar w:fldCharType="end"/>
      </w:r>
    </w:p>
    <w:p w14:paraId="0A8C63A0" w14:textId="1BF25CB4" w:rsidR="00554002" w:rsidRDefault="0055400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_Toc97037725 \h </w:instrText>
      </w:r>
      <w:r>
        <w:fldChar w:fldCharType="separate"/>
      </w:r>
      <w:r>
        <w:t>12</w:t>
      </w:r>
      <w:r>
        <w:fldChar w:fldCharType="end"/>
      </w:r>
    </w:p>
    <w:p w14:paraId="46D69850" w14:textId="71A1D763" w:rsidR="00554002" w:rsidRDefault="0055400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_Toc97037726 \h </w:instrText>
      </w:r>
      <w:r>
        <w:fldChar w:fldCharType="separate"/>
      </w:r>
      <w:r>
        <w:t>12</w:t>
      </w:r>
      <w:r>
        <w:fldChar w:fldCharType="end"/>
      </w:r>
    </w:p>
    <w:p w14:paraId="319E0ED4" w14:textId="22A93077" w:rsidR="00554002" w:rsidRDefault="0055400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_Toc97037727 \h </w:instrText>
      </w:r>
      <w:r>
        <w:fldChar w:fldCharType="separate"/>
      </w:r>
      <w:r>
        <w:t>12</w:t>
      </w:r>
      <w:r>
        <w:fldChar w:fldCharType="end"/>
      </w:r>
    </w:p>
    <w:p w14:paraId="17ABA5B9" w14:textId="374E08D1" w:rsidR="00554002" w:rsidRDefault="00554002">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_Toc97037728 \h </w:instrText>
      </w:r>
      <w:r>
        <w:fldChar w:fldCharType="separate"/>
      </w:r>
      <w:r>
        <w:t>12</w:t>
      </w:r>
      <w:r>
        <w:fldChar w:fldCharType="end"/>
      </w:r>
    </w:p>
    <w:p w14:paraId="2F01615B" w14:textId="57C9DAA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4.2.</w:t>
      </w:r>
      <w:r w:rsidRPr="00713A44">
        <w:rPr>
          <w:lang w:val="en-US" w:eastAsia="zh-CN"/>
        </w:rPr>
        <w:t>1.3</w:t>
      </w:r>
      <w:r>
        <w:rPr>
          <w:rFonts w:asciiTheme="minorHAnsi" w:eastAsiaTheme="minorEastAsia" w:hAnsiTheme="minorHAnsi" w:cstheme="minorBidi"/>
          <w:kern w:val="2"/>
          <w:sz w:val="21"/>
          <w:szCs w:val="22"/>
          <w:lang w:val="en-US" w:eastAsia="zh-CN"/>
        </w:rPr>
        <w:tab/>
      </w:r>
      <w:r w:rsidRPr="00713A44">
        <w:rPr>
          <w:lang w:val="en-US"/>
        </w:rPr>
        <w:t>Network Functions</w:t>
      </w:r>
      <w:r>
        <w:tab/>
      </w:r>
      <w:r>
        <w:fldChar w:fldCharType="begin"/>
      </w:r>
      <w:r>
        <w:instrText xml:space="preserve"> PAGEREF _Toc97037729 \h </w:instrText>
      </w:r>
      <w:r>
        <w:fldChar w:fldCharType="separate"/>
      </w:r>
      <w:r>
        <w:t>13</w:t>
      </w:r>
      <w:r>
        <w:fldChar w:fldCharType="end"/>
      </w:r>
    </w:p>
    <w:p w14:paraId="6300ADE8" w14:textId="74DB429E" w:rsidR="00554002" w:rsidRDefault="00554002">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_Toc97037730 \h </w:instrText>
      </w:r>
      <w:r>
        <w:fldChar w:fldCharType="separate"/>
      </w:r>
      <w:r>
        <w:t>13</w:t>
      </w:r>
      <w:r>
        <w:fldChar w:fldCharType="end"/>
      </w:r>
    </w:p>
    <w:p w14:paraId="2C1C92EC" w14:textId="101DC2FF" w:rsidR="00554002" w:rsidRDefault="00554002">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_Toc97037731 \h </w:instrText>
      </w:r>
      <w:r>
        <w:fldChar w:fldCharType="separate"/>
      </w:r>
      <w:r>
        <w:t>13</w:t>
      </w:r>
      <w:r>
        <w:fldChar w:fldCharType="end"/>
      </w:r>
    </w:p>
    <w:p w14:paraId="5F3D21F4" w14:textId="5CAF109D" w:rsidR="00554002" w:rsidRDefault="0055400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_Toc97037732 \h </w:instrText>
      </w:r>
      <w:r>
        <w:fldChar w:fldCharType="separate"/>
      </w:r>
      <w:r>
        <w:t>14</w:t>
      </w:r>
      <w:r>
        <w:fldChar w:fldCharType="end"/>
      </w:r>
    </w:p>
    <w:p w14:paraId="474C6CA6" w14:textId="129AAF90" w:rsidR="00554002" w:rsidRDefault="0055400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_Toc97037733 \h </w:instrText>
      </w:r>
      <w:r>
        <w:fldChar w:fldCharType="separate"/>
      </w:r>
      <w:r>
        <w:t>14</w:t>
      </w:r>
      <w:r>
        <w:fldChar w:fldCharType="end"/>
      </w:r>
    </w:p>
    <w:p w14:paraId="59F1026E" w14:textId="3D4FF06D" w:rsidR="00554002" w:rsidRDefault="0055400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_Toc97037734 \h </w:instrText>
      </w:r>
      <w:r>
        <w:fldChar w:fldCharType="separate"/>
      </w:r>
      <w:r>
        <w:t>14</w:t>
      </w:r>
      <w:r>
        <w:fldChar w:fldCharType="end"/>
      </w:r>
    </w:p>
    <w:p w14:paraId="0DF725E8" w14:textId="68207D55" w:rsidR="00554002" w:rsidRDefault="0055400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_Toc97037735 \h </w:instrText>
      </w:r>
      <w:r>
        <w:fldChar w:fldCharType="separate"/>
      </w:r>
      <w:r>
        <w:t>14</w:t>
      </w:r>
      <w:r>
        <w:fldChar w:fldCharType="end"/>
      </w:r>
    </w:p>
    <w:p w14:paraId="5D75F6FE" w14:textId="469168D8" w:rsidR="00554002" w:rsidRDefault="0055400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_Toc97037736 \h </w:instrText>
      </w:r>
      <w:r>
        <w:fldChar w:fldCharType="separate"/>
      </w:r>
      <w:r>
        <w:t>14</w:t>
      </w:r>
      <w:r>
        <w:fldChar w:fldCharType="end"/>
      </w:r>
    </w:p>
    <w:p w14:paraId="11915394" w14:textId="76502F5A" w:rsidR="00554002" w:rsidRDefault="0055400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_Toc97037737 \h </w:instrText>
      </w:r>
      <w:r>
        <w:fldChar w:fldCharType="separate"/>
      </w:r>
      <w:r>
        <w:t>15</w:t>
      </w:r>
      <w:r>
        <w:fldChar w:fldCharType="end"/>
      </w:r>
    </w:p>
    <w:p w14:paraId="0F401E6C" w14:textId="0AFA709F" w:rsidR="00554002" w:rsidRDefault="0055400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_Toc97037738 \h </w:instrText>
      </w:r>
      <w:r>
        <w:fldChar w:fldCharType="separate"/>
      </w:r>
      <w:r>
        <w:t>15</w:t>
      </w:r>
      <w:r>
        <w:fldChar w:fldCharType="end"/>
      </w:r>
    </w:p>
    <w:p w14:paraId="29DBDDEB" w14:textId="17F242AC" w:rsidR="00554002" w:rsidRDefault="0055400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_Toc97037739 \h </w:instrText>
      </w:r>
      <w:r>
        <w:fldChar w:fldCharType="separate"/>
      </w:r>
      <w:r>
        <w:t>15</w:t>
      </w:r>
      <w:r>
        <w:fldChar w:fldCharType="end"/>
      </w:r>
    </w:p>
    <w:p w14:paraId="72DD3B30" w14:textId="029EE338" w:rsidR="00554002" w:rsidRDefault="00554002">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_Toc97037740 \h </w:instrText>
      </w:r>
      <w:r>
        <w:fldChar w:fldCharType="separate"/>
      </w:r>
      <w:r>
        <w:t>17</w:t>
      </w:r>
      <w:r>
        <w:fldChar w:fldCharType="end"/>
      </w:r>
    </w:p>
    <w:p w14:paraId="2C3490D5" w14:textId="1E2C48A6" w:rsidR="00554002" w:rsidRDefault="00554002">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_Toc97037741 \h </w:instrText>
      </w:r>
      <w:r>
        <w:fldChar w:fldCharType="separate"/>
      </w:r>
      <w:r>
        <w:t>17</w:t>
      </w:r>
      <w:r>
        <w:fldChar w:fldCharType="end"/>
      </w:r>
    </w:p>
    <w:p w14:paraId="77A50089" w14:textId="42DA628D" w:rsidR="00554002" w:rsidRDefault="00554002">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_Toc97037742 \h </w:instrText>
      </w:r>
      <w:r>
        <w:fldChar w:fldCharType="separate"/>
      </w:r>
      <w:r>
        <w:t>17</w:t>
      </w:r>
      <w:r>
        <w:fldChar w:fldCharType="end"/>
      </w:r>
    </w:p>
    <w:p w14:paraId="10127AB6" w14:textId="1B933597" w:rsidR="00554002" w:rsidRDefault="00554002">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_Toc97037743 \h </w:instrText>
      </w:r>
      <w:r>
        <w:fldChar w:fldCharType="separate"/>
      </w:r>
      <w:r>
        <w:t>17</w:t>
      </w:r>
      <w:r>
        <w:fldChar w:fldCharType="end"/>
      </w:r>
    </w:p>
    <w:p w14:paraId="2FFA642C" w14:textId="2D460C70" w:rsidR="00554002" w:rsidRDefault="00554002">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_Toc97037744 \h </w:instrText>
      </w:r>
      <w:r>
        <w:fldChar w:fldCharType="separate"/>
      </w:r>
      <w:r>
        <w:t>17</w:t>
      </w:r>
      <w:r>
        <w:fldChar w:fldCharType="end"/>
      </w:r>
    </w:p>
    <w:p w14:paraId="33E1AD79" w14:textId="35E9C463" w:rsidR="00554002" w:rsidRDefault="00554002">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_Toc97037745 \h </w:instrText>
      </w:r>
      <w:r>
        <w:fldChar w:fldCharType="separate"/>
      </w:r>
      <w:r>
        <w:t>17</w:t>
      </w:r>
      <w:r>
        <w:fldChar w:fldCharType="end"/>
      </w:r>
    </w:p>
    <w:p w14:paraId="73C8CB5A" w14:textId="78F7B8A8" w:rsidR="00554002" w:rsidRDefault="00554002">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_Toc97037746 \h </w:instrText>
      </w:r>
      <w:r>
        <w:fldChar w:fldCharType="separate"/>
      </w:r>
      <w:r>
        <w:t>19</w:t>
      </w:r>
      <w:r>
        <w:fldChar w:fldCharType="end"/>
      </w:r>
    </w:p>
    <w:p w14:paraId="792E3813" w14:textId="0DDB9D0A" w:rsidR="00554002" w:rsidRDefault="00554002">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_Toc97037747 \h </w:instrText>
      </w:r>
      <w:r>
        <w:fldChar w:fldCharType="separate"/>
      </w:r>
      <w:r>
        <w:t>19</w:t>
      </w:r>
      <w:r>
        <w:fldChar w:fldCharType="end"/>
      </w:r>
    </w:p>
    <w:p w14:paraId="7D2A1ED2" w14:textId="5CE706C4" w:rsidR="00554002" w:rsidRDefault="00554002">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_Toc97037748 \h </w:instrText>
      </w:r>
      <w:r>
        <w:fldChar w:fldCharType="separate"/>
      </w:r>
      <w:r>
        <w:t>19</w:t>
      </w:r>
      <w:r>
        <w:fldChar w:fldCharType="end"/>
      </w:r>
    </w:p>
    <w:p w14:paraId="53ED4A1C" w14:textId="78A38200" w:rsidR="00554002" w:rsidRDefault="00554002">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_Toc97037749 \h </w:instrText>
      </w:r>
      <w:r>
        <w:fldChar w:fldCharType="separate"/>
      </w:r>
      <w:r>
        <w:t>20</w:t>
      </w:r>
      <w:r>
        <w:fldChar w:fldCharType="end"/>
      </w:r>
    </w:p>
    <w:p w14:paraId="5140FCB2" w14:textId="49257EF2" w:rsidR="00554002" w:rsidRDefault="00554002">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_Toc97037750 \h </w:instrText>
      </w:r>
      <w:r>
        <w:fldChar w:fldCharType="separate"/>
      </w:r>
      <w:r>
        <w:t>20</w:t>
      </w:r>
      <w:r>
        <w:fldChar w:fldCharType="end"/>
      </w:r>
    </w:p>
    <w:p w14:paraId="452B216A" w14:textId="1490B03F" w:rsidR="00554002" w:rsidRDefault="00554002">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_Toc97037751 \h </w:instrText>
      </w:r>
      <w:r>
        <w:fldChar w:fldCharType="separate"/>
      </w:r>
      <w:r>
        <w:t>20</w:t>
      </w:r>
      <w:r>
        <w:fldChar w:fldCharType="end"/>
      </w:r>
    </w:p>
    <w:p w14:paraId="22ADB6CD" w14:textId="3FD09114" w:rsidR="00554002" w:rsidRDefault="00554002">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_Toc97037752 \h </w:instrText>
      </w:r>
      <w:r>
        <w:fldChar w:fldCharType="separate"/>
      </w:r>
      <w:r>
        <w:t>20</w:t>
      </w:r>
      <w:r>
        <w:fldChar w:fldCharType="end"/>
      </w:r>
    </w:p>
    <w:p w14:paraId="7D4AA166" w14:textId="552528E0" w:rsidR="00554002" w:rsidRDefault="00554002">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_Toc97037753 \h </w:instrText>
      </w:r>
      <w:r>
        <w:fldChar w:fldCharType="separate"/>
      </w:r>
      <w:r>
        <w:t>20</w:t>
      </w:r>
      <w:r>
        <w:fldChar w:fldCharType="end"/>
      </w:r>
    </w:p>
    <w:p w14:paraId="331EB879" w14:textId="41BA4215" w:rsidR="00554002" w:rsidRDefault="00554002">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_Toc97037754 \h </w:instrText>
      </w:r>
      <w:r>
        <w:fldChar w:fldCharType="separate"/>
      </w:r>
      <w:r>
        <w:t>21</w:t>
      </w:r>
      <w:r>
        <w:fldChar w:fldCharType="end"/>
      </w:r>
    </w:p>
    <w:p w14:paraId="3C97BB85" w14:textId="1951836B" w:rsidR="00554002" w:rsidRDefault="00554002">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_Toc97037755 \h </w:instrText>
      </w:r>
      <w:r>
        <w:fldChar w:fldCharType="separate"/>
      </w:r>
      <w:r>
        <w:t>21</w:t>
      </w:r>
      <w:r>
        <w:fldChar w:fldCharType="end"/>
      </w:r>
    </w:p>
    <w:p w14:paraId="2401B4AF" w14:textId="0E88D5AA" w:rsidR="00554002" w:rsidRDefault="00554002">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_Toc97037756 \h </w:instrText>
      </w:r>
      <w:r>
        <w:fldChar w:fldCharType="separate"/>
      </w:r>
      <w:r>
        <w:t>21</w:t>
      </w:r>
      <w:r>
        <w:fldChar w:fldCharType="end"/>
      </w:r>
    </w:p>
    <w:p w14:paraId="707D6F78" w14:textId="452A1777" w:rsidR="00554002" w:rsidRDefault="00554002">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_Toc97037757 \h </w:instrText>
      </w:r>
      <w:r>
        <w:fldChar w:fldCharType="separate"/>
      </w:r>
      <w:r>
        <w:t>21</w:t>
      </w:r>
      <w:r>
        <w:fldChar w:fldCharType="end"/>
      </w:r>
    </w:p>
    <w:p w14:paraId="172A3CE4" w14:textId="132F4187" w:rsidR="00554002" w:rsidRDefault="00554002">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_Toc97037758 \h </w:instrText>
      </w:r>
      <w:r>
        <w:fldChar w:fldCharType="separate"/>
      </w:r>
      <w:r>
        <w:t>22</w:t>
      </w:r>
      <w:r>
        <w:fldChar w:fldCharType="end"/>
      </w:r>
    </w:p>
    <w:p w14:paraId="4A6EB8B1" w14:textId="7BDA37CA" w:rsidR="00554002" w:rsidRDefault="0055400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_Toc97037759 \h </w:instrText>
      </w:r>
      <w:r>
        <w:fldChar w:fldCharType="separate"/>
      </w:r>
      <w:r>
        <w:t>23</w:t>
      </w:r>
      <w:r>
        <w:fldChar w:fldCharType="end"/>
      </w:r>
    </w:p>
    <w:p w14:paraId="14B02B2E" w14:textId="64BADBF6" w:rsidR="00554002" w:rsidRDefault="0055400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_Toc97037760 \h </w:instrText>
      </w:r>
      <w:r>
        <w:fldChar w:fldCharType="separate"/>
      </w:r>
      <w:r>
        <w:t>23</w:t>
      </w:r>
      <w:r>
        <w:fldChar w:fldCharType="end"/>
      </w:r>
    </w:p>
    <w:p w14:paraId="45754520" w14:textId="45DAE140" w:rsidR="00554002" w:rsidRDefault="0055400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_Toc97037761 \h </w:instrText>
      </w:r>
      <w:r>
        <w:fldChar w:fldCharType="separate"/>
      </w:r>
      <w:r>
        <w:t>23</w:t>
      </w:r>
      <w:r>
        <w:fldChar w:fldCharType="end"/>
      </w:r>
    </w:p>
    <w:p w14:paraId="3EE9A60E" w14:textId="6D065524" w:rsidR="00554002" w:rsidRDefault="0055400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_Toc97037762 \h </w:instrText>
      </w:r>
      <w:r>
        <w:fldChar w:fldCharType="separate"/>
      </w:r>
      <w:r>
        <w:t>23</w:t>
      </w:r>
      <w:r>
        <w:fldChar w:fldCharType="end"/>
      </w:r>
    </w:p>
    <w:p w14:paraId="2494413A" w14:textId="346BD79E" w:rsidR="00554002" w:rsidRDefault="0055400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_Toc97037763 \h </w:instrText>
      </w:r>
      <w:r>
        <w:fldChar w:fldCharType="separate"/>
      </w:r>
      <w:r>
        <w:t>23</w:t>
      </w:r>
      <w:r>
        <w:fldChar w:fldCharType="end"/>
      </w:r>
    </w:p>
    <w:p w14:paraId="66971540" w14:textId="5DDF8129" w:rsidR="00554002" w:rsidRDefault="0055400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_Toc97037764 \h </w:instrText>
      </w:r>
      <w:r>
        <w:fldChar w:fldCharType="separate"/>
      </w:r>
      <w:r>
        <w:t>24</w:t>
      </w:r>
      <w:r>
        <w:fldChar w:fldCharType="end"/>
      </w:r>
    </w:p>
    <w:p w14:paraId="4D172785" w14:textId="718E9179" w:rsidR="00554002" w:rsidRDefault="0055400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_Toc97037765 \h </w:instrText>
      </w:r>
      <w:r>
        <w:fldChar w:fldCharType="separate"/>
      </w:r>
      <w:r>
        <w:t>24</w:t>
      </w:r>
      <w:r>
        <w:fldChar w:fldCharType="end"/>
      </w:r>
    </w:p>
    <w:p w14:paraId="0C53E90B" w14:textId="4A8C25CD" w:rsidR="00554002" w:rsidRDefault="0055400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_Toc97037766 \h </w:instrText>
      </w:r>
      <w:r>
        <w:fldChar w:fldCharType="separate"/>
      </w:r>
      <w:r>
        <w:t>24</w:t>
      </w:r>
      <w:r>
        <w:fldChar w:fldCharType="end"/>
      </w:r>
    </w:p>
    <w:p w14:paraId="0A2008AA" w14:textId="160AB208" w:rsidR="00554002" w:rsidRDefault="0055400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_Toc97037767 \h </w:instrText>
      </w:r>
      <w:r>
        <w:fldChar w:fldCharType="separate"/>
      </w:r>
      <w:r>
        <w:t>24</w:t>
      </w:r>
      <w:r>
        <w:fldChar w:fldCharType="end"/>
      </w:r>
    </w:p>
    <w:p w14:paraId="09F9280B" w14:textId="57AA5781" w:rsidR="00554002" w:rsidRDefault="0055400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_Toc97037768 \h </w:instrText>
      </w:r>
      <w:r>
        <w:fldChar w:fldCharType="separate"/>
      </w:r>
      <w:r>
        <w:t>24</w:t>
      </w:r>
      <w:r>
        <w:fldChar w:fldCharType="end"/>
      </w:r>
    </w:p>
    <w:p w14:paraId="3681F002" w14:textId="5B48BC86" w:rsidR="00554002" w:rsidRDefault="00554002">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_Toc97037769 \h </w:instrText>
      </w:r>
      <w:r>
        <w:fldChar w:fldCharType="separate"/>
      </w:r>
      <w:r>
        <w:t>24</w:t>
      </w:r>
      <w:r>
        <w:fldChar w:fldCharType="end"/>
      </w:r>
    </w:p>
    <w:p w14:paraId="31E1578A" w14:textId="3995A5D1" w:rsidR="00554002" w:rsidRDefault="0055400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_Toc97037770 \h </w:instrText>
      </w:r>
      <w:r>
        <w:fldChar w:fldCharType="separate"/>
      </w:r>
      <w:r>
        <w:t>25</w:t>
      </w:r>
      <w:r>
        <w:fldChar w:fldCharType="end"/>
      </w:r>
    </w:p>
    <w:p w14:paraId="2CE828AB" w14:textId="31305915" w:rsidR="00554002" w:rsidRDefault="0055400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_Toc97037771 \h </w:instrText>
      </w:r>
      <w:r>
        <w:fldChar w:fldCharType="separate"/>
      </w:r>
      <w:r>
        <w:t>25</w:t>
      </w:r>
      <w:r>
        <w:fldChar w:fldCharType="end"/>
      </w:r>
    </w:p>
    <w:p w14:paraId="616CF24C" w14:textId="1C0F1D98" w:rsidR="00554002" w:rsidRDefault="00554002">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_Toc97037772 \h </w:instrText>
      </w:r>
      <w:r>
        <w:fldChar w:fldCharType="separate"/>
      </w:r>
      <w:r>
        <w:t>25</w:t>
      </w:r>
      <w:r>
        <w:fldChar w:fldCharType="end"/>
      </w:r>
    </w:p>
    <w:p w14:paraId="2B984712" w14:textId="023E617A" w:rsidR="00554002" w:rsidRDefault="0055400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_Toc97037773 \h </w:instrText>
      </w:r>
      <w:r>
        <w:fldChar w:fldCharType="separate"/>
      </w:r>
      <w:r>
        <w:t>25</w:t>
      </w:r>
      <w:r>
        <w:fldChar w:fldCharType="end"/>
      </w:r>
    </w:p>
    <w:p w14:paraId="0BEB41E1" w14:textId="4F042976" w:rsidR="00554002" w:rsidRDefault="0055400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_Toc97037774 \h </w:instrText>
      </w:r>
      <w:r>
        <w:fldChar w:fldCharType="separate"/>
      </w:r>
      <w:r>
        <w:t>25</w:t>
      </w:r>
      <w:r>
        <w:fldChar w:fldCharType="end"/>
      </w:r>
    </w:p>
    <w:p w14:paraId="5B4AFB06" w14:textId="7EF0F634" w:rsidR="00554002" w:rsidRDefault="00554002">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_Toc97037775 \h </w:instrText>
      </w:r>
      <w:r>
        <w:fldChar w:fldCharType="separate"/>
      </w:r>
      <w:r>
        <w:t>26</w:t>
      </w:r>
      <w:r>
        <w:fldChar w:fldCharType="end"/>
      </w:r>
    </w:p>
    <w:p w14:paraId="668D0E69" w14:textId="338D6596" w:rsidR="00554002" w:rsidRDefault="0055400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_Toc97037776 \h </w:instrText>
      </w:r>
      <w:r>
        <w:fldChar w:fldCharType="separate"/>
      </w:r>
      <w:r>
        <w:t>27</w:t>
      </w:r>
      <w:r>
        <w:fldChar w:fldCharType="end"/>
      </w:r>
    </w:p>
    <w:p w14:paraId="4C6ECE4D" w14:textId="38F221AA" w:rsidR="00554002" w:rsidRDefault="0055400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_Toc97037777 \h </w:instrText>
      </w:r>
      <w:r>
        <w:fldChar w:fldCharType="separate"/>
      </w:r>
      <w:r>
        <w:t>27</w:t>
      </w:r>
      <w:r>
        <w:fldChar w:fldCharType="end"/>
      </w:r>
    </w:p>
    <w:p w14:paraId="51ED38FD" w14:textId="75FE192E" w:rsidR="00554002" w:rsidRDefault="00554002">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_Toc97037778 \h </w:instrText>
      </w:r>
      <w:r>
        <w:fldChar w:fldCharType="separate"/>
      </w:r>
      <w:r>
        <w:t>27</w:t>
      </w:r>
      <w:r>
        <w:fldChar w:fldCharType="end"/>
      </w:r>
    </w:p>
    <w:p w14:paraId="14B013A9" w14:textId="4AFF867C" w:rsidR="00554002" w:rsidRDefault="00554002">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_Toc97037779 \h </w:instrText>
      </w:r>
      <w:r>
        <w:fldChar w:fldCharType="separate"/>
      </w:r>
      <w:r>
        <w:t>27</w:t>
      </w:r>
      <w:r>
        <w:fldChar w:fldCharType="end"/>
      </w:r>
    </w:p>
    <w:p w14:paraId="41EEF464" w14:textId="7EC33F81" w:rsidR="00554002" w:rsidRDefault="00554002">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_Toc97037780 \h </w:instrText>
      </w:r>
      <w:r>
        <w:fldChar w:fldCharType="separate"/>
      </w:r>
      <w:r>
        <w:t>27</w:t>
      </w:r>
      <w:r>
        <w:fldChar w:fldCharType="end"/>
      </w:r>
    </w:p>
    <w:p w14:paraId="07226A70" w14:textId="4BADACF2" w:rsidR="00554002" w:rsidRDefault="00554002">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_Toc97037781 \h </w:instrText>
      </w:r>
      <w:r>
        <w:fldChar w:fldCharType="separate"/>
      </w:r>
      <w:r>
        <w:t>27</w:t>
      </w:r>
      <w:r>
        <w:fldChar w:fldCharType="end"/>
      </w:r>
    </w:p>
    <w:p w14:paraId="4E59F073" w14:textId="5F37C717" w:rsidR="00554002" w:rsidRDefault="00554002">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_Toc97037782 \h </w:instrText>
      </w:r>
      <w:r>
        <w:fldChar w:fldCharType="separate"/>
      </w:r>
      <w:r>
        <w:t>28</w:t>
      </w:r>
      <w:r>
        <w:fldChar w:fldCharType="end"/>
      </w:r>
    </w:p>
    <w:p w14:paraId="6B6A5A98" w14:textId="633BB79B" w:rsidR="00554002" w:rsidRDefault="00554002">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_Toc97037783 \h </w:instrText>
      </w:r>
      <w:r>
        <w:fldChar w:fldCharType="separate"/>
      </w:r>
      <w:r>
        <w:t>28</w:t>
      </w:r>
      <w:r>
        <w:fldChar w:fldCharType="end"/>
      </w:r>
    </w:p>
    <w:p w14:paraId="6A226BDB" w14:textId="1F437E76" w:rsidR="00554002" w:rsidRDefault="00554002">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_Toc97037784 \h </w:instrText>
      </w:r>
      <w:r>
        <w:fldChar w:fldCharType="separate"/>
      </w:r>
      <w:r>
        <w:t>28</w:t>
      </w:r>
      <w:r>
        <w:fldChar w:fldCharType="end"/>
      </w:r>
    </w:p>
    <w:p w14:paraId="4590AD77" w14:textId="244F36C0" w:rsidR="00554002" w:rsidRDefault="00554002">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_Toc97037785 \h </w:instrText>
      </w:r>
      <w:r>
        <w:fldChar w:fldCharType="separate"/>
      </w:r>
      <w:r>
        <w:t>28</w:t>
      </w:r>
      <w:r>
        <w:fldChar w:fldCharType="end"/>
      </w:r>
    </w:p>
    <w:p w14:paraId="5A5B8033" w14:textId="42A0BD26" w:rsidR="00554002" w:rsidRDefault="00554002">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_Toc97037786 \h </w:instrText>
      </w:r>
      <w:r>
        <w:fldChar w:fldCharType="separate"/>
      </w:r>
      <w:r>
        <w:t>29</w:t>
      </w:r>
      <w:r>
        <w:fldChar w:fldCharType="end"/>
      </w:r>
    </w:p>
    <w:p w14:paraId="035219CB" w14:textId="14643F0E" w:rsidR="00554002" w:rsidRDefault="00554002">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_Toc97037787 \h </w:instrText>
      </w:r>
      <w:r>
        <w:fldChar w:fldCharType="separate"/>
      </w:r>
      <w:r>
        <w:t>29</w:t>
      </w:r>
      <w:r>
        <w:fldChar w:fldCharType="end"/>
      </w:r>
    </w:p>
    <w:p w14:paraId="7FB43E7C" w14:textId="77775203" w:rsidR="00554002" w:rsidRDefault="00554002">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_Toc97037788 \h </w:instrText>
      </w:r>
      <w:r>
        <w:fldChar w:fldCharType="separate"/>
      </w:r>
      <w:r>
        <w:t>29</w:t>
      </w:r>
      <w:r>
        <w:fldChar w:fldCharType="end"/>
      </w:r>
    </w:p>
    <w:p w14:paraId="40CE0EAA" w14:textId="481FDFFA" w:rsidR="00554002" w:rsidRDefault="00554002">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_Toc97037789 \h </w:instrText>
      </w:r>
      <w:r>
        <w:fldChar w:fldCharType="separate"/>
      </w:r>
      <w:r>
        <w:t>29</w:t>
      </w:r>
      <w:r>
        <w:fldChar w:fldCharType="end"/>
      </w:r>
    </w:p>
    <w:p w14:paraId="3C1564A7" w14:textId="3D0AB679" w:rsidR="00554002" w:rsidRDefault="00554002">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_Toc97037790 \h </w:instrText>
      </w:r>
      <w:r>
        <w:fldChar w:fldCharType="separate"/>
      </w:r>
      <w:r>
        <w:t>29</w:t>
      </w:r>
      <w:r>
        <w:fldChar w:fldCharType="end"/>
      </w:r>
    </w:p>
    <w:p w14:paraId="1BC32CCB" w14:textId="6FF1A699" w:rsidR="00554002" w:rsidRDefault="00554002">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_Toc97037791 \h </w:instrText>
      </w:r>
      <w:r>
        <w:fldChar w:fldCharType="separate"/>
      </w:r>
      <w:r>
        <w:t>29</w:t>
      </w:r>
      <w:r>
        <w:fldChar w:fldCharType="end"/>
      </w:r>
    </w:p>
    <w:p w14:paraId="299A1E38" w14:textId="376F8474" w:rsidR="00554002" w:rsidRDefault="00554002">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_Toc97037792 \h </w:instrText>
      </w:r>
      <w:r>
        <w:fldChar w:fldCharType="separate"/>
      </w:r>
      <w:r>
        <w:t>30</w:t>
      </w:r>
      <w:r>
        <w:fldChar w:fldCharType="end"/>
      </w:r>
    </w:p>
    <w:p w14:paraId="18862635" w14:textId="53862F83" w:rsidR="00554002" w:rsidRDefault="00554002">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_Toc97037793 \h </w:instrText>
      </w:r>
      <w:r>
        <w:fldChar w:fldCharType="separate"/>
      </w:r>
      <w:r>
        <w:t>30</w:t>
      </w:r>
      <w:r>
        <w:fldChar w:fldCharType="end"/>
      </w:r>
    </w:p>
    <w:p w14:paraId="6D748D40" w14:textId="66BCC000" w:rsidR="00554002" w:rsidRDefault="00554002">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_Toc97037794 \h </w:instrText>
      </w:r>
      <w:r>
        <w:fldChar w:fldCharType="separate"/>
      </w:r>
      <w:r>
        <w:t>31</w:t>
      </w:r>
      <w:r>
        <w:fldChar w:fldCharType="end"/>
      </w:r>
    </w:p>
    <w:p w14:paraId="2B5BD3D3" w14:textId="6FC12466" w:rsidR="00554002" w:rsidRDefault="0055400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_Toc97037795 \h </w:instrText>
      </w:r>
      <w:r>
        <w:fldChar w:fldCharType="separate"/>
      </w:r>
      <w:r>
        <w:t>31</w:t>
      </w:r>
      <w:r>
        <w:fldChar w:fldCharType="end"/>
      </w:r>
    </w:p>
    <w:p w14:paraId="7CDA1DFD" w14:textId="18B5DEDC" w:rsidR="00554002" w:rsidRDefault="0055400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_Toc97037796 \h </w:instrText>
      </w:r>
      <w:r>
        <w:fldChar w:fldCharType="separate"/>
      </w:r>
      <w:r>
        <w:t>31</w:t>
      </w:r>
      <w:r>
        <w:fldChar w:fldCharType="end"/>
      </w:r>
    </w:p>
    <w:p w14:paraId="56BD7908" w14:textId="34610C10" w:rsidR="00554002" w:rsidRDefault="0055400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_Toc97037797 \h </w:instrText>
      </w:r>
      <w:r>
        <w:fldChar w:fldCharType="separate"/>
      </w:r>
      <w:r>
        <w:t>32</w:t>
      </w:r>
      <w:r>
        <w:fldChar w:fldCharType="end"/>
      </w:r>
    </w:p>
    <w:p w14:paraId="3DD90724" w14:textId="72ACC967" w:rsidR="00554002" w:rsidRDefault="0055400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_Toc97037798 \h </w:instrText>
      </w:r>
      <w:r>
        <w:fldChar w:fldCharType="separate"/>
      </w:r>
      <w:r>
        <w:t>32</w:t>
      </w:r>
      <w:r>
        <w:fldChar w:fldCharType="end"/>
      </w:r>
    </w:p>
    <w:p w14:paraId="49F3C4BF" w14:textId="678344A5" w:rsidR="00554002" w:rsidRDefault="0055400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_Toc97037799 \h </w:instrText>
      </w:r>
      <w:r>
        <w:fldChar w:fldCharType="separate"/>
      </w:r>
      <w:r>
        <w:t>32</w:t>
      </w:r>
      <w:r>
        <w:fldChar w:fldCharType="end"/>
      </w:r>
    </w:p>
    <w:p w14:paraId="27CFB6F8" w14:textId="4DEBF034" w:rsidR="00554002" w:rsidRDefault="0055400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_Toc97037800 \h </w:instrText>
      </w:r>
      <w:r>
        <w:fldChar w:fldCharType="separate"/>
      </w:r>
      <w:r>
        <w:t>32</w:t>
      </w:r>
      <w:r>
        <w:fldChar w:fldCharType="end"/>
      </w:r>
    </w:p>
    <w:p w14:paraId="66AB0AEE" w14:textId="277EAC1C" w:rsidR="00554002" w:rsidRDefault="00554002">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_Toc97037801 \h </w:instrText>
      </w:r>
      <w:r>
        <w:fldChar w:fldCharType="separate"/>
      </w:r>
      <w:r>
        <w:t>32</w:t>
      </w:r>
      <w:r>
        <w:fldChar w:fldCharType="end"/>
      </w:r>
    </w:p>
    <w:p w14:paraId="4ACF2733" w14:textId="518BA0F6" w:rsidR="00554002" w:rsidRDefault="00554002">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_Toc97037802 \h </w:instrText>
      </w:r>
      <w:r>
        <w:fldChar w:fldCharType="separate"/>
      </w:r>
      <w:r>
        <w:t>32</w:t>
      </w:r>
      <w:r>
        <w:fldChar w:fldCharType="end"/>
      </w:r>
    </w:p>
    <w:p w14:paraId="081FA819" w14:textId="47C5CF45" w:rsidR="00554002" w:rsidRDefault="00554002">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_Toc97037803 \h </w:instrText>
      </w:r>
      <w:r>
        <w:fldChar w:fldCharType="separate"/>
      </w:r>
      <w:r>
        <w:t>33</w:t>
      </w:r>
      <w:r>
        <w:fldChar w:fldCharType="end"/>
      </w:r>
    </w:p>
    <w:p w14:paraId="41806F05" w14:textId="1DD6A453" w:rsidR="00554002" w:rsidRDefault="00554002">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_Toc97037804 \h </w:instrText>
      </w:r>
      <w:r>
        <w:fldChar w:fldCharType="separate"/>
      </w:r>
      <w:r>
        <w:t>33</w:t>
      </w:r>
      <w:r>
        <w:fldChar w:fldCharType="end"/>
      </w:r>
    </w:p>
    <w:p w14:paraId="772FE589" w14:textId="416AE1BA" w:rsidR="00554002" w:rsidRDefault="00554002">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_Toc97037805 \h </w:instrText>
      </w:r>
      <w:r>
        <w:fldChar w:fldCharType="separate"/>
      </w:r>
      <w:r>
        <w:t>33</w:t>
      </w:r>
      <w:r>
        <w:fldChar w:fldCharType="end"/>
      </w:r>
    </w:p>
    <w:p w14:paraId="0385A6FE" w14:textId="053F0359" w:rsidR="00554002" w:rsidRDefault="0055400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_Toc97037806 \h </w:instrText>
      </w:r>
      <w:r>
        <w:fldChar w:fldCharType="separate"/>
      </w:r>
      <w:r>
        <w:t>33</w:t>
      </w:r>
      <w:r>
        <w:fldChar w:fldCharType="end"/>
      </w:r>
    </w:p>
    <w:p w14:paraId="3964193E" w14:textId="3576AA84" w:rsidR="00554002" w:rsidRDefault="00554002">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_Toc97037807 \h </w:instrText>
      </w:r>
      <w:r>
        <w:fldChar w:fldCharType="separate"/>
      </w:r>
      <w:r>
        <w:t>33</w:t>
      </w:r>
      <w:r>
        <w:fldChar w:fldCharType="end"/>
      </w:r>
    </w:p>
    <w:p w14:paraId="5029377D" w14:textId="7CAF89C2" w:rsidR="00554002" w:rsidRDefault="00554002">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_Toc97037808 \h </w:instrText>
      </w:r>
      <w:r>
        <w:fldChar w:fldCharType="separate"/>
      </w:r>
      <w:r>
        <w:t>33</w:t>
      </w:r>
      <w:r>
        <w:fldChar w:fldCharType="end"/>
      </w:r>
    </w:p>
    <w:p w14:paraId="584299B0" w14:textId="5C4B0F01" w:rsidR="00554002" w:rsidRDefault="00554002">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_Toc97037809 \h </w:instrText>
      </w:r>
      <w:r>
        <w:fldChar w:fldCharType="separate"/>
      </w:r>
      <w:r>
        <w:t>33</w:t>
      </w:r>
      <w:r>
        <w:fldChar w:fldCharType="end"/>
      </w:r>
    </w:p>
    <w:p w14:paraId="0E0EE8A1" w14:textId="303765C4" w:rsidR="00554002" w:rsidRDefault="00554002">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_Toc97037810 \h </w:instrText>
      </w:r>
      <w:r>
        <w:fldChar w:fldCharType="separate"/>
      </w:r>
      <w:r>
        <w:t>33</w:t>
      </w:r>
      <w:r>
        <w:fldChar w:fldCharType="end"/>
      </w:r>
    </w:p>
    <w:p w14:paraId="6CFF2D58" w14:textId="529536B1" w:rsidR="00554002" w:rsidRDefault="00554002">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_Toc97037811 \h </w:instrText>
      </w:r>
      <w:r>
        <w:fldChar w:fldCharType="separate"/>
      </w:r>
      <w:r>
        <w:t>34</w:t>
      </w:r>
      <w:r>
        <w:fldChar w:fldCharType="end"/>
      </w:r>
    </w:p>
    <w:p w14:paraId="147B8667" w14:textId="6B2B0708" w:rsidR="00554002" w:rsidRDefault="00554002">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_Toc97037812 \h </w:instrText>
      </w:r>
      <w:r>
        <w:fldChar w:fldCharType="separate"/>
      </w:r>
      <w:r>
        <w:t>34</w:t>
      </w:r>
      <w:r>
        <w:fldChar w:fldCharType="end"/>
      </w:r>
    </w:p>
    <w:p w14:paraId="61DFD397" w14:textId="3DDF4336" w:rsidR="00554002" w:rsidRDefault="0055400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_Toc97037813 \h </w:instrText>
      </w:r>
      <w:r>
        <w:fldChar w:fldCharType="separate"/>
      </w:r>
      <w:r>
        <w:t>34</w:t>
      </w:r>
      <w:r>
        <w:fldChar w:fldCharType="end"/>
      </w:r>
    </w:p>
    <w:p w14:paraId="62C52E35" w14:textId="1118EC8F" w:rsidR="00554002" w:rsidRDefault="0055400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_Toc97037814 \h </w:instrText>
      </w:r>
      <w:r>
        <w:fldChar w:fldCharType="separate"/>
      </w:r>
      <w:r>
        <w:t>34</w:t>
      </w:r>
      <w:r>
        <w:fldChar w:fldCharType="end"/>
      </w:r>
    </w:p>
    <w:p w14:paraId="418A85BD" w14:textId="0DB47558"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5.1.6.2</w:t>
      </w:r>
      <w:r>
        <w:rPr>
          <w:rFonts w:asciiTheme="minorHAnsi" w:eastAsiaTheme="minorEastAsia" w:hAnsiTheme="minorHAnsi" w:cstheme="minorBidi"/>
          <w:kern w:val="2"/>
          <w:sz w:val="21"/>
          <w:szCs w:val="22"/>
          <w:lang w:val="en-US" w:eastAsia="zh-CN"/>
        </w:rPr>
        <w:tab/>
      </w:r>
      <w:r w:rsidRPr="00713A44">
        <w:rPr>
          <w:lang w:val="en-US"/>
        </w:rPr>
        <w:t>Structured data types</w:t>
      </w:r>
      <w:r>
        <w:tab/>
      </w:r>
      <w:r>
        <w:fldChar w:fldCharType="begin"/>
      </w:r>
      <w:r>
        <w:instrText xml:space="preserve"> PAGEREF _Toc97037815 \h </w:instrText>
      </w:r>
      <w:r>
        <w:fldChar w:fldCharType="separate"/>
      </w:r>
      <w:r>
        <w:t>36</w:t>
      </w:r>
      <w:r>
        <w:fldChar w:fldCharType="end"/>
      </w:r>
    </w:p>
    <w:p w14:paraId="7A397F5F" w14:textId="0A1D399B" w:rsidR="00554002" w:rsidRDefault="0055400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_Toc97037816 \h </w:instrText>
      </w:r>
      <w:r>
        <w:fldChar w:fldCharType="separate"/>
      </w:r>
      <w:r>
        <w:t>36</w:t>
      </w:r>
      <w:r>
        <w:fldChar w:fldCharType="end"/>
      </w:r>
    </w:p>
    <w:p w14:paraId="0AD845F1" w14:textId="484ADEBE" w:rsidR="00554002" w:rsidRDefault="0055400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_Toc97037817 \h </w:instrText>
      </w:r>
      <w:r>
        <w:fldChar w:fldCharType="separate"/>
      </w:r>
      <w:r>
        <w:t>37</w:t>
      </w:r>
      <w:r>
        <w:fldChar w:fldCharType="end"/>
      </w:r>
    </w:p>
    <w:p w14:paraId="25FFEDB8" w14:textId="35F1C7BC" w:rsidR="00554002" w:rsidRDefault="0055400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_Toc97037818 \h </w:instrText>
      </w:r>
      <w:r>
        <w:fldChar w:fldCharType="separate"/>
      </w:r>
      <w:r>
        <w:t>38</w:t>
      </w:r>
      <w:r>
        <w:fldChar w:fldCharType="end"/>
      </w:r>
    </w:p>
    <w:p w14:paraId="664F640A" w14:textId="161A7FE8" w:rsidR="00554002" w:rsidRDefault="00554002">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_Toc97037819 \h </w:instrText>
      </w:r>
      <w:r>
        <w:fldChar w:fldCharType="separate"/>
      </w:r>
      <w:r>
        <w:t>39</w:t>
      </w:r>
      <w:r>
        <w:fldChar w:fldCharType="end"/>
      </w:r>
    </w:p>
    <w:p w14:paraId="0EBDB651" w14:textId="7A8031E2" w:rsidR="00554002" w:rsidRDefault="00554002">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_Toc97037820 \h </w:instrText>
      </w:r>
      <w:r>
        <w:fldChar w:fldCharType="separate"/>
      </w:r>
      <w:r>
        <w:t>40</w:t>
      </w:r>
      <w:r>
        <w:fldChar w:fldCharType="end"/>
      </w:r>
    </w:p>
    <w:p w14:paraId="1F07FD5F" w14:textId="4ECF4982" w:rsidR="00554002" w:rsidRDefault="00554002">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_Toc97037821 \h </w:instrText>
      </w:r>
      <w:r>
        <w:fldChar w:fldCharType="separate"/>
      </w:r>
      <w:r>
        <w:t>40</w:t>
      </w:r>
      <w:r>
        <w:fldChar w:fldCharType="end"/>
      </w:r>
    </w:p>
    <w:p w14:paraId="108FE4FB" w14:textId="42887421" w:rsidR="00554002" w:rsidRDefault="00554002">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_Toc97037822 \h </w:instrText>
      </w:r>
      <w:r>
        <w:fldChar w:fldCharType="separate"/>
      </w:r>
      <w:r>
        <w:t>40</w:t>
      </w:r>
      <w:r>
        <w:fldChar w:fldCharType="end"/>
      </w:r>
    </w:p>
    <w:p w14:paraId="7B501EE3" w14:textId="5914FE16" w:rsidR="00554002" w:rsidRDefault="00554002">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_Toc97037823 \h </w:instrText>
      </w:r>
      <w:r>
        <w:fldChar w:fldCharType="separate"/>
      </w:r>
      <w:r>
        <w:t>41</w:t>
      </w:r>
      <w:r>
        <w:fldChar w:fldCharType="end"/>
      </w:r>
    </w:p>
    <w:p w14:paraId="4BBDE306" w14:textId="323FED8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5.1.6.3</w:t>
      </w:r>
      <w:r>
        <w:rPr>
          <w:rFonts w:asciiTheme="minorHAnsi" w:eastAsiaTheme="minorEastAsia" w:hAnsiTheme="minorHAnsi" w:cstheme="minorBidi"/>
          <w:kern w:val="2"/>
          <w:sz w:val="21"/>
          <w:szCs w:val="22"/>
          <w:lang w:val="en-US" w:eastAsia="zh-CN"/>
        </w:rPr>
        <w:tab/>
      </w:r>
      <w:r w:rsidRPr="00713A44">
        <w:rPr>
          <w:lang w:val="en-US"/>
        </w:rPr>
        <w:t>Simple data types and enumerations</w:t>
      </w:r>
      <w:r>
        <w:tab/>
      </w:r>
      <w:r>
        <w:fldChar w:fldCharType="begin"/>
      </w:r>
      <w:r>
        <w:instrText xml:space="preserve"> PAGEREF _Toc97037824 \h </w:instrText>
      </w:r>
      <w:r>
        <w:fldChar w:fldCharType="separate"/>
      </w:r>
      <w:r>
        <w:t>41</w:t>
      </w:r>
      <w:r>
        <w:fldChar w:fldCharType="end"/>
      </w:r>
    </w:p>
    <w:p w14:paraId="4EBB410F" w14:textId="367D2B7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_Toc97037825 \h </w:instrText>
      </w:r>
      <w:r>
        <w:fldChar w:fldCharType="separate"/>
      </w:r>
      <w:r>
        <w:t>42</w:t>
      </w:r>
      <w:r>
        <w:fldChar w:fldCharType="end"/>
      </w:r>
    </w:p>
    <w:p w14:paraId="00BBBB2A" w14:textId="2222BE45" w:rsidR="00554002" w:rsidRDefault="0055400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_Toc97037826 \h </w:instrText>
      </w:r>
      <w:r>
        <w:fldChar w:fldCharType="separate"/>
      </w:r>
      <w:r>
        <w:t>43</w:t>
      </w:r>
      <w:r>
        <w:fldChar w:fldCharType="end"/>
      </w:r>
    </w:p>
    <w:p w14:paraId="3D07DE26" w14:textId="79DBC3BF" w:rsidR="00554002" w:rsidRDefault="0055400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_Toc97037827 \h </w:instrText>
      </w:r>
      <w:r>
        <w:fldChar w:fldCharType="separate"/>
      </w:r>
      <w:r>
        <w:t>43</w:t>
      </w:r>
      <w:r>
        <w:fldChar w:fldCharType="end"/>
      </w:r>
    </w:p>
    <w:p w14:paraId="71E231DE" w14:textId="39D524FF" w:rsidR="00554002" w:rsidRDefault="0055400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_Toc97037828 \h </w:instrText>
      </w:r>
      <w:r>
        <w:fldChar w:fldCharType="separate"/>
      </w:r>
      <w:r>
        <w:t>43</w:t>
      </w:r>
      <w:r>
        <w:fldChar w:fldCharType="end"/>
      </w:r>
    </w:p>
    <w:p w14:paraId="0DA003B1" w14:textId="34D51097" w:rsidR="00554002" w:rsidRDefault="0055400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_Toc97037829 \h </w:instrText>
      </w:r>
      <w:r>
        <w:fldChar w:fldCharType="separate"/>
      </w:r>
      <w:r>
        <w:t>43</w:t>
      </w:r>
      <w:r>
        <w:fldChar w:fldCharType="end"/>
      </w:r>
    </w:p>
    <w:p w14:paraId="4EBA6276" w14:textId="5270BD59" w:rsidR="00554002" w:rsidRDefault="00554002">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_Toc97037830 \h </w:instrText>
      </w:r>
      <w:r>
        <w:fldChar w:fldCharType="separate"/>
      </w:r>
      <w:r>
        <w:t>43</w:t>
      </w:r>
      <w:r>
        <w:fldChar w:fldCharType="end"/>
      </w:r>
    </w:p>
    <w:p w14:paraId="5F601571" w14:textId="6822A3BA" w:rsidR="00554002" w:rsidRDefault="00554002">
      <w:pPr>
        <w:pStyle w:val="TOC2"/>
        <w:rPr>
          <w:rFonts w:asciiTheme="minorHAnsi" w:eastAsiaTheme="minorEastAsia" w:hAnsiTheme="minorHAnsi" w:cstheme="minorBidi"/>
          <w:kern w:val="2"/>
          <w:sz w:val="21"/>
          <w:szCs w:val="22"/>
          <w:lang w:val="en-US" w:eastAsia="zh-CN"/>
        </w:rPr>
      </w:pPr>
      <w:r>
        <w:lastRenderedPageBreak/>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_Toc97037831 \h </w:instrText>
      </w:r>
      <w:r>
        <w:fldChar w:fldCharType="separate"/>
      </w:r>
      <w:r>
        <w:t>44</w:t>
      </w:r>
      <w:r>
        <w:fldChar w:fldCharType="end"/>
      </w:r>
    </w:p>
    <w:p w14:paraId="04238252" w14:textId="5988BBD6" w:rsidR="00554002" w:rsidRDefault="0055400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_Toc97037832 \h </w:instrText>
      </w:r>
      <w:r>
        <w:fldChar w:fldCharType="separate"/>
      </w:r>
      <w:r>
        <w:t>45</w:t>
      </w:r>
      <w:r>
        <w:fldChar w:fldCharType="end"/>
      </w:r>
    </w:p>
    <w:p w14:paraId="614B3757" w14:textId="3F77A155" w:rsidR="00554002" w:rsidRDefault="00554002">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_Toc97037833 \h </w:instrText>
      </w:r>
      <w:r>
        <w:fldChar w:fldCharType="separate"/>
      </w:r>
      <w:r>
        <w:t>45</w:t>
      </w:r>
      <w:r>
        <w:fldChar w:fldCharType="end"/>
      </w:r>
    </w:p>
    <w:p w14:paraId="1D96DD40" w14:textId="5149D28D" w:rsidR="00554002" w:rsidRDefault="00554002">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_Toc97037834 \h </w:instrText>
      </w:r>
      <w:r>
        <w:fldChar w:fldCharType="separate"/>
      </w:r>
      <w:r>
        <w:t>45</w:t>
      </w:r>
      <w:r>
        <w:fldChar w:fldCharType="end"/>
      </w:r>
    </w:p>
    <w:p w14:paraId="3FB28F28" w14:textId="7422EB5C" w:rsidR="00554002" w:rsidRDefault="0055400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_Toc97037835 \h </w:instrText>
      </w:r>
      <w:r>
        <w:fldChar w:fldCharType="separate"/>
      </w:r>
      <w:r>
        <w:t>55</w:t>
      </w:r>
      <w:r>
        <w:fldChar w:fldCharType="end"/>
      </w:r>
    </w:p>
    <w:p w14:paraId="363B9C19" w14:textId="13113D12" w:rsidR="00876C3C" w:rsidRDefault="00554002">
      <w:r>
        <w:rPr>
          <w:noProof/>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5F87BD03" w14:textId="77777777" w:rsidR="00876C3C" w:rsidRDefault="00A10542">
      <w:r>
        <w:t xml:space="preserve">This Technical </w:t>
      </w:r>
      <w:bookmarkStart w:id="21" w:name="spectype3"/>
      <w:r>
        <w:t>Specification</w:t>
      </w:r>
      <w:bookmarkEnd w:id="21"/>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2" w:name="introduction"/>
      <w:bookmarkStart w:id="23" w:name="_Toc35971369"/>
      <w:bookmarkStart w:id="24" w:name="_Toc36812100"/>
      <w:bookmarkStart w:id="25" w:name="_Toc72766412"/>
      <w:bookmarkStart w:id="26" w:name="_Toc72766985"/>
      <w:bookmarkStart w:id="27" w:name="_Toc73042437"/>
      <w:bookmarkStart w:id="28" w:name="_Toc81242781"/>
      <w:bookmarkStart w:id="29" w:name="_Toc89426524"/>
      <w:bookmarkStart w:id="30" w:name="_Toc94020309"/>
      <w:bookmarkStart w:id="31" w:name="_Toc97034839"/>
      <w:bookmarkStart w:id="32" w:name="_Toc97037716"/>
      <w:bookmarkEnd w:id="22"/>
      <w:r>
        <w:t>Introduction</w:t>
      </w:r>
      <w:bookmarkEnd w:id="23"/>
      <w:bookmarkEnd w:id="24"/>
      <w:bookmarkEnd w:id="25"/>
      <w:bookmarkEnd w:id="26"/>
      <w:bookmarkEnd w:id="27"/>
      <w:bookmarkEnd w:id="28"/>
      <w:bookmarkEnd w:id="29"/>
      <w:bookmarkEnd w:id="30"/>
      <w:bookmarkEnd w:id="31"/>
      <w:bookmarkEnd w:id="3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33" w:name="_Toc510696578"/>
      <w:bookmarkStart w:id="34" w:name="_Toc35971370"/>
      <w:bookmarkStart w:id="35" w:name="_Toc36812101"/>
      <w:bookmarkStart w:id="36" w:name="_Toc72766413"/>
      <w:bookmarkStart w:id="37" w:name="_Toc72766986"/>
      <w:bookmarkStart w:id="38" w:name="_Toc73042438"/>
      <w:bookmarkStart w:id="39" w:name="_Toc81242782"/>
      <w:bookmarkStart w:id="40" w:name="_Toc89426525"/>
      <w:bookmarkStart w:id="41" w:name="_Toc94020310"/>
      <w:bookmarkStart w:id="42" w:name="_Toc97034840"/>
      <w:bookmarkStart w:id="43" w:name="_Toc97037717"/>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44" w:name="_Toc510696579"/>
      <w:bookmarkStart w:id="45" w:name="_Toc35971371"/>
      <w:bookmarkStart w:id="46" w:name="_Toc36812102"/>
      <w:bookmarkStart w:id="47" w:name="_Toc72766414"/>
      <w:bookmarkStart w:id="48" w:name="_Toc72766987"/>
      <w:bookmarkStart w:id="49" w:name="_Toc73042439"/>
      <w:bookmarkStart w:id="50" w:name="_Toc81242783"/>
      <w:bookmarkStart w:id="51" w:name="_Toc89426526"/>
      <w:bookmarkStart w:id="52" w:name="_Toc94020311"/>
      <w:bookmarkStart w:id="53" w:name="_Toc97034841"/>
      <w:bookmarkStart w:id="54" w:name="_Toc97037718"/>
      <w:r>
        <w:t>2</w:t>
      </w:r>
      <w:r>
        <w:tab/>
        <w:t>References</w:t>
      </w:r>
      <w:bookmarkEnd w:id="44"/>
      <w:bookmarkEnd w:id="45"/>
      <w:bookmarkEnd w:id="46"/>
      <w:bookmarkEnd w:id="47"/>
      <w:bookmarkEnd w:id="48"/>
      <w:bookmarkEnd w:id="49"/>
      <w:bookmarkEnd w:id="50"/>
      <w:bookmarkEnd w:id="51"/>
      <w:bookmarkEnd w:id="52"/>
      <w:bookmarkEnd w:id="53"/>
      <w:bookmarkEnd w:id="5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59" w:name="_Hlk494379671"/>
      <w:r w:rsidR="00CE2746">
        <w:rPr>
          <w:noProof/>
        </w:rPr>
        <w:t>Session Management Event Exposure</w:t>
      </w:r>
      <w:bookmarkEnd w:id="5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1"/>
      </w:pPr>
      <w:bookmarkStart w:id="60" w:name="_Toc510696580"/>
      <w:bookmarkStart w:id="61" w:name="_Toc35971372"/>
      <w:bookmarkStart w:id="62" w:name="_Toc36812103"/>
      <w:bookmarkStart w:id="63" w:name="_Toc72766415"/>
      <w:bookmarkStart w:id="64" w:name="_Toc72766988"/>
      <w:bookmarkStart w:id="65" w:name="_Toc73042440"/>
      <w:bookmarkStart w:id="66" w:name="_Toc81242784"/>
      <w:bookmarkStart w:id="67" w:name="_Toc89426527"/>
      <w:bookmarkStart w:id="68" w:name="_Toc94020312"/>
      <w:bookmarkStart w:id="69" w:name="_Toc97034842"/>
      <w:bookmarkStart w:id="70" w:name="_Toc97037719"/>
      <w:r>
        <w:t>3</w:t>
      </w:r>
      <w:r>
        <w:tab/>
        <w:t>Definitions, symbols and abbreviations</w:t>
      </w:r>
      <w:bookmarkEnd w:id="60"/>
      <w:bookmarkEnd w:id="61"/>
      <w:bookmarkEnd w:id="62"/>
      <w:bookmarkEnd w:id="63"/>
      <w:bookmarkEnd w:id="64"/>
      <w:bookmarkEnd w:id="65"/>
      <w:bookmarkEnd w:id="66"/>
      <w:bookmarkEnd w:id="67"/>
      <w:bookmarkEnd w:id="68"/>
      <w:bookmarkEnd w:id="69"/>
      <w:bookmarkEnd w:id="70"/>
    </w:p>
    <w:p w14:paraId="6812CAFE" w14:textId="77777777" w:rsidR="00876C3C" w:rsidRDefault="00A10542">
      <w:pPr>
        <w:pStyle w:val="2"/>
      </w:pPr>
      <w:bookmarkStart w:id="71" w:name="_Toc510696581"/>
      <w:bookmarkStart w:id="72" w:name="_Toc35971373"/>
      <w:bookmarkStart w:id="73" w:name="_Toc36812104"/>
      <w:bookmarkStart w:id="74" w:name="_Toc72766416"/>
      <w:bookmarkStart w:id="75" w:name="_Toc72766989"/>
      <w:bookmarkStart w:id="76" w:name="_Toc73042441"/>
      <w:bookmarkStart w:id="77" w:name="_Toc81242785"/>
      <w:bookmarkStart w:id="78" w:name="_Toc89426528"/>
      <w:bookmarkStart w:id="79" w:name="_Toc94020313"/>
      <w:bookmarkStart w:id="80" w:name="_Toc97034843"/>
      <w:bookmarkStart w:id="81" w:name="_Toc97037720"/>
      <w:r>
        <w:t>3.1</w:t>
      </w:r>
      <w:r>
        <w:tab/>
        <w:t>Definitions</w:t>
      </w:r>
      <w:bookmarkEnd w:id="71"/>
      <w:bookmarkEnd w:id="72"/>
      <w:bookmarkEnd w:id="73"/>
      <w:bookmarkEnd w:id="74"/>
      <w:bookmarkEnd w:id="75"/>
      <w:bookmarkEnd w:id="76"/>
      <w:bookmarkEnd w:id="77"/>
      <w:bookmarkEnd w:id="78"/>
      <w:bookmarkEnd w:id="79"/>
      <w:bookmarkEnd w:id="80"/>
      <w:bookmarkEnd w:id="81"/>
    </w:p>
    <w:p w14:paraId="34026EA8" w14:textId="77777777" w:rsidR="00876C3C" w:rsidRDefault="00A10542">
      <w:r>
        <w:t xml:space="preserve">For the purposes of the present document, the terms and definitions given in </w:t>
      </w:r>
      <w:bookmarkStart w:id="82" w:name="OLE_LINK6"/>
      <w:bookmarkStart w:id="83" w:name="OLE_LINK7"/>
      <w:bookmarkStart w:id="84" w:name="OLE_LINK8"/>
      <w:r>
        <w:t xml:space="preserve">3GPP </w:t>
      </w:r>
      <w:bookmarkEnd w:id="82"/>
      <w:bookmarkEnd w:id="83"/>
      <w:bookmarkEnd w:id="84"/>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85" w:name="_Toc510696582"/>
      <w:bookmarkStart w:id="86" w:name="_Toc35971374"/>
      <w:bookmarkStart w:id="87" w:name="_Toc36812105"/>
      <w:bookmarkStart w:id="88" w:name="_Toc72766417"/>
      <w:bookmarkStart w:id="89" w:name="_Toc72766990"/>
      <w:bookmarkStart w:id="90" w:name="_Toc73042442"/>
      <w:bookmarkStart w:id="91" w:name="_Toc81242786"/>
      <w:bookmarkStart w:id="92" w:name="_Toc89426529"/>
      <w:bookmarkStart w:id="93" w:name="_Toc94020314"/>
      <w:bookmarkStart w:id="94" w:name="_Toc97034844"/>
      <w:bookmarkStart w:id="95" w:name="_Toc97037721"/>
      <w:r>
        <w:t>3.2</w:t>
      </w:r>
      <w:r>
        <w:tab/>
        <w:t>Symbols</w:t>
      </w:r>
      <w:bookmarkEnd w:id="85"/>
      <w:bookmarkEnd w:id="86"/>
      <w:bookmarkEnd w:id="87"/>
      <w:bookmarkEnd w:id="88"/>
      <w:bookmarkEnd w:id="89"/>
      <w:bookmarkEnd w:id="90"/>
      <w:bookmarkEnd w:id="91"/>
      <w:bookmarkEnd w:id="92"/>
      <w:bookmarkEnd w:id="93"/>
      <w:bookmarkEnd w:id="94"/>
      <w:bookmarkEnd w:id="95"/>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96" w:name="_Toc510696583"/>
      <w:bookmarkStart w:id="97" w:name="_Toc35971375"/>
      <w:bookmarkStart w:id="98" w:name="_Toc36812106"/>
      <w:bookmarkStart w:id="99" w:name="_Toc72766418"/>
      <w:bookmarkStart w:id="100" w:name="_Toc72766991"/>
      <w:bookmarkStart w:id="101" w:name="_Toc73042443"/>
      <w:bookmarkStart w:id="102" w:name="_Toc81242787"/>
      <w:bookmarkStart w:id="103" w:name="_Toc89426530"/>
      <w:bookmarkStart w:id="104" w:name="_Toc94020315"/>
      <w:bookmarkStart w:id="105" w:name="_Toc97034845"/>
      <w:bookmarkStart w:id="106" w:name="_Toc97037722"/>
      <w:r>
        <w:t>3.3</w:t>
      </w:r>
      <w:r>
        <w:tab/>
        <w:t>Abbreviations</w:t>
      </w:r>
      <w:bookmarkEnd w:id="96"/>
      <w:bookmarkEnd w:id="97"/>
      <w:bookmarkEnd w:id="98"/>
      <w:bookmarkEnd w:id="99"/>
      <w:bookmarkEnd w:id="100"/>
      <w:bookmarkEnd w:id="101"/>
      <w:bookmarkEnd w:id="102"/>
      <w:bookmarkEnd w:id="103"/>
      <w:bookmarkEnd w:id="104"/>
      <w:bookmarkEnd w:id="105"/>
      <w:bookmarkEnd w:id="106"/>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107" w:name="_Toc510696585"/>
      <w:bookmarkStart w:id="108" w:name="_Toc35971377"/>
      <w:bookmarkStart w:id="109" w:name="_Toc36812108"/>
      <w:bookmarkStart w:id="110" w:name="_Toc72766419"/>
      <w:bookmarkStart w:id="111" w:name="_Toc72766992"/>
      <w:bookmarkStart w:id="112" w:name="_Toc73042444"/>
      <w:bookmarkStart w:id="113" w:name="_Toc81242788"/>
      <w:bookmarkStart w:id="114" w:name="_Toc89426531"/>
      <w:bookmarkStart w:id="115" w:name="_Toc94020316"/>
      <w:bookmarkStart w:id="116" w:name="_Toc97034846"/>
      <w:bookmarkStart w:id="117" w:name="_Toc97037723"/>
      <w:r>
        <w:t>4</w:t>
      </w:r>
      <w:r>
        <w:tab/>
        <w:t xml:space="preserve">Services offered by the </w:t>
      </w:r>
      <w:bookmarkEnd w:id="107"/>
      <w:bookmarkEnd w:id="108"/>
      <w:bookmarkEnd w:id="109"/>
      <w:r>
        <w:t>ADRF</w:t>
      </w:r>
      <w:bookmarkEnd w:id="110"/>
      <w:bookmarkEnd w:id="111"/>
      <w:bookmarkEnd w:id="112"/>
      <w:bookmarkEnd w:id="113"/>
      <w:bookmarkEnd w:id="114"/>
      <w:bookmarkEnd w:id="115"/>
      <w:bookmarkEnd w:id="116"/>
      <w:bookmarkEnd w:id="117"/>
    </w:p>
    <w:p w14:paraId="114708CE" w14:textId="77777777" w:rsidR="00876C3C" w:rsidRDefault="00A10542">
      <w:pPr>
        <w:pStyle w:val="2"/>
      </w:pPr>
      <w:bookmarkStart w:id="118" w:name="_Toc510696586"/>
      <w:bookmarkStart w:id="119" w:name="_Toc35971378"/>
      <w:bookmarkStart w:id="120" w:name="_Toc36812109"/>
      <w:bookmarkStart w:id="121" w:name="_Toc72766420"/>
      <w:bookmarkStart w:id="122" w:name="_Toc72766993"/>
      <w:bookmarkStart w:id="123" w:name="_Toc73042445"/>
      <w:bookmarkStart w:id="124" w:name="_Toc81242789"/>
      <w:bookmarkStart w:id="125" w:name="_Toc89426532"/>
      <w:bookmarkStart w:id="126" w:name="_Toc94020317"/>
      <w:bookmarkStart w:id="127" w:name="_Toc97034847"/>
      <w:bookmarkStart w:id="128" w:name="_Toc97037724"/>
      <w:r>
        <w:t>4.1</w:t>
      </w:r>
      <w:r>
        <w:tab/>
        <w:t>Introduction</w:t>
      </w:r>
      <w:bookmarkEnd w:id="118"/>
      <w:bookmarkEnd w:id="119"/>
      <w:bookmarkEnd w:id="120"/>
      <w:bookmarkEnd w:id="121"/>
      <w:bookmarkEnd w:id="122"/>
      <w:bookmarkEnd w:id="123"/>
      <w:bookmarkEnd w:id="124"/>
      <w:bookmarkEnd w:id="125"/>
      <w:bookmarkEnd w:id="126"/>
      <w:bookmarkEnd w:id="127"/>
      <w:bookmarkEnd w:id="12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2"/>
      </w:pPr>
      <w:bookmarkStart w:id="129" w:name="_Toc72766421"/>
      <w:bookmarkStart w:id="130" w:name="_Toc72766994"/>
      <w:bookmarkStart w:id="131" w:name="_Toc73042446"/>
      <w:bookmarkStart w:id="132" w:name="_Toc81242790"/>
      <w:bookmarkStart w:id="133" w:name="_Toc89426533"/>
      <w:bookmarkStart w:id="134" w:name="_Toc94020318"/>
      <w:bookmarkStart w:id="135" w:name="_Toc97034848"/>
      <w:bookmarkStart w:id="136" w:name="_Toc97037725"/>
      <w:r>
        <w:t>4.2</w:t>
      </w:r>
      <w:r>
        <w:tab/>
        <w:t>Nadrf_DataManagement Service</w:t>
      </w:r>
      <w:bookmarkEnd w:id="129"/>
      <w:bookmarkEnd w:id="130"/>
      <w:bookmarkEnd w:id="131"/>
      <w:bookmarkEnd w:id="132"/>
      <w:bookmarkEnd w:id="133"/>
      <w:bookmarkEnd w:id="134"/>
      <w:bookmarkEnd w:id="135"/>
      <w:bookmarkEnd w:id="136"/>
    </w:p>
    <w:p w14:paraId="1E3E40FD" w14:textId="77777777" w:rsidR="00876C3C" w:rsidRDefault="00A10542">
      <w:pPr>
        <w:pStyle w:val="3"/>
      </w:pPr>
      <w:bookmarkStart w:id="137" w:name="_Toc72766422"/>
      <w:bookmarkStart w:id="138" w:name="_Toc72766995"/>
      <w:bookmarkStart w:id="139" w:name="_Toc73042447"/>
      <w:bookmarkStart w:id="140" w:name="_Toc81242791"/>
      <w:bookmarkStart w:id="141" w:name="_Toc89426534"/>
      <w:bookmarkStart w:id="142" w:name="_Toc94020319"/>
      <w:bookmarkStart w:id="143" w:name="_Toc97034849"/>
      <w:bookmarkStart w:id="144" w:name="_Toc97037726"/>
      <w:r>
        <w:t>4.2.1</w:t>
      </w:r>
      <w:r>
        <w:tab/>
        <w:t>Service Description</w:t>
      </w:r>
      <w:bookmarkEnd w:id="137"/>
      <w:bookmarkEnd w:id="138"/>
      <w:bookmarkEnd w:id="139"/>
      <w:bookmarkEnd w:id="140"/>
      <w:bookmarkEnd w:id="141"/>
      <w:bookmarkEnd w:id="142"/>
      <w:bookmarkEnd w:id="143"/>
      <w:bookmarkEnd w:id="144"/>
    </w:p>
    <w:p w14:paraId="554FE447" w14:textId="77777777" w:rsidR="00E95463" w:rsidRPr="00896140" w:rsidRDefault="00E95463" w:rsidP="00E95463">
      <w:pPr>
        <w:pStyle w:val="4"/>
      </w:pPr>
      <w:bookmarkStart w:id="145" w:name="_Toc28012754"/>
      <w:bookmarkStart w:id="146" w:name="_Toc34266224"/>
      <w:bookmarkStart w:id="147" w:name="_Toc36102395"/>
      <w:bookmarkStart w:id="148" w:name="_Toc43563437"/>
      <w:bookmarkStart w:id="149" w:name="_Toc45133980"/>
      <w:bookmarkStart w:id="150" w:name="_Toc50031910"/>
      <w:bookmarkStart w:id="151" w:name="_Toc51762830"/>
      <w:bookmarkStart w:id="152" w:name="_Toc56640897"/>
      <w:bookmarkStart w:id="153" w:name="_Toc59017865"/>
      <w:bookmarkStart w:id="154" w:name="_Toc66231733"/>
      <w:bookmarkStart w:id="155" w:name="_Toc68168894"/>
      <w:bookmarkStart w:id="156" w:name="_Toc70550540"/>
      <w:bookmarkStart w:id="157" w:name="_Toc73564345"/>
      <w:bookmarkStart w:id="158" w:name="_Toc81244729"/>
      <w:bookmarkStart w:id="159" w:name="_Toc89426535"/>
      <w:bookmarkStart w:id="160" w:name="_Toc94020320"/>
      <w:bookmarkStart w:id="161" w:name="_Toc97034850"/>
      <w:bookmarkStart w:id="162" w:name="_Toc97037727"/>
      <w:r>
        <w:t>4.2.</w:t>
      </w:r>
      <w:r>
        <w:rPr>
          <w:rFonts w:hint="eastAsia"/>
          <w:lang w:eastAsia="zh-CN"/>
        </w:rPr>
        <w:t>1</w:t>
      </w:r>
      <w:r>
        <w:rPr>
          <w:lang w:eastAsia="zh-CN"/>
        </w:rPr>
        <w:t>.1</w:t>
      </w:r>
      <w:r>
        <w:tab/>
      </w:r>
      <w:r>
        <w:rPr>
          <w:rFonts w:hint="eastAsia"/>
          <w:lang w:eastAsia="zh-CN"/>
        </w:rPr>
        <w:t>Overview</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4F564BC" w14:textId="77777777"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163" w:name="_Toc28012755"/>
      <w:bookmarkStart w:id="164" w:name="_Toc34266225"/>
      <w:bookmarkStart w:id="165" w:name="_Toc36102396"/>
      <w:bookmarkStart w:id="166" w:name="_Toc43563438"/>
      <w:bookmarkStart w:id="167" w:name="_Toc45133981"/>
      <w:bookmarkStart w:id="168" w:name="_Toc50031911"/>
      <w:bookmarkStart w:id="169" w:name="_Toc51762831"/>
      <w:bookmarkStart w:id="170" w:name="_Toc56640898"/>
      <w:bookmarkStart w:id="171" w:name="_Toc59017866"/>
      <w:bookmarkStart w:id="172" w:name="_Toc66231734"/>
      <w:bookmarkStart w:id="173" w:name="_Toc68168895"/>
      <w:bookmarkStart w:id="174" w:name="_Toc70550541"/>
      <w:bookmarkStart w:id="175" w:name="_Toc73564346"/>
      <w:bookmarkStart w:id="176" w:name="_Toc81244730"/>
      <w:bookmarkStart w:id="177" w:name="_Toc89426536"/>
      <w:bookmarkStart w:id="178" w:name="_Toc94020321"/>
      <w:bookmarkStart w:id="179" w:name="_Toc97034851"/>
      <w:bookmarkStart w:id="180" w:name="_Toc97037728"/>
      <w:r>
        <w:t>4.2.</w:t>
      </w:r>
      <w:r>
        <w:rPr>
          <w:rFonts w:hint="eastAsia"/>
        </w:rPr>
        <w:t>1</w:t>
      </w:r>
      <w:r>
        <w:t>.2</w:t>
      </w:r>
      <w:r>
        <w:rPr>
          <w:rFonts w:hint="eastAsia"/>
        </w:rPr>
        <w:tab/>
      </w:r>
      <w:r>
        <w:t>Service Architecture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7.7pt" o:ole="">
            <v:imagedata r:id="rId12" o:title=""/>
          </v:shape>
          <o:OLEObject Type="Embed" ProgID="Visio.Drawing.15" ShapeID="_x0000_i1025" DrawAspect="Content" ObjectID="_1707762563"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20.2pt" o:ole="">
            <v:imagedata r:id="rId14" o:title=""/>
          </v:shape>
          <o:OLEObject Type="Embed" ProgID="Visio.Drawing.15" ShapeID="_x0000_i1026" DrawAspect="Content" ObjectID="_1707762564"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81" w:name="_Hlk68599672"/>
      <w:r>
        <w:t>Nadrf_DataManagement</w:t>
      </w:r>
      <w:r w:rsidRPr="00376A4A">
        <w:t xml:space="preserve"> service </w:t>
      </w:r>
      <w:bookmarkEnd w:id="181"/>
      <w:r>
        <w:t>a</w:t>
      </w:r>
      <w:r w:rsidRPr="00376A4A">
        <w:t>rchitecture, reference point representation</w:t>
      </w:r>
    </w:p>
    <w:p w14:paraId="54BFA11A" w14:textId="77777777" w:rsidR="00E95463" w:rsidRDefault="00E95463" w:rsidP="00E95463">
      <w:pPr>
        <w:pStyle w:val="4"/>
        <w:rPr>
          <w:lang w:val="en-US"/>
        </w:rPr>
      </w:pPr>
      <w:bookmarkStart w:id="182" w:name="_Toc28012756"/>
      <w:bookmarkStart w:id="183" w:name="_Toc34266226"/>
      <w:bookmarkStart w:id="184" w:name="_Toc36102397"/>
      <w:bookmarkStart w:id="185" w:name="_Toc43563439"/>
      <w:bookmarkStart w:id="186" w:name="_Toc45133982"/>
      <w:bookmarkStart w:id="187" w:name="_Toc50031912"/>
      <w:bookmarkStart w:id="188" w:name="_Toc51762832"/>
      <w:bookmarkStart w:id="189" w:name="_Toc56640899"/>
      <w:bookmarkStart w:id="190" w:name="_Toc59017867"/>
      <w:bookmarkStart w:id="191" w:name="_Toc66231735"/>
      <w:bookmarkStart w:id="192" w:name="_Toc68168896"/>
      <w:bookmarkStart w:id="193" w:name="_Toc70550542"/>
      <w:bookmarkStart w:id="194" w:name="_Toc73564347"/>
      <w:bookmarkStart w:id="195" w:name="_Toc81244731"/>
      <w:bookmarkStart w:id="196" w:name="_Toc89426537"/>
      <w:bookmarkStart w:id="197" w:name="_Toc94020322"/>
      <w:bookmarkStart w:id="198" w:name="_Toc97034852"/>
      <w:bookmarkStart w:id="199" w:name="_Toc97037729"/>
      <w:r>
        <w:rPr>
          <w:lang w:val="en-US"/>
        </w:rPr>
        <w:t>4.2.</w:t>
      </w:r>
      <w:r>
        <w:rPr>
          <w:rFonts w:hint="eastAsia"/>
          <w:lang w:val="en-US" w:eastAsia="zh-CN"/>
        </w:rPr>
        <w:t>1.3</w:t>
      </w:r>
      <w:r>
        <w:rPr>
          <w:lang w:val="en-US"/>
        </w:rPr>
        <w:tab/>
        <w:t>Network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943C65" w14:textId="77777777" w:rsidR="00E95463" w:rsidRDefault="00E95463" w:rsidP="00E95463">
      <w:pPr>
        <w:pStyle w:val="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9426538"/>
      <w:bookmarkStart w:id="215" w:name="_Toc94020323"/>
      <w:bookmarkStart w:id="216" w:name="_Toc97034853"/>
      <w:bookmarkStart w:id="217" w:name="_Toc97037730"/>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t>Analytics Data Repository Function (ADRF)</w:t>
      </w:r>
      <w:bookmarkEnd w:id="213"/>
      <w:bookmarkEnd w:id="214"/>
      <w:bookmarkEnd w:id="215"/>
      <w:bookmarkEnd w:id="216"/>
      <w:bookmarkEnd w:id="21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218" w:name="_Toc28012758"/>
      <w:bookmarkStart w:id="219" w:name="_Toc34266228"/>
      <w:bookmarkStart w:id="220" w:name="_Toc36102399"/>
      <w:bookmarkStart w:id="221" w:name="_Toc43563441"/>
      <w:bookmarkStart w:id="222" w:name="_Toc45133984"/>
      <w:bookmarkStart w:id="223" w:name="_Toc50031914"/>
      <w:bookmarkStart w:id="224" w:name="_Toc51762834"/>
      <w:bookmarkStart w:id="225" w:name="_Toc56640901"/>
      <w:bookmarkStart w:id="226" w:name="_Toc59017869"/>
      <w:bookmarkStart w:id="227" w:name="_Toc66231737"/>
      <w:bookmarkStart w:id="228" w:name="_Toc68168898"/>
      <w:bookmarkStart w:id="229" w:name="_Toc70550544"/>
      <w:bookmarkStart w:id="230" w:name="_Toc73564349"/>
      <w:bookmarkStart w:id="231" w:name="_Toc81244733"/>
      <w:bookmarkStart w:id="232" w:name="_Toc89426539"/>
      <w:bookmarkStart w:id="233" w:name="_Toc94020324"/>
      <w:bookmarkStart w:id="234" w:name="_Toc97034854"/>
      <w:bookmarkStart w:id="235" w:name="_Toc97037731"/>
      <w:r>
        <w:t>4.2.</w:t>
      </w:r>
      <w:r>
        <w:rPr>
          <w:lang w:eastAsia="zh-CN"/>
        </w:rPr>
        <w:t>1.3.2</w:t>
      </w:r>
      <w:r>
        <w:tab/>
      </w:r>
      <w:r>
        <w:rPr>
          <w:lang w:eastAsia="zh-CN"/>
        </w:rPr>
        <w:t>NF Service Consumers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236" w:name="_Toc72766423"/>
      <w:bookmarkStart w:id="237" w:name="_Toc72766996"/>
      <w:bookmarkStart w:id="238" w:name="_Toc73042448"/>
      <w:bookmarkStart w:id="239" w:name="_Toc81242792"/>
      <w:bookmarkStart w:id="240" w:name="_Toc89426540"/>
      <w:bookmarkStart w:id="241" w:name="_Toc94020325"/>
      <w:bookmarkStart w:id="242" w:name="_Toc97034855"/>
      <w:bookmarkStart w:id="243" w:name="_Toc97037732"/>
      <w:r>
        <w:lastRenderedPageBreak/>
        <w:t>4.2.2</w:t>
      </w:r>
      <w:r>
        <w:tab/>
        <w:t>Service Operations</w:t>
      </w:r>
      <w:bookmarkEnd w:id="236"/>
      <w:bookmarkEnd w:id="237"/>
      <w:bookmarkEnd w:id="238"/>
      <w:bookmarkEnd w:id="239"/>
      <w:bookmarkEnd w:id="240"/>
      <w:bookmarkEnd w:id="241"/>
      <w:bookmarkEnd w:id="242"/>
      <w:bookmarkEnd w:id="243"/>
    </w:p>
    <w:p w14:paraId="5268E852" w14:textId="77777777" w:rsidR="00876C3C" w:rsidRDefault="00A10542">
      <w:pPr>
        <w:pStyle w:val="4"/>
      </w:pPr>
      <w:bookmarkStart w:id="244" w:name="_Toc72766424"/>
      <w:bookmarkStart w:id="245" w:name="_Toc72766997"/>
      <w:bookmarkStart w:id="246" w:name="_Toc73042449"/>
      <w:bookmarkStart w:id="247" w:name="_Toc81242793"/>
      <w:bookmarkStart w:id="248" w:name="_Toc89426541"/>
      <w:bookmarkStart w:id="249" w:name="_Toc94020326"/>
      <w:bookmarkStart w:id="250" w:name="_Toc97034856"/>
      <w:bookmarkStart w:id="251" w:name="_Toc97037733"/>
      <w:r>
        <w:t>4.2.2.1</w:t>
      </w:r>
      <w:r>
        <w:tab/>
        <w:t>Introduction</w:t>
      </w:r>
      <w:bookmarkEnd w:id="244"/>
      <w:bookmarkEnd w:id="245"/>
      <w:bookmarkEnd w:id="246"/>
      <w:bookmarkEnd w:id="247"/>
      <w:bookmarkEnd w:id="248"/>
      <w:bookmarkEnd w:id="249"/>
      <w:bookmarkEnd w:id="250"/>
      <w:bookmarkEnd w:id="251"/>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252" w:name="_Toc89426542"/>
      <w:bookmarkStart w:id="253" w:name="_Toc94020327"/>
      <w:bookmarkStart w:id="254" w:name="_Toc97034857"/>
      <w:bookmarkStart w:id="255" w:name="_Toc97037734"/>
      <w:bookmarkStart w:id="256" w:name="_Toc510696592"/>
      <w:bookmarkStart w:id="257" w:name="_Toc35971384"/>
      <w:bookmarkStart w:id="258" w:name="_Toc67903508"/>
      <w:bookmarkStart w:id="259" w:name="_Toc73173215"/>
      <w:bookmarkStart w:id="260" w:name="_Toc76110434"/>
      <w:bookmarkStart w:id="261" w:name="_Toc72766425"/>
      <w:bookmarkStart w:id="262" w:name="_Toc72766998"/>
      <w:bookmarkStart w:id="263" w:name="_Toc73042450"/>
      <w:bookmarkStart w:id="264" w:name="_Toc81242794"/>
      <w:bookmarkStart w:id="265" w:name="_Toc510696608"/>
      <w:bookmarkStart w:id="266" w:name="_Toc35971399"/>
      <w:bookmarkStart w:id="267" w:name="_Toc68594633"/>
      <w:r>
        <w:t>4.2.2.2</w:t>
      </w:r>
      <w:r>
        <w:tab/>
        <w:t>Nadrf_DataManagement_StorageRequest service operation</w:t>
      </w:r>
      <w:bookmarkEnd w:id="252"/>
      <w:bookmarkEnd w:id="253"/>
      <w:bookmarkEnd w:id="254"/>
      <w:bookmarkEnd w:id="255"/>
    </w:p>
    <w:p w14:paraId="15C770B7" w14:textId="77777777" w:rsidR="007E79B2" w:rsidRDefault="007E79B2" w:rsidP="007E79B2">
      <w:pPr>
        <w:pStyle w:val="5"/>
      </w:pPr>
      <w:bookmarkStart w:id="268" w:name="_Toc89426543"/>
      <w:bookmarkStart w:id="269" w:name="_Toc94020328"/>
      <w:bookmarkStart w:id="270" w:name="_Toc97034858"/>
      <w:bookmarkStart w:id="271" w:name="_Toc97037735"/>
      <w:r>
        <w:t>4.2.2.2.1</w:t>
      </w:r>
      <w:r>
        <w:tab/>
        <w:t>General</w:t>
      </w:r>
      <w:bookmarkEnd w:id="268"/>
      <w:bookmarkEnd w:id="269"/>
      <w:bookmarkEnd w:id="270"/>
      <w:bookmarkEnd w:id="271"/>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272" w:name="_Toc89426544"/>
      <w:bookmarkStart w:id="273" w:name="_Toc94020329"/>
      <w:bookmarkStart w:id="274" w:name="_Toc97034859"/>
      <w:bookmarkStart w:id="275" w:name="_Toc97037736"/>
      <w:r>
        <w:t>4.2.2.2.2</w:t>
      </w:r>
      <w:r>
        <w:tab/>
        <w:t>Request Storage of data or analytics</w:t>
      </w:r>
      <w:bookmarkEnd w:id="272"/>
      <w:bookmarkEnd w:id="273"/>
      <w:bookmarkEnd w:id="274"/>
      <w:bookmarkEnd w:id="27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5pt;height:149pt" o:ole="">
            <v:imagedata r:id="rId16" o:title=""/>
          </v:shape>
          <o:OLEObject Type="Embed" ProgID="Visio.Drawing.15" ShapeID="_x0000_i1027" DrawAspect="Content" ObjectID="_1707762565"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4"/>
      </w:pPr>
      <w:bookmarkStart w:id="276" w:name="_Toc89426545"/>
      <w:bookmarkStart w:id="277" w:name="_Toc94020330"/>
      <w:bookmarkStart w:id="278" w:name="_Toc97034860"/>
      <w:bookmarkStart w:id="279" w:name="_Toc97037737"/>
      <w:r>
        <w:t>4.2.2.3</w:t>
      </w:r>
      <w:r>
        <w:tab/>
        <w:t>Nadrf_DataManagement_StorageSubscriptionRequest service operation</w:t>
      </w:r>
      <w:bookmarkEnd w:id="276"/>
      <w:bookmarkEnd w:id="277"/>
      <w:bookmarkEnd w:id="278"/>
      <w:bookmarkEnd w:id="279"/>
    </w:p>
    <w:p w14:paraId="5C2866AB" w14:textId="77777777" w:rsidR="00277C0C" w:rsidRDefault="00277C0C" w:rsidP="00277C0C">
      <w:pPr>
        <w:pStyle w:val="5"/>
      </w:pPr>
      <w:bookmarkStart w:id="280" w:name="_Toc89426546"/>
      <w:bookmarkStart w:id="281" w:name="_Toc94020331"/>
      <w:bookmarkStart w:id="282" w:name="_Toc97034861"/>
      <w:bookmarkStart w:id="283" w:name="_Toc97037738"/>
      <w:r>
        <w:t>4.2.2.3.1</w:t>
      </w:r>
      <w:r>
        <w:tab/>
        <w:t>General</w:t>
      </w:r>
      <w:bookmarkEnd w:id="280"/>
      <w:bookmarkEnd w:id="281"/>
      <w:bookmarkEnd w:id="282"/>
      <w:bookmarkEnd w:id="28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284" w:name="_Toc89426547"/>
      <w:bookmarkStart w:id="285" w:name="_Toc94020332"/>
      <w:bookmarkStart w:id="286" w:name="_Toc97034862"/>
      <w:bookmarkStart w:id="287" w:name="_Toc97037739"/>
      <w:r>
        <w:t>4.2.2.3.2</w:t>
      </w:r>
      <w:r>
        <w:tab/>
        <w:t>Requesting subscription and store of data or analytics</w:t>
      </w:r>
      <w:bookmarkEnd w:id="284"/>
      <w:bookmarkEnd w:id="285"/>
      <w:bookmarkEnd w:id="286"/>
      <w:bookmarkEnd w:id="28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15pt;height:150.25pt" o:ole="">
            <v:imagedata r:id="rId18" o:title=""/>
          </v:shape>
          <o:OLEObject Type="Embed" ProgID="Visio.Drawing.15" ShapeID="_x0000_i1028" DrawAspect="Content" ObjectID="_1707762566"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288" w:name="_Toc89426548"/>
      <w:bookmarkStart w:id="289" w:name="_Toc94020333"/>
      <w:bookmarkStart w:id="290" w:name="_Toc97034863"/>
      <w:bookmarkStart w:id="291" w:name="_Toc97037740"/>
      <w:r>
        <w:lastRenderedPageBreak/>
        <w:t>4.2.2.4</w:t>
      </w:r>
      <w:r>
        <w:tab/>
        <w:t>Nadrf_DataManagement_StorageSubscriptionRemoval service operation</w:t>
      </w:r>
      <w:bookmarkEnd w:id="288"/>
      <w:bookmarkEnd w:id="289"/>
      <w:bookmarkEnd w:id="290"/>
      <w:bookmarkEnd w:id="291"/>
    </w:p>
    <w:p w14:paraId="33F5666F" w14:textId="77777777" w:rsidR="009238C8" w:rsidRDefault="009238C8" w:rsidP="009238C8">
      <w:pPr>
        <w:pStyle w:val="5"/>
      </w:pPr>
      <w:bookmarkStart w:id="292" w:name="_Toc89426549"/>
      <w:bookmarkStart w:id="293" w:name="_Toc94020334"/>
      <w:bookmarkStart w:id="294" w:name="_Toc97034864"/>
      <w:bookmarkStart w:id="295" w:name="_Toc97037741"/>
      <w:r>
        <w:t>4.2.2.4.1</w:t>
      </w:r>
      <w:r>
        <w:tab/>
        <w:t>General</w:t>
      </w:r>
      <w:bookmarkEnd w:id="292"/>
      <w:bookmarkEnd w:id="293"/>
      <w:bookmarkEnd w:id="294"/>
      <w:bookmarkEnd w:id="295"/>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296" w:name="_Toc89426550"/>
      <w:bookmarkStart w:id="297" w:name="_Toc94020335"/>
      <w:bookmarkStart w:id="298" w:name="_Toc97034865"/>
      <w:bookmarkStart w:id="299" w:name="_Toc97037742"/>
      <w:r>
        <w:t>4.2.2.4.2</w:t>
      </w:r>
      <w:r>
        <w:tab/>
        <w:t>Requesting removal of subscription of data or analytics</w:t>
      </w:r>
      <w:bookmarkEnd w:id="296"/>
      <w:bookmarkEnd w:id="297"/>
      <w:bookmarkEnd w:id="298"/>
      <w:bookmarkEnd w:id="29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15pt;height:150.25pt" o:ole="">
            <v:imagedata r:id="rId20" o:title=""/>
          </v:shape>
          <o:OLEObject Type="Embed" ProgID="Visio.Drawing.15" ShapeID="_x0000_i1029" DrawAspect="Content" ObjectID="_1707762567"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77777777"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4"/>
      </w:pPr>
      <w:bookmarkStart w:id="300" w:name="_Toc89426551"/>
      <w:bookmarkStart w:id="301" w:name="_Toc94020336"/>
      <w:bookmarkStart w:id="302" w:name="_Toc97034866"/>
      <w:bookmarkStart w:id="303" w:name="_Toc97037743"/>
      <w:r>
        <w:t>4.2.2.5</w:t>
      </w:r>
      <w:r>
        <w:tab/>
        <w:t>Nadrf_DataManagement_RetrievalRequest service operation</w:t>
      </w:r>
      <w:bookmarkEnd w:id="300"/>
      <w:bookmarkEnd w:id="301"/>
      <w:bookmarkEnd w:id="302"/>
      <w:bookmarkEnd w:id="303"/>
    </w:p>
    <w:p w14:paraId="7310AFF8" w14:textId="77777777" w:rsidR="00315576" w:rsidRDefault="00315576" w:rsidP="00315576">
      <w:pPr>
        <w:pStyle w:val="5"/>
      </w:pPr>
      <w:bookmarkStart w:id="304" w:name="_Toc89426552"/>
      <w:bookmarkStart w:id="305" w:name="_Toc94020337"/>
      <w:bookmarkStart w:id="306" w:name="_Toc97034867"/>
      <w:bookmarkStart w:id="307" w:name="_Toc97037744"/>
      <w:r>
        <w:t>4.2.2.5.1</w:t>
      </w:r>
      <w:r>
        <w:tab/>
        <w:t>General</w:t>
      </w:r>
      <w:bookmarkEnd w:id="304"/>
      <w:bookmarkEnd w:id="305"/>
      <w:bookmarkEnd w:id="306"/>
      <w:bookmarkEnd w:id="30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308" w:name="_Toc89426553"/>
      <w:bookmarkStart w:id="309" w:name="_Toc94020338"/>
      <w:bookmarkStart w:id="310" w:name="_Toc97034868"/>
      <w:bookmarkStart w:id="311" w:name="_Toc97037745"/>
      <w:r>
        <w:t>4.2.2.5.2</w:t>
      </w:r>
      <w:r>
        <w:tab/>
        <w:t>Request and get stored data or analytics from ADRF Data Store</w:t>
      </w:r>
      <w:bookmarkEnd w:id="308"/>
      <w:bookmarkEnd w:id="309"/>
      <w:bookmarkEnd w:id="310"/>
      <w:bookmarkEnd w:id="31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15pt;height:150.25pt" o:ole="">
            <v:imagedata r:id="rId22" o:title=""/>
          </v:shape>
          <o:OLEObject Type="Embed" ProgID="Visio.Drawing.15" ShapeID="_x0000_i1030" DrawAspect="Content" ObjectID="_1707762568"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7181D057" w:rsidR="00315576" w:rsidRPr="0080012D" w:rsidRDefault="00315576" w:rsidP="00315576">
      <w:r>
        <w:t>If the requested analytics or data does not exist, the ADRF shall respond with "204 No Content".</w:t>
      </w:r>
      <w:r w:rsidR="00975578">
        <w:t xml:space="preserve"> </w:t>
      </w:r>
      <w:r>
        <w:t>If an error occurs when processing the HTTP GET request, the ADRF shall send an HTTP error response as specified in subclause 5.1.7.</w:t>
      </w:r>
    </w:p>
    <w:p w14:paraId="2FD6C0E7" w14:textId="77777777" w:rsidR="007644F6" w:rsidRDefault="007644F6" w:rsidP="007644F6">
      <w:pPr>
        <w:pStyle w:val="4"/>
      </w:pPr>
      <w:bookmarkStart w:id="312" w:name="_Toc89426554"/>
      <w:bookmarkStart w:id="313" w:name="_Toc94020339"/>
      <w:bookmarkStart w:id="314" w:name="_Toc97034869"/>
      <w:bookmarkStart w:id="315" w:name="_Toc97037746"/>
      <w:r>
        <w:lastRenderedPageBreak/>
        <w:t>4.2.2.6</w:t>
      </w:r>
      <w:r>
        <w:tab/>
        <w:t>Nadrf_DataManagement_RetrievalSubscribe service operation</w:t>
      </w:r>
      <w:bookmarkEnd w:id="312"/>
      <w:bookmarkEnd w:id="313"/>
      <w:bookmarkEnd w:id="314"/>
      <w:bookmarkEnd w:id="315"/>
    </w:p>
    <w:p w14:paraId="5CB320AD" w14:textId="77777777" w:rsidR="007644F6" w:rsidRDefault="007644F6" w:rsidP="007644F6">
      <w:pPr>
        <w:pStyle w:val="5"/>
      </w:pPr>
      <w:bookmarkStart w:id="316" w:name="_Toc89426555"/>
      <w:bookmarkStart w:id="317" w:name="_Toc94020340"/>
      <w:bookmarkStart w:id="318" w:name="_Toc97034870"/>
      <w:bookmarkStart w:id="319" w:name="_Toc97037747"/>
      <w:r>
        <w:t>4.2.2.6.1</w:t>
      </w:r>
      <w:r>
        <w:tab/>
        <w:t>General</w:t>
      </w:r>
      <w:bookmarkEnd w:id="316"/>
      <w:bookmarkEnd w:id="317"/>
      <w:bookmarkEnd w:id="318"/>
      <w:bookmarkEnd w:id="319"/>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320" w:name="_Toc89426556"/>
      <w:bookmarkStart w:id="321" w:name="_Toc94020341"/>
      <w:bookmarkStart w:id="322" w:name="_Toc97034871"/>
      <w:bookmarkStart w:id="323" w:name="_Toc97037748"/>
      <w:r>
        <w:t>4.2.2.6.2</w:t>
      </w:r>
      <w:r>
        <w:tab/>
        <w:t>Requesting retrieval and subscription of data or analytics</w:t>
      </w:r>
      <w:bookmarkEnd w:id="320"/>
      <w:bookmarkEnd w:id="321"/>
      <w:bookmarkEnd w:id="322"/>
      <w:bookmarkEnd w:id="32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5pt;height:149pt" o:ole="">
            <v:imagedata r:id="rId24" o:title=""/>
          </v:shape>
          <o:OLEObject Type="Embed" ProgID="Visio.Drawing.15" ShapeID="_x0000_i1031" DrawAspect="Content" ObjectID="_1707762569"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4"/>
      </w:pPr>
      <w:bookmarkStart w:id="324" w:name="_Toc89426557"/>
      <w:bookmarkStart w:id="325" w:name="_Toc94020342"/>
      <w:bookmarkStart w:id="326" w:name="_Toc97034872"/>
      <w:bookmarkStart w:id="327" w:name="_Toc97037749"/>
      <w:r>
        <w:t>4.2.2.7</w:t>
      </w:r>
      <w:r>
        <w:tab/>
        <w:t>Nadrf_DataManagement_RetrievalUnsubscribe service operation</w:t>
      </w:r>
      <w:bookmarkEnd w:id="324"/>
      <w:bookmarkEnd w:id="325"/>
      <w:bookmarkEnd w:id="326"/>
      <w:bookmarkEnd w:id="327"/>
    </w:p>
    <w:p w14:paraId="598EE7FD" w14:textId="77777777" w:rsidR="0031736A" w:rsidRDefault="0031736A" w:rsidP="0031736A">
      <w:pPr>
        <w:pStyle w:val="5"/>
      </w:pPr>
      <w:bookmarkStart w:id="328" w:name="_Toc89426558"/>
      <w:bookmarkStart w:id="329" w:name="_Toc94020343"/>
      <w:bookmarkStart w:id="330" w:name="_Toc97034873"/>
      <w:bookmarkStart w:id="331" w:name="_Toc97037750"/>
      <w:r>
        <w:t>4.2.2.7.1</w:t>
      </w:r>
      <w:r>
        <w:tab/>
        <w:t>General</w:t>
      </w:r>
      <w:bookmarkEnd w:id="328"/>
      <w:bookmarkEnd w:id="329"/>
      <w:bookmarkEnd w:id="330"/>
      <w:bookmarkEnd w:id="33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332" w:name="_Toc89426559"/>
      <w:bookmarkStart w:id="333" w:name="_Toc94020344"/>
      <w:bookmarkStart w:id="334" w:name="_Toc97034874"/>
      <w:bookmarkStart w:id="335" w:name="_Toc97037751"/>
      <w:r>
        <w:t>4.2.2.7.2</w:t>
      </w:r>
      <w:r>
        <w:tab/>
        <w:t>Requesting removal of retrieval subscription for data or analytics</w:t>
      </w:r>
      <w:bookmarkEnd w:id="332"/>
      <w:bookmarkEnd w:id="333"/>
      <w:bookmarkEnd w:id="334"/>
      <w:bookmarkEnd w:id="335"/>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5pt;height:149pt" o:ole="">
            <v:imagedata r:id="rId26" o:title=""/>
          </v:shape>
          <o:OLEObject Type="Embed" ProgID="Visio.Drawing.15" ShapeID="_x0000_i1032" DrawAspect="Content" ObjectID="_1707762570"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4"/>
      </w:pPr>
      <w:bookmarkStart w:id="336" w:name="_Toc89426560"/>
      <w:bookmarkStart w:id="337" w:name="_Toc94020345"/>
      <w:bookmarkStart w:id="338" w:name="_Toc97034875"/>
      <w:bookmarkStart w:id="339" w:name="_Toc97037752"/>
      <w:r>
        <w:t>4.2.2.8</w:t>
      </w:r>
      <w:r>
        <w:tab/>
        <w:t>Nadrf_DataManagement_RetrievalNotify service operation</w:t>
      </w:r>
      <w:bookmarkEnd w:id="336"/>
      <w:bookmarkEnd w:id="337"/>
      <w:bookmarkEnd w:id="338"/>
      <w:bookmarkEnd w:id="339"/>
    </w:p>
    <w:p w14:paraId="5E0AE215" w14:textId="77777777" w:rsidR="00B4072B" w:rsidRDefault="00B4072B" w:rsidP="00B4072B">
      <w:pPr>
        <w:pStyle w:val="5"/>
      </w:pPr>
      <w:bookmarkStart w:id="340" w:name="_Toc89426561"/>
      <w:bookmarkStart w:id="341" w:name="_Toc94020346"/>
      <w:bookmarkStart w:id="342" w:name="_Toc97034876"/>
      <w:bookmarkStart w:id="343" w:name="_Toc97037753"/>
      <w:r>
        <w:t>4.2.2.8.1</w:t>
      </w:r>
      <w:r>
        <w:tab/>
        <w:t>General</w:t>
      </w:r>
      <w:bookmarkEnd w:id="340"/>
      <w:bookmarkEnd w:id="341"/>
      <w:bookmarkEnd w:id="342"/>
      <w:bookmarkEnd w:id="343"/>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344" w:name="_Toc89426562"/>
      <w:bookmarkStart w:id="345" w:name="_Toc94020347"/>
      <w:bookmarkStart w:id="346" w:name="_Toc97034877"/>
      <w:bookmarkStart w:id="347" w:name="_Toc97037754"/>
      <w:r>
        <w:lastRenderedPageBreak/>
        <w:t>4.2.2.8.2</w:t>
      </w:r>
      <w:r>
        <w:tab/>
        <w:t>Notification about subscribed data or analytics</w:t>
      </w:r>
      <w:bookmarkEnd w:id="344"/>
      <w:bookmarkEnd w:id="345"/>
      <w:bookmarkEnd w:id="346"/>
      <w:bookmarkEnd w:id="3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5pt;height:149pt" o:ole="">
            <v:imagedata r:id="rId28" o:title=""/>
          </v:shape>
          <o:OLEObject Type="Embed" ProgID="Visio.Drawing.15" ShapeID="_x0000_i1033" DrawAspect="Content" ObjectID="_1707762571" r:id="rId29"/>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3DFBA1FC" w14:textId="77777777" w:rsidR="00B4072B" w:rsidRPr="005B4E02" w:rsidRDefault="00B4072B" w:rsidP="00B4072B">
      <w:pPr>
        <w:pStyle w:val="B2"/>
      </w:pPr>
      <w:r>
        <w:t>-</w:t>
      </w:r>
      <w:r>
        <w:tab/>
        <w:t>monitoring report events that occurred in the "udmEventNotifs" attribute.</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4"/>
      </w:pPr>
      <w:bookmarkStart w:id="348" w:name="_Toc89426563"/>
      <w:bookmarkStart w:id="349" w:name="_Toc94020348"/>
      <w:bookmarkStart w:id="350" w:name="_Toc97034878"/>
      <w:bookmarkStart w:id="351" w:name="_Toc97037755"/>
      <w:r>
        <w:t>4.2.2.9</w:t>
      </w:r>
      <w:r>
        <w:tab/>
        <w:t>Nadrf_DataManagement_Delete service operation</w:t>
      </w:r>
      <w:bookmarkEnd w:id="348"/>
      <w:bookmarkEnd w:id="349"/>
      <w:bookmarkEnd w:id="350"/>
      <w:bookmarkEnd w:id="351"/>
    </w:p>
    <w:p w14:paraId="458C1489" w14:textId="77777777" w:rsidR="00000773" w:rsidRDefault="00000773" w:rsidP="00000773">
      <w:pPr>
        <w:pStyle w:val="5"/>
      </w:pPr>
      <w:bookmarkStart w:id="352" w:name="_Toc89426564"/>
      <w:bookmarkStart w:id="353" w:name="_Toc94020349"/>
      <w:bookmarkStart w:id="354" w:name="_Toc97034879"/>
      <w:bookmarkStart w:id="355" w:name="_Toc97037756"/>
      <w:r>
        <w:t>4.2.2.9.1</w:t>
      </w:r>
      <w:r>
        <w:tab/>
        <w:t>General</w:t>
      </w:r>
      <w:bookmarkEnd w:id="352"/>
      <w:bookmarkEnd w:id="353"/>
      <w:bookmarkEnd w:id="354"/>
      <w:bookmarkEnd w:id="355"/>
    </w:p>
    <w:p w14:paraId="29FCA469" w14:textId="77777777" w:rsidR="00000773" w:rsidRPr="00C479EA" w:rsidRDefault="00000773" w:rsidP="00000773">
      <w:bookmarkStart w:id="356" w:name="_Hlk83722130"/>
      <w:r>
        <w:t>The Nadrf_DataManagement_Delete service operation is used by an NF service consumer to delete stored data or analytics.</w:t>
      </w:r>
      <w:bookmarkEnd w:id="356"/>
    </w:p>
    <w:p w14:paraId="5C3C2569" w14:textId="77777777" w:rsidR="00000773" w:rsidRDefault="00000773" w:rsidP="00000773">
      <w:pPr>
        <w:pStyle w:val="5"/>
      </w:pPr>
      <w:bookmarkStart w:id="357" w:name="_Toc89426565"/>
      <w:bookmarkStart w:id="358" w:name="_Toc94020350"/>
      <w:bookmarkStart w:id="359" w:name="_Toc97034880"/>
      <w:bookmarkStart w:id="360" w:name="_Toc97037757"/>
      <w:r>
        <w:t>4.2.2.9.2</w:t>
      </w:r>
      <w:r>
        <w:tab/>
        <w:t>Requesting removal of stored data or analytics</w:t>
      </w:r>
      <w:bookmarkEnd w:id="357"/>
      <w:bookmarkEnd w:id="358"/>
      <w:bookmarkEnd w:id="359"/>
      <w:bookmarkEnd w:id="360"/>
    </w:p>
    <w:bookmarkEnd w:id="256"/>
    <w:bookmarkEnd w:id="257"/>
    <w:bookmarkEnd w:id="258"/>
    <w:bookmarkEnd w:id="259"/>
    <w:bookmarkEnd w:id="260"/>
    <w:p w14:paraId="0A74221C" w14:textId="77777777" w:rsidR="00000773" w:rsidRDefault="00000773" w:rsidP="00000773">
      <w:r>
        <w:t xml:space="preserve">Figure 4.2.2.9.2-1 shows a scenario </w:t>
      </w:r>
      <w:bookmarkStart w:id="361" w:name="_Hlk83722186"/>
      <w:r>
        <w:t>where the NF service consumer sends a request to the ADRF to</w:t>
      </w:r>
      <w:bookmarkEnd w:id="361"/>
      <w:r>
        <w:t xml:space="preserve"> delete stored data or analytics.</w:t>
      </w:r>
    </w:p>
    <w:bookmarkStart w:id="362" w:name="_Hlk83638051"/>
    <w:p w14:paraId="244D5468" w14:textId="77777777" w:rsidR="00000773" w:rsidRDefault="00000773" w:rsidP="00000773">
      <w:pPr>
        <w:pStyle w:val="TH"/>
        <w:rPr>
          <w:lang w:eastAsia="zh-CN"/>
        </w:rPr>
      </w:pPr>
      <w:r>
        <w:object w:dxaOrig="10120" w:dyaOrig="3310" w14:anchorId="58E5023F">
          <v:shape id="_x0000_i1034" type="#_x0000_t75" style="width:455.15pt;height:149pt" o:ole="">
            <v:imagedata r:id="rId30" o:title=""/>
          </v:shape>
          <o:OLEObject Type="Embed" ProgID="Visio.Drawing.15" ShapeID="_x0000_i1034" DrawAspect="Content" ObjectID="_1707762572" r:id="rId31"/>
        </w:object>
      </w:r>
      <w:bookmarkEnd w:id="362"/>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363" w:name="_Hlk83722371"/>
      <w:r w:rsidRPr="009F01D1">
        <w:t>representing an "Individual ADRF Data Store Record" resource, as shown in figure 4.2.2.9.2-1, step 1,</w:t>
      </w:r>
      <w:bookmarkEnd w:id="363"/>
      <w:r w:rsidRPr="009F01D1">
        <w:t xml:space="preserve"> where "{storeTransId}"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5"/>
      </w:pPr>
      <w:bookmarkStart w:id="364" w:name="_Toc97034881"/>
      <w:bookmarkStart w:id="365" w:name="_Toc97037758"/>
      <w:bookmarkEnd w:id="261"/>
      <w:bookmarkEnd w:id="262"/>
      <w:bookmarkEnd w:id="263"/>
      <w:bookmarkEnd w:id="264"/>
      <w:bookmarkEnd w:id="265"/>
      <w:bookmarkEnd w:id="266"/>
      <w:bookmarkEnd w:id="267"/>
      <w:r w:rsidRPr="009451CF">
        <w:t>4.2.2.9.3</w:t>
      </w:r>
      <w:r w:rsidRPr="009451CF">
        <w:tab/>
        <w:t>Requesting removal of stored data or analytics using data or analytics specification</w:t>
      </w:r>
      <w:bookmarkEnd w:id="364"/>
      <w:bookmarkEnd w:id="36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15pt;height:150.25pt" o:ole="">
            <v:imagedata r:id="rId32" o:title=""/>
          </v:shape>
          <o:OLEObject Type="Embed" ProgID="Visio.Drawing.15" ShapeID="_x0000_i1035" DrawAspect="Content" ObjectID="_1707762573" r:id="rId33"/>
        </w:object>
      </w:r>
    </w:p>
    <w:p w14:paraId="1AC31AD0" w14:textId="356C7A6A" w:rsidR="009451CF" w:rsidRPr="009451CF" w:rsidRDefault="009451CF" w:rsidP="009451CF">
      <w:pPr>
        <w:pStyle w:val="TF"/>
      </w:pPr>
      <w:r w:rsidRPr="009451CF">
        <w:t>Figure 4.2.2.9.3-1: NF service consumer requesting to remove stored data or analytics</w:t>
      </w:r>
    </w:p>
    <w:p w14:paraId="49E8554F" w14:textId="39A5E7DA"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w:t>
      </w:r>
      <w:r w:rsidRPr="009451CF">
        <w:rPr>
          <w:noProof/>
        </w:rPr>
        <w:lastRenderedPageBreak/>
        <w:t xml:space="preserve">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77777777" w:rsidR="009451CF" w:rsidRDefault="009451CF" w:rsidP="009451CF">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77777777" w:rsidR="009451CF" w:rsidRDefault="009451CF" w:rsidP="009451CF">
      <w:pPr>
        <w:pStyle w:val="EditorsNote"/>
      </w:pPr>
      <w:r w:rsidRPr="00A44CCA">
        <w:t>Editor's Note: When the consumer requests to remove the stored data or analytics using data or analytics specification, how to ensure the data or analytics can be accurately filtered and removed is FFS.</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366" w:name="_Toc510696597"/>
      <w:bookmarkStart w:id="367" w:name="_Toc35971389"/>
      <w:bookmarkStart w:id="368" w:name="_Toc36812120"/>
      <w:bookmarkStart w:id="369" w:name="_Toc72766434"/>
      <w:bookmarkStart w:id="370" w:name="_Toc72767001"/>
      <w:bookmarkStart w:id="371" w:name="_Toc73042453"/>
      <w:bookmarkStart w:id="372" w:name="_Toc81242797"/>
      <w:bookmarkStart w:id="373" w:name="_Toc89426566"/>
      <w:bookmarkStart w:id="374" w:name="_Toc94020351"/>
      <w:bookmarkStart w:id="375" w:name="_Toc97034882"/>
      <w:bookmarkStart w:id="376" w:name="_Toc97037759"/>
      <w:r>
        <w:t>5</w:t>
      </w:r>
      <w:r>
        <w:tab/>
        <w:t>API Definitions</w:t>
      </w:r>
      <w:bookmarkEnd w:id="366"/>
      <w:bookmarkEnd w:id="367"/>
      <w:bookmarkEnd w:id="368"/>
      <w:bookmarkEnd w:id="369"/>
      <w:bookmarkEnd w:id="370"/>
      <w:bookmarkEnd w:id="371"/>
      <w:bookmarkEnd w:id="372"/>
      <w:bookmarkEnd w:id="373"/>
      <w:bookmarkEnd w:id="374"/>
      <w:bookmarkEnd w:id="375"/>
      <w:bookmarkEnd w:id="376"/>
    </w:p>
    <w:p w14:paraId="5D00C876" w14:textId="77777777" w:rsidR="00876C3C" w:rsidRDefault="00A10542">
      <w:pPr>
        <w:pStyle w:val="2"/>
      </w:pPr>
      <w:bookmarkStart w:id="377" w:name="_Toc72766435"/>
      <w:bookmarkStart w:id="378" w:name="_Toc72767002"/>
      <w:bookmarkStart w:id="379" w:name="_Toc73042454"/>
      <w:bookmarkStart w:id="380" w:name="_Toc81242798"/>
      <w:bookmarkStart w:id="381" w:name="_Toc89426567"/>
      <w:bookmarkStart w:id="382" w:name="_Toc94020352"/>
      <w:bookmarkStart w:id="383" w:name="_Toc97034883"/>
      <w:bookmarkStart w:id="384" w:name="_Toc97037760"/>
      <w:bookmarkStart w:id="385" w:name="_Toc510696649"/>
      <w:bookmarkStart w:id="386" w:name="_Hlk530142087"/>
      <w:r>
        <w:t>5.1</w:t>
      </w:r>
      <w:r>
        <w:tab/>
        <w:t>Nadrf_DataManagement Service API</w:t>
      </w:r>
      <w:bookmarkEnd w:id="377"/>
      <w:bookmarkEnd w:id="378"/>
      <w:bookmarkEnd w:id="379"/>
      <w:bookmarkEnd w:id="380"/>
      <w:bookmarkEnd w:id="381"/>
      <w:bookmarkEnd w:id="382"/>
      <w:bookmarkEnd w:id="383"/>
      <w:bookmarkEnd w:id="384"/>
    </w:p>
    <w:p w14:paraId="4EBD010A" w14:textId="77777777" w:rsidR="00876C3C" w:rsidRDefault="00A10542">
      <w:pPr>
        <w:pStyle w:val="3"/>
      </w:pPr>
      <w:bookmarkStart w:id="387" w:name="_Toc72766436"/>
      <w:bookmarkStart w:id="388" w:name="_Toc72767003"/>
      <w:bookmarkStart w:id="389" w:name="_Toc73042455"/>
      <w:bookmarkStart w:id="390" w:name="_Toc81242799"/>
      <w:bookmarkStart w:id="391" w:name="_Toc89426568"/>
      <w:bookmarkStart w:id="392" w:name="_Toc94020353"/>
      <w:bookmarkStart w:id="393" w:name="_Toc97034884"/>
      <w:bookmarkStart w:id="394" w:name="_Toc97037761"/>
      <w:r>
        <w:t>5.1.1</w:t>
      </w:r>
      <w:r>
        <w:tab/>
        <w:t>Introduction</w:t>
      </w:r>
      <w:bookmarkEnd w:id="387"/>
      <w:bookmarkEnd w:id="388"/>
      <w:bookmarkEnd w:id="389"/>
      <w:bookmarkEnd w:id="390"/>
      <w:bookmarkEnd w:id="391"/>
      <w:bookmarkEnd w:id="392"/>
      <w:bookmarkEnd w:id="393"/>
      <w:bookmarkEnd w:id="394"/>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395" w:name="_Toc72766437"/>
      <w:bookmarkStart w:id="396" w:name="_Toc72767004"/>
      <w:bookmarkStart w:id="397" w:name="_Toc73042456"/>
      <w:bookmarkStart w:id="398" w:name="_Toc81242800"/>
      <w:bookmarkStart w:id="399" w:name="_Toc89426569"/>
      <w:bookmarkStart w:id="400" w:name="_Toc94020354"/>
      <w:bookmarkStart w:id="401" w:name="_Toc97034885"/>
      <w:bookmarkStart w:id="402" w:name="_Toc97037762"/>
      <w:r>
        <w:t>5.1.2</w:t>
      </w:r>
      <w:r>
        <w:tab/>
        <w:t>Usage of HTTP</w:t>
      </w:r>
      <w:bookmarkEnd w:id="395"/>
      <w:bookmarkEnd w:id="396"/>
      <w:bookmarkEnd w:id="397"/>
      <w:bookmarkEnd w:id="398"/>
      <w:bookmarkEnd w:id="399"/>
      <w:bookmarkEnd w:id="400"/>
      <w:bookmarkEnd w:id="401"/>
      <w:bookmarkEnd w:id="402"/>
    </w:p>
    <w:p w14:paraId="45A222EE" w14:textId="77777777" w:rsidR="00876C3C" w:rsidRDefault="00A10542">
      <w:pPr>
        <w:pStyle w:val="4"/>
      </w:pPr>
      <w:bookmarkStart w:id="403" w:name="_Toc72766438"/>
      <w:bookmarkStart w:id="404" w:name="_Toc72767005"/>
      <w:bookmarkStart w:id="405" w:name="_Toc73042457"/>
      <w:bookmarkStart w:id="406" w:name="_Toc81242801"/>
      <w:bookmarkStart w:id="407" w:name="_Toc89426570"/>
      <w:bookmarkStart w:id="408" w:name="_Toc94020355"/>
      <w:bookmarkStart w:id="409" w:name="_Toc97034886"/>
      <w:bookmarkStart w:id="410" w:name="_Toc97037763"/>
      <w:r>
        <w:t>5.1.2.1</w:t>
      </w:r>
      <w:r>
        <w:tab/>
        <w:t>General</w:t>
      </w:r>
      <w:bookmarkEnd w:id="403"/>
      <w:bookmarkEnd w:id="404"/>
      <w:bookmarkEnd w:id="405"/>
      <w:bookmarkEnd w:id="406"/>
      <w:bookmarkEnd w:id="407"/>
      <w:bookmarkEnd w:id="408"/>
      <w:bookmarkEnd w:id="409"/>
      <w:bookmarkEnd w:id="410"/>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411" w:name="_Toc72766439"/>
      <w:bookmarkStart w:id="412" w:name="_Toc72767006"/>
      <w:bookmarkStart w:id="413" w:name="_Toc73042458"/>
      <w:bookmarkStart w:id="414" w:name="_Toc81242802"/>
      <w:bookmarkStart w:id="415" w:name="_Toc89426571"/>
      <w:bookmarkStart w:id="416" w:name="_Toc94020356"/>
      <w:bookmarkStart w:id="417" w:name="_Toc97034887"/>
      <w:bookmarkStart w:id="418" w:name="_Toc97037764"/>
      <w:r>
        <w:lastRenderedPageBreak/>
        <w:t>5.1.2.2</w:t>
      </w:r>
      <w:r>
        <w:tab/>
        <w:t>HTTP standard headers</w:t>
      </w:r>
      <w:bookmarkEnd w:id="411"/>
      <w:bookmarkEnd w:id="412"/>
      <w:bookmarkEnd w:id="413"/>
      <w:bookmarkEnd w:id="414"/>
      <w:bookmarkEnd w:id="415"/>
      <w:bookmarkEnd w:id="416"/>
      <w:bookmarkEnd w:id="417"/>
      <w:bookmarkEnd w:id="418"/>
    </w:p>
    <w:p w14:paraId="5FEA0734" w14:textId="77777777" w:rsidR="00876C3C" w:rsidRDefault="00A10542">
      <w:pPr>
        <w:pStyle w:val="5"/>
        <w:rPr>
          <w:lang w:eastAsia="zh-CN"/>
        </w:rPr>
      </w:pPr>
      <w:bookmarkStart w:id="419" w:name="_Toc72766440"/>
      <w:bookmarkStart w:id="420" w:name="_Toc72767007"/>
      <w:bookmarkStart w:id="421" w:name="_Toc73042459"/>
      <w:bookmarkStart w:id="422" w:name="_Toc81242803"/>
      <w:bookmarkStart w:id="423" w:name="_Toc89426572"/>
      <w:bookmarkStart w:id="424" w:name="_Toc94020357"/>
      <w:bookmarkStart w:id="425" w:name="_Toc97034888"/>
      <w:bookmarkStart w:id="426" w:name="_Toc97037765"/>
      <w:r>
        <w:t>5.1.2.2.1</w:t>
      </w:r>
      <w:r>
        <w:rPr>
          <w:rFonts w:hint="eastAsia"/>
          <w:lang w:eastAsia="zh-CN"/>
        </w:rPr>
        <w:tab/>
      </w:r>
      <w:r>
        <w:rPr>
          <w:lang w:eastAsia="zh-CN"/>
        </w:rPr>
        <w:t>General</w:t>
      </w:r>
      <w:bookmarkEnd w:id="419"/>
      <w:bookmarkEnd w:id="420"/>
      <w:bookmarkEnd w:id="421"/>
      <w:bookmarkEnd w:id="422"/>
      <w:bookmarkEnd w:id="423"/>
      <w:bookmarkEnd w:id="424"/>
      <w:bookmarkEnd w:id="425"/>
      <w:bookmarkEnd w:id="426"/>
    </w:p>
    <w:p w14:paraId="30234862" w14:textId="77777777" w:rsidR="00876C3C" w:rsidRDefault="00A10542">
      <w:pPr>
        <w:rPr>
          <w:noProof/>
        </w:rPr>
      </w:pPr>
      <w:r>
        <w:rPr>
          <w:noProof/>
        </w:rPr>
        <w:t>See clause 5.1.2 of 3GPP TS 29.500 [4] for the usage of HTTP standard headers.</w:t>
      </w:r>
    </w:p>
    <w:p w14:paraId="17B52BBB" w14:textId="77777777" w:rsidR="00876C3C" w:rsidRDefault="00A10542">
      <w:pPr>
        <w:pStyle w:val="5"/>
      </w:pPr>
      <w:bookmarkStart w:id="427" w:name="_Toc72766441"/>
      <w:bookmarkStart w:id="428" w:name="_Toc72767008"/>
      <w:bookmarkStart w:id="429" w:name="_Toc73042460"/>
      <w:bookmarkStart w:id="430" w:name="_Toc81242804"/>
      <w:bookmarkStart w:id="431" w:name="_Toc89426573"/>
      <w:bookmarkStart w:id="432" w:name="_Toc94020358"/>
      <w:bookmarkStart w:id="433" w:name="_Toc97034889"/>
      <w:bookmarkStart w:id="434" w:name="_Toc97037766"/>
      <w:r>
        <w:t>5.1.2.2.2</w:t>
      </w:r>
      <w:r>
        <w:tab/>
        <w:t>Content type</w:t>
      </w:r>
      <w:bookmarkEnd w:id="427"/>
      <w:bookmarkEnd w:id="428"/>
      <w:bookmarkEnd w:id="429"/>
      <w:bookmarkEnd w:id="430"/>
      <w:bookmarkEnd w:id="431"/>
      <w:bookmarkEnd w:id="432"/>
      <w:bookmarkEnd w:id="433"/>
      <w:bookmarkEnd w:id="434"/>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435" w:name="_Toc72766442"/>
      <w:bookmarkStart w:id="436" w:name="_Toc72767009"/>
      <w:bookmarkStart w:id="437" w:name="_Toc73042461"/>
      <w:bookmarkStart w:id="438" w:name="_Toc81242805"/>
      <w:bookmarkStart w:id="439" w:name="_Toc89426574"/>
      <w:bookmarkStart w:id="440" w:name="_Toc94020359"/>
      <w:bookmarkStart w:id="441" w:name="_Toc97034890"/>
      <w:bookmarkStart w:id="442" w:name="_Toc97037767"/>
      <w:r>
        <w:t>5.1.2.3</w:t>
      </w:r>
      <w:r>
        <w:tab/>
        <w:t>HTTP custom headers</w:t>
      </w:r>
      <w:bookmarkEnd w:id="435"/>
      <w:bookmarkEnd w:id="436"/>
      <w:bookmarkEnd w:id="437"/>
      <w:bookmarkEnd w:id="438"/>
      <w:bookmarkEnd w:id="439"/>
      <w:bookmarkEnd w:id="440"/>
      <w:bookmarkEnd w:id="441"/>
      <w:bookmarkEnd w:id="442"/>
    </w:p>
    <w:p w14:paraId="7035E851" w14:textId="77777777"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
      </w:pPr>
      <w:bookmarkStart w:id="443" w:name="_Toc72766443"/>
      <w:bookmarkStart w:id="444" w:name="_Toc72767010"/>
      <w:bookmarkStart w:id="445" w:name="_Toc73042462"/>
      <w:bookmarkStart w:id="446" w:name="_Toc81242806"/>
      <w:bookmarkStart w:id="447" w:name="_Toc89426575"/>
      <w:bookmarkStart w:id="448" w:name="_Toc94020360"/>
      <w:bookmarkStart w:id="449" w:name="_Toc97034891"/>
      <w:bookmarkStart w:id="450" w:name="_Toc97037768"/>
      <w:r>
        <w:t>5.1.3</w:t>
      </w:r>
      <w:r>
        <w:tab/>
        <w:t>Resources</w:t>
      </w:r>
      <w:bookmarkEnd w:id="443"/>
      <w:bookmarkEnd w:id="444"/>
      <w:bookmarkEnd w:id="445"/>
      <w:bookmarkEnd w:id="446"/>
      <w:bookmarkEnd w:id="447"/>
      <w:bookmarkEnd w:id="448"/>
      <w:bookmarkEnd w:id="449"/>
      <w:bookmarkEnd w:id="450"/>
    </w:p>
    <w:p w14:paraId="49964D94" w14:textId="77777777" w:rsidR="00876C3C" w:rsidRDefault="00A10542">
      <w:pPr>
        <w:pStyle w:val="4"/>
      </w:pPr>
      <w:bookmarkStart w:id="451" w:name="_Toc72766444"/>
      <w:bookmarkStart w:id="452" w:name="_Toc72767011"/>
      <w:bookmarkStart w:id="453" w:name="_Toc73042463"/>
      <w:bookmarkStart w:id="454" w:name="_Toc81242807"/>
      <w:bookmarkStart w:id="455" w:name="_Toc89426576"/>
      <w:bookmarkStart w:id="456" w:name="_Toc94020361"/>
      <w:bookmarkStart w:id="457" w:name="_Toc97034892"/>
      <w:bookmarkStart w:id="458" w:name="_Toc97037769"/>
      <w:r>
        <w:t>5.1.3.1</w:t>
      </w:r>
      <w:r>
        <w:tab/>
        <w:t>Overview</w:t>
      </w:r>
      <w:bookmarkEnd w:id="451"/>
      <w:bookmarkEnd w:id="452"/>
      <w:bookmarkEnd w:id="453"/>
      <w:bookmarkEnd w:id="454"/>
      <w:bookmarkEnd w:id="455"/>
      <w:bookmarkEnd w:id="456"/>
      <w:bookmarkEnd w:id="457"/>
      <w:bookmarkEnd w:id="458"/>
    </w:p>
    <w:p w14:paraId="262AF8F7" w14:textId="77777777" w:rsidR="00876C3C" w:rsidRDefault="00BD127F">
      <w:pPr>
        <w:pStyle w:val="TH"/>
        <w:rPr>
          <w:lang w:val="en-US"/>
        </w:rPr>
      </w:pPr>
      <w:r>
        <w:object w:dxaOrig="7611" w:dyaOrig="3211" w14:anchorId="649415CF">
          <v:shape id="_x0000_i1036" type="#_x0000_t75" style="width:380.05pt;height:157.75pt" o:ole="">
            <v:imagedata r:id="rId34" o:title="" cropbottom="7081f" cropright="4734f"/>
          </v:shape>
          <o:OLEObject Type="Embed" ProgID="Visio.Drawing.15" ShapeID="_x0000_i1036" DrawAspect="Content" ObjectID="_1707762574" r:id="rId35"/>
        </w:object>
      </w:r>
    </w:p>
    <w:p w14:paraId="599DD92C" w14:textId="77777777" w:rsidR="00876C3C" w:rsidRDefault="00A10542">
      <w:pPr>
        <w:pStyle w:val="TF"/>
      </w:pPr>
      <w:r>
        <w:t>Figure 5.1.3.1-1: Resource URI structure of the Nadrf_DataManagement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pPr>
        <w:pStyle w:val="Guidance"/>
      </w:pPr>
    </w:p>
    <w:p w14:paraId="77CE226F" w14:textId="77777777" w:rsidR="00876C3C" w:rsidRDefault="00A10542">
      <w:pPr>
        <w:pStyle w:val="4"/>
      </w:pPr>
      <w:bookmarkStart w:id="459" w:name="_Toc72766445"/>
      <w:bookmarkStart w:id="460" w:name="_Toc72767012"/>
      <w:bookmarkStart w:id="461" w:name="_Toc73042464"/>
      <w:bookmarkStart w:id="462" w:name="_Toc81242808"/>
      <w:bookmarkStart w:id="463" w:name="_Toc89426577"/>
      <w:bookmarkStart w:id="464" w:name="_Toc94020362"/>
      <w:bookmarkStart w:id="465" w:name="_Toc97034893"/>
      <w:bookmarkStart w:id="466" w:name="_Toc97037770"/>
      <w:r>
        <w:lastRenderedPageBreak/>
        <w:t>5.1.3.2</w:t>
      </w:r>
      <w:r>
        <w:tab/>
        <w:t>Resource:</w:t>
      </w:r>
      <w:r w:rsidR="00BD4B03" w:rsidRPr="00BD4B03">
        <w:t xml:space="preserve"> </w:t>
      </w:r>
      <w:r w:rsidR="00BD4B03">
        <w:t>ADRF Data Store Records</w:t>
      </w:r>
      <w:bookmarkEnd w:id="459"/>
      <w:bookmarkEnd w:id="460"/>
      <w:bookmarkEnd w:id="461"/>
      <w:bookmarkEnd w:id="462"/>
      <w:bookmarkEnd w:id="463"/>
      <w:bookmarkEnd w:id="464"/>
      <w:bookmarkEnd w:id="465"/>
      <w:bookmarkEnd w:id="466"/>
    </w:p>
    <w:p w14:paraId="3A0C05BE" w14:textId="77777777" w:rsidR="00876C3C" w:rsidRDefault="00A10542">
      <w:pPr>
        <w:pStyle w:val="5"/>
      </w:pPr>
      <w:bookmarkStart w:id="467" w:name="_Toc72766446"/>
      <w:bookmarkStart w:id="468" w:name="_Toc72767013"/>
      <w:bookmarkStart w:id="469" w:name="_Toc73042465"/>
      <w:bookmarkStart w:id="470" w:name="_Toc81242809"/>
      <w:bookmarkStart w:id="471" w:name="_Toc89426578"/>
      <w:bookmarkStart w:id="472" w:name="_Toc94020363"/>
      <w:bookmarkStart w:id="473" w:name="_Toc97034894"/>
      <w:bookmarkStart w:id="474" w:name="_Toc97037771"/>
      <w:r>
        <w:t>5.1.3.2.1</w:t>
      </w:r>
      <w:r>
        <w:tab/>
        <w:t>Description</w:t>
      </w:r>
      <w:bookmarkEnd w:id="467"/>
      <w:bookmarkEnd w:id="468"/>
      <w:bookmarkEnd w:id="469"/>
      <w:bookmarkEnd w:id="470"/>
      <w:bookmarkEnd w:id="471"/>
      <w:bookmarkEnd w:id="472"/>
      <w:bookmarkEnd w:id="473"/>
      <w:bookmarkEnd w:id="474"/>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4"/>
      </w:pPr>
      <w:bookmarkStart w:id="475" w:name="_Toc72766447"/>
      <w:bookmarkStart w:id="476" w:name="_Toc72767014"/>
      <w:bookmarkStart w:id="477" w:name="_Toc73042466"/>
      <w:bookmarkStart w:id="478" w:name="_Toc81242810"/>
      <w:bookmarkStart w:id="479" w:name="_Toc89426579"/>
      <w:bookmarkStart w:id="480" w:name="_Toc94020364"/>
      <w:bookmarkStart w:id="481" w:name="_Toc97034895"/>
      <w:bookmarkStart w:id="482" w:name="_Toc97037772"/>
      <w:r>
        <w:t>5.1.3.2.2</w:t>
      </w:r>
      <w:r>
        <w:tab/>
        <w:t>Resource Definition</w:t>
      </w:r>
      <w:bookmarkEnd w:id="475"/>
      <w:bookmarkEnd w:id="476"/>
      <w:bookmarkEnd w:id="477"/>
      <w:bookmarkEnd w:id="478"/>
      <w:bookmarkEnd w:id="479"/>
      <w:bookmarkEnd w:id="480"/>
      <w:bookmarkEnd w:id="481"/>
      <w:bookmarkEnd w:id="482"/>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5"/>
      </w:pPr>
      <w:bookmarkStart w:id="483" w:name="_Toc72766448"/>
      <w:bookmarkStart w:id="484" w:name="_Toc72767015"/>
      <w:bookmarkStart w:id="485" w:name="_Toc73042467"/>
      <w:bookmarkStart w:id="486" w:name="_Toc81242811"/>
      <w:bookmarkStart w:id="487" w:name="_Toc89426580"/>
      <w:bookmarkStart w:id="488" w:name="_Toc94020365"/>
      <w:bookmarkStart w:id="489" w:name="_Toc97034896"/>
      <w:bookmarkStart w:id="490" w:name="_Toc97037773"/>
      <w:r>
        <w:t>5.1.3.2.3</w:t>
      </w:r>
      <w:r>
        <w:tab/>
        <w:t>Resource Standard Methods</w:t>
      </w:r>
      <w:bookmarkEnd w:id="483"/>
      <w:bookmarkEnd w:id="484"/>
      <w:bookmarkEnd w:id="485"/>
      <w:bookmarkEnd w:id="486"/>
      <w:bookmarkEnd w:id="487"/>
      <w:bookmarkEnd w:id="488"/>
      <w:bookmarkEnd w:id="489"/>
      <w:bookmarkEnd w:id="490"/>
    </w:p>
    <w:p w14:paraId="5BB70F30" w14:textId="77777777" w:rsidR="00876C3C" w:rsidRDefault="00A10542">
      <w:pPr>
        <w:pStyle w:val="6"/>
      </w:pPr>
      <w:bookmarkStart w:id="491" w:name="_Toc72766449"/>
      <w:bookmarkStart w:id="492" w:name="_Toc72767016"/>
      <w:bookmarkStart w:id="493" w:name="_Toc73042468"/>
      <w:bookmarkStart w:id="494" w:name="_Toc81242812"/>
      <w:bookmarkStart w:id="495" w:name="_Toc89426581"/>
      <w:bookmarkStart w:id="496" w:name="_Toc94020366"/>
      <w:bookmarkStart w:id="497" w:name="_Toc97034897"/>
      <w:bookmarkStart w:id="498" w:name="_Toc97037774"/>
      <w:r>
        <w:t>5.1.3.2.3.1</w:t>
      </w:r>
      <w:r>
        <w:tab/>
      </w:r>
      <w:r w:rsidR="00144871">
        <w:t>POST</w:t>
      </w:r>
      <w:bookmarkEnd w:id="491"/>
      <w:bookmarkEnd w:id="492"/>
      <w:bookmarkEnd w:id="493"/>
      <w:bookmarkEnd w:id="494"/>
      <w:bookmarkEnd w:id="495"/>
      <w:bookmarkEnd w:id="496"/>
      <w:bookmarkEnd w:id="497"/>
      <w:bookmarkEnd w:id="498"/>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499" w:name="_Toc72766450"/>
      <w:bookmarkStart w:id="500" w:name="_Toc72767017"/>
      <w:bookmarkStart w:id="501" w:name="_Toc73042469"/>
      <w:bookmarkStart w:id="502" w:name="_Toc81242813"/>
      <w:bookmarkStart w:id="503" w:name="_Toc89426582"/>
      <w:bookmarkStart w:id="504" w:name="_Toc94020367"/>
      <w:bookmarkStart w:id="505" w:name="_Toc97034898"/>
      <w:bookmarkStart w:id="506" w:name="_Toc97037775"/>
      <w:r>
        <w:lastRenderedPageBreak/>
        <w:t>5.1.3.2.3.2</w:t>
      </w:r>
      <w:r>
        <w:tab/>
      </w:r>
      <w:r w:rsidR="001461F3">
        <w:t>GET</w:t>
      </w:r>
      <w:bookmarkEnd w:id="499"/>
      <w:bookmarkEnd w:id="500"/>
      <w:bookmarkEnd w:id="501"/>
      <w:bookmarkEnd w:id="502"/>
      <w:bookmarkEnd w:id="503"/>
      <w:bookmarkEnd w:id="504"/>
      <w:bookmarkEnd w:id="505"/>
      <w:bookmarkEnd w:id="506"/>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5"/>
      </w:pPr>
      <w:bookmarkStart w:id="507" w:name="_Toc72766451"/>
      <w:bookmarkStart w:id="508" w:name="_Toc72767018"/>
      <w:bookmarkStart w:id="509" w:name="_Toc73042470"/>
      <w:bookmarkStart w:id="510" w:name="_Toc81242814"/>
      <w:bookmarkStart w:id="511" w:name="_Toc89426583"/>
      <w:bookmarkStart w:id="512" w:name="_Toc94020368"/>
      <w:bookmarkStart w:id="513" w:name="_Toc97034899"/>
      <w:bookmarkStart w:id="514" w:name="_Toc97037776"/>
      <w:r>
        <w:t>5.1.3.2.4</w:t>
      </w:r>
      <w:r>
        <w:tab/>
        <w:t>Resource Custom Operations</w:t>
      </w:r>
      <w:bookmarkEnd w:id="507"/>
      <w:bookmarkEnd w:id="508"/>
      <w:bookmarkEnd w:id="509"/>
      <w:bookmarkEnd w:id="510"/>
      <w:bookmarkEnd w:id="511"/>
      <w:bookmarkEnd w:id="512"/>
      <w:bookmarkEnd w:id="513"/>
      <w:bookmarkEnd w:id="514"/>
    </w:p>
    <w:p w14:paraId="5D4CA620" w14:textId="77777777" w:rsidR="00876C3C" w:rsidRDefault="00A10542">
      <w:pPr>
        <w:pStyle w:val="4"/>
      </w:pPr>
      <w:bookmarkStart w:id="515" w:name="_Toc72766457"/>
      <w:bookmarkStart w:id="516" w:name="_Toc72767024"/>
      <w:bookmarkStart w:id="517" w:name="_Toc73042476"/>
      <w:bookmarkStart w:id="518" w:name="_Toc81242820"/>
      <w:bookmarkStart w:id="519" w:name="_Toc89426584"/>
      <w:bookmarkStart w:id="520" w:name="_Toc94020369"/>
      <w:bookmarkStart w:id="521" w:name="_Toc97034900"/>
      <w:bookmarkStart w:id="522" w:name="_Toc97037777"/>
      <w:r>
        <w:t>5.1.3.3</w:t>
      </w:r>
      <w:r>
        <w:tab/>
        <w:t>Resource:</w:t>
      </w:r>
      <w:r w:rsidR="00FD50D8">
        <w:t xml:space="preserve"> Individual ADRF Data Store Record</w:t>
      </w:r>
      <w:bookmarkEnd w:id="515"/>
      <w:bookmarkEnd w:id="516"/>
      <w:bookmarkEnd w:id="517"/>
      <w:bookmarkEnd w:id="518"/>
      <w:bookmarkEnd w:id="519"/>
      <w:bookmarkEnd w:id="520"/>
      <w:bookmarkEnd w:id="521"/>
      <w:bookmarkEnd w:id="522"/>
    </w:p>
    <w:p w14:paraId="608DF629" w14:textId="77777777" w:rsidR="00FD50D8" w:rsidRDefault="00FD50D8" w:rsidP="00FD50D8">
      <w:pPr>
        <w:pStyle w:val="5"/>
      </w:pPr>
      <w:bookmarkStart w:id="523" w:name="_Toc89426585"/>
      <w:bookmarkStart w:id="524" w:name="_Toc94020370"/>
      <w:bookmarkStart w:id="525" w:name="_Toc97034901"/>
      <w:bookmarkStart w:id="526" w:name="_Toc97037778"/>
      <w:r>
        <w:t>5.1.3.3.1</w:t>
      </w:r>
      <w:r>
        <w:tab/>
        <w:t>Description</w:t>
      </w:r>
      <w:bookmarkEnd w:id="523"/>
      <w:bookmarkEnd w:id="524"/>
      <w:bookmarkEnd w:id="525"/>
      <w:bookmarkEnd w:id="52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527" w:name="_Toc89426586"/>
      <w:bookmarkStart w:id="528" w:name="_Toc94020371"/>
      <w:bookmarkStart w:id="529" w:name="_Toc97034902"/>
      <w:bookmarkStart w:id="530" w:name="_Toc97037779"/>
      <w:r>
        <w:t>5.1.3.3.2</w:t>
      </w:r>
      <w:r>
        <w:tab/>
        <w:t>Resource Definition</w:t>
      </w:r>
      <w:bookmarkEnd w:id="527"/>
      <w:bookmarkEnd w:id="528"/>
      <w:bookmarkEnd w:id="529"/>
      <w:bookmarkEnd w:id="530"/>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lastRenderedPageBreak/>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531" w:name="_Toc89426587"/>
      <w:bookmarkStart w:id="532" w:name="_Toc94020372"/>
      <w:bookmarkStart w:id="533" w:name="_Toc97034903"/>
      <w:bookmarkStart w:id="534" w:name="_Toc97037780"/>
      <w:r>
        <w:t>5.1.3.3.3</w:t>
      </w:r>
      <w:r>
        <w:tab/>
        <w:t>Resource Standard Methods</w:t>
      </w:r>
      <w:bookmarkEnd w:id="531"/>
      <w:bookmarkEnd w:id="532"/>
      <w:bookmarkEnd w:id="533"/>
      <w:bookmarkEnd w:id="534"/>
    </w:p>
    <w:p w14:paraId="19449F06" w14:textId="77777777" w:rsidR="00FD50D8" w:rsidRDefault="00FD50D8" w:rsidP="00FD50D8">
      <w:pPr>
        <w:pStyle w:val="6"/>
      </w:pPr>
      <w:bookmarkStart w:id="535" w:name="_Toc89426588"/>
      <w:bookmarkStart w:id="536" w:name="_Toc94020373"/>
      <w:bookmarkStart w:id="537" w:name="_Toc97034904"/>
      <w:bookmarkStart w:id="538" w:name="_Toc97037781"/>
      <w:r>
        <w:t>5.1.3.3.3.1</w:t>
      </w:r>
      <w:r>
        <w:tab/>
        <w:t>DELETE</w:t>
      </w:r>
      <w:bookmarkEnd w:id="535"/>
      <w:bookmarkEnd w:id="536"/>
      <w:bookmarkEnd w:id="537"/>
      <w:bookmarkEnd w:id="538"/>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539" w:name="_Toc89426589"/>
      <w:bookmarkStart w:id="540" w:name="_Toc94020374"/>
      <w:bookmarkStart w:id="541" w:name="_Toc97034905"/>
      <w:bookmarkStart w:id="542" w:name="_Toc97037782"/>
      <w:r>
        <w:t>5.1.3.3.4</w:t>
      </w:r>
      <w:r>
        <w:tab/>
        <w:t>Resource Custom Operations</w:t>
      </w:r>
      <w:bookmarkEnd w:id="539"/>
      <w:bookmarkEnd w:id="540"/>
      <w:bookmarkEnd w:id="541"/>
      <w:bookmarkEnd w:id="542"/>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543" w:name="_Toc89426590"/>
      <w:bookmarkStart w:id="544" w:name="_Toc94020375"/>
      <w:bookmarkStart w:id="545" w:name="_Toc97034906"/>
      <w:bookmarkStart w:id="546" w:name="_Toc97037783"/>
      <w:r>
        <w:t>5.1.3.4</w:t>
      </w:r>
      <w:r>
        <w:tab/>
        <w:t>Resource: ADRF Data Retrieval Subscriptions</w:t>
      </w:r>
      <w:bookmarkEnd w:id="543"/>
      <w:bookmarkEnd w:id="544"/>
      <w:bookmarkEnd w:id="545"/>
      <w:bookmarkEnd w:id="546"/>
    </w:p>
    <w:p w14:paraId="451C9D49" w14:textId="77777777" w:rsidR="00FD50D8" w:rsidRDefault="00FD50D8" w:rsidP="00FD50D8">
      <w:pPr>
        <w:pStyle w:val="5"/>
      </w:pPr>
      <w:bookmarkStart w:id="547" w:name="_Toc89426591"/>
      <w:bookmarkStart w:id="548" w:name="_Toc94020376"/>
      <w:bookmarkStart w:id="549" w:name="_Toc97034907"/>
      <w:bookmarkStart w:id="550" w:name="_Toc97037784"/>
      <w:r>
        <w:t>5.1.3.4.1</w:t>
      </w:r>
      <w:r>
        <w:tab/>
        <w:t>Description</w:t>
      </w:r>
      <w:bookmarkEnd w:id="547"/>
      <w:bookmarkEnd w:id="548"/>
      <w:bookmarkEnd w:id="549"/>
      <w:bookmarkEnd w:id="55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551" w:name="_Toc89426592"/>
      <w:bookmarkStart w:id="552" w:name="_Toc94020377"/>
      <w:bookmarkStart w:id="553" w:name="_Toc97034908"/>
      <w:bookmarkStart w:id="554" w:name="_Toc97037785"/>
      <w:r>
        <w:t>5.1.3.4.2</w:t>
      </w:r>
      <w:r>
        <w:tab/>
        <w:t>Resource Definition</w:t>
      </w:r>
      <w:bookmarkEnd w:id="551"/>
      <w:bookmarkEnd w:id="552"/>
      <w:bookmarkEnd w:id="553"/>
      <w:bookmarkEnd w:id="554"/>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555" w:name="_Toc89426593"/>
      <w:bookmarkStart w:id="556" w:name="_Toc94020378"/>
      <w:bookmarkStart w:id="557" w:name="_Toc97034909"/>
      <w:bookmarkStart w:id="558" w:name="_Toc97037786"/>
      <w:r>
        <w:t>5.1.3.4.3</w:t>
      </w:r>
      <w:r>
        <w:tab/>
        <w:t>Resource Standard Methods</w:t>
      </w:r>
      <w:bookmarkEnd w:id="555"/>
      <w:bookmarkEnd w:id="556"/>
      <w:bookmarkEnd w:id="557"/>
      <w:bookmarkEnd w:id="558"/>
    </w:p>
    <w:p w14:paraId="5C48F5CA" w14:textId="77777777" w:rsidR="00FD50D8" w:rsidRDefault="00FD50D8" w:rsidP="00FD50D8">
      <w:pPr>
        <w:pStyle w:val="6"/>
      </w:pPr>
      <w:bookmarkStart w:id="559" w:name="_Toc89426594"/>
      <w:bookmarkStart w:id="560" w:name="_Toc94020379"/>
      <w:bookmarkStart w:id="561" w:name="_Toc97034910"/>
      <w:bookmarkStart w:id="562" w:name="_Toc97037787"/>
      <w:r>
        <w:t>5.1.3.4.3.1</w:t>
      </w:r>
      <w:r>
        <w:tab/>
        <w:t>POST</w:t>
      </w:r>
      <w:bookmarkEnd w:id="559"/>
      <w:bookmarkEnd w:id="560"/>
      <w:bookmarkEnd w:id="561"/>
      <w:bookmarkEnd w:id="562"/>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563" w:name="_Toc89426595"/>
      <w:bookmarkStart w:id="564" w:name="_Toc94020380"/>
      <w:bookmarkStart w:id="565" w:name="_Toc97034911"/>
      <w:bookmarkStart w:id="566" w:name="_Toc97037788"/>
      <w:r>
        <w:t>5.1.3.4.4</w:t>
      </w:r>
      <w:r>
        <w:tab/>
        <w:t>Resource Custom Operations</w:t>
      </w:r>
      <w:bookmarkEnd w:id="563"/>
      <w:bookmarkEnd w:id="564"/>
      <w:bookmarkEnd w:id="565"/>
      <w:bookmarkEnd w:id="566"/>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567" w:name="_Toc89426596"/>
      <w:bookmarkStart w:id="568" w:name="_Toc94020381"/>
      <w:bookmarkStart w:id="569" w:name="_Toc97034912"/>
      <w:bookmarkStart w:id="570" w:name="_Toc97037789"/>
      <w:r>
        <w:t>5.1.3.5</w:t>
      </w:r>
      <w:r>
        <w:tab/>
        <w:t>Resource: Individual ADRF Data Retrieval Subscription</w:t>
      </w:r>
      <w:bookmarkEnd w:id="567"/>
      <w:bookmarkEnd w:id="568"/>
      <w:bookmarkEnd w:id="569"/>
      <w:bookmarkEnd w:id="570"/>
    </w:p>
    <w:p w14:paraId="23F58C09" w14:textId="77777777" w:rsidR="00FD50D8" w:rsidRDefault="00FD50D8" w:rsidP="00FD50D8">
      <w:pPr>
        <w:pStyle w:val="5"/>
      </w:pPr>
      <w:bookmarkStart w:id="571" w:name="_Toc89426597"/>
      <w:bookmarkStart w:id="572" w:name="_Toc94020382"/>
      <w:bookmarkStart w:id="573" w:name="_Toc97034913"/>
      <w:bookmarkStart w:id="574" w:name="_Toc97037790"/>
      <w:r>
        <w:t>5.1.3.5.1</w:t>
      </w:r>
      <w:r>
        <w:tab/>
        <w:t>Description</w:t>
      </w:r>
      <w:bookmarkEnd w:id="571"/>
      <w:bookmarkEnd w:id="572"/>
      <w:bookmarkEnd w:id="573"/>
      <w:bookmarkEnd w:id="57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575" w:name="_Toc89426598"/>
      <w:bookmarkStart w:id="576" w:name="_Toc94020383"/>
      <w:bookmarkStart w:id="577" w:name="_Toc97034914"/>
      <w:bookmarkStart w:id="578" w:name="_Toc97037791"/>
      <w:r>
        <w:t>5.1.3.5.2</w:t>
      </w:r>
      <w:r>
        <w:tab/>
        <w:t>Resource Definition</w:t>
      </w:r>
      <w:bookmarkEnd w:id="575"/>
      <w:bookmarkEnd w:id="576"/>
      <w:bookmarkEnd w:id="577"/>
      <w:bookmarkEnd w:id="578"/>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579" w:name="_Toc89426599"/>
      <w:bookmarkStart w:id="580" w:name="_Toc94020384"/>
      <w:bookmarkStart w:id="581" w:name="_Toc97034915"/>
      <w:bookmarkStart w:id="582" w:name="_Toc97037792"/>
      <w:r>
        <w:t>5.1.3.5.3</w:t>
      </w:r>
      <w:r>
        <w:tab/>
        <w:t>Resource Standard Methods</w:t>
      </w:r>
      <w:bookmarkEnd w:id="579"/>
      <w:bookmarkEnd w:id="580"/>
      <w:bookmarkEnd w:id="581"/>
      <w:bookmarkEnd w:id="582"/>
    </w:p>
    <w:p w14:paraId="7610EE0E" w14:textId="77777777" w:rsidR="00FD50D8" w:rsidRDefault="00FD50D8" w:rsidP="00FD50D8">
      <w:pPr>
        <w:pStyle w:val="6"/>
      </w:pPr>
      <w:bookmarkStart w:id="583" w:name="_Toc89426600"/>
      <w:bookmarkStart w:id="584" w:name="_Toc94020385"/>
      <w:bookmarkStart w:id="585" w:name="_Toc97034916"/>
      <w:bookmarkStart w:id="586" w:name="_Toc97037793"/>
      <w:r>
        <w:t>5.1.3.5.3.1</w:t>
      </w:r>
      <w:r>
        <w:tab/>
        <w:t>DELETE</w:t>
      </w:r>
      <w:bookmarkEnd w:id="583"/>
      <w:bookmarkEnd w:id="584"/>
      <w:bookmarkEnd w:id="585"/>
      <w:bookmarkEnd w:id="586"/>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587" w:name="_Toc89426601"/>
      <w:bookmarkStart w:id="588" w:name="_Toc94020386"/>
      <w:bookmarkStart w:id="589" w:name="_Toc97034917"/>
      <w:bookmarkStart w:id="590" w:name="_Toc97037794"/>
      <w:r>
        <w:t>5.1.3.5.4</w:t>
      </w:r>
      <w:r>
        <w:tab/>
        <w:t>Resource Custom Operations</w:t>
      </w:r>
      <w:bookmarkEnd w:id="587"/>
      <w:bookmarkEnd w:id="588"/>
      <w:bookmarkEnd w:id="589"/>
      <w:bookmarkEnd w:id="590"/>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591" w:name="_Toc72766458"/>
      <w:bookmarkStart w:id="592" w:name="_Toc72767025"/>
      <w:bookmarkStart w:id="593" w:name="_Toc73042477"/>
      <w:bookmarkStart w:id="594" w:name="_Toc81242821"/>
      <w:bookmarkStart w:id="595" w:name="_Toc89426602"/>
      <w:bookmarkStart w:id="596" w:name="_Toc94020387"/>
      <w:bookmarkStart w:id="597" w:name="_Toc97034918"/>
      <w:bookmarkStart w:id="598" w:name="_Toc97037795"/>
      <w:r>
        <w:t>5.1.4</w:t>
      </w:r>
      <w:r>
        <w:tab/>
        <w:t>Custom Operations without associated resources</w:t>
      </w:r>
      <w:bookmarkEnd w:id="591"/>
      <w:bookmarkEnd w:id="592"/>
      <w:bookmarkEnd w:id="593"/>
      <w:bookmarkEnd w:id="594"/>
      <w:bookmarkEnd w:id="595"/>
      <w:bookmarkEnd w:id="596"/>
      <w:bookmarkEnd w:id="597"/>
      <w:bookmarkEnd w:id="598"/>
    </w:p>
    <w:p w14:paraId="4719007F" w14:textId="77777777" w:rsidR="00876C3C" w:rsidRDefault="00A10542">
      <w:pPr>
        <w:pStyle w:val="4"/>
      </w:pPr>
      <w:bookmarkStart w:id="599" w:name="_Toc72766459"/>
      <w:bookmarkStart w:id="600" w:name="_Toc72767026"/>
      <w:bookmarkStart w:id="601" w:name="_Toc73042478"/>
      <w:bookmarkStart w:id="602" w:name="_Toc81242822"/>
      <w:bookmarkStart w:id="603" w:name="_Toc89426603"/>
      <w:bookmarkStart w:id="604" w:name="_Toc94020388"/>
      <w:bookmarkStart w:id="605" w:name="_Toc97034919"/>
      <w:bookmarkStart w:id="606" w:name="_Toc97037796"/>
      <w:r>
        <w:t>5.1.4.1</w:t>
      </w:r>
      <w:r>
        <w:tab/>
        <w:t>Overview</w:t>
      </w:r>
      <w:bookmarkEnd w:id="599"/>
      <w:bookmarkEnd w:id="600"/>
      <w:bookmarkEnd w:id="601"/>
      <w:bookmarkEnd w:id="602"/>
      <w:bookmarkEnd w:id="603"/>
      <w:bookmarkEnd w:id="604"/>
      <w:bookmarkEnd w:id="605"/>
      <w:bookmarkEnd w:id="60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05pt;height:191.6pt" o:ole="">
            <v:imagedata r:id="rId36" o:title="" cropbottom="7081f" cropright="4734f"/>
          </v:shape>
          <o:OLEObject Type="Embed" ProgID="Visio.Drawing.15" ShapeID="_x0000_i1037" DrawAspect="Content" ObjectID="_1707762575" r:id="rId37"/>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874745">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pPr>
        <w:pStyle w:val="Guidance"/>
      </w:pPr>
    </w:p>
    <w:p w14:paraId="2A06A1A1" w14:textId="77777777" w:rsidR="00876C3C" w:rsidRDefault="00A10542">
      <w:pPr>
        <w:pStyle w:val="4"/>
      </w:pPr>
      <w:bookmarkStart w:id="607" w:name="_Toc72766460"/>
      <w:bookmarkStart w:id="608" w:name="_Toc72767027"/>
      <w:bookmarkStart w:id="609" w:name="_Toc73042479"/>
      <w:bookmarkStart w:id="610" w:name="_Toc81242823"/>
      <w:bookmarkStart w:id="611" w:name="_Toc89426604"/>
      <w:bookmarkStart w:id="612" w:name="_Toc94020389"/>
      <w:bookmarkStart w:id="613" w:name="_Toc97034920"/>
      <w:bookmarkStart w:id="614" w:name="_Toc97037797"/>
      <w:r>
        <w:t>5.1.4.2</w:t>
      </w:r>
      <w:r>
        <w:tab/>
        <w:t xml:space="preserve">Operation: </w:t>
      </w:r>
      <w:r w:rsidR="00257945">
        <w:t>request-storage-sub</w:t>
      </w:r>
      <w:bookmarkEnd w:id="607"/>
      <w:bookmarkEnd w:id="608"/>
      <w:bookmarkEnd w:id="609"/>
      <w:bookmarkEnd w:id="610"/>
      <w:bookmarkEnd w:id="611"/>
      <w:bookmarkEnd w:id="612"/>
      <w:bookmarkEnd w:id="613"/>
      <w:bookmarkEnd w:id="614"/>
    </w:p>
    <w:p w14:paraId="5B737621" w14:textId="77777777" w:rsidR="00876C3C" w:rsidRDefault="00A10542">
      <w:pPr>
        <w:pStyle w:val="5"/>
      </w:pPr>
      <w:bookmarkStart w:id="615" w:name="_Toc72766461"/>
      <w:bookmarkStart w:id="616" w:name="_Toc72767028"/>
      <w:bookmarkStart w:id="617" w:name="_Toc73042480"/>
      <w:bookmarkStart w:id="618" w:name="_Toc81242824"/>
      <w:bookmarkStart w:id="619" w:name="_Toc89426605"/>
      <w:bookmarkStart w:id="620" w:name="_Toc94020390"/>
      <w:bookmarkStart w:id="621" w:name="_Toc97034921"/>
      <w:bookmarkStart w:id="622" w:name="_Toc97037798"/>
      <w:r>
        <w:t>5.1.4.2.1</w:t>
      </w:r>
      <w:r>
        <w:tab/>
        <w:t>Description</w:t>
      </w:r>
      <w:bookmarkEnd w:id="615"/>
      <w:bookmarkEnd w:id="616"/>
      <w:bookmarkEnd w:id="617"/>
      <w:bookmarkEnd w:id="618"/>
      <w:bookmarkEnd w:id="619"/>
      <w:bookmarkEnd w:id="620"/>
      <w:bookmarkEnd w:id="621"/>
      <w:bookmarkEnd w:id="62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623" w:name="_Toc72766462"/>
      <w:bookmarkStart w:id="624" w:name="_Toc72767029"/>
      <w:bookmarkStart w:id="625" w:name="_Toc73042481"/>
      <w:bookmarkStart w:id="626" w:name="_Toc81242825"/>
      <w:bookmarkStart w:id="627" w:name="_Toc89426606"/>
      <w:bookmarkStart w:id="628" w:name="_Toc94020391"/>
      <w:bookmarkStart w:id="629" w:name="_Toc97034922"/>
      <w:bookmarkStart w:id="630" w:name="_Toc97037799"/>
      <w:r>
        <w:t>5.1.4.2.2</w:t>
      </w:r>
      <w:r>
        <w:tab/>
        <w:t>Operation Definition</w:t>
      </w:r>
      <w:bookmarkEnd w:id="623"/>
      <w:bookmarkEnd w:id="624"/>
      <w:bookmarkEnd w:id="625"/>
      <w:bookmarkEnd w:id="626"/>
      <w:bookmarkEnd w:id="627"/>
      <w:bookmarkEnd w:id="628"/>
      <w:bookmarkEnd w:id="629"/>
      <w:bookmarkEnd w:id="63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4"/>
      </w:pPr>
      <w:bookmarkStart w:id="631" w:name="_Toc72766463"/>
      <w:bookmarkStart w:id="632" w:name="_Toc72767030"/>
      <w:bookmarkStart w:id="633" w:name="_Toc73042482"/>
      <w:bookmarkStart w:id="634" w:name="_Toc81242826"/>
      <w:bookmarkStart w:id="635" w:name="_Toc89426607"/>
      <w:bookmarkStart w:id="636" w:name="_Toc94020392"/>
      <w:bookmarkStart w:id="637" w:name="_Toc97034923"/>
      <w:bookmarkStart w:id="638" w:name="_Toc97037800"/>
      <w:r>
        <w:t>5.1.4.3</w:t>
      </w:r>
      <w:r>
        <w:tab/>
        <w:t xml:space="preserve">Operation: </w:t>
      </w:r>
      <w:r w:rsidR="00A736E7">
        <w:t>request-storage-sub-removal</w:t>
      </w:r>
      <w:bookmarkEnd w:id="631"/>
      <w:bookmarkEnd w:id="632"/>
      <w:bookmarkEnd w:id="633"/>
      <w:bookmarkEnd w:id="634"/>
      <w:bookmarkEnd w:id="635"/>
      <w:bookmarkEnd w:id="636"/>
      <w:bookmarkEnd w:id="637"/>
      <w:bookmarkEnd w:id="638"/>
    </w:p>
    <w:p w14:paraId="469C941E" w14:textId="77777777" w:rsidR="00A736E7" w:rsidRDefault="00A736E7" w:rsidP="00A736E7">
      <w:pPr>
        <w:pStyle w:val="5"/>
      </w:pPr>
      <w:bookmarkStart w:id="639" w:name="_Toc89426608"/>
      <w:bookmarkStart w:id="640" w:name="_Toc94020393"/>
      <w:bookmarkStart w:id="641" w:name="_Toc97034924"/>
      <w:bookmarkStart w:id="642" w:name="_Toc97037801"/>
      <w:r>
        <w:t>5.1.4.3.1</w:t>
      </w:r>
      <w:r>
        <w:tab/>
        <w:t>Description</w:t>
      </w:r>
      <w:bookmarkEnd w:id="639"/>
      <w:bookmarkEnd w:id="640"/>
      <w:bookmarkEnd w:id="641"/>
      <w:bookmarkEnd w:id="642"/>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643" w:name="_Toc89426609"/>
      <w:bookmarkStart w:id="644" w:name="_Toc94020394"/>
      <w:bookmarkStart w:id="645" w:name="_Toc97034925"/>
      <w:bookmarkStart w:id="646" w:name="_Toc97037802"/>
      <w:r>
        <w:t>5.1.4.3.2</w:t>
      </w:r>
      <w:r>
        <w:tab/>
        <w:t>Operation Definition</w:t>
      </w:r>
      <w:bookmarkEnd w:id="643"/>
      <w:bookmarkEnd w:id="644"/>
      <w:bookmarkEnd w:id="645"/>
      <w:bookmarkEnd w:id="64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1A5723BC" w:rsidR="00A736E7" w:rsidRDefault="00A736E7" w:rsidP="00882227"/>
    <w:p w14:paraId="19B97283" w14:textId="0F4A9B15" w:rsidR="0050268D" w:rsidRDefault="0050268D" w:rsidP="0050268D">
      <w:pPr>
        <w:pStyle w:val="4"/>
      </w:pPr>
      <w:bookmarkStart w:id="647" w:name="_Toc97034926"/>
      <w:bookmarkStart w:id="648" w:name="_Toc97037803"/>
      <w:r>
        <w:t>5.1.4.4</w:t>
      </w:r>
      <w:r>
        <w:tab/>
        <w:t xml:space="preserve">Operation: </w:t>
      </w:r>
      <w:r w:rsidRPr="00A44CCA">
        <w:t>remove-stored-data-analytics</w:t>
      </w:r>
      <w:bookmarkEnd w:id="647"/>
      <w:bookmarkEnd w:id="648"/>
    </w:p>
    <w:p w14:paraId="7A6ABDDD" w14:textId="54A5F471" w:rsidR="0050268D" w:rsidRDefault="0050268D" w:rsidP="0050268D">
      <w:pPr>
        <w:pStyle w:val="5"/>
      </w:pPr>
      <w:bookmarkStart w:id="649" w:name="_Toc97034927"/>
      <w:bookmarkStart w:id="650" w:name="_Toc97037804"/>
      <w:r>
        <w:t>5.1.4.4.1</w:t>
      </w:r>
      <w:r>
        <w:tab/>
        <w:t>Description</w:t>
      </w:r>
      <w:bookmarkEnd w:id="649"/>
      <w:bookmarkEnd w:id="65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651" w:name="_Toc97034928"/>
      <w:bookmarkStart w:id="652" w:name="_Toc97037805"/>
      <w:r>
        <w:t>5.1.4.4.2</w:t>
      </w:r>
      <w:r>
        <w:tab/>
        <w:t>Operation Definition</w:t>
      </w:r>
      <w:bookmarkEnd w:id="651"/>
      <w:bookmarkEnd w:id="652"/>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4728DE3C" w:rsidR="0050268D" w:rsidRDefault="0050268D" w:rsidP="0050268D">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r>
              <w:t>NadrfStoredDataSpec</w:t>
            </w:r>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3753F87" w:rsidR="0050268D" w:rsidRDefault="0050268D" w:rsidP="0050268D">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77777777" w:rsidR="0050268D" w:rsidRDefault="0050268D" w:rsidP="0050268D">
            <w:pPr>
              <w:pStyle w:val="TAN"/>
            </w:pPr>
            <w:r>
              <w:t>NOTE:</w:t>
            </w:r>
            <w:r>
              <w:rPr>
                <w:noProof/>
              </w:rPr>
              <w:tab/>
              <w:t xml:space="preserve">The mandatory </w:t>
            </w:r>
            <w:r>
              <w:t>HTTP error status code for the POST method listed in Table 5.1.7.1-1 of 3GPP TS 29.500 [4] also apply.</w:t>
            </w:r>
          </w:p>
        </w:tc>
      </w:tr>
    </w:tbl>
    <w:p w14:paraId="1C02A16A" w14:textId="77777777" w:rsidR="0050268D" w:rsidRPr="0050268D" w:rsidRDefault="0050268D" w:rsidP="00882227"/>
    <w:p w14:paraId="3813D204" w14:textId="77777777" w:rsidR="00876C3C" w:rsidRDefault="00A10542">
      <w:pPr>
        <w:pStyle w:val="3"/>
      </w:pPr>
      <w:bookmarkStart w:id="653" w:name="_Toc72766464"/>
      <w:bookmarkStart w:id="654" w:name="_Toc72767031"/>
      <w:bookmarkStart w:id="655" w:name="_Toc73042483"/>
      <w:bookmarkStart w:id="656" w:name="_Toc81242827"/>
      <w:bookmarkStart w:id="657" w:name="_Toc89426610"/>
      <w:bookmarkStart w:id="658" w:name="_Toc94020395"/>
      <w:bookmarkStart w:id="659" w:name="_Toc97034929"/>
      <w:bookmarkStart w:id="660" w:name="_Toc97037806"/>
      <w:r>
        <w:t>5.1.5</w:t>
      </w:r>
      <w:r>
        <w:tab/>
        <w:t>Notifications</w:t>
      </w:r>
      <w:bookmarkEnd w:id="653"/>
      <w:bookmarkEnd w:id="654"/>
      <w:bookmarkEnd w:id="655"/>
      <w:bookmarkEnd w:id="656"/>
      <w:bookmarkEnd w:id="657"/>
      <w:bookmarkEnd w:id="658"/>
      <w:bookmarkEnd w:id="659"/>
      <w:bookmarkEnd w:id="660"/>
    </w:p>
    <w:p w14:paraId="6B6CAF47" w14:textId="77777777" w:rsidR="00876C3C" w:rsidRDefault="00A10542">
      <w:pPr>
        <w:pStyle w:val="4"/>
      </w:pPr>
      <w:bookmarkStart w:id="661" w:name="_Toc72766465"/>
      <w:bookmarkStart w:id="662" w:name="_Toc72767032"/>
      <w:bookmarkStart w:id="663" w:name="_Toc73042484"/>
      <w:bookmarkStart w:id="664" w:name="_Toc81242828"/>
      <w:bookmarkStart w:id="665" w:name="_Toc89426611"/>
      <w:bookmarkStart w:id="666" w:name="_Toc94020396"/>
      <w:bookmarkStart w:id="667" w:name="_Toc97034930"/>
      <w:bookmarkStart w:id="668" w:name="_Toc97037807"/>
      <w:r>
        <w:t>5.1.5.1</w:t>
      </w:r>
      <w:r>
        <w:tab/>
        <w:t>General</w:t>
      </w:r>
      <w:bookmarkEnd w:id="661"/>
      <w:bookmarkEnd w:id="662"/>
      <w:bookmarkEnd w:id="663"/>
      <w:bookmarkEnd w:id="664"/>
      <w:bookmarkEnd w:id="665"/>
      <w:bookmarkEnd w:id="666"/>
      <w:bookmarkEnd w:id="667"/>
      <w:bookmarkEnd w:id="668"/>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669" w:name="_Toc72766466"/>
      <w:bookmarkStart w:id="670" w:name="_Toc72767033"/>
      <w:bookmarkStart w:id="671" w:name="_Toc73042485"/>
      <w:bookmarkStart w:id="672" w:name="_Toc81242829"/>
      <w:bookmarkStart w:id="673" w:name="_Toc89426612"/>
      <w:bookmarkStart w:id="674" w:name="_Toc94020397"/>
      <w:bookmarkStart w:id="675" w:name="_Toc97034931"/>
      <w:bookmarkStart w:id="676" w:name="_Toc97037808"/>
      <w:r>
        <w:t>5.1.5.2</w:t>
      </w:r>
      <w:r>
        <w:tab/>
      </w:r>
      <w:r w:rsidR="000151EF">
        <w:t>Retrieval Notification</w:t>
      </w:r>
      <w:bookmarkEnd w:id="669"/>
      <w:bookmarkEnd w:id="670"/>
      <w:bookmarkEnd w:id="671"/>
      <w:bookmarkEnd w:id="672"/>
      <w:bookmarkEnd w:id="673"/>
      <w:bookmarkEnd w:id="674"/>
      <w:bookmarkEnd w:id="675"/>
      <w:bookmarkEnd w:id="676"/>
    </w:p>
    <w:p w14:paraId="534D2A9A" w14:textId="77777777" w:rsidR="00876C3C" w:rsidRDefault="00A10542">
      <w:pPr>
        <w:pStyle w:val="5"/>
        <w:rPr>
          <w:noProof/>
        </w:rPr>
      </w:pPr>
      <w:bookmarkStart w:id="677" w:name="_Toc72766467"/>
      <w:bookmarkStart w:id="678" w:name="_Toc72767034"/>
      <w:bookmarkStart w:id="679" w:name="_Toc73042486"/>
      <w:bookmarkStart w:id="680" w:name="_Toc81242830"/>
      <w:bookmarkStart w:id="681" w:name="_Toc89426613"/>
      <w:bookmarkStart w:id="682" w:name="_Toc94020398"/>
      <w:bookmarkStart w:id="683" w:name="_Toc97034932"/>
      <w:bookmarkStart w:id="684" w:name="_Toc97037809"/>
      <w:r>
        <w:t>5.1.5.2</w:t>
      </w:r>
      <w:r>
        <w:rPr>
          <w:noProof/>
        </w:rPr>
        <w:t>.1</w:t>
      </w:r>
      <w:r>
        <w:rPr>
          <w:noProof/>
        </w:rPr>
        <w:tab/>
        <w:t>Description</w:t>
      </w:r>
      <w:bookmarkEnd w:id="677"/>
      <w:bookmarkEnd w:id="678"/>
      <w:bookmarkEnd w:id="679"/>
      <w:bookmarkEnd w:id="680"/>
      <w:bookmarkEnd w:id="681"/>
      <w:bookmarkEnd w:id="682"/>
      <w:bookmarkEnd w:id="683"/>
      <w:bookmarkEnd w:id="68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685" w:name="_Toc72766468"/>
      <w:bookmarkStart w:id="686" w:name="_Toc72767035"/>
      <w:bookmarkStart w:id="687" w:name="_Toc73042487"/>
      <w:bookmarkStart w:id="688" w:name="_Toc81242831"/>
      <w:bookmarkStart w:id="689" w:name="_Toc89426614"/>
      <w:bookmarkStart w:id="690" w:name="_Toc94020399"/>
      <w:bookmarkStart w:id="691" w:name="_Toc97034933"/>
      <w:bookmarkStart w:id="692" w:name="_Toc97037810"/>
      <w:r>
        <w:t>5.1.5.2</w:t>
      </w:r>
      <w:r>
        <w:rPr>
          <w:noProof/>
        </w:rPr>
        <w:t>.2</w:t>
      </w:r>
      <w:r>
        <w:rPr>
          <w:noProof/>
        </w:rPr>
        <w:tab/>
        <w:t>Target URI</w:t>
      </w:r>
      <w:bookmarkEnd w:id="685"/>
      <w:bookmarkEnd w:id="686"/>
      <w:bookmarkEnd w:id="687"/>
      <w:bookmarkEnd w:id="688"/>
      <w:bookmarkEnd w:id="689"/>
      <w:bookmarkEnd w:id="690"/>
      <w:bookmarkEnd w:id="691"/>
      <w:bookmarkEnd w:id="69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5863E9F7"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693" w:name="_Toc72766469"/>
      <w:bookmarkStart w:id="694" w:name="_Toc72767036"/>
      <w:bookmarkStart w:id="695" w:name="_Toc73042488"/>
      <w:bookmarkStart w:id="696" w:name="_Toc81242832"/>
      <w:bookmarkStart w:id="697" w:name="_Toc89426615"/>
      <w:bookmarkStart w:id="698" w:name="_Toc94020400"/>
      <w:bookmarkStart w:id="699" w:name="_Toc97034934"/>
      <w:bookmarkStart w:id="700" w:name="_Toc97037811"/>
      <w:r>
        <w:t>5.1.5.2</w:t>
      </w:r>
      <w:r>
        <w:rPr>
          <w:noProof/>
        </w:rPr>
        <w:t>.3</w:t>
      </w:r>
      <w:r>
        <w:rPr>
          <w:noProof/>
        </w:rPr>
        <w:tab/>
        <w:t>Standard Methods</w:t>
      </w:r>
      <w:bookmarkEnd w:id="693"/>
      <w:bookmarkEnd w:id="694"/>
      <w:bookmarkEnd w:id="695"/>
      <w:bookmarkEnd w:id="696"/>
      <w:bookmarkEnd w:id="697"/>
      <w:bookmarkEnd w:id="698"/>
      <w:bookmarkEnd w:id="699"/>
      <w:bookmarkEnd w:id="700"/>
    </w:p>
    <w:p w14:paraId="01C46C77" w14:textId="77777777" w:rsidR="00876C3C" w:rsidRDefault="00A10542">
      <w:pPr>
        <w:pStyle w:val="6"/>
        <w:rPr>
          <w:noProof/>
        </w:rPr>
      </w:pPr>
      <w:bookmarkStart w:id="701" w:name="_Toc72766470"/>
      <w:bookmarkStart w:id="702" w:name="_Toc72767037"/>
      <w:bookmarkStart w:id="703" w:name="_Toc73042489"/>
      <w:bookmarkStart w:id="704" w:name="_Toc81242833"/>
      <w:bookmarkStart w:id="705" w:name="_Toc89426616"/>
      <w:bookmarkStart w:id="706" w:name="_Toc94020401"/>
      <w:bookmarkStart w:id="707" w:name="_Toc97034935"/>
      <w:bookmarkStart w:id="708" w:name="_Toc97037812"/>
      <w:r>
        <w:t>5.1.5.2.3</w:t>
      </w:r>
      <w:r>
        <w:rPr>
          <w:noProof/>
        </w:rPr>
        <w:t>.1</w:t>
      </w:r>
      <w:r>
        <w:rPr>
          <w:noProof/>
        </w:rPr>
        <w:tab/>
        <w:t>POST</w:t>
      </w:r>
      <w:bookmarkEnd w:id="701"/>
      <w:bookmarkEnd w:id="702"/>
      <w:bookmarkEnd w:id="703"/>
      <w:bookmarkEnd w:id="704"/>
      <w:bookmarkEnd w:id="705"/>
      <w:bookmarkEnd w:id="706"/>
      <w:bookmarkEnd w:id="707"/>
      <w:bookmarkEnd w:id="70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709" w:name="_Toc72766472"/>
      <w:bookmarkStart w:id="710" w:name="_Toc72767039"/>
      <w:bookmarkStart w:id="711" w:name="_Toc73042491"/>
      <w:bookmarkStart w:id="712" w:name="_Toc81242835"/>
      <w:bookmarkStart w:id="713" w:name="_Toc89426618"/>
      <w:bookmarkStart w:id="714" w:name="_Toc94020403"/>
      <w:bookmarkStart w:id="715" w:name="_Toc97034937"/>
      <w:bookmarkStart w:id="716" w:name="_Toc97037813"/>
      <w:r>
        <w:t>5.1.6</w:t>
      </w:r>
      <w:r>
        <w:tab/>
        <w:t>Data Model</w:t>
      </w:r>
      <w:bookmarkEnd w:id="709"/>
      <w:bookmarkEnd w:id="710"/>
      <w:bookmarkEnd w:id="711"/>
      <w:bookmarkEnd w:id="712"/>
      <w:bookmarkEnd w:id="713"/>
      <w:bookmarkEnd w:id="714"/>
      <w:bookmarkEnd w:id="715"/>
      <w:bookmarkEnd w:id="716"/>
    </w:p>
    <w:p w14:paraId="238515BC" w14:textId="77777777" w:rsidR="00876C3C" w:rsidRDefault="00A10542">
      <w:pPr>
        <w:pStyle w:val="4"/>
      </w:pPr>
      <w:bookmarkStart w:id="717" w:name="_Toc72766473"/>
      <w:bookmarkStart w:id="718" w:name="_Toc72767040"/>
      <w:bookmarkStart w:id="719" w:name="_Toc73042492"/>
      <w:bookmarkStart w:id="720" w:name="_Toc81242836"/>
      <w:bookmarkStart w:id="721" w:name="_Toc89426619"/>
      <w:bookmarkStart w:id="722" w:name="_Toc94020404"/>
      <w:bookmarkStart w:id="723" w:name="_Toc97034938"/>
      <w:bookmarkStart w:id="724" w:name="_Toc97037814"/>
      <w:r>
        <w:t>5.1.6.1</w:t>
      </w:r>
      <w:r>
        <w:tab/>
        <w:t>General</w:t>
      </w:r>
      <w:bookmarkEnd w:id="717"/>
      <w:bookmarkEnd w:id="718"/>
      <w:bookmarkEnd w:id="719"/>
      <w:bookmarkEnd w:id="720"/>
      <w:bookmarkEnd w:id="721"/>
      <w:bookmarkEnd w:id="722"/>
      <w:bookmarkEnd w:id="723"/>
      <w:bookmarkEnd w:id="7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77777777" w:rsidR="00876C3C" w:rsidRDefault="00A10542">
      <w:r>
        <w:t xml:space="preserve">Table 5.1.6.1-1 specifies the data types defined for the </w:t>
      </w:r>
      <w:r w:rsidR="00CE2746">
        <w:rPr>
          <w:lang w:eastAsia="ja-JP"/>
        </w:rPr>
        <w:t>Nadrf_DataManagement</w:t>
      </w:r>
      <w:r w:rsidR="00CE2746">
        <w:t xml:space="preserve"> </w:t>
      </w:r>
      <w:r>
        <w:t>service based interface protocol.</w:t>
      </w:r>
    </w:p>
    <w:p w14:paraId="60AB2A16" w14:textId="77777777" w:rsidR="00876C3C" w:rsidRDefault="00876C3C"/>
    <w:p w14:paraId="217A862E" w14:textId="77777777" w:rsidR="00876C3C" w:rsidRDefault="00A10542">
      <w:pPr>
        <w:pStyle w:val="TH"/>
      </w:pPr>
      <w:r>
        <w:lastRenderedPageBreak/>
        <w:t xml:space="preserve">Table 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r>
              <w:t>NadrfStoredDataSpec</w:t>
            </w:r>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725" w:name="_Hlk91663035"/>
            <w:r>
              <w:rPr>
                <w:lang w:eastAsia="zh-CN"/>
              </w:rPr>
              <w:t>Contains information about Data or Analytics specification.</w:t>
            </w:r>
            <w:bookmarkEnd w:id="725"/>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r>
              <w:t>DataSpecification</w:t>
            </w:r>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77777777" w:rsidR="00876C3C" w:rsidRDefault="00A10542">
      <w:pPr>
        <w:pStyle w:val="TH"/>
      </w:pPr>
      <w:r>
        <w:lastRenderedPageBreak/>
        <w:t xml:space="preserve">Table 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726" w:name="_Toc72766474"/>
      <w:bookmarkStart w:id="727" w:name="_Toc72767041"/>
      <w:bookmarkStart w:id="728" w:name="_Toc73042493"/>
      <w:bookmarkStart w:id="729" w:name="_Toc81242837"/>
      <w:bookmarkStart w:id="730" w:name="_Toc89426620"/>
      <w:bookmarkStart w:id="731" w:name="_Toc94020405"/>
      <w:bookmarkStart w:id="732" w:name="_Toc97034939"/>
      <w:bookmarkStart w:id="733" w:name="_Toc97037815"/>
      <w:r>
        <w:rPr>
          <w:lang w:val="en-US"/>
        </w:rPr>
        <w:t>5.1.6.2</w:t>
      </w:r>
      <w:r>
        <w:rPr>
          <w:lang w:val="en-US"/>
        </w:rPr>
        <w:tab/>
        <w:t>Structured data types</w:t>
      </w:r>
      <w:bookmarkEnd w:id="726"/>
      <w:bookmarkEnd w:id="727"/>
      <w:bookmarkEnd w:id="728"/>
      <w:bookmarkEnd w:id="729"/>
      <w:bookmarkEnd w:id="730"/>
      <w:bookmarkEnd w:id="731"/>
      <w:bookmarkEnd w:id="732"/>
      <w:bookmarkEnd w:id="733"/>
    </w:p>
    <w:p w14:paraId="192D8882" w14:textId="77777777" w:rsidR="00876C3C" w:rsidRDefault="00A10542">
      <w:pPr>
        <w:pStyle w:val="5"/>
      </w:pPr>
      <w:bookmarkStart w:id="734" w:name="_Toc72766475"/>
      <w:bookmarkStart w:id="735" w:name="_Toc72767042"/>
      <w:bookmarkStart w:id="736" w:name="_Toc73042494"/>
      <w:bookmarkStart w:id="737" w:name="_Toc81242838"/>
      <w:bookmarkStart w:id="738" w:name="_Toc89426621"/>
      <w:bookmarkStart w:id="739" w:name="_Toc94020406"/>
      <w:bookmarkStart w:id="740" w:name="_Toc97034940"/>
      <w:bookmarkStart w:id="741" w:name="_Toc97037816"/>
      <w:r>
        <w:t>5.1.6.2.1</w:t>
      </w:r>
      <w:r>
        <w:tab/>
        <w:t>Introduction</w:t>
      </w:r>
      <w:bookmarkEnd w:id="734"/>
      <w:bookmarkEnd w:id="735"/>
      <w:bookmarkEnd w:id="736"/>
      <w:bookmarkEnd w:id="737"/>
      <w:bookmarkEnd w:id="738"/>
      <w:bookmarkEnd w:id="739"/>
      <w:bookmarkEnd w:id="740"/>
      <w:bookmarkEnd w:id="741"/>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742" w:name="_Toc72766476"/>
      <w:bookmarkStart w:id="743" w:name="_Toc72767043"/>
      <w:bookmarkStart w:id="744" w:name="_Toc73042495"/>
      <w:bookmarkStart w:id="745" w:name="_Toc81242839"/>
      <w:bookmarkStart w:id="746" w:name="_Toc89426622"/>
      <w:bookmarkStart w:id="747" w:name="_Toc94020407"/>
      <w:bookmarkStart w:id="748" w:name="_Toc97034941"/>
      <w:bookmarkStart w:id="749" w:name="_Toc97037817"/>
      <w:r>
        <w:lastRenderedPageBreak/>
        <w:t>5.1.6.2.2</w:t>
      </w:r>
      <w:r>
        <w:tab/>
        <w:t xml:space="preserve">Type: </w:t>
      </w:r>
      <w:r w:rsidR="00467621">
        <w:t>NadrfDataStoreRecord</w:t>
      </w:r>
      <w:bookmarkEnd w:id="742"/>
      <w:bookmarkEnd w:id="743"/>
      <w:bookmarkEnd w:id="744"/>
      <w:bookmarkEnd w:id="745"/>
      <w:bookmarkEnd w:id="746"/>
      <w:bookmarkEnd w:id="747"/>
      <w:bookmarkEnd w:id="748"/>
      <w:bookmarkEnd w:id="749"/>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422EDFC5"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7F4626C3" w14:textId="77777777" w:rsidR="00876C3C" w:rsidRDefault="00A10542">
      <w:pPr>
        <w:pStyle w:val="5"/>
      </w:pPr>
      <w:bookmarkStart w:id="750" w:name="_Toc72766477"/>
      <w:bookmarkStart w:id="751" w:name="_Toc72767044"/>
      <w:bookmarkStart w:id="752" w:name="_Toc73042496"/>
      <w:bookmarkStart w:id="753" w:name="_Toc81242840"/>
      <w:bookmarkStart w:id="754" w:name="_Toc89426623"/>
      <w:bookmarkStart w:id="755" w:name="_Toc94020408"/>
      <w:bookmarkStart w:id="756" w:name="_Toc97034942"/>
      <w:bookmarkStart w:id="757" w:name="_Toc97037818"/>
      <w:r>
        <w:t>5.1.6.2.3</w:t>
      </w:r>
      <w:r>
        <w:tab/>
        <w:t xml:space="preserve">Type: </w:t>
      </w:r>
      <w:r w:rsidR="00467621">
        <w:t>NadrfDataStoreSubscription</w:t>
      </w:r>
      <w:bookmarkEnd w:id="750"/>
      <w:bookmarkEnd w:id="751"/>
      <w:bookmarkEnd w:id="752"/>
      <w:bookmarkEnd w:id="753"/>
      <w:bookmarkEnd w:id="754"/>
      <w:bookmarkEnd w:id="755"/>
      <w:bookmarkEnd w:id="756"/>
      <w:bookmarkEnd w:id="757"/>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1B4B6555"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1BB5122" w14:textId="367B1C69" w:rsidR="00467621" w:rsidRDefault="0050268D" w:rsidP="001F4F85">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758" w:name="_Toc89426624"/>
      <w:bookmarkStart w:id="759" w:name="_Toc94020409"/>
      <w:bookmarkStart w:id="760" w:name="_Toc97034943"/>
      <w:bookmarkStart w:id="761" w:name="_Toc97037819"/>
      <w:r>
        <w:lastRenderedPageBreak/>
        <w:t>5.1.6.2.4</w:t>
      </w:r>
      <w:r>
        <w:tab/>
        <w:t xml:space="preserve">Type: </w:t>
      </w:r>
      <w:bookmarkStart w:id="762" w:name="_Hlk86138818"/>
      <w:r>
        <w:t>NadrfDataRetrievalSubscription</w:t>
      </w:r>
      <w:bookmarkEnd w:id="758"/>
      <w:bookmarkEnd w:id="759"/>
      <w:bookmarkEnd w:id="760"/>
      <w:bookmarkEnd w:id="761"/>
      <w:bookmarkEnd w:id="762"/>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3FDF9F8A"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05DF72AC" w14:textId="00F84D00" w:rsidR="00467621" w:rsidRDefault="0050268D" w:rsidP="001F4F85">
            <w:pPr>
              <w:pStyle w:val="TAL"/>
            </w:pPr>
            <w:r>
              <w:t>DataSubscrip</w:t>
            </w:r>
            <w:r w:rsidRPr="00AB67C9">
              <w:t>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763" w:name="_Toc89426625"/>
      <w:bookmarkStart w:id="764" w:name="_Toc94020410"/>
      <w:bookmarkStart w:id="765" w:name="_Toc97034944"/>
      <w:bookmarkStart w:id="766" w:name="_Toc97037820"/>
      <w:r>
        <w:t>5.1.6.2.5</w:t>
      </w:r>
      <w:r>
        <w:tab/>
        <w:t xml:space="preserve">Type: </w:t>
      </w:r>
      <w:r>
        <w:rPr>
          <w:noProof/>
        </w:rPr>
        <w:t>NadrfDataRetrievalNotification</w:t>
      </w:r>
      <w:bookmarkEnd w:id="763"/>
      <w:bookmarkEnd w:id="764"/>
      <w:bookmarkEnd w:id="765"/>
      <w:bookmarkEnd w:id="76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767" w:name="_Toc89426626"/>
      <w:bookmarkStart w:id="768" w:name="_Toc94020411"/>
      <w:bookmarkStart w:id="769" w:name="_Toc97034945"/>
      <w:bookmarkStart w:id="770" w:name="_Toc97037821"/>
      <w:r>
        <w:lastRenderedPageBreak/>
        <w:t>5.1.6.2.6</w:t>
      </w:r>
      <w:r>
        <w:tab/>
        <w:t xml:space="preserve">Type: </w:t>
      </w:r>
      <w:r>
        <w:rPr>
          <w:noProof/>
        </w:rPr>
        <w:t>NadrfDataStoreSubscriptionRef</w:t>
      </w:r>
      <w:bookmarkEnd w:id="767"/>
      <w:bookmarkEnd w:id="768"/>
      <w:bookmarkEnd w:id="769"/>
      <w:bookmarkEnd w:id="770"/>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771" w:name="_Toc94020412"/>
      <w:bookmarkStart w:id="772" w:name="_Toc97034946"/>
      <w:bookmarkStart w:id="773" w:name="_Toc97037822"/>
      <w:r>
        <w:t>5.1.6.2.7</w:t>
      </w:r>
      <w:r>
        <w:tab/>
        <w:t>Type: NadrfStoredDataSpec</w:t>
      </w:r>
      <w:bookmarkEnd w:id="771"/>
      <w:bookmarkEnd w:id="772"/>
      <w:bookmarkEnd w:id="773"/>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56556A6D" w:rsidR="00631E11" w:rsidRDefault="0050268D" w:rsidP="00584334">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874745">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pPr>
      <w:r>
        <w:t>Editor's note:</w:t>
      </w:r>
      <w:r>
        <w:tab/>
      </w:r>
      <w:r w:rsidRPr="00722E73">
        <w:t>It is FFS a new data type is required for anaSpec</w:t>
      </w:r>
    </w:p>
    <w:p w14:paraId="47C0ED87" w14:textId="6643C741" w:rsidR="0050268D" w:rsidRPr="008A1972" w:rsidRDefault="0050268D" w:rsidP="00631E11">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18709F41" w14:textId="77777777" w:rsidR="00631E11" w:rsidRPr="002642B1" w:rsidRDefault="00631E11" w:rsidP="00631E11"/>
    <w:p w14:paraId="406DC9C4" w14:textId="25E0BB67" w:rsidR="00631E11" w:rsidRDefault="00631E11" w:rsidP="00631E11">
      <w:pPr>
        <w:pStyle w:val="5"/>
      </w:pPr>
      <w:bookmarkStart w:id="774" w:name="_Toc94020413"/>
      <w:bookmarkStart w:id="775" w:name="_Toc97034947"/>
      <w:bookmarkStart w:id="776" w:name="_Toc97037823"/>
      <w:r>
        <w:t>5.1.6.2.8</w:t>
      </w:r>
      <w:r>
        <w:tab/>
        <w:t xml:space="preserve">Type: </w:t>
      </w:r>
      <w:r w:rsidR="0050268D">
        <w:t>DataSubscription</w:t>
      </w:r>
      <w:bookmarkEnd w:id="774"/>
      <w:bookmarkEnd w:id="775"/>
      <w:bookmarkEnd w:id="776"/>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3649145" w:rsidR="00631E11" w:rsidRDefault="0050268D" w:rsidP="00584334">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B57EC37" w14:textId="5425DDC1" w:rsidR="00631E11" w:rsidRDefault="0050268D" w:rsidP="00584334">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77777777" w:rsidR="00631E11" w:rsidRPr="00631E11" w:rsidRDefault="00631E11" w:rsidP="00467621"/>
    <w:p w14:paraId="3ED9DA63" w14:textId="77777777" w:rsidR="00876C3C" w:rsidRDefault="00A10542">
      <w:pPr>
        <w:pStyle w:val="4"/>
        <w:rPr>
          <w:lang w:val="en-US"/>
        </w:rPr>
      </w:pPr>
      <w:bookmarkStart w:id="777" w:name="_Toc72766478"/>
      <w:bookmarkStart w:id="778" w:name="_Toc72767045"/>
      <w:bookmarkStart w:id="779" w:name="_Toc73042497"/>
      <w:bookmarkStart w:id="780" w:name="_Toc81242841"/>
      <w:bookmarkStart w:id="781" w:name="_Toc89426627"/>
      <w:bookmarkStart w:id="782" w:name="_Toc94020414"/>
      <w:bookmarkStart w:id="783" w:name="_Toc97034948"/>
      <w:bookmarkStart w:id="784" w:name="_Toc97037824"/>
      <w:r>
        <w:rPr>
          <w:lang w:val="en-US"/>
        </w:rPr>
        <w:t>5.1.6.3</w:t>
      </w:r>
      <w:r>
        <w:rPr>
          <w:lang w:val="en-US"/>
        </w:rPr>
        <w:tab/>
        <w:t>Simple data types and enumerations</w:t>
      </w:r>
      <w:bookmarkEnd w:id="777"/>
      <w:bookmarkEnd w:id="778"/>
      <w:bookmarkEnd w:id="779"/>
      <w:bookmarkEnd w:id="780"/>
      <w:bookmarkEnd w:id="781"/>
      <w:bookmarkEnd w:id="782"/>
      <w:bookmarkEnd w:id="783"/>
      <w:bookmarkEnd w:id="784"/>
    </w:p>
    <w:p w14:paraId="4C06983E" w14:textId="77777777" w:rsidR="00876C3C" w:rsidRDefault="00A10542">
      <w:pPr>
        <w:pStyle w:val="4"/>
        <w:rPr>
          <w:lang w:val="en-US"/>
        </w:rPr>
      </w:pPr>
      <w:bookmarkStart w:id="785" w:name="_Toc72766483"/>
      <w:bookmarkStart w:id="786" w:name="_Toc72767050"/>
      <w:bookmarkStart w:id="787" w:name="_Toc73042502"/>
      <w:bookmarkStart w:id="788" w:name="_Toc81242846"/>
      <w:bookmarkStart w:id="789" w:name="_Toc89426632"/>
      <w:bookmarkStart w:id="790" w:name="_Toc94020419"/>
      <w:bookmarkStart w:id="791" w:name="_Toc97034953"/>
      <w:bookmarkStart w:id="792" w:name="_Toc9703782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87"/>
      <w:bookmarkEnd w:id="788"/>
      <w:bookmarkEnd w:id="789"/>
      <w:bookmarkEnd w:id="790"/>
      <w:bookmarkEnd w:id="791"/>
      <w:bookmarkEnd w:id="792"/>
    </w:p>
    <w:p w14:paraId="02CD76C3" w14:textId="77777777" w:rsidR="00876C3C" w:rsidRDefault="00A10542">
      <w:pPr>
        <w:pStyle w:val="3"/>
      </w:pPr>
      <w:bookmarkStart w:id="793" w:name="_Toc72766488"/>
      <w:bookmarkStart w:id="794" w:name="_Toc72767055"/>
      <w:bookmarkStart w:id="795" w:name="_Toc73042507"/>
      <w:bookmarkStart w:id="796" w:name="_Toc81242851"/>
      <w:bookmarkStart w:id="797" w:name="_Toc89426637"/>
      <w:bookmarkStart w:id="798" w:name="_Toc94020424"/>
      <w:bookmarkStart w:id="799" w:name="_Toc97034958"/>
      <w:bookmarkStart w:id="800" w:name="_Toc97037826"/>
      <w:r>
        <w:t>5.1.7</w:t>
      </w:r>
      <w:r>
        <w:tab/>
        <w:t>Error Handling</w:t>
      </w:r>
      <w:bookmarkEnd w:id="793"/>
      <w:bookmarkEnd w:id="794"/>
      <w:bookmarkEnd w:id="795"/>
      <w:bookmarkEnd w:id="796"/>
      <w:bookmarkEnd w:id="797"/>
      <w:bookmarkEnd w:id="798"/>
      <w:bookmarkEnd w:id="799"/>
      <w:bookmarkEnd w:id="800"/>
    </w:p>
    <w:p w14:paraId="1EABE409" w14:textId="77777777" w:rsidR="00876C3C" w:rsidRDefault="00A10542">
      <w:pPr>
        <w:pStyle w:val="4"/>
      </w:pPr>
      <w:bookmarkStart w:id="801" w:name="_Toc72766489"/>
      <w:bookmarkStart w:id="802" w:name="_Toc72767056"/>
      <w:bookmarkStart w:id="803" w:name="_Toc73042508"/>
      <w:bookmarkStart w:id="804" w:name="_Toc81242852"/>
      <w:bookmarkStart w:id="805" w:name="_Toc89426638"/>
      <w:bookmarkStart w:id="806" w:name="_Toc94020425"/>
      <w:bookmarkStart w:id="807" w:name="_Toc97034959"/>
      <w:bookmarkStart w:id="808" w:name="_Toc97037827"/>
      <w:r>
        <w:t>5.1.7.1</w:t>
      </w:r>
      <w:r>
        <w:tab/>
        <w:t>General</w:t>
      </w:r>
      <w:bookmarkEnd w:id="801"/>
      <w:bookmarkEnd w:id="802"/>
      <w:bookmarkEnd w:id="803"/>
      <w:bookmarkEnd w:id="804"/>
      <w:bookmarkEnd w:id="805"/>
      <w:bookmarkEnd w:id="806"/>
      <w:bookmarkEnd w:id="807"/>
      <w:bookmarkEnd w:id="808"/>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w:t>
      </w:r>
      <w:r>
        <w:lastRenderedPageBreak/>
        <w:t>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809" w:name="_Toc72766490"/>
      <w:bookmarkStart w:id="810" w:name="_Toc72767057"/>
      <w:bookmarkStart w:id="811" w:name="_Toc73042509"/>
      <w:bookmarkStart w:id="812" w:name="_Toc81242853"/>
      <w:bookmarkStart w:id="813" w:name="_Toc89426639"/>
      <w:bookmarkStart w:id="814" w:name="_Toc94020426"/>
      <w:bookmarkStart w:id="815" w:name="_Toc97034960"/>
      <w:bookmarkStart w:id="816" w:name="_Toc97037828"/>
      <w:r>
        <w:t>5.1.7.2</w:t>
      </w:r>
      <w:r>
        <w:tab/>
        <w:t>Protocol Errors</w:t>
      </w:r>
      <w:bookmarkEnd w:id="809"/>
      <w:bookmarkEnd w:id="810"/>
      <w:bookmarkEnd w:id="811"/>
      <w:bookmarkEnd w:id="812"/>
      <w:bookmarkEnd w:id="813"/>
      <w:bookmarkEnd w:id="814"/>
      <w:bookmarkEnd w:id="815"/>
      <w:bookmarkEnd w:id="81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
      </w:pPr>
      <w:bookmarkStart w:id="817" w:name="_Toc72766491"/>
      <w:bookmarkStart w:id="818" w:name="_Toc72767058"/>
      <w:bookmarkStart w:id="819" w:name="_Toc73042510"/>
      <w:bookmarkStart w:id="820" w:name="_Toc81242854"/>
      <w:bookmarkStart w:id="821" w:name="_Toc89426640"/>
      <w:bookmarkStart w:id="822" w:name="_Toc94020427"/>
      <w:bookmarkStart w:id="823" w:name="_Toc97034961"/>
      <w:bookmarkStart w:id="824" w:name="_Toc97037829"/>
      <w:r>
        <w:t>5.1.7.3</w:t>
      </w:r>
      <w:r>
        <w:tab/>
        <w:t>Application Errors</w:t>
      </w:r>
      <w:bookmarkEnd w:id="817"/>
      <w:bookmarkEnd w:id="818"/>
      <w:bookmarkEnd w:id="819"/>
      <w:bookmarkEnd w:id="820"/>
      <w:bookmarkEnd w:id="821"/>
      <w:bookmarkEnd w:id="822"/>
      <w:bookmarkEnd w:id="823"/>
      <w:bookmarkEnd w:id="824"/>
    </w:p>
    <w:p w14:paraId="5DF10500" w14:textId="77777777" w:rsidR="00876C3C" w:rsidRDefault="00A10542">
      <w:r>
        <w:t>The application errors defined for the Nadrf_DataManagement</w:t>
      </w:r>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2"/>
        <w:rPr>
          <w:lang w:eastAsia="zh-CN"/>
        </w:rPr>
      </w:pPr>
      <w:bookmarkStart w:id="825" w:name="_Toc72766492"/>
      <w:bookmarkStart w:id="826" w:name="_Toc72767059"/>
      <w:bookmarkStart w:id="827" w:name="_Toc73042511"/>
      <w:bookmarkStart w:id="828" w:name="_Toc81242855"/>
      <w:bookmarkStart w:id="829" w:name="_Toc89426641"/>
      <w:bookmarkStart w:id="830" w:name="_Toc94020428"/>
      <w:bookmarkStart w:id="831" w:name="_Toc97034962"/>
      <w:bookmarkStart w:id="832" w:name="_Toc97037830"/>
      <w:r>
        <w:t>5.1.8</w:t>
      </w:r>
      <w:r>
        <w:rPr>
          <w:lang w:eastAsia="zh-CN"/>
        </w:rPr>
        <w:tab/>
        <w:t>Feature negotiation</w:t>
      </w:r>
      <w:bookmarkEnd w:id="825"/>
      <w:bookmarkEnd w:id="826"/>
      <w:bookmarkEnd w:id="827"/>
      <w:bookmarkEnd w:id="828"/>
      <w:bookmarkEnd w:id="829"/>
      <w:bookmarkEnd w:id="830"/>
      <w:bookmarkEnd w:id="831"/>
      <w:bookmarkEnd w:id="832"/>
    </w:p>
    <w:p w14:paraId="2ED66FBF" w14:textId="77777777"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2"/>
      </w:pPr>
      <w:bookmarkStart w:id="833" w:name="_Toc72766493"/>
      <w:bookmarkStart w:id="834" w:name="_Toc72767060"/>
      <w:bookmarkStart w:id="835" w:name="_Toc73042512"/>
      <w:bookmarkStart w:id="836" w:name="_Toc81242856"/>
      <w:bookmarkStart w:id="837" w:name="_Toc89426642"/>
      <w:bookmarkStart w:id="838" w:name="_Toc94020429"/>
      <w:bookmarkStart w:id="839" w:name="_Toc97034963"/>
      <w:bookmarkStart w:id="840" w:name="_Toc97037831"/>
      <w:r>
        <w:t>5.1.9</w:t>
      </w:r>
      <w:r>
        <w:tab/>
        <w:t>Security</w:t>
      </w:r>
      <w:bookmarkEnd w:id="833"/>
      <w:bookmarkEnd w:id="834"/>
      <w:bookmarkEnd w:id="835"/>
      <w:bookmarkEnd w:id="836"/>
      <w:bookmarkEnd w:id="837"/>
      <w:bookmarkEnd w:id="838"/>
      <w:bookmarkEnd w:id="839"/>
      <w:bookmarkEnd w:id="840"/>
    </w:p>
    <w:p w14:paraId="7A11D44E" w14:textId="77777777"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385"/>
    <w:bookmarkEnd w:id="386"/>
    <w:p w14:paraId="0184D0A2" w14:textId="77777777" w:rsidR="00876C3C" w:rsidRDefault="00A10542">
      <w:pPr>
        <w:pStyle w:val="8"/>
      </w:pPr>
      <w:r>
        <w:br w:type="page"/>
      </w:r>
      <w:bookmarkStart w:id="841" w:name="_Toc510696650"/>
      <w:bookmarkStart w:id="842" w:name="_Toc35971450"/>
      <w:bookmarkStart w:id="843" w:name="_Toc36812181"/>
      <w:bookmarkStart w:id="844" w:name="_Toc72766494"/>
      <w:bookmarkStart w:id="845" w:name="_Toc72767061"/>
      <w:bookmarkStart w:id="846" w:name="_Toc73042513"/>
      <w:bookmarkStart w:id="847" w:name="_Toc81242857"/>
      <w:bookmarkStart w:id="848" w:name="_Toc89426643"/>
      <w:bookmarkStart w:id="849" w:name="_Toc94020430"/>
      <w:bookmarkStart w:id="850" w:name="_Toc97034964"/>
      <w:bookmarkStart w:id="851" w:name="_Toc97037832"/>
      <w:r>
        <w:lastRenderedPageBreak/>
        <w:t>Annex A (normative):</w:t>
      </w:r>
      <w:r>
        <w:br/>
        <w:t>OpenAPI specification</w:t>
      </w:r>
      <w:bookmarkEnd w:id="841"/>
      <w:bookmarkEnd w:id="842"/>
      <w:bookmarkEnd w:id="843"/>
      <w:bookmarkEnd w:id="844"/>
      <w:bookmarkEnd w:id="845"/>
      <w:bookmarkEnd w:id="846"/>
      <w:bookmarkEnd w:id="847"/>
      <w:bookmarkEnd w:id="848"/>
      <w:bookmarkEnd w:id="849"/>
      <w:bookmarkEnd w:id="850"/>
      <w:bookmarkEnd w:id="851"/>
    </w:p>
    <w:p w14:paraId="5F449A49" w14:textId="77777777" w:rsidR="00876C3C" w:rsidRDefault="00A10542">
      <w:pPr>
        <w:pStyle w:val="2"/>
      </w:pPr>
      <w:bookmarkStart w:id="852" w:name="_Toc510696651"/>
      <w:bookmarkStart w:id="853" w:name="_Toc35971451"/>
      <w:bookmarkStart w:id="854" w:name="_Toc36812182"/>
      <w:bookmarkStart w:id="855" w:name="_Toc72766495"/>
      <w:bookmarkStart w:id="856" w:name="_Toc72767062"/>
      <w:bookmarkStart w:id="857" w:name="_Toc73042514"/>
      <w:bookmarkStart w:id="858" w:name="_Toc81242858"/>
      <w:bookmarkStart w:id="859" w:name="_Toc89426644"/>
      <w:bookmarkStart w:id="860" w:name="_Toc94020431"/>
      <w:bookmarkStart w:id="861" w:name="_Toc97034965"/>
      <w:bookmarkStart w:id="862" w:name="_Toc97037833"/>
      <w:r>
        <w:t>A.1</w:t>
      </w:r>
      <w:r>
        <w:tab/>
        <w:t>General</w:t>
      </w:r>
      <w:bookmarkEnd w:id="852"/>
      <w:bookmarkEnd w:id="853"/>
      <w:bookmarkEnd w:id="854"/>
      <w:bookmarkEnd w:id="855"/>
      <w:bookmarkEnd w:id="856"/>
      <w:bookmarkEnd w:id="857"/>
      <w:bookmarkEnd w:id="858"/>
      <w:bookmarkEnd w:id="859"/>
      <w:bookmarkEnd w:id="860"/>
      <w:bookmarkEnd w:id="861"/>
      <w:bookmarkEnd w:id="862"/>
    </w:p>
    <w:p w14:paraId="65DFCEA4" w14:textId="77777777" w:rsidR="00876C3C" w:rsidRDefault="00A10542">
      <w:bookmarkStart w:id="863"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77777777" w:rsidR="00876C3C" w:rsidRDefault="00A10542">
      <w:bookmarkStart w:id="86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2"/>
      </w:pPr>
      <w:bookmarkStart w:id="865" w:name="_Toc72766496"/>
      <w:bookmarkStart w:id="866" w:name="_Toc72767063"/>
      <w:bookmarkStart w:id="867" w:name="_Toc73042515"/>
      <w:bookmarkStart w:id="868" w:name="_Toc81242859"/>
      <w:bookmarkStart w:id="869" w:name="_Toc89426645"/>
      <w:bookmarkStart w:id="870" w:name="_Toc94020432"/>
      <w:bookmarkStart w:id="871" w:name="_Toc97034966"/>
      <w:bookmarkStart w:id="872" w:name="_Toc97037834"/>
      <w:bookmarkEnd w:id="863"/>
      <w:bookmarkEnd w:id="864"/>
      <w:r>
        <w:t>A.2</w:t>
      </w:r>
      <w:r>
        <w:tab/>
        <w:t>Nadrf_DataManagement API</w:t>
      </w:r>
      <w:bookmarkEnd w:id="865"/>
      <w:bookmarkEnd w:id="866"/>
      <w:bookmarkEnd w:id="867"/>
      <w:bookmarkEnd w:id="868"/>
      <w:bookmarkEnd w:id="869"/>
      <w:bookmarkEnd w:id="870"/>
      <w:bookmarkEnd w:id="871"/>
      <w:bookmarkEnd w:id="87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54DD3D2"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8A1972">
        <w:rPr>
          <w:lang w:val="en-IN" w:eastAsia="en-IN"/>
        </w:rPr>
        <w:t>2</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5C3FBC1"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w:t>
      </w:r>
      <w:r w:rsidR="008A1972">
        <w:rPr>
          <w:noProof w:val="0"/>
        </w:rPr>
        <w:t>5</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lastRenderedPageBreak/>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lastRenderedPageBreak/>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6AE474A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3D595B" w:rsidRPr="00B46B1E" w:rsidDel="003D595B">
        <w:rPr>
          <w:lang w:val="en-IN" w:eastAsia="en-IN"/>
        </w:rPr>
        <w:t xml:space="preserve"> </w:t>
      </w:r>
      <w:r w:rsidRPr="00B46B1E">
        <w:rPr>
          <w:lang w:val="en-IN" w:eastAsia="en-IN"/>
        </w:rPr>
        <w:t>#/components/schemas/</w:t>
      </w:r>
      <w:r w:rsidR="00143BD4">
        <w:rPr>
          <w:lang w:val="en-IN" w:eastAsia="en-IN"/>
        </w:rPr>
        <w:t>DataSubscription</w:t>
      </w:r>
      <w:r w:rsidR="00143BD4" w:rsidRPr="00B46B1E">
        <w:rPr>
          <w:lang w:val="en-IN" w:eastAsia="en-IN"/>
        </w:rPr>
        <w:t>'</w:t>
      </w:r>
    </w:p>
    <w:p w14:paraId="2D9B5335" w14:textId="1D089ADB" w:rsidR="00584334" w:rsidRPr="00B46B1E" w:rsidRDefault="00584334">
      <w:pPr>
        <w:pStyle w:val="PL"/>
        <w:rPr>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8"/>
      </w:pPr>
      <w:bookmarkStart w:id="873" w:name="historyclause"/>
      <w:r>
        <w:br w:type="page"/>
      </w:r>
      <w:bookmarkStart w:id="874" w:name="_Toc2086459"/>
      <w:bookmarkStart w:id="875" w:name="_Toc72766497"/>
      <w:bookmarkStart w:id="876" w:name="_Toc72767064"/>
      <w:bookmarkStart w:id="877" w:name="_Toc73042516"/>
      <w:bookmarkStart w:id="878" w:name="_Toc81242860"/>
      <w:bookmarkStart w:id="879" w:name="_Toc89426646"/>
      <w:bookmarkStart w:id="880" w:name="_Toc94020433"/>
      <w:bookmarkStart w:id="881" w:name="_Toc97034967"/>
      <w:bookmarkStart w:id="882" w:name="_Toc97037835"/>
      <w:bookmarkEnd w:id="873"/>
      <w:r>
        <w:lastRenderedPageBreak/>
        <w:t>Annex B (informative):</w:t>
      </w:r>
      <w:r>
        <w:br/>
        <w:t>Change history</w:t>
      </w:r>
      <w:bookmarkEnd w:id="874"/>
      <w:bookmarkEnd w:id="875"/>
      <w:bookmarkEnd w:id="876"/>
      <w:bookmarkEnd w:id="877"/>
      <w:bookmarkEnd w:id="878"/>
      <w:bookmarkEnd w:id="879"/>
      <w:bookmarkEnd w:id="880"/>
      <w:bookmarkEnd w:id="881"/>
      <w:bookmarkEnd w:id="882"/>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412DAE5C" w:rsidR="005868E6" w:rsidRPr="00E24E14" w:rsidRDefault="005868E6" w:rsidP="005868E6">
            <w:pPr>
              <w:pStyle w:val="TAL"/>
            </w:pPr>
            <w:r w:rsidRPr="00E24E14">
              <w:rPr>
                <w:rFonts w:hint="eastAsia"/>
              </w:rPr>
              <w:t>2</w:t>
            </w:r>
            <w:r w:rsidRPr="00E24E14">
              <w:t>02</w:t>
            </w:r>
            <w:r>
              <w:t>2</w:t>
            </w:r>
            <w:r w:rsidRPr="00E24E14">
              <w:t>-</w:t>
            </w:r>
            <w:r w:rsidR="003F7661">
              <w:t>01</w:t>
            </w:r>
          </w:p>
        </w:tc>
        <w:tc>
          <w:tcPr>
            <w:tcW w:w="800" w:type="dxa"/>
            <w:shd w:val="solid" w:color="FFFFFF" w:fill="auto"/>
          </w:tcPr>
          <w:p w14:paraId="62795628" w14:textId="38DDA3B1" w:rsidR="005868E6" w:rsidRDefault="005868E6" w:rsidP="005868E6">
            <w:pPr>
              <w:pStyle w:val="TAL"/>
              <w:rPr>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sz w:val="16"/>
                <w:szCs w:val="16"/>
              </w:rPr>
            </w:pPr>
            <w:r>
              <w:rPr>
                <w:rFonts w:hint="eastAsia"/>
                <w:sz w:val="16"/>
                <w:szCs w:val="16"/>
              </w:rPr>
              <w:t>C</w:t>
            </w:r>
            <w:r>
              <w:rPr>
                <w:sz w:val="16"/>
                <w:szCs w:val="16"/>
              </w:rPr>
              <w:t>3-220454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119bis-e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 xml:space="preserve">, </w:t>
            </w:r>
            <w:r w:rsidR="00DA2DC4" w:rsidRPr="001F6251">
              <w:t>C3-220</w:t>
            </w:r>
            <w:r w:rsidR="00DA2DC4">
              <w:t>441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r w:rsidR="003F7661" w14:paraId="1A94CAB2" w14:textId="77777777">
        <w:tc>
          <w:tcPr>
            <w:tcW w:w="800" w:type="dxa"/>
            <w:shd w:val="solid" w:color="FFFFFF" w:fill="auto"/>
          </w:tcPr>
          <w:p w14:paraId="3BCFA741" w14:textId="3D2EBE1C" w:rsidR="003F7661" w:rsidRPr="00E24E14" w:rsidRDefault="003F7661" w:rsidP="003F7661">
            <w:pPr>
              <w:pStyle w:val="TAL"/>
            </w:pPr>
            <w:r w:rsidRPr="00E24E14">
              <w:rPr>
                <w:rFonts w:hint="eastAsia"/>
              </w:rPr>
              <w:t>2</w:t>
            </w:r>
            <w:r w:rsidRPr="00E24E14">
              <w:t>02</w:t>
            </w:r>
            <w:r>
              <w:t>2</w:t>
            </w:r>
            <w:r w:rsidRPr="00E24E14">
              <w:t>-</w:t>
            </w:r>
            <w:r>
              <w:t>0</w:t>
            </w:r>
            <w:r w:rsidR="003601E3">
              <w:t>3</w:t>
            </w:r>
          </w:p>
        </w:tc>
        <w:tc>
          <w:tcPr>
            <w:tcW w:w="800" w:type="dxa"/>
            <w:shd w:val="solid" w:color="FFFFFF" w:fill="auto"/>
          </w:tcPr>
          <w:p w14:paraId="28504A79" w14:textId="64F2C270" w:rsidR="003F7661" w:rsidRDefault="003F7661" w:rsidP="003F7661">
            <w:pPr>
              <w:pStyle w:val="TAL"/>
              <w:rPr>
                <w:sz w:val="16"/>
                <w:szCs w:val="16"/>
              </w:rPr>
            </w:pPr>
            <w:r>
              <w:rPr>
                <w:rFonts w:hint="eastAsia"/>
                <w:sz w:val="16"/>
                <w:szCs w:val="16"/>
              </w:rPr>
              <w:t>C</w:t>
            </w:r>
            <w:r>
              <w:rPr>
                <w:sz w:val="16"/>
                <w:szCs w:val="16"/>
              </w:rPr>
              <w:t>T3#120</w:t>
            </w:r>
          </w:p>
        </w:tc>
        <w:tc>
          <w:tcPr>
            <w:tcW w:w="1094" w:type="dxa"/>
            <w:shd w:val="solid" w:color="FFFFFF" w:fill="auto"/>
          </w:tcPr>
          <w:p w14:paraId="2B45BFFA" w14:textId="1D89E0C4" w:rsidR="003F7661" w:rsidRDefault="003F7661" w:rsidP="003F7661">
            <w:pPr>
              <w:pStyle w:val="TAL"/>
              <w:rPr>
                <w:sz w:val="16"/>
                <w:szCs w:val="16"/>
              </w:rPr>
            </w:pPr>
            <w:r>
              <w:rPr>
                <w:rFonts w:hint="eastAsia"/>
                <w:sz w:val="16"/>
                <w:szCs w:val="16"/>
              </w:rPr>
              <w:t>C</w:t>
            </w:r>
            <w:r>
              <w:rPr>
                <w:sz w:val="16"/>
                <w:szCs w:val="16"/>
              </w:rPr>
              <w:t>3-221516</w:t>
            </w:r>
          </w:p>
        </w:tc>
        <w:tc>
          <w:tcPr>
            <w:tcW w:w="425" w:type="dxa"/>
            <w:shd w:val="solid" w:color="FFFFFF" w:fill="auto"/>
          </w:tcPr>
          <w:p w14:paraId="2DE2A041" w14:textId="77777777" w:rsidR="003F7661" w:rsidRDefault="003F7661" w:rsidP="003F7661">
            <w:pPr>
              <w:pStyle w:val="TAL"/>
              <w:rPr>
                <w:sz w:val="16"/>
                <w:szCs w:val="16"/>
              </w:rPr>
            </w:pPr>
          </w:p>
        </w:tc>
        <w:tc>
          <w:tcPr>
            <w:tcW w:w="425" w:type="dxa"/>
            <w:shd w:val="solid" w:color="FFFFFF" w:fill="auto"/>
          </w:tcPr>
          <w:p w14:paraId="6A2AAD8F" w14:textId="77777777" w:rsidR="003F7661" w:rsidRDefault="003F7661" w:rsidP="003F7661">
            <w:pPr>
              <w:pStyle w:val="TAL"/>
              <w:rPr>
                <w:sz w:val="16"/>
                <w:szCs w:val="16"/>
              </w:rPr>
            </w:pPr>
          </w:p>
        </w:tc>
        <w:tc>
          <w:tcPr>
            <w:tcW w:w="425" w:type="dxa"/>
            <w:shd w:val="solid" w:color="FFFFFF" w:fill="auto"/>
          </w:tcPr>
          <w:p w14:paraId="02513FE3" w14:textId="77777777" w:rsidR="003F7661" w:rsidRDefault="003F7661" w:rsidP="003F7661">
            <w:pPr>
              <w:pStyle w:val="TAL"/>
              <w:rPr>
                <w:sz w:val="16"/>
                <w:szCs w:val="16"/>
              </w:rPr>
            </w:pPr>
          </w:p>
        </w:tc>
        <w:tc>
          <w:tcPr>
            <w:tcW w:w="4962" w:type="dxa"/>
            <w:shd w:val="solid" w:color="FFFFFF" w:fill="auto"/>
          </w:tcPr>
          <w:p w14:paraId="020CA163" w14:textId="1ADD7A7E" w:rsidR="003F7661" w:rsidRPr="00BC2831" w:rsidRDefault="003F7661" w:rsidP="003F7661">
            <w:pPr>
              <w:pStyle w:val="TAL"/>
            </w:pPr>
            <w:r w:rsidRPr="00BC2831">
              <w:t>Inclusion of documents agreed in CT3#</w:t>
            </w:r>
            <w:r>
              <w:t>120-e</w:t>
            </w:r>
            <w:r w:rsidR="006C3758">
              <w:t xml:space="preserve"> </w:t>
            </w:r>
            <w:r w:rsidR="008A1972" w:rsidRPr="001F6251">
              <w:rPr>
                <w:rFonts w:hint="eastAsia"/>
              </w:rPr>
              <w:t>C</w:t>
            </w:r>
            <w:r w:rsidR="008A1972" w:rsidRPr="001F6251">
              <w:t>3-22</w:t>
            </w:r>
            <w:r w:rsidR="008A1972">
              <w:t xml:space="preserve">1091, </w:t>
            </w:r>
            <w:r w:rsidR="008555A6" w:rsidRPr="001F6251">
              <w:rPr>
                <w:rFonts w:hint="eastAsia"/>
              </w:rPr>
              <w:t>C</w:t>
            </w:r>
            <w:r w:rsidR="008555A6" w:rsidRPr="001F6251">
              <w:t>3-22</w:t>
            </w:r>
            <w:r w:rsidR="008555A6">
              <w:t xml:space="preserve">1288, </w:t>
            </w:r>
            <w:r w:rsidR="009451CF" w:rsidRPr="001F6251">
              <w:rPr>
                <w:rFonts w:hint="eastAsia"/>
              </w:rPr>
              <w:t>C</w:t>
            </w:r>
            <w:r w:rsidR="009451CF" w:rsidRPr="001F6251">
              <w:t>3-22</w:t>
            </w:r>
            <w:r w:rsidR="009451CF">
              <w:t>1620,</w:t>
            </w:r>
            <w:r w:rsidR="00B8758B">
              <w:t xml:space="preserve"> </w:t>
            </w:r>
            <w:r w:rsidR="00B8758B" w:rsidRPr="001F6251">
              <w:rPr>
                <w:rFonts w:hint="eastAsia"/>
              </w:rPr>
              <w:t>C</w:t>
            </w:r>
            <w:r w:rsidR="00B8758B" w:rsidRPr="001F6251">
              <w:t>3-22</w:t>
            </w:r>
            <w:r w:rsidR="00B8758B">
              <w:t>1621</w:t>
            </w:r>
            <w:r w:rsidRPr="00BC2831">
              <w:t>.</w:t>
            </w:r>
          </w:p>
        </w:tc>
        <w:tc>
          <w:tcPr>
            <w:tcW w:w="708" w:type="dxa"/>
            <w:shd w:val="solid" w:color="FFFFFF" w:fill="auto"/>
          </w:tcPr>
          <w:p w14:paraId="3998161B" w14:textId="0EE573FE" w:rsidR="003F7661" w:rsidRPr="00BC2831" w:rsidRDefault="003F7661" w:rsidP="003F7661">
            <w:pPr>
              <w:pStyle w:val="TAL"/>
            </w:pPr>
            <w:r w:rsidRPr="00BC2831">
              <w:t>0.</w:t>
            </w:r>
            <w:r>
              <w:t>5</w:t>
            </w:r>
            <w:r w:rsidRPr="00BC2831">
              <w:t>.0</w:t>
            </w:r>
          </w:p>
        </w:tc>
      </w:tr>
    </w:tbl>
    <w:p w14:paraId="53B28015" w14:textId="77777777" w:rsidR="00876C3C" w:rsidRDefault="00876C3C">
      <w:bookmarkStart w:id="883" w:name="_GoBack"/>
      <w:bookmarkEnd w:id="883"/>
    </w:p>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4CBF1" w14:textId="77777777" w:rsidR="00A97844" w:rsidRDefault="00A97844">
      <w:r>
        <w:separator/>
      </w:r>
    </w:p>
  </w:endnote>
  <w:endnote w:type="continuationSeparator" w:id="0">
    <w:p w14:paraId="3B5B2306" w14:textId="77777777" w:rsidR="00A97844" w:rsidRDefault="00A97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50268D" w:rsidRDefault="0050268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51B43" w14:textId="77777777" w:rsidR="00A97844" w:rsidRDefault="00A97844">
      <w:r>
        <w:separator/>
      </w:r>
    </w:p>
  </w:footnote>
  <w:footnote w:type="continuationSeparator" w:id="0">
    <w:p w14:paraId="76FD518E" w14:textId="77777777" w:rsidR="00A97844" w:rsidRDefault="00A97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13C33E81"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745">
      <w:rPr>
        <w:rFonts w:ascii="Arial" w:hAnsi="Arial" w:cs="Arial"/>
        <w:b/>
        <w:noProof/>
        <w:sz w:val="18"/>
        <w:szCs w:val="18"/>
      </w:rPr>
      <w:t>3GPP TS 29.575 V0.5.0 (2022-03)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25AD46DC"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745">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793D"/>
    <w:rsid w:val="00143BD4"/>
    <w:rsid w:val="00144871"/>
    <w:rsid w:val="001461F3"/>
    <w:rsid w:val="001A5321"/>
    <w:rsid w:val="001B7B18"/>
    <w:rsid w:val="001C717D"/>
    <w:rsid w:val="001E2213"/>
    <w:rsid w:val="001F4F85"/>
    <w:rsid w:val="001F6251"/>
    <w:rsid w:val="002203E0"/>
    <w:rsid w:val="00257945"/>
    <w:rsid w:val="00276856"/>
    <w:rsid w:val="00277C0C"/>
    <w:rsid w:val="002978A1"/>
    <w:rsid w:val="002B0B05"/>
    <w:rsid w:val="002B24CB"/>
    <w:rsid w:val="00302DA6"/>
    <w:rsid w:val="00310D45"/>
    <w:rsid w:val="00315576"/>
    <w:rsid w:val="0031736A"/>
    <w:rsid w:val="003601E3"/>
    <w:rsid w:val="00370804"/>
    <w:rsid w:val="003771F2"/>
    <w:rsid w:val="003B73F7"/>
    <w:rsid w:val="003D595B"/>
    <w:rsid w:val="003F7661"/>
    <w:rsid w:val="00406BC2"/>
    <w:rsid w:val="004412BB"/>
    <w:rsid w:val="00450FA8"/>
    <w:rsid w:val="00467621"/>
    <w:rsid w:val="0050268D"/>
    <w:rsid w:val="00521098"/>
    <w:rsid w:val="00554002"/>
    <w:rsid w:val="005640A4"/>
    <w:rsid w:val="0057256B"/>
    <w:rsid w:val="00584334"/>
    <w:rsid w:val="005868E6"/>
    <w:rsid w:val="005E7502"/>
    <w:rsid w:val="005E7F43"/>
    <w:rsid w:val="00631E11"/>
    <w:rsid w:val="006A4EB4"/>
    <w:rsid w:val="006C3758"/>
    <w:rsid w:val="007073D3"/>
    <w:rsid w:val="007204AA"/>
    <w:rsid w:val="007207A9"/>
    <w:rsid w:val="007258F7"/>
    <w:rsid w:val="0073232B"/>
    <w:rsid w:val="007644F6"/>
    <w:rsid w:val="00796F6B"/>
    <w:rsid w:val="007B728F"/>
    <w:rsid w:val="007C4BB4"/>
    <w:rsid w:val="007D708F"/>
    <w:rsid w:val="007E79B2"/>
    <w:rsid w:val="0081243D"/>
    <w:rsid w:val="008555A6"/>
    <w:rsid w:val="00874745"/>
    <w:rsid w:val="00876C3C"/>
    <w:rsid w:val="00882227"/>
    <w:rsid w:val="008A1201"/>
    <w:rsid w:val="008A1972"/>
    <w:rsid w:val="008B75CD"/>
    <w:rsid w:val="008D1FF7"/>
    <w:rsid w:val="008F5ADE"/>
    <w:rsid w:val="009238C8"/>
    <w:rsid w:val="009451CF"/>
    <w:rsid w:val="00963DA5"/>
    <w:rsid w:val="00975578"/>
    <w:rsid w:val="0097630B"/>
    <w:rsid w:val="009B0842"/>
    <w:rsid w:val="00A10542"/>
    <w:rsid w:val="00A30FFE"/>
    <w:rsid w:val="00A53AAC"/>
    <w:rsid w:val="00A736E7"/>
    <w:rsid w:val="00A90E45"/>
    <w:rsid w:val="00A97844"/>
    <w:rsid w:val="00B04DF7"/>
    <w:rsid w:val="00B17ACF"/>
    <w:rsid w:val="00B346FF"/>
    <w:rsid w:val="00B4072B"/>
    <w:rsid w:val="00B52F4A"/>
    <w:rsid w:val="00B742CE"/>
    <w:rsid w:val="00B8758B"/>
    <w:rsid w:val="00BB37C6"/>
    <w:rsid w:val="00BD127F"/>
    <w:rsid w:val="00BD4B03"/>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E3B74"/>
    <w:rsid w:val="00DF54A3"/>
    <w:rsid w:val="00E0799B"/>
    <w:rsid w:val="00E24E14"/>
    <w:rsid w:val="00E95463"/>
    <w:rsid w:val="00EB6275"/>
    <w:rsid w:val="00F40CA7"/>
    <w:rsid w:val="00F71BB1"/>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3D740-9E15-4BA3-9F35-82993BC00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15506</Words>
  <Characters>88388</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C3-221621</cp:lastModifiedBy>
  <cp:revision>2</cp:revision>
  <cp:lastPrinted>2019-02-25T14:05:00Z</cp:lastPrinted>
  <dcterms:created xsi:type="dcterms:W3CDTF">2022-03-02T13:43:00Z</dcterms:created>
  <dcterms:modified xsi:type="dcterms:W3CDTF">2022-03-02T13:43:00Z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