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1D8" w:rsidRDefault="002741D8" w:rsidP="00274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627B89">
        <w:rPr>
          <w:b/>
          <w:noProof/>
          <w:sz w:val="24"/>
        </w:rPr>
        <w:t>311</w:t>
      </w:r>
      <w:bookmarkStart w:id="0" w:name="_GoBack"/>
      <w:bookmarkEnd w:id="0"/>
    </w:p>
    <w:p w:rsidR="002741D8" w:rsidRDefault="002741D8" w:rsidP="00274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741D8" w:rsidRPr="002741D8">
        <w:rPr>
          <w:rFonts w:ascii="Arial" w:hAnsi="Arial" w:cs="Arial"/>
          <w:b/>
          <w:bCs/>
          <w:lang w:val="en-US"/>
        </w:rPr>
        <w:t>on the skeleton for the new MBSF Services TS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</w:t>
      </w:r>
      <w:r w:rsidR="002741D8" w:rsidRPr="002741D8">
        <w:rPr>
          <w:rFonts w:ascii="Arial" w:hAnsi="Arial" w:cs="Arial"/>
          <w:b/>
          <w:bCs/>
          <w:highlight w:val="yellow"/>
          <w:lang w:val="en-US"/>
        </w:rPr>
        <w:t>def</w:t>
      </w:r>
      <w:r w:rsidR="00E87542">
        <w:rPr>
          <w:rFonts w:ascii="Arial" w:hAnsi="Arial" w:cs="Arial"/>
          <w:b/>
          <w:bCs/>
          <w:lang w:val="en-US"/>
        </w:rPr>
        <w:t xml:space="preserve"> V0.0.0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EB408F">
        <w:rPr>
          <w:rFonts w:ascii="Arial" w:hAnsi="Arial" w:cs="Arial"/>
          <w:b/>
          <w:bCs/>
          <w:lang w:val="en-US"/>
        </w:rPr>
        <w:t>31</w:t>
      </w:r>
      <w:r w:rsidR="002A68E9">
        <w:rPr>
          <w:rFonts w:ascii="Arial" w:hAnsi="Arial" w:cs="Arial"/>
          <w:b/>
          <w:bCs/>
          <w:lang w:val="en-US"/>
        </w:rPr>
        <w:t xml:space="preserve"> (5MBS)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This CR proposes a skeleton for the new </w:t>
      </w:r>
      <w:r w:rsidR="002741D8">
        <w:rPr>
          <w:lang w:val="en-US"/>
        </w:rPr>
        <w:t xml:space="preserve">MBSF Services </w:t>
      </w:r>
      <w:r>
        <w:rPr>
          <w:lang w:val="en-US"/>
        </w:rPr>
        <w:t xml:space="preserve">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The new </w:t>
      </w:r>
      <w:r w:rsidR="00EB408F">
        <w:rPr>
          <w:lang w:val="en-US"/>
        </w:rPr>
        <w:t>Multicast/Broadcast</w:t>
      </w:r>
      <w:r w:rsidR="00EB408F" w:rsidRPr="00EB408F">
        <w:rPr>
          <w:lang w:val="en-US"/>
        </w:rPr>
        <w:t xml:space="preserve"> </w:t>
      </w:r>
      <w:r w:rsidR="002741D8">
        <w:rPr>
          <w:lang w:val="en-US"/>
        </w:rPr>
        <w:t>Service Function</w:t>
      </w:r>
      <w:r w:rsidR="00EB408F" w:rsidRPr="00EB408F">
        <w:rPr>
          <w:lang w:val="en-US"/>
        </w:rPr>
        <w:t xml:space="preserve"> Services </w:t>
      </w:r>
      <w:r>
        <w:rPr>
          <w:lang w:val="en-US"/>
        </w:rPr>
        <w:t xml:space="preserve">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 does not have yet a TS skeleton in order to enable to start the work on it.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85432D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B440EA">
        <w:rPr>
          <w:lang w:val="en-US"/>
        </w:rPr>
        <w:t>attached TS skeleton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E87542">
        <w:rPr>
          <w:lang w:val="en-US"/>
        </w:rPr>
        <w:t xml:space="preserve">Multicast/Broadcast </w:t>
      </w:r>
      <w:r w:rsidR="002741D8">
        <w:rPr>
          <w:lang w:val="en-US"/>
        </w:rPr>
        <w:t>Service Function</w:t>
      </w:r>
      <w:r w:rsidR="00E87542">
        <w:rPr>
          <w:lang w:val="en-US"/>
        </w:rPr>
        <w:t xml:space="preserve"> Services</w:t>
      </w:r>
      <w:r w:rsidR="002300C6">
        <w:rPr>
          <w:lang w:val="en-US"/>
        </w:rPr>
        <w:t xml:space="preserve"> TS</w:t>
      </w:r>
      <w:r w:rsidR="00E87542">
        <w:rPr>
          <w:lang w:val="en-US"/>
        </w:rPr>
        <w:t> 29.</w:t>
      </w:r>
      <w:r w:rsidR="002741D8" w:rsidRPr="002741D8">
        <w:rPr>
          <w:highlight w:val="yellow"/>
          <w:lang w:val="en-US"/>
        </w:rPr>
        <w:t>def</w:t>
      </w:r>
      <w:r w:rsidR="00E87542">
        <w:rPr>
          <w:lang w:val="en-US"/>
        </w:rPr>
        <w:t xml:space="preserve"> V0.0.0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1A2" w:rsidRDefault="00BE006E">
      <w:pPr>
        <w:rPr>
          <w:lang w:val="en-US"/>
        </w:rPr>
      </w:pPr>
      <w:r>
        <w:rPr>
          <w:lang w:val="en-US"/>
        </w:rPr>
        <w:t>Cf. TS skeleton attached to this CR.</w:t>
      </w: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5E4" w:rsidRDefault="008E25E4">
      <w:r>
        <w:separator/>
      </w:r>
    </w:p>
  </w:endnote>
  <w:endnote w:type="continuationSeparator" w:id="0">
    <w:p w:rsidR="008E25E4" w:rsidRDefault="008E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5E4" w:rsidRDefault="008E25E4">
      <w:r>
        <w:separator/>
      </w:r>
    </w:p>
  </w:footnote>
  <w:footnote w:type="continuationSeparator" w:id="0">
    <w:p w:rsidR="008E25E4" w:rsidRDefault="008E2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85432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376FD"/>
    <w:rsid w:val="00215CB7"/>
    <w:rsid w:val="002300C6"/>
    <w:rsid w:val="002741D8"/>
    <w:rsid w:val="002A68E9"/>
    <w:rsid w:val="00313732"/>
    <w:rsid w:val="006277FA"/>
    <w:rsid w:val="00627B89"/>
    <w:rsid w:val="0085432D"/>
    <w:rsid w:val="008C6931"/>
    <w:rsid w:val="008E25E4"/>
    <w:rsid w:val="00A2267D"/>
    <w:rsid w:val="00B440EA"/>
    <w:rsid w:val="00B7555D"/>
    <w:rsid w:val="00BE006E"/>
    <w:rsid w:val="00C21575"/>
    <w:rsid w:val="00CF2980"/>
    <w:rsid w:val="00E87542"/>
    <w:rsid w:val="00EB408F"/>
    <w:rsid w:val="00F1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12</cp:revision>
  <cp:lastPrinted>1899-12-31T23:00:00Z</cp:lastPrinted>
  <dcterms:created xsi:type="dcterms:W3CDTF">2021-05-09T17:12:00Z</dcterms:created>
  <dcterms:modified xsi:type="dcterms:W3CDTF">2022-02-10T12:37:00Z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