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56F4F416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A72964">
        <w:rPr>
          <w:b/>
          <w:noProof/>
          <w:sz w:val="24"/>
        </w:rPr>
        <w:t>6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B1F2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9322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9322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9322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932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78DE">
              <w:t>&lt;Title&gt;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78DE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78DE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78DE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932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8DE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03DAE" w14:textId="77777777" w:rsidR="00932210" w:rsidRDefault="00932210">
      <w:r>
        <w:separator/>
      </w:r>
    </w:p>
  </w:endnote>
  <w:endnote w:type="continuationSeparator" w:id="0">
    <w:p w14:paraId="4323EDD9" w14:textId="77777777" w:rsidR="00932210" w:rsidRDefault="0093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D3033" w14:textId="77777777" w:rsidR="00932210" w:rsidRDefault="00932210">
      <w:r>
        <w:separator/>
      </w:r>
    </w:p>
  </w:footnote>
  <w:footnote w:type="continuationSeparator" w:id="0">
    <w:p w14:paraId="147D74C6" w14:textId="77777777" w:rsidR="00932210" w:rsidRDefault="0093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342B61"/>
    <w:rsid w:val="004D71CE"/>
    <w:rsid w:val="00501A63"/>
    <w:rsid w:val="00564880"/>
    <w:rsid w:val="005E4A2F"/>
    <w:rsid w:val="00923A0C"/>
    <w:rsid w:val="00932210"/>
    <w:rsid w:val="00934BD9"/>
    <w:rsid w:val="009E40C0"/>
    <w:rsid w:val="00A72964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2021-08-04T10:52:00Z</dcterms:created>
  <dcterms:modified xsi:type="dcterms:W3CDTF">2021-10-26T17:42:00Z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