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E6B989" w14:textId="6C2FFB04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A72964">
        <w:rPr>
          <w:b/>
          <w:noProof/>
          <w:sz w:val="24"/>
        </w:rPr>
        <w:t>9</w:t>
      </w:r>
      <w:r w:rsidR="00973BC0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20</w:t>
      </w:r>
      <w:r>
        <w:rPr>
          <w:b/>
          <w:noProof/>
          <w:sz w:val="24"/>
        </w:rPr>
        <w:t>abc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30698906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73BC0">
        <w:rPr>
          <w:b/>
          <w:noProof/>
          <w:sz w:val="24"/>
        </w:rPr>
        <w:t>7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73BC0">
        <w:rPr>
          <w:b/>
          <w:noProof/>
          <w:sz w:val="24"/>
        </w:rPr>
        <w:t>21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973BC0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77777777" w:rsidR="00934BD9" w:rsidRDefault="009322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78DE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77777777" w:rsidR="00934BD9" w:rsidRDefault="0093221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78DE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77777777" w:rsidR="00934BD9" w:rsidRDefault="009322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478DE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77777777" w:rsidR="00934BD9" w:rsidRDefault="009322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78DE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7777777" w:rsidR="00934BD9" w:rsidRDefault="00934B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77777777" w:rsidR="00934BD9" w:rsidRDefault="009322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478DE">
                <w:t>&lt;Title&gt;</w:t>
              </w:r>
            </w:fldSimple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77777777" w:rsidR="00934BD9" w:rsidRDefault="009322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478DE">
                <w:rPr>
                  <w:noProof/>
                </w:rPr>
                <w:t>&lt;Source_if_WG&gt;</w:t>
              </w:r>
            </w:fldSimple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77777777" w:rsidR="00934BD9" w:rsidRDefault="009322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78DE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77777777" w:rsidR="00934BD9" w:rsidRDefault="009322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78DE">
                <w:rPr>
                  <w:noProof/>
                </w:rPr>
                <w:t>&lt;Res_date&gt;</w:t>
              </w:r>
            </w:fldSimple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7777777" w:rsidR="00934BD9" w:rsidRDefault="009322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478DE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77777777" w:rsidR="00934BD9" w:rsidRDefault="009322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478DE">
                <w:rPr>
                  <w:noProof/>
                </w:rPr>
                <w:t>&lt;Release&gt;</w:t>
              </w:r>
            </w:fldSimple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77777777" w:rsidR="00934BD9" w:rsidRDefault="00934BD9">
      <w:pPr>
        <w:rPr>
          <w:noProof/>
        </w:rPr>
        <w:sectPr w:rsidR="00934BD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77777777" w:rsidR="00934BD9" w:rsidRDefault="00934BD9">
      <w:pPr>
        <w:rPr>
          <w:noProof/>
        </w:rPr>
      </w:pPr>
    </w:p>
    <w:sectPr w:rsidR="00934BD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671EFCE0" w14:textId="77777777" w:rsidR="00934BD9" w:rsidRDefault="001478DE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71EFCE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8F0F05" w14:textId="77777777" w:rsidR="00A67D56" w:rsidRDefault="00A67D56">
      <w:r>
        <w:separator/>
      </w:r>
    </w:p>
  </w:endnote>
  <w:endnote w:type="continuationSeparator" w:id="0">
    <w:p w14:paraId="757DC561" w14:textId="77777777" w:rsidR="00A67D56" w:rsidRDefault="00A67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7E3647" w14:textId="77777777" w:rsidR="00A67D56" w:rsidRDefault="00A67D56">
      <w:r>
        <w:separator/>
      </w:r>
    </w:p>
  </w:footnote>
  <w:footnote w:type="continuationSeparator" w:id="0">
    <w:p w14:paraId="56D5EBA9" w14:textId="77777777" w:rsidR="00A67D56" w:rsidRDefault="00A67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6DD88" w14:textId="77777777" w:rsidR="00934BD9" w:rsidRDefault="001478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8145C" w14:textId="77777777" w:rsidR="00934BD9" w:rsidRDefault="00934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A18BC" w14:textId="77777777" w:rsidR="00934BD9" w:rsidRDefault="00934B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1478DE"/>
    <w:rsid w:val="00342B61"/>
    <w:rsid w:val="004D71CE"/>
    <w:rsid w:val="00501A63"/>
    <w:rsid w:val="00564880"/>
    <w:rsid w:val="005E4A2F"/>
    <w:rsid w:val="00923A0C"/>
    <w:rsid w:val="00932210"/>
    <w:rsid w:val="00934BD9"/>
    <w:rsid w:val="00973BC0"/>
    <w:rsid w:val="009E40C0"/>
    <w:rsid w:val="00A67D56"/>
    <w:rsid w:val="00A72964"/>
    <w:rsid w:val="00C45B67"/>
    <w:rsid w:val="00C5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9</cp:revision>
  <cp:lastPrinted>1899-12-31T23:00:00Z</cp:lastPrinted>
  <dcterms:created xsi:type="dcterms:W3CDTF">2021-08-04T10:52:00Z</dcterms:created>
  <dcterms:modified xsi:type="dcterms:W3CDTF">2021-12-18T09:36:00Z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