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3E3AB" w14:textId="77777777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77777777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807FB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40AFC60D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324DBA4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 w14:paraId="02F11FAE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75910BA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3006B744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0CB1828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7777777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0FA2FCA5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 w14:paraId="7AC301E1" w14:textId="77777777" w:rsidR="004C1B62" w:rsidRDefault="00177CD2"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 w14:paraId="262C20EE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77777777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20176A5" w14:textId="77777777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 w14:paraId="5D3149B1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8FED5B2" w14:textId="50360A6D" w:rsidR="00E533A7" w:rsidRDefault="00E533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120</w:t>
      </w:r>
      <w:r w:rsidR="00666EB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</w:t>
      </w:r>
      <w:r w:rsidR="00C73A0A">
        <w:rPr>
          <w:rFonts w:ascii="Arial" w:hAnsi="Arial" w:cs="Arial"/>
          <w:bCs/>
        </w:rPr>
        <w:t>7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- </w:t>
      </w:r>
      <w:r w:rsidR="00C73A0A">
        <w:rPr>
          <w:rFonts w:ascii="Arial" w:hAnsi="Arial" w:cs="Arial"/>
          <w:bCs/>
        </w:rPr>
        <w:t>25</w:t>
      </w:r>
      <w:r w:rsidRPr="00DB03AB">
        <w:rPr>
          <w:rFonts w:ascii="Arial" w:hAnsi="Arial" w:cs="Arial"/>
          <w:bCs/>
          <w:vertAlign w:val="superscript"/>
        </w:rPr>
        <w:t>th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February 2022</w:t>
      </w:r>
      <w:r>
        <w:rPr>
          <w:rFonts w:ascii="Arial" w:hAnsi="Arial" w:cs="Arial"/>
          <w:bCs/>
        </w:rPr>
        <w:tab/>
        <w:t>E-Meeting</w:t>
      </w:r>
    </w:p>
    <w:p w14:paraId="0C651808" w14:textId="6E7D2AB2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</w:t>
      </w:r>
      <w:r w:rsidR="00C73A0A">
        <w:rPr>
          <w:rFonts w:ascii="Arial" w:hAnsi="Arial" w:cs="Arial"/>
          <w:bCs/>
        </w:rPr>
        <w:t>1</w:t>
      </w:r>
      <w:r w:rsidR="00666EB3">
        <w:rPr>
          <w:rFonts w:ascii="Arial" w:hAnsi="Arial" w:cs="Arial"/>
          <w:bCs/>
        </w:rPr>
        <w:t>-e</w:t>
      </w:r>
      <w:r w:rsidR="00DE7E77">
        <w:rPr>
          <w:rFonts w:ascii="Arial" w:hAnsi="Arial" w:cs="Arial"/>
          <w:bCs/>
        </w:rPr>
        <w:tab/>
      </w:r>
      <w:r w:rsidR="00C73A0A">
        <w:rPr>
          <w:rFonts w:ascii="Arial" w:hAnsi="Arial" w:cs="Arial"/>
          <w:bCs/>
        </w:rPr>
        <w:t>04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08</w:t>
      </w:r>
      <w:r w:rsidR="00C73A0A" w:rsidRPr="00C73A0A">
        <w:rPr>
          <w:rFonts w:ascii="Arial" w:hAnsi="Arial" w:cs="Arial"/>
          <w:bCs/>
          <w:vertAlign w:val="superscript"/>
        </w:rPr>
        <w:t>th</w:t>
      </w:r>
      <w:r w:rsidR="00C73A0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C73A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EE848D" w14:textId="77777777" w:rsidR="008B2BE0" w:rsidRDefault="008B2BE0">
      <w:pPr>
        <w:spacing w:after="0"/>
      </w:pPr>
      <w:r>
        <w:separator/>
      </w:r>
    </w:p>
  </w:endnote>
  <w:endnote w:type="continuationSeparator" w:id="0">
    <w:p w14:paraId="7D47CFB7" w14:textId="77777777" w:rsidR="008B2BE0" w:rsidRDefault="008B2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7D6D6" w14:textId="77777777" w:rsidR="008B2BE0" w:rsidRDefault="008B2BE0">
      <w:pPr>
        <w:spacing w:after="0"/>
      </w:pPr>
      <w:r>
        <w:separator/>
      </w:r>
    </w:p>
  </w:footnote>
  <w:footnote w:type="continuationSeparator" w:id="0">
    <w:p w14:paraId="7E7FC92D" w14:textId="77777777" w:rsidR="008B2BE0" w:rsidRDefault="008B2B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177CD2"/>
    <w:rsid w:val="0020362D"/>
    <w:rsid w:val="00476E78"/>
    <w:rsid w:val="004A72DB"/>
    <w:rsid w:val="004C1B62"/>
    <w:rsid w:val="00666EB3"/>
    <w:rsid w:val="007507E8"/>
    <w:rsid w:val="007550FE"/>
    <w:rsid w:val="007765A5"/>
    <w:rsid w:val="007D7AB6"/>
    <w:rsid w:val="007E43C1"/>
    <w:rsid w:val="0085681A"/>
    <w:rsid w:val="008B2BE0"/>
    <w:rsid w:val="009B0D9A"/>
    <w:rsid w:val="009D160E"/>
    <w:rsid w:val="00AC1C82"/>
    <w:rsid w:val="00B02AEF"/>
    <w:rsid w:val="00BD3A67"/>
    <w:rsid w:val="00BF749E"/>
    <w:rsid w:val="00C73A0A"/>
    <w:rsid w:val="00D753C8"/>
    <w:rsid w:val="00DB03AB"/>
    <w:rsid w:val="00DE7E77"/>
    <w:rsid w:val="00E34509"/>
    <w:rsid w:val="00E52AFA"/>
    <w:rsid w:val="00E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semiHidden/>
    <w:rsid w:val="007507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07E8"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20</cp:revision>
  <cp:lastPrinted>2002-04-23T07:10:00Z</cp:lastPrinted>
  <dcterms:created xsi:type="dcterms:W3CDTF">2021-08-04T10:51:00Z</dcterms:created>
  <dcterms:modified xsi:type="dcterms:W3CDTF">2021-12-18T09:34:00Z</dcterms:modified>
</cp:coreProperties>
</file>