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9AC2C" w14:textId="253A177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94AFAA9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 w:rsidR="00BF372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="00BF3721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69E83C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A32AF7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x.x</w:t>
      </w:r>
      <w:proofErr w:type="spellEnd"/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7777777" w:rsidR="00C93D83" w:rsidRDefault="00B41104"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7777777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EB1A9" w14:textId="77777777" w:rsidR="00AA3DBE" w:rsidRDefault="00AA3DBE">
      <w:r>
        <w:separator/>
      </w:r>
    </w:p>
  </w:endnote>
  <w:endnote w:type="continuationSeparator" w:id="0">
    <w:p w14:paraId="2BC8C95C" w14:textId="77777777" w:rsidR="00AA3DBE" w:rsidRDefault="00AA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3A3D0" w14:textId="77777777" w:rsidR="00AA3DBE" w:rsidRDefault="00AA3DBE">
      <w:r>
        <w:separator/>
      </w:r>
    </w:p>
  </w:footnote>
  <w:footnote w:type="continuationSeparator" w:id="0">
    <w:p w14:paraId="73FCA06A" w14:textId="77777777" w:rsidR="00AA3DBE" w:rsidRDefault="00AA3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3C549" w14:textId="77777777" w:rsidR="00C93D83" w:rsidRDefault="00C93D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1604A8"/>
    <w:rsid w:val="001B093A"/>
    <w:rsid w:val="0044235F"/>
    <w:rsid w:val="00AA3DBE"/>
    <w:rsid w:val="00B41104"/>
    <w:rsid w:val="00BF3721"/>
    <w:rsid w:val="00C93D83"/>
    <w:rsid w:val="00CC4471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6</cp:revision>
  <cp:lastPrinted>1899-12-31T23:00:00Z</cp:lastPrinted>
  <dcterms:created xsi:type="dcterms:W3CDTF">2021-08-04T10:39:00Z</dcterms:created>
  <dcterms:modified xsi:type="dcterms:W3CDTF">2021-12-18T08:42:00Z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