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124114E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501A6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23A0C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923375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C518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78DE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C518F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8DE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C518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78DE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C51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78DE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C5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78DE">
                <w:t>&lt;Title&gt;</w:t>
              </w:r>
            </w:fldSimple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C5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78DE">
                <w:rPr>
                  <w:noProof/>
                </w:rPr>
                <w:t>&lt;Source_if_WG&gt;</w:t>
              </w:r>
            </w:fldSimple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C5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78DE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C5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8DE">
                <w:rPr>
                  <w:noProof/>
                </w:rPr>
                <w:t>&lt;Res_date&gt;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C518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78DE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C51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&lt;Release&gt;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A2AD4" w14:textId="77777777" w:rsidR="005E4A2F" w:rsidRDefault="005E4A2F">
      <w:r>
        <w:separator/>
      </w:r>
    </w:p>
  </w:endnote>
  <w:endnote w:type="continuationSeparator" w:id="0">
    <w:p w14:paraId="3788EF93" w14:textId="77777777" w:rsidR="005E4A2F" w:rsidRDefault="005E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EB17A" w14:textId="77777777" w:rsidR="005E4A2F" w:rsidRDefault="005E4A2F">
      <w:r>
        <w:separator/>
      </w:r>
    </w:p>
  </w:footnote>
  <w:footnote w:type="continuationSeparator" w:id="0">
    <w:p w14:paraId="53582232" w14:textId="77777777" w:rsidR="005E4A2F" w:rsidRDefault="005E4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342B61"/>
    <w:rsid w:val="004D71CE"/>
    <w:rsid w:val="00501A63"/>
    <w:rsid w:val="005E4A2F"/>
    <w:rsid w:val="00923A0C"/>
    <w:rsid w:val="00934BD9"/>
    <w:rsid w:val="009E40C0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0119</cp:lastModifiedBy>
  <cp:revision>7</cp:revision>
  <cp:lastPrinted>1899-12-31T23:00:00Z</cp:lastPrinted>
  <dcterms:created xsi:type="dcterms:W3CDTF">2021-08-04T10:52:00Z</dcterms:created>
  <dcterms:modified xsi:type="dcterms:W3CDTF">2021-09-29T07:48:00Z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