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E6B989" w14:textId="77777777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9E40C0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9E40C0">
        <w:rPr>
          <w:b/>
          <w:noProof/>
          <w:sz w:val="24"/>
        </w:rPr>
        <w:t>4</w:t>
      </w:r>
      <w:r>
        <w:rPr>
          <w:b/>
          <w:noProof/>
          <w:sz w:val="24"/>
        </w:rPr>
        <w:t>abc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77777777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E40C0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9E40C0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9E40C0">
        <w:rPr>
          <w:b/>
          <w:noProof/>
          <w:sz w:val="24"/>
        </w:rPr>
        <w:t>August</w:t>
      </w:r>
      <w:bookmarkStart w:id="0" w:name="_GoBack"/>
      <w:bookmarkEnd w:id="0"/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77777777" w:rsidR="00934BD9" w:rsidRDefault="001478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77777777" w:rsidR="00934BD9" w:rsidRDefault="001478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77777777" w:rsidR="00934BD9" w:rsidRDefault="001478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Proposed change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77777777" w:rsidR="00934BD9" w:rsidRDefault="00934B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&lt;Title&gt;</w:t>
            </w:r>
            <w:r>
              <w:fldChar w:fldCharType="end"/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77777777" w:rsidR="00934BD9" w:rsidRDefault="001478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</w:t>
            </w:r>
            <w:r>
              <w:rPr>
                <w:noProof/>
                <w:sz w:val="18"/>
              </w:rPr>
              <w:t>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</w:t>
            </w:r>
            <w:r>
              <w:rPr>
                <w:i/>
                <w:noProof/>
                <w:sz w:val="18"/>
              </w:rPr>
              <w:t>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28F5F8" w14:textId="77777777" w:rsidR="00934BD9" w:rsidRDefault="00934BD9">
      <w:pPr>
        <w:pStyle w:val="CRCoverPage"/>
        <w:spacing w:after="0"/>
        <w:rPr>
          <w:noProof/>
          <w:sz w:val="8"/>
          <w:szCs w:val="8"/>
        </w:rPr>
      </w:pPr>
    </w:p>
    <w:p w14:paraId="64710528" w14:textId="77777777" w:rsidR="00934BD9" w:rsidRDefault="00934BD9">
      <w:pPr>
        <w:rPr>
          <w:noProof/>
        </w:rPr>
        <w:sectPr w:rsidR="00934BD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77777777" w:rsidR="00934BD9" w:rsidRDefault="00934BD9">
      <w:pPr>
        <w:rPr>
          <w:noProof/>
        </w:rPr>
      </w:pPr>
    </w:p>
    <w:sectPr w:rsidR="00934BD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671EFCE0" w14:textId="77777777" w:rsidR="00934BD9" w:rsidRDefault="001478DE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71EFCE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4F1712" w14:textId="77777777" w:rsidR="001478DE" w:rsidRDefault="001478DE">
      <w:r>
        <w:separator/>
      </w:r>
    </w:p>
  </w:endnote>
  <w:endnote w:type="continuationSeparator" w:id="0">
    <w:p w14:paraId="48087AAD" w14:textId="77777777" w:rsidR="001478DE" w:rsidRDefault="00147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927752" w14:textId="77777777" w:rsidR="001478DE" w:rsidRDefault="001478DE">
      <w:r>
        <w:separator/>
      </w:r>
    </w:p>
  </w:footnote>
  <w:footnote w:type="continuationSeparator" w:id="0">
    <w:p w14:paraId="2B029BC8" w14:textId="77777777" w:rsidR="001478DE" w:rsidRDefault="001478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6DD88" w14:textId="77777777" w:rsidR="00934BD9" w:rsidRDefault="001478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8145C" w14:textId="77777777" w:rsidR="00934BD9" w:rsidRDefault="00934B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05C47" w14:textId="77777777" w:rsidR="00934BD9" w:rsidRDefault="001478D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A18BC" w14:textId="77777777" w:rsidR="00934BD9" w:rsidRDefault="00934BD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1478DE"/>
    <w:rsid w:val="00934BD9"/>
    <w:rsid w:val="009E4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Achraf KHSIBA</cp:lastModifiedBy>
  <cp:revision>2</cp:revision>
  <cp:lastPrinted>1899-12-31T23:00:00Z</cp:lastPrinted>
  <dcterms:created xsi:type="dcterms:W3CDTF">2021-08-04T10:52:00Z</dcterms:created>
  <dcterms:modified xsi:type="dcterms:W3CDTF">2021-08-04T10:52:00Z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