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AD3A99">
        <w:rPr>
          <w:b/>
          <w:i/>
          <w:sz w:val="28"/>
          <w:lang w:eastAsia="ko-KR"/>
        </w:rPr>
        <w:t>479</w:t>
      </w:r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AD3A99">
        <w:rPr>
          <w:rFonts w:cs="Arial"/>
          <w:b/>
          <w:bCs/>
          <w:sz w:val="22"/>
        </w:rPr>
        <w:t>4357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2007E5" w:rsidRPr="002007E5">
        <w:rPr>
          <w:rFonts w:ascii="Arial" w:hAnsi="Arial" w:cs="Arial"/>
          <w:b/>
          <w:bCs/>
          <w:lang w:val="en-US"/>
        </w:rPr>
        <w:t>Update the scope of TS 29.57</w:t>
      </w:r>
      <w:r w:rsidR="00FC4F43">
        <w:rPr>
          <w:rFonts w:ascii="Arial" w:hAnsi="Arial" w:cs="Arial"/>
          <w:b/>
          <w:bCs/>
          <w:lang w:val="en-US"/>
        </w:rPr>
        <w:t>6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30B14" w:rsidP="009F0321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 xml:space="preserve">architecture and procedures related to </w:t>
      </w:r>
      <w:r w:rsidR="009B1082" w:rsidRPr="009B1082">
        <w:t>Messaging Framework Adaptation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 xml:space="preserve">architecture and procedures related to </w:t>
      </w:r>
      <w:r w:rsidR="009B1082" w:rsidRPr="009B1082">
        <w:t>Messaging Framework Adaptation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 xml:space="preserve">architecture and procedures related to </w:t>
      </w:r>
      <w:r w:rsidR="009B1082" w:rsidRPr="009B1082">
        <w:t>Messaging Framework Adaptation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  <w:bookmarkStart w:id="1" w:name="_GoBack"/>
      <w:bookmarkEnd w:id="1"/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F53B3" w:rsidRDefault="002F53B3" w:rsidP="002F53B3">
      <w:pPr>
        <w:pStyle w:val="1"/>
      </w:pPr>
      <w:bookmarkStart w:id="2" w:name="_Toc73042923"/>
      <w:bookmarkStart w:id="3" w:name="_Toc73041663"/>
      <w:bookmarkStart w:id="4" w:name="_Toc72784117"/>
      <w:bookmarkStart w:id="5" w:name="_Toc510696586"/>
      <w:bookmarkStart w:id="6" w:name="_Toc35971378"/>
      <w:bookmarkStart w:id="7" w:name="_Toc36812109"/>
      <w:bookmarkStart w:id="8" w:name="_Toc71748890"/>
      <w:r>
        <w:t>1</w:t>
      </w:r>
      <w:r>
        <w:tab/>
        <w:t>Scope</w:t>
      </w:r>
      <w:bookmarkEnd w:id="2"/>
      <w:bookmarkEnd w:id="3"/>
      <w:bookmarkEnd w:id="4"/>
    </w:p>
    <w:p w:rsidR="002F53B3" w:rsidRDefault="002F53B3" w:rsidP="002F53B3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:rsidR="002F53B3" w:rsidRDefault="002F53B3" w:rsidP="002F53B3">
      <w:r>
        <w:t>The present document specifies the stage 3 protocol and data model for the MFAF Service Based Interface. It provides stage 3 protocol definitions and message flows, and specifies the API for each service offered by the MFAF.</w:t>
      </w:r>
    </w:p>
    <w:p w:rsidR="002F53B3" w:rsidRDefault="002F53B3" w:rsidP="002F53B3">
      <w:r>
        <w:t>The 5G System stage</w:t>
      </w:r>
      <w:ins w:id="9" w:author="huangzhenning" w:date="2021-08-11T16:29:00Z">
        <w:r>
          <w:t> </w:t>
        </w:r>
      </w:ins>
      <w:del w:id="10" w:author="huangzhenning" w:date="2021-08-11T16:29:00Z">
        <w:r w:rsidDel="002F53B3">
          <w:delText xml:space="preserve"> </w:delText>
        </w:r>
      </w:del>
      <w:r>
        <w:t>2 architecture and procedures are specified in 3GPP TS 23.501 [2] and 3GPP TS 23.502 [3].</w:t>
      </w:r>
      <w:ins w:id="11" w:author="huangzhenning" w:date="2021-08-11T16:29:00Z">
        <w:r w:rsidRPr="002F53B3">
          <w:t xml:space="preserve"> </w:t>
        </w:r>
        <w:r>
          <w:t xml:space="preserve">The stage 2 definition and procedures </w:t>
        </w:r>
        <w:r>
          <w:rPr>
            <w:lang w:eastAsia="zh-CN"/>
          </w:rPr>
          <w:t xml:space="preserve">of </w:t>
        </w:r>
      </w:ins>
      <w:ins w:id="12" w:author="HuangZhenning2" w:date="2021-08-20T21:48:00Z">
        <w:r w:rsidR="00B463E0" w:rsidRPr="009B1082">
          <w:t xml:space="preserve">Messaging Framework Adaptation </w:t>
        </w:r>
      </w:ins>
      <w:ins w:id="13" w:author="huangzhenning" w:date="2021-08-11T16:29:00Z">
        <w:r>
          <w:rPr>
            <w:rFonts w:eastAsia="Times New Roman"/>
          </w:rPr>
          <w:t xml:space="preserve">are contained in </w:t>
        </w:r>
        <w:r>
          <w:t>3GPP TS 23.288 [</w:t>
        </w:r>
        <w:r>
          <w:rPr>
            <w:lang w:eastAsia="zh-CN"/>
          </w:rPr>
          <w:t>14</w:t>
        </w:r>
        <w:r>
          <w:t>] and 3GPP TS 23.502 [</w:t>
        </w:r>
        <w:r>
          <w:rPr>
            <w:lang w:eastAsia="zh-CN"/>
          </w:rPr>
          <w:t>3</w:t>
        </w:r>
        <w:r>
          <w:t>].</w:t>
        </w:r>
      </w:ins>
    </w:p>
    <w:p w:rsidR="002F53B3" w:rsidRPr="002F53B3" w:rsidRDefault="002F53B3" w:rsidP="00A17AE3">
      <w:r>
        <w:t>The Technical Realization of the Service Based Architecture and the Principles and Guidelines for Services Definition are specified in 3GPP TS 29.500 [4] and 3GPP TS 29.501 [5].</w:t>
      </w:r>
    </w:p>
    <w:bookmarkEnd w:id="5"/>
    <w:bookmarkEnd w:id="6"/>
    <w:bookmarkEnd w:id="7"/>
    <w:bookmarkEnd w:id="8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5D9" w:rsidRDefault="003E55D9">
      <w:r>
        <w:separator/>
      </w:r>
    </w:p>
  </w:endnote>
  <w:endnote w:type="continuationSeparator" w:id="0">
    <w:p w:rsidR="003E55D9" w:rsidRDefault="003E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5D9" w:rsidRDefault="003E55D9">
      <w:r>
        <w:separator/>
      </w:r>
    </w:p>
  </w:footnote>
  <w:footnote w:type="continuationSeparator" w:id="0">
    <w:p w:rsidR="003E55D9" w:rsidRDefault="003E5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  <w15:person w15:author="HuangZhenning2">
    <w15:presenceInfo w15:providerId="None" w15:userId="Huang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271AF"/>
    <w:rsid w:val="00132E0C"/>
    <w:rsid w:val="0015616F"/>
    <w:rsid w:val="00164E90"/>
    <w:rsid w:val="00171DA0"/>
    <w:rsid w:val="00184249"/>
    <w:rsid w:val="001931B6"/>
    <w:rsid w:val="0019612E"/>
    <w:rsid w:val="001D6EF7"/>
    <w:rsid w:val="001E34B3"/>
    <w:rsid w:val="001E7C68"/>
    <w:rsid w:val="001F00EC"/>
    <w:rsid w:val="001F0564"/>
    <w:rsid w:val="002007E5"/>
    <w:rsid w:val="00204718"/>
    <w:rsid w:val="00205AA1"/>
    <w:rsid w:val="00233499"/>
    <w:rsid w:val="00245436"/>
    <w:rsid w:val="00253AA8"/>
    <w:rsid w:val="002557D1"/>
    <w:rsid w:val="0026129E"/>
    <w:rsid w:val="00263E57"/>
    <w:rsid w:val="002672B3"/>
    <w:rsid w:val="0027056A"/>
    <w:rsid w:val="00272260"/>
    <w:rsid w:val="002803CC"/>
    <w:rsid w:val="00282B4F"/>
    <w:rsid w:val="00285A14"/>
    <w:rsid w:val="00294F56"/>
    <w:rsid w:val="002B4E93"/>
    <w:rsid w:val="002B73AC"/>
    <w:rsid w:val="002D14CF"/>
    <w:rsid w:val="002F340D"/>
    <w:rsid w:val="002F53B3"/>
    <w:rsid w:val="003115CB"/>
    <w:rsid w:val="00311D53"/>
    <w:rsid w:val="00317D9E"/>
    <w:rsid w:val="003250EF"/>
    <w:rsid w:val="0033416A"/>
    <w:rsid w:val="003426B6"/>
    <w:rsid w:val="0037009C"/>
    <w:rsid w:val="0037016A"/>
    <w:rsid w:val="0039571A"/>
    <w:rsid w:val="003A73C3"/>
    <w:rsid w:val="003B10DB"/>
    <w:rsid w:val="003C3651"/>
    <w:rsid w:val="003C382D"/>
    <w:rsid w:val="003C6A9E"/>
    <w:rsid w:val="003D66FF"/>
    <w:rsid w:val="003E2645"/>
    <w:rsid w:val="003E3AEA"/>
    <w:rsid w:val="003E5360"/>
    <w:rsid w:val="003E55D9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60ACD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87E48"/>
    <w:rsid w:val="009B1082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3A99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463E0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A459B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EF20A0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C4F43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A45AE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黄震宁</cp:lastModifiedBy>
  <cp:revision>4</cp:revision>
  <cp:lastPrinted>1899-12-31T23:00:00Z</cp:lastPrinted>
  <dcterms:created xsi:type="dcterms:W3CDTF">2021-08-23T03:56:00Z</dcterms:created>
  <dcterms:modified xsi:type="dcterms:W3CDTF">2021-08-25T07:26:00Z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