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3B43C" w14:textId="13C28D77" w:rsidR="00AD0531" w:rsidRDefault="00AD0531" w:rsidP="00AD0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E6135B">
        <w:rPr>
          <w:b/>
          <w:noProof/>
          <w:sz w:val="24"/>
        </w:rPr>
        <w:t>540</w:t>
      </w:r>
    </w:p>
    <w:p w14:paraId="09B53A92" w14:textId="5BA481D3" w:rsidR="001F5E1C" w:rsidRDefault="001F5E1C" w:rsidP="001F5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811F8B" w:rsidRPr="00AD0531">
        <w:rPr>
          <w:b/>
          <w:noProof/>
          <w:sz w:val="18"/>
        </w:rPr>
        <w:tab/>
      </w:r>
      <w:r w:rsidR="00AD0531" w:rsidRPr="00AD0531">
        <w:rPr>
          <w:i/>
          <w:noProof/>
          <w:sz w:val="16"/>
          <w:szCs w:val="22"/>
        </w:rPr>
        <w:t>was C3-21</w:t>
      </w:r>
      <w:r w:rsidR="00811F8B" w:rsidRPr="00AD0531">
        <w:rPr>
          <w:i/>
          <w:noProof/>
          <w:sz w:val="16"/>
          <w:szCs w:val="22"/>
        </w:rPr>
        <w:t>3</w:t>
      </w:r>
      <w:r w:rsidR="00E6135B">
        <w:rPr>
          <w:i/>
          <w:noProof/>
          <w:sz w:val="16"/>
          <w:szCs w:val="22"/>
        </w:rPr>
        <w:t>307 was C3-213170</w:t>
      </w:r>
    </w:p>
    <w:p w14:paraId="093A4423" w14:textId="661F8DAB" w:rsidR="008A7F2E" w:rsidRDefault="008A7F2E" w:rsidP="008A7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</w:t>
      </w:r>
      <w:bookmarkStart w:id="0" w:name="_GoBack"/>
      <w:bookmarkEnd w:id="0"/>
      <w:r>
        <w:rPr>
          <w:b/>
          <w:noProof/>
          <w:sz w:val="24"/>
        </w:rPr>
        <w:t>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54265">
        <w:rPr>
          <w:b/>
          <w:noProof/>
          <w:sz w:val="24"/>
        </w:rPr>
        <w:t>370</w:t>
      </w:r>
    </w:p>
    <w:p w14:paraId="1B54AAEA" w14:textId="77777777" w:rsidR="008A7F2E" w:rsidRDefault="008A7F2E" w:rsidP="008A7F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>
        <w:rPr>
          <w:i/>
          <w:noProof/>
          <w:sz w:val="22"/>
          <w:szCs w:val="22"/>
        </w:rPr>
        <w:t>Revision of 3020, 3364</w:t>
      </w:r>
    </w:p>
    <w:p w14:paraId="1A2DA652" w14:textId="61CA67DD" w:rsidR="008A7F2E" w:rsidRDefault="008A7F2E" w:rsidP="008A7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980195">
        <w:rPr>
          <w:b/>
          <w:noProof/>
          <w:sz w:val="24"/>
        </w:rPr>
        <w:t>659</w:t>
      </w:r>
    </w:p>
    <w:p w14:paraId="645261C7" w14:textId="77777777" w:rsidR="008A7F2E" w:rsidRPr="00F51AEC" w:rsidRDefault="008A7F2E" w:rsidP="008A7F2E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 xml:space="preserve">Revision of </w:t>
      </w:r>
      <w:r>
        <w:rPr>
          <w:bCs/>
          <w:i/>
          <w:iCs/>
          <w:noProof/>
          <w:sz w:val="22"/>
          <w:szCs w:val="22"/>
        </w:rPr>
        <w:t>3174, 3541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F2CE1C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AD9C1A3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  <w:r w:rsidRPr="00251D80">
        <w:rPr>
          <w:rFonts w:eastAsia="Batang"/>
          <w:i/>
        </w:rPr>
        <w:t xml:space="preserve"> </w:t>
      </w:r>
    </w:p>
    <w:p w14:paraId="0EE696A2" w14:textId="77777777" w:rsidR="00AD0531" w:rsidRPr="006E5DD5" w:rsidRDefault="00AD0531" w:rsidP="00AD05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14:paraId="3F2D879D" w14:textId="77777777" w:rsidR="00AD0531" w:rsidRPr="006E5DD5" w:rsidRDefault="00AD0531" w:rsidP="00AD053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6759B1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5F13CA18" w14:textId="77777777" w:rsidR="00D54265" w:rsidRDefault="00D54265" w:rsidP="00D54265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039CC1" w14:textId="561796D3" w:rsidR="00A0157A" w:rsidRDefault="00A0157A" w:rsidP="00A0157A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="00D54265" w:rsidRPr="002E5211">
        <w:t xml:space="preserve">and related APIs </w:t>
      </w:r>
      <w:r w:rsidRPr="00420FC1">
        <w:t>for 5G multicast-broadcast services</w:t>
      </w:r>
      <w:r>
        <w:t xml:space="preserve"> based on the </w:t>
      </w:r>
      <w:r w:rsidR="00BB22C5">
        <w:t>normative s</w:t>
      </w:r>
      <w:r w:rsidR="008A7F2E">
        <w:t xml:space="preserve">tage 2 </w:t>
      </w:r>
      <w:r w:rsidR="00D54265">
        <w:t xml:space="preserve">technical specifications developed by SA2 WG, e.g. </w:t>
      </w:r>
      <w:r>
        <w:t>3GPP TS 23.247</w:t>
      </w:r>
      <w:r w:rsidRPr="00420FC1">
        <w:t>.</w:t>
      </w:r>
    </w:p>
    <w:p w14:paraId="76319AAA" w14:textId="39C1B304" w:rsidR="000956A0" w:rsidRDefault="000956A0" w:rsidP="000956A0">
      <w:r>
        <w:t>The following impacts on 3GPP CT working groups are identified.</w:t>
      </w:r>
    </w:p>
    <w:p w14:paraId="19DF8FF6" w14:textId="77777777" w:rsidR="008A7F2E" w:rsidRDefault="008A7F2E" w:rsidP="008A7F2E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30A2947A" w14:textId="3E1F7FED" w:rsidR="008A7F2E" w:rsidRDefault="008A7F2E" w:rsidP="008A7F2E">
      <w:pPr>
        <w:pStyle w:val="EditorsNote"/>
      </w:pPr>
      <w:r>
        <w:t>Editor's note 2: SA2 is discussing further changes to TS</w:t>
      </w:r>
      <w:r w:rsidR="00F46114">
        <w:t> </w:t>
      </w:r>
      <w:r>
        <w:t>23.247, the normative technical specifications updates and</w:t>
      </w:r>
      <w:r w:rsidR="00BB22C5">
        <w:t xml:space="preserve"> </w:t>
      </w:r>
      <w:r>
        <w:t xml:space="preserve">future changes to stage 2 </w:t>
      </w:r>
      <w:r w:rsidR="00BB22C5">
        <w:t>can</w:t>
      </w:r>
      <w:r>
        <w:t xml:space="preserve"> trigger </w:t>
      </w:r>
      <w:r w:rsidR="00BB22C5">
        <w:t>a</w:t>
      </w:r>
      <w:r>
        <w:t xml:space="preserve"> 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0EFB45C" w14:textId="0B584B9B" w:rsidR="006F6976" w:rsidRDefault="006F6976" w:rsidP="006F6976">
      <w:pPr>
        <w:pStyle w:val="B1"/>
      </w:pPr>
      <w:r>
        <w:t>-</w:t>
      </w:r>
      <w:r>
        <w:tab/>
      </w:r>
      <w:r w:rsidR="0055266F" w:rsidRPr="00341C17">
        <w:t xml:space="preserve">Adding new, 5MBS specific features to the existing </w:t>
      </w:r>
      <w:r w:rsidR="0055266F">
        <w:t>3GPP TS 24.501. T</w:t>
      </w:r>
      <w:r w:rsidR="00702C12">
        <w:rPr>
          <w:rFonts w:eastAsia="DengXian"/>
        </w:rPr>
        <w:t>he existing reference points of N1 needs to be enhanced to support 5MBS</w:t>
      </w:r>
      <w:r w:rsidR="006253CA">
        <w:rPr>
          <w:rFonts w:eastAsia="DengXian"/>
        </w:rPr>
        <w:t xml:space="preserve"> (e.g. </w:t>
      </w:r>
      <w:r w:rsidR="006253CA" w:rsidRPr="006253CA">
        <w:rPr>
          <w:rFonts w:eastAsia="DengXian"/>
        </w:rPr>
        <w:t>establishing a PDU Session assoc</w:t>
      </w:r>
      <w:r w:rsidR="006253CA">
        <w:rPr>
          <w:rFonts w:eastAsia="DengXian"/>
        </w:rPr>
        <w:t>iated with multicast sessions</w:t>
      </w:r>
      <w:r w:rsidR="00D54265">
        <w:rPr>
          <w:rFonts w:eastAsia="DengXian"/>
        </w:rPr>
        <w:t>, responding to paging with MBS session ID</w:t>
      </w:r>
      <w:r w:rsidR="006253CA">
        <w:rPr>
          <w:rFonts w:eastAsia="DengXian"/>
        </w:rPr>
        <w:t>).</w:t>
      </w:r>
      <w:r w:rsidR="0055266F">
        <w:rPr>
          <w:rFonts w:eastAsia="DengXian"/>
        </w:rPr>
        <w:t xml:space="preserve"> </w:t>
      </w:r>
      <w:r w:rsidR="00AA69AA">
        <w:t>Support of s</w:t>
      </w:r>
      <w:r w:rsidR="00AA69AA" w:rsidRPr="00CA07D3">
        <w:t>ignalling for joinin</w:t>
      </w:r>
      <w:r w:rsidR="00AA69AA">
        <w:t>g and leaving multicast session</w:t>
      </w:r>
      <w:r w:rsidR="0055266F">
        <w:t xml:space="preserve"> needs to be added</w:t>
      </w:r>
      <w:r w:rsidR="006253CA">
        <w:t>.</w:t>
      </w:r>
    </w:p>
    <w:p w14:paraId="31E71C22" w14:textId="1F4AE0CC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704B010" w14:textId="77777777" w:rsidR="009F041A" w:rsidRPr="009F041A" w:rsidRDefault="009F041A" w:rsidP="009F041A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09E33F04" w14:textId="3F930898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="000269F6" w:rsidRPr="00A238AD">
        <w:rPr>
          <w:lang w:eastAsia="zh-CN"/>
        </w:rPr>
        <w:t xml:space="preserve">Supporting QoS handling for </w:t>
      </w:r>
      <w:r w:rsidR="008B5578">
        <w:rPr>
          <w:lang w:eastAsia="zh-CN"/>
        </w:rPr>
        <w:t xml:space="preserve">5G </w:t>
      </w:r>
      <w:r w:rsidR="000269F6" w:rsidRPr="00A238AD">
        <w:rPr>
          <w:lang w:eastAsia="zh-CN"/>
        </w:rPr>
        <w:t>MB Session</w:t>
      </w:r>
      <w:r w:rsidR="008B5578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3EC68C4" w14:textId="32130240" w:rsidR="000269F6" w:rsidRDefault="000269F6" w:rsidP="00D64E30">
      <w:pPr>
        <w:pStyle w:val="EditorsNote"/>
        <w:rPr>
          <w:lang w:eastAsia="zh-CN"/>
        </w:rPr>
      </w:pPr>
      <w:bookmarkStart w:id="1" w:name="_Hlk72834631"/>
      <w:r w:rsidRPr="00CE6E61">
        <w:rPr>
          <w:lang w:eastAsia="zh-CN"/>
        </w:rPr>
        <w:t>Editor's Note:</w:t>
      </w:r>
      <w:r>
        <w:rPr>
          <w:lang w:eastAsia="zh-CN"/>
        </w:rPr>
        <w:tab/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1"/>
      <w:r>
        <w:rPr>
          <w:lang w:eastAsia="zh-CN"/>
        </w:rPr>
        <w:t xml:space="preserve"> is FFS.</w:t>
      </w:r>
    </w:p>
    <w:p w14:paraId="1A2DF387" w14:textId="611CAE89" w:rsidR="000269F6" w:rsidRPr="009F041A" w:rsidRDefault="000269F6" w:rsidP="000269F6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8B5578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>
        <w:rPr>
          <w:lang w:eastAsia="zh-CN"/>
        </w:rPr>
        <w:t>.</w:t>
      </w:r>
    </w:p>
    <w:p w14:paraId="6DF530D3" w14:textId="54D200C3" w:rsidR="009F041A" w:rsidRPr="009F041A" w:rsidRDefault="009F041A" w:rsidP="009F041A">
      <w:pPr>
        <w:pStyle w:val="B2"/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 w:rsidR="0082353E"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25F0D94" w14:textId="0327D169" w:rsidR="009F041A" w:rsidRPr="009F041A" w:rsidRDefault="009F041A" w:rsidP="00BC0548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="000269F6" w:rsidRPr="00A238AD">
        <w:t>for QoS information retrieval</w:t>
      </w:r>
      <w:r w:rsidR="000269F6" w:rsidRPr="009F041A">
        <w:t xml:space="preserve"> </w:t>
      </w:r>
      <w:r w:rsidRPr="009F041A">
        <w:t>to support 5G MB Session configuration and management procedures</w:t>
      </w:r>
      <w:r w:rsidRPr="009F041A">
        <w:rPr>
          <w:lang w:eastAsia="zh-CN"/>
        </w:rPr>
        <w:t>.</w:t>
      </w:r>
    </w:p>
    <w:p w14:paraId="4398DB94" w14:textId="2A0963A0" w:rsidR="009F041A" w:rsidRPr="009F041A" w:rsidRDefault="009F041A" w:rsidP="009F041A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A2C9D7F" w14:textId="3AD4EE7B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 w:rsidR="000E54E5">
        <w:rPr>
          <w:lang w:val="en-US"/>
        </w:rPr>
        <w:t xml:space="preserve">services or definition of </w:t>
      </w:r>
      <w:r w:rsidR="003C5E5D">
        <w:rPr>
          <w:lang w:val="en-US"/>
        </w:rPr>
        <w:t xml:space="preserve">a </w:t>
      </w:r>
      <w:r w:rsidR="000E54E5">
        <w:rPr>
          <w:lang w:val="en-US"/>
        </w:rPr>
        <w:t>new NEF service</w:t>
      </w:r>
      <w:r w:rsidRPr="009F041A">
        <w:t>.</w:t>
      </w:r>
    </w:p>
    <w:p w14:paraId="7CA2FE14" w14:textId="15CDBADB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 w:rsidR="000E54E5">
        <w:rPr>
          <w:lang w:val="en-US"/>
        </w:rPr>
        <w:t xml:space="preserve">or definition of </w:t>
      </w:r>
      <w:r w:rsidR="003C5E5D">
        <w:rPr>
          <w:lang w:val="en-US"/>
        </w:rPr>
        <w:t xml:space="preserve">a </w:t>
      </w:r>
      <w:r w:rsidR="000E54E5">
        <w:rPr>
          <w:lang w:val="en-US"/>
        </w:rPr>
        <w:t xml:space="preserve">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13FA4984" w14:textId="77777777" w:rsidR="009F041A" w:rsidRPr="009F041A" w:rsidRDefault="009F041A" w:rsidP="009F041A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03E3175C" w14:textId="77777777" w:rsidR="009F041A" w:rsidRPr="009F041A" w:rsidRDefault="009F041A" w:rsidP="009F041A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A03E60F" w14:textId="757F24C7" w:rsidR="009F041A" w:rsidRPr="009F041A" w:rsidRDefault="009F041A" w:rsidP="009F041A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429DABC9" w14:textId="0281021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2D5596B" w14:textId="2A3AFF2F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6DD41C35" w14:textId="108612B1" w:rsidR="009F041A" w:rsidRPr="009F041A" w:rsidRDefault="009F041A" w:rsidP="009F041A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 w:rsidR="003C5E5D"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7D4B2240" w14:textId="0287CD72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 w:rsidR="003C5E5D"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466DDAF9" w14:textId="2EE14A48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 w:rsidR="003C5E5D"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7F7667AE" w14:textId="13EB8B05" w:rsidR="009F041A" w:rsidRPr="009F041A" w:rsidRDefault="009F041A" w:rsidP="009F041A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 w:rsidR="003C5E5D"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76986BE1" w14:textId="77777777" w:rsidR="003C5E5D" w:rsidRDefault="003C5E5D" w:rsidP="003C5E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506F9BBC" w14:textId="77777777" w:rsidR="003C5E5D" w:rsidRPr="009F041A" w:rsidRDefault="003C5E5D" w:rsidP="003C5E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7C748D9F" w14:textId="01ADC4A2" w:rsidR="009F041A" w:rsidRDefault="009F041A" w:rsidP="009F041A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0C485582" w14:textId="77777777" w:rsidR="00194F74" w:rsidRPr="009F041A" w:rsidRDefault="00194F74" w:rsidP="00194F74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77E6C3E0" w14:textId="77777777" w:rsidR="00806CDF" w:rsidRDefault="00806CDF" w:rsidP="00806CD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6AF5529F" w14:textId="77777777" w:rsidR="00806CDF" w:rsidRPr="009F041A" w:rsidRDefault="00806CDF" w:rsidP="00806CD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4E4107A5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B0D0B9A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25134ECF" w:rsidR="008744B6" w:rsidRPr="00251D80" w:rsidRDefault="0084784F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7CA228ED" w14:textId="77777777" w:rsidR="00C76812" w:rsidRDefault="00C76812" w:rsidP="00C76812">
            <w:r>
              <w:t>CT4 responsibility</w:t>
            </w:r>
          </w:p>
          <w:p w14:paraId="3DE9659E" w14:textId="34D74203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783D0D"/>
    <w:p w14:paraId="62BD60EE" w14:textId="6B097DA7" w:rsidR="0038235B" w:rsidRPr="0038235B" w:rsidRDefault="0038235B" w:rsidP="0038235B">
      <w:pPr>
        <w:pStyle w:val="NO"/>
      </w:pPr>
      <w:r w:rsidRPr="0038235B">
        <w:t>NOTE:</w:t>
      </w:r>
      <w:r w:rsidRPr="0038235B">
        <w:tab/>
      </w:r>
      <w:r>
        <w:t xml:space="preserve">New CT3 TSs </w:t>
      </w:r>
      <w:r w:rsidR="00F46114">
        <w:t xml:space="preserve">(indicated in clause 4) </w:t>
      </w:r>
      <w:r>
        <w:t xml:space="preserve">will be determined </w:t>
      </w:r>
      <w:r w:rsidR="00F46114">
        <w:t>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70C31A96" w:rsidR="00A2274E" w:rsidRPr="00251D80" w:rsidRDefault="00713B21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329F9066" w:rsidR="00763A36" w:rsidRPr="00251D80" w:rsidRDefault="00FD064D" w:rsidP="00FD064D">
            <w:r>
              <w:t>Impacted</w:t>
            </w:r>
            <w:r w:rsidR="00B72080">
              <w:t>, e.g. to define</w:t>
            </w:r>
            <w:r>
              <w:t xml:space="preserve"> </w:t>
            </w:r>
            <w:r w:rsidRPr="00883D9E">
              <w:rPr>
                <w:lang w:val="en-US"/>
              </w:rPr>
              <w:t>MBS Session ID</w:t>
            </w:r>
            <w:r w:rsidR="00B72080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2E735D17" w:rsidR="00763A36" w:rsidRPr="00251D80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1AC71280" w:rsidR="00763A36" w:rsidRPr="00251D80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621D757D" w:rsidR="00763A36" w:rsidRPr="00251D80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1F313712" w:rsidR="00763A36" w:rsidRPr="00251D80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E72F826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B72080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5BA69CF9" w:rsidR="00763A36" w:rsidRPr="00251D80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21E0EE20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3A9145B0" w:rsidR="00763A36" w:rsidRPr="001450AE" w:rsidRDefault="00FD064D" w:rsidP="00783D0D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 xml:space="preserve">o enable exchanging 5MBS specific information, e.g. MBS Session ID, </w:t>
            </w:r>
            <w:r w:rsidR="00141665" w:rsidRPr="001450AE">
              <w:t>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722B46A7" w:rsidR="00763A36" w:rsidRPr="001450AE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1426D15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6C5F6E35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2413CE35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26DA9C4D" w:rsidR="00763A36" w:rsidRPr="001450AE" w:rsidRDefault="00713B21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2BAAEFAB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7B947B7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7A011417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166CA3AE" w:rsidR="00E42564" w:rsidRPr="00E42564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60CFFE49" w:rsidR="00E42564" w:rsidRPr="001450AE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265B1994" w:rsidR="00E42564" w:rsidRPr="006C7AB3" w:rsidRDefault="00713B21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FF0FB31" w:rsidR="00A2274E" w:rsidRPr="001450AE" w:rsidRDefault="00713B21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B7208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287C2C17" w:rsidR="00B72080" w:rsidRDefault="00B72080" w:rsidP="00B72080">
            <w:pPr>
              <w:pStyle w:val="TAL"/>
            </w:pPr>
            <w:r>
              <w:t>Nokia</w:t>
            </w:r>
          </w:p>
        </w:tc>
      </w:tr>
      <w:tr w:rsidR="00B72080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3EB43ADC" w:rsidR="00B72080" w:rsidRDefault="00B72080" w:rsidP="00B72080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4D254CA6" w:rsidR="002124BC" w:rsidRDefault="00DE2A3A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A175C" w14:textId="77777777" w:rsidR="00CF4244" w:rsidRDefault="00CF4244">
      <w:r>
        <w:separator/>
      </w:r>
    </w:p>
  </w:endnote>
  <w:endnote w:type="continuationSeparator" w:id="0">
    <w:p w14:paraId="5D875E04" w14:textId="77777777" w:rsidR="00CF4244" w:rsidRDefault="00CF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30524" w14:textId="77777777" w:rsidR="00CF4244" w:rsidRDefault="00CF4244">
      <w:r>
        <w:separator/>
      </w:r>
    </w:p>
  </w:footnote>
  <w:footnote w:type="continuationSeparator" w:id="0">
    <w:p w14:paraId="544704E5" w14:textId="77777777" w:rsidR="00CF4244" w:rsidRDefault="00CF4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269F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96576"/>
    <w:rsid w:val="000A3125"/>
    <w:rsid w:val="000B0519"/>
    <w:rsid w:val="000B1ABD"/>
    <w:rsid w:val="000B61FD"/>
    <w:rsid w:val="000C017C"/>
    <w:rsid w:val="000C0869"/>
    <w:rsid w:val="000C0BF7"/>
    <w:rsid w:val="000C5FE3"/>
    <w:rsid w:val="000D122A"/>
    <w:rsid w:val="000D3479"/>
    <w:rsid w:val="000E54E5"/>
    <w:rsid w:val="000E55AD"/>
    <w:rsid w:val="000E630D"/>
    <w:rsid w:val="000F46C2"/>
    <w:rsid w:val="001001BD"/>
    <w:rsid w:val="00102222"/>
    <w:rsid w:val="001157D0"/>
    <w:rsid w:val="00120541"/>
    <w:rsid w:val="001211F3"/>
    <w:rsid w:val="00127B5D"/>
    <w:rsid w:val="00141665"/>
    <w:rsid w:val="001450AE"/>
    <w:rsid w:val="00172F1C"/>
    <w:rsid w:val="00173998"/>
    <w:rsid w:val="00174617"/>
    <w:rsid w:val="001759A7"/>
    <w:rsid w:val="001852B3"/>
    <w:rsid w:val="00194F74"/>
    <w:rsid w:val="001A19B9"/>
    <w:rsid w:val="001A4192"/>
    <w:rsid w:val="001A534A"/>
    <w:rsid w:val="001C58F2"/>
    <w:rsid w:val="001C5C86"/>
    <w:rsid w:val="001C718D"/>
    <w:rsid w:val="001E14C4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6D3"/>
    <w:rsid w:val="002E7A9E"/>
    <w:rsid w:val="002E7B69"/>
    <w:rsid w:val="002F3C41"/>
    <w:rsid w:val="002F6C5C"/>
    <w:rsid w:val="0030045C"/>
    <w:rsid w:val="003205AD"/>
    <w:rsid w:val="0033027D"/>
    <w:rsid w:val="00335FB2"/>
    <w:rsid w:val="00335FB5"/>
    <w:rsid w:val="00344158"/>
    <w:rsid w:val="00344A17"/>
    <w:rsid w:val="00345A44"/>
    <w:rsid w:val="00347B74"/>
    <w:rsid w:val="00355CB6"/>
    <w:rsid w:val="003614A2"/>
    <w:rsid w:val="00366257"/>
    <w:rsid w:val="00366CE5"/>
    <w:rsid w:val="0038235B"/>
    <w:rsid w:val="0038516D"/>
    <w:rsid w:val="003869D7"/>
    <w:rsid w:val="003977AA"/>
    <w:rsid w:val="003A08AA"/>
    <w:rsid w:val="003A1EB0"/>
    <w:rsid w:val="003C0F14"/>
    <w:rsid w:val="003C2DA6"/>
    <w:rsid w:val="003C5E5D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27796"/>
    <w:rsid w:val="0043058A"/>
    <w:rsid w:val="00432283"/>
    <w:rsid w:val="0043745F"/>
    <w:rsid w:val="00437F58"/>
    <w:rsid w:val="0044029F"/>
    <w:rsid w:val="00440BC9"/>
    <w:rsid w:val="00454609"/>
    <w:rsid w:val="00455DE4"/>
    <w:rsid w:val="0046782D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1C40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2254"/>
    <w:rsid w:val="00574059"/>
    <w:rsid w:val="00586951"/>
    <w:rsid w:val="00590087"/>
    <w:rsid w:val="005970FF"/>
    <w:rsid w:val="005A032D"/>
    <w:rsid w:val="005A486F"/>
    <w:rsid w:val="005B180F"/>
    <w:rsid w:val="005C06D3"/>
    <w:rsid w:val="005C29F7"/>
    <w:rsid w:val="005C32CE"/>
    <w:rsid w:val="005C4F58"/>
    <w:rsid w:val="005C5E8D"/>
    <w:rsid w:val="005C78F2"/>
    <w:rsid w:val="005D057C"/>
    <w:rsid w:val="005D3FEC"/>
    <w:rsid w:val="005D44BE"/>
    <w:rsid w:val="005E088B"/>
    <w:rsid w:val="00603A67"/>
    <w:rsid w:val="00611EC4"/>
    <w:rsid w:val="00612542"/>
    <w:rsid w:val="006146D2"/>
    <w:rsid w:val="00620B3F"/>
    <w:rsid w:val="006239E7"/>
    <w:rsid w:val="006253CA"/>
    <w:rsid w:val="006254C4"/>
    <w:rsid w:val="006323BE"/>
    <w:rsid w:val="006418C6"/>
    <w:rsid w:val="00641ED8"/>
    <w:rsid w:val="00642ED1"/>
    <w:rsid w:val="006474A3"/>
    <w:rsid w:val="00650091"/>
    <w:rsid w:val="00654102"/>
    <w:rsid w:val="00654893"/>
    <w:rsid w:val="006633A4"/>
    <w:rsid w:val="00671BBB"/>
    <w:rsid w:val="00675134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3B21"/>
    <w:rsid w:val="007162BE"/>
    <w:rsid w:val="00721636"/>
    <w:rsid w:val="00722267"/>
    <w:rsid w:val="00722A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83D0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7F7BFA"/>
    <w:rsid w:val="00801F7F"/>
    <w:rsid w:val="008035C1"/>
    <w:rsid w:val="00806CDF"/>
    <w:rsid w:val="00811F8B"/>
    <w:rsid w:val="00813C1F"/>
    <w:rsid w:val="0082353E"/>
    <w:rsid w:val="00834A60"/>
    <w:rsid w:val="008422F0"/>
    <w:rsid w:val="0084784F"/>
    <w:rsid w:val="00863E89"/>
    <w:rsid w:val="00872B3B"/>
    <w:rsid w:val="008744B6"/>
    <w:rsid w:val="00874744"/>
    <w:rsid w:val="0088222A"/>
    <w:rsid w:val="008835FC"/>
    <w:rsid w:val="00884F3D"/>
    <w:rsid w:val="008901F6"/>
    <w:rsid w:val="00896C03"/>
    <w:rsid w:val="008A495D"/>
    <w:rsid w:val="008A76FD"/>
    <w:rsid w:val="008A7F2E"/>
    <w:rsid w:val="008B114B"/>
    <w:rsid w:val="008B2D09"/>
    <w:rsid w:val="008B519F"/>
    <w:rsid w:val="008B5578"/>
    <w:rsid w:val="008C0E78"/>
    <w:rsid w:val="008C537F"/>
    <w:rsid w:val="008D658B"/>
    <w:rsid w:val="008E7855"/>
    <w:rsid w:val="008F32CB"/>
    <w:rsid w:val="00922FCB"/>
    <w:rsid w:val="00935CB0"/>
    <w:rsid w:val="009428A9"/>
    <w:rsid w:val="009437A2"/>
    <w:rsid w:val="00944B28"/>
    <w:rsid w:val="00957C3E"/>
    <w:rsid w:val="00967838"/>
    <w:rsid w:val="00980185"/>
    <w:rsid w:val="00980195"/>
    <w:rsid w:val="00982CD6"/>
    <w:rsid w:val="009846B1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21AA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231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36F"/>
    <w:rsid w:val="00AB58BF"/>
    <w:rsid w:val="00AD0531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13D2"/>
    <w:rsid w:val="00B567D1"/>
    <w:rsid w:val="00B63940"/>
    <w:rsid w:val="00B7208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22C5"/>
    <w:rsid w:val="00BB5EBF"/>
    <w:rsid w:val="00BC0548"/>
    <w:rsid w:val="00BC642A"/>
    <w:rsid w:val="00BE007F"/>
    <w:rsid w:val="00BE5689"/>
    <w:rsid w:val="00BF5EDF"/>
    <w:rsid w:val="00BF7C9D"/>
    <w:rsid w:val="00C00865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715CA"/>
    <w:rsid w:val="00C7495D"/>
    <w:rsid w:val="00C76812"/>
    <w:rsid w:val="00C77CE9"/>
    <w:rsid w:val="00C93191"/>
    <w:rsid w:val="00CA0968"/>
    <w:rsid w:val="00CA168E"/>
    <w:rsid w:val="00CB0647"/>
    <w:rsid w:val="00CB2DC4"/>
    <w:rsid w:val="00CB4236"/>
    <w:rsid w:val="00CC72A4"/>
    <w:rsid w:val="00CD3153"/>
    <w:rsid w:val="00CE7BAE"/>
    <w:rsid w:val="00CF1AB2"/>
    <w:rsid w:val="00CF1B42"/>
    <w:rsid w:val="00CF4244"/>
    <w:rsid w:val="00CF6810"/>
    <w:rsid w:val="00D06117"/>
    <w:rsid w:val="00D23C22"/>
    <w:rsid w:val="00D31CC8"/>
    <w:rsid w:val="00D32678"/>
    <w:rsid w:val="00D425FC"/>
    <w:rsid w:val="00D521C1"/>
    <w:rsid w:val="00D54265"/>
    <w:rsid w:val="00D64E30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2A3A"/>
    <w:rsid w:val="00DE4B91"/>
    <w:rsid w:val="00E007C5"/>
    <w:rsid w:val="00E00DBF"/>
    <w:rsid w:val="00E0213F"/>
    <w:rsid w:val="00E033E0"/>
    <w:rsid w:val="00E1026B"/>
    <w:rsid w:val="00E13CB2"/>
    <w:rsid w:val="00E20C37"/>
    <w:rsid w:val="00E40285"/>
    <w:rsid w:val="00E42564"/>
    <w:rsid w:val="00E52C57"/>
    <w:rsid w:val="00E57E7D"/>
    <w:rsid w:val="00E6135B"/>
    <w:rsid w:val="00E668BB"/>
    <w:rsid w:val="00E84CD8"/>
    <w:rsid w:val="00E90B85"/>
    <w:rsid w:val="00E91679"/>
    <w:rsid w:val="00E92452"/>
    <w:rsid w:val="00E94CC1"/>
    <w:rsid w:val="00E96431"/>
    <w:rsid w:val="00EB5215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114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A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27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27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7A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7A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7A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7A90"/>
    <w:pPr>
      <w:outlineLvl w:val="5"/>
    </w:pPr>
  </w:style>
  <w:style w:type="paragraph" w:styleId="Heading7">
    <w:name w:val="heading 7"/>
    <w:basedOn w:val="H6"/>
    <w:next w:val="Normal"/>
    <w:qFormat/>
    <w:rsid w:val="00227A90"/>
    <w:pPr>
      <w:outlineLvl w:val="6"/>
    </w:pPr>
  </w:style>
  <w:style w:type="paragraph" w:styleId="Heading8">
    <w:name w:val="heading 8"/>
    <w:basedOn w:val="Heading1"/>
    <w:next w:val="Normal"/>
    <w:qFormat/>
    <w:rsid w:val="00227A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A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27A9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27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27A9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27A90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7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27A90"/>
    <w:pPr>
      <w:ind w:left="1701" w:hanging="1701"/>
    </w:pPr>
  </w:style>
  <w:style w:type="paragraph" w:styleId="TOC4">
    <w:name w:val="toc 4"/>
    <w:basedOn w:val="TOC3"/>
    <w:semiHidden/>
    <w:rsid w:val="00227A90"/>
    <w:pPr>
      <w:ind w:left="1418" w:hanging="1418"/>
    </w:pPr>
  </w:style>
  <w:style w:type="paragraph" w:styleId="TOC3">
    <w:name w:val="toc 3"/>
    <w:basedOn w:val="TOC2"/>
    <w:semiHidden/>
    <w:rsid w:val="00227A90"/>
    <w:pPr>
      <w:ind w:left="1134" w:hanging="1134"/>
    </w:pPr>
  </w:style>
  <w:style w:type="paragraph" w:styleId="TOC2">
    <w:name w:val="toc 2"/>
    <w:basedOn w:val="TOC1"/>
    <w:semiHidden/>
    <w:rsid w:val="00227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A90"/>
    <w:pPr>
      <w:ind w:left="284"/>
    </w:pPr>
  </w:style>
  <w:style w:type="paragraph" w:styleId="Index1">
    <w:name w:val="index 1"/>
    <w:basedOn w:val="Normal"/>
    <w:semiHidden/>
    <w:rsid w:val="00227A90"/>
    <w:pPr>
      <w:keepLines/>
      <w:spacing w:after="0"/>
    </w:pPr>
  </w:style>
  <w:style w:type="paragraph" w:customStyle="1" w:styleId="ZH">
    <w:name w:val="ZH"/>
    <w:rsid w:val="00227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7A90"/>
    <w:pPr>
      <w:outlineLvl w:val="9"/>
    </w:pPr>
  </w:style>
  <w:style w:type="paragraph" w:styleId="ListNumber2">
    <w:name w:val="List Number 2"/>
    <w:basedOn w:val="ListNumber"/>
    <w:rsid w:val="00227A90"/>
    <w:pPr>
      <w:ind w:left="851"/>
    </w:pPr>
  </w:style>
  <w:style w:type="character" w:styleId="FootnoteReference">
    <w:name w:val="footnote reference"/>
    <w:basedOn w:val="DefaultParagraphFont"/>
    <w:semiHidden/>
    <w:rsid w:val="00227A90"/>
    <w:rPr>
      <w:b/>
      <w:position w:val="6"/>
      <w:sz w:val="16"/>
    </w:rPr>
  </w:style>
  <w:style w:type="paragraph" w:styleId="FootnoteText">
    <w:name w:val="footnote text"/>
    <w:basedOn w:val="Normal"/>
    <w:semiHidden/>
    <w:rsid w:val="00227A9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27A90"/>
    <w:pPr>
      <w:jc w:val="center"/>
    </w:pPr>
  </w:style>
  <w:style w:type="paragraph" w:customStyle="1" w:styleId="TF">
    <w:name w:val="TF"/>
    <w:basedOn w:val="TH"/>
    <w:rsid w:val="00227A90"/>
    <w:pPr>
      <w:keepNext w:val="0"/>
      <w:spacing w:before="0" w:after="240"/>
    </w:pPr>
  </w:style>
  <w:style w:type="paragraph" w:customStyle="1" w:styleId="NO">
    <w:name w:val="NO"/>
    <w:basedOn w:val="Normal"/>
    <w:rsid w:val="00227A90"/>
    <w:pPr>
      <w:keepLines/>
      <w:ind w:left="1135" w:hanging="851"/>
    </w:pPr>
  </w:style>
  <w:style w:type="paragraph" w:styleId="TOC9">
    <w:name w:val="toc 9"/>
    <w:basedOn w:val="TOC8"/>
    <w:semiHidden/>
    <w:rsid w:val="00227A90"/>
    <w:pPr>
      <w:ind w:left="1418" w:hanging="1418"/>
    </w:pPr>
  </w:style>
  <w:style w:type="paragraph" w:customStyle="1" w:styleId="EX">
    <w:name w:val="EX"/>
    <w:basedOn w:val="Normal"/>
    <w:rsid w:val="00227A90"/>
    <w:pPr>
      <w:keepLines/>
      <w:ind w:left="1702" w:hanging="1418"/>
    </w:pPr>
  </w:style>
  <w:style w:type="paragraph" w:customStyle="1" w:styleId="FP">
    <w:name w:val="FP"/>
    <w:basedOn w:val="Normal"/>
    <w:rsid w:val="00227A90"/>
    <w:pPr>
      <w:spacing w:after="0"/>
    </w:pPr>
  </w:style>
  <w:style w:type="paragraph" w:customStyle="1" w:styleId="LD">
    <w:name w:val="LD"/>
    <w:rsid w:val="00227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7A90"/>
    <w:pPr>
      <w:spacing w:after="0"/>
    </w:pPr>
  </w:style>
  <w:style w:type="paragraph" w:customStyle="1" w:styleId="EW">
    <w:name w:val="EW"/>
    <w:basedOn w:val="EX"/>
    <w:rsid w:val="00227A90"/>
    <w:pPr>
      <w:spacing w:after="0"/>
    </w:pPr>
  </w:style>
  <w:style w:type="paragraph" w:styleId="TOC6">
    <w:name w:val="toc 6"/>
    <w:basedOn w:val="TOC5"/>
    <w:next w:val="Normal"/>
    <w:semiHidden/>
    <w:rsid w:val="00227A90"/>
    <w:pPr>
      <w:ind w:left="1985" w:hanging="1985"/>
    </w:pPr>
  </w:style>
  <w:style w:type="paragraph" w:styleId="TOC7">
    <w:name w:val="toc 7"/>
    <w:basedOn w:val="TOC6"/>
    <w:next w:val="Normal"/>
    <w:semiHidden/>
    <w:rsid w:val="00227A90"/>
    <w:pPr>
      <w:ind w:left="2268" w:hanging="2268"/>
    </w:pPr>
  </w:style>
  <w:style w:type="paragraph" w:styleId="ListBullet2">
    <w:name w:val="List Bullet 2"/>
    <w:basedOn w:val="ListBullet"/>
    <w:rsid w:val="00227A90"/>
    <w:pPr>
      <w:ind w:left="851"/>
    </w:pPr>
  </w:style>
  <w:style w:type="paragraph" w:styleId="ListBullet3">
    <w:name w:val="List Bullet 3"/>
    <w:basedOn w:val="ListBullet2"/>
    <w:rsid w:val="00227A90"/>
    <w:pPr>
      <w:ind w:left="1135"/>
    </w:pPr>
  </w:style>
  <w:style w:type="paragraph" w:styleId="ListNumber">
    <w:name w:val="List Number"/>
    <w:basedOn w:val="List"/>
    <w:rsid w:val="00227A90"/>
  </w:style>
  <w:style w:type="paragraph" w:customStyle="1" w:styleId="EQ">
    <w:name w:val="EQ"/>
    <w:basedOn w:val="Normal"/>
    <w:next w:val="Normal"/>
    <w:rsid w:val="00227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7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7A90"/>
    <w:pPr>
      <w:jc w:val="right"/>
    </w:pPr>
  </w:style>
  <w:style w:type="paragraph" w:customStyle="1" w:styleId="H6">
    <w:name w:val="H6"/>
    <w:basedOn w:val="Heading5"/>
    <w:next w:val="Normal"/>
    <w:rsid w:val="00227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A90"/>
    <w:pPr>
      <w:ind w:left="851" w:hanging="851"/>
    </w:pPr>
  </w:style>
  <w:style w:type="paragraph" w:customStyle="1" w:styleId="ZA">
    <w:name w:val="ZA"/>
    <w:rsid w:val="00227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7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7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7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7A90"/>
    <w:pPr>
      <w:framePr w:wrap="notBeside" w:y="16161"/>
    </w:pPr>
  </w:style>
  <w:style w:type="character" w:customStyle="1" w:styleId="ZGSM">
    <w:name w:val="ZGSM"/>
    <w:rsid w:val="00227A90"/>
  </w:style>
  <w:style w:type="paragraph" w:styleId="List2">
    <w:name w:val="List 2"/>
    <w:basedOn w:val="List"/>
    <w:rsid w:val="00227A90"/>
    <w:pPr>
      <w:ind w:left="851"/>
    </w:pPr>
  </w:style>
  <w:style w:type="paragraph" w:customStyle="1" w:styleId="ZG">
    <w:name w:val="ZG"/>
    <w:rsid w:val="00227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27A90"/>
    <w:pPr>
      <w:ind w:left="1135"/>
    </w:pPr>
  </w:style>
  <w:style w:type="paragraph" w:styleId="List4">
    <w:name w:val="List 4"/>
    <w:basedOn w:val="List3"/>
    <w:rsid w:val="00227A90"/>
    <w:pPr>
      <w:ind w:left="1418"/>
    </w:pPr>
  </w:style>
  <w:style w:type="paragraph" w:styleId="List5">
    <w:name w:val="List 5"/>
    <w:basedOn w:val="List4"/>
    <w:rsid w:val="00227A90"/>
    <w:pPr>
      <w:ind w:left="1702"/>
    </w:pPr>
  </w:style>
  <w:style w:type="paragraph" w:customStyle="1" w:styleId="EditorsNote">
    <w:name w:val="Editor's Note"/>
    <w:basedOn w:val="NO"/>
    <w:rsid w:val="00227A90"/>
    <w:rPr>
      <w:color w:val="FF0000"/>
    </w:rPr>
  </w:style>
  <w:style w:type="paragraph" w:styleId="List">
    <w:name w:val="List"/>
    <w:basedOn w:val="Normal"/>
    <w:rsid w:val="00227A90"/>
    <w:pPr>
      <w:ind w:left="568" w:hanging="284"/>
    </w:pPr>
  </w:style>
  <w:style w:type="paragraph" w:styleId="ListBullet">
    <w:name w:val="List Bullet"/>
    <w:basedOn w:val="List"/>
    <w:rsid w:val="00227A90"/>
  </w:style>
  <w:style w:type="paragraph" w:styleId="ListBullet4">
    <w:name w:val="List Bullet 4"/>
    <w:basedOn w:val="ListBullet3"/>
    <w:rsid w:val="00227A90"/>
    <w:pPr>
      <w:ind w:left="1418"/>
    </w:pPr>
  </w:style>
  <w:style w:type="paragraph" w:styleId="ListBullet5">
    <w:name w:val="List Bullet 5"/>
    <w:basedOn w:val="ListBullet4"/>
    <w:rsid w:val="00227A90"/>
    <w:pPr>
      <w:ind w:left="1702"/>
    </w:pPr>
  </w:style>
  <w:style w:type="paragraph" w:customStyle="1" w:styleId="B1">
    <w:name w:val="B1"/>
    <w:basedOn w:val="List"/>
    <w:link w:val="B1Char"/>
    <w:rsid w:val="00227A90"/>
  </w:style>
  <w:style w:type="paragraph" w:customStyle="1" w:styleId="B2">
    <w:name w:val="B2"/>
    <w:basedOn w:val="List2"/>
    <w:rsid w:val="00227A90"/>
  </w:style>
  <w:style w:type="paragraph" w:customStyle="1" w:styleId="B3">
    <w:name w:val="B3"/>
    <w:basedOn w:val="List3"/>
    <w:rsid w:val="00227A90"/>
  </w:style>
  <w:style w:type="paragraph" w:customStyle="1" w:styleId="B4">
    <w:name w:val="B4"/>
    <w:basedOn w:val="List4"/>
    <w:rsid w:val="00227A90"/>
  </w:style>
  <w:style w:type="paragraph" w:customStyle="1" w:styleId="B5">
    <w:name w:val="B5"/>
    <w:basedOn w:val="List5"/>
    <w:rsid w:val="00227A90"/>
  </w:style>
  <w:style w:type="paragraph" w:styleId="Footer">
    <w:name w:val="footer"/>
    <w:basedOn w:val="Header"/>
    <w:rsid w:val="00227A90"/>
    <w:pPr>
      <w:jc w:val="center"/>
    </w:pPr>
    <w:rPr>
      <w:i/>
    </w:rPr>
  </w:style>
  <w:style w:type="paragraph" w:customStyle="1" w:styleId="ZTD">
    <w:name w:val="ZTD"/>
    <w:basedOn w:val="ZB"/>
    <w:rsid w:val="00227A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FA2A8-1E09-4BA7-9422-D9DDE873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05-2021 r3</cp:lastModifiedBy>
  <cp:revision>3</cp:revision>
  <cp:lastPrinted>2000-02-29T10:31:00Z</cp:lastPrinted>
  <dcterms:created xsi:type="dcterms:W3CDTF">2021-05-26T22:20:00Z</dcterms:created>
  <dcterms:modified xsi:type="dcterms:W3CDTF">2021-05-26T22:21:00Z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1621186022</vt:lpwstr>
  </property>
</Properties>
</file>