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60" w:rsidRDefault="00E410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0B4BB7">
        <w:rPr>
          <w:b/>
          <w:noProof/>
          <w:sz w:val="24"/>
        </w:rPr>
        <w:t>254</w:t>
      </w:r>
    </w:p>
    <w:p w:rsidR="001E5860" w:rsidRDefault="00E410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2020</w:t>
      </w:r>
    </w:p>
    <w:p w:rsidR="001E5860" w:rsidRDefault="00E410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5789A" w:rsidRDefault="0065789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1E5860" w:rsidRDefault="00E410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65789A">
        <w:rPr>
          <w:rFonts w:ascii="Arial" w:eastAsia="Batang" w:hAnsi="Arial"/>
          <w:b/>
          <w:lang w:val="en-US"/>
        </w:rPr>
        <w:t>Samsung</w:t>
      </w:r>
    </w:p>
    <w:p w:rsidR="001E5860" w:rsidRDefault="0065789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A61D31">
        <w:rPr>
          <w:rFonts w:ascii="Arial" w:eastAsia="Batang" w:hAnsi="Arial" w:cs="Arial"/>
          <w:b/>
        </w:rPr>
        <w:t>New</w:t>
      </w:r>
      <w:r w:rsidR="00E41017">
        <w:rPr>
          <w:rFonts w:ascii="Arial" w:eastAsia="Batang" w:hAnsi="Arial" w:cs="Arial"/>
          <w:b/>
        </w:rPr>
        <w:t xml:space="preserve"> WID on </w:t>
      </w:r>
      <w:r w:rsidR="00A61D31">
        <w:rPr>
          <w:rFonts w:ascii="Arial" w:eastAsia="Batang" w:hAnsi="Arial" w:cs="Arial"/>
          <w:b/>
        </w:rPr>
        <w:t xml:space="preserve">enhanced </w:t>
      </w:r>
      <w:r w:rsidR="00A61D31" w:rsidRPr="00C43946">
        <w:rPr>
          <w:rFonts w:ascii="Arial" w:eastAsia="Batang" w:hAnsi="Arial" w:cs="Arial"/>
          <w:b/>
        </w:rPr>
        <w:t>Service Enabler Architecture Layer for Verticals</w:t>
      </w:r>
    </w:p>
    <w:p w:rsidR="001E5860" w:rsidRDefault="00E410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1E5860" w:rsidRDefault="00E410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</w:t>
      </w:r>
      <w:r w:rsidR="0009486B">
        <w:rPr>
          <w:rFonts w:ascii="Arial" w:eastAsia="Batang" w:hAnsi="Arial"/>
          <w:b/>
        </w:rPr>
        <w:t>m:</w:t>
      </w:r>
      <w:r w:rsidR="0009486B">
        <w:rPr>
          <w:rFonts w:ascii="Arial" w:eastAsia="Batang" w:hAnsi="Arial"/>
          <w:b/>
        </w:rPr>
        <w:tab/>
        <w:t>17.</w:t>
      </w:r>
      <w:r w:rsidR="004C733B">
        <w:rPr>
          <w:rFonts w:ascii="Arial" w:eastAsia="Batang" w:hAnsi="Arial"/>
          <w:b/>
        </w:rPr>
        <w:t>1.1</w:t>
      </w:r>
    </w:p>
    <w:p w:rsidR="00A61D31" w:rsidRPr="00BA3A53" w:rsidRDefault="00A61D31" w:rsidP="00A61D31">
      <w:pPr>
        <w:pStyle w:val="Heading1"/>
      </w:pPr>
      <w:r w:rsidRPr="00BA3A53">
        <w:t xml:space="preserve">Title: </w:t>
      </w:r>
      <w:r w:rsidRPr="00BA3A53">
        <w:tab/>
      </w:r>
      <w:r>
        <w:t xml:space="preserve">Enhanced </w:t>
      </w:r>
      <w:r w:rsidRPr="00B73CDF">
        <w:t>Service Enabler Architecture Layer for Verticals</w:t>
      </w:r>
      <w:bookmarkStart w:id="0" w:name="_GoBack"/>
      <w:bookmarkEnd w:id="0"/>
    </w:p>
    <w:p w:rsidR="00A61D31" w:rsidRDefault="00A61D31" w:rsidP="00A61D31">
      <w:pPr>
        <w:pStyle w:val="Heading2"/>
        <w:tabs>
          <w:tab w:val="left" w:pos="2552"/>
        </w:tabs>
      </w:pPr>
      <w:r>
        <w:t>Acronym: eSEAL</w:t>
      </w:r>
    </w:p>
    <w:p w:rsidR="00A61D31" w:rsidRDefault="00A61D31" w:rsidP="00A61D3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:rsidR="00A61D31" w:rsidRDefault="00A61D31" w:rsidP="00A61D31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  <w:r>
        <w:t xml:space="preserve">. </w:t>
      </w:r>
    </w:p>
    <w:p w:rsidR="00A61D31" w:rsidRDefault="00A61D31" w:rsidP="00A61D3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A61D31" w:rsidTr="00A8282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Others (specify)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61D31" w:rsidRDefault="00A61D31" w:rsidP="00A828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61D31" w:rsidRDefault="00A61D31" w:rsidP="00A82826">
            <w:pPr>
              <w:pStyle w:val="TAC"/>
            </w:pPr>
          </w:p>
        </w:tc>
      </w:tr>
      <w:tr w:rsidR="00A61D31" w:rsidTr="00A8282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61D31" w:rsidRDefault="00A61D31" w:rsidP="00A828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</w:tr>
      <w:tr w:rsidR="00A61D31" w:rsidTr="00A8282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61D31" w:rsidRDefault="00A61D31" w:rsidP="00A828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</w:p>
        </w:tc>
        <w:tc>
          <w:tcPr>
            <w:tcW w:w="0" w:type="auto"/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</w:tr>
    </w:tbl>
    <w:p w:rsidR="00A61D31" w:rsidRDefault="00A61D31" w:rsidP="00A61D31">
      <w:pPr>
        <w:ind w:right="-99"/>
        <w:rPr>
          <w:b/>
        </w:rPr>
      </w:pPr>
    </w:p>
    <w:p w:rsidR="00A61D31" w:rsidRDefault="00A61D31" w:rsidP="00A61D31">
      <w:pPr>
        <w:pStyle w:val="Heading2"/>
      </w:pPr>
      <w:r>
        <w:t>2</w:t>
      </w:r>
      <w:r>
        <w:tab/>
        <w:t>Classification of the Work Item and linked work items</w:t>
      </w:r>
    </w:p>
    <w:p w:rsidR="00A61D31" w:rsidRDefault="00A61D31" w:rsidP="00A61D31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61D31" w:rsidTr="00A82826">
        <w:tc>
          <w:tcPr>
            <w:tcW w:w="675" w:type="dxa"/>
          </w:tcPr>
          <w:p w:rsidR="00A61D31" w:rsidRDefault="00A61D31" w:rsidP="00A8282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61D31" w:rsidRPr="004260A5" w:rsidRDefault="00A61D31" w:rsidP="00A82826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A61D31" w:rsidTr="00A82826">
        <w:tc>
          <w:tcPr>
            <w:tcW w:w="675" w:type="dxa"/>
          </w:tcPr>
          <w:p w:rsidR="00A61D31" w:rsidRDefault="00A61D31" w:rsidP="00A8282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61D31" w:rsidTr="00A82826">
        <w:tc>
          <w:tcPr>
            <w:tcW w:w="675" w:type="dxa"/>
          </w:tcPr>
          <w:p w:rsidR="00A61D31" w:rsidRDefault="00A61D31" w:rsidP="00A8282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61D31" w:rsidRPr="006E0F19" w:rsidRDefault="00A61D31" w:rsidP="00A82826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A61D31" w:rsidTr="00A82826">
        <w:tc>
          <w:tcPr>
            <w:tcW w:w="675" w:type="dxa"/>
          </w:tcPr>
          <w:p w:rsidR="00A61D31" w:rsidRDefault="00A61D31" w:rsidP="00A8282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A61D31" w:rsidRDefault="00A61D31" w:rsidP="00A61D31">
      <w:pPr>
        <w:ind w:right="-99"/>
        <w:rPr>
          <w:b/>
        </w:rPr>
      </w:pPr>
    </w:p>
    <w:p w:rsidR="00A61D31" w:rsidRDefault="00A61D31" w:rsidP="00A61D31">
      <w:pPr>
        <w:pStyle w:val="Heading3"/>
      </w:pPr>
      <w:r>
        <w:t>2.2</w:t>
      </w:r>
      <w:r>
        <w:tab/>
      </w:r>
      <w:r w:rsidR="009B259F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61D31" w:rsidTr="00A82826">
        <w:tc>
          <w:tcPr>
            <w:tcW w:w="10314" w:type="dxa"/>
            <w:gridSpan w:val="4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61D31" w:rsidTr="00A82826">
        <w:tc>
          <w:tcPr>
            <w:tcW w:w="1101" w:type="dxa"/>
            <w:shd w:val="clear" w:color="auto" w:fill="E0E0E0"/>
          </w:tcPr>
          <w:p w:rsidR="00A61D31" w:rsidDel="00C02DF6" w:rsidRDefault="00A61D31" w:rsidP="00A8282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61D31" w:rsidDel="00C02DF6" w:rsidRDefault="00A61D31" w:rsidP="00A8282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1D31" w:rsidTr="00A82826">
        <w:tc>
          <w:tcPr>
            <w:tcW w:w="1101" w:type="dxa"/>
          </w:tcPr>
          <w:p w:rsidR="00A61D31" w:rsidRDefault="00A61D31" w:rsidP="00A82826">
            <w:pPr>
              <w:pStyle w:val="TAL"/>
            </w:pPr>
            <w:r>
              <w:t>eSEAL</w:t>
            </w:r>
          </w:p>
        </w:tc>
        <w:tc>
          <w:tcPr>
            <w:tcW w:w="1101" w:type="dxa"/>
          </w:tcPr>
          <w:p w:rsidR="00A61D31" w:rsidRDefault="00A61D31" w:rsidP="00A8282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:rsidR="00A61D31" w:rsidRDefault="00A61D31" w:rsidP="00A82826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:rsidR="00A61D31" w:rsidRPr="00251D80" w:rsidRDefault="00A61D31" w:rsidP="00A82826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:rsidR="00A61D31" w:rsidRDefault="00A61D31" w:rsidP="00A61D31">
      <w:pPr>
        <w:ind w:right="-99"/>
        <w:rPr>
          <w:b/>
        </w:rPr>
      </w:pPr>
    </w:p>
    <w:p w:rsidR="00A61D31" w:rsidRDefault="00A61D31" w:rsidP="00A61D3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61D31" w:rsidTr="009B259F">
        <w:tc>
          <w:tcPr>
            <w:tcW w:w="10314" w:type="dxa"/>
            <w:gridSpan w:val="3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A61D31" w:rsidTr="009B259F">
        <w:tc>
          <w:tcPr>
            <w:tcW w:w="1101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A61D31" w:rsidRDefault="00A61D31" w:rsidP="00A8282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61D31" w:rsidTr="009B259F">
        <w:tc>
          <w:tcPr>
            <w:tcW w:w="1101" w:type="dxa"/>
          </w:tcPr>
          <w:p w:rsidR="00A61D31" w:rsidRDefault="00A61D31" w:rsidP="00A82826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:rsidR="00A61D31" w:rsidRDefault="00A61D31" w:rsidP="00A82826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5887" w:type="dxa"/>
          </w:tcPr>
          <w:p w:rsidR="00A61D31" w:rsidRPr="005B4E0F" w:rsidRDefault="00A61D31" w:rsidP="00A82826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A61D31" w:rsidTr="009B259F">
        <w:tc>
          <w:tcPr>
            <w:tcW w:w="1101" w:type="dxa"/>
          </w:tcPr>
          <w:p w:rsidR="00A61D31" w:rsidRPr="005006C0" w:rsidRDefault="00A61D31" w:rsidP="00A82826">
            <w:pPr>
              <w:pStyle w:val="TAL"/>
            </w:pPr>
            <w:r w:rsidRPr="00BA67AB">
              <w:rPr>
                <w:highlight w:val="yellow"/>
              </w:rPr>
              <w:t>TBD</w:t>
            </w:r>
          </w:p>
        </w:tc>
        <w:tc>
          <w:tcPr>
            <w:tcW w:w="3326" w:type="dxa"/>
          </w:tcPr>
          <w:p w:rsidR="00A61D31" w:rsidRPr="00FE311A" w:rsidRDefault="00A61D31" w:rsidP="00A82826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>or Un</w:t>
            </w:r>
            <w:r>
              <w:rPr>
                <w:rFonts w:cs="Arial"/>
                <w:szCs w:val="36"/>
              </w:rPr>
              <w:t>crewed</w:t>
            </w:r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5887" w:type="dxa"/>
          </w:tcPr>
          <w:p w:rsidR="00A61D31" w:rsidRDefault="00A61D31" w:rsidP="00A82826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:rsidR="00A61D31" w:rsidRPr="005B4E0F" w:rsidRDefault="00A61D31" w:rsidP="00A61D31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A61D31" w:rsidRDefault="00A61D31" w:rsidP="00A61D31">
      <w:pPr>
        <w:pStyle w:val="Heading2"/>
      </w:pPr>
      <w:r>
        <w:t>3</w:t>
      </w:r>
      <w:r>
        <w:tab/>
        <w:t>Justification</w:t>
      </w:r>
    </w:p>
    <w:p w:rsidR="00A61D31" w:rsidRDefault="00A61D31" w:rsidP="00A61D31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:rsidR="00A61D31" w:rsidRDefault="00A61D31" w:rsidP="00A61D31">
      <w:pPr>
        <w:spacing w:after="0"/>
        <w:rPr>
          <w:rFonts w:eastAsia="SimSun" w:cs="Arial"/>
          <w:szCs w:val="36"/>
        </w:rPr>
      </w:pPr>
    </w:p>
    <w:p w:rsidR="00A61D31" w:rsidRDefault="00A61D31" w:rsidP="00A61D31">
      <w:pPr>
        <w:spacing w:after="0"/>
      </w:pPr>
      <w:r>
        <w:rPr>
          <w:rFonts w:eastAsia="SimSun" w:cs="Arial"/>
          <w:szCs w:val="36"/>
        </w:rPr>
        <w:lastRenderedPageBreak/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>) in 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:rsidR="00A61D31" w:rsidRDefault="00A61D31" w:rsidP="00A61D31">
      <w:pPr>
        <w:spacing w:after="0"/>
      </w:pPr>
    </w:p>
    <w:p w:rsidR="00A61D31" w:rsidRDefault="00A61D31" w:rsidP="00A61D31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:rsidR="00A61D31" w:rsidRDefault="00A61D31" w:rsidP="00A61D31">
      <w:pPr>
        <w:pStyle w:val="Heading2"/>
      </w:pPr>
      <w:r>
        <w:t>4</w:t>
      </w:r>
      <w:r>
        <w:tab/>
        <w:t>Objective</w:t>
      </w:r>
    </w:p>
    <w:p w:rsidR="00A61D31" w:rsidRDefault="00A61D31" w:rsidP="00A61D31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specifications developed by SA6.</w:t>
      </w:r>
    </w:p>
    <w:p w:rsidR="00A61D31" w:rsidRDefault="00A61D31" w:rsidP="00A61D31">
      <w:r>
        <w:t>For CT1, the expected work includes:</w:t>
      </w:r>
    </w:p>
    <w:p w:rsidR="00A61D31" w:rsidRDefault="00A61D31" w:rsidP="00A61D31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SEAL-Uu and SEAL-PC5, as </w:t>
      </w:r>
      <w:r w:rsidRPr="00061736">
        <w:t>m</w:t>
      </w:r>
      <w:r>
        <w:t>entioned below:</w:t>
      </w:r>
    </w:p>
    <w:p w:rsidR="00A61D31" w:rsidRDefault="00A61D31" w:rsidP="00A61D31">
      <w:pPr>
        <w:pStyle w:val="B2"/>
      </w:pPr>
      <w:r>
        <w:t>1)</w:t>
      </w:r>
      <w:r>
        <w:tab/>
        <w:t>T</w:t>
      </w:r>
      <w:r w:rsidRPr="00386482">
        <w:t xml:space="preserve">o obtain a list of UE(s), and the </w:t>
      </w:r>
      <w:r>
        <w:t>location information of each UE;</w:t>
      </w:r>
    </w:p>
    <w:p w:rsidR="00A61D31" w:rsidRDefault="00A61D31" w:rsidP="00A61D31">
      <w:pPr>
        <w:pStyle w:val="B2"/>
      </w:pPr>
      <w:r>
        <w:t>2)</w:t>
      </w:r>
      <w:r>
        <w:tab/>
      </w:r>
      <w:fldSimple w:instr=" DOCPROPERTY  CrTitle  \* MERGEFORMAT ">
        <w:r>
          <w:t>Coordinated QoS/resource management for network-assisted UE-to-UE communications</w:t>
        </w:r>
      </w:fldSimple>
      <w:r>
        <w:t>;</w:t>
      </w:r>
    </w:p>
    <w:p w:rsidR="00A61D31" w:rsidRDefault="00A61D31" w:rsidP="00A61D31">
      <w:pPr>
        <w:pStyle w:val="B2"/>
      </w:pPr>
      <w:r>
        <w:t>3)</w:t>
      </w:r>
      <w:r>
        <w:tab/>
        <w:t>Group management support for 5G-VN groups;</w:t>
      </w:r>
    </w:p>
    <w:p w:rsidR="00A61D31" w:rsidRDefault="00A61D31" w:rsidP="00A61D31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:rsidR="00A61D31" w:rsidRDefault="00A61D31" w:rsidP="00A61D31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</w:rPr>
        <w:t>Service identification in location management procedures</w:t>
      </w:r>
      <w:r>
        <w:rPr>
          <w:noProof/>
        </w:rPr>
        <w:t>;</w:t>
      </w:r>
    </w:p>
    <w:p w:rsidR="00A61D31" w:rsidRDefault="00A61D31" w:rsidP="00A61D31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  <w:t>Location-based group creation;</w:t>
      </w:r>
    </w:p>
    <w:p w:rsidR="00A61D31" w:rsidRDefault="00A61D31" w:rsidP="00A61D31">
      <w:pPr>
        <w:pStyle w:val="B2"/>
      </w:pPr>
      <w:r>
        <w:rPr>
          <w:noProof/>
        </w:rPr>
        <w:t>7)</w:t>
      </w:r>
      <w:r>
        <w:rPr>
          <w:noProof/>
        </w:rPr>
        <w:tab/>
      </w:r>
      <w:r>
        <w:t>Location report timestamp support;</w:t>
      </w:r>
    </w:p>
    <w:p w:rsidR="00A61D31" w:rsidRDefault="00A61D31" w:rsidP="00A61D31">
      <w:pPr>
        <w:pStyle w:val="B2"/>
      </w:pPr>
      <w:r>
        <w:t>8)</w:t>
      </w:r>
      <w:r>
        <w:tab/>
        <w:t>Group list fetch procedure;</w:t>
      </w:r>
    </w:p>
    <w:p w:rsidR="00A61D31" w:rsidRDefault="00A61D31" w:rsidP="00A61D31">
      <w:pPr>
        <w:pStyle w:val="B2"/>
      </w:pPr>
      <w:r>
        <w:t>9)</w:t>
      </w:r>
      <w:r>
        <w:tab/>
        <w:t>Group management enhancements to control notification and group communication messages;</w:t>
      </w:r>
    </w:p>
    <w:p w:rsidR="00A61D31" w:rsidRDefault="00A61D31" w:rsidP="00A61D31">
      <w:pPr>
        <w:pStyle w:val="B2"/>
        <w:rPr>
          <w:noProof/>
        </w:rPr>
      </w:pPr>
      <w:r>
        <w:t>10)</w:t>
      </w:r>
      <w:r>
        <w:tab/>
        <w:t>Off-network location management;</w:t>
      </w:r>
    </w:p>
    <w:p w:rsidR="00A61D31" w:rsidRDefault="00A61D31" w:rsidP="00A61D31">
      <w:pPr>
        <w:pStyle w:val="B1"/>
      </w:pPr>
      <w:r>
        <w:t>b)</w:t>
      </w:r>
      <w:r>
        <w:tab/>
        <w:t>to define protocol for SEAL-UU interfaces for Network slice capability management based on normative stage-2 work developed in 3GPP TS 23.434;</w:t>
      </w:r>
    </w:p>
    <w:p w:rsidR="00A61D31" w:rsidRDefault="00A61D31" w:rsidP="00A61D31">
      <w:pPr>
        <w:pStyle w:val="B1"/>
      </w:pPr>
      <w:r>
        <w:t>c)</w:t>
      </w:r>
      <w:r>
        <w:tab/>
      </w:r>
      <w:r w:rsidRPr="00DD3FFD">
        <w:t>Light-weight Protocol (LWP)</w:t>
      </w:r>
      <w:r>
        <w:t xml:space="preserve"> support.</w:t>
      </w:r>
    </w:p>
    <w:p w:rsidR="00A61D31" w:rsidRDefault="00A61D31" w:rsidP="00A61D31">
      <w:r>
        <w:t>For CT3, the expected work includes:</w:t>
      </w:r>
    </w:p>
    <w:p w:rsidR="00A61D31" w:rsidRDefault="00A61D31" w:rsidP="00A61D31">
      <w:pPr>
        <w:pStyle w:val="B1"/>
      </w:pPr>
      <w:r>
        <w:t>a)</w:t>
      </w:r>
      <w:r>
        <w:tab/>
        <w:t>enhancement of</w:t>
      </w:r>
      <w:r w:rsidRPr="006F24CF">
        <w:t xml:space="preserve"> APIs provided by </w:t>
      </w:r>
      <w:r>
        <w:t xml:space="preserve">the </w:t>
      </w:r>
      <w:r w:rsidRPr="006F24CF">
        <w:t>SEAL server</w:t>
      </w:r>
      <w:r>
        <w:t xml:space="preserve"> for </w:t>
      </w:r>
      <w:r w:rsidRPr="00D555C4">
        <w:t>SEAL-S</w:t>
      </w:r>
      <w:r>
        <w:t>,</w:t>
      </w:r>
      <w:r w:rsidRPr="00D555C4">
        <w:t xml:space="preserve"> </w:t>
      </w:r>
      <w:r>
        <w:t>SEAL-E</w:t>
      </w:r>
      <w:r w:rsidRPr="00D555C4">
        <w:t xml:space="preserve"> and SEAL-X</w:t>
      </w:r>
      <w:r>
        <w:t xml:space="preserve">, as </w:t>
      </w:r>
      <w:r w:rsidRPr="00061736">
        <w:t>m</w:t>
      </w:r>
      <w:r>
        <w:t>entioned below:</w:t>
      </w:r>
    </w:p>
    <w:p w:rsidR="00A61D31" w:rsidRDefault="00A61D31" w:rsidP="00A61D31">
      <w:pPr>
        <w:pStyle w:val="B2"/>
      </w:pPr>
      <w:r>
        <w:t>1)</w:t>
      </w:r>
      <w:r>
        <w:tab/>
        <w:t>Event Monitoring;</w:t>
      </w:r>
    </w:p>
    <w:p w:rsidR="00A61D31" w:rsidRDefault="00A61D31" w:rsidP="00A61D31">
      <w:pPr>
        <w:pStyle w:val="B2"/>
      </w:pPr>
      <w:r>
        <w:t>2)</w:t>
      </w:r>
      <w:r>
        <w:tab/>
      </w:r>
      <w:r w:rsidRPr="00214210">
        <w:t>Location</w:t>
      </w:r>
      <w:r>
        <w:t xml:space="preserve"> </w:t>
      </w:r>
      <w:r w:rsidRPr="00214210">
        <w:t>Area</w:t>
      </w:r>
      <w:r>
        <w:t xml:space="preserve"> </w:t>
      </w:r>
      <w:r w:rsidRPr="00214210">
        <w:t>Info</w:t>
      </w:r>
      <w:r>
        <w:t xml:space="preserve"> </w:t>
      </w:r>
      <w:r w:rsidRPr="00214210">
        <w:t>Retrieval</w:t>
      </w:r>
      <w:r>
        <w:t xml:space="preserve"> API;</w:t>
      </w:r>
    </w:p>
    <w:p w:rsidR="00A61D31" w:rsidRDefault="00A61D31" w:rsidP="00A61D31">
      <w:pPr>
        <w:pStyle w:val="B2"/>
      </w:pPr>
      <w:r>
        <w:t>3)</w:t>
      </w:r>
      <w:r>
        <w:tab/>
      </w:r>
      <w:r w:rsidRPr="00A4246C">
        <w:t>Monitoring Location Deviation procedure</w:t>
      </w:r>
      <w:r>
        <w:t>;</w:t>
      </w:r>
    </w:p>
    <w:p w:rsidR="00A61D31" w:rsidRDefault="00A61D31" w:rsidP="00A61D31">
      <w:pPr>
        <w:pStyle w:val="B2"/>
      </w:pPr>
      <w:r>
        <w:t>4)</w:t>
      </w:r>
      <w:r>
        <w:tab/>
      </w:r>
      <w:r w:rsidRPr="00CC1379">
        <w:rPr>
          <w:noProof/>
        </w:rPr>
        <w:t>Locat</w:t>
      </w:r>
      <w:r>
        <w:rPr>
          <w:noProof/>
        </w:rPr>
        <w:t>ion-based group creation;</w:t>
      </w:r>
    </w:p>
    <w:p w:rsidR="00A61D31" w:rsidRPr="00AD7DA9" w:rsidRDefault="00A61D31" w:rsidP="00A61D31">
      <w:pPr>
        <w:pStyle w:val="B1"/>
        <w:rPr>
          <w:lang w:val="en-US"/>
        </w:rPr>
      </w:pPr>
      <w:r>
        <w:t>b)</w:t>
      </w:r>
      <w:r>
        <w:tab/>
        <w:t>to define protocol for SEAL-S interfaces for Network slice capability management based on normative stage-2 work developed in 3GPP TS 23.434.</w:t>
      </w:r>
    </w:p>
    <w:p w:rsidR="00A61D31" w:rsidRDefault="00A61D31" w:rsidP="00A61D31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:rsidR="00A61D31" w:rsidRDefault="00A61D31" w:rsidP="00A61D3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61D31" w:rsidRPr="00E10367" w:rsidTr="00A8282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61D31" w:rsidTr="00A8282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FF3F0C" w:rsidRDefault="00A61D31" w:rsidP="00A82826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0C5FE3" w:rsidRDefault="00A61D31" w:rsidP="00A8282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61D31" w:rsidRPr="00E10367" w:rsidRDefault="00A61D31" w:rsidP="00A828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A61D31" w:rsidRPr="00251D80" w:rsidTr="00A82826">
        <w:tc>
          <w:tcPr>
            <w:tcW w:w="1617" w:type="dxa"/>
          </w:tcPr>
          <w:p w:rsidR="00A61D31" w:rsidRPr="00FF3F0C" w:rsidRDefault="00A61D31" w:rsidP="00A8282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24.ab1</w:t>
            </w:r>
          </w:p>
        </w:tc>
        <w:tc>
          <w:tcPr>
            <w:tcW w:w="2409" w:type="dxa"/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SEAL</w:t>
            </w:r>
            <w:r>
              <w:rPr>
                <w:rFonts w:eastAsia="SimSun"/>
              </w:rPr>
              <w:t xml:space="preserve"> service</w:t>
            </w:r>
            <w:r w:rsidRPr="00463ED1">
              <w:rPr>
                <w:rFonts w:eastAsia="SimSun"/>
              </w:rPr>
              <w:t xml:space="preserve">; Protocol Specifications; </w:t>
            </w:r>
          </w:p>
        </w:tc>
        <w:tc>
          <w:tcPr>
            <w:tcW w:w="993" w:type="dxa"/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94</w:t>
            </w:r>
            <w:r w:rsidRPr="00D06D65">
              <w:t xml:space="preserve"> (</w:t>
            </w:r>
            <w:r>
              <w:t>Dec</w:t>
            </w:r>
            <w:r w:rsidRPr="00D06D65">
              <w:t xml:space="preserve"> 202</w:t>
            </w:r>
            <w:r>
              <w:t>1</w:t>
            </w:r>
            <w:r w:rsidRPr="00D06D65">
              <w:t>)</w:t>
            </w:r>
          </w:p>
        </w:tc>
        <w:tc>
          <w:tcPr>
            <w:tcW w:w="1074" w:type="dxa"/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86" w:type="dxa"/>
          </w:tcPr>
          <w:p w:rsidR="00A61D31" w:rsidRPr="00D06D65" w:rsidRDefault="00A61D31" w:rsidP="00A82826">
            <w:pPr>
              <w:spacing w:after="0"/>
            </w:pPr>
            <w:r w:rsidRPr="00D06D65">
              <w:rPr>
                <w:rFonts w:hint="eastAsia"/>
              </w:rPr>
              <w:t>CT1</w:t>
            </w:r>
          </w:p>
          <w:p w:rsidR="00A61D31" w:rsidRPr="00D06D65" w:rsidRDefault="00A61D31" w:rsidP="00A82826">
            <w:pPr>
              <w:spacing w:after="0"/>
            </w:pPr>
            <w:r>
              <w:t>The TS will define the SEAL</w:t>
            </w:r>
            <w:r w:rsidRPr="00D06D65">
              <w:t xml:space="preserve"> </w:t>
            </w:r>
            <w:r>
              <w:t>protocol specifications for Network slice capability management</w:t>
            </w:r>
            <w:r w:rsidRPr="00D06D65">
              <w:t>.</w:t>
            </w:r>
          </w:p>
          <w:p w:rsidR="00A61D31" w:rsidRPr="00FC557C" w:rsidRDefault="00A61D31" w:rsidP="00A82826">
            <w:pPr>
              <w:spacing w:after="0"/>
            </w:pPr>
            <w:r w:rsidRPr="00FC557C">
              <w:t>Rapporteur:</w:t>
            </w:r>
          </w:p>
          <w:p w:rsidR="00A61D31" w:rsidRDefault="00A61D31" w:rsidP="00A82826">
            <w:pPr>
              <w:spacing w:after="0"/>
            </w:pPr>
            <w:r w:rsidRPr="005A3D24">
              <w:t xml:space="preserve">Roozbeh Atarius </w:t>
            </w:r>
            <w:r>
              <w:lastRenderedPageBreak/>
              <w:t>(Lenovo)</w:t>
            </w:r>
          </w:p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:rsidR="00A61D31" w:rsidRDefault="00A61D31" w:rsidP="00A61D3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61D31" w:rsidRPr="00C50F7C" w:rsidTr="00A8282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1D31" w:rsidRPr="00C50F7C" w:rsidRDefault="00A61D31" w:rsidP="00A8282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61D31" w:rsidRPr="00C50F7C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1D31" w:rsidRPr="00C50F7C" w:rsidRDefault="00A61D31" w:rsidP="00A8282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1D31" w:rsidRPr="00C50F7C" w:rsidRDefault="00A61D31" w:rsidP="00A8282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1D31" w:rsidRPr="00C50F7C" w:rsidRDefault="00A61D31" w:rsidP="00A8282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61D31" w:rsidRDefault="00A61D31" w:rsidP="00A8282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>
              <w:rPr>
                <w:bCs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251D80" w:rsidRDefault="00A61D31" w:rsidP="00A82826">
            <w:pPr>
              <w:spacing w:after="0"/>
              <w:rPr>
                <w:i/>
              </w:rPr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i/>
              </w:rPr>
            </w:pPr>
            <w:r w:rsidRPr="00D06D65">
              <w:rPr>
                <w:rFonts w:hint="eastAsia"/>
              </w:rPr>
              <w:t>CT1</w:t>
            </w:r>
          </w:p>
        </w:tc>
      </w:tr>
      <w:tr w:rsidR="00A61D31" w:rsidRPr="00251D80" w:rsidTr="00A828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Default="00A61D31" w:rsidP="00A82826">
            <w:pPr>
              <w:spacing w:after="0"/>
              <w:rPr>
                <w:bCs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D06D65" w:rsidRDefault="00A61D31" w:rsidP="00A82826">
            <w:pPr>
              <w:spacing w:after="0"/>
            </w:pPr>
            <w:r w:rsidRPr="00D06D65">
              <w:t>TSG CT #</w:t>
            </w:r>
            <w:r>
              <w:t>95</w:t>
            </w:r>
            <w:r w:rsidRPr="00D06D65">
              <w:t xml:space="preserve"> (March 202</w:t>
            </w:r>
            <w:r>
              <w:t>2</w:t>
            </w:r>
            <w:r w:rsidRPr="00D06D6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D31" w:rsidRPr="00D06D65" w:rsidRDefault="00A61D31" w:rsidP="00A82826">
            <w:pPr>
              <w:spacing w:after="0"/>
            </w:pPr>
            <w:r w:rsidRPr="00D06D65">
              <w:t>CT3</w:t>
            </w:r>
          </w:p>
        </w:tc>
      </w:tr>
    </w:tbl>
    <w:p w:rsidR="00A61D31" w:rsidRDefault="00A61D31" w:rsidP="00A61D31"/>
    <w:p w:rsidR="00A61D31" w:rsidRDefault="00A61D31" w:rsidP="00A61D31">
      <w:pPr>
        <w:pStyle w:val="Heading2"/>
        <w:spacing w:before="0"/>
      </w:pPr>
      <w:r>
        <w:t>6</w:t>
      </w:r>
      <w:r>
        <w:tab/>
        <w:t>Work item Rapporteur(s)</w:t>
      </w:r>
    </w:p>
    <w:p w:rsidR="00A61D31" w:rsidRPr="007D56C1" w:rsidRDefault="00A61D31" w:rsidP="00A61D31">
      <w:r>
        <w:t xml:space="preserve">Sapan Shah (Samsung Electronics), </w:t>
      </w:r>
      <w:hyperlink r:id="rId8" w:history="1">
        <w:r w:rsidRPr="007A5D52">
          <w:rPr>
            <w:rStyle w:val="Hyperlink"/>
          </w:rPr>
          <w:t>sapan.shah@samsung.com</w:t>
        </w:r>
      </w:hyperlink>
    </w:p>
    <w:p w:rsidR="00A61D31" w:rsidRDefault="00A61D31" w:rsidP="00A61D31">
      <w:pPr>
        <w:pStyle w:val="Heading2"/>
        <w:spacing w:before="0"/>
      </w:pPr>
      <w:r>
        <w:t>7</w:t>
      </w:r>
      <w:r>
        <w:tab/>
        <w:t>Work item leadership</w:t>
      </w:r>
    </w:p>
    <w:p w:rsidR="00A61D31" w:rsidRDefault="00A61D31" w:rsidP="00A61D31">
      <w:r>
        <w:t>CT1</w:t>
      </w:r>
    </w:p>
    <w:p w:rsidR="00A61D31" w:rsidRPr="00557B2E" w:rsidRDefault="00A61D31" w:rsidP="00A61D31">
      <w:pPr>
        <w:spacing w:after="0"/>
        <w:ind w:left="1134" w:right="-96"/>
      </w:pPr>
    </w:p>
    <w:p w:rsidR="00A61D31" w:rsidRDefault="00A61D31" w:rsidP="00A61D3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A61D31" w:rsidRPr="00251D80" w:rsidRDefault="00A61D31" w:rsidP="00A61D31">
      <w:pPr>
        <w:rPr>
          <w:i/>
        </w:rPr>
      </w:pPr>
      <w:r>
        <w:t>SA6 for the architectural aspects, and SA3 for the security aspects</w:t>
      </w:r>
    </w:p>
    <w:p w:rsidR="00A61D31" w:rsidRDefault="00A61D31" w:rsidP="00A61D3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8"/>
      </w:tblGrid>
      <w:tr w:rsidR="00A61D31" w:rsidTr="00A82826">
        <w:trPr>
          <w:jc w:val="center"/>
        </w:trPr>
        <w:tc>
          <w:tcPr>
            <w:tcW w:w="0" w:type="auto"/>
            <w:shd w:val="clear" w:color="auto" w:fill="E0E0E0"/>
          </w:tcPr>
          <w:p w:rsidR="00A61D31" w:rsidRDefault="00A61D31" w:rsidP="00A82826">
            <w:pPr>
              <w:pStyle w:val="TAH"/>
            </w:pPr>
            <w:r>
              <w:t>Supporting IM name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D652F5" w:rsidRDefault="00A61D31" w:rsidP="00A82826">
            <w:pPr>
              <w:pStyle w:val="TAL"/>
            </w:pPr>
            <w:r w:rsidRPr="00D652F5">
              <w:t>Samsung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D652F5" w:rsidRDefault="00A61D31" w:rsidP="00A82826">
            <w:pPr>
              <w:pStyle w:val="TAL"/>
            </w:pPr>
            <w:r w:rsidRPr="00D652F5">
              <w:t>AT&amp;T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>
              <w:t>China Mobile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 w:rsidRPr="00A37F62">
              <w:t>FirstNet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>
              <w:t>Lenovo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>
              <w:t>Motorola Mobility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>
              <w:t>Apple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 w:rsidRPr="00A37F62">
              <w:t>Bull SAS</w:t>
            </w:r>
            <w:r>
              <w:t xml:space="preserve">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>
              <w:t>Caltta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>
              <w:t>CATT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 w:rsidRPr="005A0ED1">
              <w:t>China Unicom</w:t>
            </w:r>
            <w:r>
              <w:t xml:space="preserve">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>
              <w:t>Convida Wireless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>
              <w:t>Deutsche Telekom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 w:rsidRPr="005A0ED1">
              <w:t>ENENSYS</w:t>
            </w:r>
            <w:r>
              <w:t xml:space="preserve">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D652F5" w:rsidRDefault="00A61D31" w:rsidP="00A82826">
            <w:pPr>
              <w:pStyle w:val="TAL"/>
            </w:pPr>
            <w:r>
              <w:t>Ericsson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A37F62" w:rsidRDefault="00A61D31" w:rsidP="00A82826">
            <w:pPr>
              <w:pStyle w:val="TAL"/>
            </w:pPr>
            <w:r>
              <w:t>Huawei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>
              <w:t>Intel?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204632" w:rsidRDefault="00A61D31" w:rsidP="00A82826">
            <w:pPr>
              <w:pStyle w:val="TAL"/>
              <w:rPr>
                <w:i/>
              </w:rPr>
            </w:pPr>
            <w:r>
              <w:t xml:space="preserve">Reliance </w:t>
            </w:r>
            <w:r w:rsidRPr="005910A4">
              <w:t>Jio</w:t>
            </w:r>
            <w:r>
              <w:t xml:space="preserve">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E56EA3" w:rsidRDefault="00A61D31" w:rsidP="00A82826">
            <w:pPr>
              <w:pStyle w:val="TAL"/>
            </w:pPr>
            <w:r>
              <w:t>Kontron Transportation France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>
              <w:t>Matrixx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>
              <w:t>One2many B. V.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771D33" w:rsidRDefault="00A61D31" w:rsidP="00A82826">
            <w:pPr>
              <w:pStyle w:val="TAL"/>
              <w:rPr>
                <w:lang w:eastAsia="en-US"/>
              </w:rPr>
            </w:pPr>
            <w:r>
              <w:t>Qualcomm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>
              <w:t>Saankhya Labs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204632" w:rsidRDefault="00A61D31" w:rsidP="00A82826">
            <w:pPr>
              <w:pStyle w:val="TAL"/>
              <w:rPr>
                <w:i/>
              </w:rPr>
            </w:pPr>
            <w:r>
              <w:t>Softil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>
              <w:t>Tencent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Default="00A61D31" w:rsidP="00A82826">
            <w:pPr>
              <w:pStyle w:val="TAL"/>
            </w:pPr>
            <w:r w:rsidRPr="004444F5">
              <w:t>Verizon UK Ltd.</w:t>
            </w:r>
            <w:r>
              <w:t xml:space="preserve"> ?</w:t>
            </w:r>
          </w:p>
        </w:tc>
      </w:tr>
      <w:tr w:rsidR="00A61D31" w:rsidTr="00A82826">
        <w:trPr>
          <w:jc w:val="center"/>
        </w:trPr>
        <w:tc>
          <w:tcPr>
            <w:tcW w:w="0" w:type="auto"/>
            <w:shd w:val="clear" w:color="auto" w:fill="auto"/>
          </w:tcPr>
          <w:p w:rsidR="00A61D31" w:rsidRPr="00D652F5" w:rsidRDefault="00A61D31" w:rsidP="00A82826">
            <w:pPr>
              <w:pStyle w:val="TAL"/>
            </w:pPr>
            <w:r>
              <w:t>ZTE Corporation ?</w:t>
            </w:r>
          </w:p>
        </w:tc>
      </w:tr>
    </w:tbl>
    <w:p w:rsidR="001E5860" w:rsidRDefault="001E5860"/>
    <w:p w:rsidR="001E5860" w:rsidRDefault="001E5860"/>
    <w:sectPr w:rsidR="001E586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589" w:rsidRDefault="00164589">
      <w:r>
        <w:separator/>
      </w:r>
    </w:p>
  </w:endnote>
  <w:endnote w:type="continuationSeparator" w:id="0">
    <w:p w:rsidR="00164589" w:rsidRDefault="0016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589" w:rsidRDefault="00164589">
      <w:r>
        <w:separator/>
      </w:r>
    </w:p>
  </w:footnote>
  <w:footnote w:type="continuationSeparator" w:id="0">
    <w:p w:rsidR="00164589" w:rsidRDefault="00164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860"/>
    <w:rsid w:val="0009486B"/>
    <w:rsid w:val="000B4BB7"/>
    <w:rsid w:val="00164589"/>
    <w:rsid w:val="001E5860"/>
    <w:rsid w:val="002562EB"/>
    <w:rsid w:val="00276DC2"/>
    <w:rsid w:val="003A7D0E"/>
    <w:rsid w:val="00417CA2"/>
    <w:rsid w:val="004C733B"/>
    <w:rsid w:val="005747CE"/>
    <w:rsid w:val="0065789A"/>
    <w:rsid w:val="007153AC"/>
    <w:rsid w:val="007C189D"/>
    <w:rsid w:val="007D2D3F"/>
    <w:rsid w:val="009247E7"/>
    <w:rsid w:val="009B259F"/>
    <w:rsid w:val="00A61D31"/>
    <w:rsid w:val="00B44A8A"/>
    <w:rsid w:val="00C80B33"/>
    <w:rsid w:val="00D13A85"/>
    <w:rsid w:val="00D8452D"/>
    <w:rsid w:val="00E41017"/>
    <w:rsid w:val="00F5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D5D6D6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A61D31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an.shah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9C9F2-0CD1-43D5-A967-B92849C9B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34</cp:revision>
  <cp:lastPrinted>2000-02-29T10:31:00Z</cp:lastPrinted>
  <dcterms:created xsi:type="dcterms:W3CDTF">2019-09-24T15:18:00Z</dcterms:created>
  <dcterms:modified xsi:type="dcterms:W3CDTF">2021-05-12T12:41:00Z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