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99846C" w14:textId="04DF38CE" w:rsidR="0054463B" w:rsidRDefault="0054463B" w:rsidP="005446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915CC">
        <w:rPr>
          <w:rFonts w:hint="eastAsia"/>
          <w:b/>
          <w:noProof/>
          <w:sz w:val="24"/>
          <w:lang w:eastAsia="zh-CN"/>
        </w:rPr>
        <w:t>1607</w:t>
      </w:r>
      <w:bookmarkStart w:id="0" w:name="_GoBack"/>
      <w:bookmarkEnd w:id="0"/>
    </w:p>
    <w:p w14:paraId="087A0A0A" w14:textId="2F600F92" w:rsidR="0054463B" w:rsidRPr="00D536FF" w:rsidRDefault="0054463B" w:rsidP="0054463B">
      <w:pPr>
        <w:pStyle w:val="CRCoverPage"/>
        <w:outlineLvl w:val="0"/>
        <w:rPr>
          <w:i/>
          <w:noProof/>
          <w:sz w:val="24"/>
          <w:lang w:eastAsia="zh-CN"/>
        </w:rPr>
      </w:pPr>
      <w:r>
        <w:rPr>
          <w:b/>
          <w:noProof/>
          <w:sz w:val="24"/>
        </w:rPr>
        <w:t>E-Meeting, 24th February– 05th March 202</w:t>
      </w:r>
      <w:r>
        <w:rPr>
          <w:rFonts w:hint="eastAsia"/>
          <w:b/>
          <w:noProof/>
          <w:sz w:val="24"/>
          <w:lang w:eastAsia="zh-CN"/>
        </w:rPr>
        <w:t>1</w:t>
      </w:r>
      <w:r w:rsidR="00D536FF">
        <w:rPr>
          <w:rFonts w:hint="eastAsia"/>
          <w:b/>
          <w:noProof/>
          <w:sz w:val="24"/>
          <w:lang w:eastAsia="zh-CN"/>
        </w:rPr>
        <w:t xml:space="preserve">                                           </w:t>
      </w:r>
      <w:r w:rsidR="00D536FF" w:rsidRPr="00D536FF">
        <w:rPr>
          <w:rFonts w:hint="eastAsia"/>
          <w:i/>
          <w:noProof/>
          <w:sz w:val="24"/>
          <w:lang w:eastAsia="zh-CN"/>
        </w:rPr>
        <w:t xml:space="preserve"> </w:t>
      </w:r>
      <w:r w:rsidR="00D536FF">
        <w:rPr>
          <w:rFonts w:hint="eastAsia"/>
          <w:i/>
          <w:noProof/>
          <w:sz w:val="24"/>
          <w:lang w:eastAsia="zh-CN"/>
        </w:rPr>
        <w:t xml:space="preserve"> </w:t>
      </w:r>
      <w:r w:rsidR="00D536FF" w:rsidRPr="00D536FF">
        <w:rPr>
          <w:rFonts w:hint="eastAsia"/>
          <w:i/>
          <w:noProof/>
          <w:sz w:val="24"/>
          <w:lang w:eastAsia="zh-CN"/>
        </w:rPr>
        <w:t>was C3-211025</w:t>
      </w:r>
    </w:p>
    <w:p w14:paraId="4CDFDD33" w14:textId="77777777" w:rsidR="0054463B" w:rsidRPr="00D46AA7" w:rsidRDefault="0054463B" w:rsidP="0054463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335D6E0" w14:textId="77777777" w:rsidR="0054463B" w:rsidRPr="00526C37" w:rsidRDefault="0054463B" w:rsidP="0054463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CATT</w:t>
      </w:r>
    </w:p>
    <w:p w14:paraId="0381380E" w14:textId="77777777" w:rsidR="0054463B" w:rsidRPr="006E5DD5" w:rsidRDefault="0054463B" w:rsidP="0054463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D46AA7">
        <w:rPr>
          <w:rFonts w:ascii="Arial" w:eastAsia="Batang" w:hAnsi="Arial" w:cs="Arial"/>
          <w:b/>
          <w:lang w:eastAsia="zh-CN"/>
        </w:rPr>
        <w:t xml:space="preserve">New WID: </w:t>
      </w:r>
      <w:bookmarkStart w:id="1" w:name="OLE_LINK3"/>
      <w:bookmarkStart w:id="2" w:name="OLE_LINK4"/>
      <w:r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1"/>
      <w:bookmarkEnd w:id="2"/>
      <w:r>
        <w:rPr>
          <w:rFonts w:ascii="Arial" w:eastAsia="Batang" w:hAnsi="Arial" w:cs="Arial"/>
          <w:b/>
          <w:lang w:eastAsia="zh-CN"/>
        </w:rPr>
        <w:t xml:space="preserve"> </w:t>
      </w:r>
    </w:p>
    <w:p w14:paraId="0F501B0D" w14:textId="77777777" w:rsidR="0054463B" w:rsidRPr="00D636F0" w:rsidRDefault="0054463B" w:rsidP="0054463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proofErr w:type="spellStart"/>
      <w:r>
        <w:rPr>
          <w:rFonts w:ascii="Arial" w:hAnsi="Arial" w:hint="eastAsia"/>
          <w:b/>
          <w:lang w:eastAsia="zh-CN"/>
        </w:rPr>
        <w:t>Endorsment</w:t>
      </w:r>
      <w:proofErr w:type="spellEnd"/>
    </w:p>
    <w:p w14:paraId="0F2A6A69" w14:textId="77777777" w:rsidR="0054463B" w:rsidRPr="00D46AA7" w:rsidRDefault="0054463B" w:rsidP="0054463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17.1.1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131DE84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E779648" w14:textId="561CE946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3" w:name="OLE_LINK7"/>
      <w:bookmarkStart w:id="4" w:name="OLE_LINK8"/>
      <w:r w:rsidR="0028362F" w:rsidRPr="00D46AA7">
        <w:rPr>
          <w:lang w:eastAsia="zh-CN"/>
        </w:rPr>
        <w:t>5G_eLCS_ph2</w:t>
      </w:r>
      <w:bookmarkEnd w:id="3"/>
      <w:bookmarkEnd w:id="4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20E18D" w14:textId="682D5360" w:rsidR="006B4E98" w:rsidRPr="00BC4BAD" w:rsidRDefault="006B4E98" w:rsidP="006B4E98">
      <w:pPr>
        <w:rPr>
          <w:lang w:eastAsia="zh-CN"/>
        </w:rPr>
      </w:pPr>
      <w:bookmarkStart w:id="5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5"/>
    <w:p w14:paraId="0576AECE" w14:textId="04CB832B" w:rsidR="009A3185" w:rsidRPr="009E273A" w:rsidRDefault="00E76B04" w:rsidP="009E273A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CT4:</w:t>
      </w:r>
    </w:p>
    <w:p w14:paraId="6257F124" w14:textId="6F268E50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A83783">
        <w:rPr>
          <w:lang w:eastAsia="zh-CN"/>
        </w:rPr>
        <w:t>QoS</w:t>
      </w:r>
      <w:proofErr w:type="spellEnd"/>
      <w:r w:rsidRPr="00A83783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A83783">
        <w:rPr>
          <w:lang w:eastAsia="zh-CN"/>
        </w:rPr>
        <w:t>5G positioning service area</w:t>
      </w:r>
    </w:p>
    <w:p w14:paraId="3FEF1309" w14:textId="0E73AF96" w:rsidR="009013C2" w:rsidRPr="009E273A" w:rsidRDefault="00E76B04" w:rsidP="009E273A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CT1:</w:t>
      </w:r>
    </w:p>
    <w:p w14:paraId="25C3E25C" w14:textId="352E85C7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9013C2">
        <w:rPr>
          <w:lang w:eastAsia="zh-CN"/>
        </w:rPr>
        <w:t>QoS</w:t>
      </w:r>
      <w:proofErr w:type="spellEnd"/>
      <w:r w:rsidRPr="009013C2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9013C2">
        <w:rPr>
          <w:lang w:eastAsia="zh-CN"/>
        </w:rPr>
        <w:t>5G positioning service area</w:t>
      </w:r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14:paraId="7ADBCF6F" w14:textId="6CF6D7A3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FF173B">
        <w:rPr>
          <w:rFonts w:hint="eastAsia"/>
          <w:lang w:eastAsia="zh-CN"/>
        </w:rPr>
        <w:t>Pos</w:t>
      </w:r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lastRenderedPageBreak/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5CD193C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68AB707A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proofErr w:type="spellStart"/>
            <w:r w:rsidR="00535BCF" w:rsidRPr="00535BCF">
              <w:rPr>
                <w:lang w:eastAsia="zh-CN"/>
              </w:rPr>
              <w:t>Namf_Communication</w:t>
            </w:r>
            <w:proofErr w:type="spellEnd"/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proofErr w:type="spellStart"/>
            <w:r w:rsidR="0065026C">
              <w:rPr>
                <w:lang w:eastAsia="zh-CN"/>
              </w:rPr>
              <w:t>Namf_EventExposure</w:t>
            </w:r>
            <w:proofErr w:type="spellEnd"/>
            <w:r w:rsidR="0065026C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04499DC4" w:rsidR="00C4305E" w:rsidRDefault="00556E64" w:rsidP="009E273A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9E273A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proofErr w:type="spellStart"/>
      <w:r>
        <w:rPr>
          <w:rFonts w:hint="eastAsia"/>
          <w:lang w:eastAsia="zh-CN"/>
        </w:rPr>
        <w:t>Chenxi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Bao</w:t>
      </w:r>
      <w:proofErr w:type="spellEnd"/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2" w:history="1">
        <w:r w:rsidRPr="00264D36">
          <w:rPr>
            <w:rStyle w:val="a9"/>
            <w:rFonts w:hint="eastAsia"/>
            <w:lang w:eastAsia="zh-CN"/>
          </w:rPr>
          <w:t>baochenxi</w:t>
        </w:r>
        <w:r w:rsidRPr="00264D36">
          <w:rPr>
            <w:rStyle w:val="a9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7361E3B" w:rsidR="0064097E" w:rsidRDefault="009E273A" w:rsidP="001C5C86">
            <w:pPr>
              <w:pStyle w:val="TAL"/>
            </w:pPr>
            <w:r>
              <w:t>HiSilicon</w:t>
            </w: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EE1157" w14:textId="77777777" w:rsidR="008F208B" w:rsidRDefault="008F208B">
      <w:r>
        <w:separator/>
      </w:r>
    </w:p>
  </w:endnote>
  <w:endnote w:type="continuationSeparator" w:id="0">
    <w:p w14:paraId="3D73DC56" w14:textId="77777777" w:rsidR="008F208B" w:rsidRDefault="008F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B78E6" w14:textId="77777777" w:rsidR="008F208B" w:rsidRDefault="008F208B">
      <w:r>
        <w:separator/>
      </w:r>
    </w:p>
  </w:footnote>
  <w:footnote w:type="continuationSeparator" w:id="0">
    <w:p w14:paraId="0F27445C" w14:textId="77777777" w:rsidR="008F208B" w:rsidRDefault="008F2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82647"/>
    <w:rsid w:val="0028362F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8516D"/>
    <w:rsid w:val="003869D7"/>
    <w:rsid w:val="003A08AA"/>
    <w:rsid w:val="003A1EB0"/>
    <w:rsid w:val="003C0F14"/>
    <w:rsid w:val="003C2DA6"/>
    <w:rsid w:val="003C5591"/>
    <w:rsid w:val="003C6DA6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4463B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33A4"/>
    <w:rsid w:val="00671BBB"/>
    <w:rsid w:val="00682237"/>
    <w:rsid w:val="00682F9E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0988"/>
    <w:rsid w:val="0073738E"/>
    <w:rsid w:val="00746F46"/>
    <w:rsid w:val="0075252A"/>
    <w:rsid w:val="007601F5"/>
    <w:rsid w:val="00764B84"/>
    <w:rsid w:val="00765028"/>
    <w:rsid w:val="00774EF5"/>
    <w:rsid w:val="0078034D"/>
    <w:rsid w:val="00790BCC"/>
    <w:rsid w:val="007915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D658B"/>
    <w:rsid w:val="008E7730"/>
    <w:rsid w:val="008E7855"/>
    <w:rsid w:val="008F1C5E"/>
    <w:rsid w:val="008F208B"/>
    <w:rsid w:val="009013C2"/>
    <w:rsid w:val="009206B3"/>
    <w:rsid w:val="00922FCB"/>
    <w:rsid w:val="00935CB0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273A"/>
    <w:rsid w:val="009E6C21"/>
    <w:rsid w:val="009F48C2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536FF"/>
    <w:rsid w:val="00D630A4"/>
    <w:rsid w:val="00D71F40"/>
    <w:rsid w:val="00D77416"/>
    <w:rsid w:val="00D80FC6"/>
    <w:rsid w:val="00D94917"/>
    <w:rsid w:val="00DA74F3"/>
    <w:rsid w:val="00DB69F3"/>
    <w:rsid w:val="00DC159A"/>
    <w:rsid w:val="00DC4907"/>
    <w:rsid w:val="00DC78F4"/>
    <w:rsid w:val="00DD017C"/>
    <w:rsid w:val="00DD397A"/>
    <w:rsid w:val="00DD58B7"/>
    <w:rsid w:val="00DD6699"/>
    <w:rsid w:val="00DE4F13"/>
    <w:rsid w:val="00DF7206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B127E"/>
    <w:rsid w:val="00FB526E"/>
    <w:rsid w:val="00FC0804"/>
    <w:rsid w:val="00FC3B6D"/>
    <w:rsid w:val="00FD3A4E"/>
    <w:rsid w:val="00FE3E98"/>
    <w:rsid w:val="00FF173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ochenxi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AA88D-C30D-4E8B-A457-11E028D5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30</cp:revision>
  <cp:lastPrinted>2000-02-29T10:31:00Z</cp:lastPrinted>
  <dcterms:created xsi:type="dcterms:W3CDTF">2021-02-10T14:04:00Z</dcterms:created>
  <dcterms:modified xsi:type="dcterms:W3CDTF">2021-03-03T08:58:00Z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