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C1A1B" w14:textId="7FF37D3C" w:rsidR="006D4965" w:rsidRDefault="006D4965" w:rsidP="006D4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1E1328">
        <w:rPr>
          <w:b/>
          <w:noProof/>
          <w:sz w:val="24"/>
        </w:rPr>
        <w:t>380</w:t>
      </w:r>
    </w:p>
    <w:p w14:paraId="3B922CA4" w14:textId="77777777" w:rsidR="006D4965" w:rsidRDefault="006D4965" w:rsidP="006D4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34BC29B7" w14:textId="6CE8FC09" w:rsidR="00332ADC" w:rsidRDefault="00332ADC" w:rsidP="00332A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54EFC">
        <w:rPr>
          <w:b/>
          <w:noProof/>
          <w:sz w:val="24"/>
        </w:rPr>
        <w:t>0629</w:t>
      </w:r>
    </w:p>
    <w:p w14:paraId="31992361" w14:textId="77777777" w:rsidR="00332ADC" w:rsidRDefault="00332ADC" w:rsidP="00332A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 February - 5 March 2021</w:t>
      </w:r>
    </w:p>
    <w:p w14:paraId="05C00AA7" w14:textId="6EAB44B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65552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817524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D92EA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E000D6" w14:textId="03B8B5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715C">
        <w:rPr>
          <w:rFonts w:ascii="Arial" w:eastAsia="Batang" w:hAnsi="Arial"/>
          <w:b/>
          <w:lang w:val="en-US" w:eastAsia="zh-CN"/>
        </w:rPr>
        <w:t>Ericsson</w:t>
      </w:r>
    </w:p>
    <w:p w14:paraId="1E8CCA62" w14:textId="059205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A715C">
        <w:rPr>
          <w:rFonts w:ascii="Arial" w:eastAsia="Batang" w:hAnsi="Arial" w:cs="Arial"/>
          <w:b/>
          <w:lang w:eastAsia="zh-CN"/>
        </w:rPr>
        <w:t xml:space="preserve">CT aspects on </w:t>
      </w:r>
      <w:r w:rsidR="00FA715C">
        <w:rPr>
          <w:rFonts w:ascii="Arial" w:hAnsi="Arial" w:cs="Arial"/>
          <w:b/>
        </w:rPr>
        <w:t>support for Signed Attestation for Priority and Emergency Sessions</w:t>
      </w:r>
    </w:p>
    <w:p w14:paraId="1A3CC21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7EFD70C" w14:textId="0EC08D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47AC">
        <w:rPr>
          <w:rFonts w:ascii="Arial" w:eastAsia="Batang" w:hAnsi="Arial"/>
          <w:b/>
          <w:lang w:eastAsia="zh-CN"/>
        </w:rPr>
        <w:t>17.1.1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0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0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1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1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65464" w14:textId="77777777" w:rsidR="00966DE3" w:rsidRDefault="00966DE3">
      <w:r>
        <w:separator/>
      </w:r>
    </w:p>
  </w:endnote>
  <w:endnote w:type="continuationSeparator" w:id="0">
    <w:p w14:paraId="2251F75D" w14:textId="77777777" w:rsidR="00966DE3" w:rsidRDefault="0096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8B02D" w14:textId="77777777" w:rsidR="00966DE3" w:rsidRDefault="00966DE3">
      <w:r>
        <w:separator/>
      </w:r>
    </w:p>
  </w:footnote>
  <w:footnote w:type="continuationSeparator" w:id="0">
    <w:p w14:paraId="1D7ACC97" w14:textId="77777777" w:rsidR="00966DE3" w:rsidRDefault="0096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C5C86"/>
    <w:rsid w:val="001C718D"/>
    <w:rsid w:val="001D241E"/>
    <w:rsid w:val="001E1328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D4965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F7C9D"/>
    <w:rsid w:val="00C01E8C"/>
    <w:rsid w:val="00C02DF6"/>
    <w:rsid w:val="00C03E01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E67B2-415B-47B6-884F-8FB82C3C114E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794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 before CT1#128-e</cp:lastModifiedBy>
  <cp:revision>2</cp:revision>
  <cp:lastPrinted>2000-02-29T10:31:00Z</cp:lastPrinted>
  <dcterms:created xsi:type="dcterms:W3CDTF">2021-02-23T08:49:00Z</dcterms:created>
  <dcterms:modified xsi:type="dcterms:W3CDTF">2021-02-23T08:49:00Z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