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113e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bookmarkStart w:id="0" w:name="_GoBack"/>
      <w:bookmarkEnd w:id="0"/>
      <w:r>
        <w:rPr>
          <w:b/>
          <w:noProof/>
          <w:sz w:val="24"/>
        </w:rPr>
        <w:t>0abc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25th – 29th January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&lt;Title&gt;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&lt;Source_if_WG&gt;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&lt;Res_date&gt;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&lt;Release&gt;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noProof/>
        </w:rPr>
      </w:pPr>
    </w:p>
    <w:sectPr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comments" Target="comment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310</Words>
  <Characters>1767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6</cp:revision>
  <cp:lastPrinted>1899-12-31T23:00:00Z</cp:lastPrinted>
  <dcterms:created xsi:type="dcterms:W3CDTF">2020-02-03T08:32:00Z</dcterms:created>
  <dcterms:modified xsi:type="dcterms:W3CDTF">2020-12-17T09:54:00Z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