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2E071DB3"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085EF5">
              <w:t>0.</w:t>
            </w:r>
            <w:r w:rsidR="006602C9">
              <w:t>1</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855B9D" w:rsidRPr="00855B9D">
              <w:rPr>
                <w:sz w:val="32"/>
              </w:rPr>
              <w:t>01</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55BBAC64" w14:textId="7D2C22BA" w:rsidR="006602C9"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6602C9">
        <w:t>Foreword</w:t>
      </w:r>
      <w:r w:rsidR="006602C9">
        <w:tab/>
      </w:r>
      <w:r w:rsidR="006602C9">
        <w:fldChar w:fldCharType="begin"/>
      </w:r>
      <w:r w:rsidR="006602C9">
        <w:instrText xml:space="preserve"> PAGEREF _Toc63016509 \h </w:instrText>
      </w:r>
      <w:r w:rsidR="006602C9">
        <w:fldChar w:fldCharType="separate"/>
      </w:r>
      <w:r w:rsidR="006602C9">
        <w:t>6</w:t>
      </w:r>
      <w:r w:rsidR="006602C9">
        <w:fldChar w:fldCharType="end"/>
      </w:r>
    </w:p>
    <w:p w14:paraId="1BD15A0A" w14:textId="41053EAE" w:rsidR="006602C9" w:rsidRDefault="006602C9">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_Toc63016510 \h </w:instrText>
      </w:r>
      <w:r>
        <w:fldChar w:fldCharType="separate"/>
      </w:r>
      <w:r>
        <w:t>8</w:t>
      </w:r>
      <w:r>
        <w:fldChar w:fldCharType="end"/>
      </w:r>
    </w:p>
    <w:p w14:paraId="4977DFB7" w14:textId="28FD741D" w:rsidR="006602C9" w:rsidRDefault="006602C9">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_Toc63016511 \h </w:instrText>
      </w:r>
      <w:r>
        <w:fldChar w:fldCharType="separate"/>
      </w:r>
      <w:r>
        <w:t>8</w:t>
      </w:r>
      <w:r>
        <w:fldChar w:fldCharType="end"/>
      </w:r>
    </w:p>
    <w:p w14:paraId="16CE3E28" w14:textId="16761B66" w:rsidR="006602C9" w:rsidRDefault="006602C9">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_Toc63016512 \h </w:instrText>
      </w:r>
      <w:r>
        <w:fldChar w:fldCharType="separate"/>
      </w:r>
      <w:r>
        <w:t>8</w:t>
      </w:r>
      <w:r>
        <w:fldChar w:fldCharType="end"/>
      </w:r>
    </w:p>
    <w:p w14:paraId="013353BC" w14:textId="51A64F66" w:rsidR="006602C9" w:rsidRDefault="006602C9">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_Toc63016513 \h </w:instrText>
      </w:r>
      <w:r>
        <w:fldChar w:fldCharType="separate"/>
      </w:r>
      <w:r>
        <w:t>8</w:t>
      </w:r>
      <w:r>
        <w:fldChar w:fldCharType="end"/>
      </w:r>
    </w:p>
    <w:p w14:paraId="2920068D" w14:textId="32E7A173" w:rsidR="006602C9" w:rsidRDefault="006602C9">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_Toc63016514 \h </w:instrText>
      </w:r>
      <w:r>
        <w:fldChar w:fldCharType="separate"/>
      </w:r>
      <w:r>
        <w:t>9</w:t>
      </w:r>
      <w:r>
        <w:fldChar w:fldCharType="end"/>
      </w:r>
    </w:p>
    <w:p w14:paraId="4CA80BFD" w14:textId="4C64EAB3" w:rsidR="006602C9" w:rsidRDefault="006602C9">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_Toc63016515 \h </w:instrText>
      </w:r>
      <w:r>
        <w:fldChar w:fldCharType="separate"/>
      </w:r>
      <w:r>
        <w:t>9</w:t>
      </w:r>
      <w:r>
        <w:fldChar w:fldCharType="end"/>
      </w:r>
    </w:p>
    <w:p w14:paraId="65E0DA2A" w14:textId="535A59EA" w:rsidR="006602C9" w:rsidRDefault="006602C9">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_Toc63016516 \h </w:instrText>
      </w:r>
      <w:r>
        <w:fldChar w:fldCharType="separate"/>
      </w:r>
      <w:r>
        <w:t>9</w:t>
      </w:r>
      <w:r>
        <w:fldChar w:fldCharType="end"/>
      </w:r>
    </w:p>
    <w:p w14:paraId="7E1E58F7" w14:textId="280DCBE5" w:rsidR="006602C9" w:rsidRDefault="006602C9">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_Toc63016517 \h </w:instrText>
      </w:r>
      <w:r>
        <w:fldChar w:fldCharType="separate"/>
      </w:r>
      <w:r>
        <w:t>10</w:t>
      </w:r>
      <w:r>
        <w:fldChar w:fldCharType="end"/>
      </w:r>
    </w:p>
    <w:p w14:paraId="6D480885" w14:textId="0A9E8339" w:rsidR="006602C9" w:rsidRDefault="006602C9">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_Toc63016518 \h </w:instrText>
      </w:r>
      <w:r>
        <w:fldChar w:fldCharType="separate"/>
      </w:r>
      <w:r>
        <w:t>10</w:t>
      </w:r>
      <w:r>
        <w:fldChar w:fldCharType="end"/>
      </w:r>
    </w:p>
    <w:p w14:paraId="7F7BBBD7" w14:textId="0F5E2B1E" w:rsidR="006602C9" w:rsidRDefault="006602C9">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_Toc63016519 \h </w:instrText>
      </w:r>
      <w:r>
        <w:fldChar w:fldCharType="separate"/>
      </w:r>
      <w:r>
        <w:t>10</w:t>
      </w:r>
      <w:r>
        <w:fldChar w:fldCharType="end"/>
      </w:r>
    </w:p>
    <w:p w14:paraId="48E22C1A" w14:textId="1ED1F2EF" w:rsidR="006602C9" w:rsidRDefault="006602C9">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_Toc63016520 \h </w:instrText>
      </w:r>
      <w:r>
        <w:fldChar w:fldCharType="separate"/>
      </w:r>
      <w:r>
        <w:t>10</w:t>
      </w:r>
      <w:r>
        <w:fldChar w:fldCharType="end"/>
      </w:r>
    </w:p>
    <w:p w14:paraId="27C2CB2C" w14:textId="441DFBCC" w:rsidR="006602C9" w:rsidRDefault="006602C9">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_Toc63016521 \h </w:instrText>
      </w:r>
      <w:r>
        <w:fldChar w:fldCharType="separate"/>
      </w:r>
      <w:r>
        <w:t>10</w:t>
      </w:r>
      <w:r>
        <w:fldChar w:fldCharType="end"/>
      </w:r>
    </w:p>
    <w:p w14:paraId="76F915C5" w14:textId="381AF9BC" w:rsidR="006602C9" w:rsidRDefault="006602C9">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_Toc63016522 \h </w:instrText>
      </w:r>
      <w:r>
        <w:fldChar w:fldCharType="separate"/>
      </w:r>
      <w:r>
        <w:t>10</w:t>
      </w:r>
      <w:r>
        <w:fldChar w:fldCharType="end"/>
      </w:r>
    </w:p>
    <w:p w14:paraId="4CC52F03" w14:textId="2BCEFEB1" w:rsidR="006602C9" w:rsidRDefault="006602C9">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_Toc63016523 \h </w:instrText>
      </w:r>
      <w:r>
        <w:fldChar w:fldCharType="separate"/>
      </w:r>
      <w:r>
        <w:t>10</w:t>
      </w:r>
      <w:r>
        <w:fldChar w:fldCharType="end"/>
      </w:r>
    </w:p>
    <w:p w14:paraId="43A95716" w14:textId="3C2B533C" w:rsidR="006602C9" w:rsidRDefault="006602C9">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_Toc63016524 \h </w:instrText>
      </w:r>
      <w:r>
        <w:fldChar w:fldCharType="separate"/>
      </w:r>
      <w:r>
        <w:t>10</w:t>
      </w:r>
      <w:r>
        <w:fldChar w:fldCharType="end"/>
      </w:r>
    </w:p>
    <w:p w14:paraId="527ECE64" w14:textId="71AE955A" w:rsidR="006602C9" w:rsidRDefault="006602C9">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_Toc63016525 \h </w:instrText>
      </w:r>
      <w:r>
        <w:fldChar w:fldCharType="separate"/>
      </w:r>
      <w:r>
        <w:t>10</w:t>
      </w:r>
      <w:r>
        <w:fldChar w:fldCharType="end"/>
      </w:r>
    </w:p>
    <w:p w14:paraId="65C0C5A4" w14:textId="149D08E7" w:rsidR="006602C9" w:rsidRDefault="006602C9">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_Toc63016526 \h </w:instrText>
      </w:r>
      <w:r>
        <w:fldChar w:fldCharType="separate"/>
      </w:r>
      <w:r>
        <w:t>10</w:t>
      </w:r>
      <w:r>
        <w:fldChar w:fldCharType="end"/>
      </w:r>
    </w:p>
    <w:p w14:paraId="2F6B1353" w14:textId="7936B767" w:rsidR="006602C9" w:rsidRDefault="006602C9">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_Toc63016527 \h </w:instrText>
      </w:r>
      <w:r>
        <w:fldChar w:fldCharType="separate"/>
      </w:r>
      <w:r>
        <w:t>10</w:t>
      </w:r>
      <w:r>
        <w:fldChar w:fldCharType="end"/>
      </w:r>
    </w:p>
    <w:p w14:paraId="39D11C76" w14:textId="70791F7F" w:rsidR="006602C9" w:rsidRDefault="006602C9">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_Toc63016528 \h </w:instrText>
      </w:r>
      <w:r>
        <w:fldChar w:fldCharType="separate"/>
      </w:r>
      <w:r>
        <w:t>10</w:t>
      </w:r>
      <w:r>
        <w:fldChar w:fldCharType="end"/>
      </w:r>
    </w:p>
    <w:p w14:paraId="263DB562" w14:textId="70AE1756" w:rsidR="006602C9" w:rsidRDefault="006602C9">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_Toc63016529 \h </w:instrText>
      </w:r>
      <w:r>
        <w:fldChar w:fldCharType="separate"/>
      </w:r>
      <w:r>
        <w:t>11</w:t>
      </w:r>
      <w:r>
        <w:fldChar w:fldCharType="end"/>
      </w:r>
    </w:p>
    <w:p w14:paraId="28643443" w14:textId="55275242" w:rsidR="006602C9" w:rsidRDefault="006602C9">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_Toc63016530 \h </w:instrText>
      </w:r>
      <w:r>
        <w:fldChar w:fldCharType="separate"/>
      </w:r>
      <w:r>
        <w:t>11</w:t>
      </w:r>
      <w:r>
        <w:fldChar w:fldCharType="end"/>
      </w:r>
    </w:p>
    <w:p w14:paraId="2735C901" w14:textId="73163728" w:rsidR="006602C9" w:rsidRDefault="006602C9">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_Toc63016531 \h </w:instrText>
      </w:r>
      <w:r>
        <w:fldChar w:fldCharType="separate"/>
      </w:r>
      <w:r>
        <w:t>11</w:t>
      </w:r>
      <w:r>
        <w:fldChar w:fldCharType="end"/>
      </w:r>
    </w:p>
    <w:p w14:paraId="556CFCF6" w14:textId="6F56F35D" w:rsidR="006602C9" w:rsidRDefault="006602C9">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_Toc63016532 \h </w:instrText>
      </w:r>
      <w:r>
        <w:fldChar w:fldCharType="separate"/>
      </w:r>
      <w:r>
        <w:t>11</w:t>
      </w:r>
      <w:r>
        <w:fldChar w:fldCharType="end"/>
      </w:r>
    </w:p>
    <w:p w14:paraId="51313BCA" w14:textId="7FCD72DA" w:rsidR="006602C9" w:rsidRDefault="006602C9">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_Toc63016533 \h </w:instrText>
      </w:r>
      <w:r>
        <w:fldChar w:fldCharType="separate"/>
      </w:r>
      <w:r>
        <w:t>11</w:t>
      </w:r>
      <w:r>
        <w:fldChar w:fldCharType="end"/>
      </w:r>
    </w:p>
    <w:p w14:paraId="68CF86BA" w14:textId="142CB4CA" w:rsidR="006602C9" w:rsidRDefault="006602C9">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_Toc63016534 \h </w:instrText>
      </w:r>
      <w:r>
        <w:fldChar w:fldCharType="separate"/>
      </w:r>
      <w:r>
        <w:t>11</w:t>
      </w:r>
      <w:r>
        <w:fldChar w:fldCharType="end"/>
      </w:r>
    </w:p>
    <w:p w14:paraId="7C707F4F" w14:textId="17FACCB3" w:rsidR="006602C9" w:rsidRDefault="006602C9">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_Toc63016535 \h </w:instrText>
      </w:r>
      <w:r>
        <w:fldChar w:fldCharType="separate"/>
      </w:r>
      <w:r>
        <w:t>11</w:t>
      </w:r>
      <w:r>
        <w:fldChar w:fldCharType="end"/>
      </w:r>
    </w:p>
    <w:p w14:paraId="02D0EF91" w14:textId="4A31D57A" w:rsidR="006602C9" w:rsidRDefault="006602C9">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_Toc63016536 \h </w:instrText>
      </w:r>
      <w:r>
        <w:fldChar w:fldCharType="separate"/>
      </w:r>
      <w:r>
        <w:t>11</w:t>
      </w:r>
      <w:r>
        <w:fldChar w:fldCharType="end"/>
      </w:r>
    </w:p>
    <w:p w14:paraId="24833684" w14:textId="358D2DAA" w:rsidR="006602C9" w:rsidRDefault="006602C9">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_Toc63016537 \h </w:instrText>
      </w:r>
      <w:r>
        <w:fldChar w:fldCharType="separate"/>
      </w:r>
      <w:r>
        <w:t>11</w:t>
      </w:r>
      <w:r>
        <w:fldChar w:fldCharType="end"/>
      </w:r>
    </w:p>
    <w:p w14:paraId="58CF1935" w14:textId="446FB35D" w:rsidR="006602C9" w:rsidRDefault="006602C9">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_Toc63016538 \h </w:instrText>
      </w:r>
      <w:r>
        <w:fldChar w:fldCharType="separate"/>
      </w:r>
      <w:r>
        <w:t>11</w:t>
      </w:r>
      <w:r>
        <w:fldChar w:fldCharType="end"/>
      </w:r>
    </w:p>
    <w:p w14:paraId="1C06DA07" w14:textId="7B94388D" w:rsidR="006602C9" w:rsidRDefault="006602C9">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_Toc63016539 \h </w:instrText>
      </w:r>
      <w:r>
        <w:fldChar w:fldCharType="separate"/>
      </w:r>
      <w:r>
        <w:t>11</w:t>
      </w:r>
      <w:r>
        <w:fldChar w:fldCharType="end"/>
      </w:r>
    </w:p>
    <w:p w14:paraId="4DE6F4DE" w14:textId="0E1678D5" w:rsidR="006602C9" w:rsidRDefault="006602C9">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_Toc63016540 \h </w:instrText>
      </w:r>
      <w:r>
        <w:fldChar w:fldCharType="separate"/>
      </w:r>
      <w:r>
        <w:t>12</w:t>
      </w:r>
      <w:r>
        <w:fldChar w:fldCharType="end"/>
      </w:r>
    </w:p>
    <w:p w14:paraId="304CB693" w14:textId="50C90A4C" w:rsidR="006602C9" w:rsidRDefault="006602C9">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_Toc63016541 \h </w:instrText>
      </w:r>
      <w:r>
        <w:fldChar w:fldCharType="separate"/>
      </w:r>
      <w:r>
        <w:t>12</w:t>
      </w:r>
      <w:r>
        <w:fldChar w:fldCharType="end"/>
      </w:r>
    </w:p>
    <w:p w14:paraId="0A04FBA6" w14:textId="0098AE78" w:rsidR="006602C9" w:rsidRDefault="006602C9">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_Toc63016542 \h </w:instrText>
      </w:r>
      <w:r>
        <w:fldChar w:fldCharType="separate"/>
      </w:r>
      <w:r>
        <w:t>12</w:t>
      </w:r>
      <w:r>
        <w:fldChar w:fldCharType="end"/>
      </w:r>
    </w:p>
    <w:p w14:paraId="7C36C566" w14:textId="4E068EFC" w:rsidR="006602C9" w:rsidRDefault="006602C9">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_Toc63016543 \h </w:instrText>
      </w:r>
      <w:r>
        <w:fldChar w:fldCharType="separate"/>
      </w:r>
      <w:r>
        <w:t>12</w:t>
      </w:r>
      <w:r>
        <w:fldChar w:fldCharType="end"/>
      </w:r>
    </w:p>
    <w:p w14:paraId="5C3FDFCD" w14:textId="07BA2C5C" w:rsidR="006602C9" w:rsidRDefault="006602C9">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_Toc63016544 \h </w:instrText>
      </w:r>
      <w:r>
        <w:fldChar w:fldCharType="separate"/>
      </w:r>
      <w:r>
        <w:t>12</w:t>
      </w:r>
      <w:r>
        <w:fldChar w:fldCharType="end"/>
      </w:r>
    </w:p>
    <w:p w14:paraId="19799E28" w14:textId="1ABAC89B" w:rsidR="006602C9" w:rsidRDefault="006602C9">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_Toc63016545 \h </w:instrText>
      </w:r>
      <w:r>
        <w:fldChar w:fldCharType="separate"/>
      </w:r>
      <w:r>
        <w:t>12</w:t>
      </w:r>
      <w:r>
        <w:fldChar w:fldCharType="end"/>
      </w:r>
    </w:p>
    <w:p w14:paraId="69B52079" w14:textId="7C37F55A" w:rsidR="006602C9" w:rsidRDefault="006602C9">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_Toc63016546 \h </w:instrText>
      </w:r>
      <w:r>
        <w:fldChar w:fldCharType="separate"/>
      </w:r>
      <w:r>
        <w:t>12</w:t>
      </w:r>
      <w:r>
        <w:fldChar w:fldCharType="end"/>
      </w:r>
    </w:p>
    <w:p w14:paraId="64ABA7C8" w14:textId="027D5271" w:rsidR="006602C9" w:rsidRDefault="006602C9">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_Toc63016547 \h </w:instrText>
      </w:r>
      <w:r>
        <w:fldChar w:fldCharType="separate"/>
      </w:r>
      <w:r>
        <w:t>12</w:t>
      </w:r>
      <w:r>
        <w:fldChar w:fldCharType="end"/>
      </w:r>
    </w:p>
    <w:p w14:paraId="28509E17" w14:textId="3613BF09" w:rsidR="006602C9" w:rsidRDefault="006602C9">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_Toc63016548 \h </w:instrText>
      </w:r>
      <w:r>
        <w:fldChar w:fldCharType="separate"/>
      </w:r>
      <w:r>
        <w:t>13</w:t>
      </w:r>
      <w:r>
        <w:fldChar w:fldCharType="end"/>
      </w:r>
    </w:p>
    <w:p w14:paraId="37CDAA8D" w14:textId="0D3D45D1" w:rsidR="006602C9" w:rsidRDefault="006602C9">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_Toc63016549 \h </w:instrText>
      </w:r>
      <w:r>
        <w:fldChar w:fldCharType="separate"/>
      </w:r>
      <w:r>
        <w:t>14</w:t>
      </w:r>
      <w:r>
        <w:fldChar w:fldCharType="end"/>
      </w:r>
    </w:p>
    <w:p w14:paraId="6814C706" w14:textId="272B268E" w:rsidR="006602C9" w:rsidRDefault="006602C9">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_Toc63016550 \h </w:instrText>
      </w:r>
      <w:r>
        <w:fldChar w:fldCharType="separate"/>
      </w:r>
      <w:r>
        <w:t>14</w:t>
      </w:r>
      <w:r>
        <w:fldChar w:fldCharType="end"/>
      </w:r>
    </w:p>
    <w:p w14:paraId="00242F4A" w14:textId="3FAA60CD" w:rsidR="006602C9" w:rsidRDefault="006602C9">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_Toc63016551 \h </w:instrText>
      </w:r>
      <w:r>
        <w:fldChar w:fldCharType="separate"/>
      </w:r>
      <w:r>
        <w:t>14</w:t>
      </w:r>
      <w:r>
        <w:fldChar w:fldCharType="end"/>
      </w:r>
    </w:p>
    <w:p w14:paraId="0736D1E6" w14:textId="36473870" w:rsidR="006602C9" w:rsidRDefault="006602C9">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_Toc63016552 \h </w:instrText>
      </w:r>
      <w:r>
        <w:fldChar w:fldCharType="separate"/>
      </w:r>
      <w:r>
        <w:t>14</w:t>
      </w:r>
      <w:r>
        <w:fldChar w:fldCharType="end"/>
      </w:r>
    </w:p>
    <w:p w14:paraId="5D1F17E1" w14:textId="5F551493" w:rsidR="006602C9" w:rsidRDefault="006602C9">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_Toc63016553 \h </w:instrText>
      </w:r>
      <w:r>
        <w:fldChar w:fldCharType="separate"/>
      </w:r>
      <w:r>
        <w:t>14</w:t>
      </w:r>
      <w:r>
        <w:fldChar w:fldCharType="end"/>
      </w:r>
    </w:p>
    <w:p w14:paraId="0CE40B38" w14:textId="46513F08" w:rsidR="006602C9" w:rsidRDefault="006602C9">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_Toc63016554 \h </w:instrText>
      </w:r>
      <w:r>
        <w:fldChar w:fldCharType="separate"/>
      </w:r>
      <w:r>
        <w:t>14</w:t>
      </w:r>
      <w:r>
        <w:fldChar w:fldCharType="end"/>
      </w:r>
    </w:p>
    <w:p w14:paraId="238F0A89" w14:textId="1F9D8825" w:rsidR="006602C9" w:rsidRDefault="006602C9">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_Toc63016555 \h </w:instrText>
      </w:r>
      <w:r>
        <w:fldChar w:fldCharType="separate"/>
      </w:r>
      <w:r>
        <w:t>15</w:t>
      </w:r>
      <w:r>
        <w:fldChar w:fldCharType="end"/>
      </w:r>
    </w:p>
    <w:p w14:paraId="4193DD2C" w14:textId="5BF9DDFB" w:rsidR="006602C9" w:rsidRDefault="006602C9">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_Toc63016556 \h </w:instrText>
      </w:r>
      <w:r>
        <w:fldChar w:fldCharType="separate"/>
      </w:r>
      <w:r>
        <w:t>15</w:t>
      </w:r>
      <w:r>
        <w:fldChar w:fldCharType="end"/>
      </w:r>
    </w:p>
    <w:p w14:paraId="6098ABB0" w14:textId="30C2D362" w:rsidR="006602C9" w:rsidRDefault="006602C9">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_Toc63016557 \h </w:instrText>
      </w:r>
      <w:r>
        <w:fldChar w:fldCharType="separate"/>
      </w:r>
      <w:r>
        <w:t>15</w:t>
      </w:r>
      <w:r>
        <w:fldChar w:fldCharType="end"/>
      </w:r>
    </w:p>
    <w:p w14:paraId="5BFF5C72" w14:textId="595B4884" w:rsidR="006602C9" w:rsidRDefault="006602C9">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_Toc63016558 \h </w:instrText>
      </w:r>
      <w:r>
        <w:fldChar w:fldCharType="separate"/>
      </w:r>
      <w:r>
        <w:t>15</w:t>
      </w:r>
      <w:r>
        <w:fldChar w:fldCharType="end"/>
      </w:r>
    </w:p>
    <w:p w14:paraId="6E8A75A0" w14:textId="304804EA" w:rsidR="006602C9" w:rsidRDefault="006602C9">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_Toc63016559 \h </w:instrText>
      </w:r>
      <w:r>
        <w:fldChar w:fldCharType="separate"/>
      </w:r>
      <w:r>
        <w:t>16</w:t>
      </w:r>
      <w:r>
        <w:fldChar w:fldCharType="end"/>
      </w:r>
    </w:p>
    <w:p w14:paraId="50CF70C3" w14:textId="029C9068" w:rsidR="006602C9" w:rsidRDefault="006602C9">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_Toc63016560 \h </w:instrText>
      </w:r>
      <w:r>
        <w:fldChar w:fldCharType="separate"/>
      </w:r>
      <w:r>
        <w:t>16</w:t>
      </w:r>
      <w:r>
        <w:fldChar w:fldCharType="end"/>
      </w:r>
    </w:p>
    <w:p w14:paraId="4125C993" w14:textId="4DA6D46F" w:rsidR="006602C9" w:rsidRDefault="006602C9">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_Toc63016561 \h </w:instrText>
      </w:r>
      <w:r>
        <w:fldChar w:fldCharType="separate"/>
      </w:r>
      <w:r>
        <w:t>16</w:t>
      </w:r>
      <w:r>
        <w:fldChar w:fldCharType="end"/>
      </w:r>
    </w:p>
    <w:p w14:paraId="61B2D2FC" w14:textId="0B96AEB6" w:rsidR="006602C9" w:rsidRDefault="006602C9">
      <w:pPr>
        <w:pStyle w:val="TOC5"/>
        <w:rPr>
          <w:rFonts w:asciiTheme="minorHAnsi" w:eastAsiaTheme="minorEastAsia" w:hAnsiTheme="minorHAnsi" w:cstheme="minorBidi"/>
          <w:sz w:val="22"/>
          <w:szCs w:val="22"/>
          <w:lang w:val="en-IN" w:eastAsia="ja-JP"/>
        </w:rPr>
      </w:pPr>
      <w:r>
        <w:rPr>
          <w:lang w:eastAsia="zh-CN"/>
        </w:rPr>
        <w:lastRenderedPageBreak/>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_Toc63016562 \h </w:instrText>
      </w:r>
      <w:r>
        <w:fldChar w:fldCharType="separate"/>
      </w:r>
      <w:r>
        <w:t>16</w:t>
      </w:r>
      <w:r>
        <w:fldChar w:fldCharType="end"/>
      </w:r>
    </w:p>
    <w:p w14:paraId="2454EB6F" w14:textId="0A924878" w:rsidR="006602C9" w:rsidRDefault="006602C9">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_Toc63016563 \h </w:instrText>
      </w:r>
      <w:r>
        <w:fldChar w:fldCharType="separate"/>
      </w:r>
      <w:r>
        <w:t>16</w:t>
      </w:r>
      <w:r>
        <w:fldChar w:fldCharType="end"/>
      </w:r>
    </w:p>
    <w:p w14:paraId="68D8CBA7" w14:textId="7BE41936" w:rsidR="006602C9" w:rsidRDefault="006602C9">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_Toc63016564 \h </w:instrText>
      </w:r>
      <w:r>
        <w:fldChar w:fldCharType="separate"/>
      </w:r>
      <w:r>
        <w:t>17</w:t>
      </w:r>
      <w:r>
        <w:fldChar w:fldCharType="end"/>
      </w:r>
    </w:p>
    <w:p w14:paraId="6009A6B3" w14:textId="7319BCAA" w:rsidR="006602C9" w:rsidRDefault="006602C9">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_Toc63016565 \h </w:instrText>
      </w:r>
      <w:r>
        <w:fldChar w:fldCharType="separate"/>
      </w:r>
      <w:r>
        <w:t>17</w:t>
      </w:r>
      <w:r>
        <w:fldChar w:fldCharType="end"/>
      </w:r>
    </w:p>
    <w:p w14:paraId="6D4D037B" w14:textId="33DF64AA" w:rsidR="006602C9" w:rsidRDefault="006602C9">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_Toc63016566 \h </w:instrText>
      </w:r>
      <w:r>
        <w:fldChar w:fldCharType="separate"/>
      </w:r>
      <w:r>
        <w:t>17</w:t>
      </w:r>
      <w:r>
        <w:fldChar w:fldCharType="end"/>
      </w:r>
    </w:p>
    <w:p w14:paraId="3E8B7973" w14:textId="3104F627" w:rsidR="006602C9" w:rsidRDefault="006602C9">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_Toc63016567 \h </w:instrText>
      </w:r>
      <w:r>
        <w:fldChar w:fldCharType="separate"/>
      </w:r>
      <w:r>
        <w:t>17</w:t>
      </w:r>
      <w:r>
        <w:fldChar w:fldCharType="end"/>
      </w:r>
    </w:p>
    <w:p w14:paraId="07BEFCAF" w14:textId="4A6A5D2B" w:rsidR="006602C9" w:rsidRDefault="006602C9">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_Toc63016568 \h </w:instrText>
      </w:r>
      <w:r>
        <w:fldChar w:fldCharType="separate"/>
      </w:r>
      <w:r>
        <w:t>17</w:t>
      </w:r>
      <w:r>
        <w:fldChar w:fldCharType="end"/>
      </w:r>
    </w:p>
    <w:p w14:paraId="44F07920" w14:textId="4EDCCE4C" w:rsidR="006602C9" w:rsidRDefault="006602C9">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_Toc63016569 \h </w:instrText>
      </w:r>
      <w:r>
        <w:fldChar w:fldCharType="separate"/>
      </w:r>
      <w:r>
        <w:t>17</w:t>
      </w:r>
      <w:r>
        <w:fldChar w:fldCharType="end"/>
      </w:r>
    </w:p>
    <w:p w14:paraId="58639944" w14:textId="17CCE8E7" w:rsidR="006602C9" w:rsidRDefault="006602C9">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_Toc63016570 \h </w:instrText>
      </w:r>
      <w:r>
        <w:fldChar w:fldCharType="separate"/>
      </w:r>
      <w:r>
        <w:t>17</w:t>
      </w:r>
      <w:r>
        <w:fldChar w:fldCharType="end"/>
      </w:r>
    </w:p>
    <w:p w14:paraId="7FFB9AF8" w14:textId="2C7A27CC" w:rsidR="006602C9" w:rsidRDefault="006602C9">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_Toc63016571 \h </w:instrText>
      </w:r>
      <w:r>
        <w:fldChar w:fldCharType="separate"/>
      </w:r>
      <w:r>
        <w:t>17</w:t>
      </w:r>
      <w:r>
        <w:fldChar w:fldCharType="end"/>
      </w:r>
    </w:p>
    <w:p w14:paraId="7275110E" w14:textId="33F223BE" w:rsidR="006602C9" w:rsidRDefault="006602C9">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_Toc63016572 \h </w:instrText>
      </w:r>
      <w:r>
        <w:fldChar w:fldCharType="separate"/>
      </w:r>
      <w:r>
        <w:t>18</w:t>
      </w:r>
      <w:r>
        <w:fldChar w:fldCharType="end"/>
      </w:r>
    </w:p>
    <w:p w14:paraId="101C34C2" w14:textId="5B7576BC" w:rsidR="006602C9" w:rsidRDefault="006602C9">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_Toc63016573 \h </w:instrText>
      </w:r>
      <w:r>
        <w:fldChar w:fldCharType="separate"/>
      </w:r>
      <w:r>
        <w:t>18</w:t>
      </w:r>
      <w:r>
        <w:fldChar w:fldCharType="end"/>
      </w:r>
    </w:p>
    <w:p w14:paraId="2520B4E5" w14:textId="61983A07" w:rsidR="006602C9" w:rsidRDefault="006602C9">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_Toc63016574 \h </w:instrText>
      </w:r>
      <w:r>
        <w:fldChar w:fldCharType="separate"/>
      </w:r>
      <w:r>
        <w:t>18</w:t>
      </w:r>
      <w:r>
        <w:fldChar w:fldCharType="end"/>
      </w:r>
    </w:p>
    <w:p w14:paraId="72C8746E" w14:textId="50BE6023" w:rsidR="006602C9" w:rsidRDefault="006602C9">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_Toc63016575 \h </w:instrText>
      </w:r>
      <w:r>
        <w:fldChar w:fldCharType="separate"/>
      </w:r>
      <w:r>
        <w:t>18</w:t>
      </w:r>
      <w:r>
        <w:fldChar w:fldCharType="end"/>
      </w:r>
    </w:p>
    <w:p w14:paraId="0F27857E" w14:textId="57EAEAE4" w:rsidR="006602C9" w:rsidRDefault="006602C9">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_Toc63016576 \h </w:instrText>
      </w:r>
      <w:r>
        <w:fldChar w:fldCharType="separate"/>
      </w:r>
      <w:r>
        <w:t>18</w:t>
      </w:r>
      <w:r>
        <w:fldChar w:fldCharType="end"/>
      </w:r>
    </w:p>
    <w:p w14:paraId="7A38EB0B" w14:textId="4B533DAA" w:rsidR="006602C9" w:rsidRDefault="006602C9">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_Toc63016577 \h </w:instrText>
      </w:r>
      <w:r>
        <w:fldChar w:fldCharType="separate"/>
      </w:r>
      <w:r>
        <w:t>19</w:t>
      </w:r>
      <w:r>
        <w:fldChar w:fldCharType="end"/>
      </w:r>
    </w:p>
    <w:p w14:paraId="749DEEA4" w14:textId="3A7684EC" w:rsidR="006602C9" w:rsidRDefault="006602C9">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_Toc63016578 \h </w:instrText>
      </w:r>
      <w:r>
        <w:fldChar w:fldCharType="separate"/>
      </w:r>
      <w:r>
        <w:t>19</w:t>
      </w:r>
      <w:r>
        <w:fldChar w:fldCharType="end"/>
      </w:r>
    </w:p>
    <w:p w14:paraId="69D90E46" w14:textId="1B71F328" w:rsidR="006602C9" w:rsidRDefault="006602C9">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_Toc63016579 \h </w:instrText>
      </w:r>
      <w:r>
        <w:fldChar w:fldCharType="separate"/>
      </w:r>
      <w:r>
        <w:t>19</w:t>
      </w:r>
      <w:r>
        <w:fldChar w:fldCharType="end"/>
      </w:r>
    </w:p>
    <w:p w14:paraId="470587A5" w14:textId="58FA884B" w:rsidR="006602C9" w:rsidRDefault="006602C9">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_Toc63016580 \h </w:instrText>
      </w:r>
      <w:r>
        <w:fldChar w:fldCharType="separate"/>
      </w:r>
      <w:r>
        <w:t>19</w:t>
      </w:r>
      <w:r>
        <w:fldChar w:fldCharType="end"/>
      </w:r>
    </w:p>
    <w:p w14:paraId="3A319437" w14:textId="191457C4" w:rsidR="006602C9" w:rsidRDefault="006602C9">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_Toc63016581 \h </w:instrText>
      </w:r>
      <w:r>
        <w:fldChar w:fldCharType="separate"/>
      </w:r>
      <w:r>
        <w:t>19</w:t>
      </w:r>
      <w:r>
        <w:fldChar w:fldCharType="end"/>
      </w:r>
    </w:p>
    <w:p w14:paraId="1B0FE291" w14:textId="490C527F" w:rsidR="006602C9" w:rsidRDefault="006602C9">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_Toc63016582 \h </w:instrText>
      </w:r>
      <w:r>
        <w:fldChar w:fldCharType="separate"/>
      </w:r>
      <w:r>
        <w:t>19</w:t>
      </w:r>
      <w:r>
        <w:fldChar w:fldCharType="end"/>
      </w:r>
    </w:p>
    <w:p w14:paraId="4B738D52" w14:textId="2918FB31" w:rsidR="006602C9" w:rsidRDefault="006602C9">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_Toc63016583 \h </w:instrText>
      </w:r>
      <w:r>
        <w:fldChar w:fldCharType="separate"/>
      </w:r>
      <w:r>
        <w:t>19</w:t>
      </w:r>
      <w:r>
        <w:fldChar w:fldCharType="end"/>
      </w:r>
    </w:p>
    <w:p w14:paraId="2B0168EB" w14:textId="1517052F" w:rsidR="006602C9" w:rsidRDefault="006602C9">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_Toc63016584 \h </w:instrText>
      </w:r>
      <w:r>
        <w:fldChar w:fldCharType="separate"/>
      </w:r>
      <w:r>
        <w:t>19</w:t>
      </w:r>
      <w:r>
        <w:fldChar w:fldCharType="end"/>
      </w:r>
    </w:p>
    <w:p w14:paraId="7022C8F3" w14:textId="24A96044" w:rsidR="006602C9" w:rsidRDefault="006602C9">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_Toc63016585 \h </w:instrText>
      </w:r>
      <w:r>
        <w:fldChar w:fldCharType="separate"/>
      </w:r>
      <w:r>
        <w:t>20</w:t>
      </w:r>
      <w:r>
        <w:fldChar w:fldCharType="end"/>
      </w:r>
    </w:p>
    <w:p w14:paraId="0183FA5B" w14:textId="4D621564" w:rsidR="006602C9" w:rsidRDefault="006602C9">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_Toc63016586 \h </w:instrText>
      </w:r>
      <w:r>
        <w:fldChar w:fldCharType="separate"/>
      </w:r>
      <w:r>
        <w:t>21</w:t>
      </w:r>
      <w:r>
        <w:fldChar w:fldCharType="end"/>
      </w:r>
    </w:p>
    <w:p w14:paraId="3F283413" w14:textId="545EE38D" w:rsidR="006602C9" w:rsidRDefault="006602C9">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_Toc63016587 \h </w:instrText>
      </w:r>
      <w:r>
        <w:fldChar w:fldCharType="separate"/>
      </w:r>
      <w:r>
        <w:t>21</w:t>
      </w:r>
      <w:r>
        <w:fldChar w:fldCharType="end"/>
      </w:r>
    </w:p>
    <w:p w14:paraId="04628D88" w14:textId="34CECAD1" w:rsidR="006602C9" w:rsidRDefault="006602C9">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_Toc63016588 \h </w:instrText>
      </w:r>
      <w:r>
        <w:fldChar w:fldCharType="separate"/>
      </w:r>
      <w:r>
        <w:t>21</w:t>
      </w:r>
      <w:r>
        <w:fldChar w:fldCharType="end"/>
      </w:r>
    </w:p>
    <w:p w14:paraId="53DC4411" w14:textId="667D07AB" w:rsidR="006602C9" w:rsidRDefault="006602C9">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_Toc63016589 \h </w:instrText>
      </w:r>
      <w:r>
        <w:fldChar w:fldCharType="separate"/>
      </w:r>
      <w:r>
        <w:t>21</w:t>
      </w:r>
      <w:r>
        <w:fldChar w:fldCharType="end"/>
      </w:r>
    </w:p>
    <w:p w14:paraId="442C19B7" w14:textId="6760C1F5" w:rsidR="006602C9" w:rsidRDefault="006602C9">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_Toc63016590 \h </w:instrText>
      </w:r>
      <w:r>
        <w:fldChar w:fldCharType="separate"/>
      </w:r>
      <w:r>
        <w:t>21</w:t>
      </w:r>
      <w:r>
        <w:fldChar w:fldCharType="end"/>
      </w:r>
    </w:p>
    <w:p w14:paraId="6AE35DA4" w14:textId="50A0880B" w:rsidR="006602C9" w:rsidRDefault="006602C9">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_Toc63016591 \h </w:instrText>
      </w:r>
      <w:r>
        <w:fldChar w:fldCharType="separate"/>
      </w:r>
      <w:r>
        <w:t>21</w:t>
      </w:r>
      <w:r>
        <w:fldChar w:fldCharType="end"/>
      </w:r>
    </w:p>
    <w:p w14:paraId="2F8C4674" w14:textId="45639D8D" w:rsidR="006602C9" w:rsidRDefault="006602C9">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_Toc63016592 \h </w:instrText>
      </w:r>
      <w:r>
        <w:fldChar w:fldCharType="separate"/>
      </w:r>
      <w:r>
        <w:t>22</w:t>
      </w:r>
      <w:r>
        <w:fldChar w:fldCharType="end"/>
      </w:r>
    </w:p>
    <w:p w14:paraId="33779CF1" w14:textId="735472AB" w:rsidR="006602C9" w:rsidRDefault="006602C9">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_Toc63016593 \h </w:instrText>
      </w:r>
      <w:r>
        <w:fldChar w:fldCharType="separate"/>
      </w:r>
      <w:r>
        <w:t>22</w:t>
      </w:r>
      <w:r>
        <w:fldChar w:fldCharType="end"/>
      </w:r>
    </w:p>
    <w:p w14:paraId="0ECCAA5D" w14:textId="672A2C08" w:rsidR="006602C9" w:rsidRDefault="006602C9">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_Toc63016594 \h </w:instrText>
      </w:r>
      <w:r>
        <w:fldChar w:fldCharType="separate"/>
      </w:r>
      <w:r>
        <w:t>22</w:t>
      </w:r>
      <w:r>
        <w:fldChar w:fldCharType="end"/>
      </w:r>
    </w:p>
    <w:p w14:paraId="5CB058F9" w14:textId="19D5F271" w:rsidR="006602C9" w:rsidRDefault="006602C9">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_Toc63016595 \h </w:instrText>
      </w:r>
      <w:r>
        <w:fldChar w:fldCharType="separate"/>
      </w:r>
      <w:r>
        <w:t>22</w:t>
      </w:r>
      <w:r>
        <w:fldChar w:fldCharType="end"/>
      </w:r>
    </w:p>
    <w:p w14:paraId="74522238" w14:textId="0A2CA9B4" w:rsidR="006602C9" w:rsidRDefault="006602C9">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_Toc63016596 \h </w:instrText>
      </w:r>
      <w:r>
        <w:fldChar w:fldCharType="separate"/>
      </w:r>
      <w:r>
        <w:t>23</w:t>
      </w:r>
      <w:r>
        <w:fldChar w:fldCharType="end"/>
      </w:r>
    </w:p>
    <w:p w14:paraId="0DF7AF6A" w14:textId="4FCEC843" w:rsidR="006602C9" w:rsidRDefault="006602C9">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_Toc63016597 \h </w:instrText>
      </w:r>
      <w:r>
        <w:fldChar w:fldCharType="separate"/>
      </w:r>
      <w:r>
        <w:t>23</w:t>
      </w:r>
      <w:r>
        <w:fldChar w:fldCharType="end"/>
      </w:r>
    </w:p>
    <w:p w14:paraId="72112CBA" w14:textId="57CD03DA" w:rsidR="006602C9" w:rsidRDefault="006602C9">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_Toc63016598 \h </w:instrText>
      </w:r>
      <w:r>
        <w:fldChar w:fldCharType="separate"/>
      </w:r>
      <w:r>
        <w:t>23</w:t>
      </w:r>
      <w:r>
        <w:fldChar w:fldCharType="end"/>
      </w:r>
    </w:p>
    <w:p w14:paraId="17EDD6C1" w14:textId="06DACC59" w:rsidR="006602C9" w:rsidRDefault="006602C9">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_Toc63016599 \h </w:instrText>
      </w:r>
      <w:r>
        <w:fldChar w:fldCharType="separate"/>
      </w:r>
      <w:r>
        <w:t>23</w:t>
      </w:r>
      <w:r>
        <w:fldChar w:fldCharType="end"/>
      </w:r>
    </w:p>
    <w:p w14:paraId="1A547545" w14:textId="04538E43" w:rsidR="006602C9" w:rsidRDefault="006602C9">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_Toc63016600 \h </w:instrText>
      </w:r>
      <w:r>
        <w:fldChar w:fldCharType="separate"/>
      </w:r>
      <w:r>
        <w:t>23</w:t>
      </w:r>
      <w:r>
        <w:fldChar w:fldCharType="end"/>
      </w:r>
    </w:p>
    <w:p w14:paraId="352392A9" w14:textId="521FCE38" w:rsidR="006602C9" w:rsidRDefault="006602C9">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_Toc63016601 \h </w:instrText>
      </w:r>
      <w:r>
        <w:fldChar w:fldCharType="separate"/>
      </w:r>
      <w:r>
        <w:t>24</w:t>
      </w:r>
      <w:r>
        <w:fldChar w:fldCharType="end"/>
      </w:r>
    </w:p>
    <w:p w14:paraId="30BE38E2" w14:textId="3C397DFC" w:rsidR="006602C9" w:rsidRDefault="006602C9">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_Toc63016602 \h </w:instrText>
      </w:r>
      <w:r>
        <w:fldChar w:fldCharType="separate"/>
      </w:r>
      <w:r>
        <w:t>24</w:t>
      </w:r>
      <w:r>
        <w:fldChar w:fldCharType="end"/>
      </w:r>
    </w:p>
    <w:p w14:paraId="0C9907A1" w14:textId="35DABC92" w:rsidR="006602C9" w:rsidRDefault="006602C9">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_Toc63016603 \h </w:instrText>
      </w:r>
      <w:r>
        <w:fldChar w:fldCharType="separate"/>
      </w:r>
      <w:r>
        <w:t>24</w:t>
      </w:r>
      <w:r>
        <w:fldChar w:fldCharType="end"/>
      </w:r>
    </w:p>
    <w:p w14:paraId="65C65093" w14:textId="18C88E39" w:rsidR="006602C9" w:rsidRDefault="006602C9">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_Toc63016604 \h </w:instrText>
      </w:r>
      <w:r>
        <w:fldChar w:fldCharType="separate"/>
      </w:r>
      <w:r>
        <w:t>24</w:t>
      </w:r>
      <w:r>
        <w:fldChar w:fldCharType="end"/>
      </w:r>
    </w:p>
    <w:p w14:paraId="040E143D" w14:textId="1604F82C" w:rsidR="006602C9" w:rsidRDefault="006602C9">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_Toc63016605 \h </w:instrText>
      </w:r>
      <w:r>
        <w:fldChar w:fldCharType="separate"/>
      </w:r>
      <w:r>
        <w:t>24</w:t>
      </w:r>
      <w:r>
        <w:fldChar w:fldCharType="end"/>
      </w:r>
    </w:p>
    <w:p w14:paraId="2B2B0CCD" w14:textId="50584271" w:rsidR="006602C9" w:rsidRDefault="006602C9">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_Toc63016606 \h </w:instrText>
      </w:r>
      <w:r>
        <w:fldChar w:fldCharType="separate"/>
      </w:r>
      <w:r>
        <w:t>24</w:t>
      </w:r>
      <w:r>
        <w:fldChar w:fldCharType="end"/>
      </w:r>
    </w:p>
    <w:p w14:paraId="2D96E77F" w14:textId="35A5F060" w:rsidR="006602C9" w:rsidRDefault="006602C9">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_Toc63016607 \h </w:instrText>
      </w:r>
      <w:r>
        <w:fldChar w:fldCharType="separate"/>
      </w:r>
      <w:r>
        <w:t>24</w:t>
      </w:r>
      <w:r>
        <w:fldChar w:fldCharType="end"/>
      </w:r>
    </w:p>
    <w:p w14:paraId="113BB082" w14:textId="064C1AEC" w:rsidR="006602C9" w:rsidRDefault="006602C9">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_Toc63016608 \h </w:instrText>
      </w:r>
      <w:r>
        <w:fldChar w:fldCharType="separate"/>
      </w:r>
      <w:r>
        <w:t>24</w:t>
      </w:r>
      <w:r>
        <w:fldChar w:fldCharType="end"/>
      </w:r>
    </w:p>
    <w:p w14:paraId="39EF15A3" w14:textId="21F1E81B" w:rsidR="006602C9" w:rsidRDefault="006602C9">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_Toc63016609 \h </w:instrText>
      </w:r>
      <w:r>
        <w:fldChar w:fldCharType="separate"/>
      </w:r>
      <w:r>
        <w:t>25</w:t>
      </w:r>
      <w:r>
        <w:fldChar w:fldCharType="end"/>
      </w:r>
    </w:p>
    <w:p w14:paraId="241DE0B7" w14:textId="7FE8644B" w:rsidR="006602C9" w:rsidRDefault="006602C9">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_Toc63016610 \h </w:instrText>
      </w:r>
      <w:r>
        <w:fldChar w:fldCharType="separate"/>
      </w:r>
      <w:r>
        <w:t>25</w:t>
      </w:r>
      <w:r>
        <w:fldChar w:fldCharType="end"/>
      </w:r>
    </w:p>
    <w:p w14:paraId="29427F6F" w14:textId="55EF1453" w:rsidR="006602C9" w:rsidRDefault="006602C9">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_Toc63016611 \h </w:instrText>
      </w:r>
      <w:r>
        <w:fldChar w:fldCharType="separate"/>
      </w:r>
      <w:r>
        <w:t>25</w:t>
      </w:r>
      <w:r>
        <w:fldChar w:fldCharType="end"/>
      </w:r>
    </w:p>
    <w:p w14:paraId="771F8C94" w14:textId="26F7E567" w:rsidR="006602C9" w:rsidRDefault="006602C9">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_Toc63016612 \h </w:instrText>
      </w:r>
      <w:r>
        <w:fldChar w:fldCharType="separate"/>
      </w:r>
      <w:r>
        <w:t>25</w:t>
      </w:r>
      <w:r>
        <w:fldChar w:fldCharType="end"/>
      </w:r>
    </w:p>
    <w:p w14:paraId="10610001" w14:textId="1CEB0E1A" w:rsidR="006602C9" w:rsidRDefault="006602C9">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_Toc63016613 \h </w:instrText>
      </w:r>
      <w:r>
        <w:fldChar w:fldCharType="separate"/>
      </w:r>
      <w:r>
        <w:t>25</w:t>
      </w:r>
      <w:r>
        <w:fldChar w:fldCharType="end"/>
      </w:r>
    </w:p>
    <w:p w14:paraId="7449F21D" w14:textId="33E3DA40" w:rsidR="006602C9" w:rsidRDefault="006602C9">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_Toc63016614 \h </w:instrText>
      </w:r>
      <w:r>
        <w:fldChar w:fldCharType="separate"/>
      </w:r>
      <w:r>
        <w:t>25</w:t>
      </w:r>
      <w:r>
        <w:fldChar w:fldCharType="end"/>
      </w:r>
    </w:p>
    <w:p w14:paraId="53DA34E0" w14:textId="73C17872" w:rsidR="006602C9" w:rsidRDefault="006602C9">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_Toc63016615 \h </w:instrText>
      </w:r>
      <w:r>
        <w:fldChar w:fldCharType="separate"/>
      </w:r>
      <w:r>
        <w:t>26</w:t>
      </w:r>
      <w:r>
        <w:fldChar w:fldCharType="end"/>
      </w:r>
    </w:p>
    <w:p w14:paraId="752B5667" w14:textId="1F07100C" w:rsidR="006602C9" w:rsidRDefault="006602C9">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_Toc63016616 \h </w:instrText>
      </w:r>
      <w:r>
        <w:fldChar w:fldCharType="separate"/>
      </w:r>
      <w:r>
        <w:t>27</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63016509"/>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Version x.y.z</w:t>
      </w:r>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63016510"/>
      <w:bookmarkEnd w:id="20"/>
      <w:r w:rsidRPr="004D3578">
        <w:lastRenderedPageBreak/>
        <w:t>1</w:t>
      </w:r>
      <w:r w:rsidRPr="004D3578">
        <w:tab/>
        <w:t>Scope</w:t>
      </w:r>
      <w:bookmarkEnd w:id="21"/>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2" w:name="references"/>
      <w:bookmarkStart w:id="23" w:name="_Toc63016511"/>
      <w:bookmarkEnd w:id="22"/>
      <w:r w:rsidRPr="004D3578">
        <w:t>2</w:t>
      </w:r>
      <w:r w:rsidRPr="004D3578">
        <w:tab/>
        <w:t>References</w:t>
      </w:r>
      <w:bookmarkEnd w:id="2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35E19B91" w:rsidR="004F28FC" w:rsidRPr="004D3578" w:rsidRDefault="004F28FC" w:rsidP="004F28FC">
      <w:pPr>
        <w:pStyle w:val="EX"/>
      </w:pPr>
      <w:r>
        <w:t>[5]</w:t>
      </w:r>
      <w:r>
        <w:tab/>
        <w:t>3GPP TS 29.501: "5G System; Principles and Guidelines for Services Definition; Stage 3".</w:t>
      </w:r>
    </w:p>
    <w:p w14:paraId="58097B72" w14:textId="77777777" w:rsidR="00080512" w:rsidRPr="004D3578" w:rsidRDefault="00080512">
      <w:pPr>
        <w:pStyle w:val="Heading1"/>
      </w:pPr>
      <w:bookmarkStart w:id="24" w:name="definitions"/>
      <w:bookmarkStart w:id="25" w:name="_Toc63016512"/>
      <w:bookmarkEnd w:id="24"/>
      <w:r w:rsidRPr="004D3578">
        <w:t>3</w:t>
      </w:r>
      <w:r w:rsidRPr="004D3578">
        <w:tab/>
        <w:t>Definitions</w:t>
      </w:r>
      <w:r w:rsidR="00602AEA">
        <w:t xml:space="preserve"> of terms, symbols and abbreviations</w:t>
      </w:r>
      <w:bookmarkEnd w:id="2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6" w:name="_Toc63016513"/>
      <w:r w:rsidRPr="004D3578">
        <w:t>3.1</w:t>
      </w:r>
      <w:r w:rsidRPr="004D3578">
        <w:tab/>
      </w:r>
      <w:r w:rsidR="002B6339">
        <w:t>Terms</w:t>
      </w:r>
      <w:bookmarkEnd w:id="26"/>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7777777" w:rsidR="00206336" w:rsidRPr="00B46EE2" w:rsidRDefault="00206336" w:rsidP="00206336">
      <w:r w:rsidRPr="00B46EE2">
        <w:rPr>
          <w:b/>
        </w:rPr>
        <w:t>Edge Enabler Client Context</w:t>
      </w:r>
    </w:p>
    <w:p w14:paraId="2C643BDE" w14:textId="31537A24" w:rsidR="00080512" w:rsidRPr="004D3578" w:rsidRDefault="00206336" w:rsidP="00206336">
      <w:r>
        <w:rPr>
          <w:b/>
        </w:rPr>
        <w:lastRenderedPageBreak/>
        <w:t>Edge Hosting Environment</w:t>
      </w:r>
    </w:p>
    <w:p w14:paraId="1C597510" w14:textId="77777777" w:rsidR="00080512" w:rsidRPr="004D3578" w:rsidRDefault="00080512">
      <w:pPr>
        <w:pStyle w:val="Heading2"/>
      </w:pPr>
      <w:bookmarkStart w:id="27" w:name="_Toc63016514"/>
      <w:r w:rsidRPr="004D3578">
        <w:t>3.2</w:t>
      </w:r>
      <w:r w:rsidRPr="004D3578">
        <w:tab/>
        <w:t>Symbols</w:t>
      </w:r>
      <w:bookmarkEnd w:id="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8" w:name="_Toc63016515"/>
      <w:r w:rsidRPr="004D3578">
        <w:t>3.3</w:t>
      </w:r>
      <w:r w:rsidRPr="004D3578">
        <w:tab/>
        <w:t>Abbreviations</w:t>
      </w:r>
      <w:bookmarkEnd w:id="28"/>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7777777" w:rsidR="00206336" w:rsidRPr="00AC214B" w:rsidRDefault="00206336" w:rsidP="00206336">
      <w:pPr>
        <w:pStyle w:val="EW"/>
        <w:rPr>
          <w:lang w:val="fr-FR"/>
        </w:rPr>
      </w:pPr>
      <w:r w:rsidRPr="00AC214B">
        <w:rPr>
          <w:lang w:val="fr-FR"/>
        </w:rPr>
        <w:t>ACID</w:t>
      </w:r>
      <w:r w:rsidRPr="00AC214B">
        <w:rPr>
          <w:lang w:val="fr-FR"/>
        </w:rPr>
        <w:tab/>
        <w:t>Application Client Identification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77777777" w:rsidR="00206336" w:rsidRPr="00B46EE2" w:rsidRDefault="00206336" w:rsidP="00206336">
      <w:pPr>
        <w:pStyle w:val="EW"/>
      </w:pPr>
      <w:r w:rsidRPr="00B46EE2">
        <w:t>NEF</w:t>
      </w:r>
      <w:r w:rsidRPr="00B46EE2">
        <w:tab/>
        <w:t>Network Exposure Function</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77777777" w:rsidR="00206336" w:rsidRPr="00B46EE2" w:rsidRDefault="00206336" w:rsidP="00206336">
      <w:pPr>
        <w:pStyle w:val="EW"/>
      </w:pPr>
      <w:r w:rsidRPr="00B46EE2">
        <w:t>SSID</w:t>
      </w:r>
      <w:r w:rsidRPr="00B46EE2">
        <w:tab/>
        <w:t>Service Set Identifier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9" w:name="clause4"/>
      <w:bookmarkStart w:id="30" w:name="_Toc63016516"/>
      <w:bookmarkEnd w:id="29"/>
      <w:r w:rsidRPr="004D3578">
        <w:t>4</w:t>
      </w:r>
      <w:r w:rsidRPr="004D3578">
        <w:tab/>
      </w:r>
      <w:r w:rsidR="0024274C">
        <w:t>Overview</w:t>
      </w:r>
      <w:bookmarkEnd w:id="30"/>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 w:name="_Toc63016517"/>
      <w:r>
        <w:lastRenderedPageBreak/>
        <w:t>5</w:t>
      </w:r>
      <w:r w:rsidR="00BA077D">
        <w:tab/>
        <w:t xml:space="preserve">Services offered by </w:t>
      </w:r>
      <w:r>
        <w:t>E</w:t>
      </w:r>
      <w:r w:rsidR="00CC1923">
        <w:t>dge Enabler Server</w:t>
      </w:r>
      <w:bookmarkEnd w:id="31"/>
    </w:p>
    <w:p w14:paraId="04B9F646" w14:textId="2009BEC7" w:rsidR="00680C72" w:rsidRDefault="0024274C" w:rsidP="00680C72">
      <w:pPr>
        <w:pStyle w:val="Heading2"/>
      </w:pPr>
      <w:bookmarkStart w:id="32" w:name="_Toc63016518"/>
      <w:r>
        <w:t>5.1</w:t>
      </w:r>
      <w:r>
        <w:tab/>
        <w:t>Introduction</w:t>
      </w:r>
      <w:bookmarkEnd w:id="32"/>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B30FC8B" w14:textId="3037FACA" w:rsidR="00466EBB" w:rsidRPr="001961EA" w:rsidRDefault="00466EBB" w:rsidP="001961EA">
      <w:pPr>
        <w:rPr>
          <w:i/>
          <w:color w:val="0000FF"/>
        </w:rPr>
      </w:pPr>
    </w:p>
    <w:p w14:paraId="01553445" w14:textId="479BA846" w:rsidR="003E3678" w:rsidRDefault="00E32E9F" w:rsidP="009C5B7E">
      <w:pPr>
        <w:pStyle w:val="Heading2"/>
      </w:pPr>
      <w:bookmarkStart w:id="33" w:name="_Toc63016519"/>
      <w:r>
        <w:t>5.x</w:t>
      </w:r>
      <w:r>
        <w:tab/>
      </w:r>
      <w:r w:rsidRPr="00831458">
        <w:t>&lt;</w:t>
      </w:r>
      <w:r w:rsidR="00875635">
        <w:t>Eees_xxx</w:t>
      </w:r>
      <w:r w:rsidRPr="00831458">
        <w:t>&gt;</w:t>
      </w:r>
      <w:r>
        <w:t xml:space="preserve"> </w:t>
      </w:r>
      <w:r w:rsidR="006660EA">
        <w:t>Service</w:t>
      </w:r>
      <w:bookmarkEnd w:id="33"/>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34" w:name="_Toc63016520"/>
      <w:r>
        <w:t>5.x.1</w:t>
      </w:r>
      <w:r>
        <w:tab/>
        <w:t>Service Description</w:t>
      </w:r>
      <w:bookmarkEnd w:id="34"/>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35" w:name="_Toc63016521"/>
      <w:r>
        <w:t>5.x.2</w:t>
      </w:r>
      <w:r>
        <w:tab/>
        <w:t>Service Operations</w:t>
      </w:r>
      <w:bookmarkEnd w:id="35"/>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36" w:name="_Toc63016522"/>
      <w:r>
        <w:t>5.x.2.1</w:t>
      </w:r>
      <w:r>
        <w:tab/>
        <w:t>Introduction</w:t>
      </w:r>
      <w:bookmarkEnd w:id="36"/>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37" w:name="_Toc63016523"/>
      <w:r>
        <w:t>5.x.2.2</w:t>
      </w:r>
      <w:r>
        <w:tab/>
      </w:r>
      <w:r w:rsidRPr="00831458">
        <w:t xml:space="preserve">&lt;Service </w:t>
      </w:r>
      <w:r w:rsidR="005075F0">
        <w:t>o</w:t>
      </w:r>
      <w:r w:rsidRPr="00831458">
        <w:t>peration</w:t>
      </w:r>
      <w:r w:rsidR="005075F0">
        <w:t xml:space="preserve"> 1</w:t>
      </w:r>
      <w:r w:rsidRPr="00831458">
        <w:t>&gt;</w:t>
      </w:r>
      <w:bookmarkEnd w:id="37"/>
    </w:p>
    <w:p w14:paraId="2BDA8561" w14:textId="6709DC7B" w:rsidR="00E32E9F" w:rsidRDefault="00E32E9F" w:rsidP="00111E99">
      <w:pPr>
        <w:pStyle w:val="Heading5"/>
      </w:pPr>
      <w:bookmarkStart w:id="38" w:name="_Toc63016524"/>
      <w:r>
        <w:t>5.x.2.2.1</w:t>
      </w:r>
      <w:r>
        <w:tab/>
        <w:t>General</w:t>
      </w:r>
      <w:bookmarkEnd w:id="38"/>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39" w:name="_Toc63016525"/>
      <w:r>
        <w:t>5.x.2.2.2</w:t>
      </w:r>
      <w:r>
        <w:tab/>
      </w:r>
      <w:r w:rsidRPr="00831458">
        <w:t>&lt;Description&gt; &lt;Service Operation Name&gt;</w:t>
      </w:r>
      <w:r>
        <w:t xml:space="preserve"> operation</w:t>
      </w:r>
      <w:bookmarkEnd w:id="39"/>
    </w:p>
    <w:p w14:paraId="077DE1AF" w14:textId="3438718C" w:rsidR="005075F0" w:rsidRDefault="005075F0" w:rsidP="005075F0">
      <w:pPr>
        <w:pStyle w:val="Heading4"/>
      </w:pPr>
      <w:bookmarkStart w:id="40" w:name="_Toc63016526"/>
      <w:r>
        <w:t>5.x.2.3</w:t>
      </w:r>
      <w:r>
        <w:tab/>
      </w:r>
      <w:r w:rsidRPr="00831458">
        <w:t xml:space="preserve">&lt;Service </w:t>
      </w:r>
      <w:r>
        <w:t>o</w:t>
      </w:r>
      <w:r w:rsidRPr="00831458">
        <w:t>peration</w:t>
      </w:r>
      <w:r>
        <w:t xml:space="preserve"> 2</w:t>
      </w:r>
      <w:r w:rsidRPr="00831458">
        <w:t>&gt;</w:t>
      </w:r>
      <w:bookmarkEnd w:id="40"/>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41" w:name="_Toc63016527"/>
      <w:r>
        <w:t>6</w:t>
      </w:r>
      <w:r w:rsidR="00BA077D">
        <w:tab/>
        <w:t xml:space="preserve">Services offered by </w:t>
      </w:r>
      <w:r w:rsidR="00CC1923">
        <w:t xml:space="preserve">Edge </w:t>
      </w:r>
      <w:r w:rsidR="00BA077D">
        <w:t>Configuration</w:t>
      </w:r>
      <w:r w:rsidR="00CC1923">
        <w:t xml:space="preserve"> Server</w:t>
      </w:r>
      <w:bookmarkEnd w:id="41"/>
    </w:p>
    <w:p w14:paraId="0498B521" w14:textId="1A8FCCCC" w:rsidR="00CC1923" w:rsidRDefault="001C3C86" w:rsidP="00CC1923">
      <w:pPr>
        <w:pStyle w:val="Heading2"/>
      </w:pPr>
      <w:bookmarkStart w:id="42" w:name="_Toc63016528"/>
      <w:r>
        <w:t>6</w:t>
      </w:r>
      <w:r w:rsidR="00CC1923">
        <w:t>.1</w:t>
      </w:r>
      <w:r w:rsidR="00CC1923">
        <w:tab/>
        <w:t>Introduction</w:t>
      </w:r>
      <w:bookmarkEnd w:id="42"/>
    </w:p>
    <w:p w14:paraId="716956F4" w14:textId="19B06DA7"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90BDC2B" w14:textId="24E55648" w:rsidR="0083771B" w:rsidRDefault="0083771B" w:rsidP="0083771B">
      <w:pPr>
        <w:pStyle w:val="Heading2"/>
      </w:pPr>
      <w:bookmarkStart w:id="43" w:name="_Toc63016529"/>
      <w:r>
        <w:lastRenderedPageBreak/>
        <w:t>6.x</w:t>
      </w:r>
      <w:r>
        <w:tab/>
      </w:r>
      <w:r w:rsidRPr="00831458">
        <w:t>&lt;</w:t>
      </w:r>
      <w:r>
        <w:t>Eecs_xxx</w:t>
      </w:r>
      <w:r w:rsidRPr="00831458">
        <w:t>&gt;</w:t>
      </w:r>
      <w:r>
        <w:t xml:space="preserve"> Service</w:t>
      </w:r>
      <w:bookmarkEnd w:id="43"/>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44" w:name="_Toc63016530"/>
      <w:r>
        <w:t>6.x.1</w:t>
      </w:r>
      <w:r>
        <w:tab/>
        <w:t>Service Description</w:t>
      </w:r>
      <w:bookmarkEnd w:id="44"/>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45" w:name="_Toc63016531"/>
      <w:r>
        <w:t>6.x.2</w:t>
      </w:r>
      <w:r>
        <w:tab/>
        <w:t>Service Operations</w:t>
      </w:r>
      <w:bookmarkEnd w:id="45"/>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46" w:name="_Toc63016532"/>
      <w:r>
        <w:t>6.x.2.1</w:t>
      </w:r>
      <w:r>
        <w:tab/>
        <w:t>Introduction</w:t>
      </w:r>
      <w:bookmarkEnd w:id="46"/>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47" w:name="_Toc63016533"/>
      <w:r>
        <w:t>6.x.2.2</w:t>
      </w:r>
      <w:r>
        <w:tab/>
      </w:r>
      <w:r w:rsidRPr="00831458">
        <w:t xml:space="preserve">&lt;Service </w:t>
      </w:r>
      <w:r>
        <w:t>o</w:t>
      </w:r>
      <w:r w:rsidRPr="00831458">
        <w:t>peration</w:t>
      </w:r>
      <w:r>
        <w:t xml:space="preserve"> 1</w:t>
      </w:r>
      <w:r w:rsidRPr="00831458">
        <w:t>&gt;</w:t>
      </w:r>
      <w:bookmarkEnd w:id="47"/>
    </w:p>
    <w:p w14:paraId="598AE66A" w14:textId="74EF3666" w:rsidR="0083771B" w:rsidRDefault="0083771B" w:rsidP="0083771B">
      <w:pPr>
        <w:pStyle w:val="Heading5"/>
      </w:pPr>
      <w:bookmarkStart w:id="48" w:name="_Toc63016534"/>
      <w:r>
        <w:t>6.x.2.2.1</w:t>
      </w:r>
      <w:r>
        <w:tab/>
        <w:t>General</w:t>
      </w:r>
      <w:bookmarkEnd w:id="48"/>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49" w:name="_Toc63016535"/>
      <w:r>
        <w:t>6.x.2.2.2</w:t>
      </w:r>
      <w:r>
        <w:tab/>
      </w:r>
      <w:r w:rsidRPr="00831458">
        <w:t>&lt;Description&gt; &lt;Service Operation Name&gt;</w:t>
      </w:r>
      <w:r>
        <w:t xml:space="preserve"> operation</w:t>
      </w:r>
      <w:bookmarkEnd w:id="49"/>
    </w:p>
    <w:p w14:paraId="72EE4CC5" w14:textId="34F11F0D" w:rsidR="0083771B" w:rsidRDefault="0083771B" w:rsidP="0083771B">
      <w:pPr>
        <w:pStyle w:val="Heading4"/>
      </w:pPr>
      <w:bookmarkStart w:id="50" w:name="_Toc63016536"/>
      <w:r>
        <w:t>6.x.2.3</w:t>
      </w:r>
      <w:r>
        <w:tab/>
      </w:r>
      <w:r w:rsidRPr="00831458">
        <w:t xml:space="preserve">&lt;Service </w:t>
      </w:r>
      <w:r>
        <w:t>o</w:t>
      </w:r>
      <w:r w:rsidRPr="00831458">
        <w:t>peration</w:t>
      </w:r>
      <w:r>
        <w:t xml:space="preserve"> 2</w:t>
      </w:r>
      <w:r w:rsidRPr="00831458">
        <w:t>&gt;</w:t>
      </w:r>
      <w:bookmarkEnd w:id="50"/>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51" w:name="_Toc63016537"/>
      <w:r>
        <w:t>7</w:t>
      </w:r>
      <w:r w:rsidR="00B64F7C">
        <w:tab/>
      </w:r>
      <w:r w:rsidR="00AD6A62">
        <w:t xml:space="preserve">Information applicable to </w:t>
      </w:r>
      <w:r w:rsidR="008064B9">
        <w:t>several</w:t>
      </w:r>
      <w:r w:rsidR="00B64F7C">
        <w:t xml:space="preserve"> </w:t>
      </w:r>
      <w:r w:rsidR="00F37749">
        <w:t>APIs</w:t>
      </w:r>
      <w:bookmarkEnd w:id="51"/>
    </w:p>
    <w:p w14:paraId="709D8869" w14:textId="6E055F5C" w:rsidR="00F37749" w:rsidRP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68713C9" w14:textId="6C5AF476" w:rsidR="00F37749" w:rsidRDefault="00CC1923" w:rsidP="00F37749">
      <w:pPr>
        <w:pStyle w:val="Heading1"/>
      </w:pPr>
      <w:bookmarkStart w:id="52" w:name="_Toc63016538"/>
      <w:r>
        <w:t>8</w:t>
      </w:r>
      <w:r w:rsidR="00F37749">
        <w:tab/>
        <w:t>E</w:t>
      </w:r>
      <w:r w:rsidR="00461762">
        <w:t>dge Enabler Server A</w:t>
      </w:r>
      <w:r w:rsidR="00F37749">
        <w:t>PI Definitions</w:t>
      </w:r>
      <w:bookmarkEnd w:id="52"/>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614EADAA" w14:textId="2C38D634" w:rsidR="00771852" w:rsidRPr="00771852" w:rsidRDefault="00771852" w:rsidP="00771852">
      <w:pPr>
        <w:rPr>
          <w:i/>
          <w:color w:val="0000FF"/>
        </w:rPr>
      </w:pPr>
    </w:p>
    <w:p w14:paraId="22693FC8" w14:textId="55BC09DC" w:rsidR="00321D24" w:rsidRDefault="00946715" w:rsidP="00CE1501">
      <w:pPr>
        <w:pStyle w:val="Heading2"/>
      </w:pPr>
      <w:bookmarkStart w:id="53" w:name="_Toc6301653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53"/>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4" w:name="_Toc63016540"/>
      <w:r>
        <w:lastRenderedPageBreak/>
        <w:t>8</w:t>
      </w:r>
      <w:r w:rsidR="0028177D">
        <w:t>.x.1</w:t>
      </w:r>
      <w:r w:rsidR="0028177D">
        <w:tab/>
        <w:t>API URI</w:t>
      </w:r>
      <w:bookmarkEnd w:id="54"/>
    </w:p>
    <w:p w14:paraId="677DD67F" w14:textId="4F723C3D" w:rsidR="0028177D" w:rsidRDefault="00946715" w:rsidP="00D57F25">
      <w:pPr>
        <w:pStyle w:val="Heading3"/>
      </w:pPr>
      <w:bookmarkStart w:id="55" w:name="_Toc63016541"/>
      <w:r>
        <w:t>8</w:t>
      </w:r>
      <w:r w:rsidR="0028177D">
        <w:t>.x.2</w:t>
      </w:r>
      <w:r w:rsidR="0028177D">
        <w:tab/>
        <w:t>Resources</w:t>
      </w:r>
      <w:bookmarkEnd w:id="55"/>
    </w:p>
    <w:p w14:paraId="619AA512" w14:textId="0DF9D67F" w:rsidR="0028177D" w:rsidRDefault="00946715" w:rsidP="00D57F25">
      <w:pPr>
        <w:pStyle w:val="Heading4"/>
      </w:pPr>
      <w:bookmarkStart w:id="56" w:name="_Toc63016542"/>
      <w:r>
        <w:t>8</w:t>
      </w:r>
      <w:r w:rsidR="0028177D">
        <w:t>.x.2.1</w:t>
      </w:r>
      <w:r w:rsidR="0028177D">
        <w:tab/>
        <w:t>Overview</w:t>
      </w:r>
      <w:bookmarkEnd w:id="56"/>
    </w:p>
    <w:p w14:paraId="04BB82B4" w14:textId="22D77873" w:rsidR="00A422BA" w:rsidRDefault="005B1E81" w:rsidP="00A422BA">
      <w:pPr>
        <w:pStyle w:val="TH"/>
      </w:pPr>
      <w:r w:rsidRPr="00E73566">
        <w:object w:dxaOrig="5353" w:dyaOrig="2556" w14:anchorId="735D2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27.45pt" o:ole="">
            <v:imagedata r:id="rId12" o:title=""/>
          </v:shape>
          <o:OLEObject Type="Embed" ProgID="Visio.Drawing.11" ShapeID="_x0000_i1025" DrawAspect="Content" ObjectID="_1673629840" r:id="rId13"/>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7" w:name="_Toc63016543"/>
      <w:r>
        <w:t>8</w:t>
      </w:r>
      <w:r w:rsidR="0028177D">
        <w:t>.x.2.2</w:t>
      </w:r>
      <w:r w:rsidR="0028177D">
        <w:tab/>
      </w:r>
      <w:r w:rsidR="00A422BA">
        <w:t>Resource</w:t>
      </w:r>
      <w:r w:rsidR="00A422BA" w:rsidRPr="00831458">
        <w:t>: &lt;Resource name&gt;</w:t>
      </w:r>
      <w:bookmarkEnd w:id="57"/>
    </w:p>
    <w:p w14:paraId="024533E3" w14:textId="6137D24B" w:rsidR="00A422BA" w:rsidRPr="00C14CE6" w:rsidRDefault="00946715" w:rsidP="009C5B7E">
      <w:pPr>
        <w:pStyle w:val="Heading5"/>
        <w:rPr>
          <w:lang w:eastAsia="zh-CN"/>
        </w:rPr>
      </w:pPr>
      <w:bookmarkStart w:id="58" w:name="_Toc21450944"/>
      <w:bookmarkStart w:id="59" w:name="_Toc63016544"/>
      <w:r>
        <w:rPr>
          <w:lang w:eastAsia="zh-CN"/>
        </w:rPr>
        <w:t>8</w:t>
      </w:r>
      <w:r w:rsidR="00A422BA">
        <w:rPr>
          <w:lang w:eastAsia="zh-CN"/>
        </w:rPr>
        <w:t>.x.2.2.1</w:t>
      </w:r>
      <w:r w:rsidR="00A422BA">
        <w:rPr>
          <w:lang w:eastAsia="zh-CN"/>
        </w:rPr>
        <w:tab/>
        <w:t>Description</w:t>
      </w:r>
      <w:bookmarkEnd w:id="58"/>
      <w:bookmarkEnd w:id="59"/>
    </w:p>
    <w:p w14:paraId="33E44829" w14:textId="1EC24CBC" w:rsidR="00A422BA" w:rsidRDefault="00946715" w:rsidP="009C5B7E">
      <w:pPr>
        <w:pStyle w:val="Heading5"/>
        <w:rPr>
          <w:lang w:eastAsia="zh-CN"/>
        </w:rPr>
      </w:pPr>
      <w:bookmarkStart w:id="60" w:name="_Toc21450945"/>
      <w:bookmarkStart w:id="61" w:name="_Toc63016545"/>
      <w:r>
        <w:rPr>
          <w:lang w:eastAsia="zh-CN"/>
        </w:rPr>
        <w:t>8</w:t>
      </w:r>
      <w:r w:rsidR="00A422BA">
        <w:rPr>
          <w:lang w:eastAsia="zh-CN"/>
        </w:rPr>
        <w:t>.x.2.2.2</w:t>
      </w:r>
      <w:r w:rsidR="00A422BA">
        <w:rPr>
          <w:lang w:eastAsia="zh-CN"/>
        </w:rPr>
        <w:tab/>
        <w:t>Resource Definition</w:t>
      </w:r>
      <w:bookmarkEnd w:id="60"/>
      <w:bookmarkEnd w:id="61"/>
    </w:p>
    <w:p w14:paraId="57B110D0" w14:textId="0E227C7D" w:rsidR="00A422BA" w:rsidRDefault="00946715" w:rsidP="009C5B7E">
      <w:pPr>
        <w:pStyle w:val="Heading5"/>
        <w:rPr>
          <w:lang w:eastAsia="zh-CN"/>
        </w:rPr>
      </w:pPr>
      <w:bookmarkStart w:id="62" w:name="_Toc21450946"/>
      <w:bookmarkStart w:id="63" w:name="_Toc63016546"/>
      <w:r>
        <w:rPr>
          <w:lang w:eastAsia="zh-CN"/>
        </w:rPr>
        <w:t>8</w:t>
      </w:r>
      <w:r w:rsidR="00A422BA">
        <w:rPr>
          <w:lang w:eastAsia="zh-CN"/>
        </w:rPr>
        <w:t>.x.2.2.3</w:t>
      </w:r>
      <w:r w:rsidR="00A422BA">
        <w:rPr>
          <w:lang w:eastAsia="zh-CN"/>
        </w:rPr>
        <w:tab/>
        <w:t>Resource Standard Methods</w:t>
      </w:r>
      <w:bookmarkEnd w:id="62"/>
      <w:bookmarkEnd w:id="63"/>
    </w:p>
    <w:p w14:paraId="3EDEEACB" w14:textId="46F9B5B7" w:rsidR="00A422BA" w:rsidRDefault="00946715" w:rsidP="009C5B7E">
      <w:pPr>
        <w:pStyle w:val="Heading6"/>
        <w:rPr>
          <w:lang w:eastAsia="zh-CN"/>
        </w:rPr>
      </w:pPr>
      <w:bookmarkStart w:id="64" w:name="_Toc21450947"/>
      <w:bookmarkStart w:id="65" w:name="_Toc63016547"/>
      <w:r>
        <w:rPr>
          <w:lang w:eastAsia="zh-CN"/>
        </w:rPr>
        <w:t>8</w:t>
      </w:r>
      <w:r w:rsidR="00A422BA">
        <w:rPr>
          <w:lang w:eastAsia="zh-CN"/>
        </w:rPr>
        <w:t>.x.2.2.3.1</w:t>
      </w:r>
      <w:r w:rsidR="00A422BA">
        <w:rPr>
          <w:lang w:eastAsia="zh-CN"/>
        </w:rPr>
        <w:tab/>
      </w:r>
      <w:r w:rsidR="00A422BA" w:rsidRPr="00831458">
        <w:rPr>
          <w:lang w:eastAsia="zh-CN"/>
        </w:rPr>
        <w:t>&lt;Method Name&gt;</w:t>
      </w:r>
      <w:bookmarkEnd w:id="64"/>
      <w:bookmarkEnd w:id="65"/>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66" w:name="_Toc21450948"/>
      <w:bookmarkStart w:id="67" w:name="_Toc63016548"/>
      <w:r>
        <w:rPr>
          <w:lang w:eastAsia="zh-CN"/>
        </w:rPr>
        <w:t>8</w:t>
      </w:r>
      <w:r w:rsidR="00A422BA">
        <w:rPr>
          <w:lang w:eastAsia="zh-CN"/>
        </w:rPr>
        <w:t>.x.2.2.4</w:t>
      </w:r>
      <w:r w:rsidR="00A422BA">
        <w:rPr>
          <w:lang w:eastAsia="zh-CN"/>
        </w:rPr>
        <w:tab/>
      </w:r>
      <w:r w:rsidR="00A422BA">
        <w:rPr>
          <w:lang w:eastAsia="zh-CN"/>
        </w:rPr>
        <w:tab/>
        <w:t>Resource Custom Operations</w:t>
      </w:r>
      <w:bookmarkEnd w:id="66"/>
      <w:bookmarkEnd w:id="67"/>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68" w:name="_Toc510696616"/>
      <w:bookmarkStart w:id="69" w:name="_Toc35971407"/>
      <w:bookmarkStart w:id="70" w:name="_Toc36812138"/>
      <w:bookmarkStart w:id="71" w:name="_Toc63016549"/>
      <w:r>
        <w:lastRenderedPageBreak/>
        <w:t>8.</w:t>
      </w:r>
      <w:r w:rsidR="00D57F25">
        <w:t>x.</w:t>
      </w:r>
      <w:r>
        <w:t>2.2.4</w:t>
      </w:r>
      <w:r w:rsidRPr="00384E92">
        <w:t>.1</w:t>
      </w:r>
      <w:r w:rsidRPr="00384E92">
        <w:tab/>
      </w:r>
      <w:r w:rsidR="00AF7276">
        <w:tab/>
      </w:r>
      <w:r>
        <w:t>Overview</w:t>
      </w:r>
      <w:bookmarkEnd w:id="68"/>
      <w:bookmarkEnd w:id="69"/>
      <w:bookmarkEnd w:id="70"/>
      <w:bookmarkEnd w:id="71"/>
    </w:p>
    <w:p w14:paraId="451F5890" w14:textId="452D8E52" w:rsidR="00C405A0" w:rsidRPr="00384E92" w:rsidRDefault="00AF7276" w:rsidP="00C405A0">
      <w:pPr>
        <w:pStyle w:val="TH"/>
      </w:pPr>
      <w:bookmarkStart w:id="72"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73" w:name="_Toc35971408"/>
      <w:bookmarkStart w:id="74" w:name="_Toc36812139"/>
      <w:bookmarkStart w:id="75" w:name="_Toc63016550"/>
      <w:r>
        <w:t>8.</w:t>
      </w:r>
      <w:r w:rsidR="00D57F25">
        <w:t>x.</w:t>
      </w:r>
      <w:r>
        <w:t>2.2.4</w:t>
      </w:r>
      <w:r w:rsidRPr="00384E92">
        <w:t>.</w:t>
      </w:r>
      <w:r>
        <w:t>2</w:t>
      </w:r>
      <w:r w:rsidRPr="00384E92">
        <w:tab/>
      </w:r>
      <w:r w:rsidR="00AF7276">
        <w:tab/>
      </w:r>
      <w:r>
        <w:t>Operation: &lt; operation 1 &gt;</w:t>
      </w:r>
      <w:bookmarkEnd w:id="72"/>
      <w:bookmarkEnd w:id="73"/>
      <w:bookmarkEnd w:id="74"/>
      <w:bookmarkEnd w:id="75"/>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76" w:name="_Toc510696618"/>
      <w:bookmarkStart w:id="77" w:name="_Toc35971409"/>
      <w:bookmarkStart w:id="78" w:name="_Toc36812140"/>
      <w:bookmarkStart w:id="79" w:name="_Toc63016551"/>
      <w:r>
        <w:t>8.</w:t>
      </w:r>
      <w:r w:rsidR="00D57F25">
        <w:t>x.</w:t>
      </w:r>
      <w:r>
        <w:t>2.2.4</w:t>
      </w:r>
      <w:r w:rsidR="00AF7276">
        <w:t>.2.1</w:t>
      </w:r>
      <w:r w:rsidR="00AF7276">
        <w:tab/>
      </w:r>
      <w:r>
        <w:t>Description</w:t>
      </w:r>
      <w:bookmarkEnd w:id="76"/>
      <w:bookmarkEnd w:id="77"/>
      <w:bookmarkEnd w:id="78"/>
      <w:bookmarkEnd w:id="79"/>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80" w:name="_Toc510696619"/>
      <w:bookmarkStart w:id="81" w:name="_Toc35971410"/>
      <w:bookmarkStart w:id="82" w:name="_Toc36812141"/>
      <w:bookmarkStart w:id="83" w:name="_Toc63016552"/>
      <w:r>
        <w:t>8.</w:t>
      </w:r>
      <w:r w:rsidR="00D57F25">
        <w:t>x.</w:t>
      </w:r>
      <w:r>
        <w:t>2.2.4.2.2</w:t>
      </w:r>
      <w:r>
        <w:tab/>
        <w:t>Operation Definition</w:t>
      </w:r>
      <w:bookmarkEnd w:id="80"/>
      <w:bookmarkEnd w:id="81"/>
      <w:bookmarkEnd w:id="82"/>
      <w:bookmarkEnd w:id="83"/>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84" w:name="_Toc510696622"/>
      <w:bookmarkStart w:id="85" w:name="_Toc35971413"/>
      <w:bookmarkStart w:id="86" w:name="_Toc36812144"/>
    </w:p>
    <w:p w14:paraId="229AE650" w14:textId="1DA5C17C" w:rsidR="00736D87" w:rsidRDefault="00736D87" w:rsidP="00736D87">
      <w:pPr>
        <w:pStyle w:val="Heading3"/>
      </w:pPr>
      <w:bookmarkStart w:id="87" w:name="_Toc63016553"/>
      <w:r>
        <w:t>8.x.3</w:t>
      </w:r>
      <w:r>
        <w:tab/>
        <w:t>Custom Operations without associated resources</w:t>
      </w:r>
      <w:bookmarkEnd w:id="84"/>
      <w:bookmarkEnd w:id="85"/>
      <w:bookmarkEnd w:id="86"/>
      <w:bookmarkEnd w:id="87"/>
    </w:p>
    <w:p w14:paraId="2B824908" w14:textId="68A3CF6C" w:rsidR="00736D87" w:rsidRPr="000A7435" w:rsidRDefault="00736D87" w:rsidP="00736D87">
      <w:pPr>
        <w:pStyle w:val="Heading4"/>
      </w:pPr>
      <w:bookmarkStart w:id="88" w:name="_Toc510696623"/>
      <w:bookmarkStart w:id="89" w:name="_Toc35971414"/>
      <w:bookmarkStart w:id="90" w:name="_Toc36812145"/>
      <w:bookmarkStart w:id="91" w:name="_Toc63016554"/>
      <w:r>
        <w:t>8.x.3.1</w:t>
      </w:r>
      <w:r>
        <w:tab/>
        <w:t>Overview</w:t>
      </w:r>
      <w:bookmarkEnd w:id="88"/>
      <w:bookmarkEnd w:id="89"/>
      <w:bookmarkEnd w:id="90"/>
      <w:bookmarkEnd w:id="91"/>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92" w:name="_Toc510696624"/>
      <w:bookmarkStart w:id="93" w:name="_Toc35971415"/>
      <w:bookmarkStart w:id="94" w:name="_Toc36812146"/>
      <w:bookmarkStart w:id="95" w:name="_Toc63016555"/>
      <w:r>
        <w:t>8.x.3.2</w:t>
      </w:r>
      <w:r>
        <w:tab/>
        <w:t>Operation: &lt;operation 1&gt;</w:t>
      </w:r>
      <w:bookmarkEnd w:id="92"/>
      <w:bookmarkEnd w:id="93"/>
      <w:bookmarkEnd w:id="94"/>
      <w:bookmarkEnd w:id="95"/>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96" w:name="_Toc510696625"/>
      <w:bookmarkStart w:id="97" w:name="_Toc35971416"/>
      <w:bookmarkStart w:id="98" w:name="_Toc36812147"/>
      <w:bookmarkStart w:id="99" w:name="_Toc63016556"/>
      <w:r>
        <w:t>8.x.3.2.1</w:t>
      </w:r>
      <w:r>
        <w:tab/>
        <w:t>Description</w:t>
      </w:r>
      <w:bookmarkEnd w:id="96"/>
      <w:bookmarkEnd w:id="97"/>
      <w:bookmarkEnd w:id="98"/>
      <w:bookmarkEnd w:id="99"/>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100" w:name="_Toc510696626"/>
      <w:bookmarkStart w:id="101" w:name="_Toc35971417"/>
      <w:bookmarkStart w:id="102" w:name="_Toc36812148"/>
      <w:bookmarkStart w:id="103" w:name="_Toc63016557"/>
      <w:r>
        <w:t>8.x.3.2.2</w:t>
      </w:r>
      <w:r>
        <w:tab/>
        <w:t>Operation Definition</w:t>
      </w:r>
      <w:bookmarkEnd w:id="100"/>
      <w:bookmarkEnd w:id="101"/>
      <w:bookmarkEnd w:id="102"/>
      <w:bookmarkEnd w:id="103"/>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04" w:name="_Toc510696627"/>
      <w:bookmarkStart w:id="105" w:name="_Toc35971418"/>
      <w:bookmarkStart w:id="106" w:name="_Toc36812149"/>
      <w:bookmarkStart w:id="107" w:name="_Toc63016558"/>
      <w:r>
        <w:t>8.x.3.3</w:t>
      </w:r>
      <w:r>
        <w:tab/>
        <w:t>Operation: &lt; operation 2&gt;</w:t>
      </w:r>
      <w:bookmarkEnd w:id="104"/>
      <w:bookmarkEnd w:id="105"/>
      <w:bookmarkEnd w:id="106"/>
      <w:bookmarkEnd w:id="107"/>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08" w:name="_Toc63016559"/>
      <w:r>
        <w:lastRenderedPageBreak/>
        <w:t>8</w:t>
      </w:r>
      <w:r w:rsidR="0028177D">
        <w:t>.x.</w:t>
      </w:r>
      <w:r w:rsidR="00FA1660">
        <w:t>4</w:t>
      </w:r>
      <w:r w:rsidR="0028177D">
        <w:tab/>
        <w:t>Notifications</w:t>
      </w:r>
      <w:bookmarkEnd w:id="108"/>
    </w:p>
    <w:p w14:paraId="770A1C70" w14:textId="17A7D8DF" w:rsidR="00A2226D" w:rsidRPr="00AF7276" w:rsidRDefault="00946715" w:rsidP="00AF7276">
      <w:pPr>
        <w:pStyle w:val="Heading4"/>
      </w:pPr>
      <w:bookmarkStart w:id="109" w:name="_Toc21450950"/>
      <w:bookmarkStart w:id="110" w:name="_Toc63016560"/>
      <w:r w:rsidRPr="00AF7276">
        <w:t>8</w:t>
      </w:r>
      <w:r w:rsidR="00A2226D" w:rsidRPr="00AF7276">
        <w:t>.x.</w:t>
      </w:r>
      <w:r w:rsidR="00FA1660">
        <w:t>4</w:t>
      </w:r>
      <w:r w:rsidR="00A2226D" w:rsidRPr="00AF7276">
        <w:t>.1</w:t>
      </w:r>
      <w:r w:rsidR="00A2226D" w:rsidRPr="00AF7276">
        <w:tab/>
        <w:t>General</w:t>
      </w:r>
      <w:bookmarkEnd w:id="109"/>
      <w:bookmarkEnd w:id="110"/>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11" w:name="_Toc21450951"/>
      <w:bookmarkStart w:id="112" w:name="_Toc6301656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11"/>
      <w:bookmarkEnd w:id="112"/>
    </w:p>
    <w:p w14:paraId="340B72A0" w14:textId="6055D9BF" w:rsidR="00A2226D" w:rsidRDefault="00946715" w:rsidP="00FA1660">
      <w:pPr>
        <w:pStyle w:val="Heading5"/>
        <w:rPr>
          <w:lang w:eastAsia="zh-CN"/>
        </w:rPr>
      </w:pPr>
      <w:bookmarkStart w:id="113" w:name="_Toc21450952"/>
      <w:bookmarkStart w:id="114" w:name="_Toc6301656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113"/>
      <w:bookmarkEnd w:id="114"/>
    </w:p>
    <w:p w14:paraId="363937D2" w14:textId="52D35B11" w:rsidR="00A2226D" w:rsidRDefault="00946715" w:rsidP="00FA1660">
      <w:pPr>
        <w:pStyle w:val="Heading5"/>
        <w:rPr>
          <w:lang w:eastAsia="zh-CN"/>
        </w:rPr>
      </w:pPr>
      <w:bookmarkStart w:id="115" w:name="_Toc21450953"/>
      <w:bookmarkStart w:id="116" w:name="_Toc6301656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115"/>
      <w:bookmarkEnd w:id="116"/>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17" w:name="_Toc63016564"/>
      <w:r>
        <w:lastRenderedPageBreak/>
        <w:t>8</w:t>
      </w:r>
      <w:r w:rsidR="0028177D">
        <w:t>.x.</w:t>
      </w:r>
      <w:r w:rsidR="00FA1660">
        <w:t>5</w:t>
      </w:r>
      <w:r w:rsidR="0028177D">
        <w:tab/>
        <w:t>Data Model</w:t>
      </w:r>
      <w:bookmarkEnd w:id="117"/>
    </w:p>
    <w:p w14:paraId="2F80AFE4" w14:textId="51FF7E60" w:rsidR="00A2226D" w:rsidRDefault="00946715" w:rsidP="00D57F25">
      <w:pPr>
        <w:pStyle w:val="Heading4"/>
        <w:rPr>
          <w:lang w:eastAsia="zh-CN"/>
        </w:rPr>
      </w:pPr>
      <w:bookmarkStart w:id="118" w:name="_Toc21450955"/>
      <w:bookmarkStart w:id="119" w:name="_Toc6301656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118"/>
      <w:bookmarkEnd w:id="11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20" w:name="_Toc21450956"/>
      <w:bookmarkStart w:id="121" w:name="_Toc63016566"/>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120"/>
      <w:bookmarkEnd w:id="121"/>
    </w:p>
    <w:p w14:paraId="4BF5F648" w14:textId="0FCB5EF6" w:rsidR="00A2226D" w:rsidRDefault="00444291" w:rsidP="009C5B7E">
      <w:pPr>
        <w:pStyle w:val="Heading5"/>
        <w:rPr>
          <w:lang w:eastAsia="zh-CN"/>
        </w:rPr>
      </w:pPr>
      <w:bookmarkStart w:id="122" w:name="_Toc21450957"/>
      <w:bookmarkStart w:id="123" w:name="_Toc6301656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122"/>
      <w:bookmarkEnd w:id="123"/>
    </w:p>
    <w:p w14:paraId="35F60751" w14:textId="022DA80B" w:rsidR="00A2226D" w:rsidRDefault="00444291" w:rsidP="009C5B7E">
      <w:pPr>
        <w:pStyle w:val="Heading5"/>
        <w:rPr>
          <w:lang w:eastAsia="zh-CN"/>
        </w:rPr>
      </w:pPr>
      <w:bookmarkStart w:id="124" w:name="_Toc21450958"/>
      <w:bookmarkStart w:id="125" w:name="_Toc6301656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124"/>
      <w:bookmarkEnd w:id="125"/>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26" w:name="_Toc21450959"/>
      <w:bookmarkStart w:id="127" w:name="_Toc6301656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126"/>
      <w:bookmarkEnd w:id="127"/>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128" w:name="_Toc510696639"/>
      <w:bookmarkStart w:id="129" w:name="_Toc35971434"/>
      <w:bookmarkStart w:id="130" w:name="_Toc36812165"/>
      <w:bookmarkStart w:id="131" w:name="_Toc63016570"/>
      <w:r>
        <w:t>8.x.</w:t>
      </w:r>
      <w:r w:rsidR="00FA1660">
        <w:t>5</w:t>
      </w:r>
      <w:r w:rsidR="007968F0">
        <w:t>.3.1</w:t>
      </w:r>
      <w:r w:rsidR="007968F0" w:rsidRPr="00384E92">
        <w:tab/>
        <w:t>Introduction</w:t>
      </w:r>
      <w:bookmarkEnd w:id="128"/>
      <w:bookmarkEnd w:id="129"/>
      <w:bookmarkEnd w:id="130"/>
      <w:bookmarkEnd w:id="131"/>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132" w:name="_Toc510696640"/>
      <w:bookmarkStart w:id="133" w:name="_Toc35971435"/>
      <w:bookmarkStart w:id="134" w:name="_Toc36812166"/>
      <w:bookmarkStart w:id="135" w:name="_Toc63016571"/>
      <w:r>
        <w:t>8.x.</w:t>
      </w:r>
      <w:r w:rsidR="00FA1660">
        <w:t>5.</w:t>
      </w:r>
      <w:r w:rsidR="007968F0">
        <w:t>3.2</w:t>
      </w:r>
      <w:r w:rsidR="007968F0" w:rsidRPr="00384E92">
        <w:tab/>
        <w:t>Simple data types</w:t>
      </w:r>
      <w:bookmarkEnd w:id="132"/>
      <w:bookmarkEnd w:id="133"/>
      <w:bookmarkEnd w:id="134"/>
      <w:bookmarkEnd w:id="135"/>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136" w:name="_Toc510696641"/>
      <w:bookmarkStart w:id="137" w:name="_Toc35971436"/>
      <w:bookmarkStart w:id="138" w:name="_Toc36812167"/>
      <w:bookmarkStart w:id="139" w:name="_Toc63016572"/>
      <w:r>
        <w:t>8.x.5</w:t>
      </w:r>
      <w:r w:rsidR="007968F0">
        <w:t>.3.3</w:t>
      </w:r>
      <w:r w:rsidR="007968F0" w:rsidRPr="00BC662F">
        <w:tab/>
        <w:t>Enumeration: &lt;EnumType1&gt;</w:t>
      </w:r>
      <w:bookmarkEnd w:id="136"/>
      <w:bookmarkEnd w:id="137"/>
      <w:bookmarkEnd w:id="138"/>
      <w:bookmarkEnd w:id="139"/>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140" w:name="_Toc63016573"/>
      <w:r>
        <w:t>8</w:t>
      </w:r>
      <w:r w:rsidR="0028177D">
        <w:t>.x.</w:t>
      </w:r>
      <w:r w:rsidR="00FA1660">
        <w:t>6</w:t>
      </w:r>
      <w:r w:rsidR="0028177D">
        <w:tab/>
        <w:t>Error Handling</w:t>
      </w:r>
      <w:bookmarkEnd w:id="140"/>
    </w:p>
    <w:p w14:paraId="64613F80" w14:textId="00EBF614" w:rsidR="0028177D" w:rsidRDefault="00444291" w:rsidP="009C5B7E">
      <w:pPr>
        <w:pStyle w:val="Heading3"/>
      </w:pPr>
      <w:bookmarkStart w:id="141" w:name="_Toc63016574"/>
      <w:r>
        <w:t>8</w:t>
      </w:r>
      <w:r w:rsidR="0028177D">
        <w:t>.x.</w:t>
      </w:r>
      <w:r w:rsidR="00FA1660">
        <w:t>7</w:t>
      </w:r>
      <w:r w:rsidR="0028177D">
        <w:tab/>
        <w:t>Feature negotiation</w:t>
      </w:r>
      <w:bookmarkEnd w:id="141"/>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42" w:name="_Toc63016575"/>
      <w:r>
        <w:t>9</w:t>
      </w:r>
      <w:r>
        <w:tab/>
        <w:t>Edge Configuration Server API Definitions</w:t>
      </w:r>
      <w:bookmarkEnd w:id="142"/>
    </w:p>
    <w:p w14:paraId="1DF21928" w14:textId="085871AA"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0FBA4474" w14:textId="2E5EB5A8" w:rsidR="003040FD" w:rsidRDefault="003040FD" w:rsidP="003040FD">
      <w:pPr>
        <w:pStyle w:val="Heading2"/>
      </w:pPr>
      <w:bookmarkStart w:id="143" w:name="_Toc63016576"/>
      <w:r>
        <w:t>9.x</w:t>
      </w:r>
      <w:r>
        <w:tab/>
      </w:r>
      <w:r w:rsidRPr="00831458">
        <w:t>&lt;API Name</w:t>
      </w:r>
      <w:r>
        <w:t xml:space="preserve"> – Eecs_xxx</w:t>
      </w:r>
      <w:r w:rsidRPr="00831458">
        <w:t>&gt;</w:t>
      </w:r>
      <w:r>
        <w:t xml:space="preserve"> API</w:t>
      </w:r>
      <w:bookmarkEnd w:id="143"/>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144" w:name="_Toc63016577"/>
      <w:r>
        <w:lastRenderedPageBreak/>
        <w:t>9.x.1</w:t>
      </w:r>
      <w:r>
        <w:tab/>
        <w:t>API URI</w:t>
      </w:r>
      <w:bookmarkEnd w:id="144"/>
    </w:p>
    <w:p w14:paraId="0C185290" w14:textId="71B4A45D" w:rsidR="003040FD" w:rsidRDefault="003040FD" w:rsidP="003040FD">
      <w:pPr>
        <w:pStyle w:val="Heading3"/>
      </w:pPr>
      <w:bookmarkStart w:id="145" w:name="_Toc63016578"/>
      <w:r>
        <w:t>9.x.2</w:t>
      </w:r>
      <w:r>
        <w:tab/>
        <w:t>Resources</w:t>
      </w:r>
      <w:bookmarkEnd w:id="145"/>
    </w:p>
    <w:p w14:paraId="1C241E74" w14:textId="2C5FF7D9" w:rsidR="003040FD" w:rsidRDefault="003040FD" w:rsidP="003040FD">
      <w:pPr>
        <w:pStyle w:val="Heading4"/>
      </w:pPr>
      <w:bookmarkStart w:id="146" w:name="_Toc63016579"/>
      <w:r>
        <w:t>9.x.2.1</w:t>
      </w:r>
      <w:r>
        <w:tab/>
        <w:t>Overview</w:t>
      </w:r>
      <w:bookmarkEnd w:id="146"/>
    </w:p>
    <w:p w14:paraId="30B10E33" w14:textId="710B498F" w:rsidR="003040FD" w:rsidRDefault="00F718EE" w:rsidP="003040FD">
      <w:pPr>
        <w:pStyle w:val="TH"/>
      </w:pPr>
      <w:r w:rsidRPr="00E73566">
        <w:object w:dxaOrig="5353" w:dyaOrig="2556" w14:anchorId="1916835D">
          <v:shape id="_x0000_i1026" type="#_x0000_t75" style="width:267.6pt;height:127.45pt" o:ole="">
            <v:imagedata r:id="rId14" o:title=""/>
          </v:shape>
          <o:OLEObject Type="Embed" ProgID="Visio.Drawing.11" ShapeID="_x0000_i1026" DrawAspect="Content" ObjectID="_1673629841" r:id="rId15"/>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147" w:name="_Toc63016580"/>
      <w:r>
        <w:t>9.x.2.2</w:t>
      </w:r>
      <w:r>
        <w:tab/>
        <w:t>Resource</w:t>
      </w:r>
      <w:r w:rsidRPr="00831458">
        <w:t>: &lt;Resource name&gt;</w:t>
      </w:r>
      <w:bookmarkEnd w:id="147"/>
    </w:p>
    <w:p w14:paraId="33BDB956" w14:textId="209C8DF8" w:rsidR="003040FD" w:rsidRPr="00C14CE6" w:rsidRDefault="003040FD" w:rsidP="003040FD">
      <w:pPr>
        <w:pStyle w:val="Heading5"/>
        <w:rPr>
          <w:lang w:eastAsia="zh-CN"/>
        </w:rPr>
      </w:pPr>
      <w:bookmarkStart w:id="148" w:name="_Toc63016581"/>
      <w:r>
        <w:rPr>
          <w:lang w:eastAsia="zh-CN"/>
        </w:rPr>
        <w:t>9.x.2.2.1</w:t>
      </w:r>
      <w:r>
        <w:rPr>
          <w:lang w:eastAsia="zh-CN"/>
        </w:rPr>
        <w:tab/>
        <w:t>Description</w:t>
      </w:r>
      <w:bookmarkEnd w:id="148"/>
    </w:p>
    <w:p w14:paraId="107BEB57" w14:textId="05A27B89" w:rsidR="003040FD" w:rsidRDefault="003040FD" w:rsidP="003040FD">
      <w:pPr>
        <w:pStyle w:val="Heading5"/>
        <w:rPr>
          <w:lang w:eastAsia="zh-CN"/>
        </w:rPr>
      </w:pPr>
      <w:bookmarkStart w:id="149" w:name="_Toc63016582"/>
      <w:r>
        <w:rPr>
          <w:lang w:eastAsia="zh-CN"/>
        </w:rPr>
        <w:t>9.x.2.2.2</w:t>
      </w:r>
      <w:r>
        <w:rPr>
          <w:lang w:eastAsia="zh-CN"/>
        </w:rPr>
        <w:tab/>
        <w:t>Resource Definition</w:t>
      </w:r>
      <w:bookmarkEnd w:id="149"/>
    </w:p>
    <w:p w14:paraId="7D002CF0" w14:textId="48719EA2" w:rsidR="003040FD" w:rsidRDefault="003040FD" w:rsidP="003040FD">
      <w:pPr>
        <w:pStyle w:val="Heading5"/>
        <w:rPr>
          <w:lang w:eastAsia="zh-CN"/>
        </w:rPr>
      </w:pPr>
      <w:bookmarkStart w:id="150" w:name="_Toc63016583"/>
      <w:r>
        <w:rPr>
          <w:lang w:eastAsia="zh-CN"/>
        </w:rPr>
        <w:t>9.x.2.2.3</w:t>
      </w:r>
      <w:r>
        <w:rPr>
          <w:lang w:eastAsia="zh-CN"/>
        </w:rPr>
        <w:tab/>
        <w:t>Resource Standard Methods</w:t>
      </w:r>
      <w:bookmarkEnd w:id="150"/>
    </w:p>
    <w:p w14:paraId="0AC8E635" w14:textId="5FB46A54" w:rsidR="003040FD" w:rsidRDefault="003040FD" w:rsidP="003040FD">
      <w:pPr>
        <w:pStyle w:val="Heading6"/>
        <w:rPr>
          <w:lang w:eastAsia="zh-CN"/>
        </w:rPr>
      </w:pPr>
      <w:bookmarkStart w:id="151" w:name="_Toc63016584"/>
      <w:r>
        <w:rPr>
          <w:lang w:eastAsia="zh-CN"/>
        </w:rPr>
        <w:t>9.x.2.2.3.1</w:t>
      </w:r>
      <w:r>
        <w:rPr>
          <w:lang w:eastAsia="zh-CN"/>
        </w:rPr>
        <w:tab/>
      </w:r>
      <w:r w:rsidRPr="00831458">
        <w:rPr>
          <w:lang w:eastAsia="zh-CN"/>
        </w:rPr>
        <w:t>&lt;Method Name&gt;</w:t>
      </w:r>
      <w:bookmarkEnd w:id="151"/>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152" w:name="_Toc63016585"/>
      <w:r>
        <w:rPr>
          <w:lang w:eastAsia="zh-CN"/>
        </w:rPr>
        <w:t>9.x.2.2.4</w:t>
      </w:r>
      <w:r>
        <w:rPr>
          <w:lang w:eastAsia="zh-CN"/>
        </w:rPr>
        <w:tab/>
      </w:r>
      <w:r>
        <w:rPr>
          <w:lang w:eastAsia="zh-CN"/>
        </w:rPr>
        <w:tab/>
        <w:t>Resource Custom Operations</w:t>
      </w:r>
      <w:bookmarkEnd w:id="152"/>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153" w:name="_Toc63016586"/>
      <w:r>
        <w:lastRenderedPageBreak/>
        <w:t>9.x.2.2.4</w:t>
      </w:r>
      <w:r w:rsidRPr="00384E92">
        <w:t>.1</w:t>
      </w:r>
      <w:r w:rsidRPr="00384E92">
        <w:tab/>
      </w:r>
      <w:r>
        <w:tab/>
        <w:t>Overview</w:t>
      </w:r>
      <w:bookmarkEnd w:id="153"/>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154" w:name="_Toc63016587"/>
      <w:r>
        <w:t>9.x.2.2.4</w:t>
      </w:r>
      <w:r w:rsidRPr="00384E92">
        <w:t>.</w:t>
      </w:r>
      <w:r>
        <w:t>2</w:t>
      </w:r>
      <w:r w:rsidRPr="00384E92">
        <w:tab/>
      </w:r>
      <w:r>
        <w:tab/>
        <w:t>Operation: &lt; operation 1 &gt;</w:t>
      </w:r>
      <w:bookmarkEnd w:id="154"/>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155" w:name="_Toc63016588"/>
      <w:r>
        <w:t>9.x.2.2.4.2.1</w:t>
      </w:r>
      <w:r>
        <w:tab/>
        <w:t>Description</w:t>
      </w:r>
      <w:bookmarkEnd w:id="155"/>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156" w:name="_Toc63016589"/>
      <w:r>
        <w:t>9.x.2.2.4.2.2</w:t>
      </w:r>
      <w:r>
        <w:tab/>
        <w:t>Operation Definition</w:t>
      </w:r>
      <w:bookmarkEnd w:id="156"/>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157" w:name="_Toc63016590"/>
      <w:r>
        <w:t>9.x.3</w:t>
      </w:r>
      <w:r>
        <w:tab/>
        <w:t>Custom Operations without associated resources</w:t>
      </w:r>
      <w:bookmarkEnd w:id="157"/>
    </w:p>
    <w:p w14:paraId="77E64C9B" w14:textId="1BC85368" w:rsidR="00410547" w:rsidRPr="000A7435" w:rsidRDefault="00410547" w:rsidP="00410547">
      <w:pPr>
        <w:pStyle w:val="Heading4"/>
      </w:pPr>
      <w:bookmarkStart w:id="158" w:name="_Toc63016591"/>
      <w:r>
        <w:t>9.x.3.1</w:t>
      </w:r>
      <w:r>
        <w:tab/>
        <w:t>Overview</w:t>
      </w:r>
      <w:bookmarkEnd w:id="158"/>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159" w:name="_Toc63016592"/>
      <w:r>
        <w:t>9.x.3.2</w:t>
      </w:r>
      <w:r>
        <w:tab/>
        <w:t>Operation: &lt;operation 1&gt;</w:t>
      </w:r>
      <w:bookmarkEnd w:id="159"/>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160" w:name="_Toc63016593"/>
      <w:r>
        <w:t>9.x.3.2.1</w:t>
      </w:r>
      <w:r>
        <w:tab/>
        <w:t>Description</w:t>
      </w:r>
      <w:bookmarkEnd w:id="160"/>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161" w:name="_Toc63016594"/>
      <w:r>
        <w:t>9.x.3.2.2</w:t>
      </w:r>
      <w:r>
        <w:tab/>
        <w:t>Operation Definition</w:t>
      </w:r>
      <w:bookmarkEnd w:id="161"/>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162" w:name="_Toc63016595"/>
      <w:r>
        <w:t>9.x.3.3</w:t>
      </w:r>
      <w:r>
        <w:tab/>
        <w:t>Operation: &lt; operation 2&gt;</w:t>
      </w:r>
      <w:bookmarkEnd w:id="162"/>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163" w:name="_Toc63016596"/>
      <w:r>
        <w:lastRenderedPageBreak/>
        <w:t>9.x.4</w:t>
      </w:r>
      <w:r>
        <w:tab/>
        <w:t>Notifications</w:t>
      </w:r>
      <w:bookmarkEnd w:id="163"/>
    </w:p>
    <w:p w14:paraId="20A8A533" w14:textId="1A91FA81" w:rsidR="0098736D" w:rsidRPr="00AF7276" w:rsidRDefault="0098736D" w:rsidP="0098736D">
      <w:pPr>
        <w:pStyle w:val="Heading4"/>
      </w:pPr>
      <w:bookmarkStart w:id="164" w:name="_Toc63016597"/>
      <w:r>
        <w:t>9</w:t>
      </w:r>
      <w:r w:rsidRPr="00AF7276">
        <w:t>.x.</w:t>
      </w:r>
      <w:r>
        <w:t>4</w:t>
      </w:r>
      <w:r w:rsidRPr="00AF7276">
        <w:t>.1</w:t>
      </w:r>
      <w:r w:rsidRPr="00AF7276">
        <w:tab/>
        <w:t>General</w:t>
      </w:r>
      <w:bookmarkEnd w:id="164"/>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165" w:name="_Toc63016598"/>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65"/>
    </w:p>
    <w:p w14:paraId="75A58BFC" w14:textId="40896F47" w:rsidR="0098736D" w:rsidRDefault="0098736D" w:rsidP="0098736D">
      <w:pPr>
        <w:pStyle w:val="Heading5"/>
        <w:rPr>
          <w:lang w:eastAsia="zh-CN"/>
        </w:rPr>
      </w:pPr>
      <w:bookmarkStart w:id="166" w:name="_Toc63016599"/>
      <w:r>
        <w:rPr>
          <w:lang w:eastAsia="zh-CN"/>
        </w:rPr>
        <w:t>9.x.4.2.1</w:t>
      </w:r>
      <w:r>
        <w:rPr>
          <w:lang w:eastAsia="zh-CN"/>
        </w:rPr>
        <w:tab/>
        <w:t>Description</w:t>
      </w:r>
      <w:bookmarkEnd w:id="166"/>
    </w:p>
    <w:p w14:paraId="6AF83077" w14:textId="5C9BDD0D" w:rsidR="0098736D" w:rsidRDefault="0098736D" w:rsidP="0098736D">
      <w:pPr>
        <w:pStyle w:val="Heading5"/>
        <w:rPr>
          <w:lang w:eastAsia="zh-CN"/>
        </w:rPr>
      </w:pPr>
      <w:bookmarkStart w:id="167" w:name="_Toc63016600"/>
      <w:r>
        <w:rPr>
          <w:lang w:eastAsia="zh-CN"/>
        </w:rPr>
        <w:t>9.x.4.2.2</w:t>
      </w:r>
      <w:r>
        <w:rPr>
          <w:lang w:eastAsia="zh-CN"/>
        </w:rPr>
        <w:tab/>
        <w:t>Notification definition</w:t>
      </w:r>
      <w:bookmarkEnd w:id="167"/>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168" w:name="_Toc63016601"/>
      <w:r>
        <w:lastRenderedPageBreak/>
        <w:t>9.x.5</w:t>
      </w:r>
      <w:r>
        <w:tab/>
        <w:t>Data Model</w:t>
      </w:r>
      <w:bookmarkEnd w:id="168"/>
    </w:p>
    <w:p w14:paraId="47FDA926" w14:textId="6EA93A4D" w:rsidR="0098736D" w:rsidRDefault="0098736D" w:rsidP="0098736D">
      <w:pPr>
        <w:pStyle w:val="Heading4"/>
        <w:rPr>
          <w:lang w:eastAsia="zh-CN"/>
        </w:rPr>
      </w:pPr>
      <w:bookmarkStart w:id="169" w:name="_Toc63016602"/>
      <w:r>
        <w:rPr>
          <w:lang w:eastAsia="zh-CN"/>
        </w:rPr>
        <w:t>9.x.5.1</w:t>
      </w:r>
      <w:r>
        <w:rPr>
          <w:lang w:eastAsia="zh-CN"/>
        </w:rPr>
        <w:tab/>
        <w:t>General</w:t>
      </w:r>
      <w:bookmarkEnd w:id="169"/>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170" w:name="_Toc63016603"/>
      <w:r>
        <w:rPr>
          <w:lang w:eastAsia="zh-CN"/>
        </w:rPr>
        <w:t>9.x.5.2</w:t>
      </w:r>
      <w:r>
        <w:rPr>
          <w:lang w:eastAsia="zh-CN"/>
        </w:rPr>
        <w:tab/>
        <w:t>Structured data types</w:t>
      </w:r>
      <w:bookmarkEnd w:id="170"/>
    </w:p>
    <w:p w14:paraId="0D409954" w14:textId="11F38E40" w:rsidR="0098736D" w:rsidRDefault="0098736D" w:rsidP="0098736D">
      <w:pPr>
        <w:pStyle w:val="Heading5"/>
        <w:rPr>
          <w:lang w:eastAsia="zh-CN"/>
        </w:rPr>
      </w:pPr>
      <w:bookmarkStart w:id="171" w:name="_Toc63016604"/>
      <w:r>
        <w:rPr>
          <w:lang w:eastAsia="zh-CN"/>
        </w:rPr>
        <w:t>9.x.5.2.1</w:t>
      </w:r>
      <w:r>
        <w:rPr>
          <w:lang w:eastAsia="zh-CN"/>
        </w:rPr>
        <w:tab/>
        <w:t>Introduction</w:t>
      </w:r>
      <w:bookmarkEnd w:id="171"/>
    </w:p>
    <w:p w14:paraId="0246EE0E" w14:textId="17F82096" w:rsidR="0098736D" w:rsidRDefault="0098736D" w:rsidP="0098736D">
      <w:pPr>
        <w:pStyle w:val="Heading5"/>
        <w:rPr>
          <w:lang w:eastAsia="zh-CN"/>
        </w:rPr>
      </w:pPr>
      <w:bookmarkStart w:id="172" w:name="_Toc63016605"/>
      <w:r>
        <w:rPr>
          <w:lang w:eastAsia="zh-CN"/>
        </w:rPr>
        <w:t>9.x.5.2.2</w:t>
      </w:r>
      <w:r>
        <w:rPr>
          <w:lang w:eastAsia="zh-CN"/>
        </w:rPr>
        <w:tab/>
        <w:t xml:space="preserve">Type: </w:t>
      </w:r>
      <w:r w:rsidRPr="00831458">
        <w:rPr>
          <w:lang w:eastAsia="zh-CN"/>
        </w:rPr>
        <w:t>&lt;Data type name&gt;</w:t>
      </w:r>
      <w:bookmarkEnd w:id="172"/>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173" w:name="_Toc63016606"/>
      <w:r>
        <w:rPr>
          <w:lang w:eastAsia="zh-CN"/>
        </w:rPr>
        <w:t>9.x.5.3</w:t>
      </w:r>
      <w:r>
        <w:rPr>
          <w:lang w:eastAsia="zh-CN"/>
        </w:rPr>
        <w:tab/>
        <w:t>Simple data types and enumerations</w:t>
      </w:r>
      <w:bookmarkEnd w:id="173"/>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174" w:name="_Toc63016607"/>
      <w:r>
        <w:t>9.x.5.3.1</w:t>
      </w:r>
      <w:r w:rsidRPr="00384E92">
        <w:tab/>
        <w:t>Introduction</w:t>
      </w:r>
      <w:bookmarkEnd w:id="174"/>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175" w:name="_Toc63016608"/>
      <w:r>
        <w:t>9.x.5.3.2</w:t>
      </w:r>
      <w:r w:rsidRPr="00384E92">
        <w:tab/>
        <w:t>Simple data types</w:t>
      </w:r>
      <w:bookmarkEnd w:id="175"/>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176" w:name="_Toc63016609"/>
      <w:r>
        <w:t>9.x.5.3.3</w:t>
      </w:r>
      <w:r w:rsidRPr="00BC662F">
        <w:tab/>
        <w:t>Enumeration: &lt;EnumType1&gt;</w:t>
      </w:r>
      <w:bookmarkEnd w:id="176"/>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177" w:name="_Toc63016610"/>
      <w:r>
        <w:t>9.x.6</w:t>
      </w:r>
      <w:r>
        <w:tab/>
        <w:t>Error Handling</w:t>
      </w:r>
      <w:bookmarkEnd w:id="177"/>
    </w:p>
    <w:p w14:paraId="743CE6FB" w14:textId="3A6DD781" w:rsidR="0098736D" w:rsidRDefault="0098736D" w:rsidP="0098736D">
      <w:pPr>
        <w:pStyle w:val="Heading3"/>
      </w:pPr>
      <w:bookmarkStart w:id="178" w:name="_Toc63016611"/>
      <w:r>
        <w:t>9.x.7</w:t>
      </w:r>
      <w:r>
        <w:tab/>
        <w:t>Feature negotiation</w:t>
      </w:r>
      <w:bookmarkEnd w:id="178"/>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79" w:name="_Toc63016612"/>
      <w:r>
        <w:t>10</w:t>
      </w:r>
      <w:r w:rsidR="00B64F7C" w:rsidRPr="00EE38A4">
        <w:tab/>
        <w:t>Using Common API Framework</w:t>
      </w:r>
      <w:bookmarkEnd w:id="179"/>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180" w:name="_Toc63016613"/>
      <w:r>
        <w:t>1</w:t>
      </w:r>
      <w:r w:rsidR="0013246F">
        <w:t>1</w:t>
      </w:r>
      <w:r w:rsidR="00707DE0">
        <w:tab/>
        <w:t>Security</w:t>
      </w:r>
      <w:bookmarkEnd w:id="180"/>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81" w:name="tsgNames"/>
      <w:bookmarkStart w:id="182" w:name="startOfAnnexes"/>
      <w:bookmarkStart w:id="183" w:name="_Toc63016614"/>
      <w:bookmarkEnd w:id="181"/>
      <w:bookmarkEnd w:id="182"/>
      <w:r>
        <w:t>Annex A (normative):</w:t>
      </w:r>
      <w:r>
        <w:br/>
        <w:t>OpenAPI specification</w:t>
      </w:r>
      <w:bookmarkEnd w:id="183"/>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184" w:name="_Toc63016615"/>
      <w:r>
        <w:lastRenderedPageBreak/>
        <w:t>A.1 General</w:t>
      </w:r>
      <w:bookmarkEnd w:id="184"/>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42FEA25F" w:rsidR="002675F0" w:rsidRPr="002675F0" w:rsidRDefault="004F28FC" w:rsidP="002675F0">
      <w:r>
        <w:t xml:space="preserve">Informative copies </w:t>
      </w:r>
      <w:bookmarkStart w:id="185" w:name="_Hlk3294506"/>
      <w:r>
        <w:t>of the OpenAPI specification file</w:t>
      </w:r>
      <w:bookmarkEnd w:id="18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186" w:name="_Toc63016616"/>
      <w:r w:rsidR="00680C72">
        <w:lastRenderedPageBreak/>
        <w:t>Annex B</w:t>
      </w:r>
      <w:r w:rsidRPr="004D3578">
        <w:t xml:space="preserve"> (informative):</w:t>
      </w:r>
      <w:r w:rsidRPr="004D3578">
        <w:br/>
        <w:t>Change history</w:t>
      </w:r>
      <w:bookmarkStart w:id="187" w:name="historyclause"/>
      <w:bookmarkEnd w:id="186"/>
      <w:bookmarkEnd w:id="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77777777" w:rsidR="006602C9" w:rsidRDefault="006602C9" w:rsidP="00C72833">
            <w:pPr>
              <w:pStyle w:val="TAL"/>
              <w:rPr>
                <w:sz w:val="16"/>
                <w:szCs w:val="16"/>
              </w:rPr>
            </w:pPr>
            <w:r>
              <w:rPr>
                <w:sz w:val="16"/>
                <w:szCs w:val="16"/>
              </w:rPr>
              <w:t>Inclusion of document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bl>
    <w:p w14:paraId="6AB3AF18" w14:textId="27ED9223" w:rsidR="00080512" w:rsidRDefault="006602C9" w:rsidP="00272B8B">
      <w:pPr>
        <w:pStyle w:val="Guidance"/>
      </w:pPr>
      <w:r>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7712D" w14:textId="77777777" w:rsidR="002514D0" w:rsidRDefault="002514D0">
      <w:r>
        <w:separator/>
      </w:r>
    </w:p>
  </w:endnote>
  <w:endnote w:type="continuationSeparator" w:id="0">
    <w:p w14:paraId="00BEEBD6" w14:textId="77777777" w:rsidR="002514D0" w:rsidRDefault="0025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E5056" w14:textId="77777777" w:rsidR="002514D0" w:rsidRDefault="002514D0">
      <w:r>
        <w:separator/>
      </w:r>
    </w:p>
  </w:footnote>
  <w:footnote w:type="continuationSeparator" w:id="0">
    <w:p w14:paraId="2780E88B" w14:textId="77777777" w:rsidR="002514D0" w:rsidRDefault="0025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8EFA4FE"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84E">
      <w:rPr>
        <w:rFonts w:ascii="Arial" w:hAnsi="Arial" w:cs="Arial"/>
        <w:b/>
        <w:noProof/>
        <w:sz w:val="18"/>
        <w:szCs w:val="18"/>
      </w:rPr>
      <w:t>3GPP TS 29.558 V0.1.0 (2021-01)</w:t>
    </w:r>
    <w:r>
      <w:rPr>
        <w:rFonts w:ascii="Arial" w:hAnsi="Arial" w:cs="Arial"/>
        <w:b/>
        <w:sz w:val="18"/>
        <w:szCs w:val="18"/>
      </w:rPr>
      <w:fldChar w:fldCharType="end"/>
    </w:r>
  </w:p>
  <w:p w14:paraId="4FE9FD4E" w14:textId="4D618CD4"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084E">
      <w:rPr>
        <w:rFonts w:ascii="Arial" w:hAnsi="Arial" w:cs="Arial"/>
        <w:b/>
        <w:noProof/>
        <w:sz w:val="18"/>
        <w:szCs w:val="18"/>
      </w:rPr>
      <w:t>21</w:t>
    </w:r>
    <w:r>
      <w:rPr>
        <w:rFonts w:ascii="Arial" w:hAnsi="Arial" w:cs="Arial"/>
        <w:b/>
        <w:sz w:val="18"/>
        <w:szCs w:val="18"/>
      </w:rPr>
      <w:fldChar w:fldCharType="end"/>
    </w:r>
  </w:p>
  <w:p w14:paraId="5EA78C0D" w14:textId="53E993CF"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84E">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2023"/>
    <w:rsid w:val="000655A6"/>
    <w:rsid w:val="00077243"/>
    <w:rsid w:val="00080512"/>
    <w:rsid w:val="00085EF5"/>
    <w:rsid w:val="000925FE"/>
    <w:rsid w:val="000A09BF"/>
    <w:rsid w:val="000A71A8"/>
    <w:rsid w:val="000A75F0"/>
    <w:rsid w:val="000C47C3"/>
    <w:rsid w:val="000D58AB"/>
    <w:rsid w:val="000E2252"/>
    <w:rsid w:val="000E42DC"/>
    <w:rsid w:val="000E6C1C"/>
    <w:rsid w:val="001035A7"/>
    <w:rsid w:val="00111E99"/>
    <w:rsid w:val="001170B3"/>
    <w:rsid w:val="0013246F"/>
    <w:rsid w:val="00133525"/>
    <w:rsid w:val="0013513D"/>
    <w:rsid w:val="00140254"/>
    <w:rsid w:val="0014510D"/>
    <w:rsid w:val="0018212E"/>
    <w:rsid w:val="001961EA"/>
    <w:rsid w:val="001A4C42"/>
    <w:rsid w:val="001A7420"/>
    <w:rsid w:val="001B6637"/>
    <w:rsid w:val="001B74C8"/>
    <w:rsid w:val="001C21C3"/>
    <w:rsid w:val="001C3C86"/>
    <w:rsid w:val="001D02C2"/>
    <w:rsid w:val="001D7269"/>
    <w:rsid w:val="001E53E1"/>
    <w:rsid w:val="001E7C29"/>
    <w:rsid w:val="001F0C1D"/>
    <w:rsid w:val="001F1132"/>
    <w:rsid w:val="001F168B"/>
    <w:rsid w:val="00206336"/>
    <w:rsid w:val="00232DD3"/>
    <w:rsid w:val="002347A2"/>
    <w:rsid w:val="0024274C"/>
    <w:rsid w:val="002514D0"/>
    <w:rsid w:val="00253A8B"/>
    <w:rsid w:val="002675F0"/>
    <w:rsid w:val="00270A89"/>
    <w:rsid w:val="00272B8B"/>
    <w:rsid w:val="0028177D"/>
    <w:rsid w:val="002B6339"/>
    <w:rsid w:val="002E00EE"/>
    <w:rsid w:val="002F6EC3"/>
    <w:rsid w:val="003040FD"/>
    <w:rsid w:val="00312402"/>
    <w:rsid w:val="003172DC"/>
    <w:rsid w:val="00321C22"/>
    <w:rsid w:val="00321D24"/>
    <w:rsid w:val="0032278F"/>
    <w:rsid w:val="00340FC8"/>
    <w:rsid w:val="003535BA"/>
    <w:rsid w:val="0035462D"/>
    <w:rsid w:val="003765B8"/>
    <w:rsid w:val="003765BF"/>
    <w:rsid w:val="003858F9"/>
    <w:rsid w:val="003A0660"/>
    <w:rsid w:val="003A27B7"/>
    <w:rsid w:val="003C3971"/>
    <w:rsid w:val="003D2A64"/>
    <w:rsid w:val="003E13EA"/>
    <w:rsid w:val="003E3678"/>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D3578"/>
    <w:rsid w:val="004E213A"/>
    <w:rsid w:val="004F0988"/>
    <w:rsid w:val="004F28FC"/>
    <w:rsid w:val="004F3340"/>
    <w:rsid w:val="005075F0"/>
    <w:rsid w:val="005077C6"/>
    <w:rsid w:val="00512948"/>
    <w:rsid w:val="0053388B"/>
    <w:rsid w:val="00535773"/>
    <w:rsid w:val="00543E6C"/>
    <w:rsid w:val="00565087"/>
    <w:rsid w:val="00597B11"/>
    <w:rsid w:val="005B1E81"/>
    <w:rsid w:val="005C084E"/>
    <w:rsid w:val="005C3C33"/>
    <w:rsid w:val="005D2E01"/>
    <w:rsid w:val="005D7526"/>
    <w:rsid w:val="005E4BB2"/>
    <w:rsid w:val="0060039C"/>
    <w:rsid w:val="00602AEA"/>
    <w:rsid w:val="00614FDF"/>
    <w:rsid w:val="0063543D"/>
    <w:rsid w:val="00645B8E"/>
    <w:rsid w:val="00647114"/>
    <w:rsid w:val="006602C9"/>
    <w:rsid w:val="006660EA"/>
    <w:rsid w:val="00680C72"/>
    <w:rsid w:val="0069093C"/>
    <w:rsid w:val="006A323F"/>
    <w:rsid w:val="006B133E"/>
    <w:rsid w:val="006B30D0"/>
    <w:rsid w:val="006B70E6"/>
    <w:rsid w:val="006B7901"/>
    <w:rsid w:val="006C3D95"/>
    <w:rsid w:val="006C5921"/>
    <w:rsid w:val="006D689C"/>
    <w:rsid w:val="006E5C86"/>
    <w:rsid w:val="00701116"/>
    <w:rsid w:val="007029A2"/>
    <w:rsid w:val="00707DE0"/>
    <w:rsid w:val="00713C44"/>
    <w:rsid w:val="00734A5B"/>
    <w:rsid w:val="00736D87"/>
    <w:rsid w:val="0074026F"/>
    <w:rsid w:val="007429F6"/>
    <w:rsid w:val="00744E76"/>
    <w:rsid w:val="00771852"/>
    <w:rsid w:val="00774DA4"/>
    <w:rsid w:val="00781F0F"/>
    <w:rsid w:val="00783DB6"/>
    <w:rsid w:val="00784AD6"/>
    <w:rsid w:val="007968F0"/>
    <w:rsid w:val="007B0D38"/>
    <w:rsid w:val="007B22C0"/>
    <w:rsid w:val="007B600E"/>
    <w:rsid w:val="007F0F4A"/>
    <w:rsid w:val="007F4736"/>
    <w:rsid w:val="008028A4"/>
    <w:rsid w:val="008064B9"/>
    <w:rsid w:val="00810FD0"/>
    <w:rsid w:val="00830747"/>
    <w:rsid w:val="00831458"/>
    <w:rsid w:val="0083771B"/>
    <w:rsid w:val="008433D3"/>
    <w:rsid w:val="00855B9D"/>
    <w:rsid w:val="00875635"/>
    <w:rsid w:val="008768CA"/>
    <w:rsid w:val="008B6F2E"/>
    <w:rsid w:val="008C2359"/>
    <w:rsid w:val="008C384C"/>
    <w:rsid w:val="008C515C"/>
    <w:rsid w:val="008D34FA"/>
    <w:rsid w:val="008F5A7A"/>
    <w:rsid w:val="0090271F"/>
    <w:rsid w:val="00902E23"/>
    <w:rsid w:val="009065D3"/>
    <w:rsid w:val="009114D7"/>
    <w:rsid w:val="0091348E"/>
    <w:rsid w:val="00917CCB"/>
    <w:rsid w:val="00934F3B"/>
    <w:rsid w:val="00942EC2"/>
    <w:rsid w:val="00946715"/>
    <w:rsid w:val="00956CFA"/>
    <w:rsid w:val="0095786F"/>
    <w:rsid w:val="009773A7"/>
    <w:rsid w:val="0098736D"/>
    <w:rsid w:val="009C0AFE"/>
    <w:rsid w:val="009C5B7E"/>
    <w:rsid w:val="009D0DA1"/>
    <w:rsid w:val="009D5AAA"/>
    <w:rsid w:val="009D7A19"/>
    <w:rsid w:val="009E787D"/>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6A62"/>
    <w:rsid w:val="00AE65E2"/>
    <w:rsid w:val="00AF7276"/>
    <w:rsid w:val="00B15449"/>
    <w:rsid w:val="00B41644"/>
    <w:rsid w:val="00B64F7C"/>
    <w:rsid w:val="00B93086"/>
    <w:rsid w:val="00B963B5"/>
    <w:rsid w:val="00BA077D"/>
    <w:rsid w:val="00BA19ED"/>
    <w:rsid w:val="00BA1C99"/>
    <w:rsid w:val="00BA4B8D"/>
    <w:rsid w:val="00BB616A"/>
    <w:rsid w:val="00BC0F7D"/>
    <w:rsid w:val="00BD7D31"/>
    <w:rsid w:val="00BE0B5A"/>
    <w:rsid w:val="00BE2C62"/>
    <w:rsid w:val="00BE3255"/>
    <w:rsid w:val="00BE52E0"/>
    <w:rsid w:val="00BE6F79"/>
    <w:rsid w:val="00BF128E"/>
    <w:rsid w:val="00BF3D5B"/>
    <w:rsid w:val="00C074DD"/>
    <w:rsid w:val="00C1204D"/>
    <w:rsid w:val="00C1496A"/>
    <w:rsid w:val="00C33079"/>
    <w:rsid w:val="00C405A0"/>
    <w:rsid w:val="00C45231"/>
    <w:rsid w:val="00C53D85"/>
    <w:rsid w:val="00C65D03"/>
    <w:rsid w:val="00C72833"/>
    <w:rsid w:val="00C756B7"/>
    <w:rsid w:val="00C80F1D"/>
    <w:rsid w:val="00C93F40"/>
    <w:rsid w:val="00CA2BB5"/>
    <w:rsid w:val="00CA3D0C"/>
    <w:rsid w:val="00CC1923"/>
    <w:rsid w:val="00CE1501"/>
    <w:rsid w:val="00CE6750"/>
    <w:rsid w:val="00CE7CC6"/>
    <w:rsid w:val="00D16BBE"/>
    <w:rsid w:val="00D3204C"/>
    <w:rsid w:val="00D36DED"/>
    <w:rsid w:val="00D57972"/>
    <w:rsid w:val="00D57F25"/>
    <w:rsid w:val="00D675A9"/>
    <w:rsid w:val="00D738D6"/>
    <w:rsid w:val="00D73E34"/>
    <w:rsid w:val="00D755EB"/>
    <w:rsid w:val="00D76048"/>
    <w:rsid w:val="00D77160"/>
    <w:rsid w:val="00D777B0"/>
    <w:rsid w:val="00D87E00"/>
    <w:rsid w:val="00D9134D"/>
    <w:rsid w:val="00DA7A03"/>
    <w:rsid w:val="00DB1818"/>
    <w:rsid w:val="00DC309B"/>
    <w:rsid w:val="00DC4DA2"/>
    <w:rsid w:val="00DD4C17"/>
    <w:rsid w:val="00DD74A5"/>
    <w:rsid w:val="00DE629B"/>
    <w:rsid w:val="00DF2B1F"/>
    <w:rsid w:val="00DF62CD"/>
    <w:rsid w:val="00E16509"/>
    <w:rsid w:val="00E30457"/>
    <w:rsid w:val="00E31313"/>
    <w:rsid w:val="00E32E9F"/>
    <w:rsid w:val="00E44582"/>
    <w:rsid w:val="00E607E0"/>
    <w:rsid w:val="00E60E31"/>
    <w:rsid w:val="00E71E2A"/>
    <w:rsid w:val="00E77645"/>
    <w:rsid w:val="00E83A1B"/>
    <w:rsid w:val="00EA15B0"/>
    <w:rsid w:val="00EA5EA7"/>
    <w:rsid w:val="00EC070E"/>
    <w:rsid w:val="00EC3787"/>
    <w:rsid w:val="00EC4A25"/>
    <w:rsid w:val="00EC4BC9"/>
    <w:rsid w:val="00EE38A4"/>
    <w:rsid w:val="00EE6695"/>
    <w:rsid w:val="00F025A2"/>
    <w:rsid w:val="00F04712"/>
    <w:rsid w:val="00F12242"/>
    <w:rsid w:val="00F13360"/>
    <w:rsid w:val="00F14F59"/>
    <w:rsid w:val="00F22EC7"/>
    <w:rsid w:val="00F2555A"/>
    <w:rsid w:val="00F325C8"/>
    <w:rsid w:val="00F37749"/>
    <w:rsid w:val="00F61938"/>
    <w:rsid w:val="00F653B8"/>
    <w:rsid w:val="00F718EE"/>
    <w:rsid w:val="00F772B3"/>
    <w:rsid w:val="00F8189A"/>
    <w:rsid w:val="00F82C57"/>
    <w:rsid w:val="00F83236"/>
    <w:rsid w:val="00F9008D"/>
    <w:rsid w:val="00F925BB"/>
    <w:rsid w:val="00F94C0D"/>
    <w:rsid w:val="00FA1266"/>
    <w:rsid w:val="00FA1660"/>
    <w:rsid w:val="00FC1192"/>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CE5BF-5EC5-4963-9B2D-89F7CFB8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27</Pages>
  <Words>6071</Words>
  <Characters>34609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Samsung-Rapporteur</cp:lastModifiedBy>
  <cp:revision>105</cp:revision>
  <cp:lastPrinted>2019-02-25T14:05:00Z</cp:lastPrinted>
  <dcterms:created xsi:type="dcterms:W3CDTF">2021-01-18T06:11:00Z</dcterms:created>
  <dcterms:modified xsi:type="dcterms:W3CDTF">2021-01-31T14:54:00Z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