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871DC" w14:textId="76E873A4" w:rsidR="004E6994" w:rsidRDefault="004E6994" w:rsidP="004E6994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#96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E6994">
        <w:rPr>
          <w:b/>
          <w:noProof/>
          <w:sz w:val="28"/>
        </w:rPr>
        <w:t>C1-160817</w:t>
      </w:r>
    </w:p>
    <w:p w14:paraId="4D74E55B" w14:textId="4EA9493F" w:rsidR="004E6994" w:rsidRDefault="004E6994" w:rsidP="004E6994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Jeju (Korea), 15-19 February 2016</w:t>
      </w:r>
    </w:p>
    <w:p w14:paraId="188FA522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9BED15B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9245E">
        <w:rPr>
          <w:rFonts w:ascii="Arial" w:hAnsi="Arial" w:cs="Arial"/>
          <w:b/>
          <w:bCs/>
        </w:rPr>
        <w:t>Ericsson</w:t>
      </w:r>
    </w:p>
    <w:p w14:paraId="08727F42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511C8">
        <w:rPr>
          <w:rFonts w:ascii="Arial" w:hAnsi="Arial" w:cs="Arial"/>
          <w:b/>
          <w:bCs/>
        </w:rPr>
        <w:t>Discussion on p</w:t>
      </w:r>
      <w:r w:rsidR="0089245E">
        <w:rPr>
          <w:rFonts w:ascii="Arial" w:hAnsi="Arial" w:cs="Arial"/>
          <w:b/>
          <w:bCs/>
        </w:rPr>
        <w:t xml:space="preserve">roviding </w:t>
      </w:r>
      <w:r w:rsidR="0089245E" w:rsidRPr="0089245E">
        <w:rPr>
          <w:rFonts w:ascii="Arial" w:hAnsi="Arial" w:cs="Arial"/>
          <w:b/>
          <w:bCs/>
        </w:rPr>
        <w:t>cell</w:t>
      </w:r>
      <w:r w:rsidR="0089245E">
        <w:rPr>
          <w:rFonts w:ascii="Arial" w:hAnsi="Arial" w:cs="Arial"/>
          <w:b/>
          <w:bCs/>
        </w:rPr>
        <w:t>ular</w:t>
      </w:r>
      <w:r w:rsidR="0089245E" w:rsidRPr="0089245E">
        <w:rPr>
          <w:rFonts w:ascii="Arial" w:hAnsi="Arial" w:cs="Arial"/>
          <w:b/>
          <w:bCs/>
        </w:rPr>
        <w:t xml:space="preserve"> information </w:t>
      </w:r>
      <w:r w:rsidR="0089245E">
        <w:rPr>
          <w:rFonts w:ascii="Arial" w:hAnsi="Arial" w:cs="Arial"/>
          <w:b/>
          <w:bCs/>
        </w:rPr>
        <w:t xml:space="preserve">when sending SIP message via </w:t>
      </w:r>
      <w:r w:rsidR="00D617A8">
        <w:rPr>
          <w:rFonts w:ascii="Arial" w:hAnsi="Arial" w:cs="Arial"/>
          <w:b/>
          <w:bCs/>
        </w:rPr>
        <w:t xml:space="preserve">untrusted </w:t>
      </w:r>
      <w:r w:rsidR="0089245E">
        <w:rPr>
          <w:rFonts w:ascii="Arial" w:hAnsi="Arial" w:cs="Arial"/>
          <w:b/>
          <w:bCs/>
        </w:rPr>
        <w:t>WLAN</w:t>
      </w:r>
    </w:p>
    <w:p w14:paraId="2B88A95F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E70F6">
        <w:rPr>
          <w:rFonts w:ascii="Arial" w:hAnsi="Arial" w:cs="Arial"/>
          <w:b/>
          <w:bCs/>
        </w:rPr>
        <w:t>13.19</w:t>
      </w:r>
      <w:r w:rsidR="0089245E">
        <w:rPr>
          <w:rFonts w:ascii="Arial" w:hAnsi="Arial" w:cs="Arial"/>
          <w:b/>
          <w:bCs/>
        </w:rPr>
        <w:t xml:space="preserve"> (SEW1-CT)</w:t>
      </w:r>
    </w:p>
    <w:p w14:paraId="34D6634D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14:paraId="1FAC46E2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F2811A3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 xml:space="preserve">. </w:t>
      </w:r>
      <w:r w:rsidR="0089245E">
        <w:rPr>
          <w:b/>
          <w:noProof/>
          <w:lang w:val="fr-FR"/>
        </w:rPr>
        <w:t>Abstrack</w:t>
      </w:r>
    </w:p>
    <w:p w14:paraId="2F396345" w14:textId="77777777" w:rsidR="00CD2478" w:rsidRDefault="00A61924" w:rsidP="00CD2478">
      <w:pPr>
        <w:rPr>
          <w:noProof/>
          <w:lang w:val="fr-FR"/>
        </w:rPr>
      </w:pPr>
      <w:r>
        <w:rPr>
          <w:noProof/>
          <w:lang w:val="fr-FR"/>
        </w:rPr>
        <w:t>This document propose</w:t>
      </w:r>
      <w:r w:rsidR="007D4830">
        <w:rPr>
          <w:noProof/>
          <w:lang w:val="fr-FR"/>
        </w:rPr>
        <w:t>s a solution</w:t>
      </w:r>
      <w:r>
        <w:rPr>
          <w:noProof/>
          <w:lang w:val="fr-FR"/>
        </w:rPr>
        <w:t xml:space="preserve"> for p</w:t>
      </w:r>
      <w:r w:rsidRPr="00A61924">
        <w:rPr>
          <w:noProof/>
          <w:lang w:val="fr-FR"/>
        </w:rPr>
        <w:t xml:space="preserve">roviding cellular information when sending </w:t>
      </w:r>
      <w:r w:rsidR="002B799F">
        <w:rPr>
          <w:noProof/>
          <w:lang w:val="fr-FR"/>
        </w:rPr>
        <w:t xml:space="preserve">a </w:t>
      </w:r>
      <w:r w:rsidRPr="00A61924">
        <w:rPr>
          <w:noProof/>
          <w:lang w:val="fr-FR"/>
        </w:rPr>
        <w:t>SIP message via untrusted WLAN</w:t>
      </w:r>
      <w:r>
        <w:rPr>
          <w:noProof/>
          <w:lang w:val="fr-FR"/>
        </w:rPr>
        <w:t>.</w:t>
      </w:r>
    </w:p>
    <w:p w14:paraId="47A22BBA" w14:textId="17270B52" w:rsidR="007D4830" w:rsidRDefault="007D4830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paper uses numbering of solutions as used in </w:t>
      </w:r>
      <w:r w:rsidR="00A86EEE" w:rsidRPr="00A86EEE">
        <w:rPr>
          <w:noProof/>
          <w:lang w:val="fr-FR"/>
        </w:rPr>
        <w:t>C1-160062</w:t>
      </w:r>
      <w:r w:rsidR="00327E76">
        <w:rPr>
          <w:noProof/>
          <w:lang w:val="fr-FR"/>
        </w:rPr>
        <w:t xml:space="preserve"> [</w:t>
      </w:r>
      <w:r w:rsidR="002A487E">
        <w:rPr>
          <w:noProof/>
          <w:lang w:val="fr-FR"/>
        </w:rPr>
        <w:t>9</w:t>
      </w:r>
      <w:r w:rsidR="00327E76">
        <w:rPr>
          <w:noProof/>
          <w:lang w:val="fr-FR"/>
        </w:rPr>
        <w:t>]</w:t>
      </w:r>
      <w:r>
        <w:rPr>
          <w:noProof/>
          <w:lang w:val="fr-FR"/>
        </w:rPr>
        <w:t>.</w:t>
      </w:r>
      <w:bookmarkStart w:id="0" w:name="_GoBack"/>
      <w:bookmarkEnd w:id="0"/>
    </w:p>
    <w:p w14:paraId="33745A5C" w14:textId="77777777" w:rsidR="0089245E" w:rsidRDefault="00CD2478" w:rsidP="0089245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9245E">
        <w:rPr>
          <w:b/>
          <w:noProof/>
          <w:lang w:val="en-US"/>
        </w:rPr>
        <w:t>Discussion</w:t>
      </w:r>
    </w:p>
    <w:p w14:paraId="11BB4275" w14:textId="77777777" w:rsidR="0089245E" w:rsidRDefault="0089245E" w:rsidP="0089245E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2.1 Problem statement</w:t>
      </w:r>
    </w:p>
    <w:p w14:paraId="57F13D79" w14:textId="77777777" w:rsidR="0089245E" w:rsidRDefault="0089245E" w:rsidP="0089245E">
      <w:r>
        <w:t xml:space="preserve">TS 23.228 </w:t>
      </w:r>
      <w:proofErr w:type="spellStart"/>
      <w:r w:rsidR="002E22A9">
        <w:t>subclause</w:t>
      </w:r>
      <w:proofErr w:type="spellEnd"/>
      <w:r>
        <w:t xml:space="preserve"> </w:t>
      </w:r>
      <w:r w:rsidR="002E22A9">
        <w:t>V</w:t>
      </w:r>
      <w:r>
        <w:t>.</w:t>
      </w:r>
      <w:r w:rsidR="002E22A9">
        <w:t>2</w:t>
      </w:r>
      <w:r>
        <w:t xml:space="preserve"> requires a UE to provide cell information </w:t>
      </w:r>
      <w:r w:rsidR="00D617A8">
        <w:t xml:space="preserve">for the most recent seen cell </w:t>
      </w:r>
      <w:r w:rsidR="00C629BE">
        <w:t>when sending a SIP messa</w:t>
      </w:r>
      <w:r>
        <w:t>g</w:t>
      </w:r>
      <w:r w:rsidR="00C629BE">
        <w:t>e</w:t>
      </w:r>
      <w:r>
        <w:t xml:space="preserve"> via untrusted WLAN</w:t>
      </w:r>
      <w:r w:rsidR="00D617A8">
        <w:t>,</w:t>
      </w:r>
      <w:r>
        <w:t xml:space="preserve"> as follows:</w:t>
      </w:r>
    </w:p>
    <w:p w14:paraId="5CD022EC" w14:textId="77777777" w:rsidR="0089245E" w:rsidRDefault="0089245E" w:rsidP="0089245E">
      <w:r>
        <w:t>---------------------------------------------------</w:t>
      </w:r>
    </w:p>
    <w:p w14:paraId="37D89B04" w14:textId="77777777" w:rsidR="002E22A9" w:rsidRDefault="002E22A9" w:rsidP="002E22A9">
      <w:r w:rsidRPr="002E22A9">
        <w:rPr>
          <w:u w:val="single"/>
        </w:rPr>
        <w:t>A UE accessing IMS via untrusted WLAN shall support</w:t>
      </w:r>
      <w:r>
        <w:t xml:space="preserve"> the following:</w:t>
      </w:r>
    </w:p>
    <w:p w14:paraId="0BBFB5C8" w14:textId="77777777" w:rsidR="002E22A9" w:rsidRDefault="002E22A9" w:rsidP="002E22A9">
      <w:pPr>
        <w:pStyle w:val="B1"/>
      </w:pPr>
      <w:r>
        <w:t>...</w:t>
      </w:r>
    </w:p>
    <w:p w14:paraId="54AD7E84" w14:textId="77777777" w:rsidR="002E22A9" w:rsidRDefault="002E22A9" w:rsidP="002E22A9">
      <w:pPr>
        <w:pStyle w:val="B1"/>
      </w:pPr>
      <w:r>
        <w:t>-</w:t>
      </w:r>
      <w:r>
        <w:tab/>
      </w:r>
      <w:r w:rsidRPr="002E22A9">
        <w:rPr>
          <w:u w:val="single"/>
        </w:rPr>
        <w:t>Provide the cell information (cell-ID) for the most recent seen cell</w:t>
      </w:r>
      <w:r>
        <w:t xml:space="preserve"> at IMS registration, IMS emergency registration, IMS emergency session initiation, and in any procedure defined in TS 24.229 [10a] where access network information is provided. </w:t>
      </w:r>
      <w:r w:rsidRPr="002E22A9">
        <w:rPr>
          <w:u w:val="single"/>
        </w:rPr>
        <w:t>The cell-ID access information shall include additional information describing when the information about the cell-ID was collected and that can be used to calculate the "age" of the information.</w:t>
      </w:r>
      <w:r>
        <w:t xml:space="preserve"> The information about the cell-ID shall be included in an appropriate field of the SIP request that is distinguished from the information about the access network currently used to transport SIP signalling (i.e. Untrusted WLAN).</w:t>
      </w:r>
    </w:p>
    <w:p w14:paraId="1EDB6506" w14:textId="77777777" w:rsidR="0089245E" w:rsidRDefault="0089245E" w:rsidP="0089245E">
      <w:r>
        <w:t>...</w:t>
      </w:r>
    </w:p>
    <w:p w14:paraId="61BF4D34" w14:textId="77777777" w:rsidR="0089245E" w:rsidRDefault="0089245E" w:rsidP="0089245E">
      <w:r>
        <w:t>---------------------------------------------------</w:t>
      </w:r>
    </w:p>
    <w:p w14:paraId="03019C4F" w14:textId="77777777" w:rsidR="0089245E" w:rsidRDefault="0089245E" w:rsidP="0089245E">
      <w:pPr>
        <w:rPr>
          <w:noProof/>
          <w:lang w:val="en-US"/>
        </w:rPr>
      </w:pPr>
      <w:r>
        <w:rPr>
          <w:noProof/>
          <w:lang w:val="en-US"/>
        </w:rPr>
        <w:t>This requirement is so far not fulfilled in stage-3.</w:t>
      </w:r>
    </w:p>
    <w:p w14:paraId="6FD6430F" w14:textId="77777777" w:rsidR="0089245E" w:rsidRDefault="0089245E" w:rsidP="0089245E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2.2 Possible solutions</w:t>
      </w:r>
    </w:p>
    <w:p w14:paraId="09D797C8" w14:textId="77777777" w:rsidR="0059680D" w:rsidRDefault="0059680D" w:rsidP="0059680D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2.2.1 Sol-1: void</w:t>
      </w:r>
    </w:p>
    <w:p w14:paraId="2EE68B54" w14:textId="77777777" w:rsidR="007D4830" w:rsidRPr="007D4830" w:rsidRDefault="007D4830" w:rsidP="007D4830">
      <w:r>
        <w:rPr>
          <w:noProof/>
          <w:lang w:val="en-US"/>
        </w:rPr>
        <w:t>void.</w:t>
      </w:r>
    </w:p>
    <w:p w14:paraId="5D7BEDC8" w14:textId="77777777" w:rsidR="0089245E" w:rsidRDefault="0089245E" w:rsidP="0089245E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 xml:space="preserve">2.2.2 Sol-2: </w:t>
      </w:r>
      <w:r w:rsidR="0059680D">
        <w:rPr>
          <w:b/>
          <w:noProof/>
          <w:lang w:val="en-US"/>
        </w:rPr>
        <w:t xml:space="preserve">new P-Cellular-Network-Info </w:t>
      </w:r>
      <w:r>
        <w:rPr>
          <w:b/>
          <w:noProof/>
          <w:lang w:val="en-US"/>
        </w:rPr>
        <w:t>header field</w:t>
      </w:r>
    </w:p>
    <w:p w14:paraId="765DEA71" w14:textId="22F97D8E" w:rsidR="0059680D" w:rsidRDefault="0059680D" w:rsidP="0059680D">
      <w:pPr>
        <w:rPr>
          <w:noProof/>
          <w:lang w:val="en-US"/>
        </w:rPr>
      </w:pPr>
      <w:r>
        <w:rPr>
          <w:noProof/>
          <w:lang w:val="en-US"/>
        </w:rPr>
        <w:t>This solution is describ</w:t>
      </w:r>
      <w:r w:rsidR="007D4830">
        <w:rPr>
          <w:noProof/>
          <w:lang w:val="en-US"/>
        </w:rPr>
        <w:t>e</w:t>
      </w:r>
      <w:r>
        <w:rPr>
          <w:noProof/>
          <w:lang w:val="en-US"/>
        </w:rPr>
        <w:t xml:space="preserve">d in </w:t>
      </w:r>
      <w:r w:rsidR="00B932A5" w:rsidRPr="00B932A5">
        <w:rPr>
          <w:noProof/>
          <w:lang w:val="en-US"/>
        </w:rPr>
        <w:t>C1-160941</w:t>
      </w:r>
      <w:r w:rsidR="007D4830">
        <w:rPr>
          <w:noProof/>
          <w:lang w:val="en-US"/>
        </w:rPr>
        <w:t xml:space="preserve"> [2].</w:t>
      </w:r>
    </w:p>
    <w:p w14:paraId="0BF7FA9F" w14:textId="77777777" w:rsidR="00F23BE3" w:rsidRDefault="007D4830" w:rsidP="007D4830">
      <w:r>
        <w:rPr>
          <w:noProof/>
          <w:lang w:val="en-US"/>
        </w:rPr>
        <w:t>The example below indicates an excerpt according to Sol-2 from an INVITE request sent via a WLAN AP with BSSID=</w:t>
      </w:r>
      <w:r>
        <w:t>000cf1126028 by a UE which most recently seen a 3GPP-E-UTRAN-FDD cell with utran-cell-id-3gpp 1112233C476B4321 and this cell was most recently seen 100 seconds ago.</w:t>
      </w:r>
      <w:r w:rsidR="00B17AAB">
        <w:t xml:space="preserve"> </w:t>
      </w:r>
    </w:p>
    <w:p w14:paraId="657EAA3D" w14:textId="77777777" w:rsidR="007D4830" w:rsidRDefault="007D4830" w:rsidP="007D4830">
      <w:pPr>
        <w:pStyle w:val="EX"/>
      </w:pPr>
      <w:r>
        <w:t>EXAMPLE:</w:t>
      </w:r>
      <w:r>
        <w:tab/>
      </w:r>
    </w:p>
    <w:p w14:paraId="4755E337" w14:textId="77777777" w:rsidR="007D4830" w:rsidRDefault="007D4830" w:rsidP="007D4830">
      <w:pPr>
        <w:pStyle w:val="EX"/>
        <w:tabs>
          <w:tab w:val="left" w:pos="1134"/>
        </w:tabs>
      </w:pPr>
      <w:r>
        <w:tab/>
        <w:t>P-Access-Network-Info: IEEE-802.11</w:t>
      </w:r>
      <w:proofErr w:type="gramStart"/>
      <w:r>
        <w:t>;i</w:t>
      </w:r>
      <w:proofErr w:type="gramEnd"/>
      <w:r>
        <w:t>-wlan-node-id=000cf1126028</w:t>
      </w:r>
    </w:p>
    <w:p w14:paraId="44FA94E4" w14:textId="2B2A7705" w:rsidR="007D4830" w:rsidRDefault="007D4830" w:rsidP="007D4830">
      <w:pPr>
        <w:pStyle w:val="EX"/>
        <w:tabs>
          <w:tab w:val="left" w:pos="1134"/>
        </w:tabs>
        <w:rPr>
          <w:u w:val="single"/>
        </w:rPr>
      </w:pPr>
      <w:r>
        <w:tab/>
      </w:r>
      <w:r w:rsidR="00B17AAB" w:rsidRPr="00605163">
        <w:rPr>
          <w:u w:val="single"/>
        </w:rPr>
        <w:t>Cellular-Network-Info</w:t>
      </w:r>
      <w:r w:rsidRPr="00605163">
        <w:rPr>
          <w:u w:val="single"/>
        </w:rPr>
        <w:t>: 3GPP-E-UTRAN-FDD</w:t>
      </w:r>
      <w:proofErr w:type="gramStart"/>
      <w:r w:rsidRPr="00605163">
        <w:rPr>
          <w:u w:val="single"/>
        </w:rPr>
        <w:t>;utran</w:t>
      </w:r>
      <w:proofErr w:type="gramEnd"/>
      <w:r w:rsidRPr="00605163">
        <w:rPr>
          <w:u w:val="single"/>
        </w:rPr>
        <w:t xml:space="preserve">-cell-id-3gpp=1112233C476B4321; </w:t>
      </w:r>
      <w:r w:rsidR="00BE70A4" w:rsidRPr="00605163">
        <w:rPr>
          <w:u w:val="single"/>
        </w:rPr>
        <w:t>cell-info-age=100</w:t>
      </w:r>
    </w:p>
    <w:p w14:paraId="1F866968" w14:textId="77777777" w:rsidR="0089245E" w:rsidRDefault="0089245E" w:rsidP="0089245E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lastRenderedPageBreak/>
        <w:t>2.2.3 Sol-</w:t>
      </w:r>
      <w:r w:rsidR="00E6768A">
        <w:rPr>
          <w:b/>
          <w:noProof/>
          <w:lang w:val="en-US"/>
        </w:rPr>
        <w:t>3</w:t>
      </w:r>
      <w:r>
        <w:rPr>
          <w:b/>
          <w:noProof/>
          <w:lang w:val="en-US"/>
        </w:rPr>
        <w:t xml:space="preserve">: A new </w:t>
      </w:r>
      <w:r w:rsidR="001304D6" w:rsidRPr="001304D6">
        <w:rPr>
          <w:b/>
          <w:noProof/>
          <w:lang w:val="en-US"/>
        </w:rPr>
        <w:t xml:space="preserve">header field </w:t>
      </w:r>
      <w:r>
        <w:rPr>
          <w:b/>
          <w:noProof/>
          <w:lang w:val="en-US"/>
        </w:rPr>
        <w:t xml:space="preserve">parameters in the </w:t>
      </w:r>
      <w:r w:rsidRPr="0089245E">
        <w:rPr>
          <w:b/>
          <w:noProof/>
          <w:lang w:val="en-US"/>
        </w:rPr>
        <w:t>P-Access-Network-Info header fiel</w:t>
      </w:r>
      <w:r>
        <w:rPr>
          <w:b/>
          <w:noProof/>
          <w:lang w:val="en-US"/>
        </w:rPr>
        <w:t>d</w:t>
      </w:r>
    </w:p>
    <w:p w14:paraId="02867C33" w14:textId="05F4424C" w:rsidR="007D4830" w:rsidRPr="0059680D" w:rsidRDefault="007D4830" w:rsidP="007D4830">
      <w:r>
        <w:rPr>
          <w:noProof/>
          <w:lang w:val="en-US"/>
        </w:rPr>
        <w:t xml:space="preserve">This solution is described in </w:t>
      </w:r>
      <w:r w:rsidR="00B932A5">
        <w:t>C1-160818</w:t>
      </w:r>
      <w:r>
        <w:rPr>
          <w:noProof/>
          <w:lang w:val="en-US"/>
        </w:rPr>
        <w:t xml:space="preserve"> [3].</w:t>
      </w:r>
    </w:p>
    <w:p w14:paraId="7C575397" w14:textId="77777777" w:rsidR="007D4830" w:rsidRDefault="007D4830" w:rsidP="007D4830">
      <w:r>
        <w:rPr>
          <w:noProof/>
          <w:lang w:val="en-US"/>
        </w:rPr>
        <w:t>The example below indicates an excerpt according to Sol-3 from an INVITE request sent via a WLAN AP with BSSID=</w:t>
      </w:r>
      <w:r>
        <w:t>000cf1126028 by a UE which most recently seen a 3GPP-E-UTRAN-FDD cell with utran-cell-id-3gpp 1112233C476B4321 and this cell was most recently seen 100 seconds ago.</w:t>
      </w:r>
    </w:p>
    <w:p w14:paraId="3D2EC85C" w14:textId="77777777" w:rsidR="00E6768A" w:rsidRDefault="00E6768A" w:rsidP="00E6768A">
      <w:pPr>
        <w:pStyle w:val="EX"/>
      </w:pPr>
      <w:r>
        <w:t>EXAMPLE:</w:t>
      </w:r>
      <w:r>
        <w:tab/>
      </w:r>
    </w:p>
    <w:p w14:paraId="46C94F9B" w14:textId="77777777" w:rsidR="0089245E" w:rsidRPr="0089245E" w:rsidRDefault="00E6768A" w:rsidP="00E6768A">
      <w:pPr>
        <w:pStyle w:val="EX"/>
        <w:tabs>
          <w:tab w:val="left" w:pos="1134"/>
        </w:tabs>
      </w:pPr>
      <w:r>
        <w:tab/>
      </w:r>
      <w:r w:rsidRPr="0089245E">
        <w:t>P-Access-Network-Info:</w:t>
      </w:r>
      <w:r>
        <w:t xml:space="preserve"> </w:t>
      </w:r>
      <w:r w:rsidRPr="0089245E">
        <w:t>IEEE-802.11</w:t>
      </w:r>
      <w:proofErr w:type="gramStart"/>
      <w:r w:rsidRPr="0089245E">
        <w:t>;</w:t>
      </w:r>
      <w:r w:rsidR="00CB7E60" w:rsidRPr="0089245E">
        <w:t>i</w:t>
      </w:r>
      <w:proofErr w:type="gramEnd"/>
      <w:r w:rsidR="00CB7E60">
        <w:t>-wlan-node-id=</w:t>
      </w:r>
      <w:r w:rsidR="003A6FD4">
        <w:t>000cf1126028</w:t>
      </w:r>
      <w:r>
        <w:t>;</w:t>
      </w:r>
      <w:r w:rsidR="00D617A8" w:rsidRPr="00E86FB0">
        <w:rPr>
          <w:u w:val="single"/>
        </w:rPr>
        <w:t>cell</w:t>
      </w:r>
      <w:r w:rsidRPr="00E86FB0">
        <w:rPr>
          <w:u w:val="single"/>
        </w:rPr>
        <w:t>-info="3GPP-E-UTRAN-FDD;utran-cell-id-3gpp=</w:t>
      </w:r>
      <w:r w:rsidR="003A6FD4" w:rsidRPr="00E86FB0">
        <w:rPr>
          <w:u w:val="single"/>
        </w:rPr>
        <w:t>1112233C476B4321</w:t>
      </w:r>
      <w:r w:rsidR="00D05AF4" w:rsidRPr="00E86FB0">
        <w:rPr>
          <w:u w:val="single"/>
        </w:rPr>
        <w:t>"</w:t>
      </w:r>
      <w:r w:rsidRPr="00E86FB0">
        <w:rPr>
          <w:u w:val="single"/>
        </w:rPr>
        <w:t>;</w:t>
      </w:r>
      <w:r w:rsidR="00D05AF4" w:rsidRPr="00E86FB0">
        <w:rPr>
          <w:u w:val="single"/>
        </w:rPr>
        <w:t>cell-info-</w:t>
      </w:r>
      <w:r w:rsidRPr="00E86FB0">
        <w:rPr>
          <w:u w:val="single"/>
        </w:rPr>
        <w:t>age=</w:t>
      </w:r>
      <w:r w:rsidR="00D05AF4" w:rsidRPr="00E86FB0">
        <w:rPr>
          <w:u w:val="single"/>
        </w:rPr>
        <w:t>100</w:t>
      </w:r>
    </w:p>
    <w:p w14:paraId="78621922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 w:rsidR="00E6768A">
        <w:rPr>
          <w:b/>
          <w:noProof/>
          <w:lang w:val="fr-FR"/>
        </w:rPr>
        <w:t>Evaluation</w:t>
      </w:r>
    </w:p>
    <w:p w14:paraId="666B37AB" w14:textId="77777777" w:rsidR="002809EE" w:rsidRDefault="002809EE" w:rsidP="002809E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>.</w:t>
      </w:r>
      <w:r>
        <w:rPr>
          <w:b/>
          <w:noProof/>
          <w:lang w:val="fr-FR"/>
        </w:rPr>
        <w:t>1</w:t>
      </w:r>
      <w:r w:rsidRPr="00CD2478">
        <w:rPr>
          <w:b/>
          <w:noProof/>
          <w:lang w:val="fr-FR"/>
        </w:rPr>
        <w:t xml:space="preserve"> </w:t>
      </w:r>
      <w:r>
        <w:rPr>
          <w:b/>
          <w:noProof/>
          <w:lang w:val="fr-FR"/>
        </w:rPr>
        <w:t>Sol-1 evaluation</w:t>
      </w:r>
    </w:p>
    <w:p w14:paraId="3A4380CD" w14:textId="77777777" w:rsidR="00D617A8" w:rsidRDefault="009C589F" w:rsidP="00D617A8">
      <w:r>
        <w:t>Void.</w:t>
      </w:r>
    </w:p>
    <w:p w14:paraId="4AB0FE9B" w14:textId="77777777" w:rsidR="002809EE" w:rsidRDefault="002809EE" w:rsidP="002809E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>.</w:t>
      </w:r>
      <w:r>
        <w:rPr>
          <w:b/>
          <w:noProof/>
          <w:lang w:val="fr-FR"/>
        </w:rPr>
        <w:t>2</w:t>
      </w:r>
      <w:r w:rsidRPr="00CD2478">
        <w:rPr>
          <w:b/>
          <w:noProof/>
          <w:lang w:val="fr-FR"/>
        </w:rPr>
        <w:t xml:space="preserve"> </w:t>
      </w:r>
      <w:r>
        <w:rPr>
          <w:b/>
          <w:noProof/>
          <w:lang w:val="fr-FR"/>
        </w:rPr>
        <w:t>Sol-2 evaluation</w:t>
      </w:r>
    </w:p>
    <w:p w14:paraId="03245AC0" w14:textId="77777777" w:rsidR="00BF6952" w:rsidRDefault="00BF6952" w:rsidP="00BF6952">
      <w:r>
        <w:t>Advantage of Sol-2 is:</w:t>
      </w:r>
    </w:p>
    <w:p w14:paraId="24BA3472" w14:textId="77777777" w:rsidR="00BF6952" w:rsidRDefault="00BF6952" w:rsidP="00BF6952">
      <w:pPr>
        <w:pStyle w:val="B1"/>
      </w:pPr>
      <w:r>
        <w:t>1)</w:t>
      </w:r>
      <w:r>
        <w:tab/>
      </w:r>
      <w:r w:rsidRPr="00AF2621">
        <w:t>Sol-</w:t>
      </w:r>
      <w:r>
        <w:t>2</w:t>
      </w:r>
      <w:r w:rsidRPr="00AF2621">
        <w:t xml:space="preserve"> </w:t>
      </w:r>
      <w:r>
        <w:t xml:space="preserve">would </w:t>
      </w:r>
      <w:r w:rsidRPr="00AF2621">
        <w:t xml:space="preserve">not </w:t>
      </w:r>
      <w:r>
        <w:t xml:space="preserve">break </w:t>
      </w:r>
      <w:r w:rsidRPr="00AF2621">
        <w:t>RFC7315</w:t>
      </w:r>
      <w:r>
        <w:t>:</w:t>
      </w:r>
    </w:p>
    <w:p w14:paraId="167AB1D7" w14:textId="77777777" w:rsidR="00AF2621" w:rsidRDefault="00C46911" w:rsidP="00E6768A">
      <w:r>
        <w:t>Disadvantage of Sol-2 is</w:t>
      </w:r>
      <w:r w:rsidR="00AF2621">
        <w:t>:</w:t>
      </w:r>
    </w:p>
    <w:p w14:paraId="7C0546F7" w14:textId="1F7413CF" w:rsidR="00AF2621" w:rsidRDefault="00AF2621" w:rsidP="00E86FB0">
      <w:pPr>
        <w:pStyle w:val="B1"/>
      </w:pPr>
      <w:r>
        <w:t>1)</w:t>
      </w:r>
      <w:r>
        <w:tab/>
      </w:r>
      <w:r w:rsidR="00B923B8" w:rsidRPr="00B923B8">
        <w:t>Cellular-Network-Info</w:t>
      </w:r>
      <w:r w:rsidR="00574992">
        <w:t xml:space="preserve"> header field </w:t>
      </w:r>
      <w:r w:rsidR="00C46911">
        <w:t xml:space="preserve">is not guaranteed to be </w:t>
      </w:r>
      <w:r w:rsidR="001D77F1">
        <w:t xml:space="preserve">passed </w:t>
      </w:r>
      <w:r w:rsidR="00C46911">
        <w:t xml:space="preserve">by pre-Rel-13 </w:t>
      </w:r>
      <w:r w:rsidR="00574992">
        <w:t>B2BUA</w:t>
      </w:r>
      <w:r w:rsidR="00C46911">
        <w:t xml:space="preserve"> (e.g. P-CSCF acting as B2BUA)</w:t>
      </w:r>
      <w:r w:rsidR="00773FD1">
        <w:t>.</w:t>
      </w:r>
    </w:p>
    <w:p w14:paraId="718064F8" w14:textId="4328A9CA" w:rsidR="00AF2621" w:rsidRDefault="00AF2621" w:rsidP="00E86FB0">
      <w:pPr>
        <w:pStyle w:val="B1"/>
      </w:pPr>
      <w:r>
        <w:t>2)</w:t>
      </w:r>
      <w:r>
        <w:tab/>
      </w:r>
      <w:proofErr w:type="gramStart"/>
      <w:r w:rsidR="00C46911">
        <w:t>non</w:t>
      </w:r>
      <w:r w:rsidR="002809EE">
        <w:t>-</w:t>
      </w:r>
      <w:r w:rsidR="00C46911">
        <w:t>SIP</w:t>
      </w:r>
      <w:proofErr w:type="gramEnd"/>
      <w:r w:rsidR="00C46911">
        <w:t xml:space="preserve"> </w:t>
      </w:r>
      <w:r w:rsidR="002809EE">
        <w:t xml:space="preserve">interfaces </w:t>
      </w:r>
      <w:r w:rsidR="00C46911">
        <w:t xml:space="preserve">where P-Access-Network-Info header field value is passed today </w:t>
      </w:r>
      <w:r w:rsidR="001D77F1">
        <w:t xml:space="preserve">(e.g. TS 32.260, P-CSCF CDR, S-CSCF CDR, ...) </w:t>
      </w:r>
      <w:r w:rsidR="00C46911">
        <w:t xml:space="preserve">would need to be extended to enable passing of the </w:t>
      </w:r>
      <w:r w:rsidR="00B923B8" w:rsidRPr="00B923B8">
        <w:t>Cellular-Network-Info</w:t>
      </w:r>
      <w:r w:rsidR="00C46911">
        <w:t xml:space="preserve"> header field value.</w:t>
      </w:r>
    </w:p>
    <w:p w14:paraId="65AE65DE" w14:textId="77777777" w:rsidR="00AF2621" w:rsidRDefault="00AF2621" w:rsidP="00E86FB0">
      <w:pPr>
        <w:pStyle w:val="B1"/>
      </w:pPr>
      <w:r>
        <w:t>3)</w:t>
      </w:r>
      <w:r>
        <w:tab/>
        <w:t xml:space="preserve">SIP entities required by SA5 (as identified in </w:t>
      </w:r>
      <w:r w:rsidR="00327E76" w:rsidRPr="00327E76">
        <w:t>S5-156278</w:t>
      </w:r>
      <w:r w:rsidR="00327E76">
        <w:t xml:space="preserve"> attachment of SA5 LS </w:t>
      </w:r>
      <w:r w:rsidR="00327E76" w:rsidRPr="00AF2621">
        <w:t>C1-154619</w:t>
      </w:r>
      <w:r w:rsidR="00327E76">
        <w:t xml:space="preserve"> [8]</w:t>
      </w:r>
      <w:r>
        <w:t xml:space="preserve">) to pass the cellular information to charging interfaces </w:t>
      </w:r>
      <w:r w:rsidR="002809EE">
        <w:t xml:space="preserve">would </w:t>
      </w:r>
      <w:r w:rsidR="009457FE">
        <w:t>need to be extended</w:t>
      </w:r>
      <w:r>
        <w:t xml:space="preserve">. </w:t>
      </w:r>
      <w:r w:rsidR="00ED25F1">
        <w:t xml:space="preserve">The impacted </w:t>
      </w:r>
      <w:r w:rsidR="00DF7AF6">
        <w:t xml:space="preserve">SIP entities </w:t>
      </w:r>
      <w:r w:rsidR="00A20EEB">
        <w:t xml:space="preserve">are: </w:t>
      </w:r>
      <w:r w:rsidRPr="00AF2621">
        <w:t>P-</w:t>
      </w:r>
      <w:r w:rsidRPr="000B3096">
        <w:t>CSCF, ATCF, IBCF,</w:t>
      </w:r>
      <w:r w:rsidRPr="00AF2621">
        <w:t xml:space="preserve"> I-CSCF, S-CSCF</w:t>
      </w:r>
      <w:r w:rsidRPr="000B3096">
        <w:t>, AS,</w:t>
      </w:r>
      <w:r w:rsidRPr="00AF2621">
        <w:t xml:space="preserve"> </w:t>
      </w:r>
      <w:r w:rsidR="000B3096">
        <w:t xml:space="preserve">MRFC, MGCF, BGCF, </w:t>
      </w:r>
      <w:r w:rsidRPr="000B3096">
        <w:t>and E-CSCF.</w:t>
      </w:r>
    </w:p>
    <w:p w14:paraId="6E86E584" w14:textId="77777777" w:rsidR="00E6768A" w:rsidRDefault="0059680D" w:rsidP="00E86FB0">
      <w:pPr>
        <w:pStyle w:val="B1"/>
      </w:pPr>
      <w:r>
        <w:t>4</w:t>
      </w:r>
      <w:r w:rsidR="00AF2621">
        <w:t>)</w:t>
      </w:r>
      <w:r w:rsidR="005C0629">
        <w:tab/>
      </w:r>
      <w:proofErr w:type="gramStart"/>
      <w:r w:rsidR="0058439D">
        <w:t>a</w:t>
      </w:r>
      <w:proofErr w:type="gramEnd"/>
      <w:r w:rsidR="0058439D">
        <w:t xml:space="preserve"> new trust domain for the new </w:t>
      </w:r>
      <w:r w:rsidR="00B923B8" w:rsidRPr="00B923B8">
        <w:t>Cellular-Network-Info</w:t>
      </w:r>
      <w:r w:rsidR="00B923B8">
        <w:t xml:space="preserve"> </w:t>
      </w:r>
      <w:r w:rsidR="0058439D">
        <w:t xml:space="preserve">header field </w:t>
      </w:r>
      <w:r w:rsidR="00AF2621">
        <w:t xml:space="preserve">is required </w:t>
      </w:r>
      <w:r w:rsidR="0058439D">
        <w:t xml:space="preserve">(else location information of the user </w:t>
      </w:r>
      <w:r w:rsidR="00F96C2F">
        <w:t xml:space="preserve">in untrusted WLAN </w:t>
      </w:r>
      <w:r w:rsidR="005C0629">
        <w:t xml:space="preserve">is disclosed to remote UEs) and this impacts at least </w:t>
      </w:r>
      <w:r w:rsidR="005C0629" w:rsidRPr="005C0629">
        <w:t xml:space="preserve">S-CSCF, </w:t>
      </w:r>
      <w:r w:rsidR="005C0629">
        <w:t xml:space="preserve">IBCF, </w:t>
      </w:r>
      <w:r w:rsidR="005C0629" w:rsidRPr="005C0629">
        <w:t>AS</w:t>
      </w:r>
      <w:r w:rsidR="005C0629">
        <w:t xml:space="preserve"> and </w:t>
      </w:r>
      <w:r w:rsidR="005C0629" w:rsidRPr="005C0629">
        <w:t>ISC gateway function</w:t>
      </w:r>
      <w:r w:rsidR="005C0629">
        <w:t>.</w:t>
      </w:r>
    </w:p>
    <w:p w14:paraId="08FD5AE1" w14:textId="77777777" w:rsidR="002809EE" w:rsidRDefault="002809EE" w:rsidP="002809E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>.</w:t>
      </w: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 </w:t>
      </w:r>
      <w:r>
        <w:rPr>
          <w:b/>
          <w:noProof/>
          <w:lang w:val="fr-FR"/>
        </w:rPr>
        <w:t>Sol-3 evaluation</w:t>
      </w:r>
    </w:p>
    <w:p w14:paraId="7A940CA7" w14:textId="77777777" w:rsidR="002809EE" w:rsidRDefault="00C46911" w:rsidP="00E6768A">
      <w:r>
        <w:t>Advantage of Sol-3</w:t>
      </w:r>
      <w:r w:rsidR="002809EE">
        <w:t>:</w:t>
      </w:r>
    </w:p>
    <w:p w14:paraId="1CB6553C" w14:textId="77777777" w:rsidR="002809EE" w:rsidRDefault="002809EE" w:rsidP="00E86FB0">
      <w:pPr>
        <w:pStyle w:val="B1"/>
      </w:pPr>
      <w:r>
        <w:t>1)</w:t>
      </w:r>
      <w:r>
        <w:tab/>
        <w:t>pre-Rel-13 B2BUA would pass the cellular information without changes</w:t>
      </w:r>
      <w:r w:rsidR="00773FD1">
        <w:t>.</w:t>
      </w:r>
    </w:p>
    <w:p w14:paraId="19F0AE4C" w14:textId="77777777" w:rsidR="002809EE" w:rsidRDefault="002809EE" w:rsidP="00E86FB0">
      <w:pPr>
        <w:pStyle w:val="B1"/>
      </w:pPr>
      <w:r>
        <w:t>2)</w:t>
      </w:r>
      <w:r>
        <w:tab/>
      </w:r>
      <w:r w:rsidR="00C46911">
        <w:t xml:space="preserve">cell-info would be passed via </w:t>
      </w:r>
      <w:r>
        <w:t xml:space="preserve">non-SIP </w:t>
      </w:r>
      <w:r w:rsidR="00C46911">
        <w:t xml:space="preserve">interfaces where P-Access-Network-Info header field value is passed today (e.g. TS 32.260, P-CSCF CDR, S-CSCF </w:t>
      </w:r>
      <w:proofErr w:type="gramStart"/>
      <w:r w:rsidR="00C46911">
        <w:t>CDR, ...)</w:t>
      </w:r>
      <w:proofErr w:type="gramEnd"/>
      <w:r>
        <w:t xml:space="preserve"> without changes of the non-SIP interfaces</w:t>
      </w:r>
      <w:r w:rsidR="00773FD1">
        <w:t>.</w:t>
      </w:r>
    </w:p>
    <w:p w14:paraId="415B68BC" w14:textId="77777777" w:rsidR="002809EE" w:rsidRDefault="002809EE" w:rsidP="00E86FB0">
      <w:pPr>
        <w:pStyle w:val="B1"/>
      </w:pPr>
      <w:r>
        <w:t>3)</w:t>
      </w:r>
      <w:r>
        <w:tab/>
        <w:t xml:space="preserve">SIP entities required by SA5 (as identified in </w:t>
      </w:r>
      <w:r w:rsidR="00327E76" w:rsidRPr="00327E76">
        <w:t>S5-156278</w:t>
      </w:r>
      <w:r w:rsidR="00327E76">
        <w:t xml:space="preserve"> attachment of SA5 LS </w:t>
      </w:r>
      <w:r w:rsidRPr="00AF2621">
        <w:t>C1-154619</w:t>
      </w:r>
      <w:r w:rsidR="00327E76">
        <w:t xml:space="preserve"> [8]</w:t>
      </w:r>
      <w:r>
        <w:t xml:space="preserve">) to pass the cellular information to charging interfaces </w:t>
      </w:r>
      <w:r w:rsidR="00BF6952">
        <w:t xml:space="preserve">do </w:t>
      </w:r>
      <w:r>
        <w:t xml:space="preserve">not </w:t>
      </w:r>
      <w:r w:rsidR="00BF6952">
        <w:t xml:space="preserve">need to be changed </w:t>
      </w:r>
      <w:r>
        <w:t>as the cellular information is passed as part of the P-Access-Network-Info header field value passing.</w:t>
      </w:r>
    </w:p>
    <w:p w14:paraId="6ACDC6F1" w14:textId="77777777" w:rsidR="002809EE" w:rsidRDefault="002809EE" w:rsidP="00E86FB0">
      <w:pPr>
        <w:pStyle w:val="B1"/>
      </w:pPr>
      <w:r>
        <w:t>4)</w:t>
      </w:r>
      <w:r>
        <w:tab/>
      </w:r>
      <w:proofErr w:type="gramStart"/>
      <w:r>
        <w:t>no</w:t>
      </w:r>
      <w:proofErr w:type="gramEnd"/>
      <w:r>
        <w:t xml:space="preserve"> new trust domain is needed as the existing trust domain for the P-Access-Network-Info header field ensures privacy of the </w:t>
      </w:r>
      <w:r w:rsidR="00773FD1">
        <w:t>cellular information.</w:t>
      </w:r>
    </w:p>
    <w:p w14:paraId="7355F2CD" w14:textId="77777777" w:rsidR="00FD3D00" w:rsidRDefault="002809EE" w:rsidP="00FD3D00">
      <w:pPr>
        <w:pStyle w:val="B1"/>
      </w:pPr>
      <w:r>
        <w:t>5)</w:t>
      </w:r>
      <w:r>
        <w:tab/>
        <w:t xml:space="preserve">Sol-2 </w:t>
      </w:r>
      <w:r w:rsidR="008C6E94">
        <w:t>is aligned with RFC7315</w:t>
      </w:r>
      <w:r w:rsidR="00D221E4">
        <w:t xml:space="preserve"> as t</w:t>
      </w:r>
      <w:r w:rsidR="00D221E4" w:rsidRPr="00D221E4">
        <w:t>he information in the "cell-info" header field parameter and the "cell-info-age" header field parameter indicate an approximate location of the WLAN access network being used for transport of the SIP signalling.</w:t>
      </w:r>
      <w:r w:rsidR="00D221E4">
        <w:t xml:space="preserve"> Usage of P-</w:t>
      </w:r>
      <w:proofErr w:type="spellStart"/>
      <w:r w:rsidR="00D221E4">
        <w:t>Acess</w:t>
      </w:r>
      <w:proofErr w:type="spellEnd"/>
      <w:r w:rsidR="00D221E4">
        <w:t xml:space="preserve">-Network-Info header field was raised to </w:t>
      </w:r>
      <w:r w:rsidR="00FD3D00">
        <w:t xml:space="preserve">the IETF SIPCORE WG </w:t>
      </w:r>
      <w:r w:rsidR="00CA3007">
        <w:t xml:space="preserve">mailing list </w:t>
      </w:r>
      <w:r w:rsidR="00D50EC7">
        <w:rPr>
          <w:noProof/>
          <w:lang w:val="en-US"/>
        </w:rPr>
        <w:t>[6]</w:t>
      </w:r>
      <w:r w:rsidR="00D50EC7">
        <w:t xml:space="preserve"> </w:t>
      </w:r>
      <w:r w:rsidR="00D221E4">
        <w:t>and no issues were identified.</w:t>
      </w:r>
    </w:p>
    <w:p w14:paraId="037886E6" w14:textId="77777777" w:rsidR="00BF6952" w:rsidRDefault="00BF6952" w:rsidP="00BF6952">
      <w:r>
        <w:t>No disadvantage of Sol-3 was identified:</w:t>
      </w:r>
    </w:p>
    <w:p w14:paraId="41DBCAB8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27FCD248" w14:textId="77777777"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 w:rsidR="008E6A41">
        <w:rPr>
          <w:noProof/>
          <w:lang w:val="en-US"/>
        </w:rPr>
        <w:t>adopt Sol-3 as solution for stage-2 requirements identified in section 2.1</w:t>
      </w:r>
    </w:p>
    <w:p w14:paraId="291BDB0A" w14:textId="77777777" w:rsidR="0016607D" w:rsidRDefault="0016607D" w:rsidP="00E93FB4">
      <w:pPr>
        <w:pStyle w:val="CRCoverPage"/>
        <w:rPr>
          <w:b/>
          <w:bCs/>
          <w:noProof/>
          <w:lang w:val="en-US"/>
        </w:rPr>
      </w:pPr>
    </w:p>
    <w:p w14:paraId="2CAEE208" w14:textId="77777777" w:rsidR="0059680D" w:rsidRPr="00E93FB4" w:rsidRDefault="0059680D" w:rsidP="00E93FB4">
      <w:pPr>
        <w:pStyle w:val="CRCoverPage"/>
        <w:rPr>
          <w:b/>
          <w:bCs/>
          <w:noProof/>
          <w:lang w:val="en-US"/>
        </w:rPr>
      </w:pPr>
      <w:r w:rsidRPr="00E93FB4">
        <w:rPr>
          <w:b/>
          <w:bCs/>
          <w:noProof/>
          <w:lang w:val="en-US"/>
        </w:rPr>
        <w:t>5. References</w:t>
      </w:r>
    </w:p>
    <w:p w14:paraId="4C2206C0" w14:textId="6B6EE282" w:rsidR="00E86FB0" w:rsidRDefault="002A487E" w:rsidP="00CD2478">
      <w:pPr>
        <w:rPr>
          <w:noProof/>
          <w:lang w:val="en-US"/>
        </w:rPr>
      </w:pPr>
      <w:r>
        <w:rPr>
          <w:noProof/>
          <w:lang w:val="en-US"/>
        </w:rPr>
        <w:t>[1]:</w:t>
      </w:r>
      <w:r>
        <w:rPr>
          <w:noProof/>
          <w:lang w:val="en-US"/>
        </w:rPr>
        <w:tab/>
      </w:r>
      <w:r w:rsidR="00E86FB0">
        <w:rPr>
          <w:noProof/>
          <w:lang w:val="en-US"/>
        </w:rPr>
        <w:t>void</w:t>
      </w:r>
    </w:p>
    <w:p w14:paraId="5069D648" w14:textId="4022FFCC" w:rsidR="0059680D" w:rsidRDefault="00B932A5" w:rsidP="00CD2478">
      <w:pPr>
        <w:rPr>
          <w:noProof/>
          <w:lang w:val="en-US"/>
        </w:rPr>
      </w:pPr>
      <w:r w:rsidRPr="00B932A5">
        <w:rPr>
          <w:noProof/>
          <w:lang w:val="en-US"/>
        </w:rPr>
        <w:t>C1-160941</w:t>
      </w:r>
      <w:r w:rsidR="0059680D">
        <w:rPr>
          <w:noProof/>
          <w:lang w:val="en-US"/>
        </w:rPr>
        <w:t xml:space="preserve"> [2]:</w:t>
      </w:r>
      <w:r w:rsidR="0059680D">
        <w:rPr>
          <w:noProof/>
          <w:lang w:val="en-US"/>
        </w:rPr>
        <w:tab/>
      </w:r>
      <w:hyperlink r:id="rId9" w:history="1">
        <w:r w:rsidRPr="00046E29">
          <w:rPr>
            <w:rStyle w:val="Hyperlink"/>
          </w:rPr>
          <w:t>http://www.3gpp.org/ftp/tsg_ct/WG1_mm-cc-sm_ex-CN1/TSGC1_96_Jeju/docs/C1-160941.zip</w:t>
        </w:r>
      </w:hyperlink>
    </w:p>
    <w:p w14:paraId="074E5C87" w14:textId="09FDE69D" w:rsidR="0059680D" w:rsidRDefault="00B932A5" w:rsidP="0059680D">
      <w:pPr>
        <w:rPr>
          <w:noProof/>
          <w:lang w:val="en-US"/>
        </w:rPr>
      </w:pPr>
      <w:r>
        <w:t>C1-160818</w:t>
      </w:r>
      <w:r w:rsidR="0059680D">
        <w:rPr>
          <w:noProof/>
          <w:lang w:val="en-US"/>
        </w:rPr>
        <w:t xml:space="preserve"> [3]:</w:t>
      </w:r>
      <w:r w:rsidR="0059680D">
        <w:rPr>
          <w:noProof/>
          <w:lang w:val="en-US"/>
        </w:rPr>
        <w:tab/>
      </w:r>
      <w:hyperlink r:id="rId10" w:history="1">
        <w:r w:rsidR="00B44943" w:rsidRPr="00AA472D">
          <w:rPr>
            <w:rStyle w:val="Hyperlink"/>
            <w:noProof/>
            <w:lang w:val="en-US"/>
          </w:rPr>
          <w:t>http://www.3gpp.org/ftp/tsg_ct/WG1_mm-cc-sm_ex-CN1/TSGC1_96_Jeju/docs/C1-160818.zip</w:t>
        </w:r>
      </w:hyperlink>
    </w:p>
    <w:p w14:paraId="64406EBF" w14:textId="77777777" w:rsidR="006301E4" w:rsidRDefault="002A487E" w:rsidP="006301E4">
      <w:pPr>
        <w:rPr>
          <w:noProof/>
          <w:lang w:val="en-US"/>
        </w:rPr>
      </w:pPr>
      <w:r>
        <w:rPr>
          <w:noProof/>
          <w:lang w:val="en-US"/>
        </w:rPr>
        <w:t>[4]:</w:t>
      </w:r>
      <w:r>
        <w:rPr>
          <w:noProof/>
          <w:lang w:val="en-US"/>
        </w:rPr>
        <w:tab/>
      </w:r>
      <w:r w:rsidR="006301E4">
        <w:rPr>
          <w:noProof/>
          <w:lang w:val="en-US"/>
        </w:rPr>
        <w:t>void</w:t>
      </w:r>
    </w:p>
    <w:p w14:paraId="16E58F13" w14:textId="77777777" w:rsidR="006301E4" w:rsidRDefault="002A487E" w:rsidP="006301E4">
      <w:pPr>
        <w:rPr>
          <w:noProof/>
          <w:lang w:val="en-US"/>
        </w:rPr>
      </w:pPr>
      <w:r>
        <w:rPr>
          <w:noProof/>
          <w:lang w:val="en-US"/>
        </w:rPr>
        <w:t>[5]:</w:t>
      </w:r>
      <w:r>
        <w:rPr>
          <w:noProof/>
          <w:lang w:val="en-US"/>
        </w:rPr>
        <w:tab/>
      </w:r>
      <w:r w:rsidR="006301E4">
        <w:rPr>
          <w:noProof/>
          <w:lang w:val="en-US"/>
        </w:rPr>
        <w:t>void</w:t>
      </w:r>
    </w:p>
    <w:p w14:paraId="7FAE7EC6" w14:textId="77777777" w:rsidR="00FD3D00" w:rsidRDefault="00FD3D00" w:rsidP="00FD3D00">
      <w:r>
        <w:t xml:space="preserve">IETF SIPCORE WG discussion </w:t>
      </w:r>
      <w:r>
        <w:rPr>
          <w:noProof/>
          <w:lang w:val="en-US"/>
        </w:rPr>
        <w:t>[6]:</w:t>
      </w:r>
      <w:r>
        <w:rPr>
          <w:noProof/>
          <w:lang w:val="en-US"/>
        </w:rPr>
        <w:tab/>
      </w:r>
      <w:hyperlink r:id="rId11" w:history="1">
        <w:r w:rsidR="006F57F0" w:rsidRPr="002405EF">
          <w:rPr>
            <w:rStyle w:val="Hyperlink"/>
          </w:rPr>
          <w:t>https://www.ietf.org/mail-archive/web/sipcore/current/msg06745.html</w:t>
        </w:r>
      </w:hyperlink>
    </w:p>
    <w:p w14:paraId="64427EF1" w14:textId="77777777" w:rsidR="00327E76" w:rsidRDefault="00327E76" w:rsidP="00FD3D00">
      <w:pPr>
        <w:rPr>
          <w:noProof/>
          <w:lang w:val="fr-FR"/>
        </w:rPr>
      </w:pPr>
      <w:r>
        <w:rPr>
          <w:noProof/>
          <w:lang w:val="fr-FR"/>
        </w:rPr>
        <w:t>[7]:</w:t>
      </w:r>
      <w:r>
        <w:rPr>
          <w:noProof/>
          <w:lang w:val="fr-FR"/>
        </w:rPr>
        <w:tab/>
      </w:r>
      <w:r w:rsidR="002A487E">
        <w:rPr>
          <w:noProof/>
          <w:lang w:val="fr-FR"/>
        </w:rPr>
        <w:t>void</w:t>
      </w:r>
    </w:p>
    <w:p w14:paraId="660CDDE8" w14:textId="77777777" w:rsidR="00327E76" w:rsidRDefault="00327E76" w:rsidP="00FD3D00">
      <w:pPr>
        <w:rPr>
          <w:lang w:val="fr-FR"/>
        </w:rPr>
      </w:pPr>
      <w:r w:rsidRPr="00327E76">
        <w:rPr>
          <w:lang w:val="fr-FR"/>
        </w:rPr>
        <w:t>C1-154619 [8]:</w:t>
      </w:r>
      <w:r w:rsidRPr="00327E76">
        <w:rPr>
          <w:lang w:val="fr-FR"/>
        </w:rPr>
        <w:tab/>
      </w:r>
      <w:hyperlink r:id="rId12" w:history="1">
        <w:r w:rsidRPr="002405EF">
          <w:rPr>
            <w:rStyle w:val="Hyperlink"/>
            <w:lang w:val="fr-FR"/>
          </w:rPr>
          <w:t>http://www.3gpp.org/ftp/tsg_ct/WG1_mm-cc-sm_ex-CN1/TSGC1_95_Anaheim/docs/C1-154619.zip</w:t>
        </w:r>
      </w:hyperlink>
    </w:p>
    <w:p w14:paraId="16A9FEE0" w14:textId="77777777" w:rsidR="00327E76" w:rsidRPr="00327E76" w:rsidRDefault="002A487E" w:rsidP="00FD3D00">
      <w:pPr>
        <w:rPr>
          <w:lang w:val="fr-FR"/>
        </w:rPr>
      </w:pPr>
      <w:r w:rsidRPr="00A86EEE">
        <w:rPr>
          <w:noProof/>
          <w:lang w:val="fr-FR"/>
        </w:rPr>
        <w:t>C1-160062</w:t>
      </w:r>
      <w:r>
        <w:rPr>
          <w:noProof/>
          <w:lang w:val="fr-FR"/>
        </w:rPr>
        <w:t xml:space="preserve"> [9]:</w:t>
      </w:r>
      <w:r>
        <w:rPr>
          <w:noProof/>
          <w:lang w:val="fr-FR"/>
        </w:rPr>
        <w:tab/>
      </w:r>
      <w:hyperlink r:id="rId13" w:history="1">
        <w:r w:rsidRPr="009C2E45">
          <w:rPr>
            <w:rStyle w:val="Hyperlink"/>
            <w:noProof/>
            <w:lang w:val="fr-FR"/>
          </w:rPr>
          <w:t>http://www.3gpp.org/ftp/tsg_ct/WG1_mm-cc-sm_ex-CN1/TSGC1_95bis_Nashville/docs/C1-160062.zip</w:t>
        </w:r>
      </w:hyperlink>
    </w:p>
    <w:sectPr w:rsidR="00327E76" w:rsidRPr="00327E76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DC1ED2" w14:textId="77777777" w:rsidR="001641EE" w:rsidRDefault="001641EE">
      <w:r>
        <w:separator/>
      </w:r>
    </w:p>
  </w:endnote>
  <w:endnote w:type="continuationSeparator" w:id="0">
    <w:p w14:paraId="13E4631C" w14:textId="77777777" w:rsidR="001641EE" w:rsidRDefault="001641EE">
      <w:r>
        <w:continuationSeparator/>
      </w:r>
    </w:p>
  </w:endnote>
  <w:endnote w:type="continuationNotice" w:id="1">
    <w:p w14:paraId="09456E46" w14:textId="77777777" w:rsidR="001641EE" w:rsidRDefault="001641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72008" w14:textId="77777777" w:rsidR="00671357" w:rsidRDefault="0067135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200D7D" w14:textId="77777777" w:rsidR="001641EE" w:rsidRDefault="001641EE">
      <w:r>
        <w:separator/>
      </w:r>
    </w:p>
  </w:footnote>
  <w:footnote w:type="continuationSeparator" w:id="0">
    <w:p w14:paraId="5DF8DDE7" w14:textId="77777777" w:rsidR="001641EE" w:rsidRDefault="001641EE">
      <w:r>
        <w:continuationSeparator/>
      </w:r>
    </w:p>
  </w:footnote>
  <w:footnote w:type="continuationNotice" w:id="1">
    <w:p w14:paraId="6F5E301A" w14:textId="77777777" w:rsidR="001641EE" w:rsidRDefault="001641E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A398F1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2EA6A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E5269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DCC11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022E4A"/>
    <w:rsid w:val="00022E4A"/>
    <w:rsid w:val="0003146E"/>
    <w:rsid w:val="00057A3C"/>
    <w:rsid w:val="00071F8B"/>
    <w:rsid w:val="0008077A"/>
    <w:rsid w:val="00087386"/>
    <w:rsid w:val="000B3096"/>
    <w:rsid w:val="000B6310"/>
    <w:rsid w:val="000C6598"/>
    <w:rsid w:val="000F73CB"/>
    <w:rsid w:val="000F76CD"/>
    <w:rsid w:val="00107AAB"/>
    <w:rsid w:val="00110A62"/>
    <w:rsid w:val="0012798E"/>
    <w:rsid w:val="001304D6"/>
    <w:rsid w:val="0013504C"/>
    <w:rsid w:val="001553AD"/>
    <w:rsid w:val="001641EE"/>
    <w:rsid w:val="0016607D"/>
    <w:rsid w:val="001954FF"/>
    <w:rsid w:val="001B2312"/>
    <w:rsid w:val="001B4FB6"/>
    <w:rsid w:val="001C7525"/>
    <w:rsid w:val="001D2D0A"/>
    <w:rsid w:val="001D77F1"/>
    <w:rsid w:val="001E41F3"/>
    <w:rsid w:val="001E5A1C"/>
    <w:rsid w:val="0020225A"/>
    <w:rsid w:val="002100CD"/>
    <w:rsid w:val="00210E61"/>
    <w:rsid w:val="00212FF7"/>
    <w:rsid w:val="00217A90"/>
    <w:rsid w:val="00232D54"/>
    <w:rsid w:val="00247FAF"/>
    <w:rsid w:val="00262BAD"/>
    <w:rsid w:val="00275D12"/>
    <w:rsid w:val="002809EE"/>
    <w:rsid w:val="002A1FF9"/>
    <w:rsid w:val="002A487E"/>
    <w:rsid w:val="002B1F0E"/>
    <w:rsid w:val="002B38EA"/>
    <w:rsid w:val="002B799F"/>
    <w:rsid w:val="002E22A9"/>
    <w:rsid w:val="00300B6E"/>
    <w:rsid w:val="003152CF"/>
    <w:rsid w:val="00322A18"/>
    <w:rsid w:val="00327E76"/>
    <w:rsid w:val="00345B71"/>
    <w:rsid w:val="003464E4"/>
    <w:rsid w:val="00347CAD"/>
    <w:rsid w:val="00370766"/>
    <w:rsid w:val="00390538"/>
    <w:rsid w:val="003A6FD4"/>
    <w:rsid w:val="003E29EF"/>
    <w:rsid w:val="003F00E8"/>
    <w:rsid w:val="004120CD"/>
    <w:rsid w:val="00417C75"/>
    <w:rsid w:val="00424B44"/>
    <w:rsid w:val="004355B7"/>
    <w:rsid w:val="00436BAB"/>
    <w:rsid w:val="00452F1D"/>
    <w:rsid w:val="004543B0"/>
    <w:rsid w:val="00454C0C"/>
    <w:rsid w:val="00460A55"/>
    <w:rsid w:val="004818B1"/>
    <w:rsid w:val="00486FED"/>
    <w:rsid w:val="0049211E"/>
    <w:rsid w:val="004A6CE2"/>
    <w:rsid w:val="004D17B4"/>
    <w:rsid w:val="004D6553"/>
    <w:rsid w:val="004E6994"/>
    <w:rsid w:val="0050780D"/>
    <w:rsid w:val="00524BB2"/>
    <w:rsid w:val="00525DE5"/>
    <w:rsid w:val="005660BD"/>
    <w:rsid w:val="00567FC9"/>
    <w:rsid w:val="00574992"/>
    <w:rsid w:val="0058439D"/>
    <w:rsid w:val="0058703A"/>
    <w:rsid w:val="0059680D"/>
    <w:rsid w:val="005A3F92"/>
    <w:rsid w:val="005B5D33"/>
    <w:rsid w:val="005C0629"/>
    <w:rsid w:val="005C1635"/>
    <w:rsid w:val="005D49D4"/>
    <w:rsid w:val="005D5305"/>
    <w:rsid w:val="005E2C44"/>
    <w:rsid w:val="005E4909"/>
    <w:rsid w:val="005F1CC5"/>
    <w:rsid w:val="00600DC4"/>
    <w:rsid w:val="00605163"/>
    <w:rsid w:val="00607CA1"/>
    <w:rsid w:val="00617225"/>
    <w:rsid w:val="006301E4"/>
    <w:rsid w:val="00642835"/>
    <w:rsid w:val="00643B07"/>
    <w:rsid w:val="0065003E"/>
    <w:rsid w:val="006511C8"/>
    <w:rsid w:val="00664D16"/>
    <w:rsid w:val="00667D74"/>
    <w:rsid w:val="00671357"/>
    <w:rsid w:val="006732CA"/>
    <w:rsid w:val="00675A2C"/>
    <w:rsid w:val="00681DA1"/>
    <w:rsid w:val="006A0FAB"/>
    <w:rsid w:val="006A6FF6"/>
    <w:rsid w:val="006D4207"/>
    <w:rsid w:val="006D4274"/>
    <w:rsid w:val="006E21FB"/>
    <w:rsid w:val="006E70F6"/>
    <w:rsid w:val="006F57F0"/>
    <w:rsid w:val="007010B6"/>
    <w:rsid w:val="00713847"/>
    <w:rsid w:val="00722FA4"/>
    <w:rsid w:val="00724B71"/>
    <w:rsid w:val="00737BCB"/>
    <w:rsid w:val="007479F4"/>
    <w:rsid w:val="00773FD1"/>
    <w:rsid w:val="007831E0"/>
    <w:rsid w:val="007A4A08"/>
    <w:rsid w:val="007B4183"/>
    <w:rsid w:val="007B512A"/>
    <w:rsid w:val="007C2097"/>
    <w:rsid w:val="007C7917"/>
    <w:rsid w:val="007D4830"/>
    <w:rsid w:val="00800104"/>
    <w:rsid w:val="00800572"/>
    <w:rsid w:val="00817868"/>
    <w:rsid w:val="00825BBC"/>
    <w:rsid w:val="008271BC"/>
    <w:rsid w:val="0084378A"/>
    <w:rsid w:val="0085467E"/>
    <w:rsid w:val="00870EE7"/>
    <w:rsid w:val="00881AEE"/>
    <w:rsid w:val="0089245E"/>
    <w:rsid w:val="008A0451"/>
    <w:rsid w:val="008A5E86"/>
    <w:rsid w:val="008A7929"/>
    <w:rsid w:val="008B1118"/>
    <w:rsid w:val="008B3DB0"/>
    <w:rsid w:val="008C6B8D"/>
    <w:rsid w:val="008C6E94"/>
    <w:rsid w:val="008E448A"/>
    <w:rsid w:val="008E6A41"/>
    <w:rsid w:val="008E6E27"/>
    <w:rsid w:val="008F1B62"/>
    <w:rsid w:val="008F33A2"/>
    <w:rsid w:val="008F647C"/>
    <w:rsid w:val="008F686C"/>
    <w:rsid w:val="00927496"/>
    <w:rsid w:val="0094302F"/>
    <w:rsid w:val="009457FE"/>
    <w:rsid w:val="00957D6A"/>
    <w:rsid w:val="00964A4E"/>
    <w:rsid w:val="009947C8"/>
    <w:rsid w:val="009C589F"/>
    <w:rsid w:val="009C61B9"/>
    <w:rsid w:val="009D667E"/>
    <w:rsid w:val="009E3297"/>
    <w:rsid w:val="009F2200"/>
    <w:rsid w:val="009F7FF6"/>
    <w:rsid w:val="00A06EE6"/>
    <w:rsid w:val="00A20EEB"/>
    <w:rsid w:val="00A215FD"/>
    <w:rsid w:val="00A3669C"/>
    <w:rsid w:val="00A47E70"/>
    <w:rsid w:val="00A61924"/>
    <w:rsid w:val="00A823B2"/>
    <w:rsid w:val="00A8322D"/>
    <w:rsid w:val="00A86EEE"/>
    <w:rsid w:val="00A900C5"/>
    <w:rsid w:val="00A96EB2"/>
    <w:rsid w:val="00AA0517"/>
    <w:rsid w:val="00AA4568"/>
    <w:rsid w:val="00AB6534"/>
    <w:rsid w:val="00AC30B7"/>
    <w:rsid w:val="00AD2965"/>
    <w:rsid w:val="00AD384E"/>
    <w:rsid w:val="00AD7C25"/>
    <w:rsid w:val="00AF2621"/>
    <w:rsid w:val="00B15669"/>
    <w:rsid w:val="00B16ECE"/>
    <w:rsid w:val="00B17AAB"/>
    <w:rsid w:val="00B258BB"/>
    <w:rsid w:val="00B44943"/>
    <w:rsid w:val="00B46356"/>
    <w:rsid w:val="00B50AAB"/>
    <w:rsid w:val="00B66D06"/>
    <w:rsid w:val="00B8024E"/>
    <w:rsid w:val="00B923B8"/>
    <w:rsid w:val="00B932A5"/>
    <w:rsid w:val="00B95BA0"/>
    <w:rsid w:val="00B95BC8"/>
    <w:rsid w:val="00BB5DFC"/>
    <w:rsid w:val="00BC34AC"/>
    <w:rsid w:val="00BD279D"/>
    <w:rsid w:val="00BD78CE"/>
    <w:rsid w:val="00BE70A4"/>
    <w:rsid w:val="00BF6952"/>
    <w:rsid w:val="00C10236"/>
    <w:rsid w:val="00C21836"/>
    <w:rsid w:val="00C3405F"/>
    <w:rsid w:val="00C35B9B"/>
    <w:rsid w:val="00C46911"/>
    <w:rsid w:val="00C524DD"/>
    <w:rsid w:val="00C55670"/>
    <w:rsid w:val="00C60708"/>
    <w:rsid w:val="00C629BE"/>
    <w:rsid w:val="00C67969"/>
    <w:rsid w:val="00C91ADC"/>
    <w:rsid w:val="00C953E5"/>
    <w:rsid w:val="00C95985"/>
    <w:rsid w:val="00C96EAE"/>
    <w:rsid w:val="00CA3007"/>
    <w:rsid w:val="00CA3886"/>
    <w:rsid w:val="00CA4650"/>
    <w:rsid w:val="00CB1493"/>
    <w:rsid w:val="00CB204C"/>
    <w:rsid w:val="00CB7E60"/>
    <w:rsid w:val="00CC22D4"/>
    <w:rsid w:val="00CC5026"/>
    <w:rsid w:val="00CD2478"/>
    <w:rsid w:val="00CD3417"/>
    <w:rsid w:val="00CD7EC5"/>
    <w:rsid w:val="00CE21CA"/>
    <w:rsid w:val="00D01D73"/>
    <w:rsid w:val="00D05AF4"/>
    <w:rsid w:val="00D221E4"/>
    <w:rsid w:val="00D30399"/>
    <w:rsid w:val="00D3374C"/>
    <w:rsid w:val="00D407B1"/>
    <w:rsid w:val="00D50EC7"/>
    <w:rsid w:val="00D617A8"/>
    <w:rsid w:val="00D65026"/>
    <w:rsid w:val="00D744E7"/>
    <w:rsid w:val="00D83BF8"/>
    <w:rsid w:val="00D92DD6"/>
    <w:rsid w:val="00DA4A78"/>
    <w:rsid w:val="00DA5DC5"/>
    <w:rsid w:val="00DA75EC"/>
    <w:rsid w:val="00DC492A"/>
    <w:rsid w:val="00DD2472"/>
    <w:rsid w:val="00DE1645"/>
    <w:rsid w:val="00DF7AF6"/>
    <w:rsid w:val="00E00442"/>
    <w:rsid w:val="00E20CD5"/>
    <w:rsid w:val="00E22736"/>
    <w:rsid w:val="00E412FD"/>
    <w:rsid w:val="00E42C12"/>
    <w:rsid w:val="00E50C3F"/>
    <w:rsid w:val="00E5410E"/>
    <w:rsid w:val="00E5646D"/>
    <w:rsid w:val="00E61948"/>
    <w:rsid w:val="00E6768A"/>
    <w:rsid w:val="00E702EA"/>
    <w:rsid w:val="00E81BF9"/>
    <w:rsid w:val="00E84466"/>
    <w:rsid w:val="00E86FB0"/>
    <w:rsid w:val="00E91D7B"/>
    <w:rsid w:val="00E92448"/>
    <w:rsid w:val="00E93FB4"/>
    <w:rsid w:val="00EB4FA3"/>
    <w:rsid w:val="00EB7B26"/>
    <w:rsid w:val="00ED25F1"/>
    <w:rsid w:val="00ED4616"/>
    <w:rsid w:val="00ED5B7D"/>
    <w:rsid w:val="00EE7D7C"/>
    <w:rsid w:val="00EF2CB8"/>
    <w:rsid w:val="00F06166"/>
    <w:rsid w:val="00F10DFC"/>
    <w:rsid w:val="00F171D1"/>
    <w:rsid w:val="00F23BE3"/>
    <w:rsid w:val="00F251CB"/>
    <w:rsid w:val="00F25D98"/>
    <w:rsid w:val="00F27894"/>
    <w:rsid w:val="00F300FB"/>
    <w:rsid w:val="00F53047"/>
    <w:rsid w:val="00F5389E"/>
    <w:rsid w:val="00F669FF"/>
    <w:rsid w:val="00F700C7"/>
    <w:rsid w:val="00F92762"/>
    <w:rsid w:val="00F946A3"/>
    <w:rsid w:val="00F95B00"/>
    <w:rsid w:val="00F96C2F"/>
    <w:rsid w:val="00FA3BED"/>
    <w:rsid w:val="00FB6386"/>
    <w:rsid w:val="00FD3D00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9245E"/>
    <w:rPr>
      <w:rFonts w:ascii="Times New Roman" w:hAnsi="Times New Roman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617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link w:val="HTMLPreformatted"/>
    <w:uiPriority w:val="99"/>
    <w:rsid w:val="00D617A8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9245E"/>
    <w:rPr>
      <w:rFonts w:ascii="Times New Roman" w:hAnsi="Times New Roman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617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link w:val="HTMLPreformatted"/>
    <w:uiPriority w:val="99"/>
    <w:rsid w:val="00D617A8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tsg_ct/WG1_mm-cc-sm_ex-CN1/TSGC1_95bis_Nashville/docs/C1-160062.zip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ct/WG1_mm-cc-sm_ex-CN1/TSGC1_95_Anaheim/docs/C1-154619.zip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etf.org/mail-archive/web/sipcore/current/msg06745.html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tsg_ct/WG1_mm-cc-sm_ex-CN1/TSGC1_96_Jeju/docs/C1-160818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tsg_ct/WG1_mm-cc-sm_ex-CN1/TSGC1_96_Jeju/docs/C1-160941.zip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5C13B-EA94-4140-9A94-3C721AF8F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3</Pages>
  <Words>871</Words>
  <Characters>5145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6004</CharactersWithSpaces>
  <SharedDoc>false</SharedDoc>
  <HLinks>
    <vt:vector size="30" baseType="variant">
      <vt:variant>
        <vt:i4>7995402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http://www.3gpp.org/ftp/tsg_ct/WG1_mm-cc-sm_ex-CN1/TSGC1_95bis_Nashville/docs/C1-160062.zip</vt:lpwstr>
      </vt:variant>
      <vt:variant>
        <vt:lpwstr/>
      </vt:variant>
      <vt:variant>
        <vt:i4>1900641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http://www.3gpp.org/ftp/tsg_ct/WG1_mm-cc-sm_ex-CN1/TSGC1_95_Anaheim/docs/C1-154619.zip</vt:lpwstr>
      </vt:variant>
      <vt:variant>
        <vt:lpwstr/>
      </vt:variant>
      <vt:variant>
        <vt:i4>3539043</vt:i4>
      </vt:variant>
      <vt:variant>
        <vt:i4>6</vt:i4>
      </vt:variant>
      <vt:variant>
        <vt:i4>0</vt:i4>
      </vt:variant>
      <vt:variant>
        <vt:i4>5</vt:i4>
      </vt:variant>
      <vt:variant>
        <vt:lpwstr>https://www.ietf.org/mail-archive/web/sipcore/current/msg06745.html</vt:lpwstr>
      </vt:variant>
      <vt:variant>
        <vt:lpwstr/>
      </vt:variant>
      <vt:variant>
        <vt:i4>4259889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http://www.3gpp.org/ftp/tsg_ct/WG1_mm-cc-sm_ex-CN1/TSGC1_96_Jeju/docs/C1-160818.zip</vt:lpwstr>
      </vt:variant>
      <vt:variant>
        <vt:lpwstr/>
      </vt:variant>
      <vt:variant>
        <vt:i4>8257550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http://www.3gpp.org/ftp/tsg_ct/WG1_mm-cc-sm_ex-CN1/TSGC1_95bis_Nashville/docs/C1-160523.zip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Ericsson User, R01</cp:lastModifiedBy>
  <cp:revision>28</cp:revision>
  <cp:lastPrinted>1900-12-31T23:00:00Z</cp:lastPrinted>
  <dcterms:created xsi:type="dcterms:W3CDTF">2015-09-01T12:38:00Z</dcterms:created>
  <dcterms:modified xsi:type="dcterms:W3CDTF">2016-02-03T10:26:00Z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