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6E0455" w:rsidP="00AD50BF">
      <w:pPr>
        <w:pStyle w:val="Header"/>
        <w:tabs>
          <w:tab w:val="right" w:pos="9356"/>
        </w:tabs>
        <w:jc w:val="center"/>
      </w:pPr>
      <w:bookmarkStart w:id="0" w:name="_GoBack"/>
      <w:bookmarkEnd w:id="0"/>
      <w:r w:rsidRPr="006E0455">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791C2F" w:rsidP="001202FC">
                            <w:pPr>
                              <w:pStyle w:val="CSDocNo"/>
                              <w:rPr>
                                <w:sz w:val="36"/>
                                <w:szCs w:val="36"/>
                                <w:lang w:eastAsia="ja-JP"/>
                              </w:rPr>
                            </w:pPr>
                            <w:r>
                              <w:rPr>
                                <w:sz w:val="36"/>
                                <w:szCs w:val="36"/>
                                <w:lang w:eastAsia="ja-JP"/>
                              </w:rPr>
                              <w:t>RILTEnn_xxx</w:t>
                            </w:r>
                          </w:p>
                        </w:sdtContent>
                      </w:sdt>
                      <w:p w:rsidR="00391C81" w:rsidRPr="00537BE2" w:rsidRDefault="006E0455" w:rsidP="00D80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851F54">
                              <w:rPr>
                                <w:lang w:val="en-US" w:eastAsia="ja-JP"/>
                              </w:rPr>
                              <w:t xml:space="preserve">LS </w:t>
                            </w:r>
                            <w:r w:rsidR="00851F54" w:rsidRPr="00851F54">
                              <w:rPr>
                                <w:lang w:val="en-US" w:eastAsia="ja-JP"/>
                              </w:rPr>
                              <w:t>to CT1 on IMPU during deregistration and</w:t>
                            </w:r>
                            <w:r w:rsidR="00D80E50">
                              <w:rPr>
                                <w:lang w:val="en-US" w:eastAsia="ja-JP"/>
                              </w:rPr>
                              <w:t xml:space="preserve"> reregistration</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8313FA">
                              <w:rPr>
                                <w:lang w:val="sv-SE" w:eastAsia="ja-JP"/>
                              </w:rPr>
                              <w:t>48</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0:00:00Z">
                            <w:dateFormat w:val="yyyy-MM-dd"/>
                            <w:lid w:val="sv-SE"/>
                            <w:storeMappedDataAs w:val="dateTime"/>
                            <w:calendar w:val="gregorian"/>
                          </w:date>
                        </w:sdtPr>
                        <w:sdtContent>
                          <w:p w:rsidR="00391C81" w:rsidRPr="00537BE2" w:rsidRDefault="00057C75" w:rsidP="00791C2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057C75" w:rsidP="00057C75">
                            <w:pPr>
                              <w:pStyle w:val="CSFieldInfo"/>
                              <w:rPr>
                                <w:lang w:eastAsia="ja-JP"/>
                              </w:rPr>
                            </w:pPr>
                            <w:r>
                              <w:rPr>
                                <w:lang w:eastAsia="ja-JP"/>
                              </w:rPr>
                              <w:t>Evanston, Wyoming USA</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057C75" w:rsidP="0029433A">
                        <w:pPr>
                          <w:pStyle w:val="CSFieldInfo"/>
                          <w:rPr>
                            <w:i/>
                            <w:lang w:eastAsia="ja-JP"/>
                          </w:rPr>
                        </w:pPr>
                        <w:r>
                          <w:rPr>
                            <w:i/>
                            <w:lang w:eastAsia="ja-JP"/>
                          </w:rPr>
                          <w:t>Ralf Keller (Ericsson)</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057C75" w:rsidP="00057C75">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6E0455" w:rsidP="000D0A01">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12T00:00:00Z">
                              <w:dateFormat w:val="yyyy-MM-dd"/>
                              <w:lid w:val="sv-SE"/>
                              <w:storeMappedDataAs w:val="dateTime"/>
                              <w:calendar w:val="gregorian"/>
                            </w:date>
                          </w:sdtPr>
                          <w:sdtContent>
                            <w:r w:rsidR="000D0A01">
                              <w:rPr>
                                <w:lang w:val="sv-SE" w:eastAsia="ja-JP"/>
                              </w:rPr>
                              <w:t>2015-10-12</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Discussion">
                          <w:listItem w:value="[This document is for]"/>
                        </w:dropDownList>
                      </w:sdtPr>
                      <w:sdtContent>
                        <w:tc>
                          <w:tcPr>
                            <w:tcW w:w="7470" w:type="dxa"/>
                            <w:vAlign w:val="center"/>
                          </w:tcPr>
                          <w:p w:rsidR="00391C81" w:rsidRPr="00537BE2" w:rsidRDefault="00057C75" w:rsidP="001202FC">
                            <w:pPr>
                              <w:pStyle w:val="CSFieldInfo"/>
                            </w:pPr>
                            <w:r>
                              <w:t>Discussion</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6E045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851F54" w:rsidP="001202FC">
                        <w:pPr>
                          <w:pStyle w:val="CSFieldInfo"/>
                          <w:rPr>
                            <w:lang w:eastAsia="ja-JP"/>
                          </w:rPr>
                        </w:pPr>
                        <w:r>
                          <w:rPr>
                            <w:lang w:eastAsia="ja-JP"/>
                          </w:rPr>
                          <w:t>12.10.2015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851F54" w:rsidP="0029433A">
                        <w:pPr>
                          <w:pStyle w:val="CSFieldInfo"/>
                          <w:rPr>
                            <w:lang w:eastAsia="ja-JP"/>
                          </w:rPr>
                        </w:pPr>
                        <w:r>
                          <w:rPr>
                            <w:lang w:eastAsia="ja-JP"/>
                          </w:rPr>
                          <w:t>Ralf Keller (Ericsson)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6E0455" w:rsidRPr="00F96C94">
                    <w:fldChar w:fldCharType="begin"/>
                  </w:r>
                  <w:r w:rsidRPr="00F96C94">
                    <w:instrText xml:space="preserve"> DATE  \@ "YYYY"  \* MERGEFORMAT </w:instrText>
                  </w:r>
                  <w:r w:rsidR="006E0455" w:rsidRPr="00F96C94">
                    <w:fldChar w:fldCharType="separate"/>
                  </w:r>
                  <w:r w:rsidR="002361CA">
                    <w:rPr>
                      <w:noProof/>
                    </w:rPr>
                    <w:t>2015</w:t>
                  </w:r>
                  <w:r w:rsidR="006E0455"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D80E50" w:rsidP="00E4345D">
                <w:pPr>
                  <w:pStyle w:val="TableText"/>
                </w:pPr>
                <w:r w:rsidRPr="00D80E50">
                  <w:rPr>
                    <w:lang w:val="en-US" w:eastAsia="ja-JP"/>
                  </w:rPr>
                  <w:t>LS to CT1 on IMPU during deregistration and reregistration</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B54908" w:rsidP="00096622">
            <w:pPr>
              <w:pStyle w:val="TableText"/>
              <w:rPr>
                <w:rFonts w:eastAsia="MS Mincho"/>
                <w:lang w:eastAsia="ja-JP"/>
              </w:rPr>
            </w:pPr>
            <w:r>
              <w:rPr>
                <w:rFonts w:eastAsia="MS Mincho"/>
                <w:lang w:eastAsia="ja-JP"/>
              </w:rPr>
              <w:t>RILTE #48</w:t>
            </w:r>
          </w:p>
        </w:tc>
        <w:tc>
          <w:tcPr>
            <w:tcW w:w="3228" w:type="dxa"/>
          </w:tcPr>
          <w:p w:rsidR="00096622" w:rsidRDefault="00B54908" w:rsidP="0058060A">
            <w:pPr>
              <w:pStyle w:val="TableText"/>
              <w:rPr>
                <w:rFonts w:eastAsia="MS Mincho"/>
                <w:lang w:eastAsia="ja-JP"/>
              </w:rPr>
            </w:pPr>
            <w:r>
              <w:rPr>
                <w:rFonts w:eastAsia="MS Mincho"/>
                <w:lang w:eastAsia="ja-JP"/>
              </w:rPr>
              <w:t>7 Oct 2015</w:t>
            </w:r>
          </w:p>
        </w:tc>
        <w:tc>
          <w:tcPr>
            <w:tcW w:w="3008" w:type="dxa"/>
          </w:tcPr>
          <w:p w:rsidR="00096622" w:rsidRDefault="00B54908" w:rsidP="001202FC">
            <w:pPr>
              <w:pStyle w:val="TableText"/>
              <w:rPr>
                <w:rFonts w:eastAsia="MS Mincho"/>
                <w:lang w:eastAsia="ja-JP"/>
              </w:rPr>
            </w:pPr>
            <w:r>
              <w:rPr>
                <w:rFonts w:eastAsia="MS Mincho"/>
                <w:lang w:eastAsia="ja-JP"/>
              </w:rPr>
              <w:t>Evanston Wyoming, US</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B54908">
              <w:rPr>
                <w:rFonts w:eastAsia="MS Mincho"/>
                <w:lang w:eastAsia="ja-JP"/>
              </w:rPr>
              <w:t>48- 123</w:t>
            </w:r>
          </w:p>
        </w:tc>
        <w:tc>
          <w:tcPr>
            <w:tcW w:w="3228" w:type="dxa"/>
          </w:tcPr>
          <w:p w:rsidR="0058060A" w:rsidRDefault="00B54908" w:rsidP="001202FC">
            <w:pPr>
              <w:pStyle w:val="TableText"/>
            </w:pPr>
            <w:r>
              <w:rPr>
                <w:rFonts w:eastAsia="MS Mincho"/>
                <w:i/>
                <w:lang w:eastAsia="ja-JP"/>
              </w:rPr>
              <w:t>29 Oct 2015</w:t>
            </w:r>
          </w:p>
        </w:tc>
        <w:tc>
          <w:tcPr>
            <w:tcW w:w="3008" w:type="dxa"/>
          </w:tcPr>
          <w:p w:rsidR="0058060A" w:rsidRPr="00C201D7" w:rsidRDefault="00B54908" w:rsidP="00D20D7D">
            <w:pPr>
              <w:pStyle w:val="TableText"/>
              <w:rPr>
                <w:rFonts w:eastAsia="MS Mincho"/>
                <w:lang w:eastAsia="ja-JP"/>
              </w:rPr>
            </w:pPr>
            <w:r>
              <w:rPr>
                <w:rFonts w:eastAsia="MS Mincho"/>
                <w:i/>
                <w:lang w:eastAsia="ja-JP"/>
              </w:rPr>
              <w:t>Ralf Keller (Ericsson)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3E78C2" w:rsidP="001202FC">
            <w:pPr>
              <w:pStyle w:val="TableText"/>
              <w:rPr>
                <w:rFonts w:eastAsia="MS Mincho"/>
                <w:lang w:eastAsia="ja-JP"/>
              </w:rPr>
            </w:pPr>
            <w:r>
              <w:rPr>
                <w:rFonts w:eastAsia="MS Mincho"/>
                <w:lang w:eastAsia="ja-JP"/>
              </w:rPr>
              <w:t>11 Feb</w:t>
            </w:r>
            <w:r w:rsidR="000D0A01">
              <w:rPr>
                <w:rFonts w:eastAsia="MS Mincho"/>
                <w:lang w:eastAsia="ja-JP"/>
              </w:rPr>
              <w:t xml:space="preserve"> </w:t>
            </w:r>
            <w:r w:rsidR="000D0A01" w:rsidRPr="000D0A01">
              <w:rPr>
                <w:rFonts w:eastAsia="MS Mincho"/>
                <w:lang w:eastAsia="ja-JP"/>
              </w:rPr>
              <w:t>2016</w:t>
            </w:r>
          </w:p>
        </w:tc>
        <w:tc>
          <w:tcPr>
            <w:tcW w:w="3008" w:type="dxa"/>
          </w:tcPr>
          <w:p w:rsidR="0058060A" w:rsidRPr="0062734F" w:rsidRDefault="00B54908" w:rsidP="001202FC">
            <w:pPr>
              <w:pStyle w:val="TableText"/>
              <w:rPr>
                <w:rFonts w:eastAsia="MS Mincho"/>
                <w:i/>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851F54" w:rsidP="001202FC">
            <w:pPr>
              <w:pStyle w:val="TableText"/>
              <w:rPr>
                <w:rFonts w:eastAsia="MS Mincho"/>
                <w:lang w:eastAsia="ja-JP"/>
              </w:rPr>
            </w:pPr>
            <w:r>
              <w:rPr>
                <w:rFonts w:eastAsia="MS Mincho"/>
                <w:lang w:eastAsia="ja-JP"/>
              </w:rPr>
              <w:t>3GPP CT1</w:t>
            </w:r>
          </w:p>
        </w:tc>
      </w:tr>
    </w:tbl>
    <w:p w:rsidR="00FC0FBE" w:rsidRDefault="00FC0FBE" w:rsidP="0058060A">
      <w:pPr>
        <w:pStyle w:val="NormalParagraph"/>
        <w:rPr>
          <w:lang w:val="en-IE"/>
        </w:rPr>
      </w:pPr>
    </w:p>
    <w:p w:rsidR="00ED08BD" w:rsidRDefault="00F115A4"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bookmarkEnd w:id="1"/>
      <w:bookmarkEnd w:id="2"/>
      <w:bookmarkEnd w:id="3"/>
      <w:r w:rsidR="00851F54">
        <w:rPr>
          <w:rFonts w:eastAsia="MS Mincho"/>
          <w:lang w:eastAsia="ja-JP"/>
        </w:rPr>
        <w:t xml:space="preserve">has </w:t>
      </w:r>
      <w:r w:rsidR="003735E9">
        <w:rPr>
          <w:rFonts w:eastAsia="MS Mincho"/>
          <w:lang w:eastAsia="ja-JP"/>
        </w:rPr>
        <w:t>discussed</w:t>
      </w:r>
      <w:r w:rsidR="00851F54">
        <w:rPr>
          <w:rFonts w:eastAsia="MS Mincho"/>
          <w:lang w:eastAsia="ja-JP"/>
        </w:rPr>
        <w:t xml:space="preserve"> </w:t>
      </w:r>
      <w:r w:rsidR="00AA325A">
        <w:rPr>
          <w:rFonts w:eastAsia="MS Mincho"/>
          <w:lang w:eastAsia="ja-JP"/>
        </w:rPr>
        <w:t>the use of</w:t>
      </w:r>
      <w:r w:rsidR="00851F54" w:rsidRPr="00851F54">
        <w:rPr>
          <w:rFonts w:eastAsia="MS Mincho"/>
          <w:lang w:eastAsia="ja-JP"/>
        </w:rPr>
        <w:t xml:space="preserve"> public user identity for </w:t>
      </w:r>
      <w:r w:rsidR="00D266A1" w:rsidRPr="00851F54">
        <w:rPr>
          <w:rFonts w:eastAsia="MS Mincho"/>
          <w:lang w:eastAsia="ja-JP"/>
        </w:rPr>
        <w:t>reregistration</w:t>
      </w:r>
      <w:r w:rsidR="00851F54" w:rsidRPr="00851F54">
        <w:rPr>
          <w:rFonts w:eastAsia="MS Mincho"/>
          <w:lang w:eastAsia="ja-JP"/>
        </w:rPr>
        <w:t xml:space="preserve"> and </w:t>
      </w:r>
      <w:r w:rsidR="00D266A1" w:rsidRPr="00851F54">
        <w:rPr>
          <w:rFonts w:eastAsia="MS Mincho"/>
          <w:lang w:eastAsia="ja-JP"/>
        </w:rPr>
        <w:t>deregistration</w:t>
      </w:r>
      <w:r w:rsidR="00AA325A" w:rsidRPr="00AA325A">
        <w:rPr>
          <w:lang w:eastAsia="ja-JP"/>
        </w:rPr>
        <w:t xml:space="preserve"> </w:t>
      </w:r>
      <w:r w:rsidR="00AA325A">
        <w:rPr>
          <w:lang w:eastAsia="ja-JP"/>
        </w:rPr>
        <w:t>and that no clear guidance could be found in 3GPP TS 24.229</w:t>
      </w:r>
      <w:r w:rsidR="00851F54" w:rsidRPr="00851F54">
        <w:rPr>
          <w:rFonts w:eastAsia="MS Mincho"/>
          <w:lang w:eastAsia="ja-JP"/>
        </w:rPr>
        <w:t xml:space="preserve">. No benefit has been identified for UE handling when a public user identity other than the one used in the initial registration is used in deregistration and reregistration. </w:t>
      </w:r>
      <w:r w:rsidR="00D80E50">
        <w:rPr>
          <w:rFonts w:eastAsia="MS Mincho"/>
          <w:lang w:eastAsia="ja-JP"/>
        </w:rPr>
        <w:t xml:space="preserve">However, as a disadvantage it has been recorded that </w:t>
      </w:r>
      <w:r w:rsidR="00851F54" w:rsidRPr="00851F54">
        <w:rPr>
          <w:rFonts w:eastAsia="MS Mincho"/>
          <w:lang w:eastAsia="ja-JP"/>
        </w:rPr>
        <w:t>usage of a public user identity other than the one used in the initial registration makes troubleshooting complicated.</w:t>
      </w:r>
      <w:r w:rsidR="00ED08BD">
        <w:rPr>
          <w:rFonts w:eastAsia="MS Mincho"/>
          <w:lang w:eastAsia="ja-JP"/>
        </w:rPr>
        <w:t xml:space="preserve"> </w:t>
      </w:r>
    </w:p>
    <w:p w:rsidR="00873A32" w:rsidRDefault="00873A32" w:rsidP="00873A32">
      <w:pPr>
        <w:pStyle w:val="NormalParagraph"/>
        <w:rPr>
          <w:lang w:val="fr-FR"/>
        </w:rPr>
      </w:pPr>
      <w:r>
        <w:rPr>
          <w:rFonts w:eastAsia="MS Mincho"/>
          <w:lang w:eastAsia="ja-JP"/>
        </w:rPr>
        <w:t>Hence NG RILTE has discussed to profile in GSMA PRD IR.92 that</w:t>
      </w:r>
      <w:r w:rsidR="00D266A1">
        <w:rPr>
          <w:rFonts w:eastAsia="MS Mincho"/>
          <w:lang w:eastAsia="ja-JP"/>
        </w:rPr>
        <w:t>, when</w:t>
      </w:r>
      <w:r w:rsidRPr="00873A32">
        <w:rPr>
          <w:lang w:val="fr-FR"/>
        </w:rPr>
        <w:t xml:space="preserve"> the UE performs a user-initiated reregistration or a user-initiated deregistration with the IMS, the UE shall use exactly the same header field values in the From</w:t>
      </w:r>
      <w:r w:rsidR="00D266A1">
        <w:rPr>
          <w:lang w:val="fr-FR"/>
        </w:rPr>
        <w:t> </w:t>
      </w:r>
      <w:r w:rsidR="00D266A1" w:rsidRPr="00873A32">
        <w:rPr>
          <w:lang w:val="fr-FR"/>
        </w:rPr>
        <w:t>header</w:t>
      </w:r>
      <w:r w:rsidRPr="00873A32">
        <w:rPr>
          <w:lang w:val="fr-FR"/>
        </w:rPr>
        <w:t xml:space="preserve"> field and the To header field of the REGISTER request as were</w:t>
      </w:r>
      <w:r w:rsidR="00D266A1">
        <w:rPr>
          <w:lang w:val="fr-FR"/>
        </w:rPr>
        <w:t xml:space="preserve"> also</w:t>
      </w:r>
      <w:r w:rsidRPr="00873A32">
        <w:rPr>
          <w:lang w:val="fr-FR"/>
        </w:rPr>
        <w:t xml:space="preserve"> used when performing the initial registration with the IMS</w:t>
      </w:r>
      <w:r w:rsidR="008E079B">
        <w:rPr>
          <w:lang w:val="fr-FR"/>
        </w:rPr>
        <w:t>.</w:t>
      </w:r>
    </w:p>
    <w:p w:rsidR="008E079B" w:rsidRPr="00873A32" w:rsidRDefault="008E079B" w:rsidP="00873A32">
      <w:pPr>
        <w:pStyle w:val="NormalParagraph"/>
      </w:pPr>
      <w:r>
        <w:rPr>
          <w:lang w:val="fr-FR"/>
        </w:rPr>
        <w:t xml:space="preserve">NG RILTE has also discussed the case of devices that are already deployed that may use </w:t>
      </w:r>
      <w:r w:rsidRPr="00851F54">
        <w:rPr>
          <w:rFonts w:eastAsia="MS Mincho"/>
          <w:lang w:eastAsia="ja-JP"/>
        </w:rPr>
        <w:t>a public user identity other than the one used in the initial registration in deregistration and reregistration</w:t>
      </w:r>
      <w:r>
        <w:rPr>
          <w:rFonts w:eastAsia="MS Mincho"/>
          <w:lang w:eastAsia="ja-JP"/>
        </w:rPr>
        <w:t xml:space="preserve">. </w:t>
      </w:r>
      <w:r w:rsidR="003735E9">
        <w:rPr>
          <w:rFonts w:eastAsia="MS Mincho"/>
          <w:lang w:eastAsia="ja-JP"/>
        </w:rPr>
        <w:t xml:space="preserve">Networks that allow such behaviour may also continue to do so even if newer devices use exactly the same </w:t>
      </w:r>
      <w:r w:rsidR="003735E9" w:rsidRPr="00851F54">
        <w:rPr>
          <w:rFonts w:eastAsia="MS Mincho"/>
          <w:lang w:eastAsia="ja-JP"/>
        </w:rPr>
        <w:t>public user identity than the one used in the initial registration in deregistration and reregistration</w:t>
      </w:r>
      <w:r w:rsidR="003735E9">
        <w:rPr>
          <w:rFonts w:eastAsia="MS Mincho"/>
          <w:lang w:eastAsia="ja-JP"/>
        </w:rPr>
        <w:t>.</w:t>
      </w:r>
    </w:p>
    <w:p w:rsidR="003F70BB"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787D74">
        <w:rPr>
          <w:rFonts w:eastAsia="MS Mincho"/>
          <w:b/>
          <w:lang w:eastAsia="ja-JP"/>
        </w:rPr>
        <w:t>3GPP CT1</w:t>
      </w:r>
      <w:r w:rsidRPr="00C201D7">
        <w:rPr>
          <w:rFonts w:eastAsia="MS Mincho" w:hint="eastAsia"/>
          <w:b/>
          <w:lang w:eastAsia="ja-JP"/>
        </w:rPr>
        <w:t>:</w:t>
      </w:r>
    </w:p>
    <w:p w:rsidR="00791C2F" w:rsidRDefault="00791C2F" w:rsidP="003F70BB">
      <w:pPr>
        <w:pStyle w:val="NormalParagraph"/>
        <w:rPr>
          <w:rFonts w:eastAsia="MS Mincho"/>
          <w:lang w:eastAsia="ja-JP"/>
        </w:rPr>
      </w:pPr>
      <w:r w:rsidRPr="00873A32">
        <w:rPr>
          <w:rFonts w:eastAsia="MS Mincho"/>
          <w:lang w:eastAsia="ja-JP"/>
        </w:rPr>
        <w:t xml:space="preserve">NG RILTE </w:t>
      </w:r>
      <w:r w:rsidR="00873A32" w:rsidRPr="00873A32">
        <w:rPr>
          <w:rFonts w:eastAsia="MS Mincho"/>
          <w:lang w:eastAsia="ja-JP"/>
        </w:rPr>
        <w:t>would like to be informed whether 3GPP CT1 see</w:t>
      </w:r>
      <w:r w:rsidR="00D80E50">
        <w:rPr>
          <w:rFonts w:eastAsia="MS Mincho"/>
          <w:lang w:eastAsia="ja-JP"/>
        </w:rPr>
        <w:t>s</w:t>
      </w:r>
      <w:r w:rsidR="00873A32" w:rsidRPr="00873A32">
        <w:rPr>
          <w:rFonts w:eastAsia="MS Mincho"/>
          <w:lang w:eastAsia="ja-JP"/>
        </w:rPr>
        <w:t xml:space="preserve"> any issue with the proposal to</w:t>
      </w:r>
      <w:r w:rsidR="00873A32">
        <w:rPr>
          <w:rFonts w:eastAsia="MS Mincho"/>
          <w:lang w:eastAsia="ja-JP"/>
        </w:rPr>
        <w:t xml:space="preserve"> use </w:t>
      </w:r>
      <w:r w:rsidR="00873A32" w:rsidRPr="00873A32">
        <w:rPr>
          <w:rFonts w:eastAsia="MS Mincho"/>
          <w:lang w:eastAsia="ja-JP"/>
        </w:rPr>
        <w:t>exactly the same header field values in the From header field and the To header field of the REGISTER request as were used when performing the initial registration with the IMS</w:t>
      </w:r>
      <w:r w:rsidR="00873A32">
        <w:rPr>
          <w:rFonts w:eastAsia="MS Mincho"/>
          <w:lang w:eastAsia="ja-JP"/>
        </w:rPr>
        <w:t>.</w:t>
      </w:r>
      <w:r w:rsidR="00D80E50">
        <w:rPr>
          <w:rFonts w:eastAsia="MS Mincho"/>
          <w:lang w:eastAsia="ja-JP"/>
        </w:rPr>
        <w:t xml:space="preserve"> NG RILTE would like to ask 3GPP CT1 to clarify in 3GPP TS 24.229 the use of </w:t>
      </w:r>
      <w:r w:rsidR="00D80E50" w:rsidRPr="00D80E50">
        <w:rPr>
          <w:rFonts w:eastAsia="MS Mincho"/>
          <w:lang w:eastAsia="ja-JP"/>
        </w:rPr>
        <w:t>public user identity use</w:t>
      </w:r>
      <w:r w:rsidR="00D80E50">
        <w:rPr>
          <w:rFonts w:eastAsia="MS Mincho"/>
          <w:lang w:eastAsia="ja-JP"/>
        </w:rPr>
        <w:t>d</w:t>
      </w:r>
      <w:r w:rsidR="00D80E50" w:rsidRPr="00D80E50">
        <w:rPr>
          <w:rFonts w:eastAsia="MS Mincho"/>
          <w:lang w:eastAsia="ja-JP"/>
        </w:rPr>
        <w:t xml:space="preserve"> for reregistrations and deregistrations</w:t>
      </w:r>
      <w:r w:rsidR="0073412F">
        <w:rPr>
          <w:rFonts w:eastAsia="MS Mincho"/>
          <w:lang w:eastAsia="ja-JP"/>
        </w:rPr>
        <w:t>.</w:t>
      </w:r>
    </w:p>
    <w:p w:rsidR="00873A32" w:rsidRDefault="00873A32" w:rsidP="003F70BB">
      <w:pPr>
        <w:pStyle w:val="NormalParagraph"/>
        <w:rPr>
          <w:rFonts w:eastAsia="MS Mincho"/>
          <w:lang w:eastAsia="ja-JP"/>
        </w:rPr>
      </w:pPr>
    </w:p>
    <w:p w:rsidR="00873A32" w:rsidRPr="00D34200" w:rsidRDefault="00873A32" w:rsidP="00873A32">
      <w:pPr>
        <w:pStyle w:val="Heading1"/>
        <w:numPr>
          <w:ilvl w:val="0"/>
          <w:numId w:val="0"/>
        </w:numPr>
        <w:ind w:left="431" w:hanging="431"/>
      </w:pPr>
      <w:r>
        <w:t>Next meetings</w:t>
      </w:r>
    </w:p>
    <w:p w:rsidR="00873A32" w:rsidRPr="00873A32" w:rsidRDefault="00873A32" w:rsidP="00873A32">
      <w:pPr>
        <w:pStyle w:val="NormalParagraph"/>
        <w:rPr>
          <w:rFonts w:eastAsia="MS Mincho"/>
          <w:lang w:eastAsia="ja-JP"/>
        </w:rPr>
      </w:pPr>
      <w:r>
        <w:rPr>
          <w:lang w:eastAsia="en-US" w:bidi="bn-BD"/>
        </w:rPr>
        <w:t>RILTE #49 09-Dec 2015</w:t>
      </w:r>
    </w:p>
    <w:sectPr w:rsidR="00873A32" w:rsidRPr="00873A32"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83B" w:rsidRDefault="0014483B">
      <w:r>
        <w:separator/>
      </w:r>
    </w:p>
    <w:p w:rsidR="0014483B" w:rsidRDefault="0014483B"/>
    <w:p w:rsidR="0014483B" w:rsidRDefault="0014483B"/>
    <w:p w:rsidR="0014483B" w:rsidRDefault="0014483B"/>
    <w:p w:rsidR="0014483B" w:rsidRDefault="0014483B"/>
    <w:p w:rsidR="0014483B" w:rsidRDefault="0014483B"/>
    <w:p w:rsidR="0014483B" w:rsidRDefault="0014483B"/>
    <w:p w:rsidR="0014483B" w:rsidRDefault="0014483B"/>
    <w:p w:rsidR="0014483B" w:rsidRDefault="0014483B"/>
  </w:endnote>
  <w:endnote w:type="continuationSeparator" w:id="0">
    <w:p w:rsidR="0014483B" w:rsidRDefault="0014483B">
      <w:r>
        <w:continuationSeparator/>
      </w:r>
    </w:p>
    <w:p w:rsidR="0014483B" w:rsidRDefault="0014483B"/>
    <w:p w:rsidR="0014483B" w:rsidRDefault="0014483B"/>
    <w:p w:rsidR="0014483B" w:rsidRDefault="0014483B"/>
    <w:p w:rsidR="0014483B" w:rsidRDefault="0014483B"/>
    <w:p w:rsidR="0014483B" w:rsidRDefault="0014483B"/>
    <w:p w:rsidR="0014483B" w:rsidRDefault="0014483B"/>
    <w:p w:rsidR="0014483B" w:rsidRDefault="0014483B"/>
    <w:p w:rsidR="0014483B" w:rsidRDefault="0014483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83B" w:rsidRDefault="0014483B">
      <w:r>
        <w:separator/>
      </w:r>
    </w:p>
    <w:p w:rsidR="0014483B" w:rsidRDefault="0014483B"/>
    <w:p w:rsidR="0014483B" w:rsidRDefault="0014483B"/>
    <w:p w:rsidR="0014483B" w:rsidRDefault="0014483B"/>
    <w:p w:rsidR="0014483B" w:rsidRDefault="0014483B"/>
    <w:p w:rsidR="0014483B" w:rsidRDefault="0014483B"/>
    <w:p w:rsidR="0014483B" w:rsidRDefault="0014483B"/>
    <w:p w:rsidR="0014483B" w:rsidRDefault="0014483B"/>
    <w:p w:rsidR="0014483B" w:rsidRDefault="0014483B"/>
  </w:footnote>
  <w:footnote w:type="continuationSeparator" w:id="0">
    <w:p w:rsidR="0014483B" w:rsidRDefault="0014483B">
      <w:r>
        <w:continuationSeparator/>
      </w:r>
    </w:p>
    <w:p w:rsidR="0014483B" w:rsidRDefault="0014483B"/>
    <w:p w:rsidR="0014483B" w:rsidRDefault="0014483B"/>
    <w:p w:rsidR="0014483B" w:rsidRDefault="0014483B"/>
    <w:p w:rsidR="0014483B" w:rsidRDefault="0014483B"/>
    <w:p w:rsidR="0014483B" w:rsidRDefault="0014483B"/>
    <w:p w:rsidR="0014483B" w:rsidRDefault="0014483B"/>
    <w:p w:rsidR="0014483B" w:rsidRDefault="0014483B"/>
    <w:p w:rsidR="0014483B" w:rsidRDefault="0014483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F2E152A"/>
    <w:multiLevelType w:val="hybridMultilevel"/>
    <w:tmpl w:val="246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9"/>
  </w:num>
  <w:num w:numId="4">
    <w:abstractNumId w:val="4"/>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57C75"/>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0A01"/>
    <w:rsid w:val="000D2394"/>
    <w:rsid w:val="000D3142"/>
    <w:rsid w:val="000D3218"/>
    <w:rsid w:val="000E0BC2"/>
    <w:rsid w:val="000E346F"/>
    <w:rsid w:val="000E4F93"/>
    <w:rsid w:val="000E753F"/>
    <w:rsid w:val="000E7E68"/>
    <w:rsid w:val="000F0EF2"/>
    <w:rsid w:val="000F13B9"/>
    <w:rsid w:val="000F5151"/>
    <w:rsid w:val="000F6BF7"/>
    <w:rsid w:val="00100606"/>
    <w:rsid w:val="00102043"/>
    <w:rsid w:val="00102A40"/>
    <w:rsid w:val="0010527B"/>
    <w:rsid w:val="00105AB6"/>
    <w:rsid w:val="001101FF"/>
    <w:rsid w:val="0011694F"/>
    <w:rsid w:val="001202FC"/>
    <w:rsid w:val="00120435"/>
    <w:rsid w:val="00123B5C"/>
    <w:rsid w:val="00124CAE"/>
    <w:rsid w:val="00133251"/>
    <w:rsid w:val="00133E60"/>
    <w:rsid w:val="00141CF3"/>
    <w:rsid w:val="00143486"/>
    <w:rsid w:val="0014483B"/>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361CA"/>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389E"/>
    <w:rsid w:val="00315FBE"/>
    <w:rsid w:val="00317475"/>
    <w:rsid w:val="00324EB0"/>
    <w:rsid w:val="00327828"/>
    <w:rsid w:val="003411C5"/>
    <w:rsid w:val="00343311"/>
    <w:rsid w:val="00350B36"/>
    <w:rsid w:val="00353971"/>
    <w:rsid w:val="0035746E"/>
    <w:rsid w:val="00360D05"/>
    <w:rsid w:val="00373511"/>
    <w:rsid w:val="003735E9"/>
    <w:rsid w:val="00376F0E"/>
    <w:rsid w:val="003819F5"/>
    <w:rsid w:val="0038280F"/>
    <w:rsid w:val="00387FE6"/>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E78C2"/>
    <w:rsid w:val="003F45A7"/>
    <w:rsid w:val="003F5817"/>
    <w:rsid w:val="003F70BB"/>
    <w:rsid w:val="003F7AAD"/>
    <w:rsid w:val="0040026D"/>
    <w:rsid w:val="00400663"/>
    <w:rsid w:val="00401B75"/>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08AB"/>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455"/>
    <w:rsid w:val="006E0687"/>
    <w:rsid w:val="006E6660"/>
    <w:rsid w:val="006F0B97"/>
    <w:rsid w:val="006F5C08"/>
    <w:rsid w:val="006F6857"/>
    <w:rsid w:val="00701C4C"/>
    <w:rsid w:val="00702875"/>
    <w:rsid w:val="007058E5"/>
    <w:rsid w:val="0070616B"/>
    <w:rsid w:val="0071340D"/>
    <w:rsid w:val="00722A43"/>
    <w:rsid w:val="007236F8"/>
    <w:rsid w:val="0073412F"/>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0F96"/>
    <w:rsid w:val="00782C91"/>
    <w:rsid w:val="00784848"/>
    <w:rsid w:val="00787444"/>
    <w:rsid w:val="00787B18"/>
    <w:rsid w:val="00787D74"/>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0532"/>
    <w:rsid w:val="008313FA"/>
    <w:rsid w:val="00832FF3"/>
    <w:rsid w:val="008343DC"/>
    <w:rsid w:val="00834A76"/>
    <w:rsid w:val="0083562C"/>
    <w:rsid w:val="00837A85"/>
    <w:rsid w:val="008404C8"/>
    <w:rsid w:val="008424F5"/>
    <w:rsid w:val="0084496F"/>
    <w:rsid w:val="00844F92"/>
    <w:rsid w:val="0084681C"/>
    <w:rsid w:val="00846FD1"/>
    <w:rsid w:val="00851F54"/>
    <w:rsid w:val="008552E2"/>
    <w:rsid w:val="00856F2E"/>
    <w:rsid w:val="00861FEB"/>
    <w:rsid w:val="00867588"/>
    <w:rsid w:val="008737A3"/>
    <w:rsid w:val="00873A32"/>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079B"/>
    <w:rsid w:val="008E14D1"/>
    <w:rsid w:val="008F002A"/>
    <w:rsid w:val="008F02C8"/>
    <w:rsid w:val="008F4D5D"/>
    <w:rsid w:val="008F5174"/>
    <w:rsid w:val="008F764B"/>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A325A"/>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54908"/>
    <w:rsid w:val="00B62516"/>
    <w:rsid w:val="00B672B1"/>
    <w:rsid w:val="00B672D5"/>
    <w:rsid w:val="00B736CF"/>
    <w:rsid w:val="00B7373E"/>
    <w:rsid w:val="00B8095B"/>
    <w:rsid w:val="00B81E38"/>
    <w:rsid w:val="00B86549"/>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27E84"/>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B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66A1"/>
    <w:rsid w:val="00D307ED"/>
    <w:rsid w:val="00D30D63"/>
    <w:rsid w:val="00D35B3C"/>
    <w:rsid w:val="00D364B8"/>
    <w:rsid w:val="00D42814"/>
    <w:rsid w:val="00D52F81"/>
    <w:rsid w:val="00D531DE"/>
    <w:rsid w:val="00D53520"/>
    <w:rsid w:val="00D56529"/>
    <w:rsid w:val="00D567EE"/>
    <w:rsid w:val="00D578E6"/>
    <w:rsid w:val="00D7403F"/>
    <w:rsid w:val="00D80E50"/>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338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E508F"/>
    <w:rsid w:val="001F5EAB"/>
    <w:rsid w:val="00314D9C"/>
    <w:rsid w:val="00355305"/>
    <w:rsid w:val="00541DA1"/>
    <w:rsid w:val="007771C7"/>
    <w:rsid w:val="007B7A47"/>
    <w:rsid w:val="00827AA6"/>
    <w:rsid w:val="00846CB9"/>
    <w:rsid w:val="008C2A11"/>
    <w:rsid w:val="0098084D"/>
    <w:rsid w:val="00992AC4"/>
    <w:rsid w:val="00AF710C"/>
    <w:rsid w:val="00B41CE4"/>
    <w:rsid w:val="00BA6C66"/>
    <w:rsid w:val="00BE6CD1"/>
    <w:rsid w:val="00C41BA3"/>
    <w:rsid w:val="00CC0CF9"/>
    <w:rsid w:val="00D44118"/>
    <w:rsid w:val="00D96815"/>
    <w:rsid w:val="00E34DBC"/>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6C66"/>
    <w:rPr>
      <w:color w:val="808080"/>
    </w:rPr>
  </w:style>
  <w:style w:type="paragraph" w:customStyle="1" w:styleId="692537629E72447B898FF91B7832474F">
    <w:name w:val="692537629E72447B898FF91B7832474F"/>
    <w:rsid w:val="00BA6C66"/>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Discussion</GSMAItemFor>
    <GSMAMeetingDate xmlns="ADEDD60E-22E2-4049-BE99-80A2BB237DD5">2015-10-07T00:00:00</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2015-10-12T00:00:00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to CT1 on IMPU during deregistration and reregistration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RILTEnn_xxx</GSMAMeetingItemNumber>
    <GSMADocumentNumber xmlns="ADEDD60E-22E2-4049-BE99-80A2BB237DD5" xsi:nil="true"/>
    <GSMAMeetingLocation xmlns="ADEDD60E-22E2-4049-BE99-80A2BB237DD5">Evanston, Wyoming USA</GSMAMeetingLocation>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8437552D-E77B-46A3-9C9A-A35F65A6D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348</Words>
  <Characters>1990</Characters>
  <Application>Microsoft Office Word</Application>
  <DocSecurity>0</DocSecurity>
  <Lines>16</Lines>
  <Paragraphs>4</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2334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FF</cp:lastModifiedBy>
  <cp:revision>2</cp:revision>
  <cp:lastPrinted>2006-09-14T07:39:00Z</cp:lastPrinted>
  <dcterms:created xsi:type="dcterms:W3CDTF">2015-11-09T10:48:00Z</dcterms:created>
  <dcterms:modified xsi:type="dcterms:W3CDTF">2015-11-09T10:48:00Z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