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CDE31C3" w:rsidR="004F0988" w:rsidRDefault="009E5347" w:rsidP="00A27226">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w:t>
            </w:r>
            <w:r w:rsidR="003C6154">
              <w:t>9</w:t>
            </w:r>
            <w:r w:rsidRPr="00CE3036">
              <w:t>.</w:t>
            </w:r>
            <w:r w:rsidR="005C56B2">
              <w:t>1</w:t>
            </w:r>
            <w:r w:rsidRPr="00CE3036">
              <w:t>.</w:t>
            </w:r>
            <w:bookmarkEnd w:id="3"/>
            <w:r w:rsidR="005C56B2">
              <w:t>0</w:t>
            </w:r>
            <w:r w:rsidRPr="00CE3036">
              <w:t xml:space="preserve"> </w:t>
            </w:r>
            <w:r w:rsidRPr="00CE3036">
              <w:rPr>
                <w:sz w:val="32"/>
              </w:rPr>
              <w:t>(</w:t>
            </w:r>
            <w:bookmarkStart w:id="4" w:name="issueDate"/>
            <w:r w:rsidR="00043167" w:rsidRPr="00CE3036">
              <w:rPr>
                <w:sz w:val="32"/>
              </w:rPr>
              <w:t>202</w:t>
            </w:r>
            <w:r w:rsidR="00443AD4">
              <w:rPr>
                <w:sz w:val="32"/>
              </w:rPr>
              <w:t>4</w:t>
            </w:r>
            <w:r w:rsidRPr="00CE3036">
              <w:rPr>
                <w:sz w:val="32"/>
              </w:rPr>
              <w:t>-</w:t>
            </w:r>
            <w:bookmarkEnd w:id="4"/>
            <w:r w:rsidR="005C56B2">
              <w:rPr>
                <w:sz w:val="32"/>
              </w:rPr>
              <w:t>1</w:t>
            </w:r>
            <w:r w:rsidR="00A27226">
              <w:rPr>
                <w:sz w:val="32"/>
              </w:rPr>
              <w:t>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1A3398A1" w:rsidR="004F0988" w:rsidRPr="00133525" w:rsidRDefault="009E5347" w:rsidP="00FD2152">
            <w:pPr>
              <w:pStyle w:val="ZT"/>
              <w:framePr w:wrap="auto" w:hAnchor="text" w:yAlign="inline"/>
              <w:rPr>
                <w:i/>
                <w:sz w:val="28"/>
              </w:rPr>
            </w:pPr>
            <w:r w:rsidRPr="004D3578">
              <w:t>(</w:t>
            </w:r>
            <w:r w:rsidRPr="00323627">
              <w:rPr>
                <w:rStyle w:val="ZGSM"/>
              </w:rPr>
              <w:t xml:space="preserve">Release </w:t>
            </w:r>
            <w:bookmarkStart w:id="7" w:name="specRelease"/>
            <w:r w:rsidRPr="00323627">
              <w:rPr>
                <w:rStyle w:val="ZGSM"/>
              </w:rPr>
              <w:t>1</w:t>
            </w:r>
            <w:bookmarkEnd w:id="7"/>
            <w:r w:rsidR="00FD2152">
              <w:rPr>
                <w:rStyle w:val="ZGSM"/>
              </w:rPr>
              <w:t>9</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en-IN"/>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8" w:name="logos"/>
            <w:r>
              <w:rPr>
                <w:noProof/>
                <w:lang w:val="en-IN" w:eastAsia="en-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39E1DB1" w:rsidR="00E16509" w:rsidRPr="00133525" w:rsidRDefault="00E16509" w:rsidP="00133525">
            <w:pPr>
              <w:pStyle w:val="FP"/>
              <w:jc w:val="center"/>
              <w:rPr>
                <w:noProof/>
                <w:sz w:val="18"/>
              </w:rPr>
            </w:pPr>
            <w:r w:rsidRPr="00133525">
              <w:rPr>
                <w:noProof/>
                <w:sz w:val="18"/>
              </w:rPr>
              <w:t xml:space="preserve">© </w:t>
            </w:r>
            <w:r w:rsidR="005B7FC7">
              <w:rPr>
                <w:noProof/>
                <w:sz w:val="18"/>
              </w:rPr>
              <w:t>202</w:t>
            </w:r>
            <w:r w:rsidR="00D82297">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1382CB0" w14:textId="6D8BA0E9" w:rsidR="00A27226" w:rsidRDefault="00AF39E5">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A27226">
        <w:rPr>
          <w:noProof/>
        </w:rPr>
        <w:t>Foreword</w:t>
      </w:r>
      <w:r w:rsidR="00A27226">
        <w:rPr>
          <w:noProof/>
        </w:rPr>
        <w:tab/>
      </w:r>
      <w:r w:rsidR="00A27226">
        <w:rPr>
          <w:noProof/>
        </w:rPr>
        <w:fldChar w:fldCharType="begin"/>
      </w:r>
      <w:r w:rsidR="00A27226">
        <w:rPr>
          <w:noProof/>
        </w:rPr>
        <w:instrText xml:space="preserve"> PAGEREF _Toc183527247 \h </w:instrText>
      </w:r>
      <w:r w:rsidR="00A27226">
        <w:rPr>
          <w:noProof/>
        </w:rPr>
      </w:r>
      <w:r w:rsidR="00A27226">
        <w:rPr>
          <w:noProof/>
        </w:rPr>
        <w:fldChar w:fldCharType="separate"/>
      </w:r>
      <w:r w:rsidR="00A27226">
        <w:rPr>
          <w:noProof/>
        </w:rPr>
        <w:t>10</w:t>
      </w:r>
      <w:r w:rsidR="00A27226">
        <w:rPr>
          <w:noProof/>
        </w:rPr>
        <w:fldChar w:fldCharType="end"/>
      </w:r>
    </w:p>
    <w:p w14:paraId="331719D4" w14:textId="42346D99" w:rsidR="00A27226" w:rsidRDefault="00A27226">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_Toc183527248 \h </w:instrText>
      </w:r>
      <w:r>
        <w:rPr>
          <w:noProof/>
        </w:rPr>
      </w:r>
      <w:r>
        <w:rPr>
          <w:noProof/>
        </w:rPr>
        <w:fldChar w:fldCharType="separate"/>
      </w:r>
      <w:r>
        <w:rPr>
          <w:noProof/>
        </w:rPr>
        <w:t>11</w:t>
      </w:r>
      <w:r>
        <w:rPr>
          <w:noProof/>
        </w:rPr>
        <w:fldChar w:fldCharType="end"/>
      </w:r>
    </w:p>
    <w:p w14:paraId="1846B535" w14:textId="3B41F6B3" w:rsidR="00A27226" w:rsidRDefault="00A27226">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_Toc183527249 \h </w:instrText>
      </w:r>
      <w:r>
        <w:rPr>
          <w:noProof/>
        </w:rPr>
      </w:r>
      <w:r>
        <w:rPr>
          <w:noProof/>
        </w:rPr>
        <w:fldChar w:fldCharType="separate"/>
      </w:r>
      <w:r>
        <w:rPr>
          <w:noProof/>
        </w:rPr>
        <w:t>11</w:t>
      </w:r>
      <w:r>
        <w:rPr>
          <w:noProof/>
        </w:rPr>
        <w:fldChar w:fldCharType="end"/>
      </w:r>
    </w:p>
    <w:p w14:paraId="6BA267E6" w14:textId="69A5835E" w:rsidR="00A27226" w:rsidRDefault="00A27226">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_Toc183527250 \h </w:instrText>
      </w:r>
      <w:r>
        <w:rPr>
          <w:noProof/>
        </w:rPr>
      </w:r>
      <w:r>
        <w:rPr>
          <w:noProof/>
        </w:rPr>
        <w:fldChar w:fldCharType="separate"/>
      </w:r>
      <w:r>
        <w:rPr>
          <w:noProof/>
        </w:rPr>
        <w:t>12</w:t>
      </w:r>
      <w:r>
        <w:rPr>
          <w:noProof/>
        </w:rPr>
        <w:fldChar w:fldCharType="end"/>
      </w:r>
    </w:p>
    <w:p w14:paraId="5078E4DB" w14:textId="1E468DDA" w:rsidR="00A27226" w:rsidRDefault="00A27226">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_Toc183527251 \h </w:instrText>
      </w:r>
      <w:r>
        <w:rPr>
          <w:noProof/>
        </w:rPr>
      </w:r>
      <w:r>
        <w:rPr>
          <w:noProof/>
        </w:rPr>
        <w:fldChar w:fldCharType="separate"/>
      </w:r>
      <w:r>
        <w:rPr>
          <w:noProof/>
        </w:rPr>
        <w:t>12</w:t>
      </w:r>
      <w:r>
        <w:rPr>
          <w:noProof/>
        </w:rPr>
        <w:fldChar w:fldCharType="end"/>
      </w:r>
    </w:p>
    <w:p w14:paraId="48F07A9A" w14:textId="3377AA85" w:rsidR="00A27226" w:rsidRDefault="00A27226">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_Toc183527252 \h </w:instrText>
      </w:r>
      <w:r>
        <w:rPr>
          <w:noProof/>
        </w:rPr>
      </w:r>
      <w:r>
        <w:rPr>
          <w:noProof/>
        </w:rPr>
        <w:fldChar w:fldCharType="separate"/>
      </w:r>
      <w:r>
        <w:rPr>
          <w:noProof/>
        </w:rPr>
        <w:t>12</w:t>
      </w:r>
      <w:r>
        <w:rPr>
          <w:noProof/>
        </w:rPr>
        <w:fldChar w:fldCharType="end"/>
      </w:r>
    </w:p>
    <w:p w14:paraId="4C9C4601" w14:textId="5129E334" w:rsidR="00A27226" w:rsidRDefault="00A27226">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_Toc183527253 \h </w:instrText>
      </w:r>
      <w:r>
        <w:rPr>
          <w:noProof/>
        </w:rPr>
      </w:r>
      <w:r>
        <w:rPr>
          <w:noProof/>
        </w:rPr>
        <w:fldChar w:fldCharType="separate"/>
      </w:r>
      <w:r>
        <w:rPr>
          <w:noProof/>
        </w:rPr>
        <w:t>12</w:t>
      </w:r>
      <w:r>
        <w:rPr>
          <w:noProof/>
        </w:rPr>
        <w:fldChar w:fldCharType="end"/>
      </w:r>
    </w:p>
    <w:p w14:paraId="223668F6" w14:textId="4CD9ED45" w:rsidR="00A27226" w:rsidRDefault="00A27226">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_Toc183527254 \h </w:instrText>
      </w:r>
      <w:r>
        <w:rPr>
          <w:noProof/>
        </w:rPr>
      </w:r>
      <w:r>
        <w:rPr>
          <w:noProof/>
        </w:rPr>
        <w:fldChar w:fldCharType="separate"/>
      </w:r>
      <w:r>
        <w:rPr>
          <w:noProof/>
        </w:rPr>
        <w:t>12</w:t>
      </w:r>
      <w:r>
        <w:rPr>
          <w:noProof/>
        </w:rPr>
        <w:fldChar w:fldCharType="end"/>
      </w:r>
    </w:p>
    <w:p w14:paraId="1C655B9E" w14:textId="76EEE8CC" w:rsidR="00A27226" w:rsidRDefault="00A27226">
      <w:pPr>
        <w:pStyle w:val="TOC2"/>
        <w:rPr>
          <w:rFonts w:asciiTheme="minorHAnsi" w:eastAsiaTheme="minorEastAsia" w:hAnsiTheme="minorHAnsi" w:cstheme="minorBidi"/>
          <w:noProof/>
          <w:sz w:val="22"/>
          <w:szCs w:val="22"/>
          <w:lang w:val="en-IN" w:eastAsia="en-IN"/>
        </w:rPr>
      </w:pPr>
      <w:r>
        <w:rPr>
          <w:noProof/>
        </w:rPr>
        <w:t>4.0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_Toc183527255 \h </w:instrText>
      </w:r>
      <w:r>
        <w:rPr>
          <w:noProof/>
        </w:rPr>
      </w:r>
      <w:r>
        <w:rPr>
          <w:noProof/>
        </w:rPr>
        <w:fldChar w:fldCharType="separate"/>
      </w:r>
      <w:r>
        <w:rPr>
          <w:noProof/>
        </w:rPr>
        <w:t>12</w:t>
      </w:r>
      <w:r>
        <w:rPr>
          <w:noProof/>
        </w:rPr>
        <w:fldChar w:fldCharType="end"/>
      </w:r>
    </w:p>
    <w:p w14:paraId="7778835A" w14:textId="672C141D" w:rsidR="00A27226" w:rsidRDefault="00A27226">
      <w:pPr>
        <w:pStyle w:val="TOC2"/>
        <w:rPr>
          <w:rFonts w:asciiTheme="minorHAnsi" w:eastAsiaTheme="minorEastAsia" w:hAnsiTheme="minorHAnsi" w:cstheme="minorBidi"/>
          <w:noProof/>
          <w:sz w:val="22"/>
          <w:szCs w:val="22"/>
          <w:lang w:val="en-IN" w:eastAsia="en-IN"/>
        </w:rPr>
      </w:pPr>
      <w:r>
        <w:rPr>
          <w:noProof/>
          <w:lang w:eastAsia="ja-JP"/>
        </w:rPr>
        <w:t>4</w:t>
      </w:r>
      <w:r>
        <w:rPr>
          <w:noProof/>
        </w:rPr>
        <w:t>.1</w:t>
      </w:r>
      <w:r>
        <w:rPr>
          <w:rFonts w:asciiTheme="minorHAnsi" w:eastAsiaTheme="minorEastAsia" w:hAnsiTheme="minorHAnsi" w:cstheme="minorBidi"/>
          <w:noProof/>
          <w:sz w:val="22"/>
          <w:szCs w:val="22"/>
          <w:lang w:val="en-IN" w:eastAsia="en-IN"/>
        </w:rPr>
        <w:tab/>
      </w:r>
      <w:r w:rsidRPr="00B77D8D">
        <w:rPr>
          <w:rFonts w:cs="Arial"/>
          <w:noProof/>
        </w:rPr>
        <w:t>Information applicable to APIs over EDGE-1 and EDGE-4</w:t>
      </w:r>
      <w:r>
        <w:rPr>
          <w:noProof/>
        </w:rPr>
        <w:tab/>
      </w:r>
      <w:r>
        <w:rPr>
          <w:noProof/>
        </w:rPr>
        <w:fldChar w:fldCharType="begin"/>
      </w:r>
      <w:r>
        <w:rPr>
          <w:noProof/>
        </w:rPr>
        <w:instrText xml:space="preserve"> PAGEREF _Toc183527256 \h </w:instrText>
      </w:r>
      <w:r>
        <w:rPr>
          <w:noProof/>
        </w:rPr>
      </w:r>
      <w:r>
        <w:rPr>
          <w:noProof/>
        </w:rPr>
        <w:fldChar w:fldCharType="separate"/>
      </w:r>
      <w:r>
        <w:rPr>
          <w:noProof/>
        </w:rPr>
        <w:t>13</w:t>
      </w:r>
      <w:r>
        <w:rPr>
          <w:noProof/>
        </w:rPr>
        <w:fldChar w:fldCharType="end"/>
      </w:r>
    </w:p>
    <w:p w14:paraId="6554146C" w14:textId="1702FA0D" w:rsidR="00A27226" w:rsidRDefault="00A27226">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_Toc183527257 \h </w:instrText>
      </w:r>
      <w:r>
        <w:rPr>
          <w:noProof/>
        </w:rPr>
      </w:r>
      <w:r>
        <w:rPr>
          <w:noProof/>
        </w:rPr>
        <w:fldChar w:fldCharType="separate"/>
      </w:r>
      <w:r>
        <w:rPr>
          <w:noProof/>
        </w:rPr>
        <w:t>13</w:t>
      </w:r>
      <w:r>
        <w:rPr>
          <w:noProof/>
        </w:rPr>
        <w:fldChar w:fldCharType="end"/>
      </w:r>
    </w:p>
    <w:p w14:paraId="65A04F78" w14:textId="3DACCBAE" w:rsidR="00A27226" w:rsidRDefault="00A27226">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_Toc183527258 \h </w:instrText>
      </w:r>
      <w:r>
        <w:rPr>
          <w:noProof/>
        </w:rPr>
      </w:r>
      <w:r>
        <w:rPr>
          <w:noProof/>
        </w:rPr>
        <w:fldChar w:fldCharType="separate"/>
      </w:r>
      <w:r>
        <w:rPr>
          <w:noProof/>
        </w:rPr>
        <w:t>13</w:t>
      </w:r>
      <w:r>
        <w:rPr>
          <w:noProof/>
        </w:rPr>
        <w:fldChar w:fldCharType="end"/>
      </w:r>
    </w:p>
    <w:p w14:paraId="52159F6F" w14:textId="350DDDCA" w:rsidR="00A27226" w:rsidRDefault="00A27226">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Eees_EECRegistration Service</w:t>
      </w:r>
      <w:r>
        <w:rPr>
          <w:noProof/>
        </w:rPr>
        <w:tab/>
      </w:r>
      <w:r>
        <w:rPr>
          <w:noProof/>
        </w:rPr>
        <w:fldChar w:fldCharType="begin"/>
      </w:r>
      <w:r>
        <w:rPr>
          <w:noProof/>
        </w:rPr>
        <w:instrText xml:space="preserve"> PAGEREF _Toc183527259 \h </w:instrText>
      </w:r>
      <w:r>
        <w:rPr>
          <w:noProof/>
        </w:rPr>
      </w:r>
      <w:r>
        <w:rPr>
          <w:noProof/>
        </w:rPr>
        <w:fldChar w:fldCharType="separate"/>
      </w:r>
      <w:r>
        <w:rPr>
          <w:noProof/>
        </w:rPr>
        <w:t>14</w:t>
      </w:r>
      <w:r>
        <w:rPr>
          <w:noProof/>
        </w:rPr>
        <w:fldChar w:fldCharType="end"/>
      </w:r>
    </w:p>
    <w:p w14:paraId="2292544C" w14:textId="07A5BA1A" w:rsidR="00A27226" w:rsidRDefault="00A27226">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_Toc183527260 \h </w:instrText>
      </w:r>
      <w:r>
        <w:rPr>
          <w:noProof/>
        </w:rPr>
      </w:r>
      <w:r>
        <w:rPr>
          <w:noProof/>
        </w:rPr>
        <w:fldChar w:fldCharType="separate"/>
      </w:r>
      <w:r>
        <w:rPr>
          <w:noProof/>
        </w:rPr>
        <w:t>14</w:t>
      </w:r>
      <w:r>
        <w:rPr>
          <w:noProof/>
        </w:rPr>
        <w:fldChar w:fldCharType="end"/>
      </w:r>
    </w:p>
    <w:p w14:paraId="62B89B75" w14:textId="3306B08D" w:rsidR="00A27226" w:rsidRDefault="00A27226">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_Toc183527261 \h </w:instrText>
      </w:r>
      <w:r>
        <w:rPr>
          <w:noProof/>
        </w:rPr>
      </w:r>
      <w:r>
        <w:rPr>
          <w:noProof/>
        </w:rPr>
        <w:fldChar w:fldCharType="separate"/>
      </w:r>
      <w:r>
        <w:rPr>
          <w:noProof/>
        </w:rPr>
        <w:t>14</w:t>
      </w:r>
      <w:r>
        <w:rPr>
          <w:noProof/>
        </w:rPr>
        <w:fldChar w:fldCharType="end"/>
      </w:r>
    </w:p>
    <w:p w14:paraId="5F30CC04" w14:textId="79E9BCB4" w:rsidR="00A27226" w:rsidRDefault="00A27226">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_Toc183527262 \h </w:instrText>
      </w:r>
      <w:r>
        <w:rPr>
          <w:noProof/>
        </w:rPr>
      </w:r>
      <w:r>
        <w:rPr>
          <w:noProof/>
        </w:rPr>
        <w:fldChar w:fldCharType="separate"/>
      </w:r>
      <w:r>
        <w:rPr>
          <w:noProof/>
        </w:rPr>
        <w:t>14</w:t>
      </w:r>
      <w:r>
        <w:rPr>
          <w:noProof/>
        </w:rPr>
        <w:fldChar w:fldCharType="end"/>
      </w:r>
    </w:p>
    <w:p w14:paraId="6E0FA099" w14:textId="2B48755D" w:rsidR="00A27226" w:rsidRDefault="00A27226">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_Toc183527263 \h </w:instrText>
      </w:r>
      <w:r>
        <w:rPr>
          <w:noProof/>
        </w:rPr>
      </w:r>
      <w:r>
        <w:rPr>
          <w:noProof/>
        </w:rPr>
        <w:fldChar w:fldCharType="separate"/>
      </w:r>
      <w:r>
        <w:rPr>
          <w:noProof/>
        </w:rPr>
        <w:t>14</w:t>
      </w:r>
      <w:r>
        <w:rPr>
          <w:noProof/>
        </w:rPr>
        <w:fldChar w:fldCharType="end"/>
      </w:r>
    </w:p>
    <w:p w14:paraId="6891040B" w14:textId="547FD4DD" w:rsidR="00A27226" w:rsidRDefault="00A27226">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_Toc183527264 \h </w:instrText>
      </w:r>
      <w:r>
        <w:rPr>
          <w:noProof/>
        </w:rPr>
      </w:r>
      <w:r>
        <w:rPr>
          <w:noProof/>
        </w:rPr>
        <w:fldChar w:fldCharType="separate"/>
      </w:r>
      <w:r>
        <w:rPr>
          <w:noProof/>
        </w:rPr>
        <w:t>14</w:t>
      </w:r>
      <w:r>
        <w:rPr>
          <w:noProof/>
        </w:rPr>
        <w:fldChar w:fldCharType="end"/>
      </w:r>
    </w:p>
    <w:p w14:paraId="1E54FA95" w14:textId="77E02ED2" w:rsidR="00A27226" w:rsidRDefault="00A27226">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_Toc183527265 \h </w:instrText>
      </w:r>
      <w:r>
        <w:rPr>
          <w:noProof/>
        </w:rPr>
      </w:r>
      <w:r>
        <w:rPr>
          <w:noProof/>
        </w:rPr>
        <w:fldChar w:fldCharType="separate"/>
      </w:r>
      <w:r>
        <w:rPr>
          <w:noProof/>
        </w:rPr>
        <w:t>14</w:t>
      </w:r>
      <w:r>
        <w:rPr>
          <w:noProof/>
        </w:rPr>
        <w:fldChar w:fldCharType="end"/>
      </w:r>
    </w:p>
    <w:p w14:paraId="3D1DDEC6" w14:textId="5014DED6" w:rsidR="00A27226" w:rsidRDefault="00A27226">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_Toc183527266 \h </w:instrText>
      </w:r>
      <w:r>
        <w:rPr>
          <w:noProof/>
        </w:rPr>
      </w:r>
      <w:r>
        <w:rPr>
          <w:noProof/>
        </w:rPr>
        <w:fldChar w:fldCharType="separate"/>
      </w:r>
      <w:r>
        <w:rPr>
          <w:noProof/>
        </w:rPr>
        <w:t>16</w:t>
      </w:r>
      <w:r>
        <w:rPr>
          <w:noProof/>
        </w:rPr>
        <w:fldChar w:fldCharType="end"/>
      </w:r>
    </w:p>
    <w:p w14:paraId="3DF8380F" w14:textId="54B99E23" w:rsidR="00A27226" w:rsidRDefault="00A27226">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_Toc183527267 \h </w:instrText>
      </w:r>
      <w:r>
        <w:rPr>
          <w:noProof/>
        </w:rPr>
      </w:r>
      <w:r>
        <w:rPr>
          <w:noProof/>
        </w:rPr>
        <w:fldChar w:fldCharType="separate"/>
      </w:r>
      <w:r>
        <w:rPr>
          <w:noProof/>
        </w:rPr>
        <w:t>16</w:t>
      </w:r>
      <w:r>
        <w:rPr>
          <w:noProof/>
        </w:rPr>
        <w:fldChar w:fldCharType="end"/>
      </w:r>
    </w:p>
    <w:p w14:paraId="768B6107" w14:textId="7251DEA4" w:rsidR="00A27226" w:rsidRDefault="00A27226">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_Toc183527268 \h </w:instrText>
      </w:r>
      <w:r>
        <w:rPr>
          <w:noProof/>
        </w:rPr>
      </w:r>
      <w:r>
        <w:rPr>
          <w:noProof/>
        </w:rPr>
        <w:fldChar w:fldCharType="separate"/>
      </w:r>
      <w:r>
        <w:rPr>
          <w:noProof/>
        </w:rPr>
        <w:t>16</w:t>
      </w:r>
      <w:r>
        <w:rPr>
          <w:noProof/>
        </w:rPr>
        <w:fldChar w:fldCharType="end"/>
      </w:r>
    </w:p>
    <w:p w14:paraId="5C16319E" w14:textId="0CA29501" w:rsidR="00A27226" w:rsidRDefault="00A27226">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_Toc183527269 \h </w:instrText>
      </w:r>
      <w:r>
        <w:rPr>
          <w:noProof/>
        </w:rPr>
      </w:r>
      <w:r>
        <w:rPr>
          <w:noProof/>
        </w:rPr>
        <w:fldChar w:fldCharType="separate"/>
      </w:r>
      <w:r>
        <w:rPr>
          <w:noProof/>
        </w:rPr>
        <w:t>17</w:t>
      </w:r>
      <w:r>
        <w:rPr>
          <w:noProof/>
        </w:rPr>
        <w:fldChar w:fldCharType="end"/>
      </w:r>
    </w:p>
    <w:p w14:paraId="5A7A5FC6" w14:textId="6E197978" w:rsidR="00A27226" w:rsidRDefault="00A27226">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_Toc183527270 \h </w:instrText>
      </w:r>
      <w:r>
        <w:rPr>
          <w:noProof/>
        </w:rPr>
      </w:r>
      <w:r>
        <w:rPr>
          <w:noProof/>
        </w:rPr>
        <w:fldChar w:fldCharType="separate"/>
      </w:r>
      <w:r>
        <w:rPr>
          <w:noProof/>
        </w:rPr>
        <w:t>17</w:t>
      </w:r>
      <w:r>
        <w:rPr>
          <w:noProof/>
        </w:rPr>
        <w:fldChar w:fldCharType="end"/>
      </w:r>
    </w:p>
    <w:p w14:paraId="23B925EB" w14:textId="09160FAA" w:rsidR="00A27226" w:rsidRDefault="00A27226">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_Toc183527271 \h </w:instrText>
      </w:r>
      <w:r>
        <w:rPr>
          <w:noProof/>
        </w:rPr>
      </w:r>
      <w:r>
        <w:rPr>
          <w:noProof/>
        </w:rPr>
        <w:fldChar w:fldCharType="separate"/>
      </w:r>
      <w:r>
        <w:rPr>
          <w:noProof/>
        </w:rPr>
        <w:t>17</w:t>
      </w:r>
      <w:r>
        <w:rPr>
          <w:noProof/>
        </w:rPr>
        <w:fldChar w:fldCharType="end"/>
      </w:r>
    </w:p>
    <w:p w14:paraId="10F06CEF" w14:textId="2DF42CB2" w:rsidR="00A27226" w:rsidRDefault="00A27226">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_Toc183527272 \h </w:instrText>
      </w:r>
      <w:r>
        <w:rPr>
          <w:noProof/>
        </w:rPr>
      </w:r>
      <w:r>
        <w:rPr>
          <w:noProof/>
        </w:rPr>
        <w:fldChar w:fldCharType="separate"/>
      </w:r>
      <w:r>
        <w:rPr>
          <w:noProof/>
        </w:rPr>
        <w:t>18</w:t>
      </w:r>
      <w:r>
        <w:rPr>
          <w:noProof/>
        </w:rPr>
        <w:fldChar w:fldCharType="end"/>
      </w:r>
    </w:p>
    <w:p w14:paraId="728FC804" w14:textId="33C44BB2" w:rsidR="00A27226" w:rsidRDefault="00A27226">
      <w:pPr>
        <w:pStyle w:val="TOC3"/>
        <w:rPr>
          <w:rFonts w:asciiTheme="minorHAnsi" w:eastAsiaTheme="minorEastAsia" w:hAnsiTheme="minorHAnsi" w:cstheme="minorBidi"/>
          <w:noProof/>
          <w:sz w:val="22"/>
          <w:szCs w:val="22"/>
          <w:lang w:val="en-IN" w:eastAsia="en-IN"/>
        </w:rPr>
      </w:pPr>
      <w:r w:rsidRPr="00B77D8D">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_Toc183527273 \h </w:instrText>
      </w:r>
      <w:r>
        <w:rPr>
          <w:noProof/>
        </w:rPr>
      </w:r>
      <w:r>
        <w:rPr>
          <w:noProof/>
        </w:rPr>
        <w:fldChar w:fldCharType="separate"/>
      </w:r>
      <w:r>
        <w:rPr>
          <w:noProof/>
        </w:rPr>
        <w:t>18</w:t>
      </w:r>
      <w:r>
        <w:rPr>
          <w:noProof/>
        </w:rPr>
        <w:fldChar w:fldCharType="end"/>
      </w:r>
    </w:p>
    <w:p w14:paraId="10F92E54" w14:textId="22778800" w:rsidR="00A27226" w:rsidRDefault="00A27226">
      <w:pPr>
        <w:pStyle w:val="TOC3"/>
        <w:rPr>
          <w:rFonts w:asciiTheme="minorHAnsi" w:eastAsiaTheme="minorEastAsia" w:hAnsiTheme="minorHAnsi" w:cstheme="minorBidi"/>
          <w:noProof/>
          <w:sz w:val="22"/>
          <w:szCs w:val="22"/>
          <w:lang w:val="en-IN" w:eastAsia="en-IN"/>
        </w:rPr>
      </w:pPr>
      <w:r w:rsidRPr="00B77D8D">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_Toc183527274 \h </w:instrText>
      </w:r>
      <w:r>
        <w:rPr>
          <w:noProof/>
        </w:rPr>
      </w:r>
      <w:r>
        <w:rPr>
          <w:noProof/>
        </w:rPr>
        <w:fldChar w:fldCharType="separate"/>
      </w:r>
      <w:r>
        <w:rPr>
          <w:noProof/>
        </w:rPr>
        <w:t>18</w:t>
      </w:r>
      <w:r>
        <w:rPr>
          <w:noProof/>
        </w:rPr>
        <w:fldChar w:fldCharType="end"/>
      </w:r>
    </w:p>
    <w:p w14:paraId="4272FD25" w14:textId="6573BE67" w:rsidR="00A27226" w:rsidRDefault="00A27226">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_Toc183527275 \h </w:instrText>
      </w:r>
      <w:r>
        <w:rPr>
          <w:noProof/>
        </w:rPr>
      </w:r>
      <w:r>
        <w:rPr>
          <w:noProof/>
        </w:rPr>
        <w:fldChar w:fldCharType="separate"/>
      </w:r>
      <w:r>
        <w:rPr>
          <w:noProof/>
        </w:rPr>
        <w:t>18</w:t>
      </w:r>
      <w:r>
        <w:rPr>
          <w:noProof/>
        </w:rPr>
        <w:fldChar w:fldCharType="end"/>
      </w:r>
    </w:p>
    <w:p w14:paraId="506649DC" w14:textId="2B4A5C57" w:rsidR="00A27226" w:rsidRDefault="00A27226">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_Toc183527276 \h </w:instrText>
      </w:r>
      <w:r>
        <w:rPr>
          <w:noProof/>
        </w:rPr>
      </w:r>
      <w:r>
        <w:rPr>
          <w:noProof/>
        </w:rPr>
        <w:fldChar w:fldCharType="separate"/>
      </w:r>
      <w:r>
        <w:rPr>
          <w:noProof/>
        </w:rPr>
        <w:t>18</w:t>
      </w:r>
      <w:r>
        <w:rPr>
          <w:noProof/>
        </w:rPr>
        <w:fldChar w:fldCharType="end"/>
      </w:r>
    </w:p>
    <w:p w14:paraId="7F2C5974" w14:textId="74D15772" w:rsidR="00A27226" w:rsidRDefault="00A27226">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_Toc183527277 \h </w:instrText>
      </w:r>
      <w:r>
        <w:rPr>
          <w:noProof/>
        </w:rPr>
      </w:r>
      <w:r>
        <w:rPr>
          <w:noProof/>
        </w:rPr>
        <w:fldChar w:fldCharType="separate"/>
      </w:r>
      <w:r>
        <w:rPr>
          <w:noProof/>
        </w:rPr>
        <w:t>18</w:t>
      </w:r>
      <w:r>
        <w:rPr>
          <w:noProof/>
        </w:rPr>
        <w:fldChar w:fldCharType="end"/>
      </w:r>
    </w:p>
    <w:p w14:paraId="6370C3DB" w14:textId="2C033A25" w:rsidR="00A27226" w:rsidRDefault="00A27226">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_Toc183527278 \h </w:instrText>
      </w:r>
      <w:r>
        <w:rPr>
          <w:noProof/>
        </w:rPr>
      </w:r>
      <w:r>
        <w:rPr>
          <w:noProof/>
        </w:rPr>
        <w:fldChar w:fldCharType="separate"/>
      </w:r>
      <w:r>
        <w:rPr>
          <w:noProof/>
        </w:rPr>
        <w:t>18</w:t>
      </w:r>
      <w:r>
        <w:rPr>
          <w:noProof/>
        </w:rPr>
        <w:fldChar w:fldCharType="end"/>
      </w:r>
    </w:p>
    <w:p w14:paraId="78168731" w14:textId="4AA1E816" w:rsidR="00A27226" w:rsidRDefault="00A27226">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_Toc183527279 \h </w:instrText>
      </w:r>
      <w:r>
        <w:rPr>
          <w:noProof/>
        </w:rPr>
      </w:r>
      <w:r>
        <w:rPr>
          <w:noProof/>
        </w:rPr>
        <w:fldChar w:fldCharType="separate"/>
      </w:r>
      <w:r>
        <w:rPr>
          <w:noProof/>
        </w:rPr>
        <w:t>20</w:t>
      </w:r>
      <w:r>
        <w:rPr>
          <w:noProof/>
        </w:rPr>
        <w:fldChar w:fldCharType="end"/>
      </w:r>
    </w:p>
    <w:p w14:paraId="134D4C74" w14:textId="343E3781" w:rsidR="00A27226" w:rsidRDefault="00A27226">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_Toc183527280 \h </w:instrText>
      </w:r>
      <w:r>
        <w:rPr>
          <w:noProof/>
        </w:rPr>
      </w:r>
      <w:r>
        <w:rPr>
          <w:noProof/>
        </w:rPr>
        <w:fldChar w:fldCharType="separate"/>
      </w:r>
      <w:r>
        <w:rPr>
          <w:noProof/>
        </w:rPr>
        <w:t>20</w:t>
      </w:r>
      <w:r>
        <w:rPr>
          <w:noProof/>
        </w:rPr>
        <w:fldChar w:fldCharType="end"/>
      </w:r>
    </w:p>
    <w:p w14:paraId="177AB61D" w14:textId="2CCAF519" w:rsidR="00A27226" w:rsidRDefault="00A27226">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_Toc183527281 \h </w:instrText>
      </w:r>
      <w:r>
        <w:rPr>
          <w:noProof/>
        </w:rPr>
      </w:r>
      <w:r>
        <w:rPr>
          <w:noProof/>
        </w:rPr>
        <w:fldChar w:fldCharType="separate"/>
      </w:r>
      <w:r>
        <w:rPr>
          <w:noProof/>
        </w:rPr>
        <w:t>20</w:t>
      </w:r>
      <w:r>
        <w:rPr>
          <w:noProof/>
        </w:rPr>
        <w:fldChar w:fldCharType="end"/>
      </w:r>
    </w:p>
    <w:p w14:paraId="59A9444F" w14:textId="1CB9BBA7" w:rsidR="00A27226" w:rsidRDefault="00A27226">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_Toc183527282 \h </w:instrText>
      </w:r>
      <w:r>
        <w:rPr>
          <w:noProof/>
        </w:rPr>
      </w:r>
      <w:r>
        <w:rPr>
          <w:noProof/>
        </w:rPr>
        <w:fldChar w:fldCharType="separate"/>
      </w:r>
      <w:r>
        <w:rPr>
          <w:noProof/>
        </w:rPr>
        <w:t>21</w:t>
      </w:r>
      <w:r>
        <w:rPr>
          <w:noProof/>
        </w:rPr>
        <w:fldChar w:fldCharType="end"/>
      </w:r>
    </w:p>
    <w:p w14:paraId="4DAE795E" w14:textId="5C071784" w:rsidR="00A27226" w:rsidRDefault="00A27226">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_Toc183527283 \h </w:instrText>
      </w:r>
      <w:r>
        <w:rPr>
          <w:noProof/>
        </w:rPr>
      </w:r>
      <w:r>
        <w:rPr>
          <w:noProof/>
        </w:rPr>
        <w:fldChar w:fldCharType="separate"/>
      </w:r>
      <w:r>
        <w:rPr>
          <w:noProof/>
        </w:rPr>
        <w:t>21</w:t>
      </w:r>
      <w:r>
        <w:rPr>
          <w:noProof/>
        </w:rPr>
        <w:fldChar w:fldCharType="end"/>
      </w:r>
    </w:p>
    <w:p w14:paraId="3972EFDA" w14:textId="65405118" w:rsidR="00A27226" w:rsidRDefault="00A27226">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_Toc183527284 \h </w:instrText>
      </w:r>
      <w:r>
        <w:rPr>
          <w:noProof/>
        </w:rPr>
      </w:r>
      <w:r>
        <w:rPr>
          <w:noProof/>
        </w:rPr>
        <w:fldChar w:fldCharType="separate"/>
      </w:r>
      <w:r>
        <w:rPr>
          <w:noProof/>
        </w:rPr>
        <w:t>21</w:t>
      </w:r>
      <w:r>
        <w:rPr>
          <w:noProof/>
        </w:rPr>
        <w:fldChar w:fldCharType="end"/>
      </w:r>
    </w:p>
    <w:p w14:paraId="09685CD5" w14:textId="0392A732" w:rsidR="00A27226" w:rsidRDefault="00A27226">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_Toc183527285 \h </w:instrText>
      </w:r>
      <w:r>
        <w:rPr>
          <w:noProof/>
        </w:rPr>
      </w:r>
      <w:r>
        <w:rPr>
          <w:noProof/>
        </w:rPr>
        <w:fldChar w:fldCharType="separate"/>
      </w:r>
      <w:r>
        <w:rPr>
          <w:noProof/>
        </w:rPr>
        <w:t>22</w:t>
      </w:r>
      <w:r>
        <w:rPr>
          <w:noProof/>
        </w:rPr>
        <w:fldChar w:fldCharType="end"/>
      </w:r>
    </w:p>
    <w:p w14:paraId="03BE1AAB" w14:textId="5C5C8FA1" w:rsidR="00A27226" w:rsidRDefault="00A27226">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_Toc183527286 \h </w:instrText>
      </w:r>
      <w:r>
        <w:rPr>
          <w:noProof/>
        </w:rPr>
      </w:r>
      <w:r>
        <w:rPr>
          <w:noProof/>
        </w:rPr>
        <w:fldChar w:fldCharType="separate"/>
      </w:r>
      <w:r>
        <w:rPr>
          <w:noProof/>
        </w:rPr>
        <w:t>22</w:t>
      </w:r>
      <w:r>
        <w:rPr>
          <w:noProof/>
        </w:rPr>
        <w:fldChar w:fldCharType="end"/>
      </w:r>
    </w:p>
    <w:p w14:paraId="2F11C9F2" w14:textId="2A167CB7" w:rsidR="00A27226" w:rsidRDefault="00A27226">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_Toc183527287 \h </w:instrText>
      </w:r>
      <w:r>
        <w:rPr>
          <w:noProof/>
        </w:rPr>
      </w:r>
      <w:r>
        <w:rPr>
          <w:noProof/>
        </w:rPr>
        <w:fldChar w:fldCharType="separate"/>
      </w:r>
      <w:r>
        <w:rPr>
          <w:noProof/>
        </w:rPr>
        <w:t>22</w:t>
      </w:r>
      <w:r>
        <w:rPr>
          <w:noProof/>
        </w:rPr>
        <w:fldChar w:fldCharType="end"/>
      </w:r>
    </w:p>
    <w:p w14:paraId="587D08C0" w14:textId="4A42A4DD" w:rsidR="00A27226" w:rsidRDefault="00A27226">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_Toc183527288 \h </w:instrText>
      </w:r>
      <w:r>
        <w:rPr>
          <w:noProof/>
        </w:rPr>
      </w:r>
      <w:r>
        <w:rPr>
          <w:noProof/>
        </w:rPr>
        <w:fldChar w:fldCharType="separate"/>
      </w:r>
      <w:r>
        <w:rPr>
          <w:noProof/>
        </w:rPr>
        <w:t>22</w:t>
      </w:r>
      <w:r>
        <w:rPr>
          <w:noProof/>
        </w:rPr>
        <w:fldChar w:fldCharType="end"/>
      </w:r>
    </w:p>
    <w:p w14:paraId="4FC5A4A9" w14:textId="66B1CA78" w:rsidR="00A27226" w:rsidRDefault="00A27226">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_Toc183527289 \h </w:instrText>
      </w:r>
      <w:r>
        <w:rPr>
          <w:noProof/>
        </w:rPr>
      </w:r>
      <w:r>
        <w:rPr>
          <w:noProof/>
        </w:rPr>
        <w:fldChar w:fldCharType="separate"/>
      </w:r>
      <w:r>
        <w:rPr>
          <w:noProof/>
        </w:rPr>
        <w:t>22</w:t>
      </w:r>
      <w:r>
        <w:rPr>
          <w:noProof/>
        </w:rPr>
        <w:fldChar w:fldCharType="end"/>
      </w:r>
    </w:p>
    <w:p w14:paraId="6C4ACB59" w14:textId="344092C5" w:rsidR="00A27226" w:rsidRDefault="00A27226">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_Toc183527290 \h </w:instrText>
      </w:r>
      <w:r>
        <w:rPr>
          <w:noProof/>
        </w:rPr>
      </w:r>
      <w:r>
        <w:rPr>
          <w:noProof/>
        </w:rPr>
        <w:fldChar w:fldCharType="separate"/>
      </w:r>
      <w:r>
        <w:rPr>
          <w:noProof/>
        </w:rPr>
        <w:t>23</w:t>
      </w:r>
      <w:r>
        <w:rPr>
          <w:noProof/>
        </w:rPr>
        <w:fldChar w:fldCharType="end"/>
      </w:r>
    </w:p>
    <w:p w14:paraId="0C67FB03" w14:textId="1FDA2A28" w:rsidR="00A27226" w:rsidRDefault="00A27226">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sidRPr="00B77D8D">
        <w:rPr>
          <w:noProof/>
          <w:lang w:val="en-US"/>
        </w:rPr>
        <w:t>Eees_ACREvents</w:t>
      </w:r>
      <w:r>
        <w:rPr>
          <w:noProof/>
        </w:rPr>
        <w:t xml:space="preserve"> Service</w:t>
      </w:r>
      <w:r>
        <w:rPr>
          <w:noProof/>
        </w:rPr>
        <w:tab/>
      </w:r>
      <w:r>
        <w:rPr>
          <w:noProof/>
        </w:rPr>
        <w:fldChar w:fldCharType="begin"/>
      </w:r>
      <w:r>
        <w:rPr>
          <w:noProof/>
        </w:rPr>
        <w:instrText xml:space="preserve"> PAGEREF _Toc183527291 \h </w:instrText>
      </w:r>
      <w:r>
        <w:rPr>
          <w:noProof/>
        </w:rPr>
      </w:r>
      <w:r>
        <w:rPr>
          <w:noProof/>
        </w:rPr>
        <w:fldChar w:fldCharType="separate"/>
      </w:r>
      <w:r>
        <w:rPr>
          <w:noProof/>
        </w:rPr>
        <w:t>23</w:t>
      </w:r>
      <w:r>
        <w:rPr>
          <w:noProof/>
        </w:rPr>
        <w:fldChar w:fldCharType="end"/>
      </w:r>
    </w:p>
    <w:p w14:paraId="0C15684D" w14:textId="03AEA489" w:rsidR="00A27226" w:rsidRDefault="00A27226">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_Toc183527292 \h </w:instrText>
      </w:r>
      <w:r>
        <w:rPr>
          <w:noProof/>
        </w:rPr>
      </w:r>
      <w:r>
        <w:rPr>
          <w:noProof/>
        </w:rPr>
        <w:fldChar w:fldCharType="separate"/>
      </w:r>
      <w:r>
        <w:rPr>
          <w:noProof/>
        </w:rPr>
        <w:t>23</w:t>
      </w:r>
      <w:r>
        <w:rPr>
          <w:noProof/>
        </w:rPr>
        <w:fldChar w:fldCharType="end"/>
      </w:r>
    </w:p>
    <w:p w14:paraId="2C4F0D05" w14:textId="5EDA43AE" w:rsidR="00A27226" w:rsidRDefault="00A27226">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_Toc183527293 \h </w:instrText>
      </w:r>
      <w:r>
        <w:rPr>
          <w:noProof/>
        </w:rPr>
      </w:r>
      <w:r>
        <w:rPr>
          <w:noProof/>
        </w:rPr>
        <w:fldChar w:fldCharType="separate"/>
      </w:r>
      <w:r>
        <w:rPr>
          <w:noProof/>
        </w:rPr>
        <w:t>23</w:t>
      </w:r>
      <w:r>
        <w:rPr>
          <w:noProof/>
        </w:rPr>
        <w:fldChar w:fldCharType="end"/>
      </w:r>
    </w:p>
    <w:p w14:paraId="6FB33162" w14:textId="4E27A7D8" w:rsidR="00A27226" w:rsidRDefault="00A27226">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_Toc183527294 \h </w:instrText>
      </w:r>
      <w:r>
        <w:rPr>
          <w:noProof/>
        </w:rPr>
      </w:r>
      <w:r>
        <w:rPr>
          <w:noProof/>
        </w:rPr>
        <w:fldChar w:fldCharType="separate"/>
      </w:r>
      <w:r>
        <w:rPr>
          <w:noProof/>
        </w:rPr>
        <w:t>23</w:t>
      </w:r>
      <w:r>
        <w:rPr>
          <w:noProof/>
        </w:rPr>
        <w:fldChar w:fldCharType="end"/>
      </w:r>
    </w:p>
    <w:p w14:paraId="487A8220" w14:textId="60F4F609" w:rsidR="00A27226" w:rsidRDefault="00A27226">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_Toc183527295 \h </w:instrText>
      </w:r>
      <w:r>
        <w:rPr>
          <w:noProof/>
        </w:rPr>
      </w:r>
      <w:r>
        <w:rPr>
          <w:noProof/>
        </w:rPr>
        <w:fldChar w:fldCharType="separate"/>
      </w:r>
      <w:r>
        <w:rPr>
          <w:noProof/>
        </w:rPr>
        <w:t>23</w:t>
      </w:r>
      <w:r>
        <w:rPr>
          <w:noProof/>
        </w:rPr>
        <w:fldChar w:fldCharType="end"/>
      </w:r>
    </w:p>
    <w:p w14:paraId="1EDED37A" w14:textId="0B79804D" w:rsidR="00A27226" w:rsidRDefault="00A27226">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_Toc183527296 \h </w:instrText>
      </w:r>
      <w:r>
        <w:rPr>
          <w:noProof/>
        </w:rPr>
      </w:r>
      <w:r>
        <w:rPr>
          <w:noProof/>
        </w:rPr>
        <w:fldChar w:fldCharType="separate"/>
      </w:r>
      <w:r>
        <w:rPr>
          <w:noProof/>
        </w:rPr>
        <w:t>23</w:t>
      </w:r>
      <w:r>
        <w:rPr>
          <w:noProof/>
        </w:rPr>
        <w:fldChar w:fldCharType="end"/>
      </w:r>
    </w:p>
    <w:p w14:paraId="6563BE98" w14:textId="5C44D04D" w:rsidR="00A27226" w:rsidRDefault="00A27226">
      <w:pPr>
        <w:pStyle w:val="TOC5"/>
        <w:rPr>
          <w:rFonts w:asciiTheme="minorHAnsi" w:eastAsiaTheme="minorEastAsia" w:hAnsiTheme="minorHAnsi" w:cstheme="minorBidi"/>
          <w:noProof/>
          <w:sz w:val="22"/>
          <w:szCs w:val="22"/>
          <w:lang w:val="en-IN" w:eastAsia="en-IN"/>
        </w:rPr>
      </w:pPr>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_Toc183527297 \h </w:instrText>
      </w:r>
      <w:r>
        <w:rPr>
          <w:noProof/>
        </w:rPr>
      </w:r>
      <w:r>
        <w:rPr>
          <w:noProof/>
        </w:rPr>
        <w:fldChar w:fldCharType="separate"/>
      </w:r>
      <w:r>
        <w:rPr>
          <w:noProof/>
        </w:rPr>
        <w:t>24</w:t>
      </w:r>
      <w:r>
        <w:rPr>
          <w:noProof/>
        </w:rPr>
        <w:fldChar w:fldCharType="end"/>
      </w:r>
    </w:p>
    <w:p w14:paraId="3E93ADCD" w14:textId="100D0FD8" w:rsidR="00A27226" w:rsidRDefault="00A27226">
      <w:pPr>
        <w:pStyle w:val="TOC4"/>
        <w:rPr>
          <w:rFonts w:asciiTheme="minorHAnsi" w:eastAsiaTheme="minorEastAsia" w:hAnsiTheme="minorHAnsi" w:cstheme="minorBidi"/>
          <w:noProof/>
          <w:sz w:val="22"/>
          <w:szCs w:val="22"/>
          <w:lang w:val="en-IN" w:eastAsia="en-IN"/>
        </w:rPr>
      </w:pPr>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_Toc183527298 \h </w:instrText>
      </w:r>
      <w:r>
        <w:rPr>
          <w:noProof/>
        </w:rPr>
      </w:r>
      <w:r>
        <w:rPr>
          <w:noProof/>
        </w:rPr>
        <w:fldChar w:fldCharType="separate"/>
      </w:r>
      <w:r>
        <w:rPr>
          <w:noProof/>
        </w:rPr>
        <w:t>24</w:t>
      </w:r>
      <w:r>
        <w:rPr>
          <w:noProof/>
        </w:rPr>
        <w:fldChar w:fldCharType="end"/>
      </w:r>
    </w:p>
    <w:p w14:paraId="427F707B" w14:textId="4EA91750" w:rsidR="00A27226" w:rsidRDefault="00A27226">
      <w:pPr>
        <w:pStyle w:val="TOC5"/>
        <w:rPr>
          <w:rFonts w:asciiTheme="minorHAnsi" w:eastAsiaTheme="minorEastAsia" w:hAnsiTheme="minorHAnsi" w:cstheme="minorBidi"/>
          <w:noProof/>
          <w:sz w:val="22"/>
          <w:szCs w:val="22"/>
          <w:lang w:val="en-IN" w:eastAsia="en-IN"/>
        </w:rPr>
      </w:pPr>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_Toc183527299 \h </w:instrText>
      </w:r>
      <w:r>
        <w:rPr>
          <w:noProof/>
        </w:rPr>
      </w:r>
      <w:r>
        <w:rPr>
          <w:noProof/>
        </w:rPr>
        <w:fldChar w:fldCharType="separate"/>
      </w:r>
      <w:r>
        <w:rPr>
          <w:noProof/>
        </w:rPr>
        <w:t>24</w:t>
      </w:r>
      <w:r>
        <w:rPr>
          <w:noProof/>
        </w:rPr>
        <w:fldChar w:fldCharType="end"/>
      </w:r>
    </w:p>
    <w:p w14:paraId="2E0B04D0" w14:textId="71EC82B0" w:rsidR="00A27226" w:rsidRDefault="00A27226">
      <w:pPr>
        <w:pStyle w:val="TOC5"/>
        <w:rPr>
          <w:rFonts w:asciiTheme="minorHAnsi" w:eastAsiaTheme="minorEastAsia" w:hAnsiTheme="minorHAnsi" w:cstheme="minorBidi"/>
          <w:noProof/>
          <w:sz w:val="22"/>
          <w:szCs w:val="22"/>
          <w:lang w:val="en-IN" w:eastAsia="en-IN"/>
        </w:rPr>
      </w:pPr>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_Toc183527300 \h </w:instrText>
      </w:r>
      <w:r>
        <w:rPr>
          <w:noProof/>
        </w:rPr>
      </w:r>
      <w:r>
        <w:rPr>
          <w:noProof/>
        </w:rPr>
        <w:fldChar w:fldCharType="separate"/>
      </w:r>
      <w:r>
        <w:rPr>
          <w:noProof/>
        </w:rPr>
        <w:t>24</w:t>
      </w:r>
      <w:r>
        <w:rPr>
          <w:noProof/>
        </w:rPr>
        <w:fldChar w:fldCharType="end"/>
      </w:r>
    </w:p>
    <w:p w14:paraId="77C46924" w14:textId="320BA849" w:rsidR="00A27226" w:rsidRDefault="00A27226">
      <w:pPr>
        <w:pStyle w:val="TOC4"/>
        <w:rPr>
          <w:rFonts w:asciiTheme="minorHAnsi" w:eastAsiaTheme="minorEastAsia" w:hAnsiTheme="minorHAnsi" w:cstheme="minorBidi"/>
          <w:noProof/>
          <w:sz w:val="22"/>
          <w:szCs w:val="22"/>
          <w:lang w:val="en-IN" w:eastAsia="en-IN"/>
        </w:rPr>
      </w:pPr>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_Toc183527301 \h </w:instrText>
      </w:r>
      <w:r>
        <w:rPr>
          <w:noProof/>
        </w:rPr>
      </w:r>
      <w:r>
        <w:rPr>
          <w:noProof/>
        </w:rPr>
        <w:fldChar w:fldCharType="separate"/>
      </w:r>
      <w:r>
        <w:rPr>
          <w:noProof/>
        </w:rPr>
        <w:t>25</w:t>
      </w:r>
      <w:r>
        <w:rPr>
          <w:noProof/>
        </w:rPr>
        <w:fldChar w:fldCharType="end"/>
      </w:r>
    </w:p>
    <w:p w14:paraId="45027227" w14:textId="23F643C2" w:rsidR="00A27226" w:rsidRDefault="00A27226">
      <w:pPr>
        <w:pStyle w:val="TOC5"/>
        <w:rPr>
          <w:rFonts w:asciiTheme="minorHAnsi" w:eastAsiaTheme="minorEastAsia" w:hAnsiTheme="minorHAnsi" w:cstheme="minorBidi"/>
          <w:noProof/>
          <w:sz w:val="22"/>
          <w:szCs w:val="22"/>
          <w:lang w:val="en-IN" w:eastAsia="en-IN"/>
        </w:rPr>
      </w:pPr>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_Toc183527302 \h </w:instrText>
      </w:r>
      <w:r>
        <w:rPr>
          <w:noProof/>
        </w:rPr>
      </w:r>
      <w:r>
        <w:rPr>
          <w:noProof/>
        </w:rPr>
        <w:fldChar w:fldCharType="separate"/>
      </w:r>
      <w:r>
        <w:rPr>
          <w:noProof/>
        </w:rPr>
        <w:t>25</w:t>
      </w:r>
      <w:r>
        <w:rPr>
          <w:noProof/>
        </w:rPr>
        <w:fldChar w:fldCharType="end"/>
      </w:r>
    </w:p>
    <w:p w14:paraId="09E2278D" w14:textId="5C80CAB0" w:rsidR="00A27226" w:rsidRDefault="00A27226">
      <w:pPr>
        <w:pStyle w:val="TOC5"/>
        <w:rPr>
          <w:rFonts w:asciiTheme="minorHAnsi" w:eastAsiaTheme="minorEastAsia" w:hAnsiTheme="minorHAnsi" w:cstheme="minorBidi"/>
          <w:noProof/>
          <w:sz w:val="22"/>
          <w:szCs w:val="22"/>
          <w:lang w:val="en-IN" w:eastAsia="en-IN"/>
        </w:rPr>
      </w:pPr>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_Toc183527303 \h </w:instrText>
      </w:r>
      <w:r>
        <w:rPr>
          <w:noProof/>
        </w:rPr>
      </w:r>
      <w:r>
        <w:rPr>
          <w:noProof/>
        </w:rPr>
        <w:fldChar w:fldCharType="separate"/>
      </w:r>
      <w:r>
        <w:rPr>
          <w:noProof/>
        </w:rPr>
        <w:t>25</w:t>
      </w:r>
      <w:r>
        <w:rPr>
          <w:noProof/>
        </w:rPr>
        <w:fldChar w:fldCharType="end"/>
      </w:r>
    </w:p>
    <w:p w14:paraId="4413F67B" w14:textId="2D188141" w:rsidR="00A27226" w:rsidRDefault="00A27226">
      <w:pPr>
        <w:pStyle w:val="TOC4"/>
        <w:rPr>
          <w:rFonts w:asciiTheme="minorHAnsi" w:eastAsiaTheme="minorEastAsia" w:hAnsiTheme="minorHAnsi" w:cstheme="minorBidi"/>
          <w:noProof/>
          <w:sz w:val="22"/>
          <w:szCs w:val="22"/>
          <w:lang w:val="en-IN" w:eastAsia="en-IN"/>
        </w:rPr>
      </w:pPr>
      <w:r>
        <w:rPr>
          <w:noProof/>
        </w:rPr>
        <w:t>5.4.2.5</w:t>
      </w:r>
      <w:r>
        <w:rPr>
          <w:rFonts w:asciiTheme="minorHAnsi" w:eastAsiaTheme="minorEastAsia" w:hAnsiTheme="minorHAnsi" w:cstheme="minorBidi"/>
          <w:noProof/>
          <w:sz w:val="22"/>
          <w:szCs w:val="22"/>
          <w:lang w:val="en-IN" w:eastAsia="en-IN"/>
        </w:rPr>
        <w:tab/>
      </w:r>
      <w:r w:rsidRPr="00B77D8D">
        <w:rPr>
          <w:noProof/>
          <w:lang w:val="en-IN"/>
        </w:rPr>
        <w:t>Eees_ACREvents_Unsubscribe</w:t>
      </w:r>
      <w:r>
        <w:rPr>
          <w:noProof/>
        </w:rPr>
        <w:tab/>
      </w:r>
      <w:r>
        <w:rPr>
          <w:noProof/>
        </w:rPr>
        <w:fldChar w:fldCharType="begin"/>
      </w:r>
      <w:r>
        <w:rPr>
          <w:noProof/>
        </w:rPr>
        <w:instrText xml:space="preserve"> PAGEREF _Toc183527304 \h </w:instrText>
      </w:r>
      <w:r>
        <w:rPr>
          <w:noProof/>
        </w:rPr>
      </w:r>
      <w:r>
        <w:rPr>
          <w:noProof/>
        </w:rPr>
        <w:fldChar w:fldCharType="separate"/>
      </w:r>
      <w:r>
        <w:rPr>
          <w:noProof/>
        </w:rPr>
        <w:t>26</w:t>
      </w:r>
      <w:r>
        <w:rPr>
          <w:noProof/>
        </w:rPr>
        <w:fldChar w:fldCharType="end"/>
      </w:r>
    </w:p>
    <w:p w14:paraId="4CE3B79B" w14:textId="49F49586" w:rsidR="00A27226" w:rsidRDefault="00A27226">
      <w:pPr>
        <w:pStyle w:val="TOC5"/>
        <w:rPr>
          <w:rFonts w:asciiTheme="minorHAnsi" w:eastAsiaTheme="minorEastAsia" w:hAnsiTheme="minorHAnsi" w:cstheme="minorBidi"/>
          <w:noProof/>
          <w:sz w:val="22"/>
          <w:szCs w:val="22"/>
          <w:lang w:val="en-IN" w:eastAsia="en-IN"/>
        </w:rPr>
      </w:pPr>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_Toc183527305 \h </w:instrText>
      </w:r>
      <w:r>
        <w:rPr>
          <w:noProof/>
        </w:rPr>
      </w:r>
      <w:r>
        <w:rPr>
          <w:noProof/>
        </w:rPr>
        <w:fldChar w:fldCharType="separate"/>
      </w:r>
      <w:r>
        <w:rPr>
          <w:noProof/>
        </w:rPr>
        <w:t>26</w:t>
      </w:r>
      <w:r>
        <w:rPr>
          <w:noProof/>
        </w:rPr>
        <w:fldChar w:fldCharType="end"/>
      </w:r>
    </w:p>
    <w:p w14:paraId="570796DD" w14:textId="230B2C25" w:rsidR="00A27226" w:rsidRDefault="00A27226">
      <w:pPr>
        <w:pStyle w:val="TOC5"/>
        <w:rPr>
          <w:rFonts w:asciiTheme="minorHAnsi" w:eastAsiaTheme="minorEastAsia" w:hAnsiTheme="minorHAnsi" w:cstheme="minorBidi"/>
          <w:noProof/>
          <w:sz w:val="22"/>
          <w:szCs w:val="22"/>
          <w:lang w:val="en-IN" w:eastAsia="en-IN"/>
        </w:rPr>
      </w:pPr>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B77D8D">
        <w:rPr>
          <w:noProof/>
          <w:lang w:val="en-IN"/>
        </w:rPr>
        <w:t>Eees_ACREvents_Unsubscribe</w:t>
      </w:r>
      <w:r>
        <w:rPr>
          <w:noProof/>
        </w:rPr>
        <w:t xml:space="preserve"> operation</w:t>
      </w:r>
      <w:r>
        <w:rPr>
          <w:noProof/>
        </w:rPr>
        <w:tab/>
      </w:r>
      <w:r>
        <w:rPr>
          <w:noProof/>
        </w:rPr>
        <w:fldChar w:fldCharType="begin"/>
      </w:r>
      <w:r>
        <w:rPr>
          <w:noProof/>
        </w:rPr>
        <w:instrText xml:space="preserve"> PAGEREF _Toc183527306 \h </w:instrText>
      </w:r>
      <w:r>
        <w:rPr>
          <w:noProof/>
        </w:rPr>
      </w:r>
      <w:r>
        <w:rPr>
          <w:noProof/>
        </w:rPr>
        <w:fldChar w:fldCharType="separate"/>
      </w:r>
      <w:r>
        <w:rPr>
          <w:noProof/>
        </w:rPr>
        <w:t>26</w:t>
      </w:r>
      <w:r>
        <w:rPr>
          <w:noProof/>
        </w:rPr>
        <w:fldChar w:fldCharType="end"/>
      </w:r>
    </w:p>
    <w:p w14:paraId="59338928" w14:textId="0DF833A5" w:rsidR="00A27226" w:rsidRDefault="00A27226">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_Toc183527307 \h </w:instrText>
      </w:r>
      <w:r>
        <w:rPr>
          <w:noProof/>
        </w:rPr>
      </w:r>
      <w:r>
        <w:rPr>
          <w:noProof/>
        </w:rPr>
        <w:fldChar w:fldCharType="separate"/>
      </w:r>
      <w:r>
        <w:rPr>
          <w:noProof/>
        </w:rPr>
        <w:t>26</w:t>
      </w:r>
      <w:r>
        <w:rPr>
          <w:noProof/>
        </w:rPr>
        <w:fldChar w:fldCharType="end"/>
      </w:r>
    </w:p>
    <w:p w14:paraId="29219A73" w14:textId="53FFB887" w:rsidR="00A27226" w:rsidRDefault="00A27226">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_Toc183527308 \h </w:instrText>
      </w:r>
      <w:r>
        <w:rPr>
          <w:noProof/>
        </w:rPr>
      </w:r>
      <w:r>
        <w:rPr>
          <w:noProof/>
        </w:rPr>
        <w:fldChar w:fldCharType="separate"/>
      </w:r>
      <w:r>
        <w:rPr>
          <w:noProof/>
        </w:rPr>
        <w:t>26</w:t>
      </w:r>
      <w:r>
        <w:rPr>
          <w:noProof/>
        </w:rPr>
        <w:fldChar w:fldCharType="end"/>
      </w:r>
    </w:p>
    <w:p w14:paraId="092EFC3B" w14:textId="66569E7A" w:rsidR="00A27226" w:rsidRDefault="00A27226">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_Toc183527309 \h </w:instrText>
      </w:r>
      <w:r>
        <w:rPr>
          <w:noProof/>
        </w:rPr>
      </w:r>
      <w:r>
        <w:rPr>
          <w:noProof/>
        </w:rPr>
        <w:fldChar w:fldCharType="separate"/>
      </w:r>
      <w:r>
        <w:rPr>
          <w:noProof/>
        </w:rPr>
        <w:t>26</w:t>
      </w:r>
      <w:r>
        <w:rPr>
          <w:noProof/>
        </w:rPr>
        <w:fldChar w:fldCharType="end"/>
      </w:r>
    </w:p>
    <w:p w14:paraId="6A8F1DBA" w14:textId="5F5ABFCF" w:rsidR="00A27226" w:rsidRDefault="00A27226">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_Toc183527310 \h </w:instrText>
      </w:r>
      <w:r>
        <w:rPr>
          <w:noProof/>
        </w:rPr>
      </w:r>
      <w:r>
        <w:rPr>
          <w:noProof/>
        </w:rPr>
        <w:fldChar w:fldCharType="separate"/>
      </w:r>
      <w:r>
        <w:rPr>
          <w:noProof/>
        </w:rPr>
        <w:t>26</w:t>
      </w:r>
      <w:r>
        <w:rPr>
          <w:noProof/>
        </w:rPr>
        <w:fldChar w:fldCharType="end"/>
      </w:r>
    </w:p>
    <w:p w14:paraId="0F744E8D" w14:textId="59CF385C" w:rsidR="00A27226" w:rsidRDefault="00A27226">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_Toc183527311 \h </w:instrText>
      </w:r>
      <w:r>
        <w:rPr>
          <w:noProof/>
        </w:rPr>
      </w:r>
      <w:r>
        <w:rPr>
          <w:noProof/>
        </w:rPr>
        <w:fldChar w:fldCharType="separate"/>
      </w:r>
      <w:r>
        <w:rPr>
          <w:noProof/>
        </w:rPr>
        <w:t>26</w:t>
      </w:r>
      <w:r>
        <w:rPr>
          <w:noProof/>
        </w:rPr>
        <w:fldChar w:fldCharType="end"/>
      </w:r>
    </w:p>
    <w:p w14:paraId="7BF632DD" w14:textId="5BDACCA4" w:rsidR="00A27226" w:rsidRDefault="00A27226">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_Toc183527312 \h </w:instrText>
      </w:r>
      <w:r>
        <w:rPr>
          <w:noProof/>
        </w:rPr>
      </w:r>
      <w:r>
        <w:rPr>
          <w:noProof/>
        </w:rPr>
        <w:fldChar w:fldCharType="separate"/>
      </w:r>
      <w:r>
        <w:rPr>
          <w:noProof/>
        </w:rPr>
        <w:t>26</w:t>
      </w:r>
      <w:r>
        <w:rPr>
          <w:noProof/>
        </w:rPr>
        <w:fldChar w:fldCharType="end"/>
      </w:r>
    </w:p>
    <w:p w14:paraId="2F0A389B" w14:textId="5DB9C126" w:rsidR="00A27226" w:rsidRDefault="00A27226">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_Toc183527313 \h </w:instrText>
      </w:r>
      <w:r>
        <w:rPr>
          <w:noProof/>
        </w:rPr>
      </w:r>
      <w:r>
        <w:rPr>
          <w:noProof/>
        </w:rPr>
        <w:fldChar w:fldCharType="separate"/>
      </w:r>
      <w:r>
        <w:rPr>
          <w:noProof/>
        </w:rPr>
        <w:t>26</w:t>
      </w:r>
      <w:r>
        <w:rPr>
          <w:noProof/>
        </w:rPr>
        <w:fldChar w:fldCharType="end"/>
      </w:r>
    </w:p>
    <w:p w14:paraId="362A5093" w14:textId="41E09311" w:rsidR="00A27226" w:rsidRDefault="00A27226">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_Toc183527314 \h </w:instrText>
      </w:r>
      <w:r>
        <w:rPr>
          <w:noProof/>
        </w:rPr>
      </w:r>
      <w:r>
        <w:rPr>
          <w:noProof/>
        </w:rPr>
        <w:fldChar w:fldCharType="separate"/>
      </w:r>
      <w:r>
        <w:rPr>
          <w:noProof/>
        </w:rPr>
        <w:t>27</w:t>
      </w:r>
      <w:r>
        <w:rPr>
          <w:noProof/>
        </w:rPr>
        <w:fldChar w:fldCharType="end"/>
      </w:r>
    </w:p>
    <w:p w14:paraId="1061EF12" w14:textId="76305629" w:rsidR="00A27226" w:rsidRDefault="00A27226">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_Toc183527315 \h </w:instrText>
      </w:r>
      <w:r>
        <w:rPr>
          <w:noProof/>
        </w:rPr>
      </w:r>
      <w:r>
        <w:rPr>
          <w:noProof/>
        </w:rPr>
        <w:fldChar w:fldCharType="separate"/>
      </w:r>
      <w:r>
        <w:rPr>
          <w:noProof/>
        </w:rPr>
        <w:t>27</w:t>
      </w:r>
      <w:r>
        <w:rPr>
          <w:noProof/>
        </w:rPr>
        <w:fldChar w:fldCharType="end"/>
      </w:r>
    </w:p>
    <w:p w14:paraId="181D4CF3" w14:textId="4DC454F8" w:rsidR="00A27226" w:rsidRDefault="00A27226">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_Toc183527316 \h </w:instrText>
      </w:r>
      <w:r>
        <w:rPr>
          <w:noProof/>
        </w:rPr>
      </w:r>
      <w:r>
        <w:rPr>
          <w:noProof/>
        </w:rPr>
        <w:fldChar w:fldCharType="separate"/>
      </w:r>
      <w:r>
        <w:rPr>
          <w:noProof/>
        </w:rPr>
        <w:t>27</w:t>
      </w:r>
      <w:r>
        <w:rPr>
          <w:noProof/>
        </w:rPr>
        <w:fldChar w:fldCharType="end"/>
      </w:r>
    </w:p>
    <w:p w14:paraId="371DBDBA" w14:textId="7D79211B" w:rsidR="00A27226" w:rsidRDefault="00A27226">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_Toc183527317 \h </w:instrText>
      </w:r>
      <w:r>
        <w:rPr>
          <w:noProof/>
        </w:rPr>
      </w:r>
      <w:r>
        <w:rPr>
          <w:noProof/>
        </w:rPr>
        <w:fldChar w:fldCharType="separate"/>
      </w:r>
      <w:r>
        <w:rPr>
          <w:noProof/>
        </w:rPr>
        <w:t>28</w:t>
      </w:r>
      <w:r>
        <w:rPr>
          <w:noProof/>
        </w:rPr>
        <w:fldChar w:fldCharType="end"/>
      </w:r>
    </w:p>
    <w:p w14:paraId="0B044BEF" w14:textId="134F31C4" w:rsidR="00A27226" w:rsidRDefault="00A27226">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_Toc183527318 \h </w:instrText>
      </w:r>
      <w:r>
        <w:rPr>
          <w:noProof/>
        </w:rPr>
      </w:r>
      <w:r>
        <w:rPr>
          <w:noProof/>
        </w:rPr>
        <w:fldChar w:fldCharType="separate"/>
      </w:r>
      <w:r>
        <w:rPr>
          <w:noProof/>
        </w:rPr>
        <w:t>28</w:t>
      </w:r>
      <w:r>
        <w:rPr>
          <w:noProof/>
        </w:rPr>
        <w:fldChar w:fldCharType="end"/>
      </w:r>
    </w:p>
    <w:p w14:paraId="3EE1CE9D" w14:textId="25299B78" w:rsidR="00A27226" w:rsidRDefault="00A27226">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_Toc183527319 \h </w:instrText>
      </w:r>
      <w:r>
        <w:rPr>
          <w:noProof/>
        </w:rPr>
      </w:r>
      <w:r>
        <w:rPr>
          <w:noProof/>
        </w:rPr>
        <w:fldChar w:fldCharType="separate"/>
      </w:r>
      <w:r>
        <w:rPr>
          <w:noProof/>
        </w:rPr>
        <w:t>28</w:t>
      </w:r>
      <w:r>
        <w:rPr>
          <w:noProof/>
        </w:rPr>
        <w:fldChar w:fldCharType="end"/>
      </w:r>
    </w:p>
    <w:p w14:paraId="77C03F1D" w14:textId="2E584AD0" w:rsidR="00A27226" w:rsidRDefault="00A27226">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_Toc183527320 \h </w:instrText>
      </w:r>
      <w:r>
        <w:rPr>
          <w:noProof/>
        </w:rPr>
      </w:r>
      <w:r>
        <w:rPr>
          <w:noProof/>
        </w:rPr>
        <w:fldChar w:fldCharType="separate"/>
      </w:r>
      <w:r>
        <w:rPr>
          <w:noProof/>
        </w:rPr>
        <w:t>28</w:t>
      </w:r>
      <w:r>
        <w:rPr>
          <w:noProof/>
        </w:rPr>
        <w:fldChar w:fldCharType="end"/>
      </w:r>
    </w:p>
    <w:p w14:paraId="254232D3" w14:textId="70A871AC" w:rsidR="00A27226" w:rsidRDefault="00A27226">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_Toc183527321 \h </w:instrText>
      </w:r>
      <w:r>
        <w:rPr>
          <w:noProof/>
        </w:rPr>
      </w:r>
      <w:r>
        <w:rPr>
          <w:noProof/>
        </w:rPr>
        <w:fldChar w:fldCharType="separate"/>
      </w:r>
      <w:r>
        <w:rPr>
          <w:noProof/>
        </w:rPr>
        <w:t>28</w:t>
      </w:r>
      <w:r>
        <w:rPr>
          <w:noProof/>
        </w:rPr>
        <w:fldChar w:fldCharType="end"/>
      </w:r>
    </w:p>
    <w:p w14:paraId="77A482B8" w14:textId="7F52F6B3" w:rsidR="00A27226" w:rsidRDefault="00A27226">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_Toc183527322 \h </w:instrText>
      </w:r>
      <w:r>
        <w:rPr>
          <w:noProof/>
        </w:rPr>
      </w:r>
      <w:r>
        <w:rPr>
          <w:noProof/>
        </w:rPr>
        <w:fldChar w:fldCharType="separate"/>
      </w:r>
      <w:r>
        <w:rPr>
          <w:noProof/>
        </w:rPr>
        <w:t>28</w:t>
      </w:r>
      <w:r>
        <w:rPr>
          <w:noProof/>
        </w:rPr>
        <w:fldChar w:fldCharType="end"/>
      </w:r>
    </w:p>
    <w:p w14:paraId="7D37C447" w14:textId="22A3DD3B" w:rsidR="00A27226" w:rsidRDefault="00A27226">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Retrieve UE identifier</w:t>
      </w:r>
      <w:r>
        <w:rPr>
          <w:noProof/>
        </w:rPr>
        <w:tab/>
      </w:r>
      <w:r>
        <w:rPr>
          <w:noProof/>
        </w:rPr>
        <w:fldChar w:fldCharType="begin"/>
      </w:r>
      <w:r>
        <w:rPr>
          <w:noProof/>
        </w:rPr>
        <w:instrText xml:space="preserve"> PAGEREF _Toc183527323 \h </w:instrText>
      </w:r>
      <w:r>
        <w:rPr>
          <w:noProof/>
        </w:rPr>
      </w:r>
      <w:r>
        <w:rPr>
          <w:noProof/>
        </w:rPr>
        <w:fldChar w:fldCharType="separate"/>
      </w:r>
      <w:r>
        <w:rPr>
          <w:noProof/>
        </w:rPr>
        <w:t>29</w:t>
      </w:r>
      <w:r>
        <w:rPr>
          <w:noProof/>
        </w:rPr>
        <w:fldChar w:fldCharType="end"/>
      </w:r>
    </w:p>
    <w:p w14:paraId="5F71C650" w14:textId="6D023992" w:rsidR="00A27226" w:rsidRDefault="00A27226">
      <w:pPr>
        <w:pStyle w:val="TOC2"/>
        <w:rPr>
          <w:rFonts w:asciiTheme="minorHAnsi" w:eastAsiaTheme="minorEastAsia" w:hAnsiTheme="minorHAnsi" w:cstheme="minorBidi"/>
          <w:noProof/>
          <w:sz w:val="22"/>
          <w:szCs w:val="22"/>
          <w:lang w:val="en-IN" w:eastAsia="en-IN"/>
        </w:rPr>
      </w:pPr>
      <w:r w:rsidRPr="00B77D8D">
        <w:rPr>
          <w:noProof/>
          <w:lang w:val="en-US"/>
        </w:rPr>
        <w:t>5.7</w:t>
      </w:r>
      <w:r>
        <w:rPr>
          <w:rFonts w:asciiTheme="minorHAnsi" w:eastAsiaTheme="minorEastAsia" w:hAnsiTheme="minorHAnsi" w:cstheme="minorBidi"/>
          <w:noProof/>
          <w:sz w:val="22"/>
          <w:szCs w:val="22"/>
          <w:lang w:val="en-IN" w:eastAsia="en-IN"/>
        </w:rPr>
        <w:tab/>
      </w:r>
      <w:r w:rsidRPr="00B77D8D">
        <w:rPr>
          <w:noProof/>
          <w:lang w:val="en-US"/>
        </w:rPr>
        <w:t>Eees_EASInformationProvisioning Service</w:t>
      </w:r>
      <w:r>
        <w:rPr>
          <w:noProof/>
        </w:rPr>
        <w:tab/>
      </w:r>
      <w:r>
        <w:rPr>
          <w:noProof/>
        </w:rPr>
        <w:fldChar w:fldCharType="begin"/>
      </w:r>
      <w:r>
        <w:rPr>
          <w:noProof/>
        </w:rPr>
        <w:instrText xml:space="preserve"> PAGEREF _Toc183527324 \h </w:instrText>
      </w:r>
      <w:r>
        <w:rPr>
          <w:noProof/>
        </w:rPr>
      </w:r>
      <w:r>
        <w:rPr>
          <w:noProof/>
        </w:rPr>
        <w:fldChar w:fldCharType="separate"/>
      </w:r>
      <w:r>
        <w:rPr>
          <w:noProof/>
        </w:rPr>
        <w:t>29</w:t>
      </w:r>
      <w:r>
        <w:rPr>
          <w:noProof/>
        </w:rPr>
        <w:fldChar w:fldCharType="end"/>
      </w:r>
    </w:p>
    <w:p w14:paraId="2AD1C1E8" w14:textId="0C1DF943" w:rsidR="00A27226" w:rsidRDefault="00A27226">
      <w:pPr>
        <w:pStyle w:val="TOC3"/>
        <w:rPr>
          <w:rFonts w:asciiTheme="minorHAnsi" w:eastAsiaTheme="minorEastAsia" w:hAnsiTheme="minorHAnsi" w:cstheme="minorBidi"/>
          <w:noProof/>
          <w:sz w:val="22"/>
          <w:szCs w:val="22"/>
          <w:lang w:val="en-IN" w:eastAsia="en-IN"/>
        </w:rPr>
      </w:pPr>
      <w:r w:rsidRPr="00B77D8D">
        <w:rPr>
          <w:noProof/>
          <w:lang w:val="en-US"/>
        </w:rPr>
        <w:t>5.7.1</w:t>
      </w:r>
      <w:r>
        <w:rPr>
          <w:rFonts w:asciiTheme="minorHAnsi" w:eastAsiaTheme="minorEastAsia" w:hAnsiTheme="minorHAnsi" w:cstheme="minorBidi"/>
          <w:noProof/>
          <w:sz w:val="22"/>
          <w:szCs w:val="22"/>
          <w:lang w:val="en-IN" w:eastAsia="en-IN"/>
        </w:rPr>
        <w:tab/>
      </w:r>
      <w:r w:rsidRPr="00B77D8D">
        <w:rPr>
          <w:noProof/>
          <w:lang w:val="en-US"/>
        </w:rPr>
        <w:t>Service Description</w:t>
      </w:r>
      <w:r>
        <w:rPr>
          <w:noProof/>
        </w:rPr>
        <w:tab/>
      </w:r>
      <w:r>
        <w:rPr>
          <w:noProof/>
        </w:rPr>
        <w:fldChar w:fldCharType="begin"/>
      </w:r>
      <w:r>
        <w:rPr>
          <w:noProof/>
        </w:rPr>
        <w:instrText xml:space="preserve"> PAGEREF _Toc183527325 \h </w:instrText>
      </w:r>
      <w:r>
        <w:rPr>
          <w:noProof/>
        </w:rPr>
      </w:r>
      <w:r>
        <w:rPr>
          <w:noProof/>
        </w:rPr>
        <w:fldChar w:fldCharType="separate"/>
      </w:r>
      <w:r>
        <w:rPr>
          <w:noProof/>
        </w:rPr>
        <w:t>29</w:t>
      </w:r>
      <w:r>
        <w:rPr>
          <w:noProof/>
        </w:rPr>
        <w:fldChar w:fldCharType="end"/>
      </w:r>
    </w:p>
    <w:p w14:paraId="4C08A8C3" w14:textId="711F1170" w:rsidR="00A27226" w:rsidRDefault="00A27226">
      <w:pPr>
        <w:pStyle w:val="TOC3"/>
        <w:rPr>
          <w:rFonts w:asciiTheme="minorHAnsi" w:eastAsiaTheme="minorEastAsia" w:hAnsiTheme="minorHAnsi" w:cstheme="minorBidi"/>
          <w:noProof/>
          <w:sz w:val="22"/>
          <w:szCs w:val="22"/>
          <w:lang w:val="en-IN" w:eastAsia="en-IN"/>
        </w:rPr>
      </w:pPr>
      <w:r>
        <w:rPr>
          <w:noProof/>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_Toc183527326 \h </w:instrText>
      </w:r>
      <w:r>
        <w:rPr>
          <w:noProof/>
        </w:rPr>
      </w:r>
      <w:r>
        <w:rPr>
          <w:noProof/>
        </w:rPr>
        <w:fldChar w:fldCharType="separate"/>
      </w:r>
      <w:r>
        <w:rPr>
          <w:noProof/>
        </w:rPr>
        <w:t>29</w:t>
      </w:r>
      <w:r>
        <w:rPr>
          <w:noProof/>
        </w:rPr>
        <w:fldChar w:fldCharType="end"/>
      </w:r>
    </w:p>
    <w:p w14:paraId="033F259F" w14:textId="7C272AE9" w:rsidR="00A27226" w:rsidRDefault="00A27226">
      <w:pPr>
        <w:pStyle w:val="TOC4"/>
        <w:rPr>
          <w:rFonts w:asciiTheme="minorHAnsi" w:eastAsiaTheme="minorEastAsia" w:hAnsiTheme="minorHAnsi" w:cstheme="minorBidi"/>
          <w:noProof/>
          <w:sz w:val="22"/>
          <w:szCs w:val="22"/>
          <w:lang w:val="en-IN" w:eastAsia="en-IN"/>
        </w:rPr>
      </w:pPr>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_Toc183527327 \h </w:instrText>
      </w:r>
      <w:r>
        <w:rPr>
          <w:noProof/>
        </w:rPr>
      </w:r>
      <w:r>
        <w:rPr>
          <w:noProof/>
        </w:rPr>
        <w:fldChar w:fldCharType="separate"/>
      </w:r>
      <w:r>
        <w:rPr>
          <w:noProof/>
        </w:rPr>
        <w:t>29</w:t>
      </w:r>
      <w:r>
        <w:rPr>
          <w:noProof/>
        </w:rPr>
        <w:fldChar w:fldCharType="end"/>
      </w:r>
    </w:p>
    <w:p w14:paraId="28930401" w14:textId="68C3BE95" w:rsidR="00A27226" w:rsidRDefault="00A27226">
      <w:pPr>
        <w:pStyle w:val="TOC4"/>
        <w:rPr>
          <w:rFonts w:asciiTheme="minorHAnsi" w:eastAsiaTheme="minorEastAsia" w:hAnsiTheme="minorHAnsi" w:cstheme="minorBidi"/>
          <w:noProof/>
          <w:sz w:val="22"/>
          <w:szCs w:val="22"/>
          <w:lang w:val="en-IN" w:eastAsia="en-IN"/>
        </w:rPr>
      </w:pPr>
      <w:r>
        <w:rPr>
          <w:noProof/>
        </w:rPr>
        <w:t>5.7.2.2</w:t>
      </w:r>
      <w:r>
        <w:rPr>
          <w:rFonts w:asciiTheme="minorHAnsi" w:eastAsiaTheme="minorEastAsia" w:hAnsiTheme="minorHAnsi" w:cstheme="minorBidi"/>
          <w:noProof/>
          <w:sz w:val="22"/>
          <w:szCs w:val="22"/>
          <w:lang w:val="en-IN" w:eastAsia="en-IN"/>
        </w:rPr>
        <w:tab/>
      </w:r>
      <w:r>
        <w:rPr>
          <w:noProof/>
        </w:rPr>
        <w:t>Eees_EASInformationProvisioning_Declare</w:t>
      </w:r>
      <w:r>
        <w:rPr>
          <w:noProof/>
        </w:rPr>
        <w:tab/>
      </w:r>
      <w:r>
        <w:rPr>
          <w:noProof/>
        </w:rPr>
        <w:fldChar w:fldCharType="begin"/>
      </w:r>
      <w:r>
        <w:rPr>
          <w:noProof/>
        </w:rPr>
        <w:instrText xml:space="preserve"> PAGEREF _Toc183527328 \h </w:instrText>
      </w:r>
      <w:r>
        <w:rPr>
          <w:noProof/>
        </w:rPr>
      </w:r>
      <w:r>
        <w:rPr>
          <w:noProof/>
        </w:rPr>
        <w:fldChar w:fldCharType="separate"/>
      </w:r>
      <w:r>
        <w:rPr>
          <w:noProof/>
        </w:rPr>
        <w:t>29</w:t>
      </w:r>
      <w:r>
        <w:rPr>
          <w:noProof/>
        </w:rPr>
        <w:fldChar w:fldCharType="end"/>
      </w:r>
    </w:p>
    <w:p w14:paraId="2B0D5988" w14:textId="4B966DE9" w:rsidR="00A27226" w:rsidRDefault="00A27226">
      <w:pPr>
        <w:pStyle w:val="TOC5"/>
        <w:rPr>
          <w:rFonts w:asciiTheme="minorHAnsi" w:eastAsiaTheme="minorEastAsia" w:hAnsiTheme="minorHAnsi" w:cstheme="minorBidi"/>
          <w:noProof/>
          <w:sz w:val="22"/>
          <w:szCs w:val="22"/>
          <w:lang w:val="en-IN" w:eastAsia="en-IN"/>
        </w:rPr>
      </w:pPr>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_Toc183527329 \h </w:instrText>
      </w:r>
      <w:r>
        <w:rPr>
          <w:noProof/>
        </w:rPr>
      </w:r>
      <w:r>
        <w:rPr>
          <w:noProof/>
        </w:rPr>
        <w:fldChar w:fldCharType="separate"/>
      </w:r>
      <w:r>
        <w:rPr>
          <w:noProof/>
        </w:rPr>
        <w:t>29</w:t>
      </w:r>
      <w:r>
        <w:rPr>
          <w:noProof/>
        </w:rPr>
        <w:fldChar w:fldCharType="end"/>
      </w:r>
    </w:p>
    <w:p w14:paraId="3A30859B" w14:textId="531382BF" w:rsidR="00A27226" w:rsidRDefault="00A27226">
      <w:pPr>
        <w:pStyle w:val="TOC5"/>
        <w:rPr>
          <w:rFonts w:asciiTheme="minorHAnsi" w:eastAsiaTheme="minorEastAsia" w:hAnsiTheme="minorHAnsi" w:cstheme="minorBidi"/>
          <w:noProof/>
          <w:sz w:val="22"/>
          <w:szCs w:val="22"/>
          <w:lang w:val="en-IN" w:eastAsia="en-IN"/>
        </w:rPr>
      </w:pPr>
      <w:r>
        <w:rPr>
          <w:noProof/>
        </w:rPr>
        <w:t>5.7.2.2.2</w:t>
      </w:r>
      <w:r>
        <w:rPr>
          <w:rFonts w:asciiTheme="minorHAnsi" w:eastAsiaTheme="minorEastAsia" w:hAnsiTheme="minorHAnsi" w:cstheme="minorBidi"/>
          <w:noProof/>
          <w:sz w:val="22"/>
          <w:szCs w:val="22"/>
          <w:lang w:val="en-IN" w:eastAsia="en-IN"/>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_Toc183527330 \h </w:instrText>
      </w:r>
      <w:r>
        <w:rPr>
          <w:noProof/>
        </w:rPr>
      </w:r>
      <w:r>
        <w:rPr>
          <w:noProof/>
        </w:rPr>
        <w:fldChar w:fldCharType="separate"/>
      </w:r>
      <w:r>
        <w:rPr>
          <w:noProof/>
        </w:rPr>
        <w:t>30</w:t>
      </w:r>
      <w:r>
        <w:rPr>
          <w:noProof/>
        </w:rPr>
        <w:fldChar w:fldCharType="end"/>
      </w:r>
    </w:p>
    <w:p w14:paraId="728264EC" w14:textId="45A7D3F1" w:rsidR="00A27226" w:rsidRDefault="00A27226">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_Toc183527331 \h </w:instrText>
      </w:r>
      <w:r>
        <w:rPr>
          <w:noProof/>
        </w:rPr>
      </w:r>
      <w:r>
        <w:rPr>
          <w:noProof/>
        </w:rPr>
        <w:fldChar w:fldCharType="separate"/>
      </w:r>
      <w:r>
        <w:rPr>
          <w:noProof/>
        </w:rPr>
        <w:t>31</w:t>
      </w:r>
      <w:r>
        <w:rPr>
          <w:noProof/>
        </w:rPr>
        <w:fldChar w:fldCharType="end"/>
      </w:r>
    </w:p>
    <w:p w14:paraId="0F6694DE" w14:textId="08931700" w:rsidR="00A27226" w:rsidRDefault="00A27226">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_Toc183527332 \h </w:instrText>
      </w:r>
      <w:r>
        <w:rPr>
          <w:noProof/>
        </w:rPr>
      </w:r>
      <w:r>
        <w:rPr>
          <w:noProof/>
        </w:rPr>
        <w:fldChar w:fldCharType="separate"/>
      </w:r>
      <w:r>
        <w:rPr>
          <w:noProof/>
        </w:rPr>
        <w:t>31</w:t>
      </w:r>
      <w:r>
        <w:rPr>
          <w:noProof/>
        </w:rPr>
        <w:fldChar w:fldCharType="end"/>
      </w:r>
    </w:p>
    <w:p w14:paraId="6D69C81C" w14:textId="7BFB67AB" w:rsidR="00A27226" w:rsidRDefault="00A27226">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sidRPr="00B77D8D">
        <w:rPr>
          <w:noProof/>
          <w:lang w:val="en-IN"/>
        </w:rPr>
        <w:t>Eees_EECRegistration</w:t>
      </w:r>
      <w:r>
        <w:rPr>
          <w:noProof/>
        </w:rPr>
        <w:t xml:space="preserve"> API</w:t>
      </w:r>
      <w:r>
        <w:rPr>
          <w:noProof/>
        </w:rPr>
        <w:tab/>
      </w:r>
      <w:r>
        <w:rPr>
          <w:noProof/>
        </w:rPr>
        <w:fldChar w:fldCharType="begin"/>
      </w:r>
      <w:r>
        <w:rPr>
          <w:noProof/>
        </w:rPr>
        <w:instrText xml:space="preserve"> PAGEREF _Toc183527333 \h </w:instrText>
      </w:r>
      <w:r>
        <w:rPr>
          <w:noProof/>
        </w:rPr>
      </w:r>
      <w:r>
        <w:rPr>
          <w:noProof/>
        </w:rPr>
        <w:fldChar w:fldCharType="separate"/>
      </w:r>
      <w:r>
        <w:rPr>
          <w:noProof/>
        </w:rPr>
        <w:t>31</w:t>
      </w:r>
      <w:r>
        <w:rPr>
          <w:noProof/>
        </w:rPr>
        <w:fldChar w:fldCharType="end"/>
      </w:r>
    </w:p>
    <w:p w14:paraId="0E2ED49C" w14:textId="4B972210" w:rsidR="00A27226" w:rsidRDefault="00A27226">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_Toc183527334 \h </w:instrText>
      </w:r>
      <w:r>
        <w:rPr>
          <w:noProof/>
        </w:rPr>
      </w:r>
      <w:r>
        <w:rPr>
          <w:noProof/>
        </w:rPr>
        <w:fldChar w:fldCharType="separate"/>
      </w:r>
      <w:r>
        <w:rPr>
          <w:noProof/>
        </w:rPr>
        <w:t>31</w:t>
      </w:r>
      <w:r>
        <w:rPr>
          <w:noProof/>
        </w:rPr>
        <w:fldChar w:fldCharType="end"/>
      </w:r>
    </w:p>
    <w:p w14:paraId="359F10A8" w14:textId="4D99E26E" w:rsidR="00A27226" w:rsidRDefault="00A27226">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_Toc183527335 \h </w:instrText>
      </w:r>
      <w:r>
        <w:rPr>
          <w:noProof/>
        </w:rPr>
      </w:r>
      <w:r>
        <w:rPr>
          <w:noProof/>
        </w:rPr>
        <w:fldChar w:fldCharType="separate"/>
      </w:r>
      <w:r>
        <w:rPr>
          <w:noProof/>
        </w:rPr>
        <w:t>32</w:t>
      </w:r>
      <w:r>
        <w:rPr>
          <w:noProof/>
        </w:rPr>
        <w:fldChar w:fldCharType="end"/>
      </w:r>
    </w:p>
    <w:p w14:paraId="324EC869" w14:textId="7B44DEBB" w:rsidR="00A27226" w:rsidRDefault="00A27226">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_Toc183527336 \h </w:instrText>
      </w:r>
      <w:r>
        <w:rPr>
          <w:noProof/>
        </w:rPr>
      </w:r>
      <w:r>
        <w:rPr>
          <w:noProof/>
        </w:rPr>
        <w:fldChar w:fldCharType="separate"/>
      </w:r>
      <w:r>
        <w:rPr>
          <w:noProof/>
        </w:rPr>
        <w:t>32</w:t>
      </w:r>
      <w:r>
        <w:rPr>
          <w:noProof/>
        </w:rPr>
        <w:fldChar w:fldCharType="end"/>
      </w:r>
    </w:p>
    <w:p w14:paraId="136B33A6" w14:textId="75AA7497" w:rsidR="00A27226" w:rsidRDefault="00A27226">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_Toc183527337 \h </w:instrText>
      </w:r>
      <w:r>
        <w:rPr>
          <w:noProof/>
        </w:rPr>
      </w:r>
      <w:r>
        <w:rPr>
          <w:noProof/>
        </w:rPr>
        <w:fldChar w:fldCharType="separate"/>
      </w:r>
      <w:r>
        <w:rPr>
          <w:noProof/>
        </w:rPr>
        <w:t>32</w:t>
      </w:r>
      <w:r>
        <w:rPr>
          <w:noProof/>
        </w:rPr>
        <w:fldChar w:fldCharType="end"/>
      </w:r>
    </w:p>
    <w:p w14:paraId="12A91012" w14:textId="6FB31A5A"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_Toc183527338 \h </w:instrText>
      </w:r>
      <w:r>
        <w:rPr>
          <w:noProof/>
        </w:rPr>
      </w:r>
      <w:r>
        <w:rPr>
          <w:noProof/>
        </w:rPr>
        <w:fldChar w:fldCharType="separate"/>
      </w:r>
      <w:r>
        <w:rPr>
          <w:noProof/>
        </w:rPr>
        <w:t>32</w:t>
      </w:r>
      <w:r>
        <w:rPr>
          <w:noProof/>
        </w:rPr>
        <w:fldChar w:fldCharType="end"/>
      </w:r>
    </w:p>
    <w:p w14:paraId="7ADA2ED2" w14:textId="5B23B180"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_Toc183527339 \h </w:instrText>
      </w:r>
      <w:r>
        <w:rPr>
          <w:noProof/>
        </w:rPr>
      </w:r>
      <w:r>
        <w:rPr>
          <w:noProof/>
        </w:rPr>
        <w:fldChar w:fldCharType="separate"/>
      </w:r>
      <w:r>
        <w:rPr>
          <w:noProof/>
        </w:rPr>
        <w:t>32</w:t>
      </w:r>
      <w:r>
        <w:rPr>
          <w:noProof/>
        </w:rPr>
        <w:fldChar w:fldCharType="end"/>
      </w:r>
    </w:p>
    <w:p w14:paraId="1F43158B" w14:textId="67CB4919"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_Toc183527340 \h </w:instrText>
      </w:r>
      <w:r>
        <w:rPr>
          <w:noProof/>
        </w:rPr>
      </w:r>
      <w:r>
        <w:rPr>
          <w:noProof/>
        </w:rPr>
        <w:fldChar w:fldCharType="separate"/>
      </w:r>
      <w:r>
        <w:rPr>
          <w:noProof/>
        </w:rPr>
        <w:t>32</w:t>
      </w:r>
      <w:r>
        <w:rPr>
          <w:noProof/>
        </w:rPr>
        <w:fldChar w:fldCharType="end"/>
      </w:r>
    </w:p>
    <w:p w14:paraId="6B9E34A9" w14:textId="716419BF"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_Toc183527341 \h </w:instrText>
      </w:r>
      <w:r>
        <w:rPr>
          <w:noProof/>
        </w:rPr>
      </w:r>
      <w:r>
        <w:rPr>
          <w:noProof/>
        </w:rPr>
        <w:fldChar w:fldCharType="separate"/>
      </w:r>
      <w:r>
        <w:rPr>
          <w:noProof/>
        </w:rPr>
        <w:t>33</w:t>
      </w:r>
      <w:r>
        <w:rPr>
          <w:noProof/>
        </w:rPr>
        <w:fldChar w:fldCharType="end"/>
      </w:r>
    </w:p>
    <w:p w14:paraId="2F5715F5" w14:textId="5953AB63" w:rsidR="00A27226" w:rsidRDefault="00A27226">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_Toc183527342 \h </w:instrText>
      </w:r>
      <w:r>
        <w:rPr>
          <w:noProof/>
        </w:rPr>
      </w:r>
      <w:r>
        <w:rPr>
          <w:noProof/>
        </w:rPr>
        <w:fldChar w:fldCharType="separate"/>
      </w:r>
      <w:r>
        <w:rPr>
          <w:noProof/>
        </w:rPr>
        <w:t>33</w:t>
      </w:r>
      <w:r>
        <w:rPr>
          <w:noProof/>
        </w:rPr>
        <w:fldChar w:fldCharType="end"/>
      </w:r>
    </w:p>
    <w:p w14:paraId="3AF21479" w14:textId="142F5B35"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_Toc183527343 \h </w:instrText>
      </w:r>
      <w:r>
        <w:rPr>
          <w:noProof/>
        </w:rPr>
      </w:r>
      <w:r>
        <w:rPr>
          <w:noProof/>
        </w:rPr>
        <w:fldChar w:fldCharType="separate"/>
      </w:r>
      <w:r>
        <w:rPr>
          <w:noProof/>
        </w:rPr>
        <w:t>33</w:t>
      </w:r>
      <w:r>
        <w:rPr>
          <w:noProof/>
        </w:rPr>
        <w:fldChar w:fldCharType="end"/>
      </w:r>
    </w:p>
    <w:p w14:paraId="74082FD5" w14:textId="07384693"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_Toc183527344 \h </w:instrText>
      </w:r>
      <w:r>
        <w:rPr>
          <w:noProof/>
        </w:rPr>
      </w:r>
      <w:r>
        <w:rPr>
          <w:noProof/>
        </w:rPr>
        <w:fldChar w:fldCharType="separate"/>
      </w:r>
      <w:r>
        <w:rPr>
          <w:noProof/>
        </w:rPr>
        <w:t>33</w:t>
      </w:r>
      <w:r>
        <w:rPr>
          <w:noProof/>
        </w:rPr>
        <w:fldChar w:fldCharType="end"/>
      </w:r>
    </w:p>
    <w:p w14:paraId="79200253" w14:textId="63CCDD4C"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_Toc183527345 \h </w:instrText>
      </w:r>
      <w:r>
        <w:rPr>
          <w:noProof/>
        </w:rPr>
      </w:r>
      <w:r>
        <w:rPr>
          <w:noProof/>
        </w:rPr>
        <w:fldChar w:fldCharType="separate"/>
      </w:r>
      <w:r>
        <w:rPr>
          <w:noProof/>
        </w:rPr>
        <w:t>34</w:t>
      </w:r>
      <w:r>
        <w:rPr>
          <w:noProof/>
        </w:rPr>
        <w:fldChar w:fldCharType="end"/>
      </w:r>
    </w:p>
    <w:p w14:paraId="5C062568" w14:textId="744134F5"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_Toc183527346 \h </w:instrText>
      </w:r>
      <w:r>
        <w:rPr>
          <w:noProof/>
        </w:rPr>
      </w:r>
      <w:r>
        <w:rPr>
          <w:noProof/>
        </w:rPr>
        <w:fldChar w:fldCharType="separate"/>
      </w:r>
      <w:r>
        <w:rPr>
          <w:noProof/>
        </w:rPr>
        <w:t>38</w:t>
      </w:r>
      <w:r>
        <w:rPr>
          <w:noProof/>
        </w:rPr>
        <w:fldChar w:fldCharType="end"/>
      </w:r>
    </w:p>
    <w:p w14:paraId="72D5FF57" w14:textId="4B4EC916" w:rsidR="00A27226" w:rsidRDefault="00A27226">
      <w:pPr>
        <w:pStyle w:val="TOC3"/>
        <w:rPr>
          <w:rFonts w:asciiTheme="minorHAnsi" w:eastAsiaTheme="minorEastAsia" w:hAnsiTheme="minorHAnsi" w:cstheme="minorBidi"/>
          <w:noProof/>
          <w:sz w:val="22"/>
          <w:szCs w:val="22"/>
          <w:lang w:val="en-IN" w:eastAsia="en-IN"/>
        </w:rPr>
      </w:pPr>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_Toc183527347 \h </w:instrText>
      </w:r>
      <w:r>
        <w:rPr>
          <w:noProof/>
        </w:rPr>
      </w:r>
      <w:r>
        <w:rPr>
          <w:noProof/>
        </w:rPr>
        <w:fldChar w:fldCharType="separate"/>
      </w:r>
      <w:r>
        <w:rPr>
          <w:noProof/>
        </w:rPr>
        <w:t>38</w:t>
      </w:r>
      <w:r>
        <w:rPr>
          <w:noProof/>
        </w:rPr>
        <w:fldChar w:fldCharType="end"/>
      </w:r>
    </w:p>
    <w:p w14:paraId="16B1906A" w14:textId="05781464" w:rsidR="00A27226" w:rsidRDefault="00A27226">
      <w:pPr>
        <w:pStyle w:val="TOC3"/>
        <w:rPr>
          <w:rFonts w:asciiTheme="minorHAnsi" w:eastAsiaTheme="minorEastAsia" w:hAnsiTheme="minorHAnsi" w:cstheme="minorBidi"/>
          <w:noProof/>
          <w:sz w:val="22"/>
          <w:szCs w:val="22"/>
          <w:lang w:val="en-IN" w:eastAsia="en-IN"/>
        </w:rPr>
      </w:pPr>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_Toc183527348 \h </w:instrText>
      </w:r>
      <w:r>
        <w:rPr>
          <w:noProof/>
        </w:rPr>
      </w:r>
      <w:r>
        <w:rPr>
          <w:noProof/>
        </w:rPr>
        <w:fldChar w:fldCharType="separate"/>
      </w:r>
      <w:r>
        <w:rPr>
          <w:noProof/>
        </w:rPr>
        <w:t>38</w:t>
      </w:r>
      <w:r>
        <w:rPr>
          <w:noProof/>
        </w:rPr>
        <w:fldChar w:fldCharType="end"/>
      </w:r>
    </w:p>
    <w:p w14:paraId="34FDE3E3" w14:textId="2EC1BCFB" w:rsidR="00A27226" w:rsidRDefault="00A27226">
      <w:pPr>
        <w:pStyle w:val="TOC3"/>
        <w:rPr>
          <w:rFonts w:asciiTheme="minorHAnsi" w:eastAsiaTheme="minorEastAsia" w:hAnsiTheme="minorHAnsi" w:cstheme="minorBidi"/>
          <w:noProof/>
          <w:sz w:val="22"/>
          <w:szCs w:val="22"/>
          <w:lang w:val="en-IN" w:eastAsia="en-IN"/>
        </w:rPr>
      </w:pPr>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_Toc183527349 \h </w:instrText>
      </w:r>
      <w:r>
        <w:rPr>
          <w:noProof/>
        </w:rPr>
      </w:r>
      <w:r>
        <w:rPr>
          <w:noProof/>
        </w:rPr>
        <w:fldChar w:fldCharType="separate"/>
      </w:r>
      <w:r>
        <w:rPr>
          <w:noProof/>
        </w:rPr>
        <w:t>38</w:t>
      </w:r>
      <w:r>
        <w:rPr>
          <w:noProof/>
        </w:rPr>
        <w:fldChar w:fldCharType="end"/>
      </w:r>
    </w:p>
    <w:p w14:paraId="0B1C49D8" w14:textId="6BA59852" w:rsidR="00A27226" w:rsidRDefault="00A27226">
      <w:pPr>
        <w:pStyle w:val="TOC4"/>
        <w:rPr>
          <w:rFonts w:asciiTheme="minorHAnsi" w:eastAsiaTheme="minorEastAsia" w:hAnsiTheme="minorHAnsi" w:cstheme="minorBidi"/>
          <w:noProof/>
          <w:sz w:val="22"/>
          <w:szCs w:val="22"/>
          <w:lang w:val="en-IN" w:eastAsia="en-IN"/>
        </w:rPr>
      </w:pPr>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_Toc183527350 \h </w:instrText>
      </w:r>
      <w:r>
        <w:rPr>
          <w:noProof/>
        </w:rPr>
      </w:r>
      <w:r>
        <w:rPr>
          <w:noProof/>
        </w:rPr>
        <w:fldChar w:fldCharType="separate"/>
      </w:r>
      <w:r>
        <w:rPr>
          <w:noProof/>
        </w:rPr>
        <w:t>38</w:t>
      </w:r>
      <w:r>
        <w:rPr>
          <w:noProof/>
        </w:rPr>
        <w:fldChar w:fldCharType="end"/>
      </w:r>
    </w:p>
    <w:p w14:paraId="574996CB" w14:textId="2DDE1CC5" w:rsidR="00A27226" w:rsidRDefault="00A27226">
      <w:pPr>
        <w:pStyle w:val="TOC4"/>
        <w:rPr>
          <w:rFonts w:asciiTheme="minorHAnsi" w:eastAsiaTheme="minorEastAsia" w:hAnsiTheme="minorHAnsi" w:cstheme="minorBidi"/>
          <w:noProof/>
          <w:sz w:val="22"/>
          <w:szCs w:val="22"/>
          <w:lang w:val="en-IN" w:eastAsia="en-IN"/>
        </w:rPr>
      </w:pPr>
      <w:r>
        <w:rPr>
          <w:noProof/>
          <w:lang w:eastAsia="zh-CN"/>
        </w:rPr>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_Toc183527351 \h </w:instrText>
      </w:r>
      <w:r>
        <w:rPr>
          <w:noProof/>
        </w:rPr>
      </w:r>
      <w:r>
        <w:rPr>
          <w:noProof/>
        </w:rPr>
        <w:fldChar w:fldCharType="separate"/>
      </w:r>
      <w:r>
        <w:rPr>
          <w:noProof/>
        </w:rPr>
        <w:t>39</w:t>
      </w:r>
      <w:r>
        <w:rPr>
          <w:noProof/>
        </w:rPr>
        <w:fldChar w:fldCharType="end"/>
      </w:r>
    </w:p>
    <w:p w14:paraId="3D2AD3D8" w14:textId="14D66C77"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_Toc183527352 \h </w:instrText>
      </w:r>
      <w:r>
        <w:rPr>
          <w:noProof/>
        </w:rPr>
      </w:r>
      <w:r>
        <w:rPr>
          <w:noProof/>
        </w:rPr>
        <w:fldChar w:fldCharType="separate"/>
      </w:r>
      <w:r>
        <w:rPr>
          <w:noProof/>
        </w:rPr>
        <w:t>39</w:t>
      </w:r>
      <w:r>
        <w:rPr>
          <w:noProof/>
        </w:rPr>
        <w:fldChar w:fldCharType="end"/>
      </w:r>
    </w:p>
    <w:p w14:paraId="2F0DE71A" w14:textId="17D541A5"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_Toc183527353 \h </w:instrText>
      </w:r>
      <w:r>
        <w:rPr>
          <w:noProof/>
        </w:rPr>
      </w:r>
      <w:r>
        <w:rPr>
          <w:noProof/>
        </w:rPr>
        <w:fldChar w:fldCharType="separate"/>
      </w:r>
      <w:r>
        <w:rPr>
          <w:noProof/>
        </w:rPr>
        <w:t>40</w:t>
      </w:r>
      <w:r>
        <w:rPr>
          <w:noProof/>
        </w:rPr>
        <w:fldChar w:fldCharType="end"/>
      </w:r>
    </w:p>
    <w:p w14:paraId="43679DEC" w14:textId="6537B664" w:rsidR="00A27226" w:rsidRDefault="00A27226">
      <w:pPr>
        <w:pStyle w:val="TOC5"/>
        <w:rPr>
          <w:rFonts w:asciiTheme="minorHAnsi" w:eastAsiaTheme="minorEastAsia" w:hAnsiTheme="minorHAnsi" w:cstheme="minorBidi"/>
          <w:noProof/>
          <w:sz w:val="22"/>
          <w:szCs w:val="22"/>
          <w:lang w:val="en-IN" w:eastAsia="en-IN"/>
        </w:rPr>
      </w:pPr>
      <w:r>
        <w:rPr>
          <w:noProof/>
          <w:lang w:eastAsia="zh-CN"/>
        </w:rPr>
        <w:lastRenderedPageBreak/>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_Toc183527354 \h </w:instrText>
      </w:r>
      <w:r>
        <w:rPr>
          <w:noProof/>
        </w:rPr>
      </w:r>
      <w:r>
        <w:rPr>
          <w:noProof/>
        </w:rPr>
        <w:fldChar w:fldCharType="separate"/>
      </w:r>
      <w:r>
        <w:rPr>
          <w:noProof/>
        </w:rPr>
        <w:t>42</w:t>
      </w:r>
      <w:r>
        <w:rPr>
          <w:noProof/>
        </w:rPr>
        <w:fldChar w:fldCharType="end"/>
      </w:r>
    </w:p>
    <w:p w14:paraId="79223987" w14:textId="38A8BA8B"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_Toc183527355 \h </w:instrText>
      </w:r>
      <w:r>
        <w:rPr>
          <w:noProof/>
        </w:rPr>
      </w:r>
      <w:r>
        <w:rPr>
          <w:noProof/>
        </w:rPr>
        <w:fldChar w:fldCharType="separate"/>
      </w:r>
      <w:r>
        <w:rPr>
          <w:noProof/>
        </w:rPr>
        <w:t>42</w:t>
      </w:r>
      <w:r>
        <w:rPr>
          <w:noProof/>
        </w:rPr>
        <w:fldChar w:fldCharType="end"/>
      </w:r>
    </w:p>
    <w:p w14:paraId="3105E53B" w14:textId="6FDBC195"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_Toc183527356 \h </w:instrText>
      </w:r>
      <w:r>
        <w:rPr>
          <w:noProof/>
        </w:rPr>
      </w:r>
      <w:r>
        <w:rPr>
          <w:noProof/>
        </w:rPr>
        <w:fldChar w:fldCharType="separate"/>
      </w:r>
      <w:r>
        <w:rPr>
          <w:noProof/>
        </w:rPr>
        <w:t>43</w:t>
      </w:r>
      <w:r>
        <w:rPr>
          <w:noProof/>
        </w:rPr>
        <w:fldChar w:fldCharType="end"/>
      </w:r>
    </w:p>
    <w:p w14:paraId="4A37E592" w14:textId="3F332C81"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_Toc183527357 \h </w:instrText>
      </w:r>
      <w:r>
        <w:rPr>
          <w:noProof/>
        </w:rPr>
      </w:r>
      <w:r>
        <w:rPr>
          <w:noProof/>
        </w:rPr>
        <w:fldChar w:fldCharType="separate"/>
      </w:r>
      <w:r>
        <w:rPr>
          <w:noProof/>
        </w:rPr>
        <w:t>43</w:t>
      </w:r>
      <w:r>
        <w:rPr>
          <w:noProof/>
        </w:rPr>
        <w:fldChar w:fldCharType="end"/>
      </w:r>
    </w:p>
    <w:p w14:paraId="5D6EE369" w14:textId="7602499D" w:rsidR="00A27226" w:rsidRDefault="00A27226">
      <w:pPr>
        <w:pStyle w:val="TOC5"/>
        <w:rPr>
          <w:rFonts w:asciiTheme="minorHAnsi" w:eastAsiaTheme="minorEastAsia" w:hAnsiTheme="minorHAnsi" w:cstheme="minorBidi"/>
          <w:noProof/>
          <w:sz w:val="22"/>
          <w:szCs w:val="22"/>
          <w:lang w:val="en-IN" w:eastAsia="en-IN"/>
        </w:rPr>
      </w:pPr>
      <w:r w:rsidRPr="00B77D8D">
        <w:rPr>
          <w:noProof/>
          <w:lang w:val="en-US"/>
        </w:rPr>
        <w:t>6.2.5.2.7</w:t>
      </w:r>
      <w:r>
        <w:rPr>
          <w:rFonts w:asciiTheme="minorHAnsi" w:eastAsiaTheme="minorEastAsia" w:hAnsiTheme="minorHAnsi" w:cstheme="minorBidi"/>
          <w:noProof/>
          <w:sz w:val="22"/>
          <w:szCs w:val="22"/>
          <w:lang w:val="en-IN" w:eastAsia="en-IN"/>
        </w:rPr>
        <w:tab/>
      </w:r>
      <w:r w:rsidRPr="00B77D8D">
        <w:rPr>
          <w:noProof/>
          <w:lang w:val="en-US"/>
        </w:rPr>
        <w:t>Type: UnfulfilledAcProfile</w:t>
      </w:r>
      <w:r>
        <w:rPr>
          <w:noProof/>
        </w:rPr>
        <w:tab/>
      </w:r>
      <w:r>
        <w:rPr>
          <w:noProof/>
        </w:rPr>
        <w:fldChar w:fldCharType="begin"/>
      </w:r>
      <w:r>
        <w:rPr>
          <w:noProof/>
        </w:rPr>
        <w:instrText xml:space="preserve"> PAGEREF _Toc183527358 \h </w:instrText>
      </w:r>
      <w:r>
        <w:rPr>
          <w:noProof/>
        </w:rPr>
      </w:r>
      <w:r>
        <w:rPr>
          <w:noProof/>
        </w:rPr>
        <w:fldChar w:fldCharType="separate"/>
      </w:r>
      <w:r>
        <w:rPr>
          <w:noProof/>
        </w:rPr>
        <w:t>43</w:t>
      </w:r>
      <w:r>
        <w:rPr>
          <w:noProof/>
        </w:rPr>
        <w:fldChar w:fldCharType="end"/>
      </w:r>
    </w:p>
    <w:p w14:paraId="02171707" w14:textId="2CBC6581" w:rsidR="00A27226" w:rsidRDefault="00A27226">
      <w:pPr>
        <w:pStyle w:val="TOC4"/>
        <w:rPr>
          <w:rFonts w:asciiTheme="minorHAnsi" w:eastAsiaTheme="minorEastAsia" w:hAnsiTheme="minorHAnsi" w:cstheme="minorBidi"/>
          <w:noProof/>
          <w:sz w:val="22"/>
          <w:szCs w:val="22"/>
          <w:lang w:val="en-IN" w:eastAsia="en-IN"/>
        </w:rPr>
      </w:pPr>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_Toc183527359 \h </w:instrText>
      </w:r>
      <w:r>
        <w:rPr>
          <w:noProof/>
        </w:rPr>
      </w:r>
      <w:r>
        <w:rPr>
          <w:noProof/>
        </w:rPr>
        <w:fldChar w:fldCharType="separate"/>
      </w:r>
      <w:r>
        <w:rPr>
          <w:noProof/>
        </w:rPr>
        <w:t>44</w:t>
      </w:r>
      <w:r>
        <w:rPr>
          <w:noProof/>
        </w:rPr>
        <w:fldChar w:fldCharType="end"/>
      </w:r>
    </w:p>
    <w:p w14:paraId="4ADB1FE4" w14:textId="4C183389"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_Toc183527360 \h </w:instrText>
      </w:r>
      <w:r>
        <w:rPr>
          <w:noProof/>
        </w:rPr>
      </w:r>
      <w:r>
        <w:rPr>
          <w:noProof/>
        </w:rPr>
        <w:fldChar w:fldCharType="separate"/>
      </w:r>
      <w:r>
        <w:rPr>
          <w:noProof/>
        </w:rPr>
        <w:t>44</w:t>
      </w:r>
      <w:r>
        <w:rPr>
          <w:noProof/>
        </w:rPr>
        <w:fldChar w:fldCharType="end"/>
      </w:r>
    </w:p>
    <w:p w14:paraId="53633815" w14:textId="2AD32E06"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_Toc183527361 \h </w:instrText>
      </w:r>
      <w:r>
        <w:rPr>
          <w:noProof/>
        </w:rPr>
      </w:r>
      <w:r>
        <w:rPr>
          <w:noProof/>
        </w:rPr>
        <w:fldChar w:fldCharType="separate"/>
      </w:r>
      <w:r>
        <w:rPr>
          <w:noProof/>
        </w:rPr>
        <w:t>44</w:t>
      </w:r>
      <w:r>
        <w:rPr>
          <w:noProof/>
        </w:rPr>
        <w:fldChar w:fldCharType="end"/>
      </w:r>
    </w:p>
    <w:p w14:paraId="206B6EB3" w14:textId="1647781D"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_Toc183527362 \h </w:instrText>
      </w:r>
      <w:r>
        <w:rPr>
          <w:noProof/>
        </w:rPr>
      </w:r>
      <w:r>
        <w:rPr>
          <w:noProof/>
        </w:rPr>
        <w:fldChar w:fldCharType="separate"/>
      </w:r>
      <w:r>
        <w:rPr>
          <w:noProof/>
        </w:rPr>
        <w:t>44</w:t>
      </w:r>
      <w:r>
        <w:rPr>
          <w:noProof/>
        </w:rPr>
        <w:fldChar w:fldCharType="end"/>
      </w:r>
    </w:p>
    <w:p w14:paraId="5482802C" w14:textId="3495032E"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6.2</w:t>
      </w:r>
      <w:r>
        <w:rPr>
          <w:noProof/>
        </w:rPr>
        <w:t>.5.3.4</w:t>
      </w:r>
      <w:r>
        <w:rPr>
          <w:rFonts w:asciiTheme="minorHAnsi" w:eastAsiaTheme="minorEastAsia" w:hAnsiTheme="minorHAnsi" w:cstheme="minorBidi"/>
          <w:noProof/>
          <w:sz w:val="22"/>
          <w:szCs w:val="22"/>
          <w:lang w:val="en-IN" w:eastAsia="en-IN"/>
        </w:rPr>
        <w:tab/>
      </w:r>
      <w:r>
        <w:rPr>
          <w:noProof/>
        </w:rPr>
        <w:t>Enumeration: DeviceType</w:t>
      </w:r>
      <w:r>
        <w:rPr>
          <w:noProof/>
        </w:rPr>
        <w:tab/>
      </w:r>
      <w:r>
        <w:rPr>
          <w:noProof/>
        </w:rPr>
        <w:fldChar w:fldCharType="begin"/>
      </w:r>
      <w:r>
        <w:rPr>
          <w:noProof/>
        </w:rPr>
        <w:instrText xml:space="preserve"> PAGEREF _Toc183527363 \h </w:instrText>
      </w:r>
      <w:r>
        <w:rPr>
          <w:noProof/>
        </w:rPr>
      </w:r>
      <w:r>
        <w:rPr>
          <w:noProof/>
        </w:rPr>
        <w:fldChar w:fldCharType="separate"/>
      </w:r>
      <w:r>
        <w:rPr>
          <w:noProof/>
        </w:rPr>
        <w:t>44</w:t>
      </w:r>
      <w:r>
        <w:rPr>
          <w:noProof/>
        </w:rPr>
        <w:fldChar w:fldCharType="end"/>
      </w:r>
    </w:p>
    <w:p w14:paraId="2D7C0C33" w14:textId="45ED3936" w:rsidR="00A27226" w:rsidRDefault="00A27226">
      <w:pPr>
        <w:pStyle w:val="TOC3"/>
        <w:rPr>
          <w:rFonts w:asciiTheme="minorHAnsi" w:eastAsiaTheme="minorEastAsia" w:hAnsiTheme="minorHAnsi" w:cstheme="minorBidi"/>
          <w:noProof/>
          <w:sz w:val="22"/>
          <w:szCs w:val="22"/>
          <w:lang w:val="en-IN" w:eastAsia="en-IN"/>
        </w:rPr>
      </w:pPr>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_Toc183527364 \h </w:instrText>
      </w:r>
      <w:r>
        <w:rPr>
          <w:noProof/>
        </w:rPr>
      </w:r>
      <w:r>
        <w:rPr>
          <w:noProof/>
        </w:rPr>
        <w:fldChar w:fldCharType="separate"/>
      </w:r>
      <w:r>
        <w:rPr>
          <w:noProof/>
        </w:rPr>
        <w:t>44</w:t>
      </w:r>
      <w:r>
        <w:rPr>
          <w:noProof/>
        </w:rPr>
        <w:fldChar w:fldCharType="end"/>
      </w:r>
    </w:p>
    <w:p w14:paraId="0AECCFCE" w14:textId="5F2560E5" w:rsidR="00A27226" w:rsidRDefault="00A27226">
      <w:pPr>
        <w:pStyle w:val="TOC4"/>
        <w:rPr>
          <w:rFonts w:asciiTheme="minorHAnsi" w:eastAsiaTheme="minorEastAsia" w:hAnsiTheme="minorHAnsi" w:cstheme="minorBidi"/>
          <w:noProof/>
          <w:sz w:val="22"/>
          <w:szCs w:val="22"/>
          <w:lang w:val="en-IN" w:eastAsia="en-IN"/>
        </w:rPr>
      </w:pPr>
      <w:r>
        <w:rPr>
          <w:noProof/>
        </w:rPr>
        <w:t>6.2.6.0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_Toc183527365 \h </w:instrText>
      </w:r>
      <w:r>
        <w:rPr>
          <w:noProof/>
        </w:rPr>
      </w:r>
      <w:r>
        <w:rPr>
          <w:noProof/>
        </w:rPr>
        <w:fldChar w:fldCharType="separate"/>
      </w:r>
      <w:r>
        <w:rPr>
          <w:noProof/>
        </w:rPr>
        <w:t>44</w:t>
      </w:r>
      <w:r>
        <w:rPr>
          <w:noProof/>
        </w:rPr>
        <w:fldChar w:fldCharType="end"/>
      </w:r>
    </w:p>
    <w:p w14:paraId="39ECCC0E" w14:textId="2D74C6E4" w:rsidR="00A27226" w:rsidRDefault="00A27226">
      <w:pPr>
        <w:pStyle w:val="TOC4"/>
        <w:rPr>
          <w:rFonts w:asciiTheme="minorHAnsi" w:eastAsiaTheme="minorEastAsia" w:hAnsiTheme="minorHAnsi" w:cstheme="minorBidi"/>
          <w:noProof/>
          <w:sz w:val="22"/>
          <w:szCs w:val="22"/>
          <w:lang w:val="en-IN" w:eastAsia="en-IN"/>
        </w:rPr>
      </w:pPr>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_Toc183527366 \h </w:instrText>
      </w:r>
      <w:r>
        <w:rPr>
          <w:noProof/>
        </w:rPr>
      </w:r>
      <w:r>
        <w:rPr>
          <w:noProof/>
        </w:rPr>
        <w:fldChar w:fldCharType="separate"/>
      </w:r>
      <w:r>
        <w:rPr>
          <w:noProof/>
        </w:rPr>
        <w:t>44</w:t>
      </w:r>
      <w:r>
        <w:rPr>
          <w:noProof/>
        </w:rPr>
        <w:fldChar w:fldCharType="end"/>
      </w:r>
    </w:p>
    <w:p w14:paraId="4C5D1418" w14:textId="69BA82E6" w:rsidR="00A27226" w:rsidRDefault="00A27226">
      <w:pPr>
        <w:pStyle w:val="TOC3"/>
        <w:rPr>
          <w:rFonts w:asciiTheme="minorHAnsi" w:eastAsiaTheme="minorEastAsia" w:hAnsiTheme="minorHAnsi" w:cstheme="minorBidi"/>
          <w:noProof/>
          <w:sz w:val="22"/>
          <w:szCs w:val="22"/>
          <w:lang w:val="en-IN" w:eastAsia="en-IN"/>
        </w:rPr>
      </w:pPr>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_Toc183527367 \h </w:instrText>
      </w:r>
      <w:r>
        <w:rPr>
          <w:noProof/>
        </w:rPr>
      </w:r>
      <w:r>
        <w:rPr>
          <w:noProof/>
        </w:rPr>
        <w:fldChar w:fldCharType="separate"/>
      </w:r>
      <w:r>
        <w:rPr>
          <w:noProof/>
        </w:rPr>
        <w:t>45</w:t>
      </w:r>
      <w:r>
        <w:rPr>
          <w:noProof/>
        </w:rPr>
        <w:fldChar w:fldCharType="end"/>
      </w:r>
    </w:p>
    <w:p w14:paraId="29D8C2D9" w14:textId="2C91A3EB" w:rsidR="00A27226" w:rsidRDefault="00A27226">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_Toc183527368 \h </w:instrText>
      </w:r>
      <w:r>
        <w:rPr>
          <w:noProof/>
        </w:rPr>
      </w:r>
      <w:r>
        <w:rPr>
          <w:noProof/>
        </w:rPr>
        <w:fldChar w:fldCharType="separate"/>
      </w:r>
      <w:r>
        <w:rPr>
          <w:noProof/>
        </w:rPr>
        <w:t>45</w:t>
      </w:r>
      <w:r>
        <w:rPr>
          <w:noProof/>
        </w:rPr>
        <w:fldChar w:fldCharType="end"/>
      </w:r>
    </w:p>
    <w:p w14:paraId="7BB7C869" w14:textId="6122D2E2" w:rsidR="00A27226" w:rsidRDefault="00A27226">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_Toc183527369 \h </w:instrText>
      </w:r>
      <w:r>
        <w:rPr>
          <w:noProof/>
        </w:rPr>
      </w:r>
      <w:r>
        <w:rPr>
          <w:noProof/>
        </w:rPr>
        <w:fldChar w:fldCharType="separate"/>
      </w:r>
      <w:r>
        <w:rPr>
          <w:noProof/>
        </w:rPr>
        <w:t>45</w:t>
      </w:r>
      <w:r>
        <w:rPr>
          <w:noProof/>
        </w:rPr>
        <w:fldChar w:fldCharType="end"/>
      </w:r>
    </w:p>
    <w:p w14:paraId="54904C38" w14:textId="52728F2E" w:rsidR="00A27226" w:rsidRDefault="00A27226">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_Toc183527370 \h </w:instrText>
      </w:r>
      <w:r>
        <w:rPr>
          <w:noProof/>
        </w:rPr>
      </w:r>
      <w:r>
        <w:rPr>
          <w:noProof/>
        </w:rPr>
        <w:fldChar w:fldCharType="separate"/>
      </w:r>
      <w:r>
        <w:rPr>
          <w:noProof/>
        </w:rPr>
        <w:t>46</w:t>
      </w:r>
      <w:r>
        <w:rPr>
          <w:noProof/>
        </w:rPr>
        <w:fldChar w:fldCharType="end"/>
      </w:r>
    </w:p>
    <w:p w14:paraId="3EC8E5B9" w14:textId="5BA0F3EE" w:rsidR="00A27226" w:rsidRDefault="00A27226">
      <w:pPr>
        <w:pStyle w:val="TOC4"/>
        <w:rPr>
          <w:rFonts w:asciiTheme="minorHAnsi" w:eastAsiaTheme="minorEastAsia" w:hAnsiTheme="minorHAnsi" w:cstheme="minorBidi"/>
          <w:noProof/>
          <w:sz w:val="22"/>
          <w:szCs w:val="22"/>
          <w:lang w:val="en-IN" w:eastAsia="en-IN"/>
        </w:rPr>
      </w:pPr>
      <w:r>
        <w:rPr>
          <w:noProof/>
        </w:rPr>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_Toc183527371 \h </w:instrText>
      </w:r>
      <w:r>
        <w:rPr>
          <w:noProof/>
        </w:rPr>
      </w:r>
      <w:r>
        <w:rPr>
          <w:noProof/>
        </w:rPr>
        <w:fldChar w:fldCharType="separate"/>
      </w:r>
      <w:r>
        <w:rPr>
          <w:noProof/>
        </w:rPr>
        <w:t>46</w:t>
      </w:r>
      <w:r>
        <w:rPr>
          <w:noProof/>
        </w:rPr>
        <w:fldChar w:fldCharType="end"/>
      </w:r>
    </w:p>
    <w:p w14:paraId="3C21BAD5" w14:textId="2AE0A004" w:rsidR="00A27226" w:rsidRDefault="00A27226">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_Toc183527372 \h </w:instrText>
      </w:r>
      <w:r>
        <w:rPr>
          <w:noProof/>
        </w:rPr>
      </w:r>
      <w:r>
        <w:rPr>
          <w:noProof/>
        </w:rPr>
        <w:fldChar w:fldCharType="separate"/>
      </w:r>
      <w:r>
        <w:rPr>
          <w:noProof/>
        </w:rPr>
        <w:t>46</w:t>
      </w:r>
      <w:r>
        <w:rPr>
          <w:noProof/>
        </w:rPr>
        <w:fldChar w:fldCharType="end"/>
      </w:r>
    </w:p>
    <w:p w14:paraId="750941EF" w14:textId="73F32211"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_Toc183527373 \h </w:instrText>
      </w:r>
      <w:r>
        <w:rPr>
          <w:noProof/>
        </w:rPr>
      </w:r>
      <w:r>
        <w:rPr>
          <w:noProof/>
        </w:rPr>
        <w:fldChar w:fldCharType="separate"/>
      </w:r>
      <w:r>
        <w:rPr>
          <w:noProof/>
        </w:rPr>
        <w:t>46</w:t>
      </w:r>
      <w:r>
        <w:rPr>
          <w:noProof/>
        </w:rPr>
        <w:fldChar w:fldCharType="end"/>
      </w:r>
    </w:p>
    <w:p w14:paraId="7F3375BE" w14:textId="0508888D"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_Toc183527374 \h </w:instrText>
      </w:r>
      <w:r>
        <w:rPr>
          <w:noProof/>
        </w:rPr>
      </w:r>
      <w:r>
        <w:rPr>
          <w:noProof/>
        </w:rPr>
        <w:fldChar w:fldCharType="separate"/>
      </w:r>
      <w:r>
        <w:rPr>
          <w:noProof/>
        </w:rPr>
        <w:t>47</w:t>
      </w:r>
      <w:r>
        <w:rPr>
          <w:noProof/>
        </w:rPr>
        <w:fldChar w:fldCharType="end"/>
      </w:r>
    </w:p>
    <w:p w14:paraId="7438E70B" w14:textId="67F475F5"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_Toc183527375 \h </w:instrText>
      </w:r>
      <w:r>
        <w:rPr>
          <w:noProof/>
        </w:rPr>
      </w:r>
      <w:r>
        <w:rPr>
          <w:noProof/>
        </w:rPr>
        <w:fldChar w:fldCharType="separate"/>
      </w:r>
      <w:r>
        <w:rPr>
          <w:noProof/>
        </w:rPr>
        <w:t>47</w:t>
      </w:r>
      <w:r>
        <w:rPr>
          <w:noProof/>
        </w:rPr>
        <w:fldChar w:fldCharType="end"/>
      </w:r>
    </w:p>
    <w:p w14:paraId="460475ED" w14:textId="5D8BDA14"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_Toc183527376 \h </w:instrText>
      </w:r>
      <w:r>
        <w:rPr>
          <w:noProof/>
        </w:rPr>
      </w:r>
      <w:r>
        <w:rPr>
          <w:noProof/>
        </w:rPr>
        <w:fldChar w:fldCharType="separate"/>
      </w:r>
      <w:r>
        <w:rPr>
          <w:noProof/>
        </w:rPr>
        <w:t>47</w:t>
      </w:r>
      <w:r>
        <w:rPr>
          <w:noProof/>
        </w:rPr>
        <w:fldChar w:fldCharType="end"/>
      </w:r>
    </w:p>
    <w:p w14:paraId="342CD25A" w14:textId="0EBF3414" w:rsidR="00A27226" w:rsidRDefault="00A27226">
      <w:pPr>
        <w:pStyle w:val="TOC4"/>
        <w:rPr>
          <w:rFonts w:asciiTheme="minorHAnsi" w:eastAsiaTheme="minorEastAsia" w:hAnsiTheme="minorHAnsi" w:cstheme="minorBidi"/>
          <w:noProof/>
          <w:sz w:val="22"/>
          <w:szCs w:val="22"/>
          <w:lang w:val="en-IN" w:eastAsia="en-IN"/>
        </w:rPr>
      </w:pPr>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_Toc183527377 \h </w:instrText>
      </w:r>
      <w:r>
        <w:rPr>
          <w:noProof/>
        </w:rPr>
      </w:r>
      <w:r>
        <w:rPr>
          <w:noProof/>
        </w:rPr>
        <w:fldChar w:fldCharType="separate"/>
      </w:r>
      <w:r>
        <w:rPr>
          <w:noProof/>
        </w:rPr>
        <w:t>48</w:t>
      </w:r>
      <w:r>
        <w:rPr>
          <w:noProof/>
        </w:rPr>
        <w:fldChar w:fldCharType="end"/>
      </w:r>
    </w:p>
    <w:p w14:paraId="368E8496" w14:textId="7F9A10FF"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_Toc183527378 \h </w:instrText>
      </w:r>
      <w:r>
        <w:rPr>
          <w:noProof/>
        </w:rPr>
      </w:r>
      <w:r>
        <w:rPr>
          <w:noProof/>
        </w:rPr>
        <w:fldChar w:fldCharType="separate"/>
      </w:r>
      <w:r>
        <w:rPr>
          <w:noProof/>
        </w:rPr>
        <w:t>48</w:t>
      </w:r>
      <w:r>
        <w:rPr>
          <w:noProof/>
        </w:rPr>
        <w:fldChar w:fldCharType="end"/>
      </w:r>
    </w:p>
    <w:p w14:paraId="148149AF" w14:textId="26506847"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_Toc183527379 \h </w:instrText>
      </w:r>
      <w:r>
        <w:rPr>
          <w:noProof/>
        </w:rPr>
      </w:r>
      <w:r>
        <w:rPr>
          <w:noProof/>
        </w:rPr>
        <w:fldChar w:fldCharType="separate"/>
      </w:r>
      <w:r>
        <w:rPr>
          <w:noProof/>
        </w:rPr>
        <w:t>48</w:t>
      </w:r>
      <w:r>
        <w:rPr>
          <w:noProof/>
        </w:rPr>
        <w:fldChar w:fldCharType="end"/>
      </w:r>
    </w:p>
    <w:p w14:paraId="3EF47439" w14:textId="146696C6"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_Toc183527380 \h </w:instrText>
      </w:r>
      <w:r>
        <w:rPr>
          <w:noProof/>
        </w:rPr>
      </w:r>
      <w:r>
        <w:rPr>
          <w:noProof/>
        </w:rPr>
        <w:fldChar w:fldCharType="separate"/>
      </w:r>
      <w:r>
        <w:rPr>
          <w:noProof/>
        </w:rPr>
        <w:t>48</w:t>
      </w:r>
      <w:r>
        <w:rPr>
          <w:noProof/>
        </w:rPr>
        <w:fldChar w:fldCharType="end"/>
      </w:r>
    </w:p>
    <w:p w14:paraId="431B8AA5" w14:textId="030991DC"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_Toc183527381 \h </w:instrText>
      </w:r>
      <w:r>
        <w:rPr>
          <w:noProof/>
        </w:rPr>
      </w:r>
      <w:r>
        <w:rPr>
          <w:noProof/>
        </w:rPr>
        <w:fldChar w:fldCharType="separate"/>
      </w:r>
      <w:r>
        <w:rPr>
          <w:noProof/>
        </w:rPr>
        <w:t>51</w:t>
      </w:r>
      <w:r>
        <w:rPr>
          <w:noProof/>
        </w:rPr>
        <w:fldChar w:fldCharType="end"/>
      </w:r>
    </w:p>
    <w:p w14:paraId="12A2B0EA" w14:textId="318A4E5D" w:rsidR="00A27226" w:rsidRDefault="00A27226">
      <w:pPr>
        <w:pStyle w:val="TOC4"/>
        <w:rPr>
          <w:rFonts w:asciiTheme="minorHAnsi" w:eastAsiaTheme="minorEastAsia" w:hAnsiTheme="minorHAnsi" w:cstheme="minorBidi"/>
          <w:noProof/>
          <w:sz w:val="22"/>
          <w:szCs w:val="22"/>
          <w:lang w:val="en-IN" w:eastAsia="en-IN"/>
        </w:rPr>
      </w:pPr>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_Toc183527382 \h </w:instrText>
      </w:r>
      <w:r>
        <w:rPr>
          <w:noProof/>
        </w:rPr>
      </w:r>
      <w:r>
        <w:rPr>
          <w:noProof/>
        </w:rPr>
        <w:fldChar w:fldCharType="separate"/>
      </w:r>
      <w:r>
        <w:rPr>
          <w:noProof/>
        </w:rPr>
        <w:t>51</w:t>
      </w:r>
      <w:r>
        <w:rPr>
          <w:noProof/>
        </w:rPr>
        <w:fldChar w:fldCharType="end"/>
      </w:r>
    </w:p>
    <w:p w14:paraId="0669B3BD" w14:textId="652EADB7"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_Toc183527383 \h </w:instrText>
      </w:r>
      <w:r>
        <w:rPr>
          <w:noProof/>
        </w:rPr>
      </w:r>
      <w:r>
        <w:rPr>
          <w:noProof/>
        </w:rPr>
        <w:fldChar w:fldCharType="separate"/>
      </w:r>
      <w:r>
        <w:rPr>
          <w:noProof/>
        </w:rPr>
        <w:t>51</w:t>
      </w:r>
      <w:r>
        <w:rPr>
          <w:noProof/>
        </w:rPr>
        <w:fldChar w:fldCharType="end"/>
      </w:r>
    </w:p>
    <w:p w14:paraId="20210C04" w14:textId="770F3650"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_Toc183527384 \h </w:instrText>
      </w:r>
      <w:r>
        <w:rPr>
          <w:noProof/>
        </w:rPr>
      </w:r>
      <w:r>
        <w:rPr>
          <w:noProof/>
        </w:rPr>
        <w:fldChar w:fldCharType="separate"/>
      </w:r>
      <w:r>
        <w:rPr>
          <w:noProof/>
        </w:rPr>
        <w:t>51</w:t>
      </w:r>
      <w:r>
        <w:rPr>
          <w:noProof/>
        </w:rPr>
        <w:fldChar w:fldCharType="end"/>
      </w:r>
    </w:p>
    <w:p w14:paraId="2ED6AB54" w14:textId="04C3BC54" w:rsidR="00A27226" w:rsidRDefault="00A27226">
      <w:pPr>
        <w:pStyle w:val="TOC5"/>
        <w:rPr>
          <w:rFonts w:asciiTheme="minorHAnsi" w:eastAsiaTheme="minorEastAsia" w:hAnsiTheme="minorHAnsi" w:cstheme="minorBidi"/>
          <w:noProof/>
          <w:sz w:val="22"/>
          <w:szCs w:val="22"/>
          <w:lang w:val="en-IN" w:eastAsia="en-IN"/>
        </w:rPr>
      </w:pPr>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_Toc183527385 \h </w:instrText>
      </w:r>
      <w:r>
        <w:rPr>
          <w:noProof/>
        </w:rPr>
      </w:r>
      <w:r>
        <w:rPr>
          <w:noProof/>
        </w:rPr>
        <w:fldChar w:fldCharType="separate"/>
      </w:r>
      <w:r>
        <w:rPr>
          <w:noProof/>
        </w:rPr>
        <w:t>52</w:t>
      </w:r>
      <w:r>
        <w:rPr>
          <w:noProof/>
        </w:rPr>
        <w:fldChar w:fldCharType="end"/>
      </w:r>
    </w:p>
    <w:p w14:paraId="7C777FFE" w14:textId="3844FA36" w:rsidR="00A27226" w:rsidRDefault="00A27226">
      <w:pPr>
        <w:pStyle w:val="TOC5"/>
        <w:rPr>
          <w:rFonts w:asciiTheme="minorHAnsi" w:eastAsiaTheme="minorEastAsia" w:hAnsiTheme="minorHAnsi" w:cstheme="minorBidi"/>
          <w:noProof/>
          <w:sz w:val="22"/>
          <w:szCs w:val="22"/>
          <w:lang w:val="en-IN" w:eastAsia="en-IN"/>
        </w:rPr>
      </w:pPr>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_Toc183527386 \h </w:instrText>
      </w:r>
      <w:r>
        <w:rPr>
          <w:noProof/>
        </w:rPr>
      </w:r>
      <w:r>
        <w:rPr>
          <w:noProof/>
        </w:rPr>
        <w:fldChar w:fldCharType="separate"/>
      </w:r>
      <w:r>
        <w:rPr>
          <w:noProof/>
        </w:rPr>
        <w:t>52</w:t>
      </w:r>
      <w:r>
        <w:rPr>
          <w:noProof/>
        </w:rPr>
        <w:fldChar w:fldCharType="end"/>
      </w:r>
    </w:p>
    <w:p w14:paraId="0F76223F" w14:textId="4E9BF638" w:rsidR="00A27226" w:rsidRDefault="00A27226">
      <w:pPr>
        <w:pStyle w:val="TOC3"/>
        <w:rPr>
          <w:rFonts w:asciiTheme="minorHAnsi" w:eastAsiaTheme="minorEastAsia" w:hAnsiTheme="minorHAnsi" w:cstheme="minorBidi"/>
          <w:noProof/>
          <w:sz w:val="22"/>
          <w:szCs w:val="22"/>
          <w:lang w:val="en-IN" w:eastAsia="en-IN"/>
        </w:rPr>
      </w:pPr>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_Toc183527387 \h </w:instrText>
      </w:r>
      <w:r>
        <w:rPr>
          <w:noProof/>
        </w:rPr>
      </w:r>
      <w:r>
        <w:rPr>
          <w:noProof/>
        </w:rPr>
        <w:fldChar w:fldCharType="separate"/>
      </w:r>
      <w:r>
        <w:rPr>
          <w:noProof/>
        </w:rPr>
        <w:t>52</w:t>
      </w:r>
      <w:r>
        <w:rPr>
          <w:noProof/>
        </w:rPr>
        <w:fldChar w:fldCharType="end"/>
      </w:r>
    </w:p>
    <w:p w14:paraId="420C7ED0" w14:textId="5D826325" w:rsidR="00A27226" w:rsidRDefault="00A27226">
      <w:pPr>
        <w:pStyle w:val="TOC3"/>
        <w:rPr>
          <w:rFonts w:asciiTheme="minorHAnsi" w:eastAsiaTheme="minorEastAsia" w:hAnsiTheme="minorHAnsi" w:cstheme="minorBidi"/>
          <w:noProof/>
          <w:sz w:val="22"/>
          <w:szCs w:val="22"/>
          <w:lang w:val="en-IN" w:eastAsia="en-IN"/>
        </w:rPr>
      </w:pPr>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_Toc183527388 \h </w:instrText>
      </w:r>
      <w:r>
        <w:rPr>
          <w:noProof/>
        </w:rPr>
      </w:r>
      <w:r>
        <w:rPr>
          <w:noProof/>
        </w:rPr>
        <w:fldChar w:fldCharType="separate"/>
      </w:r>
      <w:r>
        <w:rPr>
          <w:noProof/>
        </w:rPr>
        <w:t>52</w:t>
      </w:r>
      <w:r>
        <w:rPr>
          <w:noProof/>
        </w:rPr>
        <w:fldChar w:fldCharType="end"/>
      </w:r>
    </w:p>
    <w:p w14:paraId="7469C6AE" w14:textId="5AE89220" w:rsidR="00A27226" w:rsidRDefault="00A27226">
      <w:pPr>
        <w:pStyle w:val="TOC4"/>
        <w:rPr>
          <w:rFonts w:asciiTheme="minorHAnsi" w:eastAsiaTheme="minorEastAsia" w:hAnsiTheme="minorHAnsi" w:cstheme="minorBidi"/>
          <w:noProof/>
          <w:sz w:val="22"/>
          <w:szCs w:val="22"/>
          <w:lang w:val="en-IN" w:eastAsia="en-IN"/>
        </w:rPr>
      </w:pPr>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_Toc183527389 \h </w:instrText>
      </w:r>
      <w:r>
        <w:rPr>
          <w:noProof/>
        </w:rPr>
      </w:r>
      <w:r>
        <w:rPr>
          <w:noProof/>
        </w:rPr>
        <w:fldChar w:fldCharType="separate"/>
      </w:r>
      <w:r>
        <w:rPr>
          <w:noProof/>
        </w:rPr>
        <w:t>52</w:t>
      </w:r>
      <w:r>
        <w:rPr>
          <w:noProof/>
        </w:rPr>
        <w:fldChar w:fldCharType="end"/>
      </w:r>
    </w:p>
    <w:p w14:paraId="18F7E83D" w14:textId="0BDC1ADC" w:rsidR="00A27226" w:rsidRDefault="00A27226">
      <w:pPr>
        <w:pStyle w:val="TOC4"/>
        <w:rPr>
          <w:rFonts w:asciiTheme="minorHAnsi" w:eastAsiaTheme="minorEastAsia" w:hAnsiTheme="minorHAnsi" w:cstheme="minorBidi"/>
          <w:noProof/>
          <w:sz w:val="22"/>
          <w:szCs w:val="22"/>
          <w:lang w:val="en-IN" w:eastAsia="en-IN"/>
        </w:rPr>
      </w:pPr>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_Toc183527390 \h </w:instrText>
      </w:r>
      <w:r>
        <w:rPr>
          <w:noProof/>
        </w:rPr>
      </w:r>
      <w:r>
        <w:rPr>
          <w:noProof/>
        </w:rPr>
        <w:fldChar w:fldCharType="separate"/>
      </w:r>
      <w:r>
        <w:rPr>
          <w:noProof/>
        </w:rPr>
        <w:t>53</w:t>
      </w:r>
      <w:r>
        <w:rPr>
          <w:noProof/>
        </w:rPr>
        <w:fldChar w:fldCharType="end"/>
      </w:r>
    </w:p>
    <w:p w14:paraId="79953CB4" w14:textId="576E7BA4"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_Toc183527391 \h </w:instrText>
      </w:r>
      <w:r>
        <w:rPr>
          <w:noProof/>
        </w:rPr>
      </w:r>
      <w:r>
        <w:rPr>
          <w:noProof/>
        </w:rPr>
        <w:fldChar w:fldCharType="separate"/>
      </w:r>
      <w:r>
        <w:rPr>
          <w:noProof/>
        </w:rPr>
        <w:t>53</w:t>
      </w:r>
      <w:r>
        <w:rPr>
          <w:noProof/>
        </w:rPr>
        <w:fldChar w:fldCharType="end"/>
      </w:r>
    </w:p>
    <w:p w14:paraId="6D46CFB5" w14:textId="7BD4732A"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_Toc183527392 \h </w:instrText>
      </w:r>
      <w:r>
        <w:rPr>
          <w:noProof/>
        </w:rPr>
      </w:r>
      <w:r>
        <w:rPr>
          <w:noProof/>
        </w:rPr>
        <w:fldChar w:fldCharType="separate"/>
      </w:r>
      <w:r>
        <w:rPr>
          <w:noProof/>
        </w:rPr>
        <w:t>53</w:t>
      </w:r>
      <w:r>
        <w:rPr>
          <w:noProof/>
        </w:rPr>
        <w:fldChar w:fldCharType="end"/>
      </w:r>
    </w:p>
    <w:p w14:paraId="509B3895" w14:textId="3F8FACF4"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_Toc183527393 \h </w:instrText>
      </w:r>
      <w:r>
        <w:rPr>
          <w:noProof/>
        </w:rPr>
      </w:r>
      <w:r>
        <w:rPr>
          <w:noProof/>
        </w:rPr>
        <w:fldChar w:fldCharType="separate"/>
      </w:r>
      <w:r>
        <w:rPr>
          <w:noProof/>
        </w:rPr>
        <w:t>53</w:t>
      </w:r>
      <w:r>
        <w:rPr>
          <w:noProof/>
        </w:rPr>
        <w:fldChar w:fldCharType="end"/>
      </w:r>
    </w:p>
    <w:p w14:paraId="6DD68045" w14:textId="08F28C9D" w:rsidR="00A27226" w:rsidRDefault="00A27226">
      <w:pPr>
        <w:pStyle w:val="TOC3"/>
        <w:rPr>
          <w:rFonts w:asciiTheme="minorHAnsi" w:eastAsiaTheme="minorEastAsia" w:hAnsiTheme="minorHAnsi" w:cstheme="minorBidi"/>
          <w:noProof/>
          <w:sz w:val="22"/>
          <w:szCs w:val="22"/>
          <w:lang w:val="en-IN" w:eastAsia="en-IN"/>
        </w:rPr>
      </w:pPr>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_Toc183527394 \h </w:instrText>
      </w:r>
      <w:r>
        <w:rPr>
          <w:noProof/>
        </w:rPr>
      </w:r>
      <w:r>
        <w:rPr>
          <w:noProof/>
        </w:rPr>
        <w:fldChar w:fldCharType="separate"/>
      </w:r>
      <w:r>
        <w:rPr>
          <w:noProof/>
        </w:rPr>
        <w:t>54</w:t>
      </w:r>
      <w:r>
        <w:rPr>
          <w:noProof/>
        </w:rPr>
        <w:fldChar w:fldCharType="end"/>
      </w:r>
    </w:p>
    <w:p w14:paraId="5903D698" w14:textId="2FA32E75" w:rsidR="00A27226" w:rsidRDefault="00A27226">
      <w:pPr>
        <w:pStyle w:val="TOC4"/>
        <w:rPr>
          <w:rFonts w:asciiTheme="minorHAnsi" w:eastAsiaTheme="minorEastAsia" w:hAnsiTheme="minorHAnsi" w:cstheme="minorBidi"/>
          <w:noProof/>
          <w:sz w:val="22"/>
          <w:szCs w:val="22"/>
          <w:lang w:val="en-IN" w:eastAsia="en-IN"/>
        </w:rPr>
      </w:pPr>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_Toc183527395 \h </w:instrText>
      </w:r>
      <w:r>
        <w:rPr>
          <w:noProof/>
        </w:rPr>
      </w:r>
      <w:r>
        <w:rPr>
          <w:noProof/>
        </w:rPr>
        <w:fldChar w:fldCharType="separate"/>
      </w:r>
      <w:r>
        <w:rPr>
          <w:noProof/>
        </w:rPr>
        <w:t>54</w:t>
      </w:r>
      <w:r>
        <w:rPr>
          <w:noProof/>
        </w:rPr>
        <w:fldChar w:fldCharType="end"/>
      </w:r>
    </w:p>
    <w:p w14:paraId="034C650E" w14:textId="6FA94995" w:rsidR="00A27226" w:rsidRDefault="00A27226">
      <w:pPr>
        <w:pStyle w:val="TOC4"/>
        <w:rPr>
          <w:rFonts w:asciiTheme="minorHAnsi" w:eastAsiaTheme="minorEastAsia" w:hAnsiTheme="minorHAnsi" w:cstheme="minorBidi"/>
          <w:noProof/>
          <w:sz w:val="22"/>
          <w:szCs w:val="22"/>
          <w:lang w:val="en-IN" w:eastAsia="en-IN"/>
        </w:rPr>
      </w:pPr>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_Toc183527396 \h </w:instrText>
      </w:r>
      <w:r>
        <w:rPr>
          <w:noProof/>
        </w:rPr>
      </w:r>
      <w:r>
        <w:rPr>
          <w:noProof/>
        </w:rPr>
        <w:fldChar w:fldCharType="separate"/>
      </w:r>
      <w:r>
        <w:rPr>
          <w:noProof/>
        </w:rPr>
        <w:t>55</w:t>
      </w:r>
      <w:r>
        <w:rPr>
          <w:noProof/>
        </w:rPr>
        <w:fldChar w:fldCharType="end"/>
      </w:r>
    </w:p>
    <w:p w14:paraId="24CD89C7" w14:textId="048CAAB0"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_Toc183527397 \h </w:instrText>
      </w:r>
      <w:r>
        <w:rPr>
          <w:noProof/>
        </w:rPr>
      </w:r>
      <w:r>
        <w:rPr>
          <w:noProof/>
        </w:rPr>
        <w:fldChar w:fldCharType="separate"/>
      </w:r>
      <w:r>
        <w:rPr>
          <w:noProof/>
        </w:rPr>
        <w:t>55</w:t>
      </w:r>
      <w:r>
        <w:rPr>
          <w:noProof/>
        </w:rPr>
        <w:fldChar w:fldCharType="end"/>
      </w:r>
    </w:p>
    <w:p w14:paraId="7C2B59E7" w14:textId="09546F71"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_Toc183527398 \h </w:instrText>
      </w:r>
      <w:r>
        <w:rPr>
          <w:noProof/>
        </w:rPr>
      </w:r>
      <w:r>
        <w:rPr>
          <w:noProof/>
        </w:rPr>
        <w:fldChar w:fldCharType="separate"/>
      </w:r>
      <w:r>
        <w:rPr>
          <w:noProof/>
        </w:rPr>
        <w:t>56</w:t>
      </w:r>
      <w:r>
        <w:rPr>
          <w:noProof/>
        </w:rPr>
        <w:fldChar w:fldCharType="end"/>
      </w:r>
    </w:p>
    <w:p w14:paraId="2624F61F" w14:textId="4266C38A"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_Toc183527399 \h </w:instrText>
      </w:r>
      <w:r>
        <w:rPr>
          <w:noProof/>
        </w:rPr>
      </w:r>
      <w:r>
        <w:rPr>
          <w:noProof/>
        </w:rPr>
        <w:fldChar w:fldCharType="separate"/>
      </w:r>
      <w:r>
        <w:rPr>
          <w:noProof/>
        </w:rPr>
        <w:t>58</w:t>
      </w:r>
      <w:r>
        <w:rPr>
          <w:noProof/>
        </w:rPr>
        <w:fldChar w:fldCharType="end"/>
      </w:r>
    </w:p>
    <w:p w14:paraId="7302B8D5" w14:textId="67F975D7"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_Toc183527400 \h </w:instrText>
      </w:r>
      <w:r>
        <w:rPr>
          <w:noProof/>
        </w:rPr>
      </w:r>
      <w:r>
        <w:rPr>
          <w:noProof/>
        </w:rPr>
        <w:fldChar w:fldCharType="separate"/>
      </w:r>
      <w:r>
        <w:rPr>
          <w:noProof/>
        </w:rPr>
        <w:t>59</w:t>
      </w:r>
      <w:r>
        <w:rPr>
          <w:noProof/>
        </w:rPr>
        <w:fldChar w:fldCharType="end"/>
      </w:r>
    </w:p>
    <w:p w14:paraId="4A79BEB6" w14:textId="329D5EF5"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_Toc183527401 \h </w:instrText>
      </w:r>
      <w:r>
        <w:rPr>
          <w:noProof/>
        </w:rPr>
      </w:r>
      <w:r>
        <w:rPr>
          <w:noProof/>
        </w:rPr>
        <w:fldChar w:fldCharType="separate"/>
      </w:r>
      <w:r>
        <w:rPr>
          <w:noProof/>
        </w:rPr>
        <w:t>61</w:t>
      </w:r>
      <w:r>
        <w:rPr>
          <w:noProof/>
        </w:rPr>
        <w:fldChar w:fldCharType="end"/>
      </w:r>
    </w:p>
    <w:p w14:paraId="3B96255B" w14:textId="77D007B9"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_Toc183527402 \h </w:instrText>
      </w:r>
      <w:r>
        <w:rPr>
          <w:noProof/>
        </w:rPr>
      </w:r>
      <w:r>
        <w:rPr>
          <w:noProof/>
        </w:rPr>
        <w:fldChar w:fldCharType="separate"/>
      </w:r>
      <w:r>
        <w:rPr>
          <w:noProof/>
        </w:rPr>
        <w:t>61</w:t>
      </w:r>
      <w:r>
        <w:rPr>
          <w:noProof/>
        </w:rPr>
        <w:fldChar w:fldCharType="end"/>
      </w:r>
    </w:p>
    <w:p w14:paraId="0A23FAB7" w14:textId="0AE85B76"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_Toc183527403 \h </w:instrText>
      </w:r>
      <w:r>
        <w:rPr>
          <w:noProof/>
        </w:rPr>
      </w:r>
      <w:r>
        <w:rPr>
          <w:noProof/>
        </w:rPr>
        <w:fldChar w:fldCharType="separate"/>
      </w:r>
      <w:r>
        <w:rPr>
          <w:noProof/>
        </w:rPr>
        <w:t>62</w:t>
      </w:r>
      <w:r>
        <w:rPr>
          <w:noProof/>
        </w:rPr>
        <w:fldChar w:fldCharType="end"/>
      </w:r>
    </w:p>
    <w:p w14:paraId="2155EC1D" w14:textId="576A7AC5"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_Toc183527404 \h </w:instrText>
      </w:r>
      <w:r>
        <w:rPr>
          <w:noProof/>
        </w:rPr>
      </w:r>
      <w:r>
        <w:rPr>
          <w:noProof/>
        </w:rPr>
        <w:fldChar w:fldCharType="separate"/>
      </w:r>
      <w:r>
        <w:rPr>
          <w:noProof/>
        </w:rPr>
        <w:t>62</w:t>
      </w:r>
      <w:r>
        <w:rPr>
          <w:noProof/>
        </w:rPr>
        <w:fldChar w:fldCharType="end"/>
      </w:r>
    </w:p>
    <w:p w14:paraId="784FDFC3" w14:textId="033D917C"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_Toc183527405 \h </w:instrText>
      </w:r>
      <w:r>
        <w:rPr>
          <w:noProof/>
        </w:rPr>
      </w:r>
      <w:r>
        <w:rPr>
          <w:noProof/>
        </w:rPr>
        <w:fldChar w:fldCharType="separate"/>
      </w:r>
      <w:r>
        <w:rPr>
          <w:noProof/>
        </w:rPr>
        <w:t>62</w:t>
      </w:r>
      <w:r>
        <w:rPr>
          <w:noProof/>
        </w:rPr>
        <w:fldChar w:fldCharType="end"/>
      </w:r>
    </w:p>
    <w:p w14:paraId="2B4823C4" w14:textId="3BDF9CBB"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_Toc183527406 \h </w:instrText>
      </w:r>
      <w:r>
        <w:rPr>
          <w:noProof/>
        </w:rPr>
      </w:r>
      <w:r>
        <w:rPr>
          <w:noProof/>
        </w:rPr>
        <w:fldChar w:fldCharType="separate"/>
      </w:r>
      <w:r>
        <w:rPr>
          <w:noProof/>
        </w:rPr>
        <w:t>63</w:t>
      </w:r>
      <w:r>
        <w:rPr>
          <w:noProof/>
        </w:rPr>
        <w:fldChar w:fldCharType="end"/>
      </w:r>
    </w:p>
    <w:p w14:paraId="0990EDA6" w14:textId="3F92A6B9"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_Toc183527407 \h </w:instrText>
      </w:r>
      <w:r>
        <w:rPr>
          <w:noProof/>
        </w:rPr>
      </w:r>
      <w:r>
        <w:rPr>
          <w:noProof/>
        </w:rPr>
        <w:fldChar w:fldCharType="separate"/>
      </w:r>
      <w:r>
        <w:rPr>
          <w:noProof/>
        </w:rPr>
        <w:t>63</w:t>
      </w:r>
      <w:r>
        <w:rPr>
          <w:noProof/>
        </w:rPr>
        <w:fldChar w:fldCharType="end"/>
      </w:r>
    </w:p>
    <w:p w14:paraId="17F9ABCF" w14:textId="3450A936"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_Toc183527408 \h </w:instrText>
      </w:r>
      <w:r>
        <w:rPr>
          <w:noProof/>
        </w:rPr>
      </w:r>
      <w:r>
        <w:rPr>
          <w:noProof/>
        </w:rPr>
        <w:fldChar w:fldCharType="separate"/>
      </w:r>
      <w:r>
        <w:rPr>
          <w:noProof/>
        </w:rPr>
        <w:t>63</w:t>
      </w:r>
      <w:r>
        <w:rPr>
          <w:noProof/>
        </w:rPr>
        <w:fldChar w:fldCharType="end"/>
      </w:r>
    </w:p>
    <w:p w14:paraId="6040E802" w14:textId="06F3E838"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_Toc183527409 \h </w:instrText>
      </w:r>
      <w:r>
        <w:rPr>
          <w:noProof/>
        </w:rPr>
      </w:r>
      <w:r>
        <w:rPr>
          <w:noProof/>
        </w:rPr>
        <w:fldChar w:fldCharType="separate"/>
      </w:r>
      <w:r>
        <w:rPr>
          <w:noProof/>
        </w:rPr>
        <w:t>63</w:t>
      </w:r>
      <w:r>
        <w:rPr>
          <w:noProof/>
        </w:rPr>
        <w:fldChar w:fldCharType="end"/>
      </w:r>
    </w:p>
    <w:p w14:paraId="35117D54" w14:textId="4A45C022"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6.3.5.2.14</w:t>
      </w:r>
      <w:r>
        <w:rPr>
          <w:rFonts w:asciiTheme="minorHAnsi" w:eastAsiaTheme="minorEastAsia" w:hAnsiTheme="minorHAnsi" w:cstheme="minorBidi"/>
          <w:noProof/>
          <w:sz w:val="22"/>
          <w:szCs w:val="22"/>
          <w:lang w:val="en-IN" w:eastAsia="en-IN"/>
        </w:rPr>
        <w:tab/>
      </w:r>
      <w:r>
        <w:rPr>
          <w:noProof/>
          <w:lang w:eastAsia="zh-CN"/>
        </w:rPr>
        <w:t xml:space="preserve">Type: </w:t>
      </w:r>
      <w:r w:rsidRPr="00B77D8D">
        <w:rPr>
          <w:noProof/>
          <w:lang w:val="en-US" w:eastAsia="ko-KR"/>
        </w:rPr>
        <w:t>EdgeLoadA</w:t>
      </w:r>
      <w:r>
        <w:rPr>
          <w:noProof/>
        </w:rPr>
        <w:t>nalytic</w:t>
      </w:r>
      <w:r>
        <w:rPr>
          <w:noProof/>
        </w:rPr>
        <w:tab/>
      </w:r>
      <w:r>
        <w:rPr>
          <w:noProof/>
        </w:rPr>
        <w:fldChar w:fldCharType="begin"/>
      </w:r>
      <w:r>
        <w:rPr>
          <w:noProof/>
        </w:rPr>
        <w:instrText xml:space="preserve"> PAGEREF _Toc183527410 \h </w:instrText>
      </w:r>
      <w:r>
        <w:rPr>
          <w:noProof/>
        </w:rPr>
      </w:r>
      <w:r>
        <w:rPr>
          <w:noProof/>
        </w:rPr>
        <w:fldChar w:fldCharType="separate"/>
      </w:r>
      <w:r>
        <w:rPr>
          <w:noProof/>
        </w:rPr>
        <w:t>64</w:t>
      </w:r>
      <w:r>
        <w:rPr>
          <w:noProof/>
        </w:rPr>
        <w:fldChar w:fldCharType="end"/>
      </w:r>
    </w:p>
    <w:p w14:paraId="7B01C8DE" w14:textId="1C052840"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6.3.5.2.15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PredictiveData</w:t>
      </w:r>
      <w:r>
        <w:rPr>
          <w:noProof/>
        </w:rPr>
        <w:tab/>
      </w:r>
      <w:r>
        <w:rPr>
          <w:noProof/>
        </w:rPr>
        <w:fldChar w:fldCharType="begin"/>
      </w:r>
      <w:r>
        <w:rPr>
          <w:noProof/>
        </w:rPr>
        <w:instrText xml:space="preserve"> PAGEREF _Toc183527411 \h </w:instrText>
      </w:r>
      <w:r>
        <w:rPr>
          <w:noProof/>
        </w:rPr>
      </w:r>
      <w:r>
        <w:rPr>
          <w:noProof/>
        </w:rPr>
        <w:fldChar w:fldCharType="separate"/>
      </w:r>
      <w:r>
        <w:rPr>
          <w:noProof/>
        </w:rPr>
        <w:t>64</w:t>
      </w:r>
      <w:r>
        <w:rPr>
          <w:noProof/>
        </w:rPr>
        <w:fldChar w:fldCharType="end"/>
      </w:r>
    </w:p>
    <w:p w14:paraId="0E83E62F" w14:textId="734412D8"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6.3.5.2.16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StatisticalData</w:t>
      </w:r>
      <w:r>
        <w:rPr>
          <w:noProof/>
        </w:rPr>
        <w:tab/>
      </w:r>
      <w:r>
        <w:rPr>
          <w:noProof/>
        </w:rPr>
        <w:fldChar w:fldCharType="begin"/>
      </w:r>
      <w:r>
        <w:rPr>
          <w:noProof/>
        </w:rPr>
        <w:instrText xml:space="preserve"> PAGEREF _Toc183527412 \h </w:instrText>
      </w:r>
      <w:r>
        <w:rPr>
          <w:noProof/>
        </w:rPr>
      </w:r>
      <w:r>
        <w:rPr>
          <w:noProof/>
        </w:rPr>
        <w:fldChar w:fldCharType="separate"/>
      </w:r>
      <w:r>
        <w:rPr>
          <w:noProof/>
        </w:rPr>
        <w:t>64</w:t>
      </w:r>
      <w:r>
        <w:rPr>
          <w:noProof/>
        </w:rPr>
        <w:fldChar w:fldCharType="end"/>
      </w:r>
    </w:p>
    <w:p w14:paraId="75226486" w14:textId="4F296257" w:rsidR="00A27226" w:rsidRDefault="00A27226">
      <w:pPr>
        <w:pStyle w:val="TOC4"/>
        <w:rPr>
          <w:rFonts w:asciiTheme="minorHAnsi" w:eastAsiaTheme="minorEastAsia" w:hAnsiTheme="minorHAnsi" w:cstheme="minorBidi"/>
          <w:noProof/>
          <w:sz w:val="22"/>
          <w:szCs w:val="22"/>
          <w:lang w:val="en-IN" w:eastAsia="en-IN"/>
        </w:rPr>
      </w:pPr>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_Toc183527413 \h </w:instrText>
      </w:r>
      <w:r>
        <w:rPr>
          <w:noProof/>
        </w:rPr>
      </w:r>
      <w:r>
        <w:rPr>
          <w:noProof/>
        </w:rPr>
        <w:fldChar w:fldCharType="separate"/>
      </w:r>
      <w:r>
        <w:rPr>
          <w:noProof/>
        </w:rPr>
        <w:t>64</w:t>
      </w:r>
      <w:r>
        <w:rPr>
          <w:noProof/>
        </w:rPr>
        <w:fldChar w:fldCharType="end"/>
      </w:r>
    </w:p>
    <w:p w14:paraId="43776583" w14:textId="6F76ED2C"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_Toc183527414 \h </w:instrText>
      </w:r>
      <w:r>
        <w:rPr>
          <w:noProof/>
        </w:rPr>
      </w:r>
      <w:r>
        <w:rPr>
          <w:noProof/>
        </w:rPr>
        <w:fldChar w:fldCharType="separate"/>
      </w:r>
      <w:r>
        <w:rPr>
          <w:noProof/>
        </w:rPr>
        <w:t>64</w:t>
      </w:r>
      <w:r>
        <w:rPr>
          <w:noProof/>
        </w:rPr>
        <w:fldChar w:fldCharType="end"/>
      </w:r>
    </w:p>
    <w:p w14:paraId="567E1DBE" w14:textId="7B0519B5"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_Toc183527415 \h </w:instrText>
      </w:r>
      <w:r>
        <w:rPr>
          <w:noProof/>
        </w:rPr>
      </w:r>
      <w:r>
        <w:rPr>
          <w:noProof/>
        </w:rPr>
        <w:fldChar w:fldCharType="separate"/>
      </w:r>
      <w:r>
        <w:rPr>
          <w:noProof/>
        </w:rPr>
        <w:t>64</w:t>
      </w:r>
      <w:r>
        <w:rPr>
          <w:noProof/>
        </w:rPr>
        <w:fldChar w:fldCharType="end"/>
      </w:r>
    </w:p>
    <w:p w14:paraId="3F47E2FB" w14:textId="0827647B" w:rsidR="00A27226" w:rsidRDefault="00A27226">
      <w:pPr>
        <w:pStyle w:val="TOC5"/>
        <w:rPr>
          <w:rFonts w:asciiTheme="minorHAnsi" w:eastAsiaTheme="minorEastAsia" w:hAnsiTheme="minorHAnsi" w:cstheme="minorBidi"/>
          <w:noProof/>
          <w:sz w:val="22"/>
          <w:szCs w:val="22"/>
          <w:lang w:val="en-IN" w:eastAsia="en-IN"/>
        </w:rPr>
      </w:pPr>
      <w:r>
        <w:rPr>
          <w:noProof/>
          <w:lang w:eastAsia="zh-CN"/>
        </w:rPr>
        <w:lastRenderedPageBreak/>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_Toc183527416 \h </w:instrText>
      </w:r>
      <w:r>
        <w:rPr>
          <w:noProof/>
        </w:rPr>
      </w:r>
      <w:r>
        <w:rPr>
          <w:noProof/>
        </w:rPr>
        <w:fldChar w:fldCharType="separate"/>
      </w:r>
      <w:r>
        <w:rPr>
          <w:noProof/>
        </w:rPr>
        <w:t>65</w:t>
      </w:r>
      <w:r>
        <w:rPr>
          <w:noProof/>
        </w:rPr>
        <w:fldChar w:fldCharType="end"/>
      </w:r>
    </w:p>
    <w:p w14:paraId="43DB92AC" w14:textId="6B60AAB0" w:rsidR="00A27226" w:rsidRDefault="00A27226">
      <w:pPr>
        <w:pStyle w:val="TOC3"/>
        <w:rPr>
          <w:rFonts w:asciiTheme="minorHAnsi" w:eastAsiaTheme="minorEastAsia" w:hAnsiTheme="minorHAnsi" w:cstheme="minorBidi"/>
          <w:noProof/>
          <w:sz w:val="22"/>
          <w:szCs w:val="22"/>
          <w:lang w:val="en-IN" w:eastAsia="en-IN"/>
        </w:rPr>
      </w:pPr>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_Toc183527417 \h </w:instrText>
      </w:r>
      <w:r>
        <w:rPr>
          <w:noProof/>
        </w:rPr>
      </w:r>
      <w:r>
        <w:rPr>
          <w:noProof/>
        </w:rPr>
        <w:fldChar w:fldCharType="separate"/>
      </w:r>
      <w:r>
        <w:rPr>
          <w:noProof/>
        </w:rPr>
        <w:t>65</w:t>
      </w:r>
      <w:r>
        <w:rPr>
          <w:noProof/>
        </w:rPr>
        <w:fldChar w:fldCharType="end"/>
      </w:r>
    </w:p>
    <w:p w14:paraId="5996A201" w14:textId="6EA52F48" w:rsidR="00A27226" w:rsidRDefault="00A27226">
      <w:pPr>
        <w:pStyle w:val="TOC4"/>
        <w:rPr>
          <w:rFonts w:asciiTheme="minorHAnsi" w:eastAsiaTheme="minorEastAsia" w:hAnsiTheme="minorHAnsi" w:cstheme="minorBidi"/>
          <w:noProof/>
          <w:sz w:val="22"/>
          <w:szCs w:val="22"/>
          <w:lang w:val="en-IN" w:eastAsia="en-IN"/>
        </w:rPr>
      </w:pPr>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_Toc183527418 \h </w:instrText>
      </w:r>
      <w:r>
        <w:rPr>
          <w:noProof/>
        </w:rPr>
      </w:r>
      <w:r>
        <w:rPr>
          <w:noProof/>
        </w:rPr>
        <w:fldChar w:fldCharType="separate"/>
      </w:r>
      <w:r>
        <w:rPr>
          <w:noProof/>
        </w:rPr>
        <w:t>65</w:t>
      </w:r>
      <w:r>
        <w:rPr>
          <w:noProof/>
        </w:rPr>
        <w:fldChar w:fldCharType="end"/>
      </w:r>
    </w:p>
    <w:p w14:paraId="02D1F22F" w14:textId="7DEB3101" w:rsidR="00A27226" w:rsidRDefault="00A27226">
      <w:pPr>
        <w:pStyle w:val="TOC4"/>
        <w:rPr>
          <w:rFonts w:asciiTheme="minorHAnsi" w:eastAsiaTheme="minorEastAsia" w:hAnsiTheme="minorHAnsi" w:cstheme="minorBidi"/>
          <w:noProof/>
          <w:sz w:val="22"/>
          <w:szCs w:val="22"/>
          <w:lang w:val="en-IN" w:eastAsia="en-IN"/>
        </w:rPr>
      </w:pPr>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_Toc183527419 \h </w:instrText>
      </w:r>
      <w:r>
        <w:rPr>
          <w:noProof/>
        </w:rPr>
      </w:r>
      <w:r>
        <w:rPr>
          <w:noProof/>
        </w:rPr>
        <w:fldChar w:fldCharType="separate"/>
      </w:r>
      <w:r>
        <w:rPr>
          <w:noProof/>
        </w:rPr>
        <w:t>65</w:t>
      </w:r>
      <w:r>
        <w:rPr>
          <w:noProof/>
        </w:rPr>
        <w:fldChar w:fldCharType="end"/>
      </w:r>
    </w:p>
    <w:p w14:paraId="4B44A52E" w14:textId="0122116E" w:rsidR="00A27226" w:rsidRDefault="00A27226">
      <w:pPr>
        <w:pStyle w:val="TOC4"/>
        <w:rPr>
          <w:rFonts w:asciiTheme="minorHAnsi" w:eastAsiaTheme="minorEastAsia" w:hAnsiTheme="minorHAnsi" w:cstheme="minorBidi"/>
          <w:noProof/>
          <w:sz w:val="22"/>
          <w:szCs w:val="22"/>
          <w:lang w:val="en-IN" w:eastAsia="en-IN"/>
        </w:rPr>
      </w:pPr>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_Toc183527420 \h </w:instrText>
      </w:r>
      <w:r>
        <w:rPr>
          <w:noProof/>
        </w:rPr>
      </w:r>
      <w:r>
        <w:rPr>
          <w:noProof/>
        </w:rPr>
        <w:fldChar w:fldCharType="separate"/>
      </w:r>
      <w:r>
        <w:rPr>
          <w:noProof/>
        </w:rPr>
        <w:t>65</w:t>
      </w:r>
      <w:r>
        <w:rPr>
          <w:noProof/>
        </w:rPr>
        <w:fldChar w:fldCharType="end"/>
      </w:r>
    </w:p>
    <w:p w14:paraId="2381A0B8" w14:textId="372C1D7F" w:rsidR="00A27226" w:rsidRDefault="00A27226">
      <w:pPr>
        <w:pStyle w:val="TOC3"/>
        <w:rPr>
          <w:rFonts w:asciiTheme="minorHAnsi" w:eastAsiaTheme="minorEastAsia" w:hAnsiTheme="minorHAnsi" w:cstheme="minorBidi"/>
          <w:noProof/>
          <w:sz w:val="22"/>
          <w:szCs w:val="22"/>
          <w:lang w:val="en-IN" w:eastAsia="en-IN"/>
        </w:rPr>
      </w:pPr>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_Toc183527421 \h </w:instrText>
      </w:r>
      <w:r>
        <w:rPr>
          <w:noProof/>
        </w:rPr>
      </w:r>
      <w:r>
        <w:rPr>
          <w:noProof/>
        </w:rPr>
        <w:fldChar w:fldCharType="separate"/>
      </w:r>
      <w:r>
        <w:rPr>
          <w:noProof/>
        </w:rPr>
        <w:t>65</w:t>
      </w:r>
      <w:r>
        <w:rPr>
          <w:noProof/>
        </w:rPr>
        <w:fldChar w:fldCharType="end"/>
      </w:r>
    </w:p>
    <w:p w14:paraId="3EFF7681" w14:textId="2F9FF40A" w:rsidR="00A27226" w:rsidRDefault="00A27226">
      <w:pPr>
        <w:pStyle w:val="TOC2"/>
        <w:rPr>
          <w:rFonts w:asciiTheme="minorHAnsi" w:eastAsiaTheme="minorEastAsia" w:hAnsiTheme="minorHAnsi" w:cstheme="minorBidi"/>
          <w:noProof/>
          <w:sz w:val="22"/>
          <w:szCs w:val="22"/>
          <w:lang w:val="en-IN" w:eastAsia="en-IN"/>
        </w:rPr>
      </w:pPr>
      <w:r>
        <w:rPr>
          <w:noProof/>
        </w:rPr>
        <w:t>6.4</w:t>
      </w:r>
      <w:r>
        <w:rPr>
          <w:rFonts w:asciiTheme="minorHAnsi" w:eastAsiaTheme="minorEastAsia" w:hAnsiTheme="minorHAnsi" w:cstheme="minorBidi"/>
          <w:noProof/>
          <w:sz w:val="22"/>
          <w:szCs w:val="22"/>
          <w:lang w:val="en-IN" w:eastAsia="en-IN"/>
        </w:rPr>
        <w:tab/>
      </w:r>
      <w:r w:rsidRPr="00B77D8D">
        <w:rPr>
          <w:noProof/>
          <w:lang w:val="en-US"/>
        </w:rPr>
        <w:t>Eees_ACREvents</w:t>
      </w:r>
      <w:r>
        <w:rPr>
          <w:noProof/>
        </w:rPr>
        <w:t xml:space="preserve"> API</w:t>
      </w:r>
      <w:r>
        <w:rPr>
          <w:noProof/>
        </w:rPr>
        <w:tab/>
      </w:r>
      <w:r>
        <w:rPr>
          <w:noProof/>
        </w:rPr>
        <w:fldChar w:fldCharType="begin"/>
      </w:r>
      <w:r>
        <w:rPr>
          <w:noProof/>
        </w:rPr>
        <w:instrText xml:space="preserve"> PAGEREF _Toc183527422 \h </w:instrText>
      </w:r>
      <w:r>
        <w:rPr>
          <w:noProof/>
        </w:rPr>
      </w:r>
      <w:r>
        <w:rPr>
          <w:noProof/>
        </w:rPr>
        <w:fldChar w:fldCharType="separate"/>
      </w:r>
      <w:r>
        <w:rPr>
          <w:noProof/>
        </w:rPr>
        <w:t>66</w:t>
      </w:r>
      <w:r>
        <w:rPr>
          <w:noProof/>
        </w:rPr>
        <w:fldChar w:fldCharType="end"/>
      </w:r>
    </w:p>
    <w:p w14:paraId="69720D86" w14:textId="2A1E1227" w:rsidR="00A27226" w:rsidRDefault="00A27226">
      <w:pPr>
        <w:pStyle w:val="TOC3"/>
        <w:rPr>
          <w:rFonts w:asciiTheme="minorHAnsi" w:eastAsiaTheme="minorEastAsia" w:hAnsiTheme="minorHAnsi" w:cstheme="minorBidi"/>
          <w:noProof/>
          <w:sz w:val="22"/>
          <w:szCs w:val="22"/>
          <w:lang w:val="en-IN" w:eastAsia="en-IN"/>
        </w:rPr>
      </w:pPr>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_Toc183527423 \h </w:instrText>
      </w:r>
      <w:r>
        <w:rPr>
          <w:noProof/>
        </w:rPr>
      </w:r>
      <w:r>
        <w:rPr>
          <w:noProof/>
        </w:rPr>
        <w:fldChar w:fldCharType="separate"/>
      </w:r>
      <w:r>
        <w:rPr>
          <w:noProof/>
        </w:rPr>
        <w:t>66</w:t>
      </w:r>
      <w:r>
        <w:rPr>
          <w:noProof/>
        </w:rPr>
        <w:fldChar w:fldCharType="end"/>
      </w:r>
    </w:p>
    <w:p w14:paraId="577DC5A4" w14:textId="14C874CC" w:rsidR="00A27226" w:rsidRDefault="00A27226">
      <w:pPr>
        <w:pStyle w:val="TOC3"/>
        <w:rPr>
          <w:rFonts w:asciiTheme="minorHAnsi" w:eastAsiaTheme="minorEastAsia" w:hAnsiTheme="minorHAnsi" w:cstheme="minorBidi"/>
          <w:noProof/>
          <w:sz w:val="22"/>
          <w:szCs w:val="22"/>
          <w:lang w:val="en-IN" w:eastAsia="en-IN"/>
        </w:rPr>
      </w:pPr>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_Toc183527424 \h </w:instrText>
      </w:r>
      <w:r>
        <w:rPr>
          <w:noProof/>
        </w:rPr>
      </w:r>
      <w:r>
        <w:rPr>
          <w:noProof/>
        </w:rPr>
        <w:fldChar w:fldCharType="separate"/>
      </w:r>
      <w:r>
        <w:rPr>
          <w:noProof/>
        </w:rPr>
        <w:t>67</w:t>
      </w:r>
      <w:r>
        <w:rPr>
          <w:noProof/>
        </w:rPr>
        <w:fldChar w:fldCharType="end"/>
      </w:r>
    </w:p>
    <w:p w14:paraId="0F13F701" w14:textId="650AFE67" w:rsidR="00A27226" w:rsidRDefault="00A27226">
      <w:pPr>
        <w:pStyle w:val="TOC4"/>
        <w:rPr>
          <w:rFonts w:asciiTheme="minorHAnsi" w:eastAsiaTheme="minorEastAsia" w:hAnsiTheme="minorHAnsi" w:cstheme="minorBidi"/>
          <w:noProof/>
          <w:sz w:val="22"/>
          <w:szCs w:val="22"/>
          <w:lang w:val="en-IN" w:eastAsia="en-IN"/>
        </w:rPr>
      </w:pPr>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_Toc183527425 \h </w:instrText>
      </w:r>
      <w:r>
        <w:rPr>
          <w:noProof/>
        </w:rPr>
      </w:r>
      <w:r>
        <w:rPr>
          <w:noProof/>
        </w:rPr>
        <w:fldChar w:fldCharType="separate"/>
      </w:r>
      <w:r>
        <w:rPr>
          <w:noProof/>
        </w:rPr>
        <w:t>67</w:t>
      </w:r>
      <w:r>
        <w:rPr>
          <w:noProof/>
        </w:rPr>
        <w:fldChar w:fldCharType="end"/>
      </w:r>
    </w:p>
    <w:p w14:paraId="0BF78D5A" w14:textId="1D9ADC7C" w:rsidR="00A27226" w:rsidRDefault="00A27226">
      <w:pPr>
        <w:pStyle w:val="TOC4"/>
        <w:rPr>
          <w:rFonts w:asciiTheme="minorHAnsi" w:eastAsiaTheme="minorEastAsia" w:hAnsiTheme="minorHAnsi" w:cstheme="minorBidi"/>
          <w:noProof/>
          <w:sz w:val="22"/>
          <w:szCs w:val="22"/>
          <w:lang w:val="en-IN" w:eastAsia="en-IN"/>
        </w:rPr>
      </w:pPr>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_Toc183527426 \h </w:instrText>
      </w:r>
      <w:r>
        <w:rPr>
          <w:noProof/>
        </w:rPr>
      </w:r>
      <w:r>
        <w:rPr>
          <w:noProof/>
        </w:rPr>
        <w:fldChar w:fldCharType="separate"/>
      </w:r>
      <w:r>
        <w:rPr>
          <w:noProof/>
        </w:rPr>
        <w:t>67</w:t>
      </w:r>
      <w:r>
        <w:rPr>
          <w:noProof/>
        </w:rPr>
        <w:fldChar w:fldCharType="end"/>
      </w:r>
    </w:p>
    <w:p w14:paraId="32F65AB6" w14:textId="4C090861"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_Toc183527427 \h </w:instrText>
      </w:r>
      <w:r>
        <w:rPr>
          <w:noProof/>
        </w:rPr>
      </w:r>
      <w:r>
        <w:rPr>
          <w:noProof/>
        </w:rPr>
        <w:fldChar w:fldCharType="separate"/>
      </w:r>
      <w:r>
        <w:rPr>
          <w:noProof/>
        </w:rPr>
        <w:t>67</w:t>
      </w:r>
      <w:r>
        <w:rPr>
          <w:noProof/>
        </w:rPr>
        <w:fldChar w:fldCharType="end"/>
      </w:r>
    </w:p>
    <w:p w14:paraId="3002C79E" w14:textId="56248006"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_Toc183527428 \h </w:instrText>
      </w:r>
      <w:r>
        <w:rPr>
          <w:noProof/>
        </w:rPr>
      </w:r>
      <w:r>
        <w:rPr>
          <w:noProof/>
        </w:rPr>
        <w:fldChar w:fldCharType="separate"/>
      </w:r>
      <w:r>
        <w:rPr>
          <w:noProof/>
        </w:rPr>
        <w:t>67</w:t>
      </w:r>
      <w:r>
        <w:rPr>
          <w:noProof/>
        </w:rPr>
        <w:fldChar w:fldCharType="end"/>
      </w:r>
    </w:p>
    <w:p w14:paraId="75B0C785" w14:textId="2E1D02F2"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_Toc183527429 \h </w:instrText>
      </w:r>
      <w:r>
        <w:rPr>
          <w:noProof/>
        </w:rPr>
      </w:r>
      <w:r>
        <w:rPr>
          <w:noProof/>
        </w:rPr>
        <w:fldChar w:fldCharType="separate"/>
      </w:r>
      <w:r>
        <w:rPr>
          <w:noProof/>
        </w:rPr>
        <w:t>68</w:t>
      </w:r>
      <w:r>
        <w:rPr>
          <w:noProof/>
        </w:rPr>
        <w:fldChar w:fldCharType="end"/>
      </w:r>
    </w:p>
    <w:p w14:paraId="19E33254" w14:textId="446C110E"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_Toc183527430 \h </w:instrText>
      </w:r>
      <w:r>
        <w:rPr>
          <w:noProof/>
        </w:rPr>
      </w:r>
      <w:r>
        <w:rPr>
          <w:noProof/>
        </w:rPr>
        <w:fldChar w:fldCharType="separate"/>
      </w:r>
      <w:r>
        <w:rPr>
          <w:noProof/>
        </w:rPr>
        <w:t>68</w:t>
      </w:r>
      <w:r>
        <w:rPr>
          <w:noProof/>
        </w:rPr>
        <w:fldChar w:fldCharType="end"/>
      </w:r>
    </w:p>
    <w:p w14:paraId="3C0E817B" w14:textId="59A8F531" w:rsidR="00A27226" w:rsidRDefault="00A27226">
      <w:pPr>
        <w:pStyle w:val="TOC4"/>
        <w:rPr>
          <w:rFonts w:asciiTheme="minorHAnsi" w:eastAsiaTheme="minorEastAsia" w:hAnsiTheme="minorHAnsi" w:cstheme="minorBidi"/>
          <w:noProof/>
          <w:sz w:val="22"/>
          <w:szCs w:val="22"/>
          <w:lang w:val="en-IN" w:eastAsia="en-IN"/>
        </w:rPr>
      </w:pPr>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_Toc183527431 \h </w:instrText>
      </w:r>
      <w:r>
        <w:rPr>
          <w:noProof/>
        </w:rPr>
      </w:r>
      <w:r>
        <w:rPr>
          <w:noProof/>
        </w:rPr>
        <w:fldChar w:fldCharType="separate"/>
      </w:r>
      <w:r>
        <w:rPr>
          <w:noProof/>
        </w:rPr>
        <w:t>68</w:t>
      </w:r>
      <w:r>
        <w:rPr>
          <w:noProof/>
        </w:rPr>
        <w:fldChar w:fldCharType="end"/>
      </w:r>
    </w:p>
    <w:p w14:paraId="138A11AB" w14:textId="7C7E670A"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_Toc183527432 \h </w:instrText>
      </w:r>
      <w:r>
        <w:rPr>
          <w:noProof/>
        </w:rPr>
      </w:r>
      <w:r>
        <w:rPr>
          <w:noProof/>
        </w:rPr>
        <w:fldChar w:fldCharType="separate"/>
      </w:r>
      <w:r>
        <w:rPr>
          <w:noProof/>
        </w:rPr>
        <w:t>68</w:t>
      </w:r>
      <w:r>
        <w:rPr>
          <w:noProof/>
        </w:rPr>
        <w:fldChar w:fldCharType="end"/>
      </w:r>
    </w:p>
    <w:p w14:paraId="32D499A0" w14:textId="4B8F68AD"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_Toc183527433 \h </w:instrText>
      </w:r>
      <w:r>
        <w:rPr>
          <w:noProof/>
        </w:rPr>
      </w:r>
      <w:r>
        <w:rPr>
          <w:noProof/>
        </w:rPr>
        <w:fldChar w:fldCharType="separate"/>
      </w:r>
      <w:r>
        <w:rPr>
          <w:noProof/>
        </w:rPr>
        <w:t>68</w:t>
      </w:r>
      <w:r>
        <w:rPr>
          <w:noProof/>
        </w:rPr>
        <w:fldChar w:fldCharType="end"/>
      </w:r>
    </w:p>
    <w:p w14:paraId="21165410" w14:textId="1E0D7FC8"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_Toc183527434 \h </w:instrText>
      </w:r>
      <w:r>
        <w:rPr>
          <w:noProof/>
        </w:rPr>
      </w:r>
      <w:r>
        <w:rPr>
          <w:noProof/>
        </w:rPr>
        <w:fldChar w:fldCharType="separate"/>
      </w:r>
      <w:r>
        <w:rPr>
          <w:noProof/>
        </w:rPr>
        <w:t>69</w:t>
      </w:r>
      <w:r>
        <w:rPr>
          <w:noProof/>
        </w:rPr>
        <w:fldChar w:fldCharType="end"/>
      </w:r>
    </w:p>
    <w:p w14:paraId="70A3A17B" w14:textId="5956D66E"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_Toc183527435 \h </w:instrText>
      </w:r>
      <w:r>
        <w:rPr>
          <w:noProof/>
        </w:rPr>
      </w:r>
      <w:r>
        <w:rPr>
          <w:noProof/>
        </w:rPr>
        <w:fldChar w:fldCharType="separate"/>
      </w:r>
      <w:r>
        <w:rPr>
          <w:noProof/>
        </w:rPr>
        <w:t>73</w:t>
      </w:r>
      <w:r>
        <w:rPr>
          <w:noProof/>
        </w:rPr>
        <w:fldChar w:fldCharType="end"/>
      </w:r>
    </w:p>
    <w:p w14:paraId="5076EA50" w14:textId="3575FA13" w:rsidR="00A27226" w:rsidRDefault="00A27226">
      <w:pPr>
        <w:pStyle w:val="TOC3"/>
        <w:rPr>
          <w:rFonts w:asciiTheme="minorHAnsi" w:eastAsiaTheme="minorEastAsia" w:hAnsiTheme="minorHAnsi" w:cstheme="minorBidi"/>
          <w:noProof/>
          <w:sz w:val="22"/>
          <w:szCs w:val="22"/>
          <w:lang w:val="en-IN" w:eastAsia="en-IN"/>
        </w:rPr>
      </w:pPr>
      <w:r>
        <w:rPr>
          <w:noProof/>
        </w:rPr>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_Toc183527436 \h </w:instrText>
      </w:r>
      <w:r>
        <w:rPr>
          <w:noProof/>
        </w:rPr>
      </w:r>
      <w:r>
        <w:rPr>
          <w:noProof/>
        </w:rPr>
        <w:fldChar w:fldCharType="separate"/>
      </w:r>
      <w:r>
        <w:rPr>
          <w:noProof/>
        </w:rPr>
        <w:t>73</w:t>
      </w:r>
      <w:r>
        <w:rPr>
          <w:noProof/>
        </w:rPr>
        <w:fldChar w:fldCharType="end"/>
      </w:r>
    </w:p>
    <w:p w14:paraId="7D07D800" w14:textId="0C5DD7B2" w:rsidR="00A27226" w:rsidRDefault="00A27226">
      <w:pPr>
        <w:pStyle w:val="TOC3"/>
        <w:rPr>
          <w:rFonts w:asciiTheme="minorHAnsi" w:eastAsiaTheme="minorEastAsia" w:hAnsiTheme="minorHAnsi" w:cstheme="minorBidi"/>
          <w:noProof/>
          <w:sz w:val="22"/>
          <w:szCs w:val="22"/>
          <w:lang w:val="en-IN" w:eastAsia="en-IN"/>
        </w:rPr>
      </w:pPr>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_Toc183527437 \h </w:instrText>
      </w:r>
      <w:r>
        <w:rPr>
          <w:noProof/>
        </w:rPr>
      </w:r>
      <w:r>
        <w:rPr>
          <w:noProof/>
        </w:rPr>
        <w:fldChar w:fldCharType="separate"/>
      </w:r>
      <w:r>
        <w:rPr>
          <w:noProof/>
        </w:rPr>
        <w:t>73</w:t>
      </w:r>
      <w:r>
        <w:rPr>
          <w:noProof/>
        </w:rPr>
        <w:fldChar w:fldCharType="end"/>
      </w:r>
    </w:p>
    <w:p w14:paraId="30F66925" w14:textId="64F3754E" w:rsidR="00A27226" w:rsidRDefault="00A27226">
      <w:pPr>
        <w:pStyle w:val="TOC4"/>
        <w:rPr>
          <w:rFonts w:asciiTheme="minorHAnsi" w:eastAsiaTheme="minorEastAsia" w:hAnsiTheme="minorHAnsi" w:cstheme="minorBidi"/>
          <w:noProof/>
          <w:sz w:val="22"/>
          <w:szCs w:val="22"/>
          <w:lang w:val="en-IN" w:eastAsia="en-IN"/>
        </w:rPr>
      </w:pPr>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_Toc183527438 \h </w:instrText>
      </w:r>
      <w:r>
        <w:rPr>
          <w:noProof/>
        </w:rPr>
      </w:r>
      <w:r>
        <w:rPr>
          <w:noProof/>
        </w:rPr>
        <w:fldChar w:fldCharType="separate"/>
      </w:r>
      <w:r>
        <w:rPr>
          <w:noProof/>
        </w:rPr>
        <w:t>73</w:t>
      </w:r>
      <w:r>
        <w:rPr>
          <w:noProof/>
        </w:rPr>
        <w:fldChar w:fldCharType="end"/>
      </w:r>
    </w:p>
    <w:p w14:paraId="782C6EB4" w14:textId="4F621906" w:rsidR="00A27226" w:rsidRDefault="00A27226">
      <w:pPr>
        <w:pStyle w:val="TOC4"/>
        <w:rPr>
          <w:rFonts w:asciiTheme="minorHAnsi" w:eastAsiaTheme="minorEastAsia" w:hAnsiTheme="minorHAnsi" w:cstheme="minorBidi"/>
          <w:noProof/>
          <w:sz w:val="22"/>
          <w:szCs w:val="22"/>
          <w:lang w:val="en-IN" w:eastAsia="en-IN"/>
        </w:rPr>
      </w:pPr>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_Toc183527439 \h </w:instrText>
      </w:r>
      <w:r>
        <w:rPr>
          <w:noProof/>
        </w:rPr>
      </w:r>
      <w:r>
        <w:rPr>
          <w:noProof/>
        </w:rPr>
        <w:fldChar w:fldCharType="separate"/>
      </w:r>
      <w:r>
        <w:rPr>
          <w:noProof/>
        </w:rPr>
        <w:t>73</w:t>
      </w:r>
      <w:r>
        <w:rPr>
          <w:noProof/>
        </w:rPr>
        <w:fldChar w:fldCharType="end"/>
      </w:r>
    </w:p>
    <w:p w14:paraId="5B9FED6B" w14:textId="1B8C0942" w:rsidR="00A27226" w:rsidRDefault="00A27226">
      <w:pPr>
        <w:pStyle w:val="TOC5"/>
        <w:rPr>
          <w:rFonts w:asciiTheme="minorHAnsi" w:eastAsiaTheme="minorEastAsia" w:hAnsiTheme="minorHAnsi" w:cstheme="minorBidi"/>
          <w:noProof/>
          <w:sz w:val="22"/>
          <w:szCs w:val="22"/>
          <w:lang w:val="en-IN" w:eastAsia="en-IN"/>
        </w:rPr>
      </w:pPr>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_Toc183527440 \h </w:instrText>
      </w:r>
      <w:r>
        <w:rPr>
          <w:noProof/>
        </w:rPr>
      </w:r>
      <w:r>
        <w:rPr>
          <w:noProof/>
        </w:rPr>
        <w:fldChar w:fldCharType="separate"/>
      </w:r>
      <w:r>
        <w:rPr>
          <w:noProof/>
        </w:rPr>
        <w:t>73</w:t>
      </w:r>
      <w:r>
        <w:rPr>
          <w:noProof/>
        </w:rPr>
        <w:fldChar w:fldCharType="end"/>
      </w:r>
    </w:p>
    <w:p w14:paraId="21640FCB" w14:textId="280A2874" w:rsidR="00A27226" w:rsidRDefault="00A27226">
      <w:pPr>
        <w:pStyle w:val="TOC5"/>
        <w:rPr>
          <w:rFonts w:asciiTheme="minorHAnsi" w:eastAsiaTheme="minorEastAsia" w:hAnsiTheme="minorHAnsi" w:cstheme="minorBidi"/>
          <w:noProof/>
          <w:sz w:val="22"/>
          <w:szCs w:val="22"/>
          <w:lang w:val="en-IN" w:eastAsia="en-IN"/>
        </w:rPr>
      </w:pPr>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_Toc183527441 \h </w:instrText>
      </w:r>
      <w:r>
        <w:rPr>
          <w:noProof/>
        </w:rPr>
      </w:r>
      <w:r>
        <w:rPr>
          <w:noProof/>
        </w:rPr>
        <w:fldChar w:fldCharType="separate"/>
      </w:r>
      <w:r>
        <w:rPr>
          <w:noProof/>
        </w:rPr>
        <w:t>73</w:t>
      </w:r>
      <w:r>
        <w:rPr>
          <w:noProof/>
        </w:rPr>
        <w:fldChar w:fldCharType="end"/>
      </w:r>
    </w:p>
    <w:p w14:paraId="16BEA422" w14:textId="1357E14F" w:rsidR="00A27226" w:rsidRDefault="00A27226">
      <w:pPr>
        <w:pStyle w:val="TOC3"/>
        <w:rPr>
          <w:rFonts w:asciiTheme="minorHAnsi" w:eastAsiaTheme="minorEastAsia" w:hAnsiTheme="minorHAnsi" w:cstheme="minorBidi"/>
          <w:noProof/>
          <w:sz w:val="22"/>
          <w:szCs w:val="22"/>
          <w:lang w:val="en-IN" w:eastAsia="en-IN"/>
        </w:rPr>
      </w:pPr>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_Toc183527442 \h </w:instrText>
      </w:r>
      <w:r>
        <w:rPr>
          <w:noProof/>
        </w:rPr>
      </w:r>
      <w:r>
        <w:rPr>
          <w:noProof/>
        </w:rPr>
        <w:fldChar w:fldCharType="separate"/>
      </w:r>
      <w:r>
        <w:rPr>
          <w:noProof/>
        </w:rPr>
        <w:t>74</w:t>
      </w:r>
      <w:r>
        <w:rPr>
          <w:noProof/>
        </w:rPr>
        <w:fldChar w:fldCharType="end"/>
      </w:r>
    </w:p>
    <w:p w14:paraId="2AAB6779" w14:textId="1A8E2E09" w:rsidR="00A27226" w:rsidRDefault="00A27226">
      <w:pPr>
        <w:pStyle w:val="TOC4"/>
        <w:rPr>
          <w:rFonts w:asciiTheme="minorHAnsi" w:eastAsiaTheme="minorEastAsia" w:hAnsiTheme="minorHAnsi" w:cstheme="minorBidi"/>
          <w:noProof/>
          <w:sz w:val="22"/>
          <w:szCs w:val="22"/>
          <w:lang w:val="en-IN" w:eastAsia="en-IN"/>
        </w:rPr>
      </w:pPr>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_Toc183527443 \h </w:instrText>
      </w:r>
      <w:r>
        <w:rPr>
          <w:noProof/>
        </w:rPr>
      </w:r>
      <w:r>
        <w:rPr>
          <w:noProof/>
        </w:rPr>
        <w:fldChar w:fldCharType="separate"/>
      </w:r>
      <w:r>
        <w:rPr>
          <w:noProof/>
        </w:rPr>
        <w:t>74</w:t>
      </w:r>
      <w:r>
        <w:rPr>
          <w:noProof/>
        </w:rPr>
        <w:fldChar w:fldCharType="end"/>
      </w:r>
    </w:p>
    <w:p w14:paraId="0CAD4C80" w14:textId="198CBFF1" w:rsidR="00A27226" w:rsidRDefault="00A27226">
      <w:pPr>
        <w:pStyle w:val="TOC4"/>
        <w:rPr>
          <w:rFonts w:asciiTheme="minorHAnsi" w:eastAsiaTheme="minorEastAsia" w:hAnsiTheme="minorHAnsi" w:cstheme="minorBidi"/>
          <w:noProof/>
          <w:sz w:val="22"/>
          <w:szCs w:val="22"/>
          <w:lang w:val="en-IN" w:eastAsia="en-IN"/>
        </w:rPr>
      </w:pPr>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_Toc183527444 \h </w:instrText>
      </w:r>
      <w:r>
        <w:rPr>
          <w:noProof/>
        </w:rPr>
      </w:r>
      <w:r>
        <w:rPr>
          <w:noProof/>
        </w:rPr>
        <w:fldChar w:fldCharType="separate"/>
      </w:r>
      <w:r>
        <w:rPr>
          <w:noProof/>
        </w:rPr>
        <w:t>74</w:t>
      </w:r>
      <w:r>
        <w:rPr>
          <w:noProof/>
        </w:rPr>
        <w:fldChar w:fldCharType="end"/>
      </w:r>
    </w:p>
    <w:p w14:paraId="6F5C7F2C" w14:textId="5F8214CD"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_Toc183527445 \h </w:instrText>
      </w:r>
      <w:r>
        <w:rPr>
          <w:noProof/>
        </w:rPr>
      </w:r>
      <w:r>
        <w:rPr>
          <w:noProof/>
        </w:rPr>
        <w:fldChar w:fldCharType="separate"/>
      </w:r>
      <w:r>
        <w:rPr>
          <w:noProof/>
        </w:rPr>
        <w:t>74</w:t>
      </w:r>
      <w:r>
        <w:rPr>
          <w:noProof/>
        </w:rPr>
        <w:fldChar w:fldCharType="end"/>
      </w:r>
    </w:p>
    <w:p w14:paraId="4A87AF6C" w14:textId="0AD0C5C1"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_Toc183527446 \h </w:instrText>
      </w:r>
      <w:r>
        <w:rPr>
          <w:noProof/>
        </w:rPr>
      </w:r>
      <w:r>
        <w:rPr>
          <w:noProof/>
        </w:rPr>
        <w:fldChar w:fldCharType="separate"/>
      </w:r>
      <w:r>
        <w:rPr>
          <w:noProof/>
        </w:rPr>
        <w:t>75</w:t>
      </w:r>
      <w:r>
        <w:rPr>
          <w:noProof/>
        </w:rPr>
        <w:fldChar w:fldCharType="end"/>
      </w:r>
    </w:p>
    <w:p w14:paraId="5261A690" w14:textId="5CDA85B3"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_Toc183527447 \h </w:instrText>
      </w:r>
      <w:r>
        <w:rPr>
          <w:noProof/>
        </w:rPr>
      </w:r>
      <w:r>
        <w:rPr>
          <w:noProof/>
        </w:rPr>
        <w:fldChar w:fldCharType="separate"/>
      </w:r>
      <w:r>
        <w:rPr>
          <w:noProof/>
        </w:rPr>
        <w:t>76</w:t>
      </w:r>
      <w:r>
        <w:rPr>
          <w:noProof/>
        </w:rPr>
        <w:fldChar w:fldCharType="end"/>
      </w:r>
    </w:p>
    <w:p w14:paraId="073FC479" w14:textId="7D295D75"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_Toc183527448 \h </w:instrText>
      </w:r>
      <w:r>
        <w:rPr>
          <w:noProof/>
        </w:rPr>
      </w:r>
      <w:r>
        <w:rPr>
          <w:noProof/>
        </w:rPr>
        <w:fldChar w:fldCharType="separate"/>
      </w:r>
      <w:r>
        <w:rPr>
          <w:noProof/>
        </w:rPr>
        <w:t>76</w:t>
      </w:r>
      <w:r>
        <w:rPr>
          <w:noProof/>
        </w:rPr>
        <w:fldChar w:fldCharType="end"/>
      </w:r>
    </w:p>
    <w:p w14:paraId="3461077C" w14:textId="3B5EEC14"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_Toc183527449 \h </w:instrText>
      </w:r>
      <w:r>
        <w:rPr>
          <w:noProof/>
        </w:rPr>
      </w:r>
      <w:r>
        <w:rPr>
          <w:noProof/>
        </w:rPr>
        <w:fldChar w:fldCharType="separate"/>
      </w:r>
      <w:r>
        <w:rPr>
          <w:noProof/>
        </w:rPr>
        <w:t>77</w:t>
      </w:r>
      <w:r>
        <w:rPr>
          <w:noProof/>
        </w:rPr>
        <w:fldChar w:fldCharType="end"/>
      </w:r>
    </w:p>
    <w:p w14:paraId="0968FC5D" w14:textId="36117DD8"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_Toc183527450 \h </w:instrText>
      </w:r>
      <w:r>
        <w:rPr>
          <w:noProof/>
        </w:rPr>
      </w:r>
      <w:r>
        <w:rPr>
          <w:noProof/>
        </w:rPr>
        <w:fldChar w:fldCharType="separate"/>
      </w:r>
      <w:r>
        <w:rPr>
          <w:noProof/>
        </w:rPr>
        <w:t>77</w:t>
      </w:r>
      <w:r>
        <w:rPr>
          <w:noProof/>
        </w:rPr>
        <w:fldChar w:fldCharType="end"/>
      </w:r>
    </w:p>
    <w:p w14:paraId="1BA626DF" w14:textId="2C6070C4"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_Toc183527451 \h </w:instrText>
      </w:r>
      <w:r>
        <w:rPr>
          <w:noProof/>
        </w:rPr>
      </w:r>
      <w:r>
        <w:rPr>
          <w:noProof/>
        </w:rPr>
        <w:fldChar w:fldCharType="separate"/>
      </w:r>
      <w:r>
        <w:rPr>
          <w:noProof/>
        </w:rPr>
        <w:t>77</w:t>
      </w:r>
      <w:r>
        <w:rPr>
          <w:noProof/>
        </w:rPr>
        <w:fldChar w:fldCharType="end"/>
      </w:r>
    </w:p>
    <w:p w14:paraId="502DFD7F" w14:textId="62E151C1" w:rsidR="00A27226" w:rsidRDefault="00A27226">
      <w:pPr>
        <w:pStyle w:val="TOC4"/>
        <w:rPr>
          <w:rFonts w:asciiTheme="minorHAnsi" w:eastAsiaTheme="minorEastAsia" w:hAnsiTheme="minorHAnsi" w:cstheme="minorBidi"/>
          <w:noProof/>
          <w:sz w:val="22"/>
          <w:szCs w:val="22"/>
          <w:lang w:val="en-IN" w:eastAsia="en-IN"/>
        </w:rPr>
      </w:pPr>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_Toc183527452 \h </w:instrText>
      </w:r>
      <w:r>
        <w:rPr>
          <w:noProof/>
        </w:rPr>
      </w:r>
      <w:r>
        <w:rPr>
          <w:noProof/>
        </w:rPr>
        <w:fldChar w:fldCharType="separate"/>
      </w:r>
      <w:r>
        <w:rPr>
          <w:noProof/>
        </w:rPr>
        <w:t>77</w:t>
      </w:r>
      <w:r>
        <w:rPr>
          <w:noProof/>
        </w:rPr>
        <w:fldChar w:fldCharType="end"/>
      </w:r>
    </w:p>
    <w:p w14:paraId="0F62CBBA" w14:textId="497E82BE"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_Toc183527453 \h </w:instrText>
      </w:r>
      <w:r>
        <w:rPr>
          <w:noProof/>
        </w:rPr>
      </w:r>
      <w:r>
        <w:rPr>
          <w:noProof/>
        </w:rPr>
        <w:fldChar w:fldCharType="separate"/>
      </w:r>
      <w:r>
        <w:rPr>
          <w:noProof/>
        </w:rPr>
        <w:t>77</w:t>
      </w:r>
      <w:r>
        <w:rPr>
          <w:noProof/>
        </w:rPr>
        <w:fldChar w:fldCharType="end"/>
      </w:r>
    </w:p>
    <w:p w14:paraId="5C2E6933" w14:textId="65CB6330"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_Toc183527454 \h </w:instrText>
      </w:r>
      <w:r>
        <w:rPr>
          <w:noProof/>
        </w:rPr>
      </w:r>
      <w:r>
        <w:rPr>
          <w:noProof/>
        </w:rPr>
        <w:fldChar w:fldCharType="separate"/>
      </w:r>
      <w:r>
        <w:rPr>
          <w:noProof/>
        </w:rPr>
        <w:t>77</w:t>
      </w:r>
      <w:r>
        <w:rPr>
          <w:noProof/>
        </w:rPr>
        <w:fldChar w:fldCharType="end"/>
      </w:r>
    </w:p>
    <w:p w14:paraId="7B86A011" w14:textId="4E7CCF8F"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_Toc183527455 \h </w:instrText>
      </w:r>
      <w:r>
        <w:rPr>
          <w:noProof/>
        </w:rPr>
      </w:r>
      <w:r>
        <w:rPr>
          <w:noProof/>
        </w:rPr>
        <w:fldChar w:fldCharType="separate"/>
      </w:r>
      <w:r>
        <w:rPr>
          <w:noProof/>
        </w:rPr>
        <w:t>78</w:t>
      </w:r>
      <w:r>
        <w:rPr>
          <w:noProof/>
        </w:rPr>
        <w:fldChar w:fldCharType="end"/>
      </w:r>
    </w:p>
    <w:p w14:paraId="76B7A482" w14:textId="7D814020" w:rsidR="00A27226" w:rsidRDefault="00A27226">
      <w:pPr>
        <w:pStyle w:val="TOC3"/>
        <w:rPr>
          <w:rFonts w:asciiTheme="minorHAnsi" w:eastAsiaTheme="minorEastAsia" w:hAnsiTheme="minorHAnsi" w:cstheme="minorBidi"/>
          <w:noProof/>
          <w:sz w:val="22"/>
          <w:szCs w:val="22"/>
          <w:lang w:val="en-IN" w:eastAsia="en-IN"/>
        </w:rPr>
      </w:pPr>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_Toc183527456 \h </w:instrText>
      </w:r>
      <w:r>
        <w:rPr>
          <w:noProof/>
        </w:rPr>
      </w:r>
      <w:r>
        <w:rPr>
          <w:noProof/>
        </w:rPr>
        <w:fldChar w:fldCharType="separate"/>
      </w:r>
      <w:r>
        <w:rPr>
          <w:noProof/>
        </w:rPr>
        <w:t>78</w:t>
      </w:r>
      <w:r>
        <w:rPr>
          <w:noProof/>
        </w:rPr>
        <w:fldChar w:fldCharType="end"/>
      </w:r>
    </w:p>
    <w:p w14:paraId="7E2F04A3" w14:textId="1D55905A" w:rsidR="00A27226" w:rsidRDefault="00A27226">
      <w:pPr>
        <w:pStyle w:val="TOC3"/>
        <w:rPr>
          <w:rFonts w:asciiTheme="minorHAnsi" w:eastAsiaTheme="minorEastAsia" w:hAnsiTheme="minorHAnsi" w:cstheme="minorBidi"/>
          <w:noProof/>
          <w:sz w:val="22"/>
          <w:szCs w:val="22"/>
          <w:lang w:val="en-IN" w:eastAsia="en-IN"/>
        </w:rPr>
      </w:pPr>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_Toc183527457 \h </w:instrText>
      </w:r>
      <w:r>
        <w:rPr>
          <w:noProof/>
        </w:rPr>
      </w:r>
      <w:r>
        <w:rPr>
          <w:noProof/>
        </w:rPr>
        <w:fldChar w:fldCharType="separate"/>
      </w:r>
      <w:r>
        <w:rPr>
          <w:noProof/>
        </w:rPr>
        <w:t>78</w:t>
      </w:r>
      <w:r>
        <w:rPr>
          <w:noProof/>
        </w:rPr>
        <w:fldChar w:fldCharType="end"/>
      </w:r>
    </w:p>
    <w:p w14:paraId="6CD1D354" w14:textId="768E0D51" w:rsidR="00A27226" w:rsidRDefault="00A27226">
      <w:pPr>
        <w:pStyle w:val="TOC2"/>
        <w:rPr>
          <w:rFonts w:asciiTheme="minorHAnsi" w:eastAsiaTheme="minorEastAsia" w:hAnsiTheme="minorHAnsi" w:cstheme="minorBidi"/>
          <w:noProof/>
          <w:sz w:val="22"/>
          <w:szCs w:val="22"/>
          <w:lang w:val="en-IN" w:eastAsia="en-IN"/>
        </w:rPr>
      </w:pPr>
      <w:r>
        <w:rPr>
          <w:noProof/>
        </w:rPr>
        <w:t>6.5</w:t>
      </w:r>
      <w:r>
        <w:rPr>
          <w:rFonts w:asciiTheme="minorHAnsi" w:eastAsiaTheme="minorEastAsia" w:hAnsiTheme="minorHAnsi" w:cstheme="minorBidi"/>
          <w:noProof/>
          <w:sz w:val="22"/>
          <w:szCs w:val="22"/>
          <w:lang w:val="en-IN" w:eastAsia="en-IN"/>
        </w:rPr>
        <w:tab/>
      </w:r>
      <w:r>
        <w:rPr>
          <w:noProof/>
        </w:rPr>
        <w:t>Eees_AppContextRelocation API</w:t>
      </w:r>
      <w:r>
        <w:rPr>
          <w:noProof/>
        </w:rPr>
        <w:tab/>
      </w:r>
      <w:r>
        <w:rPr>
          <w:noProof/>
        </w:rPr>
        <w:fldChar w:fldCharType="begin"/>
      </w:r>
      <w:r>
        <w:rPr>
          <w:noProof/>
        </w:rPr>
        <w:instrText xml:space="preserve"> PAGEREF _Toc183527458 \h </w:instrText>
      </w:r>
      <w:r>
        <w:rPr>
          <w:noProof/>
        </w:rPr>
      </w:r>
      <w:r>
        <w:rPr>
          <w:noProof/>
        </w:rPr>
        <w:fldChar w:fldCharType="separate"/>
      </w:r>
      <w:r>
        <w:rPr>
          <w:noProof/>
        </w:rPr>
        <w:t>78</w:t>
      </w:r>
      <w:r>
        <w:rPr>
          <w:noProof/>
        </w:rPr>
        <w:fldChar w:fldCharType="end"/>
      </w:r>
    </w:p>
    <w:p w14:paraId="48A52FEE" w14:textId="3ABBA967" w:rsidR="00A27226" w:rsidRDefault="00A27226">
      <w:pPr>
        <w:pStyle w:val="TOC3"/>
        <w:rPr>
          <w:rFonts w:asciiTheme="minorHAnsi" w:eastAsiaTheme="minorEastAsia" w:hAnsiTheme="minorHAnsi" w:cstheme="minorBidi"/>
          <w:noProof/>
          <w:sz w:val="22"/>
          <w:szCs w:val="22"/>
          <w:lang w:val="en-IN" w:eastAsia="en-IN"/>
        </w:rPr>
      </w:pPr>
      <w:r>
        <w:rPr>
          <w:noProof/>
        </w:rPr>
        <w:t>6.5.1</w:t>
      </w:r>
      <w:r>
        <w:rPr>
          <w:rFonts w:asciiTheme="minorHAnsi" w:eastAsiaTheme="minorEastAsia" w:hAnsiTheme="minorHAnsi" w:cstheme="minorBidi"/>
          <w:noProof/>
          <w:sz w:val="22"/>
          <w:szCs w:val="22"/>
          <w:lang w:val="en-IN" w:eastAsia="en-IN"/>
        </w:rPr>
        <w:tab/>
      </w:r>
      <w:r w:rsidRPr="00B77D8D">
        <w:rPr>
          <w:noProof/>
          <w:lang w:val="en-US"/>
        </w:rPr>
        <w:t>Introduction</w:t>
      </w:r>
      <w:r>
        <w:rPr>
          <w:noProof/>
        </w:rPr>
        <w:tab/>
      </w:r>
      <w:r>
        <w:rPr>
          <w:noProof/>
        </w:rPr>
        <w:fldChar w:fldCharType="begin"/>
      </w:r>
      <w:r>
        <w:rPr>
          <w:noProof/>
        </w:rPr>
        <w:instrText xml:space="preserve"> PAGEREF _Toc183527459 \h </w:instrText>
      </w:r>
      <w:r>
        <w:rPr>
          <w:noProof/>
        </w:rPr>
      </w:r>
      <w:r>
        <w:rPr>
          <w:noProof/>
        </w:rPr>
        <w:fldChar w:fldCharType="separate"/>
      </w:r>
      <w:r>
        <w:rPr>
          <w:noProof/>
        </w:rPr>
        <w:t>78</w:t>
      </w:r>
      <w:r>
        <w:rPr>
          <w:noProof/>
        </w:rPr>
        <w:fldChar w:fldCharType="end"/>
      </w:r>
    </w:p>
    <w:p w14:paraId="042CA564" w14:textId="351DBDEB" w:rsidR="00A27226" w:rsidRDefault="00A27226">
      <w:pPr>
        <w:pStyle w:val="TOC3"/>
        <w:rPr>
          <w:rFonts w:asciiTheme="minorHAnsi" w:eastAsiaTheme="minorEastAsia" w:hAnsiTheme="minorHAnsi" w:cstheme="minorBidi"/>
          <w:noProof/>
          <w:sz w:val="22"/>
          <w:szCs w:val="22"/>
          <w:lang w:val="en-IN" w:eastAsia="en-IN"/>
        </w:rPr>
      </w:pPr>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_Toc183527460 \h </w:instrText>
      </w:r>
      <w:r>
        <w:rPr>
          <w:noProof/>
        </w:rPr>
      </w:r>
      <w:r>
        <w:rPr>
          <w:noProof/>
        </w:rPr>
        <w:fldChar w:fldCharType="separate"/>
      </w:r>
      <w:r>
        <w:rPr>
          <w:noProof/>
        </w:rPr>
        <w:t>78</w:t>
      </w:r>
      <w:r>
        <w:rPr>
          <w:noProof/>
        </w:rPr>
        <w:fldChar w:fldCharType="end"/>
      </w:r>
    </w:p>
    <w:p w14:paraId="3FD19E55" w14:textId="549BF44E" w:rsidR="00A27226" w:rsidRDefault="00A27226">
      <w:pPr>
        <w:pStyle w:val="TOC3"/>
        <w:rPr>
          <w:rFonts w:asciiTheme="minorHAnsi" w:eastAsiaTheme="minorEastAsia" w:hAnsiTheme="minorHAnsi" w:cstheme="minorBidi"/>
          <w:noProof/>
          <w:sz w:val="22"/>
          <w:szCs w:val="22"/>
          <w:lang w:val="en-IN" w:eastAsia="en-IN"/>
        </w:rPr>
      </w:pPr>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_Toc183527461 \h </w:instrText>
      </w:r>
      <w:r>
        <w:rPr>
          <w:noProof/>
        </w:rPr>
      </w:r>
      <w:r>
        <w:rPr>
          <w:noProof/>
        </w:rPr>
        <w:fldChar w:fldCharType="separate"/>
      </w:r>
      <w:r>
        <w:rPr>
          <w:noProof/>
        </w:rPr>
        <w:t>79</w:t>
      </w:r>
      <w:r>
        <w:rPr>
          <w:noProof/>
        </w:rPr>
        <w:fldChar w:fldCharType="end"/>
      </w:r>
    </w:p>
    <w:p w14:paraId="67B3F4C6" w14:textId="520FB38C" w:rsidR="00A27226" w:rsidRDefault="00A27226">
      <w:pPr>
        <w:pStyle w:val="TOC4"/>
        <w:rPr>
          <w:rFonts w:asciiTheme="minorHAnsi" w:eastAsiaTheme="minorEastAsia" w:hAnsiTheme="minorHAnsi" w:cstheme="minorBidi"/>
          <w:noProof/>
          <w:sz w:val="22"/>
          <w:szCs w:val="22"/>
          <w:lang w:val="en-IN" w:eastAsia="en-IN"/>
        </w:rPr>
      </w:pPr>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_Toc183527462 \h </w:instrText>
      </w:r>
      <w:r>
        <w:rPr>
          <w:noProof/>
        </w:rPr>
      </w:r>
      <w:r>
        <w:rPr>
          <w:noProof/>
        </w:rPr>
        <w:fldChar w:fldCharType="separate"/>
      </w:r>
      <w:r>
        <w:rPr>
          <w:noProof/>
        </w:rPr>
        <w:t>79</w:t>
      </w:r>
      <w:r>
        <w:rPr>
          <w:noProof/>
        </w:rPr>
        <w:fldChar w:fldCharType="end"/>
      </w:r>
    </w:p>
    <w:p w14:paraId="7DC23E38" w14:textId="1F5A9AF8" w:rsidR="00A27226" w:rsidRDefault="00A27226">
      <w:pPr>
        <w:pStyle w:val="TOC4"/>
        <w:rPr>
          <w:rFonts w:asciiTheme="minorHAnsi" w:eastAsiaTheme="minorEastAsia" w:hAnsiTheme="minorHAnsi" w:cstheme="minorBidi"/>
          <w:noProof/>
          <w:sz w:val="22"/>
          <w:szCs w:val="22"/>
          <w:lang w:val="en-IN" w:eastAsia="en-IN"/>
        </w:rPr>
      </w:pPr>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_Toc183527463 \h </w:instrText>
      </w:r>
      <w:r>
        <w:rPr>
          <w:noProof/>
        </w:rPr>
      </w:r>
      <w:r>
        <w:rPr>
          <w:noProof/>
        </w:rPr>
        <w:fldChar w:fldCharType="separate"/>
      </w:r>
      <w:r>
        <w:rPr>
          <w:noProof/>
        </w:rPr>
        <w:t>79</w:t>
      </w:r>
      <w:r>
        <w:rPr>
          <w:noProof/>
        </w:rPr>
        <w:fldChar w:fldCharType="end"/>
      </w:r>
    </w:p>
    <w:p w14:paraId="1FD9F8EF" w14:textId="4C153959" w:rsidR="00A27226" w:rsidRDefault="00A27226">
      <w:pPr>
        <w:pStyle w:val="TOC5"/>
        <w:rPr>
          <w:rFonts w:asciiTheme="minorHAnsi" w:eastAsiaTheme="minorEastAsia" w:hAnsiTheme="minorHAnsi" w:cstheme="minorBidi"/>
          <w:noProof/>
          <w:sz w:val="22"/>
          <w:szCs w:val="22"/>
          <w:lang w:val="en-IN" w:eastAsia="en-IN"/>
        </w:rPr>
      </w:pPr>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_Toc183527464 \h </w:instrText>
      </w:r>
      <w:r>
        <w:rPr>
          <w:noProof/>
        </w:rPr>
      </w:r>
      <w:r>
        <w:rPr>
          <w:noProof/>
        </w:rPr>
        <w:fldChar w:fldCharType="separate"/>
      </w:r>
      <w:r>
        <w:rPr>
          <w:noProof/>
        </w:rPr>
        <w:t>79</w:t>
      </w:r>
      <w:r>
        <w:rPr>
          <w:noProof/>
        </w:rPr>
        <w:fldChar w:fldCharType="end"/>
      </w:r>
    </w:p>
    <w:p w14:paraId="082FB5C8" w14:textId="21F78E7A" w:rsidR="00A27226" w:rsidRDefault="00A27226">
      <w:pPr>
        <w:pStyle w:val="TOC5"/>
        <w:rPr>
          <w:rFonts w:asciiTheme="minorHAnsi" w:eastAsiaTheme="minorEastAsia" w:hAnsiTheme="minorHAnsi" w:cstheme="minorBidi"/>
          <w:noProof/>
          <w:sz w:val="22"/>
          <w:szCs w:val="22"/>
          <w:lang w:val="en-IN" w:eastAsia="en-IN"/>
        </w:rPr>
      </w:pPr>
      <w:r>
        <w:rPr>
          <w:noProof/>
        </w:rPr>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_Toc183527465 \h </w:instrText>
      </w:r>
      <w:r>
        <w:rPr>
          <w:noProof/>
        </w:rPr>
      </w:r>
      <w:r>
        <w:rPr>
          <w:noProof/>
        </w:rPr>
        <w:fldChar w:fldCharType="separate"/>
      </w:r>
      <w:r>
        <w:rPr>
          <w:noProof/>
        </w:rPr>
        <w:t>79</w:t>
      </w:r>
      <w:r>
        <w:rPr>
          <w:noProof/>
        </w:rPr>
        <w:fldChar w:fldCharType="end"/>
      </w:r>
    </w:p>
    <w:p w14:paraId="295D5BAD" w14:textId="52C0AB40" w:rsidR="00A27226" w:rsidRDefault="00A27226">
      <w:pPr>
        <w:pStyle w:val="TOC4"/>
        <w:rPr>
          <w:rFonts w:asciiTheme="minorHAnsi" w:eastAsiaTheme="minorEastAsia" w:hAnsiTheme="minorHAnsi" w:cstheme="minorBidi"/>
          <w:noProof/>
          <w:sz w:val="22"/>
          <w:szCs w:val="22"/>
          <w:lang w:val="en-IN" w:eastAsia="en-IN"/>
        </w:rPr>
      </w:pPr>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_Toc183527466 \h </w:instrText>
      </w:r>
      <w:r>
        <w:rPr>
          <w:noProof/>
        </w:rPr>
      </w:r>
      <w:r>
        <w:rPr>
          <w:noProof/>
        </w:rPr>
        <w:fldChar w:fldCharType="separate"/>
      </w:r>
      <w:r>
        <w:rPr>
          <w:noProof/>
        </w:rPr>
        <w:t>80</w:t>
      </w:r>
      <w:r>
        <w:rPr>
          <w:noProof/>
        </w:rPr>
        <w:fldChar w:fldCharType="end"/>
      </w:r>
    </w:p>
    <w:p w14:paraId="7D92C127" w14:textId="5E6804B6" w:rsidR="00A27226" w:rsidRDefault="00A27226">
      <w:pPr>
        <w:pStyle w:val="TOC5"/>
        <w:rPr>
          <w:rFonts w:asciiTheme="minorHAnsi" w:eastAsiaTheme="minorEastAsia" w:hAnsiTheme="minorHAnsi" w:cstheme="minorBidi"/>
          <w:noProof/>
          <w:sz w:val="22"/>
          <w:szCs w:val="22"/>
          <w:lang w:val="en-IN" w:eastAsia="en-IN"/>
        </w:rPr>
      </w:pPr>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_Toc183527467 \h </w:instrText>
      </w:r>
      <w:r>
        <w:rPr>
          <w:noProof/>
        </w:rPr>
      </w:r>
      <w:r>
        <w:rPr>
          <w:noProof/>
        </w:rPr>
        <w:fldChar w:fldCharType="separate"/>
      </w:r>
      <w:r>
        <w:rPr>
          <w:noProof/>
        </w:rPr>
        <w:t>80</w:t>
      </w:r>
      <w:r>
        <w:rPr>
          <w:noProof/>
        </w:rPr>
        <w:fldChar w:fldCharType="end"/>
      </w:r>
    </w:p>
    <w:p w14:paraId="0208F60C" w14:textId="0ECE0A1A" w:rsidR="00A27226" w:rsidRDefault="00A27226">
      <w:pPr>
        <w:pStyle w:val="TOC5"/>
        <w:rPr>
          <w:rFonts w:asciiTheme="minorHAnsi" w:eastAsiaTheme="minorEastAsia" w:hAnsiTheme="minorHAnsi" w:cstheme="minorBidi"/>
          <w:noProof/>
          <w:sz w:val="22"/>
          <w:szCs w:val="22"/>
          <w:lang w:val="en-IN" w:eastAsia="en-IN"/>
        </w:rPr>
      </w:pPr>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_Toc183527468 \h </w:instrText>
      </w:r>
      <w:r>
        <w:rPr>
          <w:noProof/>
        </w:rPr>
      </w:r>
      <w:r>
        <w:rPr>
          <w:noProof/>
        </w:rPr>
        <w:fldChar w:fldCharType="separate"/>
      </w:r>
      <w:r>
        <w:rPr>
          <w:noProof/>
        </w:rPr>
        <w:t>80</w:t>
      </w:r>
      <w:r>
        <w:rPr>
          <w:noProof/>
        </w:rPr>
        <w:fldChar w:fldCharType="end"/>
      </w:r>
    </w:p>
    <w:p w14:paraId="2CD3EE05" w14:textId="00AE236E" w:rsidR="00A27226" w:rsidRDefault="00A27226">
      <w:pPr>
        <w:pStyle w:val="TOC4"/>
        <w:rPr>
          <w:rFonts w:asciiTheme="minorHAnsi" w:eastAsiaTheme="minorEastAsia" w:hAnsiTheme="minorHAnsi" w:cstheme="minorBidi"/>
          <w:noProof/>
          <w:sz w:val="22"/>
          <w:szCs w:val="22"/>
          <w:lang w:val="en-IN" w:eastAsia="en-IN"/>
        </w:rPr>
      </w:pPr>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_Toc183527469 \h </w:instrText>
      </w:r>
      <w:r>
        <w:rPr>
          <w:noProof/>
        </w:rPr>
      </w:r>
      <w:r>
        <w:rPr>
          <w:noProof/>
        </w:rPr>
        <w:fldChar w:fldCharType="separate"/>
      </w:r>
      <w:r>
        <w:rPr>
          <w:noProof/>
        </w:rPr>
        <w:t>81</w:t>
      </w:r>
      <w:r>
        <w:rPr>
          <w:noProof/>
        </w:rPr>
        <w:fldChar w:fldCharType="end"/>
      </w:r>
    </w:p>
    <w:p w14:paraId="595F107B" w14:textId="24A2C582" w:rsidR="00A27226" w:rsidRDefault="00A27226">
      <w:pPr>
        <w:pStyle w:val="TOC5"/>
        <w:rPr>
          <w:rFonts w:asciiTheme="minorHAnsi" w:eastAsiaTheme="minorEastAsia" w:hAnsiTheme="minorHAnsi" w:cstheme="minorBidi"/>
          <w:noProof/>
          <w:sz w:val="22"/>
          <w:szCs w:val="22"/>
          <w:lang w:val="en-IN" w:eastAsia="en-IN"/>
        </w:rPr>
      </w:pPr>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_Toc183527470 \h </w:instrText>
      </w:r>
      <w:r>
        <w:rPr>
          <w:noProof/>
        </w:rPr>
      </w:r>
      <w:r>
        <w:rPr>
          <w:noProof/>
        </w:rPr>
        <w:fldChar w:fldCharType="separate"/>
      </w:r>
      <w:r>
        <w:rPr>
          <w:noProof/>
        </w:rPr>
        <w:t>81</w:t>
      </w:r>
      <w:r>
        <w:rPr>
          <w:noProof/>
        </w:rPr>
        <w:fldChar w:fldCharType="end"/>
      </w:r>
    </w:p>
    <w:p w14:paraId="2F082749" w14:textId="3F860EBE" w:rsidR="00A27226" w:rsidRDefault="00A27226">
      <w:pPr>
        <w:pStyle w:val="TOC5"/>
        <w:rPr>
          <w:rFonts w:asciiTheme="minorHAnsi" w:eastAsiaTheme="minorEastAsia" w:hAnsiTheme="minorHAnsi" w:cstheme="minorBidi"/>
          <w:noProof/>
          <w:sz w:val="22"/>
          <w:szCs w:val="22"/>
          <w:lang w:val="en-IN" w:eastAsia="en-IN"/>
        </w:rPr>
      </w:pPr>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_Toc183527471 \h </w:instrText>
      </w:r>
      <w:r>
        <w:rPr>
          <w:noProof/>
        </w:rPr>
      </w:r>
      <w:r>
        <w:rPr>
          <w:noProof/>
        </w:rPr>
        <w:fldChar w:fldCharType="separate"/>
      </w:r>
      <w:r>
        <w:rPr>
          <w:noProof/>
        </w:rPr>
        <w:t>81</w:t>
      </w:r>
      <w:r>
        <w:rPr>
          <w:noProof/>
        </w:rPr>
        <w:fldChar w:fldCharType="end"/>
      </w:r>
    </w:p>
    <w:p w14:paraId="66D7E4DF" w14:textId="2C6BDE01" w:rsidR="00A27226" w:rsidRDefault="00A27226">
      <w:pPr>
        <w:pStyle w:val="TOC3"/>
        <w:rPr>
          <w:rFonts w:asciiTheme="minorHAnsi" w:eastAsiaTheme="minorEastAsia" w:hAnsiTheme="minorHAnsi" w:cstheme="minorBidi"/>
          <w:noProof/>
          <w:sz w:val="22"/>
          <w:szCs w:val="22"/>
          <w:lang w:val="en-IN" w:eastAsia="en-IN"/>
        </w:rPr>
      </w:pPr>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_Toc183527472 \h </w:instrText>
      </w:r>
      <w:r>
        <w:rPr>
          <w:noProof/>
        </w:rPr>
      </w:r>
      <w:r>
        <w:rPr>
          <w:noProof/>
        </w:rPr>
        <w:fldChar w:fldCharType="separate"/>
      </w:r>
      <w:r>
        <w:rPr>
          <w:noProof/>
        </w:rPr>
        <w:t>82</w:t>
      </w:r>
      <w:r>
        <w:rPr>
          <w:noProof/>
        </w:rPr>
        <w:fldChar w:fldCharType="end"/>
      </w:r>
    </w:p>
    <w:p w14:paraId="0374388D" w14:textId="74876FB3" w:rsidR="00A27226" w:rsidRDefault="00A27226">
      <w:pPr>
        <w:pStyle w:val="TOC3"/>
        <w:rPr>
          <w:rFonts w:asciiTheme="minorHAnsi" w:eastAsiaTheme="minorEastAsia" w:hAnsiTheme="minorHAnsi" w:cstheme="minorBidi"/>
          <w:noProof/>
          <w:sz w:val="22"/>
          <w:szCs w:val="22"/>
          <w:lang w:val="en-IN" w:eastAsia="en-IN"/>
        </w:rPr>
      </w:pPr>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_Toc183527473 \h </w:instrText>
      </w:r>
      <w:r>
        <w:rPr>
          <w:noProof/>
        </w:rPr>
      </w:r>
      <w:r>
        <w:rPr>
          <w:noProof/>
        </w:rPr>
        <w:fldChar w:fldCharType="separate"/>
      </w:r>
      <w:r>
        <w:rPr>
          <w:noProof/>
        </w:rPr>
        <w:t>82</w:t>
      </w:r>
      <w:r>
        <w:rPr>
          <w:noProof/>
        </w:rPr>
        <w:fldChar w:fldCharType="end"/>
      </w:r>
    </w:p>
    <w:p w14:paraId="1CAA1E2A" w14:textId="20415B51" w:rsidR="00A27226" w:rsidRDefault="00A27226">
      <w:pPr>
        <w:pStyle w:val="TOC4"/>
        <w:rPr>
          <w:rFonts w:asciiTheme="minorHAnsi" w:eastAsiaTheme="minorEastAsia" w:hAnsiTheme="minorHAnsi" w:cstheme="minorBidi"/>
          <w:noProof/>
          <w:sz w:val="22"/>
          <w:szCs w:val="22"/>
          <w:lang w:val="en-IN" w:eastAsia="en-IN"/>
        </w:rPr>
      </w:pPr>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_Toc183527474 \h </w:instrText>
      </w:r>
      <w:r>
        <w:rPr>
          <w:noProof/>
        </w:rPr>
      </w:r>
      <w:r>
        <w:rPr>
          <w:noProof/>
        </w:rPr>
        <w:fldChar w:fldCharType="separate"/>
      </w:r>
      <w:r>
        <w:rPr>
          <w:noProof/>
        </w:rPr>
        <w:t>82</w:t>
      </w:r>
      <w:r>
        <w:rPr>
          <w:noProof/>
        </w:rPr>
        <w:fldChar w:fldCharType="end"/>
      </w:r>
    </w:p>
    <w:p w14:paraId="4553F9CA" w14:textId="077648C8" w:rsidR="00A27226" w:rsidRDefault="00A27226">
      <w:pPr>
        <w:pStyle w:val="TOC4"/>
        <w:rPr>
          <w:rFonts w:asciiTheme="minorHAnsi" w:eastAsiaTheme="minorEastAsia" w:hAnsiTheme="minorHAnsi" w:cstheme="minorBidi"/>
          <w:noProof/>
          <w:sz w:val="22"/>
          <w:szCs w:val="22"/>
          <w:lang w:val="en-IN" w:eastAsia="en-IN"/>
        </w:rPr>
      </w:pPr>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_Toc183527475 \h </w:instrText>
      </w:r>
      <w:r>
        <w:rPr>
          <w:noProof/>
        </w:rPr>
      </w:r>
      <w:r>
        <w:rPr>
          <w:noProof/>
        </w:rPr>
        <w:fldChar w:fldCharType="separate"/>
      </w:r>
      <w:r>
        <w:rPr>
          <w:noProof/>
        </w:rPr>
        <w:t>83</w:t>
      </w:r>
      <w:r>
        <w:rPr>
          <w:noProof/>
        </w:rPr>
        <w:fldChar w:fldCharType="end"/>
      </w:r>
    </w:p>
    <w:p w14:paraId="41A28DA1" w14:textId="1479812F"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_Toc183527476 \h </w:instrText>
      </w:r>
      <w:r>
        <w:rPr>
          <w:noProof/>
        </w:rPr>
      </w:r>
      <w:r>
        <w:rPr>
          <w:noProof/>
        </w:rPr>
        <w:fldChar w:fldCharType="separate"/>
      </w:r>
      <w:r>
        <w:rPr>
          <w:noProof/>
        </w:rPr>
        <w:t>83</w:t>
      </w:r>
      <w:r>
        <w:rPr>
          <w:noProof/>
        </w:rPr>
        <w:fldChar w:fldCharType="end"/>
      </w:r>
    </w:p>
    <w:p w14:paraId="14202BC3" w14:textId="16622499"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_Toc183527477 \h </w:instrText>
      </w:r>
      <w:r>
        <w:rPr>
          <w:noProof/>
        </w:rPr>
      </w:r>
      <w:r>
        <w:rPr>
          <w:noProof/>
        </w:rPr>
        <w:fldChar w:fldCharType="separate"/>
      </w:r>
      <w:r>
        <w:rPr>
          <w:noProof/>
        </w:rPr>
        <w:t>83</w:t>
      </w:r>
      <w:r>
        <w:rPr>
          <w:noProof/>
        </w:rPr>
        <w:fldChar w:fldCharType="end"/>
      </w:r>
    </w:p>
    <w:p w14:paraId="313B9C40" w14:textId="7CEA2499" w:rsidR="00A27226" w:rsidRDefault="00A27226">
      <w:pPr>
        <w:pStyle w:val="TOC5"/>
        <w:rPr>
          <w:rFonts w:asciiTheme="minorHAnsi" w:eastAsiaTheme="minorEastAsia" w:hAnsiTheme="minorHAnsi" w:cstheme="minorBidi"/>
          <w:noProof/>
          <w:sz w:val="22"/>
          <w:szCs w:val="22"/>
          <w:lang w:val="en-IN" w:eastAsia="en-IN"/>
        </w:rPr>
      </w:pPr>
      <w:r>
        <w:rPr>
          <w:noProof/>
          <w:lang w:eastAsia="zh-CN"/>
        </w:rPr>
        <w:lastRenderedPageBreak/>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_Toc183527478 \h </w:instrText>
      </w:r>
      <w:r>
        <w:rPr>
          <w:noProof/>
        </w:rPr>
      </w:r>
      <w:r>
        <w:rPr>
          <w:noProof/>
        </w:rPr>
        <w:fldChar w:fldCharType="separate"/>
      </w:r>
      <w:r>
        <w:rPr>
          <w:noProof/>
        </w:rPr>
        <w:t>84</w:t>
      </w:r>
      <w:r>
        <w:rPr>
          <w:noProof/>
        </w:rPr>
        <w:fldChar w:fldCharType="end"/>
      </w:r>
    </w:p>
    <w:p w14:paraId="56E616DE" w14:textId="534FAF46"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_Toc183527479 \h </w:instrText>
      </w:r>
      <w:r>
        <w:rPr>
          <w:noProof/>
        </w:rPr>
      </w:r>
      <w:r>
        <w:rPr>
          <w:noProof/>
        </w:rPr>
        <w:fldChar w:fldCharType="separate"/>
      </w:r>
      <w:r>
        <w:rPr>
          <w:noProof/>
        </w:rPr>
        <w:t>86</w:t>
      </w:r>
      <w:r>
        <w:rPr>
          <w:noProof/>
        </w:rPr>
        <w:fldChar w:fldCharType="end"/>
      </w:r>
    </w:p>
    <w:p w14:paraId="540837C3" w14:textId="7B75729F"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_Toc183527480 \h </w:instrText>
      </w:r>
      <w:r>
        <w:rPr>
          <w:noProof/>
        </w:rPr>
      </w:r>
      <w:r>
        <w:rPr>
          <w:noProof/>
        </w:rPr>
        <w:fldChar w:fldCharType="separate"/>
      </w:r>
      <w:r>
        <w:rPr>
          <w:noProof/>
        </w:rPr>
        <w:t>86</w:t>
      </w:r>
      <w:r>
        <w:rPr>
          <w:noProof/>
        </w:rPr>
        <w:fldChar w:fldCharType="end"/>
      </w:r>
    </w:p>
    <w:p w14:paraId="5A500A02" w14:textId="59593092"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6.5.5.2.6</w:t>
      </w:r>
      <w:r>
        <w:rPr>
          <w:rFonts w:asciiTheme="minorHAnsi" w:eastAsiaTheme="minorEastAsia" w:hAnsiTheme="minorHAnsi" w:cstheme="minorBidi"/>
          <w:noProof/>
          <w:sz w:val="22"/>
          <w:szCs w:val="22"/>
          <w:lang w:val="en-IN" w:eastAsia="en-IN"/>
        </w:rPr>
        <w:tab/>
      </w:r>
      <w:r>
        <w:rPr>
          <w:noProof/>
          <w:lang w:eastAsia="zh-CN"/>
        </w:rPr>
        <w:t>Type: ExpectedLocationArea</w:t>
      </w:r>
      <w:r>
        <w:rPr>
          <w:noProof/>
        </w:rPr>
        <w:tab/>
      </w:r>
      <w:r>
        <w:rPr>
          <w:noProof/>
        </w:rPr>
        <w:fldChar w:fldCharType="begin"/>
      </w:r>
      <w:r>
        <w:rPr>
          <w:noProof/>
        </w:rPr>
        <w:instrText xml:space="preserve"> PAGEREF _Toc183527481 \h </w:instrText>
      </w:r>
      <w:r>
        <w:rPr>
          <w:noProof/>
        </w:rPr>
      </w:r>
      <w:r>
        <w:rPr>
          <w:noProof/>
        </w:rPr>
        <w:fldChar w:fldCharType="separate"/>
      </w:r>
      <w:r>
        <w:rPr>
          <w:noProof/>
        </w:rPr>
        <w:t>87</w:t>
      </w:r>
      <w:r>
        <w:rPr>
          <w:noProof/>
        </w:rPr>
        <w:fldChar w:fldCharType="end"/>
      </w:r>
    </w:p>
    <w:p w14:paraId="4B9CC438" w14:textId="73BB2850"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6.5.5.2.7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AcrParameters</w:t>
      </w:r>
      <w:r>
        <w:rPr>
          <w:noProof/>
        </w:rPr>
        <w:tab/>
      </w:r>
      <w:r>
        <w:rPr>
          <w:noProof/>
        </w:rPr>
        <w:fldChar w:fldCharType="begin"/>
      </w:r>
      <w:r>
        <w:rPr>
          <w:noProof/>
        </w:rPr>
        <w:instrText xml:space="preserve"> PAGEREF _Toc183527482 \h </w:instrText>
      </w:r>
      <w:r>
        <w:rPr>
          <w:noProof/>
        </w:rPr>
      </w:r>
      <w:r>
        <w:rPr>
          <w:noProof/>
        </w:rPr>
        <w:fldChar w:fldCharType="separate"/>
      </w:r>
      <w:r>
        <w:rPr>
          <w:noProof/>
        </w:rPr>
        <w:t>87</w:t>
      </w:r>
      <w:r>
        <w:rPr>
          <w:noProof/>
        </w:rPr>
        <w:fldChar w:fldCharType="end"/>
      </w:r>
    </w:p>
    <w:p w14:paraId="58207BD9" w14:textId="4379B2F4"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6.5.5.2.8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_Toc183527483 \h </w:instrText>
      </w:r>
      <w:r>
        <w:rPr>
          <w:noProof/>
        </w:rPr>
      </w:r>
      <w:r>
        <w:rPr>
          <w:noProof/>
        </w:rPr>
        <w:fldChar w:fldCharType="separate"/>
      </w:r>
      <w:r>
        <w:rPr>
          <w:noProof/>
        </w:rPr>
        <w:t>87</w:t>
      </w:r>
      <w:r>
        <w:rPr>
          <w:noProof/>
        </w:rPr>
        <w:fldChar w:fldCharType="end"/>
      </w:r>
    </w:p>
    <w:p w14:paraId="713C160F" w14:textId="2BE2CA01" w:rsidR="00A27226" w:rsidRDefault="00A27226">
      <w:pPr>
        <w:pStyle w:val="TOC4"/>
        <w:rPr>
          <w:rFonts w:asciiTheme="minorHAnsi" w:eastAsiaTheme="minorEastAsia" w:hAnsiTheme="minorHAnsi" w:cstheme="minorBidi"/>
          <w:noProof/>
          <w:sz w:val="22"/>
          <w:szCs w:val="22"/>
          <w:lang w:val="en-IN" w:eastAsia="en-IN"/>
        </w:rPr>
      </w:pPr>
      <w:r>
        <w:rPr>
          <w:noProof/>
          <w:lang w:eastAsia="zh-CN"/>
        </w:rPr>
        <w:t>6.5.5.3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_Toc183527484 \h </w:instrText>
      </w:r>
      <w:r>
        <w:rPr>
          <w:noProof/>
        </w:rPr>
      </w:r>
      <w:r>
        <w:rPr>
          <w:noProof/>
        </w:rPr>
        <w:fldChar w:fldCharType="separate"/>
      </w:r>
      <w:r>
        <w:rPr>
          <w:noProof/>
        </w:rPr>
        <w:t>87</w:t>
      </w:r>
      <w:r>
        <w:rPr>
          <w:noProof/>
        </w:rPr>
        <w:fldChar w:fldCharType="end"/>
      </w:r>
    </w:p>
    <w:p w14:paraId="292742AC" w14:textId="431D1E61"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6.5.5.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_Toc183527485 \h </w:instrText>
      </w:r>
      <w:r>
        <w:rPr>
          <w:noProof/>
        </w:rPr>
      </w:r>
      <w:r>
        <w:rPr>
          <w:noProof/>
        </w:rPr>
        <w:fldChar w:fldCharType="separate"/>
      </w:r>
      <w:r>
        <w:rPr>
          <w:noProof/>
        </w:rPr>
        <w:t>87</w:t>
      </w:r>
      <w:r>
        <w:rPr>
          <w:noProof/>
        </w:rPr>
        <w:fldChar w:fldCharType="end"/>
      </w:r>
    </w:p>
    <w:p w14:paraId="623598D3" w14:textId="37F7B3DD"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6.5.5.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_Toc183527486 \h </w:instrText>
      </w:r>
      <w:r>
        <w:rPr>
          <w:noProof/>
        </w:rPr>
      </w:r>
      <w:r>
        <w:rPr>
          <w:noProof/>
        </w:rPr>
        <w:fldChar w:fldCharType="separate"/>
      </w:r>
      <w:r>
        <w:rPr>
          <w:noProof/>
        </w:rPr>
        <w:t>87</w:t>
      </w:r>
      <w:r>
        <w:rPr>
          <w:noProof/>
        </w:rPr>
        <w:fldChar w:fldCharType="end"/>
      </w:r>
    </w:p>
    <w:p w14:paraId="3D34B669" w14:textId="1AFFA35E" w:rsidR="00A27226" w:rsidRDefault="00A27226">
      <w:pPr>
        <w:pStyle w:val="TOC3"/>
        <w:rPr>
          <w:rFonts w:asciiTheme="minorHAnsi" w:eastAsiaTheme="minorEastAsia" w:hAnsiTheme="minorHAnsi" w:cstheme="minorBidi"/>
          <w:noProof/>
          <w:sz w:val="22"/>
          <w:szCs w:val="22"/>
          <w:lang w:val="en-IN" w:eastAsia="en-IN"/>
        </w:rPr>
      </w:pPr>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_Toc183527487 \h </w:instrText>
      </w:r>
      <w:r>
        <w:rPr>
          <w:noProof/>
        </w:rPr>
      </w:r>
      <w:r>
        <w:rPr>
          <w:noProof/>
        </w:rPr>
        <w:fldChar w:fldCharType="separate"/>
      </w:r>
      <w:r>
        <w:rPr>
          <w:noProof/>
        </w:rPr>
        <w:t>87</w:t>
      </w:r>
      <w:r>
        <w:rPr>
          <w:noProof/>
        </w:rPr>
        <w:fldChar w:fldCharType="end"/>
      </w:r>
    </w:p>
    <w:p w14:paraId="2A46B93B" w14:textId="37A20540" w:rsidR="00A27226" w:rsidRDefault="00A27226">
      <w:pPr>
        <w:pStyle w:val="TOC3"/>
        <w:rPr>
          <w:rFonts w:asciiTheme="minorHAnsi" w:eastAsiaTheme="minorEastAsia" w:hAnsiTheme="minorHAnsi" w:cstheme="minorBidi"/>
          <w:noProof/>
          <w:sz w:val="22"/>
          <w:szCs w:val="22"/>
          <w:lang w:val="en-IN" w:eastAsia="en-IN"/>
        </w:rPr>
      </w:pPr>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_Toc183527488 \h </w:instrText>
      </w:r>
      <w:r>
        <w:rPr>
          <w:noProof/>
        </w:rPr>
      </w:r>
      <w:r>
        <w:rPr>
          <w:noProof/>
        </w:rPr>
        <w:fldChar w:fldCharType="separate"/>
      </w:r>
      <w:r>
        <w:rPr>
          <w:noProof/>
        </w:rPr>
        <w:t>87</w:t>
      </w:r>
      <w:r>
        <w:rPr>
          <w:noProof/>
        </w:rPr>
        <w:fldChar w:fldCharType="end"/>
      </w:r>
    </w:p>
    <w:p w14:paraId="763CD32A" w14:textId="53D3FE87" w:rsidR="00A27226" w:rsidRDefault="00A27226">
      <w:pPr>
        <w:pStyle w:val="TOC2"/>
        <w:rPr>
          <w:rFonts w:asciiTheme="minorHAnsi" w:eastAsiaTheme="minorEastAsia" w:hAnsiTheme="minorHAnsi" w:cstheme="minorBidi"/>
          <w:noProof/>
          <w:sz w:val="22"/>
          <w:szCs w:val="22"/>
          <w:lang w:val="en-IN" w:eastAsia="en-IN"/>
        </w:rPr>
      </w:pPr>
      <w:r>
        <w:rPr>
          <w:noProof/>
        </w:rPr>
        <w:t>6.6</w:t>
      </w:r>
      <w:r>
        <w:rPr>
          <w:rFonts w:asciiTheme="minorHAnsi" w:eastAsiaTheme="minorEastAsia" w:hAnsiTheme="minorHAnsi" w:cstheme="minorBidi"/>
          <w:noProof/>
          <w:sz w:val="22"/>
          <w:szCs w:val="22"/>
          <w:lang w:val="en-IN" w:eastAsia="e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_Toc183527489 \h </w:instrText>
      </w:r>
      <w:r>
        <w:rPr>
          <w:noProof/>
        </w:rPr>
      </w:r>
      <w:r>
        <w:rPr>
          <w:noProof/>
        </w:rPr>
        <w:fldChar w:fldCharType="separate"/>
      </w:r>
      <w:r>
        <w:rPr>
          <w:noProof/>
        </w:rPr>
        <w:t>88</w:t>
      </w:r>
      <w:r>
        <w:rPr>
          <w:noProof/>
        </w:rPr>
        <w:fldChar w:fldCharType="end"/>
      </w:r>
    </w:p>
    <w:p w14:paraId="167DDE15" w14:textId="1F0E8241" w:rsidR="00A27226" w:rsidRDefault="00A27226">
      <w:pPr>
        <w:pStyle w:val="TOC3"/>
        <w:rPr>
          <w:rFonts w:asciiTheme="minorHAnsi" w:eastAsiaTheme="minorEastAsia" w:hAnsiTheme="minorHAnsi" w:cstheme="minorBidi"/>
          <w:noProof/>
          <w:sz w:val="22"/>
          <w:szCs w:val="22"/>
          <w:lang w:val="en-IN" w:eastAsia="en-IN"/>
        </w:rPr>
      </w:pPr>
      <w:r>
        <w:rPr>
          <w:noProof/>
        </w:rPr>
        <w:t>6.6.1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_Toc183527490 \h </w:instrText>
      </w:r>
      <w:r>
        <w:rPr>
          <w:noProof/>
        </w:rPr>
      </w:r>
      <w:r>
        <w:rPr>
          <w:noProof/>
        </w:rPr>
        <w:fldChar w:fldCharType="separate"/>
      </w:r>
      <w:r>
        <w:rPr>
          <w:noProof/>
        </w:rPr>
        <w:t>88</w:t>
      </w:r>
      <w:r>
        <w:rPr>
          <w:noProof/>
        </w:rPr>
        <w:fldChar w:fldCharType="end"/>
      </w:r>
    </w:p>
    <w:p w14:paraId="75BD8DCA" w14:textId="03DBEF82" w:rsidR="00A27226" w:rsidRDefault="00A27226">
      <w:pPr>
        <w:pStyle w:val="TOC3"/>
        <w:rPr>
          <w:rFonts w:asciiTheme="minorHAnsi" w:eastAsiaTheme="minorEastAsia" w:hAnsiTheme="minorHAnsi" w:cstheme="minorBidi"/>
          <w:noProof/>
          <w:sz w:val="22"/>
          <w:szCs w:val="22"/>
          <w:lang w:val="en-IN" w:eastAsia="en-IN"/>
        </w:rPr>
      </w:pPr>
      <w:r>
        <w:rPr>
          <w:noProof/>
        </w:rPr>
        <w:t>6.6.2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_Toc183527491 \h </w:instrText>
      </w:r>
      <w:r>
        <w:rPr>
          <w:noProof/>
        </w:rPr>
      </w:r>
      <w:r>
        <w:rPr>
          <w:noProof/>
        </w:rPr>
        <w:fldChar w:fldCharType="separate"/>
      </w:r>
      <w:r>
        <w:rPr>
          <w:noProof/>
        </w:rPr>
        <w:t>88</w:t>
      </w:r>
      <w:r>
        <w:rPr>
          <w:noProof/>
        </w:rPr>
        <w:fldChar w:fldCharType="end"/>
      </w:r>
    </w:p>
    <w:p w14:paraId="03F56723" w14:textId="6B2776F5" w:rsidR="00A27226" w:rsidRDefault="00A27226">
      <w:pPr>
        <w:pStyle w:val="TOC3"/>
        <w:rPr>
          <w:rFonts w:asciiTheme="minorHAnsi" w:eastAsiaTheme="minorEastAsia" w:hAnsiTheme="minorHAnsi" w:cstheme="minorBidi"/>
          <w:noProof/>
          <w:sz w:val="22"/>
          <w:szCs w:val="22"/>
          <w:lang w:val="en-IN" w:eastAsia="en-IN"/>
        </w:rPr>
      </w:pPr>
      <w:r>
        <w:rPr>
          <w:noProof/>
        </w:rPr>
        <w:t>6.6.3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_Toc183527492 \h </w:instrText>
      </w:r>
      <w:r>
        <w:rPr>
          <w:noProof/>
        </w:rPr>
      </w:r>
      <w:r>
        <w:rPr>
          <w:noProof/>
        </w:rPr>
        <w:fldChar w:fldCharType="separate"/>
      </w:r>
      <w:r>
        <w:rPr>
          <w:noProof/>
        </w:rPr>
        <w:t>88</w:t>
      </w:r>
      <w:r>
        <w:rPr>
          <w:noProof/>
        </w:rPr>
        <w:fldChar w:fldCharType="end"/>
      </w:r>
    </w:p>
    <w:p w14:paraId="78825ACA" w14:textId="618769EA" w:rsidR="00A27226" w:rsidRDefault="00A27226">
      <w:pPr>
        <w:pStyle w:val="TOC4"/>
        <w:rPr>
          <w:rFonts w:asciiTheme="minorHAnsi" w:eastAsiaTheme="minorEastAsia" w:hAnsiTheme="minorHAnsi" w:cstheme="minorBidi"/>
          <w:noProof/>
          <w:sz w:val="22"/>
          <w:szCs w:val="22"/>
          <w:lang w:val="en-IN" w:eastAsia="en-IN"/>
        </w:rPr>
      </w:pPr>
      <w:r>
        <w:rPr>
          <w:noProof/>
        </w:rPr>
        <w:t>6.6.3.1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_Toc183527493 \h </w:instrText>
      </w:r>
      <w:r>
        <w:rPr>
          <w:noProof/>
        </w:rPr>
      </w:r>
      <w:r>
        <w:rPr>
          <w:noProof/>
        </w:rPr>
        <w:fldChar w:fldCharType="separate"/>
      </w:r>
      <w:r>
        <w:rPr>
          <w:noProof/>
        </w:rPr>
        <w:t>88</w:t>
      </w:r>
      <w:r>
        <w:rPr>
          <w:noProof/>
        </w:rPr>
        <w:fldChar w:fldCharType="end"/>
      </w:r>
    </w:p>
    <w:p w14:paraId="3BE1F69D" w14:textId="51C6720A" w:rsidR="00A27226" w:rsidRDefault="00A27226">
      <w:pPr>
        <w:pStyle w:val="TOC4"/>
        <w:rPr>
          <w:rFonts w:asciiTheme="minorHAnsi" w:eastAsiaTheme="minorEastAsia" w:hAnsiTheme="minorHAnsi" w:cstheme="minorBidi"/>
          <w:noProof/>
          <w:sz w:val="22"/>
          <w:szCs w:val="22"/>
          <w:lang w:val="en-IN" w:eastAsia="en-IN"/>
        </w:rPr>
      </w:pPr>
      <w:r>
        <w:rPr>
          <w:noProof/>
        </w:rPr>
        <w:t>6.6.3.2</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_Toc183527494 \h </w:instrText>
      </w:r>
      <w:r>
        <w:rPr>
          <w:noProof/>
        </w:rPr>
      </w:r>
      <w:r>
        <w:rPr>
          <w:noProof/>
        </w:rPr>
        <w:fldChar w:fldCharType="separate"/>
      </w:r>
      <w:r>
        <w:rPr>
          <w:noProof/>
        </w:rPr>
        <w:t>89</w:t>
      </w:r>
      <w:r>
        <w:rPr>
          <w:noProof/>
        </w:rPr>
        <w:fldChar w:fldCharType="end"/>
      </w:r>
    </w:p>
    <w:p w14:paraId="66BEA8FE" w14:textId="55FC1AA3" w:rsidR="00A27226" w:rsidRDefault="00A27226">
      <w:pPr>
        <w:pStyle w:val="TOC5"/>
        <w:rPr>
          <w:rFonts w:asciiTheme="minorHAnsi" w:eastAsiaTheme="minorEastAsia" w:hAnsiTheme="minorHAnsi" w:cstheme="minorBidi"/>
          <w:noProof/>
          <w:sz w:val="22"/>
          <w:szCs w:val="22"/>
          <w:lang w:val="en-IN" w:eastAsia="en-IN"/>
        </w:rPr>
      </w:pPr>
      <w:r>
        <w:rPr>
          <w:noProof/>
        </w:rPr>
        <w:t>6.6.3.2.1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_Toc183527495 \h </w:instrText>
      </w:r>
      <w:r>
        <w:rPr>
          <w:noProof/>
        </w:rPr>
      </w:r>
      <w:r>
        <w:rPr>
          <w:noProof/>
        </w:rPr>
        <w:fldChar w:fldCharType="separate"/>
      </w:r>
      <w:r>
        <w:rPr>
          <w:noProof/>
        </w:rPr>
        <w:t>89</w:t>
      </w:r>
      <w:r>
        <w:rPr>
          <w:noProof/>
        </w:rPr>
        <w:fldChar w:fldCharType="end"/>
      </w:r>
    </w:p>
    <w:p w14:paraId="3B660ED0" w14:textId="69083B94" w:rsidR="00A27226" w:rsidRDefault="00A27226">
      <w:pPr>
        <w:pStyle w:val="TOC5"/>
        <w:rPr>
          <w:rFonts w:asciiTheme="minorHAnsi" w:eastAsiaTheme="minorEastAsia" w:hAnsiTheme="minorHAnsi" w:cstheme="minorBidi"/>
          <w:noProof/>
          <w:sz w:val="22"/>
          <w:szCs w:val="22"/>
          <w:lang w:val="en-IN" w:eastAsia="en-IN"/>
        </w:rPr>
      </w:pPr>
      <w:r>
        <w:rPr>
          <w:noProof/>
        </w:rPr>
        <w:t>6.6.3.2.2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_Toc183527496 \h </w:instrText>
      </w:r>
      <w:r>
        <w:rPr>
          <w:noProof/>
        </w:rPr>
      </w:r>
      <w:r>
        <w:rPr>
          <w:noProof/>
        </w:rPr>
        <w:fldChar w:fldCharType="separate"/>
      </w:r>
      <w:r>
        <w:rPr>
          <w:noProof/>
        </w:rPr>
        <w:t>89</w:t>
      </w:r>
      <w:r>
        <w:rPr>
          <w:noProof/>
        </w:rPr>
        <w:fldChar w:fldCharType="end"/>
      </w:r>
    </w:p>
    <w:p w14:paraId="555302AD" w14:textId="6586AE0F" w:rsidR="00A27226" w:rsidRDefault="00A27226">
      <w:pPr>
        <w:pStyle w:val="TOC4"/>
        <w:rPr>
          <w:rFonts w:asciiTheme="minorHAnsi" w:eastAsiaTheme="minorEastAsia" w:hAnsiTheme="minorHAnsi" w:cstheme="minorBidi"/>
          <w:noProof/>
          <w:sz w:val="22"/>
          <w:szCs w:val="22"/>
          <w:lang w:val="en-IN" w:eastAsia="en-IN"/>
        </w:rPr>
      </w:pPr>
      <w:r>
        <w:rPr>
          <w:noProof/>
        </w:rPr>
        <w:t>6.6.3.3</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_Toc183527497 \h </w:instrText>
      </w:r>
      <w:r>
        <w:rPr>
          <w:noProof/>
        </w:rPr>
      </w:r>
      <w:r>
        <w:rPr>
          <w:noProof/>
        </w:rPr>
        <w:fldChar w:fldCharType="separate"/>
      </w:r>
      <w:r>
        <w:rPr>
          <w:noProof/>
        </w:rPr>
        <w:t>90</w:t>
      </w:r>
      <w:r>
        <w:rPr>
          <w:noProof/>
        </w:rPr>
        <w:fldChar w:fldCharType="end"/>
      </w:r>
    </w:p>
    <w:p w14:paraId="6C9A7AC4" w14:textId="17950F5E" w:rsidR="00A27226" w:rsidRDefault="00A27226">
      <w:pPr>
        <w:pStyle w:val="TOC4"/>
        <w:rPr>
          <w:rFonts w:asciiTheme="minorHAnsi" w:eastAsiaTheme="minorEastAsia" w:hAnsiTheme="minorHAnsi" w:cstheme="minorBidi"/>
          <w:noProof/>
          <w:sz w:val="22"/>
          <w:szCs w:val="22"/>
          <w:lang w:val="en-IN" w:eastAsia="en-IN"/>
        </w:rPr>
      </w:pPr>
      <w:r>
        <w:rPr>
          <w:noProof/>
        </w:rPr>
        <w:t>6.6.3.4</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_Toc183527498 \h </w:instrText>
      </w:r>
      <w:r>
        <w:rPr>
          <w:noProof/>
        </w:rPr>
      </w:r>
      <w:r>
        <w:rPr>
          <w:noProof/>
        </w:rPr>
        <w:fldChar w:fldCharType="separate"/>
      </w:r>
      <w:r>
        <w:rPr>
          <w:noProof/>
        </w:rPr>
        <w:t>90</w:t>
      </w:r>
      <w:r>
        <w:rPr>
          <w:noProof/>
        </w:rPr>
        <w:fldChar w:fldCharType="end"/>
      </w:r>
    </w:p>
    <w:p w14:paraId="7D649BD3" w14:textId="7E999DC3" w:rsidR="00A27226" w:rsidRDefault="00A27226">
      <w:pPr>
        <w:pStyle w:val="TOC3"/>
        <w:rPr>
          <w:rFonts w:asciiTheme="minorHAnsi" w:eastAsiaTheme="minorEastAsia" w:hAnsiTheme="minorHAnsi" w:cstheme="minorBidi"/>
          <w:noProof/>
          <w:sz w:val="22"/>
          <w:szCs w:val="22"/>
          <w:lang w:val="en-IN" w:eastAsia="en-IN"/>
        </w:rPr>
      </w:pPr>
      <w:r>
        <w:rPr>
          <w:noProof/>
        </w:rPr>
        <w:t>6.6.4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_Toc183527499 \h </w:instrText>
      </w:r>
      <w:r>
        <w:rPr>
          <w:noProof/>
        </w:rPr>
      </w:r>
      <w:r>
        <w:rPr>
          <w:noProof/>
        </w:rPr>
        <w:fldChar w:fldCharType="separate"/>
      </w:r>
      <w:r>
        <w:rPr>
          <w:noProof/>
        </w:rPr>
        <w:t>90</w:t>
      </w:r>
      <w:r>
        <w:rPr>
          <w:noProof/>
        </w:rPr>
        <w:fldChar w:fldCharType="end"/>
      </w:r>
    </w:p>
    <w:p w14:paraId="17BAD9C7" w14:textId="12B7FDAA" w:rsidR="00A27226" w:rsidRDefault="00A27226">
      <w:pPr>
        <w:pStyle w:val="TOC3"/>
        <w:rPr>
          <w:rFonts w:asciiTheme="minorHAnsi" w:eastAsiaTheme="minorEastAsia" w:hAnsiTheme="minorHAnsi" w:cstheme="minorBidi"/>
          <w:noProof/>
          <w:sz w:val="22"/>
          <w:szCs w:val="22"/>
          <w:lang w:val="en-IN" w:eastAsia="en-IN"/>
        </w:rPr>
      </w:pPr>
      <w:r>
        <w:rPr>
          <w:noProof/>
        </w:rPr>
        <w:t>6.6.5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_Toc183527500 \h </w:instrText>
      </w:r>
      <w:r>
        <w:rPr>
          <w:noProof/>
        </w:rPr>
      </w:r>
      <w:r>
        <w:rPr>
          <w:noProof/>
        </w:rPr>
        <w:fldChar w:fldCharType="separate"/>
      </w:r>
      <w:r>
        <w:rPr>
          <w:noProof/>
        </w:rPr>
        <w:t>90</w:t>
      </w:r>
      <w:r>
        <w:rPr>
          <w:noProof/>
        </w:rPr>
        <w:fldChar w:fldCharType="end"/>
      </w:r>
    </w:p>
    <w:p w14:paraId="76415EF6" w14:textId="5E062D5D" w:rsidR="00A27226" w:rsidRDefault="00A27226">
      <w:pPr>
        <w:pStyle w:val="TOC4"/>
        <w:rPr>
          <w:rFonts w:asciiTheme="minorHAnsi" w:eastAsiaTheme="minorEastAsia" w:hAnsiTheme="minorHAnsi" w:cstheme="minorBidi"/>
          <w:noProof/>
          <w:sz w:val="22"/>
          <w:szCs w:val="22"/>
          <w:lang w:val="en-IN" w:eastAsia="en-IN"/>
        </w:rPr>
      </w:pPr>
      <w:r>
        <w:rPr>
          <w:noProof/>
          <w:lang w:eastAsia="zh-CN"/>
        </w:rPr>
        <w:t>6.6.5.1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_Toc183527501 \h </w:instrText>
      </w:r>
      <w:r>
        <w:rPr>
          <w:noProof/>
        </w:rPr>
      </w:r>
      <w:r>
        <w:rPr>
          <w:noProof/>
        </w:rPr>
        <w:fldChar w:fldCharType="separate"/>
      </w:r>
      <w:r>
        <w:rPr>
          <w:noProof/>
        </w:rPr>
        <w:t>90</w:t>
      </w:r>
      <w:r>
        <w:rPr>
          <w:noProof/>
        </w:rPr>
        <w:fldChar w:fldCharType="end"/>
      </w:r>
    </w:p>
    <w:p w14:paraId="44E501FF" w14:textId="3139BE39" w:rsidR="00A27226" w:rsidRDefault="00A27226">
      <w:pPr>
        <w:pStyle w:val="TOC4"/>
        <w:rPr>
          <w:rFonts w:asciiTheme="minorHAnsi" w:eastAsiaTheme="minorEastAsia" w:hAnsiTheme="minorHAnsi" w:cstheme="minorBidi"/>
          <w:noProof/>
          <w:sz w:val="22"/>
          <w:szCs w:val="22"/>
          <w:lang w:val="en-IN" w:eastAsia="en-IN"/>
        </w:rPr>
      </w:pPr>
      <w:r>
        <w:rPr>
          <w:noProof/>
          <w:lang w:eastAsia="zh-CN"/>
        </w:rPr>
        <w:t>6.6.5.2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_Toc183527502 \h </w:instrText>
      </w:r>
      <w:r>
        <w:rPr>
          <w:noProof/>
        </w:rPr>
      </w:r>
      <w:r>
        <w:rPr>
          <w:noProof/>
        </w:rPr>
        <w:fldChar w:fldCharType="separate"/>
      </w:r>
      <w:r>
        <w:rPr>
          <w:noProof/>
        </w:rPr>
        <w:t>90</w:t>
      </w:r>
      <w:r>
        <w:rPr>
          <w:noProof/>
        </w:rPr>
        <w:fldChar w:fldCharType="end"/>
      </w:r>
    </w:p>
    <w:p w14:paraId="208A6C94" w14:textId="75B11455"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_Toc183527503 \h </w:instrText>
      </w:r>
      <w:r>
        <w:rPr>
          <w:noProof/>
        </w:rPr>
      </w:r>
      <w:r>
        <w:rPr>
          <w:noProof/>
        </w:rPr>
        <w:fldChar w:fldCharType="separate"/>
      </w:r>
      <w:r>
        <w:rPr>
          <w:noProof/>
        </w:rPr>
        <w:t>90</w:t>
      </w:r>
      <w:r>
        <w:rPr>
          <w:noProof/>
        </w:rPr>
        <w:fldChar w:fldCharType="end"/>
      </w:r>
    </w:p>
    <w:p w14:paraId="7974348A" w14:textId="417DCBEB"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EasInfoProvReq</w:t>
      </w:r>
      <w:r>
        <w:rPr>
          <w:noProof/>
        </w:rPr>
        <w:tab/>
      </w:r>
      <w:r>
        <w:rPr>
          <w:noProof/>
        </w:rPr>
        <w:fldChar w:fldCharType="begin"/>
      </w:r>
      <w:r>
        <w:rPr>
          <w:noProof/>
        </w:rPr>
        <w:instrText xml:space="preserve"> PAGEREF _Toc183527504 \h </w:instrText>
      </w:r>
      <w:r>
        <w:rPr>
          <w:noProof/>
        </w:rPr>
      </w:r>
      <w:r>
        <w:rPr>
          <w:noProof/>
        </w:rPr>
        <w:fldChar w:fldCharType="separate"/>
      </w:r>
      <w:r>
        <w:rPr>
          <w:noProof/>
        </w:rPr>
        <w:t>91</w:t>
      </w:r>
      <w:r>
        <w:rPr>
          <w:noProof/>
        </w:rPr>
        <w:fldChar w:fldCharType="end"/>
      </w:r>
    </w:p>
    <w:p w14:paraId="7A109CF9" w14:textId="2F26E7AB"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6.6.5.2.3</w:t>
      </w:r>
      <w:r>
        <w:rPr>
          <w:rFonts w:asciiTheme="minorHAnsi" w:eastAsiaTheme="minorEastAsia" w:hAnsiTheme="minorHAnsi" w:cstheme="minorBidi"/>
          <w:noProof/>
          <w:sz w:val="22"/>
          <w:szCs w:val="22"/>
          <w:lang w:val="en-IN" w:eastAsia="en-IN"/>
        </w:rPr>
        <w:tab/>
      </w:r>
      <w:r>
        <w:rPr>
          <w:noProof/>
          <w:lang w:eastAsia="zh-CN"/>
        </w:rPr>
        <w:t>Type: EasInfoProvResp</w:t>
      </w:r>
      <w:r>
        <w:rPr>
          <w:noProof/>
        </w:rPr>
        <w:tab/>
      </w:r>
      <w:r>
        <w:rPr>
          <w:noProof/>
        </w:rPr>
        <w:fldChar w:fldCharType="begin"/>
      </w:r>
      <w:r>
        <w:rPr>
          <w:noProof/>
        </w:rPr>
        <w:instrText xml:space="preserve"> PAGEREF _Toc183527505 \h </w:instrText>
      </w:r>
      <w:r>
        <w:rPr>
          <w:noProof/>
        </w:rPr>
      </w:r>
      <w:r>
        <w:rPr>
          <w:noProof/>
        </w:rPr>
        <w:fldChar w:fldCharType="separate"/>
      </w:r>
      <w:r>
        <w:rPr>
          <w:noProof/>
        </w:rPr>
        <w:t>91</w:t>
      </w:r>
      <w:r>
        <w:rPr>
          <w:noProof/>
        </w:rPr>
        <w:fldChar w:fldCharType="end"/>
      </w:r>
    </w:p>
    <w:p w14:paraId="6A62EC9F" w14:textId="305FB703"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InstantiatedEASInfo</w:t>
      </w:r>
      <w:r>
        <w:rPr>
          <w:noProof/>
        </w:rPr>
        <w:tab/>
      </w:r>
      <w:r>
        <w:rPr>
          <w:noProof/>
        </w:rPr>
        <w:fldChar w:fldCharType="begin"/>
      </w:r>
      <w:r>
        <w:rPr>
          <w:noProof/>
        </w:rPr>
        <w:instrText xml:space="preserve"> PAGEREF _Toc183527506 \h </w:instrText>
      </w:r>
      <w:r>
        <w:rPr>
          <w:noProof/>
        </w:rPr>
      </w:r>
      <w:r>
        <w:rPr>
          <w:noProof/>
        </w:rPr>
        <w:fldChar w:fldCharType="separate"/>
      </w:r>
      <w:r>
        <w:rPr>
          <w:noProof/>
        </w:rPr>
        <w:t>92</w:t>
      </w:r>
      <w:r>
        <w:rPr>
          <w:noProof/>
        </w:rPr>
        <w:fldChar w:fldCharType="end"/>
      </w:r>
    </w:p>
    <w:p w14:paraId="701C8CD0" w14:textId="0914B707"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6.6.5.2.5</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_Toc183527507 \h </w:instrText>
      </w:r>
      <w:r>
        <w:rPr>
          <w:noProof/>
        </w:rPr>
      </w:r>
      <w:r>
        <w:rPr>
          <w:noProof/>
        </w:rPr>
        <w:fldChar w:fldCharType="separate"/>
      </w:r>
      <w:r>
        <w:rPr>
          <w:noProof/>
        </w:rPr>
        <w:t>92</w:t>
      </w:r>
      <w:r>
        <w:rPr>
          <w:noProof/>
        </w:rPr>
        <w:fldChar w:fldCharType="end"/>
      </w:r>
    </w:p>
    <w:p w14:paraId="12530DD6" w14:textId="6C2FFB61"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6.6.5.2.6</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_Toc183527508 \h </w:instrText>
      </w:r>
      <w:r>
        <w:rPr>
          <w:noProof/>
        </w:rPr>
      </w:r>
      <w:r>
        <w:rPr>
          <w:noProof/>
        </w:rPr>
        <w:fldChar w:fldCharType="separate"/>
      </w:r>
      <w:r>
        <w:rPr>
          <w:noProof/>
        </w:rPr>
        <w:t>92</w:t>
      </w:r>
      <w:r>
        <w:rPr>
          <w:noProof/>
        </w:rPr>
        <w:fldChar w:fldCharType="end"/>
      </w:r>
    </w:p>
    <w:p w14:paraId="17469167" w14:textId="355DAF27" w:rsidR="00A27226" w:rsidRDefault="00A27226">
      <w:pPr>
        <w:pStyle w:val="TOC5"/>
        <w:rPr>
          <w:rFonts w:asciiTheme="minorHAnsi" w:eastAsiaTheme="minorEastAsia" w:hAnsiTheme="minorHAnsi" w:cstheme="minorBidi"/>
          <w:noProof/>
          <w:sz w:val="22"/>
          <w:szCs w:val="22"/>
          <w:lang w:val="en-IN" w:eastAsia="en-IN"/>
        </w:rPr>
      </w:pPr>
      <w:r>
        <w:rPr>
          <w:noProof/>
        </w:rPr>
        <w:t>6.6.5.2.7</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_Toc183527509 \h </w:instrText>
      </w:r>
      <w:r>
        <w:rPr>
          <w:noProof/>
        </w:rPr>
      </w:r>
      <w:r>
        <w:rPr>
          <w:noProof/>
        </w:rPr>
        <w:fldChar w:fldCharType="separate"/>
      </w:r>
      <w:r>
        <w:rPr>
          <w:noProof/>
        </w:rPr>
        <w:t>92</w:t>
      </w:r>
      <w:r>
        <w:rPr>
          <w:noProof/>
        </w:rPr>
        <w:fldChar w:fldCharType="end"/>
      </w:r>
    </w:p>
    <w:p w14:paraId="0944DAE9" w14:textId="768137D6" w:rsidR="00A27226" w:rsidRDefault="00A27226">
      <w:pPr>
        <w:pStyle w:val="TOC4"/>
        <w:rPr>
          <w:rFonts w:asciiTheme="minorHAnsi" w:eastAsiaTheme="minorEastAsia" w:hAnsiTheme="minorHAnsi" w:cstheme="minorBidi"/>
          <w:noProof/>
          <w:sz w:val="22"/>
          <w:szCs w:val="22"/>
          <w:lang w:val="en-IN" w:eastAsia="en-IN"/>
        </w:rPr>
      </w:pPr>
      <w:r>
        <w:rPr>
          <w:noProof/>
          <w:lang w:eastAsia="zh-CN"/>
        </w:rPr>
        <w:t>6.6.5.3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_Toc183527510 \h </w:instrText>
      </w:r>
      <w:r>
        <w:rPr>
          <w:noProof/>
        </w:rPr>
      </w:r>
      <w:r>
        <w:rPr>
          <w:noProof/>
        </w:rPr>
        <w:fldChar w:fldCharType="separate"/>
      </w:r>
      <w:r>
        <w:rPr>
          <w:noProof/>
        </w:rPr>
        <w:t>92</w:t>
      </w:r>
      <w:r>
        <w:rPr>
          <w:noProof/>
        </w:rPr>
        <w:fldChar w:fldCharType="end"/>
      </w:r>
    </w:p>
    <w:p w14:paraId="318EE2DB" w14:textId="480F679B"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6.6.5.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_Toc183527511 \h </w:instrText>
      </w:r>
      <w:r>
        <w:rPr>
          <w:noProof/>
        </w:rPr>
      </w:r>
      <w:r>
        <w:rPr>
          <w:noProof/>
        </w:rPr>
        <w:fldChar w:fldCharType="separate"/>
      </w:r>
      <w:r>
        <w:rPr>
          <w:noProof/>
        </w:rPr>
        <w:t>92</w:t>
      </w:r>
      <w:r>
        <w:rPr>
          <w:noProof/>
        </w:rPr>
        <w:fldChar w:fldCharType="end"/>
      </w:r>
    </w:p>
    <w:p w14:paraId="51A1A69A" w14:textId="67B6FD9F"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6.6.5.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_Toc183527512 \h </w:instrText>
      </w:r>
      <w:r>
        <w:rPr>
          <w:noProof/>
        </w:rPr>
      </w:r>
      <w:r>
        <w:rPr>
          <w:noProof/>
        </w:rPr>
        <w:fldChar w:fldCharType="separate"/>
      </w:r>
      <w:r>
        <w:rPr>
          <w:noProof/>
        </w:rPr>
        <w:t>92</w:t>
      </w:r>
      <w:r>
        <w:rPr>
          <w:noProof/>
        </w:rPr>
        <w:fldChar w:fldCharType="end"/>
      </w:r>
    </w:p>
    <w:p w14:paraId="418140E1" w14:textId="05445E5D" w:rsidR="00A27226" w:rsidRDefault="00A27226">
      <w:pPr>
        <w:pStyle w:val="TOC5"/>
        <w:rPr>
          <w:rFonts w:asciiTheme="minorHAnsi" w:eastAsiaTheme="minorEastAsia" w:hAnsiTheme="minorHAnsi" w:cstheme="minorBidi"/>
          <w:noProof/>
          <w:sz w:val="22"/>
          <w:szCs w:val="22"/>
          <w:lang w:val="en-IN" w:eastAsia="en-IN"/>
        </w:rPr>
      </w:pPr>
      <w:r>
        <w:rPr>
          <w:noProof/>
        </w:rPr>
        <w:t>6.6.5.3.3</w:t>
      </w:r>
      <w:r>
        <w:rPr>
          <w:rFonts w:asciiTheme="minorHAnsi" w:eastAsiaTheme="minorEastAsia" w:hAnsiTheme="minorHAnsi" w:cstheme="minorBidi"/>
          <w:noProof/>
          <w:sz w:val="22"/>
          <w:szCs w:val="22"/>
          <w:lang w:val="en-IN" w:eastAsia="en-IN"/>
        </w:rPr>
        <w:tab/>
      </w:r>
      <w:r>
        <w:rPr>
          <w:noProof/>
        </w:rPr>
        <w:t>Enumeration: EasInfoProvReqType</w:t>
      </w:r>
      <w:r>
        <w:rPr>
          <w:noProof/>
        </w:rPr>
        <w:tab/>
      </w:r>
      <w:r>
        <w:rPr>
          <w:noProof/>
        </w:rPr>
        <w:fldChar w:fldCharType="begin"/>
      </w:r>
      <w:r>
        <w:rPr>
          <w:noProof/>
        </w:rPr>
        <w:instrText xml:space="preserve"> PAGEREF _Toc183527513 \h </w:instrText>
      </w:r>
      <w:r>
        <w:rPr>
          <w:noProof/>
        </w:rPr>
      </w:r>
      <w:r>
        <w:rPr>
          <w:noProof/>
        </w:rPr>
        <w:fldChar w:fldCharType="separate"/>
      </w:r>
      <w:r>
        <w:rPr>
          <w:noProof/>
        </w:rPr>
        <w:t>93</w:t>
      </w:r>
      <w:r>
        <w:rPr>
          <w:noProof/>
        </w:rPr>
        <w:fldChar w:fldCharType="end"/>
      </w:r>
    </w:p>
    <w:p w14:paraId="16A2D6E6" w14:textId="4A386EB0" w:rsidR="00A27226" w:rsidRDefault="00A27226">
      <w:pPr>
        <w:pStyle w:val="TOC3"/>
        <w:rPr>
          <w:rFonts w:asciiTheme="minorHAnsi" w:eastAsiaTheme="minorEastAsia" w:hAnsiTheme="minorHAnsi" w:cstheme="minorBidi"/>
          <w:noProof/>
          <w:sz w:val="22"/>
          <w:szCs w:val="22"/>
          <w:lang w:val="en-IN" w:eastAsia="en-IN"/>
        </w:rPr>
      </w:pPr>
      <w:r>
        <w:rPr>
          <w:noProof/>
        </w:rPr>
        <w:t>6.6.6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_Toc183527514 \h </w:instrText>
      </w:r>
      <w:r>
        <w:rPr>
          <w:noProof/>
        </w:rPr>
      </w:r>
      <w:r>
        <w:rPr>
          <w:noProof/>
        </w:rPr>
        <w:fldChar w:fldCharType="separate"/>
      </w:r>
      <w:r>
        <w:rPr>
          <w:noProof/>
        </w:rPr>
        <w:t>93</w:t>
      </w:r>
      <w:r>
        <w:rPr>
          <w:noProof/>
        </w:rPr>
        <w:fldChar w:fldCharType="end"/>
      </w:r>
    </w:p>
    <w:p w14:paraId="001B0342" w14:textId="7C3E1015" w:rsidR="00A27226" w:rsidRDefault="00A27226">
      <w:pPr>
        <w:pStyle w:val="TOC3"/>
        <w:rPr>
          <w:rFonts w:asciiTheme="minorHAnsi" w:eastAsiaTheme="minorEastAsia" w:hAnsiTheme="minorHAnsi" w:cstheme="minorBidi"/>
          <w:noProof/>
          <w:sz w:val="22"/>
          <w:szCs w:val="22"/>
          <w:lang w:val="en-IN" w:eastAsia="en-IN"/>
        </w:rPr>
      </w:pPr>
      <w:r>
        <w:rPr>
          <w:noProof/>
        </w:rPr>
        <w:t>6.6.7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_Toc183527515 \h </w:instrText>
      </w:r>
      <w:r>
        <w:rPr>
          <w:noProof/>
        </w:rPr>
      </w:r>
      <w:r>
        <w:rPr>
          <w:noProof/>
        </w:rPr>
        <w:fldChar w:fldCharType="separate"/>
      </w:r>
      <w:r>
        <w:rPr>
          <w:noProof/>
        </w:rPr>
        <w:t>93</w:t>
      </w:r>
      <w:r>
        <w:rPr>
          <w:noProof/>
        </w:rPr>
        <w:fldChar w:fldCharType="end"/>
      </w:r>
    </w:p>
    <w:p w14:paraId="2758BC51" w14:textId="2983A5BA" w:rsidR="00A27226" w:rsidRDefault="00A27226">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_Toc183527516 \h </w:instrText>
      </w:r>
      <w:r>
        <w:rPr>
          <w:noProof/>
        </w:rPr>
      </w:r>
      <w:r>
        <w:rPr>
          <w:noProof/>
        </w:rPr>
        <w:fldChar w:fldCharType="separate"/>
      </w:r>
      <w:r>
        <w:rPr>
          <w:noProof/>
        </w:rPr>
        <w:t>93</w:t>
      </w:r>
      <w:r>
        <w:rPr>
          <w:noProof/>
        </w:rPr>
        <w:fldChar w:fldCharType="end"/>
      </w:r>
    </w:p>
    <w:p w14:paraId="123D31E4" w14:textId="054F1C19" w:rsidR="00A27226" w:rsidRDefault="00A27226">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_Toc183527517 \h </w:instrText>
      </w:r>
      <w:r>
        <w:rPr>
          <w:noProof/>
        </w:rPr>
      </w:r>
      <w:r>
        <w:rPr>
          <w:noProof/>
        </w:rPr>
        <w:fldChar w:fldCharType="separate"/>
      </w:r>
      <w:r>
        <w:rPr>
          <w:noProof/>
        </w:rPr>
        <w:t>93</w:t>
      </w:r>
      <w:r>
        <w:rPr>
          <w:noProof/>
        </w:rPr>
        <w:fldChar w:fldCharType="end"/>
      </w:r>
    </w:p>
    <w:p w14:paraId="50AFBE1C" w14:textId="3EF19E19" w:rsidR="00A27226" w:rsidRDefault="00A27226">
      <w:pPr>
        <w:pStyle w:val="TOC2"/>
        <w:rPr>
          <w:rFonts w:asciiTheme="minorHAnsi" w:eastAsiaTheme="minorEastAsia" w:hAnsiTheme="minorHAnsi" w:cstheme="minorBidi"/>
          <w:noProof/>
          <w:sz w:val="22"/>
          <w:szCs w:val="22"/>
          <w:lang w:val="en-IN" w:eastAsia="en-IN"/>
        </w:rPr>
      </w:pPr>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_Toc183527518 \h </w:instrText>
      </w:r>
      <w:r>
        <w:rPr>
          <w:noProof/>
        </w:rPr>
      </w:r>
      <w:r>
        <w:rPr>
          <w:noProof/>
        </w:rPr>
        <w:fldChar w:fldCharType="separate"/>
      </w:r>
      <w:r>
        <w:rPr>
          <w:noProof/>
        </w:rPr>
        <w:t>94</w:t>
      </w:r>
      <w:r>
        <w:rPr>
          <w:noProof/>
        </w:rPr>
        <w:fldChar w:fldCharType="end"/>
      </w:r>
    </w:p>
    <w:p w14:paraId="011D208D" w14:textId="3B4442CF" w:rsidR="00A27226" w:rsidRDefault="00A27226">
      <w:pPr>
        <w:pStyle w:val="TOC3"/>
        <w:rPr>
          <w:rFonts w:asciiTheme="minorHAnsi" w:eastAsiaTheme="minorEastAsia" w:hAnsiTheme="minorHAnsi" w:cstheme="minorBidi"/>
          <w:noProof/>
          <w:sz w:val="22"/>
          <w:szCs w:val="22"/>
          <w:lang w:val="en-IN" w:eastAsia="en-IN"/>
        </w:rPr>
      </w:pPr>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_Toc183527519 \h </w:instrText>
      </w:r>
      <w:r>
        <w:rPr>
          <w:noProof/>
        </w:rPr>
      </w:r>
      <w:r>
        <w:rPr>
          <w:noProof/>
        </w:rPr>
        <w:fldChar w:fldCharType="separate"/>
      </w:r>
      <w:r>
        <w:rPr>
          <w:noProof/>
        </w:rPr>
        <w:t>94</w:t>
      </w:r>
      <w:r>
        <w:rPr>
          <w:noProof/>
        </w:rPr>
        <w:fldChar w:fldCharType="end"/>
      </w:r>
    </w:p>
    <w:p w14:paraId="557675AC" w14:textId="2CD89FE2" w:rsidR="00A27226" w:rsidRDefault="00A27226">
      <w:pPr>
        <w:pStyle w:val="TOC3"/>
        <w:rPr>
          <w:rFonts w:asciiTheme="minorHAnsi" w:eastAsiaTheme="minorEastAsia" w:hAnsiTheme="minorHAnsi" w:cstheme="minorBidi"/>
          <w:noProof/>
          <w:sz w:val="22"/>
          <w:szCs w:val="22"/>
          <w:lang w:val="en-IN" w:eastAsia="en-IN"/>
        </w:rPr>
      </w:pPr>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_Toc183527520 \h </w:instrText>
      </w:r>
      <w:r>
        <w:rPr>
          <w:noProof/>
        </w:rPr>
      </w:r>
      <w:r>
        <w:rPr>
          <w:noProof/>
        </w:rPr>
        <w:fldChar w:fldCharType="separate"/>
      </w:r>
      <w:r>
        <w:rPr>
          <w:noProof/>
        </w:rPr>
        <w:t>94</w:t>
      </w:r>
      <w:r>
        <w:rPr>
          <w:noProof/>
        </w:rPr>
        <w:fldChar w:fldCharType="end"/>
      </w:r>
    </w:p>
    <w:p w14:paraId="3C8D2705" w14:textId="29AD4CD2" w:rsidR="00A27226" w:rsidRDefault="00A27226">
      <w:pPr>
        <w:pStyle w:val="TOC4"/>
        <w:rPr>
          <w:rFonts w:asciiTheme="minorHAnsi" w:eastAsiaTheme="minorEastAsia" w:hAnsiTheme="minorHAnsi" w:cstheme="minorBidi"/>
          <w:noProof/>
          <w:sz w:val="22"/>
          <w:szCs w:val="22"/>
          <w:lang w:val="en-IN" w:eastAsia="en-IN"/>
        </w:rPr>
      </w:pPr>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_Toc183527521 \h </w:instrText>
      </w:r>
      <w:r>
        <w:rPr>
          <w:noProof/>
        </w:rPr>
      </w:r>
      <w:r>
        <w:rPr>
          <w:noProof/>
        </w:rPr>
        <w:fldChar w:fldCharType="separate"/>
      </w:r>
      <w:r>
        <w:rPr>
          <w:noProof/>
        </w:rPr>
        <w:t>94</w:t>
      </w:r>
      <w:r>
        <w:rPr>
          <w:noProof/>
        </w:rPr>
        <w:fldChar w:fldCharType="end"/>
      </w:r>
    </w:p>
    <w:p w14:paraId="0E1EC076" w14:textId="7906978B" w:rsidR="00A27226" w:rsidRDefault="00A27226">
      <w:pPr>
        <w:pStyle w:val="TOC4"/>
        <w:rPr>
          <w:rFonts w:asciiTheme="minorHAnsi" w:eastAsiaTheme="minorEastAsia" w:hAnsiTheme="minorHAnsi" w:cstheme="minorBidi"/>
          <w:noProof/>
          <w:sz w:val="22"/>
          <w:szCs w:val="22"/>
          <w:lang w:val="en-IN" w:eastAsia="en-IN"/>
        </w:rPr>
      </w:pPr>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_Toc183527522 \h </w:instrText>
      </w:r>
      <w:r>
        <w:rPr>
          <w:noProof/>
        </w:rPr>
      </w:r>
      <w:r>
        <w:rPr>
          <w:noProof/>
        </w:rPr>
        <w:fldChar w:fldCharType="separate"/>
      </w:r>
      <w:r>
        <w:rPr>
          <w:noProof/>
        </w:rPr>
        <w:t>94</w:t>
      </w:r>
      <w:r>
        <w:rPr>
          <w:noProof/>
        </w:rPr>
        <w:fldChar w:fldCharType="end"/>
      </w:r>
    </w:p>
    <w:p w14:paraId="4CCA39F2" w14:textId="5E031DE3" w:rsidR="00A27226" w:rsidRDefault="00A27226">
      <w:pPr>
        <w:pStyle w:val="TOC5"/>
        <w:rPr>
          <w:rFonts w:asciiTheme="minorHAnsi" w:eastAsiaTheme="minorEastAsia" w:hAnsiTheme="minorHAnsi" w:cstheme="minorBidi"/>
          <w:noProof/>
          <w:sz w:val="22"/>
          <w:szCs w:val="22"/>
          <w:lang w:val="en-IN" w:eastAsia="en-IN"/>
        </w:rPr>
      </w:pPr>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_Toc183527523 \h </w:instrText>
      </w:r>
      <w:r>
        <w:rPr>
          <w:noProof/>
        </w:rPr>
      </w:r>
      <w:r>
        <w:rPr>
          <w:noProof/>
        </w:rPr>
        <w:fldChar w:fldCharType="separate"/>
      </w:r>
      <w:r>
        <w:rPr>
          <w:noProof/>
        </w:rPr>
        <w:t>94</w:t>
      </w:r>
      <w:r>
        <w:rPr>
          <w:noProof/>
        </w:rPr>
        <w:fldChar w:fldCharType="end"/>
      </w:r>
    </w:p>
    <w:p w14:paraId="051DD2E8" w14:textId="4003C3C6" w:rsidR="00A27226" w:rsidRDefault="00A27226">
      <w:pPr>
        <w:pStyle w:val="TOC5"/>
        <w:rPr>
          <w:rFonts w:asciiTheme="minorHAnsi" w:eastAsiaTheme="minorEastAsia" w:hAnsiTheme="minorHAnsi" w:cstheme="minorBidi"/>
          <w:noProof/>
          <w:sz w:val="22"/>
          <w:szCs w:val="22"/>
          <w:lang w:val="en-IN" w:eastAsia="en-IN"/>
        </w:rPr>
      </w:pPr>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_Toc183527524 \h </w:instrText>
      </w:r>
      <w:r>
        <w:rPr>
          <w:noProof/>
        </w:rPr>
      </w:r>
      <w:r>
        <w:rPr>
          <w:noProof/>
        </w:rPr>
        <w:fldChar w:fldCharType="separate"/>
      </w:r>
      <w:r>
        <w:rPr>
          <w:noProof/>
        </w:rPr>
        <w:t>94</w:t>
      </w:r>
      <w:r>
        <w:rPr>
          <w:noProof/>
        </w:rPr>
        <w:fldChar w:fldCharType="end"/>
      </w:r>
    </w:p>
    <w:p w14:paraId="6430C786" w14:textId="6E7D4ED9" w:rsidR="00A27226" w:rsidRDefault="00A27226">
      <w:pPr>
        <w:pStyle w:val="TOC4"/>
        <w:rPr>
          <w:rFonts w:asciiTheme="minorHAnsi" w:eastAsiaTheme="minorEastAsia" w:hAnsiTheme="minorHAnsi" w:cstheme="minorBidi"/>
          <w:noProof/>
          <w:sz w:val="22"/>
          <w:szCs w:val="22"/>
          <w:lang w:val="en-IN" w:eastAsia="en-IN"/>
        </w:rPr>
      </w:pPr>
      <w:r>
        <w:rPr>
          <w:noProof/>
        </w:rPr>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_Toc183527525 \h </w:instrText>
      </w:r>
      <w:r>
        <w:rPr>
          <w:noProof/>
        </w:rPr>
      </w:r>
      <w:r>
        <w:rPr>
          <w:noProof/>
        </w:rPr>
        <w:fldChar w:fldCharType="separate"/>
      </w:r>
      <w:r>
        <w:rPr>
          <w:noProof/>
        </w:rPr>
        <w:t>96</w:t>
      </w:r>
      <w:r>
        <w:rPr>
          <w:noProof/>
        </w:rPr>
        <w:fldChar w:fldCharType="end"/>
      </w:r>
    </w:p>
    <w:p w14:paraId="3E635731" w14:textId="7E1079E4" w:rsidR="00A27226" w:rsidRDefault="00A27226">
      <w:pPr>
        <w:pStyle w:val="TOC5"/>
        <w:rPr>
          <w:rFonts w:asciiTheme="minorHAnsi" w:eastAsiaTheme="minorEastAsia" w:hAnsiTheme="minorHAnsi" w:cstheme="minorBidi"/>
          <w:noProof/>
          <w:sz w:val="22"/>
          <w:szCs w:val="22"/>
          <w:lang w:val="en-IN" w:eastAsia="en-IN"/>
        </w:rPr>
      </w:pPr>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_Toc183527526 \h </w:instrText>
      </w:r>
      <w:r>
        <w:rPr>
          <w:noProof/>
        </w:rPr>
      </w:r>
      <w:r>
        <w:rPr>
          <w:noProof/>
        </w:rPr>
        <w:fldChar w:fldCharType="separate"/>
      </w:r>
      <w:r>
        <w:rPr>
          <w:noProof/>
        </w:rPr>
        <w:t>96</w:t>
      </w:r>
      <w:r>
        <w:rPr>
          <w:noProof/>
        </w:rPr>
        <w:fldChar w:fldCharType="end"/>
      </w:r>
    </w:p>
    <w:p w14:paraId="0414C1C7" w14:textId="3FB7E3BF" w:rsidR="00A27226" w:rsidRDefault="00A27226">
      <w:pPr>
        <w:pStyle w:val="TOC5"/>
        <w:rPr>
          <w:rFonts w:asciiTheme="minorHAnsi" w:eastAsiaTheme="minorEastAsia" w:hAnsiTheme="minorHAnsi" w:cstheme="minorBidi"/>
          <w:noProof/>
          <w:sz w:val="22"/>
          <w:szCs w:val="22"/>
          <w:lang w:val="en-IN" w:eastAsia="en-IN"/>
        </w:rPr>
      </w:pPr>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_Toc183527527 \h </w:instrText>
      </w:r>
      <w:r>
        <w:rPr>
          <w:noProof/>
        </w:rPr>
      </w:r>
      <w:r>
        <w:rPr>
          <w:noProof/>
        </w:rPr>
        <w:fldChar w:fldCharType="separate"/>
      </w:r>
      <w:r>
        <w:rPr>
          <w:noProof/>
        </w:rPr>
        <w:t>96</w:t>
      </w:r>
      <w:r>
        <w:rPr>
          <w:noProof/>
        </w:rPr>
        <w:fldChar w:fldCharType="end"/>
      </w:r>
    </w:p>
    <w:p w14:paraId="2B5AB401" w14:textId="04992AFA" w:rsidR="00A27226" w:rsidRDefault="00A27226">
      <w:pPr>
        <w:pStyle w:val="TOC4"/>
        <w:rPr>
          <w:rFonts w:asciiTheme="minorHAnsi" w:eastAsiaTheme="minorEastAsia" w:hAnsiTheme="minorHAnsi" w:cstheme="minorBidi"/>
          <w:noProof/>
          <w:sz w:val="22"/>
          <w:szCs w:val="22"/>
          <w:lang w:val="en-IN" w:eastAsia="en-IN"/>
        </w:rPr>
      </w:pPr>
      <w:r>
        <w:rPr>
          <w:noProof/>
        </w:rPr>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_Toc183527528 \h </w:instrText>
      </w:r>
      <w:r>
        <w:rPr>
          <w:noProof/>
        </w:rPr>
      </w:r>
      <w:r>
        <w:rPr>
          <w:noProof/>
        </w:rPr>
        <w:fldChar w:fldCharType="separate"/>
      </w:r>
      <w:r>
        <w:rPr>
          <w:noProof/>
        </w:rPr>
        <w:t>97</w:t>
      </w:r>
      <w:r>
        <w:rPr>
          <w:noProof/>
        </w:rPr>
        <w:fldChar w:fldCharType="end"/>
      </w:r>
    </w:p>
    <w:p w14:paraId="51B8537E" w14:textId="2FA14451" w:rsidR="00A27226" w:rsidRDefault="00A27226">
      <w:pPr>
        <w:pStyle w:val="TOC5"/>
        <w:rPr>
          <w:rFonts w:asciiTheme="minorHAnsi" w:eastAsiaTheme="minorEastAsia" w:hAnsiTheme="minorHAnsi" w:cstheme="minorBidi"/>
          <w:noProof/>
          <w:sz w:val="22"/>
          <w:szCs w:val="22"/>
          <w:lang w:val="en-IN" w:eastAsia="en-IN"/>
        </w:rPr>
      </w:pPr>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_Toc183527529 \h </w:instrText>
      </w:r>
      <w:r>
        <w:rPr>
          <w:noProof/>
        </w:rPr>
      </w:r>
      <w:r>
        <w:rPr>
          <w:noProof/>
        </w:rPr>
        <w:fldChar w:fldCharType="separate"/>
      </w:r>
      <w:r>
        <w:rPr>
          <w:noProof/>
        </w:rPr>
        <w:t>97</w:t>
      </w:r>
      <w:r>
        <w:rPr>
          <w:noProof/>
        </w:rPr>
        <w:fldChar w:fldCharType="end"/>
      </w:r>
    </w:p>
    <w:p w14:paraId="2767ED67" w14:textId="7016535A" w:rsidR="00A27226" w:rsidRDefault="00A27226">
      <w:pPr>
        <w:pStyle w:val="TOC5"/>
        <w:rPr>
          <w:rFonts w:asciiTheme="minorHAnsi" w:eastAsiaTheme="minorEastAsia" w:hAnsiTheme="minorHAnsi" w:cstheme="minorBidi"/>
          <w:noProof/>
          <w:sz w:val="22"/>
          <w:szCs w:val="22"/>
          <w:lang w:val="en-IN" w:eastAsia="en-IN"/>
        </w:rPr>
      </w:pPr>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_Toc183527530 \h </w:instrText>
      </w:r>
      <w:r>
        <w:rPr>
          <w:noProof/>
        </w:rPr>
      </w:r>
      <w:r>
        <w:rPr>
          <w:noProof/>
        </w:rPr>
        <w:fldChar w:fldCharType="separate"/>
      </w:r>
      <w:r>
        <w:rPr>
          <w:noProof/>
        </w:rPr>
        <w:t>97</w:t>
      </w:r>
      <w:r>
        <w:rPr>
          <w:noProof/>
        </w:rPr>
        <w:fldChar w:fldCharType="end"/>
      </w:r>
    </w:p>
    <w:p w14:paraId="590B6015" w14:textId="4A2A699F" w:rsidR="00A27226" w:rsidRDefault="00A27226">
      <w:pPr>
        <w:pStyle w:val="TOC4"/>
        <w:rPr>
          <w:rFonts w:asciiTheme="minorHAnsi" w:eastAsiaTheme="minorEastAsia" w:hAnsiTheme="minorHAnsi" w:cstheme="minorBidi"/>
          <w:noProof/>
          <w:sz w:val="22"/>
          <w:szCs w:val="22"/>
          <w:lang w:val="en-IN" w:eastAsia="en-IN"/>
        </w:rPr>
      </w:pPr>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_Toc183527531 \h </w:instrText>
      </w:r>
      <w:r>
        <w:rPr>
          <w:noProof/>
        </w:rPr>
      </w:r>
      <w:r>
        <w:rPr>
          <w:noProof/>
        </w:rPr>
        <w:fldChar w:fldCharType="separate"/>
      </w:r>
      <w:r>
        <w:rPr>
          <w:noProof/>
        </w:rPr>
        <w:t>98</w:t>
      </w:r>
      <w:r>
        <w:rPr>
          <w:noProof/>
        </w:rPr>
        <w:fldChar w:fldCharType="end"/>
      </w:r>
    </w:p>
    <w:p w14:paraId="2471F367" w14:textId="479CE1E3" w:rsidR="00A27226" w:rsidRDefault="00A27226">
      <w:pPr>
        <w:pStyle w:val="TOC5"/>
        <w:rPr>
          <w:rFonts w:asciiTheme="minorHAnsi" w:eastAsiaTheme="minorEastAsia" w:hAnsiTheme="minorHAnsi" w:cstheme="minorBidi"/>
          <w:noProof/>
          <w:sz w:val="22"/>
          <w:szCs w:val="22"/>
          <w:lang w:val="en-IN" w:eastAsia="en-IN"/>
        </w:rPr>
      </w:pPr>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_Toc183527532 \h </w:instrText>
      </w:r>
      <w:r>
        <w:rPr>
          <w:noProof/>
        </w:rPr>
      </w:r>
      <w:r>
        <w:rPr>
          <w:noProof/>
        </w:rPr>
        <w:fldChar w:fldCharType="separate"/>
      </w:r>
      <w:r>
        <w:rPr>
          <w:noProof/>
        </w:rPr>
        <w:t>98</w:t>
      </w:r>
      <w:r>
        <w:rPr>
          <w:noProof/>
        </w:rPr>
        <w:fldChar w:fldCharType="end"/>
      </w:r>
    </w:p>
    <w:p w14:paraId="42936DDD" w14:textId="3FA1968C" w:rsidR="00A27226" w:rsidRDefault="00A27226">
      <w:pPr>
        <w:pStyle w:val="TOC5"/>
        <w:rPr>
          <w:rFonts w:asciiTheme="minorHAnsi" w:eastAsiaTheme="minorEastAsia" w:hAnsiTheme="minorHAnsi" w:cstheme="minorBidi"/>
          <w:noProof/>
          <w:sz w:val="22"/>
          <w:szCs w:val="22"/>
          <w:lang w:val="en-IN" w:eastAsia="en-IN"/>
        </w:rPr>
      </w:pPr>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_Toc183527533 \h </w:instrText>
      </w:r>
      <w:r>
        <w:rPr>
          <w:noProof/>
        </w:rPr>
      </w:r>
      <w:r>
        <w:rPr>
          <w:noProof/>
        </w:rPr>
        <w:fldChar w:fldCharType="separate"/>
      </w:r>
      <w:r>
        <w:rPr>
          <w:noProof/>
        </w:rPr>
        <w:t>98</w:t>
      </w:r>
      <w:r>
        <w:rPr>
          <w:noProof/>
        </w:rPr>
        <w:fldChar w:fldCharType="end"/>
      </w:r>
    </w:p>
    <w:p w14:paraId="2CEAA103" w14:textId="6D38867A" w:rsidR="00A27226" w:rsidRDefault="00A27226">
      <w:pPr>
        <w:pStyle w:val="TOC4"/>
        <w:rPr>
          <w:rFonts w:asciiTheme="minorHAnsi" w:eastAsiaTheme="minorEastAsia" w:hAnsiTheme="minorHAnsi" w:cstheme="minorBidi"/>
          <w:noProof/>
          <w:sz w:val="22"/>
          <w:szCs w:val="22"/>
          <w:lang w:val="en-IN" w:eastAsia="en-IN"/>
        </w:rPr>
      </w:pPr>
      <w:r>
        <w:rPr>
          <w:noProof/>
        </w:rPr>
        <w:t>7.2.2.6</w:t>
      </w:r>
      <w:r>
        <w:rPr>
          <w:rFonts w:asciiTheme="minorHAnsi" w:eastAsiaTheme="minorEastAsia" w:hAnsiTheme="minorHAnsi" w:cstheme="minorBidi"/>
          <w:noProof/>
          <w:sz w:val="22"/>
          <w:szCs w:val="22"/>
          <w:lang w:val="en-IN" w:eastAsia="en-IN"/>
        </w:rPr>
        <w:tab/>
      </w:r>
      <w:r w:rsidRPr="00B77D8D">
        <w:rPr>
          <w:noProof/>
          <w:lang w:val="en-IN"/>
        </w:rPr>
        <w:t>Eecs_ServiceProvisioning_Unsubscribe</w:t>
      </w:r>
      <w:r>
        <w:rPr>
          <w:noProof/>
        </w:rPr>
        <w:tab/>
      </w:r>
      <w:r>
        <w:rPr>
          <w:noProof/>
        </w:rPr>
        <w:fldChar w:fldCharType="begin"/>
      </w:r>
      <w:r>
        <w:rPr>
          <w:noProof/>
        </w:rPr>
        <w:instrText xml:space="preserve"> PAGEREF _Toc183527534 \h </w:instrText>
      </w:r>
      <w:r>
        <w:rPr>
          <w:noProof/>
        </w:rPr>
      </w:r>
      <w:r>
        <w:rPr>
          <w:noProof/>
        </w:rPr>
        <w:fldChar w:fldCharType="separate"/>
      </w:r>
      <w:r>
        <w:rPr>
          <w:noProof/>
        </w:rPr>
        <w:t>99</w:t>
      </w:r>
      <w:r>
        <w:rPr>
          <w:noProof/>
        </w:rPr>
        <w:fldChar w:fldCharType="end"/>
      </w:r>
    </w:p>
    <w:p w14:paraId="402FAEE1" w14:textId="75946159" w:rsidR="00A27226" w:rsidRDefault="00A27226">
      <w:pPr>
        <w:pStyle w:val="TOC5"/>
        <w:rPr>
          <w:rFonts w:asciiTheme="minorHAnsi" w:eastAsiaTheme="minorEastAsia" w:hAnsiTheme="minorHAnsi" w:cstheme="minorBidi"/>
          <w:noProof/>
          <w:sz w:val="22"/>
          <w:szCs w:val="22"/>
          <w:lang w:val="en-IN" w:eastAsia="en-IN"/>
        </w:rPr>
      </w:pPr>
      <w:r>
        <w:rPr>
          <w:noProof/>
        </w:rPr>
        <w:lastRenderedPageBreak/>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_Toc183527535 \h </w:instrText>
      </w:r>
      <w:r>
        <w:rPr>
          <w:noProof/>
        </w:rPr>
      </w:r>
      <w:r>
        <w:rPr>
          <w:noProof/>
        </w:rPr>
        <w:fldChar w:fldCharType="separate"/>
      </w:r>
      <w:r>
        <w:rPr>
          <w:noProof/>
        </w:rPr>
        <w:t>99</w:t>
      </w:r>
      <w:r>
        <w:rPr>
          <w:noProof/>
        </w:rPr>
        <w:fldChar w:fldCharType="end"/>
      </w:r>
    </w:p>
    <w:p w14:paraId="0054CFD3" w14:textId="0B0CFF98" w:rsidR="00A27226" w:rsidRDefault="00A27226">
      <w:pPr>
        <w:pStyle w:val="TOC5"/>
        <w:rPr>
          <w:rFonts w:asciiTheme="minorHAnsi" w:eastAsiaTheme="minorEastAsia" w:hAnsiTheme="minorHAnsi" w:cstheme="minorBidi"/>
          <w:noProof/>
          <w:sz w:val="22"/>
          <w:szCs w:val="22"/>
          <w:lang w:val="en-IN" w:eastAsia="en-IN"/>
        </w:rPr>
      </w:pPr>
      <w:r>
        <w:rPr>
          <w:noProof/>
        </w:rPr>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B77D8D">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_Toc183527536 \h </w:instrText>
      </w:r>
      <w:r>
        <w:rPr>
          <w:noProof/>
        </w:rPr>
      </w:r>
      <w:r>
        <w:rPr>
          <w:noProof/>
        </w:rPr>
        <w:fldChar w:fldCharType="separate"/>
      </w:r>
      <w:r>
        <w:rPr>
          <w:noProof/>
        </w:rPr>
        <w:t>99</w:t>
      </w:r>
      <w:r>
        <w:rPr>
          <w:noProof/>
        </w:rPr>
        <w:fldChar w:fldCharType="end"/>
      </w:r>
    </w:p>
    <w:p w14:paraId="50B57C36" w14:textId="605B2703" w:rsidR="00A27226" w:rsidRDefault="00A27226">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_Toc183527537 \h </w:instrText>
      </w:r>
      <w:r>
        <w:rPr>
          <w:noProof/>
        </w:rPr>
      </w:r>
      <w:r>
        <w:rPr>
          <w:noProof/>
        </w:rPr>
        <w:fldChar w:fldCharType="separate"/>
      </w:r>
      <w:r>
        <w:rPr>
          <w:noProof/>
        </w:rPr>
        <w:t>99</w:t>
      </w:r>
      <w:r>
        <w:rPr>
          <w:noProof/>
        </w:rPr>
        <w:fldChar w:fldCharType="end"/>
      </w:r>
    </w:p>
    <w:p w14:paraId="5D6B040D" w14:textId="3D77E493" w:rsidR="00A27226" w:rsidRDefault="00A27226">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_Toc183527538 \h </w:instrText>
      </w:r>
      <w:r>
        <w:rPr>
          <w:noProof/>
        </w:rPr>
      </w:r>
      <w:r>
        <w:rPr>
          <w:noProof/>
        </w:rPr>
        <w:fldChar w:fldCharType="separate"/>
      </w:r>
      <w:r>
        <w:rPr>
          <w:noProof/>
        </w:rPr>
        <w:t>99</w:t>
      </w:r>
      <w:r>
        <w:rPr>
          <w:noProof/>
        </w:rPr>
        <w:fldChar w:fldCharType="end"/>
      </w:r>
    </w:p>
    <w:p w14:paraId="6D87462E" w14:textId="4A38E66C" w:rsidR="00A27226" w:rsidRDefault="00A27226">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_Toc183527539 \h </w:instrText>
      </w:r>
      <w:r>
        <w:rPr>
          <w:noProof/>
        </w:rPr>
      </w:r>
      <w:r>
        <w:rPr>
          <w:noProof/>
        </w:rPr>
        <w:fldChar w:fldCharType="separate"/>
      </w:r>
      <w:r>
        <w:rPr>
          <w:noProof/>
        </w:rPr>
        <w:t>99</w:t>
      </w:r>
      <w:r>
        <w:rPr>
          <w:noProof/>
        </w:rPr>
        <w:fldChar w:fldCharType="end"/>
      </w:r>
    </w:p>
    <w:p w14:paraId="799C3C48" w14:textId="3E45021E" w:rsidR="00A27226" w:rsidRDefault="00A27226">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_Toc183527540 \h </w:instrText>
      </w:r>
      <w:r>
        <w:rPr>
          <w:noProof/>
        </w:rPr>
      </w:r>
      <w:r>
        <w:rPr>
          <w:noProof/>
        </w:rPr>
        <w:fldChar w:fldCharType="separate"/>
      </w:r>
      <w:r>
        <w:rPr>
          <w:noProof/>
        </w:rPr>
        <w:t>100</w:t>
      </w:r>
      <w:r>
        <w:rPr>
          <w:noProof/>
        </w:rPr>
        <w:fldChar w:fldCharType="end"/>
      </w:r>
    </w:p>
    <w:p w14:paraId="79C193CF" w14:textId="33EB88DA" w:rsidR="00A27226" w:rsidRDefault="00A27226">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_Toc183527541 \h </w:instrText>
      </w:r>
      <w:r>
        <w:rPr>
          <w:noProof/>
        </w:rPr>
      </w:r>
      <w:r>
        <w:rPr>
          <w:noProof/>
        </w:rPr>
        <w:fldChar w:fldCharType="separate"/>
      </w:r>
      <w:r>
        <w:rPr>
          <w:noProof/>
        </w:rPr>
        <w:t>100</w:t>
      </w:r>
      <w:r>
        <w:rPr>
          <w:noProof/>
        </w:rPr>
        <w:fldChar w:fldCharType="end"/>
      </w:r>
    </w:p>
    <w:p w14:paraId="12505D92" w14:textId="605F37EE" w:rsidR="00A27226" w:rsidRDefault="00A27226">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_Toc183527542 \h </w:instrText>
      </w:r>
      <w:r>
        <w:rPr>
          <w:noProof/>
        </w:rPr>
      </w:r>
      <w:r>
        <w:rPr>
          <w:noProof/>
        </w:rPr>
        <w:fldChar w:fldCharType="separate"/>
      </w:r>
      <w:r>
        <w:rPr>
          <w:noProof/>
        </w:rPr>
        <w:t>100</w:t>
      </w:r>
      <w:r>
        <w:rPr>
          <w:noProof/>
        </w:rPr>
        <w:fldChar w:fldCharType="end"/>
      </w:r>
    </w:p>
    <w:p w14:paraId="302256C6" w14:textId="7192D5BC" w:rsidR="00A27226" w:rsidRDefault="00A27226">
      <w:pPr>
        <w:pStyle w:val="TOC5"/>
        <w:rPr>
          <w:rFonts w:asciiTheme="minorHAnsi" w:eastAsiaTheme="minorEastAsia" w:hAnsiTheme="minorHAnsi" w:cstheme="minorBidi"/>
          <w:noProof/>
          <w:sz w:val="22"/>
          <w:szCs w:val="22"/>
          <w:lang w:val="en-IN" w:eastAsia="en-IN"/>
        </w:rPr>
      </w:pPr>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_Toc183527543 \h </w:instrText>
      </w:r>
      <w:r>
        <w:rPr>
          <w:noProof/>
        </w:rPr>
      </w:r>
      <w:r>
        <w:rPr>
          <w:noProof/>
        </w:rPr>
        <w:fldChar w:fldCharType="separate"/>
      </w:r>
      <w:r>
        <w:rPr>
          <w:noProof/>
        </w:rPr>
        <w:t>100</w:t>
      </w:r>
      <w:r>
        <w:rPr>
          <w:noProof/>
        </w:rPr>
        <w:fldChar w:fldCharType="end"/>
      </w:r>
    </w:p>
    <w:p w14:paraId="3067AE44" w14:textId="6B573725" w:rsidR="00A27226" w:rsidRDefault="00A27226">
      <w:pPr>
        <w:pStyle w:val="TOC5"/>
        <w:rPr>
          <w:rFonts w:asciiTheme="minorHAnsi" w:eastAsiaTheme="minorEastAsia" w:hAnsiTheme="minorHAnsi" w:cstheme="minorBidi"/>
          <w:noProof/>
          <w:sz w:val="22"/>
          <w:szCs w:val="22"/>
          <w:lang w:val="en-IN" w:eastAsia="en-IN"/>
        </w:rPr>
      </w:pPr>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_Toc183527544 \h </w:instrText>
      </w:r>
      <w:r>
        <w:rPr>
          <w:noProof/>
        </w:rPr>
      </w:r>
      <w:r>
        <w:rPr>
          <w:noProof/>
        </w:rPr>
        <w:fldChar w:fldCharType="separate"/>
      </w:r>
      <w:r>
        <w:rPr>
          <w:noProof/>
        </w:rPr>
        <w:t>100</w:t>
      </w:r>
      <w:r>
        <w:rPr>
          <w:noProof/>
        </w:rPr>
        <w:fldChar w:fldCharType="end"/>
      </w:r>
    </w:p>
    <w:p w14:paraId="1495335C" w14:textId="330FD4C9" w:rsidR="00A27226" w:rsidRDefault="00A27226">
      <w:pPr>
        <w:pStyle w:val="TOC5"/>
        <w:rPr>
          <w:rFonts w:asciiTheme="minorHAnsi" w:eastAsiaTheme="minorEastAsia" w:hAnsiTheme="minorHAnsi" w:cstheme="minorBidi"/>
          <w:noProof/>
          <w:sz w:val="22"/>
          <w:szCs w:val="22"/>
          <w:lang w:val="en-IN" w:eastAsia="en-IN"/>
        </w:rPr>
      </w:pPr>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_Toc183527545 \h </w:instrText>
      </w:r>
      <w:r>
        <w:rPr>
          <w:noProof/>
        </w:rPr>
      </w:r>
      <w:r>
        <w:rPr>
          <w:noProof/>
        </w:rPr>
        <w:fldChar w:fldCharType="separate"/>
      </w:r>
      <w:r>
        <w:rPr>
          <w:noProof/>
        </w:rPr>
        <w:t>101</w:t>
      </w:r>
      <w:r>
        <w:rPr>
          <w:noProof/>
        </w:rPr>
        <w:fldChar w:fldCharType="end"/>
      </w:r>
    </w:p>
    <w:p w14:paraId="3ADFFCEE" w14:textId="5A045A13" w:rsidR="00A27226" w:rsidRDefault="00A27226">
      <w:pPr>
        <w:pStyle w:val="TOC5"/>
        <w:rPr>
          <w:rFonts w:asciiTheme="minorHAnsi" w:eastAsiaTheme="minorEastAsia" w:hAnsiTheme="minorHAnsi" w:cstheme="minorBidi"/>
          <w:noProof/>
          <w:sz w:val="22"/>
          <w:szCs w:val="22"/>
          <w:lang w:val="en-IN" w:eastAsia="en-IN"/>
        </w:rPr>
      </w:pPr>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_Toc183527546 \h </w:instrText>
      </w:r>
      <w:r>
        <w:rPr>
          <w:noProof/>
        </w:rPr>
      </w:r>
      <w:r>
        <w:rPr>
          <w:noProof/>
        </w:rPr>
        <w:fldChar w:fldCharType="separate"/>
      </w:r>
      <w:r>
        <w:rPr>
          <w:noProof/>
        </w:rPr>
        <w:t>101</w:t>
      </w:r>
      <w:r>
        <w:rPr>
          <w:noProof/>
        </w:rPr>
        <w:fldChar w:fldCharType="end"/>
      </w:r>
    </w:p>
    <w:p w14:paraId="3DF70C41" w14:textId="3BC51AC4" w:rsidR="00A27226" w:rsidRDefault="00A27226">
      <w:pPr>
        <w:pStyle w:val="TOC4"/>
        <w:rPr>
          <w:rFonts w:asciiTheme="minorHAnsi" w:eastAsiaTheme="minorEastAsia" w:hAnsiTheme="minorHAnsi" w:cstheme="minorBidi"/>
          <w:noProof/>
          <w:sz w:val="22"/>
          <w:szCs w:val="22"/>
          <w:lang w:val="en-IN" w:eastAsia="en-IN"/>
        </w:rPr>
      </w:pPr>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_Toc183527547 \h </w:instrText>
      </w:r>
      <w:r>
        <w:rPr>
          <w:noProof/>
        </w:rPr>
      </w:r>
      <w:r>
        <w:rPr>
          <w:noProof/>
        </w:rPr>
        <w:fldChar w:fldCharType="separate"/>
      </w:r>
      <w:r>
        <w:rPr>
          <w:noProof/>
        </w:rPr>
        <w:t>101</w:t>
      </w:r>
      <w:r>
        <w:rPr>
          <w:noProof/>
        </w:rPr>
        <w:fldChar w:fldCharType="end"/>
      </w:r>
    </w:p>
    <w:p w14:paraId="499DF2A1" w14:textId="5179B2EC" w:rsidR="00A27226" w:rsidRDefault="00A27226">
      <w:pPr>
        <w:pStyle w:val="TOC5"/>
        <w:rPr>
          <w:rFonts w:asciiTheme="minorHAnsi" w:eastAsiaTheme="minorEastAsia" w:hAnsiTheme="minorHAnsi" w:cstheme="minorBidi"/>
          <w:noProof/>
          <w:sz w:val="22"/>
          <w:szCs w:val="22"/>
          <w:lang w:val="en-IN" w:eastAsia="en-IN"/>
        </w:rPr>
      </w:pPr>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_Toc183527548 \h </w:instrText>
      </w:r>
      <w:r>
        <w:rPr>
          <w:noProof/>
        </w:rPr>
      </w:r>
      <w:r>
        <w:rPr>
          <w:noProof/>
        </w:rPr>
        <w:fldChar w:fldCharType="separate"/>
      </w:r>
      <w:r>
        <w:rPr>
          <w:noProof/>
        </w:rPr>
        <w:t>101</w:t>
      </w:r>
      <w:r>
        <w:rPr>
          <w:noProof/>
        </w:rPr>
        <w:fldChar w:fldCharType="end"/>
      </w:r>
    </w:p>
    <w:p w14:paraId="4B71DC3C" w14:textId="7FBC145A" w:rsidR="00A27226" w:rsidRDefault="00A27226">
      <w:pPr>
        <w:pStyle w:val="TOC5"/>
        <w:rPr>
          <w:rFonts w:asciiTheme="minorHAnsi" w:eastAsiaTheme="minorEastAsia" w:hAnsiTheme="minorHAnsi" w:cstheme="minorBidi"/>
          <w:noProof/>
          <w:sz w:val="22"/>
          <w:szCs w:val="22"/>
          <w:lang w:val="en-IN" w:eastAsia="en-IN"/>
        </w:rPr>
      </w:pPr>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_Toc183527549 \h </w:instrText>
      </w:r>
      <w:r>
        <w:rPr>
          <w:noProof/>
        </w:rPr>
      </w:r>
      <w:r>
        <w:rPr>
          <w:noProof/>
        </w:rPr>
        <w:fldChar w:fldCharType="separate"/>
      </w:r>
      <w:r>
        <w:rPr>
          <w:noProof/>
        </w:rPr>
        <w:t>101</w:t>
      </w:r>
      <w:r>
        <w:rPr>
          <w:noProof/>
        </w:rPr>
        <w:fldChar w:fldCharType="end"/>
      </w:r>
    </w:p>
    <w:p w14:paraId="6A1ACA27" w14:textId="089D26CE" w:rsidR="00A27226" w:rsidRDefault="00A27226">
      <w:pPr>
        <w:pStyle w:val="TOC5"/>
        <w:rPr>
          <w:rFonts w:asciiTheme="minorHAnsi" w:eastAsiaTheme="minorEastAsia" w:hAnsiTheme="minorHAnsi" w:cstheme="minorBidi"/>
          <w:noProof/>
          <w:sz w:val="22"/>
          <w:szCs w:val="22"/>
          <w:lang w:val="en-IN" w:eastAsia="en-IN"/>
        </w:rPr>
      </w:pPr>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_Toc183527550 \h </w:instrText>
      </w:r>
      <w:r>
        <w:rPr>
          <w:noProof/>
        </w:rPr>
      </w:r>
      <w:r>
        <w:rPr>
          <w:noProof/>
        </w:rPr>
        <w:fldChar w:fldCharType="separate"/>
      </w:r>
      <w:r>
        <w:rPr>
          <w:noProof/>
        </w:rPr>
        <w:t>102</w:t>
      </w:r>
      <w:r>
        <w:rPr>
          <w:noProof/>
        </w:rPr>
        <w:fldChar w:fldCharType="end"/>
      </w:r>
    </w:p>
    <w:p w14:paraId="20CA2AA3" w14:textId="641BB4B0" w:rsidR="00A27226" w:rsidRDefault="00A27226">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_Toc183527551 \h </w:instrText>
      </w:r>
      <w:r>
        <w:rPr>
          <w:noProof/>
        </w:rPr>
      </w:r>
      <w:r>
        <w:rPr>
          <w:noProof/>
        </w:rPr>
        <w:fldChar w:fldCharType="separate"/>
      </w:r>
      <w:r>
        <w:rPr>
          <w:noProof/>
        </w:rPr>
        <w:t>105</w:t>
      </w:r>
      <w:r>
        <w:rPr>
          <w:noProof/>
        </w:rPr>
        <w:fldChar w:fldCharType="end"/>
      </w:r>
    </w:p>
    <w:p w14:paraId="06D27B59" w14:textId="244E9915" w:rsidR="00A27226" w:rsidRDefault="00A27226">
      <w:pPr>
        <w:pStyle w:val="TOC4"/>
        <w:rPr>
          <w:rFonts w:asciiTheme="minorHAnsi" w:eastAsiaTheme="minorEastAsia" w:hAnsiTheme="minorHAnsi" w:cstheme="minorBidi"/>
          <w:noProof/>
          <w:sz w:val="22"/>
          <w:szCs w:val="22"/>
          <w:lang w:val="en-IN" w:eastAsia="en-IN"/>
        </w:rPr>
      </w:pPr>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_Toc183527552 \h </w:instrText>
      </w:r>
      <w:r>
        <w:rPr>
          <w:noProof/>
        </w:rPr>
      </w:r>
      <w:r>
        <w:rPr>
          <w:noProof/>
        </w:rPr>
        <w:fldChar w:fldCharType="separate"/>
      </w:r>
      <w:r>
        <w:rPr>
          <w:noProof/>
        </w:rPr>
        <w:t>105</w:t>
      </w:r>
      <w:r>
        <w:rPr>
          <w:noProof/>
        </w:rPr>
        <w:fldChar w:fldCharType="end"/>
      </w:r>
    </w:p>
    <w:p w14:paraId="53D2A76C" w14:textId="123A49CD" w:rsidR="00A27226" w:rsidRDefault="00A27226">
      <w:pPr>
        <w:pStyle w:val="TOC4"/>
        <w:rPr>
          <w:rFonts w:asciiTheme="minorHAnsi" w:eastAsiaTheme="minorEastAsia" w:hAnsiTheme="minorHAnsi" w:cstheme="minorBidi"/>
          <w:noProof/>
          <w:sz w:val="22"/>
          <w:szCs w:val="22"/>
          <w:lang w:val="en-IN" w:eastAsia="en-IN"/>
        </w:rPr>
      </w:pPr>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_Toc183527553 \h </w:instrText>
      </w:r>
      <w:r>
        <w:rPr>
          <w:noProof/>
        </w:rPr>
      </w:r>
      <w:r>
        <w:rPr>
          <w:noProof/>
        </w:rPr>
        <w:fldChar w:fldCharType="separate"/>
      </w:r>
      <w:r>
        <w:rPr>
          <w:noProof/>
        </w:rPr>
        <w:t>105</w:t>
      </w:r>
      <w:r>
        <w:rPr>
          <w:noProof/>
        </w:rPr>
        <w:fldChar w:fldCharType="end"/>
      </w:r>
    </w:p>
    <w:p w14:paraId="536DCCE0" w14:textId="7C326D1B" w:rsidR="00A27226" w:rsidRDefault="00A27226">
      <w:pPr>
        <w:pStyle w:val="TOC5"/>
        <w:rPr>
          <w:rFonts w:asciiTheme="minorHAnsi" w:eastAsiaTheme="minorEastAsia" w:hAnsiTheme="minorHAnsi" w:cstheme="minorBidi"/>
          <w:noProof/>
          <w:sz w:val="22"/>
          <w:szCs w:val="22"/>
          <w:lang w:val="en-IN" w:eastAsia="en-IN"/>
        </w:rPr>
      </w:pPr>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_Toc183527554 \h </w:instrText>
      </w:r>
      <w:r>
        <w:rPr>
          <w:noProof/>
        </w:rPr>
      </w:r>
      <w:r>
        <w:rPr>
          <w:noProof/>
        </w:rPr>
        <w:fldChar w:fldCharType="separate"/>
      </w:r>
      <w:r>
        <w:rPr>
          <w:noProof/>
        </w:rPr>
        <w:t>105</w:t>
      </w:r>
      <w:r>
        <w:rPr>
          <w:noProof/>
        </w:rPr>
        <w:fldChar w:fldCharType="end"/>
      </w:r>
    </w:p>
    <w:p w14:paraId="365983C5" w14:textId="1B88E25F" w:rsidR="00A27226" w:rsidRDefault="00A27226">
      <w:pPr>
        <w:pStyle w:val="TOC5"/>
        <w:rPr>
          <w:rFonts w:asciiTheme="minorHAnsi" w:eastAsiaTheme="minorEastAsia" w:hAnsiTheme="minorHAnsi" w:cstheme="minorBidi"/>
          <w:noProof/>
          <w:sz w:val="22"/>
          <w:szCs w:val="22"/>
          <w:lang w:val="en-IN" w:eastAsia="en-IN"/>
        </w:rPr>
      </w:pPr>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_Toc183527555 \h </w:instrText>
      </w:r>
      <w:r>
        <w:rPr>
          <w:noProof/>
        </w:rPr>
      </w:r>
      <w:r>
        <w:rPr>
          <w:noProof/>
        </w:rPr>
        <w:fldChar w:fldCharType="separate"/>
      </w:r>
      <w:r>
        <w:rPr>
          <w:noProof/>
        </w:rPr>
        <w:t>105</w:t>
      </w:r>
      <w:r>
        <w:rPr>
          <w:noProof/>
        </w:rPr>
        <w:fldChar w:fldCharType="end"/>
      </w:r>
    </w:p>
    <w:p w14:paraId="2320E09A" w14:textId="4DB6A42E" w:rsidR="00A27226" w:rsidRDefault="00A27226">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_Toc183527556 \h </w:instrText>
      </w:r>
      <w:r>
        <w:rPr>
          <w:noProof/>
        </w:rPr>
      </w:r>
      <w:r>
        <w:rPr>
          <w:noProof/>
        </w:rPr>
        <w:fldChar w:fldCharType="separate"/>
      </w:r>
      <w:r>
        <w:rPr>
          <w:noProof/>
        </w:rPr>
        <w:t>106</w:t>
      </w:r>
      <w:r>
        <w:rPr>
          <w:noProof/>
        </w:rPr>
        <w:fldChar w:fldCharType="end"/>
      </w:r>
    </w:p>
    <w:p w14:paraId="3F554B16" w14:textId="6B39E2E3" w:rsidR="00A27226" w:rsidRDefault="00A27226">
      <w:pPr>
        <w:pStyle w:val="TOC4"/>
        <w:rPr>
          <w:rFonts w:asciiTheme="minorHAnsi" w:eastAsiaTheme="minorEastAsia" w:hAnsiTheme="minorHAnsi" w:cstheme="minorBidi"/>
          <w:noProof/>
          <w:sz w:val="22"/>
          <w:szCs w:val="22"/>
          <w:lang w:val="en-IN" w:eastAsia="en-IN"/>
        </w:rPr>
      </w:pPr>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_Toc183527557 \h </w:instrText>
      </w:r>
      <w:r>
        <w:rPr>
          <w:noProof/>
        </w:rPr>
      </w:r>
      <w:r>
        <w:rPr>
          <w:noProof/>
        </w:rPr>
        <w:fldChar w:fldCharType="separate"/>
      </w:r>
      <w:r>
        <w:rPr>
          <w:noProof/>
        </w:rPr>
        <w:t>106</w:t>
      </w:r>
      <w:r>
        <w:rPr>
          <w:noProof/>
        </w:rPr>
        <w:fldChar w:fldCharType="end"/>
      </w:r>
    </w:p>
    <w:p w14:paraId="462E6E59" w14:textId="54065813" w:rsidR="00A27226" w:rsidRDefault="00A27226">
      <w:pPr>
        <w:pStyle w:val="TOC4"/>
        <w:rPr>
          <w:rFonts w:asciiTheme="minorHAnsi" w:eastAsiaTheme="minorEastAsia" w:hAnsiTheme="minorHAnsi" w:cstheme="minorBidi"/>
          <w:noProof/>
          <w:sz w:val="22"/>
          <w:szCs w:val="22"/>
          <w:lang w:val="en-IN" w:eastAsia="en-IN"/>
        </w:rPr>
      </w:pPr>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_Toc183527558 \h </w:instrText>
      </w:r>
      <w:r>
        <w:rPr>
          <w:noProof/>
        </w:rPr>
      </w:r>
      <w:r>
        <w:rPr>
          <w:noProof/>
        </w:rPr>
        <w:fldChar w:fldCharType="separate"/>
      </w:r>
      <w:r>
        <w:rPr>
          <w:noProof/>
        </w:rPr>
        <w:t>106</w:t>
      </w:r>
      <w:r>
        <w:rPr>
          <w:noProof/>
        </w:rPr>
        <w:fldChar w:fldCharType="end"/>
      </w:r>
    </w:p>
    <w:p w14:paraId="7E4C209F" w14:textId="4AC2108F" w:rsidR="00A27226" w:rsidRDefault="00A27226">
      <w:pPr>
        <w:pStyle w:val="TOC5"/>
        <w:rPr>
          <w:rFonts w:asciiTheme="minorHAnsi" w:eastAsiaTheme="minorEastAsia" w:hAnsiTheme="minorHAnsi" w:cstheme="minorBidi"/>
          <w:noProof/>
          <w:sz w:val="22"/>
          <w:szCs w:val="22"/>
          <w:lang w:val="en-IN" w:eastAsia="en-IN"/>
        </w:rPr>
      </w:pPr>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_Toc183527559 \h </w:instrText>
      </w:r>
      <w:r>
        <w:rPr>
          <w:noProof/>
        </w:rPr>
      </w:r>
      <w:r>
        <w:rPr>
          <w:noProof/>
        </w:rPr>
        <w:fldChar w:fldCharType="separate"/>
      </w:r>
      <w:r>
        <w:rPr>
          <w:noProof/>
        </w:rPr>
        <w:t>106</w:t>
      </w:r>
      <w:r>
        <w:rPr>
          <w:noProof/>
        </w:rPr>
        <w:fldChar w:fldCharType="end"/>
      </w:r>
    </w:p>
    <w:p w14:paraId="498C813A" w14:textId="01545FF0" w:rsidR="00A27226" w:rsidRDefault="00A27226">
      <w:pPr>
        <w:pStyle w:val="TOC5"/>
        <w:rPr>
          <w:rFonts w:asciiTheme="minorHAnsi" w:eastAsiaTheme="minorEastAsia" w:hAnsiTheme="minorHAnsi" w:cstheme="minorBidi"/>
          <w:noProof/>
          <w:sz w:val="22"/>
          <w:szCs w:val="22"/>
          <w:lang w:val="en-IN" w:eastAsia="en-IN"/>
        </w:rPr>
      </w:pPr>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_Toc183527560 \h </w:instrText>
      </w:r>
      <w:r>
        <w:rPr>
          <w:noProof/>
        </w:rPr>
      </w:r>
      <w:r>
        <w:rPr>
          <w:noProof/>
        </w:rPr>
        <w:fldChar w:fldCharType="separate"/>
      </w:r>
      <w:r>
        <w:rPr>
          <w:noProof/>
        </w:rPr>
        <w:t>106</w:t>
      </w:r>
      <w:r>
        <w:rPr>
          <w:noProof/>
        </w:rPr>
        <w:fldChar w:fldCharType="end"/>
      </w:r>
    </w:p>
    <w:p w14:paraId="2E466583" w14:textId="01BDF4DB" w:rsidR="00A27226" w:rsidRDefault="00A27226">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_Toc183527561 \h </w:instrText>
      </w:r>
      <w:r>
        <w:rPr>
          <w:noProof/>
        </w:rPr>
      </w:r>
      <w:r>
        <w:rPr>
          <w:noProof/>
        </w:rPr>
        <w:fldChar w:fldCharType="separate"/>
      </w:r>
      <w:r>
        <w:rPr>
          <w:noProof/>
        </w:rPr>
        <w:t>107</w:t>
      </w:r>
      <w:r>
        <w:rPr>
          <w:noProof/>
        </w:rPr>
        <w:fldChar w:fldCharType="end"/>
      </w:r>
    </w:p>
    <w:p w14:paraId="5DB12B74" w14:textId="5963E06D" w:rsidR="00A27226" w:rsidRDefault="00A27226">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_Toc183527562 \h </w:instrText>
      </w:r>
      <w:r>
        <w:rPr>
          <w:noProof/>
        </w:rPr>
      </w:r>
      <w:r>
        <w:rPr>
          <w:noProof/>
        </w:rPr>
        <w:fldChar w:fldCharType="separate"/>
      </w:r>
      <w:r>
        <w:rPr>
          <w:noProof/>
        </w:rPr>
        <w:t>107</w:t>
      </w:r>
      <w:r>
        <w:rPr>
          <w:noProof/>
        </w:rPr>
        <w:fldChar w:fldCharType="end"/>
      </w:r>
    </w:p>
    <w:p w14:paraId="70DCEB50" w14:textId="47B506DC" w:rsidR="00A27226" w:rsidRDefault="00A27226">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_Toc183527563 \h </w:instrText>
      </w:r>
      <w:r>
        <w:rPr>
          <w:noProof/>
        </w:rPr>
      </w:r>
      <w:r>
        <w:rPr>
          <w:noProof/>
        </w:rPr>
        <w:fldChar w:fldCharType="separate"/>
      </w:r>
      <w:r>
        <w:rPr>
          <w:noProof/>
        </w:rPr>
        <w:t>108</w:t>
      </w:r>
      <w:r>
        <w:rPr>
          <w:noProof/>
        </w:rPr>
        <w:fldChar w:fldCharType="end"/>
      </w:r>
    </w:p>
    <w:p w14:paraId="663C44A9" w14:textId="77E10E2A" w:rsidR="00A27226" w:rsidRDefault="00A27226">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_Toc183527564 \h </w:instrText>
      </w:r>
      <w:r>
        <w:rPr>
          <w:noProof/>
        </w:rPr>
      </w:r>
      <w:r>
        <w:rPr>
          <w:noProof/>
        </w:rPr>
        <w:fldChar w:fldCharType="separate"/>
      </w:r>
      <w:r>
        <w:rPr>
          <w:noProof/>
        </w:rPr>
        <w:t>108</w:t>
      </w:r>
      <w:r>
        <w:rPr>
          <w:noProof/>
        </w:rPr>
        <w:fldChar w:fldCharType="end"/>
      </w:r>
    </w:p>
    <w:p w14:paraId="3122F71D" w14:textId="4DECB667" w:rsidR="00A27226" w:rsidRDefault="00A27226">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_Toc183527565 \h </w:instrText>
      </w:r>
      <w:r>
        <w:rPr>
          <w:noProof/>
        </w:rPr>
      </w:r>
      <w:r>
        <w:rPr>
          <w:noProof/>
        </w:rPr>
        <w:fldChar w:fldCharType="separate"/>
      </w:r>
      <w:r>
        <w:rPr>
          <w:noProof/>
        </w:rPr>
        <w:t>109</w:t>
      </w:r>
      <w:r>
        <w:rPr>
          <w:noProof/>
        </w:rPr>
        <w:fldChar w:fldCharType="end"/>
      </w:r>
    </w:p>
    <w:p w14:paraId="256EE6B5" w14:textId="1255321C" w:rsidR="00A27226" w:rsidRDefault="00A27226">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_Toc183527566 \h </w:instrText>
      </w:r>
      <w:r>
        <w:rPr>
          <w:noProof/>
        </w:rPr>
      </w:r>
      <w:r>
        <w:rPr>
          <w:noProof/>
        </w:rPr>
        <w:fldChar w:fldCharType="separate"/>
      </w:r>
      <w:r>
        <w:rPr>
          <w:noProof/>
        </w:rPr>
        <w:t>109</w:t>
      </w:r>
      <w:r>
        <w:rPr>
          <w:noProof/>
        </w:rPr>
        <w:fldChar w:fldCharType="end"/>
      </w:r>
    </w:p>
    <w:p w14:paraId="2A95790F" w14:textId="4189B930" w:rsidR="00A27226" w:rsidRDefault="00A27226">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_Toc183527567 \h </w:instrText>
      </w:r>
      <w:r>
        <w:rPr>
          <w:noProof/>
        </w:rPr>
      </w:r>
      <w:r>
        <w:rPr>
          <w:noProof/>
        </w:rPr>
        <w:fldChar w:fldCharType="separate"/>
      </w:r>
      <w:r>
        <w:rPr>
          <w:noProof/>
        </w:rPr>
        <w:t>110</w:t>
      </w:r>
      <w:r>
        <w:rPr>
          <w:noProof/>
        </w:rPr>
        <w:fldChar w:fldCharType="end"/>
      </w:r>
    </w:p>
    <w:p w14:paraId="4351FCFB" w14:textId="4FB28B80" w:rsidR="00A27226" w:rsidRDefault="00A27226">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_Toc183527568 \h </w:instrText>
      </w:r>
      <w:r>
        <w:rPr>
          <w:noProof/>
        </w:rPr>
      </w:r>
      <w:r>
        <w:rPr>
          <w:noProof/>
        </w:rPr>
        <w:fldChar w:fldCharType="separate"/>
      </w:r>
      <w:r>
        <w:rPr>
          <w:noProof/>
        </w:rPr>
        <w:t>112</w:t>
      </w:r>
      <w:r>
        <w:rPr>
          <w:noProof/>
        </w:rPr>
        <w:fldChar w:fldCharType="end"/>
      </w:r>
    </w:p>
    <w:p w14:paraId="3B62FC6E" w14:textId="4BB7B185" w:rsidR="00A27226" w:rsidRDefault="00A27226">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_Toc183527569 \h </w:instrText>
      </w:r>
      <w:r>
        <w:rPr>
          <w:noProof/>
        </w:rPr>
      </w:r>
      <w:r>
        <w:rPr>
          <w:noProof/>
        </w:rPr>
        <w:fldChar w:fldCharType="separate"/>
      </w:r>
      <w:r>
        <w:rPr>
          <w:noProof/>
        </w:rPr>
        <w:t>112</w:t>
      </w:r>
      <w:r>
        <w:rPr>
          <w:noProof/>
        </w:rPr>
        <w:fldChar w:fldCharType="end"/>
      </w:r>
    </w:p>
    <w:p w14:paraId="5F7ADA3B" w14:textId="5FB543E0" w:rsidR="00A27226" w:rsidRDefault="00A27226">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_Toc183527570 \h </w:instrText>
      </w:r>
      <w:r>
        <w:rPr>
          <w:noProof/>
        </w:rPr>
      </w:r>
      <w:r>
        <w:rPr>
          <w:noProof/>
        </w:rPr>
        <w:fldChar w:fldCharType="separate"/>
      </w:r>
      <w:r>
        <w:rPr>
          <w:noProof/>
        </w:rPr>
        <w:t>112</w:t>
      </w:r>
      <w:r>
        <w:rPr>
          <w:noProof/>
        </w:rPr>
        <w:fldChar w:fldCharType="end"/>
      </w:r>
    </w:p>
    <w:p w14:paraId="0712F436" w14:textId="1B43CEE2" w:rsidR="00A27226" w:rsidRDefault="00A27226">
      <w:pPr>
        <w:pStyle w:val="TOC5"/>
        <w:rPr>
          <w:rFonts w:asciiTheme="minorHAnsi" w:eastAsiaTheme="minorEastAsia" w:hAnsiTheme="minorHAnsi" w:cstheme="minorBidi"/>
          <w:noProof/>
          <w:sz w:val="22"/>
          <w:szCs w:val="22"/>
          <w:lang w:val="en-IN" w:eastAsia="en-IN"/>
        </w:rPr>
      </w:pPr>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_Toc183527571 \h </w:instrText>
      </w:r>
      <w:r>
        <w:rPr>
          <w:noProof/>
        </w:rPr>
      </w:r>
      <w:r>
        <w:rPr>
          <w:noProof/>
        </w:rPr>
        <w:fldChar w:fldCharType="separate"/>
      </w:r>
      <w:r>
        <w:rPr>
          <w:noProof/>
        </w:rPr>
        <w:t>112</w:t>
      </w:r>
      <w:r>
        <w:rPr>
          <w:noProof/>
        </w:rPr>
        <w:fldChar w:fldCharType="end"/>
      </w:r>
    </w:p>
    <w:p w14:paraId="7D2F68DF" w14:textId="70D74819" w:rsidR="00A27226" w:rsidRDefault="00A27226">
      <w:pPr>
        <w:pStyle w:val="TOC5"/>
        <w:rPr>
          <w:rFonts w:asciiTheme="minorHAnsi" w:eastAsiaTheme="minorEastAsia" w:hAnsiTheme="minorHAnsi" w:cstheme="minorBidi"/>
          <w:noProof/>
          <w:sz w:val="22"/>
          <w:szCs w:val="22"/>
          <w:lang w:val="en-IN" w:eastAsia="en-IN"/>
        </w:rPr>
      </w:pPr>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_Toc183527572 \h </w:instrText>
      </w:r>
      <w:r>
        <w:rPr>
          <w:noProof/>
        </w:rPr>
      </w:r>
      <w:r>
        <w:rPr>
          <w:noProof/>
        </w:rPr>
        <w:fldChar w:fldCharType="separate"/>
      </w:r>
      <w:r>
        <w:rPr>
          <w:noProof/>
        </w:rPr>
        <w:t>113</w:t>
      </w:r>
      <w:r>
        <w:rPr>
          <w:noProof/>
        </w:rPr>
        <w:fldChar w:fldCharType="end"/>
      </w:r>
    </w:p>
    <w:p w14:paraId="1ED72821" w14:textId="6045F115" w:rsidR="00A27226" w:rsidRDefault="00A27226">
      <w:pPr>
        <w:pStyle w:val="TOC5"/>
        <w:rPr>
          <w:rFonts w:asciiTheme="minorHAnsi" w:eastAsiaTheme="minorEastAsia" w:hAnsiTheme="minorHAnsi" w:cstheme="minorBidi"/>
          <w:noProof/>
          <w:sz w:val="22"/>
          <w:szCs w:val="22"/>
          <w:lang w:val="en-IN" w:eastAsia="en-IN"/>
        </w:rPr>
      </w:pPr>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_Toc183527573 \h </w:instrText>
      </w:r>
      <w:r>
        <w:rPr>
          <w:noProof/>
        </w:rPr>
      </w:r>
      <w:r>
        <w:rPr>
          <w:noProof/>
        </w:rPr>
        <w:fldChar w:fldCharType="separate"/>
      </w:r>
      <w:r>
        <w:rPr>
          <w:noProof/>
        </w:rPr>
        <w:t>113</w:t>
      </w:r>
      <w:r>
        <w:rPr>
          <w:noProof/>
        </w:rPr>
        <w:fldChar w:fldCharType="end"/>
      </w:r>
    </w:p>
    <w:p w14:paraId="3F2B29DE" w14:textId="6D9A0D62" w:rsidR="00A27226" w:rsidRDefault="00A27226">
      <w:pPr>
        <w:pStyle w:val="TOC5"/>
        <w:rPr>
          <w:rFonts w:asciiTheme="minorHAnsi" w:eastAsiaTheme="minorEastAsia" w:hAnsiTheme="minorHAnsi" w:cstheme="minorBidi"/>
          <w:noProof/>
          <w:sz w:val="22"/>
          <w:szCs w:val="22"/>
          <w:lang w:val="en-IN" w:eastAsia="en-IN"/>
        </w:rPr>
      </w:pPr>
      <w:r>
        <w:rPr>
          <w:noProof/>
          <w:lang w:eastAsia="zh-CN"/>
        </w:rPr>
        <w:t>8.1.5.2.11</w:t>
      </w:r>
      <w:r>
        <w:rPr>
          <w:rFonts w:asciiTheme="minorHAnsi" w:eastAsiaTheme="minorEastAsia" w:hAnsiTheme="minorHAnsi" w:cstheme="minorBidi"/>
          <w:noProof/>
          <w:sz w:val="22"/>
          <w:szCs w:val="22"/>
          <w:lang w:val="en-IN" w:eastAsia="en-IN"/>
        </w:rPr>
        <w:tab/>
      </w:r>
      <w:r>
        <w:rPr>
          <w:noProof/>
          <w:lang w:eastAsia="zh-CN"/>
        </w:rPr>
        <w:t>Enumeration: EesAuthMethod</w:t>
      </w:r>
      <w:r>
        <w:rPr>
          <w:noProof/>
        </w:rPr>
        <w:tab/>
      </w:r>
      <w:r>
        <w:rPr>
          <w:noProof/>
        </w:rPr>
        <w:fldChar w:fldCharType="begin"/>
      </w:r>
      <w:r>
        <w:rPr>
          <w:noProof/>
        </w:rPr>
        <w:instrText xml:space="preserve"> PAGEREF _Toc183527574 \h </w:instrText>
      </w:r>
      <w:r>
        <w:rPr>
          <w:noProof/>
        </w:rPr>
      </w:r>
      <w:r>
        <w:rPr>
          <w:noProof/>
        </w:rPr>
        <w:fldChar w:fldCharType="separate"/>
      </w:r>
      <w:r>
        <w:rPr>
          <w:noProof/>
        </w:rPr>
        <w:t>113</w:t>
      </w:r>
      <w:r>
        <w:rPr>
          <w:noProof/>
        </w:rPr>
        <w:fldChar w:fldCharType="end"/>
      </w:r>
    </w:p>
    <w:p w14:paraId="75F2061B" w14:textId="32C1AD95" w:rsidR="00A27226" w:rsidRDefault="00A27226">
      <w:pPr>
        <w:pStyle w:val="TOC5"/>
        <w:rPr>
          <w:rFonts w:asciiTheme="minorHAnsi" w:eastAsiaTheme="minorEastAsia" w:hAnsiTheme="minorHAnsi" w:cstheme="minorBidi"/>
          <w:noProof/>
          <w:sz w:val="22"/>
          <w:szCs w:val="22"/>
          <w:lang w:val="en-IN" w:eastAsia="en-IN"/>
        </w:rPr>
      </w:pPr>
      <w:r>
        <w:rPr>
          <w:noProof/>
          <w:lang w:eastAsia="zh-CN"/>
        </w:rPr>
        <w:t>8.1.5.2.12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ECSRedirectInfo</w:t>
      </w:r>
      <w:r>
        <w:rPr>
          <w:noProof/>
        </w:rPr>
        <w:tab/>
      </w:r>
      <w:r>
        <w:rPr>
          <w:noProof/>
        </w:rPr>
        <w:fldChar w:fldCharType="begin"/>
      </w:r>
      <w:r>
        <w:rPr>
          <w:noProof/>
        </w:rPr>
        <w:instrText xml:space="preserve"> PAGEREF _Toc183527575 \h </w:instrText>
      </w:r>
      <w:r>
        <w:rPr>
          <w:noProof/>
        </w:rPr>
      </w:r>
      <w:r>
        <w:rPr>
          <w:noProof/>
        </w:rPr>
        <w:fldChar w:fldCharType="separate"/>
      </w:r>
      <w:r>
        <w:rPr>
          <w:noProof/>
        </w:rPr>
        <w:t>114</w:t>
      </w:r>
      <w:r>
        <w:rPr>
          <w:noProof/>
        </w:rPr>
        <w:fldChar w:fldCharType="end"/>
      </w:r>
    </w:p>
    <w:p w14:paraId="60E13F8E" w14:textId="5882DEC0" w:rsidR="00A27226" w:rsidRDefault="00A27226">
      <w:pPr>
        <w:pStyle w:val="TOC5"/>
        <w:rPr>
          <w:rFonts w:asciiTheme="minorHAnsi" w:eastAsiaTheme="minorEastAsia" w:hAnsiTheme="minorHAnsi" w:cstheme="minorBidi"/>
          <w:noProof/>
          <w:sz w:val="22"/>
          <w:szCs w:val="22"/>
          <w:lang w:val="en-IN" w:eastAsia="en-IN"/>
        </w:rPr>
      </w:pPr>
      <w:r>
        <w:rPr>
          <w:noProof/>
          <w:lang w:eastAsia="zh-CN"/>
        </w:rPr>
        <w:t>8.1.5.2.13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AppGroupProfile</w:t>
      </w:r>
      <w:r>
        <w:rPr>
          <w:noProof/>
        </w:rPr>
        <w:tab/>
      </w:r>
      <w:r>
        <w:rPr>
          <w:noProof/>
        </w:rPr>
        <w:fldChar w:fldCharType="begin"/>
      </w:r>
      <w:r>
        <w:rPr>
          <w:noProof/>
        </w:rPr>
        <w:instrText xml:space="preserve"> PAGEREF _Toc183527576 \h </w:instrText>
      </w:r>
      <w:r>
        <w:rPr>
          <w:noProof/>
        </w:rPr>
      </w:r>
      <w:r>
        <w:rPr>
          <w:noProof/>
        </w:rPr>
        <w:fldChar w:fldCharType="separate"/>
      </w:r>
      <w:r>
        <w:rPr>
          <w:noProof/>
        </w:rPr>
        <w:t>114</w:t>
      </w:r>
      <w:r>
        <w:rPr>
          <w:noProof/>
        </w:rPr>
        <w:fldChar w:fldCharType="end"/>
      </w:r>
    </w:p>
    <w:p w14:paraId="3C500D44" w14:textId="161C542B" w:rsidR="00A27226" w:rsidRDefault="00A27226">
      <w:pPr>
        <w:pStyle w:val="TOC5"/>
        <w:rPr>
          <w:rFonts w:asciiTheme="minorHAnsi" w:eastAsiaTheme="minorEastAsia" w:hAnsiTheme="minorHAnsi" w:cstheme="minorBidi"/>
          <w:noProof/>
          <w:sz w:val="22"/>
          <w:szCs w:val="22"/>
          <w:lang w:val="en-IN" w:eastAsia="en-IN"/>
        </w:rPr>
      </w:pPr>
      <w:r>
        <w:rPr>
          <w:noProof/>
          <w:lang w:eastAsia="zh-CN"/>
        </w:rPr>
        <w:t>8.1.5.2.14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ApplicationInfo</w:t>
      </w:r>
      <w:r>
        <w:rPr>
          <w:noProof/>
        </w:rPr>
        <w:tab/>
      </w:r>
      <w:r>
        <w:rPr>
          <w:noProof/>
        </w:rPr>
        <w:fldChar w:fldCharType="begin"/>
      </w:r>
      <w:r>
        <w:rPr>
          <w:noProof/>
        </w:rPr>
        <w:instrText xml:space="preserve"> PAGEREF _Toc183527577 \h </w:instrText>
      </w:r>
      <w:r>
        <w:rPr>
          <w:noProof/>
        </w:rPr>
      </w:r>
      <w:r>
        <w:rPr>
          <w:noProof/>
        </w:rPr>
        <w:fldChar w:fldCharType="separate"/>
      </w:r>
      <w:r>
        <w:rPr>
          <w:noProof/>
        </w:rPr>
        <w:t>114</w:t>
      </w:r>
      <w:r>
        <w:rPr>
          <w:noProof/>
        </w:rPr>
        <w:fldChar w:fldCharType="end"/>
      </w:r>
    </w:p>
    <w:p w14:paraId="6619CC02" w14:textId="20E4BD24" w:rsidR="00A27226" w:rsidRDefault="00A27226">
      <w:pPr>
        <w:pStyle w:val="TOC5"/>
        <w:rPr>
          <w:rFonts w:asciiTheme="minorHAnsi" w:eastAsiaTheme="minorEastAsia" w:hAnsiTheme="minorHAnsi" w:cstheme="minorBidi"/>
          <w:noProof/>
          <w:sz w:val="22"/>
          <w:szCs w:val="22"/>
          <w:lang w:val="en-IN" w:eastAsia="en-IN"/>
        </w:rPr>
      </w:pPr>
      <w:r>
        <w:rPr>
          <w:noProof/>
          <w:lang w:eastAsia="zh-CN"/>
        </w:rPr>
        <w:t>8.1.5.2.15</w:t>
      </w:r>
      <w:r>
        <w:rPr>
          <w:rFonts w:asciiTheme="minorHAnsi" w:eastAsiaTheme="minorEastAsia" w:hAnsiTheme="minorHAnsi" w:cstheme="minorBidi"/>
          <w:noProof/>
          <w:sz w:val="22"/>
          <w:szCs w:val="22"/>
          <w:lang w:val="en-IN" w:eastAsia="en-IN"/>
        </w:rPr>
        <w:tab/>
      </w:r>
      <w:r>
        <w:rPr>
          <w:noProof/>
          <w:lang w:eastAsia="zh-CN"/>
        </w:rPr>
        <w:t>Type: EASBundleDetail</w:t>
      </w:r>
      <w:r>
        <w:rPr>
          <w:noProof/>
        </w:rPr>
        <w:tab/>
      </w:r>
      <w:r>
        <w:rPr>
          <w:noProof/>
        </w:rPr>
        <w:fldChar w:fldCharType="begin"/>
      </w:r>
      <w:r>
        <w:rPr>
          <w:noProof/>
        </w:rPr>
        <w:instrText xml:space="preserve"> PAGEREF _Toc183527578 \h </w:instrText>
      </w:r>
      <w:r>
        <w:rPr>
          <w:noProof/>
        </w:rPr>
      </w:r>
      <w:r>
        <w:rPr>
          <w:noProof/>
        </w:rPr>
        <w:fldChar w:fldCharType="separate"/>
      </w:r>
      <w:r>
        <w:rPr>
          <w:noProof/>
        </w:rPr>
        <w:t>115</w:t>
      </w:r>
      <w:r>
        <w:rPr>
          <w:noProof/>
        </w:rPr>
        <w:fldChar w:fldCharType="end"/>
      </w:r>
    </w:p>
    <w:p w14:paraId="06B44E8F" w14:textId="7B027F71" w:rsidR="00A27226" w:rsidRDefault="00A27226">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_Toc183527579 \h </w:instrText>
      </w:r>
      <w:r>
        <w:rPr>
          <w:noProof/>
        </w:rPr>
      </w:r>
      <w:r>
        <w:rPr>
          <w:noProof/>
        </w:rPr>
        <w:fldChar w:fldCharType="separate"/>
      </w:r>
      <w:r>
        <w:rPr>
          <w:noProof/>
        </w:rPr>
        <w:t>115</w:t>
      </w:r>
      <w:r>
        <w:rPr>
          <w:noProof/>
        </w:rPr>
        <w:fldChar w:fldCharType="end"/>
      </w:r>
    </w:p>
    <w:p w14:paraId="4E3671A8" w14:textId="156972AE" w:rsidR="00A27226" w:rsidRDefault="00A27226">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_Toc183527580 \h </w:instrText>
      </w:r>
      <w:r>
        <w:rPr>
          <w:noProof/>
        </w:rPr>
      </w:r>
      <w:r>
        <w:rPr>
          <w:noProof/>
        </w:rPr>
        <w:fldChar w:fldCharType="separate"/>
      </w:r>
      <w:r>
        <w:rPr>
          <w:noProof/>
        </w:rPr>
        <w:t>115</w:t>
      </w:r>
      <w:r>
        <w:rPr>
          <w:noProof/>
        </w:rPr>
        <w:fldChar w:fldCharType="end"/>
      </w:r>
    </w:p>
    <w:p w14:paraId="19B30C3B" w14:textId="37277CD9" w:rsidR="00A27226" w:rsidRDefault="00A27226">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_Toc183527581 \h </w:instrText>
      </w:r>
      <w:r>
        <w:rPr>
          <w:noProof/>
        </w:rPr>
      </w:r>
      <w:r>
        <w:rPr>
          <w:noProof/>
        </w:rPr>
        <w:fldChar w:fldCharType="separate"/>
      </w:r>
      <w:r>
        <w:rPr>
          <w:noProof/>
        </w:rPr>
        <w:t>115</w:t>
      </w:r>
      <w:r>
        <w:rPr>
          <w:noProof/>
        </w:rPr>
        <w:fldChar w:fldCharType="end"/>
      </w:r>
    </w:p>
    <w:p w14:paraId="04E8F0E1" w14:textId="65EBABAB" w:rsidR="00A27226" w:rsidRDefault="00A27226">
      <w:pPr>
        <w:pStyle w:val="TOC1"/>
        <w:rPr>
          <w:rFonts w:asciiTheme="minorHAnsi" w:eastAsiaTheme="minorEastAsia" w:hAnsiTheme="minorHAnsi" w:cstheme="minorBidi"/>
          <w:noProof/>
          <w:szCs w:val="22"/>
          <w:lang w:val="en-IN" w:eastAsia="en-IN"/>
        </w:rPr>
      </w:pPr>
      <w:r>
        <w:rPr>
          <w:noProof/>
        </w:rPr>
        <w:lastRenderedPageBreak/>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_Toc183527582 \h </w:instrText>
      </w:r>
      <w:r>
        <w:rPr>
          <w:noProof/>
        </w:rPr>
      </w:r>
      <w:r>
        <w:rPr>
          <w:noProof/>
        </w:rPr>
        <w:fldChar w:fldCharType="separate"/>
      </w:r>
      <w:r>
        <w:rPr>
          <w:noProof/>
        </w:rPr>
        <w:t>115</w:t>
      </w:r>
      <w:r>
        <w:rPr>
          <w:noProof/>
        </w:rPr>
        <w:fldChar w:fldCharType="end"/>
      </w:r>
    </w:p>
    <w:p w14:paraId="776D991D" w14:textId="5938E604" w:rsidR="00A27226" w:rsidRDefault="00A27226">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SEAL services</w:t>
      </w:r>
      <w:r>
        <w:rPr>
          <w:noProof/>
        </w:rPr>
        <w:tab/>
      </w:r>
      <w:r>
        <w:rPr>
          <w:noProof/>
        </w:rPr>
        <w:fldChar w:fldCharType="begin"/>
      </w:r>
      <w:r>
        <w:rPr>
          <w:noProof/>
        </w:rPr>
        <w:instrText xml:space="preserve"> PAGEREF _Toc183527583 \h </w:instrText>
      </w:r>
      <w:r>
        <w:rPr>
          <w:noProof/>
        </w:rPr>
      </w:r>
      <w:r>
        <w:rPr>
          <w:noProof/>
        </w:rPr>
        <w:fldChar w:fldCharType="separate"/>
      </w:r>
      <w:r>
        <w:rPr>
          <w:noProof/>
        </w:rPr>
        <w:t>116</w:t>
      </w:r>
      <w:r>
        <w:rPr>
          <w:noProof/>
        </w:rPr>
        <w:fldChar w:fldCharType="end"/>
      </w:r>
    </w:p>
    <w:p w14:paraId="4297E246" w14:textId="1F5A505D" w:rsidR="00A27226" w:rsidRDefault="00A27226">
      <w:pPr>
        <w:pStyle w:val="TOC8"/>
        <w:rPr>
          <w:rFonts w:asciiTheme="minorHAnsi" w:eastAsiaTheme="minorEastAsia" w:hAnsiTheme="minorHAnsi" w:cstheme="minorBidi"/>
          <w:b w:val="0"/>
          <w:noProof/>
          <w:szCs w:val="22"/>
          <w:lang w:val="en-IN" w:eastAsia="en-IN"/>
        </w:rPr>
      </w:pPr>
      <w:r>
        <w:rPr>
          <w:noProof/>
        </w:rPr>
        <w:t>Annex A (normative): Edge Enabler Server OpenAPI specification</w:t>
      </w:r>
      <w:r>
        <w:rPr>
          <w:noProof/>
        </w:rPr>
        <w:tab/>
      </w:r>
      <w:r>
        <w:rPr>
          <w:noProof/>
        </w:rPr>
        <w:fldChar w:fldCharType="begin"/>
      </w:r>
      <w:r>
        <w:rPr>
          <w:noProof/>
        </w:rPr>
        <w:instrText xml:space="preserve"> PAGEREF _Toc183527584 \h </w:instrText>
      </w:r>
      <w:r>
        <w:rPr>
          <w:noProof/>
        </w:rPr>
      </w:r>
      <w:r>
        <w:rPr>
          <w:noProof/>
        </w:rPr>
        <w:fldChar w:fldCharType="separate"/>
      </w:r>
      <w:r>
        <w:rPr>
          <w:noProof/>
        </w:rPr>
        <w:t>116</w:t>
      </w:r>
      <w:r>
        <w:rPr>
          <w:noProof/>
        </w:rPr>
        <w:fldChar w:fldCharType="end"/>
      </w:r>
    </w:p>
    <w:p w14:paraId="57D07145" w14:textId="094270D8" w:rsidR="00A27226" w:rsidRDefault="00A27226">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_Toc183527585 \h </w:instrText>
      </w:r>
      <w:r>
        <w:rPr>
          <w:noProof/>
        </w:rPr>
      </w:r>
      <w:r>
        <w:rPr>
          <w:noProof/>
        </w:rPr>
        <w:fldChar w:fldCharType="separate"/>
      </w:r>
      <w:r>
        <w:rPr>
          <w:noProof/>
        </w:rPr>
        <w:t>116</w:t>
      </w:r>
      <w:r>
        <w:rPr>
          <w:noProof/>
        </w:rPr>
        <w:fldChar w:fldCharType="end"/>
      </w:r>
    </w:p>
    <w:p w14:paraId="729635BC" w14:textId="57D4C3A4" w:rsidR="00A27226" w:rsidRDefault="00A27226">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Eees_EECRegistration API</w:t>
      </w:r>
      <w:r>
        <w:rPr>
          <w:noProof/>
        </w:rPr>
        <w:tab/>
      </w:r>
      <w:r>
        <w:rPr>
          <w:noProof/>
        </w:rPr>
        <w:fldChar w:fldCharType="begin"/>
      </w:r>
      <w:r>
        <w:rPr>
          <w:noProof/>
        </w:rPr>
        <w:instrText xml:space="preserve"> PAGEREF _Toc183527586 \h </w:instrText>
      </w:r>
      <w:r>
        <w:rPr>
          <w:noProof/>
        </w:rPr>
      </w:r>
      <w:r>
        <w:rPr>
          <w:noProof/>
        </w:rPr>
        <w:fldChar w:fldCharType="separate"/>
      </w:r>
      <w:r>
        <w:rPr>
          <w:noProof/>
        </w:rPr>
        <w:t>116</w:t>
      </w:r>
      <w:r>
        <w:rPr>
          <w:noProof/>
        </w:rPr>
        <w:fldChar w:fldCharType="end"/>
      </w:r>
    </w:p>
    <w:p w14:paraId="07986D0E" w14:textId="361AF397" w:rsidR="00A27226" w:rsidRDefault="00A27226">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_Toc183527587 \h </w:instrText>
      </w:r>
      <w:r>
        <w:rPr>
          <w:noProof/>
        </w:rPr>
      </w:r>
      <w:r>
        <w:rPr>
          <w:noProof/>
        </w:rPr>
        <w:fldChar w:fldCharType="separate"/>
      </w:r>
      <w:r>
        <w:rPr>
          <w:noProof/>
        </w:rPr>
        <w:t>122</w:t>
      </w:r>
      <w:r>
        <w:rPr>
          <w:noProof/>
        </w:rPr>
        <w:fldChar w:fldCharType="end"/>
      </w:r>
    </w:p>
    <w:p w14:paraId="7D9C5A05" w14:textId="36B15D19" w:rsidR="00A27226" w:rsidRDefault="00A27226">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sidRPr="00B77D8D">
        <w:rPr>
          <w:noProof/>
          <w:lang w:val="en-US"/>
        </w:rPr>
        <w:t>Eees_ACREvents</w:t>
      </w:r>
      <w:r>
        <w:rPr>
          <w:noProof/>
        </w:rPr>
        <w:t xml:space="preserve"> API</w:t>
      </w:r>
      <w:r>
        <w:rPr>
          <w:noProof/>
        </w:rPr>
        <w:tab/>
      </w:r>
      <w:r>
        <w:rPr>
          <w:noProof/>
        </w:rPr>
        <w:fldChar w:fldCharType="begin"/>
      </w:r>
      <w:r>
        <w:rPr>
          <w:noProof/>
        </w:rPr>
        <w:instrText xml:space="preserve"> PAGEREF _Toc183527588 \h </w:instrText>
      </w:r>
      <w:r>
        <w:rPr>
          <w:noProof/>
        </w:rPr>
      </w:r>
      <w:r>
        <w:rPr>
          <w:noProof/>
        </w:rPr>
        <w:fldChar w:fldCharType="separate"/>
      </w:r>
      <w:r>
        <w:rPr>
          <w:noProof/>
        </w:rPr>
        <w:t>132</w:t>
      </w:r>
      <w:r>
        <w:rPr>
          <w:noProof/>
        </w:rPr>
        <w:fldChar w:fldCharType="end"/>
      </w:r>
    </w:p>
    <w:p w14:paraId="72366AE6" w14:textId="6B63ED78" w:rsidR="00A27226" w:rsidRDefault="00A27226">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_Toc183527589 \h </w:instrText>
      </w:r>
      <w:r>
        <w:rPr>
          <w:noProof/>
        </w:rPr>
      </w:r>
      <w:r>
        <w:rPr>
          <w:noProof/>
        </w:rPr>
        <w:fldChar w:fldCharType="separate"/>
      </w:r>
      <w:r>
        <w:rPr>
          <w:noProof/>
        </w:rPr>
        <w:t>137</w:t>
      </w:r>
      <w:r>
        <w:rPr>
          <w:noProof/>
        </w:rPr>
        <w:fldChar w:fldCharType="end"/>
      </w:r>
    </w:p>
    <w:p w14:paraId="2CAFE7C7" w14:textId="7F11C36C" w:rsidR="00A27226" w:rsidRDefault="00A27226">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_Toc183527590 \h </w:instrText>
      </w:r>
      <w:r>
        <w:rPr>
          <w:noProof/>
        </w:rPr>
      </w:r>
      <w:r>
        <w:rPr>
          <w:noProof/>
        </w:rPr>
        <w:fldChar w:fldCharType="separate"/>
      </w:r>
      <w:r>
        <w:rPr>
          <w:noProof/>
        </w:rPr>
        <w:t>141</w:t>
      </w:r>
      <w:r>
        <w:rPr>
          <w:noProof/>
        </w:rPr>
        <w:fldChar w:fldCharType="end"/>
      </w:r>
    </w:p>
    <w:p w14:paraId="735B7842" w14:textId="1C6AF78D" w:rsidR="00A27226" w:rsidRDefault="00A27226">
      <w:pPr>
        <w:pStyle w:val="TOC8"/>
        <w:rPr>
          <w:rFonts w:asciiTheme="minorHAnsi" w:eastAsiaTheme="minorEastAsia" w:hAnsiTheme="minorHAnsi" w:cstheme="minorBidi"/>
          <w:b w:val="0"/>
          <w:noProof/>
          <w:szCs w:val="22"/>
          <w:lang w:val="en-IN" w:eastAsia="en-IN"/>
        </w:rPr>
      </w:pPr>
      <w:r>
        <w:rPr>
          <w:noProof/>
        </w:rPr>
        <w:t>Annex B (normative): Edge Configuration Server OpenAPI specification</w:t>
      </w:r>
      <w:r>
        <w:rPr>
          <w:noProof/>
        </w:rPr>
        <w:tab/>
      </w:r>
      <w:r>
        <w:rPr>
          <w:noProof/>
        </w:rPr>
        <w:fldChar w:fldCharType="begin"/>
      </w:r>
      <w:r>
        <w:rPr>
          <w:noProof/>
        </w:rPr>
        <w:instrText xml:space="preserve"> PAGEREF _Toc183527591 \h </w:instrText>
      </w:r>
      <w:r>
        <w:rPr>
          <w:noProof/>
        </w:rPr>
      </w:r>
      <w:r>
        <w:rPr>
          <w:noProof/>
        </w:rPr>
        <w:fldChar w:fldCharType="separate"/>
      </w:r>
      <w:r>
        <w:rPr>
          <w:noProof/>
        </w:rPr>
        <w:t>144</w:t>
      </w:r>
      <w:r>
        <w:rPr>
          <w:noProof/>
        </w:rPr>
        <w:fldChar w:fldCharType="end"/>
      </w:r>
    </w:p>
    <w:p w14:paraId="17217A4F" w14:textId="17AF02C3" w:rsidR="00A27226" w:rsidRDefault="00A27226">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_Toc183527592 \h </w:instrText>
      </w:r>
      <w:r>
        <w:rPr>
          <w:noProof/>
        </w:rPr>
      </w:r>
      <w:r>
        <w:rPr>
          <w:noProof/>
        </w:rPr>
        <w:fldChar w:fldCharType="separate"/>
      </w:r>
      <w:r>
        <w:rPr>
          <w:noProof/>
        </w:rPr>
        <w:t>144</w:t>
      </w:r>
      <w:r>
        <w:rPr>
          <w:noProof/>
        </w:rPr>
        <w:fldChar w:fldCharType="end"/>
      </w:r>
    </w:p>
    <w:p w14:paraId="7A5DE5C3" w14:textId="0D130329" w:rsidR="00A27226" w:rsidRDefault="00A27226">
      <w:pPr>
        <w:pStyle w:val="TOC8"/>
        <w:rPr>
          <w:rFonts w:asciiTheme="minorHAnsi" w:eastAsiaTheme="minorEastAsia" w:hAnsiTheme="minorHAnsi" w:cstheme="minorBidi"/>
          <w:b w:val="0"/>
          <w:noProof/>
          <w:szCs w:val="22"/>
          <w:lang w:val="en-IN" w:eastAsia="en-IN"/>
        </w:rPr>
      </w:pPr>
      <w:r>
        <w:rPr>
          <w:noProof/>
        </w:rPr>
        <w:t>Annex C (informative): Protocol options considered for EDGE-4 reference point</w:t>
      </w:r>
      <w:r>
        <w:rPr>
          <w:noProof/>
        </w:rPr>
        <w:tab/>
      </w:r>
      <w:r>
        <w:rPr>
          <w:noProof/>
        </w:rPr>
        <w:fldChar w:fldCharType="begin"/>
      </w:r>
      <w:r>
        <w:rPr>
          <w:noProof/>
        </w:rPr>
        <w:instrText xml:space="preserve"> PAGEREF _Toc183527593 \h </w:instrText>
      </w:r>
      <w:r>
        <w:rPr>
          <w:noProof/>
        </w:rPr>
      </w:r>
      <w:r>
        <w:rPr>
          <w:noProof/>
        </w:rPr>
        <w:fldChar w:fldCharType="separate"/>
      </w:r>
      <w:r>
        <w:rPr>
          <w:noProof/>
        </w:rPr>
        <w:t>153</w:t>
      </w:r>
      <w:r>
        <w:rPr>
          <w:noProof/>
        </w:rPr>
        <w:fldChar w:fldCharType="end"/>
      </w:r>
    </w:p>
    <w:p w14:paraId="7F446B76" w14:textId="7CCCCAEE" w:rsidR="00A27226" w:rsidRDefault="00A27226">
      <w:pPr>
        <w:pStyle w:val="TOC8"/>
        <w:rPr>
          <w:rFonts w:asciiTheme="minorHAnsi" w:eastAsiaTheme="minorEastAsia" w:hAnsiTheme="minorHAnsi" w:cstheme="minorBidi"/>
          <w:b w:val="0"/>
          <w:noProof/>
          <w:szCs w:val="22"/>
          <w:lang w:val="en-IN" w:eastAsia="en-IN"/>
        </w:rPr>
      </w:pPr>
      <w:r>
        <w:rPr>
          <w:noProof/>
        </w:rPr>
        <w:t>Annex D(informative): Change history</w:t>
      </w:r>
      <w:r>
        <w:rPr>
          <w:noProof/>
        </w:rPr>
        <w:tab/>
      </w:r>
      <w:r>
        <w:rPr>
          <w:noProof/>
        </w:rPr>
        <w:fldChar w:fldCharType="begin"/>
      </w:r>
      <w:r>
        <w:rPr>
          <w:noProof/>
        </w:rPr>
        <w:instrText xml:space="preserve"> PAGEREF _Toc183527594 \h </w:instrText>
      </w:r>
      <w:r>
        <w:rPr>
          <w:noProof/>
        </w:rPr>
      </w:r>
      <w:r>
        <w:rPr>
          <w:noProof/>
        </w:rPr>
        <w:fldChar w:fldCharType="separate"/>
      </w:r>
      <w:r>
        <w:rPr>
          <w:noProof/>
        </w:rPr>
        <w:t>154</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5" w:name="foreword"/>
      <w:bookmarkStart w:id="16" w:name="_Toc114864047"/>
      <w:bookmarkStart w:id="17" w:name="_Toc143871190"/>
      <w:bookmarkStart w:id="18" w:name="_Toc144134686"/>
      <w:bookmarkStart w:id="19" w:name="_Toc160609148"/>
      <w:bookmarkStart w:id="20" w:name="_Toc183527247"/>
      <w:bookmarkEnd w:id="15"/>
      <w:r w:rsidRPr="004D3578">
        <w:lastRenderedPageBreak/>
        <w:t>Foreword</w:t>
      </w:r>
      <w:bookmarkEnd w:id="16"/>
      <w:bookmarkEnd w:id="17"/>
      <w:bookmarkEnd w:id="18"/>
      <w:bookmarkEnd w:id="19"/>
      <w:bookmarkEnd w:id="20"/>
    </w:p>
    <w:p w14:paraId="2511FBFA" w14:textId="3ACBF617" w:rsidR="00080512" w:rsidRPr="004D3578" w:rsidRDefault="00080512">
      <w:r w:rsidRPr="004D3578">
        <w:t>This Technic</w:t>
      </w:r>
      <w:r w:rsidRPr="009E5347">
        <w:t xml:space="preserve">al </w:t>
      </w:r>
      <w:bookmarkStart w:id="21" w:name="spectype3"/>
      <w:r w:rsidRPr="009E5347">
        <w:t>Specification</w:t>
      </w:r>
      <w:bookmarkEnd w:id="21"/>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2" w:name="introduction"/>
      <w:bookmarkStart w:id="23" w:name="_Toc65746292"/>
      <w:bookmarkStart w:id="24" w:name="_Toc101529222"/>
      <w:bookmarkStart w:id="25" w:name="_Toc114864048"/>
      <w:bookmarkStart w:id="26" w:name="_Toc143871191"/>
      <w:bookmarkStart w:id="27" w:name="_Toc144134687"/>
      <w:bookmarkStart w:id="28" w:name="_Toc160609149"/>
      <w:bookmarkStart w:id="29" w:name="_Toc183527248"/>
      <w:bookmarkEnd w:id="22"/>
      <w:r w:rsidRPr="004D3578">
        <w:t>1</w:t>
      </w:r>
      <w:r w:rsidRPr="004D3578">
        <w:tab/>
        <w:t>Scope</w:t>
      </w:r>
      <w:bookmarkEnd w:id="23"/>
      <w:bookmarkEnd w:id="24"/>
      <w:bookmarkEnd w:id="25"/>
      <w:bookmarkEnd w:id="26"/>
      <w:bookmarkEnd w:id="27"/>
      <w:bookmarkEnd w:id="28"/>
      <w:bookmarkEnd w:id="29"/>
    </w:p>
    <w:p w14:paraId="6DD54478" w14:textId="77777777" w:rsidR="00AB594A" w:rsidRDefault="009E5347" w:rsidP="009E5347">
      <w:pPr>
        <w:rPr>
          <w:noProof/>
          <w:lang w:val="en-US" w:eastAsia="zh-CN"/>
        </w:rPr>
      </w:pPr>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5B9A5E2F" w14:textId="116514A2" w:rsidR="009E5347" w:rsidRPr="004D3578" w:rsidRDefault="00AB594A" w:rsidP="009E5347">
      <w:r>
        <w:rPr>
          <w:noProof/>
          <w:lang w:val="en-US" w:eastAsia="zh-CN"/>
        </w:rPr>
        <w:t>The present document defines the usage and interactions of the EEL layer with SEAL services</w:t>
      </w:r>
      <w:r>
        <w:rPr>
          <w:lang w:eastAsia="zh-CN"/>
        </w:rPr>
        <w:t>.</w:t>
      </w:r>
    </w:p>
    <w:p w14:paraId="4C1C066B" w14:textId="77777777" w:rsidR="009E5347" w:rsidRPr="004D3578" w:rsidRDefault="009E5347" w:rsidP="009E5347">
      <w:pPr>
        <w:pStyle w:val="Heading1"/>
      </w:pPr>
      <w:bookmarkStart w:id="30" w:name="references"/>
      <w:bookmarkStart w:id="31" w:name="_Toc65746293"/>
      <w:bookmarkStart w:id="32" w:name="_Toc101529223"/>
      <w:bookmarkStart w:id="33" w:name="_Toc114864049"/>
      <w:bookmarkStart w:id="34" w:name="_Toc143871192"/>
      <w:bookmarkStart w:id="35" w:name="_Toc144134688"/>
      <w:bookmarkStart w:id="36" w:name="_Toc160609150"/>
      <w:bookmarkStart w:id="37" w:name="_Toc183527249"/>
      <w:bookmarkEnd w:id="30"/>
      <w:r w:rsidRPr="004D3578">
        <w:t>2</w:t>
      </w:r>
      <w:r w:rsidRPr="004D3578">
        <w:tab/>
        <w:t>References</w:t>
      </w:r>
      <w:bookmarkEnd w:id="31"/>
      <w:bookmarkEnd w:id="32"/>
      <w:bookmarkEnd w:id="33"/>
      <w:bookmarkEnd w:id="34"/>
      <w:bookmarkEnd w:id="35"/>
      <w:bookmarkEnd w:id="36"/>
      <w:bookmarkEnd w:id="37"/>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38" w:name="_Hlk115430469"/>
      <w:r w:rsidRPr="00E04BE0">
        <w:t>Functional architecture and information flows for Application Data Analytics Enablement Service</w:t>
      </w:r>
      <w:bookmarkEnd w:id="38"/>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39" w:name="definitions"/>
      <w:bookmarkStart w:id="40" w:name="_Toc65746294"/>
      <w:bookmarkStart w:id="41" w:name="_Toc101529224"/>
      <w:bookmarkStart w:id="42" w:name="_Toc114864050"/>
      <w:bookmarkStart w:id="43" w:name="_Toc143871193"/>
      <w:bookmarkStart w:id="44" w:name="_Toc144134689"/>
      <w:bookmarkStart w:id="45" w:name="_Toc160609151"/>
      <w:bookmarkStart w:id="46" w:name="_Toc183527250"/>
      <w:bookmarkEnd w:id="39"/>
      <w:r w:rsidRPr="004D3578">
        <w:lastRenderedPageBreak/>
        <w:t>3</w:t>
      </w:r>
      <w:r w:rsidRPr="004D3578">
        <w:tab/>
        <w:t>Definitions</w:t>
      </w:r>
      <w:r>
        <w:t xml:space="preserve"> of terms, symbols and abbreviations</w:t>
      </w:r>
      <w:bookmarkEnd w:id="40"/>
      <w:bookmarkEnd w:id="41"/>
      <w:bookmarkEnd w:id="42"/>
      <w:bookmarkEnd w:id="43"/>
      <w:bookmarkEnd w:id="44"/>
      <w:bookmarkEnd w:id="45"/>
      <w:bookmarkEnd w:id="46"/>
    </w:p>
    <w:p w14:paraId="24509F16" w14:textId="77777777" w:rsidR="009E5347" w:rsidRPr="004D3578" w:rsidRDefault="009E5347" w:rsidP="009E5347">
      <w:pPr>
        <w:pStyle w:val="Heading2"/>
      </w:pPr>
      <w:bookmarkStart w:id="47" w:name="_Toc65746295"/>
      <w:bookmarkStart w:id="48" w:name="_Toc101529225"/>
      <w:bookmarkStart w:id="49" w:name="_Toc114864051"/>
      <w:bookmarkStart w:id="50" w:name="_Toc143871194"/>
      <w:bookmarkStart w:id="51" w:name="_Toc144134690"/>
      <w:bookmarkStart w:id="52" w:name="_Toc160609152"/>
      <w:bookmarkStart w:id="53" w:name="_Toc183527251"/>
      <w:r w:rsidRPr="004D3578">
        <w:t>3.1</w:t>
      </w:r>
      <w:r w:rsidRPr="004D3578">
        <w:tab/>
      </w:r>
      <w:r>
        <w:t>Terms</w:t>
      </w:r>
      <w:bookmarkEnd w:id="47"/>
      <w:bookmarkEnd w:id="48"/>
      <w:bookmarkEnd w:id="49"/>
      <w:bookmarkEnd w:id="50"/>
      <w:bookmarkEnd w:id="51"/>
      <w:bookmarkEnd w:id="52"/>
      <w:bookmarkEnd w:id="53"/>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Application Context</w:t>
      </w:r>
    </w:p>
    <w:p w14:paraId="6C4FCE81" w14:textId="77777777" w:rsidR="009E5347" w:rsidRPr="00D82297" w:rsidRDefault="009E5347" w:rsidP="009E5347">
      <w:pPr>
        <w:pStyle w:val="EW"/>
        <w:rPr>
          <w:lang w:val="fr-FR"/>
        </w:rPr>
      </w:pPr>
      <w:r w:rsidRPr="00D82297">
        <w:rPr>
          <w:lang w:val="fr-FR"/>
        </w:rPr>
        <w:t>Application Context Relocation</w:t>
      </w:r>
    </w:p>
    <w:p w14:paraId="45CAAE60" w14:textId="3CEA268B" w:rsidR="008525EA" w:rsidRDefault="009E5347" w:rsidP="008525EA">
      <w:pPr>
        <w:pStyle w:val="EW"/>
        <w:rPr>
          <w:lang w:val="fr-FR"/>
        </w:rPr>
      </w:pPr>
      <w:r w:rsidRPr="00D82297">
        <w:rPr>
          <w:lang w:val="fr-FR"/>
        </w:rPr>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54" w:name="_Toc65746296"/>
      <w:bookmarkStart w:id="55" w:name="_Toc101529226"/>
      <w:bookmarkStart w:id="56" w:name="_Toc114864052"/>
      <w:bookmarkStart w:id="57" w:name="_Toc143871195"/>
      <w:bookmarkStart w:id="58" w:name="_Toc144134691"/>
      <w:bookmarkStart w:id="59" w:name="_Toc160609153"/>
      <w:bookmarkStart w:id="60" w:name="_Toc183527252"/>
      <w:r w:rsidRPr="004D3578">
        <w:t>3.2</w:t>
      </w:r>
      <w:r w:rsidRPr="004D3578">
        <w:tab/>
        <w:t>Symbols</w:t>
      </w:r>
      <w:bookmarkEnd w:id="54"/>
      <w:bookmarkEnd w:id="55"/>
      <w:bookmarkEnd w:id="56"/>
      <w:bookmarkEnd w:id="57"/>
      <w:bookmarkEnd w:id="58"/>
      <w:bookmarkEnd w:id="59"/>
      <w:bookmarkEnd w:id="60"/>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61" w:name="_Toc65746297"/>
      <w:bookmarkStart w:id="62" w:name="_Toc101529227"/>
      <w:bookmarkStart w:id="63" w:name="_Toc114864053"/>
      <w:bookmarkStart w:id="64" w:name="_Toc143871196"/>
      <w:bookmarkStart w:id="65" w:name="_Toc144134692"/>
      <w:bookmarkStart w:id="66" w:name="_Toc160609154"/>
      <w:bookmarkStart w:id="67" w:name="_Toc183527253"/>
      <w:r w:rsidRPr="004D3578">
        <w:t>3.3</w:t>
      </w:r>
      <w:r w:rsidRPr="004D3578">
        <w:tab/>
        <w:t>Abbreviations</w:t>
      </w:r>
      <w:bookmarkEnd w:id="61"/>
      <w:bookmarkEnd w:id="62"/>
      <w:bookmarkEnd w:id="63"/>
      <w:bookmarkEnd w:id="64"/>
      <w:bookmarkEnd w:id="65"/>
      <w:bookmarkEnd w:id="66"/>
      <w:bookmarkEnd w:id="67"/>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68" w:name="_Hlk16691621"/>
      <w:r>
        <w:rPr>
          <w:noProof/>
          <w:lang w:eastAsia="zh-CN"/>
        </w:rPr>
        <w:t>NID</w:t>
      </w:r>
      <w:r>
        <w:rPr>
          <w:noProof/>
          <w:lang w:eastAsia="zh-CN"/>
        </w:rPr>
        <w:tab/>
        <w:t>Network Identifier</w:t>
      </w:r>
    </w:p>
    <w:bookmarkEnd w:id="68"/>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69" w:name="_Toc65746298"/>
      <w:bookmarkStart w:id="70" w:name="_Toc101529228"/>
      <w:bookmarkStart w:id="71" w:name="_Toc114864054"/>
      <w:bookmarkStart w:id="72" w:name="_Toc143871197"/>
      <w:bookmarkStart w:id="73" w:name="_Toc144134693"/>
      <w:bookmarkStart w:id="74" w:name="_Toc160609155"/>
      <w:bookmarkStart w:id="75" w:name="_Toc183527254"/>
      <w:r>
        <w:t>4</w:t>
      </w:r>
      <w:r>
        <w:tab/>
        <w:t>Overview</w:t>
      </w:r>
      <w:bookmarkEnd w:id="69"/>
      <w:bookmarkEnd w:id="70"/>
      <w:bookmarkEnd w:id="71"/>
      <w:bookmarkEnd w:id="72"/>
      <w:bookmarkEnd w:id="73"/>
      <w:bookmarkEnd w:id="74"/>
      <w:bookmarkEnd w:id="75"/>
    </w:p>
    <w:p w14:paraId="281DA05D" w14:textId="77777777" w:rsidR="007D4CAD" w:rsidRDefault="007D4CAD" w:rsidP="007D4CAD">
      <w:pPr>
        <w:pStyle w:val="Heading2"/>
      </w:pPr>
      <w:bookmarkStart w:id="76" w:name="_Toc160609156"/>
      <w:bookmarkStart w:id="77" w:name="_Toc183527255"/>
      <w:r>
        <w:t>4.0</w:t>
      </w:r>
      <w:r>
        <w:tab/>
        <w:t>General</w:t>
      </w:r>
      <w:bookmarkEnd w:id="76"/>
      <w:bookmarkEnd w:id="77"/>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lastRenderedPageBreak/>
        <w:t>The EEL layer can utilize SEAL services provided by SEAL, which may include notification management (see 3GPP TS 24.542 [10]).</w:t>
      </w:r>
    </w:p>
    <w:p w14:paraId="7E1EF6BE" w14:textId="77777777" w:rsidR="00874470" w:rsidRDefault="00874470" w:rsidP="00874470">
      <w:pPr>
        <w:pStyle w:val="Heading2"/>
      </w:pPr>
      <w:bookmarkStart w:id="78" w:name="_Toc104651150"/>
      <w:bookmarkStart w:id="79" w:name="_Toc143871198"/>
      <w:bookmarkStart w:id="80" w:name="_Toc144134694"/>
      <w:bookmarkStart w:id="81" w:name="_Toc160609157"/>
      <w:bookmarkStart w:id="82" w:name="_Toc183527256"/>
      <w:r>
        <w:rPr>
          <w:rFonts w:hint="eastAsia"/>
          <w:lang w:eastAsia="ja-JP"/>
        </w:rPr>
        <w:t>4</w:t>
      </w:r>
      <w:r>
        <w:t>.1</w:t>
      </w:r>
      <w:r>
        <w:tab/>
      </w:r>
      <w:bookmarkEnd w:id="78"/>
      <w:r>
        <w:rPr>
          <w:rFonts w:cs="Arial"/>
        </w:rPr>
        <w:t>Information applicable to APIs over EDGE-1 and EDGE-4</w:t>
      </w:r>
      <w:bookmarkEnd w:id="79"/>
      <w:bookmarkEnd w:id="80"/>
      <w:bookmarkEnd w:id="81"/>
      <w:bookmarkEnd w:id="82"/>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83" w:name="_Toc61651627"/>
      <w:bookmarkStart w:id="84" w:name="_Toc65746299"/>
      <w:bookmarkStart w:id="85" w:name="_Toc101529229"/>
      <w:bookmarkStart w:id="86" w:name="_Toc114864055"/>
      <w:bookmarkStart w:id="87" w:name="_Toc143871199"/>
      <w:bookmarkStart w:id="88" w:name="_Toc144134695"/>
      <w:bookmarkStart w:id="89" w:name="_Toc160609158"/>
      <w:bookmarkStart w:id="90" w:name="_Toc183527257"/>
      <w:r>
        <w:t>5</w:t>
      </w:r>
      <w:r>
        <w:tab/>
        <w:t xml:space="preserve">Services offered by </w:t>
      </w:r>
      <w:bookmarkEnd w:id="83"/>
      <w:r>
        <w:t>Edge Enabler Server</w:t>
      </w:r>
      <w:bookmarkEnd w:id="84"/>
      <w:bookmarkEnd w:id="85"/>
      <w:bookmarkEnd w:id="86"/>
      <w:bookmarkEnd w:id="87"/>
      <w:bookmarkEnd w:id="88"/>
      <w:bookmarkEnd w:id="89"/>
      <w:bookmarkEnd w:id="90"/>
    </w:p>
    <w:p w14:paraId="02DDB145" w14:textId="77777777" w:rsidR="009E5347" w:rsidRDefault="009E5347" w:rsidP="009E5347">
      <w:pPr>
        <w:pStyle w:val="Heading2"/>
      </w:pPr>
      <w:bookmarkStart w:id="91" w:name="_Toc65746300"/>
      <w:bookmarkStart w:id="92" w:name="_Toc101529230"/>
      <w:bookmarkStart w:id="93" w:name="_Toc114864056"/>
      <w:bookmarkStart w:id="94" w:name="_Toc143871200"/>
      <w:bookmarkStart w:id="95" w:name="_Toc144134696"/>
      <w:bookmarkStart w:id="96" w:name="_Toc160609159"/>
      <w:bookmarkStart w:id="97" w:name="_Toc183527258"/>
      <w:bookmarkStart w:id="98" w:name="_Toc61651628"/>
      <w:r>
        <w:t>5.1</w:t>
      </w:r>
      <w:r>
        <w:tab/>
        <w:t>Introduction</w:t>
      </w:r>
      <w:bookmarkEnd w:id="91"/>
      <w:bookmarkEnd w:id="92"/>
      <w:bookmarkEnd w:id="93"/>
      <w:bookmarkEnd w:id="94"/>
      <w:bookmarkEnd w:id="95"/>
      <w:bookmarkEnd w:id="96"/>
      <w:bookmarkEnd w:id="97"/>
      <w:r>
        <w:t xml:space="preserve"> </w:t>
      </w:r>
      <w:bookmarkEnd w:id="98"/>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507260" w14:paraId="5DAA1686" w14:textId="77777777" w:rsidTr="003079BD">
        <w:trPr>
          <w:trHeight w:val="136"/>
          <w:jc w:val="center"/>
        </w:trPr>
        <w:tc>
          <w:tcPr>
            <w:tcW w:w="3066" w:type="dxa"/>
            <w:vMerge w:val="restart"/>
            <w:shd w:val="clear" w:color="auto" w:fill="auto"/>
          </w:tcPr>
          <w:p w14:paraId="65A0AE4C" w14:textId="77777777" w:rsidR="00507260" w:rsidRDefault="00507260" w:rsidP="00563785">
            <w:pPr>
              <w:pStyle w:val="TAL"/>
            </w:pPr>
            <w:r w:rsidRPr="00B32063">
              <w:rPr>
                <w:noProof/>
                <w:lang w:val="en-US"/>
              </w:rPr>
              <w:t>Eees_ACREvents</w:t>
            </w:r>
          </w:p>
        </w:tc>
        <w:tc>
          <w:tcPr>
            <w:tcW w:w="2268" w:type="dxa"/>
            <w:shd w:val="clear" w:color="auto" w:fill="auto"/>
          </w:tcPr>
          <w:p w14:paraId="604B85CE" w14:textId="77777777" w:rsidR="00507260" w:rsidRDefault="00507260" w:rsidP="00563785">
            <w:pPr>
              <w:pStyle w:val="TAL"/>
            </w:pPr>
            <w:r>
              <w:t>Subscribe</w:t>
            </w:r>
          </w:p>
        </w:tc>
        <w:tc>
          <w:tcPr>
            <w:tcW w:w="2016" w:type="dxa"/>
            <w:vMerge w:val="restart"/>
          </w:tcPr>
          <w:p w14:paraId="4C5914C4" w14:textId="77777777" w:rsidR="00507260" w:rsidRDefault="00507260" w:rsidP="00563785">
            <w:pPr>
              <w:pStyle w:val="TAL"/>
            </w:pPr>
            <w:r>
              <w:t>Subscribe/Notify</w:t>
            </w:r>
          </w:p>
        </w:tc>
        <w:tc>
          <w:tcPr>
            <w:tcW w:w="2185" w:type="dxa"/>
            <w:shd w:val="clear" w:color="auto" w:fill="auto"/>
          </w:tcPr>
          <w:p w14:paraId="107E7062" w14:textId="77777777" w:rsidR="00507260" w:rsidRDefault="00507260" w:rsidP="00563785">
            <w:pPr>
              <w:pStyle w:val="TAL"/>
              <w:rPr>
                <w:lang w:eastAsia="zh-CN"/>
              </w:rPr>
            </w:pPr>
            <w:r>
              <w:rPr>
                <w:lang w:eastAsia="zh-CN"/>
              </w:rPr>
              <w:t>EEC</w:t>
            </w:r>
          </w:p>
        </w:tc>
      </w:tr>
      <w:tr w:rsidR="00507260" w14:paraId="07CA5438" w14:textId="77777777" w:rsidTr="003079BD">
        <w:trPr>
          <w:trHeight w:val="136"/>
          <w:jc w:val="center"/>
        </w:trPr>
        <w:tc>
          <w:tcPr>
            <w:tcW w:w="3066" w:type="dxa"/>
            <w:vMerge/>
            <w:shd w:val="clear" w:color="auto" w:fill="auto"/>
          </w:tcPr>
          <w:p w14:paraId="612EF1FD" w14:textId="77777777" w:rsidR="00507260" w:rsidRDefault="00507260" w:rsidP="00563785">
            <w:pPr>
              <w:pStyle w:val="TAL"/>
            </w:pPr>
          </w:p>
        </w:tc>
        <w:tc>
          <w:tcPr>
            <w:tcW w:w="2268" w:type="dxa"/>
            <w:shd w:val="clear" w:color="auto" w:fill="auto"/>
          </w:tcPr>
          <w:p w14:paraId="6106528C" w14:textId="77777777" w:rsidR="00507260" w:rsidRDefault="00507260" w:rsidP="00563785">
            <w:pPr>
              <w:pStyle w:val="TAL"/>
            </w:pPr>
            <w:r>
              <w:t>Notify</w:t>
            </w:r>
          </w:p>
        </w:tc>
        <w:tc>
          <w:tcPr>
            <w:tcW w:w="2016" w:type="dxa"/>
            <w:vMerge/>
          </w:tcPr>
          <w:p w14:paraId="4A99A451" w14:textId="77777777" w:rsidR="00507260" w:rsidRDefault="00507260" w:rsidP="00563785">
            <w:pPr>
              <w:pStyle w:val="TAL"/>
            </w:pPr>
          </w:p>
        </w:tc>
        <w:tc>
          <w:tcPr>
            <w:tcW w:w="2185" w:type="dxa"/>
            <w:shd w:val="clear" w:color="auto" w:fill="auto"/>
          </w:tcPr>
          <w:p w14:paraId="0341A101" w14:textId="77777777" w:rsidR="00507260" w:rsidRDefault="00507260" w:rsidP="00563785">
            <w:pPr>
              <w:pStyle w:val="TAL"/>
              <w:rPr>
                <w:lang w:eastAsia="zh-CN"/>
              </w:rPr>
            </w:pPr>
            <w:r>
              <w:rPr>
                <w:lang w:eastAsia="zh-CN"/>
              </w:rPr>
              <w:t>EEC</w:t>
            </w:r>
          </w:p>
        </w:tc>
      </w:tr>
      <w:tr w:rsidR="00507260" w14:paraId="4BA1BEBA" w14:textId="77777777" w:rsidTr="003079BD">
        <w:trPr>
          <w:trHeight w:val="136"/>
          <w:jc w:val="center"/>
        </w:trPr>
        <w:tc>
          <w:tcPr>
            <w:tcW w:w="3066" w:type="dxa"/>
            <w:vMerge/>
            <w:shd w:val="clear" w:color="auto" w:fill="auto"/>
          </w:tcPr>
          <w:p w14:paraId="780DAC4E" w14:textId="77777777" w:rsidR="00507260" w:rsidRDefault="00507260" w:rsidP="00563785">
            <w:pPr>
              <w:pStyle w:val="TAL"/>
            </w:pPr>
          </w:p>
        </w:tc>
        <w:tc>
          <w:tcPr>
            <w:tcW w:w="2268" w:type="dxa"/>
            <w:shd w:val="clear" w:color="auto" w:fill="auto"/>
          </w:tcPr>
          <w:p w14:paraId="3F981381" w14:textId="77777777" w:rsidR="00507260" w:rsidRDefault="00507260" w:rsidP="00563785">
            <w:pPr>
              <w:pStyle w:val="TAL"/>
            </w:pPr>
            <w:r w:rsidRPr="00BE10F1">
              <w:t>UpdateSubscription</w:t>
            </w:r>
          </w:p>
        </w:tc>
        <w:tc>
          <w:tcPr>
            <w:tcW w:w="2016" w:type="dxa"/>
          </w:tcPr>
          <w:p w14:paraId="48310B10" w14:textId="77777777" w:rsidR="00507260" w:rsidRDefault="00507260" w:rsidP="00563785">
            <w:pPr>
              <w:pStyle w:val="TAL"/>
            </w:pPr>
            <w:r>
              <w:t>Subscribe/Notify</w:t>
            </w:r>
          </w:p>
        </w:tc>
        <w:tc>
          <w:tcPr>
            <w:tcW w:w="2185" w:type="dxa"/>
            <w:shd w:val="clear" w:color="auto" w:fill="auto"/>
          </w:tcPr>
          <w:p w14:paraId="1C823E6E" w14:textId="77777777" w:rsidR="00507260" w:rsidRDefault="00507260" w:rsidP="00563785">
            <w:pPr>
              <w:pStyle w:val="TAL"/>
              <w:rPr>
                <w:lang w:eastAsia="zh-CN"/>
              </w:rPr>
            </w:pPr>
            <w:r>
              <w:rPr>
                <w:lang w:eastAsia="zh-CN"/>
              </w:rPr>
              <w:t>EEC</w:t>
            </w:r>
          </w:p>
        </w:tc>
      </w:tr>
      <w:tr w:rsidR="00507260" w14:paraId="76F79616" w14:textId="77777777" w:rsidTr="003079BD">
        <w:trPr>
          <w:trHeight w:val="136"/>
          <w:jc w:val="center"/>
        </w:trPr>
        <w:tc>
          <w:tcPr>
            <w:tcW w:w="3066" w:type="dxa"/>
            <w:vMerge/>
            <w:shd w:val="clear" w:color="auto" w:fill="auto"/>
          </w:tcPr>
          <w:p w14:paraId="171ECB53" w14:textId="77777777" w:rsidR="00507260" w:rsidRDefault="00507260" w:rsidP="00563785">
            <w:pPr>
              <w:pStyle w:val="TAL"/>
            </w:pPr>
          </w:p>
        </w:tc>
        <w:tc>
          <w:tcPr>
            <w:tcW w:w="2268" w:type="dxa"/>
            <w:shd w:val="clear" w:color="auto" w:fill="auto"/>
          </w:tcPr>
          <w:p w14:paraId="136AFC42" w14:textId="77777777" w:rsidR="00507260" w:rsidRDefault="00507260" w:rsidP="00563785">
            <w:pPr>
              <w:pStyle w:val="TAL"/>
            </w:pPr>
            <w:r>
              <w:t>Unsubscribe</w:t>
            </w:r>
          </w:p>
        </w:tc>
        <w:tc>
          <w:tcPr>
            <w:tcW w:w="2016" w:type="dxa"/>
          </w:tcPr>
          <w:p w14:paraId="0A5C1FEF" w14:textId="77777777" w:rsidR="00507260" w:rsidRDefault="00507260" w:rsidP="00563785">
            <w:pPr>
              <w:pStyle w:val="TAL"/>
            </w:pPr>
            <w:r>
              <w:t>Subscribe/Notify</w:t>
            </w:r>
          </w:p>
        </w:tc>
        <w:tc>
          <w:tcPr>
            <w:tcW w:w="2185" w:type="dxa"/>
            <w:shd w:val="clear" w:color="auto" w:fill="auto"/>
          </w:tcPr>
          <w:p w14:paraId="0B41D0E5" w14:textId="77777777" w:rsidR="00507260" w:rsidRDefault="00507260" w:rsidP="00563785">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5CB5EDCC" w:rsidR="009E5347" w:rsidRDefault="009E5347" w:rsidP="004C4FBA">
            <w:pPr>
              <w:pStyle w:val="TAL"/>
              <w:rPr>
                <w:lang w:eastAsia="zh-CN"/>
              </w:rPr>
            </w:pPr>
            <w:r>
              <w:rPr>
                <w:lang w:eastAsia="zh-CN"/>
              </w:rPr>
              <w:t>EEC</w:t>
            </w:r>
            <w:r w:rsidR="00865866">
              <w:rPr>
                <w:lang w:eastAsia="zh-CN"/>
              </w:rPr>
              <w:t>, EES, EAS</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4DAB761B" w:rsidR="00DE4FC2" w:rsidRDefault="00DE4FC2" w:rsidP="0055125D">
            <w:pPr>
              <w:pStyle w:val="TAL"/>
              <w:rPr>
                <w:lang w:eastAsia="zh-CN"/>
              </w:rPr>
            </w:pPr>
            <w:r>
              <w:rPr>
                <w:lang w:eastAsia="zh-CN"/>
              </w:rPr>
              <w:t>EEC</w:t>
            </w:r>
            <w:r w:rsidR="001C3523">
              <w:rPr>
                <w:lang w:eastAsia="zh-CN"/>
              </w:rPr>
              <w:t>, EES</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30D61B7C" w14:textId="77777777" w:rsidR="0007304E" w:rsidRPr="00197730" w:rsidRDefault="002944BF" w:rsidP="0007304E">
            <w:pPr>
              <w:pStyle w:val="TAL"/>
              <w:rPr>
                <w:lang w:eastAsia="zh-CN"/>
              </w:rPr>
            </w:pPr>
            <w:r>
              <w:rPr>
                <w:lang w:eastAsia="zh-CN"/>
              </w:rPr>
              <w:t>EEC</w:t>
            </w:r>
          </w:p>
          <w:p w14:paraId="507CB237" w14:textId="20E93426" w:rsidR="002944BF" w:rsidRDefault="0007304E" w:rsidP="0007304E">
            <w:pPr>
              <w:pStyle w:val="TAL"/>
              <w:rPr>
                <w:lang w:eastAsia="zh-CN"/>
              </w:rPr>
            </w:pPr>
            <w:r w:rsidRPr="00197730">
              <w:rPr>
                <w:lang w:eastAsia="zh-CN"/>
              </w:rPr>
              <w:t>(NOTE)</w:t>
            </w:r>
          </w:p>
        </w:tc>
      </w:tr>
      <w:tr w:rsidR="0007304E" w:rsidRPr="00197730" w14:paraId="2E56A2CE" w14:textId="77777777" w:rsidTr="00507260">
        <w:trPr>
          <w:trHeight w:val="136"/>
          <w:jc w:val="center"/>
        </w:trPr>
        <w:tc>
          <w:tcPr>
            <w:tcW w:w="9535" w:type="dxa"/>
            <w:gridSpan w:val="4"/>
            <w:shd w:val="clear" w:color="auto" w:fill="auto"/>
          </w:tcPr>
          <w:p w14:paraId="046EEBBF" w14:textId="77777777" w:rsidR="0007304E" w:rsidRPr="00197730" w:rsidRDefault="0007304E" w:rsidP="00563785">
            <w:pPr>
              <w:pStyle w:val="TAN"/>
              <w:rPr>
                <w:lang w:eastAsia="zh-CN"/>
              </w:rPr>
            </w:pPr>
            <w:r w:rsidRPr="00197730">
              <w:t>NOTE:</w:t>
            </w:r>
            <w:r w:rsidRPr="00197730">
              <w:tab/>
              <w:t>The procedure of the Get service operation when initiated by the EEC is defined in clause 5.6. The corresponding Eees_UEIdentifier API is specified in clause 8.3 of 3GPP TS 29.558 [4].</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lastRenderedPageBreak/>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r w:rsidRPr="0054789E">
              <w:t>Eees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r>
              <w:t>Eees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E76DD9" w:rsidRPr="00437862" w14:paraId="13FF7603" w14:textId="77777777" w:rsidTr="00E76DD9">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623E0CF5" w14:textId="77777777" w:rsidR="00E76DD9" w:rsidRPr="00931880" w:rsidRDefault="00E76DD9" w:rsidP="00563785">
            <w:pPr>
              <w:pStyle w:val="TAL"/>
            </w:pPr>
            <w:r w:rsidRPr="00E76DD9">
              <w:t>Eees_ACREvents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83FDDB" w14:textId="77777777" w:rsidR="00E76DD9" w:rsidRPr="00437862" w:rsidRDefault="00E76DD9" w:rsidP="00563785">
            <w:pPr>
              <w:pStyle w:val="TAL"/>
            </w:pPr>
            <w:r>
              <w:t>6.4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AE6EC9" w14:textId="77777777" w:rsidR="00E76DD9" w:rsidRDefault="00E76DD9" w:rsidP="00563785">
            <w:pPr>
              <w:pStyle w:val="TAL"/>
            </w:pPr>
            <w:r w:rsidRPr="00E76DD9">
              <w:t>Eees ACR Events</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1DCDFA7" w14:textId="77777777" w:rsidR="00E76DD9" w:rsidRDefault="00E76DD9" w:rsidP="00563785">
            <w:pPr>
              <w:pStyle w:val="TAL"/>
            </w:pPr>
            <w:r w:rsidRPr="00FB0916">
              <w:t>TS24558_Eees_ACREvents</w:t>
            </w:r>
            <w:r>
              <w:t>.yaml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7CC550" w14:textId="77777777" w:rsidR="00E76DD9" w:rsidRDefault="00E76DD9" w:rsidP="00563785">
            <w:pPr>
              <w:pStyle w:val="TAL"/>
            </w:pPr>
            <w:r>
              <w:t>e</w:t>
            </w:r>
            <w:r w:rsidRPr="00931880">
              <w:t>ees</w:t>
            </w:r>
            <w:r>
              <w:t>-acrevents</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AAA5805" w14:textId="77777777" w:rsidR="00E76DD9" w:rsidRPr="00437862" w:rsidRDefault="00E76DD9" w:rsidP="00563785">
            <w:pPr>
              <w:pStyle w:val="TAL"/>
            </w:pPr>
            <w:r>
              <w:t>A.4</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195A3D3" w:rsidR="009E5347" w:rsidRPr="00387CBB" w:rsidRDefault="00E76DD9" w:rsidP="00E76DD9">
            <w:pPr>
              <w:pStyle w:val="TAL"/>
            </w:pPr>
            <w:r>
              <w:t>e</w:t>
            </w:r>
            <w:r w:rsidR="009E5347" w:rsidRPr="00387CBB">
              <w:t>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21E6D8B5" w:rsidR="00C3083C" w:rsidRPr="0054789E" w:rsidRDefault="00C3083C" w:rsidP="0007304E">
            <w:pPr>
              <w:pStyle w:val="TAL"/>
            </w:pPr>
            <w:r>
              <w:t>6.</w:t>
            </w:r>
            <w:r w:rsidR="0007304E">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r>
              <w:t>Eees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54AC4FBF" w:rsidR="00C3083C" w:rsidRPr="00387CBB" w:rsidRDefault="0007304E" w:rsidP="0055125D">
            <w:pPr>
              <w:pStyle w:val="TAL"/>
            </w:pPr>
            <w:r w:rsidRPr="00197730">
              <w:t>TS24558_Eees_EASInformationProvisioning.yaml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0DFD23E9" w:rsidR="00C3083C" w:rsidRPr="00387CBB" w:rsidRDefault="0007304E" w:rsidP="0055125D">
            <w:pPr>
              <w:pStyle w:val="TAL"/>
            </w:pPr>
            <w:r>
              <w:t>A.6</w:t>
            </w:r>
          </w:p>
        </w:tc>
      </w:tr>
    </w:tbl>
    <w:p w14:paraId="28DE296E" w14:textId="77777777" w:rsidR="009E5347" w:rsidRDefault="009E5347" w:rsidP="009E5347"/>
    <w:p w14:paraId="6DE81BDA" w14:textId="77777777" w:rsidR="009E5347" w:rsidRDefault="009E5347" w:rsidP="009E5347">
      <w:pPr>
        <w:pStyle w:val="Heading2"/>
      </w:pPr>
      <w:bookmarkStart w:id="99" w:name="_Toc101529231"/>
      <w:bookmarkStart w:id="100" w:name="_Toc114864057"/>
      <w:bookmarkStart w:id="101" w:name="_Toc143871201"/>
      <w:bookmarkStart w:id="102" w:name="_Toc144134697"/>
      <w:bookmarkStart w:id="103" w:name="_Toc160609160"/>
      <w:bookmarkStart w:id="104" w:name="_Toc183527259"/>
      <w:r>
        <w:t>5.2</w:t>
      </w:r>
      <w:r>
        <w:tab/>
      </w:r>
      <w:r w:rsidRPr="00D82297">
        <w:rPr>
          <w:noProof/>
        </w:rPr>
        <w:t xml:space="preserve">Eees_EECRegistration </w:t>
      </w:r>
      <w:r>
        <w:t>Service</w:t>
      </w:r>
      <w:bookmarkEnd w:id="99"/>
      <w:bookmarkEnd w:id="100"/>
      <w:bookmarkEnd w:id="101"/>
      <w:bookmarkEnd w:id="102"/>
      <w:bookmarkEnd w:id="103"/>
      <w:bookmarkEnd w:id="104"/>
    </w:p>
    <w:p w14:paraId="7C81718D" w14:textId="77777777" w:rsidR="009E5347" w:rsidRDefault="009E5347" w:rsidP="009E5347">
      <w:pPr>
        <w:pStyle w:val="Heading3"/>
      </w:pPr>
      <w:bookmarkStart w:id="105" w:name="_Toc101529232"/>
      <w:bookmarkStart w:id="106" w:name="_Toc114864058"/>
      <w:bookmarkStart w:id="107" w:name="_Toc143871202"/>
      <w:bookmarkStart w:id="108" w:name="_Toc144134698"/>
      <w:bookmarkStart w:id="109" w:name="_Toc160609161"/>
      <w:bookmarkStart w:id="110" w:name="_Toc183527260"/>
      <w:r>
        <w:t>5.2.1</w:t>
      </w:r>
      <w:r>
        <w:tab/>
        <w:t>Service Description</w:t>
      </w:r>
      <w:bookmarkEnd w:id="105"/>
      <w:bookmarkEnd w:id="106"/>
      <w:bookmarkEnd w:id="107"/>
      <w:bookmarkEnd w:id="108"/>
      <w:bookmarkEnd w:id="109"/>
      <w:bookmarkEnd w:id="110"/>
    </w:p>
    <w:p w14:paraId="0CEE3C11" w14:textId="77777777" w:rsidR="009E5347" w:rsidRDefault="009E5347" w:rsidP="009E5347">
      <w:r>
        <w:t xml:space="preserve">The </w:t>
      </w:r>
      <w:r w:rsidRPr="00D82297">
        <w:rPr>
          <w:noProof/>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11" w:name="_Toc101529233"/>
      <w:bookmarkStart w:id="112" w:name="_Toc114864059"/>
      <w:bookmarkStart w:id="113" w:name="_Toc143871203"/>
      <w:bookmarkStart w:id="114" w:name="_Toc144134699"/>
      <w:bookmarkStart w:id="115" w:name="_Toc160609162"/>
      <w:bookmarkStart w:id="116" w:name="_Toc183527261"/>
      <w:r>
        <w:t>5.2.2</w:t>
      </w:r>
      <w:r>
        <w:tab/>
        <w:t>Service Operations</w:t>
      </w:r>
      <w:bookmarkEnd w:id="111"/>
      <w:bookmarkEnd w:id="112"/>
      <w:bookmarkEnd w:id="113"/>
      <w:bookmarkEnd w:id="114"/>
      <w:bookmarkEnd w:id="115"/>
      <w:bookmarkEnd w:id="116"/>
    </w:p>
    <w:p w14:paraId="7F82A16C" w14:textId="77777777" w:rsidR="009E5347" w:rsidRDefault="009E5347" w:rsidP="009E5347">
      <w:pPr>
        <w:pStyle w:val="Heading4"/>
      </w:pPr>
      <w:bookmarkStart w:id="117" w:name="_Toc101529234"/>
      <w:bookmarkStart w:id="118" w:name="_Toc114864060"/>
      <w:bookmarkStart w:id="119" w:name="_Toc143871204"/>
      <w:bookmarkStart w:id="120" w:name="_Toc144134700"/>
      <w:bookmarkStart w:id="121" w:name="_Toc160609163"/>
      <w:bookmarkStart w:id="122" w:name="_Toc183527262"/>
      <w:r>
        <w:t>5.2.2.1</w:t>
      </w:r>
      <w:r>
        <w:tab/>
        <w:t>Introduction</w:t>
      </w:r>
      <w:bookmarkEnd w:id="117"/>
      <w:bookmarkEnd w:id="118"/>
      <w:bookmarkEnd w:id="119"/>
      <w:bookmarkEnd w:id="120"/>
      <w:bookmarkEnd w:id="121"/>
      <w:bookmarkEnd w:id="122"/>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23" w:name="_Toc101529235"/>
      <w:bookmarkStart w:id="124" w:name="_Toc114864061"/>
      <w:bookmarkStart w:id="125" w:name="_Toc143871205"/>
      <w:bookmarkStart w:id="126" w:name="_Toc144134701"/>
      <w:bookmarkStart w:id="127" w:name="_Toc160609164"/>
      <w:bookmarkStart w:id="128" w:name="_Toc183527263"/>
      <w:r>
        <w:t>5.2.2.2</w:t>
      </w:r>
      <w:r>
        <w:tab/>
      </w:r>
      <w:r w:rsidRPr="00AA7C0B">
        <w:t>Eees_EECRegistration_Request</w:t>
      </w:r>
      <w:bookmarkEnd w:id="123"/>
      <w:bookmarkEnd w:id="124"/>
      <w:bookmarkEnd w:id="125"/>
      <w:bookmarkEnd w:id="126"/>
      <w:bookmarkEnd w:id="127"/>
      <w:bookmarkEnd w:id="128"/>
    </w:p>
    <w:p w14:paraId="613A09E5" w14:textId="77777777" w:rsidR="009E5347" w:rsidRDefault="009E5347" w:rsidP="009E5347">
      <w:pPr>
        <w:pStyle w:val="Heading5"/>
      </w:pPr>
      <w:bookmarkStart w:id="129" w:name="_Toc101529236"/>
      <w:bookmarkStart w:id="130" w:name="_Toc114864062"/>
      <w:bookmarkStart w:id="131" w:name="_Toc143871206"/>
      <w:bookmarkStart w:id="132" w:name="_Toc144134702"/>
      <w:bookmarkStart w:id="133" w:name="_Toc160609165"/>
      <w:bookmarkStart w:id="134" w:name="_Toc183527264"/>
      <w:r>
        <w:t>5.2.2.2.1</w:t>
      </w:r>
      <w:r>
        <w:tab/>
        <w:t>General</w:t>
      </w:r>
      <w:bookmarkEnd w:id="129"/>
      <w:bookmarkEnd w:id="130"/>
      <w:bookmarkEnd w:id="131"/>
      <w:bookmarkEnd w:id="132"/>
      <w:bookmarkEnd w:id="133"/>
      <w:bookmarkEnd w:id="134"/>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35" w:name="_Toc101529237"/>
      <w:bookmarkStart w:id="136" w:name="_Toc114864063"/>
      <w:bookmarkStart w:id="137" w:name="_Toc143871207"/>
      <w:bookmarkStart w:id="138" w:name="_Toc144134703"/>
      <w:bookmarkStart w:id="139" w:name="_Toc160609166"/>
      <w:bookmarkStart w:id="140" w:name="_Toc183527265"/>
      <w:r>
        <w:t>5.2.2.2.2</w:t>
      </w:r>
      <w:r>
        <w:tab/>
        <w:t xml:space="preserve">EEC registering to EES using </w:t>
      </w:r>
      <w:r w:rsidRPr="00AA7C0B">
        <w:t>Eees_EECRegistration_Request</w:t>
      </w:r>
      <w:r>
        <w:t xml:space="preserve"> operation</w:t>
      </w:r>
      <w:bookmarkEnd w:id="135"/>
      <w:bookmarkEnd w:id="136"/>
      <w:bookmarkEnd w:id="137"/>
      <w:bookmarkEnd w:id="138"/>
      <w:bookmarkEnd w:id="139"/>
      <w:bookmarkEnd w:id="140"/>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lastRenderedPageBreak/>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39B3D3D0"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r w:rsidR="00F10DDF">
        <w:t>easBundleI</w:t>
      </w:r>
      <w:r w:rsidR="00F10DDF" w:rsidRPr="00B559FC">
        <w:t>nfo</w:t>
      </w:r>
      <w:r w:rsidR="000F114C">
        <w:t xml:space="preserve">s"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F10DDF" w:rsidRPr="00646838">
        <w:t>easId</w:t>
      </w:r>
      <w:r w:rsidR="00F10DDF">
        <w:t xml:space="preserve"> information</w:t>
      </w:r>
      <w:r w:rsidR="00F10DDF">
        <w:rPr>
          <w:noProof/>
          <w:lang w:val="en-US"/>
        </w:rPr>
        <w:t xml:space="preserve"> </w:t>
      </w:r>
      <w:r w:rsidR="00F10DDF">
        <w:t>belongs</w:t>
      </w:r>
      <w:r w:rsidR="00711AB8">
        <w:rPr>
          <w:noProof/>
          <w:lang w:val="en-US"/>
        </w:rPr>
        <w:t>; and</w:t>
      </w:r>
    </w:p>
    <w:p w14:paraId="4491A153" w14:textId="5AFC2D10"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w:t>
      </w:r>
      <w:r w:rsidR="00F9604C">
        <w:t>the "</w:t>
      </w:r>
      <w:r w:rsidR="004364E9" w:rsidRPr="008178A2">
        <w:t>easBundleInfo</w:t>
      </w:r>
      <w:r w:rsidR="00F9604C">
        <w:t xml:space="preserve">s"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41" w:name="_Hlk72407321"/>
      <w:r>
        <w:t>EES creates a new resource with the EEC registration information</w:t>
      </w:r>
      <w:bookmarkEnd w:id="141"/>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r>
        <w:t>i)</w:t>
      </w:r>
      <w:r>
        <w:tab/>
        <w:t xml:space="preserve">if </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lastRenderedPageBreak/>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42" w:name="_Toc101529238"/>
      <w:bookmarkStart w:id="143" w:name="_Toc114864064"/>
      <w:bookmarkStart w:id="144" w:name="_Toc143871208"/>
      <w:bookmarkStart w:id="145" w:name="_Toc144134704"/>
      <w:bookmarkStart w:id="146" w:name="_Toc160609167"/>
      <w:bookmarkStart w:id="147" w:name="_Toc183527266"/>
      <w:r>
        <w:t>5.2.2.3</w:t>
      </w:r>
      <w:r>
        <w:tab/>
      </w:r>
      <w:r w:rsidRPr="00AA7C0B">
        <w:t>Eees_EECRegistration_</w:t>
      </w:r>
      <w:r w:rsidRPr="00395EB0">
        <w:t>Update</w:t>
      </w:r>
      <w:bookmarkEnd w:id="142"/>
      <w:bookmarkEnd w:id="143"/>
      <w:bookmarkEnd w:id="144"/>
      <w:bookmarkEnd w:id="145"/>
      <w:bookmarkEnd w:id="146"/>
      <w:bookmarkEnd w:id="147"/>
    </w:p>
    <w:p w14:paraId="33BE038D" w14:textId="77777777" w:rsidR="009E5347" w:rsidRDefault="009E5347" w:rsidP="009E5347">
      <w:pPr>
        <w:pStyle w:val="Heading5"/>
      </w:pPr>
      <w:bookmarkStart w:id="148" w:name="_Toc101529239"/>
      <w:bookmarkStart w:id="149" w:name="_Toc114864065"/>
      <w:bookmarkStart w:id="150" w:name="_Toc143871209"/>
      <w:bookmarkStart w:id="151" w:name="_Toc144134705"/>
      <w:bookmarkStart w:id="152" w:name="_Toc160609168"/>
      <w:bookmarkStart w:id="153" w:name="_Toc183527267"/>
      <w:r>
        <w:t>5.2.2.3.1</w:t>
      </w:r>
      <w:r>
        <w:tab/>
        <w:t>General</w:t>
      </w:r>
      <w:bookmarkEnd w:id="148"/>
      <w:bookmarkEnd w:id="149"/>
      <w:bookmarkEnd w:id="150"/>
      <w:bookmarkEnd w:id="151"/>
      <w:bookmarkEnd w:id="152"/>
      <w:bookmarkEnd w:id="153"/>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54" w:name="_Toc101529240"/>
      <w:bookmarkStart w:id="155" w:name="_Toc114864066"/>
      <w:bookmarkStart w:id="156" w:name="_Toc143871210"/>
      <w:bookmarkStart w:id="157" w:name="_Toc144134706"/>
      <w:bookmarkStart w:id="158" w:name="_Toc160609169"/>
      <w:bookmarkStart w:id="159" w:name="_Toc183527268"/>
      <w:r>
        <w:t>5.2.2.3.2</w:t>
      </w:r>
      <w:r>
        <w:tab/>
        <w:t xml:space="preserve">EEC updating registration information using </w:t>
      </w:r>
      <w:r w:rsidRPr="00AA7C0B">
        <w:t>Eees_EECRegistration_</w:t>
      </w:r>
      <w:r>
        <w:t>Update operation</w:t>
      </w:r>
      <w:bookmarkEnd w:id="154"/>
      <w:bookmarkEnd w:id="155"/>
      <w:bookmarkEnd w:id="156"/>
      <w:bookmarkEnd w:id="157"/>
      <w:bookmarkEnd w:id="158"/>
      <w:bookmarkEnd w:id="159"/>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646BF083" w:rsidR="00876B89" w:rsidRDefault="00D82297" w:rsidP="00D82297">
      <w:pPr>
        <w:pStyle w:val="B4"/>
        <w:ind w:left="1494" w:hanging="360"/>
        <w:rPr>
          <w:noProof/>
          <w:lang w:val="en-US"/>
        </w:rPr>
      </w:pPr>
      <w:r>
        <w:rPr>
          <w:noProof/>
          <w:lang w:val="en-US"/>
        </w:rPr>
        <w:t>A)</w:t>
      </w:r>
      <w:r>
        <w:rPr>
          <w:noProof/>
          <w:lang w:val="en-US"/>
        </w:rPr>
        <w:tab/>
      </w:r>
      <w:r w:rsidR="00876B89">
        <w:t>f</w:t>
      </w:r>
      <w:r w:rsidR="00C15E36" w:rsidRPr="00DD093E">
        <w:t>or each AC Profile</w:t>
      </w:r>
      <w:r w:rsidR="00C15E36">
        <w:t xml:space="preserve">, if </w:t>
      </w:r>
      <w:r w:rsidR="009638A7">
        <w:t>the "</w:t>
      </w:r>
      <w:r w:rsidR="00C15E36">
        <w:t>easBundleI</w:t>
      </w:r>
      <w:r w:rsidR="00C15E36" w:rsidRPr="00B559FC">
        <w:t>nfo</w:t>
      </w:r>
      <w:r w:rsidR="009638A7">
        <w:t xml:space="preserve">s"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r w:rsidR="00C15E36" w:rsidRPr="00646838">
        <w:t>easId</w:t>
      </w:r>
      <w:r w:rsidR="00C15E36">
        <w:t xml:space="preserve"> information</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lastRenderedPageBreak/>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w:t>
      </w:r>
      <w:r w:rsidR="009B281B">
        <w:t>"</w:t>
      </w:r>
      <w:r w:rsidRPr="008178A2">
        <w:t>easBundleInfo</w:t>
      </w:r>
      <w:r w:rsidR="009638A7">
        <w:t xml:space="preserve">s"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77777777" w:rsidR="00F546EC" w:rsidRDefault="0014329E" w:rsidP="00F546EC">
      <w:pPr>
        <w:pStyle w:val="B3"/>
      </w:pPr>
      <w:r>
        <w:t>i)</w:t>
      </w:r>
      <w:r>
        <w:tab/>
        <w:t>if</w:t>
      </w:r>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60" w:name="_Toc101529241"/>
      <w:bookmarkStart w:id="161" w:name="_Toc114864067"/>
      <w:bookmarkStart w:id="162" w:name="_Toc143871211"/>
      <w:bookmarkStart w:id="163" w:name="_Toc144134707"/>
      <w:bookmarkStart w:id="164" w:name="_Toc160609170"/>
      <w:bookmarkStart w:id="165" w:name="_Toc183527269"/>
      <w:r>
        <w:t>5.2.2.4</w:t>
      </w:r>
      <w:r>
        <w:tab/>
      </w:r>
      <w:r w:rsidRPr="00AA7C0B">
        <w:t>Eees_EECRegistration_</w:t>
      </w:r>
      <w:r w:rsidRPr="00395EB0">
        <w:t>Deregister</w:t>
      </w:r>
      <w:bookmarkEnd w:id="160"/>
      <w:bookmarkEnd w:id="161"/>
      <w:bookmarkEnd w:id="162"/>
      <w:bookmarkEnd w:id="163"/>
      <w:bookmarkEnd w:id="164"/>
      <w:bookmarkEnd w:id="165"/>
    </w:p>
    <w:p w14:paraId="0B9A7E97" w14:textId="77777777" w:rsidR="009E5347" w:rsidRDefault="009E5347" w:rsidP="009E5347">
      <w:pPr>
        <w:pStyle w:val="Heading5"/>
      </w:pPr>
      <w:bookmarkStart w:id="166" w:name="_Toc101529242"/>
      <w:bookmarkStart w:id="167" w:name="_Toc114864068"/>
      <w:bookmarkStart w:id="168" w:name="_Toc143871212"/>
      <w:bookmarkStart w:id="169" w:name="_Toc144134708"/>
      <w:bookmarkStart w:id="170" w:name="_Toc160609171"/>
      <w:bookmarkStart w:id="171" w:name="_Toc183527270"/>
      <w:r>
        <w:t>5.2.2.4.1</w:t>
      </w:r>
      <w:r>
        <w:tab/>
        <w:t>General</w:t>
      </w:r>
      <w:bookmarkEnd w:id="166"/>
      <w:bookmarkEnd w:id="167"/>
      <w:bookmarkEnd w:id="168"/>
      <w:bookmarkEnd w:id="169"/>
      <w:bookmarkEnd w:id="170"/>
      <w:bookmarkEnd w:id="171"/>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72" w:name="_Toc101529243"/>
      <w:bookmarkStart w:id="173" w:name="_Toc114864069"/>
      <w:bookmarkStart w:id="174" w:name="_Toc143871213"/>
      <w:bookmarkStart w:id="175" w:name="_Toc144134709"/>
      <w:bookmarkStart w:id="176" w:name="_Toc160609172"/>
      <w:bookmarkStart w:id="177" w:name="_Toc183527271"/>
      <w:r>
        <w:t>5.2.2.4.2</w:t>
      </w:r>
      <w:r>
        <w:tab/>
        <w:t>EEC deregistering from EES using Eees_EECRegistration_</w:t>
      </w:r>
      <w:r w:rsidRPr="00395EB0">
        <w:t>Deregister</w:t>
      </w:r>
      <w:r>
        <w:t xml:space="preserve"> operation</w:t>
      </w:r>
      <w:bookmarkEnd w:id="172"/>
      <w:bookmarkEnd w:id="173"/>
      <w:bookmarkEnd w:id="174"/>
      <w:bookmarkEnd w:id="175"/>
      <w:bookmarkEnd w:id="176"/>
      <w:bookmarkEnd w:id="177"/>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78" w:name="_Toc101529244"/>
      <w:bookmarkStart w:id="179" w:name="_Toc114864070"/>
      <w:bookmarkStart w:id="180" w:name="_Toc143871214"/>
      <w:bookmarkStart w:id="181" w:name="_Toc144134710"/>
      <w:bookmarkStart w:id="182" w:name="_Toc160609173"/>
      <w:bookmarkStart w:id="183" w:name="_Toc183527272"/>
      <w:r>
        <w:lastRenderedPageBreak/>
        <w:t>5.3</w:t>
      </w:r>
      <w:r>
        <w:tab/>
      </w:r>
      <w:bookmarkStart w:id="184" w:name="_Toc81588612"/>
      <w:r w:rsidRPr="00550FAB">
        <w:t xml:space="preserve">Eees_EASDiscovery </w:t>
      </w:r>
      <w:r>
        <w:t>service</w:t>
      </w:r>
      <w:bookmarkEnd w:id="178"/>
      <w:bookmarkEnd w:id="179"/>
      <w:bookmarkEnd w:id="180"/>
      <w:bookmarkEnd w:id="181"/>
      <w:bookmarkEnd w:id="182"/>
      <w:bookmarkEnd w:id="183"/>
      <w:bookmarkEnd w:id="184"/>
    </w:p>
    <w:p w14:paraId="56D52876" w14:textId="77777777" w:rsidR="009E5347" w:rsidRDefault="009E5347" w:rsidP="009E5347">
      <w:pPr>
        <w:pStyle w:val="Heading3"/>
      </w:pPr>
      <w:bookmarkStart w:id="185" w:name="_Toc101529245"/>
      <w:bookmarkStart w:id="186" w:name="_Toc114864071"/>
      <w:bookmarkStart w:id="187" w:name="_Toc143871215"/>
      <w:bookmarkStart w:id="188" w:name="_Toc144134711"/>
      <w:bookmarkStart w:id="189" w:name="_Toc160609174"/>
      <w:bookmarkStart w:id="190" w:name="_Toc183527273"/>
      <w:r>
        <w:rPr>
          <w:lang w:val="en-US"/>
        </w:rPr>
        <w:t>5.3.1</w:t>
      </w:r>
      <w:r>
        <w:rPr>
          <w:lang w:val="en-US"/>
        </w:rPr>
        <w:tab/>
      </w:r>
      <w:r>
        <w:t>Service Description</w:t>
      </w:r>
      <w:bookmarkEnd w:id="185"/>
      <w:bookmarkEnd w:id="186"/>
      <w:bookmarkEnd w:id="187"/>
      <w:bookmarkEnd w:id="188"/>
      <w:bookmarkEnd w:id="189"/>
      <w:bookmarkEnd w:id="190"/>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91" w:name="_Toc101529246"/>
      <w:bookmarkStart w:id="192" w:name="_Toc114864072"/>
      <w:bookmarkStart w:id="193" w:name="_Toc143871216"/>
      <w:bookmarkStart w:id="194" w:name="_Toc144134712"/>
      <w:bookmarkStart w:id="195" w:name="_Toc160609175"/>
      <w:bookmarkStart w:id="196" w:name="_Toc183527274"/>
      <w:r>
        <w:rPr>
          <w:lang w:val="en-US"/>
        </w:rPr>
        <w:t>5.3.2</w:t>
      </w:r>
      <w:r>
        <w:rPr>
          <w:lang w:val="en-US"/>
        </w:rPr>
        <w:tab/>
      </w:r>
      <w:r>
        <w:t>Service Operations</w:t>
      </w:r>
      <w:bookmarkEnd w:id="191"/>
      <w:bookmarkEnd w:id="192"/>
      <w:bookmarkEnd w:id="193"/>
      <w:bookmarkEnd w:id="194"/>
      <w:bookmarkEnd w:id="195"/>
      <w:bookmarkEnd w:id="196"/>
    </w:p>
    <w:p w14:paraId="4B3FF24B" w14:textId="77777777" w:rsidR="009E5347" w:rsidRDefault="009E5347" w:rsidP="009E5347">
      <w:pPr>
        <w:pStyle w:val="Heading4"/>
      </w:pPr>
      <w:bookmarkStart w:id="197" w:name="_Toc101529247"/>
      <w:bookmarkStart w:id="198" w:name="_Toc114864073"/>
      <w:bookmarkStart w:id="199" w:name="_Toc143871217"/>
      <w:bookmarkStart w:id="200" w:name="_Toc144134713"/>
      <w:bookmarkStart w:id="201" w:name="_Toc160609176"/>
      <w:bookmarkStart w:id="202" w:name="_Toc183527275"/>
      <w:r>
        <w:t>5.3.2.1</w:t>
      </w:r>
      <w:r>
        <w:tab/>
        <w:t>Introduction</w:t>
      </w:r>
      <w:bookmarkEnd w:id="197"/>
      <w:bookmarkEnd w:id="198"/>
      <w:bookmarkEnd w:id="199"/>
      <w:bookmarkEnd w:id="200"/>
      <w:bookmarkEnd w:id="201"/>
      <w:bookmarkEnd w:id="202"/>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203" w:name="_Toc101529248"/>
      <w:bookmarkStart w:id="204" w:name="_Toc114864074"/>
      <w:bookmarkStart w:id="205" w:name="_Toc143871218"/>
      <w:bookmarkStart w:id="206" w:name="_Toc144134714"/>
      <w:bookmarkStart w:id="207" w:name="_Toc160609177"/>
      <w:bookmarkStart w:id="208" w:name="_Toc183527276"/>
      <w:r>
        <w:t>5.3.2.2</w:t>
      </w:r>
      <w:r>
        <w:tab/>
      </w:r>
      <w:r w:rsidRPr="00F477AF">
        <w:t>Eees_EASDiscovery_</w:t>
      </w:r>
      <w:r>
        <w:t>EasDisc</w:t>
      </w:r>
      <w:r w:rsidRPr="00F477AF">
        <w:t>Request</w:t>
      </w:r>
      <w:bookmarkEnd w:id="203"/>
      <w:bookmarkEnd w:id="204"/>
      <w:bookmarkEnd w:id="205"/>
      <w:bookmarkEnd w:id="206"/>
      <w:bookmarkEnd w:id="207"/>
      <w:bookmarkEnd w:id="208"/>
    </w:p>
    <w:p w14:paraId="3769F776" w14:textId="77777777" w:rsidR="009E5347" w:rsidRDefault="009E5347" w:rsidP="009E5347">
      <w:pPr>
        <w:pStyle w:val="Heading5"/>
      </w:pPr>
      <w:bookmarkStart w:id="209" w:name="_Toc101529249"/>
      <w:bookmarkStart w:id="210" w:name="_Toc114864075"/>
      <w:bookmarkStart w:id="211" w:name="_Toc143871219"/>
      <w:bookmarkStart w:id="212" w:name="_Toc144134715"/>
      <w:bookmarkStart w:id="213" w:name="_Toc160609178"/>
      <w:bookmarkStart w:id="214" w:name="_Toc183527277"/>
      <w:r>
        <w:t>5.3.2.2.1</w:t>
      </w:r>
      <w:r>
        <w:tab/>
        <w:t>General</w:t>
      </w:r>
      <w:bookmarkEnd w:id="209"/>
      <w:bookmarkEnd w:id="210"/>
      <w:bookmarkEnd w:id="211"/>
      <w:bookmarkEnd w:id="212"/>
      <w:bookmarkEnd w:id="213"/>
      <w:bookmarkEnd w:id="214"/>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215" w:name="_Toc101529250"/>
      <w:bookmarkStart w:id="216" w:name="_Toc114864076"/>
      <w:bookmarkStart w:id="217" w:name="_Toc143871220"/>
      <w:bookmarkStart w:id="218" w:name="_Toc144134716"/>
      <w:bookmarkStart w:id="219" w:name="_Toc160609179"/>
      <w:bookmarkStart w:id="220" w:name="_Toc183527278"/>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215"/>
      <w:bookmarkEnd w:id="216"/>
      <w:bookmarkEnd w:id="217"/>
      <w:bookmarkEnd w:id="218"/>
      <w:bookmarkEnd w:id="219"/>
      <w:bookmarkEnd w:id="220"/>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lastRenderedPageBreak/>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516BE56C" w:rsidR="009E5347" w:rsidRDefault="009E5347" w:rsidP="009E5347">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r w:rsidR="00261A04">
        <w:t>appGroupProfile</w:t>
      </w:r>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r>
        <w:rPr>
          <w:lang w:eastAsia="zh-CN"/>
        </w:rPr>
        <w:t>i.</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r w:rsidR="00261A04">
        <w:t>appGroupProfile</w:t>
      </w:r>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r w:rsidR="00261A04">
        <w:rPr>
          <w:lang w:eastAsia="zh-CN"/>
        </w:rPr>
        <w:t>appGrpId</w:t>
      </w:r>
      <w:r w:rsidR="00261A04">
        <w:t>" attribute. If the common EAS is:</w:t>
      </w:r>
    </w:p>
    <w:p w14:paraId="3F4A3A9A" w14:textId="5BAB5431" w:rsidR="00261A04" w:rsidRDefault="00261A04" w:rsidP="00261A04">
      <w:pPr>
        <w:pStyle w:val="B3"/>
      </w:pPr>
      <w:r>
        <w:t>i)</w:t>
      </w:r>
      <w:r>
        <w:tab/>
        <w:t>not available, then based on the policy if the EES needs to select the common EAS, the EES shall identify an EAS matching the received "</w:t>
      </w:r>
      <w:r>
        <w:rPr>
          <w:lang w:eastAsia="zh-CN"/>
        </w:rPr>
        <w:t>appGrpId</w:t>
      </w:r>
      <w:r>
        <w:t>" attribute based on the EAS discovery filters or the ECSP policy. The EES shall store the common EAS information and related "</w:t>
      </w:r>
      <w:r>
        <w:rPr>
          <w:lang w:eastAsia="zh-CN"/>
        </w:rPr>
        <w:t>appGrpId</w:t>
      </w:r>
      <w:r>
        <w:t>" attribute</w:t>
      </w:r>
      <w:r w:rsidR="00A55313">
        <w:t xml:space="preserve"> by triggering the </w:t>
      </w:r>
      <w:r w:rsidR="00A55313" w:rsidRPr="00310802">
        <w:t>Ee</w:t>
      </w:r>
      <w:r w:rsidR="00A55313">
        <w:t>c</w:t>
      </w:r>
      <w:r w:rsidR="00A55313" w:rsidRPr="00310802">
        <w:t>s_</w:t>
      </w:r>
      <w:r w:rsidR="00A55313">
        <w:t xml:space="preserve">EASInfoManagement API as specified in clause A.16 of </w:t>
      </w:r>
      <w:r w:rsidR="00A55313">
        <w:rPr>
          <w:lang w:eastAsia="zh-CN"/>
        </w:rPr>
        <w:t>3GPP TS 29.558</w:t>
      </w:r>
      <w:r w:rsidR="00A55313">
        <w:t> [4]</w:t>
      </w:r>
      <w:r>
        <w:t xml:space="preserve"> and EES shall trigger </w:t>
      </w:r>
      <w:r w:rsidRPr="00EF6BE0">
        <w:t>common EAS announcement procedure as specified in clause 5.14 of 3GPP TS 29.558 [4]</w:t>
      </w:r>
      <w:r>
        <w:t xml:space="preserve">; </w:t>
      </w:r>
      <w:r w:rsidR="00A55313">
        <w:t>or</w:t>
      </w:r>
    </w:p>
    <w:p w14:paraId="1DB6FE37" w14:textId="77777777" w:rsidR="00261A04" w:rsidRDefault="00261A04" w:rsidP="00261A04">
      <w:pPr>
        <w:pStyle w:val="B3"/>
      </w:pPr>
      <w:r>
        <w:t>ii)</w:t>
      </w:r>
      <w:r>
        <w:tab/>
        <w:t>available at the EES, then the EES provides information of that EAS as part for EAS discovery response;</w:t>
      </w:r>
    </w:p>
    <w:p w14:paraId="10433669" w14:textId="3EA306BC" w:rsidR="00261A04" w:rsidRPr="00EF6BE0" w:rsidRDefault="00261A04" w:rsidP="00261A04">
      <w:pPr>
        <w:pStyle w:val="NO"/>
      </w:pPr>
      <w:r w:rsidRPr="00EF6BE0">
        <w:t>NOTE</w:t>
      </w:r>
      <w:r w:rsidR="006C40C7">
        <w:t> 1</w:t>
      </w:r>
      <w:r w:rsidRPr="00EF6BE0">
        <w:t>:</w:t>
      </w:r>
      <w:r w:rsidRPr="00EF6BE0">
        <w:tab/>
        <w:t xml:space="preserve">The EES </w:t>
      </w:r>
      <w:r w:rsidR="006C40C7">
        <w:t>could</w:t>
      </w:r>
      <w:r w:rsidR="006C40C7" w:rsidRPr="00EF6BE0">
        <w:t xml:space="preserve"> </w:t>
      </w:r>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1F805ACE" w14:textId="6052F199" w:rsidR="009E5347" w:rsidRDefault="00261A04" w:rsidP="00261A04">
      <w:pPr>
        <w:pStyle w:val="B2"/>
      </w:pPr>
      <w:r>
        <w:t>6)</w:t>
      </w:r>
      <w:r>
        <w:tab/>
      </w:r>
      <w:r w:rsidR="009E5347" w:rsidRPr="00F477AF">
        <w:t>the EES may trigger the EAS management system to instantiate the EAS that matches with EAS discovery filter IEs</w:t>
      </w:r>
      <w:r w:rsidR="009E5347">
        <w:t xml:space="preserve">; </w:t>
      </w:r>
      <w:r w:rsidR="00054E52">
        <w:t>and</w:t>
      </w:r>
    </w:p>
    <w:p w14:paraId="12EB8C8D" w14:textId="1A68751B" w:rsidR="00DE0BC1" w:rsidRDefault="00773FAD" w:rsidP="00DE0BC1">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r w:rsidR="009F563E">
        <w:t>easSelSupInd</w:t>
      </w:r>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r w:rsidR="009F563E" w:rsidRPr="00E844C8">
        <w:t>discoveredEas</w:t>
      </w:r>
      <w:r w:rsidR="009F563E" w:rsidRPr="00F1427F">
        <w:rPr>
          <w:lang w:eastAsia="ko-KR"/>
        </w:rPr>
        <w:t>"</w:t>
      </w:r>
      <w:r w:rsidR="009F563E">
        <w:t xml:space="preserve"> attribute</w:t>
      </w:r>
      <w:r w:rsidR="009F563E"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38A1AE04" w14:textId="77777777" w:rsidR="00CB12A6" w:rsidRPr="00317D3D" w:rsidRDefault="00CB12A6" w:rsidP="00CB12A6">
      <w:pPr>
        <w:pStyle w:val="NO"/>
      </w:pPr>
      <w:r>
        <w:lastRenderedPageBreak/>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 xml:space="preserve">information of the EAS shall be included in the "eesEndPt" attribute within the </w:t>
      </w:r>
      <w:r w:rsidR="00773FAD">
        <w:rPr>
          <w:lang w:eastAsia="ko-KR"/>
        </w:rPr>
        <w:t>D</w:t>
      </w:r>
      <w:r w:rsidR="00773FAD" w:rsidRPr="00E844C8">
        <w:rPr>
          <w:lang w:eastAsia="ko-KR"/>
        </w:rPr>
        <w:t>iscoveredEas</w:t>
      </w:r>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221" w:name="_Toc101529251"/>
      <w:bookmarkStart w:id="222" w:name="_Toc114864077"/>
      <w:bookmarkStart w:id="223" w:name="_Toc143871221"/>
      <w:bookmarkStart w:id="224" w:name="_Toc144134717"/>
      <w:bookmarkStart w:id="225" w:name="_Toc160609180"/>
      <w:bookmarkStart w:id="226" w:name="_Toc183527279"/>
      <w:r>
        <w:t>5.3.2.3</w:t>
      </w:r>
      <w:r>
        <w:tab/>
      </w:r>
      <w:r w:rsidRPr="00F477AF">
        <w:t>Eees_EASDiscovery_Subscribe</w:t>
      </w:r>
      <w:bookmarkEnd w:id="221"/>
      <w:bookmarkEnd w:id="222"/>
      <w:bookmarkEnd w:id="223"/>
      <w:bookmarkEnd w:id="224"/>
      <w:bookmarkEnd w:id="225"/>
      <w:bookmarkEnd w:id="226"/>
    </w:p>
    <w:p w14:paraId="6B1E014E" w14:textId="77777777" w:rsidR="009E5347" w:rsidRDefault="009E5347" w:rsidP="009E5347">
      <w:pPr>
        <w:pStyle w:val="Heading5"/>
      </w:pPr>
      <w:bookmarkStart w:id="227" w:name="_Toc101529252"/>
      <w:bookmarkStart w:id="228" w:name="_Toc114864078"/>
      <w:bookmarkStart w:id="229" w:name="_Toc143871222"/>
      <w:bookmarkStart w:id="230" w:name="_Toc144134718"/>
      <w:bookmarkStart w:id="231" w:name="_Toc160609181"/>
      <w:bookmarkStart w:id="232" w:name="_Toc183527280"/>
      <w:r>
        <w:t>5.3.2.3.1</w:t>
      </w:r>
      <w:r>
        <w:tab/>
        <w:t>General</w:t>
      </w:r>
      <w:bookmarkEnd w:id="227"/>
      <w:bookmarkEnd w:id="228"/>
      <w:bookmarkEnd w:id="229"/>
      <w:bookmarkEnd w:id="230"/>
      <w:bookmarkEnd w:id="231"/>
      <w:bookmarkEnd w:id="232"/>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233" w:name="_Toc101529253"/>
      <w:bookmarkStart w:id="234" w:name="_Toc114864079"/>
      <w:bookmarkStart w:id="235" w:name="_Toc143871223"/>
      <w:bookmarkStart w:id="236" w:name="_Toc144134719"/>
      <w:bookmarkStart w:id="237" w:name="_Toc160609182"/>
      <w:bookmarkStart w:id="238" w:name="_Toc183527281"/>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233"/>
      <w:bookmarkEnd w:id="234"/>
      <w:bookmarkEnd w:id="235"/>
      <w:bookmarkEnd w:id="236"/>
      <w:bookmarkEnd w:id="237"/>
      <w:bookmarkEnd w:id="238"/>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65B8CF90" w:rsidR="00BA58AE" w:rsidRDefault="00BA58AE" w:rsidP="00BA58AE">
      <w:pPr>
        <w:pStyle w:val="B2"/>
      </w:pPr>
      <w:r>
        <w:lastRenderedPageBreak/>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239" w:name="_Toc101529254"/>
      <w:bookmarkStart w:id="240" w:name="_Toc114864080"/>
      <w:bookmarkStart w:id="241" w:name="_Toc143871224"/>
      <w:bookmarkStart w:id="242" w:name="_Toc144134720"/>
      <w:bookmarkStart w:id="243" w:name="_Toc160609183"/>
      <w:bookmarkStart w:id="244" w:name="_Toc183527282"/>
      <w:r>
        <w:t>5.3.2.4</w:t>
      </w:r>
      <w:r>
        <w:tab/>
      </w:r>
      <w:r w:rsidRPr="00BA6771">
        <w:t>Eees_EASDiscovery_Notify</w:t>
      </w:r>
      <w:bookmarkEnd w:id="239"/>
      <w:bookmarkEnd w:id="240"/>
      <w:bookmarkEnd w:id="241"/>
      <w:bookmarkEnd w:id="242"/>
      <w:bookmarkEnd w:id="243"/>
      <w:bookmarkEnd w:id="244"/>
    </w:p>
    <w:p w14:paraId="13B2BCF3" w14:textId="77777777" w:rsidR="009E5347" w:rsidRDefault="009E5347" w:rsidP="009E5347">
      <w:pPr>
        <w:pStyle w:val="Heading5"/>
      </w:pPr>
      <w:bookmarkStart w:id="245" w:name="_Toc101529255"/>
      <w:bookmarkStart w:id="246" w:name="_Toc114864081"/>
      <w:bookmarkStart w:id="247" w:name="_Toc143871225"/>
      <w:bookmarkStart w:id="248" w:name="_Toc144134721"/>
      <w:bookmarkStart w:id="249" w:name="_Toc160609184"/>
      <w:bookmarkStart w:id="250" w:name="_Toc183527283"/>
      <w:r>
        <w:t>5.3.2.4.1</w:t>
      </w:r>
      <w:r>
        <w:tab/>
        <w:t>General</w:t>
      </w:r>
      <w:bookmarkEnd w:id="245"/>
      <w:bookmarkEnd w:id="246"/>
      <w:bookmarkEnd w:id="247"/>
      <w:bookmarkEnd w:id="248"/>
      <w:bookmarkEnd w:id="249"/>
      <w:bookmarkEnd w:id="250"/>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51" w:name="_Toc101529256"/>
      <w:bookmarkStart w:id="252" w:name="_Toc114864082"/>
      <w:bookmarkStart w:id="253" w:name="_Toc143871226"/>
      <w:bookmarkStart w:id="254" w:name="_Toc144134722"/>
      <w:bookmarkStart w:id="255" w:name="_Toc160609185"/>
      <w:bookmarkStart w:id="256" w:name="_Toc183527284"/>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251"/>
      <w:bookmarkEnd w:id="252"/>
      <w:bookmarkEnd w:id="253"/>
      <w:bookmarkEnd w:id="254"/>
      <w:bookmarkEnd w:id="255"/>
      <w:bookmarkEnd w:id="256"/>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54CA055B" w14:textId="77777777" w:rsidR="00CB12A6" w:rsidRPr="00C51644" w:rsidRDefault="00CB12A6" w:rsidP="00CB12A6">
      <w:pPr>
        <w:pStyle w:val="NO"/>
      </w:pPr>
      <w:r w:rsidRPr="00C51644">
        <w:t>NOTE</w:t>
      </w:r>
      <w:r w:rsidRPr="00B12988">
        <w:rPr>
          <w:lang w:eastAsia="ko-KR"/>
        </w:rPr>
        <w:t> </w:t>
      </w:r>
      <w:r>
        <w:rPr>
          <w:lang w:eastAsia="ko-KR"/>
        </w:rPr>
        <w:t>1</w:t>
      </w:r>
      <w:r w:rsidRPr="00C51644">
        <w:t>:</w:t>
      </w:r>
      <w:r w:rsidRPr="00C51644">
        <w:tab/>
        <w:t>How EEC uses the analytics information is implementation specific.</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lastRenderedPageBreak/>
        <w:t>The EEC may cache the EAS information (e.g. EAS endpoint) for subsequent use. If the "lifeTime" attribute is included in the notification, the EEC may cache the EAS information only for the duration specified by the Lifetime IE.</w:t>
      </w:r>
    </w:p>
    <w:p w14:paraId="17E47C0E" w14:textId="2E2F3D0D" w:rsidR="00C84C8A" w:rsidRDefault="00C84C8A" w:rsidP="00C84C8A">
      <w:pPr>
        <w:pStyle w:val="NO"/>
      </w:pPr>
      <w:bookmarkStart w:id="257" w:name="_Toc101529257"/>
      <w:bookmarkStart w:id="258" w:name="_Toc114864083"/>
      <w:bookmarkStart w:id="259" w:name="_Toc143871227"/>
      <w:bookmarkStart w:id="260" w:name="_Toc144134723"/>
      <w:r>
        <w:t>NOTE</w:t>
      </w:r>
      <w:r w:rsidR="00CB12A6" w:rsidRPr="00B12988">
        <w:rPr>
          <w:lang w:eastAsia="ko-KR"/>
        </w:rPr>
        <w:t> </w:t>
      </w:r>
      <w:r w:rsidR="00CB12A6">
        <w:rPr>
          <w:lang w:eastAsia="ko-KR"/>
        </w:rPr>
        <w:t>2</w:t>
      </w:r>
      <w:r>
        <w:t>:</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61" w:name="_Toc160609186"/>
      <w:bookmarkStart w:id="262" w:name="_Toc183527285"/>
      <w:r>
        <w:t>5.3.2.5</w:t>
      </w:r>
      <w:r>
        <w:tab/>
      </w:r>
      <w:r w:rsidRPr="00F477AF">
        <w:t>Eees_EASDiscovery_UpdateSubscription</w:t>
      </w:r>
      <w:bookmarkEnd w:id="257"/>
      <w:bookmarkEnd w:id="258"/>
      <w:bookmarkEnd w:id="259"/>
      <w:bookmarkEnd w:id="260"/>
      <w:bookmarkEnd w:id="261"/>
      <w:bookmarkEnd w:id="262"/>
    </w:p>
    <w:p w14:paraId="5A3F5566" w14:textId="77777777" w:rsidR="009E5347" w:rsidRDefault="009E5347" w:rsidP="009E5347">
      <w:pPr>
        <w:pStyle w:val="Heading5"/>
      </w:pPr>
      <w:bookmarkStart w:id="263" w:name="_Toc101529258"/>
      <w:bookmarkStart w:id="264" w:name="_Toc114864084"/>
      <w:bookmarkStart w:id="265" w:name="_Toc143871228"/>
      <w:bookmarkStart w:id="266" w:name="_Toc144134724"/>
      <w:bookmarkStart w:id="267" w:name="_Toc160609187"/>
      <w:bookmarkStart w:id="268" w:name="_Toc183527286"/>
      <w:r>
        <w:t>5.3.2.5.1</w:t>
      </w:r>
      <w:r>
        <w:tab/>
        <w:t>General</w:t>
      </w:r>
      <w:bookmarkEnd w:id="263"/>
      <w:bookmarkEnd w:id="264"/>
      <w:bookmarkEnd w:id="265"/>
      <w:bookmarkEnd w:id="266"/>
      <w:bookmarkEnd w:id="267"/>
      <w:bookmarkEnd w:id="268"/>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69" w:name="_Toc101529259"/>
      <w:bookmarkStart w:id="270" w:name="_Toc114864085"/>
      <w:bookmarkStart w:id="271" w:name="_Toc143871229"/>
      <w:bookmarkStart w:id="272" w:name="_Toc144134725"/>
      <w:bookmarkStart w:id="273" w:name="_Toc160609188"/>
      <w:bookmarkStart w:id="274" w:name="_Toc183527287"/>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269"/>
      <w:bookmarkEnd w:id="270"/>
      <w:bookmarkEnd w:id="271"/>
      <w:bookmarkEnd w:id="272"/>
      <w:bookmarkEnd w:id="273"/>
      <w:bookmarkEnd w:id="274"/>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75" w:name="_Toc101529260"/>
      <w:bookmarkStart w:id="276" w:name="_Toc114864086"/>
      <w:bookmarkStart w:id="277" w:name="_Toc143871230"/>
      <w:bookmarkStart w:id="278" w:name="_Toc144134726"/>
      <w:bookmarkStart w:id="279" w:name="_Toc160609189"/>
      <w:bookmarkStart w:id="280" w:name="_Toc183527288"/>
      <w:r>
        <w:t>5.3.2.6</w:t>
      </w:r>
      <w:r>
        <w:tab/>
      </w:r>
      <w:r w:rsidRPr="00F477AF">
        <w:t>Eees_EASDiscovery_Unsubscribe</w:t>
      </w:r>
      <w:bookmarkEnd w:id="275"/>
      <w:bookmarkEnd w:id="276"/>
      <w:bookmarkEnd w:id="277"/>
      <w:bookmarkEnd w:id="278"/>
      <w:bookmarkEnd w:id="279"/>
      <w:bookmarkEnd w:id="280"/>
    </w:p>
    <w:p w14:paraId="1932EAE2" w14:textId="77777777" w:rsidR="009E5347" w:rsidRDefault="009E5347" w:rsidP="009E5347">
      <w:pPr>
        <w:pStyle w:val="Heading5"/>
      </w:pPr>
      <w:bookmarkStart w:id="281" w:name="_Toc101529261"/>
      <w:bookmarkStart w:id="282" w:name="_Toc114864087"/>
      <w:bookmarkStart w:id="283" w:name="_Toc143871231"/>
      <w:bookmarkStart w:id="284" w:name="_Toc144134727"/>
      <w:bookmarkStart w:id="285" w:name="_Toc160609190"/>
      <w:bookmarkStart w:id="286" w:name="_Toc183527289"/>
      <w:r>
        <w:t>5.3.2.6.1</w:t>
      </w:r>
      <w:r>
        <w:tab/>
        <w:t>General</w:t>
      </w:r>
      <w:bookmarkEnd w:id="281"/>
      <w:bookmarkEnd w:id="282"/>
      <w:bookmarkEnd w:id="283"/>
      <w:bookmarkEnd w:id="284"/>
      <w:bookmarkEnd w:id="285"/>
      <w:bookmarkEnd w:id="286"/>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87" w:name="_Toc101529262"/>
      <w:bookmarkStart w:id="288" w:name="_Toc114864088"/>
      <w:bookmarkStart w:id="289" w:name="_Toc143871232"/>
      <w:bookmarkStart w:id="290" w:name="_Toc144134728"/>
      <w:bookmarkStart w:id="291" w:name="_Toc160609191"/>
      <w:bookmarkStart w:id="292" w:name="_Toc183527290"/>
      <w:r>
        <w:lastRenderedPageBreak/>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87"/>
      <w:bookmarkEnd w:id="288"/>
      <w:bookmarkEnd w:id="289"/>
      <w:bookmarkEnd w:id="290"/>
      <w:bookmarkEnd w:id="291"/>
      <w:bookmarkEnd w:id="292"/>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93" w:name="_Toc101529263"/>
      <w:bookmarkStart w:id="294" w:name="_Toc114864089"/>
      <w:bookmarkStart w:id="295" w:name="_Toc143871233"/>
      <w:bookmarkStart w:id="296" w:name="_Toc144134729"/>
      <w:bookmarkStart w:id="297" w:name="_Toc160609192"/>
      <w:bookmarkStart w:id="298" w:name="_Toc183527291"/>
      <w:r>
        <w:t>5.4</w:t>
      </w:r>
      <w:r>
        <w:tab/>
      </w:r>
      <w:r w:rsidRPr="00B32063">
        <w:rPr>
          <w:noProof/>
          <w:lang w:val="en-US"/>
        </w:rPr>
        <w:t>Eees_ACREvents</w:t>
      </w:r>
      <w:r>
        <w:t xml:space="preserve"> Service</w:t>
      </w:r>
      <w:bookmarkEnd w:id="293"/>
      <w:bookmarkEnd w:id="294"/>
      <w:bookmarkEnd w:id="295"/>
      <w:bookmarkEnd w:id="296"/>
      <w:bookmarkEnd w:id="297"/>
      <w:bookmarkEnd w:id="298"/>
    </w:p>
    <w:p w14:paraId="2F198589" w14:textId="77777777" w:rsidR="009E5347" w:rsidRDefault="009E5347" w:rsidP="009E5347">
      <w:pPr>
        <w:pStyle w:val="Heading3"/>
      </w:pPr>
      <w:bookmarkStart w:id="299" w:name="_Toc101529264"/>
      <w:bookmarkStart w:id="300" w:name="_Toc114864090"/>
      <w:bookmarkStart w:id="301" w:name="_Toc143871234"/>
      <w:bookmarkStart w:id="302" w:name="_Toc144134730"/>
      <w:bookmarkStart w:id="303" w:name="_Toc160609193"/>
      <w:bookmarkStart w:id="304" w:name="_Toc183527292"/>
      <w:r>
        <w:t>5.4.1</w:t>
      </w:r>
      <w:r>
        <w:tab/>
        <w:t>Service Description</w:t>
      </w:r>
      <w:bookmarkEnd w:id="299"/>
      <w:bookmarkEnd w:id="300"/>
      <w:bookmarkEnd w:id="301"/>
      <w:bookmarkEnd w:id="302"/>
      <w:bookmarkEnd w:id="303"/>
      <w:bookmarkEnd w:id="304"/>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305" w:name="_Toc101529265"/>
      <w:bookmarkStart w:id="306" w:name="_Toc114864091"/>
      <w:bookmarkStart w:id="307" w:name="_Toc143871235"/>
      <w:bookmarkStart w:id="308" w:name="_Toc144134731"/>
      <w:bookmarkStart w:id="309" w:name="_Toc160609194"/>
      <w:bookmarkStart w:id="310" w:name="_Toc183527293"/>
      <w:r>
        <w:t>5.4.2</w:t>
      </w:r>
      <w:r>
        <w:tab/>
        <w:t>Service Operations</w:t>
      </w:r>
      <w:bookmarkEnd w:id="305"/>
      <w:bookmarkEnd w:id="306"/>
      <w:bookmarkEnd w:id="307"/>
      <w:bookmarkEnd w:id="308"/>
      <w:bookmarkEnd w:id="309"/>
      <w:bookmarkEnd w:id="310"/>
    </w:p>
    <w:p w14:paraId="49844107" w14:textId="77777777" w:rsidR="009E5347" w:rsidRDefault="009E5347" w:rsidP="009E5347">
      <w:pPr>
        <w:pStyle w:val="Heading4"/>
      </w:pPr>
      <w:bookmarkStart w:id="311" w:name="_Toc101529266"/>
      <w:bookmarkStart w:id="312" w:name="_Toc114864092"/>
      <w:bookmarkStart w:id="313" w:name="_Toc143871236"/>
      <w:bookmarkStart w:id="314" w:name="_Toc144134732"/>
      <w:bookmarkStart w:id="315" w:name="_Toc160609195"/>
      <w:bookmarkStart w:id="316" w:name="_Toc183527294"/>
      <w:r>
        <w:t>5.4.2.1</w:t>
      </w:r>
      <w:r>
        <w:tab/>
        <w:t>Introduction</w:t>
      </w:r>
      <w:bookmarkEnd w:id="311"/>
      <w:bookmarkEnd w:id="312"/>
      <w:bookmarkEnd w:id="313"/>
      <w:bookmarkEnd w:id="314"/>
      <w:bookmarkEnd w:id="315"/>
      <w:bookmarkEnd w:id="316"/>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317" w:name="_Toc101529267"/>
      <w:bookmarkStart w:id="318" w:name="_Toc114864093"/>
      <w:bookmarkStart w:id="319" w:name="_Toc143871237"/>
      <w:bookmarkStart w:id="320" w:name="_Toc144134733"/>
      <w:bookmarkStart w:id="321" w:name="_Toc160609196"/>
      <w:bookmarkStart w:id="322" w:name="_Toc183527295"/>
      <w:r>
        <w:t>5.4.2.2</w:t>
      </w:r>
      <w:r>
        <w:tab/>
        <w:t>Eees_ACREvents</w:t>
      </w:r>
      <w:r w:rsidRPr="00317891">
        <w:t>_Subscribe</w:t>
      </w:r>
      <w:bookmarkEnd w:id="317"/>
      <w:bookmarkEnd w:id="318"/>
      <w:bookmarkEnd w:id="319"/>
      <w:bookmarkEnd w:id="320"/>
      <w:bookmarkEnd w:id="321"/>
      <w:bookmarkEnd w:id="322"/>
    </w:p>
    <w:p w14:paraId="22BE62AB" w14:textId="77777777" w:rsidR="009E5347" w:rsidRDefault="009E5347" w:rsidP="009E5347">
      <w:pPr>
        <w:pStyle w:val="Heading5"/>
      </w:pPr>
      <w:bookmarkStart w:id="323" w:name="_Toc101529268"/>
      <w:bookmarkStart w:id="324" w:name="_Toc114864094"/>
      <w:bookmarkStart w:id="325" w:name="_Toc143871238"/>
      <w:bookmarkStart w:id="326" w:name="_Toc144134734"/>
      <w:bookmarkStart w:id="327" w:name="_Toc160609197"/>
      <w:bookmarkStart w:id="328" w:name="_Toc183527296"/>
      <w:r>
        <w:t>5.4.2.2.1</w:t>
      </w:r>
      <w:r>
        <w:tab/>
        <w:t>General</w:t>
      </w:r>
      <w:bookmarkEnd w:id="323"/>
      <w:bookmarkEnd w:id="324"/>
      <w:bookmarkEnd w:id="325"/>
      <w:bookmarkEnd w:id="326"/>
      <w:bookmarkEnd w:id="327"/>
      <w:bookmarkEnd w:id="328"/>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329" w:name="_Toc101529269"/>
      <w:bookmarkStart w:id="330" w:name="_Toc114864095"/>
      <w:bookmarkStart w:id="331" w:name="_Toc143871239"/>
      <w:bookmarkStart w:id="332" w:name="_Toc144134735"/>
      <w:bookmarkStart w:id="333" w:name="_Toc160609198"/>
      <w:bookmarkStart w:id="334" w:name="_Toc183527297"/>
      <w:r>
        <w:lastRenderedPageBreak/>
        <w:t>5.4.2.2.2</w:t>
      </w:r>
      <w:r>
        <w:tab/>
        <w:t>EEC subscribing to ACR information from EES using Eees_ACREvents</w:t>
      </w:r>
      <w:r w:rsidRPr="00317891">
        <w:t>_Subscribe</w:t>
      </w:r>
      <w:r>
        <w:t xml:space="preserve"> operation</w:t>
      </w:r>
      <w:bookmarkEnd w:id="329"/>
      <w:bookmarkEnd w:id="330"/>
      <w:bookmarkEnd w:id="331"/>
      <w:bookmarkEnd w:id="332"/>
      <w:bookmarkEnd w:id="333"/>
      <w:bookmarkEnd w:id="334"/>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335" w:name="_Toc101529270"/>
      <w:bookmarkStart w:id="336" w:name="_Toc114864096"/>
      <w:bookmarkStart w:id="337" w:name="_Toc143871240"/>
      <w:bookmarkStart w:id="338" w:name="_Toc144134736"/>
      <w:bookmarkStart w:id="339" w:name="_Toc160609199"/>
      <w:bookmarkStart w:id="340" w:name="_Toc183527298"/>
      <w:r>
        <w:t>5.4.2.3</w:t>
      </w:r>
      <w:r>
        <w:tab/>
        <w:t>Eees_ACREvents</w:t>
      </w:r>
      <w:r w:rsidRPr="00317891">
        <w:t>_Notify</w:t>
      </w:r>
      <w:bookmarkEnd w:id="335"/>
      <w:bookmarkEnd w:id="336"/>
      <w:bookmarkEnd w:id="337"/>
      <w:bookmarkEnd w:id="338"/>
      <w:bookmarkEnd w:id="339"/>
      <w:bookmarkEnd w:id="340"/>
    </w:p>
    <w:p w14:paraId="6888A417" w14:textId="77777777" w:rsidR="009E5347" w:rsidRDefault="009E5347" w:rsidP="009E5347">
      <w:pPr>
        <w:pStyle w:val="Heading5"/>
      </w:pPr>
      <w:bookmarkStart w:id="341" w:name="_Toc101529271"/>
      <w:bookmarkStart w:id="342" w:name="_Toc114864097"/>
      <w:bookmarkStart w:id="343" w:name="_Toc143871241"/>
      <w:bookmarkStart w:id="344" w:name="_Toc144134737"/>
      <w:bookmarkStart w:id="345" w:name="_Toc160609200"/>
      <w:bookmarkStart w:id="346" w:name="_Toc183527299"/>
      <w:r>
        <w:t>5.4.2.3.1</w:t>
      </w:r>
      <w:r>
        <w:tab/>
        <w:t>General</w:t>
      </w:r>
      <w:bookmarkEnd w:id="341"/>
      <w:bookmarkEnd w:id="342"/>
      <w:bookmarkEnd w:id="343"/>
      <w:bookmarkEnd w:id="344"/>
      <w:bookmarkEnd w:id="345"/>
      <w:bookmarkEnd w:id="346"/>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347" w:name="_Toc101529272"/>
      <w:bookmarkStart w:id="348" w:name="_Toc114864098"/>
      <w:bookmarkStart w:id="349" w:name="_Toc143871242"/>
      <w:bookmarkStart w:id="350" w:name="_Toc144134738"/>
      <w:bookmarkStart w:id="351" w:name="_Toc160609201"/>
      <w:bookmarkStart w:id="352" w:name="_Toc183527300"/>
      <w:r>
        <w:t>5.4.2.3.2</w:t>
      </w:r>
      <w:r>
        <w:tab/>
        <w:t>EES notifying the ACR information to EEC using Eees_ACREvents</w:t>
      </w:r>
      <w:r w:rsidRPr="00317891">
        <w:t xml:space="preserve">_Notify </w:t>
      </w:r>
      <w:r>
        <w:t>operation</w:t>
      </w:r>
      <w:bookmarkEnd w:id="347"/>
      <w:bookmarkEnd w:id="348"/>
      <w:bookmarkEnd w:id="349"/>
      <w:bookmarkEnd w:id="350"/>
      <w:bookmarkEnd w:id="351"/>
      <w:bookmarkEnd w:id="352"/>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"expectedLocArea"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lastRenderedPageBreak/>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"acr</w:t>
      </w:r>
      <w:r w:rsidRPr="006055A0">
        <w:t>ScenarioLis</w:t>
      </w:r>
      <w:r>
        <w:t>t" attribute of</w:t>
      </w:r>
      <w:r w:rsidRPr="002D6150">
        <w:t xml:space="preserve"> </w:t>
      </w:r>
      <w:r>
        <w:t>ACRInfoNotification</w:t>
      </w:r>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09E9C30E"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r w:rsidR="00271BEC">
        <w:t>acrRes" attribute with in the "ACRCompleteEventInfo"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 xml:space="preserve">if the "acrScenarioList"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r w:rsidRPr="00E06BB8">
        <w:t>eecCtxtReloc</w:t>
      </w:r>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353" w:name="_Toc101529273"/>
      <w:bookmarkStart w:id="354" w:name="_Toc114864099"/>
      <w:bookmarkStart w:id="355" w:name="_Toc143871243"/>
      <w:bookmarkStart w:id="356" w:name="_Toc144134739"/>
      <w:bookmarkStart w:id="357" w:name="_Toc160609202"/>
      <w:bookmarkStart w:id="358" w:name="_Toc183527301"/>
      <w:r>
        <w:t>5.4.2.4</w:t>
      </w:r>
      <w:r>
        <w:tab/>
        <w:t>Eees_ACREvents</w:t>
      </w:r>
      <w:r w:rsidRPr="00317891">
        <w:t>_UpdateSubscription</w:t>
      </w:r>
      <w:bookmarkEnd w:id="353"/>
      <w:bookmarkEnd w:id="354"/>
      <w:bookmarkEnd w:id="355"/>
      <w:bookmarkEnd w:id="356"/>
      <w:bookmarkEnd w:id="357"/>
      <w:bookmarkEnd w:id="358"/>
    </w:p>
    <w:p w14:paraId="1444B4F4" w14:textId="77777777" w:rsidR="009E5347" w:rsidRDefault="009E5347" w:rsidP="009E5347">
      <w:pPr>
        <w:pStyle w:val="Heading5"/>
      </w:pPr>
      <w:bookmarkStart w:id="359" w:name="_Toc101529274"/>
      <w:bookmarkStart w:id="360" w:name="_Toc114864100"/>
      <w:bookmarkStart w:id="361" w:name="_Toc143871244"/>
      <w:bookmarkStart w:id="362" w:name="_Toc144134740"/>
      <w:bookmarkStart w:id="363" w:name="_Toc160609203"/>
      <w:bookmarkStart w:id="364" w:name="_Toc183527302"/>
      <w:r>
        <w:t>5.4.2.4.1</w:t>
      </w:r>
      <w:r>
        <w:tab/>
        <w:t>General</w:t>
      </w:r>
      <w:bookmarkEnd w:id="359"/>
      <w:bookmarkEnd w:id="360"/>
      <w:bookmarkEnd w:id="361"/>
      <w:bookmarkEnd w:id="362"/>
      <w:bookmarkEnd w:id="363"/>
      <w:bookmarkEnd w:id="364"/>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365" w:name="_Toc101529275"/>
      <w:bookmarkStart w:id="366" w:name="_Toc114864101"/>
      <w:bookmarkStart w:id="367" w:name="_Toc143871245"/>
      <w:bookmarkStart w:id="368" w:name="_Toc144134741"/>
      <w:bookmarkStart w:id="369" w:name="_Toc160609204"/>
      <w:bookmarkStart w:id="370" w:name="_Toc183527303"/>
      <w:r>
        <w:t>5.4.2.4.3</w:t>
      </w:r>
      <w:r>
        <w:tab/>
        <w:t>EEC updating ACR information subscription at EES using Eees_ACREvents</w:t>
      </w:r>
      <w:r w:rsidRPr="00317891">
        <w:t>_UpdateSubscription</w:t>
      </w:r>
      <w:r>
        <w:t xml:space="preserve"> operation</w:t>
      </w:r>
      <w:bookmarkEnd w:id="365"/>
      <w:bookmarkEnd w:id="366"/>
      <w:bookmarkEnd w:id="367"/>
      <w:bookmarkEnd w:id="368"/>
      <w:bookmarkEnd w:id="369"/>
      <w:bookmarkEnd w:id="370"/>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371" w:name="_Toc101529276"/>
      <w:bookmarkStart w:id="372" w:name="_Toc114864102"/>
      <w:bookmarkStart w:id="373" w:name="_Toc143871246"/>
      <w:bookmarkStart w:id="374" w:name="_Toc144134742"/>
      <w:bookmarkStart w:id="375" w:name="_Toc160609205"/>
      <w:bookmarkStart w:id="376" w:name="_Toc183527304"/>
      <w:r>
        <w:lastRenderedPageBreak/>
        <w:t>5.4.2.5</w:t>
      </w:r>
      <w:r>
        <w:tab/>
      </w:r>
      <w:r>
        <w:rPr>
          <w:lang w:val="en-IN"/>
        </w:rPr>
        <w:t>Eees_ACREvents</w:t>
      </w:r>
      <w:r w:rsidRPr="00317891">
        <w:rPr>
          <w:lang w:val="en-IN"/>
        </w:rPr>
        <w:t>_Unsubscribe</w:t>
      </w:r>
      <w:bookmarkEnd w:id="371"/>
      <w:bookmarkEnd w:id="372"/>
      <w:bookmarkEnd w:id="373"/>
      <w:bookmarkEnd w:id="374"/>
      <w:bookmarkEnd w:id="375"/>
      <w:bookmarkEnd w:id="376"/>
    </w:p>
    <w:p w14:paraId="0103A84D" w14:textId="77777777" w:rsidR="009E5347" w:rsidRDefault="009E5347" w:rsidP="009E5347">
      <w:pPr>
        <w:pStyle w:val="Heading5"/>
      </w:pPr>
      <w:bookmarkStart w:id="377" w:name="_Toc101529277"/>
      <w:bookmarkStart w:id="378" w:name="_Toc114864103"/>
      <w:bookmarkStart w:id="379" w:name="_Toc143871247"/>
      <w:bookmarkStart w:id="380" w:name="_Toc144134743"/>
      <w:bookmarkStart w:id="381" w:name="_Toc160609206"/>
      <w:bookmarkStart w:id="382" w:name="_Toc183527305"/>
      <w:r>
        <w:t>5.4.2.5.1</w:t>
      </w:r>
      <w:r>
        <w:tab/>
        <w:t>General</w:t>
      </w:r>
      <w:bookmarkEnd w:id="377"/>
      <w:bookmarkEnd w:id="378"/>
      <w:bookmarkEnd w:id="379"/>
      <w:bookmarkEnd w:id="380"/>
      <w:bookmarkEnd w:id="381"/>
      <w:bookmarkEnd w:id="382"/>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383" w:name="_Toc101529278"/>
      <w:bookmarkStart w:id="384" w:name="_Toc114864104"/>
      <w:bookmarkStart w:id="385" w:name="_Toc143871248"/>
      <w:bookmarkStart w:id="386" w:name="_Toc144134744"/>
      <w:bookmarkStart w:id="387" w:name="_Toc160609207"/>
      <w:bookmarkStart w:id="388" w:name="_Toc183527306"/>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383"/>
      <w:bookmarkEnd w:id="384"/>
      <w:bookmarkEnd w:id="385"/>
      <w:bookmarkEnd w:id="386"/>
      <w:bookmarkEnd w:id="387"/>
      <w:bookmarkEnd w:id="388"/>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389" w:name="_Toc89095730"/>
      <w:bookmarkStart w:id="390" w:name="_Toc101529279"/>
      <w:bookmarkStart w:id="391" w:name="_Toc114864105"/>
      <w:bookmarkStart w:id="392" w:name="_Toc143871249"/>
      <w:bookmarkStart w:id="393" w:name="_Toc144134745"/>
      <w:bookmarkStart w:id="394" w:name="_Toc160609208"/>
      <w:bookmarkStart w:id="395" w:name="_Toc183527307"/>
      <w:r w:rsidRPr="00D82297">
        <w:t>5.5</w:t>
      </w:r>
      <w:r w:rsidRPr="00D82297">
        <w:tab/>
        <w:t>Eees_AppContextRelocation Service</w:t>
      </w:r>
      <w:bookmarkEnd w:id="389"/>
      <w:bookmarkEnd w:id="390"/>
      <w:bookmarkEnd w:id="391"/>
      <w:bookmarkEnd w:id="392"/>
      <w:bookmarkEnd w:id="393"/>
      <w:bookmarkEnd w:id="394"/>
      <w:bookmarkEnd w:id="395"/>
    </w:p>
    <w:p w14:paraId="2A1C01F9" w14:textId="77777777" w:rsidR="009E5347" w:rsidRPr="00D82297" w:rsidRDefault="009E5347" w:rsidP="009E5347">
      <w:pPr>
        <w:pStyle w:val="Heading3"/>
      </w:pPr>
      <w:bookmarkStart w:id="396" w:name="_Toc89095731"/>
      <w:bookmarkStart w:id="397" w:name="_Toc101529280"/>
      <w:bookmarkStart w:id="398" w:name="_Toc114864106"/>
      <w:bookmarkStart w:id="399" w:name="_Toc143871250"/>
      <w:bookmarkStart w:id="400" w:name="_Toc144134746"/>
      <w:bookmarkStart w:id="401" w:name="_Toc160609209"/>
      <w:bookmarkStart w:id="402" w:name="_Toc183527308"/>
      <w:r w:rsidRPr="00D82297">
        <w:t>5.5.1</w:t>
      </w:r>
      <w:r w:rsidRPr="00D82297">
        <w:tab/>
        <w:t>Service Description</w:t>
      </w:r>
      <w:bookmarkEnd w:id="396"/>
      <w:bookmarkEnd w:id="397"/>
      <w:bookmarkEnd w:id="398"/>
      <w:bookmarkEnd w:id="399"/>
      <w:bookmarkEnd w:id="400"/>
      <w:bookmarkEnd w:id="401"/>
      <w:bookmarkEnd w:id="402"/>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403" w:name="_Toc89095732"/>
      <w:bookmarkStart w:id="404" w:name="_Toc101529281"/>
      <w:bookmarkStart w:id="405" w:name="_Toc114864107"/>
      <w:bookmarkStart w:id="406" w:name="_Toc143871251"/>
      <w:bookmarkStart w:id="407" w:name="_Toc144134747"/>
      <w:bookmarkStart w:id="408" w:name="_Toc160609210"/>
      <w:bookmarkStart w:id="409" w:name="_Toc183527309"/>
      <w:r w:rsidRPr="00CD4014">
        <w:t>5.</w:t>
      </w:r>
      <w:r>
        <w:t>5</w:t>
      </w:r>
      <w:r w:rsidRPr="00CD4014">
        <w:t>.2</w:t>
      </w:r>
      <w:r w:rsidRPr="00CD4014">
        <w:tab/>
        <w:t>Service Operations</w:t>
      </w:r>
      <w:bookmarkEnd w:id="403"/>
      <w:bookmarkEnd w:id="404"/>
      <w:bookmarkEnd w:id="405"/>
      <w:bookmarkEnd w:id="406"/>
      <w:bookmarkEnd w:id="407"/>
      <w:bookmarkEnd w:id="408"/>
      <w:bookmarkEnd w:id="409"/>
    </w:p>
    <w:p w14:paraId="2B8F2E19" w14:textId="77777777" w:rsidR="009E5347" w:rsidRPr="00CD4014" w:rsidRDefault="009E5347" w:rsidP="009E5347">
      <w:pPr>
        <w:pStyle w:val="Heading4"/>
      </w:pPr>
      <w:bookmarkStart w:id="410" w:name="_Toc89095733"/>
      <w:bookmarkStart w:id="411" w:name="_Toc101529282"/>
      <w:bookmarkStart w:id="412" w:name="_Toc114864108"/>
      <w:bookmarkStart w:id="413" w:name="_Toc143871252"/>
      <w:bookmarkStart w:id="414" w:name="_Toc144134748"/>
      <w:bookmarkStart w:id="415" w:name="_Toc160609211"/>
      <w:bookmarkStart w:id="416" w:name="_Toc183527310"/>
      <w:r w:rsidRPr="00CD4014">
        <w:t>5.</w:t>
      </w:r>
      <w:r>
        <w:t>5</w:t>
      </w:r>
      <w:r w:rsidRPr="00CD4014">
        <w:t>.2.1</w:t>
      </w:r>
      <w:r w:rsidRPr="00CD4014">
        <w:tab/>
        <w:t>Introduction</w:t>
      </w:r>
      <w:bookmarkEnd w:id="410"/>
      <w:bookmarkEnd w:id="411"/>
      <w:bookmarkEnd w:id="412"/>
      <w:bookmarkEnd w:id="413"/>
      <w:bookmarkEnd w:id="414"/>
      <w:bookmarkEnd w:id="415"/>
      <w:bookmarkEnd w:id="416"/>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1CC99A88" w:rsidR="009E5347" w:rsidRPr="00CD4014" w:rsidRDefault="009E5347" w:rsidP="004C4FBA">
            <w:pPr>
              <w:pStyle w:val="TAL"/>
            </w:pPr>
            <w:r w:rsidRPr="00CD4014">
              <w:t>EEC</w:t>
            </w:r>
            <w:r w:rsidR="003C2C39">
              <w:rPr>
                <w:lang w:eastAsia="zh-CN"/>
              </w:rPr>
              <w:t>, EES, EAS</w:t>
            </w:r>
          </w:p>
        </w:tc>
      </w:tr>
    </w:tbl>
    <w:p w14:paraId="4C9FC283" w14:textId="77777777" w:rsidR="009E5347" w:rsidRPr="00CD4014" w:rsidRDefault="009E5347" w:rsidP="009E5347">
      <w:bookmarkStart w:id="417" w:name="_Toc89095734"/>
    </w:p>
    <w:p w14:paraId="27F600F8" w14:textId="77777777" w:rsidR="009E5347" w:rsidRPr="00CD4014" w:rsidRDefault="009E5347" w:rsidP="009E5347">
      <w:pPr>
        <w:pStyle w:val="Heading4"/>
      </w:pPr>
      <w:bookmarkStart w:id="418" w:name="_Toc101529283"/>
      <w:bookmarkStart w:id="419" w:name="_Toc114864109"/>
      <w:bookmarkStart w:id="420" w:name="_Toc143871253"/>
      <w:bookmarkStart w:id="421" w:name="_Toc144134749"/>
      <w:bookmarkStart w:id="422" w:name="_Toc160609212"/>
      <w:bookmarkStart w:id="423" w:name="_Toc183527311"/>
      <w:r w:rsidRPr="00CD4014">
        <w:t>5.</w:t>
      </w:r>
      <w:r>
        <w:t>5</w:t>
      </w:r>
      <w:r w:rsidRPr="00CD4014">
        <w:t>.2.2</w:t>
      </w:r>
      <w:r w:rsidRPr="00CD4014">
        <w:tab/>
      </w:r>
      <w:bookmarkEnd w:id="417"/>
      <w:r w:rsidRPr="00387CBB">
        <w:t>Eees_AppContextRelocation_Determine</w:t>
      </w:r>
      <w:bookmarkEnd w:id="418"/>
      <w:bookmarkEnd w:id="419"/>
      <w:bookmarkEnd w:id="420"/>
      <w:bookmarkEnd w:id="421"/>
      <w:bookmarkEnd w:id="422"/>
      <w:bookmarkEnd w:id="423"/>
    </w:p>
    <w:p w14:paraId="238FFAB8" w14:textId="77777777" w:rsidR="009E5347" w:rsidRPr="00CD4014" w:rsidRDefault="009E5347" w:rsidP="009E5347">
      <w:pPr>
        <w:pStyle w:val="Heading5"/>
      </w:pPr>
      <w:bookmarkStart w:id="424" w:name="_Toc89095735"/>
      <w:bookmarkStart w:id="425" w:name="_Toc101529284"/>
      <w:bookmarkStart w:id="426" w:name="_Toc114864110"/>
      <w:bookmarkStart w:id="427" w:name="_Toc143871254"/>
      <w:bookmarkStart w:id="428" w:name="_Toc144134750"/>
      <w:bookmarkStart w:id="429" w:name="_Toc160609213"/>
      <w:bookmarkStart w:id="430" w:name="_Toc183527312"/>
      <w:r w:rsidRPr="00CD4014">
        <w:t>5.</w:t>
      </w:r>
      <w:r>
        <w:t>5</w:t>
      </w:r>
      <w:r w:rsidRPr="00CD4014">
        <w:t>.2.2.1</w:t>
      </w:r>
      <w:r w:rsidRPr="00CD4014">
        <w:tab/>
        <w:t>General</w:t>
      </w:r>
      <w:bookmarkEnd w:id="424"/>
      <w:bookmarkEnd w:id="425"/>
      <w:bookmarkEnd w:id="426"/>
      <w:bookmarkEnd w:id="427"/>
      <w:bookmarkEnd w:id="428"/>
      <w:bookmarkEnd w:id="429"/>
      <w:bookmarkEnd w:id="430"/>
    </w:p>
    <w:p w14:paraId="65922967" w14:textId="77777777" w:rsidR="009E5347" w:rsidRPr="00CD4014" w:rsidRDefault="009E5347" w:rsidP="009E5347">
      <w:bookmarkStart w:id="431"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432" w:name="_Toc101529285"/>
      <w:bookmarkStart w:id="433" w:name="_Toc114864111"/>
      <w:bookmarkStart w:id="434" w:name="_Toc143871255"/>
      <w:bookmarkStart w:id="435" w:name="_Toc144134751"/>
      <w:bookmarkStart w:id="436" w:name="_Toc160609214"/>
      <w:bookmarkStart w:id="437" w:name="_Toc183527313"/>
      <w:r w:rsidRPr="00CD4014">
        <w:t>5.</w:t>
      </w:r>
      <w:r>
        <w:t>5</w:t>
      </w:r>
      <w:r w:rsidRPr="00CD4014">
        <w:t>.2.2.2</w:t>
      </w:r>
      <w:r w:rsidRPr="00CD4014">
        <w:tab/>
        <w:t>ACR Determination</w:t>
      </w:r>
      <w:bookmarkEnd w:id="431"/>
      <w:bookmarkEnd w:id="432"/>
      <w:bookmarkEnd w:id="433"/>
      <w:bookmarkEnd w:id="434"/>
      <w:bookmarkEnd w:id="435"/>
      <w:bookmarkEnd w:id="436"/>
      <w:bookmarkEnd w:id="437"/>
    </w:p>
    <w:p w14:paraId="1EE2F7C7" w14:textId="77777777" w:rsidR="009E5347" w:rsidRDefault="009E5347" w:rsidP="009E5347">
      <w:bookmarkStart w:id="438"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lastRenderedPageBreak/>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439" w:name="_Toc101529286"/>
      <w:bookmarkStart w:id="440" w:name="_Toc114864112"/>
      <w:bookmarkStart w:id="441" w:name="_Toc143871256"/>
      <w:bookmarkStart w:id="442" w:name="_Toc144134752"/>
      <w:bookmarkStart w:id="443" w:name="_Toc160609215"/>
      <w:bookmarkStart w:id="444" w:name="_Toc183527314"/>
      <w:r w:rsidRPr="00CD4014">
        <w:t>5.</w:t>
      </w:r>
      <w:r>
        <w:t>5</w:t>
      </w:r>
      <w:r w:rsidRPr="00CD4014">
        <w:t>.2.3</w:t>
      </w:r>
      <w:r w:rsidRPr="00CD4014">
        <w:tab/>
      </w:r>
      <w:bookmarkEnd w:id="438"/>
      <w:r w:rsidRPr="00387CBB">
        <w:t>Eees_AppContextRelocation_Initiate</w:t>
      </w:r>
      <w:bookmarkEnd w:id="439"/>
      <w:bookmarkEnd w:id="440"/>
      <w:bookmarkEnd w:id="441"/>
      <w:bookmarkEnd w:id="442"/>
      <w:bookmarkEnd w:id="443"/>
      <w:bookmarkEnd w:id="444"/>
    </w:p>
    <w:p w14:paraId="0CEAD1D1" w14:textId="77777777" w:rsidR="009E5347" w:rsidRPr="00CD4014" w:rsidRDefault="009E5347" w:rsidP="009E5347">
      <w:pPr>
        <w:pStyle w:val="Heading5"/>
      </w:pPr>
      <w:bookmarkStart w:id="445" w:name="_Toc101529287"/>
      <w:bookmarkStart w:id="446" w:name="_Toc114864113"/>
      <w:bookmarkStart w:id="447" w:name="_Toc143871257"/>
      <w:bookmarkStart w:id="448" w:name="_Toc144134753"/>
      <w:bookmarkStart w:id="449" w:name="_Toc160609216"/>
      <w:bookmarkStart w:id="450" w:name="_Toc183527315"/>
      <w:r w:rsidRPr="00CD4014">
        <w:t>5.</w:t>
      </w:r>
      <w:r>
        <w:t>5</w:t>
      </w:r>
      <w:r w:rsidRPr="00CD4014">
        <w:t>.2.3.1</w:t>
      </w:r>
      <w:r w:rsidRPr="00CD4014">
        <w:tab/>
        <w:t>General</w:t>
      </w:r>
      <w:bookmarkEnd w:id="445"/>
      <w:bookmarkEnd w:id="446"/>
      <w:bookmarkEnd w:id="447"/>
      <w:bookmarkEnd w:id="448"/>
      <w:bookmarkEnd w:id="449"/>
      <w:bookmarkEnd w:id="450"/>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451" w:name="_Toc101529288"/>
      <w:bookmarkStart w:id="452" w:name="_Toc114864114"/>
      <w:bookmarkStart w:id="453" w:name="_Toc143871258"/>
      <w:bookmarkStart w:id="454" w:name="_Toc144134754"/>
      <w:bookmarkStart w:id="455" w:name="_Toc160609217"/>
      <w:bookmarkStart w:id="456" w:name="_Toc183527316"/>
      <w:r w:rsidRPr="00CD4014">
        <w:t>5.</w:t>
      </w:r>
      <w:r>
        <w:t>5</w:t>
      </w:r>
      <w:r w:rsidRPr="00CD4014">
        <w:t>.2.3.2</w:t>
      </w:r>
      <w:r w:rsidRPr="00CD4014">
        <w:tab/>
        <w:t>ACR Initiation</w:t>
      </w:r>
      <w:bookmarkEnd w:id="451"/>
      <w:bookmarkEnd w:id="452"/>
      <w:bookmarkEnd w:id="453"/>
      <w:bookmarkEnd w:id="454"/>
      <w:bookmarkEnd w:id="455"/>
      <w:bookmarkEnd w:id="456"/>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lastRenderedPageBreak/>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Default="00774501" w:rsidP="00774501">
      <w:pPr>
        <w:pStyle w:val="B3"/>
      </w:pPr>
      <w:r>
        <w:t>i)</w:t>
      </w:r>
      <w:r>
        <w:tab/>
      </w:r>
      <w:r w:rsidRPr="003611E3">
        <w:t xml:space="preserve">if </w:t>
      </w:r>
      <w:r>
        <w:t>the "acrParams"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"expectedLocArea" attribute was provided, then the EES shall monitor the UE location or geographical service area; and</w:t>
      </w:r>
      <w:r w:rsidRPr="00774501">
        <w:t xml:space="preserve"> </w:t>
      </w:r>
    </w:p>
    <w:p w14:paraId="6A671E40" w14:textId="77777777" w:rsidR="00774501" w:rsidRDefault="00774501" w:rsidP="00774501">
      <w:pPr>
        <w:pStyle w:val="B3"/>
      </w:pPr>
      <w:r>
        <w:t>iii)</w:t>
      </w:r>
      <w:r>
        <w:tab/>
        <w:t>if the ACR request is for modifying the existing ACR identified by the "acid"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457" w:name="_Toc160609218"/>
      <w:bookmarkStart w:id="458" w:name="_Toc183527317"/>
      <w:bookmarkStart w:id="459" w:name="_Toc85734092"/>
      <w:bookmarkStart w:id="460" w:name="_Toc89431391"/>
      <w:bookmarkStart w:id="461" w:name="_Toc97042183"/>
      <w:bookmarkStart w:id="462" w:name="_Toc97045327"/>
      <w:bookmarkStart w:id="463" w:name="_Toc97155072"/>
      <w:bookmarkStart w:id="464" w:name="_Toc101521222"/>
      <w:bookmarkStart w:id="465" w:name="_Toc129169420"/>
      <w:bookmarkStart w:id="466" w:name="_Toc85734259"/>
      <w:bookmarkStart w:id="467" w:name="_Toc89431558"/>
      <w:bookmarkStart w:id="468" w:name="_Toc97042370"/>
      <w:bookmarkStart w:id="469" w:name="_Toc97045514"/>
      <w:bookmarkStart w:id="470" w:name="_Toc97155259"/>
      <w:bookmarkStart w:id="471" w:name="_Toc101521396"/>
      <w:bookmarkStart w:id="472" w:name="_Toc129169597"/>
      <w:r w:rsidRPr="00D82297">
        <w:t>5.6</w:t>
      </w:r>
      <w:r w:rsidRPr="00D82297">
        <w:tab/>
        <w:t>Eees_UEIdentifier Service</w:t>
      </w:r>
      <w:bookmarkEnd w:id="457"/>
      <w:bookmarkEnd w:id="458"/>
    </w:p>
    <w:p w14:paraId="5BF0DF38" w14:textId="77777777" w:rsidR="002944BF" w:rsidRPr="00D82297" w:rsidRDefault="002944BF" w:rsidP="002944BF">
      <w:pPr>
        <w:pStyle w:val="Heading3"/>
      </w:pPr>
      <w:bookmarkStart w:id="473" w:name="_Toc160609219"/>
      <w:bookmarkStart w:id="474" w:name="_Toc183527318"/>
      <w:r w:rsidRPr="00D82297">
        <w:t>5.6.1</w:t>
      </w:r>
      <w:r w:rsidRPr="00D82297">
        <w:tab/>
        <w:t>Service Description</w:t>
      </w:r>
      <w:bookmarkEnd w:id="473"/>
      <w:bookmarkEnd w:id="474"/>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475" w:name="_Toc160609220"/>
      <w:bookmarkStart w:id="476" w:name="_Toc183527319"/>
      <w:r w:rsidRPr="00CD4014">
        <w:t>5.</w:t>
      </w:r>
      <w:r>
        <w:t>6</w:t>
      </w:r>
      <w:r w:rsidRPr="00CD4014">
        <w:t>.2</w:t>
      </w:r>
      <w:r w:rsidRPr="00CD4014">
        <w:tab/>
        <w:t>Service Operations</w:t>
      </w:r>
      <w:bookmarkEnd w:id="475"/>
      <w:bookmarkEnd w:id="476"/>
    </w:p>
    <w:p w14:paraId="2BE4554D" w14:textId="77777777" w:rsidR="002944BF" w:rsidRPr="00CD4014" w:rsidRDefault="002944BF" w:rsidP="002944BF">
      <w:pPr>
        <w:pStyle w:val="Heading4"/>
      </w:pPr>
      <w:bookmarkStart w:id="477" w:name="_Toc160609221"/>
      <w:bookmarkStart w:id="478" w:name="_Toc183527320"/>
      <w:r w:rsidRPr="00CD4014">
        <w:t>5.</w:t>
      </w:r>
      <w:r>
        <w:t>6</w:t>
      </w:r>
      <w:r w:rsidRPr="00CD4014">
        <w:t>.2.1</w:t>
      </w:r>
      <w:r w:rsidRPr="00CD4014">
        <w:tab/>
        <w:t>Introduction</w:t>
      </w:r>
      <w:bookmarkEnd w:id="477"/>
      <w:bookmarkEnd w:id="478"/>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479" w:name="_Toc160609222"/>
      <w:bookmarkStart w:id="480" w:name="_Toc183527321"/>
      <w:r w:rsidRPr="00CD4014">
        <w:t>5.</w:t>
      </w:r>
      <w:r>
        <w:t>6</w:t>
      </w:r>
      <w:r w:rsidRPr="00CD4014">
        <w:t>.2.2</w:t>
      </w:r>
      <w:r w:rsidRPr="00CD4014">
        <w:tab/>
      </w:r>
      <w:r w:rsidRPr="00387CBB">
        <w:t>Eees_</w:t>
      </w:r>
      <w:r>
        <w:t>UEIdentifier</w:t>
      </w:r>
      <w:r w:rsidRPr="00387CBB">
        <w:t>_</w:t>
      </w:r>
      <w:r>
        <w:t>Get</w:t>
      </w:r>
      <w:bookmarkEnd w:id="479"/>
      <w:bookmarkEnd w:id="480"/>
    </w:p>
    <w:p w14:paraId="0F3B0B22" w14:textId="77777777" w:rsidR="002944BF" w:rsidRPr="00CD4014" w:rsidRDefault="002944BF" w:rsidP="002944BF">
      <w:pPr>
        <w:pStyle w:val="Heading5"/>
      </w:pPr>
      <w:bookmarkStart w:id="481" w:name="_Toc160609223"/>
      <w:bookmarkStart w:id="482" w:name="_Toc183527322"/>
      <w:r w:rsidRPr="00CD4014">
        <w:t>5.</w:t>
      </w:r>
      <w:r>
        <w:t>6</w:t>
      </w:r>
      <w:r w:rsidRPr="00CD4014">
        <w:t>.2.2.1</w:t>
      </w:r>
      <w:r w:rsidRPr="00CD4014">
        <w:tab/>
        <w:t>General</w:t>
      </w:r>
      <w:bookmarkEnd w:id="481"/>
      <w:bookmarkEnd w:id="482"/>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lastRenderedPageBreak/>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483" w:name="_Toc160609224"/>
      <w:bookmarkStart w:id="484" w:name="_Toc183527323"/>
      <w:r w:rsidRPr="00CD4014">
        <w:t>5.</w:t>
      </w:r>
      <w:r>
        <w:t>6</w:t>
      </w:r>
      <w:r w:rsidRPr="00CD4014">
        <w:t>.2.2.2</w:t>
      </w:r>
      <w:r w:rsidRPr="00CD4014">
        <w:tab/>
      </w:r>
      <w:r>
        <w:t>Retrieve UE identifier</w:t>
      </w:r>
      <w:bookmarkEnd w:id="483"/>
      <w:bookmarkEnd w:id="484"/>
    </w:p>
    <w:p w14:paraId="0FBCB8A0" w14:textId="77777777" w:rsidR="002944BF" w:rsidRDefault="002944BF" w:rsidP="002944BF">
      <w:r w:rsidRPr="00CD4014">
        <w:t xml:space="preserve">In order to </w:t>
      </w:r>
      <w:r>
        <w:t xml:space="preserve">obtain an identifier of a UE from </w:t>
      </w:r>
      <w:bookmarkStart w:id="485" w:name="_Hlk146553276"/>
      <w:r>
        <w:t>the</w:t>
      </w:r>
      <w:bookmarkEnd w:id="485"/>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486" w:name="_Toc136427550"/>
      <w:bookmarkStart w:id="487" w:name="_Toc160609225"/>
      <w:bookmarkStart w:id="488" w:name="_Toc183527324"/>
      <w:r w:rsidRPr="00EE5843">
        <w:rPr>
          <w:lang w:val="en-US"/>
        </w:rPr>
        <w:t>5.</w:t>
      </w:r>
      <w:r w:rsidR="00B62FE5">
        <w:rPr>
          <w:lang w:val="en-US"/>
        </w:rPr>
        <w:t>7</w:t>
      </w:r>
      <w:r w:rsidRPr="00EE5843">
        <w:rPr>
          <w:lang w:val="en-US"/>
        </w:rPr>
        <w:tab/>
        <w:t>Eees_EASInformationProvisioning Service</w:t>
      </w:r>
      <w:bookmarkEnd w:id="486"/>
      <w:bookmarkEnd w:id="487"/>
      <w:bookmarkEnd w:id="488"/>
    </w:p>
    <w:p w14:paraId="21185F4C" w14:textId="3403E839" w:rsidR="00951567" w:rsidRPr="00EE5843" w:rsidRDefault="00951567" w:rsidP="00951567">
      <w:pPr>
        <w:pStyle w:val="Heading3"/>
        <w:rPr>
          <w:lang w:val="en-US"/>
        </w:rPr>
      </w:pPr>
      <w:bookmarkStart w:id="489" w:name="_Toc136427551"/>
      <w:bookmarkStart w:id="490" w:name="_Toc160609226"/>
      <w:bookmarkStart w:id="491" w:name="_Toc183527325"/>
      <w:r w:rsidRPr="00EE5843">
        <w:rPr>
          <w:lang w:val="en-US"/>
        </w:rPr>
        <w:t>5.</w:t>
      </w:r>
      <w:r w:rsidR="00B62FE5">
        <w:rPr>
          <w:lang w:val="en-US"/>
        </w:rPr>
        <w:t>7</w:t>
      </w:r>
      <w:r w:rsidRPr="00EE5843">
        <w:rPr>
          <w:lang w:val="en-US"/>
        </w:rPr>
        <w:t>.1</w:t>
      </w:r>
      <w:r w:rsidRPr="00EE5843">
        <w:rPr>
          <w:lang w:val="en-US"/>
        </w:rPr>
        <w:tab/>
        <w:t>Service Description</w:t>
      </w:r>
      <w:bookmarkEnd w:id="489"/>
      <w:bookmarkEnd w:id="490"/>
      <w:bookmarkEnd w:id="491"/>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492" w:name="_Toc136427552"/>
      <w:bookmarkStart w:id="493" w:name="_Toc160609227"/>
      <w:bookmarkStart w:id="494" w:name="_Toc183527326"/>
      <w:r w:rsidRPr="00CD4014">
        <w:t>5.</w:t>
      </w:r>
      <w:r w:rsidR="00B62FE5">
        <w:t>7</w:t>
      </w:r>
      <w:r w:rsidRPr="00CD4014">
        <w:t>.2</w:t>
      </w:r>
      <w:r w:rsidRPr="00CD4014">
        <w:tab/>
        <w:t>Service Operations</w:t>
      </w:r>
      <w:bookmarkEnd w:id="492"/>
      <w:bookmarkEnd w:id="493"/>
      <w:bookmarkEnd w:id="494"/>
    </w:p>
    <w:p w14:paraId="0CE239FA" w14:textId="71BD0484" w:rsidR="00951567" w:rsidRPr="00CD4014" w:rsidRDefault="00951567" w:rsidP="00951567">
      <w:pPr>
        <w:pStyle w:val="Heading4"/>
      </w:pPr>
      <w:bookmarkStart w:id="495" w:name="_Toc136427553"/>
      <w:bookmarkStart w:id="496" w:name="_Toc160609228"/>
      <w:bookmarkStart w:id="497" w:name="_Toc183527327"/>
      <w:r w:rsidRPr="00CD4014">
        <w:t>5.</w:t>
      </w:r>
      <w:r w:rsidR="00B62FE5">
        <w:t>7</w:t>
      </w:r>
      <w:r w:rsidRPr="00CD4014">
        <w:t>.2.1</w:t>
      </w:r>
      <w:r w:rsidRPr="00CD4014">
        <w:tab/>
        <w:t>Introduction</w:t>
      </w:r>
      <w:bookmarkEnd w:id="495"/>
      <w:bookmarkEnd w:id="496"/>
      <w:bookmarkEnd w:id="497"/>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498" w:name="_Toc136427554"/>
      <w:bookmarkStart w:id="499" w:name="_Toc160609229"/>
      <w:bookmarkStart w:id="500" w:name="_Toc183527328"/>
      <w:r w:rsidRPr="00CD4014">
        <w:t>5.</w:t>
      </w:r>
      <w:r w:rsidR="00B62FE5">
        <w:t>7</w:t>
      </w:r>
      <w:r w:rsidRPr="00CD4014">
        <w:t>.2.2</w:t>
      </w:r>
      <w:r w:rsidRPr="00CD4014">
        <w:tab/>
        <w:t>Eees_</w:t>
      </w:r>
      <w:r>
        <w:t>EASInformationProvisioning_Declare</w:t>
      </w:r>
      <w:bookmarkEnd w:id="498"/>
      <w:bookmarkEnd w:id="499"/>
      <w:bookmarkEnd w:id="500"/>
    </w:p>
    <w:p w14:paraId="15136307" w14:textId="5A9F2615" w:rsidR="00951567" w:rsidRPr="00CD4014" w:rsidRDefault="00951567" w:rsidP="00951567">
      <w:pPr>
        <w:pStyle w:val="Heading5"/>
      </w:pPr>
      <w:bookmarkStart w:id="501" w:name="_Toc136427555"/>
      <w:bookmarkStart w:id="502" w:name="_Toc160609230"/>
      <w:bookmarkStart w:id="503" w:name="_Toc183527329"/>
      <w:r w:rsidRPr="00CD4014">
        <w:t>5.</w:t>
      </w:r>
      <w:r w:rsidR="00B62FE5">
        <w:t>7</w:t>
      </w:r>
      <w:r w:rsidRPr="00CD4014">
        <w:t>.2.2.1</w:t>
      </w:r>
      <w:r w:rsidRPr="00CD4014">
        <w:tab/>
        <w:t>General</w:t>
      </w:r>
      <w:bookmarkEnd w:id="501"/>
      <w:bookmarkEnd w:id="502"/>
      <w:bookmarkEnd w:id="503"/>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504" w:name="_Toc160609231"/>
      <w:bookmarkStart w:id="505" w:name="_Toc183527330"/>
      <w:r w:rsidRPr="00CD4014">
        <w:lastRenderedPageBreak/>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504"/>
      <w:bookmarkEnd w:id="505"/>
    </w:p>
    <w:p w14:paraId="472B4CFB" w14:textId="77777777" w:rsidR="00886BD6" w:rsidRDefault="00886BD6" w:rsidP="00886BD6">
      <w:r w:rsidRPr="00FB16BF">
        <w:t xml:space="preserve">To declare </w:t>
      </w:r>
      <w:r w:rsidRPr="001B510F">
        <w:t>information about selected EAS or ACR scenario selection or both</w:t>
      </w:r>
      <w:r w:rsidRPr="00FB16BF">
        <w:t xml:space="preserve">, the EEC shall send an HTTP POST request to the EES, with the request URI set to "{apiRoot}/eees-easinfoprov/&lt;apiVersion&gt;/ </w:t>
      </w:r>
      <w:r>
        <w:t>declare</w:t>
      </w:r>
      <w:r w:rsidRPr="00FB16BF">
        <w:t>" and the request body including the "</w:t>
      </w:r>
      <w:r w:rsidRPr="004F3840">
        <w:t>EASInfoProvReq</w:t>
      </w:r>
      <w:r w:rsidRPr="00FB16BF">
        <w:t>" data strcutre as described in the clause</w:t>
      </w:r>
      <w:r>
        <w:t> </w:t>
      </w:r>
      <w:r w:rsidRPr="005F614A">
        <w:t>6.6.3.2.2</w:t>
      </w:r>
      <w:r w:rsidRPr="00FB16BF">
        <w:t>. The "</w:t>
      </w:r>
      <w:r w:rsidRPr="004F3840">
        <w:t>EASInfoProvReq</w:t>
      </w:r>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"selAcrScenarios" attribute to indicate the ACR scenario list supported by the EEC;</w:t>
      </w:r>
    </w:p>
    <w:p w14:paraId="13CAF76A" w14:textId="77777777" w:rsidR="00886BD6" w:rsidRDefault="00886BD6" w:rsidP="00886BD6">
      <w:pPr>
        <w:pStyle w:val="B1"/>
      </w:pPr>
      <w:r>
        <w:t>b)</w:t>
      </w:r>
      <w:r>
        <w:tab/>
        <w:t>ACR scenario selection by the EES, the request may include the "acProf" attribute for which the selected EAS provides a service, and the "selAcrScenarios" attribute to indicate the ACR scenario list supported by the EEC; or</w:t>
      </w:r>
    </w:p>
    <w:p w14:paraId="6C8246A4" w14:textId="77777777" w:rsidR="00886BD6" w:rsidRDefault="00886BD6" w:rsidP="00886BD6">
      <w:pPr>
        <w:pStyle w:val="B1"/>
      </w:pPr>
      <w:r>
        <w:t>c)</w:t>
      </w:r>
      <w:r>
        <w:tab/>
        <w:t>EAS selection, the request may include the "appGrpId" attribute of a common EAS, and "eesList" attribute to indicate the list of EES that supports announcement of a common EAS.</w:t>
      </w:r>
    </w:p>
    <w:p w14:paraId="5CDCF710" w14:textId="77777777" w:rsidR="00886BD6" w:rsidRDefault="00886BD6" w:rsidP="00886BD6">
      <w:r w:rsidRPr="00CD47EF">
        <w:t>If the EEC has selected an EAS that is instantiable but not yet instantiated, the EEC includes the</w:t>
      </w:r>
      <w:r>
        <w:t>"selEasIds"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7777777"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 xml:space="preserve">"selAcrScenarios" attribute </w:t>
      </w:r>
      <w:r w:rsidRPr="007C68F0">
        <w:t xml:space="preserve">includes the "EAS executed ACR scenario", the EES </w:t>
      </w:r>
      <w:r>
        <w:t>includes "dnais"</w:t>
      </w:r>
      <w:r w:rsidRPr="007C68F0">
        <w:t xml:space="preserve"> and</w:t>
      </w:r>
      <w:r>
        <w:t xml:space="preserve"> "svcArea" attribute</w:t>
      </w:r>
      <w:r w:rsidRPr="007C68F0">
        <w:t xml:space="preserve"> of the selected EAS(s) in the ACR selection notification;</w:t>
      </w:r>
    </w:p>
    <w:p w14:paraId="29DC72CF" w14:textId="77777777" w:rsidR="00886BD6" w:rsidRPr="007C68F0" w:rsidRDefault="00886BD6" w:rsidP="00886BD6">
      <w:pPr>
        <w:pStyle w:val="B3"/>
      </w:pPr>
      <w:r>
        <w:t>A</w:t>
      </w:r>
      <w:r w:rsidRPr="007C68F0">
        <w:t>)</w:t>
      </w:r>
      <w:r w:rsidRPr="007C68F0">
        <w:tab/>
        <w:t>if the request contains the</w:t>
      </w:r>
      <w:r>
        <w:t xml:space="preserve"> </w:t>
      </w:r>
      <w:r w:rsidRPr="003D3053">
        <w:t xml:space="preserve">"selEasIds" attribute </w:t>
      </w:r>
      <w:r>
        <w:t>to indicate</w:t>
      </w:r>
      <w:r w:rsidRPr="007C68F0">
        <w:t xml:space="preserve"> </w:t>
      </w:r>
      <w:r>
        <w:t xml:space="preserve">the </w:t>
      </w:r>
      <w:r w:rsidRPr="007C68F0">
        <w:t>selected EASID and the</w:t>
      </w:r>
      <w:r w:rsidRPr="008B2C3D">
        <w:t xml:space="preserve"> </w:t>
      </w:r>
      <w:r>
        <w:t>"selEasEndPoints"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t>B</w:t>
      </w:r>
      <w:r w:rsidRPr="007C68F0">
        <w:t>)</w:t>
      </w:r>
      <w:r w:rsidRPr="007C68F0">
        <w:tab/>
        <w:t xml:space="preserve">if the request contains </w:t>
      </w:r>
      <w:r>
        <w:t xml:space="preserve">"selEasIds" attribute to indicate the </w:t>
      </w:r>
      <w:r w:rsidRPr="007C68F0">
        <w:t xml:space="preserve">selected EAS ID and </w:t>
      </w:r>
      <w:r>
        <w:t xml:space="preserve">"selEasEndPoints"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77777777" w:rsidR="00886BD6" w:rsidRDefault="00886BD6" w:rsidP="00886BD6">
      <w:pPr>
        <w:pStyle w:val="B2"/>
      </w:pPr>
      <w:r>
        <w:t>3)</w:t>
      </w:r>
      <w:r>
        <w:tab/>
        <w:t>i</w:t>
      </w:r>
      <w:r w:rsidRPr="00CD171A">
        <w:t xml:space="preserve">f the request contains </w:t>
      </w:r>
      <w:r>
        <w:t>"</w:t>
      </w:r>
      <w:r w:rsidRPr="00094641">
        <w:t xml:space="preserve"> </w:t>
      </w:r>
      <w:r>
        <w:t>eecSvcContSupp"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"appGrpId"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10538D24" w:rsidR="00886BD6" w:rsidRDefault="00886BD6" w:rsidP="00886BD6">
      <w:pPr>
        <w:pStyle w:val="B2"/>
      </w:pPr>
      <w:r>
        <w:t>5)</w:t>
      </w:r>
      <w:r>
        <w:tab/>
        <w:t>for the common EAS scenario, if</w:t>
      </w:r>
      <w:r w:rsidRPr="00D70418">
        <w:t xml:space="preserve"> the request contain</w:t>
      </w:r>
      <w:r>
        <w:t>s the"appGrpId" attribute</w:t>
      </w:r>
      <w:r w:rsidRPr="00D70418">
        <w:t xml:space="preserve">, </w:t>
      </w:r>
      <w:r>
        <w:t>t</w:t>
      </w:r>
      <w:r w:rsidRPr="00D70418">
        <w:t>h</w:t>
      </w:r>
      <w:r>
        <w:t>en the</w:t>
      </w:r>
      <w:r w:rsidRPr="00D70418">
        <w:t xml:space="preserve"> application group related information may be used for further common EAS announcement(s) between EES(s). In case</w:t>
      </w:r>
      <w:r w:rsidR="00524FB1">
        <w:t xml:space="preserve"> of ECS that plays the role of center of information is</w:t>
      </w:r>
      <w:r>
        <w:t>:</w:t>
      </w:r>
    </w:p>
    <w:p w14:paraId="06A00434" w14:textId="3430E154" w:rsidR="00886BD6" w:rsidRDefault="00886BD6" w:rsidP="00886BD6">
      <w:pPr>
        <w:pStyle w:val="B3"/>
      </w:pPr>
      <w:r>
        <w:t>A)</w:t>
      </w:r>
      <w:r>
        <w:tab/>
      </w:r>
      <w:r w:rsidRPr="00D70418">
        <w:t xml:space="preserve"> </w:t>
      </w:r>
      <w:r w:rsidR="00DE7EFD">
        <w:t>not available</w:t>
      </w:r>
      <w:r>
        <w:t xml:space="preserve"> and</w:t>
      </w:r>
      <w:r w:rsidRPr="00D70418">
        <w:t xml:space="preserve"> the request message does not contain the</w:t>
      </w:r>
      <w:r>
        <w:t xml:space="preserve"> "eesList" attribute</w:t>
      </w:r>
      <w:r w:rsidRPr="00D70418">
        <w:t xml:space="preserve"> of EESs for a certain Application Group ID, then the EES determines the other EESs to which common EAS announce request needs to be sent a</w:t>
      </w:r>
      <w:r>
        <w:t xml:space="preserve">s specific in clause 6.3.2.2.2 of 3GPP TS 29.558[4]; </w:t>
      </w:r>
      <w:r w:rsidR="00DE7EFD">
        <w:t>or</w:t>
      </w:r>
    </w:p>
    <w:p w14:paraId="43CDE93A" w14:textId="74470D7F" w:rsidR="00886BD6" w:rsidRPr="007A1550" w:rsidRDefault="00886BD6" w:rsidP="00886BD6">
      <w:pPr>
        <w:pStyle w:val="B3"/>
      </w:pPr>
      <w:r>
        <w:lastRenderedPageBreak/>
        <w:t>B)</w:t>
      </w:r>
      <w:r>
        <w:tab/>
      </w:r>
      <w:r w:rsidR="00DE7EFD">
        <w:t xml:space="preserve">available, </w:t>
      </w:r>
      <w:r w:rsidRPr="00D70418">
        <w:t>the</w:t>
      </w:r>
      <w:r w:rsidR="00DE7EFD">
        <w:t>n</w:t>
      </w:r>
      <w:r w:rsidRPr="00D70418">
        <w:t xml:space="preserve"> EEC selected EAS is used in interaction between the EES and ECS, </w:t>
      </w:r>
      <w:r w:rsidR="00DE7EFD">
        <w:t xml:space="preserve">to determine the common EAS as specified in clause 6.4 of 3GPP TS 29.558 [4]. If a different EAS is determined as the </w:t>
      </w:r>
      <w:r w:rsidRPr="00D70418">
        <w:t>common EAS</w:t>
      </w:r>
      <w:r w:rsidR="00020D51">
        <w:t>, then it shall be shared</w:t>
      </w:r>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77777777" w:rsidR="00886BD6" w:rsidRPr="00012253" w:rsidRDefault="00886BD6" w:rsidP="00886BD6">
      <w:pPr>
        <w:pStyle w:val="B1"/>
      </w:pPr>
      <w:r>
        <w:t>a)</w:t>
      </w:r>
      <w:r>
        <w:tab/>
      </w:r>
      <w:r w:rsidRPr="00012253">
        <w:t>with an HTTP "200 OK" status code and the POST response body including the "</w:t>
      </w:r>
      <w:r w:rsidRPr="00F90B8F">
        <w:t>EasInfoProvResp</w:t>
      </w:r>
      <w:r w:rsidRPr="00012253">
        <w:t>" data structure 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506" w:name="_Toc61651642"/>
      <w:bookmarkStart w:id="507" w:name="_Toc65746309"/>
      <w:bookmarkStart w:id="508" w:name="_Toc101529289"/>
      <w:bookmarkStart w:id="509" w:name="_Toc114864115"/>
      <w:bookmarkStart w:id="510" w:name="_Toc143871259"/>
      <w:bookmarkStart w:id="511" w:name="_Toc144134755"/>
      <w:bookmarkStart w:id="512" w:name="_Toc160609232"/>
      <w:bookmarkStart w:id="513" w:name="_Toc183527331"/>
      <w:r>
        <w:t>6</w:t>
      </w:r>
      <w:r>
        <w:tab/>
        <w:t>Edge Enabler Server API Definitions</w:t>
      </w:r>
      <w:bookmarkEnd w:id="506"/>
      <w:bookmarkEnd w:id="507"/>
      <w:bookmarkEnd w:id="508"/>
      <w:bookmarkEnd w:id="509"/>
      <w:bookmarkEnd w:id="510"/>
      <w:bookmarkEnd w:id="511"/>
      <w:bookmarkEnd w:id="512"/>
      <w:bookmarkEnd w:id="513"/>
    </w:p>
    <w:p w14:paraId="34285C56" w14:textId="7CAFD23D" w:rsidR="009E5347" w:rsidRDefault="009E5347" w:rsidP="009E5347">
      <w:pPr>
        <w:pStyle w:val="Heading2"/>
      </w:pPr>
      <w:bookmarkStart w:id="514" w:name="_Toc65746310"/>
      <w:bookmarkStart w:id="515" w:name="_Toc101529290"/>
      <w:bookmarkStart w:id="516" w:name="_Toc114864116"/>
      <w:bookmarkStart w:id="517" w:name="_Toc143871260"/>
      <w:bookmarkStart w:id="518" w:name="_Toc144134756"/>
      <w:bookmarkStart w:id="519" w:name="_Toc160609233"/>
      <w:bookmarkStart w:id="520" w:name="_Toc183527332"/>
      <w:r>
        <w:t>6.1</w:t>
      </w:r>
      <w:r>
        <w:tab/>
      </w:r>
      <w:r w:rsidR="00874470">
        <w:t>Void</w:t>
      </w:r>
      <w:bookmarkEnd w:id="514"/>
      <w:bookmarkEnd w:id="515"/>
      <w:bookmarkEnd w:id="516"/>
      <w:bookmarkEnd w:id="517"/>
      <w:bookmarkEnd w:id="518"/>
      <w:bookmarkEnd w:id="519"/>
      <w:bookmarkEnd w:id="520"/>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521" w:name="_Toc101529291"/>
      <w:bookmarkStart w:id="522" w:name="_Toc114864117"/>
      <w:bookmarkStart w:id="523" w:name="_Toc143871261"/>
      <w:bookmarkStart w:id="524" w:name="_Toc144134757"/>
      <w:bookmarkStart w:id="525" w:name="_Toc160609234"/>
      <w:bookmarkStart w:id="526" w:name="_Toc183527333"/>
      <w:r w:rsidRPr="00F35F4A">
        <w:t>6.</w:t>
      </w:r>
      <w:r>
        <w:t>2</w:t>
      </w:r>
      <w:r w:rsidRPr="00F35F4A">
        <w:tab/>
      </w:r>
      <w:r w:rsidRPr="00F35F4A">
        <w:rPr>
          <w:lang w:val="en-IN"/>
        </w:rPr>
        <w:t>Eees_EECRegistration</w:t>
      </w:r>
      <w:r w:rsidRPr="00F35F4A">
        <w:t xml:space="preserve"> API</w:t>
      </w:r>
      <w:bookmarkEnd w:id="521"/>
      <w:bookmarkEnd w:id="522"/>
      <w:bookmarkEnd w:id="523"/>
      <w:bookmarkEnd w:id="524"/>
      <w:bookmarkEnd w:id="525"/>
      <w:bookmarkEnd w:id="526"/>
    </w:p>
    <w:p w14:paraId="2D383BE3" w14:textId="77777777" w:rsidR="009E5347" w:rsidRPr="00F35F4A" w:rsidRDefault="009E5347" w:rsidP="009E5347">
      <w:pPr>
        <w:pStyle w:val="Heading3"/>
      </w:pPr>
      <w:bookmarkStart w:id="527" w:name="_Toc28009796"/>
      <w:bookmarkStart w:id="528" w:name="_Toc101529292"/>
      <w:bookmarkStart w:id="529" w:name="_Toc114864118"/>
      <w:bookmarkStart w:id="530" w:name="_Toc143871262"/>
      <w:bookmarkStart w:id="531" w:name="_Toc144134758"/>
      <w:bookmarkStart w:id="532" w:name="_Toc160609235"/>
      <w:bookmarkStart w:id="533" w:name="_Toc183527334"/>
      <w:r w:rsidRPr="00F35F4A">
        <w:t>6.</w:t>
      </w:r>
      <w:r>
        <w:t>2</w:t>
      </w:r>
      <w:r w:rsidRPr="00F35F4A">
        <w:t>.1</w:t>
      </w:r>
      <w:r w:rsidRPr="00F35F4A">
        <w:tab/>
        <w:t>API URI</w:t>
      </w:r>
      <w:bookmarkEnd w:id="527"/>
      <w:bookmarkEnd w:id="528"/>
      <w:bookmarkEnd w:id="529"/>
      <w:bookmarkEnd w:id="530"/>
      <w:bookmarkEnd w:id="531"/>
      <w:bookmarkEnd w:id="532"/>
      <w:bookmarkEnd w:id="533"/>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534" w:name="_Toc101529293"/>
      <w:bookmarkStart w:id="535" w:name="_Toc114864119"/>
      <w:bookmarkStart w:id="536" w:name="_Toc143871263"/>
      <w:bookmarkStart w:id="537" w:name="_Toc144134759"/>
      <w:bookmarkStart w:id="538" w:name="_Toc160609236"/>
      <w:bookmarkStart w:id="539" w:name="_Toc183527335"/>
      <w:r w:rsidRPr="00F35F4A">
        <w:lastRenderedPageBreak/>
        <w:t>6.</w:t>
      </w:r>
      <w:r>
        <w:t>2</w:t>
      </w:r>
      <w:r w:rsidRPr="00F35F4A">
        <w:t>.2</w:t>
      </w:r>
      <w:r w:rsidRPr="00F35F4A">
        <w:tab/>
        <w:t>Resources</w:t>
      </w:r>
      <w:bookmarkEnd w:id="534"/>
      <w:bookmarkEnd w:id="535"/>
      <w:bookmarkEnd w:id="536"/>
      <w:bookmarkEnd w:id="537"/>
      <w:bookmarkEnd w:id="538"/>
      <w:bookmarkEnd w:id="539"/>
    </w:p>
    <w:p w14:paraId="4E4C7FEB" w14:textId="77777777" w:rsidR="009E5347" w:rsidRPr="00F35F4A" w:rsidRDefault="009E5347" w:rsidP="009E5347">
      <w:pPr>
        <w:pStyle w:val="Heading4"/>
      </w:pPr>
      <w:bookmarkStart w:id="540" w:name="_Toc101529294"/>
      <w:bookmarkStart w:id="541" w:name="_Toc114864120"/>
      <w:bookmarkStart w:id="542" w:name="_Toc143871264"/>
      <w:bookmarkStart w:id="543" w:name="_Toc144134760"/>
      <w:bookmarkStart w:id="544" w:name="_Toc160609237"/>
      <w:bookmarkStart w:id="545" w:name="_Toc183527336"/>
      <w:r w:rsidRPr="00F35F4A">
        <w:t>6.</w:t>
      </w:r>
      <w:r>
        <w:t>2</w:t>
      </w:r>
      <w:r w:rsidRPr="00F35F4A">
        <w:t>.2.1</w:t>
      </w:r>
      <w:r w:rsidRPr="00F35F4A">
        <w:tab/>
        <w:t>Overview</w:t>
      </w:r>
      <w:bookmarkEnd w:id="540"/>
      <w:bookmarkEnd w:id="541"/>
      <w:bookmarkEnd w:id="542"/>
      <w:bookmarkEnd w:id="543"/>
      <w:bookmarkEnd w:id="544"/>
      <w:bookmarkEnd w:id="545"/>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2pt;height:161.4pt" o:ole="">
            <v:imagedata r:id="rId11" o:title="" croptop="10541f" cropbottom="-7027f" cropright="-14046f"/>
          </v:shape>
          <o:OLEObject Type="Embed" ProgID="Visio.Drawing.11" ShapeID="_x0000_i1025" DrawAspect="Content" ObjectID="_1794145303"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287C73" w:rsidRDefault="009E5347" w:rsidP="00287C73">
            <w:pPr>
              <w:pStyle w:val="TAL"/>
            </w:pPr>
            <w:r w:rsidRPr="00287C73">
              <w:t>Create a new EEC registration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287C73" w:rsidRDefault="009E5347" w:rsidP="00287C73">
            <w:pPr>
              <w:pStyle w:val="TAL"/>
            </w:pPr>
            <w:r w:rsidRPr="00287C73">
              <w:t>Update an existing EEC registration a the EES</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287C73" w:rsidRDefault="009E5347" w:rsidP="00287C73">
            <w:pPr>
              <w:pStyle w:val="TAL"/>
            </w:pPr>
            <w:r w:rsidRPr="00287C73">
              <w:t>Remove an existing ECC registration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287C73" w:rsidRDefault="009E5347" w:rsidP="00287C73">
            <w:pPr>
              <w:pStyle w:val="TAL"/>
            </w:pPr>
            <w:r w:rsidRPr="00287C73">
              <w:t>Partially update an existing EEC registration a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546" w:name="_Toc101529295"/>
      <w:bookmarkStart w:id="547" w:name="_Toc114864121"/>
      <w:bookmarkStart w:id="548" w:name="_Toc143871265"/>
      <w:bookmarkStart w:id="549" w:name="_Toc144134761"/>
      <w:bookmarkStart w:id="550" w:name="_Toc160609238"/>
      <w:bookmarkStart w:id="551" w:name="_Toc183527337"/>
      <w:r w:rsidRPr="00F35F4A">
        <w:t>6.</w:t>
      </w:r>
      <w:r>
        <w:t>2</w:t>
      </w:r>
      <w:r w:rsidRPr="00F35F4A">
        <w:t>.2.2</w:t>
      </w:r>
      <w:r w:rsidRPr="00F35F4A">
        <w:tab/>
        <w:t>Resource: EEC Registrations</w:t>
      </w:r>
      <w:bookmarkEnd w:id="546"/>
      <w:bookmarkEnd w:id="547"/>
      <w:bookmarkEnd w:id="548"/>
      <w:bookmarkEnd w:id="549"/>
      <w:bookmarkEnd w:id="550"/>
      <w:bookmarkEnd w:id="551"/>
    </w:p>
    <w:p w14:paraId="30D4E03C" w14:textId="77777777" w:rsidR="009E5347" w:rsidRPr="00F35F4A" w:rsidRDefault="009E5347" w:rsidP="009E5347">
      <w:pPr>
        <w:pStyle w:val="Heading5"/>
        <w:rPr>
          <w:lang w:eastAsia="zh-CN"/>
        </w:rPr>
      </w:pPr>
      <w:bookmarkStart w:id="552" w:name="_Toc101529296"/>
      <w:bookmarkStart w:id="553" w:name="_Toc114864122"/>
      <w:bookmarkStart w:id="554" w:name="_Toc143871266"/>
      <w:bookmarkStart w:id="555" w:name="_Toc144134762"/>
      <w:bookmarkStart w:id="556" w:name="_Toc160609239"/>
      <w:bookmarkStart w:id="557" w:name="_Toc183527338"/>
      <w:r w:rsidRPr="00F35F4A">
        <w:rPr>
          <w:lang w:eastAsia="zh-CN"/>
        </w:rPr>
        <w:t>6.</w:t>
      </w:r>
      <w:r>
        <w:rPr>
          <w:lang w:eastAsia="zh-CN"/>
        </w:rPr>
        <w:t>2</w:t>
      </w:r>
      <w:r w:rsidRPr="00F35F4A">
        <w:rPr>
          <w:lang w:eastAsia="zh-CN"/>
        </w:rPr>
        <w:t>.2.2.1</w:t>
      </w:r>
      <w:r w:rsidRPr="00F35F4A">
        <w:rPr>
          <w:lang w:eastAsia="zh-CN"/>
        </w:rPr>
        <w:tab/>
        <w:t>Description</w:t>
      </w:r>
      <w:bookmarkEnd w:id="552"/>
      <w:bookmarkEnd w:id="553"/>
      <w:bookmarkEnd w:id="554"/>
      <w:bookmarkEnd w:id="555"/>
      <w:bookmarkEnd w:id="556"/>
      <w:bookmarkEnd w:id="557"/>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558" w:name="_Toc101529297"/>
      <w:bookmarkStart w:id="559" w:name="_Toc114864123"/>
      <w:bookmarkStart w:id="560" w:name="_Toc143871267"/>
      <w:bookmarkStart w:id="561" w:name="_Toc144134763"/>
      <w:bookmarkStart w:id="562" w:name="_Toc160609240"/>
      <w:bookmarkStart w:id="563" w:name="_Toc183527339"/>
      <w:r w:rsidRPr="00F35F4A">
        <w:rPr>
          <w:lang w:eastAsia="zh-CN"/>
        </w:rPr>
        <w:t>6.</w:t>
      </w:r>
      <w:r>
        <w:rPr>
          <w:lang w:eastAsia="zh-CN"/>
        </w:rPr>
        <w:t>2</w:t>
      </w:r>
      <w:r w:rsidRPr="00F35F4A">
        <w:rPr>
          <w:lang w:eastAsia="zh-CN"/>
        </w:rPr>
        <w:t>.2.2.2</w:t>
      </w:r>
      <w:r w:rsidRPr="00F35F4A">
        <w:rPr>
          <w:lang w:eastAsia="zh-CN"/>
        </w:rPr>
        <w:tab/>
        <w:t>Resource Definition</w:t>
      </w:r>
      <w:bookmarkEnd w:id="558"/>
      <w:bookmarkEnd w:id="559"/>
      <w:bookmarkEnd w:id="560"/>
      <w:bookmarkEnd w:id="561"/>
      <w:bookmarkEnd w:id="562"/>
      <w:bookmarkEnd w:id="563"/>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564" w:name="_Toc101529298"/>
      <w:bookmarkStart w:id="565" w:name="_Toc114864124"/>
      <w:bookmarkStart w:id="566" w:name="_Toc143871268"/>
      <w:bookmarkStart w:id="567" w:name="_Toc144134764"/>
      <w:bookmarkStart w:id="568" w:name="_Toc160609241"/>
      <w:bookmarkStart w:id="569" w:name="_Toc183527340"/>
      <w:r w:rsidRPr="00F35F4A">
        <w:rPr>
          <w:lang w:eastAsia="zh-CN"/>
        </w:rPr>
        <w:t>6.</w:t>
      </w:r>
      <w:r>
        <w:rPr>
          <w:lang w:eastAsia="zh-CN"/>
        </w:rPr>
        <w:t>2</w:t>
      </w:r>
      <w:r w:rsidRPr="00F35F4A">
        <w:rPr>
          <w:lang w:eastAsia="zh-CN"/>
        </w:rPr>
        <w:t>.2.2.3</w:t>
      </w:r>
      <w:r w:rsidRPr="00F35F4A">
        <w:rPr>
          <w:lang w:eastAsia="zh-CN"/>
        </w:rPr>
        <w:tab/>
        <w:t>Resource Standard Methods</w:t>
      </w:r>
      <w:bookmarkEnd w:id="564"/>
      <w:bookmarkEnd w:id="565"/>
      <w:bookmarkEnd w:id="566"/>
      <w:bookmarkEnd w:id="567"/>
      <w:bookmarkEnd w:id="568"/>
      <w:bookmarkEnd w:id="569"/>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lastRenderedPageBreak/>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570" w:name="_Toc101529299"/>
      <w:bookmarkStart w:id="571" w:name="_Toc114864125"/>
      <w:bookmarkStart w:id="572" w:name="_Toc143871269"/>
      <w:bookmarkStart w:id="573" w:name="_Toc144134765"/>
      <w:bookmarkStart w:id="574" w:name="_Toc160609242"/>
      <w:bookmarkStart w:id="575" w:name="_Toc183527341"/>
      <w:r w:rsidRPr="00F35F4A">
        <w:rPr>
          <w:lang w:eastAsia="zh-CN"/>
        </w:rPr>
        <w:t>6.</w:t>
      </w:r>
      <w:r>
        <w:rPr>
          <w:lang w:eastAsia="zh-CN"/>
        </w:rPr>
        <w:t>2</w:t>
      </w:r>
      <w:r w:rsidRPr="00F35F4A">
        <w:rPr>
          <w:lang w:eastAsia="zh-CN"/>
        </w:rPr>
        <w:t>.2.2.4</w:t>
      </w:r>
      <w:r w:rsidRPr="00F35F4A">
        <w:rPr>
          <w:lang w:eastAsia="zh-CN"/>
        </w:rPr>
        <w:tab/>
        <w:t>Resource Custom Operations</w:t>
      </w:r>
      <w:bookmarkEnd w:id="570"/>
      <w:bookmarkEnd w:id="571"/>
      <w:bookmarkEnd w:id="572"/>
      <w:bookmarkEnd w:id="573"/>
      <w:bookmarkEnd w:id="574"/>
      <w:bookmarkEnd w:id="575"/>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576" w:name="_Toc101529300"/>
      <w:bookmarkStart w:id="577" w:name="_Toc114864126"/>
      <w:bookmarkStart w:id="578" w:name="_Toc143871270"/>
      <w:bookmarkStart w:id="579" w:name="_Toc144134766"/>
      <w:bookmarkStart w:id="580" w:name="_Toc160609243"/>
      <w:bookmarkStart w:id="581" w:name="_Toc183527342"/>
      <w:r w:rsidRPr="00F35F4A">
        <w:t>6.</w:t>
      </w:r>
      <w:r>
        <w:t>2</w:t>
      </w:r>
      <w:r w:rsidRPr="00F35F4A">
        <w:t>.2.3</w:t>
      </w:r>
      <w:r w:rsidRPr="00F35F4A">
        <w:tab/>
        <w:t>Resource: Individual EEC registration</w:t>
      </w:r>
      <w:bookmarkEnd w:id="576"/>
      <w:bookmarkEnd w:id="577"/>
      <w:bookmarkEnd w:id="578"/>
      <w:bookmarkEnd w:id="579"/>
      <w:bookmarkEnd w:id="580"/>
      <w:bookmarkEnd w:id="581"/>
    </w:p>
    <w:p w14:paraId="322D3051" w14:textId="77777777" w:rsidR="009E5347" w:rsidRPr="00F35F4A" w:rsidRDefault="009E5347" w:rsidP="009E5347">
      <w:pPr>
        <w:pStyle w:val="Heading5"/>
        <w:rPr>
          <w:lang w:eastAsia="zh-CN"/>
        </w:rPr>
      </w:pPr>
      <w:bookmarkStart w:id="582" w:name="_Toc101529301"/>
      <w:bookmarkStart w:id="583" w:name="_Toc114864127"/>
      <w:bookmarkStart w:id="584" w:name="_Toc143871271"/>
      <w:bookmarkStart w:id="585" w:name="_Toc144134767"/>
      <w:bookmarkStart w:id="586" w:name="_Toc160609244"/>
      <w:bookmarkStart w:id="587" w:name="_Toc183527343"/>
      <w:r w:rsidRPr="00F35F4A">
        <w:rPr>
          <w:lang w:eastAsia="zh-CN"/>
        </w:rPr>
        <w:t>6.</w:t>
      </w:r>
      <w:r>
        <w:rPr>
          <w:lang w:eastAsia="zh-CN"/>
        </w:rPr>
        <w:t>2</w:t>
      </w:r>
      <w:r w:rsidRPr="00F35F4A">
        <w:rPr>
          <w:lang w:eastAsia="zh-CN"/>
        </w:rPr>
        <w:t>.2.3.1</w:t>
      </w:r>
      <w:r w:rsidRPr="00F35F4A">
        <w:rPr>
          <w:lang w:eastAsia="zh-CN"/>
        </w:rPr>
        <w:tab/>
        <w:t>Description</w:t>
      </w:r>
      <w:bookmarkEnd w:id="582"/>
      <w:bookmarkEnd w:id="583"/>
      <w:bookmarkEnd w:id="584"/>
      <w:bookmarkEnd w:id="585"/>
      <w:bookmarkEnd w:id="586"/>
      <w:bookmarkEnd w:id="587"/>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588" w:name="_Toc101529302"/>
      <w:bookmarkStart w:id="589" w:name="_Toc114864128"/>
      <w:bookmarkStart w:id="590" w:name="_Toc143871272"/>
      <w:bookmarkStart w:id="591" w:name="_Toc144134768"/>
      <w:bookmarkStart w:id="592" w:name="_Toc160609245"/>
      <w:bookmarkStart w:id="593" w:name="_Toc183527344"/>
      <w:r w:rsidRPr="00F35F4A">
        <w:rPr>
          <w:lang w:eastAsia="zh-CN"/>
        </w:rPr>
        <w:t>6.</w:t>
      </w:r>
      <w:r>
        <w:rPr>
          <w:lang w:eastAsia="zh-CN"/>
        </w:rPr>
        <w:t>2</w:t>
      </w:r>
      <w:r w:rsidRPr="00F35F4A">
        <w:rPr>
          <w:lang w:eastAsia="zh-CN"/>
        </w:rPr>
        <w:t>.2.3.2</w:t>
      </w:r>
      <w:r w:rsidRPr="00F35F4A">
        <w:rPr>
          <w:lang w:eastAsia="zh-CN"/>
        </w:rPr>
        <w:tab/>
        <w:t>Resource Definition</w:t>
      </w:r>
      <w:bookmarkEnd w:id="588"/>
      <w:bookmarkEnd w:id="589"/>
      <w:bookmarkEnd w:id="590"/>
      <w:bookmarkEnd w:id="591"/>
      <w:bookmarkEnd w:id="592"/>
      <w:bookmarkEnd w:id="593"/>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lastRenderedPageBreak/>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594" w:name="_Toc101529303"/>
      <w:bookmarkStart w:id="595" w:name="_Toc114864129"/>
      <w:bookmarkStart w:id="596" w:name="_Toc143871273"/>
      <w:bookmarkStart w:id="597" w:name="_Toc144134769"/>
      <w:bookmarkStart w:id="598" w:name="_Toc160609246"/>
      <w:bookmarkStart w:id="599" w:name="_Toc183527345"/>
      <w:r w:rsidRPr="00F35F4A">
        <w:rPr>
          <w:lang w:eastAsia="zh-CN"/>
        </w:rPr>
        <w:t>6.</w:t>
      </w:r>
      <w:r>
        <w:rPr>
          <w:lang w:eastAsia="zh-CN"/>
        </w:rPr>
        <w:t>2</w:t>
      </w:r>
      <w:r w:rsidRPr="00F35F4A">
        <w:rPr>
          <w:lang w:eastAsia="zh-CN"/>
        </w:rPr>
        <w:t>.2.3.3</w:t>
      </w:r>
      <w:r w:rsidRPr="00F35F4A">
        <w:rPr>
          <w:lang w:eastAsia="zh-CN"/>
        </w:rPr>
        <w:tab/>
        <w:t>Resource Standard Methods</w:t>
      </w:r>
      <w:bookmarkEnd w:id="594"/>
      <w:bookmarkEnd w:id="595"/>
      <w:bookmarkEnd w:id="596"/>
      <w:bookmarkEnd w:id="597"/>
      <w:bookmarkEnd w:id="598"/>
      <w:bookmarkEnd w:id="599"/>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lastRenderedPageBreak/>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lastRenderedPageBreak/>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lastRenderedPageBreak/>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F115E6" w:rsidRDefault="009E5347" w:rsidP="00F115E6">
            <w:pPr>
              <w:pStyle w:val="TAL"/>
            </w:pPr>
            <w:r w:rsidRPr="00F115E6">
              <w:t>An individual EEC registration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115E6" w:rsidRDefault="009E5347" w:rsidP="00F115E6">
            <w:pPr>
              <w:pStyle w:val="TAL"/>
            </w:pPr>
            <w:r w:rsidRPr="00F115E6">
              <w:t>An individual EEC registration resource updated successfully.</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115E6" w:rsidRDefault="009E5347" w:rsidP="00F115E6">
            <w:pPr>
              <w:pStyle w:val="TAL"/>
            </w:pPr>
            <w:r w:rsidRPr="00F115E6">
              <w:t>Temporary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115E6" w:rsidRDefault="009E5347" w:rsidP="00F115E6">
            <w:pPr>
              <w:pStyle w:val="TAL"/>
            </w:pPr>
            <w:r w:rsidRPr="00F115E6">
              <w:t>Permanent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lastRenderedPageBreak/>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600" w:name="_Toc101529304"/>
      <w:bookmarkStart w:id="601" w:name="_Toc114864130"/>
      <w:bookmarkStart w:id="602" w:name="_Toc143871274"/>
      <w:bookmarkStart w:id="603" w:name="_Toc144134770"/>
      <w:bookmarkStart w:id="604" w:name="_Toc160609247"/>
      <w:bookmarkStart w:id="605" w:name="_Toc183527346"/>
      <w:r w:rsidRPr="00F35F4A">
        <w:rPr>
          <w:lang w:eastAsia="zh-CN"/>
        </w:rPr>
        <w:t>6.</w:t>
      </w:r>
      <w:r>
        <w:rPr>
          <w:lang w:eastAsia="zh-CN"/>
        </w:rPr>
        <w:t>2</w:t>
      </w:r>
      <w:r w:rsidRPr="00F35F4A">
        <w:rPr>
          <w:lang w:eastAsia="zh-CN"/>
        </w:rPr>
        <w:t>.2.3.4</w:t>
      </w:r>
      <w:r w:rsidRPr="00F35F4A">
        <w:rPr>
          <w:lang w:eastAsia="zh-CN"/>
        </w:rPr>
        <w:tab/>
        <w:t>Resource Custom Operations</w:t>
      </w:r>
      <w:bookmarkEnd w:id="600"/>
      <w:bookmarkEnd w:id="601"/>
      <w:bookmarkEnd w:id="602"/>
      <w:bookmarkEnd w:id="603"/>
      <w:bookmarkEnd w:id="604"/>
      <w:bookmarkEnd w:id="605"/>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606" w:name="_Toc101529305"/>
      <w:bookmarkStart w:id="607" w:name="_Toc114864131"/>
      <w:bookmarkStart w:id="608" w:name="_Toc143871275"/>
      <w:bookmarkStart w:id="609" w:name="_Toc144134771"/>
      <w:bookmarkStart w:id="610" w:name="_Toc160609248"/>
      <w:bookmarkStart w:id="611" w:name="_Toc183527347"/>
      <w:r w:rsidRPr="00F35F4A">
        <w:t>6.</w:t>
      </w:r>
      <w:r>
        <w:t>2</w:t>
      </w:r>
      <w:r w:rsidRPr="00F35F4A">
        <w:t>.3</w:t>
      </w:r>
      <w:r w:rsidRPr="00F35F4A">
        <w:tab/>
        <w:t>Custom Operations without associated resources</w:t>
      </w:r>
      <w:bookmarkEnd w:id="606"/>
      <w:bookmarkEnd w:id="607"/>
      <w:bookmarkEnd w:id="608"/>
      <w:bookmarkEnd w:id="609"/>
      <w:bookmarkEnd w:id="610"/>
      <w:bookmarkEnd w:id="611"/>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612" w:name="_Toc101529306"/>
      <w:bookmarkStart w:id="613" w:name="_Toc114864132"/>
      <w:bookmarkStart w:id="614" w:name="_Toc143871276"/>
      <w:bookmarkStart w:id="615" w:name="_Toc144134772"/>
      <w:bookmarkStart w:id="616" w:name="_Toc160609249"/>
      <w:bookmarkStart w:id="617" w:name="_Toc183527348"/>
      <w:r w:rsidRPr="00F35F4A">
        <w:t>6.</w:t>
      </w:r>
      <w:r>
        <w:t>2</w:t>
      </w:r>
      <w:r w:rsidRPr="00F35F4A">
        <w:t>.4</w:t>
      </w:r>
      <w:r w:rsidRPr="00F35F4A">
        <w:tab/>
        <w:t>Notifications</w:t>
      </w:r>
      <w:bookmarkEnd w:id="612"/>
      <w:bookmarkEnd w:id="613"/>
      <w:bookmarkEnd w:id="614"/>
      <w:bookmarkEnd w:id="615"/>
      <w:bookmarkEnd w:id="616"/>
      <w:bookmarkEnd w:id="617"/>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618" w:name="_Toc101529307"/>
      <w:bookmarkStart w:id="619" w:name="_Toc114864133"/>
      <w:bookmarkStart w:id="620" w:name="_Toc143871277"/>
      <w:bookmarkStart w:id="621" w:name="_Toc144134773"/>
      <w:bookmarkStart w:id="622" w:name="_Toc160609250"/>
      <w:bookmarkStart w:id="623" w:name="_Toc183527349"/>
      <w:r w:rsidRPr="00F35F4A">
        <w:t>6.</w:t>
      </w:r>
      <w:r>
        <w:t>2</w:t>
      </w:r>
      <w:r w:rsidRPr="00F35F4A">
        <w:t>.5</w:t>
      </w:r>
      <w:r w:rsidRPr="00F35F4A">
        <w:tab/>
        <w:t>Data Model</w:t>
      </w:r>
      <w:bookmarkEnd w:id="618"/>
      <w:bookmarkEnd w:id="619"/>
      <w:bookmarkEnd w:id="620"/>
      <w:bookmarkEnd w:id="621"/>
      <w:bookmarkEnd w:id="622"/>
      <w:bookmarkEnd w:id="623"/>
    </w:p>
    <w:p w14:paraId="6F20816B" w14:textId="77777777" w:rsidR="009E5347" w:rsidRPr="00F35F4A" w:rsidRDefault="009E5347" w:rsidP="009E5347">
      <w:pPr>
        <w:pStyle w:val="Heading4"/>
        <w:rPr>
          <w:lang w:eastAsia="zh-CN"/>
        </w:rPr>
      </w:pPr>
      <w:bookmarkStart w:id="624" w:name="_Toc101529308"/>
      <w:bookmarkStart w:id="625" w:name="_Toc114864134"/>
      <w:bookmarkStart w:id="626" w:name="_Toc143871278"/>
      <w:bookmarkStart w:id="627" w:name="_Toc144134774"/>
      <w:bookmarkStart w:id="628" w:name="_Toc160609251"/>
      <w:bookmarkStart w:id="629" w:name="_Toc183527350"/>
      <w:r w:rsidRPr="00F35F4A">
        <w:rPr>
          <w:lang w:eastAsia="zh-CN"/>
        </w:rPr>
        <w:t>6.</w:t>
      </w:r>
      <w:r>
        <w:rPr>
          <w:lang w:eastAsia="zh-CN"/>
        </w:rPr>
        <w:t>2</w:t>
      </w:r>
      <w:bookmarkStart w:id="630" w:name="_Toc64278363"/>
      <w:r w:rsidRPr="00F35F4A">
        <w:rPr>
          <w:lang w:eastAsia="zh-CN"/>
        </w:rPr>
        <w:t>.5.1</w:t>
      </w:r>
      <w:r w:rsidRPr="00F35F4A">
        <w:rPr>
          <w:lang w:eastAsia="zh-CN"/>
        </w:rPr>
        <w:tab/>
        <w:t>General</w:t>
      </w:r>
      <w:bookmarkEnd w:id="624"/>
      <w:bookmarkEnd w:id="625"/>
      <w:bookmarkEnd w:id="626"/>
      <w:bookmarkEnd w:id="627"/>
      <w:bookmarkEnd w:id="628"/>
      <w:bookmarkEnd w:id="629"/>
      <w:bookmarkEnd w:id="630"/>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5FE6D554" w:rsidR="009946C9" w:rsidRDefault="009946C9" w:rsidP="000A71F0">
            <w:pPr>
              <w:pStyle w:val="TAL"/>
            </w:pPr>
            <w:r w:rsidRPr="00646838">
              <w:t>E</w:t>
            </w:r>
            <w:r w:rsidR="000A71F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631" w:name="_Toc64278364"/>
      <w:r w:rsidRPr="00F35F4A">
        <w:lastRenderedPageBreak/>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632" w:name="_Toc101529309"/>
      <w:bookmarkStart w:id="633" w:name="_Toc114864135"/>
      <w:bookmarkStart w:id="634" w:name="_Toc143871279"/>
      <w:bookmarkStart w:id="635" w:name="_Toc144134775"/>
      <w:bookmarkStart w:id="636" w:name="_Toc160609252"/>
      <w:bookmarkStart w:id="637" w:name="_Toc183527351"/>
      <w:r w:rsidRPr="00F35F4A">
        <w:rPr>
          <w:lang w:eastAsia="zh-CN"/>
        </w:rPr>
        <w:t>6.</w:t>
      </w:r>
      <w:r>
        <w:rPr>
          <w:lang w:eastAsia="zh-CN"/>
        </w:rPr>
        <w:t>2</w:t>
      </w:r>
      <w:r w:rsidRPr="00F35F4A">
        <w:rPr>
          <w:lang w:eastAsia="zh-CN"/>
        </w:rPr>
        <w:t>.5.2</w:t>
      </w:r>
      <w:r w:rsidRPr="00F35F4A">
        <w:rPr>
          <w:lang w:eastAsia="zh-CN"/>
        </w:rPr>
        <w:tab/>
        <w:t>Structured data types</w:t>
      </w:r>
      <w:bookmarkEnd w:id="631"/>
      <w:bookmarkEnd w:id="632"/>
      <w:bookmarkEnd w:id="633"/>
      <w:bookmarkEnd w:id="634"/>
      <w:bookmarkEnd w:id="635"/>
      <w:bookmarkEnd w:id="636"/>
      <w:bookmarkEnd w:id="637"/>
    </w:p>
    <w:p w14:paraId="3BB63808" w14:textId="77777777" w:rsidR="009E5347" w:rsidRPr="00F35F4A" w:rsidRDefault="009E5347" w:rsidP="009E5347">
      <w:pPr>
        <w:pStyle w:val="Heading5"/>
        <w:rPr>
          <w:lang w:eastAsia="zh-CN"/>
        </w:rPr>
      </w:pPr>
      <w:bookmarkStart w:id="638" w:name="_Toc64278365"/>
      <w:bookmarkStart w:id="639" w:name="_Toc101529310"/>
      <w:bookmarkStart w:id="640" w:name="_Toc114864136"/>
      <w:bookmarkStart w:id="641" w:name="_Toc143871280"/>
      <w:bookmarkStart w:id="642" w:name="_Toc144134776"/>
      <w:bookmarkStart w:id="643" w:name="_Toc160609253"/>
      <w:bookmarkStart w:id="644" w:name="_Toc183527352"/>
      <w:r w:rsidRPr="00F35F4A">
        <w:rPr>
          <w:lang w:eastAsia="zh-CN"/>
        </w:rPr>
        <w:t>6.</w:t>
      </w:r>
      <w:r>
        <w:rPr>
          <w:lang w:eastAsia="zh-CN"/>
        </w:rPr>
        <w:t>2</w:t>
      </w:r>
      <w:r w:rsidRPr="00F35F4A">
        <w:rPr>
          <w:lang w:eastAsia="zh-CN"/>
        </w:rPr>
        <w:t>.5.2.1</w:t>
      </w:r>
      <w:r w:rsidRPr="00F35F4A">
        <w:rPr>
          <w:lang w:eastAsia="zh-CN"/>
        </w:rPr>
        <w:tab/>
        <w:t>Introduction</w:t>
      </w:r>
      <w:bookmarkEnd w:id="638"/>
      <w:bookmarkEnd w:id="639"/>
      <w:bookmarkEnd w:id="640"/>
      <w:bookmarkEnd w:id="641"/>
      <w:bookmarkEnd w:id="642"/>
      <w:bookmarkEnd w:id="643"/>
      <w:bookmarkEnd w:id="644"/>
    </w:p>
    <w:p w14:paraId="48B44F63" w14:textId="77777777" w:rsidR="00656F55" w:rsidRPr="00506C7D" w:rsidRDefault="00656F55" w:rsidP="00656F55">
      <w:bookmarkStart w:id="645" w:name="_Toc64278366"/>
      <w:bookmarkStart w:id="646" w:name="_Toc101529311"/>
      <w:bookmarkStart w:id="647" w:name="_Toc114864137"/>
      <w:bookmarkStart w:id="648" w:name="_Toc143871281"/>
      <w:bookmarkStart w:id="649" w:name="_Toc144134777"/>
      <w:bookmarkStart w:id="650" w:name="_Toc160609254"/>
      <w:r w:rsidRPr="00506C7D">
        <w:t>This clause defines the data structures to be used in resource representations.</w:t>
      </w:r>
    </w:p>
    <w:p w14:paraId="58906857" w14:textId="77777777" w:rsidR="009E5347" w:rsidRPr="00F35F4A" w:rsidRDefault="009E5347" w:rsidP="009E5347">
      <w:pPr>
        <w:pStyle w:val="Heading5"/>
        <w:rPr>
          <w:lang w:eastAsia="zh-CN"/>
        </w:rPr>
      </w:pPr>
      <w:bookmarkStart w:id="651" w:name="_Toc183527353"/>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645"/>
      <w:r w:rsidRPr="00F35F4A">
        <w:t>EecRegistration</w:t>
      </w:r>
      <w:bookmarkEnd w:id="646"/>
      <w:bookmarkEnd w:id="647"/>
      <w:bookmarkEnd w:id="648"/>
      <w:bookmarkEnd w:id="649"/>
      <w:bookmarkEnd w:id="650"/>
      <w:bookmarkEnd w:id="651"/>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3FDC38D7" w14:textId="77777777" w:rsidR="00104A41" w:rsidRPr="00A71753" w:rsidRDefault="00104A41" w:rsidP="0055125D">
            <w:pPr>
              <w:pStyle w:val="TAL"/>
            </w:pPr>
            <w:r>
              <w:t>When set to "true", this attribute indicates the EES support for EAS selection. When set to "false" or omitted,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77777777" w:rsidR="00104A41" w:rsidRPr="00D85D36" w:rsidRDefault="00104A41"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652" w:name="_Toc101529312"/>
      <w:bookmarkStart w:id="653" w:name="_Toc114864138"/>
      <w:bookmarkStart w:id="654" w:name="_Toc143871282"/>
      <w:bookmarkStart w:id="655" w:name="_Toc144134778"/>
      <w:bookmarkStart w:id="656" w:name="_Toc160609255"/>
      <w:bookmarkStart w:id="657" w:name="_Toc183527354"/>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652"/>
      <w:bookmarkEnd w:id="653"/>
      <w:bookmarkEnd w:id="654"/>
      <w:bookmarkEnd w:id="655"/>
      <w:bookmarkEnd w:id="656"/>
      <w:bookmarkEnd w:id="657"/>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658" w:name="_Toc101529313"/>
      <w:bookmarkStart w:id="659" w:name="_Toc114864139"/>
      <w:bookmarkStart w:id="660" w:name="_Toc143871283"/>
      <w:bookmarkStart w:id="661" w:name="_Toc144134779"/>
      <w:bookmarkStart w:id="662" w:name="_Toc160609256"/>
      <w:bookmarkStart w:id="663" w:name="_Toc183527355"/>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658"/>
      <w:bookmarkEnd w:id="659"/>
      <w:bookmarkEnd w:id="660"/>
      <w:bookmarkEnd w:id="661"/>
      <w:bookmarkEnd w:id="662"/>
      <w:bookmarkEnd w:id="663"/>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664" w:name="_Toc101529314"/>
      <w:bookmarkStart w:id="665" w:name="_Toc114864140"/>
      <w:bookmarkStart w:id="666" w:name="_Toc143871284"/>
      <w:bookmarkStart w:id="667" w:name="_Toc144134780"/>
      <w:bookmarkStart w:id="668" w:name="_Toc160609257"/>
      <w:bookmarkStart w:id="669" w:name="_Toc183527356"/>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664"/>
      <w:bookmarkEnd w:id="665"/>
      <w:bookmarkEnd w:id="666"/>
      <w:bookmarkEnd w:id="667"/>
      <w:bookmarkEnd w:id="668"/>
      <w:bookmarkEnd w:id="669"/>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670" w:name="_Toc101529315"/>
      <w:bookmarkStart w:id="671" w:name="_Toc114864141"/>
      <w:bookmarkStart w:id="672" w:name="_Toc143871285"/>
      <w:bookmarkStart w:id="673" w:name="_Toc144134781"/>
      <w:bookmarkStart w:id="674" w:name="_Toc160609258"/>
      <w:bookmarkStart w:id="675" w:name="_Toc183527357"/>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670"/>
      <w:bookmarkEnd w:id="671"/>
      <w:bookmarkEnd w:id="672"/>
      <w:bookmarkEnd w:id="673"/>
      <w:bookmarkEnd w:id="674"/>
      <w:bookmarkEnd w:id="675"/>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676" w:name="_Toc114864142"/>
      <w:bookmarkStart w:id="677" w:name="_Toc143871286"/>
      <w:bookmarkStart w:id="678" w:name="_Toc144134782"/>
      <w:bookmarkStart w:id="679" w:name="_Toc160609259"/>
      <w:bookmarkStart w:id="680" w:name="_Toc183527358"/>
      <w:r>
        <w:rPr>
          <w:lang w:val="en-US"/>
        </w:rPr>
        <w:t>6.2.5.2.7</w:t>
      </w:r>
      <w:r>
        <w:rPr>
          <w:lang w:val="en-US"/>
        </w:rPr>
        <w:tab/>
        <w:t xml:space="preserve">Type: </w:t>
      </w:r>
      <w:r w:rsidRPr="00750BD1">
        <w:rPr>
          <w:lang w:val="en-US"/>
        </w:rPr>
        <w:t>UnfulfilledAcProfile</w:t>
      </w:r>
      <w:bookmarkEnd w:id="676"/>
      <w:bookmarkEnd w:id="677"/>
      <w:bookmarkEnd w:id="678"/>
      <w:bookmarkEnd w:id="679"/>
      <w:bookmarkEnd w:id="680"/>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681" w:name="_Toc114864143"/>
      <w:bookmarkStart w:id="682" w:name="_Toc143871287"/>
      <w:bookmarkStart w:id="683" w:name="_Toc144134783"/>
      <w:bookmarkStart w:id="684" w:name="_Toc160609260"/>
      <w:bookmarkStart w:id="685" w:name="_Toc183527359"/>
      <w:r>
        <w:rPr>
          <w:lang w:eastAsia="zh-CN"/>
        </w:rPr>
        <w:lastRenderedPageBreak/>
        <w:t>6.2.5.3</w:t>
      </w:r>
      <w:r>
        <w:rPr>
          <w:lang w:eastAsia="zh-CN"/>
        </w:rPr>
        <w:tab/>
        <w:t>Simple data types and enumerations</w:t>
      </w:r>
      <w:bookmarkEnd w:id="681"/>
      <w:bookmarkEnd w:id="682"/>
      <w:bookmarkEnd w:id="683"/>
      <w:bookmarkEnd w:id="684"/>
      <w:bookmarkEnd w:id="685"/>
    </w:p>
    <w:p w14:paraId="20C38C61" w14:textId="77777777" w:rsidR="009E5347" w:rsidRPr="00384E92" w:rsidRDefault="009E5347" w:rsidP="009E5347">
      <w:pPr>
        <w:pStyle w:val="Heading5"/>
      </w:pPr>
      <w:bookmarkStart w:id="686" w:name="_Toc114864144"/>
      <w:bookmarkStart w:id="687" w:name="_Toc143871288"/>
      <w:bookmarkStart w:id="688" w:name="_Toc144134784"/>
      <w:bookmarkStart w:id="689" w:name="_Toc160609261"/>
      <w:bookmarkStart w:id="690" w:name="_Toc183527360"/>
      <w:r>
        <w:rPr>
          <w:lang w:eastAsia="zh-CN"/>
        </w:rPr>
        <w:t>6.2</w:t>
      </w:r>
      <w:r>
        <w:t>.5.3.1</w:t>
      </w:r>
      <w:r w:rsidRPr="00384E92">
        <w:tab/>
        <w:t>Introduction</w:t>
      </w:r>
      <w:bookmarkEnd w:id="686"/>
      <w:bookmarkEnd w:id="687"/>
      <w:bookmarkEnd w:id="688"/>
      <w:bookmarkEnd w:id="689"/>
      <w:bookmarkEnd w:id="690"/>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691" w:name="_Toc114864145"/>
      <w:bookmarkStart w:id="692" w:name="_Toc143871289"/>
      <w:bookmarkStart w:id="693" w:name="_Toc144134785"/>
      <w:bookmarkStart w:id="694" w:name="_Toc160609262"/>
      <w:bookmarkStart w:id="695" w:name="_Toc183527361"/>
      <w:r>
        <w:rPr>
          <w:lang w:eastAsia="zh-CN"/>
        </w:rPr>
        <w:t>6.2</w:t>
      </w:r>
      <w:r>
        <w:t>.5.3.2</w:t>
      </w:r>
      <w:r w:rsidRPr="00384E92">
        <w:tab/>
        <w:t>Simple data types</w:t>
      </w:r>
      <w:bookmarkEnd w:id="691"/>
      <w:bookmarkEnd w:id="692"/>
      <w:bookmarkEnd w:id="693"/>
      <w:bookmarkEnd w:id="694"/>
      <w:bookmarkEnd w:id="695"/>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696" w:name="_Toc114864146"/>
      <w:bookmarkStart w:id="697" w:name="_Toc143871290"/>
      <w:bookmarkStart w:id="698" w:name="_Toc144134786"/>
      <w:bookmarkStart w:id="699" w:name="_Toc160609263"/>
      <w:bookmarkStart w:id="700" w:name="_Toc183527362"/>
      <w:r>
        <w:rPr>
          <w:lang w:eastAsia="zh-CN"/>
        </w:rPr>
        <w:t>6.2</w:t>
      </w:r>
      <w:r>
        <w:t>.5.3.3</w:t>
      </w:r>
      <w:r w:rsidRPr="00BC662F">
        <w:tab/>
        <w:t xml:space="preserve">Enumeration: </w:t>
      </w:r>
      <w:r>
        <w:t>UnfulfillACProfRsn</w:t>
      </w:r>
      <w:bookmarkEnd w:id="696"/>
      <w:bookmarkEnd w:id="697"/>
      <w:bookmarkEnd w:id="698"/>
      <w:bookmarkEnd w:id="699"/>
      <w:bookmarkEnd w:id="700"/>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701" w:name="_Toc143871291"/>
      <w:bookmarkStart w:id="702" w:name="_Toc144134787"/>
      <w:bookmarkStart w:id="703" w:name="_Toc160609264"/>
      <w:bookmarkStart w:id="704" w:name="_Toc183527363"/>
      <w:r>
        <w:rPr>
          <w:lang w:eastAsia="zh-CN"/>
        </w:rPr>
        <w:t>6.2</w:t>
      </w:r>
      <w:r>
        <w:t>.5.3.4</w:t>
      </w:r>
      <w:r w:rsidRPr="00BC662F">
        <w:tab/>
        <w:t xml:space="preserve">Enumeration: </w:t>
      </w:r>
      <w:r>
        <w:t>DeviceType</w:t>
      </w:r>
      <w:bookmarkEnd w:id="701"/>
      <w:bookmarkEnd w:id="702"/>
      <w:bookmarkEnd w:id="703"/>
      <w:bookmarkEnd w:id="704"/>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4A5AC2">
            <w:pPr>
              <w:pStyle w:val="TAL"/>
            </w:pPr>
            <w:r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4A5AC2">
            <w:pPr>
              <w:pStyle w:val="TAL"/>
            </w:pPr>
            <w:r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705" w:name="_Toc101529316"/>
      <w:bookmarkStart w:id="706" w:name="_Toc114864147"/>
      <w:bookmarkStart w:id="707" w:name="_Toc143871292"/>
      <w:bookmarkStart w:id="708" w:name="_Toc144134788"/>
      <w:bookmarkStart w:id="709" w:name="_Toc160609265"/>
      <w:bookmarkStart w:id="710" w:name="_Toc183527364"/>
      <w:r w:rsidRPr="00F35F4A">
        <w:t>6.</w:t>
      </w:r>
      <w:r>
        <w:t>2</w:t>
      </w:r>
      <w:r w:rsidRPr="00F35F4A">
        <w:t>.6</w:t>
      </w:r>
      <w:r w:rsidRPr="00F35F4A">
        <w:tab/>
        <w:t>Error Handling</w:t>
      </w:r>
      <w:bookmarkEnd w:id="705"/>
      <w:bookmarkEnd w:id="706"/>
      <w:bookmarkEnd w:id="707"/>
      <w:bookmarkEnd w:id="708"/>
      <w:bookmarkEnd w:id="709"/>
      <w:bookmarkEnd w:id="710"/>
    </w:p>
    <w:p w14:paraId="2B983CDC" w14:textId="77777777" w:rsidR="000205F9" w:rsidRPr="00C57B60" w:rsidRDefault="000205F9" w:rsidP="000205F9">
      <w:pPr>
        <w:pStyle w:val="Heading4"/>
      </w:pPr>
      <w:bookmarkStart w:id="711" w:name="_Toc160609266"/>
      <w:bookmarkStart w:id="712" w:name="_Toc183527365"/>
      <w:r w:rsidRPr="00C57B60">
        <w:t>6.2.6.0</w:t>
      </w:r>
      <w:r w:rsidRPr="00C57B60">
        <w:tab/>
        <w:t>General</w:t>
      </w:r>
      <w:bookmarkEnd w:id="711"/>
      <w:bookmarkEnd w:id="712"/>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713" w:name="_Toc35971446"/>
      <w:bookmarkStart w:id="714" w:name="_Toc67903563"/>
      <w:bookmarkStart w:id="715" w:name="_Toc101529317"/>
      <w:bookmarkStart w:id="716" w:name="_Toc114864148"/>
      <w:bookmarkStart w:id="717" w:name="_Toc143871293"/>
      <w:bookmarkStart w:id="718" w:name="_Toc144134789"/>
      <w:bookmarkStart w:id="719" w:name="_Toc160609267"/>
      <w:bookmarkStart w:id="720" w:name="_Toc183527366"/>
      <w:r>
        <w:t>6.2.6.1</w:t>
      </w:r>
      <w:r>
        <w:tab/>
        <w:t>Application Errors</w:t>
      </w:r>
      <w:bookmarkEnd w:id="713"/>
      <w:bookmarkEnd w:id="714"/>
      <w:bookmarkEnd w:id="715"/>
      <w:bookmarkEnd w:id="716"/>
      <w:bookmarkEnd w:id="717"/>
      <w:bookmarkEnd w:id="718"/>
      <w:bookmarkEnd w:id="719"/>
      <w:bookmarkEnd w:id="720"/>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721" w:name="_Toc101529318"/>
      <w:bookmarkStart w:id="722" w:name="_Toc114864149"/>
      <w:bookmarkStart w:id="723" w:name="_Toc143871294"/>
      <w:bookmarkStart w:id="724" w:name="_Toc144134790"/>
      <w:bookmarkStart w:id="725" w:name="_Toc160609268"/>
      <w:bookmarkStart w:id="726" w:name="_Toc183527367"/>
      <w:r w:rsidRPr="00F35F4A">
        <w:lastRenderedPageBreak/>
        <w:t>6.</w:t>
      </w:r>
      <w:r>
        <w:t>2</w:t>
      </w:r>
      <w:r w:rsidRPr="00F35F4A">
        <w:t>.7</w:t>
      </w:r>
      <w:r w:rsidRPr="00F35F4A">
        <w:tab/>
        <w:t>Feature negotiation</w:t>
      </w:r>
      <w:bookmarkEnd w:id="721"/>
      <w:bookmarkEnd w:id="722"/>
      <w:bookmarkEnd w:id="723"/>
      <w:bookmarkEnd w:id="724"/>
      <w:bookmarkEnd w:id="725"/>
      <w:bookmarkEnd w:id="726"/>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727" w:name="_Toc101529319"/>
      <w:bookmarkStart w:id="728" w:name="_Toc114864150"/>
      <w:bookmarkStart w:id="729" w:name="_Toc143871295"/>
      <w:bookmarkStart w:id="730" w:name="_Toc144134791"/>
      <w:bookmarkStart w:id="731" w:name="_Toc160609269"/>
      <w:bookmarkStart w:id="732" w:name="_Toc183527368"/>
      <w:r>
        <w:t>6.3</w:t>
      </w:r>
      <w:r>
        <w:tab/>
      </w:r>
      <w:r w:rsidRPr="00931880">
        <w:t>Eees_EASDiscovery</w:t>
      </w:r>
      <w:r>
        <w:t xml:space="preserve"> API</w:t>
      </w:r>
      <w:bookmarkEnd w:id="727"/>
      <w:bookmarkEnd w:id="728"/>
      <w:bookmarkEnd w:id="729"/>
      <w:bookmarkEnd w:id="730"/>
      <w:bookmarkEnd w:id="731"/>
      <w:bookmarkEnd w:id="732"/>
    </w:p>
    <w:p w14:paraId="4CD9E8C9" w14:textId="77777777" w:rsidR="009E5347" w:rsidRDefault="009E5347" w:rsidP="009E5347">
      <w:pPr>
        <w:pStyle w:val="Heading3"/>
      </w:pPr>
      <w:bookmarkStart w:id="733" w:name="_Toc64278338"/>
      <w:bookmarkStart w:id="734" w:name="_Toc101529320"/>
      <w:bookmarkStart w:id="735" w:name="_Toc114864151"/>
      <w:bookmarkStart w:id="736" w:name="_Toc143871296"/>
      <w:bookmarkStart w:id="737" w:name="_Toc144134792"/>
      <w:bookmarkStart w:id="738" w:name="_Toc160609270"/>
      <w:bookmarkStart w:id="739" w:name="_Toc183527369"/>
      <w:r>
        <w:t>6.3.1</w:t>
      </w:r>
      <w:r>
        <w:tab/>
        <w:t>API URI</w:t>
      </w:r>
      <w:bookmarkEnd w:id="733"/>
      <w:bookmarkEnd w:id="734"/>
      <w:bookmarkEnd w:id="735"/>
      <w:bookmarkEnd w:id="736"/>
      <w:bookmarkEnd w:id="737"/>
      <w:bookmarkEnd w:id="738"/>
      <w:bookmarkEnd w:id="739"/>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740" w:name="_Toc64278339"/>
      <w:bookmarkStart w:id="741" w:name="_Toc101529321"/>
      <w:bookmarkStart w:id="742" w:name="_Toc114864152"/>
      <w:bookmarkStart w:id="743" w:name="_Toc143871297"/>
      <w:bookmarkStart w:id="744" w:name="_Toc144134793"/>
      <w:bookmarkStart w:id="745" w:name="_Toc160609271"/>
      <w:bookmarkStart w:id="746" w:name="_Toc183527370"/>
      <w:r>
        <w:lastRenderedPageBreak/>
        <w:t>6.3.2</w:t>
      </w:r>
      <w:r>
        <w:tab/>
        <w:t>Resources</w:t>
      </w:r>
      <w:bookmarkEnd w:id="740"/>
      <w:bookmarkEnd w:id="741"/>
      <w:bookmarkEnd w:id="742"/>
      <w:bookmarkEnd w:id="743"/>
      <w:bookmarkEnd w:id="744"/>
      <w:bookmarkEnd w:id="745"/>
      <w:bookmarkEnd w:id="746"/>
    </w:p>
    <w:p w14:paraId="6527599A" w14:textId="77777777" w:rsidR="009E5347" w:rsidRDefault="009E5347" w:rsidP="009E5347">
      <w:pPr>
        <w:pStyle w:val="Heading4"/>
      </w:pPr>
      <w:bookmarkStart w:id="747" w:name="_Toc101529322"/>
      <w:bookmarkStart w:id="748" w:name="_Toc114864153"/>
      <w:bookmarkStart w:id="749" w:name="_Toc143871298"/>
      <w:bookmarkStart w:id="750" w:name="_Toc144134794"/>
      <w:bookmarkStart w:id="751" w:name="_Toc160609272"/>
      <w:bookmarkStart w:id="752" w:name="_Toc183527371"/>
      <w:bookmarkStart w:id="753" w:name="_Toc64278351"/>
      <w:r w:rsidRPr="00F35F4A">
        <w:t>6</w:t>
      </w:r>
      <w:r>
        <w:t>.3</w:t>
      </w:r>
      <w:r w:rsidRPr="00F35F4A">
        <w:t>.2.1</w:t>
      </w:r>
      <w:r w:rsidRPr="00F35F4A">
        <w:tab/>
        <w:t>Overview</w:t>
      </w:r>
      <w:bookmarkEnd w:id="747"/>
      <w:bookmarkEnd w:id="748"/>
      <w:bookmarkEnd w:id="749"/>
      <w:bookmarkEnd w:id="750"/>
      <w:bookmarkEnd w:id="751"/>
      <w:bookmarkEnd w:id="752"/>
    </w:p>
    <w:p w14:paraId="31A55EF5" w14:textId="77777777" w:rsidR="009E5347" w:rsidRPr="00F35F4A" w:rsidRDefault="009E5347" w:rsidP="009E5347">
      <w:pPr>
        <w:pStyle w:val="TH"/>
      </w:pPr>
      <w:r>
        <w:object w:dxaOrig="5365" w:dyaOrig="5113" w14:anchorId="10F8AC73">
          <v:shape id="_x0000_i1026" type="#_x0000_t75" style="width:268.8pt;height:258pt" o:ole="">
            <v:imagedata r:id="rId13" o:title=""/>
          </v:shape>
          <o:OLEObject Type="Embed" ProgID="Visio.Drawing.15" ShapeID="_x0000_i1026" DrawAspect="Content" ObjectID="_1794145304"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754" w:name="_Toc101529323"/>
      <w:bookmarkStart w:id="755" w:name="_Toc114864154"/>
      <w:bookmarkStart w:id="756" w:name="_Toc143871299"/>
      <w:bookmarkStart w:id="757" w:name="_Toc144134795"/>
      <w:bookmarkStart w:id="758" w:name="_Toc160609273"/>
      <w:bookmarkStart w:id="759" w:name="_Toc183527372"/>
      <w:r w:rsidRPr="00F35F4A">
        <w:t>6</w:t>
      </w:r>
      <w:r>
        <w:t>.3</w:t>
      </w:r>
      <w:r w:rsidRPr="00F35F4A">
        <w:t>.2.2</w:t>
      </w:r>
      <w:r w:rsidRPr="00F35F4A">
        <w:tab/>
        <w:t xml:space="preserve">Resource: </w:t>
      </w:r>
      <w:r>
        <w:t>EAS Discovery Subscriptions</w:t>
      </w:r>
      <w:bookmarkEnd w:id="754"/>
      <w:bookmarkEnd w:id="755"/>
      <w:bookmarkEnd w:id="756"/>
      <w:bookmarkEnd w:id="757"/>
      <w:bookmarkEnd w:id="758"/>
      <w:bookmarkEnd w:id="759"/>
    </w:p>
    <w:p w14:paraId="6DFCD1E5" w14:textId="77777777" w:rsidR="009E5347" w:rsidRPr="00F35F4A" w:rsidRDefault="009E5347" w:rsidP="009E5347">
      <w:pPr>
        <w:pStyle w:val="Heading5"/>
        <w:rPr>
          <w:lang w:eastAsia="zh-CN"/>
        </w:rPr>
      </w:pPr>
      <w:bookmarkStart w:id="760" w:name="_Toc101529324"/>
      <w:bookmarkStart w:id="761" w:name="_Toc114864155"/>
      <w:bookmarkStart w:id="762" w:name="_Toc143871300"/>
      <w:bookmarkStart w:id="763" w:name="_Toc144134796"/>
      <w:bookmarkStart w:id="764" w:name="_Toc160609274"/>
      <w:bookmarkStart w:id="765" w:name="_Toc183527373"/>
      <w:r w:rsidRPr="00F35F4A">
        <w:rPr>
          <w:lang w:eastAsia="zh-CN"/>
        </w:rPr>
        <w:t>6</w:t>
      </w:r>
      <w:r>
        <w:rPr>
          <w:lang w:eastAsia="zh-CN"/>
        </w:rPr>
        <w:t>.3</w:t>
      </w:r>
      <w:r w:rsidRPr="00F35F4A">
        <w:rPr>
          <w:lang w:eastAsia="zh-CN"/>
        </w:rPr>
        <w:t>.2.2.1</w:t>
      </w:r>
      <w:r w:rsidRPr="00F35F4A">
        <w:rPr>
          <w:lang w:eastAsia="zh-CN"/>
        </w:rPr>
        <w:tab/>
        <w:t>Description</w:t>
      </w:r>
      <w:bookmarkEnd w:id="760"/>
      <w:bookmarkEnd w:id="761"/>
      <w:bookmarkEnd w:id="762"/>
      <w:bookmarkEnd w:id="763"/>
      <w:bookmarkEnd w:id="764"/>
      <w:bookmarkEnd w:id="765"/>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766" w:name="_Toc101529325"/>
      <w:bookmarkStart w:id="767" w:name="_Toc114864156"/>
      <w:bookmarkStart w:id="768" w:name="_Toc143871301"/>
      <w:bookmarkStart w:id="769" w:name="_Toc144134797"/>
      <w:bookmarkStart w:id="770" w:name="_Toc160609275"/>
      <w:bookmarkStart w:id="771" w:name="_Toc183527374"/>
      <w:r w:rsidRPr="00F35F4A">
        <w:rPr>
          <w:lang w:eastAsia="zh-CN"/>
        </w:rPr>
        <w:lastRenderedPageBreak/>
        <w:t>6</w:t>
      </w:r>
      <w:r>
        <w:rPr>
          <w:lang w:eastAsia="zh-CN"/>
        </w:rPr>
        <w:t>.3</w:t>
      </w:r>
      <w:r w:rsidRPr="00F35F4A">
        <w:rPr>
          <w:lang w:eastAsia="zh-CN"/>
        </w:rPr>
        <w:t>.2.2.2</w:t>
      </w:r>
      <w:r w:rsidRPr="00F35F4A">
        <w:rPr>
          <w:lang w:eastAsia="zh-CN"/>
        </w:rPr>
        <w:tab/>
        <w:t>Resource Definition</w:t>
      </w:r>
      <w:bookmarkEnd w:id="766"/>
      <w:bookmarkEnd w:id="767"/>
      <w:bookmarkEnd w:id="768"/>
      <w:bookmarkEnd w:id="769"/>
      <w:bookmarkEnd w:id="770"/>
      <w:bookmarkEnd w:id="771"/>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772" w:name="_Toc101529326"/>
      <w:bookmarkStart w:id="773" w:name="_Toc114864157"/>
      <w:bookmarkStart w:id="774" w:name="_Toc143871302"/>
      <w:bookmarkStart w:id="775" w:name="_Toc144134798"/>
      <w:bookmarkStart w:id="776" w:name="_Toc160609276"/>
      <w:bookmarkStart w:id="777" w:name="_Toc183527375"/>
      <w:r w:rsidRPr="00F35F4A">
        <w:rPr>
          <w:lang w:eastAsia="zh-CN"/>
        </w:rPr>
        <w:t>6</w:t>
      </w:r>
      <w:r>
        <w:rPr>
          <w:lang w:eastAsia="zh-CN"/>
        </w:rPr>
        <w:t>.3</w:t>
      </w:r>
      <w:r w:rsidRPr="00F35F4A">
        <w:rPr>
          <w:lang w:eastAsia="zh-CN"/>
        </w:rPr>
        <w:t>.2.2.3</w:t>
      </w:r>
      <w:r w:rsidRPr="00F35F4A">
        <w:rPr>
          <w:lang w:eastAsia="zh-CN"/>
        </w:rPr>
        <w:tab/>
        <w:t>Resource Standard Methods</w:t>
      </w:r>
      <w:bookmarkEnd w:id="772"/>
      <w:bookmarkEnd w:id="773"/>
      <w:bookmarkEnd w:id="774"/>
      <w:bookmarkEnd w:id="775"/>
      <w:bookmarkEnd w:id="776"/>
      <w:bookmarkEnd w:id="777"/>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778" w:name="_Toc101529327"/>
      <w:bookmarkStart w:id="779" w:name="_Toc114864158"/>
      <w:bookmarkStart w:id="780" w:name="_Toc143871303"/>
      <w:bookmarkStart w:id="781" w:name="_Toc144134799"/>
      <w:bookmarkStart w:id="782" w:name="_Toc160609277"/>
      <w:bookmarkStart w:id="783" w:name="_Toc183527376"/>
      <w:r>
        <w:rPr>
          <w:lang w:eastAsia="zh-CN"/>
        </w:rPr>
        <w:t>6.3.2.2.4</w:t>
      </w:r>
      <w:r>
        <w:rPr>
          <w:lang w:eastAsia="zh-CN"/>
        </w:rPr>
        <w:tab/>
      </w:r>
      <w:r w:rsidRPr="00F35F4A">
        <w:rPr>
          <w:lang w:eastAsia="zh-CN"/>
        </w:rPr>
        <w:t>Resource Custom Operations</w:t>
      </w:r>
      <w:bookmarkEnd w:id="778"/>
      <w:bookmarkEnd w:id="779"/>
      <w:bookmarkEnd w:id="780"/>
      <w:bookmarkEnd w:id="781"/>
      <w:bookmarkEnd w:id="782"/>
      <w:bookmarkEnd w:id="783"/>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784" w:name="_Toc101529328"/>
      <w:bookmarkStart w:id="785" w:name="_Toc114864159"/>
      <w:bookmarkStart w:id="786" w:name="_Toc143871304"/>
      <w:bookmarkStart w:id="787" w:name="_Toc144134800"/>
      <w:bookmarkStart w:id="788" w:name="_Toc160609278"/>
      <w:bookmarkStart w:id="789" w:name="_Toc183527377"/>
      <w:r w:rsidRPr="00F35F4A">
        <w:lastRenderedPageBreak/>
        <w:t>6</w:t>
      </w:r>
      <w:r>
        <w:t>.3</w:t>
      </w:r>
      <w:r w:rsidRPr="00F35F4A">
        <w:t>.2.3</w:t>
      </w:r>
      <w:r w:rsidRPr="00F35F4A">
        <w:tab/>
        <w:t xml:space="preserve">Resource: Individual </w:t>
      </w:r>
      <w:r>
        <w:t>EAS Discovery Subscription</w:t>
      </w:r>
      <w:bookmarkEnd w:id="784"/>
      <w:bookmarkEnd w:id="785"/>
      <w:bookmarkEnd w:id="786"/>
      <w:bookmarkEnd w:id="787"/>
      <w:bookmarkEnd w:id="788"/>
      <w:bookmarkEnd w:id="789"/>
    </w:p>
    <w:p w14:paraId="24BC9500" w14:textId="77777777" w:rsidR="009E5347" w:rsidRPr="00F35F4A" w:rsidRDefault="009E5347" w:rsidP="009E5347">
      <w:pPr>
        <w:pStyle w:val="Heading5"/>
        <w:rPr>
          <w:lang w:eastAsia="zh-CN"/>
        </w:rPr>
      </w:pPr>
      <w:bookmarkStart w:id="790" w:name="_Toc101529329"/>
      <w:bookmarkStart w:id="791" w:name="_Toc114864160"/>
      <w:bookmarkStart w:id="792" w:name="_Toc143871305"/>
      <w:bookmarkStart w:id="793" w:name="_Toc144134801"/>
      <w:bookmarkStart w:id="794" w:name="_Toc160609279"/>
      <w:bookmarkStart w:id="795" w:name="_Toc183527378"/>
      <w:r w:rsidRPr="00F35F4A">
        <w:rPr>
          <w:lang w:eastAsia="zh-CN"/>
        </w:rPr>
        <w:t>6</w:t>
      </w:r>
      <w:r>
        <w:rPr>
          <w:lang w:eastAsia="zh-CN"/>
        </w:rPr>
        <w:t>.3</w:t>
      </w:r>
      <w:r w:rsidRPr="00F35F4A">
        <w:rPr>
          <w:lang w:eastAsia="zh-CN"/>
        </w:rPr>
        <w:t>.2.3.1</w:t>
      </w:r>
      <w:r w:rsidRPr="00F35F4A">
        <w:rPr>
          <w:lang w:eastAsia="zh-CN"/>
        </w:rPr>
        <w:tab/>
        <w:t>Description</w:t>
      </w:r>
      <w:bookmarkEnd w:id="790"/>
      <w:bookmarkEnd w:id="791"/>
      <w:bookmarkEnd w:id="792"/>
      <w:bookmarkEnd w:id="793"/>
      <w:bookmarkEnd w:id="794"/>
      <w:bookmarkEnd w:id="795"/>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796" w:name="_Toc101529330"/>
      <w:bookmarkStart w:id="797" w:name="_Toc114864161"/>
      <w:bookmarkStart w:id="798" w:name="_Toc143871306"/>
      <w:bookmarkStart w:id="799" w:name="_Toc144134802"/>
      <w:bookmarkStart w:id="800" w:name="_Toc160609280"/>
      <w:bookmarkStart w:id="801" w:name="_Toc183527379"/>
      <w:r w:rsidRPr="00F35F4A">
        <w:rPr>
          <w:lang w:eastAsia="zh-CN"/>
        </w:rPr>
        <w:t>6</w:t>
      </w:r>
      <w:r>
        <w:rPr>
          <w:lang w:eastAsia="zh-CN"/>
        </w:rPr>
        <w:t>.3</w:t>
      </w:r>
      <w:r w:rsidRPr="00F35F4A">
        <w:rPr>
          <w:lang w:eastAsia="zh-CN"/>
        </w:rPr>
        <w:t>.2.3.2</w:t>
      </w:r>
      <w:r w:rsidRPr="00F35F4A">
        <w:rPr>
          <w:lang w:eastAsia="zh-CN"/>
        </w:rPr>
        <w:tab/>
        <w:t>Resource Definition</w:t>
      </w:r>
      <w:bookmarkEnd w:id="796"/>
      <w:bookmarkEnd w:id="797"/>
      <w:bookmarkEnd w:id="798"/>
      <w:bookmarkEnd w:id="799"/>
      <w:bookmarkEnd w:id="800"/>
      <w:bookmarkEnd w:id="801"/>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802" w:name="_Toc101529331"/>
      <w:bookmarkStart w:id="803" w:name="_Toc114864162"/>
      <w:bookmarkStart w:id="804" w:name="_Toc143871307"/>
      <w:bookmarkStart w:id="805" w:name="_Toc144134803"/>
      <w:bookmarkStart w:id="806" w:name="_Toc160609281"/>
      <w:bookmarkStart w:id="807" w:name="_Toc183527380"/>
      <w:r w:rsidRPr="00F35F4A">
        <w:rPr>
          <w:lang w:eastAsia="zh-CN"/>
        </w:rPr>
        <w:t>6</w:t>
      </w:r>
      <w:r>
        <w:rPr>
          <w:lang w:eastAsia="zh-CN"/>
        </w:rPr>
        <w:t>.3</w:t>
      </w:r>
      <w:r w:rsidRPr="00F35F4A">
        <w:rPr>
          <w:lang w:eastAsia="zh-CN"/>
        </w:rPr>
        <w:t>.2.3.3</w:t>
      </w:r>
      <w:r w:rsidRPr="00F35F4A">
        <w:rPr>
          <w:lang w:eastAsia="zh-CN"/>
        </w:rPr>
        <w:tab/>
        <w:t>Resource Standard Methods</w:t>
      </w:r>
      <w:bookmarkEnd w:id="802"/>
      <w:bookmarkEnd w:id="803"/>
      <w:bookmarkEnd w:id="804"/>
      <w:bookmarkEnd w:id="805"/>
      <w:bookmarkEnd w:id="806"/>
      <w:bookmarkEnd w:id="807"/>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29518D" w:rsidRDefault="009E5347" w:rsidP="0029518D">
            <w:pPr>
              <w:pStyle w:val="TAL"/>
            </w:pPr>
            <w:r w:rsidRPr="0029518D">
              <w:t>The Individual EAS Discovery Subscription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29518D" w:rsidRDefault="009E5347" w:rsidP="0029518D">
            <w:pPr>
              <w:pStyle w:val="TAL"/>
            </w:pPr>
            <w:r w:rsidRPr="0029518D">
              <w:t>The Individual EAS Discovery Subscription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808" w:name="_Toc85734432"/>
      <w:bookmarkStart w:id="809"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808"/>
      <w:bookmarkEnd w:id="809"/>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3E3036" w:rsidRDefault="009E5347" w:rsidP="003E3036">
            <w:pPr>
              <w:pStyle w:val="TAL"/>
            </w:pPr>
            <w:r w:rsidRPr="003E3036">
              <w:t>The Individual EAS Discovery Subscription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Pr="003E3036" w:rsidRDefault="009E5347" w:rsidP="003E3036">
            <w:pPr>
              <w:pStyle w:val="TAL"/>
            </w:pPr>
            <w:r w:rsidRPr="003E3036">
              <w:t>The Individual EAS Discovery Subscription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810" w:name="_Toc101529332"/>
      <w:bookmarkStart w:id="811" w:name="_Toc114864163"/>
      <w:bookmarkStart w:id="812" w:name="_Toc143871308"/>
      <w:bookmarkStart w:id="813" w:name="_Toc144134804"/>
      <w:bookmarkStart w:id="814" w:name="_Toc160609282"/>
      <w:bookmarkStart w:id="815" w:name="_Toc183527381"/>
      <w:r>
        <w:rPr>
          <w:lang w:eastAsia="zh-CN"/>
        </w:rPr>
        <w:t>6.3.2.3.4</w:t>
      </w:r>
      <w:r>
        <w:rPr>
          <w:lang w:eastAsia="zh-CN"/>
        </w:rPr>
        <w:tab/>
      </w:r>
      <w:r w:rsidRPr="00F35F4A">
        <w:rPr>
          <w:lang w:eastAsia="zh-CN"/>
        </w:rPr>
        <w:t>Resource Custom Operations</w:t>
      </w:r>
      <w:bookmarkEnd w:id="810"/>
      <w:bookmarkEnd w:id="811"/>
      <w:bookmarkEnd w:id="812"/>
      <w:bookmarkEnd w:id="813"/>
      <w:bookmarkEnd w:id="814"/>
      <w:bookmarkEnd w:id="815"/>
    </w:p>
    <w:p w14:paraId="1F12E074" w14:textId="77777777" w:rsidR="009E5347" w:rsidRDefault="009E5347" w:rsidP="009E5347">
      <w:r>
        <w:t>None.</w:t>
      </w:r>
    </w:p>
    <w:p w14:paraId="323985E1" w14:textId="77777777" w:rsidR="009E5347" w:rsidRDefault="009E5347" w:rsidP="009E5347">
      <w:pPr>
        <w:pStyle w:val="Heading4"/>
      </w:pPr>
      <w:bookmarkStart w:id="816" w:name="_Toc101529333"/>
      <w:bookmarkStart w:id="817" w:name="_Toc114864164"/>
      <w:bookmarkStart w:id="818" w:name="_Toc143871309"/>
      <w:bookmarkStart w:id="819" w:name="_Toc144134805"/>
      <w:bookmarkStart w:id="820" w:name="_Toc160609283"/>
      <w:bookmarkStart w:id="821" w:name="_Toc183527382"/>
      <w:r w:rsidRPr="00F35F4A">
        <w:t>6.</w:t>
      </w:r>
      <w:r>
        <w:t>3</w:t>
      </w:r>
      <w:r w:rsidRPr="00F35F4A">
        <w:t>.2.</w:t>
      </w:r>
      <w:r>
        <w:t>4</w:t>
      </w:r>
      <w:r w:rsidRPr="00F35F4A">
        <w:tab/>
        <w:t xml:space="preserve">Resource: </w:t>
      </w:r>
      <w:r>
        <w:t>EAS Profiles</w:t>
      </w:r>
      <w:bookmarkEnd w:id="816"/>
      <w:bookmarkEnd w:id="817"/>
      <w:bookmarkEnd w:id="818"/>
      <w:bookmarkEnd w:id="819"/>
      <w:bookmarkEnd w:id="820"/>
      <w:bookmarkEnd w:id="821"/>
    </w:p>
    <w:p w14:paraId="63D1C401" w14:textId="77777777" w:rsidR="009E5347" w:rsidRPr="00F35F4A" w:rsidRDefault="009E5347" w:rsidP="009E5347">
      <w:pPr>
        <w:pStyle w:val="Heading5"/>
        <w:rPr>
          <w:lang w:eastAsia="zh-CN"/>
        </w:rPr>
      </w:pPr>
      <w:bookmarkStart w:id="822" w:name="_Toc101529334"/>
      <w:bookmarkStart w:id="823" w:name="_Toc114864165"/>
      <w:bookmarkStart w:id="824" w:name="_Toc143871310"/>
      <w:bookmarkStart w:id="825" w:name="_Toc144134806"/>
      <w:bookmarkStart w:id="826" w:name="_Toc160609284"/>
      <w:bookmarkStart w:id="827" w:name="_Toc183527383"/>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822"/>
      <w:bookmarkEnd w:id="823"/>
      <w:bookmarkEnd w:id="824"/>
      <w:bookmarkEnd w:id="825"/>
      <w:bookmarkEnd w:id="826"/>
      <w:bookmarkEnd w:id="827"/>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828" w:name="_Toc101529335"/>
      <w:bookmarkStart w:id="829" w:name="_Toc114864166"/>
      <w:bookmarkStart w:id="830" w:name="_Toc143871311"/>
      <w:bookmarkStart w:id="831" w:name="_Toc144134807"/>
      <w:bookmarkStart w:id="832" w:name="_Toc160609285"/>
      <w:bookmarkStart w:id="833" w:name="_Toc183527384"/>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828"/>
      <w:bookmarkEnd w:id="829"/>
      <w:bookmarkEnd w:id="830"/>
      <w:bookmarkEnd w:id="831"/>
      <w:bookmarkEnd w:id="832"/>
      <w:bookmarkEnd w:id="833"/>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834" w:name="_Toc70534735"/>
      <w:bookmarkStart w:id="835" w:name="_Toc101529336"/>
      <w:bookmarkStart w:id="836" w:name="_Toc114864167"/>
      <w:bookmarkStart w:id="837" w:name="_Toc143871312"/>
      <w:bookmarkStart w:id="838" w:name="_Toc144134808"/>
      <w:bookmarkStart w:id="839" w:name="_Toc160609286"/>
      <w:bookmarkStart w:id="840" w:name="_Toc183527385"/>
      <w:r>
        <w:lastRenderedPageBreak/>
        <w:t>6</w:t>
      </w:r>
      <w:r>
        <w:rPr>
          <w:lang w:eastAsia="zh-CN"/>
        </w:rPr>
        <w:t>.3.2.4.3</w:t>
      </w:r>
      <w:r>
        <w:rPr>
          <w:lang w:eastAsia="zh-CN"/>
        </w:rPr>
        <w:tab/>
        <w:t>Resource Standard Methods</w:t>
      </w:r>
      <w:bookmarkEnd w:id="834"/>
      <w:bookmarkEnd w:id="835"/>
      <w:bookmarkEnd w:id="836"/>
      <w:bookmarkEnd w:id="837"/>
      <w:bookmarkEnd w:id="838"/>
      <w:bookmarkEnd w:id="839"/>
      <w:bookmarkEnd w:id="840"/>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841" w:name="_Toc101529337"/>
      <w:bookmarkStart w:id="842" w:name="_Toc114864168"/>
      <w:bookmarkStart w:id="843" w:name="_Toc143871313"/>
      <w:bookmarkStart w:id="844" w:name="_Toc144134809"/>
      <w:bookmarkStart w:id="845" w:name="_Toc160609287"/>
      <w:bookmarkStart w:id="846" w:name="_Toc183527386"/>
      <w:r>
        <w:t>6</w:t>
      </w:r>
      <w:r>
        <w:rPr>
          <w:lang w:eastAsia="zh-CN"/>
        </w:rPr>
        <w:t>.3.2.4.4</w:t>
      </w:r>
      <w:r>
        <w:rPr>
          <w:lang w:eastAsia="zh-CN"/>
        </w:rPr>
        <w:tab/>
        <w:t>Resource Custom Operations</w:t>
      </w:r>
      <w:bookmarkEnd w:id="841"/>
      <w:bookmarkEnd w:id="842"/>
      <w:bookmarkEnd w:id="843"/>
      <w:bookmarkEnd w:id="844"/>
      <w:bookmarkEnd w:id="845"/>
      <w:bookmarkEnd w:id="846"/>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6E81F92" w:rsidR="009E5347" w:rsidRPr="003E3036" w:rsidRDefault="009E5347" w:rsidP="003E3036">
            <w:pPr>
              <w:pStyle w:val="TAL"/>
            </w:pPr>
            <w:r w:rsidRPr="003E3036">
              <w:t>eees-easdiscovery/&lt;apiVersion&gt;/</w:t>
            </w:r>
            <w:r w:rsidR="003E3036">
              <w:br/>
            </w:r>
            <w:r w:rsidRPr="003E3036">
              <w:t>eas-profile /request-discovery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3E303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7"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685C5C" w:rsidRPr="00B54FF5" w14:paraId="6AF7FF88"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847" w:name="_Toc101529338"/>
      <w:bookmarkStart w:id="848" w:name="_Toc114864169"/>
      <w:bookmarkStart w:id="849" w:name="_Toc143871314"/>
      <w:bookmarkStart w:id="850" w:name="_Toc144134810"/>
      <w:bookmarkStart w:id="851" w:name="_Toc160609288"/>
      <w:bookmarkStart w:id="852" w:name="_Toc183527387"/>
      <w:r>
        <w:t>6.3.3</w:t>
      </w:r>
      <w:r>
        <w:tab/>
        <w:t>Custom operations without associated resources</w:t>
      </w:r>
      <w:bookmarkEnd w:id="753"/>
      <w:bookmarkEnd w:id="847"/>
      <w:bookmarkEnd w:id="848"/>
      <w:bookmarkEnd w:id="849"/>
      <w:bookmarkEnd w:id="850"/>
      <w:bookmarkEnd w:id="851"/>
      <w:bookmarkEnd w:id="852"/>
    </w:p>
    <w:p w14:paraId="0AC75264" w14:textId="77777777" w:rsidR="009E5347" w:rsidRPr="003874CF" w:rsidRDefault="009E5347" w:rsidP="009E5347">
      <w:bookmarkStart w:id="853" w:name="_Toc510696608"/>
      <w:bookmarkStart w:id="854" w:name="_Toc35971399"/>
      <w:bookmarkStart w:id="855" w:name="_Toc64278357"/>
      <w:r>
        <w:t>There are no custom operations without associated resources defined for this API in this release of the specification.</w:t>
      </w:r>
      <w:bookmarkEnd w:id="853"/>
      <w:bookmarkEnd w:id="854"/>
    </w:p>
    <w:p w14:paraId="1BB07875" w14:textId="77777777" w:rsidR="009E5347" w:rsidRDefault="009E5347" w:rsidP="009E5347">
      <w:pPr>
        <w:pStyle w:val="Heading3"/>
      </w:pPr>
      <w:bookmarkStart w:id="856" w:name="_Toc101529340"/>
      <w:bookmarkStart w:id="857" w:name="_Toc114864170"/>
      <w:bookmarkStart w:id="858" w:name="_Toc143871315"/>
      <w:bookmarkStart w:id="859" w:name="_Toc144134811"/>
      <w:bookmarkStart w:id="860" w:name="_Toc160609289"/>
      <w:bookmarkStart w:id="861" w:name="_Toc183527388"/>
      <w:r>
        <w:t>6.3.4</w:t>
      </w:r>
      <w:r>
        <w:tab/>
        <w:t>Notifications</w:t>
      </w:r>
      <w:bookmarkEnd w:id="855"/>
      <w:bookmarkEnd w:id="856"/>
      <w:bookmarkEnd w:id="857"/>
      <w:bookmarkEnd w:id="858"/>
      <w:bookmarkEnd w:id="859"/>
      <w:bookmarkEnd w:id="860"/>
      <w:bookmarkEnd w:id="861"/>
    </w:p>
    <w:p w14:paraId="5C09E7D6" w14:textId="77777777" w:rsidR="009E5347" w:rsidRPr="00AF7276" w:rsidRDefault="009E5347" w:rsidP="009E5347">
      <w:pPr>
        <w:pStyle w:val="Heading4"/>
      </w:pPr>
      <w:bookmarkStart w:id="862" w:name="_Toc70160827"/>
      <w:bookmarkStart w:id="863" w:name="_Toc101529341"/>
      <w:bookmarkStart w:id="864" w:name="_Toc114864171"/>
      <w:bookmarkStart w:id="865" w:name="_Toc143871316"/>
      <w:bookmarkStart w:id="866" w:name="_Toc144134812"/>
      <w:bookmarkStart w:id="867" w:name="_Toc160609290"/>
      <w:bookmarkStart w:id="868" w:name="_Toc183527389"/>
      <w:bookmarkStart w:id="869" w:name="_Toc64278362"/>
      <w:r>
        <w:t>6.3</w:t>
      </w:r>
      <w:r w:rsidRPr="00AF7276">
        <w:t>.</w:t>
      </w:r>
      <w:r>
        <w:t>4.</w:t>
      </w:r>
      <w:r w:rsidRPr="00AF7276">
        <w:t>1</w:t>
      </w:r>
      <w:r w:rsidRPr="00AF7276">
        <w:tab/>
        <w:t>General</w:t>
      </w:r>
      <w:bookmarkEnd w:id="862"/>
      <w:bookmarkEnd w:id="863"/>
      <w:bookmarkEnd w:id="864"/>
      <w:bookmarkEnd w:id="865"/>
      <w:bookmarkEnd w:id="866"/>
      <w:bookmarkEnd w:id="867"/>
      <w:bookmarkEnd w:id="868"/>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870" w:name="_Toc70160828"/>
      <w:bookmarkStart w:id="871" w:name="_Toc101529342"/>
      <w:bookmarkStart w:id="872" w:name="_Toc114864172"/>
      <w:bookmarkStart w:id="873" w:name="_Toc143871317"/>
      <w:bookmarkStart w:id="874" w:name="_Toc144134813"/>
      <w:bookmarkStart w:id="875" w:name="_Toc160609291"/>
      <w:bookmarkStart w:id="876" w:name="_Toc183527390"/>
      <w:r>
        <w:rPr>
          <w:lang w:eastAsia="zh-CN"/>
        </w:rPr>
        <w:lastRenderedPageBreak/>
        <w:t>6.3.4.2</w:t>
      </w:r>
      <w:r>
        <w:rPr>
          <w:lang w:eastAsia="zh-CN"/>
        </w:rPr>
        <w:tab/>
      </w:r>
      <w:bookmarkEnd w:id="870"/>
      <w:r>
        <w:rPr>
          <w:lang w:eastAsia="zh-CN"/>
        </w:rPr>
        <w:t xml:space="preserve">EAS Discovery </w:t>
      </w:r>
      <w:r w:rsidRPr="00A15F2C">
        <w:t>Notification</w:t>
      </w:r>
      <w:bookmarkEnd w:id="871"/>
      <w:bookmarkEnd w:id="872"/>
      <w:bookmarkEnd w:id="873"/>
      <w:bookmarkEnd w:id="874"/>
      <w:bookmarkEnd w:id="875"/>
      <w:bookmarkEnd w:id="876"/>
    </w:p>
    <w:p w14:paraId="6EE8E103" w14:textId="77777777" w:rsidR="009E5347" w:rsidRDefault="009E5347" w:rsidP="009E5347">
      <w:pPr>
        <w:pStyle w:val="Heading5"/>
        <w:rPr>
          <w:lang w:eastAsia="zh-CN"/>
        </w:rPr>
      </w:pPr>
      <w:bookmarkStart w:id="877" w:name="_Toc70160829"/>
      <w:bookmarkStart w:id="878" w:name="_Toc101529343"/>
      <w:bookmarkStart w:id="879" w:name="_Toc114864173"/>
      <w:bookmarkStart w:id="880" w:name="_Toc143871318"/>
      <w:bookmarkStart w:id="881" w:name="_Toc144134814"/>
      <w:bookmarkStart w:id="882" w:name="_Toc160609292"/>
      <w:bookmarkStart w:id="883" w:name="_Toc183527391"/>
      <w:r>
        <w:rPr>
          <w:lang w:eastAsia="zh-CN"/>
        </w:rPr>
        <w:t>6.3.4.2.1</w:t>
      </w:r>
      <w:r>
        <w:rPr>
          <w:lang w:eastAsia="zh-CN"/>
        </w:rPr>
        <w:tab/>
        <w:t>Description</w:t>
      </w:r>
      <w:bookmarkEnd w:id="877"/>
      <w:bookmarkEnd w:id="878"/>
      <w:bookmarkEnd w:id="879"/>
      <w:bookmarkEnd w:id="880"/>
      <w:bookmarkEnd w:id="881"/>
      <w:bookmarkEnd w:id="882"/>
      <w:bookmarkEnd w:id="883"/>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884" w:name="_Toc70160830"/>
      <w:bookmarkStart w:id="885" w:name="_Toc101529344"/>
      <w:bookmarkStart w:id="886" w:name="_Toc114864174"/>
      <w:bookmarkStart w:id="887" w:name="_Toc143871319"/>
      <w:bookmarkStart w:id="888" w:name="_Toc144134815"/>
      <w:bookmarkStart w:id="889" w:name="_Toc160609293"/>
      <w:bookmarkStart w:id="890" w:name="_Toc183527392"/>
      <w:r>
        <w:rPr>
          <w:lang w:eastAsia="zh-CN"/>
        </w:rPr>
        <w:t>6.3.4.2.2</w:t>
      </w:r>
      <w:r>
        <w:rPr>
          <w:lang w:eastAsia="zh-CN"/>
        </w:rPr>
        <w:tab/>
        <w:t>Target URI</w:t>
      </w:r>
      <w:bookmarkEnd w:id="884"/>
      <w:bookmarkEnd w:id="885"/>
      <w:bookmarkEnd w:id="886"/>
      <w:bookmarkEnd w:id="887"/>
      <w:bookmarkEnd w:id="888"/>
      <w:bookmarkEnd w:id="889"/>
      <w:bookmarkEnd w:id="890"/>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891" w:name="_Toc532994457"/>
      <w:bookmarkStart w:id="892" w:name="_Toc35971424"/>
      <w:bookmarkStart w:id="893" w:name="_Toc67903541"/>
      <w:bookmarkStart w:id="894" w:name="_Toc114864175"/>
      <w:bookmarkStart w:id="895" w:name="_Toc143871320"/>
      <w:bookmarkStart w:id="896" w:name="_Toc144134816"/>
      <w:bookmarkStart w:id="897" w:name="_Toc160609294"/>
      <w:bookmarkStart w:id="898" w:name="_Toc183527393"/>
      <w:r>
        <w:rPr>
          <w:lang w:eastAsia="zh-CN"/>
        </w:rPr>
        <w:t>6.3.4.2</w:t>
      </w:r>
      <w:r w:rsidRPr="00986E88">
        <w:rPr>
          <w:noProof/>
        </w:rPr>
        <w:t>.3</w:t>
      </w:r>
      <w:r w:rsidRPr="00986E88">
        <w:rPr>
          <w:noProof/>
        </w:rPr>
        <w:tab/>
        <w:t>Standard Methods</w:t>
      </w:r>
      <w:bookmarkEnd w:id="891"/>
      <w:bookmarkEnd w:id="892"/>
      <w:bookmarkEnd w:id="893"/>
      <w:bookmarkEnd w:id="894"/>
      <w:bookmarkEnd w:id="895"/>
      <w:bookmarkEnd w:id="896"/>
      <w:bookmarkEnd w:id="897"/>
      <w:bookmarkEnd w:id="898"/>
    </w:p>
    <w:p w14:paraId="36F5276B" w14:textId="77777777" w:rsidR="009E5347" w:rsidRPr="00986E88" w:rsidRDefault="009E5347" w:rsidP="009E5347">
      <w:pPr>
        <w:pStyle w:val="H6"/>
        <w:rPr>
          <w:noProof/>
        </w:rPr>
      </w:pPr>
      <w:bookmarkStart w:id="899" w:name="_Toc532994458"/>
      <w:bookmarkStart w:id="900" w:name="_Toc35971425"/>
      <w:r>
        <w:rPr>
          <w:lang w:eastAsia="zh-CN"/>
        </w:rPr>
        <w:t>6.3.4.2</w:t>
      </w:r>
      <w:r w:rsidRPr="00986E88">
        <w:rPr>
          <w:noProof/>
        </w:rPr>
        <w:t>.3.1</w:t>
      </w:r>
      <w:r w:rsidRPr="00986E88">
        <w:rPr>
          <w:noProof/>
        </w:rPr>
        <w:tab/>
        <w:t>POST</w:t>
      </w:r>
      <w:bookmarkEnd w:id="899"/>
      <w:bookmarkEnd w:id="900"/>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lastRenderedPageBreak/>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901" w:name="_Toc101529345"/>
      <w:bookmarkStart w:id="902" w:name="_Toc114864176"/>
      <w:bookmarkStart w:id="903" w:name="_Toc143871321"/>
      <w:bookmarkStart w:id="904" w:name="_Toc144134817"/>
      <w:bookmarkStart w:id="905" w:name="_Toc160609295"/>
      <w:bookmarkStart w:id="906" w:name="_Toc183527394"/>
      <w:r>
        <w:t>6.3.5</w:t>
      </w:r>
      <w:r>
        <w:tab/>
        <w:t>Data Model</w:t>
      </w:r>
      <w:bookmarkEnd w:id="869"/>
      <w:bookmarkEnd w:id="901"/>
      <w:bookmarkEnd w:id="902"/>
      <w:bookmarkEnd w:id="903"/>
      <w:bookmarkEnd w:id="904"/>
      <w:bookmarkEnd w:id="905"/>
      <w:bookmarkEnd w:id="906"/>
    </w:p>
    <w:p w14:paraId="741C1FA3" w14:textId="77777777" w:rsidR="009E5347" w:rsidRPr="00F35F4A" w:rsidRDefault="009E5347" w:rsidP="009E5347">
      <w:pPr>
        <w:pStyle w:val="Heading4"/>
        <w:rPr>
          <w:lang w:eastAsia="zh-CN"/>
        </w:rPr>
      </w:pPr>
      <w:bookmarkStart w:id="907" w:name="_Toc101529346"/>
      <w:bookmarkStart w:id="908" w:name="_Toc114864177"/>
      <w:bookmarkStart w:id="909" w:name="_Toc143871322"/>
      <w:bookmarkStart w:id="910" w:name="_Toc144134818"/>
      <w:bookmarkStart w:id="911" w:name="_Toc160609296"/>
      <w:bookmarkStart w:id="912" w:name="_Toc183527395"/>
      <w:r w:rsidRPr="00F35F4A">
        <w:rPr>
          <w:lang w:eastAsia="zh-CN"/>
        </w:rPr>
        <w:t>6</w:t>
      </w:r>
      <w:r>
        <w:rPr>
          <w:lang w:eastAsia="zh-CN"/>
        </w:rPr>
        <w:t>.3</w:t>
      </w:r>
      <w:r w:rsidRPr="00F35F4A">
        <w:rPr>
          <w:lang w:eastAsia="zh-CN"/>
        </w:rPr>
        <w:t>.5.1</w:t>
      </w:r>
      <w:r w:rsidRPr="00F35F4A">
        <w:rPr>
          <w:lang w:eastAsia="zh-CN"/>
        </w:rPr>
        <w:tab/>
        <w:t>General</w:t>
      </w:r>
      <w:bookmarkEnd w:id="907"/>
      <w:bookmarkEnd w:id="908"/>
      <w:bookmarkEnd w:id="909"/>
      <w:bookmarkEnd w:id="910"/>
      <w:bookmarkEnd w:id="911"/>
      <w:bookmarkEnd w:id="912"/>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6D0A05" w:rsidRPr="00AB3C1B" w:rsidRDefault="006D0A05" w:rsidP="00AB3C1B">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6D0A05" w:rsidRPr="00AB3C1B" w:rsidRDefault="006D0A05" w:rsidP="00AB3C1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6D0A05" w:rsidRPr="00AB3C1B" w:rsidRDefault="006D0A05" w:rsidP="00AB3C1B">
            <w:pPr>
              <w:pStyle w:val="TAL"/>
            </w:pPr>
          </w:p>
        </w:tc>
      </w:tr>
      <w:tr w:rsidR="006D0A05"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6D0A05" w:rsidRPr="00AB3C1B" w:rsidRDefault="006D0A05" w:rsidP="00AB3C1B">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6D0A05" w:rsidRPr="00AB3C1B" w:rsidRDefault="006D0A05" w:rsidP="00AB3C1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6D0A05" w:rsidRPr="00AB3C1B" w:rsidRDefault="006D0A05" w:rsidP="00AB3C1B">
            <w:pPr>
              <w:pStyle w:val="TAL"/>
            </w:pPr>
          </w:p>
        </w:tc>
      </w:tr>
      <w:tr w:rsidR="006D0A05"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6D0A05" w:rsidRPr="00AB3C1B" w:rsidRDefault="006D0A05" w:rsidP="00AB3C1B">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6D0A05" w:rsidRPr="00AB3C1B" w:rsidRDefault="006D0A05" w:rsidP="00AB3C1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6D0A05" w:rsidRPr="00AB3C1B" w:rsidRDefault="006D0A05" w:rsidP="00AB3C1B">
            <w:pPr>
              <w:pStyle w:val="TAL"/>
            </w:pPr>
          </w:p>
        </w:tc>
      </w:tr>
      <w:tr w:rsidR="006D0A05"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6D0A05" w:rsidRPr="00AB3C1B" w:rsidRDefault="006D0A05" w:rsidP="00AB3C1B">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6D0A05" w:rsidRPr="00AB3C1B" w:rsidRDefault="006D0A05" w:rsidP="00AB3C1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6D0A05" w:rsidRPr="00AB3C1B" w:rsidRDefault="006D0A05" w:rsidP="00AB3C1B">
            <w:pPr>
              <w:pStyle w:val="TAL"/>
            </w:pPr>
          </w:p>
        </w:tc>
      </w:tr>
      <w:tr w:rsidR="006D0A05"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6D0A05" w:rsidRPr="00AB3C1B" w:rsidRDefault="006D0A05" w:rsidP="00AB3C1B">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6D0A05" w:rsidRPr="00AB3C1B" w:rsidRDefault="006D0A05" w:rsidP="00AB3C1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6D0A05" w:rsidRPr="00AB3C1B" w:rsidRDefault="006D0A05" w:rsidP="00AB3C1B">
            <w:pPr>
              <w:pStyle w:val="TAL"/>
            </w:pPr>
          </w:p>
        </w:tc>
      </w:tr>
      <w:tr w:rsidR="006D0A05"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6D0A05" w:rsidRPr="00AB3C1B" w:rsidRDefault="006D0A05" w:rsidP="00AB3C1B">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6D0A05" w:rsidRPr="00AB3C1B" w:rsidRDefault="006D0A05" w:rsidP="00AB3C1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6D0A05" w:rsidRPr="00AB3C1B" w:rsidRDefault="006D0A05" w:rsidP="00AB3C1B">
            <w:pPr>
              <w:pStyle w:val="TAL"/>
            </w:pPr>
          </w:p>
        </w:tc>
      </w:tr>
      <w:tr w:rsidR="009E5347"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9E5347" w:rsidRPr="00AB3C1B" w:rsidRDefault="009E5347" w:rsidP="00AB3C1B">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9E5347" w:rsidRPr="00AB3C1B" w:rsidRDefault="009E5347" w:rsidP="00AB3C1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9E5347" w:rsidRPr="00AB3C1B" w:rsidRDefault="009E5347" w:rsidP="00AB3C1B">
            <w:pPr>
              <w:pStyle w:val="TAL"/>
            </w:pPr>
          </w:p>
        </w:tc>
      </w:tr>
      <w:tr w:rsidR="009E5347"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9E5347" w:rsidRPr="00AB3C1B" w:rsidRDefault="009E5347" w:rsidP="00AB3C1B">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9E5347" w:rsidRPr="00AB3C1B" w:rsidRDefault="009E5347" w:rsidP="00AB3C1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9E5347" w:rsidRPr="00AB3C1B" w:rsidRDefault="009E5347" w:rsidP="00AB3C1B">
            <w:pPr>
              <w:pStyle w:val="TAL"/>
            </w:pPr>
          </w:p>
        </w:tc>
      </w:tr>
      <w:tr w:rsidR="009E5347"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9E5347" w:rsidRPr="00AB3C1B" w:rsidRDefault="009E5347" w:rsidP="00AB3C1B">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9E5347" w:rsidRPr="00AB3C1B" w:rsidRDefault="009E5347" w:rsidP="00AB3C1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9E5347" w:rsidRPr="00AB3C1B" w:rsidRDefault="009E5347" w:rsidP="00AB3C1B">
            <w:pPr>
              <w:pStyle w:val="TAL"/>
            </w:pPr>
          </w:p>
        </w:tc>
      </w:tr>
      <w:tr w:rsidR="0038513F"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38513F" w:rsidRPr="00AB3C1B" w:rsidDel="0038513F" w:rsidRDefault="0038513F" w:rsidP="00AB3C1B">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38513F" w:rsidRPr="00AB3C1B" w:rsidDel="0038513F" w:rsidRDefault="0038513F" w:rsidP="00AB3C1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7777777" w:rsidR="0038513F" w:rsidRPr="00AB3C1B" w:rsidDel="0038513F"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38513F" w:rsidRPr="00AB3C1B" w:rsidDel="0038513F" w:rsidRDefault="0038513F" w:rsidP="00AB3C1B">
            <w:pPr>
              <w:pStyle w:val="TAL"/>
            </w:pPr>
          </w:p>
        </w:tc>
      </w:tr>
      <w:tr w:rsidR="0038513F"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38513F" w:rsidRPr="00AB3C1B" w:rsidRDefault="0038513F" w:rsidP="00AB3C1B">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38513F" w:rsidRPr="00AB3C1B" w:rsidRDefault="0038513F" w:rsidP="00AB3C1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38513F" w:rsidRPr="00AB3C1B" w:rsidRDefault="0038513F" w:rsidP="00AB3C1B">
            <w:pPr>
              <w:pStyle w:val="TAL"/>
            </w:pPr>
          </w:p>
        </w:tc>
      </w:tr>
      <w:tr w:rsidR="0038513F"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38513F" w:rsidRPr="00AB3C1B" w:rsidRDefault="0038513F" w:rsidP="00AB3C1B">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38513F" w:rsidRPr="00AB3C1B" w:rsidRDefault="0038513F" w:rsidP="00AB3C1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38513F" w:rsidRPr="00AB3C1B" w:rsidRDefault="0038513F" w:rsidP="00AB3C1B">
            <w:pPr>
              <w:pStyle w:val="TAL"/>
            </w:pPr>
          </w:p>
        </w:tc>
      </w:tr>
      <w:tr w:rsidR="00EA1CA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EA1CA9" w:rsidRPr="00AB3C1B" w:rsidRDefault="00EA1CA9" w:rsidP="0055125D">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EA1CA9" w:rsidRPr="00AB3C1B" w:rsidRDefault="00EA1CA9" w:rsidP="0055125D">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EA1CA9" w:rsidRPr="00AB3C1B" w:rsidRDefault="00EA1CA9" w:rsidP="0055125D">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EA1CA9" w:rsidRPr="00AB3C1B" w:rsidRDefault="00EA1CA9" w:rsidP="0055125D">
            <w:pPr>
              <w:pStyle w:val="TAL"/>
            </w:pPr>
          </w:p>
        </w:tc>
      </w:tr>
      <w:tr w:rsidR="00EA1CA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EA1CA9" w:rsidRDefault="00EA1CA9" w:rsidP="0055125D">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EA1CA9" w:rsidRPr="00AB3C1B" w:rsidRDefault="00EA1CA9" w:rsidP="0055125D">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EA1CA9" w:rsidRPr="00AB3C1B" w:rsidRDefault="00EA1CA9" w:rsidP="0055125D">
            <w:pPr>
              <w:pStyle w:val="TAL"/>
            </w:pPr>
          </w:p>
        </w:tc>
      </w:tr>
      <w:tr w:rsidR="0038513F"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38513F" w:rsidRPr="00AB3C1B" w:rsidRDefault="0038513F" w:rsidP="00AB3C1B">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38513F" w:rsidRPr="00AB3C1B" w:rsidRDefault="0038513F" w:rsidP="00AB3C1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38513F" w:rsidRPr="00AB3C1B" w:rsidRDefault="0038513F" w:rsidP="00AB3C1B">
            <w:pPr>
              <w:pStyle w:val="TAL"/>
            </w:pPr>
          </w:p>
        </w:tc>
      </w:tr>
      <w:tr w:rsidR="00EA1CA9" w:rsidRPr="00AB3C1B" w14:paraId="295AD759" w14:textId="77777777" w:rsidTr="00EA1CA9">
        <w:trPr>
          <w:jc w:val="center"/>
        </w:trPr>
        <w:tc>
          <w:tcPr>
            <w:tcW w:w="2781" w:type="dxa"/>
            <w:tcBorders>
              <w:top w:val="single" w:sz="4" w:space="0" w:color="auto"/>
              <w:left w:val="single" w:sz="4" w:space="0" w:color="auto"/>
              <w:bottom w:val="single" w:sz="4" w:space="0" w:color="auto"/>
              <w:right w:val="single" w:sz="4" w:space="0" w:color="auto"/>
            </w:tcBorders>
          </w:tcPr>
          <w:p w14:paraId="0D739ABE" w14:textId="77777777" w:rsidR="00EA1CA9" w:rsidRPr="00AB3C1B" w:rsidRDefault="00EA1CA9" w:rsidP="0055125D">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16</w:t>
            </w:r>
          </w:p>
        </w:tc>
        <w:tc>
          <w:tcPr>
            <w:tcW w:w="3542" w:type="dxa"/>
            <w:tcBorders>
              <w:top w:val="single" w:sz="4" w:space="0" w:color="auto"/>
              <w:left w:val="single" w:sz="4" w:space="0" w:color="auto"/>
              <w:bottom w:val="single" w:sz="4" w:space="0" w:color="auto"/>
              <w:right w:val="single" w:sz="4" w:space="0" w:color="auto"/>
            </w:tcBorders>
          </w:tcPr>
          <w:p w14:paraId="6440E41A" w14:textId="77777777" w:rsidR="00EA1CA9" w:rsidRPr="00AB3C1B" w:rsidRDefault="00EA1CA9" w:rsidP="0055125D">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EA1CA9" w:rsidRPr="00AB3C1B" w:rsidRDefault="00EA1CA9" w:rsidP="0055125D">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AB3C1B">
            <w:pPr>
              <w:pStyle w:val="TAL"/>
              <w:rPr>
                <w:lang w:eastAsia="zh-CN"/>
              </w:rPr>
            </w:pPr>
            <w:r w:rsidRPr="003C73EC">
              <w:rPr>
                <w:lang w:eastAsia="zh-CN"/>
              </w:rPr>
              <w:t>clause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5B1308">
        <w:trPr>
          <w:jc w:val="center"/>
        </w:trPr>
        <w:tc>
          <w:tcPr>
            <w:tcW w:w="2781"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5B1308">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3B574BEB" w:rsidR="00322949" w:rsidRPr="003C73EC" w:rsidRDefault="00322949" w:rsidP="005805BC">
            <w:pPr>
              <w:pStyle w:val="TAL"/>
              <w:rPr>
                <w:lang w:eastAsia="zh-CN"/>
              </w:rPr>
            </w:pPr>
            <w:r>
              <w:t>clause 8.1.5.2.</w:t>
            </w:r>
            <w:r w:rsidR="005805BC">
              <w:t>13</w:t>
            </w:r>
          </w:p>
        </w:tc>
        <w:tc>
          <w:tcPr>
            <w:tcW w:w="3259"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5B1308">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5B1308">
            <w:pPr>
              <w:pStyle w:val="TAL"/>
              <w:rPr>
                <w:rFonts w:cs="Arial"/>
                <w:szCs w:val="18"/>
              </w:rPr>
            </w:pPr>
            <w:r>
              <w:t>EdgeApp_2</w:t>
            </w:r>
          </w:p>
        </w:tc>
      </w:tr>
      <w:tr w:rsidR="00C53050" w:rsidRPr="003C73EC" w14:paraId="0775AB5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322949">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8512A0">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9E5347" w:rsidRPr="00E17A7A" w14:paraId="23EAE39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913" w:name="_Toc101529347"/>
      <w:bookmarkStart w:id="914" w:name="_Toc114864178"/>
      <w:bookmarkStart w:id="915" w:name="_Toc143871323"/>
      <w:bookmarkStart w:id="916" w:name="_Toc144134819"/>
      <w:bookmarkStart w:id="917" w:name="_Toc160609297"/>
      <w:bookmarkStart w:id="918" w:name="_Toc183527396"/>
      <w:r w:rsidRPr="00F35F4A">
        <w:rPr>
          <w:lang w:eastAsia="zh-CN"/>
        </w:rPr>
        <w:t>6</w:t>
      </w:r>
      <w:r>
        <w:rPr>
          <w:lang w:eastAsia="zh-CN"/>
        </w:rPr>
        <w:t>.3</w:t>
      </w:r>
      <w:r w:rsidRPr="00F35F4A">
        <w:rPr>
          <w:lang w:eastAsia="zh-CN"/>
        </w:rPr>
        <w:t>.5.2</w:t>
      </w:r>
      <w:r w:rsidRPr="00F35F4A">
        <w:rPr>
          <w:lang w:eastAsia="zh-CN"/>
        </w:rPr>
        <w:tab/>
        <w:t>Structured data types</w:t>
      </w:r>
      <w:bookmarkEnd w:id="913"/>
      <w:bookmarkEnd w:id="914"/>
      <w:bookmarkEnd w:id="915"/>
      <w:bookmarkEnd w:id="916"/>
      <w:bookmarkEnd w:id="917"/>
      <w:bookmarkEnd w:id="918"/>
    </w:p>
    <w:p w14:paraId="17835EE0" w14:textId="77777777" w:rsidR="009E5347" w:rsidRDefault="009E5347" w:rsidP="009E5347">
      <w:pPr>
        <w:pStyle w:val="Heading5"/>
        <w:rPr>
          <w:lang w:eastAsia="zh-CN"/>
        </w:rPr>
      </w:pPr>
      <w:bookmarkStart w:id="919" w:name="_Toc101529348"/>
      <w:bookmarkStart w:id="920" w:name="_Toc114864179"/>
      <w:bookmarkStart w:id="921" w:name="_Toc143871324"/>
      <w:bookmarkStart w:id="922" w:name="_Toc144134820"/>
      <w:bookmarkStart w:id="923" w:name="_Toc160609298"/>
      <w:bookmarkStart w:id="924" w:name="_Toc183527397"/>
      <w:r w:rsidRPr="00F35F4A">
        <w:rPr>
          <w:lang w:eastAsia="zh-CN"/>
        </w:rPr>
        <w:t>6</w:t>
      </w:r>
      <w:r>
        <w:rPr>
          <w:lang w:eastAsia="zh-CN"/>
        </w:rPr>
        <w:t>.3</w:t>
      </w:r>
      <w:r w:rsidRPr="00F35F4A">
        <w:rPr>
          <w:lang w:eastAsia="zh-CN"/>
        </w:rPr>
        <w:t>.5.2.1</w:t>
      </w:r>
      <w:r w:rsidRPr="00F35F4A">
        <w:rPr>
          <w:lang w:eastAsia="zh-CN"/>
        </w:rPr>
        <w:tab/>
        <w:t>Introduction</w:t>
      </w:r>
      <w:bookmarkEnd w:id="919"/>
      <w:bookmarkEnd w:id="920"/>
      <w:bookmarkEnd w:id="921"/>
      <w:bookmarkEnd w:id="922"/>
      <w:bookmarkEnd w:id="923"/>
      <w:bookmarkEnd w:id="924"/>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925" w:name="_Toc101529349"/>
      <w:bookmarkStart w:id="926" w:name="_Toc114864180"/>
      <w:bookmarkStart w:id="927" w:name="_Toc143871325"/>
      <w:bookmarkStart w:id="928" w:name="_Toc144134821"/>
      <w:bookmarkStart w:id="929" w:name="_Toc160609299"/>
      <w:bookmarkStart w:id="930" w:name="_Toc183527398"/>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925"/>
      <w:bookmarkEnd w:id="926"/>
      <w:bookmarkEnd w:id="927"/>
      <w:bookmarkEnd w:id="928"/>
      <w:bookmarkEnd w:id="929"/>
      <w:bookmarkEnd w:id="930"/>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lastRenderedPageBreak/>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77777777" w:rsidR="0079611B" w:rsidRDefault="0079611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F882CE" w14:textId="543E3F03" w:rsidR="0079611B" w:rsidRPr="00FA6847" w:rsidRDefault="0079611B" w:rsidP="0055125D">
            <w:pPr>
              <w:pStyle w:val="TAL"/>
            </w:pPr>
            <w:r>
              <w:t>Represents t</w:t>
            </w:r>
            <w:r w:rsidRPr="00BD6449">
              <w:t xml:space="preserve">he serving </w:t>
            </w:r>
            <w:r>
              <w:t>PLMN</w:t>
            </w:r>
            <w:r w:rsidRPr="00BD6449">
              <w:t xml:space="preserve"> information (e.g. PLMN ID) which is serving the subscriber.</w:t>
            </w:r>
            <w:r>
              <w:t xml:space="preserve"> (NOTE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8514D" w:rsidRPr="00181DD3" w14:paraId="6440B0B1" w14:textId="77777777" w:rsidTr="00307D6B">
        <w:trPr>
          <w:jc w:val="center"/>
        </w:trPr>
        <w:tc>
          <w:tcPr>
            <w:tcW w:w="1554" w:type="dxa"/>
            <w:tcBorders>
              <w:top w:val="single" w:sz="4" w:space="0" w:color="auto"/>
              <w:left w:val="single" w:sz="4" w:space="0" w:color="auto"/>
              <w:bottom w:val="single" w:sz="4" w:space="0" w:color="auto"/>
              <w:right w:val="single" w:sz="4" w:space="0" w:color="auto"/>
            </w:tcBorders>
          </w:tcPr>
          <w:p w14:paraId="23A9DACD" w14:textId="77777777" w:rsidR="00F8514D" w:rsidRPr="00181DD3" w:rsidRDefault="00F8514D" w:rsidP="00307D6B">
            <w:pPr>
              <w:pStyle w:val="TAL"/>
            </w:pPr>
            <w:r w:rsidRPr="00181DD3">
              <w:t>appGrp</w:t>
            </w:r>
            <w:r>
              <w:t>UeIds</w:t>
            </w:r>
          </w:p>
        </w:tc>
        <w:tc>
          <w:tcPr>
            <w:tcW w:w="1417" w:type="dxa"/>
            <w:tcBorders>
              <w:top w:val="single" w:sz="4" w:space="0" w:color="auto"/>
              <w:left w:val="single" w:sz="4" w:space="0" w:color="auto"/>
              <w:bottom w:val="single" w:sz="4" w:space="0" w:color="auto"/>
              <w:right w:val="single" w:sz="4" w:space="0" w:color="auto"/>
            </w:tcBorders>
          </w:tcPr>
          <w:p w14:paraId="463BAE5C" w14:textId="77777777" w:rsidR="00F8514D" w:rsidRPr="00181DD3" w:rsidRDefault="00F8514D" w:rsidP="00307D6B">
            <w:pPr>
              <w:pStyle w:val="TAL"/>
              <w:rPr>
                <w:lang w:eastAsia="zh-CN"/>
              </w:rPr>
            </w:pPr>
            <w:r>
              <w:t>array(Gpsi)</w:t>
            </w:r>
          </w:p>
        </w:tc>
        <w:tc>
          <w:tcPr>
            <w:tcW w:w="425" w:type="dxa"/>
            <w:tcBorders>
              <w:top w:val="single" w:sz="4" w:space="0" w:color="auto"/>
              <w:left w:val="single" w:sz="4" w:space="0" w:color="auto"/>
              <w:bottom w:val="single" w:sz="4" w:space="0" w:color="auto"/>
              <w:right w:val="single" w:sz="4" w:space="0" w:color="auto"/>
            </w:tcBorders>
          </w:tcPr>
          <w:p w14:paraId="7A9CC8A0" w14:textId="77777777" w:rsidR="00F8514D" w:rsidRPr="00181DD3" w:rsidRDefault="00F8514D" w:rsidP="00307D6B">
            <w:pPr>
              <w:pStyle w:val="TAC"/>
              <w:rPr>
                <w:lang w:eastAsia="zh-CN"/>
              </w:rPr>
            </w:pPr>
            <w:r w:rsidRPr="00181DD3">
              <w:t>C</w:t>
            </w:r>
          </w:p>
        </w:tc>
        <w:tc>
          <w:tcPr>
            <w:tcW w:w="1134" w:type="dxa"/>
            <w:tcBorders>
              <w:top w:val="single" w:sz="4" w:space="0" w:color="auto"/>
              <w:left w:val="single" w:sz="4" w:space="0" w:color="auto"/>
              <w:bottom w:val="single" w:sz="4" w:space="0" w:color="auto"/>
              <w:right w:val="single" w:sz="4" w:space="0" w:color="auto"/>
            </w:tcBorders>
          </w:tcPr>
          <w:p w14:paraId="6BC98DB8" w14:textId="77777777" w:rsidR="00F8514D" w:rsidRPr="00181DD3" w:rsidRDefault="00F8514D" w:rsidP="00307D6B">
            <w:pPr>
              <w:pStyle w:val="TAL"/>
              <w:rPr>
                <w:lang w:eastAsia="zh-CN"/>
              </w:rPr>
            </w:pPr>
            <w:r>
              <w:t>1</w:t>
            </w:r>
            <w:r w:rsidRPr="00181DD3">
              <w:t>..</w:t>
            </w:r>
            <w:r>
              <w:t>N</w:t>
            </w:r>
          </w:p>
        </w:tc>
        <w:tc>
          <w:tcPr>
            <w:tcW w:w="3685" w:type="dxa"/>
            <w:tcBorders>
              <w:top w:val="single" w:sz="4" w:space="0" w:color="auto"/>
              <w:left w:val="single" w:sz="4" w:space="0" w:color="auto"/>
              <w:bottom w:val="single" w:sz="4" w:space="0" w:color="auto"/>
              <w:right w:val="single" w:sz="4" w:space="0" w:color="auto"/>
            </w:tcBorders>
          </w:tcPr>
          <w:p w14:paraId="2E4EC5C1" w14:textId="77777777" w:rsidR="00F8514D" w:rsidRPr="00181DD3" w:rsidRDefault="00F8514D" w:rsidP="00307D6B">
            <w:pPr>
              <w:pStyle w:val="TAL"/>
            </w:pPr>
            <w:r w:rsidRPr="00181DD3">
              <w:t xml:space="preserve">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1F0544F9" w14:textId="77777777" w:rsidR="00F8514D" w:rsidRPr="00181DD3" w:rsidRDefault="00F8514D" w:rsidP="00307D6B">
            <w:pPr>
              <w:pStyle w:val="TAL"/>
            </w:pPr>
            <w:r w:rsidRPr="00181DD3">
              <w:t>(NOTE 3)</w:t>
            </w:r>
          </w:p>
        </w:tc>
        <w:tc>
          <w:tcPr>
            <w:tcW w:w="1414" w:type="dxa"/>
            <w:tcBorders>
              <w:top w:val="single" w:sz="4" w:space="0" w:color="auto"/>
              <w:left w:val="single" w:sz="4" w:space="0" w:color="auto"/>
              <w:bottom w:val="single" w:sz="4" w:space="0" w:color="auto"/>
              <w:right w:val="single" w:sz="4" w:space="0" w:color="auto"/>
            </w:tcBorders>
          </w:tcPr>
          <w:p w14:paraId="2833BF5A" w14:textId="77777777" w:rsidR="00F8514D" w:rsidRPr="00181DD3" w:rsidRDefault="00F8514D" w:rsidP="00307D6B">
            <w:pPr>
              <w:pStyle w:val="TAL"/>
            </w:pPr>
            <w:r w:rsidRPr="00181DD3">
              <w:rPr>
                <w:rFonts w:cs="Arial"/>
                <w:szCs w:val="18"/>
              </w:rPr>
              <w:t>EdgeApp_3</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2D73A2E6" w14:textId="6CE4BCCD" w:rsidR="00F8514D" w:rsidRPr="00181DD3" w:rsidRDefault="00F21C60" w:rsidP="00F8514D">
            <w:pPr>
              <w:pStyle w:val="TAN"/>
            </w:pPr>
            <w:r>
              <w:t>NOTE</w:t>
            </w:r>
            <w:r w:rsidR="001568E5">
              <w:t> 2</w:t>
            </w:r>
            <w:r>
              <w:t>:</w:t>
            </w:r>
            <w:r>
              <w:tab/>
              <w:t>This attribute is used by EAS when invoking T-EAS discovery procedure.</w:t>
            </w:r>
            <w:r w:rsidR="00F8514D" w:rsidRPr="00181DD3">
              <w:t xml:space="preserve"> </w:t>
            </w:r>
          </w:p>
          <w:p w14:paraId="0C9FB016" w14:textId="483D25EC" w:rsidR="00F21C60" w:rsidRDefault="00F8514D" w:rsidP="00F8514D">
            <w:pPr>
              <w:pStyle w:val="TAN"/>
            </w:pPr>
            <w:r w:rsidRPr="00181DD3">
              <w:t>NOTE 3:</w:t>
            </w:r>
            <w:r w:rsidRPr="00181DD3">
              <w:tab/>
              <w:t>The "appGrp</w:t>
            </w:r>
            <w:r>
              <w:t>UeIds</w:t>
            </w:r>
            <w:r w:rsidRPr="00181DD3">
              <w:t xml:space="preserve">" attribute shall be included if </w:t>
            </w:r>
            <w:bookmarkStart w:id="931" w:name="_Hlk181015184"/>
            <w:r w:rsidRPr="00181DD3">
              <w:t>the EAS discovery request is triggered by the common S-EAS or S-EES due to overload or maintenance reason</w:t>
            </w:r>
            <w:bookmarkEnd w:id="931"/>
            <w:r w:rsidRPr="00181DD3">
              <w:t>.</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lastRenderedPageBreak/>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932" w:name="_Toc101529350"/>
      <w:bookmarkStart w:id="933" w:name="_Toc114864181"/>
      <w:bookmarkStart w:id="934" w:name="_Toc143871326"/>
      <w:bookmarkStart w:id="935" w:name="_Toc144134822"/>
      <w:bookmarkStart w:id="936" w:name="_Toc160609300"/>
      <w:bookmarkStart w:id="937" w:name="_Toc183527399"/>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932"/>
      <w:bookmarkEnd w:id="933"/>
      <w:bookmarkEnd w:id="934"/>
      <w:bookmarkEnd w:id="935"/>
      <w:bookmarkEnd w:id="936"/>
      <w:bookmarkEnd w:id="937"/>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938" w:name="_Toc101529351"/>
      <w:bookmarkStart w:id="939" w:name="_Toc114864182"/>
      <w:bookmarkStart w:id="940" w:name="_Toc143871327"/>
      <w:bookmarkStart w:id="941" w:name="_Toc144134823"/>
      <w:bookmarkStart w:id="942" w:name="_Toc160609301"/>
      <w:bookmarkStart w:id="943" w:name="_Toc183527400"/>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938"/>
      <w:bookmarkEnd w:id="939"/>
      <w:bookmarkEnd w:id="940"/>
      <w:bookmarkEnd w:id="941"/>
      <w:bookmarkEnd w:id="942"/>
      <w:bookmarkEnd w:id="943"/>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779C8567" w14:textId="77777777" w:rsidR="00A82E6E" w:rsidRPr="0060322C" w:rsidRDefault="00A82E6E" w:rsidP="004A5AC2">
            <w:pPr>
              <w:pStyle w:val="TAL"/>
              <w:rPr>
                <w:lang w:eastAsia="zh-CN"/>
              </w:rPr>
            </w:pPr>
          </w:p>
          <w:p w14:paraId="4AB6C08C" w14:textId="77777777" w:rsidR="00A82E6E" w:rsidRPr="0060322C" w:rsidRDefault="00A82E6E" w:rsidP="004A5AC2">
            <w:pPr>
              <w:pStyle w:val="TAL"/>
              <w:rPr>
                <w:lang w:eastAsia="zh-CN"/>
              </w:rPr>
            </w:pPr>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00585B6" w14:textId="77777777" w:rsidR="00A82E6E" w:rsidRDefault="00A82E6E" w:rsidP="004A5AC2">
            <w:pPr>
              <w:pStyle w:val="TAL"/>
              <w:rPr>
                <w:lang w:eastAsia="zh-CN"/>
              </w:rPr>
            </w:pPr>
            <w:r w:rsidRPr="0060322C">
              <w:rPr>
                <w:lang w:eastAsia="zh-CN"/>
              </w:rPr>
              <w:t xml:space="preserve">"true": the </w:t>
            </w:r>
            <w:r>
              <w:rPr>
                <w:lang w:eastAsia="zh-CN"/>
              </w:rPr>
              <w:t>EEC requires triggers</w:t>
            </w:r>
            <w:r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204543" w:rsidRPr="00FA3877" w14:paraId="57FF7059" w14:textId="77777777" w:rsidTr="00307D6B">
        <w:trPr>
          <w:jc w:val="center"/>
        </w:trPr>
        <w:tc>
          <w:tcPr>
            <w:tcW w:w="1647" w:type="dxa"/>
            <w:tcBorders>
              <w:top w:val="single" w:sz="4" w:space="0" w:color="auto"/>
              <w:left w:val="single" w:sz="4" w:space="0" w:color="auto"/>
              <w:bottom w:val="single" w:sz="4" w:space="0" w:color="auto"/>
              <w:right w:val="single" w:sz="4" w:space="0" w:color="auto"/>
            </w:tcBorders>
          </w:tcPr>
          <w:p w14:paraId="0B96C65F" w14:textId="77777777" w:rsidR="00204543" w:rsidRDefault="00204543" w:rsidP="00307D6B">
            <w:pPr>
              <w:pStyle w:val="TAL"/>
            </w:pPr>
            <w:r>
              <w:t>eecTriggerPortInfo</w:t>
            </w:r>
          </w:p>
        </w:tc>
        <w:tc>
          <w:tcPr>
            <w:tcW w:w="1276" w:type="dxa"/>
            <w:tcBorders>
              <w:top w:val="single" w:sz="4" w:space="0" w:color="auto"/>
              <w:left w:val="single" w:sz="4" w:space="0" w:color="auto"/>
              <w:bottom w:val="single" w:sz="4" w:space="0" w:color="auto"/>
              <w:right w:val="single" w:sz="4" w:space="0" w:color="auto"/>
            </w:tcBorders>
          </w:tcPr>
          <w:p w14:paraId="3244D047" w14:textId="77777777" w:rsidR="00204543" w:rsidRDefault="00204543" w:rsidP="00307D6B">
            <w:pPr>
              <w:pStyle w:val="TAL"/>
              <w:rPr>
                <w:lang w:eastAsia="zh-CN"/>
              </w:rPr>
            </w:pPr>
            <w:r w:rsidRPr="005F5165">
              <w:rPr>
                <w:lang w:eastAsia="zh-CN"/>
              </w:rPr>
              <w:t>Uinteger</w:t>
            </w:r>
          </w:p>
        </w:tc>
        <w:tc>
          <w:tcPr>
            <w:tcW w:w="567" w:type="dxa"/>
            <w:tcBorders>
              <w:top w:val="single" w:sz="4" w:space="0" w:color="auto"/>
              <w:left w:val="single" w:sz="4" w:space="0" w:color="auto"/>
              <w:bottom w:val="single" w:sz="4" w:space="0" w:color="auto"/>
              <w:right w:val="single" w:sz="4" w:space="0" w:color="auto"/>
            </w:tcBorders>
          </w:tcPr>
          <w:p w14:paraId="14F6FC40" w14:textId="77777777" w:rsidR="00204543" w:rsidRDefault="00204543" w:rsidP="00307D6B">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237EF86" w14:textId="77777777" w:rsidR="00204543" w:rsidRDefault="00204543" w:rsidP="00307D6B">
            <w:pPr>
              <w:pStyle w:val="TAL"/>
              <w:rPr>
                <w:lang w:eastAsia="zh-CN"/>
              </w:rPr>
            </w:pPr>
            <w:r>
              <w:rPr>
                <w:lang w:eastAsia="zh-CN"/>
              </w:rPr>
              <w:t>0..1</w:t>
            </w:r>
          </w:p>
        </w:tc>
        <w:tc>
          <w:tcPr>
            <w:tcW w:w="3259" w:type="dxa"/>
            <w:tcBorders>
              <w:top w:val="single" w:sz="4" w:space="0" w:color="auto"/>
              <w:left w:val="single" w:sz="4" w:space="0" w:color="auto"/>
              <w:bottom w:val="single" w:sz="4" w:space="0" w:color="auto"/>
              <w:right w:val="single" w:sz="4" w:space="0" w:color="auto"/>
            </w:tcBorders>
          </w:tcPr>
          <w:p w14:paraId="16ECE470" w14:textId="77777777" w:rsidR="00204543" w:rsidRDefault="00204543" w:rsidP="00307D6B">
            <w:pPr>
              <w:pStyle w:val="TAL"/>
              <w:rPr>
                <w:lang w:eastAsia="zh-CN"/>
              </w:rPr>
            </w:pPr>
            <w:r>
              <w:rPr>
                <w:lang w:eastAsia="zh-CN"/>
              </w:rPr>
              <w:t xml:space="preserve">Represents the port number the EEC desires to receive the triggers from EES. </w:t>
            </w:r>
            <w:r>
              <w:t>(NOTE</w:t>
            </w:r>
            <w:r w:rsidRPr="0004558B">
              <w:t> </w:t>
            </w:r>
            <w:r>
              <w:t>4)</w:t>
            </w:r>
          </w:p>
        </w:tc>
        <w:tc>
          <w:tcPr>
            <w:tcW w:w="1508" w:type="dxa"/>
            <w:tcBorders>
              <w:top w:val="single" w:sz="4" w:space="0" w:color="auto"/>
              <w:left w:val="single" w:sz="4" w:space="0" w:color="auto"/>
              <w:bottom w:val="single" w:sz="4" w:space="0" w:color="auto"/>
              <w:right w:val="single" w:sz="4" w:space="0" w:color="auto"/>
            </w:tcBorders>
          </w:tcPr>
          <w:p w14:paraId="190460BA" w14:textId="77777777" w:rsidR="00204543" w:rsidRPr="00FA3877" w:rsidRDefault="00204543" w:rsidP="00307D6B">
            <w:pPr>
              <w:pStyle w:val="TAL"/>
            </w:pPr>
            <w:r>
              <w:t>EdgeApp_3</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569E059" w:rsidR="00716246" w:rsidRDefault="00C8026E" w:rsidP="00716246">
            <w:pPr>
              <w:pStyle w:val="TAN"/>
            </w:pPr>
            <w:r w:rsidRPr="00A56EA9">
              <w:t>NOTE 2:</w:t>
            </w:r>
            <w:r w:rsidRPr="00A56EA9">
              <w:tab/>
              <w:t>Either notificationDestination or eecTriggerRequest may be included in the EAS discovery subscription request</w:t>
            </w:r>
            <w:r w:rsidRPr="00A56EA9">
              <w:rPr>
                <w:rFonts w:hint="eastAsia"/>
              </w:rPr>
              <w:t>.</w:t>
            </w:r>
            <w:r w:rsidR="00716246">
              <w:t xml:space="preserve"> </w:t>
            </w:r>
          </w:p>
          <w:p w14:paraId="185FA060" w14:textId="148F7633" w:rsidR="00204543" w:rsidRDefault="00716246" w:rsidP="00204543">
            <w:pPr>
              <w:pStyle w:val="TAN"/>
            </w:pPr>
            <w:r w:rsidRPr="00D319BC">
              <w:t>NOTE 3:</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r w:rsidR="00204543">
              <w:t xml:space="preserve"> </w:t>
            </w:r>
          </w:p>
          <w:p w14:paraId="4D6EA9DA" w14:textId="279830A8" w:rsidR="00722C27" w:rsidRPr="0060322C" w:rsidRDefault="00204543" w:rsidP="00204543">
            <w:pPr>
              <w:pStyle w:val="TAN"/>
              <w:rPr>
                <w:rFonts w:cs="Arial"/>
                <w:szCs w:val="18"/>
              </w:rPr>
            </w:pPr>
            <w:r w:rsidRPr="00D319BC">
              <w:t>NOTE </w:t>
            </w:r>
            <w:r>
              <w:t>4</w:t>
            </w:r>
            <w:r w:rsidRPr="00D319BC">
              <w:t>:</w:t>
            </w:r>
            <w:r w:rsidRPr="00D319BC">
              <w:tab/>
            </w:r>
            <w:r w:rsidRPr="00F62D29">
              <w:t xml:space="preserve">This </w:t>
            </w:r>
            <w:r>
              <w:t>attribute</w:t>
            </w:r>
            <w:r w:rsidRPr="00F62D29">
              <w:t xml:space="preserve"> may be </w:t>
            </w:r>
            <w:r>
              <w:t>present only</w:t>
            </w:r>
            <w:r w:rsidRPr="00F62D29">
              <w:t xml:space="preserve"> if the </w:t>
            </w:r>
            <w:r>
              <w:t>"eecTriggerRequest"</w:t>
            </w:r>
            <w:r w:rsidRPr="00F62D29">
              <w:t xml:space="preserve"> </w:t>
            </w:r>
            <w:r>
              <w:t xml:space="preserve">attribute is present and set to </w:t>
            </w:r>
            <w:r w:rsidRPr="0060322C">
              <w:rPr>
                <w:lang w:eastAsia="zh-CN"/>
              </w:rPr>
              <w:t>"true"</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944" w:name="_Toc101529352"/>
      <w:bookmarkStart w:id="945" w:name="_Toc114864183"/>
      <w:bookmarkStart w:id="946" w:name="_Toc143871328"/>
      <w:bookmarkStart w:id="947" w:name="_Toc144134824"/>
      <w:bookmarkStart w:id="948" w:name="_Toc160609302"/>
      <w:bookmarkStart w:id="949" w:name="_Toc183527401"/>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944"/>
      <w:bookmarkEnd w:id="945"/>
      <w:bookmarkEnd w:id="946"/>
      <w:bookmarkEnd w:id="947"/>
      <w:bookmarkEnd w:id="948"/>
      <w:bookmarkEnd w:id="949"/>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950" w:name="_Toc101529353"/>
      <w:bookmarkStart w:id="951" w:name="_Toc114864184"/>
      <w:bookmarkStart w:id="952" w:name="_Toc143871329"/>
      <w:bookmarkStart w:id="953" w:name="_Toc144134825"/>
      <w:bookmarkStart w:id="954" w:name="_Toc160609303"/>
      <w:bookmarkStart w:id="955" w:name="_Toc183527402"/>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950"/>
      <w:bookmarkEnd w:id="951"/>
      <w:bookmarkEnd w:id="952"/>
      <w:bookmarkEnd w:id="953"/>
      <w:bookmarkEnd w:id="954"/>
      <w:bookmarkEnd w:id="955"/>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5B1308">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5B1308">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956" w:name="_Toc101529354"/>
      <w:bookmarkStart w:id="957" w:name="_Toc114864185"/>
      <w:bookmarkStart w:id="958" w:name="_Toc143871330"/>
      <w:bookmarkStart w:id="959" w:name="_Toc144134826"/>
      <w:bookmarkStart w:id="960" w:name="_Toc160609304"/>
      <w:bookmarkStart w:id="961" w:name="_Toc183527403"/>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956"/>
      <w:bookmarkEnd w:id="957"/>
      <w:bookmarkEnd w:id="958"/>
      <w:bookmarkEnd w:id="959"/>
      <w:bookmarkEnd w:id="960"/>
      <w:bookmarkEnd w:id="961"/>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77777777" w:rsidR="00DF2462" w:rsidRPr="00DF2462" w:rsidRDefault="00DF2462" w:rsidP="004A5AC2">
            <w:pPr>
              <w:pStyle w:val="TAL"/>
            </w:pPr>
            <w:r w:rsidRPr="00DF2462">
              <w:rPr>
                <w:rFonts w:hint="eastAsia"/>
              </w:rPr>
              <w:t>I</w:t>
            </w:r>
            <w:r w:rsidRPr="00DF2462">
              <w:t>ndicates whether the 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962" w:name="_Toc70160838"/>
      <w:bookmarkStart w:id="963" w:name="_Toc101529355"/>
      <w:bookmarkStart w:id="964" w:name="_Toc114864186"/>
      <w:bookmarkStart w:id="965" w:name="_Toc143871331"/>
      <w:bookmarkStart w:id="966" w:name="_Toc144134827"/>
      <w:bookmarkStart w:id="967" w:name="_Toc160609305"/>
      <w:bookmarkStart w:id="968" w:name="_Toc183527404"/>
      <w:r>
        <w:rPr>
          <w:lang w:eastAsia="zh-CN"/>
        </w:rPr>
        <w:t>6.3.5.2.8</w:t>
      </w:r>
      <w:r>
        <w:rPr>
          <w:lang w:eastAsia="zh-CN"/>
        </w:rPr>
        <w:tab/>
        <w:t xml:space="preserve">Type: </w:t>
      </w:r>
      <w:bookmarkEnd w:id="962"/>
      <w:r>
        <w:rPr>
          <w:lang w:eastAsia="ko-KR"/>
        </w:rPr>
        <w:t>D</w:t>
      </w:r>
      <w:r w:rsidRPr="00E844C8">
        <w:rPr>
          <w:lang w:eastAsia="ko-KR"/>
        </w:rPr>
        <w:t>iscoveredEas</w:t>
      </w:r>
      <w:bookmarkEnd w:id="963"/>
      <w:bookmarkEnd w:id="964"/>
      <w:bookmarkEnd w:id="965"/>
      <w:bookmarkEnd w:id="966"/>
      <w:bookmarkEnd w:id="967"/>
      <w:bookmarkEnd w:id="968"/>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5B1308">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5B1308">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5B1308">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5B1308">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969" w:name="_Toc101529356"/>
      <w:bookmarkStart w:id="970" w:name="_Toc114864187"/>
      <w:bookmarkStart w:id="971" w:name="_Toc143871332"/>
      <w:bookmarkStart w:id="972" w:name="_Toc144134828"/>
      <w:bookmarkStart w:id="973" w:name="_Toc160609306"/>
      <w:bookmarkStart w:id="974" w:name="_Toc183527405"/>
      <w:r>
        <w:rPr>
          <w:lang w:eastAsia="zh-CN"/>
        </w:rPr>
        <w:t>6.3.5.2.9</w:t>
      </w:r>
      <w:r>
        <w:rPr>
          <w:lang w:eastAsia="zh-CN"/>
        </w:rPr>
        <w:tab/>
        <w:t xml:space="preserve">Type: </w:t>
      </w:r>
      <w:r w:rsidRPr="00FD4B16">
        <w:rPr>
          <w:lang w:eastAsia="zh-CN"/>
        </w:rPr>
        <w:t>EasDynamicInfoFilter</w:t>
      </w:r>
      <w:bookmarkEnd w:id="969"/>
      <w:bookmarkEnd w:id="970"/>
      <w:bookmarkEnd w:id="971"/>
      <w:bookmarkEnd w:id="972"/>
      <w:bookmarkEnd w:id="973"/>
      <w:bookmarkEnd w:id="974"/>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975" w:name="_Toc101529357"/>
      <w:bookmarkStart w:id="976" w:name="_Toc114864188"/>
      <w:bookmarkStart w:id="977" w:name="_Toc143871333"/>
      <w:bookmarkStart w:id="978" w:name="_Toc144134829"/>
      <w:bookmarkStart w:id="979" w:name="_Toc160609307"/>
      <w:bookmarkStart w:id="980" w:name="_Toc183527406"/>
      <w:r>
        <w:rPr>
          <w:lang w:eastAsia="zh-CN"/>
        </w:rPr>
        <w:lastRenderedPageBreak/>
        <w:t>6.3.5.2.10</w:t>
      </w:r>
      <w:r>
        <w:rPr>
          <w:lang w:eastAsia="zh-CN"/>
        </w:rPr>
        <w:tab/>
        <w:t xml:space="preserve">Type: </w:t>
      </w:r>
      <w:r w:rsidRPr="00FD4B16">
        <w:rPr>
          <w:lang w:eastAsia="zh-CN"/>
        </w:rPr>
        <w:t>EasDynamicInfoFilter</w:t>
      </w:r>
      <w:r>
        <w:rPr>
          <w:lang w:eastAsia="zh-CN"/>
        </w:rPr>
        <w:t>Data</w:t>
      </w:r>
      <w:bookmarkEnd w:id="975"/>
      <w:bookmarkEnd w:id="976"/>
      <w:bookmarkEnd w:id="977"/>
      <w:bookmarkEnd w:id="978"/>
      <w:bookmarkEnd w:id="979"/>
      <w:bookmarkEnd w:id="980"/>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981" w:name="_Toc101529358"/>
      <w:bookmarkStart w:id="982" w:name="_Toc114864189"/>
      <w:bookmarkStart w:id="983" w:name="_Toc143871334"/>
      <w:bookmarkStart w:id="984" w:name="_Toc144134830"/>
      <w:bookmarkStart w:id="985" w:name="_Toc160609308"/>
      <w:bookmarkStart w:id="986" w:name="_Toc183527407"/>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981"/>
      <w:bookmarkEnd w:id="982"/>
      <w:bookmarkEnd w:id="983"/>
      <w:bookmarkEnd w:id="984"/>
      <w:bookmarkEnd w:id="985"/>
      <w:bookmarkEnd w:id="986"/>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987" w:name="_Toc101529359"/>
      <w:bookmarkStart w:id="988" w:name="_Toc114864190"/>
      <w:bookmarkStart w:id="989" w:name="_Toc143871335"/>
      <w:bookmarkStart w:id="990" w:name="_Toc144134831"/>
      <w:bookmarkStart w:id="991" w:name="_Toc160609309"/>
      <w:bookmarkStart w:id="992" w:name="_Toc183527408"/>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987"/>
      <w:bookmarkEnd w:id="988"/>
      <w:bookmarkEnd w:id="989"/>
      <w:bookmarkEnd w:id="990"/>
      <w:bookmarkEnd w:id="991"/>
      <w:bookmarkEnd w:id="992"/>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993" w:name="_Toc114864191"/>
      <w:bookmarkStart w:id="994" w:name="_Toc143871336"/>
      <w:bookmarkStart w:id="995" w:name="_Toc144134832"/>
      <w:bookmarkStart w:id="996" w:name="_Toc160609310"/>
      <w:bookmarkStart w:id="997" w:name="_Toc183527409"/>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993"/>
      <w:bookmarkEnd w:id="994"/>
      <w:bookmarkEnd w:id="995"/>
      <w:bookmarkEnd w:id="996"/>
      <w:bookmarkEnd w:id="997"/>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998" w:name="_Toc143871337"/>
      <w:bookmarkStart w:id="999" w:name="_Toc144134833"/>
      <w:bookmarkStart w:id="1000" w:name="_Toc160609311"/>
      <w:bookmarkStart w:id="1001" w:name="_Toc183527410"/>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998"/>
      <w:bookmarkEnd w:id="999"/>
      <w:bookmarkEnd w:id="1000"/>
      <w:bookmarkEnd w:id="1001"/>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1002" w:name="_Toc143871338"/>
      <w:bookmarkStart w:id="1003" w:name="_Toc144134834"/>
      <w:bookmarkStart w:id="1004" w:name="_Toc160609312"/>
      <w:bookmarkStart w:id="1005" w:name="_Toc183527411"/>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1002"/>
      <w:bookmarkEnd w:id="1003"/>
      <w:bookmarkEnd w:id="1004"/>
      <w:bookmarkEnd w:id="1005"/>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47A355BA" w:rsidR="000E4D06" w:rsidRDefault="000E4D06" w:rsidP="00EA5E37">
            <w:pPr>
              <w:pStyle w:val="TAL"/>
            </w:pPr>
            <w:r>
              <w:rPr>
                <w:rFonts w:cs="Arial"/>
              </w:rPr>
              <w:t>Indicates t</w:t>
            </w:r>
            <w:r>
              <w:t xml:space="preserve">he EAS status (e.g. </w:t>
            </w:r>
            <w:r w:rsidR="00EA5E37">
              <w:t>e</w:t>
            </w:r>
            <w:r>
              <w:t xml:space="preserve">nabled, </w:t>
            </w:r>
            <w:r w:rsidR="00EA5E37">
              <w:t>d</w:t>
            </w:r>
            <w:r>
              <w:t>isabled</w:t>
            </w:r>
            <w:r w:rsidR="00EA5E37" w:rsidRPr="00181DD3">
              <w:t xml:space="preserve">, overload </w:t>
            </w:r>
            <w:r w:rsidR="00EA5E37" w:rsidRPr="00181DD3">
              <w:rPr>
                <w:lang w:eastAsia="zh-CN"/>
              </w:rPr>
              <w:t>warning</w:t>
            </w:r>
            <w:r>
              <w:t xml:space="preserve">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1006" w:name="_Toc143871339"/>
      <w:bookmarkStart w:id="1007" w:name="_Toc144134835"/>
      <w:bookmarkStart w:id="1008" w:name="_Toc160609313"/>
      <w:bookmarkStart w:id="1009" w:name="_Toc183527412"/>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1006"/>
      <w:bookmarkEnd w:id="1007"/>
      <w:bookmarkEnd w:id="1008"/>
      <w:bookmarkEnd w:id="1009"/>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1010" w:name="_Toc85557983"/>
      <w:bookmarkStart w:id="1011" w:name="_Toc101529360"/>
      <w:bookmarkStart w:id="1012" w:name="_Toc114864192"/>
      <w:bookmarkStart w:id="1013" w:name="_Toc143871340"/>
      <w:bookmarkStart w:id="1014" w:name="_Toc144134836"/>
      <w:bookmarkStart w:id="1015" w:name="_Toc160609314"/>
      <w:bookmarkStart w:id="1016" w:name="_Toc183527413"/>
      <w:r>
        <w:rPr>
          <w:lang w:eastAsia="zh-CN"/>
        </w:rPr>
        <w:t>6.3.5.3</w:t>
      </w:r>
      <w:r>
        <w:rPr>
          <w:lang w:eastAsia="zh-CN"/>
        </w:rPr>
        <w:tab/>
        <w:t>Simple data types and enumerations</w:t>
      </w:r>
      <w:bookmarkEnd w:id="1010"/>
      <w:bookmarkEnd w:id="1011"/>
      <w:bookmarkEnd w:id="1012"/>
      <w:bookmarkEnd w:id="1013"/>
      <w:bookmarkEnd w:id="1014"/>
      <w:bookmarkEnd w:id="1015"/>
      <w:bookmarkEnd w:id="1016"/>
    </w:p>
    <w:p w14:paraId="45DBE9A7" w14:textId="77777777" w:rsidR="009E5347" w:rsidRPr="00384E92" w:rsidRDefault="009E5347" w:rsidP="009E5347">
      <w:pPr>
        <w:pStyle w:val="Heading5"/>
      </w:pPr>
      <w:bookmarkStart w:id="1017" w:name="_Toc85557984"/>
      <w:bookmarkStart w:id="1018" w:name="_Toc101529361"/>
      <w:bookmarkStart w:id="1019" w:name="_Toc114864193"/>
      <w:bookmarkStart w:id="1020" w:name="_Toc143871341"/>
      <w:bookmarkStart w:id="1021" w:name="_Toc144134837"/>
      <w:bookmarkStart w:id="1022" w:name="_Toc160609315"/>
      <w:bookmarkStart w:id="1023" w:name="_Toc183527414"/>
      <w:r>
        <w:rPr>
          <w:lang w:eastAsia="zh-CN"/>
        </w:rPr>
        <w:t>6.3</w:t>
      </w:r>
      <w:r>
        <w:t>.5.3.1</w:t>
      </w:r>
      <w:r w:rsidRPr="00384E92">
        <w:tab/>
        <w:t>Introduction</w:t>
      </w:r>
      <w:bookmarkEnd w:id="1017"/>
      <w:bookmarkEnd w:id="1018"/>
      <w:bookmarkEnd w:id="1019"/>
      <w:bookmarkEnd w:id="1020"/>
      <w:bookmarkEnd w:id="1021"/>
      <w:bookmarkEnd w:id="1022"/>
      <w:bookmarkEnd w:id="1023"/>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1024" w:name="_Toc85557985"/>
      <w:bookmarkStart w:id="1025" w:name="_Toc101529362"/>
      <w:bookmarkStart w:id="1026" w:name="_Toc114864194"/>
      <w:bookmarkStart w:id="1027" w:name="_Toc143871342"/>
      <w:bookmarkStart w:id="1028" w:name="_Toc144134838"/>
      <w:bookmarkStart w:id="1029" w:name="_Toc160609316"/>
      <w:bookmarkStart w:id="1030" w:name="_Toc183527415"/>
      <w:r>
        <w:rPr>
          <w:lang w:eastAsia="zh-CN"/>
        </w:rPr>
        <w:t>6.3</w:t>
      </w:r>
      <w:r>
        <w:t>.5.3.2</w:t>
      </w:r>
      <w:r w:rsidRPr="00384E92">
        <w:tab/>
        <w:t>Simple data types</w:t>
      </w:r>
      <w:bookmarkEnd w:id="1024"/>
      <w:bookmarkEnd w:id="1025"/>
      <w:bookmarkEnd w:id="1026"/>
      <w:bookmarkEnd w:id="1027"/>
      <w:bookmarkEnd w:id="1028"/>
      <w:bookmarkEnd w:id="1029"/>
      <w:bookmarkEnd w:id="1030"/>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1031" w:name="_Toc85557986"/>
      <w:bookmarkStart w:id="1032" w:name="_Toc101529363"/>
      <w:bookmarkStart w:id="1033" w:name="_Toc114864195"/>
      <w:bookmarkStart w:id="1034" w:name="_Toc143871343"/>
      <w:bookmarkStart w:id="1035" w:name="_Toc144134839"/>
      <w:bookmarkStart w:id="1036" w:name="_Toc160609317"/>
      <w:bookmarkStart w:id="1037" w:name="_Toc183527416"/>
      <w:r>
        <w:rPr>
          <w:lang w:eastAsia="zh-CN"/>
        </w:rPr>
        <w:lastRenderedPageBreak/>
        <w:t>6.3</w:t>
      </w:r>
      <w:r>
        <w:t>.5.3.3</w:t>
      </w:r>
      <w:r w:rsidRPr="00BC662F">
        <w:tab/>
        <w:t xml:space="preserve">Enumeration: </w:t>
      </w:r>
      <w:r>
        <w:t>EASDiscEventIDs</w:t>
      </w:r>
      <w:bookmarkEnd w:id="1031"/>
      <w:bookmarkEnd w:id="1032"/>
      <w:bookmarkEnd w:id="1033"/>
      <w:bookmarkEnd w:id="1034"/>
      <w:bookmarkEnd w:id="1035"/>
      <w:bookmarkEnd w:id="1036"/>
      <w:bookmarkEnd w:id="1037"/>
    </w:p>
    <w:p w14:paraId="2ED817C1" w14:textId="420E7C0F" w:rsidR="009E5347" w:rsidRPr="00384E92" w:rsidRDefault="009E5347" w:rsidP="009E5347">
      <w:r w:rsidRPr="00384E92">
        <w:t xml:space="preserve">The enumeration </w:t>
      </w:r>
      <w:r w:rsidR="00F207AE">
        <w:t>EASDiscEventIDs</w:t>
      </w:r>
      <w:r w:rsidRPr="00384E92">
        <w:t xml:space="preserve"> represents </w:t>
      </w:r>
      <w:r>
        <w:t>the ACR events supported</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1038" w:name="_Toc101529364"/>
      <w:bookmarkStart w:id="1039" w:name="_Toc114864196"/>
      <w:bookmarkStart w:id="1040" w:name="_Toc143871344"/>
      <w:bookmarkStart w:id="1041" w:name="_Toc144134840"/>
      <w:bookmarkStart w:id="1042" w:name="_Toc160609318"/>
      <w:bookmarkStart w:id="1043" w:name="_Toc183527417"/>
      <w:r>
        <w:t>6.3.6</w:t>
      </w:r>
      <w:r>
        <w:tab/>
        <w:t>Error Handling</w:t>
      </w:r>
      <w:bookmarkEnd w:id="1038"/>
      <w:bookmarkEnd w:id="1039"/>
      <w:bookmarkEnd w:id="1040"/>
      <w:bookmarkEnd w:id="1041"/>
      <w:bookmarkEnd w:id="1042"/>
      <w:bookmarkEnd w:id="1043"/>
    </w:p>
    <w:p w14:paraId="653B592A" w14:textId="77777777" w:rsidR="009E5347" w:rsidRDefault="009E5347" w:rsidP="009E5347">
      <w:pPr>
        <w:pStyle w:val="Heading4"/>
      </w:pPr>
      <w:bookmarkStart w:id="1044" w:name="_Toc101529365"/>
      <w:bookmarkStart w:id="1045" w:name="_Toc114864197"/>
      <w:bookmarkStart w:id="1046" w:name="_Toc143871345"/>
      <w:bookmarkStart w:id="1047" w:name="_Toc144134841"/>
      <w:bookmarkStart w:id="1048" w:name="_Toc160609319"/>
      <w:bookmarkStart w:id="1049" w:name="_Toc183527418"/>
      <w:r>
        <w:t>6.3.6.1</w:t>
      </w:r>
      <w:r>
        <w:tab/>
        <w:t>General</w:t>
      </w:r>
      <w:bookmarkEnd w:id="1044"/>
      <w:bookmarkEnd w:id="1045"/>
      <w:bookmarkEnd w:id="1046"/>
      <w:bookmarkEnd w:id="1047"/>
      <w:bookmarkEnd w:id="1048"/>
      <w:bookmarkEnd w:id="1049"/>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1050" w:name="_Toc94194968"/>
      <w:bookmarkStart w:id="1051" w:name="_Toc101529366"/>
      <w:bookmarkStart w:id="1052" w:name="_Toc114864198"/>
      <w:bookmarkStart w:id="1053" w:name="_Toc143871346"/>
      <w:bookmarkStart w:id="1054" w:name="_Toc144134842"/>
      <w:bookmarkStart w:id="1055" w:name="_Toc160609320"/>
      <w:bookmarkStart w:id="1056" w:name="_Toc183527419"/>
      <w:r>
        <w:t>6.3.6.2</w:t>
      </w:r>
      <w:r>
        <w:tab/>
        <w:t>Protocol Errors</w:t>
      </w:r>
      <w:bookmarkEnd w:id="1050"/>
      <w:bookmarkEnd w:id="1051"/>
      <w:bookmarkEnd w:id="1052"/>
      <w:bookmarkEnd w:id="1053"/>
      <w:bookmarkEnd w:id="1054"/>
      <w:bookmarkEnd w:id="1055"/>
      <w:bookmarkEnd w:id="1056"/>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1057" w:name="_Toc101529367"/>
      <w:bookmarkStart w:id="1058" w:name="_Toc114864199"/>
      <w:bookmarkStart w:id="1059" w:name="_Toc143871347"/>
      <w:bookmarkStart w:id="1060" w:name="_Toc144134843"/>
      <w:bookmarkStart w:id="1061" w:name="_Toc160609321"/>
      <w:bookmarkStart w:id="1062" w:name="_Toc183527420"/>
      <w:r>
        <w:t>6.3.6.3</w:t>
      </w:r>
      <w:r>
        <w:tab/>
        <w:t>Application Errors</w:t>
      </w:r>
      <w:bookmarkEnd w:id="1057"/>
      <w:bookmarkEnd w:id="1058"/>
      <w:bookmarkEnd w:id="1059"/>
      <w:bookmarkEnd w:id="1060"/>
      <w:bookmarkEnd w:id="1061"/>
      <w:bookmarkEnd w:id="1062"/>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1063" w:name="_Toc101529368"/>
      <w:bookmarkStart w:id="1064" w:name="_Toc114864200"/>
      <w:bookmarkStart w:id="1065" w:name="_Toc143871348"/>
      <w:bookmarkStart w:id="1066" w:name="_Toc144134844"/>
      <w:bookmarkStart w:id="1067" w:name="_Toc160609322"/>
      <w:bookmarkStart w:id="1068" w:name="_Toc183527421"/>
      <w:r>
        <w:t>6.3.7</w:t>
      </w:r>
      <w:r>
        <w:tab/>
        <w:t>Feature negotiation</w:t>
      </w:r>
      <w:bookmarkEnd w:id="1063"/>
      <w:bookmarkEnd w:id="1064"/>
      <w:bookmarkEnd w:id="1065"/>
      <w:bookmarkEnd w:id="1066"/>
      <w:bookmarkEnd w:id="1067"/>
      <w:bookmarkEnd w:id="1068"/>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0"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11"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0"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11"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0"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11"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0"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11"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317F360A" w:rsidR="004629CF" w:rsidRPr="000F5C8C" w:rsidRDefault="008E6B44" w:rsidP="008E6B44">
            <w:pPr>
              <w:pStyle w:val="TAL"/>
            </w:pPr>
            <w:r w:rsidRPr="000F5C8C">
              <w:t>-</w:t>
            </w:r>
            <w:r w:rsidRPr="000F5C8C">
              <w:tab/>
              <w:t xml:space="preserve">support </w:t>
            </w:r>
            <w:r>
              <w:t>for common EAS enhancement;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r w:rsidR="00204543" w:rsidRPr="000F5C8C" w14:paraId="4243F8A5" w14:textId="77777777" w:rsidTr="00307D6B">
        <w:trPr>
          <w:jc w:val="center"/>
        </w:trPr>
        <w:tc>
          <w:tcPr>
            <w:tcW w:w="1524" w:type="dxa"/>
            <w:tcBorders>
              <w:top w:val="single" w:sz="4" w:space="0" w:color="auto"/>
              <w:left w:val="single" w:sz="4" w:space="0" w:color="auto"/>
              <w:bottom w:val="single" w:sz="4" w:space="0" w:color="auto"/>
              <w:right w:val="single" w:sz="4" w:space="0" w:color="auto"/>
            </w:tcBorders>
          </w:tcPr>
          <w:p w14:paraId="7A055809" w14:textId="77777777" w:rsidR="00204543" w:rsidRPr="000F5C8C" w:rsidRDefault="00204543" w:rsidP="00307D6B">
            <w:pPr>
              <w:pStyle w:val="TAL"/>
            </w:pPr>
            <w:r>
              <w:t>5</w:t>
            </w:r>
          </w:p>
        </w:tc>
        <w:tc>
          <w:tcPr>
            <w:tcW w:w="2200" w:type="dxa"/>
            <w:tcBorders>
              <w:top w:val="single" w:sz="4" w:space="0" w:color="auto"/>
              <w:left w:val="single" w:sz="4" w:space="0" w:color="auto"/>
              <w:bottom w:val="single" w:sz="4" w:space="0" w:color="auto"/>
              <w:right w:val="single" w:sz="4" w:space="0" w:color="auto"/>
            </w:tcBorders>
          </w:tcPr>
          <w:p w14:paraId="3A0F5AFD" w14:textId="77777777" w:rsidR="00204543" w:rsidRPr="000F5C8C" w:rsidRDefault="00204543" w:rsidP="00307D6B">
            <w:pPr>
              <w:pStyle w:val="TAL"/>
            </w:pPr>
            <w:r>
              <w:t>EdgeApp_3</w:t>
            </w:r>
          </w:p>
        </w:tc>
        <w:tc>
          <w:tcPr>
            <w:tcW w:w="5809" w:type="dxa"/>
            <w:tcBorders>
              <w:top w:val="single" w:sz="4" w:space="0" w:color="auto"/>
              <w:left w:val="single" w:sz="4" w:space="0" w:color="auto"/>
              <w:bottom w:val="single" w:sz="4" w:space="0" w:color="auto"/>
              <w:right w:val="single" w:sz="4" w:space="0" w:color="auto"/>
            </w:tcBorders>
          </w:tcPr>
          <w:p w14:paraId="7A22705A" w14:textId="77777777" w:rsidR="00204543" w:rsidRPr="00B92900" w:rsidRDefault="00204543" w:rsidP="00307D6B">
            <w:pPr>
              <w:pStyle w:val="TAL"/>
            </w:pPr>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p>
          <w:p w14:paraId="5DF55709" w14:textId="26E4B67B" w:rsidR="00204543" w:rsidRDefault="00204543" w:rsidP="00307D6B">
            <w:pPr>
              <w:pStyle w:val="TAL"/>
            </w:pPr>
            <w:r w:rsidRPr="00B92900">
              <w:t>-</w:t>
            </w:r>
            <w:r w:rsidRPr="00B92900">
              <w:tab/>
            </w:r>
            <w:r w:rsidRPr="007F5511">
              <w:t xml:space="preserve">support for </w:t>
            </w:r>
            <w:r>
              <w:t>port number where the EEC shall receive the triggers from EES</w:t>
            </w:r>
            <w:r w:rsidR="00AC64F0">
              <w:t>; and</w:t>
            </w:r>
          </w:p>
          <w:p w14:paraId="163D21BC" w14:textId="2419035F" w:rsidR="003308CE" w:rsidRPr="000F5C8C" w:rsidRDefault="003308CE" w:rsidP="00307D6B">
            <w:pPr>
              <w:pStyle w:val="TAL"/>
            </w:pPr>
            <w:r w:rsidRPr="00181DD3">
              <w:t>-</w:t>
            </w:r>
            <w:r w:rsidRPr="00181DD3">
              <w:tab/>
            </w:r>
            <w:r w:rsidRPr="00181DD3">
              <w:rPr>
                <w:rFonts w:eastAsia="Batang" w:cs="Arial"/>
                <w:szCs w:val="18"/>
              </w:rPr>
              <w:t xml:space="preserve">support of </w:t>
            </w:r>
            <w:r w:rsidRPr="00181DD3">
              <w:rPr>
                <w:lang w:eastAsia="zh-CN"/>
              </w:rPr>
              <w:t>common EAS relocation</w:t>
            </w:r>
            <w:r w:rsidRPr="00181DD3">
              <w:rPr>
                <w:rFonts w:cs="Arial"/>
                <w:lang w:eastAsia="ko-KR"/>
              </w:rPr>
              <w:t>.</w:t>
            </w:r>
          </w:p>
        </w:tc>
      </w:tr>
    </w:tbl>
    <w:p w14:paraId="0C8DB6BA" w14:textId="77777777" w:rsidR="009E5347" w:rsidRDefault="009E5347" w:rsidP="009E5347"/>
    <w:p w14:paraId="33A7B146" w14:textId="77777777" w:rsidR="009E5347" w:rsidRDefault="009E5347" w:rsidP="009E5347">
      <w:pPr>
        <w:pStyle w:val="Heading2"/>
      </w:pPr>
      <w:bookmarkStart w:id="1069" w:name="_Toc101529369"/>
      <w:bookmarkStart w:id="1070" w:name="_Toc114864201"/>
      <w:bookmarkStart w:id="1071" w:name="_Toc143871349"/>
      <w:bookmarkStart w:id="1072" w:name="_Toc144134845"/>
      <w:bookmarkStart w:id="1073" w:name="_Toc160609323"/>
      <w:bookmarkStart w:id="1074" w:name="_Toc183527422"/>
      <w:r>
        <w:t>6.4</w:t>
      </w:r>
      <w:r>
        <w:tab/>
      </w:r>
      <w:r w:rsidRPr="00B32063">
        <w:rPr>
          <w:noProof/>
          <w:lang w:val="en-US"/>
        </w:rPr>
        <w:t>Eees_ACREvents</w:t>
      </w:r>
      <w:r>
        <w:t xml:space="preserve"> API</w:t>
      </w:r>
      <w:bookmarkEnd w:id="1069"/>
      <w:bookmarkEnd w:id="1070"/>
      <w:bookmarkEnd w:id="1071"/>
      <w:bookmarkEnd w:id="1072"/>
      <w:bookmarkEnd w:id="1073"/>
      <w:bookmarkEnd w:id="1074"/>
    </w:p>
    <w:p w14:paraId="43488AA5" w14:textId="77777777" w:rsidR="009E5347" w:rsidRDefault="009E5347" w:rsidP="009E5347">
      <w:pPr>
        <w:pStyle w:val="Heading3"/>
      </w:pPr>
      <w:bookmarkStart w:id="1075" w:name="_Toc101529370"/>
      <w:bookmarkStart w:id="1076" w:name="_Toc114864202"/>
      <w:bookmarkStart w:id="1077" w:name="_Toc143871350"/>
      <w:bookmarkStart w:id="1078" w:name="_Toc144134846"/>
      <w:bookmarkStart w:id="1079" w:name="_Toc160609324"/>
      <w:bookmarkStart w:id="1080" w:name="_Toc183527423"/>
      <w:r>
        <w:t>6.4.1</w:t>
      </w:r>
      <w:r>
        <w:tab/>
        <w:t>API URI</w:t>
      </w:r>
      <w:bookmarkEnd w:id="1075"/>
      <w:bookmarkEnd w:id="1076"/>
      <w:bookmarkEnd w:id="1077"/>
      <w:bookmarkEnd w:id="1078"/>
      <w:bookmarkEnd w:id="1079"/>
      <w:bookmarkEnd w:id="1080"/>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1081" w:name="_Toc101529371"/>
      <w:bookmarkStart w:id="1082" w:name="_Toc114864203"/>
      <w:bookmarkStart w:id="1083" w:name="_Toc143871351"/>
      <w:bookmarkStart w:id="1084" w:name="_Toc144134847"/>
      <w:bookmarkStart w:id="1085" w:name="_Toc160609325"/>
      <w:bookmarkStart w:id="1086" w:name="_Toc183527424"/>
      <w:r>
        <w:lastRenderedPageBreak/>
        <w:t>6.4.2</w:t>
      </w:r>
      <w:r>
        <w:tab/>
        <w:t>Resources</w:t>
      </w:r>
      <w:bookmarkEnd w:id="1081"/>
      <w:bookmarkEnd w:id="1082"/>
      <w:bookmarkEnd w:id="1083"/>
      <w:bookmarkEnd w:id="1084"/>
      <w:bookmarkEnd w:id="1085"/>
      <w:bookmarkEnd w:id="1086"/>
    </w:p>
    <w:p w14:paraId="29836E29" w14:textId="77777777" w:rsidR="009E5347" w:rsidRPr="00F35F4A" w:rsidRDefault="009E5347" w:rsidP="009E5347">
      <w:pPr>
        <w:pStyle w:val="Heading4"/>
      </w:pPr>
      <w:bookmarkStart w:id="1087" w:name="_Toc101529372"/>
      <w:bookmarkStart w:id="1088" w:name="_Toc114864204"/>
      <w:bookmarkStart w:id="1089" w:name="_Toc143871352"/>
      <w:bookmarkStart w:id="1090" w:name="_Toc144134848"/>
      <w:bookmarkStart w:id="1091" w:name="_Toc160609326"/>
      <w:bookmarkStart w:id="1092" w:name="_Toc183527425"/>
      <w:r>
        <w:t>6.4.</w:t>
      </w:r>
      <w:r w:rsidRPr="00F35F4A">
        <w:t>2.1</w:t>
      </w:r>
      <w:r w:rsidRPr="00F35F4A">
        <w:tab/>
        <w:t>Overview</w:t>
      </w:r>
      <w:bookmarkEnd w:id="1087"/>
      <w:bookmarkEnd w:id="1088"/>
      <w:bookmarkEnd w:id="1089"/>
      <w:bookmarkEnd w:id="1090"/>
      <w:bookmarkEnd w:id="1091"/>
      <w:bookmarkEnd w:id="1092"/>
    </w:p>
    <w:p w14:paraId="3225EE71" w14:textId="77777777" w:rsidR="009E5347" w:rsidRPr="00F35F4A" w:rsidRDefault="009E5347" w:rsidP="009E5347">
      <w:pPr>
        <w:pStyle w:val="TH"/>
      </w:pPr>
      <w:r>
        <w:object w:dxaOrig="5356" w:dyaOrig="3255" w14:anchorId="2EFC84E1">
          <v:shape id="_x0000_i1027" type="#_x0000_t75" style="width:267pt;height:162.6pt" o:ole="">
            <v:imagedata r:id="rId15" o:title=""/>
          </v:shape>
          <o:OLEObject Type="Embed" ProgID="Visio.Drawing.15" ShapeID="_x0000_i1027" DrawAspect="Content" ObjectID="_1794145305"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1093" w:name="_Toc101529373"/>
      <w:bookmarkStart w:id="1094" w:name="_Toc114864205"/>
      <w:bookmarkStart w:id="1095" w:name="_Toc143871353"/>
      <w:bookmarkStart w:id="1096" w:name="_Toc144134849"/>
      <w:bookmarkStart w:id="1097" w:name="_Toc160609327"/>
      <w:bookmarkStart w:id="1098" w:name="_Toc183527426"/>
      <w:r>
        <w:t>6.4.</w:t>
      </w:r>
      <w:r w:rsidRPr="00F35F4A">
        <w:t>2.2</w:t>
      </w:r>
      <w:r w:rsidRPr="00F35F4A">
        <w:tab/>
        <w:t xml:space="preserve">Resource: </w:t>
      </w:r>
      <w:r>
        <w:t>ACR events subscriptions</w:t>
      </w:r>
      <w:bookmarkEnd w:id="1093"/>
      <w:bookmarkEnd w:id="1094"/>
      <w:bookmarkEnd w:id="1095"/>
      <w:bookmarkEnd w:id="1096"/>
      <w:bookmarkEnd w:id="1097"/>
      <w:bookmarkEnd w:id="1098"/>
    </w:p>
    <w:p w14:paraId="7FB6573B" w14:textId="77777777" w:rsidR="009E5347" w:rsidRPr="00F35F4A" w:rsidRDefault="009E5347" w:rsidP="009E5347">
      <w:pPr>
        <w:pStyle w:val="Heading5"/>
        <w:rPr>
          <w:lang w:eastAsia="zh-CN"/>
        </w:rPr>
      </w:pPr>
      <w:bookmarkStart w:id="1099" w:name="_Toc101529374"/>
      <w:bookmarkStart w:id="1100" w:name="_Toc114864206"/>
      <w:bookmarkStart w:id="1101" w:name="_Toc143871354"/>
      <w:bookmarkStart w:id="1102" w:name="_Toc144134850"/>
      <w:bookmarkStart w:id="1103" w:name="_Toc160609328"/>
      <w:bookmarkStart w:id="1104" w:name="_Toc183527427"/>
      <w:r>
        <w:rPr>
          <w:lang w:eastAsia="zh-CN"/>
        </w:rPr>
        <w:t>6.4.</w:t>
      </w:r>
      <w:r w:rsidRPr="00F35F4A">
        <w:rPr>
          <w:lang w:eastAsia="zh-CN"/>
        </w:rPr>
        <w:t>2.2.1</w:t>
      </w:r>
      <w:r w:rsidRPr="00F35F4A">
        <w:rPr>
          <w:lang w:eastAsia="zh-CN"/>
        </w:rPr>
        <w:tab/>
        <w:t>Description</w:t>
      </w:r>
      <w:bookmarkEnd w:id="1099"/>
      <w:bookmarkEnd w:id="1100"/>
      <w:bookmarkEnd w:id="1101"/>
      <w:bookmarkEnd w:id="1102"/>
      <w:bookmarkEnd w:id="1103"/>
      <w:bookmarkEnd w:id="1104"/>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1105" w:name="_Toc101529375"/>
      <w:bookmarkStart w:id="1106" w:name="_Toc114864207"/>
      <w:bookmarkStart w:id="1107" w:name="_Toc143871355"/>
      <w:bookmarkStart w:id="1108" w:name="_Toc144134851"/>
      <w:bookmarkStart w:id="1109" w:name="_Toc160609329"/>
      <w:bookmarkStart w:id="1110" w:name="_Toc183527428"/>
      <w:r>
        <w:rPr>
          <w:lang w:eastAsia="zh-CN"/>
        </w:rPr>
        <w:t>6.4.</w:t>
      </w:r>
      <w:r w:rsidRPr="00F35F4A">
        <w:rPr>
          <w:lang w:eastAsia="zh-CN"/>
        </w:rPr>
        <w:t>2.2.2</w:t>
      </w:r>
      <w:r w:rsidRPr="00F35F4A">
        <w:rPr>
          <w:lang w:eastAsia="zh-CN"/>
        </w:rPr>
        <w:tab/>
        <w:t>Resource Definition</w:t>
      </w:r>
      <w:bookmarkEnd w:id="1105"/>
      <w:bookmarkEnd w:id="1106"/>
      <w:bookmarkEnd w:id="1107"/>
      <w:bookmarkEnd w:id="1108"/>
      <w:bookmarkEnd w:id="1109"/>
      <w:bookmarkEnd w:id="1110"/>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1111" w:name="_Toc101529376"/>
      <w:bookmarkStart w:id="1112" w:name="_Toc114864208"/>
      <w:bookmarkStart w:id="1113" w:name="_Toc143871356"/>
      <w:bookmarkStart w:id="1114" w:name="_Toc144134852"/>
      <w:bookmarkStart w:id="1115" w:name="_Toc160609330"/>
      <w:bookmarkStart w:id="1116" w:name="_Toc183527429"/>
      <w:r>
        <w:rPr>
          <w:lang w:eastAsia="zh-CN"/>
        </w:rPr>
        <w:lastRenderedPageBreak/>
        <w:t>6.4.</w:t>
      </w:r>
      <w:r w:rsidRPr="00F35F4A">
        <w:rPr>
          <w:lang w:eastAsia="zh-CN"/>
        </w:rPr>
        <w:t>2.2.3</w:t>
      </w:r>
      <w:r w:rsidRPr="00F35F4A">
        <w:rPr>
          <w:lang w:eastAsia="zh-CN"/>
        </w:rPr>
        <w:tab/>
        <w:t>Resource Standard Methods</w:t>
      </w:r>
      <w:bookmarkEnd w:id="1111"/>
      <w:bookmarkEnd w:id="1112"/>
      <w:bookmarkEnd w:id="1113"/>
      <w:bookmarkEnd w:id="1114"/>
      <w:bookmarkEnd w:id="1115"/>
      <w:bookmarkEnd w:id="1116"/>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1117" w:name="_Toc101529377"/>
      <w:bookmarkStart w:id="1118" w:name="_Toc114864209"/>
      <w:bookmarkStart w:id="1119" w:name="_Toc143871357"/>
      <w:bookmarkStart w:id="1120" w:name="_Toc144134853"/>
      <w:bookmarkStart w:id="1121" w:name="_Toc160609331"/>
      <w:bookmarkStart w:id="1122" w:name="_Toc183527430"/>
      <w:r>
        <w:rPr>
          <w:lang w:eastAsia="zh-CN"/>
        </w:rPr>
        <w:t>6.4.2.2.4</w:t>
      </w:r>
      <w:r>
        <w:rPr>
          <w:lang w:eastAsia="zh-CN"/>
        </w:rPr>
        <w:tab/>
      </w:r>
      <w:r w:rsidRPr="00F35F4A">
        <w:rPr>
          <w:lang w:eastAsia="zh-CN"/>
        </w:rPr>
        <w:t>Resource Custom Operations</w:t>
      </w:r>
      <w:bookmarkEnd w:id="1117"/>
      <w:bookmarkEnd w:id="1118"/>
      <w:bookmarkEnd w:id="1119"/>
      <w:bookmarkEnd w:id="1120"/>
      <w:bookmarkEnd w:id="1121"/>
      <w:bookmarkEnd w:id="1122"/>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1123" w:name="_Toc101529378"/>
      <w:bookmarkStart w:id="1124" w:name="_Toc114864210"/>
      <w:bookmarkStart w:id="1125" w:name="_Toc143871358"/>
      <w:bookmarkStart w:id="1126" w:name="_Toc144134854"/>
      <w:bookmarkStart w:id="1127" w:name="_Toc160609332"/>
      <w:bookmarkStart w:id="1128" w:name="_Toc183527431"/>
      <w:r>
        <w:t>6.4.</w:t>
      </w:r>
      <w:r w:rsidRPr="00F35F4A">
        <w:t>2.3</w:t>
      </w:r>
      <w:r w:rsidRPr="00F35F4A">
        <w:tab/>
        <w:t xml:space="preserve">Resource: Individual </w:t>
      </w:r>
      <w:r>
        <w:t>ACR events subscription</w:t>
      </w:r>
      <w:bookmarkEnd w:id="1123"/>
      <w:bookmarkEnd w:id="1124"/>
      <w:bookmarkEnd w:id="1125"/>
      <w:bookmarkEnd w:id="1126"/>
      <w:bookmarkEnd w:id="1127"/>
      <w:bookmarkEnd w:id="1128"/>
    </w:p>
    <w:p w14:paraId="2CFB7FCF" w14:textId="77777777" w:rsidR="009E5347" w:rsidRPr="00F35F4A" w:rsidRDefault="009E5347" w:rsidP="009E5347">
      <w:pPr>
        <w:pStyle w:val="Heading5"/>
        <w:rPr>
          <w:lang w:eastAsia="zh-CN"/>
        </w:rPr>
      </w:pPr>
      <w:bookmarkStart w:id="1129" w:name="_Toc101529379"/>
      <w:bookmarkStart w:id="1130" w:name="_Toc114864211"/>
      <w:bookmarkStart w:id="1131" w:name="_Toc143871359"/>
      <w:bookmarkStart w:id="1132" w:name="_Toc144134855"/>
      <w:bookmarkStart w:id="1133" w:name="_Toc160609333"/>
      <w:bookmarkStart w:id="1134" w:name="_Toc183527432"/>
      <w:r>
        <w:rPr>
          <w:lang w:eastAsia="zh-CN"/>
        </w:rPr>
        <w:t>6.4.</w:t>
      </w:r>
      <w:r w:rsidRPr="00F35F4A">
        <w:rPr>
          <w:lang w:eastAsia="zh-CN"/>
        </w:rPr>
        <w:t>2.3.1</w:t>
      </w:r>
      <w:r w:rsidRPr="00F35F4A">
        <w:rPr>
          <w:lang w:eastAsia="zh-CN"/>
        </w:rPr>
        <w:tab/>
        <w:t>Description</w:t>
      </w:r>
      <w:bookmarkEnd w:id="1129"/>
      <w:bookmarkEnd w:id="1130"/>
      <w:bookmarkEnd w:id="1131"/>
      <w:bookmarkEnd w:id="1132"/>
      <w:bookmarkEnd w:id="1133"/>
      <w:bookmarkEnd w:id="1134"/>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1135" w:name="_Toc101529380"/>
      <w:bookmarkStart w:id="1136" w:name="_Toc114864212"/>
      <w:bookmarkStart w:id="1137" w:name="_Toc143871360"/>
      <w:bookmarkStart w:id="1138" w:name="_Toc144134856"/>
      <w:bookmarkStart w:id="1139" w:name="_Toc160609334"/>
      <w:bookmarkStart w:id="1140" w:name="_Toc183527433"/>
      <w:r>
        <w:rPr>
          <w:lang w:eastAsia="zh-CN"/>
        </w:rPr>
        <w:t>6.4.</w:t>
      </w:r>
      <w:r w:rsidRPr="00F35F4A">
        <w:rPr>
          <w:lang w:eastAsia="zh-CN"/>
        </w:rPr>
        <w:t>2.3.2</w:t>
      </w:r>
      <w:r w:rsidRPr="00F35F4A">
        <w:rPr>
          <w:lang w:eastAsia="zh-CN"/>
        </w:rPr>
        <w:tab/>
        <w:t>Resource Definition</w:t>
      </w:r>
      <w:bookmarkEnd w:id="1135"/>
      <w:bookmarkEnd w:id="1136"/>
      <w:bookmarkEnd w:id="1137"/>
      <w:bookmarkEnd w:id="1138"/>
      <w:bookmarkEnd w:id="1139"/>
      <w:bookmarkEnd w:id="1140"/>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lastRenderedPageBreak/>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1141" w:name="_Toc101529381"/>
      <w:bookmarkStart w:id="1142" w:name="_Toc114864213"/>
      <w:bookmarkStart w:id="1143" w:name="_Toc143871361"/>
      <w:bookmarkStart w:id="1144" w:name="_Toc144134857"/>
      <w:bookmarkStart w:id="1145" w:name="_Toc160609335"/>
      <w:bookmarkStart w:id="1146" w:name="_Toc183527434"/>
      <w:r>
        <w:rPr>
          <w:lang w:eastAsia="zh-CN"/>
        </w:rPr>
        <w:t>6.4.</w:t>
      </w:r>
      <w:r w:rsidRPr="00F35F4A">
        <w:rPr>
          <w:lang w:eastAsia="zh-CN"/>
        </w:rPr>
        <w:t>2.3.3</w:t>
      </w:r>
      <w:r w:rsidRPr="00F35F4A">
        <w:rPr>
          <w:lang w:eastAsia="zh-CN"/>
        </w:rPr>
        <w:tab/>
        <w:t>Resource Standard Methods</w:t>
      </w:r>
      <w:bookmarkEnd w:id="1141"/>
      <w:bookmarkEnd w:id="1142"/>
      <w:bookmarkEnd w:id="1143"/>
      <w:bookmarkEnd w:id="1144"/>
      <w:bookmarkEnd w:id="1145"/>
      <w:bookmarkEnd w:id="1146"/>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lastRenderedPageBreak/>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lastRenderedPageBreak/>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lastRenderedPageBreak/>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1147" w:name="_Toc101529382"/>
      <w:bookmarkStart w:id="1148" w:name="_Toc114864214"/>
      <w:bookmarkStart w:id="1149" w:name="_Toc143871362"/>
      <w:bookmarkStart w:id="1150" w:name="_Toc144134858"/>
      <w:bookmarkStart w:id="1151" w:name="_Toc160609336"/>
      <w:bookmarkStart w:id="1152" w:name="_Toc183527435"/>
      <w:r>
        <w:rPr>
          <w:lang w:eastAsia="zh-CN"/>
        </w:rPr>
        <w:t>6.4.2.3.4</w:t>
      </w:r>
      <w:r>
        <w:rPr>
          <w:lang w:eastAsia="zh-CN"/>
        </w:rPr>
        <w:tab/>
      </w:r>
      <w:r w:rsidRPr="00F35F4A">
        <w:rPr>
          <w:lang w:eastAsia="zh-CN"/>
        </w:rPr>
        <w:t>Resource Custom Operations</w:t>
      </w:r>
      <w:bookmarkEnd w:id="1147"/>
      <w:bookmarkEnd w:id="1148"/>
      <w:bookmarkEnd w:id="1149"/>
      <w:bookmarkEnd w:id="1150"/>
      <w:bookmarkEnd w:id="1151"/>
      <w:bookmarkEnd w:id="1152"/>
    </w:p>
    <w:p w14:paraId="0A5E05AC" w14:textId="77777777" w:rsidR="009E5347" w:rsidRPr="008B7371" w:rsidRDefault="009E5347" w:rsidP="009E5347">
      <w:r>
        <w:t>None.</w:t>
      </w:r>
    </w:p>
    <w:p w14:paraId="540C5BBE" w14:textId="77777777" w:rsidR="009E5347" w:rsidRDefault="009E5347" w:rsidP="009E5347">
      <w:pPr>
        <w:pStyle w:val="Heading3"/>
      </w:pPr>
      <w:bookmarkStart w:id="1153" w:name="_Toc101529383"/>
      <w:bookmarkStart w:id="1154" w:name="_Toc114864215"/>
      <w:bookmarkStart w:id="1155" w:name="_Toc143871363"/>
      <w:bookmarkStart w:id="1156" w:name="_Toc144134859"/>
      <w:bookmarkStart w:id="1157" w:name="_Toc160609337"/>
      <w:bookmarkStart w:id="1158" w:name="_Toc183527436"/>
      <w:r>
        <w:t>6.4.3</w:t>
      </w:r>
      <w:r>
        <w:tab/>
        <w:t>Custom operations without associated resources</w:t>
      </w:r>
      <w:bookmarkEnd w:id="1153"/>
      <w:bookmarkEnd w:id="1154"/>
      <w:bookmarkEnd w:id="1155"/>
      <w:bookmarkEnd w:id="1156"/>
      <w:bookmarkEnd w:id="1157"/>
      <w:bookmarkEnd w:id="1158"/>
    </w:p>
    <w:p w14:paraId="79287411" w14:textId="77777777" w:rsidR="009E5347" w:rsidRPr="00705B86" w:rsidRDefault="009E5347" w:rsidP="009E5347">
      <w:r>
        <w:t>None.</w:t>
      </w:r>
    </w:p>
    <w:p w14:paraId="1FF9AD88" w14:textId="77777777" w:rsidR="009E5347" w:rsidRDefault="009E5347" w:rsidP="009E5347">
      <w:pPr>
        <w:pStyle w:val="Heading3"/>
      </w:pPr>
      <w:bookmarkStart w:id="1159" w:name="_Toc101529384"/>
      <w:bookmarkStart w:id="1160" w:name="_Toc114864216"/>
      <w:bookmarkStart w:id="1161" w:name="_Toc143871364"/>
      <w:bookmarkStart w:id="1162" w:name="_Toc144134860"/>
      <w:bookmarkStart w:id="1163" w:name="_Toc160609338"/>
      <w:bookmarkStart w:id="1164" w:name="_Toc183527437"/>
      <w:r>
        <w:t>6.4.4</w:t>
      </w:r>
      <w:r>
        <w:tab/>
        <w:t>Notifications</w:t>
      </w:r>
      <w:bookmarkEnd w:id="1159"/>
      <w:bookmarkEnd w:id="1160"/>
      <w:bookmarkEnd w:id="1161"/>
      <w:bookmarkEnd w:id="1162"/>
      <w:bookmarkEnd w:id="1163"/>
      <w:bookmarkEnd w:id="1164"/>
    </w:p>
    <w:p w14:paraId="48830FE6" w14:textId="77777777" w:rsidR="009E5347" w:rsidRDefault="009E5347" w:rsidP="009E5347"/>
    <w:p w14:paraId="6705CE0F" w14:textId="77777777" w:rsidR="009E5347" w:rsidRPr="00AF7276" w:rsidRDefault="009E5347" w:rsidP="009E5347">
      <w:pPr>
        <w:pStyle w:val="Heading4"/>
      </w:pPr>
      <w:bookmarkStart w:id="1165" w:name="_Toc101529385"/>
      <w:bookmarkStart w:id="1166" w:name="_Toc114864217"/>
      <w:bookmarkStart w:id="1167" w:name="_Toc143871365"/>
      <w:bookmarkStart w:id="1168" w:name="_Toc144134861"/>
      <w:bookmarkStart w:id="1169" w:name="_Toc160609339"/>
      <w:bookmarkStart w:id="1170" w:name="_Toc183527438"/>
      <w:r>
        <w:t>6.4.4</w:t>
      </w:r>
      <w:r w:rsidRPr="00AF7276">
        <w:t>.1</w:t>
      </w:r>
      <w:r w:rsidRPr="00AF7276">
        <w:tab/>
        <w:t>General</w:t>
      </w:r>
      <w:bookmarkEnd w:id="1165"/>
      <w:bookmarkEnd w:id="1166"/>
      <w:bookmarkEnd w:id="1167"/>
      <w:bookmarkEnd w:id="1168"/>
      <w:bookmarkEnd w:id="1169"/>
      <w:bookmarkEnd w:id="1170"/>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1171" w:name="_Toc101529386"/>
      <w:bookmarkStart w:id="1172" w:name="_Toc114864218"/>
      <w:bookmarkStart w:id="1173" w:name="_Toc143871366"/>
      <w:bookmarkStart w:id="1174" w:name="_Toc144134862"/>
      <w:bookmarkStart w:id="1175" w:name="_Toc160609340"/>
      <w:bookmarkStart w:id="1176" w:name="_Toc183527439"/>
      <w:r>
        <w:t>6.4.4</w:t>
      </w:r>
      <w:r>
        <w:rPr>
          <w:lang w:eastAsia="zh-CN"/>
        </w:rPr>
        <w:t>.2</w:t>
      </w:r>
      <w:r>
        <w:rPr>
          <w:lang w:eastAsia="zh-CN"/>
        </w:rPr>
        <w:tab/>
      </w:r>
      <w:r>
        <w:t>ACR Information</w:t>
      </w:r>
      <w:r w:rsidRPr="00A15F2C">
        <w:t xml:space="preserve"> Notification</w:t>
      </w:r>
      <w:bookmarkEnd w:id="1171"/>
      <w:bookmarkEnd w:id="1172"/>
      <w:bookmarkEnd w:id="1173"/>
      <w:bookmarkEnd w:id="1174"/>
      <w:bookmarkEnd w:id="1175"/>
      <w:bookmarkEnd w:id="1176"/>
    </w:p>
    <w:p w14:paraId="78A01FF1" w14:textId="77777777" w:rsidR="009E5347" w:rsidRDefault="009E5347" w:rsidP="009E5347">
      <w:pPr>
        <w:pStyle w:val="Heading5"/>
        <w:rPr>
          <w:lang w:eastAsia="zh-CN"/>
        </w:rPr>
      </w:pPr>
      <w:bookmarkStart w:id="1177" w:name="_Toc101529387"/>
      <w:bookmarkStart w:id="1178" w:name="_Toc114864219"/>
      <w:bookmarkStart w:id="1179" w:name="_Toc143871367"/>
      <w:bookmarkStart w:id="1180" w:name="_Toc144134863"/>
      <w:bookmarkStart w:id="1181" w:name="_Toc160609341"/>
      <w:bookmarkStart w:id="1182" w:name="_Toc183527440"/>
      <w:r>
        <w:t>6.4.4</w:t>
      </w:r>
      <w:r>
        <w:rPr>
          <w:lang w:eastAsia="zh-CN"/>
        </w:rPr>
        <w:t>.2.1</w:t>
      </w:r>
      <w:r>
        <w:rPr>
          <w:lang w:eastAsia="zh-CN"/>
        </w:rPr>
        <w:tab/>
        <w:t>Description</w:t>
      </w:r>
      <w:bookmarkEnd w:id="1177"/>
      <w:bookmarkEnd w:id="1178"/>
      <w:bookmarkEnd w:id="1179"/>
      <w:bookmarkEnd w:id="1180"/>
      <w:bookmarkEnd w:id="1181"/>
      <w:bookmarkEnd w:id="1182"/>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1183" w:name="_Toc101529388"/>
      <w:bookmarkStart w:id="1184" w:name="_Toc114864220"/>
      <w:bookmarkStart w:id="1185" w:name="_Toc143871368"/>
      <w:bookmarkStart w:id="1186" w:name="_Toc144134864"/>
      <w:bookmarkStart w:id="1187" w:name="_Toc160609342"/>
      <w:bookmarkStart w:id="1188" w:name="_Toc183527441"/>
      <w:r>
        <w:t>6.4.4</w:t>
      </w:r>
      <w:r>
        <w:rPr>
          <w:lang w:eastAsia="zh-CN"/>
        </w:rPr>
        <w:t>.2.2</w:t>
      </w:r>
      <w:r>
        <w:rPr>
          <w:lang w:eastAsia="zh-CN"/>
        </w:rPr>
        <w:tab/>
        <w:t>Notification definition</w:t>
      </w:r>
      <w:bookmarkEnd w:id="1183"/>
      <w:bookmarkEnd w:id="1184"/>
      <w:bookmarkEnd w:id="1185"/>
      <w:bookmarkEnd w:id="1186"/>
      <w:bookmarkEnd w:id="1187"/>
      <w:bookmarkEnd w:id="1188"/>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lastRenderedPageBreak/>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1189" w:name="_Toc101529389"/>
      <w:bookmarkStart w:id="1190" w:name="_Toc114864221"/>
      <w:bookmarkStart w:id="1191" w:name="_Toc143871369"/>
      <w:bookmarkStart w:id="1192" w:name="_Toc144134865"/>
      <w:bookmarkStart w:id="1193" w:name="_Toc160609343"/>
      <w:bookmarkStart w:id="1194" w:name="_Toc183527442"/>
      <w:r>
        <w:t>6.4.5</w:t>
      </w:r>
      <w:r>
        <w:tab/>
        <w:t>Data Model</w:t>
      </w:r>
      <w:bookmarkEnd w:id="1189"/>
      <w:bookmarkEnd w:id="1190"/>
      <w:bookmarkEnd w:id="1191"/>
      <w:bookmarkEnd w:id="1192"/>
      <w:bookmarkEnd w:id="1193"/>
      <w:bookmarkEnd w:id="1194"/>
    </w:p>
    <w:p w14:paraId="55B7DF41" w14:textId="77777777" w:rsidR="009E5347" w:rsidRPr="00F35F4A" w:rsidRDefault="009E5347" w:rsidP="009E5347">
      <w:pPr>
        <w:pStyle w:val="Heading4"/>
        <w:rPr>
          <w:lang w:eastAsia="zh-CN"/>
        </w:rPr>
      </w:pPr>
      <w:bookmarkStart w:id="1195" w:name="_Toc101529390"/>
      <w:bookmarkStart w:id="1196" w:name="_Toc114864222"/>
      <w:bookmarkStart w:id="1197" w:name="_Toc143871370"/>
      <w:bookmarkStart w:id="1198" w:name="_Toc144134866"/>
      <w:bookmarkStart w:id="1199" w:name="_Toc160609344"/>
      <w:bookmarkStart w:id="1200" w:name="_Toc183527443"/>
      <w:r>
        <w:rPr>
          <w:lang w:eastAsia="zh-CN"/>
        </w:rPr>
        <w:t>6.4.</w:t>
      </w:r>
      <w:r w:rsidRPr="00F35F4A">
        <w:rPr>
          <w:lang w:eastAsia="zh-CN"/>
        </w:rPr>
        <w:t>5.1</w:t>
      </w:r>
      <w:r w:rsidRPr="00F35F4A">
        <w:rPr>
          <w:lang w:eastAsia="zh-CN"/>
        </w:rPr>
        <w:tab/>
        <w:t>General</w:t>
      </w:r>
      <w:bookmarkEnd w:id="1195"/>
      <w:bookmarkEnd w:id="1196"/>
      <w:bookmarkEnd w:id="1197"/>
      <w:bookmarkEnd w:id="1198"/>
      <w:bookmarkEnd w:id="1199"/>
      <w:bookmarkEnd w:id="1200"/>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7A2823" w:rsidRPr="000314B8" w:rsidRDefault="007A2823" w:rsidP="000314B8">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7A2823" w:rsidRPr="000314B8" w:rsidRDefault="007A2823" w:rsidP="000314B8">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7A2823" w:rsidRPr="000314B8" w:rsidRDefault="007A2823" w:rsidP="000314B8">
            <w:pPr>
              <w:pStyle w:val="TAL"/>
            </w:pPr>
          </w:p>
        </w:tc>
      </w:tr>
      <w:tr w:rsidR="007A2823"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7A2823" w:rsidRPr="000314B8" w:rsidRDefault="007A2823" w:rsidP="000314B8">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7A2823" w:rsidRPr="000314B8" w:rsidRDefault="007A2823" w:rsidP="000314B8">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7A2823" w:rsidRPr="000314B8" w:rsidRDefault="007A2823" w:rsidP="000314B8">
            <w:pPr>
              <w:pStyle w:val="TAL"/>
            </w:pPr>
          </w:p>
        </w:tc>
      </w:tr>
      <w:tr w:rsidR="007A2823"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7A2823" w:rsidRPr="000314B8" w:rsidRDefault="007A2823" w:rsidP="000314B8">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7A2823" w:rsidRPr="000314B8" w:rsidRDefault="007A2823" w:rsidP="000314B8">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7A2823" w:rsidRPr="000314B8" w:rsidRDefault="007A2823" w:rsidP="000314B8">
            <w:pPr>
              <w:pStyle w:val="TAL"/>
            </w:pPr>
          </w:p>
        </w:tc>
      </w:tr>
      <w:tr w:rsidR="007A2823"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7A2823" w:rsidRPr="000314B8" w:rsidRDefault="007A2823" w:rsidP="000314B8">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7A2823" w:rsidRPr="000314B8" w:rsidRDefault="007A2823" w:rsidP="000314B8">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7A2823" w:rsidRPr="000314B8" w:rsidRDefault="007A2823" w:rsidP="000314B8">
            <w:pPr>
              <w:pStyle w:val="TAL"/>
            </w:pPr>
          </w:p>
        </w:tc>
      </w:tr>
      <w:tr w:rsidR="007A2823"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7A2823" w:rsidRPr="000314B8" w:rsidRDefault="007A2823" w:rsidP="000314B8">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7A2823" w:rsidRPr="000314B8" w:rsidRDefault="007A2823" w:rsidP="000314B8">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7A2823" w:rsidRPr="000314B8" w:rsidRDefault="007A2823" w:rsidP="000314B8">
            <w:pPr>
              <w:pStyle w:val="TAL"/>
            </w:pPr>
          </w:p>
        </w:tc>
      </w:tr>
      <w:tr w:rsidR="007A2823"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7A2823" w:rsidRPr="000314B8" w:rsidRDefault="007A2823" w:rsidP="000314B8">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7A2823" w:rsidRPr="000314B8" w:rsidRDefault="007A2823" w:rsidP="000314B8">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7A2823" w:rsidRPr="000314B8" w:rsidRDefault="007A2823" w:rsidP="000314B8">
            <w:pPr>
              <w:pStyle w:val="TAL"/>
            </w:pPr>
          </w:p>
        </w:tc>
      </w:tr>
      <w:tr w:rsidR="007A2823"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7A2823" w:rsidRPr="000314B8" w:rsidRDefault="007A2823" w:rsidP="000314B8">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7A2823" w:rsidRPr="000314B8" w:rsidRDefault="007A2823" w:rsidP="000314B8">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7A2823" w:rsidRPr="000314B8" w:rsidRDefault="007A2823" w:rsidP="000314B8">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5B1308">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5B1308">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5B1308">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5B1308">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77777777" w:rsidR="00D653CB" w:rsidRPr="000314B8" w:rsidRDefault="00D653CB" w:rsidP="000314B8">
            <w:pPr>
              <w:pStyle w:val="TAC"/>
            </w:pPr>
            <w:r w:rsidRPr="000314B8">
              <w:t>Clause 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5B1308">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5B1308">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5B1308">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5B1308">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5B1308">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77777777" w:rsidR="00D653CB" w:rsidRPr="000314B8" w:rsidRDefault="00D653CB" w:rsidP="000314B8">
            <w:pPr>
              <w:pStyle w:val="TAC"/>
            </w:pPr>
            <w:r w:rsidRPr="000314B8">
              <w:t>Clause 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1201" w:name="_Toc101529391"/>
      <w:bookmarkStart w:id="1202" w:name="_Toc114864223"/>
      <w:bookmarkStart w:id="1203" w:name="_Toc143871371"/>
      <w:bookmarkStart w:id="1204" w:name="_Toc144134867"/>
      <w:bookmarkStart w:id="1205" w:name="_Toc160609345"/>
      <w:bookmarkStart w:id="1206" w:name="_Toc183527444"/>
      <w:r>
        <w:rPr>
          <w:lang w:eastAsia="zh-CN"/>
        </w:rPr>
        <w:t>6.4.</w:t>
      </w:r>
      <w:r w:rsidRPr="00F35F4A">
        <w:rPr>
          <w:lang w:eastAsia="zh-CN"/>
        </w:rPr>
        <w:t>5.2</w:t>
      </w:r>
      <w:r w:rsidRPr="00F35F4A">
        <w:rPr>
          <w:lang w:eastAsia="zh-CN"/>
        </w:rPr>
        <w:tab/>
        <w:t>Structured data types</w:t>
      </w:r>
      <w:bookmarkEnd w:id="1201"/>
      <w:bookmarkEnd w:id="1202"/>
      <w:bookmarkEnd w:id="1203"/>
      <w:bookmarkEnd w:id="1204"/>
      <w:bookmarkEnd w:id="1205"/>
      <w:bookmarkEnd w:id="1206"/>
    </w:p>
    <w:p w14:paraId="6A13A900" w14:textId="77777777" w:rsidR="009E5347" w:rsidRPr="00F35F4A" w:rsidRDefault="009E5347" w:rsidP="009E5347">
      <w:pPr>
        <w:pStyle w:val="Heading5"/>
        <w:rPr>
          <w:lang w:eastAsia="zh-CN"/>
        </w:rPr>
      </w:pPr>
      <w:bookmarkStart w:id="1207" w:name="_Toc101529392"/>
      <w:bookmarkStart w:id="1208" w:name="_Toc114864224"/>
      <w:bookmarkStart w:id="1209" w:name="_Toc143871372"/>
      <w:bookmarkStart w:id="1210" w:name="_Toc144134868"/>
      <w:bookmarkStart w:id="1211" w:name="_Toc160609346"/>
      <w:bookmarkStart w:id="1212" w:name="_Toc183527445"/>
      <w:r>
        <w:rPr>
          <w:lang w:eastAsia="zh-CN"/>
        </w:rPr>
        <w:t>6.4.</w:t>
      </w:r>
      <w:r w:rsidRPr="00F35F4A">
        <w:rPr>
          <w:lang w:eastAsia="zh-CN"/>
        </w:rPr>
        <w:t>5.2.1</w:t>
      </w:r>
      <w:r w:rsidRPr="00F35F4A">
        <w:rPr>
          <w:lang w:eastAsia="zh-CN"/>
        </w:rPr>
        <w:tab/>
        <w:t>Introduction</w:t>
      </w:r>
      <w:bookmarkEnd w:id="1207"/>
      <w:bookmarkEnd w:id="1208"/>
      <w:bookmarkEnd w:id="1209"/>
      <w:bookmarkEnd w:id="1210"/>
      <w:bookmarkEnd w:id="1211"/>
      <w:bookmarkEnd w:id="1212"/>
    </w:p>
    <w:p w14:paraId="331408FC" w14:textId="77777777" w:rsidR="00656F55" w:rsidRPr="00506C7D" w:rsidRDefault="00656F55" w:rsidP="00656F55">
      <w:bookmarkStart w:id="1213" w:name="_Toc101529393"/>
      <w:bookmarkStart w:id="1214" w:name="_Toc114864225"/>
      <w:bookmarkStart w:id="1215" w:name="_Toc143871373"/>
      <w:bookmarkStart w:id="1216" w:name="_Toc144134869"/>
      <w:bookmarkStart w:id="1217" w:name="_Toc160609347"/>
      <w:r w:rsidRPr="00506C7D">
        <w:t>This clause defines the data structures to be used in resource representations.</w:t>
      </w:r>
    </w:p>
    <w:p w14:paraId="0F475E50" w14:textId="77777777" w:rsidR="009E5347" w:rsidRPr="00F35F4A" w:rsidRDefault="009E5347" w:rsidP="009E5347">
      <w:pPr>
        <w:pStyle w:val="Heading5"/>
        <w:rPr>
          <w:lang w:eastAsia="zh-CN"/>
        </w:rPr>
      </w:pPr>
      <w:bookmarkStart w:id="1218" w:name="_Toc183527446"/>
      <w:r>
        <w:rPr>
          <w:lang w:eastAsia="zh-CN"/>
        </w:rPr>
        <w:lastRenderedPageBreak/>
        <w:t>6.4.</w:t>
      </w:r>
      <w:r w:rsidRPr="00F35F4A">
        <w:rPr>
          <w:lang w:eastAsia="zh-CN"/>
        </w:rPr>
        <w:t>5.2.2</w:t>
      </w:r>
      <w:r w:rsidRPr="00F35F4A">
        <w:rPr>
          <w:lang w:eastAsia="zh-CN"/>
        </w:rPr>
        <w:tab/>
        <w:t xml:space="preserve">Type: </w:t>
      </w:r>
      <w:r>
        <w:t>ACREventsSubscription</w:t>
      </w:r>
      <w:bookmarkEnd w:id="1213"/>
      <w:bookmarkEnd w:id="1214"/>
      <w:bookmarkEnd w:id="1215"/>
      <w:bookmarkEnd w:id="1216"/>
      <w:bookmarkEnd w:id="1217"/>
      <w:bookmarkEnd w:id="1218"/>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015B9543" w:rsidR="00B72BFC" w:rsidRDefault="009E5347" w:rsidP="00B72BFC">
            <w:pPr>
              <w:pStyle w:val="TAN"/>
            </w:pPr>
            <w:r w:rsidRPr="00395EB0">
              <w:t>NOTE</w:t>
            </w:r>
            <w:r w:rsidR="004F57AE">
              <w:t> 1</w:t>
            </w:r>
            <w:r w:rsidRPr="00395EB0">
              <w:t>:</w:t>
            </w:r>
            <w:r w:rsidRPr="00395EB0">
              <w:tab/>
            </w:r>
            <w:r>
              <w:t>If acIds attribute is not included, it implies that the subscription corresponds to all ACs</w:t>
            </w:r>
            <w:r w:rsidRPr="00EF23D6">
              <w:t xml:space="preserve"> that can be served by the EAS(s) included this message</w:t>
            </w:r>
            <w:r>
              <w:t>.</w:t>
            </w:r>
          </w:p>
          <w:p w14:paraId="423395E2" w14:textId="04C9A5B1" w:rsidR="009E5347" w:rsidRDefault="00B72BFC" w:rsidP="00B72BFC">
            <w:pPr>
              <w:pStyle w:val="TAN"/>
              <w:rPr>
                <w:rFonts w:cs="Arial"/>
                <w:szCs w:val="18"/>
              </w:rPr>
            </w:pPr>
            <w:r>
              <w:t>NOTE 2</w:t>
            </w:r>
            <w:r w:rsidRPr="00D319BC">
              <w:t>:</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1219" w:name="_Toc101529394"/>
      <w:bookmarkStart w:id="1220" w:name="_Toc114864226"/>
      <w:bookmarkStart w:id="1221" w:name="_Toc143871374"/>
      <w:bookmarkStart w:id="1222" w:name="_Toc144134870"/>
      <w:bookmarkStart w:id="1223" w:name="_Toc160609348"/>
      <w:bookmarkStart w:id="1224" w:name="_Toc183527447"/>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1219"/>
      <w:bookmarkEnd w:id="1220"/>
      <w:bookmarkEnd w:id="1221"/>
      <w:bookmarkEnd w:id="1222"/>
      <w:bookmarkEnd w:id="1223"/>
      <w:bookmarkEnd w:id="1224"/>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6CDA21FE" w:rsidR="009E5347" w:rsidRDefault="009E5347" w:rsidP="003C2C39">
            <w:pPr>
              <w:pStyle w:val="TAL"/>
            </w:pPr>
            <w:r>
              <w:t>trgtInfo</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C8387B" w14:textId="3848C3EF" w:rsidR="009E5347" w:rsidRDefault="009E5347" w:rsidP="004C4FBA">
            <w:pPr>
              <w:pStyle w:val="TAL"/>
            </w:pPr>
            <w:r w:rsidRPr="00F477AF">
              <w:rPr>
                <w:lang w:eastAsia="ko-KR"/>
              </w:rPr>
              <w:t>Details of the selected T-EAS and the T-EES.</w:t>
            </w:r>
            <w:r w:rsidR="00847218">
              <w:rPr>
                <w:lang w:eastAsia="ko-KR"/>
              </w:rPr>
              <w:t xml:space="preserve"> </w:t>
            </w:r>
            <w:r w:rsidR="00847218">
              <w:t>(NOTE 1)</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0678AE79" w:rsidR="00114059" w:rsidRDefault="00114059" w:rsidP="00114059">
            <w:pPr>
              <w:pStyle w:val="TAL"/>
            </w:pPr>
            <w:r w:rsidRPr="00E06BB8">
              <w:t>eecCtxtReloc</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AA57009" w14:textId="4081A1CB" w:rsidR="00114059" w:rsidRPr="00F477AF" w:rsidRDefault="00114059" w:rsidP="00114059">
            <w:pPr>
              <w:pStyle w:val="TAL"/>
            </w:pPr>
            <w:r>
              <w:t>Specifies the registration id and expiry time of the registration.</w:t>
            </w:r>
            <w:r w:rsidR="00847218">
              <w:t xml:space="preserve"> (NOTE 2)</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5B1308">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5B1308">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5B1308">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5B1308">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5B1308">
            <w:pPr>
              <w:pStyle w:val="TAL"/>
              <w:rPr>
                <w:rFonts w:cs="Arial"/>
                <w:szCs w:val="18"/>
              </w:rPr>
            </w:pPr>
            <w:r w:rsidRPr="003C5675">
              <w:rPr>
                <w:rFonts w:cs="Arial"/>
                <w:szCs w:val="18"/>
              </w:rPr>
              <w:t>EdgeApp_2</w:t>
            </w:r>
          </w:p>
        </w:tc>
      </w:tr>
      <w:tr w:rsidR="006E4E80" w14:paraId="6FD1758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5B1308">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5B1308">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34B7F8C2" w14:textId="03A80A0D" w:rsidR="006E4E80" w:rsidRDefault="006E4E80" w:rsidP="005B1308">
            <w:pPr>
              <w:pStyle w:val="TAL"/>
            </w:pPr>
            <w:r>
              <w:rPr>
                <w:rFonts w:hint="eastAsia"/>
              </w:rPr>
              <w:t>R</w:t>
            </w:r>
            <w:r>
              <w:t>epresents the EAS bundle information. (</w:t>
            </w:r>
            <w:r w:rsidRPr="00AC7B80">
              <w:rPr>
                <w:rFonts w:cs="Arial"/>
                <w:szCs w:val="18"/>
              </w:rPr>
              <w:t>NOTE</w:t>
            </w:r>
            <w:r>
              <w:rPr>
                <w:rFonts w:cs="Arial"/>
                <w:szCs w:val="18"/>
              </w:rPr>
              <w:t> </w:t>
            </w:r>
            <w:r w:rsidR="00847218">
              <w:rPr>
                <w:rFonts w:cs="Arial"/>
                <w:szCs w:val="18"/>
              </w:rPr>
              <w:t>3</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5B1308">
            <w:pPr>
              <w:pStyle w:val="TAL"/>
              <w:rPr>
                <w:rFonts w:cs="Arial"/>
                <w:szCs w:val="18"/>
              </w:rPr>
            </w:pPr>
            <w:r w:rsidRPr="003C73EC">
              <w:rPr>
                <w:rFonts w:cs="Arial"/>
                <w:szCs w:val="18"/>
              </w:rPr>
              <w:t>EdgeApp_2</w:t>
            </w:r>
          </w:p>
        </w:tc>
      </w:tr>
      <w:tr w:rsidR="006E4E80" w14:paraId="0EE0539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5B1308">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5B1308">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5B1308">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260F699B" w:rsidR="00114059" w:rsidRPr="00F477AF" w:rsidRDefault="00114059" w:rsidP="00114059">
            <w:pPr>
              <w:pStyle w:val="TAN"/>
            </w:pPr>
            <w:r w:rsidRPr="00F477AF">
              <w:t>NOTE</w:t>
            </w:r>
            <w:r w:rsidR="007B106E">
              <w:t> </w:t>
            </w:r>
            <w:r w:rsidRPr="00F477AF">
              <w:t>1:</w:t>
            </w:r>
            <w:r w:rsidRPr="00F477AF">
              <w:tab/>
              <w:t xml:space="preserve">This </w:t>
            </w:r>
            <w:r>
              <w:t>attribute</w:t>
            </w:r>
            <w:r w:rsidRPr="00F477AF">
              <w:t xml:space="preserve"> shall be included when Event ID indicates '</w:t>
            </w:r>
            <w:r>
              <w:t>TARGET_INFORMATION</w:t>
            </w:r>
            <w:r w:rsidRPr="00F477AF">
              <w:t>' event</w:t>
            </w:r>
          </w:p>
          <w:p w14:paraId="3C8BB7E8" w14:textId="5AB52353" w:rsidR="006E4E80" w:rsidRPr="00876EB1" w:rsidRDefault="00114059" w:rsidP="006E4E80">
            <w:pPr>
              <w:pStyle w:val="TAN"/>
            </w:pPr>
            <w:r w:rsidRPr="00082301">
              <w:t>NOTE</w:t>
            </w:r>
            <w:r w:rsidR="007B106E">
              <w:t> 2</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r w:rsidR="006E4E80" w:rsidRPr="00876EB1">
              <w:t xml:space="preserve"> </w:t>
            </w:r>
          </w:p>
          <w:p w14:paraId="77D944E3" w14:textId="54E87CC7" w:rsidR="00114059" w:rsidRPr="007F3093" w:rsidRDefault="006E4E80" w:rsidP="007B106E">
            <w:pPr>
              <w:pStyle w:val="TAN"/>
            </w:pPr>
            <w:r w:rsidRPr="00876EB1">
              <w:t>NOTE</w:t>
            </w:r>
            <w:r w:rsidR="007B106E">
              <w:t> 3</w:t>
            </w:r>
            <w:r w:rsidRPr="00876EB1">
              <w:t>:</w:t>
            </w:r>
            <w:r w:rsidRPr="00876EB1">
              <w:tab/>
              <w:t>Only the "</w:t>
            </w:r>
            <w:r w:rsidRPr="00876EB1">
              <w:rPr>
                <w:rFonts w:hint="eastAsia"/>
              </w:rPr>
              <w:t>b</w:t>
            </w:r>
            <w:r w:rsidRPr="00876EB1">
              <w:t>dlId" and "easIdsList" attributes from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1225" w:name="_Toc101529395"/>
      <w:bookmarkStart w:id="1226" w:name="_Toc114864227"/>
      <w:bookmarkStart w:id="1227" w:name="_Toc143871375"/>
      <w:bookmarkStart w:id="1228" w:name="_Toc144134871"/>
      <w:bookmarkStart w:id="1229" w:name="_Toc160609349"/>
      <w:bookmarkStart w:id="1230" w:name="_Toc183527448"/>
      <w:r>
        <w:rPr>
          <w:lang w:eastAsia="zh-CN"/>
        </w:rPr>
        <w:t>6.4.</w:t>
      </w:r>
      <w:r w:rsidRPr="00F35F4A">
        <w:rPr>
          <w:lang w:eastAsia="zh-CN"/>
        </w:rPr>
        <w:t>5.2.</w:t>
      </w:r>
      <w:r>
        <w:rPr>
          <w:lang w:eastAsia="zh-CN"/>
        </w:rPr>
        <w:t>4</w:t>
      </w:r>
      <w:r w:rsidRPr="00F35F4A">
        <w:rPr>
          <w:lang w:eastAsia="zh-CN"/>
        </w:rPr>
        <w:tab/>
        <w:t xml:space="preserve">Type: </w:t>
      </w:r>
      <w:r>
        <w:t>TargetInfo</w:t>
      </w:r>
      <w:bookmarkEnd w:id="1225"/>
      <w:bookmarkEnd w:id="1226"/>
      <w:bookmarkEnd w:id="1227"/>
      <w:bookmarkEnd w:id="1228"/>
      <w:bookmarkEnd w:id="1229"/>
      <w:bookmarkEnd w:id="1230"/>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1231" w:name="_Toc101529396"/>
      <w:bookmarkStart w:id="1232" w:name="_Toc114864228"/>
      <w:bookmarkStart w:id="1233" w:name="_Toc143871376"/>
      <w:bookmarkStart w:id="1234" w:name="_Toc144134872"/>
      <w:bookmarkStart w:id="1235" w:name="_Toc160609350"/>
      <w:bookmarkStart w:id="1236" w:name="_Toc183527449"/>
      <w:r>
        <w:rPr>
          <w:lang w:eastAsia="zh-CN"/>
        </w:rPr>
        <w:lastRenderedPageBreak/>
        <w:t>6.4.</w:t>
      </w:r>
      <w:r w:rsidRPr="00F35F4A">
        <w:rPr>
          <w:lang w:eastAsia="zh-CN"/>
        </w:rPr>
        <w:t>5.2.</w:t>
      </w:r>
      <w:r>
        <w:rPr>
          <w:lang w:eastAsia="zh-CN"/>
        </w:rPr>
        <w:t>5</w:t>
      </w:r>
      <w:r w:rsidRPr="00F35F4A">
        <w:rPr>
          <w:lang w:eastAsia="zh-CN"/>
        </w:rPr>
        <w:tab/>
        <w:t xml:space="preserve">Type: </w:t>
      </w:r>
      <w:r>
        <w:t>ACREventsSubscriptionPatch</w:t>
      </w:r>
      <w:bookmarkEnd w:id="1231"/>
      <w:bookmarkEnd w:id="1232"/>
      <w:bookmarkEnd w:id="1233"/>
      <w:bookmarkEnd w:id="1234"/>
      <w:bookmarkEnd w:id="1235"/>
      <w:bookmarkEnd w:id="1236"/>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1237" w:name="_Toc114864229"/>
      <w:bookmarkStart w:id="1238" w:name="_Toc143871377"/>
      <w:bookmarkStart w:id="1239" w:name="_Toc144134873"/>
      <w:bookmarkStart w:id="1240" w:name="_Toc160609351"/>
      <w:bookmarkStart w:id="1241" w:name="_Toc183527450"/>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1237"/>
      <w:bookmarkEnd w:id="1238"/>
      <w:bookmarkEnd w:id="1239"/>
      <w:bookmarkEnd w:id="1240"/>
      <w:bookmarkEnd w:id="1241"/>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Pr="00B3237F" w:rsidRDefault="009E5347" w:rsidP="00B3237F">
            <w:pPr>
              <w:pStyle w:val="TAC"/>
            </w:pPr>
            <w:r w:rsidRPr="00B3237F">
              <w:t>O</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77777777" w:rsidR="009E5347" w:rsidRPr="00B3237F" w:rsidRDefault="009E5347" w:rsidP="00B3237F">
            <w:pPr>
              <w:pStyle w:val="TAL"/>
            </w:pPr>
            <w:r w:rsidRPr="00B3237F">
              <w:t>Provides implicit registration details</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1242" w:name="_Toc114864230"/>
      <w:bookmarkStart w:id="1243" w:name="_Toc143871378"/>
      <w:bookmarkStart w:id="1244" w:name="_Toc144134874"/>
      <w:bookmarkStart w:id="1245" w:name="_Toc160609352"/>
      <w:bookmarkStart w:id="1246" w:name="_Toc183527451"/>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1242"/>
      <w:bookmarkEnd w:id="1243"/>
      <w:bookmarkEnd w:id="1244"/>
      <w:bookmarkEnd w:id="1245"/>
      <w:bookmarkEnd w:id="1246"/>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265E3757" w14:textId="77777777" w:rsidR="00A928FF" w:rsidRPr="00B3237F" w:rsidRDefault="00A928FF" w:rsidP="00B3237F">
            <w:pPr>
              <w:pStyle w:val="TAL"/>
            </w:pPr>
            <w:r w:rsidRPr="00B3237F">
              <w:t>Indicates whether the ACR is successful or failure</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1247" w:name="_Toc73294676"/>
      <w:bookmarkStart w:id="1248" w:name="_Toc101529397"/>
      <w:bookmarkStart w:id="1249" w:name="_Toc114864231"/>
      <w:bookmarkStart w:id="1250" w:name="_Toc143871379"/>
      <w:bookmarkStart w:id="1251" w:name="_Toc144134875"/>
      <w:bookmarkStart w:id="1252" w:name="_Toc160609353"/>
      <w:bookmarkStart w:id="1253" w:name="_Toc183527452"/>
      <w:r>
        <w:rPr>
          <w:lang w:eastAsia="zh-CN"/>
        </w:rPr>
        <w:t>6.4.5.3</w:t>
      </w:r>
      <w:r>
        <w:rPr>
          <w:lang w:eastAsia="zh-CN"/>
        </w:rPr>
        <w:tab/>
        <w:t>Simple data types and enumerations</w:t>
      </w:r>
      <w:bookmarkEnd w:id="1247"/>
      <w:bookmarkEnd w:id="1248"/>
      <w:bookmarkEnd w:id="1249"/>
      <w:bookmarkEnd w:id="1250"/>
      <w:bookmarkEnd w:id="1251"/>
      <w:bookmarkEnd w:id="1252"/>
      <w:bookmarkEnd w:id="1253"/>
    </w:p>
    <w:p w14:paraId="34153899" w14:textId="77777777" w:rsidR="009E5347" w:rsidRPr="00384E92" w:rsidRDefault="009E5347" w:rsidP="009E5347">
      <w:pPr>
        <w:pStyle w:val="Heading5"/>
      </w:pPr>
      <w:bookmarkStart w:id="1254" w:name="_Toc73294677"/>
      <w:bookmarkStart w:id="1255" w:name="_Toc101529398"/>
      <w:bookmarkStart w:id="1256" w:name="_Toc114864232"/>
      <w:bookmarkStart w:id="1257" w:name="_Toc143871380"/>
      <w:bookmarkStart w:id="1258" w:name="_Toc144134876"/>
      <w:bookmarkStart w:id="1259" w:name="_Toc160609354"/>
      <w:bookmarkStart w:id="1260" w:name="_Toc183527453"/>
      <w:r>
        <w:rPr>
          <w:lang w:eastAsia="zh-CN"/>
        </w:rPr>
        <w:t>6.4</w:t>
      </w:r>
      <w:r>
        <w:t>.5.3.1</w:t>
      </w:r>
      <w:r w:rsidRPr="00384E92">
        <w:tab/>
        <w:t>Introduction</w:t>
      </w:r>
      <w:bookmarkEnd w:id="1254"/>
      <w:bookmarkEnd w:id="1255"/>
      <w:bookmarkEnd w:id="1256"/>
      <w:bookmarkEnd w:id="1257"/>
      <w:bookmarkEnd w:id="1258"/>
      <w:bookmarkEnd w:id="1259"/>
      <w:bookmarkEnd w:id="1260"/>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1261" w:name="_Toc73294678"/>
      <w:bookmarkStart w:id="1262" w:name="_Toc101529399"/>
      <w:bookmarkStart w:id="1263" w:name="_Toc114864233"/>
      <w:bookmarkStart w:id="1264" w:name="_Toc143871381"/>
      <w:bookmarkStart w:id="1265" w:name="_Toc144134877"/>
      <w:bookmarkStart w:id="1266" w:name="_Toc160609355"/>
      <w:bookmarkStart w:id="1267" w:name="_Toc183527454"/>
      <w:r>
        <w:rPr>
          <w:lang w:eastAsia="zh-CN"/>
        </w:rPr>
        <w:t>6.4</w:t>
      </w:r>
      <w:r>
        <w:t>.5.3.2</w:t>
      </w:r>
      <w:r w:rsidRPr="00384E92">
        <w:tab/>
        <w:t>Simple data types</w:t>
      </w:r>
      <w:bookmarkEnd w:id="1261"/>
      <w:bookmarkEnd w:id="1262"/>
      <w:bookmarkEnd w:id="1263"/>
      <w:bookmarkEnd w:id="1264"/>
      <w:bookmarkEnd w:id="1265"/>
      <w:bookmarkEnd w:id="1266"/>
      <w:bookmarkEnd w:id="1267"/>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1268" w:name="_Toc73294679"/>
      <w:bookmarkStart w:id="1269" w:name="_Toc101529400"/>
      <w:bookmarkStart w:id="1270" w:name="_Toc114864234"/>
      <w:bookmarkStart w:id="1271" w:name="_Toc143871382"/>
      <w:bookmarkStart w:id="1272" w:name="_Toc144134878"/>
      <w:bookmarkStart w:id="1273" w:name="_Toc160609356"/>
      <w:bookmarkStart w:id="1274" w:name="_Toc183527455"/>
      <w:r>
        <w:rPr>
          <w:lang w:eastAsia="zh-CN"/>
        </w:rPr>
        <w:lastRenderedPageBreak/>
        <w:t>6.4</w:t>
      </w:r>
      <w:r>
        <w:t>.5.3.3</w:t>
      </w:r>
      <w:r w:rsidRPr="00BC662F">
        <w:tab/>
        <w:t xml:space="preserve">Enumeration: </w:t>
      </w:r>
      <w:bookmarkEnd w:id="1268"/>
      <w:r>
        <w:t>ACREventIDs</w:t>
      </w:r>
      <w:bookmarkEnd w:id="1269"/>
      <w:bookmarkEnd w:id="1270"/>
      <w:bookmarkEnd w:id="1271"/>
      <w:bookmarkEnd w:id="1272"/>
      <w:bookmarkEnd w:id="1273"/>
      <w:bookmarkEnd w:id="1274"/>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834B390"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1275" w:name="_Toc101529401"/>
      <w:bookmarkStart w:id="1276" w:name="_Toc114864235"/>
      <w:bookmarkStart w:id="1277" w:name="_Toc143871383"/>
      <w:bookmarkStart w:id="1278" w:name="_Toc144134879"/>
      <w:bookmarkStart w:id="1279" w:name="_Toc160609357"/>
      <w:bookmarkStart w:id="1280" w:name="_Toc183527456"/>
      <w:r>
        <w:t>6.4.6</w:t>
      </w:r>
      <w:r>
        <w:tab/>
        <w:t>Error Handling</w:t>
      </w:r>
      <w:bookmarkEnd w:id="1275"/>
      <w:bookmarkEnd w:id="1276"/>
      <w:bookmarkEnd w:id="1277"/>
      <w:bookmarkEnd w:id="1278"/>
      <w:bookmarkEnd w:id="1279"/>
      <w:bookmarkEnd w:id="1280"/>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1281" w:name="_Toc101529402"/>
      <w:bookmarkStart w:id="1282" w:name="_Toc114864236"/>
      <w:bookmarkStart w:id="1283" w:name="_Toc143871384"/>
      <w:bookmarkStart w:id="1284" w:name="_Toc144134880"/>
      <w:bookmarkStart w:id="1285" w:name="_Toc160609358"/>
      <w:bookmarkStart w:id="1286" w:name="_Toc183527457"/>
      <w:r>
        <w:t>6.4.7</w:t>
      </w:r>
      <w:r>
        <w:tab/>
        <w:t>Feature negotiation</w:t>
      </w:r>
      <w:bookmarkEnd w:id="1281"/>
      <w:bookmarkEnd w:id="1282"/>
      <w:bookmarkEnd w:id="1283"/>
      <w:bookmarkEnd w:id="1284"/>
      <w:bookmarkEnd w:id="1285"/>
      <w:bookmarkEnd w:id="1286"/>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1287" w:name="_Toc73530444"/>
      <w:bookmarkStart w:id="1288" w:name="_Toc101529403"/>
      <w:bookmarkStart w:id="1289" w:name="_Toc114864237"/>
      <w:bookmarkStart w:id="1290" w:name="_Toc143871385"/>
      <w:bookmarkStart w:id="1291" w:name="_Toc144134881"/>
      <w:bookmarkStart w:id="1292" w:name="_Toc160609359"/>
      <w:bookmarkStart w:id="1293" w:name="_Toc183527458"/>
      <w:r w:rsidRPr="00D82297">
        <w:t>6.5</w:t>
      </w:r>
      <w:r w:rsidRPr="00D82297">
        <w:tab/>
        <w:t>Eees_AppContextRelocation API</w:t>
      </w:r>
      <w:bookmarkEnd w:id="1287"/>
      <w:bookmarkEnd w:id="1288"/>
      <w:bookmarkEnd w:id="1289"/>
      <w:bookmarkEnd w:id="1290"/>
      <w:bookmarkEnd w:id="1291"/>
      <w:bookmarkEnd w:id="1292"/>
      <w:bookmarkEnd w:id="1293"/>
    </w:p>
    <w:p w14:paraId="4B37F2B5" w14:textId="77777777" w:rsidR="009E5347" w:rsidRPr="00D82297" w:rsidRDefault="009E5347" w:rsidP="009E5347">
      <w:pPr>
        <w:pStyle w:val="Heading3"/>
      </w:pPr>
      <w:bookmarkStart w:id="1294" w:name="_Toc73530445"/>
      <w:bookmarkStart w:id="1295" w:name="_Toc101529404"/>
      <w:bookmarkStart w:id="1296" w:name="_Toc114864238"/>
      <w:bookmarkStart w:id="1297" w:name="_Toc143871386"/>
      <w:bookmarkStart w:id="1298" w:name="_Toc144134882"/>
      <w:bookmarkStart w:id="1299" w:name="_Toc160609360"/>
      <w:bookmarkStart w:id="1300" w:name="_Toc183527459"/>
      <w:r w:rsidRPr="00D82297">
        <w:t>6.5.1</w:t>
      </w:r>
      <w:r w:rsidRPr="00D82297">
        <w:tab/>
      </w:r>
      <w:r>
        <w:rPr>
          <w:lang w:val="en-US"/>
        </w:rPr>
        <w:t>Introduction</w:t>
      </w:r>
      <w:bookmarkEnd w:id="1294"/>
      <w:bookmarkEnd w:id="1295"/>
      <w:bookmarkEnd w:id="1296"/>
      <w:bookmarkEnd w:id="1297"/>
      <w:bookmarkEnd w:id="1298"/>
      <w:bookmarkEnd w:id="1299"/>
      <w:bookmarkEnd w:id="1300"/>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1301" w:name="_Toc73530446"/>
      <w:bookmarkStart w:id="1302" w:name="_Toc101529405"/>
      <w:bookmarkStart w:id="1303" w:name="_Toc114864239"/>
      <w:bookmarkStart w:id="1304" w:name="_Toc143871387"/>
      <w:bookmarkStart w:id="1305" w:name="_Toc144134883"/>
      <w:bookmarkStart w:id="1306" w:name="_Toc160609361"/>
      <w:bookmarkStart w:id="1307" w:name="_Toc183527460"/>
      <w:r>
        <w:t>6.5.2</w:t>
      </w:r>
      <w:r>
        <w:tab/>
        <w:t>Resources</w:t>
      </w:r>
      <w:bookmarkEnd w:id="1301"/>
      <w:bookmarkEnd w:id="1302"/>
      <w:bookmarkEnd w:id="1303"/>
      <w:bookmarkEnd w:id="1304"/>
      <w:bookmarkEnd w:id="1305"/>
      <w:bookmarkEnd w:id="1306"/>
      <w:bookmarkEnd w:id="1307"/>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1308" w:name="_Toc73530458"/>
      <w:bookmarkStart w:id="1309" w:name="_Toc101529406"/>
      <w:bookmarkStart w:id="1310" w:name="_Toc114864240"/>
      <w:bookmarkStart w:id="1311" w:name="_Toc143871388"/>
      <w:bookmarkStart w:id="1312" w:name="_Toc144134884"/>
      <w:bookmarkStart w:id="1313" w:name="_Toc160609362"/>
      <w:bookmarkStart w:id="1314" w:name="_Toc183527461"/>
      <w:r>
        <w:lastRenderedPageBreak/>
        <w:t>6.5.3</w:t>
      </w:r>
      <w:r>
        <w:tab/>
        <w:t>Custom Operations without associated resources</w:t>
      </w:r>
      <w:bookmarkEnd w:id="1308"/>
      <w:bookmarkEnd w:id="1309"/>
      <w:bookmarkEnd w:id="1310"/>
      <w:bookmarkEnd w:id="1311"/>
      <w:bookmarkEnd w:id="1312"/>
      <w:bookmarkEnd w:id="1313"/>
      <w:bookmarkEnd w:id="1314"/>
    </w:p>
    <w:p w14:paraId="407D38DC" w14:textId="77777777" w:rsidR="009E5347" w:rsidRDefault="009E5347" w:rsidP="009E5347">
      <w:pPr>
        <w:pStyle w:val="Heading4"/>
      </w:pPr>
      <w:bookmarkStart w:id="1315" w:name="_Toc73530459"/>
      <w:bookmarkStart w:id="1316" w:name="_Toc101529407"/>
      <w:bookmarkStart w:id="1317" w:name="_Toc114864241"/>
      <w:bookmarkStart w:id="1318" w:name="_Toc143871389"/>
      <w:bookmarkStart w:id="1319" w:name="_Toc144134885"/>
      <w:bookmarkStart w:id="1320" w:name="_Toc160609363"/>
      <w:bookmarkStart w:id="1321" w:name="_Toc183527462"/>
      <w:r>
        <w:t>6.5.3.1</w:t>
      </w:r>
      <w:r>
        <w:tab/>
        <w:t>Overview</w:t>
      </w:r>
      <w:bookmarkEnd w:id="1315"/>
      <w:bookmarkEnd w:id="1316"/>
      <w:bookmarkEnd w:id="1317"/>
      <w:bookmarkEnd w:id="1318"/>
      <w:bookmarkEnd w:id="1319"/>
      <w:bookmarkEnd w:id="1320"/>
      <w:bookmarkEnd w:id="1321"/>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3.4pt;height:196.8pt" o:ole="">
            <v:imagedata r:id="rId17" o:title=""/>
          </v:shape>
          <o:OLEObject Type="Embed" ProgID="Visio.Drawing.15" ShapeID="_x0000_i1028" DrawAspect="Content" ObjectID="_1794145306"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018E21FA" w:rsidR="009E5347" w:rsidRPr="0016361A" w:rsidRDefault="003358AE" w:rsidP="004C4FBA">
            <w:pPr>
              <w:pStyle w:val="TAL"/>
            </w:pPr>
            <w:r>
              <w:t xml:space="preserve">EEC or </w:t>
            </w:r>
            <w:r w:rsidR="009E5347">
              <w:t xml:space="preserve">EES </w:t>
            </w:r>
            <w:r>
              <w:t xml:space="preserve">or EAS </w:t>
            </w:r>
            <w:r w:rsidR="009E5347">
              <w:t>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9BA7FEC" w14:textId="070135DA" w:rsidR="00E308C0" w:rsidRDefault="009E5347" w:rsidP="00E308C0">
            <w:pPr>
              <w:pStyle w:val="TAL"/>
            </w:pPr>
            <w:r>
              <w:t>EAS declares the selected target EAS and the associated information.</w:t>
            </w:r>
          </w:p>
          <w:p w14:paraId="5F50F16F" w14:textId="62CA61B1" w:rsidR="009E5347" w:rsidRDefault="00E308C0" w:rsidP="00E308C0">
            <w:pPr>
              <w:pStyle w:val="TAL"/>
            </w:pPr>
            <w:r>
              <w:t>(NOTE)</w:t>
            </w:r>
          </w:p>
        </w:tc>
      </w:tr>
      <w:tr w:rsidR="00E308C0" w14:paraId="2A62C619" w14:textId="77777777" w:rsidTr="00E308C0">
        <w:trPr>
          <w:jc w:val="center"/>
        </w:trPr>
        <w:tc>
          <w:tcPr>
            <w:tcW w:w="4999" w:type="pct"/>
            <w:gridSpan w:val="4"/>
            <w:tcBorders>
              <w:top w:val="single" w:sz="4" w:space="0" w:color="auto"/>
              <w:left w:val="single" w:sz="4" w:space="0" w:color="auto"/>
              <w:right w:val="single" w:sz="4" w:space="0" w:color="auto"/>
            </w:tcBorders>
            <w:vAlign w:val="center"/>
          </w:tcPr>
          <w:p w14:paraId="73088EFF" w14:textId="77777777" w:rsidR="00E308C0" w:rsidRDefault="00E308C0" w:rsidP="00625E91">
            <w:pPr>
              <w:pStyle w:val="TAN"/>
            </w:pPr>
            <w:r>
              <w:t>NOTE:</w:t>
            </w:r>
            <w:r>
              <w:tab/>
              <w:t>The procedure for Declare custom operation is specified in clause 5.9.2.2 of 3GPP TS 29.558 [4].</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1322" w:name="_Toc73530460"/>
      <w:bookmarkStart w:id="1323" w:name="_Toc101529408"/>
      <w:bookmarkStart w:id="1324" w:name="_Toc114864242"/>
      <w:bookmarkStart w:id="1325" w:name="_Toc143871390"/>
      <w:bookmarkStart w:id="1326" w:name="_Toc144134886"/>
      <w:bookmarkStart w:id="1327" w:name="_Toc160609364"/>
      <w:bookmarkStart w:id="1328" w:name="_Toc183527463"/>
      <w:r>
        <w:t>6.5.3.2</w:t>
      </w:r>
      <w:r>
        <w:tab/>
        <w:t xml:space="preserve">Operation: </w:t>
      </w:r>
      <w:bookmarkEnd w:id="1322"/>
      <w:r w:rsidRPr="00D6602B">
        <w:t>Determine</w:t>
      </w:r>
      <w:bookmarkEnd w:id="1323"/>
      <w:bookmarkEnd w:id="1324"/>
      <w:bookmarkEnd w:id="1325"/>
      <w:bookmarkEnd w:id="1326"/>
      <w:bookmarkEnd w:id="1327"/>
      <w:bookmarkEnd w:id="1328"/>
    </w:p>
    <w:p w14:paraId="3E8430B4" w14:textId="77777777" w:rsidR="009E5347" w:rsidRDefault="009E5347" w:rsidP="009E5347">
      <w:pPr>
        <w:pStyle w:val="Heading5"/>
      </w:pPr>
      <w:bookmarkStart w:id="1329" w:name="_Toc73530461"/>
      <w:bookmarkStart w:id="1330" w:name="_Toc101529409"/>
      <w:bookmarkStart w:id="1331" w:name="_Toc114864243"/>
      <w:bookmarkStart w:id="1332" w:name="_Toc143871391"/>
      <w:bookmarkStart w:id="1333" w:name="_Toc144134887"/>
      <w:bookmarkStart w:id="1334" w:name="_Toc160609365"/>
      <w:bookmarkStart w:id="1335" w:name="_Toc183527464"/>
      <w:r>
        <w:t>6.5.3.2.1</w:t>
      </w:r>
      <w:r>
        <w:tab/>
        <w:t>Description</w:t>
      </w:r>
      <w:bookmarkEnd w:id="1329"/>
      <w:bookmarkEnd w:id="1330"/>
      <w:bookmarkEnd w:id="1331"/>
      <w:bookmarkEnd w:id="1332"/>
      <w:bookmarkEnd w:id="1333"/>
      <w:bookmarkEnd w:id="1334"/>
      <w:bookmarkEnd w:id="1335"/>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1336" w:name="_Toc73530462"/>
      <w:bookmarkStart w:id="1337" w:name="_Toc101529410"/>
      <w:bookmarkStart w:id="1338" w:name="_Toc114864244"/>
      <w:bookmarkStart w:id="1339" w:name="_Toc143871392"/>
      <w:bookmarkStart w:id="1340" w:name="_Toc144134888"/>
      <w:bookmarkStart w:id="1341" w:name="_Toc160609366"/>
      <w:bookmarkStart w:id="1342" w:name="_Toc183527465"/>
      <w:r>
        <w:t>6.5.3.2.2</w:t>
      </w:r>
      <w:r>
        <w:tab/>
        <w:t>Operation Definition</w:t>
      </w:r>
      <w:bookmarkEnd w:id="1336"/>
      <w:bookmarkEnd w:id="1337"/>
      <w:bookmarkEnd w:id="1338"/>
      <w:bookmarkEnd w:id="1339"/>
      <w:bookmarkEnd w:id="1340"/>
      <w:bookmarkEnd w:id="1341"/>
      <w:bookmarkEnd w:id="1342"/>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lastRenderedPageBreak/>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1343" w:name="_Toc73530463"/>
      <w:bookmarkStart w:id="1344" w:name="_Toc101529411"/>
      <w:bookmarkStart w:id="1345" w:name="_Toc114864245"/>
      <w:bookmarkStart w:id="1346" w:name="_Toc143871393"/>
      <w:bookmarkStart w:id="1347" w:name="_Toc144134889"/>
      <w:bookmarkStart w:id="1348" w:name="_Toc160609367"/>
      <w:bookmarkStart w:id="1349" w:name="_Toc183527466"/>
      <w:r>
        <w:t>6.5.3.3</w:t>
      </w:r>
      <w:r>
        <w:tab/>
        <w:t xml:space="preserve">Operation: </w:t>
      </w:r>
      <w:bookmarkEnd w:id="1343"/>
      <w:r>
        <w:t>Initiate</w:t>
      </w:r>
      <w:bookmarkEnd w:id="1344"/>
      <w:bookmarkEnd w:id="1345"/>
      <w:bookmarkEnd w:id="1346"/>
      <w:bookmarkEnd w:id="1347"/>
      <w:bookmarkEnd w:id="1348"/>
      <w:bookmarkEnd w:id="1349"/>
    </w:p>
    <w:p w14:paraId="7FB99719" w14:textId="77777777" w:rsidR="009E5347" w:rsidRDefault="009E5347" w:rsidP="009E5347">
      <w:pPr>
        <w:pStyle w:val="Heading5"/>
      </w:pPr>
      <w:bookmarkStart w:id="1350" w:name="_Toc101529412"/>
      <w:bookmarkStart w:id="1351" w:name="_Toc114864246"/>
      <w:bookmarkStart w:id="1352" w:name="_Toc143871394"/>
      <w:bookmarkStart w:id="1353" w:name="_Toc144134890"/>
      <w:bookmarkStart w:id="1354" w:name="_Toc160609368"/>
      <w:bookmarkStart w:id="1355" w:name="_Toc183527467"/>
      <w:r>
        <w:t>6.5.3.3.1</w:t>
      </w:r>
      <w:r>
        <w:tab/>
        <w:t>Description</w:t>
      </w:r>
      <w:bookmarkEnd w:id="1350"/>
      <w:bookmarkEnd w:id="1351"/>
      <w:bookmarkEnd w:id="1352"/>
      <w:bookmarkEnd w:id="1353"/>
      <w:bookmarkEnd w:id="1354"/>
      <w:bookmarkEnd w:id="1355"/>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1356" w:name="_Toc101529413"/>
      <w:bookmarkStart w:id="1357" w:name="_Toc114864247"/>
      <w:bookmarkStart w:id="1358" w:name="_Toc143871395"/>
      <w:bookmarkStart w:id="1359" w:name="_Toc144134891"/>
      <w:bookmarkStart w:id="1360" w:name="_Toc160609369"/>
      <w:bookmarkStart w:id="1361" w:name="_Toc183527468"/>
      <w:r>
        <w:t>6.5.3.3.2</w:t>
      </w:r>
      <w:r>
        <w:tab/>
        <w:t>Operation Definition</w:t>
      </w:r>
      <w:bookmarkEnd w:id="1356"/>
      <w:bookmarkEnd w:id="1357"/>
      <w:bookmarkEnd w:id="1358"/>
      <w:bookmarkEnd w:id="1359"/>
      <w:bookmarkEnd w:id="1360"/>
      <w:bookmarkEnd w:id="1361"/>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1362"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1363" w:name="_Toc101529414"/>
      <w:bookmarkStart w:id="1364" w:name="_Toc114864248"/>
      <w:bookmarkStart w:id="1365" w:name="_Toc143871396"/>
      <w:bookmarkStart w:id="1366" w:name="_Toc144134892"/>
      <w:bookmarkStart w:id="1367" w:name="_Toc160609370"/>
      <w:bookmarkStart w:id="1368" w:name="_Toc183527469"/>
      <w:r w:rsidRPr="00170A08">
        <w:t>6.5.3.</w:t>
      </w:r>
      <w:r>
        <w:t>4</w:t>
      </w:r>
      <w:r w:rsidRPr="00170A08">
        <w:tab/>
        <w:t>Operation: Declare</w:t>
      </w:r>
      <w:bookmarkEnd w:id="1363"/>
      <w:bookmarkEnd w:id="1364"/>
      <w:bookmarkEnd w:id="1365"/>
      <w:bookmarkEnd w:id="1366"/>
      <w:bookmarkEnd w:id="1367"/>
      <w:bookmarkEnd w:id="1368"/>
    </w:p>
    <w:p w14:paraId="653DF44B" w14:textId="77777777" w:rsidR="009E5347" w:rsidRPr="00170A08" w:rsidRDefault="009E5347" w:rsidP="009E5347">
      <w:pPr>
        <w:pStyle w:val="Heading5"/>
      </w:pPr>
      <w:bookmarkStart w:id="1369" w:name="_Toc101529415"/>
      <w:bookmarkStart w:id="1370" w:name="_Toc114864249"/>
      <w:bookmarkStart w:id="1371" w:name="_Toc143871397"/>
      <w:bookmarkStart w:id="1372" w:name="_Toc144134893"/>
      <w:bookmarkStart w:id="1373" w:name="_Toc160609371"/>
      <w:bookmarkStart w:id="1374" w:name="_Toc183527470"/>
      <w:r w:rsidRPr="00170A08">
        <w:t>6.5.3.</w:t>
      </w:r>
      <w:r>
        <w:t>4</w:t>
      </w:r>
      <w:r w:rsidRPr="00170A08">
        <w:t>.1</w:t>
      </w:r>
      <w:r w:rsidRPr="00170A08">
        <w:tab/>
        <w:t>Description</w:t>
      </w:r>
      <w:bookmarkEnd w:id="1369"/>
      <w:bookmarkEnd w:id="1370"/>
      <w:bookmarkEnd w:id="1371"/>
      <w:bookmarkEnd w:id="1372"/>
      <w:bookmarkEnd w:id="1373"/>
      <w:bookmarkEnd w:id="1374"/>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1375" w:name="_Toc101529416"/>
      <w:bookmarkStart w:id="1376" w:name="_Toc114864250"/>
      <w:bookmarkStart w:id="1377" w:name="_Toc143871398"/>
      <w:bookmarkStart w:id="1378" w:name="_Toc144134894"/>
      <w:bookmarkStart w:id="1379" w:name="_Toc160609372"/>
      <w:bookmarkStart w:id="1380" w:name="_Toc183527471"/>
      <w:r w:rsidRPr="00170A08">
        <w:t>6.5.3.</w:t>
      </w:r>
      <w:r>
        <w:t>4</w:t>
      </w:r>
      <w:r w:rsidRPr="00170A08">
        <w:t>.2</w:t>
      </w:r>
      <w:r w:rsidRPr="00170A08">
        <w:tab/>
        <w:t>Operation Definition</w:t>
      </w:r>
      <w:bookmarkEnd w:id="1375"/>
      <w:bookmarkEnd w:id="1376"/>
      <w:bookmarkEnd w:id="1377"/>
      <w:bookmarkEnd w:id="1378"/>
      <w:bookmarkEnd w:id="1379"/>
      <w:bookmarkEnd w:id="1380"/>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1381" w:name="_Toc101529417"/>
      <w:bookmarkStart w:id="1382" w:name="_Toc114864251"/>
      <w:bookmarkStart w:id="1383" w:name="_Toc143871399"/>
      <w:bookmarkStart w:id="1384" w:name="_Toc144134895"/>
      <w:bookmarkStart w:id="1385" w:name="_Toc160609373"/>
      <w:bookmarkStart w:id="1386" w:name="_Toc183527472"/>
      <w:r>
        <w:t>6.5.4</w:t>
      </w:r>
      <w:r>
        <w:tab/>
        <w:t>Notifications</w:t>
      </w:r>
      <w:bookmarkEnd w:id="1362"/>
      <w:bookmarkEnd w:id="1381"/>
      <w:bookmarkEnd w:id="1382"/>
      <w:bookmarkEnd w:id="1383"/>
      <w:bookmarkEnd w:id="1384"/>
      <w:bookmarkEnd w:id="1385"/>
      <w:bookmarkEnd w:id="1386"/>
    </w:p>
    <w:p w14:paraId="0A3F4C65" w14:textId="77777777" w:rsidR="009E5347" w:rsidRPr="00405863" w:rsidRDefault="009E5347" w:rsidP="009E5347">
      <w:r>
        <w:t>None</w:t>
      </w:r>
    </w:p>
    <w:p w14:paraId="39626248" w14:textId="77777777" w:rsidR="009E5347" w:rsidRDefault="009E5347" w:rsidP="009E5347">
      <w:pPr>
        <w:pStyle w:val="Heading3"/>
      </w:pPr>
      <w:bookmarkStart w:id="1387" w:name="_Toc73530469"/>
      <w:bookmarkStart w:id="1388" w:name="_Toc101529418"/>
      <w:bookmarkStart w:id="1389" w:name="_Toc114864252"/>
      <w:bookmarkStart w:id="1390" w:name="_Toc143871400"/>
      <w:bookmarkStart w:id="1391" w:name="_Toc144134896"/>
      <w:bookmarkStart w:id="1392" w:name="_Toc160609374"/>
      <w:bookmarkStart w:id="1393" w:name="_Toc183527473"/>
      <w:r>
        <w:t>6.5.5</w:t>
      </w:r>
      <w:r>
        <w:tab/>
        <w:t>Data Model</w:t>
      </w:r>
      <w:bookmarkEnd w:id="1387"/>
      <w:bookmarkEnd w:id="1388"/>
      <w:bookmarkEnd w:id="1389"/>
      <w:bookmarkEnd w:id="1390"/>
      <w:bookmarkEnd w:id="1391"/>
      <w:bookmarkEnd w:id="1392"/>
      <w:bookmarkEnd w:id="1393"/>
    </w:p>
    <w:p w14:paraId="0E6148B7" w14:textId="77777777" w:rsidR="009E5347" w:rsidRDefault="009E5347" w:rsidP="009E5347">
      <w:pPr>
        <w:pStyle w:val="Heading4"/>
        <w:rPr>
          <w:lang w:eastAsia="zh-CN"/>
        </w:rPr>
      </w:pPr>
      <w:bookmarkStart w:id="1394" w:name="_Toc73530470"/>
      <w:bookmarkStart w:id="1395" w:name="_Toc101529419"/>
      <w:bookmarkStart w:id="1396" w:name="_Toc114864253"/>
      <w:bookmarkStart w:id="1397" w:name="_Toc143871401"/>
      <w:bookmarkStart w:id="1398" w:name="_Toc144134897"/>
      <w:bookmarkStart w:id="1399" w:name="_Toc160609375"/>
      <w:bookmarkStart w:id="1400" w:name="_Toc183527474"/>
      <w:r>
        <w:rPr>
          <w:lang w:eastAsia="zh-CN"/>
        </w:rPr>
        <w:t>6.5.5.1</w:t>
      </w:r>
      <w:r>
        <w:rPr>
          <w:lang w:eastAsia="zh-CN"/>
        </w:rPr>
        <w:tab/>
        <w:t>General</w:t>
      </w:r>
      <w:bookmarkEnd w:id="1394"/>
      <w:bookmarkEnd w:id="1395"/>
      <w:bookmarkEnd w:id="1396"/>
      <w:bookmarkEnd w:id="1397"/>
      <w:bookmarkEnd w:id="1398"/>
      <w:bookmarkEnd w:id="1399"/>
      <w:bookmarkEnd w:id="1400"/>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E716E8" w:rsidRPr="00B3237F" w14:paraId="3604AE82"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43E11411" w14:textId="77777777" w:rsidR="00E716E8" w:rsidRPr="00B3237F" w:rsidRDefault="00E716E8" w:rsidP="005B1308">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E716E8" w:rsidRPr="00B3237F" w:rsidRDefault="00E716E8" w:rsidP="00212060">
            <w:pPr>
              <w:pStyle w:val="TAC"/>
            </w:pPr>
            <w:r>
              <w:t>6.5.5.2.</w:t>
            </w:r>
            <w:r w:rsidR="00212060">
              <w:t>8</w:t>
            </w:r>
          </w:p>
        </w:tc>
        <w:tc>
          <w:tcPr>
            <w:tcW w:w="3543" w:type="dxa"/>
            <w:tcBorders>
              <w:top w:val="single" w:sz="4" w:space="0" w:color="auto"/>
              <w:left w:val="single" w:sz="4" w:space="0" w:color="auto"/>
              <w:bottom w:val="single" w:sz="4" w:space="0" w:color="auto"/>
              <w:right w:val="single" w:sz="4" w:space="0" w:color="auto"/>
            </w:tcBorders>
          </w:tcPr>
          <w:p w14:paraId="1D34C265"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E716E8" w:rsidRPr="00B3237F" w:rsidRDefault="00E716E8" w:rsidP="005B1308">
            <w:pPr>
              <w:pStyle w:val="TAL"/>
            </w:pPr>
            <w:r w:rsidRPr="006F760B">
              <w:rPr>
                <w:rFonts w:cs="Arial"/>
                <w:szCs w:val="18"/>
              </w:rPr>
              <w:t>EdgeApp_2</w:t>
            </w:r>
          </w:p>
        </w:tc>
      </w:tr>
      <w:tr w:rsidR="00E716E8" w:rsidRPr="00B3237F" w14:paraId="5D5FDBFF"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6CA78B96" w14:textId="77777777" w:rsidR="00E716E8" w:rsidRPr="00B3237F" w:rsidRDefault="00E716E8" w:rsidP="005B1308">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E716E8" w:rsidRPr="00B3237F" w:rsidRDefault="00E716E8" w:rsidP="00B121BD">
            <w:pPr>
              <w:pStyle w:val="TAC"/>
            </w:pPr>
            <w:r>
              <w:t>6.5.5.2.</w:t>
            </w:r>
            <w:r w:rsidR="00B121BD">
              <w:t>7</w:t>
            </w:r>
          </w:p>
        </w:tc>
        <w:tc>
          <w:tcPr>
            <w:tcW w:w="3543" w:type="dxa"/>
            <w:tcBorders>
              <w:top w:val="single" w:sz="4" w:space="0" w:color="auto"/>
              <w:left w:val="single" w:sz="4" w:space="0" w:color="auto"/>
              <w:bottom w:val="single" w:sz="4" w:space="0" w:color="auto"/>
              <w:right w:val="single" w:sz="4" w:space="0" w:color="auto"/>
            </w:tcBorders>
          </w:tcPr>
          <w:p w14:paraId="71A82F87"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E716E8" w:rsidRPr="00B3237F" w:rsidRDefault="00E716E8" w:rsidP="005B1308">
            <w:pPr>
              <w:pStyle w:val="TAL"/>
            </w:pPr>
            <w:r w:rsidRPr="006F760B">
              <w:rPr>
                <w:rFonts w:cs="Arial"/>
                <w:szCs w:val="18"/>
              </w:rPr>
              <w:t>EdgeApp_2</w:t>
            </w: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5B1308">
        <w:trPr>
          <w:jc w:val="center"/>
        </w:trPr>
        <w:tc>
          <w:tcPr>
            <w:tcW w:w="1880"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5B1308">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5B1308">
            <w:pPr>
              <w:pStyle w:val="TAC"/>
            </w:pPr>
            <w:r w:rsidRPr="00B3237F">
              <w:t>3GPP TS 29.558 [4]</w:t>
            </w:r>
          </w:p>
        </w:tc>
        <w:tc>
          <w:tcPr>
            <w:tcW w:w="3826"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5B1308">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5B1308">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1401" w:name="_Toc73530471"/>
      <w:bookmarkStart w:id="1402" w:name="_Toc101529420"/>
      <w:bookmarkStart w:id="1403" w:name="_Toc114864254"/>
      <w:bookmarkStart w:id="1404" w:name="_Toc143871402"/>
      <w:bookmarkStart w:id="1405" w:name="_Toc144134898"/>
      <w:bookmarkStart w:id="1406" w:name="_Toc160609376"/>
      <w:bookmarkStart w:id="1407" w:name="_Toc183527475"/>
      <w:r>
        <w:rPr>
          <w:lang w:eastAsia="zh-CN"/>
        </w:rPr>
        <w:t>6.5.5.2</w:t>
      </w:r>
      <w:r>
        <w:rPr>
          <w:lang w:eastAsia="zh-CN"/>
        </w:rPr>
        <w:tab/>
        <w:t>Structured data types</w:t>
      </w:r>
      <w:bookmarkEnd w:id="1401"/>
      <w:bookmarkEnd w:id="1402"/>
      <w:bookmarkEnd w:id="1403"/>
      <w:bookmarkEnd w:id="1404"/>
      <w:bookmarkEnd w:id="1405"/>
      <w:bookmarkEnd w:id="1406"/>
      <w:bookmarkEnd w:id="1407"/>
    </w:p>
    <w:p w14:paraId="39CDBA72" w14:textId="77777777" w:rsidR="009E5347" w:rsidRDefault="009E5347" w:rsidP="009E5347">
      <w:pPr>
        <w:pStyle w:val="Heading5"/>
        <w:rPr>
          <w:lang w:eastAsia="zh-CN"/>
        </w:rPr>
      </w:pPr>
      <w:bookmarkStart w:id="1408" w:name="_Toc73530472"/>
      <w:bookmarkStart w:id="1409" w:name="_Toc101529421"/>
      <w:bookmarkStart w:id="1410" w:name="_Toc114864255"/>
      <w:bookmarkStart w:id="1411" w:name="_Toc143871403"/>
      <w:bookmarkStart w:id="1412" w:name="_Toc144134899"/>
      <w:bookmarkStart w:id="1413" w:name="_Toc160609377"/>
      <w:bookmarkStart w:id="1414" w:name="_Toc183527476"/>
      <w:r>
        <w:rPr>
          <w:lang w:eastAsia="zh-CN"/>
        </w:rPr>
        <w:t>6.5.5.2.1</w:t>
      </w:r>
      <w:r>
        <w:rPr>
          <w:lang w:eastAsia="zh-CN"/>
        </w:rPr>
        <w:tab/>
        <w:t>Introduction</w:t>
      </w:r>
      <w:bookmarkEnd w:id="1408"/>
      <w:bookmarkEnd w:id="1409"/>
      <w:bookmarkEnd w:id="1410"/>
      <w:bookmarkEnd w:id="1411"/>
      <w:bookmarkEnd w:id="1412"/>
      <w:bookmarkEnd w:id="1413"/>
      <w:bookmarkEnd w:id="1414"/>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1415" w:name="_Toc73530473"/>
      <w:bookmarkStart w:id="1416" w:name="_Toc101529422"/>
      <w:bookmarkStart w:id="1417" w:name="_Toc114864256"/>
      <w:bookmarkStart w:id="1418" w:name="_Toc143871404"/>
      <w:bookmarkStart w:id="1419" w:name="_Toc144134900"/>
      <w:bookmarkStart w:id="1420" w:name="_Toc160609378"/>
      <w:bookmarkStart w:id="1421" w:name="_Toc183527477"/>
      <w:r>
        <w:rPr>
          <w:lang w:eastAsia="zh-CN"/>
        </w:rPr>
        <w:t>6.5.5.2.2</w:t>
      </w:r>
      <w:r>
        <w:rPr>
          <w:lang w:eastAsia="zh-CN"/>
        </w:rPr>
        <w:tab/>
        <w:t>Type: AcrDetermReq</w:t>
      </w:r>
      <w:bookmarkEnd w:id="1415"/>
      <w:bookmarkEnd w:id="1416"/>
      <w:bookmarkEnd w:id="1417"/>
      <w:bookmarkEnd w:id="1418"/>
      <w:bookmarkEnd w:id="1419"/>
      <w:bookmarkEnd w:id="1420"/>
      <w:bookmarkEnd w:id="1421"/>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1422" w:name="_Toc101529423"/>
      <w:bookmarkStart w:id="1423" w:name="_Toc114864257"/>
      <w:bookmarkStart w:id="1424" w:name="_Toc143871405"/>
      <w:bookmarkStart w:id="1425" w:name="_Toc144134901"/>
      <w:bookmarkStart w:id="1426" w:name="_Toc160609379"/>
      <w:bookmarkStart w:id="1427" w:name="_Toc183527478"/>
      <w:r>
        <w:rPr>
          <w:lang w:eastAsia="zh-CN"/>
        </w:rPr>
        <w:lastRenderedPageBreak/>
        <w:t>6.5.5.2.3</w:t>
      </w:r>
      <w:r>
        <w:rPr>
          <w:lang w:eastAsia="zh-CN"/>
        </w:rPr>
        <w:tab/>
        <w:t>Type: AcrInitReq</w:t>
      </w:r>
      <w:bookmarkEnd w:id="1422"/>
      <w:bookmarkEnd w:id="1423"/>
      <w:bookmarkEnd w:id="1424"/>
      <w:bookmarkEnd w:id="1425"/>
      <w:bookmarkEnd w:id="1426"/>
      <w:bookmarkEnd w:id="1427"/>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98570E"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5B1308">
            <w:pPr>
              <w:pStyle w:val="TAL"/>
            </w:pPr>
            <w:r>
              <w:t>acrParams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5B1308">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5B1308">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5B1308">
            <w:pPr>
              <w:pStyle w:val="TAL"/>
              <w:rPr>
                <w:lang w:val="fr-FR"/>
              </w:rPr>
            </w:pPr>
            <w:r w:rsidRPr="000715FE">
              <w:rPr>
                <w:lang w:val="fr-FR"/>
              </w:rPr>
              <w:t>EdgeApp_2</w:t>
            </w:r>
          </w:p>
        </w:tc>
      </w:tr>
      <w:tr w:rsidR="00231FAE" w:rsidRPr="000715FE" w14:paraId="09C72F0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5B1308">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5B1308">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5B1308">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5B1308">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5771515" w14:textId="77777777" w:rsidR="006166D7" w:rsidRPr="00D82297"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5B1308">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5B1308">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5B1308">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5B1308">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5B1308">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5B1308">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5B1308">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5B1308">
            <w:pPr>
              <w:pStyle w:val="TAL"/>
              <w:rPr>
                <w:rFonts w:cs="Arial"/>
                <w:szCs w:val="18"/>
              </w:rPr>
            </w:pPr>
            <w:r w:rsidRPr="003C73EC">
              <w:rPr>
                <w:rFonts w:cs="Arial"/>
                <w:szCs w:val="18"/>
              </w:rPr>
              <w:t>EdgeApp_2</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lastRenderedPageBreak/>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1B5FF379" w14:textId="1493CBE2" w:rsidR="00074E01" w:rsidRPr="003C73EC" w:rsidRDefault="00074E01" w:rsidP="007E3A5D">
            <w:pPr>
              <w:pStyle w:val="TAN"/>
              <w:rPr>
                <w:rFonts w:cs="Arial"/>
                <w:szCs w:val="18"/>
              </w:rPr>
            </w:pPr>
            <w:r w:rsidRPr="002705EA">
              <w:t>NOTE</w:t>
            </w:r>
            <w:r w:rsidR="007E3A5D" w:rsidRPr="00D82297">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1428" w:name="_Toc101529424"/>
      <w:bookmarkStart w:id="1429" w:name="_Toc114864258"/>
      <w:bookmarkStart w:id="1430" w:name="_Toc143871406"/>
      <w:bookmarkStart w:id="1431" w:name="_Toc144134902"/>
      <w:bookmarkStart w:id="1432" w:name="_Toc160609380"/>
      <w:bookmarkStart w:id="1433" w:name="_Toc183527479"/>
      <w:r>
        <w:rPr>
          <w:lang w:eastAsia="zh-CN"/>
        </w:rPr>
        <w:t>6.5.5.</w:t>
      </w:r>
      <w:r w:rsidRPr="00F31473">
        <w:rPr>
          <w:lang w:eastAsia="zh-CN"/>
        </w:rPr>
        <w:t>2.</w:t>
      </w:r>
      <w:r>
        <w:rPr>
          <w:lang w:eastAsia="zh-CN"/>
        </w:rPr>
        <w:t>4</w:t>
      </w:r>
      <w:r w:rsidRPr="00F31473">
        <w:rPr>
          <w:lang w:eastAsia="zh-CN"/>
        </w:rPr>
        <w:tab/>
        <w:t>Type: AcrDecReq</w:t>
      </w:r>
      <w:bookmarkEnd w:id="1428"/>
      <w:bookmarkEnd w:id="1429"/>
      <w:bookmarkEnd w:id="1430"/>
      <w:bookmarkEnd w:id="1431"/>
      <w:bookmarkEnd w:id="1432"/>
      <w:bookmarkEnd w:id="1433"/>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AC640C">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5B1308">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5B1308">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5B1308">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2319211E" w14:textId="5AC79504" w:rsidR="005051A3" w:rsidRDefault="005051A3" w:rsidP="005B1308">
            <w:pPr>
              <w:pStyle w:val="TAL"/>
              <w:rPr>
                <w:lang w:val="fr-FR"/>
              </w:rPr>
            </w:pPr>
            <w:r w:rsidRPr="00D82297">
              <w:rPr>
                <w:rFonts w:hint="eastAsia"/>
              </w:rPr>
              <w:t>R</w:t>
            </w:r>
            <w:r w:rsidRPr="00D82297">
              <w:t xml:space="preserve">epresents the EAS bundle information. </w:t>
            </w:r>
            <w:r w:rsidRPr="00BB119F">
              <w:rPr>
                <w:lang w:val="fr-FR"/>
              </w:rPr>
              <w:t>(NOTE</w:t>
            </w:r>
            <w:r w:rsidR="00AC640C" w:rsidRPr="00181DD3">
              <w:t> 1</w:t>
            </w:r>
            <w:r w:rsidRPr="00BB119F">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5B1308">
            <w:pPr>
              <w:pStyle w:val="TAL"/>
              <w:rPr>
                <w:lang w:val="fr-FR"/>
              </w:rPr>
            </w:pPr>
            <w:r w:rsidRPr="00BB119F">
              <w:rPr>
                <w:lang w:val="fr-FR"/>
              </w:rPr>
              <w:t>EdgeApp_2</w:t>
            </w:r>
          </w:p>
        </w:tc>
      </w:tr>
      <w:tr w:rsidR="005051A3" w:rsidRPr="00BB119F" w14:paraId="7C359773" w14:textId="77777777" w:rsidTr="00AC640C">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5B1308">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5B1308">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5B1308">
            <w:pPr>
              <w:pStyle w:val="TAL"/>
            </w:pPr>
            <w:r>
              <w:t>1..N</w:t>
            </w:r>
          </w:p>
        </w:tc>
        <w:tc>
          <w:tcPr>
            <w:tcW w:w="3685"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5B1308">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5B1308">
            <w:pPr>
              <w:pStyle w:val="TAL"/>
              <w:rPr>
                <w:lang w:val="fr-FR"/>
              </w:rPr>
            </w:pPr>
            <w:r w:rsidRPr="00BB119F">
              <w:rPr>
                <w:lang w:val="fr-FR"/>
              </w:rPr>
              <w:t>EdgeApp_2</w:t>
            </w:r>
          </w:p>
        </w:tc>
      </w:tr>
      <w:tr w:rsidR="00AC640C" w:rsidRPr="00181DD3" w14:paraId="531FBD09" w14:textId="77777777" w:rsidTr="00307D6B">
        <w:trPr>
          <w:jc w:val="center"/>
        </w:trPr>
        <w:tc>
          <w:tcPr>
            <w:tcW w:w="1556" w:type="dxa"/>
            <w:tcBorders>
              <w:top w:val="single" w:sz="4" w:space="0" w:color="auto"/>
              <w:left w:val="single" w:sz="4" w:space="0" w:color="auto"/>
              <w:bottom w:val="single" w:sz="4" w:space="0" w:color="auto"/>
              <w:right w:val="single" w:sz="4" w:space="0" w:color="auto"/>
            </w:tcBorders>
          </w:tcPr>
          <w:p w14:paraId="78DD310C" w14:textId="77777777" w:rsidR="00AC640C" w:rsidRPr="00181DD3" w:rsidRDefault="00AC640C" w:rsidP="00307D6B">
            <w:pPr>
              <w:pStyle w:val="TAL"/>
            </w:pPr>
            <w:r w:rsidRPr="00181DD3">
              <w:t>appGrp</w:t>
            </w:r>
            <w:r>
              <w:t>UeIds</w:t>
            </w:r>
          </w:p>
        </w:tc>
        <w:tc>
          <w:tcPr>
            <w:tcW w:w="1225" w:type="dxa"/>
            <w:tcBorders>
              <w:top w:val="single" w:sz="4" w:space="0" w:color="auto"/>
              <w:left w:val="single" w:sz="4" w:space="0" w:color="auto"/>
              <w:bottom w:val="single" w:sz="4" w:space="0" w:color="auto"/>
              <w:right w:val="single" w:sz="4" w:space="0" w:color="auto"/>
            </w:tcBorders>
          </w:tcPr>
          <w:p w14:paraId="58AF948A" w14:textId="77777777" w:rsidR="00AC640C" w:rsidRPr="00181DD3" w:rsidRDefault="00AC640C" w:rsidP="00307D6B">
            <w:pPr>
              <w:pStyle w:val="TAL"/>
              <w:rPr>
                <w:lang w:eastAsia="zh-CN"/>
              </w:rPr>
            </w:pPr>
            <w:r>
              <w:t>array(Gpsi)</w:t>
            </w:r>
          </w:p>
        </w:tc>
        <w:tc>
          <w:tcPr>
            <w:tcW w:w="426" w:type="dxa"/>
            <w:tcBorders>
              <w:top w:val="single" w:sz="4" w:space="0" w:color="auto"/>
              <w:left w:val="single" w:sz="4" w:space="0" w:color="auto"/>
              <w:bottom w:val="single" w:sz="4" w:space="0" w:color="auto"/>
              <w:right w:val="single" w:sz="4" w:space="0" w:color="auto"/>
            </w:tcBorders>
          </w:tcPr>
          <w:p w14:paraId="62E263A6" w14:textId="77777777" w:rsidR="00AC640C" w:rsidRPr="00181DD3" w:rsidRDefault="00AC640C" w:rsidP="00307D6B">
            <w:pPr>
              <w:pStyle w:val="TAC"/>
            </w:pPr>
            <w:r w:rsidRPr="00181DD3">
              <w:t>C</w:t>
            </w:r>
          </w:p>
        </w:tc>
        <w:tc>
          <w:tcPr>
            <w:tcW w:w="1134" w:type="dxa"/>
            <w:tcBorders>
              <w:top w:val="single" w:sz="4" w:space="0" w:color="auto"/>
              <w:left w:val="single" w:sz="4" w:space="0" w:color="auto"/>
              <w:bottom w:val="single" w:sz="4" w:space="0" w:color="auto"/>
              <w:right w:val="single" w:sz="4" w:space="0" w:color="auto"/>
            </w:tcBorders>
          </w:tcPr>
          <w:p w14:paraId="2215B844" w14:textId="77777777" w:rsidR="00AC640C" w:rsidRPr="00181DD3" w:rsidRDefault="00AC640C" w:rsidP="00307D6B">
            <w:pPr>
              <w:pStyle w:val="TAL"/>
            </w:pPr>
            <w:r>
              <w:t>1</w:t>
            </w:r>
            <w:r w:rsidRPr="00181DD3">
              <w:t>..</w:t>
            </w:r>
            <w:r>
              <w:t>N</w:t>
            </w:r>
          </w:p>
        </w:tc>
        <w:tc>
          <w:tcPr>
            <w:tcW w:w="3684" w:type="dxa"/>
            <w:tcBorders>
              <w:top w:val="single" w:sz="4" w:space="0" w:color="auto"/>
              <w:left w:val="single" w:sz="4" w:space="0" w:color="auto"/>
              <w:bottom w:val="single" w:sz="4" w:space="0" w:color="auto"/>
              <w:right w:val="single" w:sz="4" w:space="0" w:color="auto"/>
            </w:tcBorders>
          </w:tcPr>
          <w:p w14:paraId="364ABDD4" w14:textId="77777777" w:rsidR="00AC640C" w:rsidRPr="00181DD3" w:rsidRDefault="00AC640C" w:rsidP="00307D6B">
            <w:pPr>
              <w:pStyle w:val="TAL"/>
            </w:pPr>
            <w:r w:rsidRPr="00181DD3">
              <w:t xml:space="preserve">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6C613F89" w14:textId="77777777" w:rsidR="00AC640C" w:rsidRPr="00181DD3" w:rsidRDefault="00AC640C" w:rsidP="00307D6B">
            <w:pPr>
              <w:pStyle w:val="TAL"/>
            </w:pPr>
            <w:r w:rsidRPr="00181DD3">
              <w:t>(NOTE 2)</w:t>
            </w:r>
          </w:p>
        </w:tc>
        <w:tc>
          <w:tcPr>
            <w:tcW w:w="1508" w:type="dxa"/>
            <w:tcBorders>
              <w:top w:val="single" w:sz="4" w:space="0" w:color="auto"/>
              <w:left w:val="single" w:sz="4" w:space="0" w:color="auto"/>
              <w:bottom w:val="single" w:sz="4" w:space="0" w:color="auto"/>
              <w:right w:val="single" w:sz="4" w:space="0" w:color="auto"/>
            </w:tcBorders>
          </w:tcPr>
          <w:p w14:paraId="69CF5C95" w14:textId="77777777" w:rsidR="00AC640C" w:rsidRPr="00181DD3" w:rsidRDefault="00AC640C" w:rsidP="00307D6B">
            <w:pPr>
              <w:pStyle w:val="TAL"/>
            </w:pPr>
            <w:r w:rsidRPr="00181DD3">
              <w:rPr>
                <w:rFonts w:cs="Arial"/>
                <w:szCs w:val="18"/>
              </w:rPr>
              <w:t>EdgeApp_3</w:t>
            </w:r>
          </w:p>
        </w:tc>
      </w:tr>
      <w:tr w:rsidR="005051A3" w:rsidRPr="003C73EC" w14:paraId="2EA44DC8" w14:textId="77777777" w:rsidTr="00AC640C">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1A30A6DA" w14:textId="0BA3B0AB" w:rsidR="00AC640C" w:rsidRPr="00181DD3" w:rsidRDefault="005051A3" w:rsidP="00AC640C">
            <w:pPr>
              <w:pStyle w:val="TAN"/>
            </w:pPr>
            <w:r w:rsidRPr="00AC7B80">
              <w:t>NOTE</w:t>
            </w:r>
            <w:r w:rsidR="00AC640C" w:rsidRPr="00181DD3">
              <w:t> 1</w:t>
            </w:r>
            <w:r w:rsidRPr="00AC7B80">
              <w:t>:</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r w:rsidR="00AC640C" w:rsidRPr="00181DD3">
              <w:t xml:space="preserve"> </w:t>
            </w:r>
          </w:p>
          <w:p w14:paraId="2F0003F3" w14:textId="577DAEB1" w:rsidR="005051A3" w:rsidRPr="003C73EC" w:rsidRDefault="00AC640C" w:rsidP="00AC640C">
            <w:pPr>
              <w:pStyle w:val="TAN"/>
            </w:pPr>
            <w:r w:rsidRPr="00181DD3">
              <w:t>NOTE 2:</w:t>
            </w:r>
            <w:r w:rsidRPr="00181DD3">
              <w:tab/>
              <w:t>The "appGrp</w:t>
            </w:r>
            <w:r>
              <w:t>UeIds</w:t>
            </w:r>
            <w:r w:rsidRPr="00181DD3">
              <w:t>" attribute shall be included in the case of the common S-EAS overload or maintenance, to indicate the S-EES to perform ACR for the UEs in the application group.</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1434" w:name="_Toc101529425"/>
      <w:bookmarkStart w:id="1435" w:name="_Toc114864259"/>
      <w:bookmarkStart w:id="1436" w:name="_Toc143871407"/>
      <w:bookmarkStart w:id="1437" w:name="_Toc144134903"/>
      <w:bookmarkStart w:id="1438" w:name="_Toc160609381"/>
      <w:bookmarkStart w:id="1439" w:name="_Toc183527480"/>
      <w:r w:rsidRPr="00F31473">
        <w:rPr>
          <w:lang w:eastAsia="zh-CN"/>
        </w:rPr>
        <w:t>6.5.5.2.</w:t>
      </w:r>
      <w:r>
        <w:rPr>
          <w:lang w:eastAsia="zh-CN"/>
        </w:rPr>
        <w:t>5</w:t>
      </w:r>
      <w:r w:rsidRPr="00F31473">
        <w:rPr>
          <w:lang w:eastAsia="zh-CN"/>
        </w:rPr>
        <w:tab/>
        <w:t>Type: EecCtxtReloc</w:t>
      </w:r>
      <w:bookmarkEnd w:id="1434"/>
      <w:bookmarkEnd w:id="1435"/>
      <w:bookmarkEnd w:id="1436"/>
      <w:bookmarkEnd w:id="1437"/>
      <w:bookmarkEnd w:id="1438"/>
      <w:bookmarkEnd w:id="1439"/>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218E43D6" w:rsidR="009E5347" w:rsidRDefault="009E5347" w:rsidP="00927C6B"/>
    <w:p w14:paraId="5354B985" w14:textId="722216F2" w:rsidR="006166D7" w:rsidRDefault="006166D7" w:rsidP="006166D7">
      <w:pPr>
        <w:pStyle w:val="Heading5"/>
        <w:rPr>
          <w:lang w:eastAsia="zh-CN"/>
        </w:rPr>
      </w:pPr>
      <w:bookmarkStart w:id="1440" w:name="_Toc160609382"/>
      <w:bookmarkStart w:id="1441" w:name="_Toc183527481"/>
      <w:bookmarkStart w:id="1442" w:name="_Toc143871408"/>
      <w:bookmarkStart w:id="1443" w:name="_Toc144134904"/>
      <w:r>
        <w:rPr>
          <w:lang w:eastAsia="zh-CN"/>
        </w:rPr>
        <w:lastRenderedPageBreak/>
        <w:t>6.5.5.2.</w:t>
      </w:r>
      <w:r w:rsidR="0007752E">
        <w:rPr>
          <w:lang w:eastAsia="zh-CN"/>
        </w:rPr>
        <w:t>6</w:t>
      </w:r>
      <w:r>
        <w:rPr>
          <w:lang w:eastAsia="zh-CN"/>
        </w:rPr>
        <w:tab/>
        <w:t>Type: Expected</w:t>
      </w:r>
      <w:r w:rsidRPr="001310EC">
        <w:rPr>
          <w:lang w:eastAsia="zh-CN"/>
        </w:rPr>
        <w:t>LocationArea</w:t>
      </w:r>
      <w:bookmarkEnd w:id="1440"/>
      <w:bookmarkEnd w:id="1441"/>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sidRPr="00D82297">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1444" w:name="_Toc160609383"/>
      <w:bookmarkStart w:id="1445" w:name="_Toc183527482"/>
      <w:r>
        <w:rPr>
          <w:lang w:eastAsia="zh-CN"/>
        </w:rPr>
        <w:t>6.5.</w:t>
      </w:r>
      <w:r w:rsidRPr="00F35F4A">
        <w:rPr>
          <w:lang w:eastAsia="zh-CN"/>
        </w:rPr>
        <w:t>5.2.</w:t>
      </w:r>
      <w:r w:rsidR="00B121BD">
        <w:rPr>
          <w:lang w:eastAsia="zh-CN"/>
        </w:rPr>
        <w:t>7</w:t>
      </w:r>
      <w:r w:rsidRPr="00F35F4A">
        <w:rPr>
          <w:lang w:eastAsia="zh-CN"/>
        </w:rPr>
        <w:tab/>
        <w:t xml:space="preserve">Type: </w:t>
      </w:r>
      <w:r w:rsidRPr="00432CD4">
        <w:t>AcrParameters</w:t>
      </w:r>
      <w:bookmarkEnd w:id="1444"/>
      <w:bookmarkEnd w:id="1445"/>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r w:rsidRPr="00432CD4">
        <w:t>AcrParameters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5B1308">
            <w:pPr>
              <w:pStyle w:val="TAH"/>
              <w:rPr>
                <w:rFonts w:cs="Arial"/>
                <w:szCs w:val="18"/>
              </w:rPr>
            </w:pPr>
            <w:r>
              <w:t>Applicability</w:t>
            </w:r>
          </w:p>
        </w:tc>
      </w:tr>
      <w:tr w:rsidR="006E7CA1" w:rsidRPr="000715FE" w14:paraId="4672931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5B1308">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5B1308">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5B13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5B1308">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5B1308">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5B1308">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1446" w:name="_Toc160609384"/>
      <w:bookmarkStart w:id="1447" w:name="_Toc183527483"/>
      <w:r>
        <w:rPr>
          <w:lang w:eastAsia="zh-CN"/>
        </w:rPr>
        <w:t>6.5.</w:t>
      </w:r>
      <w:r w:rsidRPr="00F35F4A">
        <w:rPr>
          <w:lang w:eastAsia="zh-CN"/>
        </w:rPr>
        <w:t>5.2.</w:t>
      </w:r>
      <w:r w:rsidR="00212060">
        <w:rPr>
          <w:lang w:eastAsia="zh-CN"/>
        </w:rPr>
        <w:t>8</w:t>
      </w:r>
      <w:r w:rsidRPr="00F35F4A">
        <w:rPr>
          <w:lang w:eastAsia="zh-CN"/>
        </w:rPr>
        <w:tab/>
        <w:t xml:space="preserve">Type: </w:t>
      </w:r>
      <w:r>
        <w:t>AcrModificationParams</w:t>
      </w:r>
      <w:bookmarkEnd w:id="1446"/>
      <w:bookmarkEnd w:id="1447"/>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-1: AcrModificationParams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5B1308">
            <w:pPr>
              <w:pStyle w:val="TAH"/>
              <w:rPr>
                <w:rFonts w:cs="Arial"/>
                <w:szCs w:val="18"/>
              </w:rPr>
            </w:pPr>
            <w:r>
              <w:t>Applicability</w:t>
            </w:r>
          </w:p>
        </w:tc>
      </w:tr>
      <w:tr w:rsidR="006E7CA1" w:rsidRPr="000715FE" w14:paraId="477EAFF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5B1308">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5B1308">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5B1308">
            <w:pPr>
              <w:pStyle w:val="TAL"/>
            </w:pPr>
          </w:p>
        </w:tc>
      </w:tr>
      <w:tr w:rsidR="006E7CA1" w14:paraId="6DC042CD"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5B1308">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5B1308">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5B1308">
            <w:pPr>
              <w:pStyle w:val="TAL"/>
            </w:pPr>
          </w:p>
        </w:tc>
      </w:tr>
      <w:tr w:rsidR="006E7CA1" w14:paraId="3A664DC6"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5B1308">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5B1308">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5B1308">
            <w:pPr>
              <w:pStyle w:val="TAL"/>
            </w:pPr>
            <w:r w:rsidRPr="00D82297">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5B1308">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1448" w:name="_Toc160609385"/>
      <w:bookmarkStart w:id="1449" w:name="_Toc183527484"/>
      <w:r w:rsidRPr="003C73EC">
        <w:rPr>
          <w:lang w:eastAsia="zh-CN"/>
        </w:rPr>
        <w:t>6.5.5.3</w:t>
      </w:r>
      <w:r w:rsidRPr="003C73EC">
        <w:rPr>
          <w:lang w:eastAsia="zh-CN"/>
        </w:rPr>
        <w:tab/>
        <w:t>Simple data types and enumerations</w:t>
      </w:r>
      <w:bookmarkEnd w:id="1442"/>
      <w:bookmarkEnd w:id="1443"/>
      <w:bookmarkEnd w:id="1448"/>
      <w:bookmarkEnd w:id="1449"/>
    </w:p>
    <w:p w14:paraId="5BF3C3E0" w14:textId="77777777" w:rsidR="00CD21BD" w:rsidRPr="003C73EC" w:rsidRDefault="00CD21BD" w:rsidP="00CD21BD">
      <w:pPr>
        <w:pStyle w:val="Heading5"/>
      </w:pPr>
      <w:bookmarkStart w:id="1450" w:name="_Toc143871409"/>
      <w:bookmarkStart w:id="1451" w:name="_Toc144134905"/>
      <w:bookmarkStart w:id="1452" w:name="_Toc160609386"/>
      <w:bookmarkStart w:id="1453" w:name="_Toc183527485"/>
      <w:r w:rsidRPr="003C73EC">
        <w:rPr>
          <w:lang w:eastAsia="zh-CN"/>
        </w:rPr>
        <w:t>6.5.5.</w:t>
      </w:r>
      <w:r w:rsidRPr="003C73EC">
        <w:t>3.1</w:t>
      </w:r>
      <w:r w:rsidRPr="003C73EC">
        <w:tab/>
        <w:t>Introduction</w:t>
      </w:r>
      <w:bookmarkEnd w:id="1450"/>
      <w:bookmarkEnd w:id="1451"/>
      <w:bookmarkEnd w:id="1452"/>
      <w:bookmarkEnd w:id="1453"/>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1454" w:name="_Toc143871410"/>
      <w:bookmarkStart w:id="1455" w:name="_Toc144134906"/>
      <w:bookmarkStart w:id="1456" w:name="_Toc160609387"/>
      <w:bookmarkStart w:id="1457" w:name="_Toc183527486"/>
      <w:r w:rsidRPr="003C73EC">
        <w:rPr>
          <w:lang w:eastAsia="zh-CN"/>
        </w:rPr>
        <w:t>6.5.5.</w:t>
      </w:r>
      <w:r w:rsidRPr="003C73EC">
        <w:t>3.2</w:t>
      </w:r>
      <w:r w:rsidRPr="003C73EC">
        <w:tab/>
        <w:t>Simple data types</w:t>
      </w:r>
      <w:bookmarkEnd w:id="1454"/>
      <w:bookmarkEnd w:id="1455"/>
      <w:bookmarkEnd w:id="1456"/>
      <w:bookmarkEnd w:id="1457"/>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1458" w:name="_Toc73530478"/>
      <w:bookmarkStart w:id="1459" w:name="_Toc101529426"/>
      <w:bookmarkStart w:id="1460" w:name="_Toc114864260"/>
      <w:bookmarkStart w:id="1461" w:name="_Toc143871411"/>
      <w:bookmarkStart w:id="1462" w:name="_Toc144134907"/>
      <w:bookmarkStart w:id="1463" w:name="_Toc160609388"/>
      <w:bookmarkStart w:id="1464" w:name="_Toc183527487"/>
      <w:r>
        <w:t>6.5.6</w:t>
      </w:r>
      <w:r>
        <w:tab/>
        <w:t>Error Handling</w:t>
      </w:r>
      <w:bookmarkEnd w:id="1458"/>
      <w:bookmarkEnd w:id="1459"/>
      <w:bookmarkEnd w:id="1460"/>
      <w:bookmarkEnd w:id="1461"/>
      <w:bookmarkEnd w:id="1462"/>
      <w:bookmarkEnd w:id="1463"/>
      <w:bookmarkEnd w:id="1464"/>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1465" w:name="_Toc73530479"/>
      <w:bookmarkStart w:id="1466" w:name="_Toc101529427"/>
      <w:bookmarkStart w:id="1467" w:name="_Toc114864261"/>
      <w:bookmarkStart w:id="1468" w:name="_Toc143871412"/>
      <w:bookmarkStart w:id="1469" w:name="_Toc144134908"/>
      <w:bookmarkStart w:id="1470" w:name="_Toc160609389"/>
      <w:bookmarkStart w:id="1471" w:name="_Toc183527488"/>
      <w:r>
        <w:t>6.5.7</w:t>
      </w:r>
      <w:r>
        <w:tab/>
        <w:t>Feature negotiation</w:t>
      </w:r>
      <w:bookmarkEnd w:id="1465"/>
      <w:bookmarkEnd w:id="1466"/>
      <w:bookmarkEnd w:id="1467"/>
      <w:bookmarkEnd w:id="1468"/>
      <w:bookmarkEnd w:id="1469"/>
      <w:bookmarkEnd w:id="1470"/>
      <w:bookmarkEnd w:id="1471"/>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lastRenderedPageBreak/>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510677">
            <w:pPr>
              <w:pStyle w:val="TAL"/>
              <w:rPr>
                <w:rFonts w:eastAsia="Batang"/>
              </w:rPr>
            </w:pPr>
            <w:r w:rsidRPr="0017096D">
              <w:rPr>
                <w:rFonts w:eastAsia="Batang"/>
              </w:rPr>
              <w:t>This feature indicates support of the enhancements for the Enabling Edge Applications. Within this feature the following enhacements are covered:</w:t>
            </w:r>
          </w:p>
          <w:p w14:paraId="6F663EDA" w14:textId="5B15887F" w:rsidR="00F91FF5" w:rsidRPr="00AF0E4D" w:rsidRDefault="00095268" w:rsidP="00215BC3">
            <w:pPr>
              <w:pStyle w:val="TAL"/>
              <w:rPr>
                <w:rFonts w:eastAsia="Batang"/>
              </w:rPr>
            </w:pPr>
            <w:r w:rsidRPr="0017096D">
              <w:rPr>
                <w:rFonts w:eastAsia="Batang"/>
              </w:rPr>
              <w:t>-</w:t>
            </w:r>
            <w:r w:rsidRPr="0017096D">
              <w:rPr>
                <w:rFonts w:eastAsia="Batang"/>
              </w:rPr>
              <w:tab/>
              <w:t xml:space="preserve">support of </w:t>
            </w:r>
            <w:r w:rsidRPr="00976723">
              <w:rPr>
                <w:rFonts w:eastAsia="Batang"/>
              </w:rPr>
              <w:t>prediction expiration time in the ACR request</w:t>
            </w:r>
            <w:r w:rsidR="00F91FF5" w:rsidRPr="00AF0E4D">
              <w:rPr>
                <w:rFonts w:eastAsia="Batang"/>
              </w:rPr>
              <w:t>;</w:t>
            </w:r>
          </w:p>
          <w:p w14:paraId="741729D2" w14:textId="4086246F" w:rsidR="005768A2" w:rsidRDefault="00F91FF5" w:rsidP="00510677">
            <w:pPr>
              <w:pStyle w:val="TAL"/>
              <w:rPr>
                <w:rFonts w:eastAsia="Batang"/>
              </w:rPr>
            </w:pPr>
            <w:r w:rsidRPr="00AF0E4D">
              <w:rPr>
                <w:rFonts w:eastAsia="Batang"/>
              </w:rPr>
              <w:t>-</w:t>
            </w:r>
            <w:r w:rsidRPr="00AF0E4D">
              <w:rPr>
                <w:rFonts w:eastAsia="Batang"/>
              </w:rPr>
              <w:tab/>
              <w:t>support for ACR modification procedure</w:t>
            </w:r>
            <w:r w:rsidR="005768A2">
              <w:rPr>
                <w:rFonts w:eastAsia="Batang"/>
              </w:rPr>
              <w:t>; and</w:t>
            </w:r>
          </w:p>
          <w:p w14:paraId="20549D8B" w14:textId="37AC442B" w:rsidR="00095268" w:rsidRDefault="005768A2" w:rsidP="00510677">
            <w:pPr>
              <w:pStyle w:val="TAL"/>
              <w:rPr>
                <w:rFonts w:eastAsia="Batang"/>
              </w:rPr>
            </w:pPr>
            <w:r w:rsidRPr="0017096D">
              <w:rPr>
                <w:rFonts w:eastAsia="Batang"/>
              </w:rPr>
              <w:t>-</w:t>
            </w:r>
            <w:r w:rsidRPr="0017096D">
              <w:rPr>
                <w:rFonts w:eastAsia="Batang"/>
              </w:rPr>
              <w:tab/>
            </w:r>
            <w:r>
              <w:rPr>
                <w:rFonts w:eastAsia="Batang"/>
              </w:rPr>
              <w:t>support of ACR for EAS bundle</w:t>
            </w:r>
            <w:r w:rsidR="00095268" w:rsidRPr="0017096D">
              <w:rPr>
                <w:rFonts w:eastAsia="Batang"/>
              </w:rPr>
              <w:t>.</w:t>
            </w:r>
          </w:p>
        </w:tc>
      </w:tr>
      <w:tr w:rsidR="00215BC3" w:rsidRPr="00181DD3" w14:paraId="1B2CF0EB" w14:textId="77777777" w:rsidTr="00307D6B">
        <w:trPr>
          <w:jc w:val="center"/>
        </w:trPr>
        <w:tc>
          <w:tcPr>
            <w:tcW w:w="1534" w:type="dxa"/>
            <w:tcBorders>
              <w:top w:val="single" w:sz="4" w:space="0" w:color="auto"/>
              <w:left w:val="single" w:sz="4" w:space="0" w:color="auto"/>
              <w:bottom w:val="single" w:sz="4" w:space="0" w:color="auto"/>
              <w:right w:val="single" w:sz="4" w:space="0" w:color="auto"/>
            </w:tcBorders>
          </w:tcPr>
          <w:p w14:paraId="1128AEF3" w14:textId="77777777" w:rsidR="00215BC3" w:rsidRPr="00181DD3" w:rsidRDefault="00215BC3" w:rsidP="00307D6B">
            <w:pPr>
              <w:pStyle w:val="TAL"/>
              <w:rPr>
                <w:rFonts w:eastAsia="Batang"/>
              </w:rPr>
            </w:pPr>
            <w:r w:rsidRPr="00181DD3">
              <w:t>2</w:t>
            </w:r>
          </w:p>
        </w:tc>
        <w:tc>
          <w:tcPr>
            <w:tcW w:w="2098" w:type="dxa"/>
            <w:tcBorders>
              <w:top w:val="single" w:sz="4" w:space="0" w:color="auto"/>
              <w:left w:val="single" w:sz="4" w:space="0" w:color="auto"/>
              <w:bottom w:val="single" w:sz="4" w:space="0" w:color="auto"/>
              <w:right w:val="single" w:sz="4" w:space="0" w:color="auto"/>
            </w:tcBorders>
          </w:tcPr>
          <w:p w14:paraId="60CC57A6" w14:textId="77777777" w:rsidR="00215BC3" w:rsidRPr="00181DD3" w:rsidRDefault="00215BC3" w:rsidP="00307D6B">
            <w:pPr>
              <w:pStyle w:val="TAL"/>
              <w:rPr>
                <w:rFonts w:eastAsia="Batang"/>
              </w:rPr>
            </w:pPr>
            <w:r w:rsidRPr="00181DD3">
              <w:t>EdgeApp_3</w:t>
            </w:r>
          </w:p>
        </w:tc>
        <w:tc>
          <w:tcPr>
            <w:tcW w:w="5901" w:type="dxa"/>
            <w:tcBorders>
              <w:top w:val="single" w:sz="4" w:space="0" w:color="auto"/>
              <w:left w:val="single" w:sz="4" w:space="0" w:color="auto"/>
              <w:bottom w:val="single" w:sz="4" w:space="0" w:color="auto"/>
              <w:right w:val="single" w:sz="4" w:space="0" w:color="auto"/>
            </w:tcBorders>
          </w:tcPr>
          <w:p w14:paraId="1A4B5E10" w14:textId="77777777" w:rsidR="00215BC3" w:rsidRPr="00181DD3" w:rsidRDefault="00215BC3" w:rsidP="00307D6B">
            <w:pPr>
              <w:pStyle w:val="TAL"/>
            </w:pPr>
            <w:r w:rsidRPr="00181DD3">
              <w:t>This feature indicates support of the second set of the enhancements for the Enabling Edge Applications. Within this feature the following enhancements are covered:</w:t>
            </w:r>
          </w:p>
          <w:p w14:paraId="58644EB9" w14:textId="77777777" w:rsidR="00215BC3" w:rsidRPr="00181DD3" w:rsidRDefault="00215BC3" w:rsidP="00307D6B">
            <w:pPr>
              <w:pStyle w:val="TAL"/>
              <w:rPr>
                <w:rFonts w:eastAsia="Batang" w:cs="Arial"/>
                <w:szCs w:val="18"/>
              </w:rPr>
            </w:pPr>
            <w:r w:rsidRPr="00181DD3">
              <w:t>-</w:t>
            </w:r>
            <w:r w:rsidRPr="00181DD3">
              <w:tab/>
            </w:r>
            <w:r w:rsidRPr="00181DD3">
              <w:rPr>
                <w:rFonts w:eastAsia="Batang" w:cs="Arial"/>
                <w:szCs w:val="18"/>
              </w:rPr>
              <w:t xml:space="preserve">support of </w:t>
            </w:r>
            <w:r w:rsidRPr="00181DD3">
              <w:rPr>
                <w:lang w:eastAsia="zh-CN"/>
              </w:rPr>
              <w:t>common EAS relocation</w:t>
            </w:r>
            <w:r w:rsidRPr="00181DD3">
              <w:rPr>
                <w:rFonts w:cs="Arial"/>
                <w:lang w:eastAsia="ko-KR"/>
              </w:rPr>
              <w:t>.</w:t>
            </w:r>
          </w:p>
        </w:tc>
      </w:tr>
    </w:tbl>
    <w:p w14:paraId="70A25105" w14:textId="2929A5F5" w:rsidR="009E5347" w:rsidRDefault="009E5347" w:rsidP="009E5347"/>
    <w:p w14:paraId="58C48A2E" w14:textId="1A3D7768" w:rsidR="00AF0ACF" w:rsidRDefault="00AF0ACF" w:rsidP="00AF0ACF">
      <w:pPr>
        <w:pStyle w:val="Heading2"/>
      </w:pPr>
      <w:bookmarkStart w:id="1472" w:name="_Toc129301428"/>
      <w:bookmarkStart w:id="1473" w:name="_Toc160609390"/>
      <w:bookmarkStart w:id="1474" w:name="_Toc183527489"/>
      <w:r>
        <w:t>6.</w:t>
      </w:r>
      <w:r w:rsidR="00E55E8C">
        <w:t>6</w:t>
      </w:r>
      <w:r>
        <w:tab/>
      </w:r>
      <w:r w:rsidRPr="00931880">
        <w:t>Eees_EAS</w:t>
      </w:r>
      <w:r>
        <w:rPr>
          <w:lang w:eastAsia="zh-CN"/>
        </w:rPr>
        <w:t>InformationProvisioning</w:t>
      </w:r>
      <w:r>
        <w:t xml:space="preserve"> API</w:t>
      </w:r>
      <w:bookmarkEnd w:id="1472"/>
      <w:bookmarkEnd w:id="1473"/>
      <w:bookmarkEnd w:id="1474"/>
    </w:p>
    <w:p w14:paraId="06F5EC05" w14:textId="4749FF22" w:rsidR="00AF0ACF" w:rsidRDefault="00AF0ACF" w:rsidP="00AF0ACF">
      <w:pPr>
        <w:pStyle w:val="Heading3"/>
      </w:pPr>
      <w:bookmarkStart w:id="1475" w:name="_Toc129301429"/>
      <w:bookmarkStart w:id="1476" w:name="_Toc160609391"/>
      <w:bookmarkStart w:id="1477" w:name="_Toc183527490"/>
      <w:r>
        <w:t>6.</w:t>
      </w:r>
      <w:r w:rsidR="00E55E8C">
        <w:t>6</w:t>
      </w:r>
      <w:r>
        <w:t>.1</w:t>
      </w:r>
      <w:r>
        <w:tab/>
        <w:t>API URI</w:t>
      </w:r>
      <w:bookmarkEnd w:id="1475"/>
      <w:bookmarkEnd w:id="1476"/>
      <w:bookmarkEnd w:id="1477"/>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1478" w:name="_Toc129301430"/>
      <w:bookmarkStart w:id="1479" w:name="_Toc160609392"/>
      <w:bookmarkStart w:id="1480" w:name="_Toc183527491"/>
      <w:r>
        <w:t>6.</w:t>
      </w:r>
      <w:r w:rsidR="00E55E8C">
        <w:t>6.</w:t>
      </w:r>
      <w:r w:rsidR="00AF0ACF">
        <w:t>2</w:t>
      </w:r>
      <w:r w:rsidR="00AF0ACF">
        <w:tab/>
        <w:t>Resources</w:t>
      </w:r>
      <w:bookmarkEnd w:id="1478"/>
      <w:bookmarkEnd w:id="1479"/>
      <w:bookmarkEnd w:id="1480"/>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1481" w:name="_Toc129301447"/>
      <w:bookmarkStart w:id="1482" w:name="_Toc160609393"/>
      <w:bookmarkStart w:id="1483" w:name="_Toc183527492"/>
      <w:r>
        <w:t>6.6.</w:t>
      </w:r>
      <w:r w:rsidR="00AF0ACF">
        <w:t>3</w:t>
      </w:r>
      <w:r w:rsidR="00AF0ACF">
        <w:tab/>
        <w:t>Custom operations without associated resources</w:t>
      </w:r>
      <w:bookmarkEnd w:id="1481"/>
      <w:bookmarkEnd w:id="1482"/>
      <w:bookmarkEnd w:id="1483"/>
    </w:p>
    <w:p w14:paraId="280A6DAF" w14:textId="6E48AEF0" w:rsidR="00AF0ACF" w:rsidRDefault="0016407B" w:rsidP="00AF0ACF">
      <w:pPr>
        <w:pStyle w:val="Heading4"/>
      </w:pPr>
      <w:bookmarkStart w:id="1484" w:name="_Toc129301431"/>
      <w:bookmarkStart w:id="1485" w:name="_Toc160609394"/>
      <w:bookmarkStart w:id="1486" w:name="_Toc183527493"/>
      <w:r>
        <w:t>6.6</w:t>
      </w:r>
      <w:r w:rsidR="00E55E8C">
        <w:t>.</w:t>
      </w:r>
      <w:r w:rsidR="00AF0ACF">
        <w:t>3</w:t>
      </w:r>
      <w:r w:rsidR="00AF0ACF" w:rsidRPr="00F35F4A">
        <w:t>.1</w:t>
      </w:r>
      <w:r w:rsidR="00AF0ACF" w:rsidRPr="00F35F4A">
        <w:tab/>
        <w:t>Overview</w:t>
      </w:r>
      <w:bookmarkEnd w:id="1484"/>
      <w:bookmarkEnd w:id="1485"/>
      <w:bookmarkEnd w:id="1486"/>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37B9C958" w:rsidR="00AF0ACF" w:rsidRPr="00F35F4A" w:rsidRDefault="00AA18F6" w:rsidP="00AF0ACF">
      <w:pPr>
        <w:pStyle w:val="TH"/>
      </w:pPr>
      <w:r>
        <w:object w:dxaOrig="4821" w:dyaOrig="1611" w14:anchorId="20741A31">
          <v:shape id="_x0000_i1029" type="#_x0000_t75" style="width:237pt;height:79.2pt" o:ole="">
            <v:imagedata r:id="rId19" o:title=""/>
          </v:shape>
          <o:OLEObject Type="Embed" ProgID="Visio.Drawing.15" ShapeID="_x0000_i1029" DrawAspect="Content" ObjectID="_1794145307" r:id="rId20"/>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lastRenderedPageBreak/>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0E8745B0" w:rsidR="00AF0ACF" w:rsidRDefault="00AA18F6" w:rsidP="0055125D">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23989017" w14:textId="29E68BF1" w:rsidR="00AF0ACF" w:rsidRPr="0016361A" w:rsidRDefault="00AF0ACF" w:rsidP="0055125D">
            <w:pPr>
              <w:pStyle w:val="TAL"/>
            </w:pPr>
            <w:r>
              <w:t>/</w:t>
            </w:r>
            <w:r w:rsidR="00AA18F6">
              <w:t>declare</w:t>
            </w:r>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23E3E800" w:rsidR="00AF0ACF" w:rsidRPr="0016361A" w:rsidRDefault="00AA18F6" w:rsidP="0055125D">
            <w:pPr>
              <w:pStyle w:val="TAL"/>
            </w:pPr>
            <w:r w:rsidRPr="00A01432">
              <w:t>EEC exchanging information about selected EAS</w:t>
            </w:r>
            <w:r>
              <w:t xml:space="preserve"> or</w:t>
            </w:r>
            <w:r w:rsidRPr="00A01432">
              <w:t xml:space="preserve"> ACR scenario selection</w:t>
            </w:r>
            <w:r>
              <w:t xml:space="preserve"> or both</w:t>
            </w:r>
            <w:r w:rsidR="00F330D3">
              <w:t xml:space="preserve"> or the EES provides </w:t>
            </w:r>
            <w:r w:rsidR="00F330D3" w:rsidRPr="00A01432">
              <w:t>information about selected EAS</w:t>
            </w:r>
            <w:r w:rsidR="00F330D3">
              <w:t xml:space="preserve"> to another EES.</w:t>
            </w:r>
          </w:p>
        </w:tc>
      </w:tr>
    </w:tbl>
    <w:p w14:paraId="7F00DB44" w14:textId="77777777" w:rsidR="00AF0ACF" w:rsidRPr="00AA55C7" w:rsidRDefault="00AF0ACF" w:rsidP="00AF0ACF">
      <w:bookmarkStart w:id="1487" w:name="_Toc129301442"/>
    </w:p>
    <w:p w14:paraId="5EE8B26B" w14:textId="248A9198" w:rsidR="00AF0ACF" w:rsidRDefault="00E55E8C" w:rsidP="00AF0ACF">
      <w:pPr>
        <w:pStyle w:val="Heading4"/>
      </w:pPr>
      <w:bookmarkStart w:id="1488" w:name="_Toc160609395"/>
      <w:bookmarkStart w:id="1489" w:name="_Toc183527494"/>
      <w:bookmarkStart w:id="1490" w:name="_Toc129301448"/>
      <w:bookmarkEnd w:id="1487"/>
      <w:r>
        <w:t>6.6.</w:t>
      </w:r>
      <w:r w:rsidR="00AF0ACF">
        <w:t>3.2</w:t>
      </w:r>
      <w:r w:rsidR="00AF0ACF">
        <w:tab/>
        <w:t xml:space="preserve">Operation: </w:t>
      </w:r>
      <w:r w:rsidR="00B259A9">
        <w:t>Declare</w:t>
      </w:r>
      <w:bookmarkEnd w:id="1488"/>
      <w:bookmarkEnd w:id="1489"/>
    </w:p>
    <w:p w14:paraId="2011904F" w14:textId="2B294A0F" w:rsidR="00AF0ACF" w:rsidRDefault="00E55E8C" w:rsidP="00AF0ACF">
      <w:pPr>
        <w:pStyle w:val="Heading5"/>
      </w:pPr>
      <w:bookmarkStart w:id="1491" w:name="_Toc160609396"/>
      <w:bookmarkStart w:id="1492" w:name="_Toc183527495"/>
      <w:r>
        <w:t>6.6.</w:t>
      </w:r>
      <w:r w:rsidR="00AF0ACF">
        <w:t>3.2.1</w:t>
      </w:r>
      <w:r w:rsidR="00AF0ACF">
        <w:tab/>
        <w:t>Description</w:t>
      </w:r>
      <w:bookmarkEnd w:id="1491"/>
      <w:bookmarkEnd w:id="1492"/>
    </w:p>
    <w:p w14:paraId="5CD9ED94" w14:textId="1C0BE2C3"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00F330D3">
        <w:t xml:space="preserve"> or for the EES to provide </w:t>
      </w:r>
      <w:r w:rsidR="00F330D3" w:rsidRPr="00A01432">
        <w:t>information about selected EAS</w:t>
      </w:r>
      <w:r w:rsidR="00F330D3">
        <w:t xml:space="preserve"> to another EES</w:t>
      </w:r>
      <w:r w:rsidRPr="00286A85">
        <w:t>.</w:t>
      </w:r>
    </w:p>
    <w:p w14:paraId="2F7C4087" w14:textId="3FCD5158" w:rsidR="00AF0ACF" w:rsidRDefault="00E55E8C" w:rsidP="00AF0ACF">
      <w:pPr>
        <w:pStyle w:val="Heading5"/>
      </w:pPr>
      <w:bookmarkStart w:id="1493" w:name="_Toc160609397"/>
      <w:bookmarkStart w:id="1494" w:name="_Toc183527496"/>
      <w:r>
        <w:t>6.6.</w:t>
      </w:r>
      <w:r w:rsidR="00AF0ACF">
        <w:t>3.2.2</w:t>
      </w:r>
      <w:r w:rsidR="00AF0ACF">
        <w:tab/>
        <w:t>Operation Definition</w:t>
      </w:r>
      <w:bookmarkEnd w:id="1493"/>
      <w:bookmarkEnd w:id="1494"/>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r>
              <w:t>EASInfoProvReq</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B11C49">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4D1DCA2D" w14:textId="77777777" w:rsidR="00B11C49" w:rsidRPr="00167BEA" w:rsidRDefault="00B11C49" w:rsidP="005B1308">
            <w:pPr>
              <w:pStyle w:val="TAL"/>
            </w:pPr>
            <w:r>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C0C0C0"/>
            <w:vAlign w:val="center"/>
          </w:tcPr>
          <w:p w14:paraId="0AE20D86" w14:textId="77777777" w:rsidR="00B11C49" w:rsidRPr="00167BEA" w:rsidRDefault="00B11C49" w:rsidP="005B1308">
            <w:pPr>
              <w:pStyle w:val="TAL"/>
            </w:pPr>
            <w:r w:rsidRPr="00167BEA">
              <w:t>M</w:t>
            </w:r>
          </w:p>
        </w:tc>
        <w:tc>
          <w:tcPr>
            <w:tcW w:w="669" w:type="pct"/>
            <w:tcBorders>
              <w:top w:val="single" w:sz="4" w:space="0" w:color="auto"/>
              <w:left w:val="single" w:sz="4" w:space="0" w:color="auto"/>
              <w:bottom w:val="single" w:sz="4" w:space="0" w:color="auto"/>
              <w:right w:val="single" w:sz="4" w:space="0" w:color="auto"/>
            </w:tcBorders>
            <w:shd w:val="clear" w:color="auto" w:fill="C0C0C0"/>
            <w:vAlign w:val="center"/>
          </w:tcPr>
          <w:p w14:paraId="1D2D73BF" w14:textId="77777777" w:rsidR="00B11C49" w:rsidRPr="00167BEA" w:rsidRDefault="00B11C49" w:rsidP="005B1308">
            <w:pPr>
              <w:pStyle w:val="TAL"/>
            </w:pPr>
            <w:r w:rsidRPr="00167BEA">
              <w:t>1</w:t>
            </w:r>
          </w:p>
        </w:tc>
        <w:tc>
          <w:tcPr>
            <w:tcW w:w="892" w:type="pct"/>
            <w:tcBorders>
              <w:top w:val="single" w:sz="4" w:space="0" w:color="auto"/>
              <w:left w:val="single" w:sz="4" w:space="0" w:color="auto"/>
              <w:bottom w:val="single" w:sz="4" w:space="0" w:color="auto"/>
              <w:right w:val="single" w:sz="4" w:space="0" w:color="auto"/>
            </w:tcBorders>
            <w:shd w:val="clear" w:color="auto" w:fill="C0C0C0"/>
            <w:vAlign w:val="center"/>
          </w:tcPr>
          <w:p w14:paraId="73BE2459" w14:textId="77777777" w:rsidR="00B11C49" w:rsidRPr="00167BEA" w:rsidRDefault="00B11C49" w:rsidP="005B1308">
            <w:pPr>
              <w:pStyle w:val="TAL"/>
            </w:pPr>
            <w:r w:rsidRPr="00167BEA">
              <w:t>200 OK</w:t>
            </w:r>
          </w:p>
        </w:tc>
        <w:tc>
          <w:tcPr>
            <w:tcW w:w="2427" w:type="pct"/>
            <w:tcBorders>
              <w:top w:val="single" w:sz="4" w:space="0" w:color="auto"/>
              <w:left w:val="single" w:sz="4" w:space="0" w:color="auto"/>
              <w:bottom w:val="single" w:sz="4" w:space="0" w:color="auto"/>
              <w:right w:val="single" w:sz="4" w:space="0" w:color="auto"/>
            </w:tcBorders>
            <w:shd w:val="clear" w:color="auto" w:fill="C0C0C0"/>
            <w:vAlign w:val="center"/>
          </w:tcPr>
          <w:p w14:paraId="608572DA" w14:textId="77777777" w:rsidR="00B11C49" w:rsidRPr="00167BEA" w:rsidRDefault="00B11C49" w:rsidP="005B1308">
            <w:pPr>
              <w:pStyle w:val="TAL"/>
            </w:pPr>
            <w:r w:rsidRPr="004403D8">
              <w:t>Information about the EAS information provisioning response</w:t>
            </w:r>
            <w:r w:rsidRPr="00167BEA">
              <w:t>.</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1495" w:name="_Toc160609398"/>
      <w:bookmarkStart w:id="1496" w:name="_Toc183527497"/>
      <w:r>
        <w:lastRenderedPageBreak/>
        <w:t>6.6.</w:t>
      </w:r>
      <w:r w:rsidR="00AF0ACF">
        <w:t>3.3</w:t>
      </w:r>
      <w:r w:rsidR="00AF0ACF">
        <w:tab/>
      </w:r>
      <w:r w:rsidR="006E1492">
        <w:t>Void</w:t>
      </w:r>
      <w:bookmarkEnd w:id="1495"/>
      <w:bookmarkEnd w:id="1496"/>
    </w:p>
    <w:p w14:paraId="2DCCFD48" w14:textId="31E6CF91" w:rsidR="00AF0ACF" w:rsidRPr="00170A08" w:rsidRDefault="00E55E8C" w:rsidP="00AF0ACF">
      <w:pPr>
        <w:pStyle w:val="Heading4"/>
      </w:pPr>
      <w:bookmarkStart w:id="1497" w:name="_Toc160609399"/>
      <w:bookmarkStart w:id="1498" w:name="_Toc183527498"/>
      <w:r>
        <w:t>6.6.</w:t>
      </w:r>
      <w:r w:rsidR="00AF0ACF" w:rsidRPr="00170A08">
        <w:t>3.</w:t>
      </w:r>
      <w:r w:rsidR="00AF0ACF">
        <w:t>4</w:t>
      </w:r>
      <w:r w:rsidR="00AF0ACF" w:rsidRPr="00170A08">
        <w:tab/>
      </w:r>
      <w:r w:rsidR="005C30D5">
        <w:t>Void</w:t>
      </w:r>
      <w:bookmarkEnd w:id="1497"/>
      <w:bookmarkEnd w:id="1498"/>
    </w:p>
    <w:p w14:paraId="13F113AC" w14:textId="2CEE52BC" w:rsidR="00AF0ACF" w:rsidRDefault="00E55E8C" w:rsidP="00AF0ACF">
      <w:pPr>
        <w:pStyle w:val="Heading3"/>
      </w:pPr>
      <w:bookmarkStart w:id="1499" w:name="_Toc160609400"/>
      <w:bookmarkStart w:id="1500" w:name="_Toc183527499"/>
      <w:r>
        <w:t>6.6.</w:t>
      </w:r>
      <w:r w:rsidR="00AF0ACF">
        <w:t>4</w:t>
      </w:r>
      <w:r w:rsidR="00AF0ACF">
        <w:tab/>
        <w:t>Notifications</w:t>
      </w:r>
      <w:bookmarkEnd w:id="1490"/>
      <w:bookmarkEnd w:id="1499"/>
      <w:bookmarkEnd w:id="1500"/>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1501" w:name="_Toc160609401"/>
      <w:bookmarkStart w:id="1502" w:name="_Toc183527500"/>
      <w:bookmarkStart w:id="1503" w:name="_Toc129301454"/>
      <w:r>
        <w:t>6.6.</w:t>
      </w:r>
      <w:r w:rsidR="00AF0ACF">
        <w:t>5</w:t>
      </w:r>
      <w:r w:rsidR="00AF0ACF">
        <w:tab/>
        <w:t>Data Model</w:t>
      </w:r>
      <w:bookmarkEnd w:id="1501"/>
      <w:bookmarkEnd w:id="1502"/>
    </w:p>
    <w:p w14:paraId="1F67CAD4" w14:textId="0FFBB1B2" w:rsidR="00AF0ACF" w:rsidRDefault="00E55E8C" w:rsidP="00AF0ACF">
      <w:pPr>
        <w:pStyle w:val="Heading4"/>
        <w:rPr>
          <w:lang w:eastAsia="zh-CN"/>
        </w:rPr>
      </w:pPr>
      <w:bookmarkStart w:id="1504" w:name="_Toc160609402"/>
      <w:bookmarkStart w:id="1505" w:name="_Toc183527501"/>
      <w:r>
        <w:rPr>
          <w:lang w:eastAsia="zh-CN"/>
        </w:rPr>
        <w:t>6.6.</w:t>
      </w:r>
      <w:r w:rsidR="00AF0ACF">
        <w:rPr>
          <w:lang w:eastAsia="zh-CN"/>
        </w:rPr>
        <w:t>5.1</w:t>
      </w:r>
      <w:r w:rsidR="00AF0ACF">
        <w:rPr>
          <w:lang w:eastAsia="zh-CN"/>
        </w:rPr>
        <w:tab/>
        <w:t>General</w:t>
      </w:r>
      <w:bookmarkEnd w:id="1504"/>
      <w:bookmarkEnd w:id="1505"/>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AF0ACF"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6209C887" w:rsidR="00AF0ACF" w:rsidRPr="00B3237F" w:rsidRDefault="005C30D5" w:rsidP="005C30D5">
            <w:pPr>
              <w:pStyle w:val="TAL"/>
            </w:pPr>
            <w:r>
              <w:t>EasInfoProvReq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AF0ACF" w:rsidRPr="00B3237F" w:rsidRDefault="00E55E8C" w:rsidP="0055125D">
            <w:pPr>
              <w:pStyle w:val="TAC"/>
            </w:pPr>
            <w:r>
              <w:t>6.6.</w:t>
            </w:r>
            <w:r w:rsidR="00AF0ACF">
              <w:t>5</w:t>
            </w:r>
            <w:r w:rsidR="00AF0ACF"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AF0ACF" w:rsidRPr="00B3237F" w:rsidRDefault="00AF0ACF" w:rsidP="0055125D">
            <w:pPr>
              <w:pStyle w:val="TAL"/>
            </w:pPr>
          </w:p>
        </w:tc>
      </w:tr>
      <w:tr w:rsidR="00034EF5" w14:paraId="05EF297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7F8C549" w14:textId="7CCCF43B" w:rsidR="00034EF5" w:rsidRDefault="00034EF5" w:rsidP="005C30D5">
            <w:pPr>
              <w:pStyle w:val="TAL"/>
            </w:pPr>
            <w:r w:rsidRPr="00034EF5">
              <w:t>EasInfoProvReqType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3FB5" w14:textId="7B78FF87" w:rsidR="00034EF5" w:rsidRDefault="00034EF5" w:rsidP="00ED6AD6">
            <w:pPr>
              <w:pStyle w:val="TAC"/>
            </w:pPr>
            <w:r w:rsidRPr="00034EF5">
              <w:t>6.6.5.3.</w:t>
            </w:r>
            <w:r w:rsidR="00ED6AD6">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D59F9D0" w14:textId="77777777" w:rsidR="00034EF5" w:rsidRPr="00B3237F" w:rsidRDefault="00034EF5"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FD19287" w14:textId="77777777" w:rsidR="00034EF5" w:rsidRPr="00B3237F" w:rsidRDefault="00034EF5" w:rsidP="0055125D">
            <w:pPr>
              <w:pStyle w:val="TAL"/>
            </w:pPr>
          </w:p>
        </w:tc>
      </w:tr>
      <w:tr w:rsidR="00AF0ACF"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7BC7B243" w:rsidR="00AF0ACF" w:rsidRPr="00B3237F" w:rsidRDefault="005C30D5" w:rsidP="005C30D5">
            <w:pPr>
              <w:pStyle w:val="TAL"/>
            </w:pPr>
            <w:r>
              <w:t>EasInfoProvResp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AF0ACF" w:rsidRPr="00B3237F" w:rsidRDefault="00E55E8C" w:rsidP="0055125D">
            <w:pPr>
              <w:pStyle w:val="TAC"/>
            </w:pPr>
            <w:r>
              <w:t>6.6.</w:t>
            </w:r>
            <w:r w:rsidR="00AF0ACF">
              <w:t>5</w:t>
            </w:r>
            <w:r w:rsidR="00AF0ACF"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AF0ACF" w:rsidRPr="00B3237F" w:rsidRDefault="00AF0ACF" w:rsidP="0055125D">
            <w:pPr>
              <w:pStyle w:val="TAL"/>
            </w:pPr>
          </w:p>
        </w:tc>
      </w:tr>
      <w:tr w:rsidR="00AF0ACF"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AF0ACF" w:rsidRDefault="005C30D5" w:rsidP="005C30D5">
            <w:pPr>
              <w:pStyle w:val="TAL"/>
            </w:pPr>
            <w:r w:rsidRPr="00761C58">
              <w:t>InstantiatedEASInfo</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AF0ACF" w:rsidRDefault="00E55E8C" w:rsidP="0055125D">
            <w:pPr>
              <w:pStyle w:val="TAC"/>
            </w:pPr>
            <w:r>
              <w:t>6.6.</w:t>
            </w:r>
            <w:r w:rsidR="00AF0ACF">
              <w:t>5</w:t>
            </w:r>
            <w:r w:rsidR="00AF0ACF" w:rsidRPr="00B3237F">
              <w:t>.2.</w:t>
            </w:r>
            <w:r w:rsidR="00AF0ACF">
              <w:t>4</w:t>
            </w:r>
          </w:p>
        </w:tc>
        <w:tc>
          <w:tcPr>
            <w:tcW w:w="4821" w:type="dxa"/>
            <w:tcBorders>
              <w:top w:val="single" w:sz="4" w:space="0" w:color="auto"/>
              <w:left w:val="single" w:sz="4" w:space="0" w:color="auto"/>
              <w:bottom w:val="single" w:sz="4" w:space="0" w:color="auto"/>
              <w:right w:val="single" w:sz="4" w:space="0" w:color="auto"/>
            </w:tcBorders>
          </w:tcPr>
          <w:p w14:paraId="61132B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AF0ACF" w:rsidRPr="00B3237F" w:rsidRDefault="00AF0ACF" w:rsidP="0055125D">
            <w:pPr>
              <w:pStyle w:val="TAL"/>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1506" w:name="_Toc160609403"/>
      <w:bookmarkStart w:id="1507" w:name="_Toc183527502"/>
      <w:r>
        <w:rPr>
          <w:lang w:eastAsia="zh-CN"/>
        </w:rPr>
        <w:t>6.6.</w:t>
      </w:r>
      <w:r w:rsidR="00AF0ACF">
        <w:rPr>
          <w:lang w:eastAsia="zh-CN"/>
        </w:rPr>
        <w:t>5.2</w:t>
      </w:r>
      <w:r w:rsidR="00AF0ACF">
        <w:rPr>
          <w:lang w:eastAsia="zh-CN"/>
        </w:rPr>
        <w:tab/>
        <w:t>Structured data types</w:t>
      </w:r>
      <w:bookmarkEnd w:id="1506"/>
      <w:bookmarkEnd w:id="1507"/>
    </w:p>
    <w:p w14:paraId="38355652" w14:textId="04EADE96" w:rsidR="00AF0ACF" w:rsidRDefault="00E55E8C" w:rsidP="00AF0ACF">
      <w:pPr>
        <w:pStyle w:val="Heading5"/>
        <w:rPr>
          <w:lang w:eastAsia="zh-CN"/>
        </w:rPr>
      </w:pPr>
      <w:bookmarkStart w:id="1508" w:name="_Toc160609404"/>
      <w:bookmarkStart w:id="1509" w:name="_Toc183527503"/>
      <w:r>
        <w:rPr>
          <w:lang w:eastAsia="zh-CN"/>
        </w:rPr>
        <w:t>6.6.</w:t>
      </w:r>
      <w:r w:rsidR="00AF0ACF">
        <w:rPr>
          <w:lang w:eastAsia="zh-CN"/>
        </w:rPr>
        <w:t>5.2.1</w:t>
      </w:r>
      <w:r w:rsidR="00AF0ACF">
        <w:rPr>
          <w:lang w:eastAsia="zh-CN"/>
        </w:rPr>
        <w:tab/>
        <w:t>Introduction</w:t>
      </w:r>
      <w:bookmarkEnd w:id="1508"/>
      <w:bookmarkEnd w:id="1509"/>
    </w:p>
    <w:p w14:paraId="713D52A4" w14:textId="77777777" w:rsidR="00AF0ACF" w:rsidRPr="00952D7A" w:rsidRDefault="00AF0ACF" w:rsidP="00AF0ACF">
      <w:r>
        <w:t>This clause defines the data structures to be used in resource representations.</w:t>
      </w:r>
    </w:p>
    <w:p w14:paraId="58984906" w14:textId="7821F128" w:rsidR="00AF0ACF" w:rsidRDefault="00E55E8C" w:rsidP="00AF0ACF">
      <w:pPr>
        <w:pStyle w:val="Heading5"/>
        <w:rPr>
          <w:lang w:eastAsia="zh-CN"/>
        </w:rPr>
      </w:pPr>
      <w:bookmarkStart w:id="1510" w:name="_Toc160609405"/>
      <w:bookmarkStart w:id="1511" w:name="_Toc183527504"/>
      <w:r>
        <w:rPr>
          <w:lang w:eastAsia="zh-CN"/>
        </w:rPr>
        <w:lastRenderedPageBreak/>
        <w:t>6.6.</w:t>
      </w:r>
      <w:r w:rsidR="00AF0ACF">
        <w:rPr>
          <w:lang w:eastAsia="zh-CN"/>
        </w:rPr>
        <w:t>5.2.2</w:t>
      </w:r>
      <w:r w:rsidR="00AF0ACF">
        <w:rPr>
          <w:lang w:eastAsia="zh-CN"/>
        </w:rPr>
        <w:tab/>
        <w:t xml:space="preserve">Type: </w:t>
      </w:r>
      <w:r w:rsidR="003758F9" w:rsidRPr="003A360B">
        <w:t>EasInfoProvReq</w:t>
      </w:r>
      <w:bookmarkEnd w:id="1510"/>
      <w:bookmarkEnd w:id="1511"/>
    </w:p>
    <w:p w14:paraId="6536574D" w14:textId="6D491C4B" w:rsidR="00AF0ACF" w:rsidRDefault="00AF0ACF" w:rsidP="00AF0ACF">
      <w:pPr>
        <w:pStyle w:val="TH"/>
      </w:pPr>
      <w:r>
        <w:rPr>
          <w:noProof/>
        </w:rPr>
        <w:t>Table </w:t>
      </w:r>
      <w:r w:rsidR="00E55E8C">
        <w:t>6.6.</w:t>
      </w:r>
      <w:r>
        <w:t xml:space="preserve">5.2.2-1: </w:t>
      </w:r>
      <w:r>
        <w:rPr>
          <w:noProof/>
        </w:rPr>
        <w:t xml:space="preserve">Definition of type </w:t>
      </w:r>
      <w:r w:rsidR="002D309C" w:rsidRPr="002D309C">
        <w:t>EasInfoProvReq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18DEFE9A" w:rsidR="00AF0ACF" w:rsidRPr="00646838" w:rsidRDefault="00BF6389" w:rsidP="00BF6389">
            <w:pPr>
              <w:pStyle w:val="TAL"/>
            </w:pPr>
            <w:r>
              <w:t>0..N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5878402E" w:rsidR="00BF6389" w:rsidRDefault="00BF6389" w:rsidP="00BF6389">
            <w:pPr>
              <w:pStyle w:val="TAL"/>
            </w:pPr>
            <w:r>
              <w:t>0..N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r w:rsidR="002A1ECD">
              <w:t>ACRScenario</w:t>
            </w:r>
            <w:r>
              <w:t>)</w:t>
            </w:r>
          </w:p>
        </w:tc>
        <w:tc>
          <w:tcPr>
            <w:tcW w:w="224" w:type="pct"/>
          </w:tcPr>
          <w:p w14:paraId="411EA0A7" w14:textId="425760BF" w:rsidR="00BF6389" w:rsidRDefault="008C2B53" w:rsidP="001C1F82">
            <w:pPr>
              <w:pStyle w:val="TAC"/>
            </w:pPr>
            <w:r>
              <w:t>O</w:t>
            </w:r>
          </w:p>
        </w:tc>
        <w:tc>
          <w:tcPr>
            <w:tcW w:w="596" w:type="pct"/>
          </w:tcPr>
          <w:p w14:paraId="4F05FB69" w14:textId="188E6E7A" w:rsidR="00BF6389" w:rsidRPr="00646838" w:rsidRDefault="008C2B53" w:rsidP="008C2B53">
            <w:pPr>
              <w:pStyle w:val="TAL"/>
            </w:pPr>
            <w:r>
              <w:t>0..N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77777777" w:rsidR="00BF6389" w:rsidRPr="00646838" w:rsidRDefault="00BF6389" w:rsidP="00BF6389">
            <w:pPr>
              <w:pStyle w:val="TAL"/>
            </w:pPr>
            <w:r>
              <w:t>0..1</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7777777" w:rsidR="00BF6389" w:rsidRDefault="00BF6389" w:rsidP="00BF6389">
            <w:pPr>
              <w:pStyle w:val="TAL"/>
            </w:pPr>
            <w:r>
              <w:t>0..1</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12BA5EB4" w:rsidR="00BF6389" w:rsidRDefault="00BF6389" w:rsidP="00733799">
            <w:pPr>
              <w:pStyle w:val="TAL"/>
            </w:pPr>
            <w:r>
              <w:t>0..</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77777777" w:rsidR="00BF6389" w:rsidRDefault="00BF6389" w:rsidP="00BF6389">
            <w:pPr>
              <w:pStyle w:val="TAL"/>
            </w:pPr>
            <w:r>
              <w:t>0..1</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3B4C572" w:rsidR="00674E00" w:rsidRDefault="00674E00" w:rsidP="00674E00">
            <w:pPr>
              <w:pStyle w:val="TAL"/>
            </w:pPr>
            <w:r>
              <w:t>0..N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3B0973CE" w:rsidR="00F60059" w:rsidRDefault="00F60059" w:rsidP="00F60059">
            <w:pPr>
              <w:pStyle w:val="TAL"/>
            </w:pPr>
            <w:r>
              <w:t>NOTE 1:</w:t>
            </w:r>
            <w:r>
              <w:tab/>
              <w:t>The attribute may be present only if Selected EASID(s) and Selected EAS Endpoint(s) are present and “reqType” attribute is "ACR_SCENARIO_SELECTION_ANNOUNCEMENT"</w:t>
            </w:r>
          </w:p>
          <w:p w14:paraId="7F1BB8D4" w14:textId="0EF1DF4C" w:rsidR="00F60059" w:rsidRDefault="00F60059" w:rsidP="00F60059">
            <w:pPr>
              <w:pStyle w:val="TAL"/>
            </w:pPr>
            <w:r>
              <w:t>NOTE 2:</w:t>
            </w:r>
            <w:r>
              <w:tab/>
              <w:t>The attributes are present only if the “reqType” attribute is “ACR_SCENARIO_SELECTION_REQUEST”</w:t>
            </w:r>
          </w:p>
          <w:p w14:paraId="658EA2C3" w14:textId="1E1B0154" w:rsidR="00F60059" w:rsidRDefault="00F60059" w:rsidP="00F60059">
            <w:pPr>
              <w:pStyle w:val="TAL"/>
            </w:pPr>
            <w:r>
              <w:t>NOTE 3:</w:t>
            </w:r>
            <w:r>
              <w:tab/>
              <w:t>The attribute is present if AC Profile is not shared to EES previously</w:t>
            </w:r>
          </w:p>
          <w:p w14:paraId="2C06F586" w14:textId="7F71E8B3" w:rsidR="00F60059" w:rsidRDefault="00F60059" w:rsidP="00F60059">
            <w:pPr>
              <w:pStyle w:val="TAL"/>
            </w:pPr>
            <w:r>
              <w:t>NOTE 4:</w:t>
            </w:r>
            <w:r>
              <w:tab/>
              <w:t>This attribute may be present only if the “reqType” attribute is "EAS_SELECTION".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2C663CC4" w:rsidR="00AF0ACF" w:rsidRDefault="00E55E8C" w:rsidP="00AF0ACF">
      <w:pPr>
        <w:pStyle w:val="Heading5"/>
        <w:rPr>
          <w:lang w:eastAsia="zh-CN"/>
        </w:rPr>
      </w:pPr>
      <w:bookmarkStart w:id="1512" w:name="_Toc160609406"/>
      <w:bookmarkStart w:id="1513" w:name="_Toc183527505"/>
      <w:r>
        <w:rPr>
          <w:lang w:eastAsia="zh-CN"/>
        </w:rPr>
        <w:t>6.6.</w:t>
      </w:r>
      <w:r w:rsidR="00AF0ACF">
        <w:rPr>
          <w:lang w:eastAsia="zh-CN"/>
        </w:rPr>
        <w:t>5.2.3</w:t>
      </w:r>
      <w:r w:rsidR="00AF0ACF">
        <w:rPr>
          <w:lang w:eastAsia="zh-CN"/>
        </w:rPr>
        <w:tab/>
        <w:t xml:space="preserve">Type: </w:t>
      </w:r>
      <w:r w:rsidR="00F81F89" w:rsidRPr="00CA3306">
        <w:rPr>
          <w:lang w:eastAsia="zh-CN"/>
        </w:rPr>
        <w:t>EasInfoProvResp</w:t>
      </w:r>
      <w:bookmarkEnd w:id="1512"/>
      <w:bookmarkEnd w:id="1513"/>
    </w:p>
    <w:p w14:paraId="1A234AE2" w14:textId="77777777"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EasInfoProvResp</w:t>
      </w:r>
    </w:p>
    <w:p w14:paraId="51D65947" w14:textId="77777777" w:rsidR="007E546B" w:rsidRPr="007E546B" w:rsidRDefault="007E546B" w:rsidP="007E546B">
      <w:pPr>
        <w:rPr>
          <w:lang w:eastAsia="zh-CN"/>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9"/>
        <w:gridCol w:w="1360"/>
      </w:tblGrid>
      <w:tr w:rsidR="003F2FF2" w:rsidRPr="00CA178A" w14:paraId="475FBDAC" w14:textId="77777777" w:rsidTr="005B1308">
        <w:trPr>
          <w:jc w:val="center"/>
        </w:trPr>
        <w:tc>
          <w:tcPr>
            <w:tcW w:w="716" w:type="pct"/>
            <w:shd w:val="clear" w:color="auto" w:fill="C0C0C0"/>
          </w:tcPr>
          <w:p w14:paraId="7BBF2FAF" w14:textId="77777777" w:rsidR="003F2FF2" w:rsidRPr="00CA178A" w:rsidRDefault="003F2FF2" w:rsidP="005B1308">
            <w:pPr>
              <w:pStyle w:val="TAH"/>
              <w:rPr>
                <w:noProof/>
              </w:rPr>
            </w:pPr>
            <w:r w:rsidRPr="00CA178A">
              <w:rPr>
                <w:noProof/>
              </w:rPr>
              <w:lastRenderedPageBreak/>
              <w:t>Name</w:t>
            </w:r>
          </w:p>
        </w:tc>
        <w:tc>
          <w:tcPr>
            <w:tcW w:w="743" w:type="pct"/>
            <w:shd w:val="clear" w:color="auto" w:fill="C0C0C0"/>
          </w:tcPr>
          <w:p w14:paraId="709548E1" w14:textId="77777777" w:rsidR="003F2FF2" w:rsidRPr="00CA178A" w:rsidRDefault="003F2FF2" w:rsidP="005B1308">
            <w:pPr>
              <w:pStyle w:val="TAH"/>
              <w:rPr>
                <w:noProof/>
              </w:rPr>
            </w:pPr>
            <w:r w:rsidRPr="00CA178A">
              <w:rPr>
                <w:noProof/>
              </w:rPr>
              <w:t>Data type</w:t>
            </w:r>
          </w:p>
        </w:tc>
        <w:tc>
          <w:tcPr>
            <w:tcW w:w="223" w:type="pct"/>
            <w:shd w:val="clear" w:color="auto" w:fill="C0C0C0"/>
          </w:tcPr>
          <w:p w14:paraId="2A19C6C4" w14:textId="77777777" w:rsidR="003F2FF2" w:rsidRPr="00CA178A" w:rsidRDefault="003F2FF2" w:rsidP="005B1308">
            <w:pPr>
              <w:pStyle w:val="TAH"/>
              <w:rPr>
                <w:noProof/>
              </w:rPr>
            </w:pPr>
            <w:r w:rsidRPr="00CA178A">
              <w:rPr>
                <w:noProof/>
              </w:rPr>
              <w:t>P</w:t>
            </w:r>
          </w:p>
        </w:tc>
        <w:tc>
          <w:tcPr>
            <w:tcW w:w="597" w:type="pct"/>
            <w:shd w:val="clear" w:color="auto" w:fill="C0C0C0"/>
          </w:tcPr>
          <w:p w14:paraId="39EB1DC0" w14:textId="77777777" w:rsidR="003F2FF2" w:rsidRPr="00CA178A" w:rsidRDefault="003F2FF2" w:rsidP="005B1308">
            <w:pPr>
              <w:pStyle w:val="TAH"/>
              <w:rPr>
                <w:noProof/>
              </w:rPr>
            </w:pPr>
            <w:r w:rsidRPr="00CA178A">
              <w:rPr>
                <w:noProof/>
              </w:rPr>
              <w:t>Cardinality</w:t>
            </w:r>
          </w:p>
        </w:tc>
        <w:tc>
          <w:tcPr>
            <w:tcW w:w="2008" w:type="pct"/>
            <w:shd w:val="clear" w:color="auto" w:fill="C0C0C0"/>
          </w:tcPr>
          <w:p w14:paraId="0BE132B5" w14:textId="77777777" w:rsidR="003F2FF2" w:rsidRPr="00CA178A" w:rsidRDefault="003F2FF2" w:rsidP="005B1308">
            <w:pPr>
              <w:pStyle w:val="TAH"/>
              <w:rPr>
                <w:noProof/>
              </w:rPr>
            </w:pPr>
            <w:r w:rsidRPr="00CA178A">
              <w:rPr>
                <w:noProof/>
              </w:rPr>
              <w:t>Description</w:t>
            </w:r>
          </w:p>
        </w:tc>
        <w:tc>
          <w:tcPr>
            <w:tcW w:w="713" w:type="pct"/>
            <w:shd w:val="clear" w:color="auto" w:fill="C0C0C0"/>
          </w:tcPr>
          <w:p w14:paraId="59630911" w14:textId="77777777" w:rsidR="003F2FF2" w:rsidRPr="00CA178A" w:rsidRDefault="003F2FF2" w:rsidP="005B1308">
            <w:pPr>
              <w:pStyle w:val="TAH"/>
              <w:rPr>
                <w:noProof/>
              </w:rPr>
            </w:pPr>
            <w:r w:rsidRPr="00CA178A">
              <w:rPr>
                <w:noProof/>
              </w:rPr>
              <w:t>Applicability</w:t>
            </w:r>
          </w:p>
        </w:tc>
      </w:tr>
      <w:tr w:rsidR="003F2FF2" w:rsidRPr="00CA178A" w14:paraId="661AF2CA" w14:textId="77777777" w:rsidTr="005B1308">
        <w:trPr>
          <w:jc w:val="center"/>
        </w:trPr>
        <w:tc>
          <w:tcPr>
            <w:tcW w:w="716" w:type="pct"/>
            <w:shd w:val="clear" w:color="auto" w:fill="auto"/>
          </w:tcPr>
          <w:p w14:paraId="3EFC49EC" w14:textId="77777777" w:rsidR="003F2FF2" w:rsidRPr="00CA178A" w:rsidRDefault="003F2FF2" w:rsidP="005B1308">
            <w:pPr>
              <w:pStyle w:val="TAL"/>
              <w:rPr>
                <w:noProof/>
              </w:rPr>
            </w:pPr>
            <w:r w:rsidRPr="00CA178A">
              <w:rPr>
                <w:noProof/>
              </w:rPr>
              <w:t>selAcrScenarioList</w:t>
            </w:r>
          </w:p>
        </w:tc>
        <w:tc>
          <w:tcPr>
            <w:tcW w:w="743" w:type="pct"/>
          </w:tcPr>
          <w:p w14:paraId="6FACC5C9" w14:textId="77777777" w:rsidR="003F2FF2" w:rsidRPr="00CA178A" w:rsidRDefault="003F2FF2" w:rsidP="005B1308">
            <w:pPr>
              <w:pStyle w:val="TAL"/>
              <w:rPr>
                <w:noProof/>
              </w:rPr>
            </w:pPr>
            <w:r w:rsidRPr="00CA178A">
              <w:rPr>
                <w:noProof/>
              </w:rPr>
              <w:t>array(ACRScenario)</w:t>
            </w:r>
          </w:p>
        </w:tc>
        <w:tc>
          <w:tcPr>
            <w:tcW w:w="223" w:type="pct"/>
          </w:tcPr>
          <w:p w14:paraId="522CB52B" w14:textId="77777777" w:rsidR="003F2FF2" w:rsidRPr="00CA178A" w:rsidRDefault="003F2FF2" w:rsidP="005B1308">
            <w:pPr>
              <w:pStyle w:val="TAC"/>
              <w:rPr>
                <w:noProof/>
              </w:rPr>
            </w:pPr>
            <w:r w:rsidRPr="00CA178A">
              <w:rPr>
                <w:noProof/>
              </w:rPr>
              <w:t>O</w:t>
            </w:r>
          </w:p>
        </w:tc>
        <w:tc>
          <w:tcPr>
            <w:tcW w:w="597" w:type="pct"/>
          </w:tcPr>
          <w:p w14:paraId="182F03EC" w14:textId="77777777" w:rsidR="003F2FF2" w:rsidRPr="00CA178A" w:rsidRDefault="003F2FF2" w:rsidP="005B1308">
            <w:pPr>
              <w:pStyle w:val="TAL"/>
              <w:rPr>
                <w:noProof/>
              </w:rPr>
            </w:pPr>
            <w:r w:rsidRPr="00CA178A">
              <w:rPr>
                <w:noProof/>
              </w:rPr>
              <w:t>0..N</w:t>
            </w:r>
          </w:p>
        </w:tc>
        <w:tc>
          <w:tcPr>
            <w:tcW w:w="2008" w:type="pct"/>
            <w:shd w:val="clear" w:color="auto" w:fill="auto"/>
          </w:tcPr>
          <w:p w14:paraId="5EB62B48" w14:textId="77777777" w:rsidR="003F2FF2" w:rsidRPr="00CA178A" w:rsidRDefault="003F2FF2" w:rsidP="005B1308">
            <w:pPr>
              <w:pStyle w:val="TAL"/>
              <w:rPr>
                <w:noProof/>
              </w:rPr>
            </w:pPr>
            <w:r w:rsidRPr="00CA178A">
              <w:rPr>
                <w:noProof/>
              </w:rPr>
              <w:t>The list of ACR scenarios (or the list of ACR scenarios for EAS bundles) selected by the EES. (NOTE 1)</w:t>
            </w:r>
          </w:p>
        </w:tc>
        <w:tc>
          <w:tcPr>
            <w:tcW w:w="713" w:type="pct"/>
          </w:tcPr>
          <w:p w14:paraId="0DA74BFD" w14:textId="77777777" w:rsidR="003F2FF2" w:rsidRPr="00CA178A" w:rsidRDefault="003F2FF2" w:rsidP="005B1308">
            <w:pPr>
              <w:pStyle w:val="TAL"/>
              <w:rPr>
                <w:noProof/>
              </w:rPr>
            </w:pPr>
          </w:p>
        </w:tc>
      </w:tr>
      <w:tr w:rsidR="003F2FF2" w:rsidRPr="00CA178A" w14:paraId="2D8880A1" w14:textId="77777777" w:rsidTr="005B1308">
        <w:trPr>
          <w:jc w:val="center"/>
        </w:trPr>
        <w:tc>
          <w:tcPr>
            <w:tcW w:w="716" w:type="pct"/>
            <w:shd w:val="clear" w:color="auto" w:fill="auto"/>
          </w:tcPr>
          <w:p w14:paraId="32E10CF8" w14:textId="77777777" w:rsidR="003F2FF2" w:rsidRPr="00CA178A" w:rsidDel="0075337E" w:rsidRDefault="003F2FF2" w:rsidP="005B1308">
            <w:pPr>
              <w:pStyle w:val="TAL"/>
              <w:rPr>
                <w:noProof/>
              </w:rPr>
            </w:pPr>
            <w:r w:rsidRPr="00CA178A">
              <w:rPr>
                <w:noProof/>
              </w:rPr>
              <w:t>instEasInfo</w:t>
            </w:r>
          </w:p>
        </w:tc>
        <w:tc>
          <w:tcPr>
            <w:tcW w:w="743" w:type="pct"/>
          </w:tcPr>
          <w:p w14:paraId="7EBB5AE9" w14:textId="77777777" w:rsidR="003F2FF2" w:rsidRPr="00CA178A" w:rsidRDefault="003F2FF2" w:rsidP="005B1308">
            <w:pPr>
              <w:pStyle w:val="TAL"/>
              <w:rPr>
                <w:noProof/>
              </w:rPr>
            </w:pPr>
            <w:r w:rsidRPr="00CA178A">
              <w:rPr>
                <w:noProof/>
              </w:rPr>
              <w:t>InstantiatedEASInfo</w:t>
            </w:r>
          </w:p>
        </w:tc>
        <w:tc>
          <w:tcPr>
            <w:tcW w:w="223" w:type="pct"/>
          </w:tcPr>
          <w:p w14:paraId="749B8E28" w14:textId="77777777" w:rsidR="003F2FF2" w:rsidRPr="00CA178A" w:rsidRDefault="003F2FF2" w:rsidP="005B1308">
            <w:pPr>
              <w:pStyle w:val="TAC"/>
              <w:rPr>
                <w:noProof/>
              </w:rPr>
            </w:pPr>
            <w:r w:rsidRPr="00CA178A">
              <w:rPr>
                <w:noProof/>
              </w:rPr>
              <w:t>O</w:t>
            </w:r>
          </w:p>
        </w:tc>
        <w:tc>
          <w:tcPr>
            <w:tcW w:w="597" w:type="pct"/>
          </w:tcPr>
          <w:p w14:paraId="0EA99BEE" w14:textId="77777777" w:rsidR="003F2FF2" w:rsidRPr="00CA178A" w:rsidRDefault="003F2FF2" w:rsidP="005B1308">
            <w:pPr>
              <w:pStyle w:val="TAL"/>
              <w:rPr>
                <w:noProof/>
              </w:rPr>
            </w:pPr>
            <w:r w:rsidRPr="00CA178A">
              <w:rPr>
                <w:noProof/>
              </w:rPr>
              <w:t>0..1</w:t>
            </w:r>
          </w:p>
        </w:tc>
        <w:tc>
          <w:tcPr>
            <w:tcW w:w="2008" w:type="pct"/>
            <w:shd w:val="clear" w:color="auto" w:fill="auto"/>
          </w:tcPr>
          <w:p w14:paraId="1BCFB5A2" w14:textId="77777777" w:rsidR="003F2FF2" w:rsidRPr="00CA178A" w:rsidRDefault="003F2FF2" w:rsidP="005B1308">
            <w:pPr>
              <w:pStyle w:val="TAL"/>
              <w:rPr>
                <w:noProof/>
              </w:rPr>
            </w:pPr>
            <w:r w:rsidRPr="00CA178A">
              <w:rPr>
                <w:noProof/>
              </w:rPr>
              <w:t>The instantiated EAS information. (NOTE 2)</w:t>
            </w:r>
          </w:p>
        </w:tc>
        <w:tc>
          <w:tcPr>
            <w:tcW w:w="713" w:type="pct"/>
          </w:tcPr>
          <w:p w14:paraId="0A77B5DC" w14:textId="77777777" w:rsidR="003F2FF2" w:rsidRPr="00CA178A" w:rsidRDefault="003F2FF2" w:rsidP="005B1308">
            <w:pPr>
              <w:pStyle w:val="TAL"/>
              <w:rPr>
                <w:noProof/>
              </w:rPr>
            </w:pPr>
          </w:p>
        </w:tc>
      </w:tr>
      <w:tr w:rsidR="003F2FF2" w:rsidRPr="00CA178A" w14:paraId="69BB4D28" w14:textId="77777777" w:rsidTr="005B1308">
        <w:trPr>
          <w:jc w:val="center"/>
        </w:trPr>
        <w:tc>
          <w:tcPr>
            <w:tcW w:w="716" w:type="pct"/>
            <w:shd w:val="clear" w:color="auto" w:fill="auto"/>
          </w:tcPr>
          <w:p w14:paraId="68BB73CE" w14:textId="77777777" w:rsidR="003F2FF2" w:rsidRPr="00CA178A" w:rsidRDefault="003F2FF2" w:rsidP="005B1308">
            <w:pPr>
              <w:pStyle w:val="TAL"/>
              <w:rPr>
                <w:noProof/>
              </w:rPr>
            </w:pPr>
            <w:r w:rsidRPr="00CA178A">
              <w:rPr>
                <w:noProof/>
              </w:rPr>
              <w:t>comEasEndpoint</w:t>
            </w:r>
          </w:p>
        </w:tc>
        <w:tc>
          <w:tcPr>
            <w:tcW w:w="743" w:type="pct"/>
          </w:tcPr>
          <w:p w14:paraId="7A56A570" w14:textId="77777777" w:rsidR="003F2FF2" w:rsidRPr="00CA178A" w:rsidRDefault="003F2FF2" w:rsidP="005B1308">
            <w:pPr>
              <w:pStyle w:val="TAL"/>
              <w:rPr>
                <w:noProof/>
              </w:rPr>
            </w:pPr>
            <w:r w:rsidRPr="00CA178A">
              <w:rPr>
                <w:noProof/>
              </w:rPr>
              <w:t>EndPoint</w:t>
            </w:r>
          </w:p>
        </w:tc>
        <w:tc>
          <w:tcPr>
            <w:tcW w:w="223" w:type="pct"/>
          </w:tcPr>
          <w:p w14:paraId="6915A056" w14:textId="77777777" w:rsidR="003F2FF2" w:rsidRPr="00CA178A" w:rsidRDefault="003F2FF2" w:rsidP="005B1308">
            <w:pPr>
              <w:pStyle w:val="TAC"/>
              <w:rPr>
                <w:noProof/>
              </w:rPr>
            </w:pPr>
            <w:r w:rsidRPr="00CA178A">
              <w:rPr>
                <w:noProof/>
              </w:rPr>
              <w:t>O</w:t>
            </w:r>
          </w:p>
        </w:tc>
        <w:tc>
          <w:tcPr>
            <w:tcW w:w="597" w:type="pct"/>
          </w:tcPr>
          <w:p w14:paraId="7DB4FDBF" w14:textId="77777777" w:rsidR="003F2FF2" w:rsidRPr="00CA178A" w:rsidRDefault="003F2FF2" w:rsidP="005B1308">
            <w:pPr>
              <w:pStyle w:val="TAL"/>
              <w:rPr>
                <w:noProof/>
              </w:rPr>
            </w:pPr>
            <w:r w:rsidRPr="00CA178A">
              <w:rPr>
                <w:noProof/>
              </w:rPr>
              <w:t>0..1</w:t>
            </w:r>
          </w:p>
        </w:tc>
        <w:tc>
          <w:tcPr>
            <w:tcW w:w="2008" w:type="pct"/>
            <w:shd w:val="clear" w:color="auto" w:fill="auto"/>
          </w:tcPr>
          <w:p w14:paraId="237787EB" w14:textId="77777777" w:rsidR="003F2FF2" w:rsidRPr="00CA178A" w:rsidRDefault="003F2FF2" w:rsidP="005B1308">
            <w:pPr>
              <w:pStyle w:val="TAL"/>
              <w:rPr>
                <w:noProof/>
              </w:rPr>
            </w:pPr>
            <w:r w:rsidRPr="00CA178A">
              <w:rPr>
                <w:noProof/>
              </w:rPr>
              <w:t>The common EAS endpoint provided if the EES has determined a different common EAS. (NOTE 3)</w:t>
            </w:r>
          </w:p>
        </w:tc>
        <w:tc>
          <w:tcPr>
            <w:tcW w:w="713" w:type="pct"/>
          </w:tcPr>
          <w:p w14:paraId="3BA5FBD7" w14:textId="77777777" w:rsidR="003F2FF2" w:rsidRPr="00CA178A" w:rsidRDefault="003F2FF2" w:rsidP="005B1308">
            <w:pPr>
              <w:pStyle w:val="TAL"/>
              <w:rPr>
                <w:noProof/>
              </w:rPr>
            </w:pPr>
          </w:p>
        </w:tc>
      </w:tr>
      <w:tr w:rsidR="003F2FF2" w:rsidRPr="00CA178A" w14:paraId="589E9A00" w14:textId="77777777" w:rsidTr="005B1308">
        <w:trPr>
          <w:jc w:val="center"/>
        </w:trPr>
        <w:tc>
          <w:tcPr>
            <w:tcW w:w="716" w:type="pct"/>
            <w:shd w:val="clear" w:color="auto" w:fill="auto"/>
          </w:tcPr>
          <w:p w14:paraId="518BE081" w14:textId="77777777" w:rsidR="003F2FF2" w:rsidRPr="00CA178A" w:rsidRDefault="003F2FF2" w:rsidP="005B1308">
            <w:pPr>
              <w:pStyle w:val="TAL"/>
              <w:rPr>
                <w:noProof/>
              </w:rPr>
            </w:pPr>
            <w:r w:rsidRPr="00CA178A">
              <w:rPr>
                <w:noProof/>
              </w:rPr>
              <w:t>comEesEndpoint</w:t>
            </w:r>
          </w:p>
        </w:tc>
        <w:tc>
          <w:tcPr>
            <w:tcW w:w="743" w:type="pct"/>
          </w:tcPr>
          <w:p w14:paraId="7E30A10E" w14:textId="77777777" w:rsidR="003F2FF2" w:rsidRPr="00CA178A" w:rsidRDefault="003F2FF2" w:rsidP="005B1308">
            <w:pPr>
              <w:pStyle w:val="TAL"/>
              <w:rPr>
                <w:noProof/>
              </w:rPr>
            </w:pPr>
            <w:r w:rsidRPr="00CA178A">
              <w:rPr>
                <w:noProof/>
              </w:rPr>
              <w:t>EndPoint</w:t>
            </w:r>
          </w:p>
        </w:tc>
        <w:tc>
          <w:tcPr>
            <w:tcW w:w="223" w:type="pct"/>
          </w:tcPr>
          <w:p w14:paraId="2A9FA161" w14:textId="77777777" w:rsidR="003F2FF2" w:rsidRPr="00CA178A" w:rsidRDefault="003F2FF2" w:rsidP="005B1308">
            <w:pPr>
              <w:pStyle w:val="TAC"/>
              <w:rPr>
                <w:noProof/>
              </w:rPr>
            </w:pPr>
            <w:r w:rsidRPr="00CA178A">
              <w:rPr>
                <w:noProof/>
              </w:rPr>
              <w:t>O</w:t>
            </w:r>
          </w:p>
        </w:tc>
        <w:tc>
          <w:tcPr>
            <w:tcW w:w="597" w:type="pct"/>
          </w:tcPr>
          <w:p w14:paraId="48FED37D" w14:textId="77777777" w:rsidR="003F2FF2" w:rsidRPr="00CA178A" w:rsidRDefault="003F2FF2" w:rsidP="005B1308">
            <w:pPr>
              <w:pStyle w:val="TAL"/>
              <w:rPr>
                <w:noProof/>
              </w:rPr>
            </w:pPr>
            <w:r w:rsidRPr="00CA178A">
              <w:rPr>
                <w:noProof/>
              </w:rPr>
              <w:t>0..1</w:t>
            </w:r>
          </w:p>
        </w:tc>
        <w:tc>
          <w:tcPr>
            <w:tcW w:w="2008" w:type="pct"/>
            <w:shd w:val="clear" w:color="auto" w:fill="auto"/>
          </w:tcPr>
          <w:p w14:paraId="730446A9" w14:textId="77777777" w:rsidR="003F2FF2" w:rsidRPr="00CA178A" w:rsidRDefault="003F2FF2" w:rsidP="005B1308">
            <w:pPr>
              <w:pStyle w:val="TAL"/>
              <w:rPr>
                <w:noProof/>
              </w:rPr>
            </w:pPr>
            <w:r w:rsidRPr="00CA178A">
              <w:rPr>
                <w:noProof/>
              </w:rPr>
              <w:t>The common EES endpoint of the common EAS provided if the common EAS is registered to a different EES. (NOTE 3)</w:t>
            </w:r>
          </w:p>
        </w:tc>
        <w:tc>
          <w:tcPr>
            <w:tcW w:w="713" w:type="pct"/>
          </w:tcPr>
          <w:p w14:paraId="0617C2F3" w14:textId="77777777" w:rsidR="003F2FF2" w:rsidRPr="00CA178A" w:rsidRDefault="003F2FF2" w:rsidP="005B1308">
            <w:pPr>
              <w:pStyle w:val="TAL"/>
              <w:rPr>
                <w:noProof/>
              </w:rPr>
            </w:pPr>
          </w:p>
        </w:tc>
      </w:tr>
      <w:tr w:rsidR="003F2FF2" w:rsidRPr="00CA178A" w14:paraId="00561757" w14:textId="77777777" w:rsidTr="005B1308">
        <w:trPr>
          <w:jc w:val="center"/>
        </w:trPr>
        <w:tc>
          <w:tcPr>
            <w:tcW w:w="5000" w:type="pct"/>
            <w:gridSpan w:val="6"/>
            <w:shd w:val="clear" w:color="auto" w:fill="auto"/>
          </w:tcPr>
          <w:p w14:paraId="5786D4E7" w14:textId="77777777" w:rsidR="003F2FF2" w:rsidRPr="00CA178A" w:rsidRDefault="003F2FF2" w:rsidP="005B1308">
            <w:pPr>
              <w:pStyle w:val="TAN"/>
              <w:rPr>
                <w:noProof/>
              </w:rPr>
            </w:pPr>
            <w:r w:rsidRPr="00CA178A">
              <w:rPr>
                <w:noProof/>
              </w:rPr>
              <w:t>NOTE 1:</w:t>
            </w:r>
            <w:r w:rsidRPr="00CA178A">
              <w:rPr>
                <w:noProof/>
              </w:rPr>
              <w:tab/>
              <w:t>Only if the “reqType”</w:t>
            </w:r>
            <w:r w:rsidRPr="00CA178A" w:rsidDel="00871655">
              <w:rPr>
                <w:noProof/>
              </w:rPr>
              <w:t xml:space="preserve"> </w:t>
            </w:r>
            <w:r w:rsidRPr="00CA178A">
              <w:rPr>
                <w:noProof/>
              </w:rPr>
              <w:t>attribute of the request is “ACR_SCENARIO_SELECTION_REQUEST”.</w:t>
            </w:r>
          </w:p>
          <w:p w14:paraId="6AA29920" w14:textId="77777777" w:rsidR="003F2FF2" w:rsidRPr="00CA178A" w:rsidRDefault="003F2FF2" w:rsidP="005B1308">
            <w:pPr>
              <w:pStyle w:val="TAN"/>
              <w:rPr>
                <w:noProof/>
              </w:rPr>
            </w:pPr>
            <w:r w:rsidRPr="00CA178A">
              <w:rPr>
                <w:noProof/>
              </w:rPr>
              <w:t>NOTE 2:</w:t>
            </w:r>
            <w:r w:rsidRPr="00CA178A">
              <w:rPr>
                <w:noProof/>
              </w:rPr>
              <w:tab/>
              <w:t>Only if request does not include selected EAS endpoint.</w:t>
            </w:r>
          </w:p>
          <w:p w14:paraId="7AD96073" w14:textId="77777777" w:rsidR="003F2FF2" w:rsidRPr="00CA178A" w:rsidRDefault="003F2FF2" w:rsidP="005B1308">
            <w:pPr>
              <w:pStyle w:val="TAN"/>
              <w:rPr>
                <w:noProof/>
              </w:rPr>
            </w:pPr>
            <w:r w:rsidRPr="00CA178A">
              <w:rPr>
                <w:noProof/>
              </w:rPr>
              <w:t>NOTE 3:</w:t>
            </w:r>
            <w:r w:rsidRPr="00CA178A">
              <w:rPr>
                <w:noProof/>
              </w:rPr>
              <w:tab/>
              <w:t>Only if the “reqType”</w:t>
            </w:r>
            <w:r w:rsidRPr="00CA178A" w:rsidDel="00871655">
              <w:rPr>
                <w:noProof/>
              </w:rPr>
              <w:t xml:space="preserve"> </w:t>
            </w:r>
            <w:r w:rsidRPr="00CA178A">
              <w:rPr>
                <w:noProof/>
              </w:rPr>
              <w:t>attribute of the request is "EAS_SELECTION".</w:t>
            </w:r>
          </w:p>
        </w:tc>
      </w:tr>
    </w:tbl>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1514" w:name="_Toc160609407"/>
      <w:bookmarkStart w:id="1515" w:name="_Toc183527506"/>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1514"/>
      <w:bookmarkEnd w:id="1515"/>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5B1308">
        <w:trPr>
          <w:jc w:val="center"/>
        </w:trPr>
        <w:tc>
          <w:tcPr>
            <w:tcW w:w="641" w:type="pct"/>
            <w:shd w:val="clear" w:color="auto" w:fill="C0C0C0"/>
          </w:tcPr>
          <w:p w14:paraId="16A16501" w14:textId="77777777" w:rsidR="007E546B" w:rsidRPr="001D60BC" w:rsidRDefault="007E546B" w:rsidP="005B1308">
            <w:pPr>
              <w:pStyle w:val="TAH"/>
            </w:pPr>
            <w:r w:rsidRPr="001D60BC">
              <w:t>Name</w:t>
            </w:r>
          </w:p>
        </w:tc>
        <w:tc>
          <w:tcPr>
            <w:tcW w:w="818" w:type="pct"/>
            <w:shd w:val="clear" w:color="auto" w:fill="C0C0C0"/>
          </w:tcPr>
          <w:p w14:paraId="48ACA789" w14:textId="77777777" w:rsidR="007E546B" w:rsidRPr="001D60BC" w:rsidRDefault="007E546B" w:rsidP="005B1308">
            <w:pPr>
              <w:pStyle w:val="TAH"/>
            </w:pPr>
            <w:r w:rsidRPr="001D60BC">
              <w:t>Data type</w:t>
            </w:r>
          </w:p>
        </w:tc>
        <w:tc>
          <w:tcPr>
            <w:tcW w:w="223" w:type="pct"/>
            <w:shd w:val="clear" w:color="auto" w:fill="C0C0C0"/>
          </w:tcPr>
          <w:p w14:paraId="22A41A3F" w14:textId="77777777" w:rsidR="007E546B" w:rsidRPr="001D60BC" w:rsidRDefault="007E546B" w:rsidP="005B1308">
            <w:pPr>
              <w:pStyle w:val="TAH"/>
            </w:pPr>
            <w:r w:rsidRPr="001D60BC">
              <w:t>P</w:t>
            </w:r>
          </w:p>
        </w:tc>
        <w:tc>
          <w:tcPr>
            <w:tcW w:w="595" w:type="pct"/>
            <w:shd w:val="clear" w:color="auto" w:fill="C0C0C0"/>
          </w:tcPr>
          <w:p w14:paraId="0C8FB6CF" w14:textId="77777777" w:rsidR="007E546B" w:rsidRPr="001D60BC" w:rsidRDefault="007E546B" w:rsidP="005B1308">
            <w:pPr>
              <w:pStyle w:val="TAH"/>
            </w:pPr>
            <w:r w:rsidRPr="001D60BC">
              <w:t>Cardinality</w:t>
            </w:r>
          </w:p>
        </w:tc>
        <w:tc>
          <w:tcPr>
            <w:tcW w:w="2010" w:type="pct"/>
            <w:shd w:val="clear" w:color="auto" w:fill="C0C0C0"/>
          </w:tcPr>
          <w:p w14:paraId="0064E777" w14:textId="77777777" w:rsidR="007E546B" w:rsidRPr="001D60BC" w:rsidRDefault="007E546B" w:rsidP="005B1308">
            <w:pPr>
              <w:pStyle w:val="TAH"/>
            </w:pPr>
            <w:r w:rsidRPr="001D60BC">
              <w:t>Description</w:t>
            </w:r>
          </w:p>
        </w:tc>
        <w:tc>
          <w:tcPr>
            <w:tcW w:w="713" w:type="pct"/>
            <w:shd w:val="clear" w:color="auto" w:fill="C0C0C0"/>
          </w:tcPr>
          <w:p w14:paraId="3A105F8D" w14:textId="77777777" w:rsidR="007E546B" w:rsidRPr="001D60BC" w:rsidRDefault="007E546B" w:rsidP="005B1308">
            <w:pPr>
              <w:pStyle w:val="TAH"/>
            </w:pPr>
            <w:r w:rsidRPr="001D60BC">
              <w:t>Applicability</w:t>
            </w:r>
          </w:p>
        </w:tc>
      </w:tr>
      <w:tr w:rsidR="007E546B" w14:paraId="2EE3E74C" w14:textId="77777777" w:rsidTr="005B1308">
        <w:trPr>
          <w:jc w:val="center"/>
        </w:trPr>
        <w:tc>
          <w:tcPr>
            <w:tcW w:w="641" w:type="pct"/>
            <w:shd w:val="clear" w:color="auto" w:fill="auto"/>
          </w:tcPr>
          <w:p w14:paraId="0F39D0CA" w14:textId="77777777" w:rsidR="007E546B" w:rsidRDefault="007E546B" w:rsidP="005B1308">
            <w:pPr>
              <w:pStyle w:val="TAL"/>
            </w:pPr>
            <w:r>
              <w:t>eas</w:t>
            </w:r>
          </w:p>
        </w:tc>
        <w:tc>
          <w:tcPr>
            <w:tcW w:w="818" w:type="pct"/>
          </w:tcPr>
          <w:p w14:paraId="380B86C3" w14:textId="77777777" w:rsidR="007E546B" w:rsidRDefault="007E546B" w:rsidP="005B1308">
            <w:pPr>
              <w:pStyle w:val="TAL"/>
            </w:pPr>
            <w:r>
              <w:t>EAS</w:t>
            </w:r>
            <w:r>
              <w:rPr>
                <w:lang w:eastAsia="ko-KR"/>
              </w:rPr>
              <w:t>Profile</w:t>
            </w:r>
          </w:p>
        </w:tc>
        <w:tc>
          <w:tcPr>
            <w:tcW w:w="223" w:type="pct"/>
          </w:tcPr>
          <w:p w14:paraId="2D3DB537" w14:textId="77777777" w:rsidR="007E546B" w:rsidRDefault="007E546B" w:rsidP="005B1308">
            <w:pPr>
              <w:pStyle w:val="TAL"/>
            </w:pPr>
            <w:r>
              <w:t>M</w:t>
            </w:r>
          </w:p>
        </w:tc>
        <w:tc>
          <w:tcPr>
            <w:tcW w:w="595" w:type="pct"/>
          </w:tcPr>
          <w:p w14:paraId="335DD8AC" w14:textId="77777777" w:rsidR="007E546B" w:rsidRDefault="007E546B" w:rsidP="005B1308">
            <w:pPr>
              <w:pStyle w:val="TAL"/>
            </w:pPr>
            <w:r>
              <w:t>1</w:t>
            </w:r>
          </w:p>
        </w:tc>
        <w:tc>
          <w:tcPr>
            <w:tcW w:w="2010" w:type="pct"/>
            <w:shd w:val="clear" w:color="auto" w:fill="auto"/>
          </w:tcPr>
          <w:p w14:paraId="324E0239" w14:textId="77777777" w:rsidR="007E546B" w:rsidRDefault="007E546B" w:rsidP="005B1308">
            <w:pPr>
              <w:pStyle w:val="TAL"/>
            </w:pPr>
            <w:r>
              <w:t>The profile of the instantiated EAS.</w:t>
            </w:r>
          </w:p>
        </w:tc>
        <w:tc>
          <w:tcPr>
            <w:tcW w:w="713" w:type="pct"/>
          </w:tcPr>
          <w:p w14:paraId="75B7FFF9" w14:textId="77777777" w:rsidR="007E546B" w:rsidRPr="00646838" w:rsidRDefault="007E546B" w:rsidP="005B1308">
            <w:pPr>
              <w:pStyle w:val="TAL"/>
            </w:pPr>
          </w:p>
        </w:tc>
      </w:tr>
      <w:tr w:rsidR="007E546B" w14:paraId="15F17336" w14:textId="77777777" w:rsidTr="005B1308">
        <w:trPr>
          <w:jc w:val="center"/>
        </w:trPr>
        <w:tc>
          <w:tcPr>
            <w:tcW w:w="641" w:type="pct"/>
            <w:shd w:val="clear" w:color="auto" w:fill="auto"/>
          </w:tcPr>
          <w:p w14:paraId="782D218D" w14:textId="77777777" w:rsidR="007E546B" w:rsidRDefault="007E546B" w:rsidP="005B1308">
            <w:pPr>
              <w:pStyle w:val="TAL"/>
            </w:pPr>
            <w:r>
              <w:t>lifeTime</w:t>
            </w:r>
          </w:p>
        </w:tc>
        <w:tc>
          <w:tcPr>
            <w:tcW w:w="818" w:type="pct"/>
          </w:tcPr>
          <w:p w14:paraId="766D2158" w14:textId="77777777" w:rsidR="007E546B" w:rsidRDefault="007E546B" w:rsidP="005B1308">
            <w:pPr>
              <w:pStyle w:val="TAL"/>
              <w:rPr>
                <w:lang w:eastAsia="ko-KR"/>
              </w:rPr>
            </w:pPr>
            <w:r>
              <w:t>DateTime</w:t>
            </w:r>
          </w:p>
        </w:tc>
        <w:tc>
          <w:tcPr>
            <w:tcW w:w="223" w:type="pct"/>
          </w:tcPr>
          <w:p w14:paraId="53A52860" w14:textId="77777777" w:rsidR="007E546B" w:rsidRPr="00646838" w:rsidRDefault="007E546B" w:rsidP="005B1308">
            <w:pPr>
              <w:pStyle w:val="TAL"/>
            </w:pPr>
            <w:r>
              <w:t>O</w:t>
            </w:r>
          </w:p>
        </w:tc>
        <w:tc>
          <w:tcPr>
            <w:tcW w:w="595" w:type="pct"/>
          </w:tcPr>
          <w:p w14:paraId="020ACB03" w14:textId="77777777" w:rsidR="007E546B" w:rsidRPr="00646838" w:rsidRDefault="007E546B" w:rsidP="005B1308">
            <w:pPr>
              <w:pStyle w:val="TAL"/>
            </w:pPr>
            <w:r>
              <w:t>0..1</w:t>
            </w:r>
          </w:p>
        </w:tc>
        <w:tc>
          <w:tcPr>
            <w:tcW w:w="2010" w:type="pct"/>
            <w:shd w:val="clear" w:color="auto" w:fill="auto"/>
          </w:tcPr>
          <w:p w14:paraId="731AE749" w14:textId="77777777" w:rsidR="007E546B" w:rsidRDefault="007E546B" w:rsidP="005B1308">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5B1308">
            <w:pPr>
              <w:pStyle w:val="TAL"/>
            </w:pPr>
          </w:p>
        </w:tc>
      </w:tr>
      <w:tr w:rsidR="007E546B" w14:paraId="70B61A2C" w14:textId="77777777" w:rsidTr="005B1308">
        <w:trPr>
          <w:jc w:val="center"/>
        </w:trPr>
        <w:tc>
          <w:tcPr>
            <w:tcW w:w="641" w:type="pct"/>
            <w:shd w:val="clear" w:color="auto" w:fill="auto"/>
          </w:tcPr>
          <w:p w14:paraId="6ADDAC64" w14:textId="77777777" w:rsidR="007E546B" w:rsidRPr="00646838" w:rsidDel="0075337E" w:rsidRDefault="007E546B" w:rsidP="005B1308">
            <w:pPr>
              <w:pStyle w:val="TAL"/>
            </w:pPr>
            <w:r>
              <w:t>eesEndpoint</w:t>
            </w:r>
          </w:p>
        </w:tc>
        <w:tc>
          <w:tcPr>
            <w:tcW w:w="818" w:type="pct"/>
          </w:tcPr>
          <w:p w14:paraId="552B66FF" w14:textId="77777777" w:rsidR="007E546B" w:rsidRPr="00646838" w:rsidDel="0075337E" w:rsidRDefault="007E546B" w:rsidP="005B1308">
            <w:pPr>
              <w:pStyle w:val="TAL"/>
            </w:pPr>
            <w:r>
              <w:t>EndPoint</w:t>
            </w:r>
          </w:p>
        </w:tc>
        <w:tc>
          <w:tcPr>
            <w:tcW w:w="223" w:type="pct"/>
          </w:tcPr>
          <w:p w14:paraId="7D1B2969" w14:textId="77777777" w:rsidR="007E546B" w:rsidRPr="00646838" w:rsidRDefault="007E546B" w:rsidP="005B1308">
            <w:pPr>
              <w:pStyle w:val="TAL"/>
            </w:pPr>
            <w:r>
              <w:t>O</w:t>
            </w:r>
          </w:p>
        </w:tc>
        <w:tc>
          <w:tcPr>
            <w:tcW w:w="595" w:type="pct"/>
          </w:tcPr>
          <w:p w14:paraId="1610AD1D" w14:textId="77777777" w:rsidR="007E546B" w:rsidRPr="00646838" w:rsidDel="0075337E" w:rsidRDefault="007E546B" w:rsidP="005B1308">
            <w:pPr>
              <w:pStyle w:val="TAL"/>
            </w:pPr>
            <w:r>
              <w:t>0..1</w:t>
            </w:r>
          </w:p>
        </w:tc>
        <w:tc>
          <w:tcPr>
            <w:tcW w:w="2010" w:type="pct"/>
            <w:shd w:val="clear" w:color="auto" w:fill="auto"/>
          </w:tcPr>
          <w:p w14:paraId="18CDF0B4" w14:textId="77777777" w:rsidR="007E546B" w:rsidRDefault="007E546B" w:rsidP="005B1308">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5B1308">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1516" w:name="_Toc160609408"/>
      <w:bookmarkStart w:id="1517" w:name="_Toc183527507"/>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1516"/>
      <w:bookmarkEnd w:id="1517"/>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1518" w:name="_Toc160609409"/>
      <w:bookmarkStart w:id="1519" w:name="_Toc183527508"/>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1518"/>
      <w:bookmarkEnd w:id="1519"/>
    </w:p>
    <w:p w14:paraId="1757A073" w14:textId="77777777" w:rsidR="00AF0ACF" w:rsidRPr="0034679F" w:rsidRDefault="00AF0ACF" w:rsidP="00AF0ACF"/>
    <w:p w14:paraId="74C8BAB5" w14:textId="75DFE668" w:rsidR="00D82675" w:rsidRDefault="00D82675" w:rsidP="00D82675">
      <w:pPr>
        <w:pStyle w:val="Heading5"/>
      </w:pPr>
      <w:bookmarkStart w:id="1520" w:name="_Toc160609410"/>
      <w:bookmarkStart w:id="1521" w:name="_Toc28012837"/>
      <w:bookmarkStart w:id="1522" w:name="_Toc34266319"/>
      <w:bookmarkStart w:id="1523" w:name="_Toc36102490"/>
      <w:bookmarkStart w:id="1524" w:name="_Toc43563534"/>
      <w:bookmarkStart w:id="1525" w:name="_Toc45134077"/>
      <w:bookmarkStart w:id="1526" w:name="_Toc50032009"/>
      <w:bookmarkStart w:id="1527" w:name="_Toc51762929"/>
      <w:bookmarkStart w:id="1528" w:name="_Toc56640997"/>
      <w:bookmarkStart w:id="1529" w:name="_Toc59017965"/>
      <w:bookmarkStart w:id="1530" w:name="_Toc66231833"/>
      <w:bookmarkStart w:id="1531" w:name="_Toc68168994"/>
      <w:bookmarkStart w:id="1532" w:name="_Toc70550661"/>
      <w:bookmarkStart w:id="1533" w:name="_Toc73564475"/>
      <w:bookmarkStart w:id="1534" w:name="_Toc85734457"/>
      <w:bookmarkStart w:id="1535" w:name="_Toc89431756"/>
      <w:bookmarkStart w:id="1536" w:name="_Toc97042568"/>
      <w:bookmarkStart w:id="1537" w:name="_Toc97045712"/>
      <w:bookmarkStart w:id="1538" w:name="_Toc97155457"/>
      <w:bookmarkStart w:id="1539" w:name="_Toc101521597"/>
      <w:bookmarkStart w:id="1540" w:name="_Toc138761871"/>
      <w:bookmarkStart w:id="1541" w:name="_Toc183527509"/>
      <w:r>
        <w:t>6.6.5.2.7</w:t>
      </w:r>
      <w:r>
        <w:tab/>
      </w:r>
      <w:r w:rsidR="005E6A11">
        <w:t>Void</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53AFAE0F" w14:textId="52C948A3" w:rsidR="00D82675" w:rsidRDefault="00D82675" w:rsidP="00D82675">
      <w:pPr>
        <w:pStyle w:val="TH"/>
        <w:overflowPunct w:val="0"/>
        <w:autoSpaceDE w:val="0"/>
        <w:autoSpaceDN w:val="0"/>
        <w:adjustRightInd w:val="0"/>
        <w:textAlignment w:val="baseline"/>
        <w:rPr>
          <w:rFonts w:eastAsia="MS Mincho"/>
        </w:rPr>
      </w:pPr>
    </w:p>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1542" w:name="_Toc160609411"/>
      <w:bookmarkStart w:id="1543" w:name="_Toc183527510"/>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1542"/>
      <w:bookmarkEnd w:id="1543"/>
    </w:p>
    <w:p w14:paraId="4E5F5FA0" w14:textId="172F4D3B" w:rsidR="00AF0ACF" w:rsidRPr="003C73EC" w:rsidRDefault="00E55E8C" w:rsidP="00AF0ACF">
      <w:pPr>
        <w:pStyle w:val="Heading5"/>
      </w:pPr>
      <w:bookmarkStart w:id="1544" w:name="_Toc160609412"/>
      <w:bookmarkStart w:id="1545" w:name="_Toc183527511"/>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1544"/>
      <w:bookmarkEnd w:id="1545"/>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1546" w:name="_Toc160609413"/>
      <w:bookmarkStart w:id="1547" w:name="_Toc183527512"/>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1546"/>
      <w:bookmarkEnd w:id="1547"/>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4354B5BE" w14:textId="2FFF6D0B" w:rsidR="00BC500C" w:rsidRPr="00CA178A" w:rsidRDefault="00BC500C" w:rsidP="00BC500C">
      <w:pPr>
        <w:pStyle w:val="Heading5"/>
        <w:rPr>
          <w:noProof/>
        </w:rPr>
      </w:pPr>
      <w:bookmarkStart w:id="1548" w:name="_Toc183527513"/>
      <w:bookmarkStart w:id="1549" w:name="_Toc160609414"/>
      <w:r w:rsidRPr="00CA178A">
        <w:rPr>
          <w:noProof/>
        </w:rPr>
        <w:lastRenderedPageBreak/>
        <w:t>6.6.5.3.</w:t>
      </w:r>
      <w:r w:rsidR="00ED6AD6">
        <w:rPr>
          <w:noProof/>
        </w:rPr>
        <w:t>3</w:t>
      </w:r>
      <w:r w:rsidRPr="00CA178A">
        <w:rPr>
          <w:noProof/>
        </w:rPr>
        <w:tab/>
        <w:t>Enumeration: EasInfoProvReqType</w:t>
      </w:r>
      <w:bookmarkEnd w:id="1548"/>
    </w:p>
    <w:p w14:paraId="23CD02DB" w14:textId="75404E65" w:rsidR="00BC500C" w:rsidRPr="00CA178A" w:rsidRDefault="00BC500C" w:rsidP="00BC500C">
      <w:pPr>
        <w:pStyle w:val="TH"/>
        <w:overflowPunct w:val="0"/>
        <w:autoSpaceDE w:val="0"/>
        <w:autoSpaceDN w:val="0"/>
        <w:adjustRightInd w:val="0"/>
        <w:textAlignment w:val="baseline"/>
        <w:rPr>
          <w:rFonts w:eastAsia="MS Mincho"/>
          <w:noProof/>
        </w:rPr>
      </w:pPr>
      <w:r w:rsidRPr="00CA178A">
        <w:rPr>
          <w:rFonts w:eastAsia="MS Mincho"/>
          <w:noProof/>
        </w:rPr>
        <w:t>Table 6.6.5.3.</w:t>
      </w:r>
      <w:r w:rsidR="00ED6AD6">
        <w:rPr>
          <w:rFonts w:eastAsia="MS Mincho"/>
          <w:noProof/>
        </w:rPr>
        <w:t>3</w:t>
      </w:r>
      <w:r w:rsidRPr="00CA178A">
        <w:rPr>
          <w:rFonts w:eastAsia="MS Mincho"/>
          <w:noProof/>
        </w:rPr>
        <w:t xml:space="preserve">-1: Enumeration </w:t>
      </w:r>
      <w:r w:rsidRPr="00CA178A">
        <w:rPr>
          <w:noProof/>
        </w:rPr>
        <w:t>EasInfoProvReqType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2"/>
        <w:gridCol w:w="5346"/>
        <w:gridCol w:w="1361"/>
      </w:tblGrid>
      <w:tr w:rsidR="00BC500C" w:rsidRPr="00CA178A" w14:paraId="1F40785D" w14:textId="77777777" w:rsidTr="005B1308">
        <w:trPr>
          <w:jc w:val="center"/>
        </w:trPr>
        <w:tc>
          <w:tcPr>
            <w:tcW w:w="1481" w:type="pct"/>
            <w:shd w:val="clear" w:color="auto" w:fill="C0C0C0"/>
            <w:tcMar>
              <w:top w:w="0" w:type="dxa"/>
              <w:left w:w="108" w:type="dxa"/>
              <w:bottom w:w="0" w:type="dxa"/>
              <w:right w:w="108" w:type="dxa"/>
            </w:tcMar>
            <w:hideMark/>
          </w:tcPr>
          <w:p w14:paraId="0AF35451" w14:textId="77777777" w:rsidR="00BC500C" w:rsidRPr="00CA178A" w:rsidRDefault="00BC500C" w:rsidP="005B1308">
            <w:pPr>
              <w:pStyle w:val="TAH"/>
              <w:rPr>
                <w:noProof/>
              </w:rPr>
            </w:pPr>
            <w:r w:rsidRPr="00CA178A">
              <w:rPr>
                <w:noProof/>
              </w:rPr>
              <w:t>Enumeration value</w:t>
            </w:r>
          </w:p>
        </w:tc>
        <w:tc>
          <w:tcPr>
            <w:tcW w:w="2805" w:type="pct"/>
            <w:shd w:val="clear" w:color="auto" w:fill="C0C0C0"/>
            <w:tcMar>
              <w:top w:w="0" w:type="dxa"/>
              <w:left w:w="108" w:type="dxa"/>
              <w:bottom w:w="0" w:type="dxa"/>
              <w:right w:w="108" w:type="dxa"/>
            </w:tcMar>
            <w:hideMark/>
          </w:tcPr>
          <w:p w14:paraId="33F66937" w14:textId="77777777" w:rsidR="00BC500C" w:rsidRPr="00CA178A" w:rsidRDefault="00BC500C" w:rsidP="005B1308">
            <w:pPr>
              <w:pStyle w:val="TAH"/>
              <w:rPr>
                <w:noProof/>
              </w:rPr>
            </w:pPr>
            <w:r w:rsidRPr="00CA178A">
              <w:rPr>
                <w:noProof/>
              </w:rPr>
              <w:t>Description</w:t>
            </w:r>
          </w:p>
        </w:tc>
        <w:tc>
          <w:tcPr>
            <w:tcW w:w="714" w:type="pct"/>
            <w:shd w:val="clear" w:color="auto" w:fill="C0C0C0"/>
          </w:tcPr>
          <w:p w14:paraId="0F2F28E4" w14:textId="77777777" w:rsidR="00BC500C" w:rsidRPr="00CA178A" w:rsidRDefault="00BC500C" w:rsidP="005B1308">
            <w:pPr>
              <w:pStyle w:val="TAH"/>
              <w:rPr>
                <w:noProof/>
              </w:rPr>
            </w:pPr>
            <w:r w:rsidRPr="00CA178A">
              <w:rPr>
                <w:noProof/>
              </w:rPr>
              <w:t>Applicability</w:t>
            </w:r>
          </w:p>
        </w:tc>
      </w:tr>
      <w:tr w:rsidR="00BC500C" w:rsidRPr="00CA178A" w14:paraId="0B3BF64F" w14:textId="77777777" w:rsidTr="005B1308">
        <w:trPr>
          <w:jc w:val="center"/>
        </w:trPr>
        <w:tc>
          <w:tcPr>
            <w:tcW w:w="1481" w:type="pct"/>
            <w:shd w:val="clear" w:color="auto" w:fill="auto"/>
            <w:tcMar>
              <w:top w:w="0" w:type="dxa"/>
              <w:left w:w="108" w:type="dxa"/>
              <w:bottom w:w="0" w:type="dxa"/>
              <w:right w:w="108" w:type="dxa"/>
            </w:tcMar>
          </w:tcPr>
          <w:p w14:paraId="075650D8" w14:textId="77777777" w:rsidR="00BC500C" w:rsidRPr="00CA178A" w:rsidRDefault="00BC500C" w:rsidP="005B1308">
            <w:pPr>
              <w:pStyle w:val="TAL"/>
              <w:rPr>
                <w:noProof/>
              </w:rPr>
            </w:pPr>
            <w:r w:rsidRPr="00CA178A">
              <w:rPr>
                <w:noProof/>
              </w:rPr>
              <w:t>ACR_SCENARIO_SELECTION_ANNOUNCEMENT</w:t>
            </w:r>
          </w:p>
        </w:tc>
        <w:tc>
          <w:tcPr>
            <w:tcW w:w="2805" w:type="pct"/>
            <w:tcMar>
              <w:top w:w="0" w:type="dxa"/>
              <w:left w:w="108" w:type="dxa"/>
              <w:bottom w:w="0" w:type="dxa"/>
              <w:right w:w="108" w:type="dxa"/>
            </w:tcMar>
          </w:tcPr>
          <w:p w14:paraId="156825C5" w14:textId="77777777" w:rsidR="00BC500C" w:rsidRPr="00CA178A" w:rsidRDefault="00BC500C" w:rsidP="005B1308">
            <w:pPr>
              <w:pStyle w:val="TAL"/>
              <w:rPr>
                <w:noProof/>
              </w:rPr>
            </w:pPr>
            <w:r w:rsidRPr="00CA178A">
              <w:rPr>
                <w:noProof/>
              </w:rPr>
              <w:t>The EAS information provisioning request types is ACR scenario selection announcement.</w:t>
            </w:r>
          </w:p>
        </w:tc>
        <w:tc>
          <w:tcPr>
            <w:tcW w:w="714" w:type="pct"/>
          </w:tcPr>
          <w:p w14:paraId="577DABFD" w14:textId="77777777" w:rsidR="00BC500C" w:rsidRPr="00CA178A" w:rsidRDefault="00BC500C" w:rsidP="005B1308">
            <w:pPr>
              <w:pStyle w:val="TAL"/>
              <w:rPr>
                <w:noProof/>
              </w:rPr>
            </w:pPr>
          </w:p>
        </w:tc>
      </w:tr>
      <w:tr w:rsidR="00BC500C" w:rsidRPr="00CA178A" w14:paraId="5E6F40C1" w14:textId="77777777" w:rsidTr="005B1308">
        <w:trPr>
          <w:jc w:val="center"/>
        </w:trPr>
        <w:tc>
          <w:tcPr>
            <w:tcW w:w="1481" w:type="pct"/>
            <w:tcMar>
              <w:top w:w="0" w:type="dxa"/>
              <w:left w:w="108" w:type="dxa"/>
              <w:bottom w:w="0" w:type="dxa"/>
              <w:right w:w="108" w:type="dxa"/>
            </w:tcMar>
          </w:tcPr>
          <w:p w14:paraId="1664EFAC" w14:textId="77777777" w:rsidR="00BC500C" w:rsidRPr="00CA178A" w:rsidRDefault="00BC500C" w:rsidP="005B1308">
            <w:pPr>
              <w:pStyle w:val="TAL"/>
              <w:rPr>
                <w:noProof/>
              </w:rPr>
            </w:pPr>
            <w:r w:rsidRPr="00CA178A">
              <w:rPr>
                <w:noProof/>
              </w:rPr>
              <w:t>ACR_SCENARIO_SELECTION_REQUEST</w:t>
            </w:r>
          </w:p>
        </w:tc>
        <w:tc>
          <w:tcPr>
            <w:tcW w:w="2805" w:type="pct"/>
            <w:tcMar>
              <w:top w:w="0" w:type="dxa"/>
              <w:left w:w="108" w:type="dxa"/>
              <w:bottom w:w="0" w:type="dxa"/>
              <w:right w:w="108" w:type="dxa"/>
            </w:tcMar>
          </w:tcPr>
          <w:p w14:paraId="394B4B16" w14:textId="77777777" w:rsidR="00BC500C" w:rsidRPr="00CA178A" w:rsidRDefault="00BC500C" w:rsidP="005B1308">
            <w:pPr>
              <w:pStyle w:val="TAL"/>
              <w:rPr>
                <w:noProof/>
              </w:rPr>
            </w:pPr>
            <w:r w:rsidRPr="00CA178A">
              <w:rPr>
                <w:noProof/>
              </w:rPr>
              <w:t>The EAS information provisioning request types is ACR scenario selection request.</w:t>
            </w:r>
          </w:p>
        </w:tc>
        <w:tc>
          <w:tcPr>
            <w:tcW w:w="714" w:type="pct"/>
          </w:tcPr>
          <w:p w14:paraId="188C6E46" w14:textId="77777777" w:rsidR="00BC500C" w:rsidRPr="00CA178A" w:rsidRDefault="00BC500C" w:rsidP="005B1308">
            <w:pPr>
              <w:pStyle w:val="TAL"/>
              <w:rPr>
                <w:noProof/>
              </w:rPr>
            </w:pPr>
          </w:p>
        </w:tc>
      </w:tr>
      <w:tr w:rsidR="00BC500C" w:rsidRPr="00CA178A" w14:paraId="71826825" w14:textId="77777777" w:rsidTr="005B1308">
        <w:trPr>
          <w:jc w:val="center"/>
        </w:trPr>
        <w:tc>
          <w:tcPr>
            <w:tcW w:w="1481" w:type="pct"/>
            <w:tcMar>
              <w:top w:w="0" w:type="dxa"/>
              <w:left w:w="108" w:type="dxa"/>
              <w:bottom w:w="0" w:type="dxa"/>
              <w:right w:w="108" w:type="dxa"/>
            </w:tcMar>
          </w:tcPr>
          <w:p w14:paraId="6D141755" w14:textId="77777777" w:rsidR="00BC500C" w:rsidRPr="00CA178A" w:rsidRDefault="00BC500C" w:rsidP="005B1308">
            <w:pPr>
              <w:pStyle w:val="TAL"/>
              <w:rPr>
                <w:noProof/>
              </w:rPr>
            </w:pPr>
            <w:r w:rsidRPr="00CA178A">
              <w:rPr>
                <w:noProof/>
              </w:rPr>
              <w:t>EAS_SELECTION</w:t>
            </w:r>
          </w:p>
        </w:tc>
        <w:tc>
          <w:tcPr>
            <w:tcW w:w="2805" w:type="pct"/>
            <w:tcMar>
              <w:top w:w="0" w:type="dxa"/>
              <w:left w:w="108" w:type="dxa"/>
              <w:bottom w:w="0" w:type="dxa"/>
              <w:right w:w="108" w:type="dxa"/>
            </w:tcMar>
          </w:tcPr>
          <w:p w14:paraId="36D0154F" w14:textId="77777777" w:rsidR="00BC500C" w:rsidRPr="00CA178A" w:rsidRDefault="00BC500C" w:rsidP="005B1308">
            <w:pPr>
              <w:pStyle w:val="TAL"/>
              <w:rPr>
                <w:noProof/>
              </w:rPr>
            </w:pPr>
            <w:r w:rsidRPr="00CA178A">
              <w:rPr>
                <w:noProof/>
              </w:rPr>
              <w:t>The EAS information provisioning request types is EAS selection.</w:t>
            </w:r>
          </w:p>
        </w:tc>
        <w:tc>
          <w:tcPr>
            <w:tcW w:w="714" w:type="pct"/>
          </w:tcPr>
          <w:p w14:paraId="67CE543C" w14:textId="77777777" w:rsidR="00BC500C" w:rsidRPr="00CA178A" w:rsidRDefault="00BC500C" w:rsidP="005B1308">
            <w:pPr>
              <w:pStyle w:val="TAL"/>
              <w:rPr>
                <w:noProof/>
              </w:rPr>
            </w:pPr>
          </w:p>
        </w:tc>
      </w:tr>
    </w:tbl>
    <w:p w14:paraId="32E2584A" w14:textId="77777777" w:rsidR="00BC500C" w:rsidRPr="00CA178A" w:rsidRDefault="00BC500C" w:rsidP="00BC500C">
      <w:pPr>
        <w:rPr>
          <w:noProof/>
        </w:rPr>
      </w:pPr>
    </w:p>
    <w:p w14:paraId="2B335022" w14:textId="0712D284" w:rsidR="00AF0ACF" w:rsidRDefault="00E55E8C" w:rsidP="00AF0ACF">
      <w:pPr>
        <w:pStyle w:val="Heading3"/>
      </w:pPr>
      <w:bookmarkStart w:id="1550" w:name="_Toc183527514"/>
      <w:r>
        <w:t>6.6.</w:t>
      </w:r>
      <w:r w:rsidR="00AF0ACF">
        <w:t>6</w:t>
      </w:r>
      <w:r w:rsidR="00AF0ACF">
        <w:tab/>
        <w:t>Error Handling</w:t>
      </w:r>
      <w:bookmarkEnd w:id="1549"/>
      <w:bookmarkEnd w:id="1550"/>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1551" w:name="_Toc160609415"/>
      <w:bookmarkStart w:id="1552" w:name="_Toc183527515"/>
      <w:r>
        <w:t>6.6.</w:t>
      </w:r>
      <w:r w:rsidR="00AF0ACF">
        <w:t>7</w:t>
      </w:r>
      <w:r w:rsidR="00AF0ACF">
        <w:tab/>
        <w:t>Feature negotiation</w:t>
      </w:r>
      <w:bookmarkEnd w:id="1551"/>
      <w:bookmarkEnd w:id="1552"/>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AF0ACF"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77777777" w:rsidR="00AF0ACF" w:rsidRDefault="00AF0ACF" w:rsidP="0055125D">
            <w:pPr>
              <w:pStyle w:val="TAL"/>
              <w:rPr>
                <w:rFonts w:eastAsia="Batang"/>
              </w:rPr>
            </w:pPr>
          </w:p>
        </w:tc>
        <w:tc>
          <w:tcPr>
            <w:tcW w:w="2098" w:type="dxa"/>
            <w:tcBorders>
              <w:top w:val="single" w:sz="4" w:space="0" w:color="auto"/>
              <w:left w:val="single" w:sz="4" w:space="0" w:color="auto"/>
              <w:bottom w:val="single" w:sz="4" w:space="0" w:color="auto"/>
              <w:right w:val="single" w:sz="4" w:space="0" w:color="auto"/>
            </w:tcBorders>
          </w:tcPr>
          <w:p w14:paraId="4ACDD296" w14:textId="77777777" w:rsidR="00AF0ACF" w:rsidRDefault="00AF0ACF" w:rsidP="0055125D">
            <w:pPr>
              <w:pStyle w:val="TAL"/>
              <w:rPr>
                <w:rFonts w:eastAsia="Batang"/>
              </w:rPr>
            </w:pPr>
          </w:p>
        </w:tc>
        <w:tc>
          <w:tcPr>
            <w:tcW w:w="5902" w:type="dxa"/>
            <w:tcBorders>
              <w:top w:val="single" w:sz="4" w:space="0" w:color="auto"/>
              <w:left w:val="single" w:sz="4" w:space="0" w:color="auto"/>
              <w:bottom w:val="single" w:sz="4" w:space="0" w:color="auto"/>
              <w:right w:val="single" w:sz="4" w:space="0" w:color="auto"/>
            </w:tcBorders>
          </w:tcPr>
          <w:p w14:paraId="55149650" w14:textId="77777777" w:rsidR="00AF0ACF" w:rsidRDefault="00AF0ACF" w:rsidP="0055125D">
            <w:pPr>
              <w:pStyle w:val="TAL"/>
              <w:rPr>
                <w:rFonts w:eastAsia="Batang" w:cs="Arial"/>
                <w:szCs w:val="18"/>
              </w:rPr>
            </w:pPr>
          </w:p>
        </w:tc>
      </w:tr>
    </w:tbl>
    <w:p w14:paraId="0EE65C51" w14:textId="77777777" w:rsidR="00AF0ACF" w:rsidRPr="00773BBB" w:rsidRDefault="00AF0ACF" w:rsidP="00AF0ACF"/>
    <w:bookmarkEnd w:id="1503"/>
    <w:p w14:paraId="3DD078A1" w14:textId="77777777" w:rsidR="00AF0ACF" w:rsidRPr="00773BBB" w:rsidRDefault="00AF0ACF" w:rsidP="009E5347"/>
    <w:p w14:paraId="1E0B1964" w14:textId="77777777" w:rsidR="009E5347" w:rsidRPr="004D3578" w:rsidRDefault="009E5347" w:rsidP="009E5347">
      <w:pPr>
        <w:pStyle w:val="Heading1"/>
      </w:pPr>
      <w:bookmarkStart w:id="1553" w:name="_Toc101529428"/>
      <w:bookmarkStart w:id="1554" w:name="_Toc114864262"/>
      <w:bookmarkStart w:id="1555" w:name="_Toc143871413"/>
      <w:bookmarkStart w:id="1556" w:name="_Toc144134909"/>
      <w:bookmarkStart w:id="1557" w:name="_Toc160609416"/>
      <w:bookmarkStart w:id="1558" w:name="_Toc183527516"/>
      <w:r>
        <w:t>7</w:t>
      </w:r>
      <w:r>
        <w:tab/>
        <w:t>Services offered by Edge Configuration Server</w:t>
      </w:r>
      <w:bookmarkEnd w:id="1553"/>
      <w:bookmarkEnd w:id="1554"/>
      <w:bookmarkEnd w:id="1555"/>
      <w:bookmarkEnd w:id="1556"/>
      <w:bookmarkEnd w:id="1557"/>
      <w:bookmarkEnd w:id="1558"/>
    </w:p>
    <w:p w14:paraId="2AD9CC73" w14:textId="77777777" w:rsidR="009E5347" w:rsidRDefault="009E5347" w:rsidP="009E5347">
      <w:pPr>
        <w:pStyle w:val="Heading2"/>
      </w:pPr>
      <w:bookmarkStart w:id="1559" w:name="_Toc70534719"/>
      <w:bookmarkStart w:id="1560" w:name="_Toc101529429"/>
      <w:bookmarkStart w:id="1561" w:name="_Toc114864263"/>
      <w:bookmarkStart w:id="1562" w:name="_Toc143871414"/>
      <w:bookmarkStart w:id="1563" w:name="_Toc144134910"/>
      <w:bookmarkStart w:id="1564" w:name="_Toc160609417"/>
      <w:bookmarkStart w:id="1565" w:name="_Toc183527517"/>
      <w:r>
        <w:t>7.1</w:t>
      </w:r>
      <w:r>
        <w:tab/>
        <w:t>Introduction</w:t>
      </w:r>
      <w:bookmarkEnd w:id="1559"/>
      <w:bookmarkEnd w:id="1560"/>
      <w:bookmarkEnd w:id="1561"/>
      <w:bookmarkEnd w:id="1562"/>
      <w:bookmarkEnd w:id="1563"/>
      <w:bookmarkEnd w:id="1564"/>
      <w:bookmarkEnd w:id="1565"/>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1566" w:name="_Toc101529430"/>
      <w:bookmarkStart w:id="1567" w:name="_Toc114864264"/>
      <w:bookmarkStart w:id="1568" w:name="_Toc143871415"/>
      <w:bookmarkStart w:id="1569" w:name="_Toc144134911"/>
      <w:bookmarkStart w:id="1570" w:name="_Toc160609418"/>
      <w:bookmarkStart w:id="1571" w:name="_Toc183527518"/>
      <w:r>
        <w:lastRenderedPageBreak/>
        <w:t>7.2</w:t>
      </w:r>
      <w:r>
        <w:tab/>
      </w:r>
      <w:r w:rsidRPr="00317891">
        <w:t>Eecs_ServiceProvisioning</w:t>
      </w:r>
      <w:r>
        <w:t xml:space="preserve"> Service</w:t>
      </w:r>
      <w:bookmarkEnd w:id="1566"/>
      <w:bookmarkEnd w:id="1567"/>
      <w:bookmarkEnd w:id="1568"/>
      <w:bookmarkEnd w:id="1569"/>
      <w:bookmarkEnd w:id="1570"/>
      <w:bookmarkEnd w:id="1571"/>
    </w:p>
    <w:p w14:paraId="39A3B66A" w14:textId="77777777" w:rsidR="009E5347" w:rsidRDefault="009E5347" w:rsidP="009E5347">
      <w:pPr>
        <w:pStyle w:val="Heading3"/>
      </w:pPr>
      <w:bookmarkStart w:id="1572" w:name="_Toc101529431"/>
      <w:bookmarkStart w:id="1573" w:name="_Toc114864265"/>
      <w:bookmarkStart w:id="1574" w:name="_Toc143871416"/>
      <w:bookmarkStart w:id="1575" w:name="_Toc144134912"/>
      <w:bookmarkStart w:id="1576" w:name="_Toc160609419"/>
      <w:bookmarkStart w:id="1577" w:name="_Toc183527519"/>
      <w:r>
        <w:t>7.2.1</w:t>
      </w:r>
      <w:r>
        <w:tab/>
        <w:t>Service Description</w:t>
      </w:r>
      <w:bookmarkEnd w:id="1572"/>
      <w:bookmarkEnd w:id="1573"/>
      <w:bookmarkEnd w:id="1574"/>
      <w:bookmarkEnd w:id="1575"/>
      <w:bookmarkEnd w:id="1576"/>
      <w:bookmarkEnd w:id="1577"/>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1578" w:name="_Toc101529432"/>
      <w:bookmarkStart w:id="1579" w:name="_Toc114864266"/>
      <w:bookmarkStart w:id="1580" w:name="_Toc143871417"/>
      <w:bookmarkStart w:id="1581" w:name="_Toc144134913"/>
      <w:bookmarkStart w:id="1582" w:name="_Toc160609420"/>
      <w:bookmarkStart w:id="1583" w:name="_Toc183527520"/>
      <w:r>
        <w:t>7.2.2</w:t>
      </w:r>
      <w:r>
        <w:tab/>
        <w:t>Service Operations</w:t>
      </w:r>
      <w:bookmarkEnd w:id="1578"/>
      <w:bookmarkEnd w:id="1579"/>
      <w:bookmarkEnd w:id="1580"/>
      <w:bookmarkEnd w:id="1581"/>
      <w:bookmarkEnd w:id="1582"/>
      <w:bookmarkEnd w:id="1583"/>
    </w:p>
    <w:p w14:paraId="4057891A" w14:textId="77777777" w:rsidR="009E5347" w:rsidRDefault="009E5347" w:rsidP="009E5347">
      <w:pPr>
        <w:pStyle w:val="Heading4"/>
      </w:pPr>
      <w:bookmarkStart w:id="1584" w:name="_Toc101529433"/>
      <w:bookmarkStart w:id="1585" w:name="_Toc114864267"/>
      <w:bookmarkStart w:id="1586" w:name="_Toc143871418"/>
      <w:bookmarkStart w:id="1587" w:name="_Toc144134914"/>
      <w:bookmarkStart w:id="1588" w:name="_Toc160609421"/>
      <w:bookmarkStart w:id="1589" w:name="_Toc183527521"/>
      <w:r>
        <w:t>7.2.2.1</w:t>
      </w:r>
      <w:r>
        <w:tab/>
        <w:t>Introduction</w:t>
      </w:r>
      <w:bookmarkEnd w:id="1584"/>
      <w:bookmarkEnd w:id="1585"/>
      <w:bookmarkEnd w:id="1586"/>
      <w:bookmarkEnd w:id="1587"/>
      <w:bookmarkEnd w:id="1588"/>
      <w:bookmarkEnd w:id="1589"/>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1590" w:name="_Toc101529434"/>
      <w:bookmarkStart w:id="1591" w:name="_Toc114864268"/>
      <w:bookmarkStart w:id="1592" w:name="_Toc143871419"/>
      <w:bookmarkStart w:id="1593" w:name="_Toc144134915"/>
      <w:bookmarkStart w:id="1594" w:name="_Toc160609422"/>
      <w:bookmarkStart w:id="1595" w:name="_Toc183527522"/>
      <w:r>
        <w:t>7.2.2.2</w:t>
      </w:r>
      <w:r>
        <w:tab/>
      </w:r>
      <w:r w:rsidRPr="00317891">
        <w:t>Eecs_ServiceProvisioning_Request</w:t>
      </w:r>
      <w:bookmarkEnd w:id="1590"/>
      <w:bookmarkEnd w:id="1591"/>
      <w:bookmarkEnd w:id="1592"/>
      <w:bookmarkEnd w:id="1593"/>
      <w:bookmarkEnd w:id="1594"/>
      <w:bookmarkEnd w:id="1595"/>
    </w:p>
    <w:p w14:paraId="52B3F928" w14:textId="77777777" w:rsidR="009E5347" w:rsidRDefault="009E5347" w:rsidP="009E5347">
      <w:pPr>
        <w:pStyle w:val="Heading5"/>
      </w:pPr>
      <w:bookmarkStart w:id="1596" w:name="_Toc101529435"/>
      <w:bookmarkStart w:id="1597" w:name="_Toc114864269"/>
      <w:bookmarkStart w:id="1598" w:name="_Toc143871420"/>
      <w:bookmarkStart w:id="1599" w:name="_Toc144134916"/>
      <w:bookmarkStart w:id="1600" w:name="_Toc160609423"/>
      <w:bookmarkStart w:id="1601" w:name="_Toc183527523"/>
      <w:r>
        <w:t>7.2.2.2.1</w:t>
      </w:r>
      <w:r>
        <w:tab/>
        <w:t>General</w:t>
      </w:r>
      <w:bookmarkEnd w:id="1596"/>
      <w:bookmarkEnd w:id="1597"/>
      <w:bookmarkEnd w:id="1598"/>
      <w:bookmarkEnd w:id="1599"/>
      <w:bookmarkEnd w:id="1600"/>
      <w:bookmarkEnd w:id="1601"/>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1602" w:name="_Toc101529436"/>
      <w:bookmarkStart w:id="1603" w:name="_Toc114864270"/>
      <w:bookmarkStart w:id="1604" w:name="_Toc143871421"/>
      <w:bookmarkStart w:id="1605" w:name="_Toc144134917"/>
      <w:bookmarkStart w:id="1606" w:name="_Toc160609424"/>
      <w:bookmarkStart w:id="1607" w:name="_Toc183527524"/>
      <w:r>
        <w:t>7.2.2.2.2</w:t>
      </w:r>
      <w:r>
        <w:tab/>
        <w:t xml:space="preserve">EEC requesting service provisioning information using </w:t>
      </w:r>
      <w:r w:rsidRPr="00317891">
        <w:t>Eecs_ServiceProvisioning_Request</w:t>
      </w:r>
      <w:r>
        <w:t xml:space="preserve"> operation</w:t>
      </w:r>
      <w:bookmarkEnd w:id="1602"/>
      <w:bookmarkEnd w:id="1603"/>
      <w:bookmarkEnd w:id="1604"/>
      <w:bookmarkEnd w:id="1605"/>
      <w:bookmarkEnd w:id="1606"/>
      <w:bookmarkEnd w:id="1607"/>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t>1)</w:t>
      </w:r>
      <w:r>
        <w:tab/>
        <w:t xml:space="preserve">may </w:t>
      </w:r>
      <w:r w:rsidRPr="00317891">
        <w:t xml:space="preserve">obtain the UE's location </w:t>
      </w:r>
      <w:r>
        <w:t>as specified in clause 5.3 of 3GPP TS 29.122 [3];</w:t>
      </w:r>
      <w:r w:rsidR="00494AFB" w:rsidRPr="00494AFB">
        <w:t xml:space="preserve"> </w:t>
      </w:r>
    </w:p>
    <w:p w14:paraId="6E8657D0" w14:textId="3A23A3EC"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0454630A" w14:textId="27BB9C27" w:rsidR="00C26813" w:rsidRDefault="00C26813" w:rsidP="00510677">
      <w:pPr>
        <w:pStyle w:val="B3"/>
      </w:pPr>
      <w:r>
        <w:lastRenderedPageBreak/>
        <w:t>i)</w:t>
      </w:r>
      <w:r>
        <w:tab/>
        <w:t xml:space="preserve">if the </w:t>
      </w:r>
      <w:r w:rsidRPr="008329D7">
        <w:t>EdgeApp_</w:t>
      </w:r>
      <w:r>
        <w:t>3 feature is supported and if</w:t>
      </w:r>
      <w:r w:rsidRPr="001110FC">
        <w:t xml:space="preserve"> </w:t>
      </w:r>
      <w:r w:rsidRPr="00F1427F">
        <w:rPr>
          <w:lang w:eastAsia="ko-KR"/>
        </w:rPr>
        <w:t>"</w:t>
      </w:r>
      <w:r w:rsidRPr="001110FC">
        <w:t>predictExpTime</w:t>
      </w:r>
      <w:r w:rsidRPr="00F1427F">
        <w:rPr>
          <w:lang w:eastAsia="ko-KR"/>
        </w:rPr>
        <w:t>"</w:t>
      </w:r>
      <w:r>
        <w:t xml:space="preserve"> attribute</w:t>
      </w:r>
      <w:r w:rsidRPr="001110FC">
        <w:t xml:space="preserve"> </w:t>
      </w:r>
      <w:r>
        <w:t xml:space="preserve">is provided </w:t>
      </w:r>
      <w:r w:rsidRPr="001110FC">
        <w:t xml:space="preserve">by which the UE </w:t>
      </w:r>
      <w:r>
        <w:t>moves to</w:t>
      </w:r>
      <w:r w:rsidRPr="001110FC">
        <w:t xml:space="preserve"> </w:t>
      </w:r>
      <w:r>
        <w:t xml:space="preserve">the predicted </w:t>
      </w:r>
      <w:r w:rsidRPr="001110FC">
        <w:t>location</w:t>
      </w:r>
      <w:r>
        <w:t xml:space="preserve">, </w:t>
      </w:r>
      <w:r w:rsidRPr="00032ED9">
        <w:t xml:space="preserve">the ECS may </w:t>
      </w:r>
      <w:r>
        <w:t>also identify</w:t>
      </w:r>
      <w:r w:rsidRPr="00032ED9">
        <w:t xml:space="preserve"> </w:t>
      </w:r>
      <w:r>
        <w:t>those</w:t>
      </w:r>
      <w:r w:rsidRPr="00032ED9">
        <w:t xml:space="preserve"> EES with the </w:t>
      </w:r>
      <w:r>
        <w:t xml:space="preserve">non </w:t>
      </w:r>
      <w:r w:rsidRPr="00032ED9">
        <w:t xml:space="preserve">instantiated EAS </w:t>
      </w:r>
      <w:r>
        <w:t xml:space="preserve">that can be instantiated before </w:t>
      </w:r>
      <w:r w:rsidRPr="00F1427F">
        <w:rPr>
          <w:lang w:eastAsia="ko-KR"/>
        </w:rPr>
        <w:t>"</w:t>
      </w:r>
      <w:r w:rsidRPr="001110FC">
        <w:t>predictExpTime</w:t>
      </w:r>
      <w:r w:rsidRPr="00F1427F">
        <w:rPr>
          <w:lang w:eastAsia="ko-KR"/>
        </w:rPr>
        <w:t>"</w:t>
      </w:r>
      <w:r>
        <w:t xml:space="preserve"> </w:t>
      </w:r>
      <w:r w:rsidRPr="00032ED9">
        <w:t xml:space="preserve">based on the EAS deployment time information </w:t>
      </w:r>
      <w:r>
        <w:t>received</w:t>
      </w:r>
      <w:r w:rsidRPr="00032ED9">
        <w:t xml:space="preserve"> from ADAES </w:t>
      </w:r>
      <w:r>
        <w:t>(</w:t>
      </w:r>
      <w:r w:rsidRPr="00032ED9">
        <w:t xml:space="preserve">as specified in </w:t>
      </w:r>
      <w:r w:rsidRPr="00A80820">
        <w:t>clause 8.8.2 of 3GPP TS 23.436 [9]</w:t>
      </w:r>
      <w:r>
        <w:t>)</w:t>
      </w:r>
      <w:r w:rsidRPr="00032ED9">
        <w:t xml:space="preserve"> or </w:t>
      </w:r>
      <w:r w:rsidRPr="00573D22">
        <w:t>locally available information</w:t>
      </w:r>
      <w:r>
        <w:t>;</w:t>
      </w:r>
    </w:p>
    <w:p w14:paraId="32E3BFB9" w14:textId="73B77725" w:rsidR="009E5347" w:rsidRDefault="00494AFB" w:rsidP="009E5347">
      <w:pPr>
        <w:pStyle w:val="B2"/>
        <w:rPr>
          <w:lang w:eastAsia="ko-KR"/>
        </w:rPr>
      </w:pPr>
      <w:r>
        <w:t>3</w:t>
      </w:r>
      <w:r w:rsidR="009E5347">
        <w:t>)</w:t>
      </w:r>
      <w:r w:rsidR="009E5347">
        <w:tab/>
      </w:r>
      <w:r w:rsidR="009E5347">
        <w:rPr>
          <w:lang w:eastAsia="ko-KR"/>
        </w:rPr>
        <w:t>i</w:t>
      </w:r>
      <w:r w:rsidR="009E5347" w:rsidRPr="00317891">
        <w:rPr>
          <w:lang w:eastAsia="ko-KR"/>
        </w:rPr>
        <w:t xml:space="preserve">f </w:t>
      </w:r>
      <w:r w:rsidR="004865C8">
        <w:rPr>
          <w:lang w:eastAsia="ko-KR"/>
        </w:rPr>
        <w:t>the "</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is </w:t>
      </w:r>
      <w:r w:rsidR="009E5347" w:rsidRPr="00317891">
        <w:rPr>
          <w:lang w:eastAsia="ko-KR"/>
        </w:rPr>
        <w:t>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4865C8">
        <w:rPr>
          <w:lang w:eastAsia="ko-KR"/>
        </w:rPr>
        <w:t>"</w:t>
      </w:r>
      <w:r w:rsidR="004865C8" w:rsidRPr="00646838">
        <w:t>a</w:t>
      </w:r>
      <w:r w:rsidR="004865C8">
        <w:t>ppInfo</w:t>
      </w:r>
      <w:r w:rsidR="004865C8">
        <w:rPr>
          <w:lang w:eastAsia="ko-KR"/>
        </w:rPr>
        <w:t>"</w:t>
      </w:r>
      <w:r w:rsidR="004865C8" w:rsidRPr="00317891">
        <w:rPr>
          <w:lang w:eastAsia="ko-KR"/>
        </w:rPr>
        <w:t xml:space="preserve"> </w:t>
      </w:r>
      <w:r w:rsidR="004865C8">
        <w:rPr>
          <w:lang w:eastAsia="ko-KR"/>
        </w:rPr>
        <w:t>attribute</w:t>
      </w:r>
      <w:r w:rsidR="009E5347" w:rsidRPr="00317891">
        <w:rPr>
          <w:lang w:eastAsia="ko-KR"/>
        </w:rPr>
        <w:t xml:space="preserve">, the ECS identifies the EES(s) based on the provided </w:t>
      </w:r>
      <w:r w:rsidR="004865C8">
        <w:rPr>
          <w:lang w:eastAsia="ko-KR"/>
        </w:rPr>
        <w:t>"</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w:t>
      </w:r>
      <w:r w:rsidR="009E5347">
        <w:rPr>
          <w:lang w:eastAsia="ko-KR"/>
        </w:rPr>
        <w:t>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3E295C34" w14:textId="25A0B03F" w:rsidR="00054E5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4865C8">
        <w:t xml:space="preserve"> in the </w:t>
      </w:r>
      <w:r w:rsidR="004865C8">
        <w:rPr>
          <w:lang w:eastAsia="ko-KR"/>
        </w:rPr>
        <w:t>"</w:t>
      </w:r>
      <w:r w:rsidR="004865C8" w:rsidRPr="00646838">
        <w:t>a</w:t>
      </w:r>
      <w:r w:rsidR="004865C8">
        <w:t>ppInfo</w:t>
      </w:r>
      <w:r w:rsidR="004865C8">
        <w:rPr>
          <w:lang w:eastAsia="ko-KR"/>
        </w:rPr>
        <w:t>" attribute</w:t>
      </w:r>
      <w:r w:rsidR="00054E52">
        <w:rPr>
          <w:lang w:eastAsia="ko-KR"/>
        </w:rPr>
        <w:t>;</w:t>
      </w:r>
    </w:p>
    <w:p w14:paraId="7854C715" w14:textId="77777777" w:rsidR="00054E52" w:rsidRDefault="00054E52" w:rsidP="00054E52">
      <w:pPr>
        <w:pStyle w:val="B3"/>
        <w:rPr>
          <w:lang w:eastAsia="ko-KR"/>
        </w:rPr>
      </w:pPr>
      <w:r>
        <w:rPr>
          <w:lang w:eastAsia="ko-KR"/>
        </w:rPr>
        <w:t>i)</w:t>
      </w:r>
      <w:r>
        <w:rPr>
          <w:lang w:eastAsia="ko-KR"/>
        </w:rPr>
        <w:tab/>
      </w:r>
      <w:r w:rsidR="00BC43F2" w:rsidRPr="005B46D0">
        <w:rPr>
          <w:lang w:eastAsia="ko-KR"/>
        </w:rPr>
        <w:t xml:space="preserve">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r>
        <w:rPr>
          <w:lang w:eastAsia="ko-KR"/>
        </w:rPr>
        <w:t xml:space="preserve"> or</w:t>
      </w:r>
    </w:p>
    <w:p w14:paraId="676675A0" w14:textId="77777777" w:rsidR="00054E52" w:rsidRDefault="00054E52" w:rsidP="00054E52">
      <w:pPr>
        <w:pStyle w:val="B3"/>
      </w:pPr>
      <w:r>
        <w:rPr>
          <w:lang w:eastAsia="ko-KR"/>
        </w:rPr>
        <w:t>ii)</w:t>
      </w:r>
      <w:r>
        <w:rPr>
          <w:lang w:eastAsia="ko-KR"/>
        </w:rPr>
        <w:tab/>
      </w:r>
      <w:r w:rsidRPr="00BE2EB7">
        <w:t>the ECS retrieves the EES(s) in</w:t>
      </w:r>
      <w:r>
        <w:t>formation corresponding to the a</w:t>
      </w:r>
      <w:r w:rsidRPr="00BE2EB7">
        <w:t xml:space="preserve">pplication </w:t>
      </w:r>
      <w:r>
        <w:t>g</w:t>
      </w:r>
      <w:r w:rsidRPr="00BE2EB7">
        <w:t xml:space="preserve">roup ID </w:t>
      </w:r>
      <w:r w:rsidRPr="00FF133E">
        <w:t>as specified in clause</w:t>
      </w:r>
      <w:r>
        <w:t> </w:t>
      </w:r>
      <w:r w:rsidRPr="00FF133E">
        <w:t>6.4 of 3GPP</w:t>
      </w:r>
      <w:r>
        <w:t> </w:t>
      </w:r>
      <w:r w:rsidRPr="00FF133E">
        <w:t>TS</w:t>
      </w:r>
      <w:r>
        <w:t xml:space="preserve"> </w:t>
      </w:r>
      <w:r w:rsidRPr="00FF133E">
        <w:t>29.558</w:t>
      </w:r>
      <w:r>
        <w:t> </w:t>
      </w:r>
      <w:r w:rsidRPr="00FF133E">
        <w:t>[4]</w:t>
      </w:r>
      <w:r>
        <w:t>;</w:t>
      </w:r>
    </w:p>
    <w:p w14:paraId="1E7FA716" w14:textId="60BB64D9" w:rsidR="00BC43F2" w:rsidRDefault="00054E52" w:rsidP="00E62592">
      <w:pPr>
        <w:pStyle w:val="NO"/>
        <w:rPr>
          <w:lang w:eastAsia="ko-KR"/>
        </w:rPr>
      </w:pPr>
      <w:r w:rsidRPr="00165A74">
        <w:t>NOTE</w:t>
      </w:r>
      <w:r>
        <w:rPr>
          <w:lang w:eastAsia="ko-KR"/>
        </w:rPr>
        <w:t> </w:t>
      </w:r>
      <w:r w:rsidRPr="0043677C">
        <w:rPr>
          <w:lang w:eastAsia="ko-KR"/>
        </w:rPr>
        <w:t>1:</w:t>
      </w:r>
      <w:r w:rsidRPr="0043677C">
        <w:rPr>
          <w:lang w:eastAsia="ko-KR"/>
        </w:rPr>
        <w:tab/>
      </w:r>
      <w:r>
        <w:t>How the EES determines the validity of the application group is implementation specific.</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71EA8254" w14:textId="77777777" w:rsidR="00C06E12" w:rsidRDefault="004A1283" w:rsidP="00C06E12">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w:t>
      </w:r>
      <w:r w:rsidR="00C06E12">
        <w:t>:</w:t>
      </w:r>
    </w:p>
    <w:p w14:paraId="4C96CFBE" w14:textId="77777777" w:rsidR="00C06E12" w:rsidRDefault="00C06E12" w:rsidP="00C06E12">
      <w:pPr>
        <w:pStyle w:val="B4"/>
      </w:pPr>
      <w:r>
        <w:t>A)</w:t>
      </w:r>
      <w:r>
        <w:tab/>
        <w:t xml:space="preserve">trigger </w:t>
      </w:r>
      <w:r>
        <w:rPr>
          <w:lang w:eastAsia="ko-KR"/>
        </w:rPr>
        <w:t>ECS discovery</w:t>
      </w:r>
      <w:r>
        <w:t xml:space="preserve"> procedure as specified in clause 6.6 of </w:t>
      </w:r>
      <w:r w:rsidRPr="00DB0D19">
        <w:t>3GPP</w:t>
      </w:r>
      <w:r>
        <w:t> </w:t>
      </w:r>
      <w:r w:rsidRPr="00DB0D19">
        <w:t>TS</w:t>
      </w:r>
      <w:r>
        <w:t> </w:t>
      </w:r>
      <w:r w:rsidRPr="00DB0D19">
        <w:t>29.558</w:t>
      </w:r>
      <w:r>
        <w:t> </w:t>
      </w:r>
      <w:r w:rsidRPr="00DB0D19">
        <w:t>[4]</w:t>
      </w:r>
      <w:r>
        <w:t xml:space="preserve"> to discover</w:t>
      </w:r>
      <w:r w:rsidRPr="009F490D">
        <w:t xml:space="preserve"> the partner ECS</w:t>
      </w:r>
      <w:r>
        <w:t>(</w:t>
      </w:r>
      <w:r w:rsidRPr="009F490D">
        <w:t>s</w:t>
      </w:r>
      <w:r>
        <w:t>); and</w:t>
      </w:r>
    </w:p>
    <w:p w14:paraId="21FFE7FB" w14:textId="172C958C" w:rsidR="00BD5190" w:rsidRDefault="00C06E12" w:rsidP="00E62592">
      <w:pPr>
        <w:pStyle w:val="B4"/>
      </w:pPr>
      <w:r>
        <w:t>B)</w:t>
      </w:r>
      <w:r>
        <w:tab/>
      </w:r>
      <w:r>
        <w:tab/>
        <w:t>trigger</w:t>
      </w:r>
      <w:r w:rsidR="00BD5190">
        <w:t xml:space="preserve"> service provisioning information retrieval procedure </w:t>
      </w:r>
      <w:r w:rsidR="00D6047D">
        <w:t xml:space="preserve">as specified in clause 6.5 of </w:t>
      </w:r>
      <w:r w:rsidR="00D6047D" w:rsidRPr="00DB0D19">
        <w:t>3GPP</w:t>
      </w:r>
      <w:r w:rsidR="00D6047D">
        <w:t> </w:t>
      </w:r>
      <w:r w:rsidR="00D6047D" w:rsidRPr="00DB0D19">
        <w:t>TS</w:t>
      </w:r>
      <w:r w:rsidR="00D6047D">
        <w:t> </w:t>
      </w:r>
      <w:r w:rsidR="00D6047D" w:rsidRPr="00DB0D19">
        <w:t>29.558</w:t>
      </w:r>
      <w:r w:rsidR="00D6047D">
        <w:t> </w:t>
      </w:r>
      <w:r w:rsidR="00D6047D" w:rsidRPr="00DB0D19">
        <w:t>[4]</w:t>
      </w:r>
      <w:r w:rsidR="00D6047D">
        <w:t xml:space="preserve"> </w:t>
      </w:r>
      <w:r w:rsidR="00BD5190">
        <w:t>to obtain service provisioning information from the partner ECS</w:t>
      </w:r>
      <w:r w:rsidR="00D6047D">
        <w:rPr>
          <w:lang w:eastAsia="ko-KR"/>
        </w:rPr>
        <w:t>; and</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402C65D9" w14:textId="551A1D52" w:rsidR="009E5347" w:rsidRDefault="00B458E4" w:rsidP="00722C27">
      <w:pPr>
        <w:pStyle w:val="B2"/>
      </w:pPr>
      <w:r>
        <w:rPr>
          <w:lang w:eastAsia="ko-KR"/>
        </w:rPr>
        <w:t>7</w:t>
      </w:r>
      <w:r w:rsidR="005C6482" w:rsidRPr="008329D7">
        <w:rPr>
          <w:lang w:eastAsia="ko-KR"/>
        </w:rPr>
        <w:t>)</w:t>
      </w:r>
      <w:r w:rsidR="009E5347">
        <w:rPr>
          <w:lang w:eastAsia="ko-KR"/>
        </w:rPr>
        <w:tab/>
        <w:t>t</w:t>
      </w:r>
      <w:r w:rsidR="009E5347" w:rsidRPr="00317891">
        <w:rPr>
          <w:lang w:eastAsia="ko-KR"/>
        </w:rPr>
        <w:t>he ECS also determines other information that needs to be provisioned, e.g. identification of the EDN, EDN service area, EES</w:t>
      </w:r>
      <w:r w:rsidR="009E5347">
        <w:rPr>
          <w:lang w:eastAsia="ko-KR"/>
        </w:rPr>
        <w:t xml:space="preserve"> endpoints</w:t>
      </w:r>
      <w:r w:rsidR="009E5347">
        <w:t>;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lastRenderedPageBreak/>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5C2E489" w14:textId="274271FE" w:rsidR="00A51528" w:rsidRDefault="009E5347" w:rsidP="00A51528">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57BDE97F" w14:textId="60C63741" w:rsidR="009E5347" w:rsidRDefault="00A51528" w:rsidP="00A51528">
      <w:pPr>
        <w:rPr>
          <w:lang w:eastAsia="ko-KR"/>
        </w:rPr>
      </w:pPr>
      <w:r>
        <w:rPr>
          <w:lang w:eastAsia="zh-CN"/>
        </w:rPr>
        <w:t>The</w:t>
      </w:r>
      <w:r w:rsidRPr="005C5FEC">
        <w:rPr>
          <w:lang w:eastAsia="ko-KR"/>
        </w:rPr>
        <w:t xml:space="preserve"> EEC may initiate service provisioning procedure with ECS(s) provided in the </w:t>
      </w:r>
      <w:r>
        <w:rPr>
          <w:lang w:eastAsia="zh-CN"/>
        </w:rPr>
        <w:t>"</w:t>
      </w:r>
      <w:r>
        <w:t>redirectedECS"</w:t>
      </w:r>
      <w:r>
        <w:rPr>
          <w:lang w:eastAsia="zh-CN"/>
        </w:rPr>
        <w:t xml:space="preserve"> attribute of the </w:t>
      </w:r>
      <w:r>
        <w:t>"ECSServProvResp" data type</w:t>
      </w:r>
      <w:r w:rsidRPr="005C5FEC">
        <w:rPr>
          <w:lang w:eastAsia="ko-KR"/>
        </w:rPr>
        <w:t>. If the UE is roaming to a V-PLMN, the</w:t>
      </w:r>
      <w:r>
        <w:rPr>
          <w:lang w:eastAsia="ko-KR"/>
        </w:rPr>
        <w:t>n</w:t>
      </w:r>
      <w:r w:rsidRPr="005C5FEC">
        <w:rPr>
          <w:lang w:eastAsia="ko-KR"/>
        </w:rPr>
        <w:t xml:space="preserve"> EEC </w:t>
      </w:r>
      <w:r>
        <w:rPr>
          <w:lang w:eastAsia="ko-KR"/>
        </w:rPr>
        <w:t xml:space="preserve">may </w:t>
      </w:r>
      <w:r w:rsidRPr="005C5FEC">
        <w:rPr>
          <w:lang w:eastAsia="ko-KR"/>
        </w:rPr>
        <w:t xml:space="preserve">establish a connection with the </w:t>
      </w:r>
      <w:r>
        <w:rPr>
          <w:lang w:eastAsia="ko-KR"/>
        </w:rPr>
        <w:t>partner E</w:t>
      </w:r>
      <w:r w:rsidRPr="005C5FEC">
        <w:rPr>
          <w:lang w:eastAsia="ko-KR"/>
        </w:rPr>
        <w:t xml:space="preserve">CS </w:t>
      </w:r>
      <w:r>
        <w:rPr>
          <w:lang w:eastAsia="ko-KR"/>
        </w:rPr>
        <w:t>that can</w:t>
      </w:r>
      <w:r w:rsidRPr="005C5FEC">
        <w:rPr>
          <w:lang w:eastAsia="ko-KR"/>
        </w:rPr>
        <w:t xml:space="preserve"> be a HR-SBO PDU session or an LBO PDU session.</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79C77C0E" w:rsidR="005508DB" w:rsidRDefault="005508DB" w:rsidP="00722C27">
      <w:pPr>
        <w:pStyle w:val="NO"/>
        <w:rPr>
          <w:lang w:eastAsia="ko-KR"/>
        </w:rPr>
      </w:pPr>
      <w:r w:rsidRPr="0043677C">
        <w:rPr>
          <w:lang w:eastAsia="ko-KR"/>
        </w:rPr>
        <w:t>NOTE</w:t>
      </w:r>
      <w:r w:rsidR="00AF15F9">
        <w:rPr>
          <w:lang w:eastAsia="ko-KR"/>
        </w:rPr>
        <w:t> </w:t>
      </w:r>
      <w:r w:rsidR="00054E52">
        <w:rPr>
          <w:lang w:eastAsia="ko-KR"/>
        </w:rPr>
        <w:t>2</w:t>
      </w:r>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65DAC22F" w:rsidR="009E5347" w:rsidRPr="00317D3D" w:rsidRDefault="009E5347" w:rsidP="009E5347">
      <w:pPr>
        <w:pStyle w:val="NO"/>
      </w:pPr>
      <w:r>
        <w:t>N</w:t>
      </w:r>
      <w:r w:rsidR="005508DB">
        <w:t>OTE</w:t>
      </w:r>
      <w:r w:rsidR="00AF15F9">
        <w:t> </w:t>
      </w:r>
      <w:r w:rsidR="00054E52">
        <w:t>3</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1608" w:name="_Toc101529437"/>
      <w:bookmarkStart w:id="1609" w:name="_Toc114864271"/>
      <w:bookmarkStart w:id="1610" w:name="_Toc143871422"/>
      <w:bookmarkStart w:id="1611" w:name="_Toc144134918"/>
      <w:bookmarkStart w:id="1612" w:name="_Toc160609425"/>
      <w:bookmarkStart w:id="1613" w:name="_Toc183527525"/>
      <w:r>
        <w:t>7.2.2.3</w:t>
      </w:r>
      <w:r>
        <w:tab/>
      </w:r>
      <w:r w:rsidRPr="00317891">
        <w:t>Eecs_ServiceProvisioning_Subscribe</w:t>
      </w:r>
      <w:bookmarkEnd w:id="1608"/>
      <w:bookmarkEnd w:id="1609"/>
      <w:bookmarkEnd w:id="1610"/>
      <w:bookmarkEnd w:id="1611"/>
      <w:bookmarkEnd w:id="1612"/>
      <w:bookmarkEnd w:id="1613"/>
    </w:p>
    <w:p w14:paraId="07AB50FC" w14:textId="77777777" w:rsidR="009E5347" w:rsidRDefault="009E5347" w:rsidP="009E5347">
      <w:pPr>
        <w:pStyle w:val="Heading5"/>
      </w:pPr>
      <w:bookmarkStart w:id="1614" w:name="_Toc101529438"/>
      <w:bookmarkStart w:id="1615" w:name="_Toc114864272"/>
      <w:bookmarkStart w:id="1616" w:name="_Toc143871423"/>
      <w:bookmarkStart w:id="1617" w:name="_Toc144134919"/>
      <w:bookmarkStart w:id="1618" w:name="_Toc160609426"/>
      <w:bookmarkStart w:id="1619" w:name="_Toc183527526"/>
      <w:r>
        <w:t>7.2.2.3.1</w:t>
      </w:r>
      <w:r>
        <w:tab/>
        <w:t>General</w:t>
      </w:r>
      <w:bookmarkEnd w:id="1614"/>
      <w:bookmarkEnd w:id="1615"/>
      <w:bookmarkEnd w:id="1616"/>
      <w:bookmarkEnd w:id="1617"/>
      <w:bookmarkEnd w:id="1618"/>
      <w:bookmarkEnd w:id="1619"/>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1620" w:name="_Toc101529439"/>
      <w:bookmarkStart w:id="1621" w:name="_Toc114864273"/>
      <w:bookmarkStart w:id="1622" w:name="_Toc143871424"/>
      <w:bookmarkStart w:id="1623" w:name="_Toc144134920"/>
      <w:bookmarkStart w:id="1624" w:name="_Toc160609427"/>
      <w:bookmarkStart w:id="1625" w:name="_Toc183527527"/>
      <w:r>
        <w:t>7.2.2.3.2</w:t>
      </w:r>
      <w:r>
        <w:tab/>
        <w:t xml:space="preserve">EEC subscribing to service provisioning information from ECS using </w:t>
      </w:r>
      <w:r w:rsidRPr="00317891">
        <w:t>Eecs_ServiceProvisioning_Subscribe</w:t>
      </w:r>
      <w:r>
        <w:t xml:space="preserve"> operation</w:t>
      </w:r>
      <w:bookmarkEnd w:id="1620"/>
      <w:bookmarkEnd w:id="1621"/>
      <w:bookmarkEnd w:id="1622"/>
      <w:bookmarkEnd w:id="1623"/>
      <w:bookmarkEnd w:id="1624"/>
      <w:bookmarkEnd w:id="1625"/>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lastRenderedPageBreak/>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1626" w:name="_Toc101529440"/>
      <w:bookmarkStart w:id="1627" w:name="_Toc114864274"/>
      <w:bookmarkStart w:id="1628" w:name="_Toc143871425"/>
      <w:bookmarkStart w:id="1629" w:name="_Toc144134921"/>
      <w:bookmarkStart w:id="1630" w:name="_Toc160609428"/>
      <w:bookmarkStart w:id="1631" w:name="_Toc183527528"/>
      <w:r>
        <w:t>7.2.2.4</w:t>
      </w:r>
      <w:r>
        <w:tab/>
      </w:r>
      <w:r w:rsidRPr="00317891">
        <w:t>Eecs_ServiceProvisioning_Notify</w:t>
      </w:r>
      <w:bookmarkEnd w:id="1626"/>
      <w:bookmarkEnd w:id="1627"/>
      <w:bookmarkEnd w:id="1628"/>
      <w:bookmarkEnd w:id="1629"/>
      <w:bookmarkEnd w:id="1630"/>
      <w:bookmarkEnd w:id="1631"/>
    </w:p>
    <w:p w14:paraId="217733A9" w14:textId="77777777" w:rsidR="009E5347" w:rsidRDefault="009E5347" w:rsidP="009E5347">
      <w:pPr>
        <w:pStyle w:val="Heading5"/>
      </w:pPr>
      <w:bookmarkStart w:id="1632" w:name="_Toc101529441"/>
      <w:bookmarkStart w:id="1633" w:name="_Toc114864275"/>
      <w:bookmarkStart w:id="1634" w:name="_Toc143871426"/>
      <w:bookmarkStart w:id="1635" w:name="_Toc144134922"/>
      <w:bookmarkStart w:id="1636" w:name="_Toc160609429"/>
      <w:bookmarkStart w:id="1637" w:name="_Toc183527529"/>
      <w:r>
        <w:t>7.2.2.4.1</w:t>
      </w:r>
      <w:r>
        <w:tab/>
        <w:t>General</w:t>
      </w:r>
      <w:bookmarkEnd w:id="1632"/>
      <w:bookmarkEnd w:id="1633"/>
      <w:bookmarkEnd w:id="1634"/>
      <w:bookmarkEnd w:id="1635"/>
      <w:bookmarkEnd w:id="1636"/>
      <w:bookmarkEnd w:id="1637"/>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1638" w:name="_Toc101529442"/>
      <w:bookmarkStart w:id="1639" w:name="_Toc114864276"/>
      <w:bookmarkStart w:id="1640" w:name="_Toc143871427"/>
      <w:bookmarkStart w:id="1641" w:name="_Toc144134923"/>
      <w:bookmarkStart w:id="1642" w:name="_Toc160609430"/>
      <w:bookmarkStart w:id="1643" w:name="_Toc183527530"/>
      <w:r>
        <w:t>7.2.2.4.2</w:t>
      </w:r>
      <w:r>
        <w:tab/>
        <w:t xml:space="preserve">ECS notifying the service provisioning information to EEC using </w:t>
      </w:r>
      <w:r w:rsidRPr="00317891">
        <w:t xml:space="preserve">Eecs_ServiceProvisioning_Notify </w:t>
      </w:r>
      <w:r>
        <w:t>operation</w:t>
      </w:r>
      <w:bookmarkEnd w:id="1638"/>
      <w:bookmarkEnd w:id="1639"/>
      <w:bookmarkEnd w:id="1640"/>
      <w:bookmarkEnd w:id="1641"/>
      <w:bookmarkEnd w:id="1642"/>
      <w:bookmarkEnd w:id="1643"/>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8B829AD"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64421BF3" w:rsidR="00290676" w:rsidRDefault="009E5347" w:rsidP="00290676">
      <w:r w:rsidRPr="00317891">
        <w:t>The ECS also determines other information that needs to be provisioned, e.g. identification of the EDN, EDN service area, EES endpoints.</w:t>
      </w:r>
    </w:p>
    <w:p w14:paraId="3B2FA8A5" w14:textId="77777777" w:rsidR="00D607B1" w:rsidRDefault="00290676" w:rsidP="00D607B1">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w:t>
      </w:r>
      <w:r w:rsidR="00D607B1">
        <w:t>:</w:t>
      </w:r>
    </w:p>
    <w:p w14:paraId="2E659C88" w14:textId="77777777" w:rsidR="00D607B1" w:rsidRDefault="00D607B1" w:rsidP="00D607B1">
      <w:pPr>
        <w:pStyle w:val="B1"/>
      </w:pPr>
      <w:r>
        <w:t>A)</w:t>
      </w:r>
      <w:r>
        <w:tab/>
      </w:r>
      <w:r w:rsidRPr="007E58C1">
        <w:t xml:space="preserve">trigger ECS discovery procedure </w:t>
      </w:r>
      <w:r>
        <w:t xml:space="preserve">as </w:t>
      </w:r>
      <w:r w:rsidRPr="007E58C1">
        <w:t xml:space="preserve">specified in </w:t>
      </w:r>
      <w:r>
        <w:t xml:space="preserve">clause 6.6 of </w:t>
      </w:r>
      <w:r w:rsidRPr="007E58C1">
        <w:t>3GPP TS 29.558 [4] to discover the partner ECS(s); and</w:t>
      </w:r>
    </w:p>
    <w:p w14:paraId="3AA4D7D4" w14:textId="5167D797" w:rsidR="00290676" w:rsidRDefault="00D607B1" w:rsidP="00E62592">
      <w:pPr>
        <w:pStyle w:val="B1"/>
      </w:pPr>
      <w:r>
        <w:t>B)</w:t>
      </w:r>
      <w:r>
        <w:tab/>
        <w:t>trigger</w:t>
      </w:r>
      <w:r w:rsidR="00290676">
        <w:t xml:space="preserve"> service provisioning information retrieval procedure </w:t>
      </w:r>
      <w:r>
        <w:t xml:space="preserve">as specified in clause 6.5 of </w:t>
      </w:r>
      <w:r w:rsidRPr="00DB0D19">
        <w:t>3GPP</w:t>
      </w:r>
      <w:r>
        <w:t> </w:t>
      </w:r>
      <w:r w:rsidRPr="00DB0D19">
        <w:t>TS</w:t>
      </w:r>
      <w:r>
        <w:t> </w:t>
      </w:r>
      <w:r w:rsidRPr="00DB0D19">
        <w:t>29.558</w:t>
      </w:r>
      <w:r>
        <w:t> </w:t>
      </w:r>
      <w:r w:rsidRPr="00DB0D19">
        <w:t>[4]</w:t>
      </w:r>
      <w:r>
        <w:t xml:space="preserve"> </w:t>
      </w:r>
      <w:r w:rsidR="00290676">
        <w:t>to obtain service provisioning information from the partner ECS.</w:t>
      </w:r>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4DB0F038" w:rsidR="009E5347" w:rsidRDefault="009E5347" w:rsidP="009E5347">
      <w:pPr>
        <w:rPr>
          <w:lang w:eastAsia="ko-KR"/>
        </w:rPr>
      </w:pPr>
      <w:r>
        <w:rPr>
          <w:lang w:eastAsia="zh-CN"/>
        </w:rPr>
        <w:lastRenderedPageBreak/>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00B40BA8">
        <w:rPr>
          <w:lang w:eastAsia="zh-CN"/>
        </w:rPr>
        <w:t>The</w:t>
      </w:r>
      <w:r w:rsidR="00B40BA8" w:rsidRPr="005C5FEC">
        <w:rPr>
          <w:lang w:eastAsia="ko-KR"/>
        </w:rPr>
        <w:t xml:space="preserve"> EEC may initiate service provisioning procedure with ECS(s) provided in the </w:t>
      </w:r>
      <w:r w:rsidR="00B40BA8">
        <w:rPr>
          <w:lang w:eastAsia="zh-CN"/>
        </w:rPr>
        <w:t>"</w:t>
      </w:r>
      <w:r w:rsidR="00B40BA8">
        <w:t>redirectedECS"</w:t>
      </w:r>
      <w:r w:rsidR="00B40BA8">
        <w:rPr>
          <w:lang w:eastAsia="zh-CN"/>
        </w:rPr>
        <w:t xml:space="preserve"> attribute of the </w:t>
      </w:r>
      <w:r w:rsidR="00B40BA8">
        <w:t>"ECSServProvResp" data type</w:t>
      </w:r>
      <w:r w:rsidR="00B40BA8" w:rsidRPr="005C5FEC">
        <w:rPr>
          <w:lang w:eastAsia="ko-KR"/>
        </w:rPr>
        <w:t xml:space="preserve">. If the UE is roaming to a V-PLMN, the EEC </w:t>
      </w:r>
      <w:r w:rsidR="00B40BA8">
        <w:rPr>
          <w:lang w:eastAsia="ko-KR"/>
        </w:rPr>
        <w:t>may establish</w:t>
      </w:r>
      <w:r w:rsidR="00B40BA8" w:rsidRPr="005C5FEC">
        <w:rPr>
          <w:lang w:eastAsia="ko-KR"/>
        </w:rPr>
        <w:t xml:space="preserve"> a connection with the </w:t>
      </w:r>
      <w:r w:rsidR="00B40BA8">
        <w:rPr>
          <w:lang w:eastAsia="ko-KR"/>
        </w:rPr>
        <w:t xml:space="preserve">partner </w:t>
      </w:r>
      <w:r w:rsidR="00B40BA8" w:rsidRPr="005C5FEC">
        <w:rPr>
          <w:lang w:eastAsia="ko-KR"/>
        </w:rPr>
        <w:t xml:space="preserve">ECS </w:t>
      </w:r>
      <w:r w:rsidR="00B40BA8">
        <w:rPr>
          <w:lang w:eastAsia="ko-KR"/>
        </w:rPr>
        <w:t>that can</w:t>
      </w:r>
      <w:r w:rsidR="00B40BA8" w:rsidRPr="005C5FEC">
        <w:rPr>
          <w:lang w:eastAsia="ko-KR"/>
        </w:rPr>
        <w:t xml:space="preserve"> be a HR-SBO PDU session or an LBO PDU session.</w:t>
      </w:r>
      <w:r w:rsidR="00B40BA8">
        <w:rPr>
          <w:lang w:eastAsia="ko-KR"/>
        </w:rPr>
        <w:t xml:space="preserve"> </w:t>
      </w:r>
      <w:r w:rsidRPr="00317891">
        <w:t>If the ECS 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1644" w:name="_Toc101529443"/>
      <w:bookmarkStart w:id="1645" w:name="_Toc114864277"/>
      <w:bookmarkStart w:id="1646" w:name="_Toc143871428"/>
      <w:bookmarkStart w:id="1647" w:name="_Toc144134924"/>
      <w:bookmarkStart w:id="1648" w:name="_Toc160609431"/>
      <w:bookmarkStart w:id="1649" w:name="_Toc183527531"/>
      <w:r>
        <w:t>7.2.2.5</w:t>
      </w:r>
      <w:r>
        <w:tab/>
      </w:r>
      <w:r w:rsidRPr="00317891">
        <w:t>Eecs_ServiceProvisioning_UpdateSubscription</w:t>
      </w:r>
      <w:bookmarkEnd w:id="1644"/>
      <w:bookmarkEnd w:id="1645"/>
      <w:bookmarkEnd w:id="1646"/>
      <w:bookmarkEnd w:id="1647"/>
      <w:bookmarkEnd w:id="1648"/>
      <w:bookmarkEnd w:id="1649"/>
    </w:p>
    <w:p w14:paraId="6102DDD3" w14:textId="77777777" w:rsidR="009E5347" w:rsidRDefault="009E5347" w:rsidP="009E5347">
      <w:pPr>
        <w:pStyle w:val="Heading5"/>
      </w:pPr>
      <w:bookmarkStart w:id="1650" w:name="_Toc101529444"/>
      <w:bookmarkStart w:id="1651" w:name="_Toc114864278"/>
      <w:bookmarkStart w:id="1652" w:name="_Toc143871429"/>
      <w:bookmarkStart w:id="1653" w:name="_Toc144134925"/>
      <w:bookmarkStart w:id="1654" w:name="_Toc160609432"/>
      <w:bookmarkStart w:id="1655" w:name="_Toc183527532"/>
      <w:r>
        <w:t>7.2.2.5.1</w:t>
      </w:r>
      <w:r>
        <w:tab/>
        <w:t>General</w:t>
      </w:r>
      <w:bookmarkEnd w:id="1650"/>
      <w:bookmarkEnd w:id="1651"/>
      <w:bookmarkEnd w:id="1652"/>
      <w:bookmarkEnd w:id="1653"/>
      <w:bookmarkEnd w:id="1654"/>
      <w:bookmarkEnd w:id="1655"/>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1656" w:name="_Toc101529445"/>
      <w:bookmarkStart w:id="1657" w:name="_Toc114864279"/>
      <w:bookmarkStart w:id="1658" w:name="_Toc143871430"/>
      <w:bookmarkStart w:id="1659" w:name="_Toc144134926"/>
      <w:bookmarkStart w:id="1660" w:name="_Toc160609433"/>
      <w:bookmarkStart w:id="1661" w:name="_Toc183527533"/>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1656"/>
      <w:bookmarkEnd w:id="1657"/>
      <w:bookmarkEnd w:id="1658"/>
      <w:bookmarkEnd w:id="1659"/>
      <w:bookmarkEnd w:id="1660"/>
      <w:bookmarkEnd w:id="1661"/>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1662" w:name="_Toc101529446"/>
      <w:bookmarkStart w:id="1663" w:name="_Toc114864280"/>
      <w:bookmarkStart w:id="1664" w:name="_Toc143871431"/>
      <w:bookmarkStart w:id="1665" w:name="_Toc144134927"/>
      <w:bookmarkStart w:id="1666" w:name="_Toc160609434"/>
      <w:bookmarkStart w:id="1667" w:name="_Toc183527534"/>
      <w:r>
        <w:lastRenderedPageBreak/>
        <w:t>7.2.2.6</w:t>
      </w:r>
      <w:r>
        <w:tab/>
      </w:r>
      <w:r w:rsidRPr="00317891">
        <w:rPr>
          <w:lang w:val="en-IN"/>
        </w:rPr>
        <w:t>Eecs_ServiceProvisioning_Unsubscribe</w:t>
      </w:r>
      <w:bookmarkEnd w:id="1662"/>
      <w:bookmarkEnd w:id="1663"/>
      <w:bookmarkEnd w:id="1664"/>
      <w:bookmarkEnd w:id="1665"/>
      <w:bookmarkEnd w:id="1666"/>
      <w:bookmarkEnd w:id="1667"/>
    </w:p>
    <w:p w14:paraId="4B0D3C3A" w14:textId="77777777" w:rsidR="009E5347" w:rsidRDefault="009E5347" w:rsidP="009E5347">
      <w:pPr>
        <w:pStyle w:val="Heading5"/>
      </w:pPr>
      <w:bookmarkStart w:id="1668" w:name="_Toc101529447"/>
      <w:bookmarkStart w:id="1669" w:name="_Toc114864281"/>
      <w:bookmarkStart w:id="1670" w:name="_Toc143871432"/>
      <w:bookmarkStart w:id="1671" w:name="_Toc144134928"/>
      <w:bookmarkStart w:id="1672" w:name="_Toc160609435"/>
      <w:bookmarkStart w:id="1673" w:name="_Toc183527535"/>
      <w:r>
        <w:t>7.2.2.6.1</w:t>
      </w:r>
      <w:r>
        <w:tab/>
        <w:t>General</w:t>
      </w:r>
      <w:bookmarkEnd w:id="1668"/>
      <w:bookmarkEnd w:id="1669"/>
      <w:bookmarkEnd w:id="1670"/>
      <w:bookmarkEnd w:id="1671"/>
      <w:bookmarkEnd w:id="1672"/>
      <w:bookmarkEnd w:id="1673"/>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1674" w:name="_Toc101529448"/>
      <w:bookmarkStart w:id="1675" w:name="_Toc114864282"/>
      <w:bookmarkStart w:id="1676" w:name="_Toc143871433"/>
      <w:bookmarkStart w:id="1677" w:name="_Toc144134929"/>
      <w:bookmarkStart w:id="1678" w:name="_Toc160609436"/>
      <w:bookmarkStart w:id="1679" w:name="_Toc183527536"/>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1674"/>
      <w:bookmarkEnd w:id="1675"/>
      <w:bookmarkEnd w:id="1676"/>
      <w:bookmarkEnd w:id="1677"/>
      <w:bookmarkEnd w:id="1678"/>
      <w:bookmarkEnd w:id="1679"/>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1680" w:name="_Toc101529449"/>
      <w:bookmarkStart w:id="1681" w:name="_Toc114864283"/>
      <w:bookmarkStart w:id="1682" w:name="_Toc143871434"/>
      <w:bookmarkStart w:id="1683" w:name="_Toc144134930"/>
      <w:bookmarkStart w:id="1684" w:name="_Toc160609437"/>
      <w:bookmarkStart w:id="1685" w:name="_Toc183527537"/>
      <w:r>
        <w:t>8</w:t>
      </w:r>
      <w:r>
        <w:tab/>
        <w:t>Edge Configuration Server API Definitions</w:t>
      </w:r>
      <w:bookmarkEnd w:id="1680"/>
      <w:bookmarkEnd w:id="1681"/>
      <w:bookmarkEnd w:id="1682"/>
      <w:bookmarkEnd w:id="1683"/>
      <w:bookmarkEnd w:id="1684"/>
      <w:bookmarkEnd w:id="1685"/>
    </w:p>
    <w:p w14:paraId="733ED136" w14:textId="77777777" w:rsidR="009E5347" w:rsidRDefault="009E5347" w:rsidP="009E5347">
      <w:pPr>
        <w:pStyle w:val="Heading2"/>
      </w:pPr>
      <w:bookmarkStart w:id="1686" w:name="_Toc101529450"/>
      <w:bookmarkStart w:id="1687" w:name="_Toc114864284"/>
      <w:bookmarkStart w:id="1688" w:name="_Toc143871435"/>
      <w:bookmarkStart w:id="1689" w:name="_Toc144134931"/>
      <w:bookmarkStart w:id="1690" w:name="_Toc160609438"/>
      <w:bookmarkStart w:id="1691" w:name="_Toc183527538"/>
      <w:r>
        <w:t>8.1</w:t>
      </w:r>
      <w:r>
        <w:tab/>
      </w:r>
      <w:r w:rsidRPr="00931880">
        <w:t>Eecs_ServiceProvisioning</w:t>
      </w:r>
      <w:r>
        <w:t xml:space="preserve"> API</w:t>
      </w:r>
      <w:bookmarkEnd w:id="1686"/>
      <w:bookmarkEnd w:id="1687"/>
      <w:bookmarkEnd w:id="1688"/>
      <w:bookmarkEnd w:id="1689"/>
      <w:bookmarkEnd w:id="1690"/>
      <w:bookmarkEnd w:id="1691"/>
    </w:p>
    <w:p w14:paraId="4BECF502" w14:textId="77777777" w:rsidR="009E5347" w:rsidRDefault="009E5347" w:rsidP="009E5347">
      <w:pPr>
        <w:pStyle w:val="Heading3"/>
      </w:pPr>
      <w:bookmarkStart w:id="1692" w:name="_Toc70534729"/>
      <w:bookmarkStart w:id="1693" w:name="_Toc101529451"/>
      <w:bookmarkStart w:id="1694" w:name="_Toc114864285"/>
      <w:bookmarkStart w:id="1695" w:name="_Toc143871436"/>
      <w:bookmarkStart w:id="1696" w:name="_Toc144134932"/>
      <w:bookmarkStart w:id="1697" w:name="_Toc160609439"/>
      <w:bookmarkStart w:id="1698" w:name="_Toc183527539"/>
      <w:r>
        <w:t>8.1.1</w:t>
      </w:r>
      <w:r>
        <w:tab/>
        <w:t>API URI</w:t>
      </w:r>
      <w:bookmarkEnd w:id="1692"/>
      <w:bookmarkEnd w:id="1693"/>
      <w:bookmarkEnd w:id="1694"/>
      <w:bookmarkEnd w:id="1695"/>
      <w:bookmarkEnd w:id="1696"/>
      <w:bookmarkEnd w:id="1697"/>
      <w:bookmarkEnd w:id="1698"/>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1699" w:name="_Toc70534730"/>
      <w:bookmarkStart w:id="1700" w:name="_Toc101529452"/>
      <w:bookmarkStart w:id="1701" w:name="_Toc114864286"/>
      <w:bookmarkStart w:id="1702" w:name="_Toc143871437"/>
      <w:bookmarkStart w:id="1703" w:name="_Toc144134933"/>
      <w:bookmarkStart w:id="1704" w:name="_Toc160609440"/>
      <w:bookmarkStart w:id="1705" w:name="_Toc183527540"/>
      <w:r>
        <w:lastRenderedPageBreak/>
        <w:t>8.1.2</w:t>
      </w:r>
      <w:r>
        <w:tab/>
        <w:t>Resources</w:t>
      </w:r>
      <w:bookmarkEnd w:id="1699"/>
      <w:bookmarkEnd w:id="1700"/>
      <w:bookmarkEnd w:id="1701"/>
      <w:bookmarkEnd w:id="1702"/>
      <w:bookmarkEnd w:id="1703"/>
      <w:bookmarkEnd w:id="1704"/>
      <w:bookmarkEnd w:id="1705"/>
    </w:p>
    <w:p w14:paraId="65F2D9DB" w14:textId="77777777" w:rsidR="009E5347" w:rsidRDefault="009E5347" w:rsidP="009E5347">
      <w:pPr>
        <w:pStyle w:val="Heading4"/>
      </w:pPr>
      <w:bookmarkStart w:id="1706" w:name="_Toc70534731"/>
      <w:bookmarkStart w:id="1707" w:name="_Toc101529453"/>
      <w:bookmarkStart w:id="1708" w:name="_Toc114864287"/>
      <w:bookmarkStart w:id="1709" w:name="_Toc143871438"/>
      <w:bookmarkStart w:id="1710" w:name="_Toc144134934"/>
      <w:bookmarkStart w:id="1711" w:name="_Toc160609441"/>
      <w:bookmarkStart w:id="1712" w:name="_Toc183527541"/>
      <w:r>
        <w:t>8.1.2.1</w:t>
      </w:r>
      <w:r>
        <w:tab/>
        <w:t>Overview</w:t>
      </w:r>
      <w:bookmarkEnd w:id="1706"/>
      <w:bookmarkEnd w:id="1707"/>
      <w:bookmarkEnd w:id="1708"/>
      <w:bookmarkEnd w:id="1709"/>
      <w:bookmarkEnd w:id="1710"/>
      <w:bookmarkEnd w:id="1711"/>
      <w:bookmarkEnd w:id="1712"/>
    </w:p>
    <w:p w14:paraId="309C9527" w14:textId="77777777" w:rsidR="009E5347" w:rsidRDefault="009E5347" w:rsidP="009E5347">
      <w:pPr>
        <w:pStyle w:val="TH"/>
        <w:rPr>
          <w:noProof/>
        </w:rPr>
      </w:pPr>
      <w:r>
        <w:rPr>
          <w:noProof/>
        </w:rPr>
        <w:object w:dxaOrig="7480" w:dyaOrig="3840" w14:anchorId="31C43684">
          <v:shape id="_x0000_i1030" type="#_x0000_t75" style="width:375pt;height:192pt" o:ole="">
            <v:imagedata r:id="rId21" o:title=""/>
          </v:shape>
          <o:OLEObject Type="Embed" ProgID="Visio.Drawing.15" ShapeID="_x0000_i1030" DrawAspect="Content" ObjectID="_1794145308" r:id="rId22"/>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1713" w:name="_Toc101529454"/>
      <w:bookmarkStart w:id="1714" w:name="_Toc114864288"/>
      <w:bookmarkStart w:id="1715" w:name="_Toc143871439"/>
      <w:bookmarkStart w:id="1716" w:name="_Toc144134935"/>
      <w:bookmarkStart w:id="1717" w:name="_Toc160609442"/>
      <w:bookmarkStart w:id="1718" w:name="_Toc183527542"/>
      <w:bookmarkStart w:id="1719"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1713"/>
      <w:bookmarkEnd w:id="1714"/>
      <w:bookmarkEnd w:id="1715"/>
      <w:bookmarkEnd w:id="1716"/>
      <w:bookmarkEnd w:id="1717"/>
      <w:bookmarkEnd w:id="1718"/>
    </w:p>
    <w:p w14:paraId="3AA73F31" w14:textId="77777777" w:rsidR="009E5347" w:rsidRDefault="009E5347" w:rsidP="009E5347">
      <w:pPr>
        <w:pStyle w:val="Heading5"/>
        <w:rPr>
          <w:lang w:eastAsia="zh-CN"/>
        </w:rPr>
      </w:pPr>
      <w:bookmarkStart w:id="1720" w:name="_Toc101529455"/>
      <w:bookmarkStart w:id="1721" w:name="_Toc114864289"/>
      <w:bookmarkStart w:id="1722" w:name="_Toc143871440"/>
      <w:bookmarkStart w:id="1723" w:name="_Toc144134936"/>
      <w:bookmarkStart w:id="1724" w:name="_Toc160609443"/>
      <w:bookmarkStart w:id="1725" w:name="_Toc183527543"/>
      <w:r>
        <w:t>8.1.2.3</w:t>
      </w:r>
      <w:r>
        <w:rPr>
          <w:lang w:eastAsia="zh-CN"/>
        </w:rPr>
        <w:t>.1</w:t>
      </w:r>
      <w:r>
        <w:rPr>
          <w:lang w:eastAsia="zh-CN"/>
        </w:rPr>
        <w:tab/>
        <w:t>Description</w:t>
      </w:r>
      <w:bookmarkEnd w:id="1720"/>
      <w:bookmarkEnd w:id="1721"/>
      <w:bookmarkEnd w:id="1722"/>
      <w:bookmarkEnd w:id="1723"/>
      <w:bookmarkEnd w:id="1724"/>
      <w:bookmarkEnd w:id="1725"/>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1726" w:name="_Toc101529456"/>
      <w:bookmarkStart w:id="1727" w:name="_Toc114864290"/>
      <w:bookmarkStart w:id="1728" w:name="_Toc143871441"/>
      <w:bookmarkStart w:id="1729" w:name="_Toc144134937"/>
      <w:bookmarkStart w:id="1730" w:name="_Toc160609444"/>
      <w:bookmarkStart w:id="1731" w:name="_Toc183527544"/>
      <w:r>
        <w:t>8.1.2.3</w:t>
      </w:r>
      <w:r>
        <w:rPr>
          <w:lang w:eastAsia="zh-CN"/>
        </w:rPr>
        <w:t>.2</w:t>
      </w:r>
      <w:r>
        <w:rPr>
          <w:lang w:eastAsia="zh-CN"/>
        </w:rPr>
        <w:tab/>
        <w:t>Resource Definition</w:t>
      </w:r>
      <w:bookmarkEnd w:id="1726"/>
      <w:bookmarkEnd w:id="1727"/>
      <w:bookmarkEnd w:id="1728"/>
      <w:bookmarkEnd w:id="1729"/>
      <w:bookmarkEnd w:id="1730"/>
      <w:bookmarkEnd w:id="1731"/>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lastRenderedPageBreak/>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1732" w:name="_Toc101529457"/>
      <w:bookmarkStart w:id="1733" w:name="_Toc114864291"/>
      <w:bookmarkStart w:id="1734" w:name="_Toc143871442"/>
      <w:bookmarkStart w:id="1735" w:name="_Toc144134938"/>
      <w:bookmarkStart w:id="1736" w:name="_Toc160609445"/>
      <w:bookmarkStart w:id="1737" w:name="_Toc183527545"/>
      <w:r>
        <w:t>8.1.2.3</w:t>
      </w:r>
      <w:r>
        <w:rPr>
          <w:lang w:eastAsia="zh-CN"/>
        </w:rPr>
        <w:t>.3</w:t>
      </w:r>
      <w:r>
        <w:rPr>
          <w:lang w:eastAsia="zh-CN"/>
        </w:rPr>
        <w:tab/>
        <w:t>Resource Standard Methods</w:t>
      </w:r>
      <w:bookmarkEnd w:id="1732"/>
      <w:bookmarkEnd w:id="1733"/>
      <w:bookmarkEnd w:id="1734"/>
      <w:bookmarkEnd w:id="1735"/>
      <w:bookmarkEnd w:id="1736"/>
      <w:bookmarkEnd w:id="1737"/>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1738" w:name="_Toc101529458"/>
      <w:bookmarkStart w:id="1739" w:name="_Toc114864292"/>
      <w:bookmarkStart w:id="1740" w:name="_Toc143871443"/>
      <w:bookmarkStart w:id="1741" w:name="_Toc144134939"/>
      <w:bookmarkStart w:id="1742" w:name="_Toc160609446"/>
      <w:bookmarkStart w:id="1743" w:name="_Toc183527546"/>
      <w:r>
        <w:t>8.1.2.3</w:t>
      </w:r>
      <w:r>
        <w:rPr>
          <w:lang w:eastAsia="zh-CN"/>
        </w:rPr>
        <w:t>.4</w:t>
      </w:r>
      <w:r>
        <w:rPr>
          <w:lang w:eastAsia="zh-CN"/>
        </w:rPr>
        <w:tab/>
        <w:t>Resource Custom Operations</w:t>
      </w:r>
      <w:bookmarkEnd w:id="1738"/>
      <w:bookmarkEnd w:id="1739"/>
      <w:bookmarkEnd w:id="1740"/>
      <w:bookmarkEnd w:id="1741"/>
      <w:bookmarkEnd w:id="1742"/>
      <w:bookmarkEnd w:id="1743"/>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1744" w:name="_Toc70160816"/>
      <w:bookmarkStart w:id="1745" w:name="_Toc101529459"/>
      <w:bookmarkStart w:id="1746" w:name="_Toc114864293"/>
      <w:bookmarkStart w:id="1747" w:name="_Toc143871444"/>
      <w:bookmarkStart w:id="1748" w:name="_Toc144134940"/>
      <w:bookmarkStart w:id="1749" w:name="_Toc160609447"/>
      <w:bookmarkStart w:id="1750" w:name="_Toc183527547"/>
      <w:r>
        <w:t>8.1.2.4</w:t>
      </w:r>
      <w:r>
        <w:tab/>
        <w:t>Resource</w:t>
      </w:r>
      <w:r w:rsidRPr="00831458">
        <w:t xml:space="preserve">: </w:t>
      </w:r>
      <w:r>
        <w:t xml:space="preserve">Individual </w:t>
      </w:r>
      <w:r w:rsidRPr="00420B8B">
        <w:t xml:space="preserve">Service Provisioning </w:t>
      </w:r>
      <w:r>
        <w:t>Subscription</w:t>
      </w:r>
      <w:bookmarkEnd w:id="1744"/>
      <w:bookmarkEnd w:id="1745"/>
      <w:bookmarkEnd w:id="1746"/>
      <w:bookmarkEnd w:id="1747"/>
      <w:bookmarkEnd w:id="1748"/>
      <w:bookmarkEnd w:id="1749"/>
      <w:bookmarkEnd w:id="1750"/>
    </w:p>
    <w:p w14:paraId="74B8AA42" w14:textId="77777777" w:rsidR="009E5347" w:rsidRDefault="009E5347" w:rsidP="009E5347">
      <w:pPr>
        <w:pStyle w:val="Heading5"/>
        <w:rPr>
          <w:lang w:eastAsia="zh-CN"/>
        </w:rPr>
      </w:pPr>
      <w:bookmarkStart w:id="1751" w:name="_Toc70160817"/>
      <w:bookmarkStart w:id="1752" w:name="_Toc101529460"/>
      <w:bookmarkStart w:id="1753" w:name="_Toc114864294"/>
      <w:bookmarkStart w:id="1754" w:name="_Toc143871445"/>
      <w:bookmarkStart w:id="1755" w:name="_Toc144134941"/>
      <w:bookmarkStart w:id="1756" w:name="_Toc160609448"/>
      <w:bookmarkStart w:id="1757" w:name="_Toc183527548"/>
      <w:r>
        <w:t>8.1.2.4</w:t>
      </w:r>
      <w:r>
        <w:rPr>
          <w:lang w:eastAsia="zh-CN"/>
        </w:rPr>
        <w:t>.1</w:t>
      </w:r>
      <w:r>
        <w:rPr>
          <w:lang w:eastAsia="zh-CN"/>
        </w:rPr>
        <w:tab/>
        <w:t>Description</w:t>
      </w:r>
      <w:bookmarkEnd w:id="1751"/>
      <w:bookmarkEnd w:id="1752"/>
      <w:bookmarkEnd w:id="1753"/>
      <w:bookmarkEnd w:id="1754"/>
      <w:bookmarkEnd w:id="1755"/>
      <w:bookmarkEnd w:id="1756"/>
      <w:bookmarkEnd w:id="1757"/>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1758" w:name="_Toc70160818"/>
      <w:bookmarkStart w:id="1759" w:name="_Toc101529461"/>
      <w:bookmarkStart w:id="1760" w:name="_Toc114864295"/>
      <w:bookmarkStart w:id="1761" w:name="_Toc143871446"/>
      <w:bookmarkStart w:id="1762" w:name="_Toc144134942"/>
      <w:bookmarkStart w:id="1763" w:name="_Toc160609449"/>
      <w:bookmarkStart w:id="1764" w:name="_Toc183527549"/>
      <w:r>
        <w:rPr>
          <w:lang w:eastAsia="zh-CN"/>
        </w:rPr>
        <w:t>8.1.2.4.2</w:t>
      </w:r>
      <w:r>
        <w:rPr>
          <w:lang w:eastAsia="zh-CN"/>
        </w:rPr>
        <w:tab/>
        <w:t>Resource Definition</w:t>
      </w:r>
      <w:bookmarkEnd w:id="1758"/>
      <w:bookmarkEnd w:id="1759"/>
      <w:bookmarkEnd w:id="1760"/>
      <w:bookmarkEnd w:id="1761"/>
      <w:bookmarkEnd w:id="1762"/>
      <w:bookmarkEnd w:id="1763"/>
      <w:bookmarkEnd w:id="1764"/>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1765" w:name="_Hlk71188341"/>
      <w:r>
        <w:rPr>
          <w:b/>
          <w:lang w:eastAsia="zh-CN"/>
        </w:rPr>
        <w:t>subscriptions/{subscriptionId}</w:t>
      </w:r>
      <w:bookmarkEnd w:id="1765"/>
    </w:p>
    <w:p w14:paraId="057D5C7A" w14:textId="77777777" w:rsidR="009E5347" w:rsidRDefault="009E5347" w:rsidP="009E5347">
      <w:pPr>
        <w:rPr>
          <w:lang w:eastAsia="zh-CN"/>
        </w:rPr>
      </w:pPr>
      <w:r>
        <w:rPr>
          <w:lang w:eastAsia="zh-CN"/>
        </w:rPr>
        <w:lastRenderedPageBreak/>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1766" w:name="_Toc70160819"/>
      <w:bookmarkStart w:id="1767" w:name="_Toc101529462"/>
      <w:bookmarkStart w:id="1768" w:name="_Toc114864296"/>
      <w:bookmarkStart w:id="1769" w:name="_Toc143871447"/>
      <w:bookmarkStart w:id="1770" w:name="_Toc144134943"/>
      <w:bookmarkStart w:id="1771" w:name="_Toc160609450"/>
      <w:bookmarkStart w:id="1772" w:name="_Toc183527550"/>
      <w:r>
        <w:rPr>
          <w:lang w:eastAsia="zh-CN"/>
        </w:rPr>
        <w:t>8.1.2.4.3</w:t>
      </w:r>
      <w:r>
        <w:rPr>
          <w:lang w:eastAsia="zh-CN"/>
        </w:rPr>
        <w:tab/>
        <w:t>Resource Standard Methods</w:t>
      </w:r>
      <w:bookmarkEnd w:id="1766"/>
      <w:bookmarkEnd w:id="1767"/>
      <w:bookmarkEnd w:id="1768"/>
      <w:bookmarkEnd w:id="1769"/>
      <w:bookmarkEnd w:id="1770"/>
      <w:bookmarkEnd w:id="1771"/>
      <w:bookmarkEnd w:id="1772"/>
    </w:p>
    <w:p w14:paraId="6B68282B" w14:textId="77777777" w:rsidR="009E5347" w:rsidRDefault="009E5347" w:rsidP="009E5347">
      <w:pPr>
        <w:pStyle w:val="H6"/>
      </w:pPr>
      <w:bookmarkStart w:id="1773" w:name="_Toc70160822"/>
      <w:r>
        <w:rPr>
          <w:lang w:eastAsia="zh-CN"/>
        </w:rPr>
        <w:t>8.1.2.4.3.1</w:t>
      </w:r>
      <w:r>
        <w:rPr>
          <w:lang w:eastAsia="zh-CN"/>
        </w:rPr>
        <w:tab/>
        <w:t>PUT</w:t>
      </w:r>
      <w:bookmarkEnd w:id="1773"/>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34679F">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34679F">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lastRenderedPageBreak/>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1774" w:name="_Toc70160823"/>
      <w:r>
        <w:rPr>
          <w:lang w:eastAsia="zh-CN"/>
        </w:rPr>
        <w:t>8.1.2.4.3.2</w:t>
      </w:r>
      <w:r>
        <w:rPr>
          <w:lang w:eastAsia="zh-CN"/>
        </w:rPr>
        <w:tab/>
        <w:t>DELETE</w:t>
      </w:r>
      <w:bookmarkEnd w:id="1774"/>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lastRenderedPageBreak/>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C22BDD">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C22BDD">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1775" w:name="_Toc101529463"/>
      <w:bookmarkStart w:id="1776" w:name="_Toc114864297"/>
      <w:bookmarkStart w:id="1777" w:name="_Toc143871448"/>
      <w:bookmarkStart w:id="1778" w:name="_Toc144134944"/>
      <w:bookmarkStart w:id="1779" w:name="_Toc160609451"/>
      <w:bookmarkStart w:id="1780" w:name="_Toc183527551"/>
      <w:r>
        <w:lastRenderedPageBreak/>
        <w:t>8.1.3</w:t>
      </w:r>
      <w:r>
        <w:tab/>
        <w:t>Custom Operations without associated resources</w:t>
      </w:r>
      <w:bookmarkEnd w:id="1719"/>
      <w:bookmarkEnd w:id="1775"/>
      <w:bookmarkEnd w:id="1776"/>
      <w:bookmarkEnd w:id="1777"/>
      <w:bookmarkEnd w:id="1778"/>
      <w:bookmarkEnd w:id="1779"/>
      <w:bookmarkEnd w:id="1780"/>
    </w:p>
    <w:p w14:paraId="735AEA4F" w14:textId="77777777" w:rsidR="009E5347" w:rsidRDefault="009E5347" w:rsidP="009E5347">
      <w:pPr>
        <w:pStyle w:val="Heading4"/>
      </w:pPr>
      <w:bookmarkStart w:id="1781" w:name="_Toc510696623"/>
      <w:bookmarkStart w:id="1782" w:name="_Toc35971414"/>
      <w:bookmarkStart w:id="1783" w:name="_Toc94194876"/>
      <w:bookmarkStart w:id="1784" w:name="_Toc101529464"/>
      <w:bookmarkStart w:id="1785" w:name="_Toc114864298"/>
      <w:bookmarkStart w:id="1786" w:name="_Toc143871449"/>
      <w:bookmarkStart w:id="1787" w:name="_Toc144134945"/>
      <w:bookmarkStart w:id="1788" w:name="_Toc160609452"/>
      <w:bookmarkStart w:id="1789" w:name="_Toc183527552"/>
      <w:r>
        <w:t>8.1.3.1</w:t>
      </w:r>
      <w:r>
        <w:tab/>
        <w:t>Overview</w:t>
      </w:r>
      <w:bookmarkEnd w:id="1781"/>
      <w:bookmarkEnd w:id="1782"/>
      <w:bookmarkEnd w:id="1783"/>
      <w:bookmarkEnd w:id="1784"/>
      <w:bookmarkEnd w:id="1785"/>
      <w:bookmarkEnd w:id="1786"/>
      <w:bookmarkEnd w:id="1787"/>
      <w:bookmarkEnd w:id="1788"/>
      <w:bookmarkEnd w:id="1789"/>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1" type="#_x0000_t75" style="width:313.6pt;height:140.4pt" o:ole="">
            <v:imagedata r:id="rId23" o:title=""/>
          </v:shape>
          <o:OLEObject Type="Embed" ProgID="Visio.Drawing.15" ShapeID="_x0000_i1031" DrawAspect="Content" ObjectID="_1794145309" r:id="rId24"/>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1790" w:name="_Toc510696624"/>
      <w:bookmarkStart w:id="1791" w:name="_Toc35971415"/>
      <w:bookmarkStart w:id="1792" w:name="_Toc94194877"/>
      <w:bookmarkStart w:id="1793" w:name="_Toc101529465"/>
      <w:bookmarkStart w:id="1794" w:name="_Toc114864299"/>
      <w:bookmarkStart w:id="1795" w:name="_Toc143871450"/>
      <w:bookmarkStart w:id="1796" w:name="_Toc144134946"/>
      <w:bookmarkStart w:id="1797" w:name="_Toc160609453"/>
      <w:bookmarkStart w:id="1798" w:name="_Toc183527553"/>
      <w:r>
        <w:t>8.1.3.2</w:t>
      </w:r>
      <w:r>
        <w:tab/>
        <w:t xml:space="preserve">Operation: </w:t>
      </w:r>
      <w:bookmarkEnd w:id="1790"/>
      <w:bookmarkEnd w:id="1791"/>
      <w:bookmarkEnd w:id="1792"/>
      <w:r>
        <w:t>Request</w:t>
      </w:r>
      <w:bookmarkEnd w:id="1793"/>
      <w:bookmarkEnd w:id="1794"/>
      <w:bookmarkEnd w:id="1795"/>
      <w:bookmarkEnd w:id="1796"/>
      <w:bookmarkEnd w:id="1797"/>
      <w:bookmarkEnd w:id="1798"/>
    </w:p>
    <w:p w14:paraId="38E51838" w14:textId="77777777" w:rsidR="009E5347" w:rsidRDefault="009E5347" w:rsidP="009E5347">
      <w:pPr>
        <w:pStyle w:val="Heading5"/>
      </w:pPr>
      <w:bookmarkStart w:id="1799" w:name="_Toc510696625"/>
      <w:bookmarkStart w:id="1800" w:name="_Toc35971416"/>
      <w:bookmarkStart w:id="1801" w:name="_Toc94194878"/>
      <w:bookmarkStart w:id="1802" w:name="_Toc101529466"/>
      <w:bookmarkStart w:id="1803" w:name="_Toc114864300"/>
      <w:bookmarkStart w:id="1804" w:name="_Toc143871451"/>
      <w:bookmarkStart w:id="1805" w:name="_Toc144134947"/>
      <w:bookmarkStart w:id="1806" w:name="_Toc160609454"/>
      <w:bookmarkStart w:id="1807" w:name="_Toc183527554"/>
      <w:r>
        <w:t>8.1.3.2.1</w:t>
      </w:r>
      <w:r>
        <w:tab/>
        <w:t>Description</w:t>
      </w:r>
      <w:bookmarkEnd w:id="1799"/>
      <w:bookmarkEnd w:id="1800"/>
      <w:bookmarkEnd w:id="1801"/>
      <w:bookmarkEnd w:id="1802"/>
      <w:bookmarkEnd w:id="1803"/>
      <w:bookmarkEnd w:id="1804"/>
      <w:bookmarkEnd w:id="1805"/>
      <w:bookmarkEnd w:id="1806"/>
      <w:bookmarkEnd w:id="1807"/>
    </w:p>
    <w:p w14:paraId="47DEFF79" w14:textId="77777777" w:rsidR="009E5347" w:rsidRDefault="009E5347" w:rsidP="009E5347">
      <w:bookmarkStart w:id="1808" w:name="_Toc510696626"/>
      <w:bookmarkStart w:id="1809"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1810" w:name="_Toc94194879"/>
      <w:bookmarkStart w:id="1811" w:name="_Toc101529467"/>
      <w:bookmarkStart w:id="1812" w:name="_Toc114864301"/>
      <w:bookmarkStart w:id="1813" w:name="_Toc143871452"/>
      <w:bookmarkStart w:id="1814" w:name="_Toc144134948"/>
      <w:bookmarkStart w:id="1815" w:name="_Toc160609455"/>
      <w:bookmarkStart w:id="1816" w:name="_Toc183527555"/>
      <w:r>
        <w:t>8.1.3.2.2</w:t>
      </w:r>
      <w:r>
        <w:tab/>
        <w:t>Operation Definition</w:t>
      </w:r>
      <w:bookmarkEnd w:id="1808"/>
      <w:bookmarkEnd w:id="1809"/>
      <w:bookmarkEnd w:id="1810"/>
      <w:bookmarkEnd w:id="1811"/>
      <w:bookmarkEnd w:id="1812"/>
      <w:bookmarkEnd w:id="1813"/>
      <w:bookmarkEnd w:id="1814"/>
      <w:bookmarkEnd w:id="1815"/>
      <w:bookmarkEnd w:id="1816"/>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lastRenderedPageBreak/>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1817" w:name="_Toc70534738"/>
      <w:bookmarkStart w:id="1818" w:name="_Toc101529468"/>
      <w:bookmarkStart w:id="1819" w:name="_Toc114864302"/>
      <w:bookmarkStart w:id="1820" w:name="_Toc143871453"/>
      <w:bookmarkStart w:id="1821" w:name="_Toc144134949"/>
      <w:bookmarkStart w:id="1822" w:name="_Toc160609456"/>
      <w:bookmarkStart w:id="1823" w:name="_Toc183527556"/>
      <w:r>
        <w:t>8.1.4</w:t>
      </w:r>
      <w:r>
        <w:tab/>
        <w:t>Notifications</w:t>
      </w:r>
      <w:bookmarkEnd w:id="1817"/>
      <w:bookmarkEnd w:id="1818"/>
      <w:bookmarkEnd w:id="1819"/>
      <w:bookmarkEnd w:id="1820"/>
      <w:bookmarkEnd w:id="1821"/>
      <w:bookmarkEnd w:id="1822"/>
      <w:bookmarkEnd w:id="1823"/>
    </w:p>
    <w:p w14:paraId="3CC5532A" w14:textId="77777777" w:rsidR="009E5347" w:rsidRPr="00AF7276" w:rsidRDefault="009E5347" w:rsidP="009E5347">
      <w:pPr>
        <w:pStyle w:val="Heading4"/>
      </w:pPr>
      <w:bookmarkStart w:id="1824" w:name="_Toc101529469"/>
      <w:bookmarkStart w:id="1825" w:name="_Toc114864303"/>
      <w:bookmarkStart w:id="1826" w:name="_Toc143871454"/>
      <w:bookmarkStart w:id="1827" w:name="_Toc144134950"/>
      <w:bookmarkStart w:id="1828" w:name="_Toc160609457"/>
      <w:bookmarkStart w:id="1829" w:name="_Toc183527557"/>
      <w:r>
        <w:t>8.1.4</w:t>
      </w:r>
      <w:r w:rsidRPr="00AF7276">
        <w:t>.1</w:t>
      </w:r>
      <w:r w:rsidRPr="00AF7276">
        <w:tab/>
        <w:t>General</w:t>
      </w:r>
      <w:bookmarkEnd w:id="1824"/>
      <w:bookmarkEnd w:id="1825"/>
      <w:bookmarkEnd w:id="1826"/>
      <w:bookmarkEnd w:id="1827"/>
      <w:bookmarkEnd w:id="1828"/>
      <w:bookmarkEnd w:id="1829"/>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830" w:name="_Toc101529470"/>
      <w:bookmarkStart w:id="1831" w:name="_Toc114864304"/>
      <w:bookmarkStart w:id="1832" w:name="_Toc143871455"/>
      <w:bookmarkStart w:id="1833" w:name="_Toc144134951"/>
      <w:bookmarkStart w:id="1834" w:name="_Toc160609458"/>
      <w:bookmarkStart w:id="1835" w:name="_Toc183527558"/>
      <w:r>
        <w:rPr>
          <w:lang w:eastAsia="zh-CN"/>
        </w:rPr>
        <w:t>8.1.4.2</w:t>
      </w:r>
      <w:r>
        <w:rPr>
          <w:lang w:eastAsia="zh-CN"/>
        </w:rPr>
        <w:tab/>
      </w:r>
      <w:r w:rsidRPr="00A15F2C">
        <w:t>Service Provisioning Notification</w:t>
      </w:r>
      <w:bookmarkEnd w:id="1830"/>
      <w:bookmarkEnd w:id="1831"/>
      <w:bookmarkEnd w:id="1832"/>
      <w:bookmarkEnd w:id="1833"/>
      <w:bookmarkEnd w:id="1834"/>
      <w:bookmarkEnd w:id="1835"/>
    </w:p>
    <w:p w14:paraId="63716E88" w14:textId="77777777" w:rsidR="009E5347" w:rsidRDefault="009E5347" w:rsidP="009E5347">
      <w:pPr>
        <w:pStyle w:val="Heading5"/>
        <w:rPr>
          <w:lang w:eastAsia="zh-CN"/>
        </w:rPr>
      </w:pPr>
      <w:bookmarkStart w:id="1836" w:name="_Toc101529471"/>
      <w:bookmarkStart w:id="1837" w:name="_Toc114864305"/>
      <w:bookmarkStart w:id="1838" w:name="_Toc143871456"/>
      <w:bookmarkStart w:id="1839" w:name="_Toc144134952"/>
      <w:bookmarkStart w:id="1840" w:name="_Toc160609459"/>
      <w:bookmarkStart w:id="1841" w:name="_Toc183527559"/>
      <w:r>
        <w:rPr>
          <w:lang w:eastAsia="zh-CN"/>
        </w:rPr>
        <w:t>8.1.4.2.1</w:t>
      </w:r>
      <w:r>
        <w:rPr>
          <w:lang w:eastAsia="zh-CN"/>
        </w:rPr>
        <w:tab/>
        <w:t>Description</w:t>
      </w:r>
      <w:bookmarkEnd w:id="1836"/>
      <w:bookmarkEnd w:id="1837"/>
      <w:bookmarkEnd w:id="1838"/>
      <w:bookmarkEnd w:id="1839"/>
      <w:bookmarkEnd w:id="1840"/>
      <w:bookmarkEnd w:id="1841"/>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842" w:name="_Toc101529472"/>
      <w:bookmarkStart w:id="1843" w:name="_Toc114864306"/>
      <w:bookmarkStart w:id="1844" w:name="_Toc143871457"/>
      <w:bookmarkStart w:id="1845" w:name="_Toc144134953"/>
      <w:bookmarkStart w:id="1846" w:name="_Toc160609460"/>
      <w:bookmarkStart w:id="1847" w:name="_Toc183527560"/>
      <w:r>
        <w:rPr>
          <w:lang w:eastAsia="zh-CN"/>
        </w:rPr>
        <w:t>8.1.4.2.2</w:t>
      </w:r>
      <w:r>
        <w:rPr>
          <w:lang w:eastAsia="zh-CN"/>
        </w:rPr>
        <w:tab/>
        <w:t>Notification definition</w:t>
      </w:r>
      <w:bookmarkEnd w:id="1842"/>
      <w:bookmarkEnd w:id="1843"/>
      <w:bookmarkEnd w:id="1844"/>
      <w:bookmarkEnd w:id="1845"/>
      <w:bookmarkEnd w:id="1846"/>
      <w:bookmarkEnd w:id="1847"/>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lastRenderedPageBreak/>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848" w:name="_Toc70534739"/>
      <w:bookmarkStart w:id="1849" w:name="_Toc101529473"/>
      <w:bookmarkStart w:id="1850" w:name="_Toc114864307"/>
      <w:bookmarkStart w:id="1851" w:name="_Toc143871458"/>
      <w:bookmarkStart w:id="1852" w:name="_Toc144134954"/>
      <w:bookmarkStart w:id="1853" w:name="_Toc160609461"/>
      <w:bookmarkStart w:id="1854" w:name="_Toc183527561"/>
      <w:r>
        <w:t>8.1.5</w:t>
      </w:r>
      <w:r>
        <w:tab/>
        <w:t>Data Model</w:t>
      </w:r>
      <w:bookmarkEnd w:id="1848"/>
      <w:bookmarkEnd w:id="1849"/>
      <w:bookmarkEnd w:id="1850"/>
      <w:bookmarkEnd w:id="1851"/>
      <w:bookmarkEnd w:id="1852"/>
      <w:bookmarkEnd w:id="1853"/>
      <w:bookmarkEnd w:id="1854"/>
    </w:p>
    <w:p w14:paraId="69A329E9" w14:textId="77777777" w:rsidR="009E5347" w:rsidRDefault="009E5347" w:rsidP="009E5347">
      <w:pPr>
        <w:pStyle w:val="Heading4"/>
        <w:rPr>
          <w:lang w:eastAsia="zh-CN"/>
        </w:rPr>
      </w:pPr>
      <w:bookmarkStart w:id="1855" w:name="_Toc70160832"/>
      <w:bookmarkStart w:id="1856" w:name="_Toc101529474"/>
      <w:bookmarkStart w:id="1857" w:name="_Toc114864308"/>
      <w:bookmarkStart w:id="1858" w:name="_Toc143871459"/>
      <w:bookmarkStart w:id="1859" w:name="_Toc144134955"/>
      <w:bookmarkStart w:id="1860" w:name="_Toc160609462"/>
      <w:bookmarkStart w:id="1861" w:name="_Toc183527562"/>
      <w:r>
        <w:rPr>
          <w:lang w:eastAsia="zh-CN"/>
        </w:rPr>
        <w:t>8.1.5.1</w:t>
      </w:r>
      <w:r>
        <w:rPr>
          <w:lang w:eastAsia="zh-CN"/>
        </w:rPr>
        <w:tab/>
        <w:t>General</w:t>
      </w:r>
      <w:bookmarkEnd w:id="1855"/>
      <w:bookmarkEnd w:id="1856"/>
      <w:bookmarkEnd w:id="1857"/>
      <w:bookmarkEnd w:id="1858"/>
      <w:bookmarkEnd w:id="1859"/>
      <w:bookmarkEnd w:id="1860"/>
      <w:bookmarkEnd w:id="1861"/>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lastRenderedPageBreak/>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7D3193">
        <w:trPr>
          <w:jc w:val="center"/>
        </w:trPr>
        <w:tc>
          <w:tcPr>
            <w:tcW w:w="2796"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5B1308">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4"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5B1308">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5B1308">
            <w:pPr>
              <w:pStyle w:val="TAL"/>
            </w:pPr>
            <w:r>
              <w:t>EdgeApp_2</w:t>
            </w:r>
          </w:p>
        </w:tc>
      </w:tr>
      <w:tr w:rsidR="007D3193" w14:paraId="31E115E5" w14:textId="77777777" w:rsidTr="00FC176E">
        <w:trPr>
          <w:jc w:val="center"/>
        </w:trPr>
        <w:tc>
          <w:tcPr>
            <w:tcW w:w="2796" w:type="dxa"/>
            <w:tcBorders>
              <w:top w:val="single" w:sz="4" w:space="0" w:color="auto"/>
              <w:left w:val="single" w:sz="4" w:space="0" w:color="auto"/>
              <w:bottom w:val="single" w:sz="4" w:space="0" w:color="auto"/>
              <w:right w:val="single" w:sz="4" w:space="0" w:color="auto"/>
            </w:tcBorders>
          </w:tcPr>
          <w:p w14:paraId="270880A1" w14:textId="77777777" w:rsidR="007D3193" w:rsidRDefault="007D3193" w:rsidP="005B1308">
            <w:pPr>
              <w:pStyle w:val="TAL"/>
            </w:pPr>
            <w:r>
              <w:t>ApplicationInfo</w:t>
            </w:r>
          </w:p>
        </w:tc>
        <w:tc>
          <w:tcPr>
            <w:tcW w:w="1687" w:type="dxa"/>
            <w:tcBorders>
              <w:top w:val="single" w:sz="4" w:space="0" w:color="auto"/>
              <w:left w:val="single" w:sz="4" w:space="0" w:color="auto"/>
              <w:bottom w:val="single" w:sz="4" w:space="0" w:color="auto"/>
              <w:right w:val="single" w:sz="4" w:space="0" w:color="auto"/>
            </w:tcBorders>
          </w:tcPr>
          <w:p w14:paraId="0C3B70F7" w14:textId="5D126D1F" w:rsidR="007D3193" w:rsidRDefault="007D3193" w:rsidP="00FC176E">
            <w:pPr>
              <w:pStyle w:val="TAC"/>
            </w:pPr>
            <w:r>
              <w:t>8.1.5.2.</w:t>
            </w:r>
            <w:r w:rsidR="00FC176E">
              <w:t>14</w:t>
            </w:r>
          </w:p>
        </w:tc>
        <w:tc>
          <w:tcPr>
            <w:tcW w:w="3544" w:type="dxa"/>
            <w:tcBorders>
              <w:top w:val="single" w:sz="4" w:space="0" w:color="auto"/>
              <w:left w:val="single" w:sz="4" w:space="0" w:color="auto"/>
              <w:bottom w:val="single" w:sz="4" w:space="0" w:color="auto"/>
              <w:right w:val="single" w:sz="4" w:space="0" w:color="auto"/>
            </w:tcBorders>
          </w:tcPr>
          <w:p w14:paraId="5F696A5A" w14:textId="77777777" w:rsidR="007D3193" w:rsidRDefault="007D3193" w:rsidP="005B1308">
            <w:pPr>
              <w:pStyle w:val="TAL"/>
            </w:pPr>
            <w:r>
              <w:t>Represents the l</w:t>
            </w:r>
            <w:r w:rsidRPr="00D668E7">
              <w:t xml:space="preserve">ist of </w:t>
            </w:r>
            <w:r>
              <w:t>application services used for Common EAS.</w:t>
            </w:r>
          </w:p>
        </w:tc>
        <w:tc>
          <w:tcPr>
            <w:tcW w:w="1508" w:type="dxa"/>
            <w:tcBorders>
              <w:top w:val="single" w:sz="4" w:space="0" w:color="auto"/>
              <w:left w:val="single" w:sz="4" w:space="0" w:color="auto"/>
              <w:bottom w:val="single" w:sz="4" w:space="0" w:color="auto"/>
              <w:right w:val="single" w:sz="4" w:space="0" w:color="auto"/>
            </w:tcBorders>
          </w:tcPr>
          <w:p w14:paraId="6A21E87E" w14:textId="77777777" w:rsidR="007D3193" w:rsidRDefault="007D3193" w:rsidP="005B1308">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B02D3D" w:rsidRPr="00C53E2E" w14:paraId="743F35F8" w14:textId="77777777" w:rsidTr="00B02D3D">
        <w:trPr>
          <w:jc w:val="center"/>
        </w:trPr>
        <w:tc>
          <w:tcPr>
            <w:tcW w:w="2796" w:type="dxa"/>
            <w:tcBorders>
              <w:top w:val="single" w:sz="4" w:space="0" w:color="auto"/>
              <w:left w:val="single" w:sz="4" w:space="0" w:color="auto"/>
              <w:bottom w:val="single" w:sz="4" w:space="0" w:color="auto"/>
              <w:right w:val="single" w:sz="4" w:space="0" w:color="auto"/>
            </w:tcBorders>
          </w:tcPr>
          <w:p w14:paraId="050BB361" w14:textId="77777777" w:rsidR="00B02D3D" w:rsidRPr="00C53E2E" w:rsidRDefault="00B02D3D" w:rsidP="005B1308">
            <w:pPr>
              <w:pStyle w:val="TAL"/>
            </w:pPr>
            <w:r>
              <w:t>EASBundleDetail</w:t>
            </w:r>
          </w:p>
        </w:tc>
        <w:tc>
          <w:tcPr>
            <w:tcW w:w="1687" w:type="dxa"/>
            <w:tcBorders>
              <w:top w:val="single" w:sz="4" w:space="0" w:color="auto"/>
              <w:left w:val="single" w:sz="4" w:space="0" w:color="auto"/>
              <w:bottom w:val="single" w:sz="4" w:space="0" w:color="auto"/>
              <w:right w:val="single" w:sz="4" w:space="0" w:color="auto"/>
            </w:tcBorders>
          </w:tcPr>
          <w:p w14:paraId="2CED43A4" w14:textId="5637C124" w:rsidR="00B02D3D" w:rsidRPr="00C53E2E" w:rsidRDefault="00B02D3D" w:rsidP="002B592C">
            <w:pPr>
              <w:pStyle w:val="TAC"/>
            </w:pPr>
            <w:r>
              <w:t>8.1.5.2.</w:t>
            </w:r>
            <w:r w:rsidR="002B592C">
              <w:t>15</w:t>
            </w:r>
          </w:p>
        </w:tc>
        <w:tc>
          <w:tcPr>
            <w:tcW w:w="3544" w:type="dxa"/>
            <w:tcBorders>
              <w:top w:val="single" w:sz="4" w:space="0" w:color="auto"/>
              <w:left w:val="single" w:sz="4" w:space="0" w:color="auto"/>
              <w:bottom w:val="single" w:sz="4" w:space="0" w:color="auto"/>
              <w:right w:val="single" w:sz="4" w:space="0" w:color="auto"/>
            </w:tcBorders>
          </w:tcPr>
          <w:p w14:paraId="2548B549" w14:textId="77777777" w:rsidR="00B02D3D" w:rsidRPr="00C53E2E" w:rsidRDefault="00B02D3D"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715F68AA" w14:textId="77777777" w:rsidR="00B02D3D" w:rsidRPr="00C53E2E" w:rsidRDefault="00B02D3D" w:rsidP="005B1308">
            <w:pPr>
              <w:pStyle w:val="TAL"/>
            </w:pPr>
            <w:r w:rsidRPr="00B02D3D">
              <w:t>EdgeApp_2</w:t>
            </w: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5B1308">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5B1308">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5B1308">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5B2CF6"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5B2CF6" w:rsidRPr="00C53E2E" w:rsidRDefault="005B2CF6" w:rsidP="00C53E2E">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5B2CF6" w:rsidRPr="00C53E2E" w:rsidRDefault="005B2CF6" w:rsidP="00C53E2E">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5B2CF6" w:rsidRPr="00C53E2E" w:rsidRDefault="005B2CF6" w:rsidP="00C53E2E">
            <w:pPr>
              <w:pStyle w:val="TAL"/>
            </w:pPr>
          </w:p>
        </w:tc>
      </w:tr>
      <w:tr w:rsidR="005B2CF6"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5B2CF6" w:rsidRPr="00C53E2E" w:rsidRDefault="005B2CF6" w:rsidP="00C53E2E">
            <w:pPr>
              <w:pStyle w:val="TAC"/>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5B2CF6" w:rsidRPr="00C53E2E" w:rsidRDefault="005B2CF6" w:rsidP="00C53E2E">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5B2CF6" w:rsidRPr="00C53E2E" w:rsidRDefault="005B2CF6" w:rsidP="00C53E2E">
            <w:pPr>
              <w:pStyle w:val="TAL"/>
            </w:pPr>
          </w:p>
        </w:tc>
      </w:tr>
      <w:tr w:rsidR="005B2CF6"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5B2CF6" w:rsidRPr="00C53E2E" w:rsidRDefault="005B2CF6" w:rsidP="00C53E2E">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5B2CF6" w:rsidRPr="00C53E2E" w:rsidRDefault="005B2CF6" w:rsidP="00C53E2E">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5B2CF6" w:rsidRPr="00C53E2E" w:rsidRDefault="005B2CF6" w:rsidP="00C53E2E">
            <w:pPr>
              <w:pStyle w:val="TAL"/>
            </w:pPr>
          </w:p>
        </w:tc>
      </w:tr>
      <w:tr w:rsidR="005B2CF6"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5B2CF6" w:rsidRPr="00C53E2E" w:rsidRDefault="005B2CF6" w:rsidP="00C53E2E">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5B2CF6" w:rsidRPr="00C53E2E" w:rsidRDefault="005B2CF6" w:rsidP="00C53E2E">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5B2CF6" w:rsidRPr="00C53E2E" w:rsidRDefault="005B2CF6" w:rsidP="00C53E2E">
            <w:pPr>
              <w:pStyle w:val="TAL"/>
            </w:pPr>
          </w:p>
        </w:tc>
      </w:tr>
      <w:tr w:rsidR="005B2CF6"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5B2CF6" w:rsidRPr="00C53E2E" w:rsidRDefault="005B2CF6" w:rsidP="00C53E2E">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5B2CF6" w:rsidRPr="00C53E2E" w:rsidRDefault="005B2CF6" w:rsidP="00C53E2E">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77777777" w:rsidR="005B2CF6" w:rsidRPr="00C53E2E" w:rsidRDefault="005B2CF6" w:rsidP="00C53E2E">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5B2CF6" w:rsidRPr="00C53E2E" w:rsidRDefault="005B2CF6" w:rsidP="00C53E2E">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55125D">
        <w:trPr>
          <w:jc w:val="center"/>
        </w:trPr>
        <w:tc>
          <w:tcPr>
            <w:tcW w:w="2419"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4"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D74635" w:rsidRPr="003C73EC" w14:paraId="500BCD3E"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862" w:name="_Toc70160833"/>
      <w:bookmarkStart w:id="1863" w:name="_Toc101529475"/>
      <w:bookmarkStart w:id="1864" w:name="_Toc114864309"/>
      <w:bookmarkStart w:id="1865" w:name="_Toc143871460"/>
      <w:bookmarkStart w:id="1866" w:name="_Toc144134956"/>
      <w:bookmarkStart w:id="1867" w:name="_Toc160609463"/>
      <w:bookmarkStart w:id="1868" w:name="_Toc183527563"/>
      <w:r>
        <w:rPr>
          <w:lang w:eastAsia="zh-CN"/>
        </w:rPr>
        <w:t>8.1.5.2</w:t>
      </w:r>
      <w:r>
        <w:rPr>
          <w:lang w:eastAsia="zh-CN"/>
        </w:rPr>
        <w:tab/>
        <w:t>Structured data types</w:t>
      </w:r>
      <w:bookmarkEnd w:id="1862"/>
      <w:bookmarkEnd w:id="1863"/>
      <w:bookmarkEnd w:id="1864"/>
      <w:bookmarkEnd w:id="1865"/>
      <w:bookmarkEnd w:id="1866"/>
      <w:bookmarkEnd w:id="1867"/>
      <w:bookmarkEnd w:id="1868"/>
    </w:p>
    <w:p w14:paraId="02E3AE3C" w14:textId="77777777" w:rsidR="009E5347" w:rsidRDefault="009E5347" w:rsidP="009E5347">
      <w:pPr>
        <w:pStyle w:val="Heading5"/>
        <w:rPr>
          <w:lang w:eastAsia="zh-CN"/>
        </w:rPr>
      </w:pPr>
      <w:bookmarkStart w:id="1869" w:name="_Toc70160834"/>
      <w:bookmarkStart w:id="1870" w:name="_Toc101529476"/>
      <w:bookmarkStart w:id="1871" w:name="_Toc114864310"/>
      <w:bookmarkStart w:id="1872" w:name="_Toc143871461"/>
      <w:bookmarkStart w:id="1873" w:name="_Toc144134957"/>
      <w:bookmarkStart w:id="1874" w:name="_Toc160609464"/>
      <w:bookmarkStart w:id="1875" w:name="_Toc183527564"/>
      <w:r>
        <w:rPr>
          <w:lang w:eastAsia="zh-CN"/>
        </w:rPr>
        <w:t>8.1.5.2.1</w:t>
      </w:r>
      <w:r>
        <w:rPr>
          <w:lang w:eastAsia="zh-CN"/>
        </w:rPr>
        <w:tab/>
        <w:t>Introduction</w:t>
      </w:r>
      <w:bookmarkEnd w:id="1869"/>
      <w:bookmarkEnd w:id="1870"/>
      <w:bookmarkEnd w:id="1871"/>
      <w:bookmarkEnd w:id="1872"/>
      <w:bookmarkEnd w:id="1873"/>
      <w:bookmarkEnd w:id="1874"/>
      <w:bookmarkEnd w:id="1875"/>
    </w:p>
    <w:p w14:paraId="3C6EC633" w14:textId="77777777" w:rsidR="00656F55" w:rsidRPr="00506C7D" w:rsidRDefault="00656F55" w:rsidP="00656F55">
      <w:bookmarkStart w:id="1876" w:name="_Toc101529477"/>
      <w:bookmarkStart w:id="1877" w:name="_Toc114864311"/>
      <w:bookmarkStart w:id="1878" w:name="_Toc143871462"/>
      <w:bookmarkStart w:id="1879" w:name="_Toc144134958"/>
      <w:bookmarkStart w:id="1880" w:name="_Toc160609465"/>
      <w:r w:rsidRPr="00506C7D">
        <w:t>This clause defines the data structures to be used in resource representations.</w:t>
      </w:r>
    </w:p>
    <w:p w14:paraId="739FD49D" w14:textId="77777777" w:rsidR="009E5347" w:rsidRDefault="009E5347" w:rsidP="009E5347">
      <w:pPr>
        <w:pStyle w:val="Heading5"/>
        <w:rPr>
          <w:lang w:eastAsia="zh-CN"/>
        </w:rPr>
      </w:pPr>
      <w:bookmarkStart w:id="1881" w:name="_Toc183527565"/>
      <w:r>
        <w:rPr>
          <w:lang w:eastAsia="zh-CN"/>
        </w:rPr>
        <w:lastRenderedPageBreak/>
        <w:t>8.1.5.2.2</w:t>
      </w:r>
      <w:r>
        <w:rPr>
          <w:lang w:eastAsia="zh-CN"/>
        </w:rPr>
        <w:tab/>
        <w:t xml:space="preserve">Type: </w:t>
      </w:r>
      <w:r>
        <w:t>ECSServProvReq</w:t>
      </w:r>
      <w:bookmarkEnd w:id="1876"/>
      <w:bookmarkEnd w:id="1877"/>
      <w:bookmarkEnd w:id="1878"/>
      <w:bookmarkEnd w:id="1879"/>
      <w:bookmarkEnd w:id="1880"/>
      <w:bookmarkEnd w:id="1881"/>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4BA6C6A7" w:rsidR="009E5347" w:rsidRPr="0016361A" w:rsidRDefault="009E5347" w:rsidP="004C4FBA">
            <w:pPr>
              <w:pStyle w:val="TAL"/>
            </w:pPr>
            <w:r w:rsidRPr="002E07F4">
              <w:t>Information about services the EEC wants to connect to</w:t>
            </w:r>
            <w:r w:rsidRPr="00646838">
              <w:t xml:space="preserve">. </w:t>
            </w:r>
            <w:r w:rsidR="000B0ABB">
              <w:t>(</w:t>
            </w:r>
            <w:r w:rsidR="000B0ABB" w:rsidRPr="00990B57">
              <w:t>NOTE</w:t>
            </w:r>
            <w:r w:rsidR="000B0ABB">
              <w:t> 2)</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B0ABB" w14:paraId="0F01FB4F" w14:textId="77777777" w:rsidTr="00E62592">
        <w:trPr>
          <w:jc w:val="center"/>
        </w:trPr>
        <w:tc>
          <w:tcPr>
            <w:tcW w:w="1648" w:type="dxa"/>
            <w:tcBorders>
              <w:top w:val="single" w:sz="4" w:space="0" w:color="auto"/>
              <w:left w:val="single" w:sz="4" w:space="0" w:color="auto"/>
              <w:bottom w:val="single" w:sz="4" w:space="0" w:color="auto"/>
              <w:right w:val="single" w:sz="4" w:space="0" w:color="auto"/>
            </w:tcBorders>
          </w:tcPr>
          <w:p w14:paraId="7BFB730D" w14:textId="77777777" w:rsidR="000B0ABB" w:rsidRDefault="000B0ABB" w:rsidP="005B1308">
            <w:pPr>
              <w:pStyle w:val="TAL"/>
            </w:pPr>
            <w:r>
              <w:t>appInfo</w:t>
            </w:r>
          </w:p>
        </w:tc>
        <w:tc>
          <w:tcPr>
            <w:tcW w:w="1418" w:type="dxa"/>
            <w:tcBorders>
              <w:top w:val="single" w:sz="4" w:space="0" w:color="auto"/>
              <w:left w:val="single" w:sz="4" w:space="0" w:color="auto"/>
              <w:bottom w:val="single" w:sz="4" w:space="0" w:color="auto"/>
              <w:right w:val="single" w:sz="4" w:space="0" w:color="auto"/>
            </w:tcBorders>
          </w:tcPr>
          <w:p w14:paraId="7879BFB1" w14:textId="77777777" w:rsidR="000B0ABB" w:rsidRDefault="000B0ABB" w:rsidP="005B1308">
            <w:pPr>
              <w:pStyle w:val="TAL"/>
            </w:pPr>
            <w:r>
              <w:t>array(ApplicationInfo)</w:t>
            </w:r>
          </w:p>
        </w:tc>
        <w:tc>
          <w:tcPr>
            <w:tcW w:w="425" w:type="dxa"/>
            <w:tcBorders>
              <w:top w:val="single" w:sz="4" w:space="0" w:color="auto"/>
              <w:left w:val="single" w:sz="4" w:space="0" w:color="auto"/>
              <w:bottom w:val="single" w:sz="4" w:space="0" w:color="auto"/>
              <w:right w:val="single" w:sz="4" w:space="0" w:color="auto"/>
            </w:tcBorders>
          </w:tcPr>
          <w:p w14:paraId="71BBE0CF" w14:textId="77777777" w:rsidR="000B0ABB" w:rsidRPr="00646838" w:rsidRDefault="000B0AB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AC5A9C" w14:textId="77777777" w:rsidR="000B0ABB" w:rsidRPr="00646838" w:rsidRDefault="000B0ABB" w:rsidP="005B130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21D04CA" w14:textId="77777777" w:rsidR="000B0ABB" w:rsidRDefault="000B0ABB" w:rsidP="005B1308">
            <w:pPr>
              <w:pStyle w:val="TAL"/>
            </w:pPr>
            <w:r>
              <w:t>Represents the l</w:t>
            </w:r>
            <w:r w:rsidRPr="00D668E7">
              <w:t xml:space="preserve">ist of </w:t>
            </w:r>
            <w:r>
              <w:t xml:space="preserve">services </w:t>
            </w:r>
            <w:r w:rsidRPr="00D668E7">
              <w:t>the EEC wants to connect</w:t>
            </w:r>
            <w:r>
              <w:t>. (</w:t>
            </w:r>
            <w:r w:rsidRPr="00990B57">
              <w:t>NOTE</w:t>
            </w:r>
            <w:r>
              <w:t> 2)</w:t>
            </w:r>
          </w:p>
        </w:tc>
        <w:tc>
          <w:tcPr>
            <w:tcW w:w="1366" w:type="dxa"/>
            <w:tcBorders>
              <w:top w:val="single" w:sz="4" w:space="0" w:color="auto"/>
              <w:left w:val="single" w:sz="4" w:space="0" w:color="auto"/>
              <w:bottom w:val="single" w:sz="4" w:space="0" w:color="auto"/>
              <w:right w:val="single" w:sz="4" w:space="0" w:color="auto"/>
            </w:tcBorders>
          </w:tcPr>
          <w:p w14:paraId="4E4D855C" w14:textId="77777777" w:rsidR="000B0ABB" w:rsidRDefault="000B0ABB" w:rsidP="005B1308">
            <w:pPr>
              <w:pStyle w:val="TAL"/>
              <w:rPr>
                <w:rFonts w:cs="Arial"/>
                <w:szCs w:val="18"/>
              </w:rPr>
            </w:pPr>
            <w:r w:rsidRPr="003C5675">
              <w:rPr>
                <w:rFonts w:cs="Arial"/>
                <w:szCs w:val="18"/>
              </w:rPr>
              <w:t>EdgeApp_2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6F01CA39" w:rsidR="009E5347" w:rsidRPr="0016361A" w:rsidRDefault="00F52A22" w:rsidP="00F52A22">
            <w:pPr>
              <w:pStyle w:val="TAL"/>
            </w:pPr>
            <w:r>
              <w:t>(NOTE</w:t>
            </w:r>
            <w:r w:rsidR="00E221A9">
              <w:t> 1</w:t>
            </w:r>
            <w:r>
              <w:t>)</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A33859" w:rsidRPr="003C5675" w14:paraId="2F18CBD5" w14:textId="77777777" w:rsidTr="00510677">
        <w:trPr>
          <w:jc w:val="center"/>
        </w:trPr>
        <w:tc>
          <w:tcPr>
            <w:tcW w:w="1648" w:type="dxa"/>
            <w:tcBorders>
              <w:top w:val="single" w:sz="4" w:space="0" w:color="auto"/>
              <w:left w:val="single" w:sz="4" w:space="0" w:color="auto"/>
              <w:bottom w:val="single" w:sz="4" w:space="0" w:color="auto"/>
              <w:right w:val="single" w:sz="4" w:space="0" w:color="auto"/>
            </w:tcBorders>
          </w:tcPr>
          <w:p w14:paraId="0E948E80" w14:textId="77777777" w:rsidR="00A33859" w:rsidRPr="008329D7" w:rsidRDefault="00A33859" w:rsidP="00307D6B">
            <w:pPr>
              <w:pStyle w:val="TAL"/>
            </w:pPr>
            <w:r w:rsidRPr="00095268">
              <w:t>predictExpTime</w:t>
            </w:r>
          </w:p>
        </w:tc>
        <w:tc>
          <w:tcPr>
            <w:tcW w:w="1418" w:type="dxa"/>
            <w:tcBorders>
              <w:top w:val="single" w:sz="4" w:space="0" w:color="auto"/>
              <w:left w:val="single" w:sz="4" w:space="0" w:color="auto"/>
              <w:bottom w:val="single" w:sz="4" w:space="0" w:color="auto"/>
              <w:right w:val="single" w:sz="4" w:space="0" w:color="auto"/>
            </w:tcBorders>
          </w:tcPr>
          <w:p w14:paraId="742B6E62" w14:textId="77777777" w:rsidR="00A33859" w:rsidRPr="008329D7" w:rsidRDefault="00A33859" w:rsidP="00307D6B">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136940C" w14:textId="77777777" w:rsidR="00A33859" w:rsidRPr="008329D7" w:rsidRDefault="00A33859" w:rsidP="00307D6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DA604E" w14:textId="77777777" w:rsidR="00A33859" w:rsidRPr="008329D7" w:rsidRDefault="00A33859" w:rsidP="00307D6B">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5AD8946" w14:textId="77777777" w:rsidR="00A33859" w:rsidRPr="008329D7" w:rsidRDefault="00A33859" w:rsidP="00307D6B">
            <w:pPr>
              <w:pStyle w:val="TAL"/>
            </w:pPr>
            <w:r w:rsidRPr="00FA6847">
              <w:t xml:space="preserve">Represents the predicted expiration time by which the UE </w:t>
            </w:r>
            <w:r>
              <w:t>moves to the predicted</w:t>
            </w:r>
            <w:r w:rsidRPr="00FA6847">
              <w:t xml:space="preserve"> location.</w:t>
            </w:r>
          </w:p>
        </w:tc>
        <w:tc>
          <w:tcPr>
            <w:tcW w:w="1366" w:type="dxa"/>
            <w:tcBorders>
              <w:top w:val="single" w:sz="4" w:space="0" w:color="auto"/>
              <w:left w:val="single" w:sz="4" w:space="0" w:color="auto"/>
              <w:bottom w:val="single" w:sz="4" w:space="0" w:color="auto"/>
              <w:right w:val="single" w:sz="4" w:space="0" w:color="auto"/>
            </w:tcBorders>
          </w:tcPr>
          <w:p w14:paraId="6D77FC59" w14:textId="77777777" w:rsidR="00A33859" w:rsidRPr="003C5675" w:rsidRDefault="00A33859" w:rsidP="00307D6B">
            <w:pPr>
              <w:pStyle w:val="TAL"/>
              <w:rPr>
                <w:rFonts w:cs="Arial"/>
                <w:szCs w:val="18"/>
              </w:rPr>
            </w:pPr>
            <w:r w:rsidRPr="00C32AA7">
              <w:t>EdgeApp_</w:t>
            </w:r>
            <w:r>
              <w:t>3</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8B01F19" w14:textId="32B60A1A" w:rsidR="004D2C14" w:rsidRDefault="00287DA1" w:rsidP="004D2C14">
            <w:pPr>
              <w:pStyle w:val="TAN"/>
            </w:pPr>
            <w:r w:rsidRPr="00990B57">
              <w:t>NOTE</w:t>
            </w:r>
            <w:r w:rsidR="004D2C14">
              <w:t> 1</w:t>
            </w:r>
            <w:r w:rsidRPr="00990B57">
              <w:t>:</w:t>
            </w:r>
            <w:r w:rsidRPr="00990B57">
              <w:tab/>
              <w:t>If the EEC is requesting service provisioning for T-EES discovery and requires those T-EES that support "EEC excuted ACR via T-EES" scenario, then EEC shall set eecSvcContSupp with only "EEC excuted ACR via T-EES".</w:t>
            </w:r>
            <w:r w:rsidR="004D2C14">
              <w:t xml:space="preserve"> </w:t>
            </w:r>
          </w:p>
          <w:p w14:paraId="2DEFD95E" w14:textId="77A5E7AF" w:rsidR="00287DA1" w:rsidRPr="00990B57" w:rsidRDefault="004D2C14" w:rsidP="004D2C14">
            <w:pPr>
              <w:pStyle w:val="TAN"/>
            </w:pPr>
            <w:r w:rsidRPr="00990B57">
              <w:t>NOTE</w:t>
            </w:r>
            <w:r>
              <w:t> 2</w:t>
            </w:r>
            <w:r w:rsidRPr="00990B57">
              <w:t>:</w:t>
            </w:r>
            <w:r w:rsidRPr="00990B57">
              <w:tab/>
            </w:r>
            <w:r>
              <w:t xml:space="preserve">Either </w:t>
            </w:r>
            <w:r w:rsidRPr="00990B57">
              <w:t>"</w:t>
            </w:r>
            <w:r w:rsidRPr="00646838">
              <w:t>acProfs</w:t>
            </w:r>
            <w:r w:rsidRPr="00990B57">
              <w:t>"</w:t>
            </w:r>
            <w:r>
              <w:t xml:space="preserve"> or </w:t>
            </w:r>
            <w:r w:rsidRPr="00990B57">
              <w:t>"</w:t>
            </w:r>
            <w:r>
              <w:t>appInfo</w:t>
            </w:r>
            <w:r w:rsidRPr="00990B57">
              <w:t>"</w:t>
            </w:r>
            <w:r>
              <w:t xml:space="preserve"> attribute shall be provided.</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882" w:name="_Toc101529478"/>
      <w:bookmarkStart w:id="1883" w:name="_Toc114864312"/>
      <w:bookmarkStart w:id="1884" w:name="_Toc143871463"/>
      <w:bookmarkStart w:id="1885" w:name="_Toc144134959"/>
      <w:bookmarkStart w:id="1886" w:name="_Toc160609466"/>
      <w:bookmarkStart w:id="1887" w:name="_Toc183527566"/>
      <w:r>
        <w:rPr>
          <w:lang w:eastAsia="zh-CN"/>
        </w:rPr>
        <w:t>8.1.5.2.3</w:t>
      </w:r>
      <w:r>
        <w:rPr>
          <w:lang w:eastAsia="zh-CN"/>
        </w:rPr>
        <w:tab/>
        <w:t xml:space="preserve">Type: </w:t>
      </w:r>
      <w:r>
        <w:t>ECSServProvResp</w:t>
      </w:r>
      <w:bookmarkEnd w:id="1882"/>
      <w:bookmarkEnd w:id="1883"/>
      <w:bookmarkEnd w:id="1884"/>
      <w:bookmarkEnd w:id="1885"/>
      <w:bookmarkEnd w:id="1886"/>
      <w:bookmarkEnd w:id="1887"/>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5B1308">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5B1308">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5B1308">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888" w:name="_Toc70160835"/>
      <w:bookmarkStart w:id="1889" w:name="_Toc101529479"/>
      <w:bookmarkStart w:id="1890" w:name="_Toc114864313"/>
      <w:bookmarkStart w:id="1891" w:name="_Toc143871464"/>
      <w:bookmarkStart w:id="1892" w:name="_Toc144134960"/>
      <w:bookmarkStart w:id="1893" w:name="_Toc160609467"/>
      <w:bookmarkStart w:id="1894" w:name="_Toc183527567"/>
      <w:r>
        <w:rPr>
          <w:lang w:eastAsia="zh-CN"/>
        </w:rPr>
        <w:lastRenderedPageBreak/>
        <w:t>8.1.5.2.4</w:t>
      </w:r>
      <w:r>
        <w:rPr>
          <w:lang w:eastAsia="zh-CN"/>
        </w:rPr>
        <w:tab/>
        <w:t xml:space="preserve">Type: </w:t>
      </w:r>
      <w:bookmarkEnd w:id="1888"/>
      <w:r>
        <w:t>ECSServProvSubscription</w:t>
      </w:r>
      <w:bookmarkEnd w:id="1889"/>
      <w:bookmarkEnd w:id="1890"/>
      <w:bookmarkEnd w:id="1891"/>
      <w:bookmarkEnd w:id="1892"/>
      <w:bookmarkEnd w:id="1893"/>
      <w:bookmarkEnd w:id="1894"/>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5826FE" w:rsidRPr="00AC4E0B" w14:paraId="662171B5" w14:textId="77777777" w:rsidTr="00307D6B">
        <w:trPr>
          <w:jc w:val="center"/>
        </w:trPr>
        <w:tc>
          <w:tcPr>
            <w:tcW w:w="1647" w:type="dxa"/>
            <w:tcBorders>
              <w:top w:val="single" w:sz="4" w:space="0" w:color="auto"/>
              <w:left w:val="single" w:sz="4" w:space="0" w:color="auto"/>
              <w:bottom w:val="single" w:sz="4" w:space="0" w:color="auto"/>
              <w:right w:val="single" w:sz="4" w:space="0" w:color="auto"/>
            </w:tcBorders>
          </w:tcPr>
          <w:p w14:paraId="35249291" w14:textId="77777777" w:rsidR="005826FE" w:rsidRDefault="005826FE" w:rsidP="00307D6B">
            <w:pPr>
              <w:pStyle w:val="TAL"/>
            </w:pPr>
            <w:r>
              <w:t>eecTriggerPortInfo</w:t>
            </w:r>
          </w:p>
        </w:tc>
        <w:tc>
          <w:tcPr>
            <w:tcW w:w="1560" w:type="dxa"/>
            <w:tcBorders>
              <w:top w:val="single" w:sz="4" w:space="0" w:color="auto"/>
              <w:left w:val="single" w:sz="4" w:space="0" w:color="auto"/>
              <w:bottom w:val="single" w:sz="4" w:space="0" w:color="auto"/>
              <w:right w:val="single" w:sz="4" w:space="0" w:color="auto"/>
            </w:tcBorders>
          </w:tcPr>
          <w:p w14:paraId="57178616" w14:textId="77777777" w:rsidR="005826FE" w:rsidRDefault="005826FE" w:rsidP="00307D6B">
            <w:pPr>
              <w:pStyle w:val="TAL"/>
            </w:pPr>
            <w:r w:rsidRPr="005F5165">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3C7FE9C9" w14:textId="77777777" w:rsidR="005826FE" w:rsidRDefault="005826FE" w:rsidP="00307D6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389E29" w14:textId="77777777" w:rsidR="005826FE" w:rsidRDefault="005826FE" w:rsidP="00307D6B">
            <w:pPr>
              <w:pStyle w:val="TAL"/>
            </w:pPr>
            <w:r>
              <w:rPr>
                <w:lang w:eastAsia="zh-CN"/>
              </w:rPr>
              <w:t>0..1</w:t>
            </w:r>
          </w:p>
        </w:tc>
        <w:tc>
          <w:tcPr>
            <w:tcW w:w="3259" w:type="dxa"/>
            <w:tcBorders>
              <w:top w:val="single" w:sz="4" w:space="0" w:color="auto"/>
              <w:left w:val="single" w:sz="4" w:space="0" w:color="auto"/>
              <w:bottom w:val="single" w:sz="4" w:space="0" w:color="auto"/>
              <w:right w:val="single" w:sz="4" w:space="0" w:color="auto"/>
            </w:tcBorders>
          </w:tcPr>
          <w:p w14:paraId="21185214" w14:textId="77777777" w:rsidR="005826FE" w:rsidRDefault="005826FE" w:rsidP="00307D6B">
            <w:pPr>
              <w:pStyle w:val="TAL"/>
            </w:pPr>
            <w:r>
              <w:rPr>
                <w:lang w:eastAsia="zh-CN"/>
              </w:rPr>
              <w:t xml:space="preserve">Represents the port number the EEC desires to receive the triggers from the ECS. </w:t>
            </w:r>
            <w:r>
              <w:t>(NOTE</w:t>
            </w:r>
            <w:r w:rsidRPr="0004558B">
              <w:t> </w:t>
            </w:r>
            <w:r>
              <w:t>4)</w:t>
            </w:r>
          </w:p>
        </w:tc>
        <w:tc>
          <w:tcPr>
            <w:tcW w:w="1508" w:type="dxa"/>
            <w:tcBorders>
              <w:top w:val="single" w:sz="4" w:space="0" w:color="auto"/>
              <w:left w:val="single" w:sz="4" w:space="0" w:color="auto"/>
              <w:bottom w:val="single" w:sz="4" w:space="0" w:color="auto"/>
              <w:right w:val="single" w:sz="4" w:space="0" w:color="auto"/>
            </w:tcBorders>
          </w:tcPr>
          <w:p w14:paraId="3D11922C" w14:textId="77777777" w:rsidR="005826FE" w:rsidRPr="00AC4E0B" w:rsidRDefault="005826FE" w:rsidP="00307D6B">
            <w:pPr>
              <w:pStyle w:val="TAL"/>
            </w:pPr>
            <w:r>
              <w:t>EdgeApp_3</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72E35DFB" w:rsidR="00B72BFC" w:rsidRDefault="00AC4E0B" w:rsidP="00B72BFC">
            <w:pPr>
              <w:pStyle w:val="TAN"/>
            </w:pPr>
            <w:r w:rsidRPr="00A56EA9">
              <w:t>NOTE</w:t>
            </w:r>
            <w:r>
              <w:t> </w:t>
            </w:r>
            <w:r w:rsidRPr="00A56EA9">
              <w:t>2:</w:t>
            </w:r>
            <w:r w:rsidRPr="00A56EA9">
              <w:tab/>
              <w:t xml:space="preserve">Either notificationDestination or eecTriggerRequest may be included in the </w:t>
            </w:r>
            <w:r>
              <w:t>service provisioning</w:t>
            </w:r>
            <w:r w:rsidRPr="00A56EA9">
              <w:t xml:space="preserve"> subscription request</w:t>
            </w:r>
            <w:r w:rsidRPr="00A56EA9">
              <w:rPr>
                <w:rFonts w:hint="eastAsia"/>
              </w:rPr>
              <w:t>.</w:t>
            </w:r>
            <w:r w:rsidR="00B72BFC">
              <w:t xml:space="preserve"> </w:t>
            </w:r>
          </w:p>
          <w:p w14:paraId="10913CB3" w14:textId="77777777" w:rsidR="005826FE" w:rsidRDefault="00B72BFC" w:rsidP="005826FE">
            <w:pPr>
              <w:pStyle w:val="TAN"/>
            </w:pPr>
            <w:r w:rsidRPr="00D319BC">
              <w:t>NOTE 3:</w:t>
            </w:r>
            <w:r w:rsidRPr="00D319BC">
              <w:tab/>
              <w:t xml:space="preserve">The notificationDestination attribute may </w:t>
            </w:r>
            <w:r>
              <w:t xml:space="preserve">contain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r w:rsidR="005826FE">
              <w:t xml:space="preserve"> </w:t>
            </w:r>
          </w:p>
          <w:p w14:paraId="6AF3EDE7" w14:textId="2ED268AF" w:rsidR="009E5347" w:rsidRPr="00376DD0" w:rsidRDefault="005826FE" w:rsidP="005826FE">
            <w:pPr>
              <w:pStyle w:val="TAN"/>
            </w:pPr>
            <w:r w:rsidRPr="00D319BC">
              <w:t>NOTE </w:t>
            </w:r>
            <w:r>
              <w:t>4</w:t>
            </w:r>
            <w:r w:rsidRPr="00D319BC">
              <w:t>:</w:t>
            </w:r>
            <w:r w:rsidRPr="00D319BC">
              <w:tab/>
            </w:r>
            <w:r w:rsidRPr="00F62D29">
              <w:t xml:space="preserve">This </w:t>
            </w:r>
            <w:r>
              <w:t>attribute</w:t>
            </w:r>
            <w:r w:rsidRPr="00F62D29">
              <w:t xml:space="preserve"> may be </w:t>
            </w:r>
            <w:r>
              <w:t>present only</w:t>
            </w:r>
            <w:r w:rsidRPr="00F62D29">
              <w:t xml:space="preserve"> if the </w:t>
            </w:r>
            <w:r>
              <w:t>"eecTriggerRequest"</w:t>
            </w:r>
            <w:r w:rsidRPr="00F62D29">
              <w:t xml:space="preserve"> </w:t>
            </w:r>
            <w:r>
              <w:t xml:space="preserve">attribute is present and set to </w:t>
            </w:r>
            <w:r w:rsidRPr="0060322C">
              <w:rPr>
                <w:lang w:eastAsia="zh-CN"/>
              </w:rPr>
              <w:t>"true"</w:t>
            </w:r>
            <w:r>
              <w:t>.</w:t>
            </w:r>
          </w:p>
        </w:tc>
      </w:tr>
    </w:tbl>
    <w:p w14:paraId="6C42152F" w14:textId="77777777" w:rsidR="009E5347" w:rsidRDefault="009E5347" w:rsidP="009E5347">
      <w:pPr>
        <w:rPr>
          <w:lang w:eastAsia="zh-CN"/>
        </w:rPr>
      </w:pPr>
      <w:bookmarkStart w:id="1895" w:name="_Toc70160836"/>
    </w:p>
    <w:p w14:paraId="3E3394D3" w14:textId="77777777" w:rsidR="009E5347" w:rsidRDefault="009E5347" w:rsidP="009E5347">
      <w:pPr>
        <w:pStyle w:val="Heading5"/>
        <w:rPr>
          <w:lang w:eastAsia="zh-CN"/>
        </w:rPr>
      </w:pPr>
      <w:bookmarkStart w:id="1896" w:name="_Toc101529480"/>
      <w:bookmarkStart w:id="1897" w:name="_Toc114864314"/>
      <w:bookmarkStart w:id="1898" w:name="_Toc143871465"/>
      <w:bookmarkStart w:id="1899" w:name="_Toc144134961"/>
      <w:bookmarkStart w:id="1900" w:name="_Toc160609468"/>
      <w:bookmarkStart w:id="1901" w:name="_Toc183527568"/>
      <w:r>
        <w:rPr>
          <w:lang w:eastAsia="zh-CN"/>
        </w:rPr>
        <w:lastRenderedPageBreak/>
        <w:t>8.1.5.2.5</w:t>
      </w:r>
      <w:r>
        <w:rPr>
          <w:lang w:eastAsia="zh-CN"/>
        </w:rPr>
        <w:tab/>
        <w:t xml:space="preserve">Type: </w:t>
      </w:r>
      <w:bookmarkEnd w:id="1895"/>
      <w:r>
        <w:rPr>
          <w:lang w:eastAsia="zh-CN"/>
        </w:rPr>
        <w:t>C</w:t>
      </w:r>
      <w:r w:rsidRPr="005F7BB2">
        <w:rPr>
          <w:lang w:eastAsia="zh-CN"/>
        </w:rPr>
        <w:t>onnectivityInfo</w:t>
      </w:r>
      <w:bookmarkEnd w:id="1896"/>
      <w:bookmarkEnd w:id="1897"/>
      <w:bookmarkEnd w:id="1898"/>
      <w:bookmarkEnd w:id="1899"/>
      <w:bookmarkEnd w:id="1900"/>
      <w:bookmarkEnd w:id="1901"/>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902" w:name="_Toc70160837"/>
      <w:bookmarkStart w:id="1903" w:name="_Toc101529481"/>
      <w:bookmarkStart w:id="1904" w:name="_Toc114864315"/>
      <w:bookmarkStart w:id="1905" w:name="_Toc143871466"/>
      <w:bookmarkStart w:id="1906" w:name="_Toc144134962"/>
      <w:bookmarkStart w:id="1907" w:name="_Toc160609469"/>
      <w:bookmarkStart w:id="1908" w:name="_Toc183527569"/>
      <w:r>
        <w:rPr>
          <w:lang w:eastAsia="zh-CN"/>
        </w:rPr>
        <w:t>8.1.5.2.6</w:t>
      </w:r>
      <w:r>
        <w:rPr>
          <w:lang w:eastAsia="zh-CN"/>
        </w:rPr>
        <w:tab/>
        <w:t xml:space="preserve">Type: </w:t>
      </w:r>
      <w:bookmarkEnd w:id="1902"/>
      <w:r>
        <w:t>ServProvNotification</w:t>
      </w:r>
      <w:bookmarkEnd w:id="1903"/>
      <w:bookmarkEnd w:id="1904"/>
      <w:bookmarkEnd w:id="1905"/>
      <w:bookmarkEnd w:id="1906"/>
      <w:bookmarkEnd w:id="1907"/>
      <w:bookmarkEnd w:id="1908"/>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5B1308">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5B1308">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5B1308">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5B1308">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909" w:name="_Toc101529482"/>
      <w:bookmarkStart w:id="1910" w:name="_Toc114864316"/>
      <w:bookmarkStart w:id="1911" w:name="_Toc143871467"/>
      <w:bookmarkStart w:id="1912" w:name="_Toc144134963"/>
      <w:bookmarkStart w:id="1913" w:name="_Toc160609470"/>
      <w:bookmarkStart w:id="1914" w:name="_Toc183527570"/>
      <w:r>
        <w:rPr>
          <w:lang w:eastAsia="zh-CN"/>
        </w:rPr>
        <w:t>8.1.5.2.7</w:t>
      </w:r>
      <w:r>
        <w:rPr>
          <w:lang w:eastAsia="zh-CN"/>
        </w:rPr>
        <w:tab/>
        <w:t xml:space="preserve">Type: </w:t>
      </w:r>
      <w:r>
        <w:rPr>
          <w:lang w:eastAsia="ko-KR"/>
        </w:rPr>
        <w:t>EDNConfigIn</w:t>
      </w:r>
      <w:r w:rsidRPr="00317891">
        <w:rPr>
          <w:lang w:eastAsia="ko-KR"/>
        </w:rPr>
        <w:t>fo</w:t>
      </w:r>
      <w:bookmarkEnd w:id="1909"/>
      <w:bookmarkEnd w:id="1910"/>
      <w:bookmarkEnd w:id="1911"/>
      <w:bookmarkEnd w:id="1912"/>
      <w:bookmarkEnd w:id="1913"/>
      <w:bookmarkEnd w:id="1914"/>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915" w:name="_Toc101529483"/>
      <w:bookmarkStart w:id="1916" w:name="_Toc114864317"/>
      <w:bookmarkStart w:id="1917" w:name="_Toc143871468"/>
      <w:bookmarkStart w:id="1918" w:name="_Toc144134964"/>
      <w:bookmarkStart w:id="1919" w:name="_Toc160609471"/>
      <w:bookmarkStart w:id="1920" w:name="_Toc183527571"/>
      <w:r>
        <w:rPr>
          <w:lang w:eastAsia="zh-CN"/>
        </w:rPr>
        <w:t>8.1.5.2.8</w:t>
      </w:r>
      <w:r>
        <w:rPr>
          <w:lang w:eastAsia="zh-CN"/>
        </w:rPr>
        <w:tab/>
        <w:t xml:space="preserve">Type: </w:t>
      </w:r>
      <w:r>
        <w:rPr>
          <w:lang w:eastAsia="ko-KR"/>
        </w:rPr>
        <w:t>EDNConIn</w:t>
      </w:r>
      <w:r w:rsidRPr="00317891">
        <w:rPr>
          <w:lang w:eastAsia="ko-KR"/>
        </w:rPr>
        <w:t>fo</w:t>
      </w:r>
      <w:bookmarkEnd w:id="1915"/>
      <w:bookmarkEnd w:id="1916"/>
      <w:bookmarkEnd w:id="1917"/>
      <w:bookmarkEnd w:id="1918"/>
      <w:bookmarkEnd w:id="1919"/>
      <w:bookmarkEnd w:id="1920"/>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921" w:name="_Toc101529484"/>
      <w:bookmarkStart w:id="1922" w:name="_Toc114864318"/>
      <w:bookmarkStart w:id="1923" w:name="_Toc143871469"/>
      <w:bookmarkStart w:id="1924" w:name="_Toc144134965"/>
      <w:bookmarkStart w:id="1925" w:name="_Toc160609472"/>
      <w:bookmarkStart w:id="1926" w:name="_Toc183527572"/>
      <w:r>
        <w:rPr>
          <w:lang w:eastAsia="zh-CN"/>
        </w:rPr>
        <w:lastRenderedPageBreak/>
        <w:t>8.1.5.2.9</w:t>
      </w:r>
      <w:r>
        <w:rPr>
          <w:lang w:eastAsia="zh-CN"/>
        </w:rPr>
        <w:tab/>
        <w:t xml:space="preserve">Type: </w:t>
      </w:r>
      <w:r>
        <w:rPr>
          <w:lang w:eastAsia="ko-KR"/>
        </w:rPr>
        <w:t>EESIn</w:t>
      </w:r>
      <w:r w:rsidRPr="00317891">
        <w:rPr>
          <w:lang w:eastAsia="ko-KR"/>
        </w:rPr>
        <w:t>fo</w:t>
      </w:r>
      <w:bookmarkEnd w:id="1921"/>
      <w:bookmarkEnd w:id="1922"/>
      <w:bookmarkEnd w:id="1923"/>
      <w:bookmarkEnd w:id="1924"/>
      <w:bookmarkEnd w:id="1925"/>
      <w:bookmarkEnd w:id="1926"/>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5B1308">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5B130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5B1308">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5B1308">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2215D9" w:rsidRPr="0043677C" w:rsidDel="0083458B" w14:paraId="59FC49FA"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0C52F4B8" w14:textId="77777777" w:rsidR="002215D9" w:rsidRPr="00C50068" w:rsidDel="0083458B" w:rsidRDefault="002215D9" w:rsidP="005B1308">
            <w:pPr>
              <w:pStyle w:val="TAL"/>
            </w:pPr>
            <w:r>
              <w:t>easBundleDetails</w:t>
            </w:r>
          </w:p>
        </w:tc>
        <w:tc>
          <w:tcPr>
            <w:tcW w:w="1559" w:type="dxa"/>
            <w:tcBorders>
              <w:top w:val="single" w:sz="4" w:space="0" w:color="auto"/>
              <w:left w:val="single" w:sz="4" w:space="0" w:color="auto"/>
              <w:bottom w:val="single" w:sz="4" w:space="0" w:color="auto"/>
              <w:right w:val="single" w:sz="4" w:space="0" w:color="auto"/>
            </w:tcBorders>
          </w:tcPr>
          <w:p w14:paraId="658300A5" w14:textId="77777777" w:rsidR="002215D9" w:rsidRPr="00C50068" w:rsidDel="0083458B" w:rsidRDefault="002215D9" w:rsidP="005B1308">
            <w:pPr>
              <w:pStyle w:val="TAL"/>
              <w:rPr>
                <w:noProof/>
                <w:lang w:eastAsia="zh-CN"/>
              </w:rPr>
            </w:pPr>
            <w:r>
              <w:rPr>
                <w:noProof/>
                <w:lang w:eastAsia="zh-CN"/>
              </w:rPr>
              <w:t>array(EASBundleDetail)</w:t>
            </w:r>
          </w:p>
        </w:tc>
        <w:tc>
          <w:tcPr>
            <w:tcW w:w="425" w:type="dxa"/>
            <w:tcBorders>
              <w:top w:val="single" w:sz="4" w:space="0" w:color="auto"/>
              <w:left w:val="single" w:sz="4" w:space="0" w:color="auto"/>
              <w:bottom w:val="single" w:sz="4" w:space="0" w:color="auto"/>
              <w:right w:val="single" w:sz="4" w:space="0" w:color="auto"/>
            </w:tcBorders>
          </w:tcPr>
          <w:p w14:paraId="6DBCB6EB" w14:textId="77777777" w:rsidR="002215D9" w:rsidDel="0083458B" w:rsidRDefault="002215D9"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C254AC" w14:textId="77777777" w:rsidR="002215D9" w:rsidDel="0083458B" w:rsidRDefault="002215D9"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9373BB3" w14:textId="77777777" w:rsidR="002215D9" w:rsidDel="0083458B" w:rsidRDefault="002215D9"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06FA2D8E" w14:textId="77777777" w:rsidR="002215D9" w:rsidRPr="0043677C" w:rsidDel="0083458B" w:rsidRDefault="002215D9" w:rsidP="005B1308">
            <w:pPr>
              <w:pStyle w:val="TAL"/>
              <w:rPr>
                <w:rFonts w:cs="Arial"/>
                <w:szCs w:val="18"/>
              </w:rPr>
            </w:pPr>
            <w:r w:rsidRPr="008F5C9E">
              <w:rPr>
                <w:rFonts w:cs="Arial"/>
                <w:szCs w:val="18"/>
              </w:rPr>
              <w:t>EdgeApp_2</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927" w:name="_Toc101529485"/>
      <w:bookmarkStart w:id="1928" w:name="_Toc114864319"/>
      <w:bookmarkStart w:id="1929" w:name="_Toc143871470"/>
      <w:bookmarkStart w:id="1930" w:name="_Toc144134966"/>
      <w:bookmarkStart w:id="1931" w:name="_Toc160609473"/>
      <w:bookmarkStart w:id="1932" w:name="_Toc183527573"/>
      <w:r>
        <w:rPr>
          <w:lang w:eastAsia="zh-CN"/>
        </w:rPr>
        <w:t>8.1.5.2.10</w:t>
      </w:r>
      <w:r>
        <w:rPr>
          <w:lang w:eastAsia="zh-CN"/>
        </w:rPr>
        <w:tab/>
        <w:t xml:space="preserve">Type: </w:t>
      </w:r>
      <w:r w:rsidRPr="009578D9">
        <w:t>ECSServProvSubscriptionPatch</w:t>
      </w:r>
      <w:bookmarkEnd w:id="1927"/>
      <w:bookmarkEnd w:id="1928"/>
      <w:bookmarkEnd w:id="1929"/>
      <w:bookmarkEnd w:id="1930"/>
      <w:bookmarkEnd w:id="1931"/>
      <w:bookmarkEnd w:id="1932"/>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1023DF2F" w:rsidR="0090020C" w:rsidRPr="00BC662F" w:rsidRDefault="0090020C" w:rsidP="0090020C">
      <w:pPr>
        <w:pStyle w:val="Heading5"/>
        <w:rPr>
          <w:lang w:eastAsia="zh-CN"/>
        </w:rPr>
      </w:pPr>
      <w:bookmarkStart w:id="1933" w:name="_Toc160609474"/>
      <w:bookmarkStart w:id="1934" w:name="_Toc183527574"/>
      <w:bookmarkStart w:id="1935" w:name="_Toc70160839"/>
      <w:bookmarkStart w:id="1936" w:name="_Toc101529486"/>
      <w:bookmarkStart w:id="1937" w:name="_Toc114864320"/>
      <w:bookmarkStart w:id="1938" w:name="_Toc143871471"/>
      <w:bookmarkStart w:id="1939" w:name="_Toc144134967"/>
      <w:r>
        <w:rPr>
          <w:lang w:eastAsia="zh-CN"/>
        </w:rPr>
        <w:t>8.1.5.2.</w:t>
      </w:r>
      <w:r w:rsidR="00544419">
        <w:rPr>
          <w:lang w:eastAsia="zh-CN"/>
        </w:rPr>
        <w:t>11</w:t>
      </w:r>
      <w:r>
        <w:rPr>
          <w:lang w:eastAsia="zh-CN"/>
        </w:rPr>
        <w:tab/>
      </w:r>
      <w:r w:rsidRPr="00BC662F">
        <w:rPr>
          <w:lang w:eastAsia="zh-CN"/>
        </w:rPr>
        <w:t xml:space="preserve">Enumeration: </w:t>
      </w:r>
      <w:r>
        <w:rPr>
          <w:lang w:eastAsia="zh-CN"/>
        </w:rPr>
        <w:t>EesAuthMethod</w:t>
      </w:r>
      <w:bookmarkEnd w:id="1933"/>
      <w:bookmarkEnd w:id="1934"/>
    </w:p>
    <w:p w14:paraId="104ADFF0" w14:textId="77777777" w:rsidR="0090020C" w:rsidRPr="00384E92" w:rsidRDefault="0090020C" w:rsidP="0090020C">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237DC27F" w14:textId="2111CADE" w:rsidR="0090020C" w:rsidRPr="001715E1" w:rsidRDefault="0090020C" w:rsidP="0090020C">
      <w:pPr>
        <w:pStyle w:val="TH"/>
      </w:pPr>
      <w:r w:rsidRPr="001715E1">
        <w:lastRenderedPageBreak/>
        <w:t>Table 8.1.5.2.</w:t>
      </w:r>
      <w:r w:rsidR="00544419">
        <w:t>11</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90020C" w:rsidRPr="00B54FF5" w14:paraId="57B85D11" w14:textId="77777777" w:rsidTr="0055125D">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9B407B" w14:textId="77777777" w:rsidR="0090020C" w:rsidRPr="007051CE" w:rsidRDefault="0090020C" w:rsidP="0055125D">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566F5" w14:textId="77777777" w:rsidR="0090020C" w:rsidRPr="007051CE" w:rsidRDefault="0090020C" w:rsidP="0055125D">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674B884A" w14:textId="77777777" w:rsidR="0090020C" w:rsidRPr="007051CE" w:rsidRDefault="0090020C" w:rsidP="0055125D">
            <w:pPr>
              <w:pStyle w:val="TAH"/>
            </w:pPr>
            <w:r w:rsidRPr="007051CE">
              <w:t>Applicability</w:t>
            </w:r>
          </w:p>
        </w:tc>
      </w:tr>
      <w:tr w:rsidR="0090020C" w:rsidRPr="00B54FF5" w14:paraId="3597F823"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73B60" w14:textId="77777777" w:rsidR="0090020C" w:rsidRPr="001715E1" w:rsidRDefault="0090020C" w:rsidP="0055125D">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DC8CA" w14:textId="77777777" w:rsidR="0090020C" w:rsidRPr="001715E1" w:rsidRDefault="0090020C" w:rsidP="0055125D">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1DDCAAFA" w14:textId="77777777" w:rsidR="0090020C" w:rsidRPr="001715E1" w:rsidRDefault="0090020C" w:rsidP="0055125D">
            <w:pPr>
              <w:pStyle w:val="TAL"/>
            </w:pPr>
          </w:p>
        </w:tc>
      </w:tr>
      <w:tr w:rsidR="0090020C" w:rsidRPr="00B54FF5" w14:paraId="6833B932"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1CDA" w14:textId="77777777" w:rsidR="0090020C" w:rsidRPr="001715E1" w:rsidRDefault="0090020C" w:rsidP="0055125D">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A8B45" w14:textId="77777777" w:rsidR="0090020C" w:rsidRPr="001715E1" w:rsidRDefault="0090020C" w:rsidP="0055125D">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6E7DB91E" w14:textId="77777777" w:rsidR="0090020C" w:rsidRPr="001715E1" w:rsidRDefault="0090020C" w:rsidP="0055125D">
            <w:pPr>
              <w:pStyle w:val="TAL"/>
            </w:pPr>
          </w:p>
        </w:tc>
      </w:tr>
      <w:tr w:rsidR="0090020C" w:rsidRPr="00B54FF5" w14:paraId="4646534B"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49266" w14:textId="77777777" w:rsidR="0090020C" w:rsidRPr="001715E1" w:rsidRDefault="0090020C" w:rsidP="0055125D">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127B8" w14:textId="77777777" w:rsidR="0090020C" w:rsidRPr="001715E1" w:rsidRDefault="0090020C" w:rsidP="0055125D">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3BDDC7CA" w14:textId="77777777" w:rsidR="0090020C" w:rsidRPr="001715E1" w:rsidRDefault="0090020C" w:rsidP="0055125D">
            <w:pPr>
              <w:pStyle w:val="TAL"/>
            </w:pPr>
          </w:p>
        </w:tc>
      </w:tr>
      <w:tr w:rsidR="0090020C" w:rsidRPr="00B54FF5" w14:paraId="44102E68"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645F5" w14:textId="77777777" w:rsidR="0090020C" w:rsidRPr="001715E1" w:rsidRDefault="0090020C" w:rsidP="0055125D">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67617" w14:textId="77777777" w:rsidR="0090020C" w:rsidRDefault="0090020C" w:rsidP="0055125D">
            <w:pPr>
              <w:pStyle w:val="TAL"/>
            </w:pPr>
            <w:r w:rsidRPr="001715E1">
              <w:t>Represents the Server side certificate.</w:t>
            </w:r>
          </w:p>
          <w:p w14:paraId="004CF8AC" w14:textId="77777777" w:rsidR="0090020C" w:rsidRPr="001715E1" w:rsidRDefault="0090020C" w:rsidP="0055125D">
            <w:pPr>
              <w:pStyle w:val="TAL"/>
            </w:pPr>
            <w:r>
              <w:t>(NOTE)</w:t>
            </w:r>
          </w:p>
        </w:tc>
        <w:tc>
          <w:tcPr>
            <w:tcW w:w="750" w:type="pct"/>
            <w:tcBorders>
              <w:top w:val="single" w:sz="8" w:space="0" w:color="auto"/>
              <w:left w:val="nil"/>
              <w:bottom w:val="single" w:sz="8" w:space="0" w:color="auto"/>
              <w:right w:val="single" w:sz="8" w:space="0" w:color="auto"/>
            </w:tcBorders>
          </w:tcPr>
          <w:p w14:paraId="23EC8753" w14:textId="77777777" w:rsidR="0090020C" w:rsidRPr="001715E1" w:rsidRDefault="0090020C" w:rsidP="0055125D">
            <w:pPr>
              <w:pStyle w:val="TAL"/>
            </w:pPr>
          </w:p>
        </w:tc>
      </w:tr>
      <w:tr w:rsidR="0090020C" w:rsidRPr="00B54FF5" w14:paraId="5F69AFC8" w14:textId="77777777" w:rsidTr="0055125D">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116EF" w14:textId="77777777" w:rsidR="0090020C" w:rsidRPr="001715E1" w:rsidRDefault="0090020C" w:rsidP="0055125D">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1940" w:name="_Toc160609475"/>
      <w:bookmarkStart w:id="1941" w:name="_Toc183527575"/>
      <w:r>
        <w:rPr>
          <w:lang w:eastAsia="zh-CN"/>
        </w:rPr>
        <w:t>8.1.5.2.</w:t>
      </w:r>
      <w:r w:rsidR="008110F6">
        <w:rPr>
          <w:lang w:eastAsia="zh-CN"/>
        </w:rPr>
        <w:t>12</w:t>
      </w:r>
      <w:r>
        <w:rPr>
          <w:lang w:eastAsia="zh-CN"/>
        </w:rPr>
        <w:tab/>
        <w:t xml:space="preserve">Type: </w:t>
      </w:r>
      <w:r>
        <w:t>ECSRedirectInfo</w:t>
      </w:r>
      <w:bookmarkEnd w:id="1940"/>
      <w:bookmarkEnd w:id="1941"/>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5B130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5B1308">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5B1308">
            <w:pPr>
              <w:pStyle w:val="TAH"/>
              <w:rPr>
                <w:rFonts w:cs="Arial"/>
                <w:szCs w:val="18"/>
              </w:rPr>
            </w:pPr>
            <w:r>
              <w:t>Applicability</w:t>
            </w:r>
          </w:p>
        </w:tc>
      </w:tr>
      <w:tr w:rsidR="001D4501" w14:paraId="6DA0B5F2"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5B1308">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5B1308">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5B1308">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5B1308">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5B1308">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5B1308">
            <w:pPr>
              <w:pStyle w:val="TAL"/>
              <w:rPr>
                <w:rFonts w:cs="Arial"/>
                <w:szCs w:val="18"/>
              </w:rPr>
            </w:pPr>
          </w:p>
        </w:tc>
      </w:tr>
      <w:tr w:rsidR="001D4501" w14:paraId="18401A6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5B1308">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5B1308">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5B1308">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5B1308">
            <w:pPr>
              <w:pStyle w:val="TAL"/>
              <w:rPr>
                <w:rFonts w:cs="Arial"/>
                <w:szCs w:val="18"/>
              </w:rPr>
            </w:pPr>
          </w:p>
        </w:tc>
      </w:tr>
      <w:tr w:rsidR="001D4501" w14:paraId="598977A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5B1308">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5B1308">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5B1308">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5B1308">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1942" w:name="_Toc160609476"/>
      <w:bookmarkStart w:id="1943" w:name="_Toc183527576"/>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1942"/>
      <w:bookmarkEnd w:id="1943"/>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5B13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5B1308">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5B1308">
            <w:pPr>
              <w:pStyle w:val="TAH"/>
              <w:rPr>
                <w:rFonts w:cs="Arial"/>
                <w:szCs w:val="18"/>
              </w:rPr>
            </w:pPr>
            <w:r>
              <w:t>Applicability</w:t>
            </w:r>
          </w:p>
        </w:tc>
      </w:tr>
      <w:tr w:rsidR="00357CB8" w14:paraId="383568F9"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5B1308">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5B1308">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5B1308">
            <w:pPr>
              <w:pStyle w:val="TAL"/>
              <w:rPr>
                <w:rFonts w:cs="Arial"/>
                <w:szCs w:val="18"/>
              </w:rPr>
            </w:pPr>
          </w:p>
        </w:tc>
      </w:tr>
      <w:tr w:rsidR="00357CB8" w:rsidRPr="0060322C" w14:paraId="04C8CB0F"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5B1308">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5B1308">
            <w:pPr>
              <w:pStyle w:val="TAL"/>
              <w:rPr>
                <w:rFonts w:cs="Arial"/>
                <w:szCs w:val="18"/>
              </w:rPr>
            </w:pPr>
          </w:p>
        </w:tc>
      </w:tr>
      <w:tr w:rsidR="00357CB8" w:rsidRPr="005E3233" w14:paraId="3E9D196B"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5B1308">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5B130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5B1308">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5B1308">
            <w:pPr>
              <w:pStyle w:val="TAL"/>
            </w:pPr>
          </w:p>
        </w:tc>
      </w:tr>
    </w:tbl>
    <w:p w14:paraId="0BB79F01" w14:textId="77777777" w:rsidR="00357CB8" w:rsidRDefault="00357CB8" w:rsidP="00357CB8">
      <w:pPr>
        <w:rPr>
          <w:noProof/>
        </w:rPr>
      </w:pPr>
    </w:p>
    <w:p w14:paraId="34DA0EDC" w14:textId="00FBB729" w:rsidR="004D2C14" w:rsidRDefault="004D2C14" w:rsidP="004D2C14">
      <w:pPr>
        <w:pStyle w:val="Heading5"/>
        <w:rPr>
          <w:lang w:eastAsia="zh-CN"/>
        </w:rPr>
      </w:pPr>
      <w:bookmarkStart w:id="1944" w:name="_Toc183527577"/>
      <w:bookmarkStart w:id="1945" w:name="_Toc160609477"/>
      <w:r>
        <w:rPr>
          <w:lang w:eastAsia="zh-CN"/>
        </w:rPr>
        <w:t>8.1.5.2.</w:t>
      </w:r>
      <w:r w:rsidR="00FC176E">
        <w:rPr>
          <w:lang w:eastAsia="zh-CN"/>
        </w:rPr>
        <w:t>14</w:t>
      </w:r>
      <w:r>
        <w:rPr>
          <w:lang w:eastAsia="zh-CN"/>
        </w:rPr>
        <w:tab/>
        <w:t xml:space="preserve">Type: </w:t>
      </w:r>
      <w:r>
        <w:t>ApplicationInfo</w:t>
      </w:r>
      <w:bookmarkEnd w:id="1944"/>
    </w:p>
    <w:p w14:paraId="2C78D4CE" w14:textId="769559B9" w:rsidR="004D2C14" w:rsidRDefault="004D2C14" w:rsidP="004D2C14">
      <w:pPr>
        <w:pStyle w:val="TH"/>
      </w:pPr>
      <w:r>
        <w:rPr>
          <w:noProof/>
        </w:rPr>
        <w:t>Table 8.1.5.2.</w:t>
      </w:r>
      <w:r w:rsidR="00FC176E">
        <w:rPr>
          <w:noProof/>
        </w:rPr>
        <w:t>14</w:t>
      </w:r>
      <w:r>
        <w:t xml:space="preserve">-1: </w:t>
      </w:r>
      <w:r>
        <w:rPr>
          <w:noProof/>
        </w:rPr>
        <w:t xml:space="preserve">Definition of type </w:t>
      </w:r>
      <w:r>
        <w:t>ApplicationInfo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4D2C14" w14:paraId="3D6277D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288B63B" w14:textId="77777777" w:rsidR="004D2C14" w:rsidRDefault="004D2C14" w:rsidP="005B1308">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C3D5A4" w14:textId="77777777" w:rsidR="004D2C14" w:rsidRDefault="004D2C14"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7D71D" w14:textId="77777777" w:rsidR="004D2C14" w:rsidRDefault="004D2C14"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34218B" w14:textId="77777777" w:rsidR="004D2C14" w:rsidRPr="00960408" w:rsidRDefault="004D2C14" w:rsidP="005B1308">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FF79934" w14:textId="77777777" w:rsidR="004D2C14" w:rsidRPr="005C44CA" w:rsidRDefault="004D2C14"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BD3335" w14:textId="77777777" w:rsidR="004D2C14" w:rsidRDefault="004D2C14" w:rsidP="005B1308">
            <w:pPr>
              <w:pStyle w:val="TAH"/>
              <w:rPr>
                <w:rFonts w:cs="Arial"/>
                <w:szCs w:val="18"/>
              </w:rPr>
            </w:pPr>
            <w:r>
              <w:t>Applicability</w:t>
            </w:r>
          </w:p>
        </w:tc>
      </w:tr>
      <w:tr w:rsidR="004D2C14" w14:paraId="6532C29E"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59CF337" w14:textId="77777777" w:rsidR="004D2C14" w:rsidRDefault="004D2C14" w:rsidP="005B1308">
            <w:pPr>
              <w:pStyle w:val="TAL"/>
            </w:pPr>
            <w:r>
              <w:t>acProf</w:t>
            </w:r>
          </w:p>
        </w:tc>
        <w:tc>
          <w:tcPr>
            <w:tcW w:w="1560" w:type="dxa"/>
            <w:tcBorders>
              <w:top w:val="single" w:sz="4" w:space="0" w:color="auto"/>
              <w:left w:val="single" w:sz="4" w:space="0" w:color="auto"/>
              <w:bottom w:val="single" w:sz="4" w:space="0" w:color="auto"/>
              <w:right w:val="single" w:sz="4" w:space="0" w:color="auto"/>
            </w:tcBorders>
          </w:tcPr>
          <w:p w14:paraId="712B329C" w14:textId="77777777" w:rsidR="004D2C14" w:rsidRDefault="004D2C14" w:rsidP="005B1308">
            <w:pPr>
              <w:pStyle w:val="TAL"/>
            </w:pPr>
            <w:r w:rsidRPr="00646838">
              <w:t>ACProfile</w:t>
            </w:r>
          </w:p>
        </w:tc>
        <w:tc>
          <w:tcPr>
            <w:tcW w:w="425" w:type="dxa"/>
            <w:tcBorders>
              <w:top w:val="single" w:sz="4" w:space="0" w:color="auto"/>
              <w:left w:val="single" w:sz="4" w:space="0" w:color="auto"/>
              <w:bottom w:val="single" w:sz="4" w:space="0" w:color="auto"/>
              <w:right w:val="single" w:sz="4" w:space="0" w:color="auto"/>
            </w:tcBorders>
          </w:tcPr>
          <w:p w14:paraId="21417C44" w14:textId="77777777" w:rsidR="004D2C14" w:rsidRDefault="004D2C14"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48FE43" w14:textId="77777777" w:rsidR="004D2C14" w:rsidRDefault="004D2C14" w:rsidP="005B1308">
            <w:pPr>
              <w:pStyle w:val="TAL"/>
            </w:pPr>
            <w:r w:rsidRPr="00646838">
              <w:t>1</w:t>
            </w:r>
          </w:p>
        </w:tc>
        <w:tc>
          <w:tcPr>
            <w:tcW w:w="3259" w:type="dxa"/>
            <w:tcBorders>
              <w:top w:val="single" w:sz="4" w:space="0" w:color="auto"/>
              <w:left w:val="single" w:sz="4" w:space="0" w:color="auto"/>
              <w:bottom w:val="single" w:sz="4" w:space="0" w:color="auto"/>
              <w:right w:val="single" w:sz="4" w:space="0" w:color="auto"/>
            </w:tcBorders>
          </w:tcPr>
          <w:p w14:paraId="534F4E12" w14:textId="77777777" w:rsidR="004D2C14" w:rsidRDefault="004D2C14" w:rsidP="005B1308">
            <w:pPr>
              <w:pStyle w:val="TAL"/>
            </w:pPr>
            <w:r w:rsidRPr="002E07F4">
              <w:t>Information about serv</w:t>
            </w:r>
            <w:r>
              <w:t>ices the EEC wants to connect.</w:t>
            </w:r>
          </w:p>
        </w:tc>
        <w:tc>
          <w:tcPr>
            <w:tcW w:w="1508" w:type="dxa"/>
            <w:tcBorders>
              <w:top w:val="single" w:sz="4" w:space="0" w:color="auto"/>
              <w:left w:val="single" w:sz="4" w:space="0" w:color="auto"/>
              <w:bottom w:val="single" w:sz="4" w:space="0" w:color="auto"/>
              <w:right w:val="single" w:sz="4" w:space="0" w:color="auto"/>
            </w:tcBorders>
          </w:tcPr>
          <w:p w14:paraId="2472DA70" w14:textId="77777777" w:rsidR="004D2C14" w:rsidRDefault="004D2C14" w:rsidP="005B1308">
            <w:pPr>
              <w:pStyle w:val="TAL"/>
              <w:rPr>
                <w:rFonts w:cs="Arial"/>
                <w:szCs w:val="18"/>
              </w:rPr>
            </w:pPr>
          </w:p>
        </w:tc>
      </w:tr>
      <w:tr w:rsidR="004D2C14" w14:paraId="2591B4B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67610F9F" w14:textId="77777777" w:rsidR="004D2C14" w:rsidRDefault="004D2C14" w:rsidP="005B1308">
            <w:pPr>
              <w:pStyle w:val="TAL"/>
            </w:pPr>
            <w:r>
              <w:t>appGroupProfile</w:t>
            </w:r>
          </w:p>
        </w:tc>
        <w:tc>
          <w:tcPr>
            <w:tcW w:w="1560" w:type="dxa"/>
            <w:tcBorders>
              <w:top w:val="single" w:sz="4" w:space="0" w:color="auto"/>
              <w:left w:val="single" w:sz="4" w:space="0" w:color="auto"/>
              <w:bottom w:val="single" w:sz="4" w:space="0" w:color="auto"/>
              <w:right w:val="single" w:sz="4" w:space="0" w:color="auto"/>
            </w:tcBorders>
          </w:tcPr>
          <w:p w14:paraId="11A13A01" w14:textId="77777777" w:rsidR="004D2C14" w:rsidRDefault="004D2C14"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713AF9C6" w14:textId="77777777" w:rsidR="004D2C14" w:rsidRDefault="004D2C14"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8D10B8" w14:textId="77777777" w:rsidR="004D2C14" w:rsidRDefault="004D2C14"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4C7635A" w14:textId="77777777" w:rsidR="004D2C14" w:rsidRPr="0016361A" w:rsidRDefault="004D2C14"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703B1496" w14:textId="77777777" w:rsidR="004D2C14" w:rsidRDefault="004D2C14" w:rsidP="005B1308">
            <w:pPr>
              <w:pStyle w:val="TAL"/>
              <w:rPr>
                <w:rFonts w:cs="Arial"/>
                <w:szCs w:val="18"/>
              </w:rPr>
            </w:pPr>
          </w:p>
        </w:tc>
      </w:tr>
    </w:tbl>
    <w:p w14:paraId="61CF35AF" w14:textId="77777777" w:rsidR="004D2C14" w:rsidRDefault="004D2C14" w:rsidP="004D2C14">
      <w:pPr>
        <w:rPr>
          <w:noProof/>
        </w:rPr>
      </w:pPr>
    </w:p>
    <w:p w14:paraId="0177F387" w14:textId="6B9F1C15" w:rsidR="005B1308" w:rsidRDefault="005B1308" w:rsidP="005B1308">
      <w:pPr>
        <w:pStyle w:val="Heading5"/>
        <w:rPr>
          <w:lang w:eastAsia="ko-KR"/>
        </w:rPr>
      </w:pPr>
      <w:bookmarkStart w:id="1946" w:name="_Toc183527578"/>
      <w:r>
        <w:rPr>
          <w:lang w:eastAsia="zh-CN"/>
        </w:rPr>
        <w:lastRenderedPageBreak/>
        <w:t>8.1.5.2.</w:t>
      </w:r>
      <w:r w:rsidR="002B592C">
        <w:rPr>
          <w:lang w:eastAsia="zh-CN"/>
        </w:rPr>
        <w:t>15</w:t>
      </w:r>
      <w:r>
        <w:rPr>
          <w:lang w:eastAsia="zh-CN"/>
        </w:rPr>
        <w:tab/>
        <w:t xml:space="preserve">Type: </w:t>
      </w:r>
      <w:r>
        <w:rPr>
          <w:noProof/>
          <w:lang w:eastAsia="zh-CN"/>
        </w:rPr>
        <w:t>EASBundleDetail</w:t>
      </w:r>
      <w:bookmarkEnd w:id="1946"/>
    </w:p>
    <w:p w14:paraId="71C640C1" w14:textId="47B34613" w:rsidR="005B1308" w:rsidRDefault="005B1308" w:rsidP="005B1308">
      <w:pPr>
        <w:pStyle w:val="TH"/>
      </w:pPr>
      <w:r>
        <w:rPr>
          <w:noProof/>
        </w:rPr>
        <w:t>Table 8.1.5.2.</w:t>
      </w:r>
      <w:r w:rsidR="002B592C">
        <w:rPr>
          <w:noProof/>
        </w:rPr>
        <w:t>15</w:t>
      </w:r>
      <w:r>
        <w:t xml:space="preserve">-1: </w:t>
      </w:r>
      <w:r>
        <w:rPr>
          <w:noProof/>
        </w:rPr>
        <w:t xml:space="preserve">Definition of type </w:t>
      </w:r>
      <w:r>
        <w:rPr>
          <w:noProof/>
          <w:lang w:eastAsia="zh-CN"/>
        </w:rPr>
        <w:t>EASBundleDetail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5B1308" w14:paraId="71EA2E5F"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DAF2D97" w14:textId="77777777" w:rsidR="005B1308" w:rsidRDefault="005B130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74DA71" w14:textId="77777777" w:rsidR="005B1308" w:rsidRDefault="005B130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CD9B3" w14:textId="77777777" w:rsidR="005B1308" w:rsidRDefault="005B1308"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67CA" w14:textId="77777777" w:rsidR="005B1308" w:rsidRPr="00960408" w:rsidRDefault="005B1308" w:rsidP="005B1308">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4E62A053" w14:textId="77777777" w:rsidR="005B1308" w:rsidRPr="005C44CA" w:rsidRDefault="005B130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8AD783A" w14:textId="77777777" w:rsidR="005B1308" w:rsidRDefault="005B1308" w:rsidP="005B1308">
            <w:pPr>
              <w:pStyle w:val="TAH"/>
              <w:rPr>
                <w:rFonts w:cs="Arial"/>
                <w:szCs w:val="18"/>
              </w:rPr>
            </w:pPr>
            <w:r>
              <w:t>Applicability</w:t>
            </w:r>
          </w:p>
        </w:tc>
      </w:tr>
      <w:tr w:rsidR="005B1308" w14:paraId="5D2F8DBC"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001E288" w14:textId="77777777" w:rsidR="005B1308" w:rsidRDefault="005B130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235C442A" w14:textId="77777777" w:rsidR="005B1308" w:rsidRDefault="005B130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5AFC10C"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8DAF44" w14:textId="77777777" w:rsidR="005B1308" w:rsidRDefault="005B1308" w:rsidP="005B1308">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7089AF99" w14:textId="77777777" w:rsidR="005B1308" w:rsidRPr="0016361A" w:rsidRDefault="005B1308" w:rsidP="005B1308">
            <w:pPr>
              <w:pStyle w:val="TAL"/>
            </w:pPr>
            <w:r>
              <w:t xml:space="preserve">The application identifier of the Edge Application Server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6D226FFF" w14:textId="77777777" w:rsidR="005B1308" w:rsidRDefault="005B1308" w:rsidP="005B1308">
            <w:pPr>
              <w:pStyle w:val="TAL"/>
              <w:rPr>
                <w:rFonts w:cs="Arial"/>
                <w:szCs w:val="18"/>
              </w:rPr>
            </w:pPr>
          </w:p>
        </w:tc>
      </w:tr>
      <w:tr w:rsidR="005B1308" w14:paraId="3F269512"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45D4822" w14:textId="77777777" w:rsidR="005B1308" w:rsidRDefault="005B1308" w:rsidP="005B1308">
            <w:pPr>
              <w:pStyle w:val="TAL"/>
            </w:pPr>
            <w:r w:rsidRPr="00C50068">
              <w:t>easBundleInfo</w:t>
            </w:r>
            <w:r>
              <w:t>s</w:t>
            </w:r>
          </w:p>
        </w:tc>
        <w:tc>
          <w:tcPr>
            <w:tcW w:w="1418" w:type="dxa"/>
            <w:tcBorders>
              <w:top w:val="single" w:sz="4" w:space="0" w:color="auto"/>
              <w:left w:val="single" w:sz="4" w:space="0" w:color="auto"/>
              <w:bottom w:val="single" w:sz="4" w:space="0" w:color="auto"/>
              <w:right w:val="single" w:sz="4" w:space="0" w:color="auto"/>
            </w:tcBorders>
          </w:tcPr>
          <w:p w14:paraId="09A4E3DF" w14:textId="77777777" w:rsidR="005B1308" w:rsidRDefault="005B1308" w:rsidP="005B1308">
            <w:pPr>
              <w:pStyle w:val="TAL"/>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15C6993D"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F1679D" w14:textId="77777777" w:rsidR="005B1308" w:rsidRDefault="005B1308" w:rsidP="005B1308">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E20E38E" w14:textId="77777777" w:rsidR="005B1308" w:rsidRDefault="005B1308" w:rsidP="005B1308">
            <w:pPr>
              <w:pStyle w:val="TAL"/>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1EC67942" w14:textId="77777777" w:rsidR="005B1308" w:rsidRDefault="005B1308" w:rsidP="005B1308">
            <w:pPr>
              <w:pStyle w:val="TAL"/>
              <w:rPr>
                <w:rFonts w:cs="Arial"/>
                <w:szCs w:val="18"/>
              </w:rPr>
            </w:pPr>
          </w:p>
        </w:tc>
      </w:tr>
      <w:tr w:rsidR="005B1308" w14:paraId="78F80960"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631A0F1" w14:textId="77777777" w:rsidR="005B1308" w:rsidRDefault="005B1308" w:rsidP="005B1308">
            <w:pPr>
              <w:pStyle w:val="TAN"/>
              <w:rPr>
                <w:rFonts w:cs="Arial"/>
                <w:szCs w:val="18"/>
              </w:rPr>
            </w:pPr>
            <w:r w:rsidRPr="001F3984">
              <w:t>NOTE:</w:t>
            </w:r>
            <w:r w:rsidRPr="001F3984">
              <w:tab/>
              <w:t>In case of ECS Service Provisioning response, the "easBdlReqs" and "mainEasId" attributes shall not be present within the "easBundleInfo" attribute.</w:t>
            </w:r>
          </w:p>
        </w:tc>
      </w:tr>
    </w:tbl>
    <w:p w14:paraId="31C762BD" w14:textId="7E3411BC" w:rsidR="009E5347" w:rsidRDefault="009E5347" w:rsidP="009E5347">
      <w:pPr>
        <w:pStyle w:val="Heading4"/>
        <w:rPr>
          <w:lang w:eastAsia="zh-CN"/>
        </w:rPr>
      </w:pPr>
      <w:bookmarkStart w:id="1947" w:name="_Toc183527579"/>
      <w:r>
        <w:rPr>
          <w:lang w:eastAsia="zh-CN"/>
        </w:rPr>
        <w:t>8.1.5.3</w:t>
      </w:r>
      <w:r>
        <w:rPr>
          <w:lang w:eastAsia="zh-CN"/>
        </w:rPr>
        <w:tab/>
        <w:t>Simple data types and enumerations</w:t>
      </w:r>
      <w:bookmarkEnd w:id="1935"/>
      <w:bookmarkEnd w:id="1936"/>
      <w:bookmarkEnd w:id="1937"/>
      <w:bookmarkEnd w:id="1938"/>
      <w:bookmarkEnd w:id="1939"/>
      <w:bookmarkEnd w:id="1945"/>
      <w:bookmarkEnd w:id="1947"/>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1948" w:name="_Toc70534740"/>
      <w:bookmarkStart w:id="1949" w:name="_Toc101529487"/>
      <w:bookmarkStart w:id="1950" w:name="_Toc114864321"/>
      <w:bookmarkStart w:id="1951" w:name="_Toc143871472"/>
      <w:bookmarkStart w:id="1952" w:name="_Toc144134968"/>
      <w:bookmarkStart w:id="1953" w:name="_Toc160609478"/>
      <w:bookmarkStart w:id="1954" w:name="_Toc183527580"/>
      <w:r>
        <w:t>8.1.6</w:t>
      </w:r>
      <w:r>
        <w:tab/>
        <w:t>Error Handling</w:t>
      </w:r>
      <w:bookmarkEnd w:id="1948"/>
      <w:bookmarkEnd w:id="1949"/>
      <w:bookmarkEnd w:id="1950"/>
      <w:bookmarkEnd w:id="1951"/>
      <w:bookmarkEnd w:id="1952"/>
      <w:bookmarkEnd w:id="1953"/>
      <w:bookmarkEnd w:id="1954"/>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955" w:name="_Toc70534741"/>
      <w:bookmarkStart w:id="1956" w:name="_Toc101529488"/>
      <w:bookmarkStart w:id="1957" w:name="_Toc114864322"/>
      <w:bookmarkStart w:id="1958" w:name="_Toc143871473"/>
      <w:bookmarkStart w:id="1959" w:name="_Toc144134969"/>
      <w:bookmarkStart w:id="1960" w:name="_Toc160609479"/>
      <w:bookmarkStart w:id="1961" w:name="_Toc183527581"/>
      <w:r>
        <w:t>8.1.7</w:t>
      </w:r>
      <w:r>
        <w:tab/>
        <w:t>Feature negotiation</w:t>
      </w:r>
      <w:bookmarkEnd w:id="1955"/>
      <w:bookmarkEnd w:id="1956"/>
      <w:bookmarkEnd w:id="1957"/>
      <w:bookmarkEnd w:id="1958"/>
      <w:bookmarkEnd w:id="1959"/>
      <w:bookmarkEnd w:id="1960"/>
      <w:bookmarkEnd w:id="1961"/>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D1A5BE3" w:rsidR="001D4501" w:rsidRDefault="00991F1C" w:rsidP="00991F1C">
            <w:pPr>
              <w:pStyle w:val="TAL"/>
            </w:pPr>
            <w:r w:rsidRPr="000F5C8C">
              <w:t>-</w:t>
            </w:r>
            <w:r w:rsidRPr="000F5C8C">
              <w:tab/>
              <w:t xml:space="preserve">support </w:t>
            </w:r>
            <w:r>
              <w:t>for common EAS enhancement;</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r w:rsidR="00201D15" w:rsidRPr="00B92900" w14:paraId="78CDF12A" w14:textId="77777777" w:rsidTr="00201D15">
        <w:trPr>
          <w:jc w:val="center"/>
        </w:trPr>
        <w:tc>
          <w:tcPr>
            <w:tcW w:w="1647" w:type="dxa"/>
            <w:tcBorders>
              <w:top w:val="single" w:sz="4" w:space="0" w:color="auto"/>
              <w:left w:val="single" w:sz="4" w:space="0" w:color="auto"/>
              <w:bottom w:val="single" w:sz="4" w:space="0" w:color="auto"/>
              <w:right w:val="single" w:sz="4" w:space="0" w:color="auto"/>
            </w:tcBorders>
          </w:tcPr>
          <w:p w14:paraId="59235913" w14:textId="77777777" w:rsidR="00201D15" w:rsidRPr="00B92900" w:rsidRDefault="00201D15" w:rsidP="00307D6B">
            <w:pPr>
              <w:pStyle w:val="TAL"/>
            </w:pPr>
            <w:r>
              <w:t>5</w:t>
            </w:r>
          </w:p>
        </w:tc>
        <w:tc>
          <w:tcPr>
            <w:tcW w:w="2104" w:type="dxa"/>
            <w:tcBorders>
              <w:top w:val="single" w:sz="4" w:space="0" w:color="auto"/>
              <w:left w:val="single" w:sz="4" w:space="0" w:color="auto"/>
              <w:bottom w:val="single" w:sz="4" w:space="0" w:color="auto"/>
              <w:right w:val="single" w:sz="4" w:space="0" w:color="auto"/>
            </w:tcBorders>
          </w:tcPr>
          <w:p w14:paraId="3C1D1EF8" w14:textId="77777777" w:rsidR="00201D15" w:rsidRPr="00B92900" w:rsidRDefault="00201D15" w:rsidP="00307D6B">
            <w:pPr>
              <w:pStyle w:val="TAL"/>
            </w:pPr>
            <w:r>
              <w:t>EdgeApp_3</w:t>
            </w:r>
          </w:p>
        </w:tc>
        <w:tc>
          <w:tcPr>
            <w:tcW w:w="5782" w:type="dxa"/>
            <w:tcBorders>
              <w:top w:val="single" w:sz="4" w:space="0" w:color="auto"/>
              <w:left w:val="single" w:sz="4" w:space="0" w:color="auto"/>
              <w:bottom w:val="single" w:sz="4" w:space="0" w:color="auto"/>
              <w:right w:val="single" w:sz="4" w:space="0" w:color="auto"/>
            </w:tcBorders>
          </w:tcPr>
          <w:p w14:paraId="4439ED9B" w14:textId="77777777" w:rsidR="00201D15" w:rsidRPr="00B92900" w:rsidRDefault="00201D15" w:rsidP="00307D6B">
            <w:pPr>
              <w:pStyle w:val="TAL"/>
            </w:pPr>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p>
          <w:p w14:paraId="63032B18" w14:textId="3A14A047" w:rsidR="00201D15" w:rsidRDefault="00201D15" w:rsidP="00307D6B">
            <w:pPr>
              <w:pStyle w:val="TAL"/>
            </w:pPr>
            <w:r w:rsidRPr="00B92900">
              <w:t>-</w:t>
            </w:r>
            <w:r w:rsidRPr="00B92900">
              <w:tab/>
            </w:r>
            <w:r w:rsidRPr="007F5511">
              <w:t>support for predicted</w:t>
            </w:r>
            <w:r>
              <w:t xml:space="preserve"> expiry time for the</w:t>
            </w:r>
            <w:r w:rsidRPr="007F5511">
              <w:t xml:space="preserve"> UE </w:t>
            </w:r>
            <w:r>
              <w:t xml:space="preserve">to move to predicted </w:t>
            </w:r>
            <w:r w:rsidRPr="007F5511">
              <w:t>location</w:t>
            </w:r>
            <w:r w:rsidR="00F508C6">
              <w:t>; and</w:t>
            </w:r>
          </w:p>
          <w:p w14:paraId="7D5D2128" w14:textId="4E94559E" w:rsidR="00E827AF" w:rsidRPr="00B92900" w:rsidRDefault="00E827AF" w:rsidP="00307D6B">
            <w:pPr>
              <w:pStyle w:val="TAL"/>
            </w:pPr>
            <w:r w:rsidRPr="00B92900">
              <w:t>-</w:t>
            </w:r>
            <w:r w:rsidRPr="00B92900">
              <w:tab/>
            </w:r>
            <w:r w:rsidRPr="007F5511">
              <w:t xml:space="preserve">support for </w:t>
            </w:r>
            <w:r>
              <w:t>port number where the EEC shall receive the triggers from ECS.</w:t>
            </w:r>
          </w:p>
        </w:tc>
      </w:tr>
    </w:tbl>
    <w:p w14:paraId="4AAC2414" w14:textId="0D36532B" w:rsidR="009E5347" w:rsidRPr="00321D24" w:rsidRDefault="009E5347" w:rsidP="009E5347"/>
    <w:p w14:paraId="48F101B6" w14:textId="77777777" w:rsidR="009E5347" w:rsidRDefault="009E5347" w:rsidP="009E5347">
      <w:pPr>
        <w:pStyle w:val="Heading1"/>
      </w:pPr>
      <w:bookmarkStart w:id="1962" w:name="clause4"/>
      <w:bookmarkStart w:id="1963" w:name="_Toc61651673"/>
      <w:bookmarkStart w:id="1964" w:name="_Toc65746347"/>
      <w:bookmarkStart w:id="1965" w:name="_Toc101529489"/>
      <w:bookmarkStart w:id="1966" w:name="_Toc114864323"/>
      <w:bookmarkStart w:id="1967" w:name="_Toc143871474"/>
      <w:bookmarkStart w:id="1968" w:name="_Toc144134970"/>
      <w:bookmarkStart w:id="1969" w:name="_Toc160609480"/>
      <w:bookmarkStart w:id="1970" w:name="_Toc183527582"/>
      <w:bookmarkEnd w:id="1962"/>
      <w:r>
        <w:t>9</w:t>
      </w:r>
      <w:r>
        <w:tab/>
        <w:t>Security</w:t>
      </w:r>
      <w:bookmarkEnd w:id="1963"/>
      <w:bookmarkEnd w:id="1964"/>
      <w:bookmarkEnd w:id="1965"/>
      <w:bookmarkEnd w:id="1966"/>
      <w:bookmarkEnd w:id="1967"/>
      <w:bookmarkEnd w:id="1968"/>
      <w:bookmarkEnd w:id="1969"/>
      <w:bookmarkEnd w:id="1970"/>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lastRenderedPageBreak/>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1971" w:name="_Toc34309551"/>
      <w:bookmarkStart w:id="1972" w:name="_Toc43231167"/>
      <w:bookmarkStart w:id="1973" w:name="_Toc43296098"/>
      <w:bookmarkStart w:id="1974" w:name="_Toc43400215"/>
      <w:bookmarkStart w:id="1975" w:name="_Toc43400832"/>
      <w:bookmarkStart w:id="1976" w:name="_Toc45216657"/>
      <w:bookmarkStart w:id="1977" w:name="_Toc51938209"/>
      <w:bookmarkStart w:id="1978" w:name="_Toc51938744"/>
      <w:bookmarkStart w:id="1979" w:name="_Toc88808482"/>
      <w:bookmarkStart w:id="1980" w:name="_Toc138329547"/>
      <w:bookmarkStart w:id="1981" w:name="_Toc160609481"/>
      <w:bookmarkStart w:id="1982" w:name="_Toc183527583"/>
      <w:r>
        <w:t>10</w:t>
      </w:r>
      <w:r w:rsidRPr="004D3578">
        <w:tab/>
      </w:r>
      <w:r>
        <w:t>SEAL services</w:t>
      </w:r>
      <w:bookmarkEnd w:id="1971"/>
      <w:bookmarkEnd w:id="1972"/>
      <w:bookmarkEnd w:id="1973"/>
      <w:bookmarkEnd w:id="1974"/>
      <w:bookmarkEnd w:id="1975"/>
      <w:bookmarkEnd w:id="1976"/>
      <w:bookmarkEnd w:id="1977"/>
      <w:bookmarkEnd w:id="1978"/>
      <w:bookmarkEnd w:id="1979"/>
      <w:bookmarkEnd w:id="1980"/>
      <w:bookmarkEnd w:id="1981"/>
      <w:bookmarkEnd w:id="1982"/>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1983" w:name="_Toc61651674"/>
      <w:bookmarkStart w:id="1984" w:name="_Toc65746348"/>
      <w:bookmarkStart w:id="1985" w:name="_Toc101529490"/>
      <w:bookmarkStart w:id="1986" w:name="_Toc114864324"/>
      <w:bookmarkStart w:id="1987" w:name="_Toc143871475"/>
      <w:bookmarkStart w:id="1988" w:name="_Toc144134971"/>
      <w:bookmarkStart w:id="1989" w:name="_Toc160609482"/>
      <w:bookmarkStart w:id="1990" w:name="_Toc183527584"/>
      <w:r>
        <w:t>Annex A (normative):</w:t>
      </w:r>
      <w:r>
        <w:br/>
        <w:t>Edge Enabler Server OpenAPI specification</w:t>
      </w:r>
      <w:bookmarkEnd w:id="1983"/>
      <w:bookmarkEnd w:id="1984"/>
      <w:bookmarkEnd w:id="1985"/>
      <w:bookmarkEnd w:id="1986"/>
      <w:bookmarkEnd w:id="1987"/>
      <w:bookmarkEnd w:id="1988"/>
      <w:bookmarkEnd w:id="1989"/>
      <w:bookmarkEnd w:id="1990"/>
    </w:p>
    <w:p w14:paraId="76518A6E" w14:textId="4978D790" w:rsidR="009E5347" w:rsidRDefault="009E5347" w:rsidP="00586404">
      <w:pPr>
        <w:pStyle w:val="Heading1"/>
      </w:pPr>
      <w:bookmarkStart w:id="1991" w:name="_Toc61651675"/>
      <w:bookmarkStart w:id="1992" w:name="_Toc65746349"/>
      <w:bookmarkStart w:id="1993" w:name="_Toc101529491"/>
      <w:bookmarkStart w:id="1994" w:name="_Toc114864325"/>
      <w:bookmarkStart w:id="1995" w:name="_Toc143871476"/>
      <w:bookmarkStart w:id="1996" w:name="_Toc144134972"/>
      <w:bookmarkStart w:id="1997" w:name="_Toc160609483"/>
      <w:bookmarkStart w:id="1998" w:name="_Toc183527585"/>
      <w:r>
        <w:t>A.1</w:t>
      </w:r>
      <w:r w:rsidR="00586404">
        <w:tab/>
      </w:r>
      <w:r>
        <w:t>General</w:t>
      </w:r>
      <w:bookmarkEnd w:id="1991"/>
      <w:bookmarkEnd w:id="1992"/>
      <w:bookmarkEnd w:id="1993"/>
      <w:bookmarkEnd w:id="1994"/>
      <w:bookmarkEnd w:id="1995"/>
      <w:bookmarkEnd w:id="1996"/>
      <w:bookmarkEnd w:id="1997"/>
      <w:bookmarkEnd w:id="1998"/>
    </w:p>
    <w:p w14:paraId="6312EEB2" w14:textId="47B42A4F" w:rsidR="009E5347" w:rsidRPr="00D82297" w:rsidRDefault="009E5347" w:rsidP="00586404">
      <w:pPr>
        <w:pStyle w:val="Heading1"/>
      </w:pPr>
      <w:bookmarkStart w:id="1999" w:name="_Toc101529492"/>
      <w:bookmarkStart w:id="2000" w:name="_Toc114864326"/>
      <w:bookmarkStart w:id="2001" w:name="_Toc143871477"/>
      <w:bookmarkStart w:id="2002" w:name="_Toc144134973"/>
      <w:bookmarkStart w:id="2003" w:name="_Toc160609484"/>
      <w:bookmarkStart w:id="2004" w:name="_Toc183527586"/>
      <w:r w:rsidRPr="00D82297">
        <w:t>A.2</w:t>
      </w:r>
      <w:r w:rsidRPr="00D82297">
        <w:tab/>
        <w:t>Eees_EECRegistration</w:t>
      </w:r>
      <w:bookmarkEnd w:id="1999"/>
      <w:bookmarkEnd w:id="2000"/>
      <w:bookmarkEnd w:id="2001"/>
      <w:bookmarkEnd w:id="2002"/>
      <w:r w:rsidR="005D692F" w:rsidRPr="00D82297">
        <w:t xml:space="preserve"> API</w:t>
      </w:r>
      <w:bookmarkEnd w:id="2003"/>
      <w:bookmarkEnd w:id="2004"/>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18450640" w:rsidR="009E5347" w:rsidRDefault="009E5347" w:rsidP="009E5347">
      <w:pPr>
        <w:pStyle w:val="PL"/>
      </w:pPr>
      <w:r>
        <w:t xml:space="preserve">  version: "</w:t>
      </w:r>
      <w:r w:rsidR="00185927">
        <w:rPr>
          <w:rFonts w:cs="Arial"/>
          <w:lang w:eastAsia="zh-CN"/>
        </w:rPr>
        <w:t>1.1.0</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59C0483" w:rsidR="009E5347" w:rsidRDefault="009E5347" w:rsidP="009E5347">
      <w:pPr>
        <w:pStyle w:val="PL"/>
      </w:pPr>
      <w:r>
        <w:t xml:space="preserve">    3GPP TS 24.558 </w:t>
      </w:r>
      <w:r w:rsidR="00185927">
        <w:t>V18</w:t>
      </w:r>
      <w:r>
        <w:t>.</w:t>
      </w:r>
      <w:r w:rsidR="00D55185">
        <w:t>5</w:t>
      </w:r>
      <w:r>
        <w:t>.</w:t>
      </w:r>
      <w:r w:rsidR="00D55185">
        <w:t>1</w:t>
      </w:r>
      <w:r>
        <w:t xml:space="preserve">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lastRenderedPageBreak/>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lastRenderedPageBreak/>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lastRenderedPageBreak/>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lastRenderedPageBreak/>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lastRenderedPageBreak/>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59210E88" w14:textId="1CBDB834" w:rsidR="009E5347" w:rsidRDefault="009E5347" w:rsidP="009E5347">
      <w:pPr>
        <w:pStyle w:val="PL"/>
      </w:pPr>
      <w:r>
        <w:t xml:space="preserve">      description: Des</w:t>
      </w:r>
      <w:r w:rsidR="00AC0031">
        <w:t>c</w:t>
      </w:r>
      <w:r>
        <w:t>ribes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lastRenderedPageBreak/>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pPr>
      <w:r>
        <w:t xml:space="preserve">        - REQ_UNFULFILLED: Requirements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7777777" w:rsidR="008458C2" w:rsidRDefault="008458C2" w:rsidP="008458C2">
      <w:pPr>
        <w:pStyle w:val="PL"/>
      </w:pPr>
      <w:r>
        <w:t xml:space="preserve">      description: &gt;</w:t>
      </w:r>
    </w:p>
    <w:p w14:paraId="449D6F65" w14:textId="77777777" w:rsidR="008458C2" w:rsidRDefault="008458C2" w:rsidP="008458C2">
      <w:pPr>
        <w:pStyle w:val="PL"/>
      </w:pPr>
      <w:r>
        <w:t xml:space="preserve">        Represents the UE type.</w:t>
      </w:r>
    </w:p>
    <w:p w14:paraId="66C75FF0" w14:textId="77777777" w:rsidR="008458C2" w:rsidRDefault="008458C2" w:rsidP="008458C2">
      <w:pPr>
        <w:pStyle w:val="PL"/>
      </w:pPr>
      <w:r>
        <w:t xml:space="preserve">        Possible values are:</w:t>
      </w:r>
    </w:p>
    <w:p w14:paraId="09B869C2" w14:textId="77777777" w:rsidR="008458C2" w:rsidRDefault="008458C2" w:rsidP="008458C2">
      <w:pPr>
        <w:pStyle w:val="PL"/>
      </w:pPr>
      <w:r>
        <w:t xml:space="preserve">        - CONSTRAINED_UE: Indicates UE is constrained with resources like power, processor etc.</w:t>
      </w:r>
    </w:p>
    <w:p w14:paraId="2E2D183C" w14:textId="02BDFCB7" w:rsidR="007A41E7" w:rsidRDefault="008458C2" w:rsidP="008458C2">
      <w:pPr>
        <w:pStyle w:val="PL"/>
      </w:pPr>
      <w:r>
        <w:t xml:space="preserve">        - NORMAL_UE: Indicates 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2005" w:name="_Toc101529493"/>
      <w:bookmarkStart w:id="2006" w:name="_Toc114864327"/>
      <w:bookmarkStart w:id="2007" w:name="_Toc143871478"/>
      <w:bookmarkStart w:id="2008" w:name="_Toc144134974"/>
      <w:bookmarkStart w:id="2009" w:name="_Toc160609485"/>
      <w:bookmarkStart w:id="2010" w:name="_Toc183527587"/>
      <w:r>
        <w:t>A.3</w:t>
      </w:r>
      <w:r>
        <w:tab/>
      </w:r>
      <w:r w:rsidRPr="00931880">
        <w:t>Eees_EASDiscovery</w:t>
      </w:r>
      <w:r>
        <w:t xml:space="preserve"> API</w:t>
      </w:r>
      <w:bookmarkEnd w:id="2005"/>
      <w:bookmarkEnd w:id="2006"/>
      <w:bookmarkEnd w:id="2007"/>
      <w:bookmarkEnd w:id="2008"/>
      <w:bookmarkEnd w:id="2009"/>
      <w:bookmarkEnd w:id="2010"/>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714775AC" w:rsidR="009E5347" w:rsidRPr="005061DC" w:rsidRDefault="009E5347" w:rsidP="009E5347">
      <w:pPr>
        <w:pStyle w:val="PL"/>
      </w:pPr>
      <w:r w:rsidRPr="005061DC">
        <w:t xml:space="preserve">    © 202</w:t>
      </w:r>
      <w:r w:rsidR="007E171B">
        <w:t>3</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20C74CF2" w:rsidR="009E5347" w:rsidRPr="005061DC" w:rsidRDefault="009E5347" w:rsidP="009E5347">
      <w:pPr>
        <w:pStyle w:val="PL"/>
      </w:pPr>
      <w:r w:rsidRPr="005061DC">
        <w:t xml:space="preserve">  version: "</w:t>
      </w:r>
      <w:r w:rsidR="006158DB">
        <w:rPr>
          <w:rFonts w:cs="Arial"/>
          <w:lang w:eastAsia="zh-CN"/>
        </w:rPr>
        <w:t>1.</w:t>
      </w:r>
      <w:r w:rsidR="004E7823">
        <w:rPr>
          <w:rFonts w:cs="Arial"/>
          <w:lang w:eastAsia="zh-CN"/>
        </w:rPr>
        <w:t>2</w:t>
      </w:r>
      <w:r w:rsidR="006158DB">
        <w:rPr>
          <w:rFonts w:cs="Arial"/>
          <w:lang w:eastAsia="zh-CN"/>
        </w:rPr>
        <w:t>.0</w:t>
      </w:r>
      <w:r w:rsidR="004E7823">
        <w:rPr>
          <w:rFonts w:cs="Arial"/>
          <w:lang w:eastAsia="zh-CN"/>
        </w:rPr>
        <w:t>-alpha.1</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034C3E02" w:rsidR="009E5347" w:rsidRPr="005061DC" w:rsidRDefault="009E5347" w:rsidP="009E5347">
      <w:pPr>
        <w:pStyle w:val="PL"/>
      </w:pPr>
      <w:r>
        <w:t xml:space="preserve">    </w:t>
      </w:r>
      <w:r w:rsidRPr="005061DC">
        <w:t xml:space="preserve">3GPP TS 24.558 </w:t>
      </w:r>
      <w:r w:rsidR="006158DB" w:rsidRPr="005061DC">
        <w:t>V</w:t>
      </w:r>
      <w:r w:rsidR="0004729C">
        <w:t>19</w:t>
      </w:r>
      <w:r>
        <w:t>.</w:t>
      </w:r>
      <w:r w:rsidR="0004729C">
        <w:t>1</w:t>
      </w:r>
      <w:r w:rsidRPr="005061DC">
        <w:t>.</w:t>
      </w:r>
      <w:r w:rsidR="00EF3613">
        <w:t>1</w:t>
      </w:r>
      <w:r w:rsidRPr="005061DC">
        <w:t xml:space="preserve">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lastRenderedPageBreak/>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r w:rsidRPr="00D82297">
        <w:rPr>
          <w:lang w:val="fr-FR"/>
        </w:rPr>
        <w:t>notificationDestination:</w:t>
      </w:r>
    </w:p>
    <w:p w14:paraId="1220A5AA" w14:textId="77777777" w:rsidR="009E5347" w:rsidRPr="00D82297" w:rsidRDefault="009E5347" w:rsidP="009E5347">
      <w:pPr>
        <w:pStyle w:val="PL"/>
        <w:rPr>
          <w:lang w:val="fr-FR"/>
        </w:rPr>
      </w:pPr>
      <w:r w:rsidRPr="00D82297">
        <w:rPr>
          <w:lang w:val="fr-FR"/>
        </w:rPr>
        <w:t xml:space="preserve">          '{request.body#/notificationDestination}':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lastRenderedPageBreak/>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lastRenderedPageBreak/>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lastRenderedPageBreak/>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lastRenderedPageBreak/>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0047364F" w14:textId="77777777" w:rsidR="006128CB" w:rsidRPr="00181DD3" w:rsidRDefault="006128CB" w:rsidP="006128CB">
      <w:pPr>
        <w:pStyle w:val="PL"/>
      </w:pPr>
      <w:r w:rsidRPr="00181DD3">
        <w:t xml:space="preserve">        appGrp</w:t>
      </w:r>
      <w:r>
        <w:t>UeIds</w:t>
      </w:r>
      <w:r w:rsidRPr="00181DD3">
        <w:t>:</w:t>
      </w:r>
    </w:p>
    <w:p w14:paraId="46FB29D3" w14:textId="77777777" w:rsidR="006128CB" w:rsidRPr="00181DD3" w:rsidRDefault="006128CB" w:rsidP="006128CB">
      <w:pPr>
        <w:pStyle w:val="PL"/>
      </w:pPr>
      <w:r w:rsidRPr="00181DD3">
        <w:t xml:space="preserve">          type: array</w:t>
      </w:r>
    </w:p>
    <w:p w14:paraId="2C80552D" w14:textId="77777777" w:rsidR="006128CB" w:rsidRPr="00181DD3" w:rsidRDefault="006128CB" w:rsidP="006128CB">
      <w:pPr>
        <w:pStyle w:val="PL"/>
      </w:pPr>
      <w:r w:rsidRPr="00181DD3">
        <w:t xml:space="preserve">          items:</w:t>
      </w:r>
    </w:p>
    <w:p w14:paraId="52507930" w14:textId="77777777" w:rsidR="006128CB" w:rsidRPr="00181DD3" w:rsidRDefault="006128CB" w:rsidP="006128CB">
      <w:pPr>
        <w:pStyle w:val="PL"/>
      </w:pPr>
      <w:r w:rsidRPr="00181DD3">
        <w:t xml:space="preserve">          </w:t>
      </w:r>
      <w:r>
        <w:t xml:space="preserve">  </w:t>
      </w:r>
      <w:r w:rsidRPr="00181DD3">
        <w:t>$ref: 'TS29571_CommonData.yaml#/components/schemas/Gpsi'</w:t>
      </w:r>
    </w:p>
    <w:p w14:paraId="7445F81B" w14:textId="77777777" w:rsidR="006128CB" w:rsidRPr="00181DD3" w:rsidRDefault="006128CB" w:rsidP="006128CB">
      <w:pPr>
        <w:pStyle w:val="PL"/>
      </w:pPr>
      <w:r w:rsidRPr="00181DD3">
        <w:t xml:space="preserve">          minItems: 1</w:t>
      </w:r>
    </w:p>
    <w:p w14:paraId="3B4C2390" w14:textId="77777777" w:rsidR="006128CB" w:rsidRPr="00181DD3" w:rsidRDefault="006128CB" w:rsidP="006128CB">
      <w:pPr>
        <w:pStyle w:val="PL"/>
      </w:pPr>
      <w:r w:rsidRPr="00181DD3">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lastRenderedPageBreak/>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21370555" w14:textId="5F92040E" w:rsidR="00B53EA6" w:rsidRDefault="00E96D2E" w:rsidP="00E96D2E">
      <w:pPr>
        <w:pStyle w:val="PL"/>
      </w:pPr>
      <w:r>
        <w:t xml:space="preserve">            Default value false indicates the application triggering is not required.</w:t>
      </w:r>
    </w:p>
    <w:p w14:paraId="0F0D7274" w14:textId="77777777" w:rsidR="00E827AF" w:rsidRDefault="00E827AF" w:rsidP="00E827AF">
      <w:pPr>
        <w:pStyle w:val="PL"/>
      </w:pPr>
      <w:r>
        <w:t xml:space="preserve">        eecTriggerPortInfo:</w:t>
      </w:r>
    </w:p>
    <w:p w14:paraId="11EC943A" w14:textId="77777777" w:rsidR="00E827AF" w:rsidRDefault="00E827AF" w:rsidP="00E827AF">
      <w:pPr>
        <w:pStyle w:val="PL"/>
      </w:pPr>
      <w:r>
        <w:t xml:space="preserve">          $ref: 'TS29571_CommonData.yaml#/components/schemas/Uinteger'</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lastRenderedPageBreak/>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77777777"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p>
    <w:p w14:paraId="65B1BE62" w14:textId="77777777" w:rsidR="00864462" w:rsidRDefault="00864462" w:rsidP="00864462">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lastRenderedPageBreak/>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lastRenderedPageBreak/>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35221970" w14:textId="77777777" w:rsidR="002A0616" w:rsidRDefault="002A0616" w:rsidP="002A0616">
      <w:pPr>
        <w:pStyle w:val="PL"/>
      </w:pPr>
      <w:r>
        <w:t xml:space="preserve">        </w:t>
      </w:r>
      <w:r w:rsidRPr="005E3233">
        <w:t>Contains the</w:t>
      </w:r>
      <w:r>
        <w:t xml:space="preserve"> </w:t>
      </w:r>
      <w:r w:rsidRPr="005E3233">
        <w:t xml:space="preserve">predictive analytics data for each discovered </w:t>
      </w:r>
      <w:r>
        <w:t>EAS service status</w:t>
      </w:r>
    </w:p>
    <w:p w14:paraId="7836A6AA" w14:textId="77777777" w:rsidR="002A0616" w:rsidRDefault="002A0616" w:rsidP="002A0616">
      <w:pPr>
        <w:pStyle w:val="PL"/>
      </w:pPr>
      <w:r>
        <w:t xml:space="preserve">         (e.g. EAS schedule, EAS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04EA4986" w14:textId="77777777" w:rsidR="00464F97" w:rsidRPr="00181DD3" w:rsidRDefault="002A0616" w:rsidP="00464F97">
      <w:pPr>
        <w:pStyle w:val="PL"/>
      </w:pPr>
      <w:r>
        <w:t xml:space="preserve">          description: </w:t>
      </w:r>
      <w:r w:rsidR="00464F97" w:rsidRPr="00181DD3">
        <w:t>&gt;</w:t>
      </w:r>
    </w:p>
    <w:p w14:paraId="38AD61C6" w14:textId="1965929E" w:rsidR="002A0616" w:rsidRDefault="00464F97" w:rsidP="00464F97">
      <w:pPr>
        <w:pStyle w:val="PL"/>
      </w:pPr>
      <w:r w:rsidRPr="00181DD3">
        <w:t xml:space="preserve">            </w:t>
      </w:r>
      <w:r w:rsidR="002A0616">
        <w:rPr>
          <w:rFonts w:cs="Arial"/>
        </w:rPr>
        <w:t>Indicates t</w:t>
      </w:r>
      <w:r w:rsidR="002A0616">
        <w:t xml:space="preserve">he EAS status (e.g. </w:t>
      </w:r>
      <w:r>
        <w:t>e</w:t>
      </w:r>
      <w:r w:rsidR="002A0616">
        <w:t xml:space="preserve">nabled, </w:t>
      </w:r>
      <w:r>
        <w:t>d</w:t>
      </w:r>
      <w:r w:rsidR="002A0616">
        <w:t>isabled</w:t>
      </w:r>
      <w:r w:rsidRPr="00181DD3">
        <w:t xml:space="preserve">, overload </w:t>
      </w:r>
      <w:r w:rsidRPr="00181DD3">
        <w:rPr>
          <w:lang w:eastAsia="zh-CN"/>
        </w:rPr>
        <w:t>warning</w:t>
      </w:r>
      <w:r w:rsidR="002A0616">
        <w:t xml:space="preserve">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2011" w:name="_Toc93961720"/>
      <w:bookmarkStart w:id="2012" w:name="_Toc101529494"/>
      <w:bookmarkStart w:id="2013" w:name="_Toc114864328"/>
      <w:bookmarkStart w:id="2014" w:name="_Toc143871479"/>
      <w:bookmarkStart w:id="2015" w:name="_Toc144134975"/>
      <w:bookmarkStart w:id="2016" w:name="_Toc160609486"/>
      <w:bookmarkStart w:id="2017" w:name="_Toc183527588"/>
      <w:r>
        <w:lastRenderedPageBreak/>
        <w:t>A.4</w:t>
      </w:r>
      <w:r>
        <w:tab/>
      </w:r>
      <w:r w:rsidRPr="00B32063">
        <w:rPr>
          <w:noProof/>
          <w:lang w:val="en-US"/>
        </w:rPr>
        <w:t>Eees_ACREvents</w:t>
      </w:r>
      <w:r>
        <w:t xml:space="preserve"> API</w:t>
      </w:r>
      <w:bookmarkEnd w:id="2011"/>
      <w:bookmarkEnd w:id="2012"/>
      <w:bookmarkEnd w:id="2013"/>
      <w:bookmarkEnd w:id="2014"/>
      <w:bookmarkEnd w:id="2015"/>
      <w:bookmarkEnd w:id="2016"/>
      <w:bookmarkEnd w:id="2017"/>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543AEA32" w:rsidR="009E5347" w:rsidRDefault="009E5347" w:rsidP="009E5347">
      <w:pPr>
        <w:pStyle w:val="PL"/>
      </w:pPr>
      <w:r>
        <w:t xml:space="preserve">  version: "1.</w:t>
      </w:r>
      <w:r w:rsidR="000804FC">
        <w:t>1.0</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337D2433" w:rsidR="009E5347" w:rsidRDefault="006E5A9F" w:rsidP="009E5347">
      <w:pPr>
        <w:pStyle w:val="PL"/>
      </w:pPr>
      <w:r>
        <w:t xml:space="preserve">    © 2023</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39F40AEF" w:rsidR="009E5347" w:rsidRDefault="009E5347" w:rsidP="009E5347">
      <w:pPr>
        <w:pStyle w:val="PL"/>
      </w:pPr>
      <w:r>
        <w:t xml:space="preserve">    3GPP TS 24.558 </w:t>
      </w:r>
      <w:r w:rsidR="00B62C53">
        <w:t>V</w:t>
      </w:r>
      <w:r w:rsidR="000804FC">
        <w:t>18.</w:t>
      </w:r>
      <w:r w:rsidR="00722212">
        <w:t>5</w:t>
      </w:r>
      <w:r w:rsidR="000804FC">
        <w:t>.</w:t>
      </w:r>
      <w:r w:rsidR="00722212">
        <w:t>1</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lastRenderedPageBreak/>
        <w:t xml:space="preserve">      callbacks:</w:t>
      </w:r>
    </w:p>
    <w:p w14:paraId="0A8D6F10" w14:textId="77777777" w:rsidR="009E5347" w:rsidRPr="00D82297" w:rsidRDefault="009E5347" w:rsidP="009E5347">
      <w:pPr>
        <w:pStyle w:val="PL"/>
        <w:rPr>
          <w:lang w:val="fr-FR"/>
        </w:rPr>
      </w:pPr>
      <w:r>
        <w:t xml:space="preserve">        </w:t>
      </w:r>
      <w:r w:rsidRPr="00D82297">
        <w:rPr>
          <w:lang w:val="fr-FR"/>
        </w:rPr>
        <w:t>notificationDestination:</w:t>
      </w:r>
    </w:p>
    <w:p w14:paraId="6EEA78F3" w14:textId="77777777" w:rsidR="009E5347" w:rsidRPr="00D82297" w:rsidRDefault="009E5347" w:rsidP="009E5347">
      <w:pPr>
        <w:pStyle w:val="PL"/>
        <w:rPr>
          <w:lang w:val="fr-FR"/>
        </w:rPr>
      </w:pPr>
      <w:r w:rsidRPr="00D82297">
        <w:rPr>
          <w:lang w:val="fr-FR"/>
        </w:rPr>
        <w:t xml:space="preserve">          '{request.body#/notificationDestination}':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lastRenderedPageBreak/>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lastRenderedPageBreak/>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lastRenderedPageBreak/>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lastRenderedPageBreak/>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2018" w:name="_Toc89425702"/>
      <w:bookmarkStart w:id="2019" w:name="_Toc101529495"/>
      <w:bookmarkStart w:id="2020" w:name="_Toc114864329"/>
      <w:bookmarkStart w:id="2021" w:name="_Toc143871480"/>
      <w:bookmarkStart w:id="2022" w:name="_Toc144134976"/>
      <w:bookmarkStart w:id="2023" w:name="_Toc160609487"/>
      <w:bookmarkStart w:id="2024" w:name="_Toc183527589"/>
      <w:r>
        <w:t>A.5</w:t>
      </w:r>
      <w:r>
        <w:tab/>
      </w:r>
      <w:r w:rsidRPr="00C62529">
        <w:t xml:space="preserve">Eees_AppContextRelocation </w:t>
      </w:r>
      <w:r>
        <w:t>API</w:t>
      </w:r>
      <w:bookmarkEnd w:id="2018"/>
      <w:bookmarkEnd w:id="2019"/>
      <w:bookmarkEnd w:id="2020"/>
      <w:bookmarkEnd w:id="2021"/>
      <w:bookmarkEnd w:id="2022"/>
      <w:bookmarkEnd w:id="2023"/>
      <w:bookmarkEnd w:id="2024"/>
    </w:p>
    <w:p w14:paraId="7AF3A8B9" w14:textId="77777777" w:rsidR="009E5347" w:rsidRDefault="009E5347" w:rsidP="009E5347">
      <w:pPr>
        <w:pStyle w:val="PL"/>
      </w:pPr>
      <w:bookmarkStart w:id="2025" w:name="_Hlk514243590"/>
      <w:bookmarkStart w:id="2026" w:name="_Hlk515634373"/>
      <w:bookmarkStart w:id="2027"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7EAD740C" w:rsidR="009E5347" w:rsidRDefault="009E5347" w:rsidP="009E5347">
      <w:pPr>
        <w:pStyle w:val="PL"/>
      </w:pPr>
      <w:r>
        <w:t xml:space="preserve">  version: "</w:t>
      </w:r>
      <w:r w:rsidR="00C50606">
        <w:rPr>
          <w:rFonts w:cs="Arial"/>
          <w:lang w:eastAsia="zh-CN"/>
        </w:rPr>
        <w:t>1.</w:t>
      </w:r>
      <w:r w:rsidR="001D6E60">
        <w:rPr>
          <w:rFonts w:cs="Arial"/>
          <w:lang w:eastAsia="zh-CN"/>
        </w:rPr>
        <w:t>2</w:t>
      </w:r>
      <w:r w:rsidR="00C50606">
        <w:rPr>
          <w:rFonts w:cs="Arial"/>
          <w:lang w:eastAsia="zh-CN"/>
        </w:rPr>
        <w:t>.</w:t>
      </w:r>
      <w:r w:rsidR="001D6E60">
        <w:rPr>
          <w:rFonts w:cs="Arial"/>
          <w:lang w:eastAsia="zh-CN"/>
        </w:rPr>
        <w:t>0-alpha.1</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0BEDDAAD" w:rsidR="009E5347" w:rsidRDefault="009E5347" w:rsidP="009E5347">
      <w:pPr>
        <w:pStyle w:val="PL"/>
      </w:pPr>
      <w:r>
        <w:t xml:space="preserve">    © 202</w:t>
      </w:r>
      <w:r w:rsidR="007D6278">
        <w:t>4</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61D30AAA" w:rsidR="009E5347" w:rsidRDefault="009E5347" w:rsidP="009E5347">
      <w:pPr>
        <w:pStyle w:val="PL"/>
      </w:pPr>
      <w:r>
        <w:t xml:space="preserve">    3GPP TS 24.558 </w:t>
      </w:r>
      <w:r w:rsidR="00C50606">
        <w:t>V</w:t>
      </w:r>
      <w:r w:rsidR="001D6E60">
        <w:t>19</w:t>
      </w:r>
      <w:r>
        <w:t>.</w:t>
      </w:r>
      <w:r w:rsidR="001D6E60">
        <w:t>1</w:t>
      </w:r>
      <w:r>
        <w:t>.</w:t>
      </w:r>
      <w:r w:rsidR="001D6E60">
        <w:t>1</w:t>
      </w:r>
      <w:r>
        <w:t xml:space="preserve">;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2025"/>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lastRenderedPageBreak/>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lastRenderedPageBreak/>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2026"/>
    <w:bookmarkEnd w:id="2027"/>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lastRenderedPageBreak/>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t xml:space="preserve">          minItems: 1</w:t>
      </w:r>
    </w:p>
    <w:p w14:paraId="18C8F9C2" w14:textId="77777777" w:rsidR="0052617B" w:rsidRDefault="0052617B" w:rsidP="0052617B">
      <w:pPr>
        <w:pStyle w:val="PL"/>
      </w:pPr>
      <w:r>
        <w:t xml:space="preserve">        </w:t>
      </w:r>
      <w:bookmarkStart w:id="2028" w:name="_Hlk173768740"/>
      <w:r w:rsidRPr="00F67186">
        <w:t>requestorId</w:t>
      </w:r>
      <w:r>
        <w:t>:</w:t>
      </w:r>
    </w:p>
    <w:p w14:paraId="71224E95" w14:textId="77777777" w:rsidR="0052617B" w:rsidRDefault="0052617B" w:rsidP="0052617B">
      <w:pPr>
        <w:pStyle w:val="PL"/>
      </w:pPr>
      <w:r w:rsidRPr="0005333E">
        <w:t xml:space="preserve">          description: </w:t>
      </w:r>
      <w:r>
        <w:t>&gt;</w:t>
      </w:r>
    </w:p>
    <w:p w14:paraId="4C2D926E" w14:textId="77777777" w:rsidR="0052617B" w:rsidRDefault="0052617B" w:rsidP="0052617B">
      <w:pPr>
        <w:pStyle w:val="PL"/>
      </w:pPr>
      <w:r w:rsidRPr="0005333E">
        <w:t xml:space="preserve">          </w:t>
      </w:r>
      <w:r>
        <w:t xml:space="preserve">  Contains the identifier of the EAS that is sending the request</w:t>
      </w:r>
      <w:r w:rsidRPr="009D448A">
        <w:t>.</w:t>
      </w:r>
      <w:r>
        <w:t xml:space="preserve"> It shall be</w:t>
      </w:r>
    </w:p>
    <w:p w14:paraId="0B5759CF" w14:textId="77777777" w:rsidR="0052617B" w:rsidRDefault="0052617B" w:rsidP="0052617B">
      <w:pPr>
        <w:pStyle w:val="PL"/>
      </w:pPr>
      <w:r w:rsidRPr="0005333E">
        <w:t xml:space="preserve">          </w:t>
      </w:r>
      <w:r>
        <w:t xml:space="preserve">  included although it is not specified as a mandatory due to backward</w:t>
      </w:r>
    </w:p>
    <w:p w14:paraId="311D177E" w14:textId="77777777" w:rsidR="0052617B" w:rsidRPr="0005333E" w:rsidRDefault="0052617B" w:rsidP="0052617B">
      <w:pPr>
        <w:pStyle w:val="PL"/>
      </w:pPr>
      <w:r w:rsidRPr="0005333E">
        <w:t xml:space="preserve">          </w:t>
      </w:r>
      <w:r>
        <w:t xml:space="preserve">  compatibility reasons.</w:t>
      </w:r>
    </w:p>
    <w:p w14:paraId="441B0694" w14:textId="77777777" w:rsidR="0052617B" w:rsidRDefault="0052617B" w:rsidP="0052617B">
      <w:pPr>
        <w:pStyle w:val="PL"/>
      </w:pPr>
      <w:r>
        <w:t xml:space="preserve">          type: string</w:t>
      </w:r>
    </w:p>
    <w:bookmarkEnd w:id="2028"/>
    <w:p w14:paraId="466DB309" w14:textId="77777777" w:rsidR="00745B9B" w:rsidRPr="00181DD3" w:rsidRDefault="00745B9B" w:rsidP="00745B9B">
      <w:pPr>
        <w:pStyle w:val="PL"/>
      </w:pPr>
      <w:r w:rsidRPr="00181DD3">
        <w:t xml:space="preserve">        appGrp</w:t>
      </w:r>
      <w:r>
        <w:t>UeIds</w:t>
      </w:r>
      <w:r w:rsidRPr="00181DD3">
        <w:t>:</w:t>
      </w:r>
    </w:p>
    <w:p w14:paraId="797A2CD8" w14:textId="77777777" w:rsidR="00745B9B" w:rsidRPr="00181DD3" w:rsidRDefault="00745B9B" w:rsidP="00745B9B">
      <w:pPr>
        <w:pStyle w:val="PL"/>
      </w:pPr>
      <w:r w:rsidRPr="00181DD3">
        <w:t xml:space="preserve">          type: array</w:t>
      </w:r>
    </w:p>
    <w:p w14:paraId="5F174CBC" w14:textId="77777777" w:rsidR="00745B9B" w:rsidRPr="00181DD3" w:rsidRDefault="00745B9B" w:rsidP="00745B9B">
      <w:pPr>
        <w:pStyle w:val="PL"/>
      </w:pPr>
      <w:r w:rsidRPr="00181DD3">
        <w:t xml:space="preserve">          items:</w:t>
      </w:r>
    </w:p>
    <w:p w14:paraId="1BE7A24A" w14:textId="77777777" w:rsidR="00745B9B" w:rsidRPr="00181DD3" w:rsidRDefault="00745B9B" w:rsidP="00745B9B">
      <w:pPr>
        <w:pStyle w:val="PL"/>
      </w:pPr>
      <w:r w:rsidRPr="00181DD3">
        <w:t xml:space="preserve">          </w:t>
      </w:r>
      <w:r>
        <w:t xml:space="preserve">  </w:t>
      </w:r>
      <w:r w:rsidRPr="00181DD3">
        <w:t>$ref: 'TS29571_CommonData.yaml#/components/schemas/Gpsi'</w:t>
      </w:r>
    </w:p>
    <w:p w14:paraId="2049AA21" w14:textId="77777777" w:rsidR="00745B9B" w:rsidRPr="00181DD3" w:rsidRDefault="00745B9B" w:rsidP="00745B9B">
      <w:pPr>
        <w:pStyle w:val="PL"/>
      </w:pPr>
      <w:r w:rsidRPr="00181DD3">
        <w:t xml:space="preserve">          minItems: 1</w:t>
      </w:r>
    </w:p>
    <w:p w14:paraId="45108523" w14:textId="77777777" w:rsidR="00745B9B" w:rsidRPr="00181DD3" w:rsidRDefault="00745B9B" w:rsidP="00745B9B">
      <w:pPr>
        <w:pStyle w:val="PL"/>
      </w:pPr>
      <w:r w:rsidRPr="00181DD3">
        <w:lastRenderedPageBreak/>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109EE448" w14:textId="77777777" w:rsidR="00E23548" w:rsidRDefault="00E23548" w:rsidP="00E23548">
      <w:pPr>
        <w:pStyle w:val="PL"/>
      </w:pPr>
      <w:r>
        <w:t xml:space="preserve">        Represents ACR parameters specific to ACR modification request.</w:t>
      </w:r>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27D23177" w:rsidR="00973075" w:rsidRDefault="00973075" w:rsidP="00973075">
      <w:pPr>
        <w:pStyle w:val="Heading1"/>
      </w:pPr>
      <w:bookmarkStart w:id="2029" w:name="_Toc160609488"/>
      <w:bookmarkStart w:id="2030" w:name="_Toc183527590"/>
      <w:bookmarkStart w:id="2031" w:name="_Toc101529496"/>
      <w:bookmarkStart w:id="2032" w:name="_Toc114864330"/>
      <w:bookmarkStart w:id="2033" w:name="_Toc143871481"/>
      <w:bookmarkStart w:id="2034" w:name="_Toc144134977"/>
      <w:r w:rsidRPr="00144C0F">
        <w:t>A.</w:t>
      </w:r>
      <w:r w:rsidR="008741E7">
        <w:t>6</w:t>
      </w:r>
      <w:r w:rsidRPr="00144C0F">
        <w:tab/>
        <w:t>Eees_</w:t>
      </w:r>
      <w:r w:rsidRPr="00931880">
        <w:t>EAS</w:t>
      </w:r>
      <w:r>
        <w:rPr>
          <w:lang w:eastAsia="zh-CN"/>
        </w:rPr>
        <w:t>InformationProvisioning</w:t>
      </w:r>
      <w:r w:rsidRPr="00144C0F">
        <w:t xml:space="preserve"> API</w:t>
      </w:r>
      <w:bookmarkEnd w:id="2029"/>
      <w:bookmarkEnd w:id="2030"/>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0C173DCA" w:rsidR="00973075" w:rsidRDefault="00973075" w:rsidP="00973075">
      <w:pPr>
        <w:pStyle w:val="PL"/>
      </w:pPr>
      <w:r>
        <w:t xml:space="preserve">  version: "1.</w:t>
      </w:r>
      <w:r w:rsidR="00536BAA">
        <w:t>0</w:t>
      </w:r>
      <w:r>
        <w:t>.0"</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t xml:space="preserve">    API for EAS Information Provisioning.  </w:t>
      </w:r>
    </w:p>
    <w:p w14:paraId="6C6517E7" w14:textId="77777777" w:rsidR="00973075" w:rsidRDefault="00973075" w:rsidP="00973075">
      <w:pPr>
        <w:pStyle w:val="PL"/>
      </w:pPr>
      <w:r>
        <w:t xml:space="preserve">    © 2024,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22A7ABD3" w:rsidR="00973075" w:rsidRDefault="00973075" w:rsidP="00973075">
      <w:pPr>
        <w:pStyle w:val="PL"/>
      </w:pPr>
      <w:r>
        <w:t xml:space="preserve">    3GPP TS 24.558 V18.</w:t>
      </w:r>
      <w:r w:rsidR="00536BAA">
        <w:t>5</w:t>
      </w:r>
      <w:r>
        <w:t>.</w:t>
      </w:r>
      <w:r w:rsidR="00536BAA">
        <w:t>1</w:t>
      </w:r>
      <w:r>
        <w:t xml:space="preserve">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lastRenderedPageBreak/>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5A0155FD" w14:textId="77777777" w:rsidR="00973075" w:rsidRDefault="00973075" w:rsidP="00973075">
      <w:pPr>
        <w:pStyle w:val="PL"/>
      </w:pPr>
      <w:r>
        <w:t xml:space="preserve">      description: 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lastRenderedPageBreak/>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7CBB2992" w14:textId="77777777" w:rsidR="00973075" w:rsidRDefault="00973075" w:rsidP="00973075">
      <w:pPr>
        <w:pStyle w:val="PL"/>
      </w:pPr>
      <w:r>
        <w:t xml:space="preserve">          description: Indicates the identifier(s) of the selected EAS(s) for EAS bundles, which is either instantiated or instantiable..</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7BD601C2" w14:textId="77777777" w:rsidR="00973075" w:rsidRDefault="00973075" w:rsidP="00973075">
      <w:pPr>
        <w:pStyle w:val="PL"/>
      </w:pPr>
      <w:r>
        <w:t xml:space="preserve">        reqType:</w:t>
      </w:r>
    </w:p>
    <w:p w14:paraId="5C0E6F3A" w14:textId="77777777" w:rsidR="00973075" w:rsidRDefault="00973075" w:rsidP="00973075">
      <w:pPr>
        <w:pStyle w:val="PL"/>
      </w:pPr>
      <w:r>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77777777" w:rsidR="00973075" w:rsidRDefault="00973075" w:rsidP="00973075">
      <w:pPr>
        <w:pStyle w:val="PL"/>
      </w:pPr>
      <w:r>
        <w:t xml:space="preserve">            Indicates if the list of ACR scenarios are 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39827DBE" w14:textId="77777777" w:rsidR="00973075" w:rsidRDefault="00973075" w:rsidP="00973075">
      <w:pPr>
        <w:pStyle w:val="PL"/>
      </w:pPr>
      <w:r>
        <w:t xml:space="preserve">          description: Represents list of Data network access identifiers for each selected EAS indetifier.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499610A" w14:textId="77777777" w:rsidR="00973075" w:rsidRDefault="00973075" w:rsidP="00973075">
      <w:pPr>
        <w:pStyle w:val="PL"/>
      </w:pPr>
      <w:r>
        <w:t xml:space="preserve">          description: Represents list of service are for each selected EAS indetifier.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t xml:space="preserve">          </w:t>
      </w:r>
      <w:r>
        <w:rPr>
          <w:rFonts w:eastAsia="DengXian"/>
        </w:rPr>
        <w:t>minItems: 1</w:t>
      </w:r>
    </w:p>
    <w:p w14:paraId="3548CF1E" w14:textId="77777777" w:rsidR="00973075" w:rsidRDefault="00973075" w:rsidP="00973075">
      <w:pPr>
        <w:pStyle w:val="PL"/>
      </w:pPr>
      <w:r>
        <w:t xml:space="preserve">          description: &gt;</w:t>
      </w:r>
    </w:p>
    <w:p w14:paraId="453E940E" w14:textId="77777777" w:rsidR="00973075" w:rsidRDefault="00973075" w:rsidP="00973075">
      <w:pPr>
        <w:pStyle w:val="PL"/>
      </w:pPr>
      <w:r>
        <w:t xml:space="preserve">            Indicates the endpoints of the selected EES(s) of other EES which support the direct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78A43EE1" w14:textId="77777777" w:rsidR="00973075" w:rsidRDefault="00973075" w:rsidP="00973075">
      <w:pPr>
        <w:pStyle w:val="PL"/>
      </w:pPr>
      <w:r>
        <w:t xml:space="preserve">            Indicates which ACR scenarios are supported by the EEC, if this attribute is not present, then the EEC does not support service continuity. </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F731946" w14:textId="77777777" w:rsidR="00973075" w:rsidRDefault="00973075" w:rsidP="00973075">
      <w:pPr>
        <w:pStyle w:val="PL"/>
      </w:pPr>
      <w:r>
        <w:t xml:space="preserve">        - selEasIds</w:t>
      </w:r>
    </w:p>
    <w:p w14:paraId="3D9D6826" w14:textId="77777777" w:rsidR="00973075" w:rsidRDefault="00973075" w:rsidP="00973075">
      <w:pPr>
        <w:pStyle w:val="PL"/>
      </w:pP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lastRenderedPageBreak/>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77777777" w:rsidR="00973075" w:rsidRDefault="00973075" w:rsidP="00973075">
      <w:pPr>
        <w:pStyle w:val="PL"/>
      </w:pPr>
      <w:r>
        <w:t xml:space="preserve">      description: EAS details.</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7777777" w:rsidR="00973075" w:rsidRDefault="00973075" w:rsidP="00973075">
      <w:pPr>
        <w:pStyle w:val="PL"/>
      </w:pPr>
      <w:r>
        <w:t xml:space="preserve">      description: &gt;</w:t>
      </w:r>
    </w:p>
    <w:p w14:paraId="397C18E9" w14:textId="77777777" w:rsidR="00973075" w:rsidRDefault="00973075" w:rsidP="00973075">
      <w:pPr>
        <w:pStyle w:val="PL"/>
      </w:pPr>
      <w:r>
        <w:t xml:space="preserve">        Represents the type of EAS Information Provisioning Request.</w:t>
      </w:r>
    </w:p>
    <w:p w14:paraId="68D47FC7" w14:textId="77777777" w:rsidR="00973075" w:rsidRDefault="00973075" w:rsidP="00973075">
      <w:pPr>
        <w:pStyle w:val="PL"/>
      </w:pPr>
      <w:r>
        <w:t xml:space="preserve">        Possible values are:</w:t>
      </w:r>
    </w:p>
    <w:p w14:paraId="3B36ED07" w14:textId="77777777" w:rsidR="00973075" w:rsidRDefault="00973075" w:rsidP="00973075">
      <w:pPr>
        <w:pStyle w:val="PL"/>
      </w:pPr>
      <w:r>
        <w:t xml:space="preserve">        - ACR_SCENARIO_SELECTION_ANNOUNCEMENT: Indicates EAS information provisioning request type is ACR scenario selection announcement.</w:t>
      </w:r>
    </w:p>
    <w:p w14:paraId="4530096C" w14:textId="77777777" w:rsidR="00973075" w:rsidRDefault="00973075" w:rsidP="00973075">
      <w:pPr>
        <w:pStyle w:val="PL"/>
      </w:pPr>
      <w:r>
        <w:t xml:space="preserve">        - ACR_SCENARIO_SELECTION_REQUEST: Indicates EAS information provisioning request type is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910657C" w:rsidR="009E5347" w:rsidRDefault="009E5347" w:rsidP="009E5347">
      <w:pPr>
        <w:pStyle w:val="Heading8"/>
      </w:pPr>
      <w:bookmarkStart w:id="2035" w:name="_Toc160609489"/>
      <w:bookmarkStart w:id="2036" w:name="_Toc183527591"/>
      <w:r>
        <w:t xml:space="preserve">Annex </w:t>
      </w:r>
      <w:r w:rsidR="002B16C6">
        <w:t>B</w:t>
      </w:r>
      <w:r>
        <w:t xml:space="preserve"> (normative):</w:t>
      </w:r>
      <w:r>
        <w:br/>
        <w:t>Edge Configuration Server OpenAPI specification</w:t>
      </w:r>
      <w:bookmarkEnd w:id="2031"/>
      <w:bookmarkEnd w:id="2032"/>
      <w:bookmarkEnd w:id="2033"/>
      <w:bookmarkEnd w:id="2034"/>
      <w:bookmarkEnd w:id="2035"/>
      <w:bookmarkEnd w:id="2036"/>
    </w:p>
    <w:p w14:paraId="5B64EC90" w14:textId="2C6D4D74" w:rsidR="009E5347" w:rsidRPr="00B13A94" w:rsidRDefault="002B16C6" w:rsidP="002B16C6">
      <w:pPr>
        <w:pStyle w:val="Heading1"/>
      </w:pPr>
      <w:bookmarkStart w:id="2037" w:name="_Toc101529497"/>
      <w:bookmarkStart w:id="2038" w:name="_Toc114864331"/>
      <w:bookmarkStart w:id="2039" w:name="_Toc143871482"/>
      <w:bookmarkStart w:id="2040" w:name="_Toc144134978"/>
      <w:bookmarkStart w:id="2041" w:name="_Toc160609490"/>
      <w:bookmarkStart w:id="2042" w:name="_Toc183527592"/>
      <w:r>
        <w:t>B</w:t>
      </w:r>
      <w:r w:rsidR="009E5347">
        <w:t>.1</w:t>
      </w:r>
      <w:r w:rsidR="009E5347">
        <w:tab/>
      </w:r>
      <w:r w:rsidR="009E5347" w:rsidRPr="00B13A94">
        <w:t>Eecs_ServiceProvisioning</w:t>
      </w:r>
      <w:bookmarkEnd w:id="2037"/>
      <w:bookmarkEnd w:id="2038"/>
      <w:bookmarkEnd w:id="2039"/>
      <w:bookmarkEnd w:id="2040"/>
      <w:bookmarkEnd w:id="2041"/>
      <w:bookmarkEnd w:id="2042"/>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3579DE9C" w:rsidR="009E5347" w:rsidRDefault="009E5347" w:rsidP="009E5347">
      <w:pPr>
        <w:pStyle w:val="PL"/>
      </w:pPr>
      <w:r>
        <w:t xml:space="preserve">  version: "</w:t>
      </w:r>
      <w:r w:rsidR="00C37D1A">
        <w:rPr>
          <w:rFonts w:cs="Arial"/>
          <w:lang w:eastAsia="zh-CN"/>
        </w:rPr>
        <w:t>1.</w:t>
      </w:r>
      <w:r w:rsidR="005E02BF">
        <w:rPr>
          <w:rFonts w:cs="Arial"/>
          <w:lang w:eastAsia="zh-CN"/>
        </w:rPr>
        <w:t>2</w:t>
      </w:r>
      <w:r w:rsidR="00C37D1A">
        <w:rPr>
          <w:rFonts w:cs="Arial"/>
          <w:lang w:eastAsia="zh-CN"/>
        </w:rPr>
        <w:t>.0</w:t>
      </w:r>
      <w:r w:rsidR="005E02BF">
        <w:rPr>
          <w:rFonts w:cs="Arial"/>
          <w:lang w:eastAsia="zh-CN"/>
        </w:rPr>
        <w:t>-alpha.1</w:t>
      </w:r>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13D83CE6" w:rsidR="009E5347" w:rsidRDefault="009E5347" w:rsidP="009E5347">
      <w:pPr>
        <w:pStyle w:val="PL"/>
      </w:pPr>
      <w:r>
        <w:t xml:space="preserve">    © </w:t>
      </w:r>
      <w:r w:rsidR="001A1DAE">
        <w:t>2023</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0950590B" w:rsidR="009E5347" w:rsidRDefault="009E5347" w:rsidP="009E5347">
      <w:pPr>
        <w:pStyle w:val="PL"/>
      </w:pPr>
      <w:r>
        <w:t xml:space="preserve">  description: 3GPP TS 24.558 </w:t>
      </w:r>
      <w:r w:rsidR="001A1DAE">
        <w:t>V</w:t>
      </w:r>
      <w:r w:rsidR="007207E2">
        <w:t>19</w:t>
      </w:r>
      <w:r w:rsidR="008B3D37">
        <w:t>.</w:t>
      </w:r>
      <w:r w:rsidR="007207E2">
        <w:t>1</w:t>
      </w:r>
      <w:r>
        <w:t>.</w:t>
      </w:r>
      <w:r w:rsidR="00EF3613">
        <w:t>1</w:t>
      </w:r>
      <w:r>
        <w:t xml:space="preserve">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lastRenderedPageBreak/>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r w:rsidRPr="00D82297">
        <w:rPr>
          <w:lang w:val="fr-FR"/>
        </w:rPr>
        <w:t>notificationDestination:</w:t>
      </w:r>
    </w:p>
    <w:p w14:paraId="6C1A37FE" w14:textId="77777777" w:rsidR="009E5347" w:rsidRPr="00D82297" w:rsidRDefault="009E5347" w:rsidP="009E5347">
      <w:pPr>
        <w:pStyle w:val="PL"/>
        <w:rPr>
          <w:lang w:val="fr-FR"/>
        </w:rPr>
      </w:pPr>
      <w:r w:rsidRPr="00D82297">
        <w:rPr>
          <w:lang w:val="fr-FR"/>
        </w:rPr>
        <w:t xml:space="preserve">          '{request.body#/notificationDestination}':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lastRenderedPageBreak/>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lastRenderedPageBreak/>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lastRenderedPageBreak/>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lastRenderedPageBreak/>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3DA7041" w14:textId="77777777" w:rsidR="001829BC" w:rsidRDefault="001829BC" w:rsidP="001829BC">
      <w:pPr>
        <w:pStyle w:val="PL"/>
      </w:pPr>
      <w:r>
        <w:t xml:space="preserve">        appInfo:</w:t>
      </w:r>
    </w:p>
    <w:p w14:paraId="7E113D7C" w14:textId="77777777" w:rsidR="001829BC" w:rsidRDefault="001829BC" w:rsidP="001829BC">
      <w:pPr>
        <w:pStyle w:val="PL"/>
      </w:pPr>
      <w:r>
        <w:t xml:space="preserve">          type: array</w:t>
      </w:r>
    </w:p>
    <w:p w14:paraId="7670B003" w14:textId="77777777" w:rsidR="001829BC" w:rsidRDefault="001829BC" w:rsidP="001829BC">
      <w:pPr>
        <w:pStyle w:val="PL"/>
      </w:pPr>
      <w:r>
        <w:t xml:space="preserve">          items:</w:t>
      </w:r>
    </w:p>
    <w:p w14:paraId="5C1D4791" w14:textId="77777777" w:rsidR="001829BC" w:rsidRDefault="001829BC" w:rsidP="001829BC">
      <w:pPr>
        <w:pStyle w:val="PL"/>
      </w:pPr>
      <w:r>
        <w:t xml:space="preserve">            $ref: '#/components/schemas/ApplicationInfo'</w:t>
      </w:r>
    </w:p>
    <w:p w14:paraId="6A4F75D7" w14:textId="77777777" w:rsidR="001829BC" w:rsidRDefault="001829BC" w:rsidP="001829BC">
      <w:pPr>
        <w:pStyle w:val="PL"/>
      </w:pPr>
      <w:r>
        <w:t xml:space="preserve">          minItems: 1</w:t>
      </w:r>
    </w:p>
    <w:p w14:paraId="0568B617" w14:textId="77777777" w:rsidR="001829BC" w:rsidRDefault="001829BC" w:rsidP="001829BC">
      <w:pPr>
        <w:pStyle w:val="PL"/>
      </w:pPr>
      <w:r>
        <w:t xml:space="preserve">          description: Information about the list of services the EEC wants to connect.</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0CBC000D" w14:textId="77777777" w:rsidR="00204543" w:rsidRDefault="00204543" w:rsidP="00204543">
      <w:pPr>
        <w:pStyle w:val="PL"/>
        <w:rPr>
          <w:rFonts w:eastAsia="DengXian"/>
        </w:rPr>
      </w:pPr>
      <w:r>
        <w:rPr>
          <w:rFonts w:eastAsia="DengXian"/>
        </w:rPr>
        <w:t xml:space="preserve">        </w:t>
      </w:r>
      <w:r w:rsidRPr="001C1F82">
        <w:rPr>
          <w:lang w:val="en-IN"/>
        </w:rPr>
        <w:t>predictExpTime</w:t>
      </w:r>
      <w:r>
        <w:rPr>
          <w:rFonts w:eastAsia="DengXian"/>
        </w:rPr>
        <w:t>:</w:t>
      </w:r>
    </w:p>
    <w:p w14:paraId="235A9D22" w14:textId="77777777" w:rsidR="00204543" w:rsidRDefault="00204543" w:rsidP="00204543">
      <w:pPr>
        <w:pStyle w:val="PL"/>
      </w:pPr>
      <w:r>
        <w:t xml:space="preserve">          $ref: 'TS29122</w:t>
      </w:r>
      <w:r w:rsidRPr="008B1C02">
        <w:t>_CommonData</w:t>
      </w:r>
      <w:r>
        <w:t>.yaml#/components/schemas/</w:t>
      </w:r>
      <w:r w:rsidRPr="001C1F82">
        <w:t>Date</w:t>
      </w:r>
      <w:r w:rsidRPr="001C1F82">
        <w:rPr>
          <w:lang w:val="en-IN"/>
        </w:rPr>
        <w:t>Time</w:t>
      </w:r>
      <w:r>
        <w:t>'</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lastRenderedPageBreak/>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1C1C7DCA" w14:textId="77777777" w:rsidR="00E827AF" w:rsidRDefault="00E827AF" w:rsidP="00E827AF">
      <w:pPr>
        <w:pStyle w:val="PL"/>
      </w:pPr>
      <w:r>
        <w:t xml:space="preserve">        eecTriggerPortInfo:</w:t>
      </w:r>
    </w:p>
    <w:p w14:paraId="0C127964" w14:textId="77777777" w:rsidR="00E827AF" w:rsidRDefault="00E827AF" w:rsidP="00E827AF">
      <w:pPr>
        <w:pStyle w:val="PL"/>
      </w:pPr>
      <w:r>
        <w:t xml:space="preserve">          $ref: 'TS29571_CommonData.yaml#/components/schemas/Uinteger'</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pPr>
    </w:p>
    <w:p w14:paraId="4872FAC3" w14:textId="77777777" w:rsidR="001829BC" w:rsidRDefault="001829BC" w:rsidP="001829BC">
      <w:pPr>
        <w:pStyle w:val="PL"/>
      </w:pPr>
      <w:r>
        <w:t xml:space="preserve">    ApplicationInfo:</w:t>
      </w:r>
    </w:p>
    <w:p w14:paraId="7E0AE054" w14:textId="77777777" w:rsidR="001829BC" w:rsidRDefault="001829BC" w:rsidP="001829BC">
      <w:pPr>
        <w:pStyle w:val="PL"/>
      </w:pPr>
      <w:r>
        <w:t xml:space="preserve">      description: Represents the services the EEC wants to connect.</w:t>
      </w:r>
    </w:p>
    <w:p w14:paraId="024D0063" w14:textId="77777777" w:rsidR="001829BC" w:rsidRDefault="001829BC" w:rsidP="001829BC">
      <w:pPr>
        <w:pStyle w:val="PL"/>
      </w:pPr>
      <w:r>
        <w:t xml:space="preserve">      type: object</w:t>
      </w:r>
    </w:p>
    <w:p w14:paraId="5F1491D5" w14:textId="77777777" w:rsidR="001829BC" w:rsidRDefault="001829BC" w:rsidP="001829BC">
      <w:pPr>
        <w:pStyle w:val="PL"/>
      </w:pPr>
      <w:r>
        <w:t xml:space="preserve">      properties:</w:t>
      </w:r>
    </w:p>
    <w:p w14:paraId="332B773E" w14:textId="77777777" w:rsidR="001829BC" w:rsidRDefault="001829BC" w:rsidP="001829BC">
      <w:pPr>
        <w:pStyle w:val="PL"/>
      </w:pPr>
      <w:r>
        <w:t xml:space="preserve">        acProf:</w:t>
      </w:r>
    </w:p>
    <w:p w14:paraId="258A4E5B" w14:textId="77777777" w:rsidR="001829BC" w:rsidRDefault="001829BC" w:rsidP="001829BC">
      <w:pPr>
        <w:pStyle w:val="PL"/>
      </w:pPr>
      <w:r>
        <w:t xml:space="preserve">            $ref: 'TS24558_Eees_EECRegistration.yaml#/components/schemas/ACProfile'</w:t>
      </w:r>
    </w:p>
    <w:p w14:paraId="45ECC1D0" w14:textId="77777777" w:rsidR="001829BC" w:rsidRDefault="001829BC" w:rsidP="001829BC">
      <w:pPr>
        <w:pStyle w:val="PL"/>
      </w:pPr>
      <w:r>
        <w:t xml:space="preserve">        appGroupProfile:</w:t>
      </w:r>
    </w:p>
    <w:p w14:paraId="26D430B7" w14:textId="77777777" w:rsidR="001829BC" w:rsidRDefault="001829BC" w:rsidP="001829BC">
      <w:pPr>
        <w:pStyle w:val="PL"/>
      </w:pPr>
      <w:r>
        <w:t xml:space="preserve">            $ref: '#/components/schemas/AppGroupProfile'</w:t>
      </w:r>
    </w:p>
    <w:p w14:paraId="355DA264" w14:textId="77777777" w:rsidR="001829BC" w:rsidRDefault="001829BC" w:rsidP="001829BC">
      <w:pPr>
        <w:pStyle w:val="PL"/>
      </w:pPr>
      <w:r>
        <w:lastRenderedPageBreak/>
        <w:t xml:space="preserve">      required:</w:t>
      </w:r>
    </w:p>
    <w:p w14:paraId="642B9BDC" w14:textId="77777777" w:rsidR="001829BC" w:rsidRDefault="001829BC" w:rsidP="001829BC">
      <w:pPr>
        <w:pStyle w:val="PL"/>
      </w:pPr>
      <w:r>
        <w:t xml:space="preserve">        - acProf</w:t>
      </w:r>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486585A" w14:textId="77777777" w:rsidR="001D04ED" w:rsidRDefault="001D04ED" w:rsidP="001D04ED">
      <w:pPr>
        <w:pStyle w:val="PL"/>
      </w:pPr>
      <w:r>
        <w:t xml:space="preserve">          description: Represents the application group that uniquely identifies</w:t>
      </w:r>
    </w:p>
    <w:p w14:paraId="20F83A9B" w14:textId="77777777" w:rsidR="001D04ED" w:rsidRDefault="001D04ED" w:rsidP="001D04ED">
      <w:pPr>
        <w:pStyle w:val="PL"/>
      </w:pPr>
      <w:r>
        <w:t xml:space="preserve">            the group of UEs using the same application.</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lastRenderedPageBreak/>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30D13191" w14:textId="77777777" w:rsidR="005B1308" w:rsidRDefault="005B1308" w:rsidP="005B1308">
      <w:pPr>
        <w:pStyle w:val="PL"/>
      </w:pPr>
      <w:r>
        <w:t xml:space="preserve">        easBundleDetails:</w:t>
      </w:r>
    </w:p>
    <w:p w14:paraId="6467670F" w14:textId="77777777" w:rsidR="005B1308" w:rsidRDefault="005B1308" w:rsidP="005B1308">
      <w:pPr>
        <w:pStyle w:val="PL"/>
      </w:pPr>
      <w:r>
        <w:t xml:space="preserve">          type: array</w:t>
      </w:r>
    </w:p>
    <w:p w14:paraId="6DE98D0D" w14:textId="77777777" w:rsidR="005B1308" w:rsidRDefault="005B1308" w:rsidP="005B1308">
      <w:pPr>
        <w:pStyle w:val="PL"/>
      </w:pPr>
      <w:r>
        <w:t xml:space="preserve">          items:</w:t>
      </w:r>
    </w:p>
    <w:p w14:paraId="33D52D6D" w14:textId="77777777" w:rsidR="005B1308" w:rsidRDefault="005B1308" w:rsidP="005B1308">
      <w:pPr>
        <w:pStyle w:val="PL"/>
      </w:pPr>
      <w:r>
        <w:t xml:space="preserve">            $ref: '#/components/schemas/EASBundleDetail'</w:t>
      </w:r>
    </w:p>
    <w:p w14:paraId="143C7243" w14:textId="77777777" w:rsidR="005B1308" w:rsidRDefault="005B1308" w:rsidP="005B1308">
      <w:pPr>
        <w:pStyle w:val="PL"/>
      </w:pPr>
      <w:r>
        <w:t xml:space="preserve">          minItems: 1</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DA8BF61" w14:textId="77777777" w:rsidR="005B1308" w:rsidRDefault="005B1308" w:rsidP="005B1308">
      <w:pPr>
        <w:pStyle w:val="PL"/>
      </w:pPr>
      <w:r>
        <w:t xml:space="preserve">    EASBundleDetail:</w:t>
      </w:r>
    </w:p>
    <w:p w14:paraId="5DC2BFEF" w14:textId="77777777" w:rsidR="005B1308" w:rsidRDefault="005B1308" w:rsidP="005B1308">
      <w:pPr>
        <w:pStyle w:val="PL"/>
      </w:pPr>
      <w:r>
        <w:t xml:space="preserve">      description: Represents details of EAS Bundle.</w:t>
      </w:r>
    </w:p>
    <w:p w14:paraId="134A098C" w14:textId="77777777" w:rsidR="005B1308" w:rsidRDefault="005B1308" w:rsidP="005B1308">
      <w:pPr>
        <w:pStyle w:val="PL"/>
      </w:pPr>
      <w:r>
        <w:t xml:space="preserve">      type: object</w:t>
      </w:r>
    </w:p>
    <w:p w14:paraId="1A5CEB8C" w14:textId="77777777" w:rsidR="005B1308" w:rsidRDefault="005B1308" w:rsidP="005B1308">
      <w:pPr>
        <w:pStyle w:val="PL"/>
      </w:pPr>
      <w:r>
        <w:t xml:space="preserve">      properties:</w:t>
      </w:r>
    </w:p>
    <w:p w14:paraId="79C5095C" w14:textId="77777777" w:rsidR="005B1308" w:rsidRDefault="005B1308" w:rsidP="005B1308">
      <w:pPr>
        <w:pStyle w:val="PL"/>
      </w:pPr>
      <w:r>
        <w:t xml:space="preserve">        easId:</w:t>
      </w:r>
    </w:p>
    <w:p w14:paraId="170514C5" w14:textId="77777777" w:rsidR="005B1308" w:rsidRDefault="005B1308" w:rsidP="005B1308">
      <w:pPr>
        <w:pStyle w:val="PL"/>
      </w:pPr>
      <w:r>
        <w:t xml:space="preserve">          type: string</w:t>
      </w:r>
    </w:p>
    <w:p w14:paraId="38FA9745" w14:textId="77777777" w:rsidR="005B1308" w:rsidRDefault="005B1308" w:rsidP="005B1308">
      <w:pPr>
        <w:pStyle w:val="PL"/>
      </w:pPr>
      <w:r>
        <w:t xml:space="preserve">          description: &gt;</w:t>
      </w:r>
    </w:p>
    <w:p w14:paraId="0089F368" w14:textId="77777777" w:rsidR="005B1308" w:rsidRDefault="005B1308" w:rsidP="005B1308">
      <w:pPr>
        <w:pStyle w:val="PL"/>
      </w:pPr>
      <w:r>
        <w:t xml:space="preserve">            Application identity of the Edge Application Servers registered with the EES.</w:t>
      </w:r>
    </w:p>
    <w:p w14:paraId="474B9F3E" w14:textId="77777777" w:rsidR="005B1308" w:rsidRDefault="005B1308" w:rsidP="005B1308">
      <w:pPr>
        <w:pStyle w:val="PL"/>
      </w:pPr>
      <w:r>
        <w:t xml:space="preserve">        easBundleInfos:</w:t>
      </w:r>
    </w:p>
    <w:p w14:paraId="3B28EBC9" w14:textId="77777777" w:rsidR="005B1308" w:rsidRDefault="005B1308" w:rsidP="005B1308">
      <w:pPr>
        <w:pStyle w:val="PL"/>
      </w:pPr>
      <w:r>
        <w:t xml:space="preserve">          type: array</w:t>
      </w:r>
    </w:p>
    <w:p w14:paraId="2BEA504B" w14:textId="77777777" w:rsidR="005B1308" w:rsidRDefault="005B1308" w:rsidP="005B1308">
      <w:pPr>
        <w:pStyle w:val="PL"/>
      </w:pPr>
      <w:r>
        <w:t xml:space="preserve">          items:</w:t>
      </w:r>
    </w:p>
    <w:p w14:paraId="571711A8" w14:textId="77777777" w:rsidR="005B1308" w:rsidRDefault="005B1308" w:rsidP="005B1308">
      <w:pPr>
        <w:pStyle w:val="PL"/>
      </w:pPr>
      <w:r>
        <w:t xml:space="preserve">            $ref: 'TS29558_Eees_EASRegistration.yaml#/components/schemas/EASBundleInfo'</w:t>
      </w:r>
    </w:p>
    <w:p w14:paraId="2B0D2DA7" w14:textId="77777777" w:rsidR="005B1308" w:rsidRDefault="005B1308" w:rsidP="005B1308">
      <w:pPr>
        <w:pStyle w:val="PL"/>
      </w:pPr>
      <w:r>
        <w:t xml:space="preserve">          minItems: 1</w:t>
      </w:r>
    </w:p>
    <w:p w14:paraId="339D2E6B" w14:textId="77777777" w:rsidR="005B1308" w:rsidRDefault="005B1308" w:rsidP="005B1308">
      <w:pPr>
        <w:pStyle w:val="PL"/>
      </w:pPr>
      <w:r>
        <w:t xml:space="preserve">          description: List of EAS bundles to which the EAS belongs.</w:t>
      </w:r>
    </w:p>
    <w:p w14:paraId="300A950A" w14:textId="77777777" w:rsidR="005B1308" w:rsidRDefault="005B1308" w:rsidP="005B1308">
      <w:pPr>
        <w:pStyle w:val="PL"/>
      </w:pPr>
      <w:r>
        <w:t xml:space="preserve">      required:</w:t>
      </w:r>
    </w:p>
    <w:p w14:paraId="21047621" w14:textId="77777777" w:rsidR="005B1308" w:rsidRDefault="005B1308" w:rsidP="005B1308">
      <w:pPr>
        <w:pStyle w:val="PL"/>
      </w:pPr>
      <w:r>
        <w:t xml:space="preserve">        - easId</w:t>
      </w:r>
    </w:p>
    <w:p w14:paraId="43348D21" w14:textId="77777777" w:rsidR="005B1308" w:rsidRDefault="005B1308" w:rsidP="005B1308">
      <w:pPr>
        <w:pStyle w:val="PL"/>
      </w:pPr>
      <w:r>
        <w:t xml:space="preserve">        - easBundleInfos</w:t>
      </w:r>
    </w:p>
    <w:p w14:paraId="4B45A62A" w14:textId="77777777"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lastRenderedPageBreak/>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2043" w:name="_Toc65746350"/>
      <w:bookmarkStart w:id="2044" w:name="_Toc101529498"/>
      <w:bookmarkStart w:id="2045" w:name="_Toc114864332"/>
      <w:bookmarkStart w:id="2046" w:name="_Toc143871483"/>
      <w:bookmarkStart w:id="2047" w:name="_Toc144134979"/>
      <w:bookmarkStart w:id="2048" w:name="_Toc160609491"/>
      <w:bookmarkStart w:id="2049" w:name="_Toc183527593"/>
      <w:r>
        <w:t xml:space="preserve">Annex </w:t>
      </w:r>
      <w:r w:rsidR="002B16C6">
        <w:t>C</w:t>
      </w:r>
      <w:r w:rsidRPr="004D3578">
        <w:t xml:space="preserve"> (informative):</w:t>
      </w:r>
      <w:r w:rsidRPr="004D3578">
        <w:br/>
      </w:r>
      <w:r>
        <w:t>Protocol options considered for EDGE-4 reference point</w:t>
      </w:r>
      <w:bookmarkEnd w:id="2043"/>
      <w:bookmarkEnd w:id="2044"/>
      <w:bookmarkEnd w:id="2045"/>
      <w:bookmarkEnd w:id="2046"/>
      <w:bookmarkEnd w:id="2047"/>
      <w:bookmarkEnd w:id="2048"/>
      <w:bookmarkEnd w:id="2049"/>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2050" w:name="_Toc61651676"/>
      <w:bookmarkStart w:id="2051" w:name="_Toc65746428"/>
      <w:bookmarkStart w:id="2052" w:name="_Toc101529531"/>
      <w:bookmarkStart w:id="2053" w:name="_Toc114864333"/>
      <w:bookmarkStart w:id="2054" w:name="_Toc143871484"/>
      <w:bookmarkStart w:id="2055" w:name="_Toc144134980"/>
      <w:bookmarkStart w:id="2056" w:name="_Toc160609492"/>
      <w:bookmarkStart w:id="2057" w:name="_Toc183527594"/>
      <w:r>
        <w:lastRenderedPageBreak/>
        <w:t xml:space="preserve">Annex </w:t>
      </w:r>
      <w:r w:rsidR="002B16C6">
        <w:t>D</w:t>
      </w:r>
      <w:r w:rsidRPr="004D3578">
        <w:t>(informative):</w:t>
      </w:r>
      <w:r w:rsidRPr="004D3578">
        <w:br/>
        <w:t>Change history</w:t>
      </w:r>
      <w:bookmarkStart w:id="2058" w:name="historyclause"/>
      <w:bookmarkEnd w:id="2050"/>
      <w:bookmarkEnd w:id="2051"/>
      <w:bookmarkEnd w:id="2052"/>
      <w:bookmarkEnd w:id="2053"/>
      <w:bookmarkEnd w:id="2054"/>
      <w:bookmarkEnd w:id="2055"/>
      <w:bookmarkEnd w:id="2056"/>
      <w:bookmarkEnd w:id="2057"/>
      <w:bookmarkEnd w:id="2058"/>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A72974" w:rsidP="00555344">
            <w:pPr>
              <w:pStyle w:val="TAC"/>
              <w:rPr>
                <w:rFonts w:cs="Arial"/>
                <w:sz w:val="16"/>
                <w:szCs w:val="16"/>
              </w:rPr>
            </w:pPr>
            <w:hyperlink r:id="rId25"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A72974" w:rsidP="00555344">
            <w:pPr>
              <w:pStyle w:val="TAC"/>
              <w:rPr>
                <w:rFonts w:cs="Arial"/>
                <w:sz w:val="16"/>
                <w:szCs w:val="16"/>
              </w:rPr>
            </w:pPr>
            <w:hyperlink r:id="rId26"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A72974" w:rsidP="00555344">
            <w:pPr>
              <w:pStyle w:val="TAC"/>
              <w:rPr>
                <w:rFonts w:cs="Arial"/>
                <w:sz w:val="16"/>
                <w:szCs w:val="16"/>
              </w:rPr>
            </w:pPr>
            <w:hyperlink r:id="rId27"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A72974" w:rsidP="00555344">
            <w:pPr>
              <w:pStyle w:val="TAC"/>
              <w:rPr>
                <w:rFonts w:cs="Arial"/>
                <w:sz w:val="16"/>
                <w:szCs w:val="16"/>
              </w:rPr>
            </w:pPr>
            <w:hyperlink r:id="rId28"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A72974" w:rsidP="00555344">
            <w:pPr>
              <w:pStyle w:val="TAC"/>
              <w:rPr>
                <w:rFonts w:cs="Arial"/>
                <w:sz w:val="16"/>
                <w:szCs w:val="16"/>
              </w:rPr>
            </w:pPr>
            <w:hyperlink r:id="rId29"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A72974" w:rsidP="00555344">
            <w:pPr>
              <w:pStyle w:val="TAC"/>
              <w:rPr>
                <w:rFonts w:cs="Arial"/>
                <w:sz w:val="16"/>
                <w:szCs w:val="16"/>
              </w:rPr>
            </w:pPr>
            <w:hyperlink r:id="rId30"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A72974" w:rsidP="00555344">
            <w:pPr>
              <w:pStyle w:val="TAC"/>
              <w:rPr>
                <w:rFonts w:cs="Arial"/>
                <w:sz w:val="16"/>
                <w:szCs w:val="16"/>
              </w:rPr>
            </w:pPr>
            <w:hyperlink r:id="rId31"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A72974" w:rsidP="00555344">
            <w:pPr>
              <w:pStyle w:val="TAC"/>
              <w:rPr>
                <w:rFonts w:cs="Arial"/>
                <w:sz w:val="16"/>
                <w:szCs w:val="16"/>
              </w:rPr>
            </w:pPr>
            <w:hyperlink r:id="rId32"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A72974" w:rsidP="00555344">
            <w:pPr>
              <w:pStyle w:val="TAC"/>
              <w:rPr>
                <w:rFonts w:cs="Arial"/>
                <w:sz w:val="16"/>
                <w:szCs w:val="16"/>
              </w:rPr>
            </w:pPr>
            <w:hyperlink r:id="rId33"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A72974" w:rsidP="00555344">
            <w:pPr>
              <w:pStyle w:val="TAC"/>
              <w:rPr>
                <w:rFonts w:cs="Arial"/>
                <w:sz w:val="16"/>
                <w:szCs w:val="16"/>
              </w:rPr>
            </w:pPr>
            <w:hyperlink r:id="rId34"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A72974" w:rsidP="00555344">
            <w:pPr>
              <w:pStyle w:val="TAC"/>
              <w:rPr>
                <w:rFonts w:cs="Arial"/>
                <w:sz w:val="16"/>
                <w:szCs w:val="16"/>
              </w:rPr>
            </w:pPr>
            <w:hyperlink r:id="rId35"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A72974" w:rsidP="00555344">
            <w:pPr>
              <w:pStyle w:val="TAC"/>
              <w:rPr>
                <w:rFonts w:cs="Arial"/>
                <w:sz w:val="16"/>
                <w:szCs w:val="16"/>
              </w:rPr>
            </w:pPr>
            <w:hyperlink r:id="rId36"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A72974" w:rsidP="00555344">
            <w:pPr>
              <w:pStyle w:val="TAC"/>
              <w:rPr>
                <w:rFonts w:cs="Arial"/>
                <w:sz w:val="16"/>
                <w:szCs w:val="16"/>
              </w:rPr>
            </w:pPr>
            <w:hyperlink r:id="rId37"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A72974" w:rsidP="00555344">
            <w:pPr>
              <w:pStyle w:val="TAC"/>
              <w:rPr>
                <w:rFonts w:cs="Arial"/>
                <w:sz w:val="16"/>
                <w:szCs w:val="16"/>
              </w:rPr>
            </w:pPr>
            <w:hyperlink r:id="rId38"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A72974" w:rsidP="00555344">
            <w:pPr>
              <w:pStyle w:val="TAC"/>
              <w:rPr>
                <w:rFonts w:cs="Arial"/>
                <w:sz w:val="16"/>
                <w:szCs w:val="16"/>
              </w:rPr>
            </w:pPr>
            <w:hyperlink r:id="rId39"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A72974" w:rsidP="00555344">
            <w:pPr>
              <w:pStyle w:val="TAC"/>
              <w:rPr>
                <w:rFonts w:cs="Arial"/>
                <w:sz w:val="16"/>
                <w:szCs w:val="16"/>
              </w:rPr>
            </w:pPr>
            <w:hyperlink r:id="rId40"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A72974" w:rsidP="00555344">
            <w:pPr>
              <w:pStyle w:val="TAC"/>
              <w:rPr>
                <w:rFonts w:cs="Arial"/>
                <w:sz w:val="16"/>
                <w:szCs w:val="16"/>
              </w:rPr>
            </w:pPr>
            <w:hyperlink r:id="rId41"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A72974" w:rsidP="00555344">
            <w:pPr>
              <w:pStyle w:val="TAC"/>
              <w:rPr>
                <w:rFonts w:cs="Arial"/>
                <w:sz w:val="16"/>
                <w:szCs w:val="16"/>
              </w:rPr>
            </w:pPr>
            <w:hyperlink r:id="rId42"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A72974" w:rsidP="00555344">
            <w:pPr>
              <w:pStyle w:val="TAC"/>
              <w:rPr>
                <w:rFonts w:cs="Arial"/>
                <w:sz w:val="16"/>
                <w:szCs w:val="16"/>
              </w:rPr>
            </w:pPr>
            <w:hyperlink r:id="rId43"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A72974" w:rsidP="00555344">
            <w:pPr>
              <w:pStyle w:val="TAC"/>
              <w:rPr>
                <w:rFonts w:cs="Arial"/>
                <w:sz w:val="16"/>
                <w:szCs w:val="16"/>
              </w:rPr>
            </w:pPr>
            <w:hyperlink r:id="rId44"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A72974" w:rsidP="00555344">
            <w:pPr>
              <w:pStyle w:val="TAC"/>
              <w:rPr>
                <w:rFonts w:cs="Arial"/>
                <w:sz w:val="16"/>
                <w:szCs w:val="16"/>
              </w:rPr>
            </w:pPr>
            <w:hyperlink r:id="rId45"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A72974" w:rsidP="00555344">
            <w:pPr>
              <w:pStyle w:val="TAC"/>
              <w:rPr>
                <w:rFonts w:cs="Arial"/>
                <w:sz w:val="16"/>
                <w:szCs w:val="16"/>
              </w:rPr>
            </w:pPr>
            <w:hyperlink r:id="rId46"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A72974" w:rsidP="00555344">
            <w:pPr>
              <w:pStyle w:val="TAC"/>
              <w:rPr>
                <w:rFonts w:cs="Arial"/>
                <w:sz w:val="16"/>
                <w:szCs w:val="16"/>
              </w:rPr>
            </w:pPr>
            <w:hyperlink r:id="rId47"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A72974" w:rsidP="00555344">
            <w:pPr>
              <w:pStyle w:val="TAC"/>
              <w:rPr>
                <w:rFonts w:cs="Arial"/>
                <w:sz w:val="16"/>
                <w:szCs w:val="16"/>
              </w:rPr>
            </w:pPr>
            <w:hyperlink r:id="rId48"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A72974" w:rsidP="00555344">
            <w:pPr>
              <w:pStyle w:val="TAC"/>
              <w:rPr>
                <w:rFonts w:cs="Arial"/>
                <w:sz w:val="16"/>
                <w:szCs w:val="16"/>
              </w:rPr>
            </w:pPr>
            <w:hyperlink r:id="rId49"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A72974" w:rsidP="00555344">
            <w:pPr>
              <w:pStyle w:val="TAC"/>
              <w:rPr>
                <w:rFonts w:cs="Arial"/>
                <w:sz w:val="16"/>
                <w:szCs w:val="16"/>
              </w:rPr>
            </w:pPr>
            <w:hyperlink r:id="rId50"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A72974" w:rsidP="00555344">
            <w:pPr>
              <w:pStyle w:val="TAC"/>
              <w:rPr>
                <w:rFonts w:cs="Arial"/>
                <w:sz w:val="16"/>
                <w:szCs w:val="16"/>
              </w:rPr>
            </w:pPr>
            <w:hyperlink r:id="rId51"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A72974" w:rsidP="00555344">
            <w:pPr>
              <w:pStyle w:val="TAC"/>
              <w:rPr>
                <w:rFonts w:cs="Arial"/>
                <w:sz w:val="16"/>
                <w:szCs w:val="16"/>
              </w:rPr>
            </w:pPr>
            <w:hyperlink r:id="rId52"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A72974" w:rsidP="00555344">
            <w:pPr>
              <w:pStyle w:val="TAC"/>
              <w:rPr>
                <w:rFonts w:cs="Arial"/>
                <w:sz w:val="16"/>
                <w:szCs w:val="16"/>
              </w:rPr>
            </w:pPr>
            <w:hyperlink r:id="rId53"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A72974" w:rsidP="00555344">
            <w:pPr>
              <w:pStyle w:val="TAC"/>
              <w:rPr>
                <w:rFonts w:cs="Arial"/>
                <w:sz w:val="16"/>
                <w:szCs w:val="16"/>
              </w:rPr>
            </w:pPr>
            <w:hyperlink r:id="rId54"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A72974" w:rsidP="00555344">
            <w:pPr>
              <w:pStyle w:val="TAC"/>
              <w:rPr>
                <w:rFonts w:cs="Arial"/>
                <w:sz w:val="16"/>
                <w:szCs w:val="16"/>
              </w:rPr>
            </w:pPr>
            <w:hyperlink r:id="rId55"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A72974" w:rsidP="00555344">
            <w:pPr>
              <w:pStyle w:val="TAC"/>
              <w:rPr>
                <w:rFonts w:cs="Arial"/>
                <w:sz w:val="16"/>
                <w:szCs w:val="16"/>
              </w:rPr>
            </w:pPr>
            <w:hyperlink r:id="rId56"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A72974" w:rsidP="00555344">
            <w:pPr>
              <w:pStyle w:val="TAC"/>
              <w:rPr>
                <w:rFonts w:cs="Arial"/>
                <w:sz w:val="16"/>
                <w:szCs w:val="16"/>
              </w:rPr>
            </w:pPr>
            <w:hyperlink r:id="rId57"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A72974" w:rsidP="00555344">
            <w:pPr>
              <w:pStyle w:val="TAC"/>
              <w:rPr>
                <w:rFonts w:cs="Arial"/>
                <w:sz w:val="16"/>
                <w:szCs w:val="16"/>
              </w:rPr>
            </w:pPr>
            <w:hyperlink r:id="rId58"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A72974" w:rsidP="00555344">
            <w:pPr>
              <w:pStyle w:val="TAC"/>
              <w:rPr>
                <w:rFonts w:cs="Arial"/>
                <w:sz w:val="16"/>
                <w:szCs w:val="16"/>
              </w:rPr>
            </w:pPr>
            <w:hyperlink r:id="rId59"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A72974" w:rsidP="00555344">
            <w:pPr>
              <w:pStyle w:val="TAC"/>
              <w:rPr>
                <w:rFonts w:cs="Arial"/>
                <w:sz w:val="16"/>
                <w:szCs w:val="16"/>
              </w:rPr>
            </w:pPr>
            <w:hyperlink r:id="rId60"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A72974" w:rsidP="00555344">
            <w:pPr>
              <w:pStyle w:val="TAC"/>
              <w:rPr>
                <w:rFonts w:cs="Arial"/>
                <w:sz w:val="16"/>
                <w:szCs w:val="16"/>
              </w:rPr>
            </w:pPr>
            <w:hyperlink r:id="rId61"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A72974" w:rsidP="00555344">
            <w:pPr>
              <w:pStyle w:val="TAC"/>
              <w:rPr>
                <w:rFonts w:cs="Arial"/>
                <w:sz w:val="16"/>
                <w:szCs w:val="16"/>
              </w:rPr>
            </w:pPr>
            <w:hyperlink r:id="rId62"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A72974" w:rsidP="00555344">
            <w:pPr>
              <w:pStyle w:val="TAC"/>
              <w:rPr>
                <w:rFonts w:cs="Arial"/>
                <w:sz w:val="16"/>
                <w:szCs w:val="16"/>
              </w:rPr>
            </w:pPr>
            <w:hyperlink r:id="rId63"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A72974" w:rsidP="00555344">
            <w:pPr>
              <w:pStyle w:val="TAC"/>
              <w:rPr>
                <w:rFonts w:cs="Arial"/>
                <w:sz w:val="16"/>
                <w:szCs w:val="16"/>
              </w:rPr>
            </w:pPr>
            <w:hyperlink r:id="rId64"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A72974" w:rsidP="00555344">
            <w:pPr>
              <w:pStyle w:val="TAC"/>
              <w:rPr>
                <w:rFonts w:cs="Arial"/>
                <w:sz w:val="16"/>
                <w:szCs w:val="16"/>
              </w:rPr>
            </w:pPr>
            <w:hyperlink r:id="rId65"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A72974" w:rsidP="00555344">
            <w:pPr>
              <w:pStyle w:val="TAC"/>
              <w:rPr>
                <w:rFonts w:cs="Arial"/>
                <w:sz w:val="16"/>
                <w:szCs w:val="16"/>
              </w:rPr>
            </w:pPr>
            <w:hyperlink r:id="rId66"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A72974" w:rsidP="00555344">
            <w:pPr>
              <w:pStyle w:val="TAC"/>
              <w:rPr>
                <w:rFonts w:cs="Arial"/>
                <w:sz w:val="16"/>
                <w:szCs w:val="16"/>
              </w:rPr>
            </w:pPr>
            <w:hyperlink r:id="rId67"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A72974" w:rsidP="00555344">
            <w:pPr>
              <w:pStyle w:val="TAC"/>
              <w:rPr>
                <w:rFonts w:cs="Arial"/>
                <w:sz w:val="16"/>
                <w:szCs w:val="16"/>
              </w:rPr>
            </w:pPr>
            <w:hyperlink r:id="rId68"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A72974" w:rsidP="00555344">
            <w:pPr>
              <w:pStyle w:val="TAC"/>
              <w:rPr>
                <w:rFonts w:cs="Arial"/>
                <w:sz w:val="16"/>
                <w:szCs w:val="16"/>
              </w:rPr>
            </w:pPr>
            <w:hyperlink r:id="rId69"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A72974" w:rsidP="00555344">
            <w:pPr>
              <w:pStyle w:val="TAC"/>
              <w:rPr>
                <w:rFonts w:cs="Arial"/>
                <w:sz w:val="16"/>
                <w:szCs w:val="16"/>
              </w:rPr>
            </w:pPr>
            <w:hyperlink r:id="rId70"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A72974" w:rsidP="00555344">
            <w:pPr>
              <w:pStyle w:val="TAC"/>
              <w:rPr>
                <w:rFonts w:cs="Arial"/>
                <w:sz w:val="16"/>
                <w:szCs w:val="16"/>
              </w:rPr>
            </w:pPr>
            <w:hyperlink r:id="rId71"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A72974" w:rsidP="00555344">
            <w:pPr>
              <w:pStyle w:val="TAC"/>
              <w:rPr>
                <w:rFonts w:cs="Arial"/>
                <w:sz w:val="16"/>
                <w:szCs w:val="16"/>
              </w:rPr>
            </w:pPr>
            <w:hyperlink r:id="rId72"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A72974" w:rsidP="00555344">
            <w:pPr>
              <w:pStyle w:val="TAC"/>
              <w:rPr>
                <w:rFonts w:cs="Arial"/>
                <w:sz w:val="16"/>
                <w:szCs w:val="16"/>
              </w:rPr>
            </w:pPr>
            <w:hyperlink r:id="rId73"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A72974" w:rsidP="00555344">
            <w:pPr>
              <w:pStyle w:val="TAC"/>
              <w:rPr>
                <w:rFonts w:cs="Arial"/>
                <w:sz w:val="16"/>
                <w:szCs w:val="16"/>
              </w:rPr>
            </w:pPr>
            <w:hyperlink r:id="rId74"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A72974" w:rsidP="00555344">
            <w:pPr>
              <w:pStyle w:val="TAC"/>
              <w:rPr>
                <w:rFonts w:cs="Arial"/>
                <w:sz w:val="16"/>
                <w:szCs w:val="16"/>
              </w:rPr>
            </w:pPr>
            <w:hyperlink r:id="rId75"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A72974" w:rsidP="00555344">
            <w:pPr>
              <w:pStyle w:val="TAC"/>
              <w:rPr>
                <w:rFonts w:cs="Arial"/>
                <w:sz w:val="16"/>
                <w:szCs w:val="16"/>
              </w:rPr>
            </w:pPr>
            <w:hyperlink r:id="rId76"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A72974" w:rsidP="00555344">
            <w:pPr>
              <w:pStyle w:val="TAC"/>
              <w:rPr>
                <w:rFonts w:cs="Arial"/>
                <w:sz w:val="16"/>
                <w:szCs w:val="16"/>
              </w:rPr>
            </w:pPr>
            <w:hyperlink r:id="rId77"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A72974" w:rsidP="00555344">
            <w:pPr>
              <w:pStyle w:val="TAC"/>
              <w:rPr>
                <w:rFonts w:cs="Arial"/>
                <w:sz w:val="16"/>
                <w:szCs w:val="16"/>
              </w:rPr>
            </w:pPr>
            <w:hyperlink r:id="rId78"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A72974" w:rsidP="00555344">
            <w:pPr>
              <w:pStyle w:val="TAC"/>
              <w:rPr>
                <w:rFonts w:cs="Arial"/>
                <w:sz w:val="16"/>
                <w:szCs w:val="16"/>
              </w:rPr>
            </w:pPr>
            <w:hyperlink r:id="rId79"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A72974" w:rsidP="00555344">
            <w:pPr>
              <w:pStyle w:val="TAC"/>
              <w:rPr>
                <w:rFonts w:cs="Arial"/>
                <w:sz w:val="16"/>
                <w:szCs w:val="16"/>
              </w:rPr>
            </w:pPr>
            <w:hyperlink r:id="rId80"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A72974" w:rsidP="00555344">
            <w:pPr>
              <w:pStyle w:val="TAC"/>
              <w:rPr>
                <w:rFonts w:cs="Arial"/>
                <w:sz w:val="16"/>
                <w:szCs w:val="16"/>
              </w:rPr>
            </w:pPr>
            <w:hyperlink r:id="rId81"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A72974" w:rsidP="00555344">
            <w:pPr>
              <w:pStyle w:val="TAC"/>
              <w:rPr>
                <w:rFonts w:cs="Arial"/>
                <w:sz w:val="16"/>
                <w:szCs w:val="16"/>
              </w:rPr>
            </w:pPr>
            <w:hyperlink r:id="rId82"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A72974" w:rsidP="00555344">
            <w:pPr>
              <w:pStyle w:val="TAC"/>
              <w:rPr>
                <w:rFonts w:cs="Arial"/>
                <w:sz w:val="16"/>
                <w:szCs w:val="16"/>
              </w:rPr>
            </w:pPr>
            <w:hyperlink r:id="rId83"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lastRenderedPageBreak/>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BA0777" w:rsidRPr="00D8059B" w14:paraId="3907AD5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22F731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15E6703"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DA2A01A"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E4E043" w14:textId="77777777" w:rsidR="00BA0777" w:rsidRPr="00EA7999" w:rsidRDefault="00BA0777" w:rsidP="00563785">
            <w:pPr>
              <w:pStyle w:val="TAC"/>
              <w:rPr>
                <w:sz w:val="16"/>
              </w:rPr>
            </w:pPr>
            <w:r w:rsidRPr="00BA0777">
              <w:rPr>
                <w:sz w:val="16"/>
              </w:rPr>
              <w:t>0094</w:t>
            </w:r>
          </w:p>
        </w:tc>
        <w:tc>
          <w:tcPr>
            <w:tcW w:w="331" w:type="dxa"/>
            <w:tcBorders>
              <w:top w:val="single" w:sz="4" w:space="0" w:color="auto"/>
              <w:left w:val="single" w:sz="4" w:space="0" w:color="auto"/>
              <w:bottom w:val="single" w:sz="4" w:space="0" w:color="auto"/>
              <w:right w:val="single" w:sz="4" w:space="0" w:color="auto"/>
            </w:tcBorders>
          </w:tcPr>
          <w:p w14:paraId="417C2383"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526B22C5"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321B2A9" w14:textId="77777777" w:rsidR="00BA0777" w:rsidRPr="00EA7999" w:rsidRDefault="00BA0777" w:rsidP="00563785">
            <w:pPr>
              <w:pStyle w:val="TAL"/>
              <w:rPr>
                <w:rFonts w:cs="Arial"/>
                <w:sz w:val="16"/>
                <w:szCs w:val="16"/>
              </w:rPr>
            </w:pPr>
            <w:r w:rsidRPr="00BA0777">
              <w:rPr>
                <w:rFonts w:cs="Arial"/>
                <w:sz w:val="16"/>
                <w:szCs w:val="16"/>
              </w:rPr>
              <w:t>Update to Service Provisioning Request with App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FE817" w14:textId="77777777" w:rsidR="00BA0777" w:rsidRPr="00D8059B" w:rsidRDefault="00BA0777" w:rsidP="00563785">
            <w:pPr>
              <w:pStyle w:val="TAL"/>
              <w:jc w:val="center"/>
              <w:rPr>
                <w:rFonts w:cs="Arial"/>
                <w:sz w:val="16"/>
                <w:szCs w:val="16"/>
              </w:rPr>
            </w:pPr>
            <w:r>
              <w:rPr>
                <w:rFonts w:cs="Arial"/>
                <w:sz w:val="16"/>
                <w:szCs w:val="16"/>
              </w:rPr>
              <w:t>18.5.0</w:t>
            </w:r>
          </w:p>
        </w:tc>
      </w:tr>
      <w:tr w:rsidR="00BA0777" w:rsidRPr="00D8059B" w14:paraId="13DE69D8"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92E874"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CECAD43"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EBFDEC0"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1D12585" w14:textId="77777777" w:rsidR="00BA0777" w:rsidRPr="00EA7999" w:rsidRDefault="00BA0777" w:rsidP="00563785">
            <w:pPr>
              <w:pStyle w:val="TAC"/>
              <w:rPr>
                <w:sz w:val="16"/>
              </w:rPr>
            </w:pPr>
            <w:r w:rsidRPr="00BA0777">
              <w:rPr>
                <w:sz w:val="16"/>
              </w:rPr>
              <w:t>0095</w:t>
            </w:r>
          </w:p>
        </w:tc>
        <w:tc>
          <w:tcPr>
            <w:tcW w:w="331" w:type="dxa"/>
            <w:tcBorders>
              <w:top w:val="single" w:sz="4" w:space="0" w:color="auto"/>
              <w:left w:val="single" w:sz="4" w:space="0" w:color="auto"/>
              <w:bottom w:val="single" w:sz="4" w:space="0" w:color="auto"/>
              <w:right w:val="single" w:sz="4" w:space="0" w:color="auto"/>
            </w:tcBorders>
          </w:tcPr>
          <w:p w14:paraId="0F993AE2" w14:textId="77777777" w:rsidR="00BA0777" w:rsidRPr="00EA7999" w:rsidRDefault="00BA0777" w:rsidP="00563785">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0474A23C"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098078C5" w14:textId="77777777" w:rsidR="00BA0777" w:rsidRPr="00EA7999" w:rsidRDefault="00BA0777" w:rsidP="00563785">
            <w:pPr>
              <w:pStyle w:val="TAL"/>
              <w:rPr>
                <w:rFonts w:cs="Arial"/>
                <w:sz w:val="16"/>
                <w:szCs w:val="16"/>
              </w:rPr>
            </w:pPr>
            <w:r w:rsidRPr="00BA0777">
              <w:rPr>
                <w:rFonts w:cs="Arial"/>
                <w:sz w:val="16"/>
                <w:szCs w:val="16"/>
              </w:rPr>
              <w:t>Updates to federation and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5CE0C"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4E1E14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8F41E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DF60B4"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8DBEEC"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CE21BEE" w14:textId="77777777" w:rsidR="00BA0777" w:rsidRPr="00EA7999" w:rsidRDefault="00BA0777" w:rsidP="00563785">
            <w:pPr>
              <w:pStyle w:val="TAC"/>
              <w:rPr>
                <w:sz w:val="16"/>
              </w:rPr>
            </w:pPr>
            <w:r w:rsidRPr="00BA0777">
              <w:rPr>
                <w:sz w:val="16"/>
              </w:rPr>
              <w:t>0096</w:t>
            </w:r>
          </w:p>
        </w:tc>
        <w:tc>
          <w:tcPr>
            <w:tcW w:w="331" w:type="dxa"/>
            <w:tcBorders>
              <w:top w:val="single" w:sz="4" w:space="0" w:color="auto"/>
              <w:left w:val="single" w:sz="4" w:space="0" w:color="auto"/>
              <w:bottom w:val="single" w:sz="4" w:space="0" w:color="auto"/>
              <w:right w:val="single" w:sz="4" w:space="0" w:color="auto"/>
            </w:tcBorders>
          </w:tcPr>
          <w:p w14:paraId="39565C24" w14:textId="77777777" w:rsidR="00BA0777" w:rsidRPr="00EA7999" w:rsidRDefault="00BA0777" w:rsidP="00563785">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4119B376"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12067C4E" w14:textId="77777777" w:rsidR="00BA0777" w:rsidRPr="00EA7999" w:rsidRDefault="00BA0777" w:rsidP="00563785">
            <w:pPr>
              <w:pStyle w:val="TAL"/>
              <w:rPr>
                <w:rFonts w:cs="Arial"/>
                <w:sz w:val="16"/>
                <w:szCs w:val="16"/>
              </w:rPr>
            </w:pPr>
            <w:r w:rsidRPr="00BA0777">
              <w:rPr>
                <w:rFonts w:cs="Arial"/>
                <w:sz w:val="16"/>
                <w:szCs w:val="16"/>
              </w:rPr>
              <w:t>Updates to Common EAS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B65EC"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43CCB257"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88D4D9E"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FE78FE7"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1883ACE"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44B8EB" w14:textId="77777777" w:rsidR="00BA0777" w:rsidRPr="00EA7999" w:rsidRDefault="00BA0777" w:rsidP="00563785">
            <w:pPr>
              <w:pStyle w:val="TAC"/>
              <w:rPr>
                <w:sz w:val="16"/>
              </w:rPr>
            </w:pPr>
            <w:r w:rsidRPr="00BA0777">
              <w:rPr>
                <w:sz w:val="16"/>
              </w:rPr>
              <w:t>0097</w:t>
            </w:r>
          </w:p>
        </w:tc>
        <w:tc>
          <w:tcPr>
            <w:tcW w:w="331" w:type="dxa"/>
            <w:tcBorders>
              <w:top w:val="single" w:sz="4" w:space="0" w:color="auto"/>
              <w:left w:val="single" w:sz="4" w:space="0" w:color="auto"/>
              <w:bottom w:val="single" w:sz="4" w:space="0" w:color="auto"/>
              <w:right w:val="single" w:sz="4" w:space="0" w:color="auto"/>
            </w:tcBorders>
          </w:tcPr>
          <w:p w14:paraId="4176DF2C"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085C5F9F"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5ACD18EC" w14:textId="77777777" w:rsidR="00BA0777" w:rsidRPr="00EA7999" w:rsidRDefault="00BA0777" w:rsidP="00563785">
            <w:pPr>
              <w:pStyle w:val="TAL"/>
              <w:rPr>
                <w:rFonts w:cs="Arial"/>
                <w:sz w:val="16"/>
                <w:szCs w:val="16"/>
              </w:rPr>
            </w:pPr>
            <w:r w:rsidRPr="00BA0777">
              <w:rPr>
                <w:rFonts w:cs="Arial"/>
                <w:sz w:val="16"/>
                <w:szCs w:val="16"/>
              </w:rPr>
              <w:t>Correction of ACR Initiate consumer and handling notes, editor notes.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1FE7D"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B5F1701"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EE27E89"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21D19D2"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747523"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BBEB6A0" w14:textId="77777777" w:rsidR="00BA0777" w:rsidRPr="00EA7999" w:rsidRDefault="00BA0777" w:rsidP="00563785">
            <w:pPr>
              <w:pStyle w:val="TAC"/>
              <w:rPr>
                <w:sz w:val="16"/>
              </w:rPr>
            </w:pPr>
            <w:r w:rsidRPr="00BA0777">
              <w:rPr>
                <w:sz w:val="16"/>
              </w:rPr>
              <w:t>0098</w:t>
            </w:r>
          </w:p>
        </w:tc>
        <w:tc>
          <w:tcPr>
            <w:tcW w:w="331" w:type="dxa"/>
            <w:tcBorders>
              <w:top w:val="single" w:sz="4" w:space="0" w:color="auto"/>
              <w:left w:val="single" w:sz="4" w:space="0" w:color="auto"/>
              <w:bottom w:val="single" w:sz="4" w:space="0" w:color="auto"/>
              <w:right w:val="single" w:sz="4" w:space="0" w:color="auto"/>
            </w:tcBorders>
          </w:tcPr>
          <w:p w14:paraId="6E70FC14" w14:textId="77777777" w:rsidR="00BA0777" w:rsidRPr="00EA7999" w:rsidRDefault="00BA0777" w:rsidP="00563785">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7F8370F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090BA1F" w14:textId="77777777" w:rsidR="00BA0777" w:rsidRPr="00EA7999" w:rsidRDefault="00BA0777" w:rsidP="00563785">
            <w:pPr>
              <w:pStyle w:val="TAL"/>
              <w:rPr>
                <w:rFonts w:cs="Arial"/>
                <w:sz w:val="16"/>
                <w:szCs w:val="16"/>
              </w:rPr>
            </w:pPr>
            <w:r w:rsidRPr="00BA0777">
              <w:rPr>
                <w:rFonts w:cs="Arial"/>
                <w:sz w:val="16"/>
                <w:szCs w:val="16"/>
              </w:rPr>
              <w:t>EasInfoProvReqType enumeration and applicability column in data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118BD"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45B00559"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D14"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2EE1F8E"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3D44A8"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D7FB21A" w14:textId="77777777" w:rsidR="00BA0777" w:rsidRPr="00EA7999" w:rsidRDefault="00BA0777" w:rsidP="00563785">
            <w:pPr>
              <w:pStyle w:val="TAC"/>
              <w:rPr>
                <w:sz w:val="16"/>
              </w:rPr>
            </w:pPr>
            <w:r w:rsidRPr="00BA0777">
              <w:rPr>
                <w:sz w:val="16"/>
              </w:rPr>
              <w:t>0099</w:t>
            </w:r>
          </w:p>
        </w:tc>
        <w:tc>
          <w:tcPr>
            <w:tcW w:w="331" w:type="dxa"/>
            <w:tcBorders>
              <w:top w:val="single" w:sz="4" w:space="0" w:color="auto"/>
              <w:left w:val="single" w:sz="4" w:space="0" w:color="auto"/>
              <w:bottom w:val="single" w:sz="4" w:space="0" w:color="auto"/>
              <w:right w:val="single" w:sz="4" w:space="0" w:color="auto"/>
            </w:tcBorders>
          </w:tcPr>
          <w:p w14:paraId="06E07DD2" w14:textId="77777777" w:rsidR="00BA0777" w:rsidRPr="00EA7999" w:rsidRDefault="00BA0777" w:rsidP="00563785">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6D4783C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6B96723B" w14:textId="77777777" w:rsidR="00BA0777" w:rsidRPr="00EA7999" w:rsidRDefault="00BA0777" w:rsidP="00563785">
            <w:pPr>
              <w:pStyle w:val="TAL"/>
              <w:rPr>
                <w:rFonts w:cs="Arial"/>
                <w:sz w:val="16"/>
                <w:szCs w:val="16"/>
              </w:rPr>
            </w:pPr>
            <w:r w:rsidRPr="00BA0777">
              <w:rPr>
                <w:rFonts w:cs="Arial"/>
                <w:sz w:val="16"/>
                <w:szCs w:val="16"/>
              </w:rPr>
              <w:t>Update of empty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29AA"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06A1A9D"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CC9EFB7"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FE04CA"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0A93E5"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DD8A236" w14:textId="77777777" w:rsidR="00BA0777" w:rsidRPr="00EA7999" w:rsidRDefault="00BA0777" w:rsidP="00563785">
            <w:pPr>
              <w:pStyle w:val="TAC"/>
              <w:rPr>
                <w:sz w:val="16"/>
              </w:rPr>
            </w:pPr>
            <w:r w:rsidRPr="00BA0777">
              <w:rPr>
                <w:sz w:val="16"/>
              </w:rPr>
              <w:t>0100</w:t>
            </w:r>
          </w:p>
        </w:tc>
        <w:tc>
          <w:tcPr>
            <w:tcW w:w="331" w:type="dxa"/>
            <w:tcBorders>
              <w:top w:val="single" w:sz="4" w:space="0" w:color="auto"/>
              <w:left w:val="single" w:sz="4" w:space="0" w:color="auto"/>
              <w:bottom w:val="single" w:sz="4" w:space="0" w:color="auto"/>
              <w:right w:val="single" w:sz="4" w:space="0" w:color="auto"/>
            </w:tcBorders>
          </w:tcPr>
          <w:p w14:paraId="2AD3F2A5" w14:textId="77777777" w:rsidR="00BA0777" w:rsidRPr="00EA7999" w:rsidRDefault="00BA0777" w:rsidP="00563785">
            <w:pPr>
              <w:pStyle w:val="TAC"/>
              <w:rPr>
                <w:sz w:val="16"/>
              </w:rPr>
            </w:pPr>
            <w:r w:rsidRPr="00BA0777">
              <w:rPr>
                <w:sz w:val="16"/>
              </w:rPr>
              <w:t>2</w:t>
            </w:r>
          </w:p>
        </w:tc>
        <w:tc>
          <w:tcPr>
            <w:tcW w:w="425" w:type="dxa"/>
            <w:tcBorders>
              <w:top w:val="single" w:sz="4" w:space="0" w:color="auto"/>
              <w:left w:val="single" w:sz="4" w:space="0" w:color="auto"/>
              <w:bottom w:val="single" w:sz="4" w:space="0" w:color="auto"/>
              <w:right w:val="single" w:sz="4" w:space="0" w:color="auto"/>
            </w:tcBorders>
          </w:tcPr>
          <w:p w14:paraId="201075B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327FC14C" w14:textId="77777777" w:rsidR="00BA0777" w:rsidRPr="00EA7999" w:rsidRDefault="00BA0777" w:rsidP="00563785">
            <w:pPr>
              <w:pStyle w:val="TAL"/>
              <w:rPr>
                <w:rFonts w:cs="Arial"/>
                <w:sz w:val="16"/>
                <w:szCs w:val="16"/>
              </w:rPr>
            </w:pPr>
            <w:r w:rsidRPr="00BA0777">
              <w:rPr>
                <w:rFonts w:cs="Arial"/>
                <w:sz w:val="16"/>
                <w:szCs w:val="16"/>
              </w:rPr>
              <w:t>Correction for bundle in EDN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74AB6"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27F15DEB"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18B9B2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CB0D44"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C8CB97"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537684D" w14:textId="77777777" w:rsidR="00BA0777" w:rsidRPr="00EA7999" w:rsidRDefault="00BA0777" w:rsidP="00563785">
            <w:pPr>
              <w:pStyle w:val="TAC"/>
              <w:rPr>
                <w:sz w:val="16"/>
              </w:rPr>
            </w:pPr>
            <w:r w:rsidRPr="00BA0777">
              <w:rPr>
                <w:sz w:val="16"/>
              </w:rPr>
              <w:t>0101</w:t>
            </w:r>
          </w:p>
        </w:tc>
        <w:tc>
          <w:tcPr>
            <w:tcW w:w="331" w:type="dxa"/>
            <w:tcBorders>
              <w:top w:val="single" w:sz="4" w:space="0" w:color="auto"/>
              <w:left w:val="single" w:sz="4" w:space="0" w:color="auto"/>
              <w:bottom w:val="single" w:sz="4" w:space="0" w:color="auto"/>
              <w:right w:val="single" w:sz="4" w:space="0" w:color="auto"/>
            </w:tcBorders>
          </w:tcPr>
          <w:p w14:paraId="49A922F8"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78AF6B7E"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CBBB416" w14:textId="77777777" w:rsidR="00BA0777" w:rsidRPr="00EA7999" w:rsidRDefault="00BA0777" w:rsidP="00563785">
            <w:pPr>
              <w:pStyle w:val="TAL"/>
              <w:rPr>
                <w:rFonts w:cs="Arial"/>
                <w:sz w:val="16"/>
                <w:szCs w:val="16"/>
              </w:rPr>
            </w:pPr>
            <w:r w:rsidRPr="00BA0777">
              <w:rPr>
                <w:rFonts w:cs="Arial"/>
                <w:sz w:val="16"/>
                <w:szCs w:val="16"/>
              </w:rPr>
              <w:t>Correction to ECS interactions in EAS Information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89ED0"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A010EB" w:rsidRPr="00D8059B" w14:paraId="6C1F9C23"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73DFCD" w14:textId="49E6707D" w:rsidR="00A010EB" w:rsidRDefault="00A010EB" w:rsidP="00A010EB">
            <w:pPr>
              <w:pStyle w:val="TAC"/>
              <w:rPr>
                <w:sz w:val="16"/>
              </w:rPr>
            </w:pPr>
            <w:r>
              <w:rPr>
                <w:sz w:val="16"/>
              </w:rPr>
              <w:t>2024-07</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B5D88E0" w14:textId="77777777" w:rsidR="00A010EB" w:rsidRDefault="00A010EB" w:rsidP="00A010EB">
            <w:pPr>
              <w:pStyle w:val="TAC"/>
              <w:rPr>
                <w:sz w:val="16"/>
              </w:rPr>
            </w:pP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E58C535" w14:textId="77777777" w:rsidR="00A010EB" w:rsidRPr="001B1824" w:rsidRDefault="00A010EB" w:rsidP="00A010EB">
            <w:pPr>
              <w:pStyle w:val="TAC"/>
              <w:rPr>
                <w:sz w:val="16"/>
              </w:rPr>
            </w:pPr>
          </w:p>
        </w:tc>
        <w:tc>
          <w:tcPr>
            <w:tcW w:w="519" w:type="dxa"/>
            <w:tcBorders>
              <w:top w:val="single" w:sz="4" w:space="0" w:color="auto"/>
              <w:left w:val="single" w:sz="4" w:space="0" w:color="auto"/>
              <w:bottom w:val="single" w:sz="4" w:space="0" w:color="auto"/>
              <w:right w:val="single" w:sz="4" w:space="0" w:color="auto"/>
            </w:tcBorders>
          </w:tcPr>
          <w:p w14:paraId="7E922ED5" w14:textId="77777777" w:rsidR="00A010EB" w:rsidRPr="00BA0777" w:rsidRDefault="00A010EB" w:rsidP="00A010EB">
            <w:pPr>
              <w:pStyle w:val="TAC"/>
              <w:rPr>
                <w:sz w:val="16"/>
              </w:rPr>
            </w:pPr>
          </w:p>
        </w:tc>
        <w:tc>
          <w:tcPr>
            <w:tcW w:w="331" w:type="dxa"/>
            <w:tcBorders>
              <w:top w:val="single" w:sz="4" w:space="0" w:color="auto"/>
              <w:left w:val="single" w:sz="4" w:space="0" w:color="auto"/>
              <w:bottom w:val="single" w:sz="4" w:space="0" w:color="auto"/>
              <w:right w:val="single" w:sz="4" w:space="0" w:color="auto"/>
            </w:tcBorders>
          </w:tcPr>
          <w:p w14:paraId="491BA481" w14:textId="77777777" w:rsidR="00A010EB" w:rsidRPr="00BA0777" w:rsidRDefault="00A010EB" w:rsidP="00A010EB">
            <w:pPr>
              <w:pStyle w:val="TAC"/>
              <w:rPr>
                <w:sz w:val="16"/>
              </w:rPr>
            </w:pPr>
          </w:p>
        </w:tc>
        <w:tc>
          <w:tcPr>
            <w:tcW w:w="425" w:type="dxa"/>
            <w:tcBorders>
              <w:top w:val="single" w:sz="4" w:space="0" w:color="auto"/>
              <w:left w:val="single" w:sz="4" w:space="0" w:color="auto"/>
              <w:bottom w:val="single" w:sz="4" w:space="0" w:color="auto"/>
              <w:right w:val="single" w:sz="4" w:space="0" w:color="auto"/>
            </w:tcBorders>
          </w:tcPr>
          <w:p w14:paraId="4482BDE8" w14:textId="77777777" w:rsidR="00A010EB" w:rsidRPr="00BA0777" w:rsidRDefault="00A010EB" w:rsidP="00A010EB">
            <w:pPr>
              <w:pStyle w:val="TAC"/>
              <w:rPr>
                <w:sz w:val="16"/>
              </w:rPr>
            </w:pPr>
          </w:p>
        </w:tc>
        <w:tc>
          <w:tcPr>
            <w:tcW w:w="4964" w:type="dxa"/>
            <w:tcBorders>
              <w:top w:val="single" w:sz="4" w:space="0" w:color="auto"/>
              <w:left w:val="single" w:sz="4" w:space="0" w:color="auto"/>
              <w:bottom w:val="single" w:sz="4" w:space="0" w:color="auto"/>
              <w:right w:val="single" w:sz="4" w:space="0" w:color="auto"/>
            </w:tcBorders>
          </w:tcPr>
          <w:p w14:paraId="66BC4D56" w14:textId="28764447" w:rsidR="00A010EB" w:rsidRPr="00BA0777" w:rsidRDefault="00A010EB" w:rsidP="00A010EB">
            <w:pPr>
              <w:pStyle w:val="TAL"/>
              <w:rPr>
                <w:rFonts w:cs="Arial"/>
                <w:sz w:val="16"/>
                <w:szCs w:val="16"/>
              </w:rPr>
            </w:pPr>
            <w:r>
              <w:rPr>
                <w:rFonts w:cs="Arial"/>
                <w:sz w:val="16"/>
                <w:szCs w:val="16"/>
              </w:rPr>
              <w:t>Updated to correct the versions of the OpenAPI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FD733" w14:textId="5C261B9A" w:rsidR="00A010EB" w:rsidRPr="00326DDD" w:rsidRDefault="00A010EB" w:rsidP="00A010EB">
            <w:pPr>
              <w:pStyle w:val="TAL"/>
              <w:jc w:val="center"/>
              <w:rPr>
                <w:rFonts w:cs="Arial"/>
                <w:sz w:val="16"/>
                <w:szCs w:val="16"/>
              </w:rPr>
            </w:pPr>
            <w:r>
              <w:rPr>
                <w:rFonts w:cs="Arial"/>
                <w:sz w:val="16"/>
                <w:szCs w:val="16"/>
              </w:rPr>
              <w:t>18.5.1</w:t>
            </w:r>
          </w:p>
        </w:tc>
      </w:tr>
      <w:tr w:rsidR="00625E91" w14:paraId="6A2A1976"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78A44A1" w14:textId="51996C6F"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E77B5BF" w14:textId="05E1AD3A"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1843163" w14:textId="449854BC" w:rsidR="00625E91" w:rsidRPr="008855E6" w:rsidRDefault="00385D11" w:rsidP="00625E91">
            <w:pPr>
              <w:pStyle w:val="TAC"/>
              <w:rPr>
                <w:sz w:val="16"/>
              </w:rPr>
            </w:pPr>
            <w:r w:rsidRPr="00385D11">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7676401" w14:textId="2F0C20DA" w:rsidR="00625E91" w:rsidRPr="008855E6" w:rsidRDefault="00625E91" w:rsidP="00625E91">
            <w:pPr>
              <w:pStyle w:val="TAC"/>
              <w:rPr>
                <w:sz w:val="16"/>
              </w:rPr>
            </w:pPr>
            <w:r w:rsidRPr="008855E6">
              <w:rPr>
                <w:sz w:val="16"/>
              </w:rPr>
              <w:t>010</w:t>
            </w:r>
            <w:r>
              <w:rPr>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744750" w14:textId="6E32C3D0"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0B6CF" w14:textId="2C8EE6D1"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6D1E8A8" w14:textId="6CA215C8" w:rsidR="00625E91" w:rsidRPr="008855E6" w:rsidRDefault="00955123" w:rsidP="00625E91">
            <w:pPr>
              <w:pStyle w:val="TAL"/>
              <w:rPr>
                <w:rFonts w:cs="Arial"/>
                <w:sz w:val="16"/>
                <w:szCs w:val="16"/>
              </w:rPr>
            </w:pPr>
            <w:r w:rsidRPr="00955123">
              <w:rPr>
                <w:rFonts w:cs="Arial"/>
                <w:sz w:val="16"/>
                <w:szCs w:val="16"/>
              </w:rPr>
              <w:t>Eees_AppContextRelocation API: incorrect apiName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75D7C" w14:textId="1ED1E34A" w:rsidR="00625E91"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1E7193" w14:paraId="3FF7E6F5"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ACB4D30" w14:textId="77777777" w:rsidR="001E7193" w:rsidRPr="008855E6" w:rsidRDefault="001E7193" w:rsidP="001E7193">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45CE615" w14:textId="77777777" w:rsidR="001E7193" w:rsidRPr="008855E6" w:rsidRDefault="001E7193" w:rsidP="001E7193">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37D95" w14:textId="5782CF7C" w:rsidR="001E7193" w:rsidRPr="008855E6" w:rsidRDefault="001E7193" w:rsidP="00563785">
            <w:pPr>
              <w:pStyle w:val="TAC"/>
              <w:rPr>
                <w:sz w:val="16"/>
              </w:rPr>
            </w:pPr>
            <w:r w:rsidRPr="002F08F4">
              <w:rPr>
                <w:sz w:val="16"/>
              </w:rPr>
              <w:t>CP-2421</w:t>
            </w:r>
            <w:r w:rsidR="00563785">
              <w:rPr>
                <w:sz w:val="16"/>
              </w:rPr>
              <w:t>7</w:t>
            </w:r>
            <w:r w:rsidRPr="002F08F4">
              <w:rPr>
                <w:sz w:val="16"/>
              </w:rPr>
              <w:t>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25A1AF" w14:textId="5A6B6566" w:rsidR="001E7193" w:rsidRPr="008855E6" w:rsidRDefault="001E7193" w:rsidP="001E7193">
            <w:pPr>
              <w:pStyle w:val="TAC"/>
              <w:rPr>
                <w:sz w:val="16"/>
              </w:rPr>
            </w:pPr>
            <w:r w:rsidRPr="008855E6">
              <w:rPr>
                <w:sz w:val="16"/>
              </w:rPr>
              <w:t>010</w:t>
            </w:r>
            <w:r>
              <w:rPr>
                <w:sz w:val="16"/>
              </w:rPr>
              <w:t>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8876C" w14:textId="77777777" w:rsidR="001E7193" w:rsidRPr="008855E6" w:rsidRDefault="001E7193" w:rsidP="001E7193">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013B3" w14:textId="77777777" w:rsidR="001E7193" w:rsidRPr="008855E6" w:rsidRDefault="001E7193" w:rsidP="001E7193">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9708F38" w14:textId="77777777" w:rsidR="001E7193" w:rsidRPr="008855E6" w:rsidRDefault="001E7193" w:rsidP="001E7193">
            <w:pPr>
              <w:pStyle w:val="TAL"/>
              <w:rPr>
                <w:rFonts w:cs="Arial"/>
                <w:sz w:val="16"/>
                <w:szCs w:val="16"/>
              </w:rPr>
            </w:pPr>
            <w:r w:rsidRPr="008855E6">
              <w:rPr>
                <w:rFonts w:cs="Arial"/>
                <w:sz w:val="16"/>
                <w:szCs w:val="16"/>
              </w:rPr>
              <w:t>AcrDecReq data type: support of requestorId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334556" w14:textId="05A75A4C" w:rsidR="001E7193" w:rsidRPr="008855E6" w:rsidRDefault="001E7193" w:rsidP="001E7193">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1E7193" w14:paraId="0AECC260"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2C992F" w14:textId="5311F372" w:rsidR="001E7193" w:rsidRPr="008855E6" w:rsidRDefault="001E7193" w:rsidP="001E7193">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FD7D10" w14:textId="4E79FD63" w:rsidR="001E7193" w:rsidRPr="008855E6" w:rsidRDefault="001E7193" w:rsidP="001E7193">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BB3923F" w14:textId="3C35680D" w:rsidR="001E7193" w:rsidRPr="008855E6" w:rsidRDefault="001E7193" w:rsidP="001E7193">
            <w:pPr>
              <w:pStyle w:val="TAC"/>
              <w:rPr>
                <w:sz w:val="16"/>
              </w:rPr>
            </w:pPr>
            <w:r w:rsidRPr="002F08F4">
              <w:rPr>
                <w:sz w:val="16"/>
              </w:rPr>
              <w:t>CP-2421</w:t>
            </w:r>
            <w:r w:rsidR="004B77D0">
              <w:rPr>
                <w:sz w:val="16"/>
              </w:rPr>
              <w:t>79</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FE6703" w14:textId="09DC74C8" w:rsidR="001E7193" w:rsidRPr="008855E6" w:rsidRDefault="001E7193" w:rsidP="001E7193">
            <w:pPr>
              <w:pStyle w:val="TAC"/>
              <w:rPr>
                <w:sz w:val="16"/>
              </w:rPr>
            </w:pPr>
            <w:r>
              <w:rPr>
                <w:sz w:val="16"/>
              </w:rPr>
              <w:t>0107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C295B0" w14:textId="77777777" w:rsidR="001E7193" w:rsidRPr="008855E6" w:rsidRDefault="001E7193" w:rsidP="001E7193">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5523B" w14:textId="69235052" w:rsidR="001E7193" w:rsidRPr="008855E6" w:rsidRDefault="001E7193" w:rsidP="001E7193">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960A4B6" w14:textId="301BA7EC" w:rsidR="001E7193" w:rsidRPr="008855E6" w:rsidRDefault="001E7193" w:rsidP="001E7193">
            <w:pPr>
              <w:pStyle w:val="TAL"/>
              <w:rPr>
                <w:rFonts w:cs="Arial"/>
                <w:sz w:val="16"/>
                <w:szCs w:val="16"/>
              </w:rPr>
            </w:pPr>
            <w:r w:rsidRPr="00013903">
              <w:rPr>
                <w:rFonts w:cs="Arial"/>
                <w:sz w:val="16"/>
                <w:szCs w:val="16"/>
              </w:rPr>
              <w:t>Eees_EASInformationProvisioning API: OpenAPI file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B9696" w14:textId="22D67271" w:rsidR="001E7193" w:rsidRDefault="001E7193" w:rsidP="001E7193">
            <w:pPr>
              <w:pStyle w:val="TAL"/>
              <w:jc w:val="center"/>
              <w:rPr>
                <w:rFonts w:cs="Arial"/>
                <w:sz w:val="16"/>
                <w:szCs w:val="16"/>
              </w:rPr>
            </w:pPr>
            <w:r>
              <w:rPr>
                <w:rFonts w:cs="Arial"/>
                <w:sz w:val="16"/>
                <w:szCs w:val="16"/>
              </w:rPr>
              <w:t>18.6.0</w:t>
            </w:r>
          </w:p>
        </w:tc>
      </w:tr>
      <w:tr w:rsidR="001E7193" w14:paraId="40DD9082"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4642271" w14:textId="77777777" w:rsidR="001E7193" w:rsidRPr="008855E6" w:rsidRDefault="001E7193" w:rsidP="001E7193">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08A0FEF" w14:textId="77777777" w:rsidR="001E7193" w:rsidRPr="008855E6" w:rsidRDefault="001E7193" w:rsidP="001E7193">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B921738" w14:textId="3A2263C5" w:rsidR="001E7193" w:rsidRPr="008855E6" w:rsidRDefault="001E7193" w:rsidP="00FC1B14">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919F8D" w14:textId="5DB48C32" w:rsidR="001E7193" w:rsidRPr="008855E6" w:rsidRDefault="001E7193" w:rsidP="001E7193">
            <w:pPr>
              <w:pStyle w:val="TAC"/>
              <w:rPr>
                <w:sz w:val="16"/>
              </w:rPr>
            </w:pPr>
            <w:r w:rsidRPr="008855E6">
              <w:rPr>
                <w:sz w:val="16"/>
              </w:rPr>
              <w:t>011</w:t>
            </w:r>
            <w:r>
              <w:rPr>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A2C6C0" w14:textId="77777777" w:rsidR="001E7193" w:rsidRPr="008855E6" w:rsidRDefault="001E7193" w:rsidP="001E7193">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FAE8E" w14:textId="77777777" w:rsidR="001E7193" w:rsidRPr="008855E6" w:rsidRDefault="001E7193" w:rsidP="001E7193">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CC872A0" w14:textId="77777777" w:rsidR="001E7193" w:rsidRPr="008855E6" w:rsidRDefault="001E7193" w:rsidP="001E7193">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23379" w14:textId="6DDCA542" w:rsidR="001E7193" w:rsidRPr="008855E6" w:rsidRDefault="001E7193" w:rsidP="001E7193">
            <w:pPr>
              <w:pStyle w:val="TAL"/>
              <w:jc w:val="center"/>
              <w:rPr>
                <w:rFonts w:cs="Arial"/>
                <w:sz w:val="16"/>
                <w:szCs w:val="16"/>
              </w:rPr>
            </w:pPr>
            <w:r w:rsidRPr="008855E6">
              <w:rPr>
                <w:rFonts w:cs="Arial"/>
                <w:sz w:val="16"/>
                <w:szCs w:val="16"/>
              </w:rPr>
              <w:t>18.</w:t>
            </w:r>
            <w:r>
              <w:rPr>
                <w:rFonts w:cs="Arial"/>
                <w:sz w:val="16"/>
                <w:szCs w:val="16"/>
              </w:rPr>
              <w:t>6</w:t>
            </w:r>
            <w:r w:rsidRPr="008855E6">
              <w:rPr>
                <w:rFonts w:cs="Arial"/>
                <w:sz w:val="16"/>
                <w:szCs w:val="16"/>
              </w:rPr>
              <w:t>.</w:t>
            </w:r>
            <w:r>
              <w:rPr>
                <w:rFonts w:cs="Arial"/>
                <w:sz w:val="16"/>
                <w:szCs w:val="16"/>
              </w:rPr>
              <w:t>0</w:t>
            </w:r>
          </w:p>
        </w:tc>
      </w:tr>
      <w:tr w:rsidR="001E7193" w:rsidRPr="008855E6" w14:paraId="6B3EAC40"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9298905" w14:textId="77777777" w:rsidR="001E7193" w:rsidRPr="008855E6" w:rsidRDefault="001E7193" w:rsidP="001E7193">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7A415C" w14:textId="77777777" w:rsidR="001E7193" w:rsidRPr="008855E6" w:rsidRDefault="001E7193" w:rsidP="001E7193">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22A3746" w14:textId="6E74F5FC" w:rsidR="001E7193" w:rsidRPr="008855E6" w:rsidRDefault="001E7193" w:rsidP="001E7193">
            <w:pPr>
              <w:pStyle w:val="TAC"/>
              <w:rPr>
                <w:sz w:val="16"/>
              </w:rPr>
            </w:pPr>
            <w:r w:rsidRPr="002F08F4">
              <w:rPr>
                <w:sz w:val="16"/>
              </w:rPr>
              <w:t>CP-242180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8972B88" w14:textId="77777777" w:rsidR="001E7193" w:rsidRPr="008855E6" w:rsidRDefault="001E7193" w:rsidP="001E7193">
            <w:pPr>
              <w:pStyle w:val="TAC"/>
              <w:rPr>
                <w:sz w:val="16"/>
              </w:rPr>
            </w:pPr>
            <w:r>
              <w:rPr>
                <w:sz w:val="16"/>
              </w:rPr>
              <w:t>0109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6DD599" w14:textId="77777777" w:rsidR="001E7193" w:rsidRPr="008855E6" w:rsidRDefault="001E7193" w:rsidP="001E7193">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83C94" w14:textId="77777777" w:rsidR="001E7193" w:rsidRPr="008855E6" w:rsidRDefault="001E7193" w:rsidP="001E7193">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B28C61E" w14:textId="77777777" w:rsidR="001E7193" w:rsidRPr="008855E6" w:rsidRDefault="001E7193" w:rsidP="001E7193">
            <w:pPr>
              <w:pStyle w:val="TAL"/>
              <w:rPr>
                <w:rFonts w:cs="Arial"/>
                <w:sz w:val="16"/>
                <w:szCs w:val="16"/>
              </w:rPr>
            </w:pPr>
            <w:r w:rsidRPr="00475EA2">
              <w:rPr>
                <w:rFonts w:cs="Arial"/>
                <w:sz w:val="16"/>
                <w:szCs w:val="16"/>
              </w:rPr>
              <w:t>Consumers of Eees_EASInformationProvisioning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54A42" w14:textId="646B5116" w:rsidR="001E7193" w:rsidRPr="008855E6" w:rsidRDefault="001E7193" w:rsidP="001E7193">
            <w:pPr>
              <w:pStyle w:val="TAL"/>
              <w:jc w:val="center"/>
              <w:rPr>
                <w:rFonts w:cs="Arial"/>
                <w:sz w:val="16"/>
                <w:szCs w:val="16"/>
              </w:rPr>
            </w:pPr>
            <w:r>
              <w:rPr>
                <w:rFonts w:cs="Arial"/>
                <w:sz w:val="16"/>
                <w:szCs w:val="16"/>
              </w:rPr>
              <w:t>19.0.0</w:t>
            </w:r>
          </w:p>
        </w:tc>
      </w:tr>
      <w:tr w:rsidR="001E7193" w:rsidRPr="008855E6" w14:paraId="41A6738A"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17477F" w14:textId="43A8C788" w:rsidR="001E7193" w:rsidRDefault="001E7193" w:rsidP="00563785">
            <w:pPr>
              <w:pStyle w:val="TAC"/>
              <w:rPr>
                <w:sz w:val="16"/>
              </w:rPr>
            </w:pPr>
            <w:r>
              <w:rPr>
                <w:sz w:val="16"/>
              </w:rPr>
              <w:t>2024-09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1E9AEB" w14:textId="6B7A0E0C" w:rsidR="001E7193" w:rsidRDefault="0098570E" w:rsidP="00563785">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82A03A9" w14:textId="77777777" w:rsidR="001E7193" w:rsidRPr="008855E6" w:rsidRDefault="001E7193" w:rsidP="00563785">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DB3F83" w14:textId="77777777" w:rsidR="001E7193" w:rsidRDefault="001E7193" w:rsidP="00563785">
            <w:pPr>
              <w:pStyle w:val="TAC"/>
              <w:rPr>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206B9D" w14:textId="77777777" w:rsidR="001E7193" w:rsidRDefault="001E7193" w:rsidP="00563785">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5CF3" w14:textId="77777777" w:rsidR="001E7193" w:rsidRDefault="001E7193" w:rsidP="00563785">
            <w:pPr>
              <w:pStyle w:val="TAC"/>
              <w:rPr>
                <w:sz w:val="16"/>
              </w:rPr>
            </w:pP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B7393F2" w14:textId="2E9E34CF" w:rsidR="001E7193" w:rsidRPr="00475EA2" w:rsidRDefault="0098570E" w:rsidP="00E96FA1">
            <w:pPr>
              <w:pStyle w:val="TAL"/>
              <w:rPr>
                <w:rFonts w:cs="Arial"/>
                <w:sz w:val="16"/>
                <w:szCs w:val="16"/>
              </w:rPr>
            </w:pPr>
            <w:r>
              <w:rPr>
                <w:rFonts w:cs="Arial"/>
                <w:sz w:val="16"/>
                <w:szCs w:val="16"/>
              </w:rPr>
              <w:t xml:space="preserve">Replacing </w:t>
            </w:r>
            <w:r w:rsidRPr="00E96FA1">
              <w:rPr>
                <w:rFonts w:cs="Arial"/>
                <w:sz w:val="16"/>
                <w:szCs w:val="16"/>
              </w:rPr>
              <w:t>TS24558_Eecs_ServiceProvisioning</w:t>
            </w:r>
            <w:r>
              <w:rPr>
                <w:rFonts w:cs="Arial"/>
                <w:sz w:val="16"/>
                <w:szCs w:val="16"/>
              </w:rPr>
              <w:t>.yaml file with its correct version in the attachments uploaded on 3Gu</w:t>
            </w:r>
            <w:r w:rsidDel="0098570E">
              <w:rPr>
                <w:rFonts w:cs="Arial"/>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F7132" w14:textId="355692E8" w:rsidR="001E7193" w:rsidRDefault="00437690" w:rsidP="00563785">
            <w:pPr>
              <w:pStyle w:val="TAL"/>
              <w:jc w:val="center"/>
              <w:rPr>
                <w:rFonts w:cs="Arial"/>
                <w:sz w:val="16"/>
                <w:szCs w:val="16"/>
              </w:rPr>
            </w:pPr>
            <w:r>
              <w:rPr>
                <w:rFonts w:cs="Arial"/>
                <w:sz w:val="16"/>
                <w:szCs w:val="16"/>
              </w:rPr>
              <w:t>19.0.1</w:t>
            </w:r>
          </w:p>
        </w:tc>
      </w:tr>
      <w:tr w:rsidR="00FC58DB" w:rsidRPr="008855E6" w14:paraId="21C39614"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8566A5B" w14:textId="4E35CD8A" w:rsidR="00FC58DB" w:rsidRDefault="00FC58DB" w:rsidP="002177E4">
            <w:pPr>
              <w:pStyle w:val="TAC"/>
              <w:rPr>
                <w:sz w:val="16"/>
              </w:rPr>
            </w:pPr>
            <w:r>
              <w:rPr>
                <w:sz w:val="16"/>
              </w:rPr>
              <w:t>2024-1</w:t>
            </w:r>
            <w:r w:rsidR="002177E4">
              <w:rPr>
                <w:sz w:val="16"/>
              </w:rPr>
              <w:t>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63ADFB9" w14:textId="0F8A1FB2" w:rsidR="00FC58DB" w:rsidRDefault="00FC58DB" w:rsidP="00FC58DB">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BA5C507" w14:textId="77777777" w:rsidR="00FC58DB" w:rsidRPr="008855E6" w:rsidRDefault="00FC58DB" w:rsidP="00563785">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1846B18" w14:textId="28C6C764" w:rsidR="00FC58DB" w:rsidRDefault="00FC58DB" w:rsidP="00563785">
            <w:pPr>
              <w:pStyle w:val="TAC"/>
              <w:rPr>
                <w:sz w:val="16"/>
              </w:rPr>
            </w:pPr>
            <w:r w:rsidRPr="00FC58DB">
              <w:rPr>
                <w:sz w:val="16"/>
              </w:rPr>
              <w:t>0108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00D517C" w14:textId="29A37CFE" w:rsidR="00FC58DB" w:rsidRDefault="00FC58DB" w:rsidP="00563785">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FBCCC0" w14:textId="43F20CA8" w:rsidR="00FC58DB" w:rsidRDefault="00FC58DB" w:rsidP="00563785">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BEABF43" w14:textId="7F0F4468" w:rsidR="00FC58DB" w:rsidRDefault="00FC58DB" w:rsidP="00E96FA1">
            <w:pPr>
              <w:pStyle w:val="TAL"/>
              <w:rPr>
                <w:rFonts w:cs="Arial"/>
                <w:sz w:val="16"/>
                <w:szCs w:val="16"/>
              </w:rPr>
            </w:pPr>
            <w:r w:rsidRPr="00FC58DB">
              <w:rPr>
                <w:rFonts w:cs="Arial"/>
                <w:sz w:val="16"/>
                <w:szCs w:val="16"/>
              </w:rPr>
              <w:t>Common EAS relocation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83B30" w14:textId="36F41383" w:rsidR="00FC58DB" w:rsidRDefault="00FC58DB" w:rsidP="00563785">
            <w:pPr>
              <w:pStyle w:val="TAL"/>
              <w:jc w:val="center"/>
              <w:rPr>
                <w:rFonts w:cs="Arial"/>
                <w:sz w:val="16"/>
                <w:szCs w:val="16"/>
              </w:rPr>
            </w:pPr>
            <w:r>
              <w:rPr>
                <w:rFonts w:cs="Arial"/>
                <w:sz w:val="16"/>
                <w:szCs w:val="16"/>
              </w:rPr>
              <w:t>19.1.0</w:t>
            </w:r>
          </w:p>
        </w:tc>
      </w:tr>
      <w:tr w:rsidR="00FC58DB" w:rsidRPr="008855E6" w14:paraId="5D411B7E"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CCA039F" w14:textId="212BD86B" w:rsidR="00FC58DB" w:rsidRDefault="00FC58DB" w:rsidP="002177E4">
            <w:pPr>
              <w:pStyle w:val="TAC"/>
              <w:rPr>
                <w:sz w:val="16"/>
              </w:rPr>
            </w:pPr>
            <w:r>
              <w:rPr>
                <w:sz w:val="16"/>
              </w:rPr>
              <w:t>2024-1</w:t>
            </w:r>
            <w:r w:rsidR="002177E4">
              <w:rPr>
                <w:sz w:val="16"/>
              </w:rPr>
              <w:t>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CF9BE75" w14:textId="5114A5C4" w:rsidR="00FC58DB" w:rsidRDefault="00FC58DB" w:rsidP="00563785">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40C6438" w14:textId="77777777" w:rsidR="00FC58DB" w:rsidRPr="008855E6" w:rsidRDefault="00FC58DB" w:rsidP="00563785">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6DB0C2" w14:textId="7721543A" w:rsidR="00FC58DB" w:rsidRDefault="00281FAA" w:rsidP="00563785">
            <w:pPr>
              <w:pStyle w:val="TAC"/>
              <w:rPr>
                <w:sz w:val="16"/>
              </w:rPr>
            </w:pPr>
            <w:r>
              <w:rPr>
                <w:sz w:val="16"/>
              </w:rPr>
              <w:t>0112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D22B20D" w14:textId="3AA11096" w:rsidR="00FC58DB" w:rsidRDefault="00D66018" w:rsidP="00563785">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5AA0A" w14:textId="638568ED" w:rsidR="00FC58DB" w:rsidRDefault="00D33DCF" w:rsidP="00563785">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5290B49" w14:textId="30906756" w:rsidR="00FC58DB" w:rsidRDefault="00281FAA" w:rsidP="00E96FA1">
            <w:pPr>
              <w:pStyle w:val="TAL"/>
              <w:rPr>
                <w:rFonts w:cs="Arial"/>
                <w:sz w:val="16"/>
                <w:szCs w:val="16"/>
              </w:rPr>
            </w:pPr>
            <w:r w:rsidRPr="00281FAA">
              <w:rPr>
                <w:rFonts w:cs="Arial"/>
                <w:sz w:val="16"/>
                <w:szCs w:val="16"/>
              </w:rPr>
              <w:t>Service provisioning with predicted expiration time.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2DE91" w14:textId="606D79B0" w:rsidR="00FC58DB" w:rsidRDefault="007A6FD5" w:rsidP="00563785">
            <w:pPr>
              <w:pStyle w:val="TAL"/>
              <w:jc w:val="center"/>
              <w:rPr>
                <w:rFonts w:cs="Arial"/>
                <w:sz w:val="16"/>
                <w:szCs w:val="16"/>
              </w:rPr>
            </w:pPr>
            <w:r w:rsidRPr="007A6FD5">
              <w:rPr>
                <w:rFonts w:cs="Arial"/>
                <w:sz w:val="16"/>
                <w:szCs w:val="16"/>
              </w:rPr>
              <w:t>19.1.0</w:t>
            </w:r>
          </w:p>
        </w:tc>
      </w:tr>
      <w:tr w:rsidR="00FC58DB" w:rsidRPr="008855E6" w14:paraId="5EBDF513"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375F41D" w14:textId="52711DF6" w:rsidR="00FC58DB" w:rsidRDefault="00FC58DB" w:rsidP="002177E4">
            <w:pPr>
              <w:pStyle w:val="TAC"/>
              <w:rPr>
                <w:sz w:val="16"/>
              </w:rPr>
            </w:pPr>
            <w:r>
              <w:rPr>
                <w:sz w:val="16"/>
              </w:rPr>
              <w:t>2024-1</w:t>
            </w:r>
            <w:r w:rsidR="002177E4">
              <w:rPr>
                <w:sz w:val="16"/>
              </w:rPr>
              <w:t>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F22E330" w14:textId="68B25931" w:rsidR="00FC58DB" w:rsidRDefault="00FC58DB" w:rsidP="00563785">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8727C6F" w14:textId="77777777" w:rsidR="00FC58DB" w:rsidRPr="008855E6" w:rsidRDefault="00FC58DB" w:rsidP="00563785">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B1C798D" w14:textId="2CEB41F2" w:rsidR="00FC58DB" w:rsidRDefault="00281FAA" w:rsidP="00563785">
            <w:pPr>
              <w:pStyle w:val="TAC"/>
              <w:rPr>
                <w:sz w:val="16"/>
              </w:rPr>
            </w:pPr>
            <w:r>
              <w:rPr>
                <w:sz w:val="16"/>
              </w:rPr>
              <w:t>0113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E6FFE27" w14:textId="0D6EFD0E" w:rsidR="00FC58DB" w:rsidRDefault="00D66018" w:rsidP="00563785">
            <w:pPr>
              <w:pStyle w:val="TAC"/>
              <w:rPr>
                <w:sz w:val="16"/>
              </w:rPr>
            </w:pPr>
            <w:r>
              <w:rPr>
                <w:sz w:val="16"/>
              </w:rPr>
              <w:t>1</w:t>
            </w:r>
            <w:bookmarkStart w:id="2059" w:name="_GoBack"/>
            <w:bookmarkEnd w:id="2059"/>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5CF3E" w14:textId="37DF169A" w:rsidR="00FC58DB" w:rsidRDefault="00D33DCF" w:rsidP="00563785">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79C7CC1" w14:textId="4EBA0A5A" w:rsidR="00FC58DB" w:rsidRDefault="00281FAA" w:rsidP="00E96FA1">
            <w:pPr>
              <w:pStyle w:val="TAL"/>
              <w:rPr>
                <w:rFonts w:cs="Arial"/>
                <w:sz w:val="16"/>
                <w:szCs w:val="16"/>
              </w:rPr>
            </w:pPr>
            <w:r w:rsidRPr="00281FAA">
              <w:rPr>
                <w:rFonts w:cs="Arial"/>
                <w:sz w:val="16"/>
                <w:szCs w:val="16"/>
              </w:rPr>
              <w:t>Sharing port information to receive the EEC triggers.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ABC14" w14:textId="40B18686" w:rsidR="00FC58DB" w:rsidRDefault="007A6FD5" w:rsidP="00563785">
            <w:pPr>
              <w:pStyle w:val="TAL"/>
              <w:jc w:val="center"/>
              <w:rPr>
                <w:rFonts w:cs="Arial"/>
                <w:sz w:val="16"/>
                <w:szCs w:val="16"/>
              </w:rPr>
            </w:pPr>
            <w:r>
              <w:rPr>
                <w:rFonts w:cs="Arial"/>
                <w:sz w:val="16"/>
                <w:szCs w:val="16"/>
              </w:rPr>
              <w:t>19.1.0</w:t>
            </w:r>
          </w:p>
        </w:tc>
      </w:tr>
      <w:tr w:rsidR="00FC58DB" w:rsidRPr="008855E6" w14:paraId="1EC5B46B"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694E554" w14:textId="47D11C54" w:rsidR="00FC58DB" w:rsidRDefault="002177E4" w:rsidP="00563785">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92EAE77" w14:textId="75AF4A55" w:rsidR="00FC58DB" w:rsidRDefault="00FC58DB" w:rsidP="00563785">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EE7FB19" w14:textId="77777777" w:rsidR="00FC58DB" w:rsidRPr="008855E6" w:rsidRDefault="00FC58DB" w:rsidP="00563785">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498CF30" w14:textId="3487A891" w:rsidR="00FC58DB" w:rsidRDefault="00FB236E" w:rsidP="00563785">
            <w:pPr>
              <w:pStyle w:val="TAC"/>
              <w:rPr>
                <w:sz w:val="16"/>
              </w:rPr>
            </w:pPr>
            <w:r>
              <w:rPr>
                <w:sz w:val="16"/>
              </w:rPr>
              <w:t>0114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514DDE" w14:textId="77777777" w:rsidR="00FC58DB" w:rsidRDefault="00FC58DB" w:rsidP="00563785">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4E091" w14:textId="725B8895" w:rsidR="00FC58DB" w:rsidRDefault="00D33DCF" w:rsidP="00563785">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0C7E6E0" w14:textId="75860D76" w:rsidR="00FC58DB" w:rsidRDefault="00281FAA" w:rsidP="00E96FA1">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1152A" w14:textId="0FF002EC" w:rsidR="00FC58DB" w:rsidRDefault="007A6FD5" w:rsidP="00563785">
            <w:pPr>
              <w:pStyle w:val="TAL"/>
              <w:jc w:val="center"/>
              <w:rPr>
                <w:rFonts w:cs="Arial"/>
                <w:sz w:val="16"/>
                <w:szCs w:val="16"/>
              </w:rPr>
            </w:pPr>
            <w:r>
              <w:rPr>
                <w:rFonts w:cs="Arial"/>
                <w:sz w:val="16"/>
                <w:szCs w:val="16"/>
              </w:rPr>
              <w:t>19.1.0</w:t>
            </w:r>
          </w:p>
        </w:tc>
      </w:tr>
    </w:tbl>
    <w:p w14:paraId="6AE5F0B0" w14:textId="6FBBBA49" w:rsidR="00080512" w:rsidRDefault="00080512" w:rsidP="009E5347"/>
    <w:sectPr w:rsidR="00080512">
      <w:headerReference w:type="default" r:id="rId84"/>
      <w:footerReference w:type="default" r:id="rId8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A2E2E4" w14:textId="77777777" w:rsidR="00A72974" w:rsidRDefault="00A72974">
      <w:r>
        <w:separator/>
      </w:r>
    </w:p>
  </w:endnote>
  <w:endnote w:type="continuationSeparator" w:id="0">
    <w:p w14:paraId="2B3DA996" w14:textId="77777777" w:rsidR="00A72974" w:rsidRDefault="00A72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63785" w:rsidRDefault="005637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869A31" w14:textId="77777777" w:rsidR="00A72974" w:rsidRDefault="00A72974">
      <w:r>
        <w:separator/>
      </w:r>
    </w:p>
  </w:footnote>
  <w:footnote w:type="continuationSeparator" w:id="0">
    <w:p w14:paraId="4CC93FA9" w14:textId="77777777" w:rsidR="00A72974" w:rsidRDefault="00A729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D45F08B" w:rsidR="00563785" w:rsidRDefault="005637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6018">
      <w:rPr>
        <w:rFonts w:ascii="Arial" w:hAnsi="Arial" w:cs="Arial"/>
        <w:b/>
        <w:noProof/>
        <w:sz w:val="18"/>
        <w:szCs w:val="18"/>
      </w:rPr>
      <w:t>3GPP TS 24.558 V19.1.0 (2024-12)</w:t>
    </w:r>
    <w:r>
      <w:rPr>
        <w:rFonts w:ascii="Arial" w:hAnsi="Arial" w:cs="Arial"/>
        <w:b/>
        <w:sz w:val="18"/>
        <w:szCs w:val="18"/>
      </w:rPr>
      <w:fldChar w:fldCharType="end"/>
    </w:r>
  </w:p>
  <w:p w14:paraId="7A6BC72E" w14:textId="0F6992C9" w:rsidR="00563785" w:rsidRDefault="005637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66018">
      <w:rPr>
        <w:rFonts w:ascii="Arial" w:hAnsi="Arial" w:cs="Arial"/>
        <w:b/>
        <w:noProof/>
        <w:sz w:val="18"/>
        <w:szCs w:val="18"/>
      </w:rPr>
      <w:t>158</w:t>
    </w:r>
    <w:r>
      <w:rPr>
        <w:rFonts w:ascii="Arial" w:hAnsi="Arial" w:cs="Arial"/>
        <w:b/>
        <w:sz w:val="18"/>
        <w:szCs w:val="18"/>
      </w:rPr>
      <w:fldChar w:fldCharType="end"/>
    </w:r>
  </w:p>
  <w:p w14:paraId="13C538E8" w14:textId="4FCC6BAF" w:rsidR="00563785" w:rsidRDefault="005637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6018">
      <w:rPr>
        <w:rFonts w:ascii="Arial" w:hAnsi="Arial" w:cs="Arial"/>
        <w:b/>
        <w:noProof/>
        <w:sz w:val="18"/>
        <w:szCs w:val="18"/>
      </w:rPr>
      <w:t>Release 19</w:t>
    </w:r>
    <w:r>
      <w:rPr>
        <w:rFonts w:ascii="Arial" w:hAnsi="Arial" w:cs="Arial"/>
        <w:b/>
        <w:sz w:val="18"/>
        <w:szCs w:val="18"/>
      </w:rPr>
      <w:fldChar w:fldCharType="end"/>
    </w:r>
  </w:p>
  <w:p w14:paraId="1024E63D" w14:textId="77777777" w:rsidR="00563785" w:rsidRDefault="005637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0B"/>
    <w:rsid w:val="00010ADB"/>
    <w:rsid w:val="00012200"/>
    <w:rsid w:val="00013903"/>
    <w:rsid w:val="00015F1D"/>
    <w:rsid w:val="000205F9"/>
    <w:rsid w:val="00020D51"/>
    <w:rsid w:val="00021FA4"/>
    <w:rsid w:val="0002289F"/>
    <w:rsid w:val="00025D76"/>
    <w:rsid w:val="00025FC7"/>
    <w:rsid w:val="000314B8"/>
    <w:rsid w:val="00032B27"/>
    <w:rsid w:val="00033397"/>
    <w:rsid w:val="00033B3B"/>
    <w:rsid w:val="00034EF5"/>
    <w:rsid w:val="000352C1"/>
    <w:rsid w:val="000355B3"/>
    <w:rsid w:val="00040095"/>
    <w:rsid w:val="00043167"/>
    <w:rsid w:val="0004729C"/>
    <w:rsid w:val="00047D5A"/>
    <w:rsid w:val="00050B60"/>
    <w:rsid w:val="00050C0F"/>
    <w:rsid w:val="00051834"/>
    <w:rsid w:val="00054A22"/>
    <w:rsid w:val="00054E52"/>
    <w:rsid w:val="00056FA3"/>
    <w:rsid w:val="00057054"/>
    <w:rsid w:val="00062023"/>
    <w:rsid w:val="00064966"/>
    <w:rsid w:val="000651FE"/>
    <w:rsid w:val="000655A6"/>
    <w:rsid w:val="00072B1B"/>
    <w:rsid w:val="0007304E"/>
    <w:rsid w:val="00074E01"/>
    <w:rsid w:val="0007641B"/>
    <w:rsid w:val="0007752E"/>
    <w:rsid w:val="000804FC"/>
    <w:rsid w:val="00080512"/>
    <w:rsid w:val="00082E3C"/>
    <w:rsid w:val="00083B4C"/>
    <w:rsid w:val="00084373"/>
    <w:rsid w:val="00086A16"/>
    <w:rsid w:val="0009436D"/>
    <w:rsid w:val="00095268"/>
    <w:rsid w:val="000A4D88"/>
    <w:rsid w:val="000A6743"/>
    <w:rsid w:val="000A71F0"/>
    <w:rsid w:val="000B0ABB"/>
    <w:rsid w:val="000B4D21"/>
    <w:rsid w:val="000C0C3C"/>
    <w:rsid w:val="000C371C"/>
    <w:rsid w:val="000C47C3"/>
    <w:rsid w:val="000C4840"/>
    <w:rsid w:val="000D0554"/>
    <w:rsid w:val="000D0877"/>
    <w:rsid w:val="000D58AB"/>
    <w:rsid w:val="000D5F4F"/>
    <w:rsid w:val="000D7C54"/>
    <w:rsid w:val="000E2165"/>
    <w:rsid w:val="000E3179"/>
    <w:rsid w:val="000E441D"/>
    <w:rsid w:val="000E4D06"/>
    <w:rsid w:val="000E73CF"/>
    <w:rsid w:val="000F114C"/>
    <w:rsid w:val="000F5C8C"/>
    <w:rsid w:val="00100DD5"/>
    <w:rsid w:val="00104A41"/>
    <w:rsid w:val="00110023"/>
    <w:rsid w:val="00114059"/>
    <w:rsid w:val="001161A8"/>
    <w:rsid w:val="00116D35"/>
    <w:rsid w:val="001257ED"/>
    <w:rsid w:val="0012728E"/>
    <w:rsid w:val="00127949"/>
    <w:rsid w:val="00133525"/>
    <w:rsid w:val="00135AE7"/>
    <w:rsid w:val="00136418"/>
    <w:rsid w:val="0014329E"/>
    <w:rsid w:val="00145CC0"/>
    <w:rsid w:val="00153867"/>
    <w:rsid w:val="0015410D"/>
    <w:rsid w:val="00156662"/>
    <w:rsid w:val="001568E5"/>
    <w:rsid w:val="00157BAC"/>
    <w:rsid w:val="00163166"/>
    <w:rsid w:val="0016407B"/>
    <w:rsid w:val="001659D0"/>
    <w:rsid w:val="001675AF"/>
    <w:rsid w:val="00176D60"/>
    <w:rsid w:val="001829BC"/>
    <w:rsid w:val="00182FFE"/>
    <w:rsid w:val="00183848"/>
    <w:rsid w:val="00185927"/>
    <w:rsid w:val="001860D9"/>
    <w:rsid w:val="0019474E"/>
    <w:rsid w:val="00194772"/>
    <w:rsid w:val="00196CB3"/>
    <w:rsid w:val="001A0ECC"/>
    <w:rsid w:val="001A1DAE"/>
    <w:rsid w:val="001A2B4A"/>
    <w:rsid w:val="001A42F7"/>
    <w:rsid w:val="001A4C42"/>
    <w:rsid w:val="001A5108"/>
    <w:rsid w:val="001A6397"/>
    <w:rsid w:val="001A7420"/>
    <w:rsid w:val="001B648E"/>
    <w:rsid w:val="001B6637"/>
    <w:rsid w:val="001C1F82"/>
    <w:rsid w:val="001C21C3"/>
    <w:rsid w:val="001C3523"/>
    <w:rsid w:val="001D02C2"/>
    <w:rsid w:val="001D04ED"/>
    <w:rsid w:val="001D1F12"/>
    <w:rsid w:val="001D4501"/>
    <w:rsid w:val="001D5B52"/>
    <w:rsid w:val="001D6E60"/>
    <w:rsid w:val="001E3845"/>
    <w:rsid w:val="001E7193"/>
    <w:rsid w:val="001F0C1D"/>
    <w:rsid w:val="001F1132"/>
    <w:rsid w:val="001F15D0"/>
    <w:rsid w:val="001F168B"/>
    <w:rsid w:val="001F1BE3"/>
    <w:rsid w:val="001F1C30"/>
    <w:rsid w:val="001F3C74"/>
    <w:rsid w:val="001F6FF8"/>
    <w:rsid w:val="00200178"/>
    <w:rsid w:val="002014CA"/>
    <w:rsid w:val="00201D15"/>
    <w:rsid w:val="00202EBB"/>
    <w:rsid w:val="00204543"/>
    <w:rsid w:val="00212060"/>
    <w:rsid w:val="00212127"/>
    <w:rsid w:val="00215BC3"/>
    <w:rsid w:val="002177E4"/>
    <w:rsid w:val="00217F97"/>
    <w:rsid w:val="00220E4C"/>
    <w:rsid w:val="002215D9"/>
    <w:rsid w:val="00230BE3"/>
    <w:rsid w:val="00231FAE"/>
    <w:rsid w:val="002347A2"/>
    <w:rsid w:val="002353B1"/>
    <w:rsid w:val="00235A14"/>
    <w:rsid w:val="00236518"/>
    <w:rsid w:val="0023693A"/>
    <w:rsid w:val="00236C0A"/>
    <w:rsid w:val="00243E9B"/>
    <w:rsid w:val="00246BD8"/>
    <w:rsid w:val="002510B0"/>
    <w:rsid w:val="00261A04"/>
    <w:rsid w:val="00262852"/>
    <w:rsid w:val="002633AF"/>
    <w:rsid w:val="002636F1"/>
    <w:rsid w:val="002664AB"/>
    <w:rsid w:val="002675F0"/>
    <w:rsid w:val="00271BEC"/>
    <w:rsid w:val="00272432"/>
    <w:rsid w:val="002760EE"/>
    <w:rsid w:val="00280690"/>
    <w:rsid w:val="00281577"/>
    <w:rsid w:val="00281FAA"/>
    <w:rsid w:val="00287C73"/>
    <w:rsid w:val="00287DA1"/>
    <w:rsid w:val="0029044E"/>
    <w:rsid w:val="00290676"/>
    <w:rsid w:val="00290A2E"/>
    <w:rsid w:val="002913FC"/>
    <w:rsid w:val="00292FAC"/>
    <w:rsid w:val="002930C0"/>
    <w:rsid w:val="002944BF"/>
    <w:rsid w:val="0029518D"/>
    <w:rsid w:val="002956A5"/>
    <w:rsid w:val="00296960"/>
    <w:rsid w:val="002A0168"/>
    <w:rsid w:val="002A05CC"/>
    <w:rsid w:val="002A0616"/>
    <w:rsid w:val="002A0D66"/>
    <w:rsid w:val="002A1ECD"/>
    <w:rsid w:val="002A737B"/>
    <w:rsid w:val="002B16C6"/>
    <w:rsid w:val="002B4EA8"/>
    <w:rsid w:val="002B592C"/>
    <w:rsid w:val="002B6339"/>
    <w:rsid w:val="002C0D81"/>
    <w:rsid w:val="002C428E"/>
    <w:rsid w:val="002D0B34"/>
    <w:rsid w:val="002D309C"/>
    <w:rsid w:val="002D3BC0"/>
    <w:rsid w:val="002E00EE"/>
    <w:rsid w:val="002E2C3F"/>
    <w:rsid w:val="002E7D6B"/>
    <w:rsid w:val="002F12BA"/>
    <w:rsid w:val="002F6873"/>
    <w:rsid w:val="002F687D"/>
    <w:rsid w:val="00300712"/>
    <w:rsid w:val="0030183D"/>
    <w:rsid w:val="003037AB"/>
    <w:rsid w:val="003079BD"/>
    <w:rsid w:val="003100FA"/>
    <w:rsid w:val="00310F5B"/>
    <w:rsid w:val="00311FD8"/>
    <w:rsid w:val="0031678F"/>
    <w:rsid w:val="003172DC"/>
    <w:rsid w:val="0032166E"/>
    <w:rsid w:val="00322949"/>
    <w:rsid w:val="00323627"/>
    <w:rsid w:val="00323D1C"/>
    <w:rsid w:val="00325A05"/>
    <w:rsid w:val="003308CE"/>
    <w:rsid w:val="00331A08"/>
    <w:rsid w:val="00331FEC"/>
    <w:rsid w:val="00333424"/>
    <w:rsid w:val="003358AE"/>
    <w:rsid w:val="003364AF"/>
    <w:rsid w:val="00336EB3"/>
    <w:rsid w:val="003424A7"/>
    <w:rsid w:val="00346212"/>
    <w:rsid w:val="0034679F"/>
    <w:rsid w:val="00353DC7"/>
    <w:rsid w:val="0035462D"/>
    <w:rsid w:val="00355442"/>
    <w:rsid w:val="00356555"/>
    <w:rsid w:val="00357CB8"/>
    <w:rsid w:val="00357FBB"/>
    <w:rsid w:val="003654E6"/>
    <w:rsid w:val="00370696"/>
    <w:rsid w:val="00372E56"/>
    <w:rsid w:val="003742C8"/>
    <w:rsid w:val="003758F9"/>
    <w:rsid w:val="003765B8"/>
    <w:rsid w:val="003778A2"/>
    <w:rsid w:val="00377B5E"/>
    <w:rsid w:val="00380D88"/>
    <w:rsid w:val="003820CF"/>
    <w:rsid w:val="00382DBF"/>
    <w:rsid w:val="0038358D"/>
    <w:rsid w:val="00384A40"/>
    <w:rsid w:val="00384B67"/>
    <w:rsid w:val="00384D1C"/>
    <w:rsid w:val="0038513F"/>
    <w:rsid w:val="00385D11"/>
    <w:rsid w:val="00385F50"/>
    <w:rsid w:val="003875B0"/>
    <w:rsid w:val="00392ADC"/>
    <w:rsid w:val="003A21A5"/>
    <w:rsid w:val="003A2E57"/>
    <w:rsid w:val="003A4119"/>
    <w:rsid w:val="003A5593"/>
    <w:rsid w:val="003B3F1F"/>
    <w:rsid w:val="003C2885"/>
    <w:rsid w:val="003C2C39"/>
    <w:rsid w:val="003C3971"/>
    <w:rsid w:val="003C5141"/>
    <w:rsid w:val="003C5675"/>
    <w:rsid w:val="003C5ADC"/>
    <w:rsid w:val="003C6154"/>
    <w:rsid w:val="003C62C8"/>
    <w:rsid w:val="003C7244"/>
    <w:rsid w:val="003C7758"/>
    <w:rsid w:val="003C7BB1"/>
    <w:rsid w:val="003D68F0"/>
    <w:rsid w:val="003D6B19"/>
    <w:rsid w:val="003E02CB"/>
    <w:rsid w:val="003E3036"/>
    <w:rsid w:val="003E678B"/>
    <w:rsid w:val="003F1341"/>
    <w:rsid w:val="003F20FC"/>
    <w:rsid w:val="003F229B"/>
    <w:rsid w:val="003F286A"/>
    <w:rsid w:val="003F2FF2"/>
    <w:rsid w:val="003F685B"/>
    <w:rsid w:val="003F70B0"/>
    <w:rsid w:val="00400342"/>
    <w:rsid w:val="004011C7"/>
    <w:rsid w:val="00404E3D"/>
    <w:rsid w:val="00406E8C"/>
    <w:rsid w:val="00410ECB"/>
    <w:rsid w:val="0041192E"/>
    <w:rsid w:val="00415890"/>
    <w:rsid w:val="0041688A"/>
    <w:rsid w:val="004170AA"/>
    <w:rsid w:val="004175B8"/>
    <w:rsid w:val="00423334"/>
    <w:rsid w:val="00431886"/>
    <w:rsid w:val="00432F23"/>
    <w:rsid w:val="004345EC"/>
    <w:rsid w:val="004364E9"/>
    <w:rsid w:val="00436D53"/>
    <w:rsid w:val="00437690"/>
    <w:rsid w:val="004426BD"/>
    <w:rsid w:val="0044346F"/>
    <w:rsid w:val="00443AD4"/>
    <w:rsid w:val="00443D0C"/>
    <w:rsid w:val="004452E0"/>
    <w:rsid w:val="00446E7A"/>
    <w:rsid w:val="00452FD2"/>
    <w:rsid w:val="0045468D"/>
    <w:rsid w:val="00456B81"/>
    <w:rsid w:val="004604CA"/>
    <w:rsid w:val="004620F7"/>
    <w:rsid w:val="004629CF"/>
    <w:rsid w:val="00462F52"/>
    <w:rsid w:val="00464F97"/>
    <w:rsid w:val="00465515"/>
    <w:rsid w:val="004732D1"/>
    <w:rsid w:val="00473F27"/>
    <w:rsid w:val="004743DD"/>
    <w:rsid w:val="00475EA2"/>
    <w:rsid w:val="004865C8"/>
    <w:rsid w:val="00490D8F"/>
    <w:rsid w:val="00491982"/>
    <w:rsid w:val="00492B13"/>
    <w:rsid w:val="004936FF"/>
    <w:rsid w:val="00493B9D"/>
    <w:rsid w:val="004943BA"/>
    <w:rsid w:val="00494AFB"/>
    <w:rsid w:val="0049751D"/>
    <w:rsid w:val="004A0EFC"/>
    <w:rsid w:val="004A1283"/>
    <w:rsid w:val="004A2E50"/>
    <w:rsid w:val="004A5AC2"/>
    <w:rsid w:val="004A6A71"/>
    <w:rsid w:val="004A7B36"/>
    <w:rsid w:val="004B043D"/>
    <w:rsid w:val="004B77D0"/>
    <w:rsid w:val="004C30AC"/>
    <w:rsid w:val="004C48D1"/>
    <w:rsid w:val="004C4FBA"/>
    <w:rsid w:val="004C5699"/>
    <w:rsid w:val="004C60E0"/>
    <w:rsid w:val="004C79D5"/>
    <w:rsid w:val="004D18E1"/>
    <w:rsid w:val="004D2C14"/>
    <w:rsid w:val="004D3578"/>
    <w:rsid w:val="004D3774"/>
    <w:rsid w:val="004D4EA4"/>
    <w:rsid w:val="004D5E72"/>
    <w:rsid w:val="004E0463"/>
    <w:rsid w:val="004E213A"/>
    <w:rsid w:val="004E6B4B"/>
    <w:rsid w:val="004E7823"/>
    <w:rsid w:val="004F0988"/>
    <w:rsid w:val="004F3340"/>
    <w:rsid w:val="004F57AE"/>
    <w:rsid w:val="005019F4"/>
    <w:rsid w:val="005051A3"/>
    <w:rsid w:val="00507260"/>
    <w:rsid w:val="00510677"/>
    <w:rsid w:val="00511A4D"/>
    <w:rsid w:val="005129B5"/>
    <w:rsid w:val="00515E14"/>
    <w:rsid w:val="00520FB6"/>
    <w:rsid w:val="0052205C"/>
    <w:rsid w:val="00524FB1"/>
    <w:rsid w:val="0052617B"/>
    <w:rsid w:val="005270D7"/>
    <w:rsid w:val="005271CD"/>
    <w:rsid w:val="0052778B"/>
    <w:rsid w:val="00527B45"/>
    <w:rsid w:val="00530E36"/>
    <w:rsid w:val="0053388B"/>
    <w:rsid w:val="005349D9"/>
    <w:rsid w:val="00535773"/>
    <w:rsid w:val="00536BAA"/>
    <w:rsid w:val="00537ECE"/>
    <w:rsid w:val="00540015"/>
    <w:rsid w:val="00540D18"/>
    <w:rsid w:val="00541528"/>
    <w:rsid w:val="00541B3E"/>
    <w:rsid w:val="00543E6C"/>
    <w:rsid w:val="00544419"/>
    <w:rsid w:val="00546134"/>
    <w:rsid w:val="0054787F"/>
    <w:rsid w:val="00547A12"/>
    <w:rsid w:val="005508DB"/>
    <w:rsid w:val="0055125D"/>
    <w:rsid w:val="00552BD7"/>
    <w:rsid w:val="00555344"/>
    <w:rsid w:val="00555F60"/>
    <w:rsid w:val="005565CF"/>
    <w:rsid w:val="005573C4"/>
    <w:rsid w:val="005633ED"/>
    <w:rsid w:val="00563785"/>
    <w:rsid w:val="0056468A"/>
    <w:rsid w:val="00565087"/>
    <w:rsid w:val="00565376"/>
    <w:rsid w:val="005756E4"/>
    <w:rsid w:val="005768A2"/>
    <w:rsid w:val="0058051E"/>
    <w:rsid w:val="005805BC"/>
    <w:rsid w:val="005811FB"/>
    <w:rsid w:val="005826FE"/>
    <w:rsid w:val="00584EAF"/>
    <w:rsid w:val="00586404"/>
    <w:rsid w:val="00587615"/>
    <w:rsid w:val="00590CE7"/>
    <w:rsid w:val="0059206A"/>
    <w:rsid w:val="00594DBB"/>
    <w:rsid w:val="00597B11"/>
    <w:rsid w:val="005A12C2"/>
    <w:rsid w:val="005A161D"/>
    <w:rsid w:val="005A376B"/>
    <w:rsid w:val="005A542D"/>
    <w:rsid w:val="005B1308"/>
    <w:rsid w:val="005B15B3"/>
    <w:rsid w:val="005B2CF6"/>
    <w:rsid w:val="005B5472"/>
    <w:rsid w:val="005B62CD"/>
    <w:rsid w:val="005B7FC7"/>
    <w:rsid w:val="005C064B"/>
    <w:rsid w:val="005C30D5"/>
    <w:rsid w:val="005C4D62"/>
    <w:rsid w:val="005C52D3"/>
    <w:rsid w:val="005C56B2"/>
    <w:rsid w:val="005C63CF"/>
    <w:rsid w:val="005C6482"/>
    <w:rsid w:val="005C7025"/>
    <w:rsid w:val="005D2E01"/>
    <w:rsid w:val="005D692F"/>
    <w:rsid w:val="005D6FA4"/>
    <w:rsid w:val="005D7526"/>
    <w:rsid w:val="005D7CF1"/>
    <w:rsid w:val="005E02BF"/>
    <w:rsid w:val="005E4303"/>
    <w:rsid w:val="005E4372"/>
    <w:rsid w:val="005E4BB2"/>
    <w:rsid w:val="005E50F8"/>
    <w:rsid w:val="005E63B0"/>
    <w:rsid w:val="005E6A11"/>
    <w:rsid w:val="005F2297"/>
    <w:rsid w:val="005F379D"/>
    <w:rsid w:val="005F788A"/>
    <w:rsid w:val="006028D3"/>
    <w:rsid w:val="00602AEA"/>
    <w:rsid w:val="00603B7F"/>
    <w:rsid w:val="00604EA1"/>
    <w:rsid w:val="0061261C"/>
    <w:rsid w:val="006128CB"/>
    <w:rsid w:val="006133CB"/>
    <w:rsid w:val="006139EF"/>
    <w:rsid w:val="00614FDF"/>
    <w:rsid w:val="006158DB"/>
    <w:rsid w:val="006166D7"/>
    <w:rsid w:val="00622740"/>
    <w:rsid w:val="0062472A"/>
    <w:rsid w:val="00625E91"/>
    <w:rsid w:val="00625EC6"/>
    <w:rsid w:val="00626C72"/>
    <w:rsid w:val="0063543D"/>
    <w:rsid w:val="00637F7D"/>
    <w:rsid w:val="006414B4"/>
    <w:rsid w:val="00646B76"/>
    <w:rsid w:val="00647114"/>
    <w:rsid w:val="00647453"/>
    <w:rsid w:val="006516F0"/>
    <w:rsid w:val="00656F55"/>
    <w:rsid w:val="00670799"/>
    <w:rsid w:val="00672025"/>
    <w:rsid w:val="00672386"/>
    <w:rsid w:val="00674E00"/>
    <w:rsid w:val="00674FF6"/>
    <w:rsid w:val="00682A86"/>
    <w:rsid w:val="00683EB9"/>
    <w:rsid w:val="00685C5C"/>
    <w:rsid w:val="00687284"/>
    <w:rsid w:val="006875E2"/>
    <w:rsid w:val="006878CD"/>
    <w:rsid w:val="006912E9"/>
    <w:rsid w:val="006929A8"/>
    <w:rsid w:val="00693506"/>
    <w:rsid w:val="00694399"/>
    <w:rsid w:val="006A08FE"/>
    <w:rsid w:val="006A11FC"/>
    <w:rsid w:val="006A323F"/>
    <w:rsid w:val="006A785D"/>
    <w:rsid w:val="006B11BB"/>
    <w:rsid w:val="006B165B"/>
    <w:rsid w:val="006B30D0"/>
    <w:rsid w:val="006B6E59"/>
    <w:rsid w:val="006C3D95"/>
    <w:rsid w:val="006C40C7"/>
    <w:rsid w:val="006C56ED"/>
    <w:rsid w:val="006D0A05"/>
    <w:rsid w:val="006D267D"/>
    <w:rsid w:val="006D2FFC"/>
    <w:rsid w:val="006D412B"/>
    <w:rsid w:val="006D4360"/>
    <w:rsid w:val="006E1492"/>
    <w:rsid w:val="006E32EC"/>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4BAA"/>
    <w:rsid w:val="0071174C"/>
    <w:rsid w:val="00711AB8"/>
    <w:rsid w:val="00712C10"/>
    <w:rsid w:val="00713C44"/>
    <w:rsid w:val="0071590D"/>
    <w:rsid w:val="00716246"/>
    <w:rsid w:val="007207E2"/>
    <w:rsid w:val="00722212"/>
    <w:rsid w:val="00722C27"/>
    <w:rsid w:val="00730DC0"/>
    <w:rsid w:val="00731FC3"/>
    <w:rsid w:val="00733799"/>
    <w:rsid w:val="00734A5B"/>
    <w:rsid w:val="00735E4D"/>
    <w:rsid w:val="0074026F"/>
    <w:rsid w:val="00740A72"/>
    <w:rsid w:val="007429F6"/>
    <w:rsid w:val="00743D68"/>
    <w:rsid w:val="007441C6"/>
    <w:rsid w:val="00744E76"/>
    <w:rsid w:val="00745B9B"/>
    <w:rsid w:val="00747043"/>
    <w:rsid w:val="00750FBC"/>
    <w:rsid w:val="007515A0"/>
    <w:rsid w:val="007543CD"/>
    <w:rsid w:val="00755247"/>
    <w:rsid w:val="0075619F"/>
    <w:rsid w:val="007575A7"/>
    <w:rsid w:val="00761B06"/>
    <w:rsid w:val="0076347C"/>
    <w:rsid w:val="007637D1"/>
    <w:rsid w:val="00763BAF"/>
    <w:rsid w:val="00765EA3"/>
    <w:rsid w:val="007709EE"/>
    <w:rsid w:val="00773FAD"/>
    <w:rsid w:val="00774501"/>
    <w:rsid w:val="007746A5"/>
    <w:rsid w:val="00774DA4"/>
    <w:rsid w:val="00781F0F"/>
    <w:rsid w:val="00784703"/>
    <w:rsid w:val="0079611B"/>
    <w:rsid w:val="00796485"/>
    <w:rsid w:val="00797D68"/>
    <w:rsid w:val="007A2823"/>
    <w:rsid w:val="007A362A"/>
    <w:rsid w:val="007A41E7"/>
    <w:rsid w:val="007A4495"/>
    <w:rsid w:val="007A6B26"/>
    <w:rsid w:val="007A6EF8"/>
    <w:rsid w:val="007A6FD5"/>
    <w:rsid w:val="007A7BC3"/>
    <w:rsid w:val="007B0583"/>
    <w:rsid w:val="007B106E"/>
    <w:rsid w:val="007B600E"/>
    <w:rsid w:val="007B7095"/>
    <w:rsid w:val="007B79DA"/>
    <w:rsid w:val="007C3982"/>
    <w:rsid w:val="007C4A91"/>
    <w:rsid w:val="007D13F6"/>
    <w:rsid w:val="007D25BC"/>
    <w:rsid w:val="007D3193"/>
    <w:rsid w:val="007D4CAD"/>
    <w:rsid w:val="007D6278"/>
    <w:rsid w:val="007E171B"/>
    <w:rsid w:val="007E3545"/>
    <w:rsid w:val="007E3A5D"/>
    <w:rsid w:val="007E4BB2"/>
    <w:rsid w:val="007E546B"/>
    <w:rsid w:val="007F008D"/>
    <w:rsid w:val="007F088C"/>
    <w:rsid w:val="007F0F4A"/>
    <w:rsid w:val="007F524A"/>
    <w:rsid w:val="007F58BB"/>
    <w:rsid w:val="007F6BE3"/>
    <w:rsid w:val="007F7BF5"/>
    <w:rsid w:val="00802894"/>
    <w:rsid w:val="008028A4"/>
    <w:rsid w:val="00803A40"/>
    <w:rsid w:val="00803ED6"/>
    <w:rsid w:val="00804323"/>
    <w:rsid w:val="00807BB0"/>
    <w:rsid w:val="0081022C"/>
    <w:rsid w:val="008110F6"/>
    <w:rsid w:val="0081206A"/>
    <w:rsid w:val="00816301"/>
    <w:rsid w:val="00817035"/>
    <w:rsid w:val="00820290"/>
    <w:rsid w:val="00824C43"/>
    <w:rsid w:val="00824E74"/>
    <w:rsid w:val="00826CDD"/>
    <w:rsid w:val="00830747"/>
    <w:rsid w:val="00834218"/>
    <w:rsid w:val="00835040"/>
    <w:rsid w:val="00840BFE"/>
    <w:rsid w:val="00843A96"/>
    <w:rsid w:val="008458C2"/>
    <w:rsid w:val="00847218"/>
    <w:rsid w:val="00847ED9"/>
    <w:rsid w:val="00850141"/>
    <w:rsid w:val="008503CF"/>
    <w:rsid w:val="00850BBC"/>
    <w:rsid w:val="008512A0"/>
    <w:rsid w:val="008525EA"/>
    <w:rsid w:val="00853704"/>
    <w:rsid w:val="008563F7"/>
    <w:rsid w:val="008574F3"/>
    <w:rsid w:val="00864462"/>
    <w:rsid w:val="00865866"/>
    <w:rsid w:val="00865B5A"/>
    <w:rsid w:val="008714B1"/>
    <w:rsid w:val="00871CA3"/>
    <w:rsid w:val="00872144"/>
    <w:rsid w:val="00872702"/>
    <w:rsid w:val="008741E7"/>
    <w:rsid w:val="00874470"/>
    <w:rsid w:val="008768CA"/>
    <w:rsid w:val="00876B89"/>
    <w:rsid w:val="008777C7"/>
    <w:rsid w:val="0088174B"/>
    <w:rsid w:val="00882F3E"/>
    <w:rsid w:val="008855E6"/>
    <w:rsid w:val="00886BD6"/>
    <w:rsid w:val="00893656"/>
    <w:rsid w:val="008946C7"/>
    <w:rsid w:val="00895D9B"/>
    <w:rsid w:val="008965CB"/>
    <w:rsid w:val="00896D0D"/>
    <w:rsid w:val="00897283"/>
    <w:rsid w:val="008A3ACC"/>
    <w:rsid w:val="008A648F"/>
    <w:rsid w:val="008A666B"/>
    <w:rsid w:val="008B2BEB"/>
    <w:rsid w:val="008B3D37"/>
    <w:rsid w:val="008B45E3"/>
    <w:rsid w:val="008B5A79"/>
    <w:rsid w:val="008B5F28"/>
    <w:rsid w:val="008C2B53"/>
    <w:rsid w:val="008C384C"/>
    <w:rsid w:val="008D462C"/>
    <w:rsid w:val="008D65E5"/>
    <w:rsid w:val="008D6E28"/>
    <w:rsid w:val="008E2D68"/>
    <w:rsid w:val="008E6756"/>
    <w:rsid w:val="008E6B44"/>
    <w:rsid w:val="008F58FC"/>
    <w:rsid w:val="008F6415"/>
    <w:rsid w:val="008F7D38"/>
    <w:rsid w:val="0090020C"/>
    <w:rsid w:val="00900245"/>
    <w:rsid w:val="00900F21"/>
    <w:rsid w:val="00901C73"/>
    <w:rsid w:val="0090271F"/>
    <w:rsid w:val="00902E23"/>
    <w:rsid w:val="00904AF6"/>
    <w:rsid w:val="009053F2"/>
    <w:rsid w:val="009069AB"/>
    <w:rsid w:val="00906E35"/>
    <w:rsid w:val="00910F1D"/>
    <w:rsid w:val="009114D7"/>
    <w:rsid w:val="009124F9"/>
    <w:rsid w:val="0091348E"/>
    <w:rsid w:val="00917CCB"/>
    <w:rsid w:val="00921010"/>
    <w:rsid w:val="00921C56"/>
    <w:rsid w:val="00923B46"/>
    <w:rsid w:val="009242E9"/>
    <w:rsid w:val="00927074"/>
    <w:rsid w:val="00927C6B"/>
    <w:rsid w:val="009303F3"/>
    <w:rsid w:val="00933FB0"/>
    <w:rsid w:val="00937311"/>
    <w:rsid w:val="009409F6"/>
    <w:rsid w:val="00942EC2"/>
    <w:rsid w:val="0094576F"/>
    <w:rsid w:val="0094798A"/>
    <w:rsid w:val="00950E75"/>
    <w:rsid w:val="00951567"/>
    <w:rsid w:val="009520B5"/>
    <w:rsid w:val="00955123"/>
    <w:rsid w:val="0095726C"/>
    <w:rsid w:val="00957D2C"/>
    <w:rsid w:val="00961676"/>
    <w:rsid w:val="009631EA"/>
    <w:rsid w:val="009638A7"/>
    <w:rsid w:val="0097054E"/>
    <w:rsid w:val="00971213"/>
    <w:rsid w:val="00973075"/>
    <w:rsid w:val="009735E2"/>
    <w:rsid w:val="00975429"/>
    <w:rsid w:val="00975A89"/>
    <w:rsid w:val="00980C0F"/>
    <w:rsid w:val="00984201"/>
    <w:rsid w:val="00984F72"/>
    <w:rsid w:val="0098570D"/>
    <w:rsid w:val="0098570E"/>
    <w:rsid w:val="00991F1C"/>
    <w:rsid w:val="009946C9"/>
    <w:rsid w:val="0099490A"/>
    <w:rsid w:val="00995348"/>
    <w:rsid w:val="009966FF"/>
    <w:rsid w:val="009A40C4"/>
    <w:rsid w:val="009A4B24"/>
    <w:rsid w:val="009B087A"/>
    <w:rsid w:val="009B1452"/>
    <w:rsid w:val="009B281B"/>
    <w:rsid w:val="009B45E9"/>
    <w:rsid w:val="009B58D5"/>
    <w:rsid w:val="009C051B"/>
    <w:rsid w:val="009C31A9"/>
    <w:rsid w:val="009C415F"/>
    <w:rsid w:val="009C4B7F"/>
    <w:rsid w:val="009C65DD"/>
    <w:rsid w:val="009D0BED"/>
    <w:rsid w:val="009D3D2E"/>
    <w:rsid w:val="009D511F"/>
    <w:rsid w:val="009E5347"/>
    <w:rsid w:val="009E53FD"/>
    <w:rsid w:val="009F37B7"/>
    <w:rsid w:val="009F41DA"/>
    <w:rsid w:val="009F563E"/>
    <w:rsid w:val="009F64C0"/>
    <w:rsid w:val="009F778B"/>
    <w:rsid w:val="009F7C20"/>
    <w:rsid w:val="00A010EB"/>
    <w:rsid w:val="00A01621"/>
    <w:rsid w:val="00A027CA"/>
    <w:rsid w:val="00A027CC"/>
    <w:rsid w:val="00A058DA"/>
    <w:rsid w:val="00A10F02"/>
    <w:rsid w:val="00A1131C"/>
    <w:rsid w:val="00A119B3"/>
    <w:rsid w:val="00A12E8B"/>
    <w:rsid w:val="00A14503"/>
    <w:rsid w:val="00A16449"/>
    <w:rsid w:val="00A164B4"/>
    <w:rsid w:val="00A23810"/>
    <w:rsid w:val="00A26956"/>
    <w:rsid w:val="00A26D5D"/>
    <w:rsid w:val="00A27226"/>
    <w:rsid w:val="00A27486"/>
    <w:rsid w:val="00A277DF"/>
    <w:rsid w:val="00A306C7"/>
    <w:rsid w:val="00A30BCD"/>
    <w:rsid w:val="00A33859"/>
    <w:rsid w:val="00A4124F"/>
    <w:rsid w:val="00A4296C"/>
    <w:rsid w:val="00A466B7"/>
    <w:rsid w:val="00A47AD5"/>
    <w:rsid w:val="00A51528"/>
    <w:rsid w:val="00A53724"/>
    <w:rsid w:val="00A551C3"/>
    <w:rsid w:val="00A55313"/>
    <w:rsid w:val="00A56066"/>
    <w:rsid w:val="00A61E23"/>
    <w:rsid w:val="00A63BFE"/>
    <w:rsid w:val="00A667BD"/>
    <w:rsid w:val="00A67A92"/>
    <w:rsid w:val="00A71753"/>
    <w:rsid w:val="00A72974"/>
    <w:rsid w:val="00A73129"/>
    <w:rsid w:val="00A77B14"/>
    <w:rsid w:val="00A81A74"/>
    <w:rsid w:val="00A82346"/>
    <w:rsid w:val="00A82E6E"/>
    <w:rsid w:val="00A928FF"/>
    <w:rsid w:val="00A92BA1"/>
    <w:rsid w:val="00A94C63"/>
    <w:rsid w:val="00A94EC5"/>
    <w:rsid w:val="00A95A32"/>
    <w:rsid w:val="00A963D7"/>
    <w:rsid w:val="00A97F67"/>
    <w:rsid w:val="00AA13C6"/>
    <w:rsid w:val="00AA18F6"/>
    <w:rsid w:val="00AB3C1B"/>
    <w:rsid w:val="00AB4A5D"/>
    <w:rsid w:val="00AB5496"/>
    <w:rsid w:val="00AB594A"/>
    <w:rsid w:val="00AC0031"/>
    <w:rsid w:val="00AC0ACE"/>
    <w:rsid w:val="00AC1ECC"/>
    <w:rsid w:val="00AC4E0B"/>
    <w:rsid w:val="00AC640C"/>
    <w:rsid w:val="00AC64F0"/>
    <w:rsid w:val="00AC6BC6"/>
    <w:rsid w:val="00AD0A8D"/>
    <w:rsid w:val="00AD0CC8"/>
    <w:rsid w:val="00AD1BA6"/>
    <w:rsid w:val="00AD1CB2"/>
    <w:rsid w:val="00AD392F"/>
    <w:rsid w:val="00AD3D80"/>
    <w:rsid w:val="00AD56C5"/>
    <w:rsid w:val="00AD7425"/>
    <w:rsid w:val="00AD7B29"/>
    <w:rsid w:val="00AE1BAB"/>
    <w:rsid w:val="00AE418E"/>
    <w:rsid w:val="00AE65E2"/>
    <w:rsid w:val="00AE7F4B"/>
    <w:rsid w:val="00AF03E2"/>
    <w:rsid w:val="00AF0ACF"/>
    <w:rsid w:val="00AF1104"/>
    <w:rsid w:val="00AF1460"/>
    <w:rsid w:val="00AF15F9"/>
    <w:rsid w:val="00AF21C7"/>
    <w:rsid w:val="00AF39E5"/>
    <w:rsid w:val="00B00656"/>
    <w:rsid w:val="00B02D3D"/>
    <w:rsid w:val="00B03445"/>
    <w:rsid w:val="00B10CC2"/>
    <w:rsid w:val="00B11C49"/>
    <w:rsid w:val="00B121BD"/>
    <w:rsid w:val="00B15449"/>
    <w:rsid w:val="00B21385"/>
    <w:rsid w:val="00B2173F"/>
    <w:rsid w:val="00B22565"/>
    <w:rsid w:val="00B22C7E"/>
    <w:rsid w:val="00B23152"/>
    <w:rsid w:val="00B259A9"/>
    <w:rsid w:val="00B27B86"/>
    <w:rsid w:val="00B3237F"/>
    <w:rsid w:val="00B34EE8"/>
    <w:rsid w:val="00B40130"/>
    <w:rsid w:val="00B406E1"/>
    <w:rsid w:val="00B40BA8"/>
    <w:rsid w:val="00B412F9"/>
    <w:rsid w:val="00B42700"/>
    <w:rsid w:val="00B42A02"/>
    <w:rsid w:val="00B43D1C"/>
    <w:rsid w:val="00B458E4"/>
    <w:rsid w:val="00B5033C"/>
    <w:rsid w:val="00B503A2"/>
    <w:rsid w:val="00B53EA6"/>
    <w:rsid w:val="00B568D4"/>
    <w:rsid w:val="00B6075E"/>
    <w:rsid w:val="00B62C53"/>
    <w:rsid w:val="00B62FE5"/>
    <w:rsid w:val="00B6430C"/>
    <w:rsid w:val="00B66340"/>
    <w:rsid w:val="00B6692B"/>
    <w:rsid w:val="00B673E6"/>
    <w:rsid w:val="00B72BFC"/>
    <w:rsid w:val="00B737F4"/>
    <w:rsid w:val="00B73D62"/>
    <w:rsid w:val="00B85D4C"/>
    <w:rsid w:val="00B87608"/>
    <w:rsid w:val="00B8774E"/>
    <w:rsid w:val="00B90143"/>
    <w:rsid w:val="00B9103D"/>
    <w:rsid w:val="00B91EDF"/>
    <w:rsid w:val="00B92900"/>
    <w:rsid w:val="00B93086"/>
    <w:rsid w:val="00BA0777"/>
    <w:rsid w:val="00BA10BB"/>
    <w:rsid w:val="00BA14D9"/>
    <w:rsid w:val="00BA19ED"/>
    <w:rsid w:val="00BA46FB"/>
    <w:rsid w:val="00BA47B2"/>
    <w:rsid w:val="00BA4B8D"/>
    <w:rsid w:val="00BA58AE"/>
    <w:rsid w:val="00BA6545"/>
    <w:rsid w:val="00BB0238"/>
    <w:rsid w:val="00BB0ADD"/>
    <w:rsid w:val="00BB41BB"/>
    <w:rsid w:val="00BB6438"/>
    <w:rsid w:val="00BC0F7D"/>
    <w:rsid w:val="00BC1603"/>
    <w:rsid w:val="00BC38F0"/>
    <w:rsid w:val="00BC43F2"/>
    <w:rsid w:val="00BC500C"/>
    <w:rsid w:val="00BC5C80"/>
    <w:rsid w:val="00BD1E44"/>
    <w:rsid w:val="00BD5190"/>
    <w:rsid w:val="00BD5BCB"/>
    <w:rsid w:val="00BD6AE5"/>
    <w:rsid w:val="00BD7D31"/>
    <w:rsid w:val="00BE1B3C"/>
    <w:rsid w:val="00BE3255"/>
    <w:rsid w:val="00BE3562"/>
    <w:rsid w:val="00BE5D01"/>
    <w:rsid w:val="00BF128E"/>
    <w:rsid w:val="00BF3683"/>
    <w:rsid w:val="00BF377A"/>
    <w:rsid w:val="00BF6389"/>
    <w:rsid w:val="00C066DF"/>
    <w:rsid w:val="00C06E12"/>
    <w:rsid w:val="00C0715E"/>
    <w:rsid w:val="00C074DD"/>
    <w:rsid w:val="00C1496A"/>
    <w:rsid w:val="00C15169"/>
    <w:rsid w:val="00C15B96"/>
    <w:rsid w:val="00C15E36"/>
    <w:rsid w:val="00C21FCC"/>
    <w:rsid w:val="00C22001"/>
    <w:rsid w:val="00C220F0"/>
    <w:rsid w:val="00C22BDD"/>
    <w:rsid w:val="00C22CE2"/>
    <w:rsid w:val="00C23556"/>
    <w:rsid w:val="00C26813"/>
    <w:rsid w:val="00C2771F"/>
    <w:rsid w:val="00C3083C"/>
    <w:rsid w:val="00C3298C"/>
    <w:rsid w:val="00C32AA7"/>
    <w:rsid w:val="00C33079"/>
    <w:rsid w:val="00C3358A"/>
    <w:rsid w:val="00C37D1A"/>
    <w:rsid w:val="00C40DAF"/>
    <w:rsid w:val="00C43AE0"/>
    <w:rsid w:val="00C45231"/>
    <w:rsid w:val="00C460C8"/>
    <w:rsid w:val="00C4672B"/>
    <w:rsid w:val="00C47295"/>
    <w:rsid w:val="00C473B2"/>
    <w:rsid w:val="00C47446"/>
    <w:rsid w:val="00C50606"/>
    <w:rsid w:val="00C51C91"/>
    <w:rsid w:val="00C520F9"/>
    <w:rsid w:val="00C52F48"/>
    <w:rsid w:val="00C53050"/>
    <w:rsid w:val="00C53391"/>
    <w:rsid w:val="00C53E2E"/>
    <w:rsid w:val="00C5457B"/>
    <w:rsid w:val="00C551FF"/>
    <w:rsid w:val="00C62FD3"/>
    <w:rsid w:val="00C72833"/>
    <w:rsid w:val="00C72DB8"/>
    <w:rsid w:val="00C72E4D"/>
    <w:rsid w:val="00C768BB"/>
    <w:rsid w:val="00C8026E"/>
    <w:rsid w:val="00C80A08"/>
    <w:rsid w:val="00C80D58"/>
    <w:rsid w:val="00C80F1D"/>
    <w:rsid w:val="00C829A2"/>
    <w:rsid w:val="00C83C93"/>
    <w:rsid w:val="00C84727"/>
    <w:rsid w:val="00C84C8A"/>
    <w:rsid w:val="00C86CED"/>
    <w:rsid w:val="00C91962"/>
    <w:rsid w:val="00C93F40"/>
    <w:rsid w:val="00C94781"/>
    <w:rsid w:val="00CA3D0C"/>
    <w:rsid w:val="00CA6C49"/>
    <w:rsid w:val="00CB12A6"/>
    <w:rsid w:val="00CB4841"/>
    <w:rsid w:val="00CB6236"/>
    <w:rsid w:val="00CC219D"/>
    <w:rsid w:val="00CC55CF"/>
    <w:rsid w:val="00CC6793"/>
    <w:rsid w:val="00CC7C99"/>
    <w:rsid w:val="00CD18AA"/>
    <w:rsid w:val="00CD21BD"/>
    <w:rsid w:val="00CD53F3"/>
    <w:rsid w:val="00CD637E"/>
    <w:rsid w:val="00CD65FB"/>
    <w:rsid w:val="00CD7DF8"/>
    <w:rsid w:val="00CE576A"/>
    <w:rsid w:val="00CF0325"/>
    <w:rsid w:val="00CF10D5"/>
    <w:rsid w:val="00CF2B4D"/>
    <w:rsid w:val="00CF4C29"/>
    <w:rsid w:val="00CF6AE1"/>
    <w:rsid w:val="00D032A6"/>
    <w:rsid w:val="00D06AEB"/>
    <w:rsid w:val="00D21B2D"/>
    <w:rsid w:val="00D2397B"/>
    <w:rsid w:val="00D24455"/>
    <w:rsid w:val="00D278FC"/>
    <w:rsid w:val="00D30048"/>
    <w:rsid w:val="00D33DCF"/>
    <w:rsid w:val="00D342A9"/>
    <w:rsid w:val="00D364B3"/>
    <w:rsid w:val="00D427AF"/>
    <w:rsid w:val="00D4428C"/>
    <w:rsid w:val="00D44D7A"/>
    <w:rsid w:val="00D47EEE"/>
    <w:rsid w:val="00D47F90"/>
    <w:rsid w:val="00D52A34"/>
    <w:rsid w:val="00D54113"/>
    <w:rsid w:val="00D54596"/>
    <w:rsid w:val="00D5461A"/>
    <w:rsid w:val="00D55185"/>
    <w:rsid w:val="00D56DB0"/>
    <w:rsid w:val="00D578B6"/>
    <w:rsid w:val="00D57972"/>
    <w:rsid w:val="00D57CFE"/>
    <w:rsid w:val="00D6047D"/>
    <w:rsid w:val="00D607B1"/>
    <w:rsid w:val="00D64103"/>
    <w:rsid w:val="00D6459C"/>
    <w:rsid w:val="00D653CB"/>
    <w:rsid w:val="00D66018"/>
    <w:rsid w:val="00D66027"/>
    <w:rsid w:val="00D66A15"/>
    <w:rsid w:val="00D675A9"/>
    <w:rsid w:val="00D702AA"/>
    <w:rsid w:val="00D70C09"/>
    <w:rsid w:val="00D71FAC"/>
    <w:rsid w:val="00D721AB"/>
    <w:rsid w:val="00D738D6"/>
    <w:rsid w:val="00D73AB5"/>
    <w:rsid w:val="00D74635"/>
    <w:rsid w:val="00D753DD"/>
    <w:rsid w:val="00D755EB"/>
    <w:rsid w:val="00D76048"/>
    <w:rsid w:val="00D80499"/>
    <w:rsid w:val="00D8059B"/>
    <w:rsid w:val="00D81369"/>
    <w:rsid w:val="00D82297"/>
    <w:rsid w:val="00D82675"/>
    <w:rsid w:val="00D82E6F"/>
    <w:rsid w:val="00D82EF9"/>
    <w:rsid w:val="00D85FFC"/>
    <w:rsid w:val="00D87E00"/>
    <w:rsid w:val="00D901A1"/>
    <w:rsid w:val="00D9134D"/>
    <w:rsid w:val="00D9594D"/>
    <w:rsid w:val="00D9615C"/>
    <w:rsid w:val="00D97D6A"/>
    <w:rsid w:val="00DA066E"/>
    <w:rsid w:val="00DA0F78"/>
    <w:rsid w:val="00DA211D"/>
    <w:rsid w:val="00DA27CA"/>
    <w:rsid w:val="00DA4A79"/>
    <w:rsid w:val="00DA695F"/>
    <w:rsid w:val="00DA6EFD"/>
    <w:rsid w:val="00DA7A03"/>
    <w:rsid w:val="00DB1818"/>
    <w:rsid w:val="00DC2A83"/>
    <w:rsid w:val="00DC309B"/>
    <w:rsid w:val="00DC4DA2"/>
    <w:rsid w:val="00DC5AED"/>
    <w:rsid w:val="00DD08B5"/>
    <w:rsid w:val="00DD0EE2"/>
    <w:rsid w:val="00DD17BB"/>
    <w:rsid w:val="00DD3928"/>
    <w:rsid w:val="00DD42E2"/>
    <w:rsid w:val="00DD4C17"/>
    <w:rsid w:val="00DD61B2"/>
    <w:rsid w:val="00DD74A5"/>
    <w:rsid w:val="00DE0BC1"/>
    <w:rsid w:val="00DE2216"/>
    <w:rsid w:val="00DE2535"/>
    <w:rsid w:val="00DE4FC2"/>
    <w:rsid w:val="00DE76CC"/>
    <w:rsid w:val="00DE7EFD"/>
    <w:rsid w:val="00DF117B"/>
    <w:rsid w:val="00DF2462"/>
    <w:rsid w:val="00DF2B1F"/>
    <w:rsid w:val="00DF5E05"/>
    <w:rsid w:val="00DF62CD"/>
    <w:rsid w:val="00DF67FD"/>
    <w:rsid w:val="00E02792"/>
    <w:rsid w:val="00E07EF5"/>
    <w:rsid w:val="00E13636"/>
    <w:rsid w:val="00E16509"/>
    <w:rsid w:val="00E16E92"/>
    <w:rsid w:val="00E1737B"/>
    <w:rsid w:val="00E221A9"/>
    <w:rsid w:val="00E2297A"/>
    <w:rsid w:val="00E23548"/>
    <w:rsid w:val="00E27AF7"/>
    <w:rsid w:val="00E308C0"/>
    <w:rsid w:val="00E323D0"/>
    <w:rsid w:val="00E3455B"/>
    <w:rsid w:val="00E359E1"/>
    <w:rsid w:val="00E41263"/>
    <w:rsid w:val="00E41FA1"/>
    <w:rsid w:val="00E43E6E"/>
    <w:rsid w:val="00E44582"/>
    <w:rsid w:val="00E46DD4"/>
    <w:rsid w:val="00E472D5"/>
    <w:rsid w:val="00E4787A"/>
    <w:rsid w:val="00E532D7"/>
    <w:rsid w:val="00E541B6"/>
    <w:rsid w:val="00E55E8C"/>
    <w:rsid w:val="00E62592"/>
    <w:rsid w:val="00E657CD"/>
    <w:rsid w:val="00E65D16"/>
    <w:rsid w:val="00E7080E"/>
    <w:rsid w:val="00E70FB6"/>
    <w:rsid w:val="00E713AD"/>
    <w:rsid w:val="00E716E8"/>
    <w:rsid w:val="00E74FBC"/>
    <w:rsid w:val="00E76B81"/>
    <w:rsid w:val="00E76DD9"/>
    <w:rsid w:val="00E77645"/>
    <w:rsid w:val="00E827AF"/>
    <w:rsid w:val="00E85C9F"/>
    <w:rsid w:val="00E87C99"/>
    <w:rsid w:val="00E90909"/>
    <w:rsid w:val="00E9623F"/>
    <w:rsid w:val="00E96431"/>
    <w:rsid w:val="00E96D2E"/>
    <w:rsid w:val="00E96FA1"/>
    <w:rsid w:val="00EA0E37"/>
    <w:rsid w:val="00EA15B0"/>
    <w:rsid w:val="00EA1CA9"/>
    <w:rsid w:val="00EA4273"/>
    <w:rsid w:val="00EA5E37"/>
    <w:rsid w:val="00EA5EA7"/>
    <w:rsid w:val="00EA6994"/>
    <w:rsid w:val="00EA7999"/>
    <w:rsid w:val="00EB2FAB"/>
    <w:rsid w:val="00EB39CE"/>
    <w:rsid w:val="00EB5531"/>
    <w:rsid w:val="00EB61B5"/>
    <w:rsid w:val="00EC4A25"/>
    <w:rsid w:val="00ED27AC"/>
    <w:rsid w:val="00ED34D0"/>
    <w:rsid w:val="00ED36E5"/>
    <w:rsid w:val="00ED62F7"/>
    <w:rsid w:val="00ED6AD6"/>
    <w:rsid w:val="00ED73CC"/>
    <w:rsid w:val="00EE11D6"/>
    <w:rsid w:val="00EE3F30"/>
    <w:rsid w:val="00EE4C05"/>
    <w:rsid w:val="00EF2042"/>
    <w:rsid w:val="00EF3613"/>
    <w:rsid w:val="00EF608C"/>
    <w:rsid w:val="00EF7BE6"/>
    <w:rsid w:val="00F01A9B"/>
    <w:rsid w:val="00F0249F"/>
    <w:rsid w:val="00F025A2"/>
    <w:rsid w:val="00F04712"/>
    <w:rsid w:val="00F0489C"/>
    <w:rsid w:val="00F06F78"/>
    <w:rsid w:val="00F10DDF"/>
    <w:rsid w:val="00F115E6"/>
    <w:rsid w:val="00F13360"/>
    <w:rsid w:val="00F2019C"/>
    <w:rsid w:val="00F206FA"/>
    <w:rsid w:val="00F207AE"/>
    <w:rsid w:val="00F21C60"/>
    <w:rsid w:val="00F22EC7"/>
    <w:rsid w:val="00F2356D"/>
    <w:rsid w:val="00F245A8"/>
    <w:rsid w:val="00F24F00"/>
    <w:rsid w:val="00F25A3C"/>
    <w:rsid w:val="00F262BA"/>
    <w:rsid w:val="00F273B5"/>
    <w:rsid w:val="00F317C9"/>
    <w:rsid w:val="00F325C8"/>
    <w:rsid w:val="00F330D3"/>
    <w:rsid w:val="00F35145"/>
    <w:rsid w:val="00F35B59"/>
    <w:rsid w:val="00F35D35"/>
    <w:rsid w:val="00F40321"/>
    <w:rsid w:val="00F41037"/>
    <w:rsid w:val="00F4119F"/>
    <w:rsid w:val="00F423E8"/>
    <w:rsid w:val="00F425DB"/>
    <w:rsid w:val="00F42CD8"/>
    <w:rsid w:val="00F4535A"/>
    <w:rsid w:val="00F508C6"/>
    <w:rsid w:val="00F51835"/>
    <w:rsid w:val="00F52374"/>
    <w:rsid w:val="00F52A22"/>
    <w:rsid w:val="00F532F8"/>
    <w:rsid w:val="00F546EC"/>
    <w:rsid w:val="00F56B03"/>
    <w:rsid w:val="00F57258"/>
    <w:rsid w:val="00F57CCF"/>
    <w:rsid w:val="00F60059"/>
    <w:rsid w:val="00F62E47"/>
    <w:rsid w:val="00F6353F"/>
    <w:rsid w:val="00F635C1"/>
    <w:rsid w:val="00F63996"/>
    <w:rsid w:val="00F653B8"/>
    <w:rsid w:val="00F70CD6"/>
    <w:rsid w:val="00F7194C"/>
    <w:rsid w:val="00F73256"/>
    <w:rsid w:val="00F74F65"/>
    <w:rsid w:val="00F766F7"/>
    <w:rsid w:val="00F81F89"/>
    <w:rsid w:val="00F84213"/>
    <w:rsid w:val="00F8514D"/>
    <w:rsid w:val="00F87246"/>
    <w:rsid w:val="00F9008D"/>
    <w:rsid w:val="00F9035E"/>
    <w:rsid w:val="00F91086"/>
    <w:rsid w:val="00F91FF5"/>
    <w:rsid w:val="00F921A0"/>
    <w:rsid w:val="00F92FF8"/>
    <w:rsid w:val="00F95867"/>
    <w:rsid w:val="00F9604C"/>
    <w:rsid w:val="00F96AA7"/>
    <w:rsid w:val="00FA0477"/>
    <w:rsid w:val="00FA1266"/>
    <w:rsid w:val="00FA1281"/>
    <w:rsid w:val="00FA6847"/>
    <w:rsid w:val="00FB042B"/>
    <w:rsid w:val="00FB236E"/>
    <w:rsid w:val="00FB28AE"/>
    <w:rsid w:val="00FB7CAC"/>
    <w:rsid w:val="00FC1192"/>
    <w:rsid w:val="00FC176E"/>
    <w:rsid w:val="00FC1B14"/>
    <w:rsid w:val="00FC58DB"/>
    <w:rsid w:val="00FD1671"/>
    <w:rsid w:val="00FD2152"/>
    <w:rsid w:val="00FD33D5"/>
    <w:rsid w:val="00FD4F34"/>
    <w:rsid w:val="00FD5B39"/>
    <w:rsid w:val="00FE0D43"/>
    <w:rsid w:val="00FE3EB5"/>
    <w:rsid w:val="00FE5FDE"/>
    <w:rsid w:val="00FE6653"/>
    <w:rsid w:val="00FF1E0F"/>
    <w:rsid w:val="00FF34CB"/>
    <w:rsid w:val="00FF3BD1"/>
    <w:rsid w:val="00FF418F"/>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 w:type="character" w:customStyle="1" w:styleId="TAHCar">
    <w:name w:val="TAH Car"/>
    <w:qFormat/>
    <w:rsid w:val="004D2C1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2.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2.zip" TargetMode="External"/><Relationship Id="rId47" Type="http://schemas.openxmlformats.org/officeDocument/2006/relationships/hyperlink" Target="https://www.3gpp.org/ftp/tsg_ct/WG1_mm-cc-sm_ex-CN1/TSGC1_134e/Docs/C1-221598.zip" TargetMode="External"/><Relationship Id="rId63" Type="http://schemas.openxmlformats.org/officeDocument/2006/relationships/hyperlink" Target="https://www.3gpp.org/ftp/tsg_ct/WG1_mm-cc-sm_ex-CN1/TSGC1_135e/Docs/C1-223187.zip" TargetMode="External"/><Relationship Id="rId68" Type="http://schemas.openxmlformats.org/officeDocument/2006/relationships/hyperlink" Target="https://www.3gpp.org/ftp/tsg_ct/WG1_mm-cc-sm_ex-CN1/TSGC1_136e/Docs/C1-223715.zip" TargetMode="External"/><Relationship Id="rId84" Type="http://schemas.openxmlformats.org/officeDocument/2006/relationships/header" Target="header1.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1e/Docs/C1-215059.zip" TargetMode="External"/><Relationship Id="rId37" Type="http://schemas.openxmlformats.org/officeDocument/2006/relationships/hyperlink" Target="https://www.3gpp.org/ftp/tsg_ct/WG1_mm-cc-sm_ex-CN1/TSGC1_133e/Docs/C1-217366.zip" TargetMode="External"/><Relationship Id="rId53" Type="http://schemas.openxmlformats.org/officeDocument/2006/relationships/hyperlink" Target="https://www.3gpp.org/ftp/tsg_ct/WG1_mm-cc-sm_ex-CN1/TSGC1_134e/Docs/C1-222094.zip" TargetMode="External"/><Relationship Id="rId58" Type="http://schemas.openxmlformats.org/officeDocument/2006/relationships/hyperlink" Target="https://www.3gpp.org/ftp/tsg_ct/WG1_mm-cc-sm_ex-CN1/TSGC1_135e/Docs/C1-222836.zip" TargetMode="External"/><Relationship Id="rId74" Type="http://schemas.openxmlformats.org/officeDocument/2006/relationships/hyperlink" Target="https://www.3gpp.org/ftp/tsg_ct/WG1_mm-cc-sm_ex-CN1/TSGC1_136e/Docs/C1-223981.zip" TargetMode="External"/><Relationship Id="rId79" Type="http://schemas.openxmlformats.org/officeDocument/2006/relationships/hyperlink" Target="https://www.3gpp.org/ftp/tsg_ct/WG1_mm-cc-sm_ex-CN1/TSGC1_136e/Docs/C1-224174.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3.zip" TargetMode="External"/><Relationship Id="rId30" Type="http://schemas.openxmlformats.org/officeDocument/2006/relationships/hyperlink" Target="https://www.3gpp.org/ftp/tsg_ct/WG1_mm-cc-sm_ex-CN1/TSGC1_131e/Docs/C1-214506.zip" TargetMode="External"/><Relationship Id="rId35" Type="http://schemas.openxmlformats.org/officeDocument/2006/relationships/hyperlink" Target="https://www.3gpp.org/ftp/tsg_ct/WG1_mm-cc-sm_ex-CN1/TSGC1_133e/Docs/C1-217109zip" TargetMode="External"/><Relationship Id="rId43" Type="http://schemas.openxmlformats.org/officeDocument/2006/relationships/hyperlink" Target="https://www.3gpp.org/ftp/tsg_ct/WG1_mm-cc-sm_ex-CN1/TSGC1_133e-bis/Docs/C1-220733.zip" TargetMode="External"/><Relationship Id="rId48" Type="http://schemas.openxmlformats.org/officeDocument/2006/relationships/hyperlink" Target="https://www.3gpp.org/ftp/tsg_ct/WG1_mm-cc-sm_ex-CN1/TSGC1_134e/Docs/C1-221619.zip" TargetMode="External"/><Relationship Id="rId56" Type="http://schemas.openxmlformats.org/officeDocument/2006/relationships/hyperlink" Target="https://www.3gpp.org/ftp/tsg_ct/WG1_mm-cc-sm_ex-CN1/TSGC1_135e/Docs/C1-222827.zip" TargetMode="External"/><Relationship Id="rId64" Type="http://schemas.openxmlformats.org/officeDocument/2006/relationships/hyperlink" Target="https://www.3gpp.org/ftp/tsg_ct/WG1_mm-cc-sm_ex-CN1/TSGC1_135e/Docs/C1-223191.zip" TargetMode="External"/><Relationship Id="rId69" Type="http://schemas.openxmlformats.org/officeDocument/2006/relationships/hyperlink" Target="https://www.3gpp.org/ftp/tsg_ct/WG1_mm-cc-sm_ex-CN1/TSGC1_136e/Docs/C1-223722.zip" TargetMode="External"/><Relationship Id="rId77" Type="http://schemas.openxmlformats.org/officeDocument/2006/relationships/hyperlink" Target="https://www.3gpp.org/ftp/tsg_ct/WG1_mm-cc-sm_ex-CN1/TSGC1_136e/Docs/C1-224076.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30.zip" TargetMode="External"/><Relationship Id="rId72" Type="http://schemas.openxmlformats.org/officeDocument/2006/relationships/hyperlink" Target="https://www.3gpp.org/ftp/tsg_ct/WG1_mm-cc-sm_ex-CN1/TSGC1_136e/Docs/C1-223794.zip" TargetMode="External"/><Relationship Id="rId80" Type="http://schemas.openxmlformats.org/officeDocument/2006/relationships/hyperlink" Target="https://www.3gpp.org/ftp/tsg_ct/WG1_mm-cc-sm_ex-CN1/TSGC1_136e/Docs/C1-224187.zip" TargetMode="External"/><Relationship Id="rId85"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0.zip" TargetMode="External"/><Relationship Id="rId33" Type="http://schemas.openxmlformats.org/officeDocument/2006/relationships/hyperlink" Target="https://www.3gpp.org/ftp/tsg_ct/WG1_mm-cc-sm_ex-CN1/TSGC1_131e/Docs/C1-215176.zip" TargetMode="External"/><Relationship Id="rId38" Type="http://schemas.openxmlformats.org/officeDocument/2006/relationships/hyperlink" Target="https://www.3gpp.org/ftp/tsg_ct/WG1_mm-cc-sm_ex-CN1/TSGC1_133e-bis/Docs/C1-220725.zip" TargetMode="External"/><Relationship Id="rId46" Type="http://schemas.openxmlformats.org/officeDocument/2006/relationships/hyperlink" Target="https://www.3gpp.org/ftp/tsg_ct/WG1_mm-cc-sm_ex-CN1/TSGC1_133e-bis/Docs/C1-220838.zip" TargetMode="External"/><Relationship Id="rId59" Type="http://schemas.openxmlformats.org/officeDocument/2006/relationships/hyperlink" Target="https://www.3gpp.org/ftp/tsg_ct/WG1_mm-cc-sm_ex-CN1/TSGC1_135e/Docs/C1-222862.zip" TargetMode="External"/><Relationship Id="rId67" Type="http://schemas.openxmlformats.org/officeDocument/2006/relationships/hyperlink" Target="https://www.3gpp.org/ftp/tsg_ct/WG1_mm-cc-sm_ex-CN1/TSGC1_136e/Docs/C1-223567.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0.zip" TargetMode="External"/><Relationship Id="rId54" Type="http://schemas.openxmlformats.org/officeDocument/2006/relationships/hyperlink" Target="https://www.3gpp.org/ftp/tsg_ct/WG1_mm-cc-sm_ex-CN1/TSGC1_134e/Docs/C1-222099.zip" TargetMode="External"/><Relationship Id="rId62" Type="http://schemas.openxmlformats.org/officeDocument/2006/relationships/hyperlink" Target="https://www.3gpp.org/ftp/tsg_ct/WG1_mm-cc-sm_ex-CN1/TSGC1_135e/Docs/C1-223171.zip" TargetMode="External"/><Relationship Id="rId70" Type="http://schemas.openxmlformats.org/officeDocument/2006/relationships/hyperlink" Target="https://www.3gpp.org/ftp/tsg_ct/WG1_mm-cc-sm_ex-CN1/TSGC1_136e/Docs/C1-223727.zip" TargetMode="External"/><Relationship Id="rId75" Type="http://schemas.openxmlformats.org/officeDocument/2006/relationships/hyperlink" Target="https://www.3gpp.org/ftp/tsg_ct/WG1_mm-cc-sm_ex-CN1/TSGC1_136e/Docs/C1-223982.zip" TargetMode="External"/><Relationship Id="rId83" Type="http://schemas.openxmlformats.org/officeDocument/2006/relationships/hyperlink" Target="https://www.3gpp.org/ftp/tsg_ct/WG1_mm-cc-sm_ex-CN1/TSGC1_136e/Docs/C1-224191.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yperlink" Target="https://www.3gpp.org/ftp/tsg_ct/WG1_mm-cc-sm_ex-CN1/TSGC1_131e/Docs/C1-214504.zip" TargetMode="External"/><Relationship Id="rId36" Type="http://schemas.openxmlformats.org/officeDocument/2006/relationships/hyperlink" Target="https://www.3gpp.org/ftp/tsg_ct/WG1_mm-cc-sm_ex-CN1/TSGC1_133e/Docs/C1-21C1-217151.zip" TargetMode="External"/><Relationship Id="rId49" Type="http://schemas.openxmlformats.org/officeDocument/2006/relationships/hyperlink" Target="https://www.3gpp.org/ftp/tsg_ct/WG1_mm-cc-sm_ex-CN1/TSGC1_134e/Docs/C1-221622.zip" TargetMode="External"/><Relationship Id="rId57" Type="http://schemas.openxmlformats.org/officeDocument/2006/relationships/hyperlink" Target="https://www.3gpp.org/ftp/tsg_ct/WG1_mm-cc-sm_ex-CN1/TSGC1_135e/Docs/C1-222831.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4593.zip" TargetMode="External"/><Relationship Id="rId44" Type="http://schemas.openxmlformats.org/officeDocument/2006/relationships/hyperlink" Target="https://www.3gpp.org/ftp/tsg_ct/WG1_mm-cc-sm_ex-CN1/TSGC1_133e-bis/Docs/C1-220735.zip" TargetMode="External"/><Relationship Id="rId52" Type="http://schemas.openxmlformats.org/officeDocument/2006/relationships/hyperlink" Target="https://www.3gpp.org/ftp/tsg_ct/WG1_mm-cc-sm_ex-CN1/TSGC1_134e/Docs/C1-222047.zip" TargetMode="External"/><Relationship Id="rId60" Type="http://schemas.openxmlformats.org/officeDocument/2006/relationships/hyperlink" Target="https://www.3gpp.org/ftp/tsg_ct/WG1_mm-cc-sm_ex-CN1/TSGC1_135e/Docs/C1-223026.zip" TargetMode="External"/><Relationship Id="rId65" Type="http://schemas.openxmlformats.org/officeDocument/2006/relationships/hyperlink" Target="https://www.3gpp.org/ftp/tsg_ct/WG1_mm-cc-sm_ex-CN1/TSGC1_135e/Docs/C1-223210.zip" TargetMode="External"/><Relationship Id="rId73" Type="http://schemas.openxmlformats.org/officeDocument/2006/relationships/hyperlink" Target="https://www.3gpp.org/ftp/tsg_ct/WG1_mm-cc-sm_ex-CN1/TSGC1_136e/Docs/C1-223899.zip" TargetMode="External"/><Relationship Id="rId78" Type="http://schemas.openxmlformats.org/officeDocument/2006/relationships/hyperlink" Target="https://www.3gpp.org/ftp/tsg_ct/WG1_mm-cc-sm_ex-CN1/TSGC1_136e/Docs/C1-224141.zip" TargetMode="External"/><Relationship Id="rId81" Type="http://schemas.openxmlformats.org/officeDocument/2006/relationships/hyperlink" Target="https://www.3gpp.org/ftp/tsg_ct/WG1_mm-cc-sm_ex-CN1/TSGC1_136e/Docs/C1-224189.zip" TargetMode="External"/><Relationship Id="rId86"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27.zip" TargetMode="External"/><Relationship Id="rId34" Type="http://schemas.openxmlformats.org/officeDocument/2006/relationships/hyperlink" Target="https://www.3gpp.org/ftp/tsg_ct/WG1_mm-cc-sm_ex-CN1/TSGC1_132e/Docs/C1-216089.zip" TargetMode="External"/><Relationship Id="rId50" Type="http://schemas.openxmlformats.org/officeDocument/2006/relationships/hyperlink" Target="https://www.3gpp.org/ftp/tsg_ct/WG1_mm-cc-sm_ex-CN1/TSGC1_134e/Docs/C1-221812.zip" TargetMode="External"/><Relationship Id="rId55" Type="http://schemas.openxmlformats.org/officeDocument/2006/relationships/hyperlink" Target="https://www.3gpp.org/ftp/tsg_ct/WG1_mm-cc-sm_ex-CN1/TSGC1_135e/Docs/C1-222821.zip" TargetMode="External"/><Relationship Id="rId76" Type="http://schemas.openxmlformats.org/officeDocument/2006/relationships/hyperlink" Target="https://www.3gpp.org/ftp/tsg_ct/WG1_mm-cc-sm_ex-CN1/TSGC1_136e/Docs/C1-223983.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92.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05.zip" TargetMode="External"/><Relationship Id="rId24" Type="http://schemas.openxmlformats.org/officeDocument/2006/relationships/package" Target="embeddings/Microsoft_Visio_Drawing5.vsdx"/><Relationship Id="rId40" Type="http://schemas.openxmlformats.org/officeDocument/2006/relationships/hyperlink" Target="https://www.3gpp.org/ftp/tsg_ct/WG1_mm-cc-sm_ex-CN1/TSGC1_133e-bis/Docs/C1-220729.zip" TargetMode="External"/><Relationship Id="rId45" Type="http://schemas.openxmlformats.org/officeDocument/2006/relationships/hyperlink" Target="https://www.3gpp.org/ftp/tsg_ct/WG1_mm-cc-sm_ex-CN1/TSGC1_133e-bis/Docs/C1-220736.zip" TargetMode="External"/><Relationship Id="rId66" Type="http://schemas.openxmlformats.org/officeDocument/2006/relationships/hyperlink" Target="https://www.3gpp.org/ftp/tsg_ct/WG1_mm-cc-sm_ex-CN1/TSGC1_135e/Docs/C1-223216.zip" TargetMode="External"/><Relationship Id="rId87" Type="http://schemas.openxmlformats.org/officeDocument/2006/relationships/theme" Target="theme/theme1.xml"/><Relationship Id="rId61" Type="http://schemas.openxmlformats.org/officeDocument/2006/relationships/hyperlink" Target="https://www.3gpp.org/ftp/tsg_ct/WG1_mm-cc-sm_ex-CN1/TSGC1_135e/Docs/C1-223166.zip" TargetMode="External"/><Relationship Id="rId82" Type="http://schemas.openxmlformats.org/officeDocument/2006/relationships/hyperlink" Target="https://www.3gpp.org/ftp/tsg_ct/WG1_mm-cc-sm_ex-CN1/TSGC1_136e/Docs/C1-22419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95A98-CC7A-413C-9E2C-DDB73BA6D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158</Pages>
  <Words>56038</Words>
  <Characters>319421</Characters>
  <Application>Microsoft Office Word</Application>
  <DocSecurity>0</DocSecurity>
  <Lines>2661</Lines>
  <Paragraphs>749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374710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54</cp:revision>
  <cp:lastPrinted>2019-02-25T14:05:00Z</cp:lastPrinted>
  <dcterms:created xsi:type="dcterms:W3CDTF">2024-08-28T06:22:00Z</dcterms:created>
  <dcterms:modified xsi:type="dcterms:W3CDTF">2024-11-26T11:20:00Z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