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07A435EE"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B16EEE">
              <w:t>4</w:t>
            </w:r>
            <w:r w:rsidR="008220F5">
              <w:t>.0</w:t>
            </w:r>
            <w:r w:rsidRPr="004D3578">
              <w:t xml:space="preserve"> </w:t>
            </w:r>
            <w:r w:rsidRPr="00133525">
              <w:rPr>
                <w:sz w:val="32"/>
              </w:rPr>
              <w:t>(</w:t>
            </w:r>
            <w:r w:rsidR="008220F5">
              <w:rPr>
                <w:sz w:val="32"/>
              </w:rPr>
              <w:t>202</w:t>
            </w:r>
            <w:r w:rsidR="00D1641E">
              <w:rPr>
                <w:sz w:val="32"/>
              </w:rPr>
              <w:t>4</w:t>
            </w:r>
            <w:r w:rsidR="008220F5">
              <w:rPr>
                <w:sz w:val="32"/>
              </w:rPr>
              <w:t>-</w:t>
            </w:r>
            <w:r w:rsidR="00923F97">
              <w:rPr>
                <w:sz w:val="32"/>
              </w:rPr>
              <w:t>1</w:t>
            </w:r>
            <w:r w:rsidR="00B16EEE">
              <w:rPr>
                <w:sz w:val="32"/>
              </w:rPr>
              <w:t>1</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B56740">
              <w:rPr>
                <w:noProof/>
                <w:sz w:val="18"/>
              </w:rPr>
              <w:t>4</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3605F48" w14:textId="028BE9DB" w:rsidR="005D6BB7" w:rsidRDefault="004D3578">
      <w:pPr>
        <w:pStyle w:val="TOC1"/>
        <w:rPr>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r w:rsidR="005D6BB7">
        <w:t>Foreword</w:t>
      </w:r>
      <w:r w:rsidR="005D6BB7">
        <w:tab/>
      </w:r>
      <w:r w:rsidR="005D6BB7">
        <w:fldChar w:fldCharType="begin"/>
      </w:r>
      <w:r w:rsidR="005D6BB7">
        <w:instrText xml:space="preserve"> PAGEREF _Toc183438371 \h </w:instrText>
      </w:r>
      <w:r w:rsidR="005D6BB7">
        <w:fldChar w:fldCharType="separate"/>
      </w:r>
      <w:r w:rsidR="005D6BB7">
        <w:t>12</w:t>
      </w:r>
      <w:r w:rsidR="005D6BB7">
        <w:fldChar w:fldCharType="end"/>
      </w:r>
    </w:p>
    <w:p w14:paraId="133410AB" w14:textId="08E209FD" w:rsidR="005D6BB7" w:rsidRDefault="005D6BB7">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_Toc183438372 \h </w:instrText>
      </w:r>
      <w:r>
        <w:fldChar w:fldCharType="separate"/>
      </w:r>
      <w:r>
        <w:t>14</w:t>
      </w:r>
      <w:r>
        <w:fldChar w:fldCharType="end"/>
      </w:r>
    </w:p>
    <w:p w14:paraId="4F703CD9" w14:textId="6DE58A05" w:rsidR="005D6BB7" w:rsidRDefault="005D6BB7">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_Toc183438373 \h </w:instrText>
      </w:r>
      <w:r>
        <w:fldChar w:fldCharType="separate"/>
      </w:r>
      <w:r>
        <w:t>14</w:t>
      </w:r>
      <w:r>
        <w:fldChar w:fldCharType="end"/>
      </w:r>
    </w:p>
    <w:p w14:paraId="1FDB2AAC" w14:textId="3EB9FEBB" w:rsidR="005D6BB7" w:rsidRDefault="005D6BB7">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_Toc183438374 \h </w:instrText>
      </w:r>
      <w:r>
        <w:fldChar w:fldCharType="separate"/>
      </w:r>
      <w:r>
        <w:t>15</w:t>
      </w:r>
      <w:r>
        <w:fldChar w:fldCharType="end"/>
      </w:r>
    </w:p>
    <w:p w14:paraId="3600DA28" w14:textId="537C659F"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_Toc183438375 \h </w:instrText>
      </w:r>
      <w:r>
        <w:fldChar w:fldCharType="separate"/>
      </w:r>
      <w:r>
        <w:t>15</w:t>
      </w:r>
      <w:r>
        <w:fldChar w:fldCharType="end"/>
      </w:r>
    </w:p>
    <w:p w14:paraId="59BE09EB" w14:textId="0993BA70"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_Toc183438376 \h </w:instrText>
      </w:r>
      <w:r>
        <w:fldChar w:fldCharType="separate"/>
      </w:r>
      <w:r>
        <w:t>15</w:t>
      </w:r>
      <w:r>
        <w:fldChar w:fldCharType="end"/>
      </w:r>
    </w:p>
    <w:p w14:paraId="6A8F70F5" w14:textId="0FCFB3A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_Toc183438377 \h </w:instrText>
      </w:r>
      <w:r>
        <w:fldChar w:fldCharType="separate"/>
      </w:r>
      <w:r>
        <w:t>15</w:t>
      </w:r>
      <w:r>
        <w:fldChar w:fldCharType="end"/>
      </w:r>
    </w:p>
    <w:p w14:paraId="1BED591F" w14:textId="7BE583DE" w:rsidR="005D6BB7" w:rsidRDefault="005D6BB7">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_Toc183438378 \h </w:instrText>
      </w:r>
      <w:r>
        <w:fldChar w:fldCharType="separate"/>
      </w:r>
      <w:r>
        <w:t>15</w:t>
      </w:r>
      <w:r>
        <w:fldChar w:fldCharType="end"/>
      </w:r>
    </w:p>
    <w:p w14:paraId="7B80C63C" w14:textId="21BC6FA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_Toc183438379 \h </w:instrText>
      </w:r>
      <w:r>
        <w:fldChar w:fldCharType="separate"/>
      </w:r>
      <w:r>
        <w:t>15</w:t>
      </w:r>
      <w:r>
        <w:fldChar w:fldCharType="end"/>
      </w:r>
    </w:p>
    <w:p w14:paraId="1641F30C" w14:textId="7338F03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4.2</w:t>
      </w:r>
      <w:r>
        <w:rPr>
          <w:rFonts w:asciiTheme="minorHAnsi" w:eastAsiaTheme="minorEastAsia" w:hAnsiTheme="minorHAnsi" w:cstheme="minorBidi"/>
          <w:kern w:val="2"/>
          <w:sz w:val="22"/>
          <w:szCs w:val="22"/>
          <w:lang w:val="en-SE" w:eastAsia="zh-CN"/>
          <w14:ligatures w14:val="standardContextual"/>
        </w:rPr>
        <w:tab/>
      </w:r>
      <w:r>
        <w:t>LMS Registration</w:t>
      </w:r>
      <w:r>
        <w:tab/>
      </w:r>
      <w:r>
        <w:fldChar w:fldCharType="begin"/>
      </w:r>
      <w:r>
        <w:instrText xml:space="preserve"> PAGEREF _Toc183438380 \h </w:instrText>
      </w:r>
      <w:r>
        <w:fldChar w:fldCharType="separate"/>
      </w:r>
      <w:r>
        <w:t>16</w:t>
      </w:r>
      <w:r>
        <w:fldChar w:fldCharType="end"/>
      </w:r>
    </w:p>
    <w:p w14:paraId="7B15C196" w14:textId="0739CE3E"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_Toc183438381 \h </w:instrText>
      </w:r>
      <w:r>
        <w:fldChar w:fldCharType="separate"/>
      </w:r>
      <w:r>
        <w:t>16</w:t>
      </w:r>
      <w:r>
        <w:fldChar w:fldCharType="end"/>
      </w:r>
    </w:p>
    <w:p w14:paraId="0CB09A78" w14:textId="6BA3FE8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_Toc183438382 \h </w:instrText>
      </w:r>
      <w:r>
        <w:fldChar w:fldCharType="separate"/>
      </w:r>
      <w:r>
        <w:t>16</w:t>
      </w:r>
      <w:r>
        <w:fldChar w:fldCharType="end"/>
      </w:r>
    </w:p>
    <w:p w14:paraId="6E22B48C" w14:textId="5476215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_Toc183438383 \h </w:instrText>
      </w:r>
      <w:r>
        <w:fldChar w:fldCharType="separate"/>
      </w:r>
      <w:r>
        <w:t>17</w:t>
      </w:r>
      <w:r>
        <w:fldChar w:fldCharType="end"/>
      </w:r>
    </w:p>
    <w:p w14:paraId="44755F96" w14:textId="7593AB37" w:rsidR="005D6BB7" w:rsidRDefault="005D6BB7">
      <w:pPr>
        <w:pStyle w:val="TOC1"/>
        <w:rPr>
          <w:rFonts w:asciiTheme="minorHAnsi" w:eastAsiaTheme="minorEastAsia" w:hAnsiTheme="minorHAnsi" w:cstheme="minorBidi"/>
          <w:kern w:val="2"/>
          <w:szCs w:val="22"/>
          <w:lang w:val="en-SE" w:eastAsia="zh-CN"/>
          <w14:ligatures w14:val="standardContextual"/>
        </w:rPr>
      </w:pPr>
      <w:r>
        <w:t>5</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_Toc183438384 \h </w:instrText>
      </w:r>
      <w:r>
        <w:fldChar w:fldCharType="separate"/>
      </w:r>
      <w:r>
        <w:t>17</w:t>
      </w:r>
      <w:r>
        <w:fldChar w:fldCharType="end"/>
      </w:r>
    </w:p>
    <w:p w14:paraId="65E0D9BA" w14:textId="19A1436A"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_Toc183438385 \h </w:instrText>
      </w:r>
      <w:r>
        <w:fldChar w:fldCharType="separate"/>
      </w:r>
      <w:r>
        <w:t>17</w:t>
      </w:r>
      <w:r>
        <w:fldChar w:fldCharType="end"/>
      </w:r>
    </w:p>
    <w:p w14:paraId="7E0DA569" w14:textId="1C51D632"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_Toc183438386 \h </w:instrText>
      </w:r>
      <w:r>
        <w:fldChar w:fldCharType="separate"/>
      </w:r>
      <w:r>
        <w:t>17</w:t>
      </w:r>
      <w:r>
        <w:fldChar w:fldCharType="end"/>
      </w:r>
    </w:p>
    <w:p w14:paraId="6C8F9C1C" w14:textId="38D5F02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5.3</w:t>
      </w:r>
      <w:r>
        <w:rPr>
          <w:rFonts w:asciiTheme="minorHAnsi" w:eastAsiaTheme="minorEastAsia" w:hAnsiTheme="minorHAnsi" w:cstheme="minorBidi"/>
          <w:kern w:val="2"/>
          <w:sz w:val="22"/>
          <w:szCs w:val="22"/>
          <w:lang w:val="en-SE" w:eastAsia="zh-CN"/>
          <w14:ligatures w14:val="standardContextual"/>
        </w:rPr>
        <w:tab/>
      </w:r>
      <w:r>
        <w:t>Functional entities</w:t>
      </w:r>
      <w:r>
        <w:tab/>
      </w:r>
      <w:r>
        <w:fldChar w:fldCharType="begin"/>
      </w:r>
      <w:r>
        <w:instrText xml:space="preserve"> PAGEREF _Toc183438387 \h </w:instrText>
      </w:r>
      <w:r>
        <w:fldChar w:fldCharType="separate"/>
      </w:r>
      <w:r>
        <w:t>18</w:t>
      </w:r>
      <w:r>
        <w:fldChar w:fldCharType="end"/>
      </w:r>
    </w:p>
    <w:p w14:paraId="5C64DED3" w14:textId="52620B2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5.3.1</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_Toc183438388 \h </w:instrText>
      </w:r>
      <w:r>
        <w:fldChar w:fldCharType="separate"/>
      </w:r>
      <w:r>
        <w:t>18</w:t>
      </w:r>
      <w:r>
        <w:fldChar w:fldCharType="end"/>
      </w:r>
    </w:p>
    <w:p w14:paraId="24C519D9" w14:textId="40BF95D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5.3.2</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_Toc183438389 \h </w:instrText>
      </w:r>
      <w:r>
        <w:fldChar w:fldCharType="separate"/>
      </w:r>
      <w:r>
        <w:t>18</w:t>
      </w:r>
      <w:r>
        <w:fldChar w:fldCharType="end"/>
      </w:r>
    </w:p>
    <w:p w14:paraId="387D6177" w14:textId="2D41976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5.3.3</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_Toc183438390 \h </w:instrText>
      </w:r>
      <w:r>
        <w:fldChar w:fldCharType="separate"/>
      </w:r>
      <w:r>
        <w:t>19</w:t>
      </w:r>
      <w:r>
        <w:fldChar w:fldCharType="end"/>
      </w:r>
    </w:p>
    <w:p w14:paraId="3D10DE95" w14:textId="0D97BC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5.3.4</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_Toc183438391 \h </w:instrText>
      </w:r>
      <w:r>
        <w:fldChar w:fldCharType="separate"/>
      </w:r>
      <w:r>
        <w:t>19</w:t>
      </w:r>
      <w:r>
        <w:fldChar w:fldCharType="end"/>
      </w:r>
    </w:p>
    <w:p w14:paraId="4B37D77D" w14:textId="493A2583"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5.4.</w:t>
      </w:r>
      <w:r>
        <w:rPr>
          <w:rFonts w:asciiTheme="minorHAnsi" w:eastAsiaTheme="minorEastAsia" w:hAnsiTheme="minorHAnsi" w:cstheme="minorBidi"/>
          <w:kern w:val="2"/>
          <w:sz w:val="22"/>
          <w:szCs w:val="22"/>
          <w:lang w:val="en-SE" w:eastAsia="zh-CN"/>
          <w14:ligatures w14:val="standardContextual"/>
        </w:rPr>
        <w:tab/>
      </w:r>
      <w:r>
        <w:t>Reference points</w:t>
      </w:r>
      <w:r>
        <w:tab/>
      </w:r>
      <w:r>
        <w:fldChar w:fldCharType="begin"/>
      </w:r>
      <w:r>
        <w:instrText xml:space="preserve"> PAGEREF _Toc183438392 \h </w:instrText>
      </w:r>
      <w:r>
        <w:fldChar w:fldCharType="separate"/>
      </w:r>
      <w:r>
        <w:t>19</w:t>
      </w:r>
      <w:r>
        <w:fldChar w:fldCharType="end"/>
      </w:r>
    </w:p>
    <w:p w14:paraId="3852BCB0" w14:textId="7AFC49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5.4.1</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_Toc183438393 \h </w:instrText>
      </w:r>
      <w:r>
        <w:fldChar w:fldCharType="separate"/>
      </w:r>
      <w:r>
        <w:t>19</w:t>
      </w:r>
      <w:r>
        <w:fldChar w:fldCharType="end"/>
      </w:r>
    </w:p>
    <w:p w14:paraId="591D8374" w14:textId="2BD786E4"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5.4.2</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_Toc183438394 \h </w:instrText>
      </w:r>
      <w:r>
        <w:fldChar w:fldCharType="separate"/>
      </w:r>
      <w:r>
        <w:t>19</w:t>
      </w:r>
      <w:r>
        <w:fldChar w:fldCharType="end"/>
      </w:r>
    </w:p>
    <w:p w14:paraId="5C48D8F9" w14:textId="1C1D11D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5.4.3</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_Toc183438395 \h </w:instrText>
      </w:r>
      <w:r>
        <w:fldChar w:fldCharType="separate"/>
      </w:r>
      <w:r>
        <w:t>19</w:t>
      </w:r>
      <w:r>
        <w:fldChar w:fldCharType="end"/>
      </w:r>
    </w:p>
    <w:p w14:paraId="71B8AE82" w14:textId="4707045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5.4.4</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_Toc183438396 \h </w:instrText>
      </w:r>
      <w:r>
        <w:fldChar w:fldCharType="separate"/>
      </w:r>
      <w:r>
        <w:t>19</w:t>
      </w:r>
      <w:r>
        <w:fldChar w:fldCharType="end"/>
      </w:r>
    </w:p>
    <w:p w14:paraId="550B9A33" w14:textId="74AFAB8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5.4.5</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_Toc183438397 \h </w:instrText>
      </w:r>
      <w:r>
        <w:fldChar w:fldCharType="separate"/>
      </w:r>
      <w:r>
        <w:t>19</w:t>
      </w:r>
      <w:r>
        <w:fldChar w:fldCharType="end"/>
      </w:r>
    </w:p>
    <w:p w14:paraId="392782CD" w14:textId="00BB9A1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5.4.6</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_Toc183438398 \h </w:instrText>
      </w:r>
      <w:r>
        <w:fldChar w:fldCharType="separate"/>
      </w:r>
      <w:r>
        <w:t>19</w:t>
      </w:r>
      <w:r>
        <w:fldChar w:fldCharType="end"/>
      </w:r>
    </w:p>
    <w:p w14:paraId="3BD1B802" w14:textId="49E0B63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5.4.7</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_Toc183438399 \h </w:instrText>
      </w:r>
      <w:r>
        <w:fldChar w:fldCharType="separate"/>
      </w:r>
      <w:r>
        <w:t>19</w:t>
      </w:r>
      <w:r>
        <w:fldChar w:fldCharType="end"/>
      </w:r>
    </w:p>
    <w:p w14:paraId="778CEDC7" w14:textId="488D223A" w:rsidR="005D6BB7" w:rsidRDefault="005D6BB7">
      <w:pPr>
        <w:pStyle w:val="TOC1"/>
        <w:rPr>
          <w:rFonts w:asciiTheme="minorHAnsi" w:eastAsiaTheme="minorEastAsia" w:hAnsiTheme="minorHAnsi" w:cstheme="minorBidi"/>
          <w:kern w:val="2"/>
          <w:szCs w:val="22"/>
          <w:lang w:val="en-SE" w:eastAsia="zh-CN"/>
          <w14:ligatures w14:val="standardContextual"/>
        </w:rPr>
      </w:pPr>
      <w:r>
        <w:t>6</w:t>
      </w:r>
      <w:r>
        <w:rPr>
          <w:rFonts w:asciiTheme="minorHAnsi" w:eastAsiaTheme="minorEastAsia" w:hAnsiTheme="minorHAnsi" w:cstheme="minorBidi"/>
          <w:kern w:val="2"/>
          <w:szCs w:val="22"/>
          <w:lang w:val="en-SE" w:eastAsia="zh-CN"/>
          <w14:ligatures w14:val="standardContextual"/>
        </w:rPr>
        <w:tab/>
      </w:r>
      <w:r>
        <w:t>Services offered by the location management server</w:t>
      </w:r>
      <w:r>
        <w:tab/>
      </w:r>
      <w:r>
        <w:fldChar w:fldCharType="begin"/>
      </w:r>
      <w:r>
        <w:instrText xml:space="preserve"> PAGEREF _Toc183438400 \h </w:instrText>
      </w:r>
      <w:r>
        <w:fldChar w:fldCharType="separate"/>
      </w:r>
      <w:r>
        <w:t>20</w:t>
      </w:r>
      <w:r>
        <w:fldChar w:fldCharType="end"/>
      </w:r>
    </w:p>
    <w:p w14:paraId="748AEF50" w14:textId="3698C837"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_Toc183438401 \h </w:instrText>
      </w:r>
      <w:r>
        <w:fldChar w:fldCharType="separate"/>
      </w:r>
      <w:r>
        <w:t>20</w:t>
      </w:r>
      <w:r>
        <w:fldChar w:fldCharType="end"/>
      </w:r>
    </w:p>
    <w:p w14:paraId="110BD25E" w14:textId="3B9B0EBC"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6.2</w:t>
      </w:r>
      <w:r>
        <w:rPr>
          <w:rFonts w:asciiTheme="minorHAnsi" w:eastAsiaTheme="minorEastAsia" w:hAnsiTheme="minorHAnsi" w:cstheme="minorBidi"/>
          <w:kern w:val="2"/>
          <w:sz w:val="22"/>
          <w:szCs w:val="22"/>
          <w:lang w:val="en-SE" w:eastAsia="zh-CN"/>
          <w14:ligatures w14:val="standardContextual"/>
        </w:rPr>
        <w:tab/>
      </w:r>
      <w:r>
        <w:t>LMS_Registration service</w:t>
      </w:r>
      <w:r>
        <w:tab/>
      </w:r>
      <w:r>
        <w:fldChar w:fldCharType="begin"/>
      </w:r>
      <w:r>
        <w:instrText xml:space="preserve"> PAGEREF _Toc183438402 \h </w:instrText>
      </w:r>
      <w:r>
        <w:fldChar w:fldCharType="separate"/>
      </w:r>
      <w:r>
        <w:t>20</w:t>
      </w:r>
      <w:r>
        <w:fldChar w:fldCharType="end"/>
      </w:r>
    </w:p>
    <w:p w14:paraId="0D920ED5" w14:textId="773E3A3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_Toc183438403 \h </w:instrText>
      </w:r>
      <w:r>
        <w:fldChar w:fldCharType="separate"/>
      </w:r>
      <w:r>
        <w:t>20</w:t>
      </w:r>
      <w:r>
        <w:fldChar w:fldCharType="end"/>
      </w:r>
    </w:p>
    <w:p w14:paraId="374FBB13" w14:textId="4ED32A21"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_Toc183438404 \h </w:instrText>
      </w:r>
      <w:r>
        <w:fldChar w:fldCharType="separate"/>
      </w:r>
      <w:r>
        <w:t>20</w:t>
      </w:r>
      <w:r>
        <w:fldChar w:fldCharType="end"/>
      </w:r>
    </w:p>
    <w:p w14:paraId="08C89C80" w14:textId="2F68BDB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_Toc183438405 \h </w:instrText>
      </w:r>
      <w:r>
        <w:fldChar w:fldCharType="separate"/>
      </w:r>
      <w:r>
        <w:t>20</w:t>
      </w:r>
      <w:r>
        <w:fldChar w:fldCharType="end"/>
      </w:r>
    </w:p>
    <w:p w14:paraId="132890C0" w14:textId="2335A01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6.2.2.2</w:t>
      </w:r>
      <w:r>
        <w:rPr>
          <w:rFonts w:asciiTheme="minorHAnsi" w:eastAsiaTheme="minorEastAsia" w:hAnsiTheme="minorHAnsi" w:cstheme="minorBidi"/>
          <w:kern w:val="2"/>
          <w:sz w:val="22"/>
          <w:szCs w:val="22"/>
          <w:lang w:val="en-SE" w:eastAsia="zh-CN"/>
          <w14:ligatures w14:val="standardContextual"/>
        </w:rPr>
        <w:tab/>
      </w:r>
      <w:r>
        <w:t>LMS_Registration_Request</w:t>
      </w:r>
      <w:r>
        <w:tab/>
      </w:r>
      <w:r>
        <w:fldChar w:fldCharType="begin"/>
      </w:r>
      <w:r>
        <w:instrText xml:space="preserve"> PAGEREF _Toc183438406 \h </w:instrText>
      </w:r>
      <w:r>
        <w:fldChar w:fldCharType="separate"/>
      </w:r>
      <w:r>
        <w:t>21</w:t>
      </w:r>
      <w:r>
        <w:fldChar w:fldCharType="end"/>
      </w:r>
    </w:p>
    <w:p w14:paraId="1645DCB6" w14:textId="2F1E81E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_Toc183438407 \h </w:instrText>
      </w:r>
      <w:r>
        <w:fldChar w:fldCharType="separate"/>
      </w:r>
      <w:r>
        <w:t>21</w:t>
      </w:r>
      <w:r>
        <w:fldChar w:fldCharType="end"/>
      </w:r>
    </w:p>
    <w:p w14:paraId="1130E61F" w14:textId="72C5C5A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6.2.2.2.2</w:t>
      </w:r>
      <w:r>
        <w:rPr>
          <w:rFonts w:asciiTheme="minorHAnsi" w:eastAsiaTheme="minorEastAsia" w:hAnsiTheme="minorHAnsi" w:cstheme="minorBidi"/>
          <w:kern w:val="2"/>
          <w:sz w:val="22"/>
          <w:szCs w:val="22"/>
          <w:lang w:val="en-SE" w:eastAsia="zh-CN"/>
          <w14:ligatures w14:val="standardContextual"/>
        </w:rPr>
        <w:tab/>
      </w:r>
      <w:r>
        <w:t>LMC register to LMS using LMS_Registration_Request operation</w:t>
      </w:r>
      <w:r>
        <w:tab/>
      </w:r>
      <w:r>
        <w:fldChar w:fldCharType="begin"/>
      </w:r>
      <w:r>
        <w:instrText xml:space="preserve"> PAGEREF _Toc183438408 \h </w:instrText>
      </w:r>
      <w:r>
        <w:fldChar w:fldCharType="separate"/>
      </w:r>
      <w:r>
        <w:t>21</w:t>
      </w:r>
      <w:r>
        <w:fldChar w:fldCharType="end"/>
      </w:r>
    </w:p>
    <w:p w14:paraId="1BF8E8FD" w14:textId="4266B02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en-SE"/>
        </w:rPr>
        <w:t>6.2.2.3</w:t>
      </w:r>
      <w:r>
        <w:rPr>
          <w:rFonts w:asciiTheme="minorHAnsi" w:eastAsiaTheme="minorEastAsia" w:hAnsiTheme="minorHAnsi" w:cstheme="minorBidi"/>
          <w:kern w:val="2"/>
          <w:sz w:val="22"/>
          <w:szCs w:val="22"/>
          <w:lang w:val="en-SE" w:eastAsia="zh-CN"/>
          <w14:ligatures w14:val="standardContextual"/>
        </w:rPr>
        <w:tab/>
      </w:r>
      <w:r w:rsidRPr="00D915D8">
        <w:rPr>
          <w:lang w:val="en-SE"/>
        </w:rPr>
        <w:t>LMS_Registration_Update</w:t>
      </w:r>
      <w:r w:rsidRPr="00D915D8">
        <w:rPr>
          <w:lang w:val="en-SE"/>
        </w:rPr>
        <w:tab/>
      </w:r>
      <w:r>
        <w:fldChar w:fldCharType="begin"/>
      </w:r>
      <w:r w:rsidRPr="00D915D8">
        <w:rPr>
          <w:lang w:val="en-SE"/>
        </w:rPr>
        <w:instrText xml:space="preserve"> PAGEREF _Toc183438409 \h </w:instrText>
      </w:r>
      <w:r>
        <w:fldChar w:fldCharType="separate"/>
      </w:r>
      <w:r w:rsidRPr="00D915D8">
        <w:rPr>
          <w:lang w:val="en-SE"/>
        </w:rPr>
        <w:t>22</w:t>
      </w:r>
      <w:r>
        <w:fldChar w:fldCharType="end"/>
      </w:r>
    </w:p>
    <w:p w14:paraId="370EEE74" w14:textId="46FC012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6.2.2.3.1</w:t>
      </w:r>
      <w:r>
        <w:rPr>
          <w:rFonts w:asciiTheme="minorHAnsi" w:eastAsiaTheme="minorEastAsia" w:hAnsiTheme="minorHAnsi" w:cstheme="minorBidi"/>
          <w:kern w:val="2"/>
          <w:sz w:val="22"/>
          <w:szCs w:val="22"/>
          <w:lang w:val="en-SE" w:eastAsia="zh-CN"/>
          <w14:ligatures w14:val="standardContextual"/>
        </w:rPr>
        <w:tab/>
      </w:r>
      <w:r w:rsidRPr="00D915D8">
        <w:rPr>
          <w:lang w:val="en-SE"/>
        </w:rPr>
        <w:t>General</w:t>
      </w:r>
      <w:r w:rsidRPr="00D915D8">
        <w:rPr>
          <w:lang w:val="en-SE"/>
        </w:rPr>
        <w:tab/>
      </w:r>
      <w:r>
        <w:fldChar w:fldCharType="begin"/>
      </w:r>
      <w:r w:rsidRPr="00D915D8">
        <w:rPr>
          <w:lang w:val="en-SE"/>
        </w:rPr>
        <w:instrText xml:space="preserve"> PAGEREF _Toc183438410 \h </w:instrText>
      </w:r>
      <w:r>
        <w:fldChar w:fldCharType="separate"/>
      </w:r>
      <w:r w:rsidRPr="00D915D8">
        <w:rPr>
          <w:lang w:val="en-SE"/>
        </w:rPr>
        <w:t>22</w:t>
      </w:r>
      <w:r>
        <w:fldChar w:fldCharType="end"/>
      </w:r>
    </w:p>
    <w:p w14:paraId="52DEA8FD" w14:textId="10BBEC9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6.2.2.3.2</w:t>
      </w:r>
      <w:r>
        <w:rPr>
          <w:rFonts w:asciiTheme="minorHAnsi" w:eastAsiaTheme="minorEastAsia" w:hAnsiTheme="minorHAnsi" w:cstheme="minorBidi"/>
          <w:kern w:val="2"/>
          <w:sz w:val="22"/>
          <w:szCs w:val="22"/>
          <w:lang w:val="en-SE" w:eastAsia="zh-CN"/>
          <w14:ligatures w14:val="standardContextual"/>
        </w:rPr>
        <w:tab/>
      </w:r>
      <w:r w:rsidRPr="00D915D8">
        <w:rPr>
          <w:lang w:val="en-SE"/>
        </w:rPr>
        <w:t>LMC updating registration using LMS_Registration_Update operation</w:t>
      </w:r>
      <w:r w:rsidRPr="00D915D8">
        <w:rPr>
          <w:lang w:val="en-SE"/>
        </w:rPr>
        <w:tab/>
      </w:r>
      <w:r>
        <w:fldChar w:fldCharType="begin"/>
      </w:r>
      <w:r w:rsidRPr="00D915D8">
        <w:rPr>
          <w:lang w:val="en-SE"/>
        </w:rPr>
        <w:instrText xml:space="preserve"> PAGEREF _Toc183438411 \h </w:instrText>
      </w:r>
      <w:r>
        <w:fldChar w:fldCharType="separate"/>
      </w:r>
      <w:r w:rsidRPr="00D915D8">
        <w:rPr>
          <w:lang w:val="en-SE"/>
        </w:rPr>
        <w:t>22</w:t>
      </w:r>
      <w:r>
        <w:fldChar w:fldCharType="end"/>
      </w:r>
    </w:p>
    <w:p w14:paraId="4305CB60" w14:textId="4253D58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en-SE"/>
        </w:rPr>
        <w:t>6.2.2.4</w:t>
      </w:r>
      <w:r>
        <w:rPr>
          <w:rFonts w:asciiTheme="minorHAnsi" w:eastAsiaTheme="minorEastAsia" w:hAnsiTheme="minorHAnsi" w:cstheme="minorBidi"/>
          <w:kern w:val="2"/>
          <w:sz w:val="22"/>
          <w:szCs w:val="22"/>
          <w:lang w:val="en-SE" w:eastAsia="zh-CN"/>
          <w14:ligatures w14:val="standardContextual"/>
        </w:rPr>
        <w:tab/>
      </w:r>
      <w:r w:rsidRPr="00D915D8">
        <w:rPr>
          <w:lang w:val="en-SE"/>
        </w:rPr>
        <w:t>LMS_Registration_Deregister</w:t>
      </w:r>
      <w:r w:rsidRPr="00D915D8">
        <w:rPr>
          <w:lang w:val="en-SE"/>
        </w:rPr>
        <w:tab/>
      </w:r>
      <w:r>
        <w:fldChar w:fldCharType="begin"/>
      </w:r>
      <w:r w:rsidRPr="00D915D8">
        <w:rPr>
          <w:lang w:val="en-SE"/>
        </w:rPr>
        <w:instrText xml:space="preserve"> PAGEREF _Toc183438412 \h </w:instrText>
      </w:r>
      <w:r>
        <w:fldChar w:fldCharType="separate"/>
      </w:r>
      <w:r w:rsidRPr="00D915D8">
        <w:rPr>
          <w:lang w:val="en-SE"/>
        </w:rPr>
        <w:t>23</w:t>
      </w:r>
      <w:r>
        <w:fldChar w:fldCharType="end"/>
      </w:r>
    </w:p>
    <w:p w14:paraId="5057F711" w14:textId="50E910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6.2.2.4.1</w:t>
      </w:r>
      <w:r>
        <w:rPr>
          <w:rFonts w:asciiTheme="minorHAnsi" w:eastAsiaTheme="minorEastAsia" w:hAnsiTheme="minorHAnsi" w:cstheme="minorBidi"/>
          <w:kern w:val="2"/>
          <w:sz w:val="22"/>
          <w:szCs w:val="22"/>
          <w:lang w:val="en-SE" w:eastAsia="zh-CN"/>
          <w14:ligatures w14:val="standardContextual"/>
        </w:rPr>
        <w:tab/>
      </w:r>
      <w:r w:rsidRPr="00D915D8">
        <w:rPr>
          <w:lang w:val="en-SE"/>
        </w:rPr>
        <w:t>General</w:t>
      </w:r>
      <w:r w:rsidRPr="00D915D8">
        <w:rPr>
          <w:lang w:val="en-SE"/>
        </w:rPr>
        <w:tab/>
      </w:r>
      <w:r>
        <w:fldChar w:fldCharType="begin"/>
      </w:r>
      <w:r w:rsidRPr="00D915D8">
        <w:rPr>
          <w:lang w:val="en-SE"/>
        </w:rPr>
        <w:instrText xml:space="preserve"> PAGEREF _Toc183438413 \h </w:instrText>
      </w:r>
      <w:r>
        <w:fldChar w:fldCharType="separate"/>
      </w:r>
      <w:r w:rsidRPr="00D915D8">
        <w:rPr>
          <w:lang w:val="en-SE"/>
        </w:rPr>
        <w:t>23</w:t>
      </w:r>
      <w:r>
        <w:fldChar w:fldCharType="end"/>
      </w:r>
    </w:p>
    <w:p w14:paraId="59AE352B" w14:textId="3FDC3D3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en-SE"/>
        </w:rPr>
        <w:t>6.2.2.4.2</w:t>
      </w:r>
      <w:r>
        <w:rPr>
          <w:rFonts w:asciiTheme="minorHAnsi" w:eastAsiaTheme="minorEastAsia" w:hAnsiTheme="minorHAnsi" w:cstheme="minorBidi"/>
          <w:kern w:val="2"/>
          <w:sz w:val="22"/>
          <w:szCs w:val="22"/>
          <w:lang w:val="en-SE" w:eastAsia="zh-CN"/>
          <w14:ligatures w14:val="standardContextual"/>
        </w:rPr>
        <w:tab/>
      </w:r>
      <w:r w:rsidRPr="00D915D8">
        <w:rPr>
          <w:lang w:val="en-SE"/>
        </w:rPr>
        <w:t>LMC deregistering using LMS_Registration_Deregister operation</w:t>
      </w:r>
      <w:r w:rsidRPr="00D915D8">
        <w:rPr>
          <w:lang w:val="en-SE"/>
        </w:rPr>
        <w:tab/>
      </w:r>
      <w:r>
        <w:fldChar w:fldCharType="begin"/>
      </w:r>
      <w:r w:rsidRPr="00D915D8">
        <w:rPr>
          <w:lang w:val="en-SE"/>
        </w:rPr>
        <w:instrText xml:space="preserve"> PAGEREF _Toc183438414 \h </w:instrText>
      </w:r>
      <w:r>
        <w:fldChar w:fldCharType="separate"/>
      </w:r>
      <w:r w:rsidRPr="00D915D8">
        <w:rPr>
          <w:lang w:val="en-SE"/>
        </w:rPr>
        <w:t>23</w:t>
      </w:r>
      <w:r>
        <w:fldChar w:fldCharType="end"/>
      </w:r>
    </w:p>
    <w:p w14:paraId="0B3AA557" w14:textId="2E9060F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6.3</w:t>
      </w:r>
      <w:r>
        <w:rPr>
          <w:rFonts w:asciiTheme="minorHAnsi" w:eastAsiaTheme="minorEastAsia" w:hAnsiTheme="minorHAnsi" w:cstheme="minorBidi"/>
          <w:kern w:val="2"/>
          <w:sz w:val="22"/>
          <w:szCs w:val="22"/>
          <w:lang w:val="en-SE" w:eastAsia="zh-CN"/>
          <w14:ligatures w14:val="standardContextual"/>
        </w:rPr>
        <w:tab/>
      </w:r>
      <w:r>
        <w:t>LMS_LocationReport service</w:t>
      </w:r>
      <w:r>
        <w:tab/>
      </w:r>
      <w:r>
        <w:fldChar w:fldCharType="begin"/>
      </w:r>
      <w:r>
        <w:instrText xml:space="preserve"> PAGEREF _Toc183438415 \h </w:instrText>
      </w:r>
      <w:r>
        <w:fldChar w:fldCharType="separate"/>
      </w:r>
      <w:r>
        <w:t>23</w:t>
      </w:r>
      <w:r>
        <w:fldChar w:fldCharType="end"/>
      </w:r>
    </w:p>
    <w:p w14:paraId="63E5B19A" w14:textId="3D0A52E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6.3.1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_Toc183438416 \h </w:instrText>
      </w:r>
      <w:r>
        <w:fldChar w:fldCharType="separate"/>
      </w:r>
      <w:r>
        <w:t>23</w:t>
      </w:r>
      <w:r>
        <w:fldChar w:fldCharType="end"/>
      </w:r>
    </w:p>
    <w:p w14:paraId="7DDB4738" w14:textId="52C2087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6.3.2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_Toc183438417 \h </w:instrText>
      </w:r>
      <w:r>
        <w:fldChar w:fldCharType="separate"/>
      </w:r>
      <w:r>
        <w:t>23</w:t>
      </w:r>
      <w:r>
        <w:fldChar w:fldCharType="end"/>
      </w:r>
    </w:p>
    <w:p w14:paraId="60482D39" w14:textId="5374F14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6.3.2.1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_Toc183438418 \h </w:instrText>
      </w:r>
      <w:r>
        <w:fldChar w:fldCharType="separate"/>
      </w:r>
      <w:r>
        <w:t>23</w:t>
      </w:r>
      <w:r>
        <w:fldChar w:fldCharType="end"/>
      </w:r>
    </w:p>
    <w:p w14:paraId="4BFBC38A" w14:textId="75A60C1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6.3.2.2</w:t>
      </w:r>
      <w:r>
        <w:rPr>
          <w:rFonts w:asciiTheme="minorHAnsi" w:eastAsiaTheme="minorEastAsia" w:hAnsiTheme="minorHAnsi" w:cstheme="minorBidi"/>
          <w:kern w:val="2"/>
          <w:sz w:val="22"/>
          <w:szCs w:val="22"/>
          <w:lang w:val="en-SE" w:eastAsia="zh-CN"/>
          <w14:ligatures w14:val="standardContextual"/>
        </w:rPr>
        <w:tab/>
      </w:r>
      <w:r>
        <w:t>LMS_LocationReport_Request</w:t>
      </w:r>
      <w:r>
        <w:tab/>
      </w:r>
      <w:r>
        <w:fldChar w:fldCharType="begin"/>
      </w:r>
      <w:r>
        <w:instrText xml:space="preserve"> PAGEREF _Toc183438419 \h </w:instrText>
      </w:r>
      <w:r>
        <w:fldChar w:fldCharType="separate"/>
      </w:r>
      <w:r>
        <w:t>24</w:t>
      </w:r>
      <w:r>
        <w:fldChar w:fldCharType="end"/>
      </w:r>
    </w:p>
    <w:p w14:paraId="14896B30" w14:textId="42727CB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6.3.2.2.1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_Toc183438420 \h </w:instrText>
      </w:r>
      <w:r>
        <w:fldChar w:fldCharType="separate"/>
      </w:r>
      <w:r>
        <w:t>24</w:t>
      </w:r>
      <w:r>
        <w:fldChar w:fldCharType="end"/>
      </w:r>
    </w:p>
    <w:p w14:paraId="76E1D30C" w14:textId="12ECECF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6.3.2.2.2</w:t>
      </w:r>
      <w:r>
        <w:rPr>
          <w:rFonts w:asciiTheme="minorHAnsi" w:eastAsiaTheme="minorEastAsia" w:hAnsiTheme="minorHAnsi" w:cstheme="minorBidi"/>
          <w:kern w:val="2"/>
          <w:sz w:val="22"/>
          <w:szCs w:val="22"/>
          <w:lang w:val="en-SE" w:eastAsia="zh-CN"/>
          <w14:ligatures w14:val="standardContextual"/>
        </w:rPr>
        <w:tab/>
      </w:r>
      <w:r>
        <w:t>LMC reporting to LMS using LMS_LocationReport_Request</w:t>
      </w:r>
      <w:r>
        <w:tab/>
      </w:r>
      <w:r>
        <w:fldChar w:fldCharType="begin"/>
      </w:r>
      <w:r>
        <w:instrText xml:space="preserve"> PAGEREF _Toc183438421 \h </w:instrText>
      </w:r>
      <w:r>
        <w:fldChar w:fldCharType="separate"/>
      </w:r>
      <w:r>
        <w:t>24</w:t>
      </w:r>
      <w:r>
        <w:fldChar w:fldCharType="end"/>
      </w:r>
    </w:p>
    <w:p w14:paraId="506A5F8E" w14:textId="7D834784"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6.4</w:t>
      </w:r>
      <w:r>
        <w:rPr>
          <w:rFonts w:asciiTheme="minorHAnsi" w:eastAsiaTheme="minorEastAsia" w:hAnsiTheme="minorHAnsi" w:cstheme="minorBidi"/>
          <w:kern w:val="2"/>
          <w:sz w:val="22"/>
          <w:szCs w:val="22"/>
          <w:lang w:val="en-SE" w:eastAsia="zh-CN"/>
          <w14:ligatures w14:val="standardContextual"/>
        </w:rPr>
        <w:tab/>
      </w:r>
      <w:r>
        <w:t>LMS_LocationInformation service</w:t>
      </w:r>
      <w:r>
        <w:tab/>
      </w:r>
      <w:r>
        <w:fldChar w:fldCharType="begin"/>
      </w:r>
      <w:r>
        <w:instrText xml:space="preserve"> PAGEREF _Toc183438422 \h </w:instrText>
      </w:r>
      <w:r>
        <w:fldChar w:fldCharType="separate"/>
      </w:r>
      <w:r>
        <w:t>25</w:t>
      </w:r>
      <w:r>
        <w:fldChar w:fldCharType="end"/>
      </w:r>
    </w:p>
    <w:p w14:paraId="1BE0AF84" w14:textId="492FFB3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6.4.1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_Toc183438423 \h </w:instrText>
      </w:r>
      <w:r>
        <w:fldChar w:fldCharType="separate"/>
      </w:r>
      <w:r>
        <w:t>25</w:t>
      </w:r>
      <w:r>
        <w:fldChar w:fldCharType="end"/>
      </w:r>
    </w:p>
    <w:p w14:paraId="15BA2822" w14:textId="530AC88D"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6.4.2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_Toc183438424 \h </w:instrText>
      </w:r>
      <w:r>
        <w:fldChar w:fldCharType="separate"/>
      </w:r>
      <w:r>
        <w:t>25</w:t>
      </w:r>
      <w:r>
        <w:fldChar w:fldCharType="end"/>
      </w:r>
    </w:p>
    <w:p w14:paraId="21A25747" w14:textId="73AE60F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lastRenderedPageBreak/>
        <w:t>6.4.2.1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_Toc183438425 \h </w:instrText>
      </w:r>
      <w:r>
        <w:fldChar w:fldCharType="separate"/>
      </w:r>
      <w:r>
        <w:t>25</w:t>
      </w:r>
      <w:r>
        <w:fldChar w:fldCharType="end"/>
      </w:r>
    </w:p>
    <w:p w14:paraId="6BFAF7BC" w14:textId="4E80C82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6.4.2.2</w:t>
      </w:r>
      <w:r>
        <w:rPr>
          <w:rFonts w:asciiTheme="minorHAnsi" w:eastAsiaTheme="minorEastAsia" w:hAnsiTheme="minorHAnsi" w:cstheme="minorBidi"/>
          <w:kern w:val="2"/>
          <w:sz w:val="22"/>
          <w:szCs w:val="22"/>
          <w:lang w:val="en-SE" w:eastAsia="zh-CN"/>
          <w14:ligatures w14:val="standardContextual"/>
        </w:rPr>
        <w:tab/>
      </w:r>
      <w:r>
        <w:t>LMS_LocationInformation_Request</w:t>
      </w:r>
      <w:r>
        <w:tab/>
      </w:r>
      <w:r>
        <w:fldChar w:fldCharType="begin"/>
      </w:r>
      <w:r>
        <w:instrText xml:space="preserve"> PAGEREF _Toc183438426 \h </w:instrText>
      </w:r>
      <w:r>
        <w:fldChar w:fldCharType="separate"/>
      </w:r>
      <w:r>
        <w:t>26</w:t>
      </w:r>
      <w:r>
        <w:fldChar w:fldCharType="end"/>
      </w:r>
    </w:p>
    <w:p w14:paraId="15FEE94D" w14:textId="4C3045B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_Toc183438427 \h </w:instrText>
      </w:r>
      <w:r>
        <w:fldChar w:fldCharType="separate"/>
      </w:r>
      <w:r>
        <w:t>26</w:t>
      </w:r>
      <w:r>
        <w:fldChar w:fldCharType="end"/>
      </w:r>
    </w:p>
    <w:p w14:paraId="6F48E824" w14:textId="58BAC27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6.4.2.2.2</w:t>
      </w:r>
      <w:r>
        <w:rPr>
          <w:rFonts w:asciiTheme="minorHAnsi" w:eastAsiaTheme="minorEastAsia" w:hAnsiTheme="minorHAnsi" w:cstheme="minorBidi"/>
          <w:kern w:val="2"/>
          <w:sz w:val="22"/>
          <w:szCs w:val="22"/>
          <w:lang w:val="en-SE" w:eastAsia="zh-CN"/>
          <w14:ligatures w14:val="standardContextual"/>
        </w:rPr>
        <w:tab/>
      </w:r>
      <w:r>
        <w:t>Client request location information to LMS using LMS_LocationInformation_Request operation</w:t>
      </w:r>
      <w:r>
        <w:tab/>
      </w:r>
      <w:r>
        <w:fldChar w:fldCharType="begin"/>
      </w:r>
      <w:r>
        <w:instrText xml:space="preserve"> PAGEREF _Toc183438428 \h </w:instrText>
      </w:r>
      <w:r>
        <w:fldChar w:fldCharType="separate"/>
      </w:r>
      <w:r>
        <w:t>26</w:t>
      </w:r>
      <w:r>
        <w:fldChar w:fldCharType="end"/>
      </w:r>
    </w:p>
    <w:p w14:paraId="5AFE9D9E" w14:textId="43FC4CB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6.4.2.3</w:t>
      </w:r>
      <w:r>
        <w:rPr>
          <w:rFonts w:asciiTheme="minorHAnsi" w:eastAsiaTheme="minorEastAsia" w:hAnsiTheme="minorHAnsi" w:cstheme="minorBidi"/>
          <w:kern w:val="2"/>
          <w:sz w:val="22"/>
          <w:szCs w:val="22"/>
          <w:lang w:val="en-SE" w:eastAsia="zh-CN"/>
          <w14:ligatures w14:val="standardContextual"/>
        </w:rPr>
        <w:tab/>
      </w:r>
      <w:r>
        <w:t>LMS_LocationInformation_Subscribe</w:t>
      </w:r>
      <w:r>
        <w:tab/>
      </w:r>
      <w:r>
        <w:fldChar w:fldCharType="begin"/>
      </w:r>
      <w:r>
        <w:instrText xml:space="preserve"> PAGEREF _Toc183438429 \h </w:instrText>
      </w:r>
      <w:r>
        <w:fldChar w:fldCharType="separate"/>
      </w:r>
      <w:r>
        <w:t>27</w:t>
      </w:r>
      <w:r>
        <w:fldChar w:fldCharType="end"/>
      </w:r>
    </w:p>
    <w:p w14:paraId="74F1B001" w14:textId="1A40F5B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_Toc183438430 \h </w:instrText>
      </w:r>
      <w:r>
        <w:fldChar w:fldCharType="separate"/>
      </w:r>
      <w:r>
        <w:t>27</w:t>
      </w:r>
      <w:r>
        <w:fldChar w:fldCharType="end"/>
      </w:r>
    </w:p>
    <w:p w14:paraId="76FA0EFF" w14:textId="60162F7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6.4.2.3.2</w:t>
      </w:r>
      <w:r>
        <w:rPr>
          <w:rFonts w:asciiTheme="minorHAnsi" w:eastAsiaTheme="minorEastAsia" w:hAnsiTheme="minorHAnsi" w:cstheme="minorBidi"/>
          <w:kern w:val="2"/>
          <w:sz w:val="22"/>
          <w:szCs w:val="22"/>
          <w:lang w:val="en-SE" w:eastAsia="zh-CN"/>
          <w14:ligatures w14:val="standardContextual"/>
        </w:rPr>
        <w:tab/>
      </w:r>
      <w:r>
        <w:t>Client request subscription using LMS_LocationInformation_Subscribe operation</w:t>
      </w:r>
      <w:r>
        <w:tab/>
      </w:r>
      <w:r>
        <w:fldChar w:fldCharType="begin"/>
      </w:r>
      <w:r>
        <w:instrText xml:space="preserve"> PAGEREF _Toc183438431 \h </w:instrText>
      </w:r>
      <w:r>
        <w:fldChar w:fldCharType="separate"/>
      </w:r>
      <w:r>
        <w:t>27</w:t>
      </w:r>
      <w:r>
        <w:fldChar w:fldCharType="end"/>
      </w:r>
    </w:p>
    <w:p w14:paraId="721E378F" w14:textId="3177905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6.4.2.4</w:t>
      </w:r>
      <w:r>
        <w:rPr>
          <w:rFonts w:asciiTheme="minorHAnsi" w:eastAsiaTheme="minorEastAsia" w:hAnsiTheme="minorHAnsi" w:cstheme="minorBidi"/>
          <w:kern w:val="2"/>
          <w:sz w:val="22"/>
          <w:szCs w:val="22"/>
          <w:lang w:val="en-SE" w:eastAsia="zh-CN"/>
          <w14:ligatures w14:val="standardContextual"/>
        </w:rPr>
        <w:tab/>
      </w:r>
      <w:r>
        <w:t>LMS_LocationInformation_Notify</w:t>
      </w:r>
      <w:r>
        <w:tab/>
      </w:r>
      <w:r>
        <w:fldChar w:fldCharType="begin"/>
      </w:r>
      <w:r>
        <w:instrText xml:space="preserve"> PAGEREF _Toc183438432 \h </w:instrText>
      </w:r>
      <w:r>
        <w:fldChar w:fldCharType="separate"/>
      </w:r>
      <w:r>
        <w:t>27</w:t>
      </w:r>
      <w:r>
        <w:fldChar w:fldCharType="end"/>
      </w:r>
    </w:p>
    <w:p w14:paraId="0C464A96" w14:textId="453AD55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_Toc183438433 \h </w:instrText>
      </w:r>
      <w:r>
        <w:fldChar w:fldCharType="separate"/>
      </w:r>
      <w:r>
        <w:t>27</w:t>
      </w:r>
      <w:r>
        <w:fldChar w:fldCharType="end"/>
      </w:r>
    </w:p>
    <w:p w14:paraId="7FA803AD" w14:textId="6841B23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6.4.2.4.2</w:t>
      </w:r>
      <w:r>
        <w:rPr>
          <w:rFonts w:asciiTheme="minorHAnsi" w:eastAsiaTheme="minorEastAsia" w:hAnsiTheme="minorHAnsi" w:cstheme="minorBidi"/>
          <w:kern w:val="2"/>
          <w:sz w:val="22"/>
          <w:szCs w:val="22"/>
          <w:lang w:val="en-SE" w:eastAsia="zh-CN"/>
          <w14:ligatures w14:val="standardContextual"/>
        </w:rPr>
        <w:tab/>
      </w:r>
      <w:r>
        <w:t>LMS Notify clients using LMS_LocationInformation_Notify operation</w:t>
      </w:r>
      <w:r>
        <w:tab/>
      </w:r>
      <w:r>
        <w:fldChar w:fldCharType="begin"/>
      </w:r>
      <w:r>
        <w:instrText xml:space="preserve"> PAGEREF _Toc183438434 \h </w:instrText>
      </w:r>
      <w:r>
        <w:fldChar w:fldCharType="separate"/>
      </w:r>
      <w:r>
        <w:t>27</w:t>
      </w:r>
      <w:r>
        <w:fldChar w:fldCharType="end"/>
      </w:r>
    </w:p>
    <w:p w14:paraId="6BA203F9" w14:textId="04FFB3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6.4.2.5</w:t>
      </w:r>
      <w:r>
        <w:rPr>
          <w:rFonts w:asciiTheme="minorHAnsi" w:eastAsiaTheme="minorEastAsia" w:hAnsiTheme="minorHAnsi" w:cstheme="minorBidi"/>
          <w:kern w:val="2"/>
          <w:sz w:val="22"/>
          <w:szCs w:val="22"/>
          <w:lang w:val="en-SE" w:eastAsia="zh-CN"/>
          <w14:ligatures w14:val="standardContextual"/>
        </w:rPr>
        <w:tab/>
      </w:r>
      <w:r>
        <w:t>LMS_LocationInformation_UpdateSubscription</w:t>
      </w:r>
      <w:r>
        <w:tab/>
      </w:r>
      <w:r>
        <w:fldChar w:fldCharType="begin"/>
      </w:r>
      <w:r>
        <w:instrText xml:space="preserve"> PAGEREF _Toc183438435 \h </w:instrText>
      </w:r>
      <w:r>
        <w:fldChar w:fldCharType="separate"/>
      </w:r>
      <w:r>
        <w:t>28</w:t>
      </w:r>
      <w:r>
        <w:fldChar w:fldCharType="end"/>
      </w:r>
    </w:p>
    <w:p w14:paraId="417F58AD" w14:textId="2877D4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_Toc183438436 \h </w:instrText>
      </w:r>
      <w:r>
        <w:fldChar w:fldCharType="separate"/>
      </w:r>
      <w:r>
        <w:t>28</w:t>
      </w:r>
      <w:r>
        <w:fldChar w:fldCharType="end"/>
      </w:r>
    </w:p>
    <w:p w14:paraId="4D79AA02" w14:textId="40310DC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6.4.2.5.2</w:t>
      </w:r>
      <w:r>
        <w:rPr>
          <w:rFonts w:asciiTheme="minorHAnsi" w:eastAsiaTheme="minorEastAsia" w:hAnsiTheme="minorHAnsi" w:cstheme="minorBidi"/>
          <w:kern w:val="2"/>
          <w:sz w:val="22"/>
          <w:szCs w:val="22"/>
          <w:lang w:val="en-SE" w:eastAsia="zh-CN"/>
          <w14:ligatures w14:val="standardContextual"/>
        </w:rPr>
        <w:tab/>
      </w:r>
      <w:r>
        <w:t>Client requests update of subscription using LMS_LocationInformation_UpdateSubscription operation</w:t>
      </w:r>
      <w:r>
        <w:tab/>
      </w:r>
      <w:r>
        <w:fldChar w:fldCharType="begin"/>
      </w:r>
      <w:r>
        <w:instrText xml:space="preserve"> PAGEREF _Toc183438437 \h </w:instrText>
      </w:r>
      <w:r>
        <w:fldChar w:fldCharType="separate"/>
      </w:r>
      <w:r>
        <w:t>28</w:t>
      </w:r>
      <w:r>
        <w:fldChar w:fldCharType="end"/>
      </w:r>
    </w:p>
    <w:p w14:paraId="4F7BDB4D" w14:textId="4E2D961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6.4.2.6</w:t>
      </w:r>
      <w:r>
        <w:rPr>
          <w:rFonts w:asciiTheme="minorHAnsi" w:eastAsiaTheme="minorEastAsia" w:hAnsiTheme="minorHAnsi" w:cstheme="minorBidi"/>
          <w:kern w:val="2"/>
          <w:sz w:val="22"/>
          <w:szCs w:val="22"/>
          <w:lang w:val="en-SE" w:eastAsia="zh-CN"/>
          <w14:ligatures w14:val="standardContextual"/>
        </w:rPr>
        <w:tab/>
      </w:r>
      <w:r>
        <w:t>LMS_LocationInformation_Unsubscribe</w:t>
      </w:r>
      <w:r>
        <w:tab/>
      </w:r>
      <w:r>
        <w:fldChar w:fldCharType="begin"/>
      </w:r>
      <w:r>
        <w:instrText xml:space="preserve"> PAGEREF _Toc183438438 \h </w:instrText>
      </w:r>
      <w:r>
        <w:fldChar w:fldCharType="separate"/>
      </w:r>
      <w:r>
        <w:t>28</w:t>
      </w:r>
      <w:r>
        <w:fldChar w:fldCharType="end"/>
      </w:r>
    </w:p>
    <w:p w14:paraId="5D990B3D" w14:textId="135CD94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_Toc183438439 \h </w:instrText>
      </w:r>
      <w:r>
        <w:fldChar w:fldCharType="separate"/>
      </w:r>
      <w:r>
        <w:t>28</w:t>
      </w:r>
      <w:r>
        <w:fldChar w:fldCharType="end"/>
      </w:r>
    </w:p>
    <w:p w14:paraId="5350FD13" w14:textId="4C0AC88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6.4.2.6.2</w:t>
      </w:r>
      <w:r>
        <w:rPr>
          <w:rFonts w:asciiTheme="minorHAnsi" w:eastAsiaTheme="minorEastAsia" w:hAnsiTheme="minorHAnsi" w:cstheme="minorBidi"/>
          <w:kern w:val="2"/>
          <w:sz w:val="22"/>
          <w:szCs w:val="22"/>
          <w:lang w:val="en-SE" w:eastAsia="zh-CN"/>
          <w14:ligatures w14:val="standardContextual"/>
        </w:rPr>
        <w:tab/>
      </w:r>
      <w:r>
        <w:t>Client requests unsubscribe using LMS_LocationInformation_Unsubsrcibe operation</w:t>
      </w:r>
      <w:r>
        <w:tab/>
      </w:r>
      <w:r>
        <w:fldChar w:fldCharType="begin"/>
      </w:r>
      <w:r>
        <w:instrText xml:space="preserve"> PAGEREF _Toc183438440 \h </w:instrText>
      </w:r>
      <w:r>
        <w:fldChar w:fldCharType="separate"/>
      </w:r>
      <w:r>
        <w:t>28</w:t>
      </w:r>
      <w:r>
        <w:fldChar w:fldCharType="end"/>
      </w:r>
    </w:p>
    <w:p w14:paraId="65099A8A" w14:textId="7AB1B0F7" w:rsidR="005D6BB7" w:rsidRDefault="005D6BB7">
      <w:pPr>
        <w:pStyle w:val="TOC1"/>
        <w:rPr>
          <w:rFonts w:asciiTheme="minorHAnsi" w:eastAsiaTheme="minorEastAsia" w:hAnsiTheme="minorHAnsi" w:cstheme="minorBidi"/>
          <w:kern w:val="2"/>
          <w:szCs w:val="22"/>
          <w:lang w:val="en-SE" w:eastAsia="zh-CN"/>
          <w14:ligatures w14:val="standardContextual"/>
        </w:rPr>
      </w:pPr>
      <w:r>
        <w:t>6a</w:t>
      </w:r>
      <w:r>
        <w:rPr>
          <w:rFonts w:asciiTheme="minorHAnsi" w:eastAsiaTheme="minorEastAsia" w:hAnsiTheme="minorHAnsi" w:cstheme="minorBidi"/>
          <w:kern w:val="2"/>
          <w:szCs w:val="22"/>
          <w:lang w:val="en-SE" w:eastAsia="zh-CN"/>
          <w14:ligatures w14:val="standardContextual"/>
        </w:rPr>
        <w:tab/>
      </w:r>
      <w:r>
        <w:t>Services offered by the &lt;NF &gt;</w:t>
      </w:r>
      <w:r>
        <w:tab/>
      </w:r>
      <w:r>
        <w:fldChar w:fldCharType="begin"/>
      </w:r>
      <w:r>
        <w:instrText xml:space="preserve"> PAGEREF _Toc183438441 \h </w:instrText>
      </w:r>
      <w:r>
        <w:fldChar w:fldCharType="separate"/>
      </w:r>
      <w:r>
        <w:t>28</w:t>
      </w:r>
      <w:r>
        <w:fldChar w:fldCharType="end"/>
      </w:r>
    </w:p>
    <w:p w14:paraId="3C7A9BC4" w14:textId="649AE8B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_Toc183438442 \h </w:instrText>
      </w:r>
      <w:r>
        <w:fldChar w:fldCharType="separate"/>
      </w:r>
      <w:r>
        <w:t>28</w:t>
      </w:r>
      <w:r>
        <w:fldChar w:fldCharType="end"/>
      </w:r>
    </w:p>
    <w:p w14:paraId="46B67CCE" w14:textId="26BFBBC6"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6a.2</w:t>
      </w:r>
      <w:r>
        <w:rPr>
          <w:rFonts w:asciiTheme="minorHAnsi" w:eastAsiaTheme="minorEastAsia" w:hAnsiTheme="minorHAnsi" w:cstheme="minorBidi"/>
          <w:kern w:val="2"/>
          <w:sz w:val="22"/>
          <w:szCs w:val="22"/>
          <w:lang w:val="en-SE" w:eastAsia="zh-CN"/>
          <w14:ligatures w14:val="standardContextual"/>
        </w:rPr>
        <w:tab/>
      </w:r>
      <w:r>
        <w:t>&lt;Service 1&gt; Service</w:t>
      </w:r>
      <w:r>
        <w:tab/>
      </w:r>
      <w:r>
        <w:fldChar w:fldCharType="begin"/>
      </w:r>
      <w:r>
        <w:instrText xml:space="preserve"> PAGEREF _Toc183438443 \h </w:instrText>
      </w:r>
      <w:r>
        <w:fldChar w:fldCharType="separate"/>
      </w:r>
      <w:r>
        <w:t>28</w:t>
      </w:r>
      <w:r>
        <w:fldChar w:fldCharType="end"/>
      </w:r>
    </w:p>
    <w:p w14:paraId="61DEB311" w14:textId="42193025"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6a.2.1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_Toc183438444 \h </w:instrText>
      </w:r>
      <w:r>
        <w:fldChar w:fldCharType="separate"/>
      </w:r>
      <w:r>
        <w:t>28</w:t>
      </w:r>
      <w:r>
        <w:fldChar w:fldCharType="end"/>
      </w:r>
    </w:p>
    <w:p w14:paraId="378870E9" w14:textId="77F2BF65"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6a.2.2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_Toc183438445 \h </w:instrText>
      </w:r>
      <w:r>
        <w:fldChar w:fldCharType="separate"/>
      </w:r>
      <w:r>
        <w:t>29</w:t>
      </w:r>
      <w:r>
        <w:fldChar w:fldCharType="end"/>
      </w:r>
    </w:p>
    <w:p w14:paraId="08607D67" w14:textId="0BC16464"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_Toc183438446 \h </w:instrText>
      </w:r>
      <w:r>
        <w:fldChar w:fldCharType="separate"/>
      </w:r>
      <w:r>
        <w:t>29</w:t>
      </w:r>
      <w:r>
        <w:fldChar w:fldCharType="end"/>
      </w:r>
    </w:p>
    <w:p w14:paraId="78B79B53" w14:textId="3C4067C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6a.2.2.2</w:t>
      </w:r>
      <w:r>
        <w:rPr>
          <w:rFonts w:asciiTheme="minorHAnsi" w:eastAsiaTheme="minorEastAsia" w:hAnsiTheme="minorHAnsi" w:cstheme="minorBidi"/>
          <w:kern w:val="2"/>
          <w:sz w:val="22"/>
          <w:szCs w:val="22"/>
          <w:lang w:val="en-SE" w:eastAsia="zh-CN"/>
          <w14:ligatures w14:val="standardContextual"/>
        </w:rPr>
        <w:tab/>
      </w:r>
      <w:r>
        <w:t>&lt;Service operation 1&gt;</w:t>
      </w:r>
      <w:r>
        <w:tab/>
      </w:r>
      <w:r>
        <w:fldChar w:fldCharType="begin"/>
      </w:r>
      <w:r>
        <w:instrText xml:space="preserve"> PAGEREF _Toc183438447 \h </w:instrText>
      </w:r>
      <w:r>
        <w:fldChar w:fldCharType="separate"/>
      </w:r>
      <w:r>
        <w:t>29</w:t>
      </w:r>
      <w:r>
        <w:fldChar w:fldCharType="end"/>
      </w:r>
    </w:p>
    <w:p w14:paraId="36CEC739" w14:textId="7721148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_Toc183438448 \h </w:instrText>
      </w:r>
      <w:r>
        <w:fldChar w:fldCharType="separate"/>
      </w:r>
      <w:r>
        <w:t>29</w:t>
      </w:r>
      <w:r>
        <w:fldChar w:fldCharType="end"/>
      </w:r>
    </w:p>
    <w:p w14:paraId="35BDAA27" w14:textId="2E83FEC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6a.2.2.2.2</w:t>
      </w:r>
      <w:r>
        <w:rPr>
          <w:rFonts w:asciiTheme="minorHAnsi" w:eastAsiaTheme="minorEastAsia" w:hAnsiTheme="minorHAnsi" w:cstheme="minorBidi"/>
          <w:kern w:val="2"/>
          <w:sz w:val="22"/>
          <w:szCs w:val="22"/>
          <w:lang w:val="en-SE" w:eastAsia="zh-CN"/>
          <w14:ligatures w14:val="standardContextual"/>
        </w:rPr>
        <w:tab/>
      </w:r>
      <w:r>
        <w:t>&lt;Procedure 1 using service operation 1 of service 1&gt;</w:t>
      </w:r>
      <w:r>
        <w:tab/>
      </w:r>
      <w:r>
        <w:fldChar w:fldCharType="begin"/>
      </w:r>
      <w:r>
        <w:instrText xml:space="preserve"> PAGEREF _Toc183438449 \h </w:instrText>
      </w:r>
      <w:r>
        <w:fldChar w:fldCharType="separate"/>
      </w:r>
      <w:r>
        <w:t>29</w:t>
      </w:r>
      <w:r>
        <w:fldChar w:fldCharType="end"/>
      </w:r>
    </w:p>
    <w:p w14:paraId="483568D8" w14:textId="3EF49E8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6a.2.2.2.3</w:t>
      </w:r>
      <w:r>
        <w:rPr>
          <w:rFonts w:asciiTheme="minorHAnsi" w:eastAsiaTheme="minorEastAsia" w:hAnsiTheme="minorHAnsi" w:cstheme="minorBidi"/>
          <w:kern w:val="2"/>
          <w:sz w:val="22"/>
          <w:szCs w:val="22"/>
          <w:lang w:val="en-SE" w:eastAsia="zh-CN"/>
          <w14:ligatures w14:val="standardContextual"/>
        </w:rPr>
        <w:tab/>
      </w:r>
      <w:r>
        <w:t>&lt;Procedure 2 using service operation 1 of service 1&gt;</w:t>
      </w:r>
      <w:r>
        <w:tab/>
      </w:r>
      <w:r>
        <w:fldChar w:fldCharType="begin"/>
      </w:r>
      <w:r>
        <w:instrText xml:space="preserve"> PAGEREF _Toc183438450 \h </w:instrText>
      </w:r>
      <w:r>
        <w:fldChar w:fldCharType="separate"/>
      </w:r>
      <w:r>
        <w:t>29</w:t>
      </w:r>
      <w:r>
        <w:fldChar w:fldCharType="end"/>
      </w:r>
    </w:p>
    <w:p w14:paraId="4403F5AB" w14:textId="6E4CA45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6a.2.2.3</w:t>
      </w:r>
      <w:r>
        <w:rPr>
          <w:rFonts w:asciiTheme="minorHAnsi" w:eastAsiaTheme="minorEastAsia" w:hAnsiTheme="minorHAnsi" w:cstheme="minorBidi"/>
          <w:kern w:val="2"/>
          <w:sz w:val="22"/>
          <w:szCs w:val="22"/>
          <w:lang w:val="en-SE" w:eastAsia="zh-CN"/>
          <w14:ligatures w14:val="standardContextual"/>
        </w:rPr>
        <w:tab/>
      </w:r>
      <w:r>
        <w:t>&lt;Service operation 2&gt;</w:t>
      </w:r>
      <w:r>
        <w:tab/>
      </w:r>
      <w:r>
        <w:fldChar w:fldCharType="begin"/>
      </w:r>
      <w:r>
        <w:instrText xml:space="preserve"> PAGEREF _Toc183438451 \h </w:instrText>
      </w:r>
      <w:r>
        <w:fldChar w:fldCharType="separate"/>
      </w:r>
      <w:r>
        <w:t>29</w:t>
      </w:r>
      <w:r>
        <w:fldChar w:fldCharType="end"/>
      </w:r>
    </w:p>
    <w:p w14:paraId="66F47ABC" w14:textId="4C4AC3E2"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6a.3</w:t>
      </w:r>
      <w:r>
        <w:rPr>
          <w:rFonts w:asciiTheme="minorHAnsi" w:eastAsiaTheme="minorEastAsia" w:hAnsiTheme="minorHAnsi" w:cstheme="minorBidi"/>
          <w:kern w:val="2"/>
          <w:sz w:val="22"/>
          <w:szCs w:val="22"/>
          <w:lang w:val="en-SE" w:eastAsia="zh-CN"/>
          <w14:ligatures w14:val="standardContextual"/>
        </w:rPr>
        <w:tab/>
      </w:r>
      <w:r>
        <w:t>&lt;Service 2 &gt; Service</w:t>
      </w:r>
      <w:r>
        <w:tab/>
      </w:r>
      <w:r>
        <w:fldChar w:fldCharType="begin"/>
      </w:r>
      <w:r>
        <w:instrText xml:space="preserve"> PAGEREF _Toc183438452 \h </w:instrText>
      </w:r>
      <w:r>
        <w:fldChar w:fldCharType="separate"/>
      </w:r>
      <w:r>
        <w:t>29</w:t>
      </w:r>
      <w:r>
        <w:fldChar w:fldCharType="end"/>
      </w:r>
    </w:p>
    <w:p w14:paraId="4C15616D" w14:textId="29D5C7D1" w:rsidR="005D6BB7" w:rsidRDefault="005D6BB7">
      <w:pPr>
        <w:pStyle w:val="TOC1"/>
        <w:rPr>
          <w:rFonts w:asciiTheme="minorHAnsi" w:eastAsiaTheme="minorEastAsia" w:hAnsiTheme="minorHAnsi" w:cstheme="minorBidi"/>
          <w:kern w:val="2"/>
          <w:szCs w:val="22"/>
          <w:lang w:val="en-SE" w:eastAsia="zh-CN"/>
          <w14:ligatures w14:val="standardContextual"/>
        </w:rPr>
      </w:pPr>
      <w:r>
        <w:t>7</w:t>
      </w:r>
      <w:r>
        <w:rPr>
          <w:rFonts w:asciiTheme="minorHAnsi" w:eastAsiaTheme="minorEastAsia" w:hAnsiTheme="minorHAnsi" w:cstheme="minorBidi"/>
          <w:kern w:val="2"/>
          <w:szCs w:val="22"/>
          <w:lang w:val="en-SE" w:eastAsia="zh-CN"/>
          <w14:ligatures w14:val="standardContextual"/>
        </w:rPr>
        <w:tab/>
      </w:r>
      <w:r>
        <w:t>LMS API Definitions</w:t>
      </w:r>
      <w:r>
        <w:tab/>
      </w:r>
      <w:r>
        <w:fldChar w:fldCharType="begin"/>
      </w:r>
      <w:r>
        <w:instrText xml:space="preserve"> PAGEREF _Toc183438453 \h </w:instrText>
      </w:r>
      <w:r>
        <w:fldChar w:fldCharType="separate"/>
      </w:r>
      <w:r>
        <w:t>29</w:t>
      </w:r>
      <w:r>
        <w:fldChar w:fldCharType="end"/>
      </w:r>
    </w:p>
    <w:p w14:paraId="6B477859" w14:textId="0692987D"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7.1</w:t>
      </w:r>
      <w:r>
        <w:rPr>
          <w:rFonts w:asciiTheme="minorHAnsi" w:eastAsiaTheme="minorEastAsia" w:hAnsiTheme="minorHAnsi" w:cstheme="minorBidi"/>
          <w:kern w:val="2"/>
          <w:sz w:val="22"/>
          <w:szCs w:val="22"/>
          <w:lang w:val="en-SE" w:eastAsia="zh-CN"/>
          <w14:ligatures w14:val="standardContextual"/>
        </w:rPr>
        <w:tab/>
      </w:r>
      <w:r>
        <w:t>LMS_Registration API</w:t>
      </w:r>
      <w:r>
        <w:tab/>
      </w:r>
      <w:r>
        <w:fldChar w:fldCharType="begin"/>
      </w:r>
      <w:r>
        <w:instrText xml:space="preserve"> PAGEREF _Toc183438454 \h </w:instrText>
      </w:r>
      <w:r>
        <w:fldChar w:fldCharType="separate"/>
      </w:r>
      <w:r>
        <w:t>29</w:t>
      </w:r>
      <w:r>
        <w:fldChar w:fldCharType="end"/>
      </w:r>
    </w:p>
    <w:p w14:paraId="2FE0E1CC" w14:textId="68DDB8F4"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_Toc183438455 \h </w:instrText>
      </w:r>
      <w:r>
        <w:fldChar w:fldCharType="separate"/>
      </w:r>
      <w:r>
        <w:t>29</w:t>
      </w:r>
      <w:r>
        <w:fldChar w:fldCharType="end"/>
      </w:r>
    </w:p>
    <w:p w14:paraId="61432580" w14:textId="2C8289B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_Toc183438456 \h </w:instrText>
      </w:r>
      <w:r>
        <w:fldChar w:fldCharType="separate"/>
      </w:r>
      <w:r>
        <w:t>30</w:t>
      </w:r>
      <w:r>
        <w:fldChar w:fldCharType="end"/>
      </w:r>
    </w:p>
    <w:p w14:paraId="680289E5" w14:textId="7046A57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_Toc183438457 \h </w:instrText>
      </w:r>
      <w:r>
        <w:fldChar w:fldCharType="separate"/>
      </w:r>
      <w:r>
        <w:t>30</w:t>
      </w:r>
      <w:r>
        <w:fldChar w:fldCharType="end"/>
      </w:r>
    </w:p>
    <w:p w14:paraId="447113B2" w14:textId="3BB9AB8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_Toc183438458 \h </w:instrText>
      </w:r>
      <w:r>
        <w:fldChar w:fldCharType="separate"/>
      </w:r>
      <w:r>
        <w:t>30</w:t>
      </w:r>
      <w:r>
        <w:fldChar w:fldCharType="end"/>
      </w:r>
    </w:p>
    <w:p w14:paraId="410D7705" w14:textId="0FEEF7E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_Toc183438459 \h </w:instrText>
      </w:r>
      <w:r>
        <w:fldChar w:fldCharType="separate"/>
      </w:r>
      <w:r>
        <w:t>30</w:t>
      </w:r>
      <w:r>
        <w:fldChar w:fldCharType="end"/>
      </w:r>
    </w:p>
    <w:p w14:paraId="3C9BCF1C" w14:textId="2B9603C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_Toc183438460 \h </w:instrText>
      </w:r>
      <w:r>
        <w:fldChar w:fldCharType="separate"/>
      </w:r>
      <w:r>
        <w:t>30</w:t>
      </w:r>
      <w:r>
        <w:fldChar w:fldCharType="end"/>
      </w:r>
    </w:p>
    <w:p w14:paraId="40654C46" w14:textId="2B71A45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_Toc183438461 \h </w:instrText>
      </w:r>
      <w:r>
        <w:fldChar w:fldCharType="separate"/>
      </w:r>
      <w:r>
        <w:t>30</w:t>
      </w:r>
      <w:r>
        <w:fldChar w:fldCharType="end"/>
      </w:r>
    </w:p>
    <w:p w14:paraId="092BF0E0" w14:textId="1265E0A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_Toc183438462 \h </w:instrText>
      </w:r>
      <w:r>
        <w:fldChar w:fldCharType="separate"/>
      </w:r>
      <w:r>
        <w:t>30</w:t>
      </w:r>
      <w:r>
        <w:fldChar w:fldCharType="end"/>
      </w:r>
    </w:p>
    <w:p w14:paraId="75C473E0" w14:textId="1EEE2EE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_Toc183438463 \h </w:instrText>
      </w:r>
      <w:r>
        <w:fldChar w:fldCharType="separate"/>
      </w:r>
      <w:r>
        <w:t>30</w:t>
      </w:r>
      <w:r>
        <w:fldChar w:fldCharType="end"/>
      </w:r>
    </w:p>
    <w:p w14:paraId="0C9E428D" w14:textId="6AE0E29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7.1.3.2</w:t>
      </w:r>
      <w:r>
        <w:rPr>
          <w:rFonts w:asciiTheme="minorHAnsi" w:eastAsiaTheme="minorEastAsia" w:hAnsiTheme="minorHAnsi" w:cstheme="minorBidi"/>
          <w:kern w:val="2"/>
          <w:sz w:val="22"/>
          <w:szCs w:val="22"/>
          <w:lang w:val="en-SE" w:eastAsia="zh-CN"/>
          <w14:ligatures w14:val="standardContextual"/>
        </w:rPr>
        <w:tab/>
      </w:r>
      <w:r>
        <w:t>Resource: LMC Registrations</w:t>
      </w:r>
      <w:r>
        <w:tab/>
      </w:r>
      <w:r>
        <w:fldChar w:fldCharType="begin"/>
      </w:r>
      <w:r>
        <w:instrText xml:space="preserve"> PAGEREF _Toc183438464 \h </w:instrText>
      </w:r>
      <w:r>
        <w:fldChar w:fldCharType="separate"/>
      </w:r>
      <w:r>
        <w:t>31</w:t>
      </w:r>
      <w:r>
        <w:fldChar w:fldCharType="end"/>
      </w:r>
    </w:p>
    <w:p w14:paraId="2E6BDD89" w14:textId="2E26458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_Toc183438465 \h </w:instrText>
      </w:r>
      <w:r>
        <w:fldChar w:fldCharType="separate"/>
      </w:r>
      <w:r>
        <w:t>31</w:t>
      </w:r>
      <w:r>
        <w:fldChar w:fldCharType="end"/>
      </w:r>
    </w:p>
    <w:p w14:paraId="7B1EA117" w14:textId="4A7B60F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_Toc183438466 \h </w:instrText>
      </w:r>
      <w:r>
        <w:fldChar w:fldCharType="separate"/>
      </w:r>
      <w:r>
        <w:t>31</w:t>
      </w:r>
      <w:r>
        <w:fldChar w:fldCharType="end"/>
      </w:r>
    </w:p>
    <w:p w14:paraId="6116E4C4" w14:textId="45E1BCC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_Toc183438467 \h </w:instrText>
      </w:r>
      <w:r>
        <w:fldChar w:fldCharType="separate"/>
      </w:r>
      <w:r>
        <w:t>31</w:t>
      </w:r>
      <w:r>
        <w:fldChar w:fldCharType="end"/>
      </w:r>
    </w:p>
    <w:p w14:paraId="46532552" w14:textId="520BFC5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_Toc183438468 \h </w:instrText>
      </w:r>
      <w:r>
        <w:fldChar w:fldCharType="separate"/>
      </w:r>
      <w:r>
        <w:t>32</w:t>
      </w:r>
      <w:r>
        <w:fldChar w:fldCharType="end"/>
      </w:r>
    </w:p>
    <w:p w14:paraId="7ECB86C3" w14:textId="20E067D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7.1.3.3</w:t>
      </w:r>
      <w:r>
        <w:rPr>
          <w:rFonts w:asciiTheme="minorHAnsi" w:eastAsiaTheme="minorEastAsia" w:hAnsiTheme="minorHAnsi" w:cstheme="minorBidi"/>
          <w:kern w:val="2"/>
          <w:sz w:val="22"/>
          <w:szCs w:val="22"/>
          <w:lang w:val="en-SE" w:eastAsia="zh-CN"/>
          <w14:ligatures w14:val="standardContextual"/>
        </w:rPr>
        <w:tab/>
      </w:r>
      <w:r>
        <w:t>Resource: Individual LMC registration</w:t>
      </w:r>
      <w:r>
        <w:tab/>
      </w:r>
      <w:r>
        <w:fldChar w:fldCharType="begin"/>
      </w:r>
      <w:r>
        <w:instrText xml:space="preserve"> PAGEREF _Toc183438469 \h </w:instrText>
      </w:r>
      <w:r>
        <w:fldChar w:fldCharType="separate"/>
      </w:r>
      <w:r>
        <w:t>32</w:t>
      </w:r>
      <w:r>
        <w:fldChar w:fldCharType="end"/>
      </w:r>
    </w:p>
    <w:p w14:paraId="60FDEE15" w14:textId="0CABFDE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_Toc183438470 \h </w:instrText>
      </w:r>
      <w:r>
        <w:fldChar w:fldCharType="separate"/>
      </w:r>
      <w:r>
        <w:t>32</w:t>
      </w:r>
      <w:r>
        <w:fldChar w:fldCharType="end"/>
      </w:r>
    </w:p>
    <w:p w14:paraId="08A39697" w14:textId="7730FB2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_Toc183438471 \h </w:instrText>
      </w:r>
      <w:r>
        <w:fldChar w:fldCharType="separate"/>
      </w:r>
      <w:r>
        <w:t>32</w:t>
      </w:r>
      <w:r>
        <w:fldChar w:fldCharType="end"/>
      </w:r>
    </w:p>
    <w:p w14:paraId="06D4D51B" w14:textId="330F57C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_Toc183438472 \h </w:instrText>
      </w:r>
      <w:r>
        <w:fldChar w:fldCharType="separate"/>
      </w:r>
      <w:r>
        <w:t>32</w:t>
      </w:r>
      <w:r>
        <w:fldChar w:fldCharType="end"/>
      </w:r>
    </w:p>
    <w:p w14:paraId="2E0033C4" w14:textId="0B88DB3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_Toc183438473 \h </w:instrText>
      </w:r>
      <w:r>
        <w:fldChar w:fldCharType="separate"/>
      </w:r>
      <w:r>
        <w:t>34</w:t>
      </w:r>
      <w:r>
        <w:fldChar w:fldCharType="end"/>
      </w:r>
    </w:p>
    <w:p w14:paraId="58CEC091" w14:textId="4072118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_Toc183438474 \h </w:instrText>
      </w:r>
      <w:r>
        <w:fldChar w:fldCharType="separate"/>
      </w:r>
      <w:r>
        <w:t>35</w:t>
      </w:r>
      <w:r>
        <w:fldChar w:fldCharType="end"/>
      </w:r>
    </w:p>
    <w:p w14:paraId="0EBE56C4" w14:textId="6B15FC0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_Toc183438475 \h </w:instrText>
      </w:r>
      <w:r>
        <w:fldChar w:fldCharType="separate"/>
      </w:r>
      <w:r>
        <w:t>35</w:t>
      </w:r>
      <w:r>
        <w:fldChar w:fldCharType="end"/>
      </w:r>
    </w:p>
    <w:p w14:paraId="371359BF" w14:textId="6951552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_Toc183438476 \h </w:instrText>
      </w:r>
      <w:r>
        <w:fldChar w:fldCharType="separate"/>
      </w:r>
      <w:r>
        <w:t>35</w:t>
      </w:r>
      <w:r>
        <w:fldChar w:fldCharType="end"/>
      </w:r>
    </w:p>
    <w:p w14:paraId="7C66C53B" w14:textId="1AE267C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7.1.5.2</w:t>
      </w:r>
      <w:r>
        <w:rPr>
          <w:rFonts w:asciiTheme="minorHAnsi" w:eastAsiaTheme="minorEastAsia" w:hAnsiTheme="minorHAnsi" w:cstheme="minorBidi"/>
          <w:kern w:val="2"/>
          <w:sz w:val="22"/>
          <w:szCs w:val="22"/>
          <w:lang w:val="en-SE" w:eastAsia="zh-CN"/>
          <w14:ligatures w14:val="standardContextual"/>
        </w:rPr>
        <w:tab/>
      </w:r>
      <w:r>
        <w:rPr>
          <w:lang w:eastAsia="zh-CN"/>
        </w:rPr>
        <w:t>Location configuration no</w:t>
      </w:r>
      <w:r>
        <w:t>tification</w:t>
      </w:r>
      <w:r>
        <w:tab/>
      </w:r>
      <w:r>
        <w:fldChar w:fldCharType="begin"/>
      </w:r>
      <w:r>
        <w:instrText xml:space="preserve"> PAGEREF _Toc183438477 \h </w:instrText>
      </w:r>
      <w:r>
        <w:fldChar w:fldCharType="separate"/>
      </w:r>
      <w:r>
        <w:t>35</w:t>
      </w:r>
      <w:r>
        <w:fldChar w:fldCharType="end"/>
      </w:r>
    </w:p>
    <w:p w14:paraId="0DA96844" w14:textId="6ECADE2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_Toc183438478 \h </w:instrText>
      </w:r>
      <w:r>
        <w:fldChar w:fldCharType="separate"/>
      </w:r>
      <w:r>
        <w:t>35</w:t>
      </w:r>
      <w:r>
        <w:fldChar w:fldCharType="end"/>
      </w:r>
    </w:p>
    <w:p w14:paraId="3711A7AF" w14:textId="3F810F5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_Toc183438479 \h </w:instrText>
      </w:r>
      <w:r>
        <w:fldChar w:fldCharType="separate"/>
      </w:r>
      <w:r>
        <w:t>35</w:t>
      </w:r>
      <w:r>
        <w:fldChar w:fldCharType="end"/>
      </w:r>
    </w:p>
    <w:p w14:paraId="3B5ABA25" w14:textId="27829C2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_Toc183438480 \h </w:instrText>
      </w:r>
      <w:r>
        <w:fldChar w:fldCharType="separate"/>
      </w:r>
      <w:r>
        <w:t>35</w:t>
      </w:r>
      <w:r>
        <w:fldChar w:fldCharType="end"/>
      </w:r>
    </w:p>
    <w:p w14:paraId="22A3E18E" w14:textId="4978CDF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7.1.5.3</w:t>
      </w:r>
      <w:r>
        <w:rPr>
          <w:rFonts w:asciiTheme="minorHAnsi" w:eastAsiaTheme="minorEastAsia" w:hAnsiTheme="minorHAnsi" w:cstheme="minorBidi"/>
          <w:kern w:val="2"/>
          <w:sz w:val="22"/>
          <w:szCs w:val="22"/>
          <w:lang w:val="en-SE" w:eastAsia="zh-CN"/>
          <w14:ligatures w14:val="standardContextual"/>
        </w:rPr>
        <w:tab/>
      </w:r>
      <w:r>
        <w:rPr>
          <w:lang w:eastAsia="zh-CN"/>
        </w:rPr>
        <w:t>Location request</w:t>
      </w:r>
      <w:r>
        <w:tab/>
      </w:r>
      <w:r>
        <w:fldChar w:fldCharType="begin"/>
      </w:r>
      <w:r>
        <w:instrText xml:space="preserve"> PAGEREF _Toc183438481 \h </w:instrText>
      </w:r>
      <w:r>
        <w:fldChar w:fldCharType="separate"/>
      </w:r>
      <w:r>
        <w:t>36</w:t>
      </w:r>
      <w:r>
        <w:fldChar w:fldCharType="end"/>
      </w:r>
    </w:p>
    <w:p w14:paraId="0410BC56" w14:textId="4CD6207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_Toc183438482 \h </w:instrText>
      </w:r>
      <w:r>
        <w:fldChar w:fldCharType="separate"/>
      </w:r>
      <w:r>
        <w:t>36</w:t>
      </w:r>
      <w:r>
        <w:fldChar w:fldCharType="end"/>
      </w:r>
    </w:p>
    <w:p w14:paraId="1115E81E" w14:textId="7DEF1C6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lastRenderedPageBreak/>
        <w:t>7.1.5.3.2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_Toc183438483 \h </w:instrText>
      </w:r>
      <w:r>
        <w:fldChar w:fldCharType="separate"/>
      </w:r>
      <w:r>
        <w:t>36</w:t>
      </w:r>
      <w:r>
        <w:fldChar w:fldCharType="end"/>
      </w:r>
    </w:p>
    <w:p w14:paraId="10767535" w14:textId="444AC43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7.1.5.3</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_Toc183438484 \h </w:instrText>
      </w:r>
      <w:r>
        <w:fldChar w:fldCharType="separate"/>
      </w:r>
      <w:r>
        <w:t>36</w:t>
      </w:r>
      <w:r>
        <w:fldChar w:fldCharType="end"/>
      </w:r>
    </w:p>
    <w:p w14:paraId="2B7B2F79" w14:textId="33CEC90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_Toc183438485 \h </w:instrText>
      </w:r>
      <w:r>
        <w:fldChar w:fldCharType="separate"/>
      </w:r>
      <w:r>
        <w:t>36</w:t>
      </w:r>
      <w:r>
        <w:fldChar w:fldCharType="end"/>
      </w:r>
    </w:p>
    <w:p w14:paraId="2FD8F7CB" w14:textId="61EDC58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_Toc183438486 \h </w:instrText>
      </w:r>
      <w:r>
        <w:fldChar w:fldCharType="separate"/>
      </w:r>
      <w:r>
        <w:t>36</w:t>
      </w:r>
      <w:r>
        <w:fldChar w:fldCharType="end"/>
      </w:r>
    </w:p>
    <w:p w14:paraId="31A7017C" w14:textId="6EDCC9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_Toc183438487 \h </w:instrText>
      </w:r>
      <w:r>
        <w:fldChar w:fldCharType="separate"/>
      </w:r>
      <w:r>
        <w:t>37</w:t>
      </w:r>
      <w:r>
        <w:fldChar w:fldCharType="end"/>
      </w:r>
    </w:p>
    <w:p w14:paraId="6EF0CA9C" w14:textId="1B22552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_Toc183438488 \h </w:instrText>
      </w:r>
      <w:r>
        <w:fldChar w:fldCharType="separate"/>
      </w:r>
      <w:r>
        <w:t>37</w:t>
      </w:r>
      <w:r>
        <w:fldChar w:fldCharType="end"/>
      </w:r>
    </w:p>
    <w:p w14:paraId="2699B756" w14:textId="7E6288A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w:t>
      </w:r>
      <w:r>
        <w:rPr>
          <w:rFonts w:asciiTheme="minorHAnsi" w:eastAsiaTheme="minorEastAsia" w:hAnsiTheme="minorHAnsi" w:cstheme="minorBidi"/>
          <w:kern w:val="2"/>
          <w:sz w:val="22"/>
          <w:szCs w:val="22"/>
          <w:lang w:val="en-SE" w:eastAsia="zh-CN"/>
          <w14:ligatures w14:val="standardContextual"/>
        </w:rPr>
        <w:tab/>
      </w:r>
      <w:r>
        <w:t>Type: LMCRegistration</w:t>
      </w:r>
      <w:r>
        <w:tab/>
      </w:r>
      <w:r>
        <w:fldChar w:fldCharType="begin"/>
      </w:r>
      <w:r>
        <w:instrText xml:space="preserve"> PAGEREF _Toc183438489 \h </w:instrText>
      </w:r>
      <w:r>
        <w:fldChar w:fldCharType="separate"/>
      </w:r>
      <w:r>
        <w:t>37</w:t>
      </w:r>
      <w:r>
        <w:fldChar w:fldCharType="end"/>
      </w:r>
    </w:p>
    <w:p w14:paraId="721B3109" w14:textId="14075A3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w:t>
      </w:r>
      <w:r>
        <w:rPr>
          <w:rFonts w:asciiTheme="minorHAnsi" w:eastAsiaTheme="minorEastAsia" w:hAnsiTheme="minorHAnsi" w:cstheme="minorBidi"/>
          <w:kern w:val="2"/>
          <w:sz w:val="22"/>
          <w:szCs w:val="22"/>
          <w:lang w:val="en-SE" w:eastAsia="zh-CN"/>
          <w14:ligatures w14:val="standardContextual"/>
        </w:rPr>
        <w:tab/>
      </w:r>
      <w:r>
        <w:t>Type: LocationConfiguration</w:t>
      </w:r>
      <w:r>
        <w:tab/>
      </w:r>
      <w:r>
        <w:fldChar w:fldCharType="begin"/>
      </w:r>
      <w:r>
        <w:instrText xml:space="preserve"> PAGEREF _Toc183438490 \h </w:instrText>
      </w:r>
      <w:r>
        <w:fldChar w:fldCharType="separate"/>
      </w:r>
      <w:r>
        <w:t>37</w:t>
      </w:r>
      <w:r>
        <w:fldChar w:fldCharType="end"/>
      </w:r>
    </w:p>
    <w:p w14:paraId="18351B76" w14:textId="7540926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7.1.6.2.4</w:t>
      </w:r>
      <w:r>
        <w:rPr>
          <w:rFonts w:asciiTheme="minorHAnsi" w:eastAsiaTheme="minorEastAsia" w:hAnsiTheme="minorHAnsi" w:cstheme="minorBidi"/>
          <w:kern w:val="2"/>
          <w:sz w:val="22"/>
          <w:szCs w:val="22"/>
          <w:lang w:val="en-SE" w:eastAsia="zh-CN"/>
          <w14:ligatures w14:val="standardContextual"/>
        </w:rPr>
        <w:tab/>
      </w:r>
      <w:r>
        <w:t>Type: TriggeringCriteria</w:t>
      </w:r>
      <w:r>
        <w:tab/>
      </w:r>
      <w:r>
        <w:fldChar w:fldCharType="begin"/>
      </w:r>
      <w:r>
        <w:instrText xml:space="preserve"> PAGEREF _Toc183438491 \h </w:instrText>
      </w:r>
      <w:r>
        <w:fldChar w:fldCharType="separate"/>
      </w:r>
      <w:r>
        <w:t>38</w:t>
      </w:r>
      <w:r>
        <w:fldChar w:fldCharType="end"/>
      </w:r>
    </w:p>
    <w:p w14:paraId="486B34A4" w14:textId="7FBA3D3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7.1.6.2.5</w:t>
      </w:r>
      <w:r>
        <w:rPr>
          <w:rFonts w:asciiTheme="minorHAnsi" w:eastAsiaTheme="minorEastAsia" w:hAnsiTheme="minorHAnsi" w:cstheme="minorBidi"/>
          <w:kern w:val="2"/>
          <w:sz w:val="22"/>
          <w:szCs w:val="22"/>
          <w:lang w:val="en-SE" w:eastAsia="zh-CN"/>
          <w14:ligatures w14:val="standardContextual"/>
        </w:rPr>
        <w:tab/>
      </w:r>
      <w:r>
        <w:t>Type: CellChange</w:t>
      </w:r>
      <w:r>
        <w:tab/>
      </w:r>
      <w:r>
        <w:fldChar w:fldCharType="begin"/>
      </w:r>
      <w:r>
        <w:instrText xml:space="preserve"> PAGEREF _Toc183438492 \h </w:instrText>
      </w:r>
      <w:r>
        <w:fldChar w:fldCharType="separate"/>
      </w:r>
      <w:r>
        <w:t>38</w:t>
      </w:r>
      <w:r>
        <w:fldChar w:fldCharType="end"/>
      </w:r>
    </w:p>
    <w:p w14:paraId="53CF48F3" w14:textId="19855DE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7.1.6.2.6</w:t>
      </w:r>
      <w:r>
        <w:rPr>
          <w:rFonts w:asciiTheme="minorHAnsi" w:eastAsiaTheme="minorEastAsia" w:hAnsiTheme="minorHAnsi" w:cstheme="minorBidi"/>
          <w:kern w:val="2"/>
          <w:sz w:val="22"/>
          <w:szCs w:val="22"/>
          <w:lang w:val="en-SE" w:eastAsia="zh-CN"/>
          <w14:ligatures w14:val="standardContextual"/>
        </w:rPr>
        <w:tab/>
      </w:r>
      <w:r>
        <w:t>Type: AnyCellChange</w:t>
      </w:r>
      <w:r>
        <w:tab/>
      </w:r>
      <w:r>
        <w:fldChar w:fldCharType="begin"/>
      </w:r>
      <w:r>
        <w:instrText xml:space="preserve"> PAGEREF _Toc183438493 \h </w:instrText>
      </w:r>
      <w:r>
        <w:fldChar w:fldCharType="separate"/>
      </w:r>
      <w:r>
        <w:t>38</w:t>
      </w:r>
      <w:r>
        <w:fldChar w:fldCharType="end"/>
      </w:r>
    </w:p>
    <w:p w14:paraId="522E7628" w14:textId="43345DA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7.1.6.2.7</w:t>
      </w:r>
      <w:r>
        <w:rPr>
          <w:rFonts w:asciiTheme="minorHAnsi" w:eastAsiaTheme="minorEastAsia" w:hAnsiTheme="minorHAnsi" w:cstheme="minorBidi"/>
          <w:kern w:val="2"/>
          <w:sz w:val="22"/>
          <w:szCs w:val="22"/>
          <w:lang w:val="en-SE" w:eastAsia="zh-CN"/>
          <w14:ligatures w14:val="standardContextual"/>
        </w:rPr>
        <w:tab/>
      </w:r>
      <w:r>
        <w:t>Type: SpecificCellChange</w:t>
      </w:r>
      <w:r>
        <w:tab/>
      </w:r>
      <w:r>
        <w:fldChar w:fldCharType="begin"/>
      </w:r>
      <w:r>
        <w:instrText xml:space="preserve"> PAGEREF _Toc183438494 \h </w:instrText>
      </w:r>
      <w:r>
        <w:fldChar w:fldCharType="separate"/>
      </w:r>
      <w:r>
        <w:t>38</w:t>
      </w:r>
      <w:r>
        <w:fldChar w:fldCharType="end"/>
      </w:r>
    </w:p>
    <w:p w14:paraId="5B77BB3D" w14:textId="6DB13A8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7.1.6.2.8</w:t>
      </w:r>
      <w:r>
        <w:rPr>
          <w:rFonts w:asciiTheme="minorHAnsi" w:eastAsiaTheme="minorEastAsia" w:hAnsiTheme="minorHAnsi" w:cstheme="minorBidi"/>
          <w:kern w:val="2"/>
          <w:sz w:val="22"/>
          <w:szCs w:val="22"/>
          <w:lang w:val="en-SE" w:eastAsia="zh-CN"/>
          <w14:ligatures w14:val="standardContextual"/>
        </w:rPr>
        <w:tab/>
      </w:r>
      <w:r>
        <w:t>Type: EutranCell</w:t>
      </w:r>
      <w:r>
        <w:tab/>
      </w:r>
      <w:r>
        <w:fldChar w:fldCharType="begin"/>
      </w:r>
      <w:r>
        <w:instrText xml:space="preserve"> PAGEREF _Toc183438495 \h </w:instrText>
      </w:r>
      <w:r>
        <w:fldChar w:fldCharType="separate"/>
      </w:r>
      <w:r>
        <w:t>39</w:t>
      </w:r>
      <w:r>
        <w:fldChar w:fldCharType="end"/>
      </w:r>
    </w:p>
    <w:p w14:paraId="1B5703C8" w14:textId="6E76F8C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7.1.6.2.9</w:t>
      </w:r>
      <w:r>
        <w:rPr>
          <w:rFonts w:asciiTheme="minorHAnsi" w:eastAsiaTheme="minorEastAsia" w:hAnsiTheme="minorHAnsi" w:cstheme="minorBidi"/>
          <w:kern w:val="2"/>
          <w:sz w:val="22"/>
          <w:szCs w:val="22"/>
          <w:lang w:val="en-SE" w:eastAsia="zh-CN"/>
          <w14:ligatures w14:val="standardContextual"/>
        </w:rPr>
        <w:tab/>
      </w:r>
      <w:r>
        <w:t>Type: NrCell</w:t>
      </w:r>
      <w:r>
        <w:tab/>
      </w:r>
      <w:r>
        <w:fldChar w:fldCharType="begin"/>
      </w:r>
      <w:r>
        <w:instrText xml:space="preserve"> PAGEREF _Toc183438496 \h </w:instrText>
      </w:r>
      <w:r>
        <w:fldChar w:fldCharType="separate"/>
      </w:r>
      <w:r>
        <w:t>39</w:t>
      </w:r>
      <w:r>
        <w:fldChar w:fldCharType="end"/>
      </w:r>
    </w:p>
    <w:p w14:paraId="7438C35B" w14:textId="528DC50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7.1.6.2.10</w:t>
      </w:r>
      <w:r>
        <w:rPr>
          <w:rFonts w:asciiTheme="minorHAnsi" w:eastAsiaTheme="minorEastAsia" w:hAnsiTheme="minorHAnsi" w:cstheme="minorBidi"/>
          <w:kern w:val="2"/>
          <w:sz w:val="22"/>
          <w:szCs w:val="22"/>
          <w:lang w:val="en-SE" w:eastAsia="zh-CN"/>
          <w14:ligatures w14:val="standardContextual"/>
        </w:rPr>
        <w:tab/>
      </w:r>
      <w:r>
        <w:t>Type: GeographicalAreaChange</w:t>
      </w:r>
      <w:r>
        <w:tab/>
      </w:r>
      <w:r>
        <w:fldChar w:fldCharType="begin"/>
      </w:r>
      <w:r>
        <w:instrText xml:space="preserve"> PAGEREF _Toc183438497 \h </w:instrText>
      </w:r>
      <w:r>
        <w:fldChar w:fldCharType="separate"/>
      </w:r>
      <w:r>
        <w:t>39</w:t>
      </w:r>
      <w:r>
        <w:fldChar w:fldCharType="end"/>
      </w:r>
    </w:p>
    <w:p w14:paraId="40AB60A3" w14:textId="6469947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7.1.6.2.11</w:t>
      </w:r>
      <w:r>
        <w:rPr>
          <w:rFonts w:asciiTheme="minorHAnsi" w:eastAsiaTheme="minorEastAsia" w:hAnsiTheme="minorHAnsi" w:cstheme="minorBidi"/>
          <w:kern w:val="2"/>
          <w:sz w:val="22"/>
          <w:szCs w:val="22"/>
          <w:lang w:val="en-SE" w:eastAsia="zh-CN"/>
          <w14:ligatures w14:val="standardContextual"/>
        </w:rPr>
        <w:tab/>
      </w:r>
      <w:r>
        <w:t>Type: MbsfnAreaChange</w:t>
      </w:r>
      <w:r>
        <w:tab/>
      </w:r>
      <w:r>
        <w:fldChar w:fldCharType="begin"/>
      </w:r>
      <w:r>
        <w:instrText xml:space="preserve"> PAGEREF _Toc183438498 \h </w:instrText>
      </w:r>
      <w:r>
        <w:fldChar w:fldCharType="separate"/>
      </w:r>
      <w:r>
        <w:t>39</w:t>
      </w:r>
      <w:r>
        <w:fldChar w:fldCharType="end"/>
      </w:r>
    </w:p>
    <w:p w14:paraId="09A71A52" w14:textId="6A3A62A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7.1.6.2.12</w:t>
      </w:r>
      <w:r>
        <w:rPr>
          <w:rFonts w:asciiTheme="minorHAnsi" w:eastAsiaTheme="minorEastAsia" w:hAnsiTheme="minorHAnsi" w:cstheme="minorBidi"/>
          <w:kern w:val="2"/>
          <w:sz w:val="22"/>
          <w:szCs w:val="22"/>
          <w:lang w:val="en-SE" w:eastAsia="zh-CN"/>
          <w14:ligatures w14:val="standardContextual"/>
        </w:rPr>
        <w:tab/>
      </w:r>
      <w:r>
        <w:t>Type: AnyMbsfnAreaChange</w:t>
      </w:r>
      <w:r>
        <w:tab/>
      </w:r>
      <w:r>
        <w:fldChar w:fldCharType="begin"/>
      </w:r>
      <w:r>
        <w:instrText xml:space="preserve"> PAGEREF _Toc183438499 \h </w:instrText>
      </w:r>
      <w:r>
        <w:fldChar w:fldCharType="separate"/>
      </w:r>
      <w:r>
        <w:t>39</w:t>
      </w:r>
      <w:r>
        <w:fldChar w:fldCharType="end"/>
      </w:r>
    </w:p>
    <w:p w14:paraId="6AA96BBE" w14:textId="12B7CFD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7.1.6.2.13</w:t>
      </w:r>
      <w:r>
        <w:rPr>
          <w:rFonts w:asciiTheme="minorHAnsi" w:eastAsiaTheme="minorEastAsia" w:hAnsiTheme="minorHAnsi" w:cstheme="minorBidi"/>
          <w:kern w:val="2"/>
          <w:sz w:val="22"/>
          <w:szCs w:val="22"/>
          <w:lang w:val="en-SE" w:eastAsia="zh-CN"/>
          <w14:ligatures w14:val="standardContextual"/>
        </w:rPr>
        <w:tab/>
      </w:r>
      <w:r>
        <w:t>Type: SpecificMbsfnArea</w:t>
      </w:r>
      <w:r>
        <w:tab/>
      </w:r>
      <w:r>
        <w:fldChar w:fldCharType="begin"/>
      </w:r>
      <w:r>
        <w:instrText xml:space="preserve"> PAGEREF _Toc183438500 \h </w:instrText>
      </w:r>
      <w:r>
        <w:fldChar w:fldCharType="separate"/>
      </w:r>
      <w:r>
        <w:t>40</w:t>
      </w:r>
      <w:r>
        <w:fldChar w:fldCharType="end"/>
      </w:r>
    </w:p>
    <w:p w14:paraId="00973B75" w14:textId="33390FB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7.1.6.2.14</w:t>
      </w:r>
      <w:r>
        <w:rPr>
          <w:rFonts w:asciiTheme="minorHAnsi" w:eastAsiaTheme="minorEastAsia" w:hAnsiTheme="minorHAnsi" w:cstheme="minorBidi"/>
          <w:kern w:val="2"/>
          <w:sz w:val="22"/>
          <w:szCs w:val="22"/>
          <w:lang w:val="en-SE" w:eastAsia="zh-CN"/>
          <w14:ligatures w14:val="standardContextual"/>
        </w:rPr>
        <w:tab/>
      </w:r>
      <w:r>
        <w:t>Type: MbsfnAreaId</w:t>
      </w:r>
      <w:r>
        <w:tab/>
      </w:r>
      <w:r>
        <w:fldChar w:fldCharType="begin"/>
      </w:r>
      <w:r>
        <w:instrText xml:space="preserve"> PAGEREF _Toc183438501 \h </w:instrText>
      </w:r>
      <w:r>
        <w:fldChar w:fldCharType="separate"/>
      </w:r>
      <w:r>
        <w:t>40</w:t>
      </w:r>
      <w:r>
        <w:fldChar w:fldCharType="end"/>
      </w:r>
    </w:p>
    <w:p w14:paraId="44D0AC67" w14:textId="4601858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7.1.6.2.15</w:t>
      </w:r>
      <w:r>
        <w:rPr>
          <w:rFonts w:asciiTheme="minorHAnsi" w:eastAsiaTheme="minorEastAsia" w:hAnsiTheme="minorHAnsi" w:cstheme="minorBidi"/>
          <w:kern w:val="2"/>
          <w:sz w:val="22"/>
          <w:szCs w:val="22"/>
          <w:lang w:val="en-SE" w:eastAsia="zh-CN"/>
          <w14:ligatures w14:val="standardContextual"/>
        </w:rPr>
        <w:tab/>
      </w:r>
      <w:r>
        <w:t>Type: MbmsSaChange</w:t>
      </w:r>
      <w:r>
        <w:tab/>
      </w:r>
      <w:r>
        <w:fldChar w:fldCharType="begin"/>
      </w:r>
      <w:r>
        <w:instrText xml:space="preserve"> PAGEREF _Toc183438502 \h </w:instrText>
      </w:r>
      <w:r>
        <w:fldChar w:fldCharType="separate"/>
      </w:r>
      <w:r>
        <w:t>40</w:t>
      </w:r>
      <w:r>
        <w:fldChar w:fldCharType="end"/>
      </w:r>
    </w:p>
    <w:p w14:paraId="1472CE67" w14:textId="15D8CEB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7.1.6.2.16</w:t>
      </w:r>
      <w:r>
        <w:rPr>
          <w:rFonts w:asciiTheme="minorHAnsi" w:eastAsiaTheme="minorEastAsia" w:hAnsiTheme="minorHAnsi" w:cstheme="minorBidi"/>
          <w:kern w:val="2"/>
          <w:sz w:val="22"/>
          <w:szCs w:val="22"/>
          <w:lang w:val="en-SE" w:eastAsia="zh-CN"/>
          <w14:ligatures w14:val="standardContextual"/>
        </w:rPr>
        <w:tab/>
      </w:r>
      <w:r>
        <w:t>Type: AnyMbmsSaChange</w:t>
      </w:r>
      <w:r>
        <w:tab/>
      </w:r>
      <w:r>
        <w:fldChar w:fldCharType="begin"/>
      </w:r>
      <w:r>
        <w:instrText xml:space="preserve"> PAGEREF _Toc183438503 \h </w:instrText>
      </w:r>
      <w:r>
        <w:fldChar w:fldCharType="separate"/>
      </w:r>
      <w:r>
        <w:t>40</w:t>
      </w:r>
      <w:r>
        <w:fldChar w:fldCharType="end"/>
      </w:r>
    </w:p>
    <w:p w14:paraId="13650256" w14:textId="457BBAA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7.1.6.2.17</w:t>
      </w:r>
      <w:r>
        <w:rPr>
          <w:rFonts w:asciiTheme="minorHAnsi" w:eastAsiaTheme="minorEastAsia" w:hAnsiTheme="minorHAnsi" w:cstheme="minorBidi"/>
          <w:kern w:val="2"/>
          <w:sz w:val="22"/>
          <w:szCs w:val="22"/>
          <w:lang w:val="en-SE" w:eastAsia="zh-CN"/>
          <w14:ligatures w14:val="standardContextual"/>
        </w:rPr>
        <w:tab/>
      </w:r>
      <w:r>
        <w:t>Type: SpecificMbmsSaIdentity</w:t>
      </w:r>
      <w:r>
        <w:tab/>
      </w:r>
      <w:r>
        <w:fldChar w:fldCharType="begin"/>
      </w:r>
      <w:r>
        <w:instrText xml:space="preserve"> PAGEREF _Toc183438504 \h </w:instrText>
      </w:r>
      <w:r>
        <w:fldChar w:fldCharType="separate"/>
      </w:r>
      <w:r>
        <w:t>40</w:t>
      </w:r>
      <w:r>
        <w:fldChar w:fldCharType="end"/>
      </w:r>
    </w:p>
    <w:p w14:paraId="25176A92" w14:textId="59C74EA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7.1.6.2.18</w:t>
      </w:r>
      <w:r>
        <w:rPr>
          <w:rFonts w:asciiTheme="minorHAnsi" w:eastAsiaTheme="minorEastAsia" w:hAnsiTheme="minorHAnsi" w:cstheme="minorBidi"/>
          <w:kern w:val="2"/>
          <w:sz w:val="22"/>
          <w:szCs w:val="22"/>
          <w:lang w:val="en-SE" w:eastAsia="zh-CN"/>
          <w14:ligatures w14:val="standardContextual"/>
        </w:rPr>
        <w:tab/>
      </w:r>
      <w:r>
        <w:t>Type: MbmsSaIdentity</w:t>
      </w:r>
      <w:r>
        <w:tab/>
      </w:r>
      <w:r>
        <w:fldChar w:fldCharType="begin"/>
      </w:r>
      <w:r>
        <w:instrText xml:space="preserve"> PAGEREF _Toc183438505 \h </w:instrText>
      </w:r>
      <w:r>
        <w:fldChar w:fldCharType="separate"/>
      </w:r>
      <w:r>
        <w:t>41</w:t>
      </w:r>
      <w:r>
        <w:fldChar w:fldCharType="end"/>
      </w:r>
    </w:p>
    <w:p w14:paraId="0E6027E7" w14:textId="0A4C2CA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7.1.6.2.19</w:t>
      </w:r>
      <w:r>
        <w:rPr>
          <w:rFonts w:asciiTheme="minorHAnsi" w:eastAsiaTheme="minorEastAsia" w:hAnsiTheme="minorHAnsi" w:cstheme="minorBidi"/>
          <w:kern w:val="2"/>
          <w:sz w:val="22"/>
          <w:szCs w:val="22"/>
          <w:lang w:val="en-SE" w:eastAsia="zh-CN"/>
          <w14:ligatures w14:val="standardContextual"/>
        </w:rPr>
        <w:tab/>
      </w:r>
      <w:r>
        <w:t>Type: NR5GMbsfsaAreaChange</w:t>
      </w:r>
      <w:r>
        <w:tab/>
      </w:r>
      <w:r>
        <w:fldChar w:fldCharType="begin"/>
      </w:r>
      <w:r>
        <w:instrText xml:space="preserve"> PAGEREF _Toc183438506 \h </w:instrText>
      </w:r>
      <w:r>
        <w:fldChar w:fldCharType="separate"/>
      </w:r>
      <w:r>
        <w:t>41</w:t>
      </w:r>
      <w:r>
        <w:fldChar w:fldCharType="end"/>
      </w:r>
    </w:p>
    <w:p w14:paraId="19E779A0" w14:textId="7B7E045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7.1.6.2.20</w:t>
      </w:r>
      <w:r>
        <w:rPr>
          <w:rFonts w:asciiTheme="minorHAnsi" w:eastAsiaTheme="minorEastAsia" w:hAnsiTheme="minorHAnsi" w:cstheme="minorBidi"/>
          <w:kern w:val="2"/>
          <w:sz w:val="22"/>
          <w:szCs w:val="22"/>
          <w:lang w:val="en-SE" w:eastAsia="zh-CN"/>
          <w14:ligatures w14:val="standardContextual"/>
        </w:rPr>
        <w:tab/>
      </w:r>
      <w:r>
        <w:t>Type: AnyNR5GMbsfsaAreaChange</w:t>
      </w:r>
      <w:r>
        <w:tab/>
      </w:r>
      <w:r>
        <w:fldChar w:fldCharType="begin"/>
      </w:r>
      <w:r>
        <w:instrText xml:space="preserve"> PAGEREF _Toc183438507 \h </w:instrText>
      </w:r>
      <w:r>
        <w:fldChar w:fldCharType="separate"/>
      </w:r>
      <w:r>
        <w:t>41</w:t>
      </w:r>
      <w:r>
        <w:fldChar w:fldCharType="end"/>
      </w:r>
    </w:p>
    <w:p w14:paraId="6031A526" w14:textId="3C69A35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7.1.6.2.21</w:t>
      </w:r>
      <w:r>
        <w:rPr>
          <w:rFonts w:asciiTheme="minorHAnsi" w:eastAsiaTheme="minorEastAsia" w:hAnsiTheme="minorHAnsi" w:cstheme="minorBidi"/>
          <w:kern w:val="2"/>
          <w:sz w:val="22"/>
          <w:szCs w:val="22"/>
          <w:lang w:val="en-SE" w:eastAsia="zh-CN"/>
          <w14:ligatures w14:val="standardContextual"/>
        </w:rPr>
        <w:tab/>
      </w:r>
      <w:r>
        <w:t>Type: SpecificNR5GMbsfsaArea</w:t>
      </w:r>
      <w:r>
        <w:tab/>
      </w:r>
      <w:r>
        <w:fldChar w:fldCharType="begin"/>
      </w:r>
      <w:r>
        <w:instrText xml:space="preserve"> PAGEREF _Toc183438508 \h </w:instrText>
      </w:r>
      <w:r>
        <w:fldChar w:fldCharType="separate"/>
      </w:r>
      <w:r>
        <w:t>41</w:t>
      </w:r>
      <w:r>
        <w:fldChar w:fldCharType="end"/>
      </w:r>
    </w:p>
    <w:p w14:paraId="6B997B38" w14:textId="3F63DAB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7.1.6.2.22</w:t>
      </w:r>
      <w:r>
        <w:rPr>
          <w:rFonts w:asciiTheme="minorHAnsi" w:eastAsiaTheme="minorEastAsia" w:hAnsiTheme="minorHAnsi" w:cstheme="minorBidi"/>
          <w:kern w:val="2"/>
          <w:sz w:val="22"/>
          <w:szCs w:val="22"/>
          <w:lang w:val="en-SE" w:eastAsia="zh-CN"/>
          <w14:ligatures w14:val="standardContextual"/>
        </w:rPr>
        <w:tab/>
      </w:r>
      <w:r>
        <w:t>Type: NR5GMbsfsaAreaIdentity</w:t>
      </w:r>
      <w:r>
        <w:tab/>
      </w:r>
      <w:r>
        <w:fldChar w:fldCharType="begin"/>
      </w:r>
      <w:r>
        <w:instrText xml:space="preserve"> PAGEREF _Toc183438509 \h </w:instrText>
      </w:r>
      <w:r>
        <w:fldChar w:fldCharType="separate"/>
      </w:r>
      <w:r>
        <w:t>41</w:t>
      </w:r>
      <w:r>
        <w:fldChar w:fldCharType="end"/>
      </w:r>
    </w:p>
    <w:p w14:paraId="7A18FA11" w14:textId="1565AC9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7.1.6.2.23</w:t>
      </w:r>
      <w:r>
        <w:rPr>
          <w:rFonts w:asciiTheme="minorHAnsi" w:eastAsiaTheme="minorEastAsia" w:hAnsiTheme="minorHAnsi" w:cstheme="minorBidi"/>
          <w:kern w:val="2"/>
          <w:sz w:val="22"/>
          <w:szCs w:val="22"/>
          <w:lang w:val="en-SE" w:eastAsia="zh-CN"/>
          <w14:ligatures w14:val="standardContextual"/>
        </w:rPr>
        <w:tab/>
      </w:r>
      <w:r>
        <w:t>Type: PeriodicReport</w:t>
      </w:r>
      <w:r>
        <w:tab/>
      </w:r>
      <w:r>
        <w:fldChar w:fldCharType="begin"/>
      </w:r>
      <w:r>
        <w:instrText xml:space="preserve"> PAGEREF _Toc183438510 \h </w:instrText>
      </w:r>
      <w:r>
        <w:fldChar w:fldCharType="separate"/>
      </w:r>
      <w:r>
        <w:t>42</w:t>
      </w:r>
      <w:r>
        <w:fldChar w:fldCharType="end"/>
      </w:r>
    </w:p>
    <w:p w14:paraId="2B3E5F94" w14:textId="4096660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7.1.6.2.24</w:t>
      </w:r>
      <w:r>
        <w:rPr>
          <w:rFonts w:asciiTheme="minorHAnsi" w:eastAsiaTheme="minorEastAsia" w:hAnsiTheme="minorHAnsi" w:cstheme="minorBidi"/>
          <w:kern w:val="2"/>
          <w:sz w:val="22"/>
          <w:szCs w:val="22"/>
          <w:lang w:val="en-SE" w:eastAsia="zh-CN"/>
          <w14:ligatures w14:val="standardContextual"/>
        </w:rPr>
        <w:tab/>
      </w:r>
      <w:r>
        <w:t>Type: PlmnChange</w:t>
      </w:r>
      <w:r>
        <w:tab/>
      </w:r>
      <w:r>
        <w:fldChar w:fldCharType="begin"/>
      </w:r>
      <w:r>
        <w:instrText xml:space="preserve"> PAGEREF _Toc183438511 \h </w:instrText>
      </w:r>
      <w:r>
        <w:fldChar w:fldCharType="separate"/>
      </w:r>
      <w:r>
        <w:t>42</w:t>
      </w:r>
      <w:r>
        <w:fldChar w:fldCharType="end"/>
      </w:r>
    </w:p>
    <w:p w14:paraId="12E57EEB" w14:textId="66F84ED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7.1.6.2.25</w:t>
      </w:r>
      <w:r>
        <w:rPr>
          <w:rFonts w:asciiTheme="minorHAnsi" w:eastAsiaTheme="minorEastAsia" w:hAnsiTheme="minorHAnsi" w:cstheme="minorBidi"/>
          <w:kern w:val="2"/>
          <w:sz w:val="22"/>
          <w:szCs w:val="22"/>
          <w:lang w:val="en-SE" w:eastAsia="zh-CN"/>
          <w14:ligatures w14:val="standardContextual"/>
        </w:rPr>
        <w:tab/>
      </w:r>
      <w:r>
        <w:t>Type: AnyPlmnChange</w:t>
      </w:r>
      <w:r>
        <w:tab/>
      </w:r>
      <w:r>
        <w:fldChar w:fldCharType="begin"/>
      </w:r>
      <w:r>
        <w:instrText xml:space="preserve"> PAGEREF _Toc183438512 \h </w:instrText>
      </w:r>
      <w:r>
        <w:fldChar w:fldCharType="separate"/>
      </w:r>
      <w:r>
        <w:t>42</w:t>
      </w:r>
      <w:r>
        <w:fldChar w:fldCharType="end"/>
      </w:r>
    </w:p>
    <w:p w14:paraId="0942C229" w14:textId="7D0571B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7.1.6.2.26</w:t>
      </w:r>
      <w:r>
        <w:rPr>
          <w:rFonts w:asciiTheme="minorHAnsi" w:eastAsiaTheme="minorEastAsia" w:hAnsiTheme="minorHAnsi" w:cstheme="minorBidi"/>
          <w:kern w:val="2"/>
          <w:sz w:val="22"/>
          <w:szCs w:val="22"/>
          <w:lang w:val="en-SE" w:eastAsia="zh-CN"/>
          <w14:ligatures w14:val="standardContextual"/>
        </w:rPr>
        <w:tab/>
      </w:r>
      <w:r>
        <w:t>Type: SpecificPlmnChange</w:t>
      </w:r>
      <w:r>
        <w:tab/>
      </w:r>
      <w:r>
        <w:fldChar w:fldCharType="begin"/>
      </w:r>
      <w:r>
        <w:instrText xml:space="preserve"> PAGEREF _Toc183438513 \h </w:instrText>
      </w:r>
      <w:r>
        <w:fldChar w:fldCharType="separate"/>
      </w:r>
      <w:r>
        <w:t>42</w:t>
      </w:r>
      <w:r>
        <w:fldChar w:fldCharType="end"/>
      </w:r>
    </w:p>
    <w:p w14:paraId="611F48A1" w14:textId="430692D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7.1.6.2.27</w:t>
      </w:r>
      <w:r>
        <w:rPr>
          <w:rFonts w:asciiTheme="minorHAnsi" w:eastAsiaTheme="minorEastAsia" w:hAnsiTheme="minorHAnsi" w:cstheme="minorBidi"/>
          <w:kern w:val="2"/>
          <w:sz w:val="22"/>
          <w:szCs w:val="22"/>
          <w:lang w:val="en-SE" w:eastAsia="zh-CN"/>
          <w14:ligatures w14:val="standardContextual"/>
        </w:rPr>
        <w:tab/>
      </w:r>
      <w:r>
        <w:t>Type: Plmn</w:t>
      </w:r>
      <w:r>
        <w:tab/>
      </w:r>
      <w:r>
        <w:fldChar w:fldCharType="begin"/>
      </w:r>
      <w:r>
        <w:instrText xml:space="preserve"> PAGEREF _Toc183438514 \h </w:instrText>
      </w:r>
      <w:r>
        <w:fldChar w:fldCharType="separate"/>
      </w:r>
      <w:r>
        <w:t>42</w:t>
      </w:r>
      <w:r>
        <w:fldChar w:fldCharType="end"/>
      </w:r>
    </w:p>
    <w:p w14:paraId="08322900" w14:textId="587FCEB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7.1.6.2.28</w:t>
      </w:r>
      <w:r>
        <w:rPr>
          <w:rFonts w:asciiTheme="minorHAnsi" w:eastAsiaTheme="minorEastAsia" w:hAnsiTheme="minorHAnsi" w:cstheme="minorBidi"/>
          <w:kern w:val="2"/>
          <w:sz w:val="22"/>
          <w:szCs w:val="22"/>
          <w:lang w:val="en-SE" w:eastAsia="zh-CN"/>
          <w14:ligatures w14:val="standardContextual"/>
        </w:rPr>
        <w:tab/>
      </w:r>
      <w:r>
        <w:t>Type: TrackingAreaChange</w:t>
      </w:r>
      <w:r>
        <w:tab/>
      </w:r>
      <w:r>
        <w:fldChar w:fldCharType="begin"/>
      </w:r>
      <w:r>
        <w:instrText xml:space="preserve"> PAGEREF _Toc183438515 \h </w:instrText>
      </w:r>
      <w:r>
        <w:fldChar w:fldCharType="separate"/>
      </w:r>
      <w:r>
        <w:t>43</w:t>
      </w:r>
      <w:r>
        <w:fldChar w:fldCharType="end"/>
      </w:r>
    </w:p>
    <w:p w14:paraId="075B96AE" w14:textId="264D2EC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7.1.6.2.29</w:t>
      </w:r>
      <w:r>
        <w:rPr>
          <w:rFonts w:asciiTheme="minorHAnsi" w:eastAsiaTheme="minorEastAsia" w:hAnsiTheme="minorHAnsi" w:cstheme="minorBidi"/>
          <w:kern w:val="2"/>
          <w:sz w:val="22"/>
          <w:szCs w:val="22"/>
          <w:lang w:val="en-SE" w:eastAsia="zh-CN"/>
          <w14:ligatures w14:val="standardContextual"/>
        </w:rPr>
        <w:tab/>
      </w:r>
      <w:r>
        <w:t>Type: AnyTrackingAreaChange</w:t>
      </w:r>
      <w:r>
        <w:tab/>
      </w:r>
      <w:r>
        <w:fldChar w:fldCharType="begin"/>
      </w:r>
      <w:r>
        <w:instrText xml:space="preserve"> PAGEREF _Toc183438516 \h </w:instrText>
      </w:r>
      <w:r>
        <w:fldChar w:fldCharType="separate"/>
      </w:r>
      <w:r>
        <w:t>43</w:t>
      </w:r>
      <w:r>
        <w:fldChar w:fldCharType="end"/>
      </w:r>
    </w:p>
    <w:p w14:paraId="5FB05518" w14:textId="538357A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7.1.6.2.30</w:t>
      </w:r>
      <w:r>
        <w:rPr>
          <w:rFonts w:asciiTheme="minorHAnsi" w:eastAsiaTheme="minorEastAsia" w:hAnsiTheme="minorHAnsi" w:cstheme="minorBidi"/>
          <w:kern w:val="2"/>
          <w:sz w:val="22"/>
          <w:szCs w:val="22"/>
          <w:lang w:val="en-SE" w:eastAsia="zh-CN"/>
          <w14:ligatures w14:val="standardContextual"/>
        </w:rPr>
        <w:tab/>
      </w:r>
      <w:r>
        <w:t>Type: SpecificTrackingAreaChange</w:t>
      </w:r>
      <w:r>
        <w:tab/>
      </w:r>
      <w:r>
        <w:fldChar w:fldCharType="begin"/>
      </w:r>
      <w:r>
        <w:instrText xml:space="preserve"> PAGEREF _Toc183438517 \h </w:instrText>
      </w:r>
      <w:r>
        <w:fldChar w:fldCharType="separate"/>
      </w:r>
      <w:r>
        <w:t>43</w:t>
      </w:r>
      <w:r>
        <w:fldChar w:fldCharType="end"/>
      </w:r>
    </w:p>
    <w:p w14:paraId="0ABD694A" w14:textId="26CF1B1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7.1.6.2.31</w:t>
      </w:r>
      <w:r>
        <w:rPr>
          <w:rFonts w:asciiTheme="minorHAnsi" w:eastAsiaTheme="minorEastAsia" w:hAnsiTheme="minorHAnsi" w:cstheme="minorBidi"/>
          <w:kern w:val="2"/>
          <w:sz w:val="22"/>
          <w:szCs w:val="22"/>
          <w:lang w:val="en-SE" w:eastAsia="zh-CN"/>
          <w14:ligatures w14:val="standardContextual"/>
        </w:rPr>
        <w:tab/>
      </w:r>
      <w:r>
        <w:t>Type: TrackingArea</w:t>
      </w:r>
      <w:r>
        <w:tab/>
      </w:r>
      <w:r>
        <w:fldChar w:fldCharType="begin"/>
      </w:r>
      <w:r>
        <w:instrText xml:space="preserve"> PAGEREF _Toc183438518 \h </w:instrText>
      </w:r>
      <w:r>
        <w:fldChar w:fldCharType="separate"/>
      </w:r>
      <w:r>
        <w:t>43</w:t>
      </w:r>
      <w:r>
        <w:fldChar w:fldCharType="end"/>
      </w:r>
    </w:p>
    <w:p w14:paraId="1F7D011E" w14:textId="0D8590D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7.1.6.2.32</w:t>
      </w:r>
      <w:r>
        <w:rPr>
          <w:rFonts w:asciiTheme="minorHAnsi" w:eastAsiaTheme="minorEastAsia" w:hAnsiTheme="minorHAnsi" w:cstheme="minorBidi"/>
          <w:kern w:val="2"/>
          <w:sz w:val="22"/>
          <w:szCs w:val="22"/>
          <w:lang w:val="en-SE" w:eastAsia="zh-CN"/>
          <w14:ligatures w14:val="standardContextual"/>
        </w:rPr>
        <w:tab/>
      </w:r>
      <w:r>
        <w:t>Type: TravelledDistance</w:t>
      </w:r>
      <w:r>
        <w:tab/>
      </w:r>
      <w:r>
        <w:fldChar w:fldCharType="begin"/>
      </w:r>
      <w:r>
        <w:instrText xml:space="preserve"> PAGEREF _Toc183438519 \h </w:instrText>
      </w:r>
      <w:r>
        <w:fldChar w:fldCharType="separate"/>
      </w:r>
      <w:r>
        <w:t>43</w:t>
      </w:r>
      <w:r>
        <w:fldChar w:fldCharType="end"/>
      </w:r>
    </w:p>
    <w:p w14:paraId="19A0AF72" w14:textId="4560F0B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7.1.6.2.33</w:t>
      </w:r>
      <w:r>
        <w:rPr>
          <w:rFonts w:asciiTheme="minorHAnsi" w:eastAsiaTheme="minorEastAsia" w:hAnsiTheme="minorHAnsi" w:cstheme="minorBidi"/>
          <w:kern w:val="2"/>
          <w:sz w:val="22"/>
          <w:szCs w:val="22"/>
          <w:lang w:val="en-SE" w:eastAsia="zh-CN"/>
          <w14:ligatures w14:val="standardContextual"/>
        </w:rPr>
        <w:tab/>
      </w:r>
      <w:r>
        <w:t>Type: RequestedLocationInfo</w:t>
      </w:r>
      <w:r>
        <w:tab/>
      </w:r>
      <w:r>
        <w:fldChar w:fldCharType="begin"/>
      </w:r>
      <w:r>
        <w:instrText xml:space="preserve"> PAGEREF _Toc183438520 \h </w:instrText>
      </w:r>
      <w:r>
        <w:fldChar w:fldCharType="separate"/>
      </w:r>
      <w:r>
        <w:t>44</w:t>
      </w:r>
      <w:r>
        <w:fldChar w:fldCharType="end"/>
      </w:r>
    </w:p>
    <w:p w14:paraId="44777032" w14:textId="1FD6BFD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_Toc183438521 \h </w:instrText>
      </w:r>
      <w:r>
        <w:fldChar w:fldCharType="separate"/>
      </w:r>
      <w:r>
        <w:t>44</w:t>
      </w:r>
      <w:r>
        <w:fldChar w:fldCharType="end"/>
      </w:r>
    </w:p>
    <w:p w14:paraId="35180874" w14:textId="15ADD00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_Toc183438522 \h </w:instrText>
      </w:r>
      <w:r>
        <w:fldChar w:fldCharType="separate"/>
      </w:r>
      <w:r>
        <w:t>44</w:t>
      </w:r>
      <w:r>
        <w:fldChar w:fldCharType="end"/>
      </w:r>
    </w:p>
    <w:p w14:paraId="76091F42" w14:textId="7E9BD85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_Toc183438523 \h </w:instrText>
      </w:r>
      <w:r>
        <w:fldChar w:fldCharType="separate"/>
      </w:r>
      <w:r>
        <w:t>44</w:t>
      </w:r>
      <w:r>
        <w:fldChar w:fldCharType="end"/>
      </w:r>
    </w:p>
    <w:p w14:paraId="57010E00" w14:textId="6718775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_Toc183438524 \h </w:instrText>
      </w:r>
      <w:r>
        <w:fldChar w:fldCharType="separate"/>
      </w:r>
      <w:r>
        <w:t>45</w:t>
      </w:r>
      <w:r>
        <w:fldChar w:fldCharType="end"/>
      </w:r>
    </w:p>
    <w:p w14:paraId="5E830CE9" w14:textId="4D1EC27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_Toc183438525 \h </w:instrText>
      </w:r>
      <w:r>
        <w:fldChar w:fldCharType="separate"/>
      </w:r>
      <w:r>
        <w:t>45</w:t>
      </w:r>
      <w:r>
        <w:fldChar w:fldCharType="end"/>
      </w:r>
    </w:p>
    <w:p w14:paraId="64932A99" w14:textId="483DC4C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_Toc183438526 \h </w:instrText>
      </w:r>
      <w:r>
        <w:fldChar w:fldCharType="separate"/>
      </w:r>
      <w:r>
        <w:t>45</w:t>
      </w:r>
      <w:r>
        <w:fldChar w:fldCharType="end"/>
      </w:r>
    </w:p>
    <w:p w14:paraId="7CD61542" w14:textId="078F25C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_Toc183438527 \h </w:instrText>
      </w:r>
      <w:r>
        <w:fldChar w:fldCharType="separate"/>
      </w:r>
      <w:r>
        <w:t>45</w:t>
      </w:r>
      <w:r>
        <w:fldChar w:fldCharType="end"/>
      </w:r>
    </w:p>
    <w:p w14:paraId="3BFA7179" w14:textId="0797404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_Toc183438528 \h </w:instrText>
      </w:r>
      <w:r>
        <w:fldChar w:fldCharType="separate"/>
      </w:r>
      <w:r>
        <w:t>45</w:t>
      </w:r>
      <w:r>
        <w:fldChar w:fldCharType="end"/>
      </w:r>
    </w:p>
    <w:p w14:paraId="11E00966" w14:textId="0E5D261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_Toc183438529 \h </w:instrText>
      </w:r>
      <w:r>
        <w:fldChar w:fldCharType="separate"/>
      </w:r>
      <w:r>
        <w:t>45</w:t>
      </w:r>
      <w:r>
        <w:fldChar w:fldCharType="end"/>
      </w:r>
    </w:p>
    <w:p w14:paraId="5AD54ABF" w14:textId="080C2A8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_Toc183438530 \h </w:instrText>
      </w:r>
      <w:r>
        <w:fldChar w:fldCharType="separate"/>
      </w:r>
      <w:r>
        <w:t>45</w:t>
      </w:r>
      <w:r>
        <w:fldChar w:fldCharType="end"/>
      </w:r>
    </w:p>
    <w:p w14:paraId="43A1602C" w14:textId="7E48051B"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7.2</w:t>
      </w:r>
      <w:r>
        <w:rPr>
          <w:rFonts w:asciiTheme="minorHAnsi" w:eastAsiaTheme="minorEastAsia" w:hAnsiTheme="minorHAnsi" w:cstheme="minorBidi"/>
          <w:kern w:val="2"/>
          <w:sz w:val="22"/>
          <w:szCs w:val="22"/>
          <w:lang w:val="en-SE" w:eastAsia="zh-CN"/>
          <w14:ligatures w14:val="standardContextual"/>
        </w:rPr>
        <w:tab/>
      </w:r>
      <w:r>
        <w:t>LMS_LocationReport API</w:t>
      </w:r>
      <w:r>
        <w:tab/>
      </w:r>
      <w:r>
        <w:fldChar w:fldCharType="begin"/>
      </w:r>
      <w:r>
        <w:instrText xml:space="preserve"> PAGEREF _Toc183438531 \h </w:instrText>
      </w:r>
      <w:r>
        <w:fldChar w:fldCharType="separate"/>
      </w:r>
      <w:r>
        <w:t>45</w:t>
      </w:r>
      <w:r>
        <w:fldChar w:fldCharType="end"/>
      </w:r>
    </w:p>
    <w:p w14:paraId="20F34935" w14:textId="15279F6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_Toc183438532 \h </w:instrText>
      </w:r>
      <w:r>
        <w:fldChar w:fldCharType="separate"/>
      </w:r>
      <w:r>
        <w:t>45</w:t>
      </w:r>
      <w:r>
        <w:fldChar w:fldCharType="end"/>
      </w:r>
    </w:p>
    <w:p w14:paraId="304C4C33" w14:textId="3EA0A75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_Toc183438533 \h </w:instrText>
      </w:r>
      <w:r>
        <w:fldChar w:fldCharType="separate"/>
      </w:r>
      <w:r>
        <w:t>46</w:t>
      </w:r>
      <w:r>
        <w:fldChar w:fldCharType="end"/>
      </w:r>
    </w:p>
    <w:p w14:paraId="7A14011D" w14:textId="2F748BD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_Toc183438534 \h </w:instrText>
      </w:r>
      <w:r>
        <w:fldChar w:fldCharType="separate"/>
      </w:r>
      <w:r>
        <w:t>46</w:t>
      </w:r>
      <w:r>
        <w:fldChar w:fldCharType="end"/>
      </w:r>
    </w:p>
    <w:p w14:paraId="6C7BA567" w14:textId="18453B1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_Toc183438535 \h </w:instrText>
      </w:r>
      <w:r>
        <w:fldChar w:fldCharType="separate"/>
      </w:r>
      <w:r>
        <w:t>46</w:t>
      </w:r>
      <w:r>
        <w:fldChar w:fldCharType="end"/>
      </w:r>
    </w:p>
    <w:p w14:paraId="5E854199" w14:textId="79A779F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_Toc183438536 \h </w:instrText>
      </w:r>
      <w:r>
        <w:fldChar w:fldCharType="separate"/>
      </w:r>
      <w:r>
        <w:t>46</w:t>
      </w:r>
      <w:r>
        <w:fldChar w:fldCharType="end"/>
      </w:r>
    </w:p>
    <w:p w14:paraId="39327B0D" w14:textId="79FCA6E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_Toc183438537 \h </w:instrText>
      </w:r>
      <w:r>
        <w:fldChar w:fldCharType="separate"/>
      </w:r>
      <w:r>
        <w:t>46</w:t>
      </w:r>
      <w:r>
        <w:fldChar w:fldCharType="end"/>
      </w:r>
    </w:p>
    <w:p w14:paraId="60A76DD9" w14:textId="0490E8C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_Toc183438538 \h </w:instrText>
      </w:r>
      <w:r>
        <w:fldChar w:fldCharType="separate"/>
      </w:r>
      <w:r>
        <w:t>46</w:t>
      </w:r>
      <w:r>
        <w:fldChar w:fldCharType="end"/>
      </w:r>
    </w:p>
    <w:p w14:paraId="122E0CA7" w14:textId="117D46AD"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_Toc183438539 \h </w:instrText>
      </w:r>
      <w:r>
        <w:fldChar w:fldCharType="separate"/>
      </w:r>
      <w:r>
        <w:t>46</w:t>
      </w:r>
      <w:r>
        <w:fldChar w:fldCharType="end"/>
      </w:r>
    </w:p>
    <w:p w14:paraId="0BA82EF3" w14:textId="5DE54F7D"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_Toc183438540 \h </w:instrText>
      </w:r>
      <w:r>
        <w:fldChar w:fldCharType="separate"/>
      </w:r>
      <w:r>
        <w:t>46</w:t>
      </w:r>
      <w:r>
        <w:fldChar w:fldCharType="end"/>
      </w:r>
    </w:p>
    <w:p w14:paraId="4E1DD04E" w14:textId="0A0B084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7.2.3.2</w:t>
      </w:r>
      <w:r>
        <w:rPr>
          <w:rFonts w:asciiTheme="minorHAnsi" w:eastAsiaTheme="minorEastAsia" w:hAnsiTheme="minorHAnsi" w:cstheme="minorBidi"/>
          <w:kern w:val="2"/>
          <w:sz w:val="22"/>
          <w:szCs w:val="22"/>
          <w:lang w:val="en-SE" w:eastAsia="zh-CN"/>
          <w14:ligatures w14:val="standardContextual"/>
        </w:rPr>
        <w:tab/>
      </w:r>
      <w:r>
        <w:t>Resource: MC UE Location Reports</w:t>
      </w:r>
      <w:r>
        <w:tab/>
      </w:r>
      <w:r>
        <w:fldChar w:fldCharType="begin"/>
      </w:r>
      <w:r>
        <w:instrText xml:space="preserve"> PAGEREF _Toc183438541 \h </w:instrText>
      </w:r>
      <w:r>
        <w:fldChar w:fldCharType="separate"/>
      </w:r>
      <w:r>
        <w:t>47</w:t>
      </w:r>
      <w:r>
        <w:fldChar w:fldCharType="end"/>
      </w:r>
    </w:p>
    <w:p w14:paraId="68CD2ABB" w14:textId="4BA403A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_Toc183438542 \h </w:instrText>
      </w:r>
      <w:r>
        <w:fldChar w:fldCharType="separate"/>
      </w:r>
      <w:r>
        <w:t>47</w:t>
      </w:r>
      <w:r>
        <w:fldChar w:fldCharType="end"/>
      </w:r>
    </w:p>
    <w:p w14:paraId="21ED4571" w14:textId="2059EA6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_Toc183438543 \h </w:instrText>
      </w:r>
      <w:r>
        <w:fldChar w:fldCharType="separate"/>
      </w:r>
      <w:r>
        <w:t>47</w:t>
      </w:r>
      <w:r>
        <w:fldChar w:fldCharType="end"/>
      </w:r>
    </w:p>
    <w:p w14:paraId="268DBD0B" w14:textId="702EB96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_Toc183438544 \h </w:instrText>
      </w:r>
      <w:r>
        <w:fldChar w:fldCharType="separate"/>
      </w:r>
      <w:r>
        <w:t>47</w:t>
      </w:r>
      <w:r>
        <w:fldChar w:fldCharType="end"/>
      </w:r>
    </w:p>
    <w:p w14:paraId="269A234B" w14:textId="53642E8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lastRenderedPageBreak/>
        <w:t>7.2.3.2.4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_Toc183438545 \h </w:instrText>
      </w:r>
      <w:r>
        <w:fldChar w:fldCharType="separate"/>
      </w:r>
      <w:r>
        <w:t>48</w:t>
      </w:r>
      <w:r>
        <w:fldChar w:fldCharType="end"/>
      </w:r>
    </w:p>
    <w:p w14:paraId="0248B4FD" w14:textId="45029C5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_Toc183438546 \h </w:instrText>
      </w:r>
      <w:r>
        <w:fldChar w:fldCharType="separate"/>
      </w:r>
      <w:r>
        <w:t>48</w:t>
      </w:r>
      <w:r>
        <w:fldChar w:fldCharType="end"/>
      </w:r>
    </w:p>
    <w:p w14:paraId="3A53FEFD" w14:textId="2094A37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_Toc183438547 \h </w:instrText>
      </w:r>
      <w:r>
        <w:fldChar w:fldCharType="separate"/>
      </w:r>
      <w:r>
        <w:t>48</w:t>
      </w:r>
      <w:r>
        <w:fldChar w:fldCharType="end"/>
      </w:r>
    </w:p>
    <w:p w14:paraId="436A08C7" w14:textId="4FDDD2E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_Toc183438548 \h </w:instrText>
      </w:r>
      <w:r>
        <w:fldChar w:fldCharType="separate"/>
      </w:r>
      <w:r>
        <w:t>48</w:t>
      </w:r>
      <w:r>
        <w:fldChar w:fldCharType="end"/>
      </w:r>
    </w:p>
    <w:p w14:paraId="55DF951B" w14:textId="5FF2287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_Toc183438549 \h </w:instrText>
      </w:r>
      <w:r>
        <w:fldChar w:fldCharType="separate"/>
      </w:r>
      <w:r>
        <w:t>48</w:t>
      </w:r>
      <w:r>
        <w:fldChar w:fldCharType="end"/>
      </w:r>
    </w:p>
    <w:p w14:paraId="7D680C57" w14:textId="388F943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7.2.6.2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_Toc183438550 \h </w:instrText>
      </w:r>
      <w:r>
        <w:fldChar w:fldCharType="separate"/>
      </w:r>
      <w:r>
        <w:t>49</w:t>
      </w:r>
      <w:r>
        <w:fldChar w:fldCharType="end"/>
      </w:r>
    </w:p>
    <w:p w14:paraId="1BAE5626" w14:textId="170BCA2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_Toc183438551 \h </w:instrText>
      </w:r>
      <w:r>
        <w:fldChar w:fldCharType="separate"/>
      </w:r>
      <w:r>
        <w:t>49</w:t>
      </w:r>
      <w:r>
        <w:fldChar w:fldCharType="end"/>
      </w:r>
    </w:p>
    <w:p w14:paraId="0A2BC30E" w14:textId="5525EA2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7.2.6.2.2</w:t>
      </w:r>
      <w:r>
        <w:rPr>
          <w:rFonts w:asciiTheme="minorHAnsi" w:eastAsiaTheme="minorEastAsia" w:hAnsiTheme="minorHAnsi" w:cstheme="minorBidi"/>
          <w:kern w:val="2"/>
          <w:sz w:val="22"/>
          <w:szCs w:val="22"/>
          <w:lang w:val="en-SE" w:eastAsia="zh-CN"/>
          <w14:ligatures w14:val="standardContextual"/>
        </w:rPr>
        <w:tab/>
      </w:r>
      <w:r>
        <w:t>Type: MCUELocation</w:t>
      </w:r>
      <w:r>
        <w:tab/>
      </w:r>
      <w:r>
        <w:fldChar w:fldCharType="begin"/>
      </w:r>
      <w:r>
        <w:instrText xml:space="preserve"> PAGEREF _Toc183438552 \h </w:instrText>
      </w:r>
      <w:r>
        <w:fldChar w:fldCharType="separate"/>
      </w:r>
      <w:r>
        <w:t>50</w:t>
      </w:r>
      <w:r>
        <w:fldChar w:fldCharType="end"/>
      </w:r>
    </w:p>
    <w:p w14:paraId="4BE69BFE" w14:textId="74273B2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7.2.6.2.3</w:t>
      </w:r>
      <w:r>
        <w:rPr>
          <w:rFonts w:asciiTheme="minorHAnsi" w:eastAsiaTheme="minorEastAsia" w:hAnsiTheme="minorHAnsi" w:cstheme="minorBidi"/>
          <w:kern w:val="2"/>
          <w:sz w:val="22"/>
          <w:szCs w:val="22"/>
          <w:lang w:val="en-SE" w:eastAsia="zh-CN"/>
          <w14:ligatures w14:val="standardContextual"/>
        </w:rPr>
        <w:tab/>
      </w:r>
      <w:r>
        <w:t>Type: LocationData</w:t>
      </w:r>
      <w:r>
        <w:tab/>
      </w:r>
      <w:r>
        <w:fldChar w:fldCharType="begin"/>
      </w:r>
      <w:r>
        <w:instrText xml:space="preserve"> PAGEREF _Toc183438553 \h </w:instrText>
      </w:r>
      <w:r>
        <w:fldChar w:fldCharType="separate"/>
      </w:r>
      <w:r>
        <w:t>50</w:t>
      </w:r>
      <w:r>
        <w:fldChar w:fldCharType="end"/>
      </w:r>
    </w:p>
    <w:p w14:paraId="68FB4A0B" w14:textId="11F6C60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7.2.6.2.4</w:t>
      </w:r>
      <w:r>
        <w:rPr>
          <w:rFonts w:asciiTheme="minorHAnsi" w:eastAsiaTheme="minorEastAsia" w:hAnsiTheme="minorHAnsi" w:cstheme="minorBidi"/>
          <w:kern w:val="2"/>
          <w:sz w:val="22"/>
          <w:szCs w:val="22"/>
          <w:lang w:val="en-SE" w:eastAsia="zh-CN"/>
          <w14:ligatures w14:val="standardContextual"/>
        </w:rPr>
        <w:tab/>
      </w:r>
      <w:r>
        <w:t>Type: Coordinate</w:t>
      </w:r>
      <w:r>
        <w:tab/>
      </w:r>
      <w:r>
        <w:fldChar w:fldCharType="begin"/>
      </w:r>
      <w:r>
        <w:instrText xml:space="preserve"> PAGEREF _Toc183438554 \h </w:instrText>
      </w:r>
      <w:r>
        <w:fldChar w:fldCharType="separate"/>
      </w:r>
      <w:r>
        <w:t>51</w:t>
      </w:r>
      <w:r>
        <w:fldChar w:fldCharType="end"/>
      </w:r>
    </w:p>
    <w:p w14:paraId="0B5481FC" w14:textId="51F1A2C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7.2.6.3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_Toc183438555 \h </w:instrText>
      </w:r>
      <w:r>
        <w:fldChar w:fldCharType="separate"/>
      </w:r>
      <w:r>
        <w:t>51</w:t>
      </w:r>
      <w:r>
        <w:fldChar w:fldCharType="end"/>
      </w:r>
    </w:p>
    <w:p w14:paraId="440B48EF" w14:textId="0C8058C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_Toc183438556 \h </w:instrText>
      </w:r>
      <w:r>
        <w:fldChar w:fldCharType="separate"/>
      </w:r>
      <w:r>
        <w:t>51</w:t>
      </w:r>
      <w:r>
        <w:fldChar w:fldCharType="end"/>
      </w:r>
    </w:p>
    <w:p w14:paraId="7FF9CEFD" w14:textId="083A874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_Toc183438557 \h </w:instrText>
      </w:r>
      <w:r>
        <w:fldChar w:fldCharType="separate"/>
      </w:r>
      <w:r>
        <w:t>51</w:t>
      </w:r>
      <w:r>
        <w:fldChar w:fldCharType="end"/>
      </w:r>
    </w:p>
    <w:p w14:paraId="2D86BBC5" w14:textId="6AD1B0E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7.2.6.3.3</w:t>
      </w:r>
      <w:r>
        <w:rPr>
          <w:rFonts w:asciiTheme="minorHAnsi" w:eastAsiaTheme="minorEastAsia" w:hAnsiTheme="minorHAnsi" w:cstheme="minorBidi"/>
          <w:kern w:val="2"/>
          <w:sz w:val="22"/>
          <w:szCs w:val="22"/>
          <w:lang w:val="en-SE" w:eastAsia="zh-CN"/>
          <w14:ligatures w14:val="standardContextual"/>
        </w:rPr>
        <w:tab/>
      </w:r>
      <w:r>
        <w:t>Enumeration: ReportType</w:t>
      </w:r>
      <w:r>
        <w:tab/>
      </w:r>
      <w:r>
        <w:fldChar w:fldCharType="begin"/>
      </w:r>
      <w:r>
        <w:instrText xml:space="preserve"> PAGEREF _Toc183438558 \h </w:instrText>
      </w:r>
      <w:r>
        <w:fldChar w:fldCharType="separate"/>
      </w:r>
      <w:r>
        <w:t>51</w:t>
      </w:r>
      <w:r>
        <w:fldChar w:fldCharType="end"/>
      </w:r>
    </w:p>
    <w:p w14:paraId="24DE31C9" w14:textId="4AD347A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sidRPr="00D915D8">
        <w:rPr>
          <w:lang w:val="sv-SE"/>
        </w:rPr>
        <w:t>7.2.6.3.4</w:t>
      </w:r>
      <w:r>
        <w:rPr>
          <w:rFonts w:asciiTheme="minorHAnsi" w:eastAsiaTheme="minorEastAsia" w:hAnsiTheme="minorHAnsi" w:cstheme="minorBidi"/>
          <w:kern w:val="2"/>
          <w:sz w:val="22"/>
          <w:szCs w:val="22"/>
          <w:lang w:val="en-SE" w:eastAsia="zh-CN"/>
          <w14:ligatures w14:val="standardContextual"/>
        </w:rPr>
        <w:tab/>
      </w:r>
      <w:r w:rsidRPr="00D915D8">
        <w:rPr>
          <w:lang w:val="sv-SE"/>
        </w:rPr>
        <w:t>Enumeration: InterRatType</w:t>
      </w:r>
      <w:r w:rsidRPr="00D915D8">
        <w:rPr>
          <w:lang w:val="sv-SE"/>
        </w:rPr>
        <w:tab/>
      </w:r>
      <w:r>
        <w:fldChar w:fldCharType="begin"/>
      </w:r>
      <w:r w:rsidRPr="00D915D8">
        <w:rPr>
          <w:lang w:val="sv-SE"/>
        </w:rPr>
        <w:instrText xml:space="preserve"> PAGEREF _Toc183438559 \h </w:instrText>
      </w:r>
      <w:r>
        <w:fldChar w:fldCharType="separate"/>
      </w:r>
      <w:r w:rsidRPr="00D915D8">
        <w:rPr>
          <w:lang w:val="sv-SE"/>
        </w:rPr>
        <w:t>51</w:t>
      </w:r>
      <w:r>
        <w:fldChar w:fldCharType="end"/>
      </w:r>
    </w:p>
    <w:p w14:paraId="7B28AEDA" w14:textId="3DFD72D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D915D8">
        <w:rPr>
          <w:lang w:val="sv-SE"/>
        </w:rPr>
        <w:t>7.2.7</w:t>
      </w:r>
      <w:r>
        <w:rPr>
          <w:rFonts w:asciiTheme="minorHAnsi" w:eastAsiaTheme="minorEastAsia" w:hAnsiTheme="minorHAnsi" w:cstheme="minorBidi"/>
          <w:kern w:val="2"/>
          <w:sz w:val="22"/>
          <w:szCs w:val="22"/>
          <w:lang w:val="en-SE" w:eastAsia="zh-CN"/>
          <w14:ligatures w14:val="standardContextual"/>
        </w:rPr>
        <w:tab/>
      </w:r>
      <w:r w:rsidRPr="00D915D8">
        <w:rPr>
          <w:lang w:val="sv-SE"/>
        </w:rPr>
        <w:t>Error Handling</w:t>
      </w:r>
      <w:r w:rsidRPr="00D915D8">
        <w:rPr>
          <w:lang w:val="sv-SE"/>
        </w:rPr>
        <w:tab/>
      </w:r>
      <w:r>
        <w:fldChar w:fldCharType="begin"/>
      </w:r>
      <w:r w:rsidRPr="00D915D8">
        <w:rPr>
          <w:lang w:val="sv-SE"/>
        </w:rPr>
        <w:instrText xml:space="preserve"> PAGEREF _Toc183438560 \h </w:instrText>
      </w:r>
      <w:r>
        <w:fldChar w:fldCharType="separate"/>
      </w:r>
      <w:r w:rsidRPr="00D915D8">
        <w:rPr>
          <w:lang w:val="sv-SE"/>
        </w:rPr>
        <w:t>52</w:t>
      </w:r>
      <w:r>
        <w:fldChar w:fldCharType="end"/>
      </w:r>
    </w:p>
    <w:p w14:paraId="62C8E24C" w14:textId="3BD310A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D915D8">
        <w:rPr>
          <w:lang w:val="sv-SE"/>
        </w:rPr>
        <w:t>7.2.7.1</w:t>
      </w:r>
      <w:r>
        <w:rPr>
          <w:rFonts w:asciiTheme="minorHAnsi" w:eastAsiaTheme="minorEastAsia" w:hAnsiTheme="minorHAnsi" w:cstheme="minorBidi"/>
          <w:kern w:val="2"/>
          <w:sz w:val="22"/>
          <w:szCs w:val="22"/>
          <w:lang w:val="en-SE" w:eastAsia="zh-CN"/>
          <w14:ligatures w14:val="standardContextual"/>
        </w:rPr>
        <w:tab/>
      </w:r>
      <w:r w:rsidRPr="00D915D8">
        <w:rPr>
          <w:lang w:val="sv-SE"/>
        </w:rPr>
        <w:t>General</w:t>
      </w:r>
      <w:r w:rsidRPr="00D915D8">
        <w:rPr>
          <w:lang w:val="sv-SE"/>
        </w:rPr>
        <w:tab/>
      </w:r>
      <w:r>
        <w:fldChar w:fldCharType="begin"/>
      </w:r>
      <w:r w:rsidRPr="00D915D8">
        <w:rPr>
          <w:lang w:val="sv-SE"/>
        </w:rPr>
        <w:instrText xml:space="preserve"> PAGEREF _Toc183438561 \h </w:instrText>
      </w:r>
      <w:r>
        <w:fldChar w:fldCharType="separate"/>
      </w:r>
      <w:r w:rsidRPr="00D915D8">
        <w:rPr>
          <w:lang w:val="sv-SE"/>
        </w:rPr>
        <w:t>52</w:t>
      </w:r>
      <w:r>
        <w:fldChar w:fldCharType="end"/>
      </w:r>
    </w:p>
    <w:p w14:paraId="4F9E5640" w14:textId="4448A42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_Toc183438562 \h </w:instrText>
      </w:r>
      <w:r>
        <w:fldChar w:fldCharType="separate"/>
      </w:r>
      <w:r>
        <w:t>52</w:t>
      </w:r>
      <w:r>
        <w:fldChar w:fldCharType="end"/>
      </w:r>
    </w:p>
    <w:p w14:paraId="085FAA86" w14:textId="162E1DA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7.2.7.3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_Toc183438563 \h </w:instrText>
      </w:r>
      <w:r>
        <w:fldChar w:fldCharType="separate"/>
      </w:r>
      <w:r>
        <w:t>52</w:t>
      </w:r>
      <w:r>
        <w:fldChar w:fldCharType="end"/>
      </w:r>
    </w:p>
    <w:p w14:paraId="591D7EEA" w14:textId="227C150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_Toc183438564 \h </w:instrText>
      </w:r>
      <w:r>
        <w:fldChar w:fldCharType="separate"/>
      </w:r>
      <w:r>
        <w:t>52</w:t>
      </w:r>
      <w:r>
        <w:fldChar w:fldCharType="end"/>
      </w:r>
    </w:p>
    <w:p w14:paraId="5B9AC59A" w14:textId="29ACFD1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7.2.9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_Toc183438565 \h </w:instrText>
      </w:r>
      <w:r>
        <w:fldChar w:fldCharType="separate"/>
      </w:r>
      <w:r>
        <w:t>52</w:t>
      </w:r>
      <w:r>
        <w:fldChar w:fldCharType="end"/>
      </w:r>
    </w:p>
    <w:p w14:paraId="5B9B82AE" w14:textId="0451E92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7.2.10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_Toc183438566 \h </w:instrText>
      </w:r>
      <w:r>
        <w:fldChar w:fldCharType="separate"/>
      </w:r>
      <w:r>
        <w:t>52</w:t>
      </w:r>
      <w:r>
        <w:fldChar w:fldCharType="end"/>
      </w:r>
    </w:p>
    <w:p w14:paraId="77F12FF7" w14:textId="5248D269"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7.3</w:t>
      </w:r>
      <w:r>
        <w:rPr>
          <w:rFonts w:asciiTheme="minorHAnsi" w:eastAsiaTheme="minorEastAsia" w:hAnsiTheme="minorHAnsi" w:cstheme="minorBidi"/>
          <w:kern w:val="2"/>
          <w:sz w:val="22"/>
          <w:szCs w:val="22"/>
          <w:lang w:val="en-SE" w:eastAsia="zh-CN"/>
          <w14:ligatures w14:val="standardContextual"/>
        </w:rPr>
        <w:tab/>
      </w:r>
      <w:r>
        <w:t>LMS_LocationInformation API</w:t>
      </w:r>
      <w:r>
        <w:tab/>
      </w:r>
      <w:r>
        <w:fldChar w:fldCharType="begin"/>
      </w:r>
      <w:r>
        <w:instrText xml:space="preserve"> PAGEREF _Toc183438567 \h </w:instrText>
      </w:r>
      <w:r>
        <w:fldChar w:fldCharType="separate"/>
      </w:r>
      <w:r>
        <w:t>52</w:t>
      </w:r>
      <w:r>
        <w:fldChar w:fldCharType="end"/>
      </w:r>
    </w:p>
    <w:p w14:paraId="7ACA0000" w14:textId="55E6711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_Toc183438568 \h </w:instrText>
      </w:r>
      <w:r>
        <w:fldChar w:fldCharType="separate"/>
      </w:r>
      <w:r>
        <w:t>52</w:t>
      </w:r>
      <w:r>
        <w:fldChar w:fldCharType="end"/>
      </w:r>
    </w:p>
    <w:p w14:paraId="326F0825" w14:textId="46713308"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_Toc183438569 \h </w:instrText>
      </w:r>
      <w:r>
        <w:fldChar w:fldCharType="separate"/>
      </w:r>
      <w:r>
        <w:t>53</w:t>
      </w:r>
      <w:r>
        <w:fldChar w:fldCharType="end"/>
      </w:r>
    </w:p>
    <w:p w14:paraId="68984EED" w14:textId="4CAEE6E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_Toc183438570 \h </w:instrText>
      </w:r>
      <w:r>
        <w:fldChar w:fldCharType="separate"/>
      </w:r>
      <w:r>
        <w:t>53</w:t>
      </w:r>
      <w:r>
        <w:fldChar w:fldCharType="end"/>
      </w:r>
    </w:p>
    <w:p w14:paraId="3618D1FC" w14:textId="70E287D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_Toc183438571 \h </w:instrText>
      </w:r>
      <w:r>
        <w:fldChar w:fldCharType="separate"/>
      </w:r>
      <w:r>
        <w:t>53</w:t>
      </w:r>
      <w:r>
        <w:fldChar w:fldCharType="end"/>
      </w:r>
    </w:p>
    <w:p w14:paraId="713C7BFF" w14:textId="5B33F3A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_Toc183438572 \h </w:instrText>
      </w:r>
      <w:r>
        <w:fldChar w:fldCharType="separate"/>
      </w:r>
      <w:r>
        <w:t>53</w:t>
      </w:r>
      <w:r>
        <w:fldChar w:fldCharType="end"/>
      </w:r>
    </w:p>
    <w:p w14:paraId="386DE278" w14:textId="3C3926E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_Toc183438573 \h </w:instrText>
      </w:r>
      <w:r>
        <w:fldChar w:fldCharType="separate"/>
      </w:r>
      <w:r>
        <w:t>53</w:t>
      </w:r>
      <w:r>
        <w:fldChar w:fldCharType="end"/>
      </w:r>
    </w:p>
    <w:p w14:paraId="6A95E0BF" w14:textId="6AB3CD9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_Toc183438574 \h </w:instrText>
      </w:r>
      <w:r>
        <w:fldChar w:fldCharType="separate"/>
      </w:r>
      <w:r>
        <w:t>53</w:t>
      </w:r>
      <w:r>
        <w:fldChar w:fldCharType="end"/>
      </w:r>
    </w:p>
    <w:p w14:paraId="12DBE059" w14:textId="4E763E4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_Toc183438575 \h </w:instrText>
      </w:r>
      <w:r>
        <w:fldChar w:fldCharType="separate"/>
      </w:r>
      <w:r>
        <w:t>53</w:t>
      </w:r>
      <w:r>
        <w:fldChar w:fldCharType="end"/>
      </w:r>
    </w:p>
    <w:p w14:paraId="183A6B75" w14:textId="33C5CF5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_Toc183438576 \h </w:instrText>
      </w:r>
      <w:r>
        <w:fldChar w:fldCharType="separate"/>
      </w:r>
      <w:r>
        <w:t>53</w:t>
      </w:r>
      <w:r>
        <w:fldChar w:fldCharType="end"/>
      </w:r>
    </w:p>
    <w:p w14:paraId="14393907" w14:textId="4FBF983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7.3.3.2</w:t>
      </w:r>
      <w:r>
        <w:rPr>
          <w:rFonts w:asciiTheme="minorHAnsi" w:eastAsiaTheme="minorEastAsia" w:hAnsiTheme="minorHAnsi" w:cstheme="minorBidi"/>
          <w:kern w:val="2"/>
          <w:sz w:val="22"/>
          <w:szCs w:val="22"/>
          <w:lang w:val="en-SE" w:eastAsia="zh-CN"/>
          <w14:ligatures w14:val="standardContextual"/>
        </w:rPr>
        <w:tab/>
      </w:r>
      <w:r>
        <w:t>Resource: Client Location Information request</w:t>
      </w:r>
      <w:r>
        <w:tab/>
      </w:r>
      <w:r>
        <w:fldChar w:fldCharType="begin"/>
      </w:r>
      <w:r>
        <w:instrText xml:space="preserve"> PAGEREF _Toc183438577 \h </w:instrText>
      </w:r>
      <w:r>
        <w:fldChar w:fldCharType="separate"/>
      </w:r>
      <w:r>
        <w:t>54</w:t>
      </w:r>
      <w:r>
        <w:fldChar w:fldCharType="end"/>
      </w:r>
    </w:p>
    <w:p w14:paraId="724D8CFE" w14:textId="0C03E64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_Toc183438578 \h </w:instrText>
      </w:r>
      <w:r>
        <w:fldChar w:fldCharType="separate"/>
      </w:r>
      <w:r>
        <w:t>54</w:t>
      </w:r>
      <w:r>
        <w:fldChar w:fldCharType="end"/>
      </w:r>
    </w:p>
    <w:p w14:paraId="2426E91B" w14:textId="1CF6E015"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_Toc183438579 \h </w:instrText>
      </w:r>
      <w:r>
        <w:fldChar w:fldCharType="separate"/>
      </w:r>
      <w:r>
        <w:t>54</w:t>
      </w:r>
      <w:r>
        <w:fldChar w:fldCharType="end"/>
      </w:r>
    </w:p>
    <w:p w14:paraId="03C97BF7" w14:textId="292757E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_Toc183438580 \h </w:instrText>
      </w:r>
      <w:r>
        <w:fldChar w:fldCharType="separate"/>
      </w:r>
      <w:r>
        <w:t>55</w:t>
      </w:r>
      <w:r>
        <w:fldChar w:fldCharType="end"/>
      </w:r>
    </w:p>
    <w:p w14:paraId="63A56D53" w14:textId="79E340F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_Toc183438581 \h </w:instrText>
      </w:r>
      <w:r>
        <w:fldChar w:fldCharType="separate"/>
      </w:r>
      <w:r>
        <w:t>55</w:t>
      </w:r>
      <w:r>
        <w:fldChar w:fldCharType="end"/>
      </w:r>
    </w:p>
    <w:p w14:paraId="5C5FE4A3" w14:textId="0E56C93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7.3.3.3</w:t>
      </w:r>
      <w:r>
        <w:rPr>
          <w:rFonts w:asciiTheme="minorHAnsi" w:eastAsiaTheme="minorEastAsia" w:hAnsiTheme="minorHAnsi" w:cstheme="minorBidi"/>
          <w:kern w:val="2"/>
          <w:sz w:val="22"/>
          <w:szCs w:val="22"/>
          <w:lang w:val="en-SE" w:eastAsia="zh-CN"/>
          <w14:ligatures w14:val="standardContextual"/>
        </w:rPr>
        <w:tab/>
      </w:r>
      <w:r>
        <w:t>Resource: Location information subscriptions</w:t>
      </w:r>
      <w:r>
        <w:tab/>
      </w:r>
      <w:r>
        <w:fldChar w:fldCharType="begin"/>
      </w:r>
      <w:r>
        <w:instrText xml:space="preserve"> PAGEREF _Toc183438582 \h </w:instrText>
      </w:r>
      <w:r>
        <w:fldChar w:fldCharType="separate"/>
      </w:r>
      <w:r>
        <w:t>55</w:t>
      </w:r>
      <w:r>
        <w:fldChar w:fldCharType="end"/>
      </w:r>
    </w:p>
    <w:p w14:paraId="65D33919" w14:textId="46B8F80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_Toc183438583 \h </w:instrText>
      </w:r>
      <w:r>
        <w:fldChar w:fldCharType="separate"/>
      </w:r>
      <w:r>
        <w:t>55</w:t>
      </w:r>
      <w:r>
        <w:fldChar w:fldCharType="end"/>
      </w:r>
    </w:p>
    <w:p w14:paraId="734265E5" w14:textId="1F619DA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_Toc183438584 \h </w:instrText>
      </w:r>
      <w:r>
        <w:fldChar w:fldCharType="separate"/>
      </w:r>
      <w:r>
        <w:t>55</w:t>
      </w:r>
      <w:r>
        <w:fldChar w:fldCharType="end"/>
      </w:r>
    </w:p>
    <w:p w14:paraId="554BFF05" w14:textId="59E923B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_Toc183438585 \h </w:instrText>
      </w:r>
      <w:r>
        <w:fldChar w:fldCharType="separate"/>
      </w:r>
      <w:r>
        <w:t>56</w:t>
      </w:r>
      <w:r>
        <w:fldChar w:fldCharType="end"/>
      </w:r>
    </w:p>
    <w:p w14:paraId="5F835455" w14:textId="20415D0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7.3.3.4</w:t>
      </w:r>
      <w:r>
        <w:rPr>
          <w:rFonts w:asciiTheme="minorHAnsi" w:eastAsiaTheme="minorEastAsia" w:hAnsiTheme="minorHAnsi" w:cstheme="minorBidi"/>
          <w:kern w:val="2"/>
          <w:sz w:val="22"/>
          <w:szCs w:val="22"/>
          <w:lang w:val="en-SE" w:eastAsia="zh-CN"/>
          <w14:ligatures w14:val="standardContextual"/>
        </w:rPr>
        <w:tab/>
      </w:r>
      <w:r>
        <w:t>Resource: Individual location information subscription</w:t>
      </w:r>
      <w:r>
        <w:tab/>
      </w:r>
      <w:r>
        <w:fldChar w:fldCharType="begin"/>
      </w:r>
      <w:r>
        <w:instrText xml:space="preserve"> PAGEREF _Toc183438586 \h </w:instrText>
      </w:r>
      <w:r>
        <w:fldChar w:fldCharType="separate"/>
      </w:r>
      <w:r>
        <w:t>57</w:t>
      </w:r>
      <w:r>
        <w:fldChar w:fldCharType="end"/>
      </w:r>
    </w:p>
    <w:p w14:paraId="4C4721D6" w14:textId="6BF6E2C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_Toc183438587 \h </w:instrText>
      </w:r>
      <w:r>
        <w:fldChar w:fldCharType="separate"/>
      </w:r>
      <w:r>
        <w:t>57</w:t>
      </w:r>
      <w:r>
        <w:fldChar w:fldCharType="end"/>
      </w:r>
    </w:p>
    <w:p w14:paraId="5FE9EA3A" w14:textId="00B8246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_Toc183438588 \h </w:instrText>
      </w:r>
      <w:r>
        <w:fldChar w:fldCharType="separate"/>
      </w:r>
      <w:r>
        <w:t>57</w:t>
      </w:r>
      <w:r>
        <w:fldChar w:fldCharType="end"/>
      </w:r>
    </w:p>
    <w:p w14:paraId="2BCBAAF5" w14:textId="74698D4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7.3.3.4.3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_Toc183438589 \h </w:instrText>
      </w:r>
      <w:r>
        <w:fldChar w:fldCharType="separate"/>
      </w:r>
      <w:r>
        <w:t>57</w:t>
      </w:r>
      <w:r>
        <w:fldChar w:fldCharType="end"/>
      </w:r>
    </w:p>
    <w:p w14:paraId="3F6A4475" w14:textId="46055AA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_Toc183438590 \h </w:instrText>
      </w:r>
      <w:r>
        <w:fldChar w:fldCharType="separate"/>
      </w:r>
      <w:r>
        <w:t>60</w:t>
      </w:r>
      <w:r>
        <w:fldChar w:fldCharType="end"/>
      </w:r>
    </w:p>
    <w:p w14:paraId="6AD112F8" w14:textId="139F1C3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_Toc183438591 \h </w:instrText>
      </w:r>
      <w:r>
        <w:fldChar w:fldCharType="separate"/>
      </w:r>
      <w:r>
        <w:t>60</w:t>
      </w:r>
      <w:r>
        <w:fldChar w:fldCharType="end"/>
      </w:r>
    </w:p>
    <w:p w14:paraId="71D1A575" w14:textId="1E6EE75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_Toc183438592 \h </w:instrText>
      </w:r>
      <w:r>
        <w:fldChar w:fldCharType="separate"/>
      </w:r>
      <w:r>
        <w:t>60</w:t>
      </w:r>
      <w:r>
        <w:fldChar w:fldCharType="end"/>
      </w:r>
    </w:p>
    <w:p w14:paraId="12C572F7" w14:textId="33945C2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_Toc183438593 \h </w:instrText>
      </w:r>
      <w:r>
        <w:fldChar w:fldCharType="separate"/>
      </w:r>
      <w:r>
        <w:t>60</w:t>
      </w:r>
      <w:r>
        <w:fldChar w:fldCharType="end"/>
      </w:r>
    </w:p>
    <w:p w14:paraId="3BD83224" w14:textId="46E5B70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_Toc183438594 \h </w:instrText>
      </w:r>
      <w:r>
        <w:fldChar w:fldCharType="separate"/>
      </w:r>
      <w:r>
        <w:t>60</w:t>
      </w:r>
      <w:r>
        <w:fldChar w:fldCharType="end"/>
      </w:r>
    </w:p>
    <w:p w14:paraId="700862B2" w14:textId="4326FA9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Pr>
          <w:lang w:eastAsia="zh-CN"/>
        </w:rPr>
        <w:t>7.3.5.2</w:t>
      </w:r>
      <w:r>
        <w:rPr>
          <w:rFonts w:asciiTheme="minorHAnsi" w:eastAsiaTheme="minorEastAsia" w:hAnsiTheme="minorHAnsi" w:cstheme="minorBidi"/>
          <w:kern w:val="2"/>
          <w:sz w:val="22"/>
          <w:szCs w:val="22"/>
          <w:lang w:val="en-SE" w:eastAsia="zh-CN"/>
          <w14:ligatures w14:val="standardContextual"/>
        </w:rPr>
        <w:tab/>
      </w:r>
      <w:r>
        <w:rPr>
          <w:lang w:eastAsia="zh-CN"/>
        </w:rPr>
        <w:t>Location information no</w:t>
      </w:r>
      <w:r>
        <w:t>tification</w:t>
      </w:r>
      <w:r>
        <w:tab/>
      </w:r>
      <w:r>
        <w:fldChar w:fldCharType="begin"/>
      </w:r>
      <w:r>
        <w:instrText xml:space="preserve"> PAGEREF _Toc183438595 \h </w:instrText>
      </w:r>
      <w:r>
        <w:fldChar w:fldCharType="separate"/>
      </w:r>
      <w:r>
        <w:t>60</w:t>
      </w:r>
      <w:r>
        <w:fldChar w:fldCharType="end"/>
      </w:r>
    </w:p>
    <w:p w14:paraId="0CBF3BC8" w14:textId="11BAAE24"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_Toc183438596 \h </w:instrText>
      </w:r>
      <w:r>
        <w:fldChar w:fldCharType="separate"/>
      </w:r>
      <w:r>
        <w:t>60</w:t>
      </w:r>
      <w:r>
        <w:fldChar w:fldCharType="end"/>
      </w:r>
    </w:p>
    <w:p w14:paraId="1F65178A" w14:textId="374C895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_Toc183438597 \h </w:instrText>
      </w:r>
      <w:r>
        <w:fldChar w:fldCharType="separate"/>
      </w:r>
      <w:r>
        <w:t>60</w:t>
      </w:r>
      <w:r>
        <w:fldChar w:fldCharType="end"/>
      </w:r>
    </w:p>
    <w:p w14:paraId="0444BF3C" w14:textId="5DD4B07A"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rPr>
          <w:lang w:eastAsia="zh-CN"/>
        </w:rPr>
        <w:t>7.3.5.2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_Toc183438598 \h </w:instrText>
      </w:r>
      <w:r>
        <w:fldChar w:fldCharType="separate"/>
      </w:r>
      <w:r>
        <w:t>60</w:t>
      </w:r>
      <w:r>
        <w:fldChar w:fldCharType="end"/>
      </w:r>
    </w:p>
    <w:p w14:paraId="5C6919D1" w14:textId="05326EC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_Toc183438599 \h </w:instrText>
      </w:r>
      <w:r>
        <w:fldChar w:fldCharType="separate"/>
      </w:r>
      <w:r>
        <w:t>61</w:t>
      </w:r>
      <w:r>
        <w:fldChar w:fldCharType="end"/>
      </w:r>
    </w:p>
    <w:p w14:paraId="47104988" w14:textId="0F052C4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_Toc183438600 \h </w:instrText>
      </w:r>
      <w:r>
        <w:fldChar w:fldCharType="separate"/>
      </w:r>
      <w:r>
        <w:t>61</w:t>
      </w:r>
      <w:r>
        <w:fldChar w:fldCharType="end"/>
      </w:r>
    </w:p>
    <w:p w14:paraId="56E1C1BE" w14:textId="4EAEEC7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7.3.6.2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_Toc183438601 \h </w:instrText>
      </w:r>
      <w:r>
        <w:fldChar w:fldCharType="separate"/>
      </w:r>
      <w:r>
        <w:t>61</w:t>
      </w:r>
      <w:r>
        <w:fldChar w:fldCharType="end"/>
      </w:r>
    </w:p>
    <w:p w14:paraId="2DD27FF9" w14:textId="0CF95E9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_Toc183438602 \h </w:instrText>
      </w:r>
      <w:r>
        <w:fldChar w:fldCharType="separate"/>
      </w:r>
      <w:r>
        <w:t>61</w:t>
      </w:r>
      <w:r>
        <w:fldChar w:fldCharType="end"/>
      </w:r>
    </w:p>
    <w:p w14:paraId="7F844726" w14:textId="6CE52E16"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7.3.6.2.2</w:t>
      </w:r>
      <w:r>
        <w:rPr>
          <w:rFonts w:asciiTheme="minorHAnsi" w:eastAsiaTheme="minorEastAsia" w:hAnsiTheme="minorHAnsi" w:cstheme="minorBidi"/>
          <w:kern w:val="2"/>
          <w:sz w:val="22"/>
          <w:szCs w:val="22"/>
          <w:lang w:val="en-SE" w:eastAsia="zh-CN"/>
          <w14:ligatures w14:val="standardContextual"/>
        </w:rPr>
        <w:tab/>
      </w:r>
      <w:r>
        <w:t>Type: ClientOriginatingLocationRequest</w:t>
      </w:r>
      <w:r>
        <w:tab/>
      </w:r>
      <w:r>
        <w:fldChar w:fldCharType="begin"/>
      </w:r>
      <w:r>
        <w:instrText xml:space="preserve"> PAGEREF _Toc183438603 \h </w:instrText>
      </w:r>
      <w:r>
        <w:fldChar w:fldCharType="separate"/>
      </w:r>
      <w:r>
        <w:t>61</w:t>
      </w:r>
      <w:r>
        <w:fldChar w:fldCharType="end"/>
      </w:r>
    </w:p>
    <w:p w14:paraId="10AA78E4" w14:textId="52CCA4F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7.3.6.3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_Toc183438604 \h </w:instrText>
      </w:r>
      <w:r>
        <w:fldChar w:fldCharType="separate"/>
      </w:r>
      <w:r>
        <w:t>61</w:t>
      </w:r>
      <w:r>
        <w:fldChar w:fldCharType="end"/>
      </w:r>
    </w:p>
    <w:p w14:paraId="76EC6E82" w14:textId="57135EA0"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_Toc183438605 \h </w:instrText>
      </w:r>
      <w:r>
        <w:fldChar w:fldCharType="separate"/>
      </w:r>
      <w:r>
        <w:t>62</w:t>
      </w:r>
      <w:r>
        <w:fldChar w:fldCharType="end"/>
      </w:r>
    </w:p>
    <w:p w14:paraId="67586D75" w14:textId="010421E9"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_Toc183438606 \h </w:instrText>
      </w:r>
      <w:r>
        <w:fldChar w:fldCharType="separate"/>
      </w:r>
      <w:r>
        <w:t>62</w:t>
      </w:r>
      <w:r>
        <w:fldChar w:fldCharType="end"/>
      </w:r>
    </w:p>
    <w:p w14:paraId="466C01A3" w14:textId="28AC6874"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lastRenderedPageBreak/>
        <w:t>7.3.7.2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_Toc183438607 \h </w:instrText>
      </w:r>
      <w:r>
        <w:fldChar w:fldCharType="separate"/>
      </w:r>
      <w:r>
        <w:t>62</w:t>
      </w:r>
      <w:r>
        <w:fldChar w:fldCharType="end"/>
      </w:r>
    </w:p>
    <w:p w14:paraId="3887A5C7" w14:textId="33AF9D38"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7.3.7.3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_Toc183438608 \h </w:instrText>
      </w:r>
      <w:r>
        <w:fldChar w:fldCharType="separate"/>
      </w:r>
      <w:r>
        <w:t>62</w:t>
      </w:r>
      <w:r>
        <w:fldChar w:fldCharType="end"/>
      </w:r>
    </w:p>
    <w:p w14:paraId="46EF9BC8" w14:textId="5088DCEC"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_Toc183438609 \h </w:instrText>
      </w:r>
      <w:r>
        <w:fldChar w:fldCharType="separate"/>
      </w:r>
      <w:r>
        <w:t>62</w:t>
      </w:r>
      <w:r>
        <w:fldChar w:fldCharType="end"/>
      </w:r>
    </w:p>
    <w:p w14:paraId="71383559" w14:textId="4EA2F45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7.3.9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_Toc183438610 \h </w:instrText>
      </w:r>
      <w:r>
        <w:fldChar w:fldCharType="separate"/>
      </w:r>
      <w:r>
        <w:t>62</w:t>
      </w:r>
      <w:r>
        <w:fldChar w:fldCharType="end"/>
      </w:r>
    </w:p>
    <w:p w14:paraId="1463948A" w14:textId="6216CCB3"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7.3.10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_Toc183438611 \h </w:instrText>
      </w:r>
      <w:r>
        <w:fldChar w:fldCharType="separate"/>
      </w:r>
      <w:r>
        <w:t>62</w:t>
      </w:r>
      <w:r>
        <w:fldChar w:fldCharType="end"/>
      </w:r>
    </w:p>
    <w:p w14:paraId="4B4639B0" w14:textId="79FA6A40" w:rsidR="005D6BB7" w:rsidRDefault="005D6BB7">
      <w:pPr>
        <w:pStyle w:val="TOC1"/>
        <w:rPr>
          <w:rFonts w:asciiTheme="minorHAnsi" w:eastAsiaTheme="minorEastAsia" w:hAnsiTheme="minorHAnsi" w:cstheme="minorBidi"/>
          <w:kern w:val="2"/>
          <w:szCs w:val="22"/>
          <w:lang w:val="en-SE" w:eastAsia="zh-CN"/>
          <w14:ligatures w14:val="standardContextual"/>
        </w:rPr>
      </w:pPr>
      <w:r>
        <w:t>7a</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_Toc183438612 \h </w:instrText>
      </w:r>
      <w:r>
        <w:fldChar w:fldCharType="separate"/>
      </w:r>
      <w:r>
        <w:t>62</w:t>
      </w:r>
      <w:r>
        <w:fldChar w:fldCharType="end"/>
      </w:r>
    </w:p>
    <w:p w14:paraId="602000AF" w14:textId="336646FC"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7a.1</w:t>
      </w:r>
      <w:r>
        <w:rPr>
          <w:rFonts w:asciiTheme="minorHAnsi" w:eastAsiaTheme="minorEastAsia" w:hAnsiTheme="minorHAnsi" w:cstheme="minorBidi"/>
          <w:kern w:val="2"/>
          <w:sz w:val="22"/>
          <w:szCs w:val="22"/>
          <w:lang w:val="en-SE" w:eastAsia="zh-CN"/>
          <w14:ligatures w14:val="standardContextual"/>
        </w:rPr>
        <w:tab/>
      </w:r>
      <w:r>
        <w:t>&lt; Service 1&gt; Service API</w:t>
      </w:r>
      <w:r>
        <w:tab/>
      </w:r>
      <w:r>
        <w:fldChar w:fldCharType="begin"/>
      </w:r>
      <w:r>
        <w:instrText xml:space="preserve"> PAGEREF _Toc183438613 \h </w:instrText>
      </w:r>
      <w:r>
        <w:fldChar w:fldCharType="separate"/>
      </w:r>
      <w:r>
        <w:t>62</w:t>
      </w:r>
      <w:r>
        <w:fldChar w:fldCharType="end"/>
      </w:r>
    </w:p>
    <w:p w14:paraId="46C71B0E" w14:textId="5980127E"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_Toc183438614 \h </w:instrText>
      </w:r>
      <w:r>
        <w:fldChar w:fldCharType="separate"/>
      </w:r>
      <w:r>
        <w:t>62</w:t>
      </w:r>
      <w:r>
        <w:fldChar w:fldCharType="end"/>
      </w:r>
    </w:p>
    <w:p w14:paraId="5F65CDFD" w14:textId="68E4BD82"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_Toc183438615 \h </w:instrText>
      </w:r>
      <w:r>
        <w:fldChar w:fldCharType="separate"/>
      </w:r>
      <w:r>
        <w:t>63</w:t>
      </w:r>
      <w:r>
        <w:fldChar w:fldCharType="end"/>
      </w:r>
    </w:p>
    <w:p w14:paraId="5F9C3DF2" w14:textId="5A0BCCFC"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_Toc183438616 \h </w:instrText>
      </w:r>
      <w:r>
        <w:fldChar w:fldCharType="separate"/>
      </w:r>
      <w:r>
        <w:t>63</w:t>
      </w:r>
      <w:r>
        <w:fldChar w:fldCharType="end"/>
      </w:r>
    </w:p>
    <w:p w14:paraId="0801615B" w14:textId="3737D450"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_Toc183438617 \h </w:instrText>
      </w:r>
      <w:r>
        <w:fldChar w:fldCharType="separate"/>
      </w:r>
      <w:r>
        <w:t>63</w:t>
      </w:r>
      <w:r>
        <w:fldChar w:fldCharType="end"/>
      </w:r>
    </w:p>
    <w:p w14:paraId="38009DE0" w14:textId="53823AB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_Toc183438618 \h </w:instrText>
      </w:r>
      <w:r>
        <w:fldChar w:fldCharType="separate"/>
      </w:r>
      <w:r>
        <w:t>63</w:t>
      </w:r>
      <w:r>
        <w:fldChar w:fldCharType="end"/>
      </w:r>
    </w:p>
    <w:p w14:paraId="0AB56E99" w14:textId="5D0AA39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_Toc183438619 \h </w:instrText>
      </w:r>
      <w:r>
        <w:fldChar w:fldCharType="separate"/>
      </w:r>
      <w:r>
        <w:t>63</w:t>
      </w:r>
      <w:r>
        <w:fldChar w:fldCharType="end"/>
      </w:r>
    </w:p>
    <w:p w14:paraId="6D609D59" w14:textId="41BC5C1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_Toc183438620 \h </w:instrText>
      </w:r>
      <w:r>
        <w:fldChar w:fldCharType="separate"/>
      </w:r>
      <w:r>
        <w:t>63</w:t>
      </w:r>
      <w:r>
        <w:fldChar w:fldCharType="end"/>
      </w:r>
    </w:p>
    <w:p w14:paraId="2E816142" w14:textId="591C12F7"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_Toc183438621 \h </w:instrText>
      </w:r>
      <w:r>
        <w:fldChar w:fldCharType="separate"/>
      </w:r>
      <w:r>
        <w:t>63</w:t>
      </w:r>
      <w:r>
        <w:fldChar w:fldCharType="end"/>
      </w:r>
    </w:p>
    <w:p w14:paraId="347CF99E" w14:textId="282DC34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_Toc183438622 \h </w:instrText>
      </w:r>
      <w:r>
        <w:fldChar w:fldCharType="separate"/>
      </w:r>
      <w:r>
        <w:t>63</w:t>
      </w:r>
      <w:r>
        <w:fldChar w:fldCharType="end"/>
      </w:r>
    </w:p>
    <w:p w14:paraId="3980F7AB" w14:textId="37C47703"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7a.1.3.2</w:t>
      </w:r>
      <w:r>
        <w:rPr>
          <w:rFonts w:asciiTheme="minorHAnsi" w:eastAsiaTheme="minorEastAsia" w:hAnsiTheme="minorHAnsi" w:cstheme="minorBidi"/>
          <w:kern w:val="2"/>
          <w:sz w:val="22"/>
          <w:szCs w:val="22"/>
          <w:lang w:val="en-SE" w:eastAsia="zh-CN"/>
          <w14:ligatures w14:val="standardContextual"/>
        </w:rPr>
        <w:tab/>
      </w:r>
      <w:r>
        <w:t>Resource: &lt;resource 1&gt;</w:t>
      </w:r>
      <w:r>
        <w:tab/>
      </w:r>
      <w:r>
        <w:fldChar w:fldCharType="begin"/>
      </w:r>
      <w:r>
        <w:instrText xml:space="preserve"> PAGEREF _Toc183438623 \h </w:instrText>
      </w:r>
      <w:r>
        <w:fldChar w:fldCharType="separate"/>
      </w:r>
      <w:r>
        <w:t>64</w:t>
      </w:r>
      <w:r>
        <w:fldChar w:fldCharType="end"/>
      </w:r>
    </w:p>
    <w:p w14:paraId="23AA29B9" w14:textId="550E19E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_Toc183438624 \h </w:instrText>
      </w:r>
      <w:r>
        <w:fldChar w:fldCharType="separate"/>
      </w:r>
      <w:r>
        <w:t>64</w:t>
      </w:r>
      <w:r>
        <w:fldChar w:fldCharType="end"/>
      </w:r>
    </w:p>
    <w:p w14:paraId="520F6670" w14:textId="3468904E"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_Toc183438625 \h </w:instrText>
      </w:r>
      <w:r>
        <w:fldChar w:fldCharType="separate"/>
      </w:r>
      <w:r>
        <w:t>65</w:t>
      </w:r>
      <w:r>
        <w:fldChar w:fldCharType="end"/>
      </w:r>
    </w:p>
    <w:p w14:paraId="33D9B46D" w14:textId="4D1B8301"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_Toc183438626 \h </w:instrText>
      </w:r>
      <w:r>
        <w:fldChar w:fldCharType="separate"/>
      </w:r>
      <w:r>
        <w:t>65</w:t>
      </w:r>
      <w:r>
        <w:fldChar w:fldCharType="end"/>
      </w:r>
    </w:p>
    <w:p w14:paraId="41EB75FD" w14:textId="41F1DAB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_Toc183438627 \h </w:instrText>
      </w:r>
      <w:r>
        <w:fldChar w:fldCharType="separate"/>
      </w:r>
      <w:r>
        <w:t>66</w:t>
      </w:r>
      <w:r>
        <w:fldChar w:fldCharType="end"/>
      </w:r>
    </w:p>
    <w:p w14:paraId="011A5430" w14:textId="3EB9083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7a.1.3.3</w:t>
      </w:r>
      <w:r>
        <w:rPr>
          <w:rFonts w:asciiTheme="minorHAnsi" w:eastAsiaTheme="minorEastAsia" w:hAnsiTheme="minorHAnsi" w:cstheme="minorBidi"/>
          <w:kern w:val="2"/>
          <w:sz w:val="22"/>
          <w:szCs w:val="22"/>
          <w:lang w:val="en-SE" w:eastAsia="zh-CN"/>
          <w14:ligatures w14:val="standardContextual"/>
        </w:rPr>
        <w:tab/>
      </w:r>
      <w:r>
        <w:t>Resource: &lt;resource 2&gt;</w:t>
      </w:r>
      <w:r>
        <w:tab/>
      </w:r>
      <w:r>
        <w:fldChar w:fldCharType="begin"/>
      </w:r>
      <w:r>
        <w:instrText xml:space="preserve"> PAGEREF _Toc183438628 \h </w:instrText>
      </w:r>
      <w:r>
        <w:fldChar w:fldCharType="separate"/>
      </w:r>
      <w:r>
        <w:t>67</w:t>
      </w:r>
      <w:r>
        <w:fldChar w:fldCharType="end"/>
      </w:r>
    </w:p>
    <w:p w14:paraId="6A1C70C7" w14:textId="1CD7D37B"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_Toc183438629 \h </w:instrText>
      </w:r>
      <w:r>
        <w:fldChar w:fldCharType="separate"/>
      </w:r>
      <w:r>
        <w:t>68</w:t>
      </w:r>
      <w:r>
        <w:fldChar w:fldCharType="end"/>
      </w:r>
    </w:p>
    <w:p w14:paraId="601F7D1A" w14:textId="2E0748D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_Toc183438630 \h </w:instrText>
      </w:r>
      <w:r>
        <w:fldChar w:fldCharType="separate"/>
      </w:r>
      <w:r>
        <w:t>68</w:t>
      </w:r>
      <w:r>
        <w:fldChar w:fldCharType="end"/>
      </w:r>
    </w:p>
    <w:p w14:paraId="330F2896" w14:textId="7119796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7a.1.4.2</w:t>
      </w:r>
      <w:r>
        <w:rPr>
          <w:rFonts w:asciiTheme="minorHAnsi" w:eastAsiaTheme="minorEastAsia" w:hAnsiTheme="minorHAnsi" w:cstheme="minorBidi"/>
          <w:kern w:val="2"/>
          <w:sz w:val="22"/>
          <w:szCs w:val="22"/>
          <w:lang w:val="en-SE" w:eastAsia="zh-CN"/>
          <w14:ligatures w14:val="standardContextual"/>
        </w:rPr>
        <w:tab/>
      </w:r>
      <w:r>
        <w:t>Operation: &lt;operation 1&gt;</w:t>
      </w:r>
      <w:r>
        <w:tab/>
      </w:r>
      <w:r>
        <w:fldChar w:fldCharType="begin"/>
      </w:r>
      <w:r>
        <w:instrText xml:space="preserve"> PAGEREF _Toc183438631 \h </w:instrText>
      </w:r>
      <w:r>
        <w:fldChar w:fldCharType="separate"/>
      </w:r>
      <w:r>
        <w:t>68</w:t>
      </w:r>
      <w:r>
        <w:fldChar w:fldCharType="end"/>
      </w:r>
    </w:p>
    <w:p w14:paraId="6794C9AC" w14:textId="504B75B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7a.1.4.2.1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_Toc183438632 \h </w:instrText>
      </w:r>
      <w:r>
        <w:fldChar w:fldCharType="separate"/>
      </w:r>
      <w:r>
        <w:t>68</w:t>
      </w:r>
      <w:r>
        <w:fldChar w:fldCharType="end"/>
      </w:r>
    </w:p>
    <w:p w14:paraId="5209BAC1" w14:textId="03D180D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7a.1.4.2.2</w:t>
      </w:r>
      <w:r>
        <w:rPr>
          <w:rFonts w:asciiTheme="minorHAnsi" w:eastAsiaTheme="minorEastAsia" w:hAnsiTheme="minorHAnsi" w:cstheme="minorBidi"/>
          <w:kern w:val="2"/>
          <w:sz w:val="22"/>
          <w:szCs w:val="22"/>
          <w:lang w:val="en-SE" w:eastAsia="zh-CN"/>
          <w14:ligatures w14:val="standardContextual"/>
        </w:rPr>
        <w:tab/>
      </w:r>
      <w:r>
        <w:t>Operation Definition</w:t>
      </w:r>
      <w:r>
        <w:tab/>
      </w:r>
      <w:r>
        <w:fldChar w:fldCharType="begin"/>
      </w:r>
      <w:r>
        <w:instrText xml:space="preserve"> PAGEREF _Toc183438633 \h </w:instrText>
      </w:r>
      <w:r>
        <w:fldChar w:fldCharType="separate"/>
      </w:r>
      <w:r>
        <w:t>68</w:t>
      </w:r>
      <w:r>
        <w:fldChar w:fldCharType="end"/>
      </w:r>
    </w:p>
    <w:p w14:paraId="5A4E4DD6" w14:textId="6B850DB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7a.1.4.3</w:t>
      </w:r>
      <w:r>
        <w:rPr>
          <w:rFonts w:asciiTheme="minorHAnsi" w:eastAsiaTheme="minorEastAsia" w:hAnsiTheme="minorHAnsi" w:cstheme="minorBidi"/>
          <w:kern w:val="2"/>
          <w:sz w:val="22"/>
          <w:szCs w:val="22"/>
          <w:lang w:val="en-SE" w:eastAsia="zh-CN"/>
          <w14:ligatures w14:val="standardContextual"/>
        </w:rPr>
        <w:tab/>
      </w:r>
      <w:r>
        <w:t>Operation: &lt; operation 2&gt;</w:t>
      </w:r>
      <w:r>
        <w:tab/>
      </w:r>
      <w:r>
        <w:fldChar w:fldCharType="begin"/>
      </w:r>
      <w:r>
        <w:instrText xml:space="preserve"> PAGEREF _Toc183438634 \h </w:instrText>
      </w:r>
      <w:r>
        <w:fldChar w:fldCharType="separate"/>
      </w:r>
      <w:r>
        <w:t>68</w:t>
      </w:r>
      <w:r>
        <w:fldChar w:fldCharType="end"/>
      </w:r>
    </w:p>
    <w:p w14:paraId="090CEEC6" w14:textId="74E3C84F"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_Toc183438635 \h </w:instrText>
      </w:r>
      <w:r>
        <w:fldChar w:fldCharType="separate"/>
      </w:r>
      <w:r>
        <w:t>69</w:t>
      </w:r>
      <w:r>
        <w:fldChar w:fldCharType="end"/>
      </w:r>
    </w:p>
    <w:p w14:paraId="5030E836" w14:textId="7323888B"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_Toc183438636 \h </w:instrText>
      </w:r>
      <w:r>
        <w:fldChar w:fldCharType="separate"/>
      </w:r>
      <w:r>
        <w:t>69</w:t>
      </w:r>
      <w:r>
        <w:fldChar w:fldCharType="end"/>
      </w:r>
    </w:p>
    <w:p w14:paraId="7F4947FD" w14:textId="6645926F"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7a.1.5.2</w:t>
      </w:r>
      <w:r>
        <w:rPr>
          <w:rFonts w:asciiTheme="minorHAnsi" w:eastAsiaTheme="minorEastAsia" w:hAnsiTheme="minorHAnsi" w:cstheme="minorBidi"/>
          <w:kern w:val="2"/>
          <w:sz w:val="22"/>
          <w:szCs w:val="22"/>
          <w:lang w:val="en-SE" w:eastAsia="zh-CN"/>
          <w14:ligatures w14:val="standardContextual"/>
        </w:rPr>
        <w:tab/>
      </w:r>
      <w:r>
        <w:t>&lt;notification 1&gt;</w:t>
      </w:r>
      <w:r>
        <w:tab/>
      </w:r>
      <w:r>
        <w:fldChar w:fldCharType="begin"/>
      </w:r>
      <w:r>
        <w:instrText xml:space="preserve"> PAGEREF _Toc183438637 \h </w:instrText>
      </w:r>
      <w:r>
        <w:fldChar w:fldCharType="separate"/>
      </w:r>
      <w:r>
        <w:t>69</w:t>
      </w:r>
      <w:r>
        <w:fldChar w:fldCharType="end"/>
      </w:r>
    </w:p>
    <w:p w14:paraId="395BB616" w14:textId="31D50F9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_Toc183438638 \h </w:instrText>
      </w:r>
      <w:r>
        <w:fldChar w:fldCharType="separate"/>
      </w:r>
      <w:r>
        <w:t>69</w:t>
      </w:r>
      <w:r>
        <w:fldChar w:fldCharType="end"/>
      </w:r>
    </w:p>
    <w:p w14:paraId="0E654987" w14:textId="3F360D60"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_Toc183438639 \h </w:instrText>
      </w:r>
      <w:r>
        <w:fldChar w:fldCharType="separate"/>
      </w:r>
      <w:r>
        <w:t>69</w:t>
      </w:r>
      <w:r>
        <w:fldChar w:fldCharType="end"/>
      </w:r>
    </w:p>
    <w:p w14:paraId="5EC28A38" w14:textId="1DFF1378"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_Toc183438640 \h </w:instrText>
      </w:r>
      <w:r>
        <w:fldChar w:fldCharType="separate"/>
      </w:r>
      <w:r>
        <w:t>69</w:t>
      </w:r>
      <w:r>
        <w:fldChar w:fldCharType="end"/>
      </w:r>
    </w:p>
    <w:p w14:paraId="683D7FCD" w14:textId="6926289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7a.1.5.3</w:t>
      </w:r>
      <w:r>
        <w:rPr>
          <w:rFonts w:asciiTheme="minorHAnsi" w:eastAsiaTheme="minorEastAsia" w:hAnsiTheme="minorHAnsi" w:cstheme="minorBidi"/>
          <w:kern w:val="2"/>
          <w:sz w:val="22"/>
          <w:szCs w:val="22"/>
          <w:lang w:val="en-SE" w:eastAsia="zh-CN"/>
          <w14:ligatures w14:val="standardContextual"/>
        </w:rPr>
        <w:tab/>
      </w:r>
      <w:r>
        <w:t>&lt;notification 2&gt;</w:t>
      </w:r>
      <w:r>
        <w:tab/>
      </w:r>
      <w:r>
        <w:fldChar w:fldCharType="begin"/>
      </w:r>
      <w:r>
        <w:instrText xml:space="preserve"> PAGEREF _Toc183438641 \h </w:instrText>
      </w:r>
      <w:r>
        <w:fldChar w:fldCharType="separate"/>
      </w:r>
      <w:r>
        <w:t>70</w:t>
      </w:r>
      <w:r>
        <w:fldChar w:fldCharType="end"/>
      </w:r>
    </w:p>
    <w:p w14:paraId="1A5CC62C" w14:textId="58E78371"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_Toc183438642 \h </w:instrText>
      </w:r>
      <w:r>
        <w:fldChar w:fldCharType="separate"/>
      </w:r>
      <w:r>
        <w:t>70</w:t>
      </w:r>
      <w:r>
        <w:fldChar w:fldCharType="end"/>
      </w:r>
    </w:p>
    <w:p w14:paraId="742B52A2" w14:textId="053CEF8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_Toc183438643 \h </w:instrText>
      </w:r>
      <w:r>
        <w:fldChar w:fldCharType="separate"/>
      </w:r>
      <w:r>
        <w:t>70</w:t>
      </w:r>
      <w:r>
        <w:fldChar w:fldCharType="end"/>
      </w:r>
    </w:p>
    <w:p w14:paraId="3D0E0A16" w14:textId="15FDB936"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_Toc183438644 \h </w:instrText>
      </w:r>
      <w:r>
        <w:fldChar w:fldCharType="separate"/>
      </w:r>
      <w:r>
        <w:t>70</w:t>
      </w:r>
      <w:r>
        <w:fldChar w:fldCharType="end"/>
      </w:r>
    </w:p>
    <w:p w14:paraId="5EA5C3EF" w14:textId="72102CA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_Toc183438645 \h </w:instrText>
      </w:r>
      <w:r>
        <w:fldChar w:fldCharType="separate"/>
      </w:r>
      <w:r>
        <w:t>70</w:t>
      </w:r>
      <w:r>
        <w:fldChar w:fldCharType="end"/>
      </w:r>
    </w:p>
    <w:p w14:paraId="185A8EC7" w14:textId="1D627CB3"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7a.1.6.2.2</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_Toc183438646 \h </w:instrText>
      </w:r>
      <w:r>
        <w:fldChar w:fldCharType="separate"/>
      </w:r>
      <w:r>
        <w:t>70</w:t>
      </w:r>
      <w:r>
        <w:fldChar w:fldCharType="end"/>
      </w:r>
    </w:p>
    <w:p w14:paraId="652431CC" w14:textId="12AEFE8D"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7a.1.6.2.3</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_Toc183438647 \h </w:instrText>
      </w:r>
      <w:r>
        <w:fldChar w:fldCharType="separate"/>
      </w:r>
      <w:r>
        <w:t>71</w:t>
      </w:r>
      <w:r>
        <w:fldChar w:fldCharType="end"/>
      </w:r>
    </w:p>
    <w:p w14:paraId="38974038" w14:textId="3F643855"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_Toc183438648 \h </w:instrText>
      </w:r>
      <w:r>
        <w:fldChar w:fldCharType="separate"/>
      </w:r>
      <w:r>
        <w:t>71</w:t>
      </w:r>
      <w:r>
        <w:fldChar w:fldCharType="end"/>
      </w:r>
    </w:p>
    <w:p w14:paraId="1D876768" w14:textId="70B2EBD2"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_Toc183438649 \h </w:instrText>
      </w:r>
      <w:r>
        <w:fldChar w:fldCharType="separate"/>
      </w:r>
      <w:r>
        <w:t>71</w:t>
      </w:r>
      <w:r>
        <w:fldChar w:fldCharType="end"/>
      </w:r>
    </w:p>
    <w:p w14:paraId="6E96CA0F" w14:textId="1109A657"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_Toc183438650 \h </w:instrText>
      </w:r>
      <w:r>
        <w:fldChar w:fldCharType="separate"/>
      </w:r>
      <w:r>
        <w:t>71</w:t>
      </w:r>
      <w:r>
        <w:fldChar w:fldCharType="end"/>
      </w:r>
    </w:p>
    <w:p w14:paraId="29D29404" w14:textId="4292311B"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7a.1.6.3.3</w:t>
      </w:r>
      <w:r>
        <w:rPr>
          <w:rFonts w:asciiTheme="minorHAnsi" w:eastAsiaTheme="minorEastAsia" w:hAnsiTheme="minorHAnsi" w:cstheme="minorBidi"/>
          <w:kern w:val="2"/>
          <w:sz w:val="22"/>
          <w:szCs w:val="22"/>
          <w:lang w:val="en-SE" w:eastAsia="zh-CN"/>
          <w14:ligatures w14:val="standardContextual"/>
        </w:rPr>
        <w:tab/>
      </w:r>
      <w:r>
        <w:t>Enumeration: &lt;EnumType1&gt;</w:t>
      </w:r>
      <w:r>
        <w:tab/>
      </w:r>
      <w:r>
        <w:fldChar w:fldCharType="begin"/>
      </w:r>
      <w:r>
        <w:instrText xml:space="preserve"> PAGEREF _Toc183438651 \h </w:instrText>
      </w:r>
      <w:r>
        <w:fldChar w:fldCharType="separate"/>
      </w:r>
      <w:r>
        <w:t>72</w:t>
      </w:r>
      <w:r>
        <w:fldChar w:fldCharType="end"/>
      </w:r>
    </w:p>
    <w:p w14:paraId="0E852CF5" w14:textId="399D00F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7a.1.6.3.4</w:t>
      </w:r>
      <w:r>
        <w:rPr>
          <w:rFonts w:asciiTheme="minorHAnsi" w:eastAsiaTheme="minorEastAsia" w:hAnsiTheme="minorHAnsi" w:cstheme="minorBidi"/>
          <w:kern w:val="2"/>
          <w:sz w:val="22"/>
          <w:szCs w:val="22"/>
          <w:lang w:val="en-SE" w:eastAsia="zh-CN"/>
          <w14:ligatures w14:val="standardContextual"/>
        </w:rPr>
        <w:tab/>
      </w:r>
      <w:r>
        <w:t>Enumeration: &lt;EnumType2&gt;</w:t>
      </w:r>
      <w:r>
        <w:tab/>
      </w:r>
      <w:r>
        <w:fldChar w:fldCharType="begin"/>
      </w:r>
      <w:r>
        <w:instrText xml:space="preserve"> PAGEREF _Toc183438652 \h </w:instrText>
      </w:r>
      <w:r>
        <w:fldChar w:fldCharType="separate"/>
      </w:r>
      <w:r>
        <w:t>72</w:t>
      </w:r>
      <w:r>
        <w:fldChar w:fldCharType="end"/>
      </w:r>
    </w:p>
    <w:p w14:paraId="261A5BC4" w14:textId="756281F2"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rsidRPr="0079329A">
        <w:rPr>
          <w:lang w:val="en-US"/>
        </w:rPr>
        <w:t>7a.1.6.4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_Toc183438653 \h </w:instrText>
      </w:r>
      <w:r>
        <w:fldChar w:fldCharType="separate"/>
      </w:r>
      <w:r>
        <w:t>72</w:t>
      </w:r>
      <w:r>
        <w:fldChar w:fldCharType="end"/>
      </w:r>
    </w:p>
    <w:p w14:paraId="5C3F40D9" w14:textId="78C88EB9"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7a.1.6.4.1</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_Toc183438654 \h </w:instrText>
      </w:r>
      <w:r>
        <w:fldChar w:fldCharType="separate"/>
      </w:r>
      <w:r>
        <w:t>72</w:t>
      </w:r>
      <w:r>
        <w:fldChar w:fldCharType="end"/>
      </w:r>
    </w:p>
    <w:p w14:paraId="01A7AC16" w14:textId="6894831C"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7a.1.6.4.2</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_Toc183438655 \h </w:instrText>
      </w:r>
      <w:r>
        <w:fldChar w:fldCharType="separate"/>
      </w:r>
      <w:r>
        <w:t>73</w:t>
      </w:r>
      <w:r>
        <w:fldChar w:fldCharType="end"/>
      </w:r>
    </w:p>
    <w:p w14:paraId="18818702" w14:textId="0F891BE7"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_Toc183438656 \h </w:instrText>
      </w:r>
      <w:r>
        <w:fldChar w:fldCharType="separate"/>
      </w:r>
      <w:r>
        <w:t>73</w:t>
      </w:r>
      <w:r>
        <w:fldChar w:fldCharType="end"/>
      </w:r>
    </w:p>
    <w:p w14:paraId="3C25285A" w14:textId="2336474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7a.1.6.5.1</w:t>
      </w:r>
      <w:r>
        <w:rPr>
          <w:rFonts w:asciiTheme="minorHAnsi" w:eastAsiaTheme="minorEastAsia" w:hAnsiTheme="minorHAnsi" w:cstheme="minorBidi"/>
          <w:kern w:val="2"/>
          <w:sz w:val="22"/>
          <w:szCs w:val="22"/>
          <w:lang w:val="en-SE" w:eastAsia="zh-CN"/>
          <w14:ligatures w14:val="standardContextual"/>
        </w:rPr>
        <w:tab/>
      </w:r>
      <w:r>
        <w:t>Binary Data Types</w:t>
      </w:r>
      <w:r>
        <w:tab/>
      </w:r>
      <w:r>
        <w:fldChar w:fldCharType="begin"/>
      </w:r>
      <w:r>
        <w:instrText xml:space="preserve"> PAGEREF _Toc183438657 \h </w:instrText>
      </w:r>
      <w:r>
        <w:fldChar w:fldCharType="separate"/>
      </w:r>
      <w:r>
        <w:t>73</w:t>
      </w:r>
      <w:r>
        <w:fldChar w:fldCharType="end"/>
      </w:r>
    </w:p>
    <w:p w14:paraId="7889D4C1" w14:textId="40CE63DF" w:rsidR="005D6BB7" w:rsidRDefault="005D6BB7">
      <w:pPr>
        <w:pStyle w:val="TOC5"/>
        <w:rPr>
          <w:rFonts w:asciiTheme="minorHAnsi" w:eastAsiaTheme="minorEastAsia" w:hAnsiTheme="minorHAnsi" w:cstheme="minorBidi"/>
          <w:kern w:val="2"/>
          <w:sz w:val="22"/>
          <w:szCs w:val="22"/>
          <w:lang w:val="en-SE" w:eastAsia="zh-CN"/>
          <w14:ligatures w14:val="standardContextual"/>
        </w:rPr>
      </w:pPr>
      <w:r>
        <w:t>7a.1.6.5.2</w:t>
      </w:r>
      <w:r>
        <w:rPr>
          <w:rFonts w:asciiTheme="minorHAnsi" w:eastAsiaTheme="minorEastAsia" w:hAnsiTheme="minorHAnsi" w:cstheme="minorBidi"/>
          <w:kern w:val="2"/>
          <w:sz w:val="22"/>
          <w:szCs w:val="22"/>
          <w:lang w:val="en-SE" w:eastAsia="zh-CN"/>
          <w14:ligatures w14:val="standardContextual"/>
        </w:rPr>
        <w:tab/>
      </w:r>
      <w:r>
        <w:t>&lt; Binary Data 1 &gt;</w:t>
      </w:r>
      <w:r>
        <w:tab/>
      </w:r>
      <w:r>
        <w:fldChar w:fldCharType="begin"/>
      </w:r>
      <w:r>
        <w:instrText xml:space="preserve"> PAGEREF _Toc183438658 \h </w:instrText>
      </w:r>
      <w:r>
        <w:fldChar w:fldCharType="separate"/>
      </w:r>
      <w:r>
        <w:t>73</w:t>
      </w:r>
      <w:r>
        <w:fldChar w:fldCharType="end"/>
      </w:r>
    </w:p>
    <w:p w14:paraId="5AB3E05B" w14:textId="6D7133B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_Toc183438659 \h </w:instrText>
      </w:r>
      <w:r>
        <w:fldChar w:fldCharType="separate"/>
      </w:r>
      <w:r>
        <w:t>73</w:t>
      </w:r>
      <w:r>
        <w:fldChar w:fldCharType="end"/>
      </w:r>
    </w:p>
    <w:p w14:paraId="41B2E0CB" w14:textId="0E4BD86E"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_Toc183438660 \h </w:instrText>
      </w:r>
      <w:r>
        <w:fldChar w:fldCharType="separate"/>
      </w:r>
      <w:r>
        <w:t>73</w:t>
      </w:r>
      <w:r>
        <w:fldChar w:fldCharType="end"/>
      </w:r>
    </w:p>
    <w:p w14:paraId="0666AE81" w14:textId="5A122821"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_Toc183438661 \h </w:instrText>
      </w:r>
      <w:r>
        <w:fldChar w:fldCharType="separate"/>
      </w:r>
      <w:r>
        <w:t>73</w:t>
      </w:r>
      <w:r>
        <w:fldChar w:fldCharType="end"/>
      </w:r>
    </w:p>
    <w:p w14:paraId="2C414DC7" w14:textId="392642DA" w:rsidR="005D6BB7" w:rsidRDefault="005D6BB7">
      <w:pPr>
        <w:pStyle w:val="TOC4"/>
        <w:rPr>
          <w:rFonts w:asciiTheme="minorHAnsi" w:eastAsiaTheme="minorEastAsia" w:hAnsiTheme="minorHAnsi" w:cstheme="minorBidi"/>
          <w:kern w:val="2"/>
          <w:sz w:val="22"/>
          <w:szCs w:val="22"/>
          <w:lang w:val="en-SE" w:eastAsia="zh-CN"/>
          <w14:ligatures w14:val="standardContextual"/>
        </w:rPr>
      </w:pPr>
      <w:r>
        <w:t>7a.1.7.3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_Toc183438662 \h </w:instrText>
      </w:r>
      <w:r>
        <w:fldChar w:fldCharType="separate"/>
      </w:r>
      <w:r>
        <w:t>73</w:t>
      </w:r>
      <w:r>
        <w:fldChar w:fldCharType="end"/>
      </w:r>
    </w:p>
    <w:p w14:paraId="605186A2" w14:textId="15F62579"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_Toc183438663 \h </w:instrText>
      </w:r>
      <w:r>
        <w:fldChar w:fldCharType="separate"/>
      </w:r>
      <w:r>
        <w:t>74</w:t>
      </w:r>
      <w:r>
        <w:fldChar w:fldCharType="end"/>
      </w:r>
    </w:p>
    <w:p w14:paraId="32A6EFA9" w14:textId="281583A6"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t>7a.1.9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_Toc183438664 \h </w:instrText>
      </w:r>
      <w:r>
        <w:fldChar w:fldCharType="separate"/>
      </w:r>
      <w:r>
        <w:t>74</w:t>
      </w:r>
      <w:r>
        <w:fldChar w:fldCharType="end"/>
      </w:r>
    </w:p>
    <w:p w14:paraId="4944F512" w14:textId="64D5AFEA" w:rsidR="005D6BB7" w:rsidRDefault="005D6BB7">
      <w:pPr>
        <w:pStyle w:val="TOC3"/>
        <w:rPr>
          <w:rFonts w:asciiTheme="minorHAnsi" w:eastAsiaTheme="minorEastAsia" w:hAnsiTheme="minorHAnsi" w:cstheme="minorBidi"/>
          <w:kern w:val="2"/>
          <w:sz w:val="22"/>
          <w:szCs w:val="22"/>
          <w:lang w:val="en-SE" w:eastAsia="zh-CN"/>
          <w14:ligatures w14:val="standardContextual"/>
        </w:rPr>
      </w:pPr>
      <w:r w:rsidRPr="0079329A">
        <w:rPr>
          <w:lang w:val="en-US"/>
        </w:rPr>
        <w:t>7a.1.10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_Toc183438665 \h </w:instrText>
      </w:r>
      <w:r>
        <w:fldChar w:fldCharType="separate"/>
      </w:r>
      <w:r>
        <w:t>74</w:t>
      </w:r>
      <w:r>
        <w:fldChar w:fldCharType="end"/>
      </w:r>
    </w:p>
    <w:p w14:paraId="757A82BC" w14:textId="2B695849" w:rsidR="005D6BB7" w:rsidRDefault="005D6BB7">
      <w:pPr>
        <w:pStyle w:val="TOC2"/>
        <w:rPr>
          <w:rFonts w:asciiTheme="minorHAnsi" w:eastAsiaTheme="minorEastAsia" w:hAnsiTheme="minorHAnsi" w:cstheme="minorBidi"/>
          <w:kern w:val="2"/>
          <w:sz w:val="22"/>
          <w:szCs w:val="22"/>
          <w:lang w:val="en-SE" w:eastAsia="zh-CN"/>
          <w14:ligatures w14:val="standardContextual"/>
        </w:rPr>
      </w:pPr>
      <w:r>
        <w:t>7a.2</w:t>
      </w:r>
      <w:r>
        <w:rPr>
          <w:rFonts w:asciiTheme="minorHAnsi" w:eastAsiaTheme="minorEastAsia" w:hAnsiTheme="minorHAnsi" w:cstheme="minorBidi"/>
          <w:kern w:val="2"/>
          <w:sz w:val="22"/>
          <w:szCs w:val="22"/>
          <w:lang w:val="en-SE" w:eastAsia="zh-CN"/>
          <w14:ligatures w14:val="standardContextual"/>
        </w:rPr>
        <w:tab/>
      </w:r>
      <w:r>
        <w:t>&lt; Service 2&gt; Service API</w:t>
      </w:r>
      <w:r>
        <w:tab/>
      </w:r>
      <w:r>
        <w:fldChar w:fldCharType="begin"/>
      </w:r>
      <w:r>
        <w:instrText xml:space="preserve"> PAGEREF _Toc183438666 \h </w:instrText>
      </w:r>
      <w:r>
        <w:fldChar w:fldCharType="separate"/>
      </w:r>
      <w:r>
        <w:t>74</w:t>
      </w:r>
      <w:r>
        <w:fldChar w:fldCharType="end"/>
      </w:r>
    </w:p>
    <w:p w14:paraId="77F66645" w14:textId="676088A6" w:rsidR="005D6BB7" w:rsidRDefault="005D6BB7">
      <w:pPr>
        <w:pStyle w:val="TOC1"/>
        <w:rPr>
          <w:rFonts w:asciiTheme="minorHAnsi" w:eastAsiaTheme="minorEastAsia" w:hAnsiTheme="minorHAnsi" w:cstheme="minorBidi"/>
          <w:kern w:val="2"/>
          <w:szCs w:val="22"/>
          <w:lang w:val="en-SE" w:eastAsia="zh-CN"/>
          <w14:ligatures w14:val="standardContextual"/>
        </w:rPr>
      </w:pPr>
      <w:r>
        <w:lastRenderedPageBreak/>
        <w:t>Annex A (normative): OpenAPI specification</w:t>
      </w:r>
      <w:r>
        <w:tab/>
      </w:r>
      <w:r>
        <w:fldChar w:fldCharType="begin"/>
      </w:r>
      <w:r>
        <w:instrText xml:space="preserve"> PAGEREF _Toc183438667 \h </w:instrText>
      </w:r>
      <w:r>
        <w:fldChar w:fldCharType="separate"/>
      </w:r>
      <w:r>
        <w:t>75</w:t>
      </w:r>
      <w:r>
        <w:fldChar w:fldCharType="end"/>
      </w:r>
    </w:p>
    <w:p w14:paraId="42BE6E8F" w14:textId="5ABF6BC8" w:rsidR="005D6BB7" w:rsidRDefault="005D6BB7">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_Toc183438668 \h </w:instrText>
      </w:r>
      <w:r>
        <w:fldChar w:fldCharType="separate"/>
      </w:r>
      <w:r>
        <w:t>75</w:t>
      </w:r>
      <w:r>
        <w:fldChar w:fldCharType="end"/>
      </w:r>
    </w:p>
    <w:p w14:paraId="1EA449C7" w14:textId="733FBAAD" w:rsidR="005D6BB7" w:rsidRDefault="005D6BB7">
      <w:pPr>
        <w:pStyle w:val="TOC1"/>
        <w:rPr>
          <w:rFonts w:asciiTheme="minorHAnsi" w:eastAsiaTheme="minorEastAsia" w:hAnsiTheme="minorHAnsi" w:cstheme="minorBidi"/>
          <w:kern w:val="2"/>
          <w:szCs w:val="22"/>
          <w:lang w:val="en-SE" w:eastAsia="zh-CN"/>
          <w14:ligatures w14:val="standardContextual"/>
        </w:rPr>
      </w:pPr>
      <w:r>
        <w:t>A.2</w:t>
      </w:r>
      <w:r>
        <w:rPr>
          <w:rFonts w:asciiTheme="minorHAnsi" w:eastAsiaTheme="minorEastAsia" w:hAnsiTheme="minorHAnsi" w:cstheme="minorBidi"/>
          <w:kern w:val="2"/>
          <w:szCs w:val="22"/>
          <w:lang w:val="en-SE" w:eastAsia="zh-CN"/>
          <w14:ligatures w14:val="standardContextual"/>
        </w:rPr>
        <w:tab/>
      </w:r>
      <w:r>
        <w:t>LMS_Registration API</w:t>
      </w:r>
      <w:r>
        <w:tab/>
      </w:r>
      <w:r>
        <w:fldChar w:fldCharType="begin"/>
      </w:r>
      <w:r>
        <w:instrText xml:space="preserve"> PAGEREF _Toc183438669 \h </w:instrText>
      </w:r>
      <w:r>
        <w:fldChar w:fldCharType="separate"/>
      </w:r>
      <w:r>
        <w:t>75</w:t>
      </w:r>
      <w:r>
        <w:fldChar w:fldCharType="end"/>
      </w:r>
    </w:p>
    <w:p w14:paraId="1FAF2B5D" w14:textId="4DE7F731" w:rsidR="005D6BB7" w:rsidRDefault="005D6BB7">
      <w:pPr>
        <w:pStyle w:val="TOC1"/>
        <w:rPr>
          <w:rFonts w:asciiTheme="minorHAnsi" w:eastAsiaTheme="minorEastAsia" w:hAnsiTheme="minorHAnsi" w:cstheme="minorBidi"/>
          <w:kern w:val="2"/>
          <w:szCs w:val="22"/>
          <w:lang w:val="en-SE" w:eastAsia="zh-CN"/>
          <w14:ligatures w14:val="standardContextual"/>
        </w:rPr>
      </w:pPr>
      <w:r>
        <w:t>A.3</w:t>
      </w:r>
      <w:r>
        <w:rPr>
          <w:rFonts w:asciiTheme="minorHAnsi" w:eastAsiaTheme="minorEastAsia" w:hAnsiTheme="minorHAnsi" w:cstheme="minorBidi"/>
          <w:kern w:val="2"/>
          <w:szCs w:val="22"/>
          <w:lang w:val="en-SE" w:eastAsia="zh-CN"/>
          <w14:ligatures w14:val="standardContextual"/>
        </w:rPr>
        <w:tab/>
      </w:r>
      <w:r>
        <w:t>LMS_LocationReport API</w:t>
      </w:r>
      <w:r>
        <w:tab/>
      </w:r>
      <w:r>
        <w:fldChar w:fldCharType="begin"/>
      </w:r>
      <w:r>
        <w:instrText xml:space="preserve"> PAGEREF _Toc183438670 \h </w:instrText>
      </w:r>
      <w:r>
        <w:fldChar w:fldCharType="separate"/>
      </w:r>
      <w:r>
        <w:t>84</w:t>
      </w:r>
      <w:r>
        <w:fldChar w:fldCharType="end"/>
      </w:r>
    </w:p>
    <w:p w14:paraId="1E1F60FC" w14:textId="4CD4A1F2" w:rsidR="005D6BB7" w:rsidRDefault="005D6BB7">
      <w:pPr>
        <w:pStyle w:val="TOC1"/>
        <w:rPr>
          <w:rFonts w:asciiTheme="minorHAnsi" w:eastAsiaTheme="minorEastAsia" w:hAnsiTheme="minorHAnsi" w:cstheme="minorBidi"/>
          <w:kern w:val="2"/>
          <w:szCs w:val="22"/>
          <w:lang w:val="en-SE" w:eastAsia="zh-CN"/>
          <w14:ligatures w14:val="standardContextual"/>
        </w:rPr>
      </w:pPr>
      <w:r>
        <w:t>A.4</w:t>
      </w:r>
      <w:r>
        <w:rPr>
          <w:rFonts w:asciiTheme="minorHAnsi" w:eastAsiaTheme="minorEastAsia" w:hAnsiTheme="minorHAnsi" w:cstheme="minorBidi"/>
          <w:kern w:val="2"/>
          <w:szCs w:val="22"/>
          <w:lang w:val="en-SE" w:eastAsia="zh-CN"/>
          <w14:ligatures w14:val="standardContextual"/>
        </w:rPr>
        <w:tab/>
      </w:r>
      <w:r>
        <w:t>LMS_LocationInformation API</w:t>
      </w:r>
      <w:r>
        <w:tab/>
      </w:r>
      <w:r>
        <w:fldChar w:fldCharType="begin"/>
      </w:r>
      <w:r>
        <w:instrText xml:space="preserve"> PAGEREF _Toc183438671 \h </w:instrText>
      </w:r>
      <w:r>
        <w:fldChar w:fldCharType="separate"/>
      </w:r>
      <w:r>
        <w:t>88</w:t>
      </w:r>
      <w:r>
        <w:fldChar w:fldCharType="end"/>
      </w:r>
    </w:p>
    <w:p w14:paraId="34D860FD" w14:textId="0230E3DA" w:rsidR="005D6BB7" w:rsidRDefault="005D6BB7">
      <w:pPr>
        <w:pStyle w:val="TOC1"/>
        <w:rPr>
          <w:rFonts w:asciiTheme="minorHAnsi" w:eastAsiaTheme="minorEastAsia" w:hAnsiTheme="minorHAnsi" w:cstheme="minorBidi"/>
          <w:kern w:val="2"/>
          <w:szCs w:val="22"/>
          <w:lang w:val="en-SE" w:eastAsia="zh-CN"/>
          <w14:ligatures w14:val="standardContextual"/>
        </w:rPr>
      </w:pPr>
      <w:r>
        <w:t>Annex A1 (normative): OpenAPI specification</w:t>
      </w:r>
      <w:r>
        <w:tab/>
      </w:r>
      <w:r>
        <w:fldChar w:fldCharType="begin"/>
      </w:r>
      <w:r>
        <w:instrText xml:space="preserve"> PAGEREF _Toc183438672 \h </w:instrText>
      </w:r>
      <w:r>
        <w:fldChar w:fldCharType="separate"/>
      </w:r>
      <w:r>
        <w:t>90</w:t>
      </w:r>
      <w:r>
        <w:fldChar w:fldCharType="end"/>
      </w:r>
    </w:p>
    <w:p w14:paraId="6C0DA1A6" w14:textId="1CD7010F" w:rsidR="005D6BB7" w:rsidRDefault="005D6BB7">
      <w:pPr>
        <w:pStyle w:val="TOC1"/>
        <w:rPr>
          <w:rFonts w:asciiTheme="minorHAnsi" w:eastAsiaTheme="minorEastAsia" w:hAnsiTheme="minorHAnsi" w:cstheme="minorBidi"/>
          <w:kern w:val="2"/>
          <w:szCs w:val="22"/>
          <w:lang w:val="en-SE" w:eastAsia="zh-CN"/>
          <w14:ligatures w14:val="standardContextual"/>
        </w:rPr>
      </w:pPr>
      <w:r>
        <w:t>A1.1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_Toc183438673 \h </w:instrText>
      </w:r>
      <w:r>
        <w:fldChar w:fldCharType="separate"/>
      </w:r>
      <w:r>
        <w:t>90</w:t>
      </w:r>
      <w:r>
        <w:fldChar w:fldCharType="end"/>
      </w:r>
    </w:p>
    <w:p w14:paraId="61FF520B" w14:textId="319D86F0" w:rsidR="005D6BB7" w:rsidRDefault="005D6BB7">
      <w:pPr>
        <w:pStyle w:val="TOC1"/>
        <w:rPr>
          <w:rFonts w:asciiTheme="minorHAnsi" w:eastAsiaTheme="minorEastAsia" w:hAnsiTheme="minorHAnsi" w:cstheme="minorBidi"/>
          <w:kern w:val="2"/>
          <w:szCs w:val="22"/>
          <w:lang w:val="en-SE" w:eastAsia="zh-CN"/>
          <w14:ligatures w14:val="standardContextual"/>
        </w:rPr>
      </w:pPr>
      <w:r>
        <w:t>A1.2</w:t>
      </w:r>
      <w:r>
        <w:rPr>
          <w:rFonts w:asciiTheme="minorHAnsi" w:eastAsiaTheme="minorEastAsia" w:hAnsiTheme="minorHAnsi" w:cstheme="minorBidi"/>
          <w:kern w:val="2"/>
          <w:szCs w:val="22"/>
          <w:lang w:val="en-SE" w:eastAsia="zh-CN"/>
          <w14:ligatures w14:val="standardContextual"/>
        </w:rPr>
        <w:tab/>
      </w:r>
      <w:r>
        <w:t>&lt;Service 1&gt; API</w:t>
      </w:r>
      <w:r>
        <w:tab/>
      </w:r>
      <w:r>
        <w:fldChar w:fldCharType="begin"/>
      </w:r>
      <w:r>
        <w:instrText xml:space="preserve"> PAGEREF _Toc183438674 \h </w:instrText>
      </w:r>
      <w:r>
        <w:fldChar w:fldCharType="separate"/>
      </w:r>
      <w:r>
        <w:t>90</w:t>
      </w:r>
      <w:r>
        <w:fldChar w:fldCharType="end"/>
      </w:r>
    </w:p>
    <w:p w14:paraId="1AFB49D6" w14:textId="1A94EE9A" w:rsidR="005D6BB7" w:rsidRDefault="005D6BB7">
      <w:pPr>
        <w:pStyle w:val="TOC1"/>
        <w:rPr>
          <w:rFonts w:asciiTheme="minorHAnsi" w:eastAsiaTheme="minorEastAsia" w:hAnsiTheme="minorHAnsi" w:cstheme="minorBidi"/>
          <w:kern w:val="2"/>
          <w:szCs w:val="22"/>
          <w:lang w:val="en-SE" w:eastAsia="zh-CN"/>
          <w14:ligatures w14:val="standardContextual"/>
        </w:rPr>
      </w:pPr>
      <w:r>
        <w:t>A1.3</w:t>
      </w:r>
      <w:r>
        <w:rPr>
          <w:rFonts w:asciiTheme="minorHAnsi" w:eastAsiaTheme="minorEastAsia" w:hAnsiTheme="minorHAnsi" w:cstheme="minorBidi"/>
          <w:kern w:val="2"/>
          <w:szCs w:val="22"/>
          <w:lang w:val="en-SE" w:eastAsia="zh-CN"/>
          <w14:ligatures w14:val="standardContextual"/>
        </w:rPr>
        <w:tab/>
      </w:r>
      <w:r>
        <w:t>&lt;Service 2&gt; API</w:t>
      </w:r>
      <w:r>
        <w:tab/>
      </w:r>
      <w:r>
        <w:fldChar w:fldCharType="begin"/>
      </w:r>
      <w:r>
        <w:instrText xml:space="preserve"> PAGEREF _Toc183438675 \h </w:instrText>
      </w:r>
      <w:r>
        <w:fldChar w:fldCharType="separate"/>
      </w:r>
      <w:r>
        <w:t>93</w:t>
      </w:r>
      <w:r>
        <w:fldChar w:fldCharType="end"/>
      </w:r>
    </w:p>
    <w:p w14:paraId="354C686A" w14:textId="0AE3BF1F" w:rsidR="005D6BB7" w:rsidRDefault="005D6BB7">
      <w:pPr>
        <w:pStyle w:val="TOC8"/>
        <w:rPr>
          <w:rFonts w:asciiTheme="minorHAnsi" w:eastAsiaTheme="minorEastAsia" w:hAnsiTheme="minorHAnsi" w:cstheme="minorBidi"/>
          <w:b w:val="0"/>
          <w:kern w:val="2"/>
          <w:szCs w:val="22"/>
          <w:lang w:val="en-SE" w:eastAsia="zh-CN"/>
          <w14:ligatures w14:val="standardContextual"/>
        </w:rPr>
      </w:pPr>
      <w:r>
        <w:t>Annex B (informative): Change history</w:t>
      </w:r>
      <w:r>
        <w:tab/>
      </w:r>
      <w:r>
        <w:fldChar w:fldCharType="begin"/>
      </w:r>
      <w:r>
        <w:instrText xml:space="preserve"> PAGEREF _Toc183438676 \h </w:instrText>
      </w:r>
      <w:r>
        <w:fldChar w:fldCharType="separate"/>
      </w:r>
      <w:r>
        <w:t>94</w:t>
      </w:r>
      <w:r>
        <w:fldChar w:fldCharType="end"/>
      </w:r>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83438371"/>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83438372"/>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83438373"/>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pPr>
      <w:r>
        <w:t>[</w:t>
      </w:r>
      <w:r w:rsidR="00824FA0">
        <w:t>8</w:t>
      </w:r>
      <w:r>
        <w:t>]</w:t>
      </w:r>
      <w:r>
        <w:tab/>
        <w:t>3GPP TS 29.501: "5G System; Principles and Guidelines for Services Definition; Stage 3".</w:t>
      </w:r>
    </w:p>
    <w:p w14:paraId="5CB96D76" w14:textId="197AE027" w:rsidR="00E56362" w:rsidRPr="00730857" w:rsidRDefault="008149C0" w:rsidP="008149C0">
      <w:pPr>
        <w:pStyle w:val="EX"/>
      </w:pPr>
      <w:r w:rsidRPr="00730857">
        <w:t>[</w:t>
      </w:r>
      <w:r w:rsidR="004041B4" w:rsidRPr="00730857">
        <w:t>9</w:t>
      </w:r>
      <w:r w:rsidRPr="00730857">
        <w:t>]</w:t>
      </w:r>
      <w:r w:rsidRPr="00730857">
        <w:tab/>
        <w:t>3GPP TS 33.180: "Security of the mission critical service".</w:t>
      </w:r>
    </w:p>
    <w:p w14:paraId="31A7AF0F" w14:textId="69A5C6F8" w:rsidR="0093750A" w:rsidRPr="00730857" w:rsidRDefault="0093750A" w:rsidP="004756CC">
      <w:pPr>
        <w:pStyle w:val="EX"/>
      </w:pPr>
      <w:r w:rsidRPr="00730857">
        <w:t>[</w:t>
      </w:r>
      <w:r w:rsidR="004041B4" w:rsidRPr="00730857">
        <w:t>10</w:t>
      </w:r>
      <w:r w:rsidRPr="00730857">
        <w:t>]</w:t>
      </w:r>
      <w:r w:rsidRPr="00730857">
        <w:tab/>
        <w:t>IETF RFC </w:t>
      </w:r>
      <w:r w:rsidRPr="00730857">
        <w:rPr>
          <w:rFonts w:eastAsia="SimSun"/>
          <w:lang w:val="en-US"/>
        </w:rPr>
        <w:t>4122</w:t>
      </w:r>
      <w:r w:rsidRPr="00730857">
        <w:t>: "A Universally Unique IDentifier (UUID) URN Namespace".</w:t>
      </w:r>
    </w:p>
    <w:p w14:paraId="60A73020" w14:textId="65D12C4B" w:rsidR="00925C36" w:rsidRDefault="00925C36" w:rsidP="00925C36">
      <w:pPr>
        <w:pStyle w:val="EX"/>
      </w:pPr>
      <w:r>
        <w:t>[</w:t>
      </w:r>
      <w:r w:rsidR="00824FA0">
        <w:t>11</w:t>
      </w:r>
      <w:r>
        <w:t>]</w:t>
      </w:r>
      <w:r>
        <w:tab/>
      </w:r>
      <w:r w:rsidRPr="00EA26B3">
        <w:t>IETF</w:t>
      </w:r>
      <w:r>
        <w:t> </w:t>
      </w:r>
      <w:r w:rsidRPr="00EA26B3">
        <w:t>RFC</w:t>
      </w:r>
      <w:r>
        <w:t> </w:t>
      </w:r>
      <w:r w:rsidRPr="00EA26B3">
        <w:t>6750: "The OAuth 2.0 Authorization Framework: Bearer Token Usage".</w:t>
      </w:r>
    </w:p>
    <w:p w14:paraId="241F39CA" w14:textId="0027480B" w:rsidR="00B94312" w:rsidRPr="00D91CBF" w:rsidRDefault="00B94312" w:rsidP="00B94312">
      <w:pPr>
        <w:pStyle w:val="EX"/>
        <w:rPr>
          <w:lang w:eastAsia="zh-CN"/>
        </w:rPr>
      </w:pPr>
      <w:r w:rsidRPr="00D1205D">
        <w:rPr>
          <w:lang w:eastAsia="zh-CN"/>
        </w:rPr>
        <w:t>[</w:t>
      </w:r>
      <w:r w:rsidR="00824FA0">
        <w:rPr>
          <w:lang w:eastAsia="zh-CN"/>
        </w:rPr>
        <w:t>12</w:t>
      </w:r>
      <w:r w:rsidRPr="00D1205D">
        <w:rPr>
          <w:lang w:eastAsia="zh-CN"/>
        </w:rPr>
        <w:t>]</w:t>
      </w:r>
      <w:r w:rsidRPr="00D1205D">
        <w:rPr>
          <w:lang w:eastAsia="zh-CN"/>
        </w:rPr>
        <w:tab/>
      </w:r>
      <w:r w:rsidRPr="00D1205D">
        <w:t>IETF RFC 8259: "The JavaScript Object Notation (JSON) Data Interchange Format".</w:t>
      </w:r>
    </w:p>
    <w:p w14:paraId="08EE1F6F" w14:textId="0C37234A" w:rsidR="00925C36" w:rsidRDefault="00925C36" w:rsidP="00925C36">
      <w:pPr>
        <w:pStyle w:val="EX"/>
      </w:pPr>
      <w:r>
        <w:t>[</w:t>
      </w:r>
      <w:r w:rsidR="00824FA0">
        <w:t>13</w:t>
      </w:r>
      <w:r>
        <w:t>]</w:t>
      </w:r>
      <w:r>
        <w:tab/>
      </w:r>
      <w:r w:rsidRPr="0086220A">
        <w:t>IETF RFC </w:t>
      </w:r>
      <w:r>
        <w:t>9113</w:t>
      </w:r>
      <w:r w:rsidRPr="0086220A">
        <w:t>: "HTTP/2"</w:t>
      </w:r>
      <w:r w:rsidRPr="00EA26B3">
        <w:t>.</w:t>
      </w:r>
    </w:p>
    <w:p w14:paraId="323896B4" w14:textId="7CFD2F4A" w:rsidR="00925C36" w:rsidRDefault="00925C36" w:rsidP="00925C36">
      <w:pPr>
        <w:pStyle w:val="EX"/>
        <w:rPr>
          <w:lang w:val="en-US"/>
        </w:rPr>
      </w:pPr>
      <w:r>
        <w:t>[</w:t>
      </w:r>
      <w:r w:rsidR="00824FA0">
        <w:t>14</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1B061DCB" w14:textId="20D75A12" w:rsidR="00C37330" w:rsidRDefault="00C37330" w:rsidP="00C37330">
      <w:pPr>
        <w:pStyle w:val="EX"/>
      </w:pPr>
      <w:r>
        <w:t>[</w:t>
      </w:r>
      <w:r w:rsidR="00E04DDB" w:rsidRPr="00E04DDB">
        <w:t>15</w:t>
      </w:r>
      <w:r>
        <w:t>]</w:t>
      </w:r>
      <w:r>
        <w:tab/>
        <w:t>3GPP TS 29.571: "5G System; Common Data Types for Service Based Interfaces; Stage 3".</w:t>
      </w:r>
    </w:p>
    <w:p w14:paraId="2AF91BC2" w14:textId="77777777" w:rsidR="00C37330" w:rsidRPr="00104F12" w:rsidRDefault="00C37330" w:rsidP="00925C36">
      <w:pPr>
        <w:pStyle w:val="EX"/>
      </w:pPr>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20" w:name="definitions"/>
      <w:bookmarkStart w:id="21" w:name="_Toc183438374"/>
      <w:bookmarkEnd w:id="20"/>
      <w:r w:rsidRPr="004D3578">
        <w:lastRenderedPageBreak/>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83438375"/>
      <w:r w:rsidRPr="004D3578">
        <w:t>3.1</w:t>
      </w:r>
      <w:r w:rsidRPr="004D3578">
        <w:tab/>
      </w:r>
      <w:r w:rsidR="002B6339">
        <w:t>Terms</w:t>
      </w:r>
      <w:bookmarkEnd w:id="22"/>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4E37E1F"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10</w:t>
      </w:r>
      <w:r w:rsidRPr="00B34245">
        <w:t>]</w:t>
      </w:r>
      <w:r>
        <w:t>.</w:t>
      </w:r>
    </w:p>
    <w:p w14:paraId="748FAD21" w14:textId="77777777" w:rsidR="00080512" w:rsidRPr="004D3578" w:rsidRDefault="00080512">
      <w:pPr>
        <w:pStyle w:val="Heading2"/>
      </w:pPr>
      <w:bookmarkStart w:id="23" w:name="_Toc183438376"/>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4" w:name="_Toc183438377"/>
      <w:r w:rsidRPr="004D3578">
        <w:t>3.3</w:t>
      </w:r>
      <w:r w:rsidRPr="004D3578">
        <w:tab/>
        <w:t>Abbreviations</w:t>
      </w:r>
      <w:bookmarkEnd w:id="24"/>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83438378"/>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83438379"/>
      <w:r w:rsidRPr="0073469F">
        <w:t>4.1</w:t>
      </w:r>
      <w:r w:rsidRPr="0073469F">
        <w:tab/>
      </w:r>
      <w:bookmarkEnd w:id="33"/>
      <w:bookmarkEnd w:id="34"/>
      <w:bookmarkEnd w:id="35"/>
      <w:bookmarkEnd w:id="36"/>
      <w:bookmarkEnd w:id="37"/>
      <w:bookmarkEnd w:id="38"/>
      <w:r w:rsidR="004B297E">
        <w:t>Overview</w:t>
      </w:r>
      <w:bookmarkEnd w:id="39"/>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83438380"/>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83438381"/>
      <w:r>
        <w:t>4.3</w:t>
      </w:r>
      <w:r>
        <w:tab/>
        <w:t>Identities</w:t>
      </w:r>
      <w:bookmarkEnd w:id="47"/>
    </w:p>
    <w:p w14:paraId="3BB5B2C0" w14:textId="77777777" w:rsidR="009A71D6" w:rsidRDefault="009A71D6" w:rsidP="009A71D6">
      <w:pPr>
        <w:pStyle w:val="Heading3"/>
      </w:pPr>
      <w:bookmarkStart w:id="48" w:name="_Toc183438382"/>
      <w:r>
        <w:t>4.3.1</w:t>
      </w:r>
      <w:r>
        <w:tab/>
        <w:t>General</w:t>
      </w:r>
      <w:bookmarkEnd w:id="48"/>
    </w:p>
    <w:p w14:paraId="449744B8" w14:textId="5E4CCE2F" w:rsidR="009A71D6" w:rsidRDefault="009A71D6" w:rsidP="009A71D6">
      <w:r>
        <w:t>The LMC is provided with MC service IDs as defined 3GPPP TS 23.280 [4] from the IdMS during user authentication procedure according to 3GPP TS 33.180 [</w:t>
      </w:r>
      <w:r w:rsidR="00B21C6C">
        <w:t>9</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83438383"/>
      <w:r>
        <w:lastRenderedPageBreak/>
        <w:t>4.3.2</w:t>
      </w:r>
      <w:r>
        <w:tab/>
        <w:t>MCLOC client ID</w:t>
      </w:r>
      <w:bookmarkEnd w:id="49"/>
    </w:p>
    <w:p w14:paraId="75FC74FD" w14:textId="5878F811"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10</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50" w:name="_Toc183438384"/>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83438385"/>
      <w:r w:rsidRPr="004D3E8B">
        <w:t>5</w:t>
      </w:r>
      <w:r w:rsidR="0024387C" w:rsidRPr="004D3E8B">
        <w:t>.1</w:t>
      </w:r>
      <w:r w:rsidR="0024387C" w:rsidRPr="004D3E8B">
        <w:tab/>
        <w:t>Introduction</w:t>
      </w:r>
      <w:bookmarkEnd w:id="51"/>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52" w:name="_Toc20155509"/>
      <w:bookmarkStart w:id="53" w:name="_Toc27500664"/>
      <w:bookmarkStart w:id="54" w:name="_Toc36048789"/>
      <w:bookmarkStart w:id="55" w:name="_Toc45209552"/>
      <w:bookmarkStart w:id="56" w:name="_Toc51860377"/>
      <w:bookmarkStart w:id="57" w:name="_Toc131399675"/>
      <w:bookmarkStart w:id="58" w:name="_Toc183438386"/>
      <w:r w:rsidRPr="004D3E8B">
        <w:t>5</w:t>
      </w:r>
      <w:r w:rsidR="0024387C" w:rsidRPr="004D3E8B">
        <w:t>.2</w:t>
      </w:r>
      <w:r w:rsidR="0024387C" w:rsidRPr="004D3E8B">
        <w:tab/>
        <w:t>Location management service functional architecture</w:t>
      </w:r>
      <w:bookmarkEnd w:id="58"/>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5pt;height:329.95pt" o:ole="">
            <v:imagedata r:id="rId14" o:title=""/>
          </v:shape>
          <o:OLEObject Type="Embed" ProgID="Visio.Drawing.15" ShapeID="_x0000_i1025" DrawAspect="Content" ObjectID="_1794051404"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83438387"/>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83438388"/>
      <w:r w:rsidRPr="004D3E8B">
        <w:t>5</w:t>
      </w:r>
      <w:r w:rsidR="0024387C" w:rsidRPr="004D3E8B">
        <w:t>.3</w:t>
      </w:r>
      <w:r w:rsidR="000F66E7">
        <w:t>.1</w:t>
      </w:r>
      <w:r w:rsidR="0024387C" w:rsidRPr="004D3E8B">
        <w:tab/>
        <w:t>MCLoc client</w:t>
      </w:r>
      <w:bookmarkEnd w:id="52"/>
      <w:bookmarkEnd w:id="53"/>
      <w:bookmarkEnd w:id="54"/>
      <w:bookmarkEnd w:id="55"/>
      <w:bookmarkEnd w:id="56"/>
      <w:bookmarkEnd w:id="57"/>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83438389"/>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1E2EC97C"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468105321"/>
      <w:bookmarkStart w:id="69" w:name="_Toc468110416"/>
      <w:bookmarkStart w:id="70" w:name="_Toc131207382"/>
      <w:bookmarkStart w:id="71" w:name="_Toc183438390"/>
      <w:bookmarkEnd w:id="62"/>
      <w:bookmarkEnd w:id="63"/>
      <w:bookmarkEnd w:id="64"/>
      <w:bookmarkEnd w:id="65"/>
      <w:bookmarkEnd w:id="66"/>
      <w:bookmarkEnd w:id="67"/>
      <w:r w:rsidRPr="008243A6">
        <w:t>5</w:t>
      </w:r>
      <w:r w:rsidR="00601BB8">
        <w:t>.3.3</w:t>
      </w:r>
      <w:r w:rsidR="0024387C" w:rsidRPr="004D3E8B">
        <w:tab/>
        <w:t>Key management server (KMS)</w:t>
      </w:r>
      <w:bookmarkEnd w:id="71"/>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72" w:name="_Toc183438391"/>
      <w:r w:rsidRPr="008243A6">
        <w:t>5</w:t>
      </w:r>
      <w:r w:rsidR="0024387C" w:rsidRPr="004D3E8B">
        <w:t>.</w:t>
      </w:r>
      <w:r w:rsidR="00AE16EA">
        <w:t>3.4</w:t>
      </w:r>
      <w:r w:rsidR="0024387C" w:rsidRPr="004D3E8B">
        <w:tab/>
        <w:t>Configuration</w:t>
      </w:r>
      <w:r w:rsidR="0024387C">
        <w:t xml:space="preserve"> management server (CMS)</w:t>
      </w:r>
      <w:bookmarkEnd w:id="72"/>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73" w:name="_Toc183438392"/>
      <w:r>
        <w:t>5.4.</w:t>
      </w:r>
      <w:r>
        <w:tab/>
        <w:t>Reference points</w:t>
      </w:r>
      <w:bookmarkEnd w:id="73"/>
    </w:p>
    <w:p w14:paraId="730FE194" w14:textId="7A1B1B65" w:rsidR="0024387C" w:rsidRPr="0023242D" w:rsidRDefault="004D3E8B" w:rsidP="005D6E0C">
      <w:pPr>
        <w:pStyle w:val="Heading3"/>
      </w:pPr>
      <w:bookmarkStart w:id="74" w:name="_Toc183438393"/>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75" w:name="_Toc183438394"/>
      <w:r>
        <w:t>5</w:t>
      </w:r>
      <w:r w:rsidR="0024387C">
        <w:t>.</w:t>
      </w:r>
      <w:r w:rsidR="005D6E0C">
        <w:t>4.2</w:t>
      </w:r>
      <w:r w:rsidR="0024387C">
        <w:tab/>
        <w:t>Reference point CSC-14 (between the LMS and the LMC)</w:t>
      </w:r>
      <w:bookmarkEnd w:id="68"/>
      <w:bookmarkEnd w:id="69"/>
      <w:bookmarkEnd w:id="70"/>
      <w:bookmarkEnd w:id="75"/>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76" w:name="_Toc183438395"/>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77" w:name="_Toc183438396"/>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78" w:name="_Toc183438397"/>
      <w:r>
        <w:t>5</w:t>
      </w:r>
      <w:r w:rsidR="0024387C" w:rsidRPr="004D3E8B">
        <w:t>.</w:t>
      </w:r>
      <w:r w:rsidR="005D6E0C">
        <w:t>4.5</w:t>
      </w:r>
      <w:r w:rsidR="0024387C" w:rsidRPr="004D3E8B">
        <w:tab/>
        <w:t>Reference point CSC-24 (between the LMS and the configuration management server)</w:t>
      </w:r>
      <w:bookmarkEnd w:id="78"/>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79" w:name="_Toc183438398"/>
      <w:r>
        <w:t>5</w:t>
      </w:r>
      <w:r w:rsidR="0024387C" w:rsidRPr="004D3E8B">
        <w:t>.</w:t>
      </w:r>
      <w:r w:rsidR="005D6E0C">
        <w:t>4.6</w:t>
      </w:r>
      <w:r w:rsidR="0024387C" w:rsidRPr="004D3E8B">
        <w:tab/>
        <w:t>Reference point IWF-4 (between the LMS and the IWF)</w:t>
      </w:r>
      <w:bookmarkEnd w:id="79"/>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80" w:name="_Toc183438399"/>
      <w:r>
        <w:t>5</w:t>
      </w:r>
      <w:r w:rsidR="0024387C" w:rsidRPr="004D3E8B">
        <w:t>.</w:t>
      </w:r>
      <w:r w:rsidR="005D6E0C">
        <w:t>4.7</w:t>
      </w:r>
      <w:r w:rsidR="0024387C">
        <w:tab/>
        <w:t>Reference points HTTP-1, HTTP-2 and HTTP-3</w:t>
      </w:r>
      <w:bookmarkEnd w:id="80"/>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81" w:name="startOfAnnexes"/>
      <w:bookmarkStart w:id="82" w:name="_Toc183438400"/>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83438401"/>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17CF009F" w:rsidR="00A073D9" w:rsidRDefault="00A073D9" w:rsidP="00C21234">
            <w:pPr>
              <w:pStyle w:val="TAL"/>
            </w:pPr>
            <w:r>
              <w:t>LMS_Location</w:t>
            </w:r>
            <w:r w:rsidR="005C13FB">
              <w:t>Information</w:t>
            </w:r>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6A280718" w:rsidR="0022682A" w:rsidRPr="00140838" w:rsidRDefault="0022682A" w:rsidP="0022682A">
            <w:pPr>
              <w:pStyle w:val="TAL"/>
            </w:pPr>
            <w:r w:rsidRPr="00140838">
              <w:t>LMS_Location</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r>
              <w:t>7.</w:t>
            </w:r>
            <w:r w:rsidR="00026EE9"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r>
              <w:t>l</w:t>
            </w:r>
            <w:r w:rsidR="0022682A">
              <w:t>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r>
              <w:t>A.</w:t>
            </w:r>
            <w:r w:rsidR="00026EE9" w:rsidRPr="00F458A6">
              <w:t>4</w:t>
            </w:r>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86" w:name="_Toc183438402"/>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83438403"/>
      <w:r>
        <w:t>6.</w:t>
      </w:r>
      <w:r w:rsidR="00AE6485">
        <w:t>2</w:t>
      </w:r>
      <w:r>
        <w:t>.1</w:t>
      </w:r>
      <w:r>
        <w:tab/>
        <w:t>Service description</w:t>
      </w:r>
      <w:bookmarkEnd w:id="87"/>
      <w:bookmarkEnd w:id="88"/>
      <w:bookmarkEnd w:id="89"/>
    </w:p>
    <w:p w14:paraId="5F3E6F29" w14:textId="00C97C9F"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A41D6F">
        <w:t>9</w:t>
      </w:r>
      <w:r>
        <w:t>].</w:t>
      </w:r>
    </w:p>
    <w:p w14:paraId="793B7000" w14:textId="6D285A1E" w:rsidR="00411677" w:rsidRDefault="00411677" w:rsidP="00411677">
      <w:pPr>
        <w:pStyle w:val="Heading3"/>
      </w:pPr>
      <w:bookmarkStart w:id="92" w:name="_Toc183438404"/>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83438405"/>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21234">
        <w:trPr>
          <w:jc w:val="center"/>
        </w:trPr>
        <w:tc>
          <w:tcPr>
            <w:tcW w:w="3491" w:type="dxa"/>
            <w:shd w:val="clear" w:color="auto" w:fill="D9D9D9"/>
          </w:tcPr>
          <w:p w14:paraId="6E990601" w14:textId="77777777" w:rsidR="00411677" w:rsidRDefault="00411677" w:rsidP="00C21234">
            <w:pPr>
              <w:pStyle w:val="TAH"/>
            </w:pPr>
            <w:r>
              <w:t>Service operation name</w:t>
            </w:r>
          </w:p>
        </w:tc>
        <w:tc>
          <w:tcPr>
            <w:tcW w:w="4253"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21234">
        <w:trPr>
          <w:jc w:val="center"/>
        </w:trPr>
        <w:tc>
          <w:tcPr>
            <w:tcW w:w="3491" w:type="dxa"/>
          </w:tcPr>
          <w:p w14:paraId="11C6C1E9" w14:textId="77777777" w:rsidR="00411677" w:rsidRPr="00BF35EC" w:rsidRDefault="00411677" w:rsidP="00C21234">
            <w:pPr>
              <w:pStyle w:val="TAL"/>
              <w:rPr>
                <w:highlight w:val="darkCyan"/>
              </w:rPr>
            </w:pPr>
            <w:r w:rsidRPr="007E09F3">
              <w:t>LMS_</w:t>
            </w:r>
            <w:r>
              <w:t>Registration_Request</w:t>
            </w:r>
          </w:p>
        </w:tc>
        <w:tc>
          <w:tcPr>
            <w:tcW w:w="4253"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21234">
        <w:trPr>
          <w:jc w:val="center"/>
        </w:trPr>
        <w:tc>
          <w:tcPr>
            <w:tcW w:w="3491" w:type="dxa"/>
          </w:tcPr>
          <w:p w14:paraId="70035A6E" w14:textId="77777777" w:rsidR="00411677" w:rsidRPr="007E09F3" w:rsidRDefault="00411677" w:rsidP="00C21234">
            <w:pPr>
              <w:pStyle w:val="TAL"/>
            </w:pPr>
            <w:r w:rsidRPr="007E09F3">
              <w:t>LMS_</w:t>
            </w:r>
            <w:r>
              <w:t>Registration_Update</w:t>
            </w:r>
          </w:p>
        </w:tc>
        <w:tc>
          <w:tcPr>
            <w:tcW w:w="4253"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21234">
        <w:trPr>
          <w:jc w:val="center"/>
        </w:trPr>
        <w:tc>
          <w:tcPr>
            <w:tcW w:w="3491" w:type="dxa"/>
          </w:tcPr>
          <w:p w14:paraId="63482867" w14:textId="77777777" w:rsidR="00411677" w:rsidRPr="007E09F3" w:rsidRDefault="00411677" w:rsidP="00C21234">
            <w:pPr>
              <w:pStyle w:val="TAL"/>
            </w:pPr>
            <w:r w:rsidRPr="007E09F3">
              <w:t>LMS_</w:t>
            </w:r>
            <w:r>
              <w:t>Registration_Deregister</w:t>
            </w:r>
          </w:p>
        </w:tc>
        <w:tc>
          <w:tcPr>
            <w:tcW w:w="4253"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83438406"/>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83438407"/>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83438408"/>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59CEAFD1"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7C40DB42" w:rsidR="00411677" w:rsidRPr="00CB5C2A" w:rsidRDefault="00411677" w:rsidP="00411677">
      <w:r w:rsidRPr="00CB5C2A">
        <w:t>Upon receiving the HTTP POST message from the LMC, the LMS:</w:t>
      </w:r>
    </w:p>
    <w:p w14:paraId="5B5F3B71" w14:textId="4450AF4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7A8117D"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lastRenderedPageBreak/>
        <w:t>ii)</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283118DD" w:rsidR="00411677" w:rsidRPr="00AC7671" w:rsidRDefault="00501425" w:rsidP="00AC7671">
      <w:pPr>
        <w:pStyle w:val="B1"/>
      </w:pPr>
      <w:r>
        <w:t>1)</w:t>
      </w:r>
      <w:r>
        <w:tab/>
      </w:r>
      <w:r w:rsidR="00411677" w:rsidRPr="00AC7671">
        <w:t>LocationConfiguration messages as specified in clause</w:t>
      </w:r>
      <w:r w:rsidR="00E37EE5" w:rsidRPr="00AC7671">
        <w:t> </w:t>
      </w:r>
      <w:r w:rsidR="00411677" w:rsidRPr="00AC7671">
        <w:t>7.</w:t>
      </w:r>
      <w:r w:rsidR="007C4494" w:rsidRPr="00AC7671">
        <w:t>1</w:t>
      </w:r>
      <w:r w:rsidR="00411677" w:rsidRPr="00AC7671">
        <w:t>.5.</w:t>
      </w:r>
      <w:r w:rsidR="002568F8" w:rsidRPr="00AC7671">
        <w:t>2</w:t>
      </w:r>
      <w:r w:rsidR="00411677" w:rsidRPr="00AC7671">
        <w:t>; and</w:t>
      </w:r>
    </w:p>
    <w:p w14:paraId="3521E5B3" w14:textId="5DA116D1" w:rsidR="00411677" w:rsidRDefault="00501425" w:rsidP="006D0082">
      <w:pPr>
        <w:pStyle w:val="B1"/>
      </w:pPr>
      <w:r>
        <w:t>2)</w:t>
      </w:r>
      <w:r>
        <w:tab/>
      </w:r>
      <w:r w:rsidR="00411677" w:rsidRPr="00AC7671">
        <w:t>LocationRequest message as specified in clause</w:t>
      </w:r>
      <w:r w:rsidR="008A0BCF" w:rsidRPr="00AC7671">
        <w:t> 7.1.5.3</w:t>
      </w:r>
      <w:r w:rsidR="00411677" w:rsidRPr="00AC7671">
        <w:t>.</w:t>
      </w:r>
    </w:p>
    <w:p w14:paraId="71E0ACC4" w14:textId="46A50801" w:rsidR="000E2A15" w:rsidRPr="00AC7671" w:rsidRDefault="00FE7B6C" w:rsidP="00AC7671">
      <w:pPr>
        <w:pStyle w:val="EditorsNote"/>
      </w:pPr>
      <w:r w:rsidRPr="00C77826">
        <w:t>Editor</w:t>
      </w:r>
      <w:r w:rsidR="00A05197">
        <w:t>'</w:t>
      </w:r>
      <w:r w:rsidRPr="00C77826">
        <w:t>s Note:</w:t>
      </w:r>
      <w:r w:rsidR="00A05197">
        <w:tab/>
      </w:r>
      <w:r w:rsidRPr="00C77826">
        <w:t>When LMS response messages are defined (i.e. LocationConfiguration, LocationRequest, etc.), and if an expTime attribute is provided in the LMS re</w:t>
      </w:r>
      <w:r>
        <w:t>s</w:t>
      </w:r>
      <w:r w:rsidRPr="00C77826">
        <w:t>ponse message, it needs to be stated that the expTime attribute in the LMS response message overrides the expTime attribute maintained by the LMC (which was initially provided in the LMCRegistration message).</w:t>
      </w:r>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83438409"/>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83438410"/>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83438411"/>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A43125B"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18F2B309"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77777777"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6EAE3B84" w14:textId="4B6C8D28" w:rsidR="00411677" w:rsidRPr="00880E94" w:rsidRDefault="00411677" w:rsidP="00411677">
      <w:pPr>
        <w:pStyle w:val="B2"/>
      </w:pPr>
      <w:r w:rsidRPr="00880E94">
        <w:lastRenderedPageBreak/>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83438412"/>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83438413"/>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83438414"/>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586EF6BA"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11</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28E99E2A" w14:textId="52F70A81" w:rsidR="000775C1" w:rsidRDefault="000775C1" w:rsidP="000775C1">
      <w:pPr>
        <w:pStyle w:val="Heading2"/>
      </w:pPr>
      <w:bookmarkStart w:id="145" w:name="_Toc510696587"/>
      <w:bookmarkStart w:id="146" w:name="_Toc35971379"/>
      <w:bookmarkStart w:id="147" w:name="_Toc183438415"/>
      <w:r>
        <w:t>6.</w:t>
      </w:r>
      <w:r w:rsidR="00F74900">
        <w:t>3</w:t>
      </w:r>
      <w:r>
        <w:tab/>
        <w:t>LMS_LocationReport</w:t>
      </w:r>
      <w:r w:rsidRPr="00AF47A0">
        <w:t xml:space="preserve"> </w:t>
      </w:r>
      <w:r>
        <w:t>service</w:t>
      </w:r>
      <w:bookmarkEnd w:id="145"/>
      <w:bookmarkEnd w:id="146"/>
      <w:bookmarkEnd w:id="147"/>
    </w:p>
    <w:p w14:paraId="25657D3D" w14:textId="42FA0353" w:rsidR="000775C1" w:rsidRDefault="000775C1" w:rsidP="000775C1">
      <w:pPr>
        <w:pStyle w:val="Heading3"/>
      </w:pPr>
      <w:bookmarkStart w:id="148" w:name="_Toc183438416"/>
      <w:r>
        <w:t>6.</w:t>
      </w:r>
      <w:r w:rsidR="00F74900">
        <w:t>3</w:t>
      </w:r>
      <w:r>
        <w:t>.1</w:t>
      </w:r>
      <w:r>
        <w:tab/>
        <w:t>Service description</w:t>
      </w:r>
      <w:bookmarkEnd w:id="148"/>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49" w:name="_Toc183438417"/>
      <w:r>
        <w:t>6.</w:t>
      </w:r>
      <w:r w:rsidR="00F74900">
        <w:t>3</w:t>
      </w:r>
      <w:r>
        <w:t>.2</w:t>
      </w:r>
      <w:r>
        <w:tab/>
        <w:t>Service operations</w:t>
      </w:r>
      <w:bookmarkEnd w:id="149"/>
    </w:p>
    <w:p w14:paraId="394B71B1" w14:textId="1353E84C" w:rsidR="00477875" w:rsidRPr="00477875" w:rsidRDefault="00477875" w:rsidP="00477875">
      <w:pPr>
        <w:pStyle w:val="Heading4"/>
      </w:pPr>
      <w:bookmarkStart w:id="150" w:name="_Toc183438418"/>
      <w:r>
        <w:t>6.3.2.1</w:t>
      </w:r>
      <w:r>
        <w:tab/>
        <w:t>Introduction</w:t>
      </w:r>
      <w:bookmarkEnd w:id="150"/>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lastRenderedPageBreak/>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1" w:name="_Toc183438419"/>
      <w:r>
        <w:t>6.</w:t>
      </w:r>
      <w:r w:rsidR="00477875">
        <w:t>3</w:t>
      </w:r>
      <w:r>
        <w:t>.2.2</w:t>
      </w:r>
      <w:r>
        <w:tab/>
      </w:r>
      <w:r w:rsidRPr="007E09F3">
        <w:t>LMS_LocationReport</w:t>
      </w:r>
      <w:r>
        <w:t>_Request</w:t>
      </w:r>
      <w:bookmarkEnd w:id="151"/>
    </w:p>
    <w:p w14:paraId="02B7DAF4" w14:textId="5B84E2F9" w:rsidR="000775C1" w:rsidRDefault="000775C1" w:rsidP="000775C1">
      <w:pPr>
        <w:pStyle w:val="Heading5"/>
      </w:pPr>
      <w:bookmarkStart w:id="152" w:name="_Toc183438420"/>
      <w:r>
        <w:t>6.</w:t>
      </w:r>
      <w:r w:rsidR="00C40A50">
        <w:t>3</w:t>
      </w:r>
      <w:r>
        <w:t>.2.2.1</w:t>
      </w:r>
      <w:r>
        <w:tab/>
        <w:t>General</w:t>
      </w:r>
      <w:bookmarkEnd w:id="152"/>
    </w:p>
    <w:p w14:paraId="625771B2" w14:textId="77777777" w:rsidR="000775C1" w:rsidRDefault="000775C1" w:rsidP="000775C1">
      <w:r>
        <w:t>This service operation is used by LMC to send a location report to a given LMS.</w:t>
      </w:r>
    </w:p>
    <w:p w14:paraId="4FB19634" w14:textId="6007E4C0" w:rsidR="000775C1" w:rsidRPr="000E53F8" w:rsidRDefault="000775C1" w:rsidP="000775C1">
      <w:pPr>
        <w:pStyle w:val="Heading5"/>
      </w:pPr>
      <w:bookmarkStart w:id="153" w:name="_Toc183438421"/>
      <w:r>
        <w:t>6.</w:t>
      </w:r>
      <w:r w:rsidR="00C40A50">
        <w:t>3</w:t>
      </w:r>
      <w:r w:rsidRPr="000E53F8">
        <w:t>.2.2.2</w:t>
      </w:r>
      <w:r w:rsidRPr="000E53F8">
        <w:tab/>
        <w:t>LMC reporting to LMS using LMS_LocationReport_Request</w:t>
      </w:r>
      <w:bookmarkEnd w:id="153"/>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5EAE6F5"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11</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7777777" w:rsidR="000775C1" w:rsidRDefault="000775C1" w:rsidP="000775C1">
      <w:pPr>
        <w:pStyle w:val="B2"/>
      </w:pPr>
      <w:r>
        <w:t>a)</w:t>
      </w:r>
      <w:r>
        <w:tab/>
        <w:t xml:space="preserve">coordinate, containing the </w:t>
      </w:r>
      <w:r w:rsidRPr="00232ECA">
        <w:t>geospatial coordinate</w:t>
      </w:r>
      <w:r>
        <w:t xml:space="preserve"> of the MC UE, with the following clarification:</w:t>
      </w:r>
    </w:p>
    <w:p w14:paraId="31EE4165" w14:textId="7DB2B4A2" w:rsidR="000775C1" w:rsidRDefault="000775C1" w:rsidP="000775C1">
      <w:pPr>
        <w:pStyle w:val="B3"/>
      </w:pPr>
      <w:r>
        <w:t>i)</w:t>
      </w:r>
      <w:r>
        <w:tab/>
        <w:t xml:space="preserve">shall include the longitude attribute </w:t>
      </w:r>
      <w:r w:rsidRPr="0034092D">
        <w:t>coded as in clause 6.1 in 3GPP TS 23.032 [</w:t>
      </w:r>
      <w:r w:rsidR="00812D1B">
        <w:t>3</w:t>
      </w:r>
      <w:r w:rsidRPr="0034092D">
        <w:t>]</w:t>
      </w:r>
      <w:r>
        <w:t>;</w:t>
      </w:r>
    </w:p>
    <w:p w14:paraId="1C4F9EDA" w14:textId="3E50939E" w:rsidR="000775C1" w:rsidRDefault="000775C1" w:rsidP="000775C1">
      <w:pPr>
        <w:pStyle w:val="B3"/>
      </w:pPr>
      <w:r>
        <w:t>ii)</w:t>
      </w:r>
      <w:r>
        <w:tab/>
        <w:t xml:space="preserve">shall include the latitude attribute </w:t>
      </w:r>
      <w:r w:rsidRPr="0034092D">
        <w:t>coded as in clause 6.1 in 3GPP TS 23.032 [</w:t>
      </w:r>
      <w:r w:rsidR="00812D1B">
        <w:t>3</w:t>
      </w:r>
      <w:r w:rsidRPr="0034092D">
        <w:t>]</w:t>
      </w:r>
      <w:r>
        <w:t>;</w:t>
      </w:r>
    </w:p>
    <w:p w14:paraId="358DDEE6" w14:textId="35C6319E" w:rsidR="000775C1" w:rsidRDefault="000775C1" w:rsidP="000775C1">
      <w:pPr>
        <w:pStyle w:val="B3"/>
      </w:pPr>
      <w:r>
        <w:t xml:space="preserve">iii) may include </w:t>
      </w:r>
      <w:r w:rsidRPr="00105ECA">
        <w:t>altitude</w:t>
      </w:r>
      <w:r>
        <w:t xml:space="preserve"> attribute in a two byte format according to 3GPP TS 23.032 </w:t>
      </w:r>
      <w:r w:rsidRPr="0034092D">
        <w:t>[</w:t>
      </w:r>
      <w:r w:rsidR="00812D1B">
        <w:t>3</w:t>
      </w:r>
      <w:r w:rsidRPr="0034092D">
        <w:t>]</w:t>
      </w:r>
      <w:r>
        <w:t xml:space="preserve"> clause</w:t>
      </w:r>
      <w:r w:rsidR="00A26877">
        <w:t> </w:t>
      </w:r>
      <w:r>
        <w:t>6.3;</w:t>
      </w:r>
    </w:p>
    <w:p w14:paraId="1EACDEE5" w14:textId="5FB792FD" w:rsidR="000775C1" w:rsidRDefault="000775C1" w:rsidP="000775C1">
      <w:pPr>
        <w:pStyle w:val="B3"/>
      </w:pPr>
      <w:r>
        <w:t>iv)</w:t>
      </w:r>
      <w:r>
        <w:tab/>
        <w:t xml:space="preserve">may include the </w:t>
      </w:r>
      <w:r w:rsidRPr="008458B3">
        <w:t>horizontalaccuracy</w:t>
      </w:r>
      <w:r>
        <w:t xml:space="preserve"> attribute </w:t>
      </w:r>
      <w:r w:rsidRPr="00FF178F">
        <w:t>coded as in clause</w:t>
      </w:r>
      <w:r w:rsidR="00A26877">
        <w:t> </w:t>
      </w:r>
      <w:r w:rsidRPr="00FF178F">
        <w:t xml:space="preserve">6.2 in </w:t>
      </w:r>
      <w:r>
        <w:t>3GPP TS 23.032 </w:t>
      </w:r>
      <w:r w:rsidRPr="0034092D">
        <w:t>[</w:t>
      </w:r>
      <w:r w:rsidR="00812D1B">
        <w:t>3</w:t>
      </w:r>
      <w:r w:rsidRPr="0034092D">
        <w:t>]</w:t>
      </w:r>
      <w:r>
        <w:t>;</w:t>
      </w:r>
    </w:p>
    <w:p w14:paraId="68EFB9A7" w14:textId="47B643FA" w:rsidR="000775C1" w:rsidRDefault="000775C1" w:rsidP="000775C1">
      <w:pPr>
        <w:pStyle w:val="B3"/>
      </w:pPr>
      <w:r>
        <w:t>v)</w:t>
      </w:r>
      <w:r>
        <w:tab/>
        <w:t>may include the vertical</w:t>
      </w:r>
      <w:r w:rsidRPr="008458B3">
        <w:t>accuracy</w:t>
      </w:r>
      <w:r>
        <w:t xml:space="preserve"> attribute </w:t>
      </w:r>
      <w:r w:rsidRPr="00FF178F">
        <w:t>coded as in clause</w:t>
      </w:r>
      <w:r w:rsidR="003F65CF">
        <w:t> </w:t>
      </w:r>
      <w:r w:rsidRPr="00FF178F">
        <w:t>6.2</w:t>
      </w:r>
      <w:r w:rsidR="003F65CF">
        <w:t xml:space="preserve"> </w:t>
      </w:r>
      <w:r w:rsidRPr="00FF178F">
        <w:t xml:space="preserve">in </w:t>
      </w:r>
      <w:r>
        <w:t>3GPP TS</w:t>
      </w:r>
      <w:r w:rsidR="003F65CF">
        <w:t> </w:t>
      </w:r>
      <w:r>
        <w:t>23.032 </w:t>
      </w:r>
      <w:r w:rsidRPr="0034092D">
        <w:t>[</w:t>
      </w:r>
      <w:r w:rsidR="00812D1B">
        <w:t>3</w:t>
      </w:r>
      <w:r w:rsidRPr="0034092D">
        <w:t>]</w:t>
      </w:r>
      <w:r>
        <w:t>; and</w:t>
      </w:r>
    </w:p>
    <w:p w14:paraId="4FB219ED" w14:textId="2D7005B2" w:rsidR="000775C1" w:rsidRDefault="000775C1" w:rsidP="000775C1">
      <w:pPr>
        <w:pStyle w:val="B3"/>
      </w:pPr>
      <w:r>
        <w:t>vi)</w:t>
      </w:r>
      <w:r>
        <w:tab/>
        <w:t xml:space="preserve">may include the bearingAndSpeed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rsidR="00812D1B">
        <w:t>3</w:t>
      </w:r>
      <w:r w:rsidRPr="0034092D">
        <w:t>], where the spare bits are set to 0.</w:t>
      </w:r>
    </w:p>
    <w:p w14:paraId="7E998644" w14:textId="77777777" w:rsidR="000775C1" w:rsidRDefault="000775C1" w:rsidP="000775C1">
      <w:pPr>
        <w:pStyle w:val="B2"/>
      </w:pPr>
      <w:r>
        <w:t>b)</w:t>
      </w:r>
      <w:r>
        <w:tab/>
        <w:t>ecgi attribute containing the current served EUTRAN cell;</w:t>
      </w:r>
    </w:p>
    <w:p w14:paraId="62C0D17E" w14:textId="77777777" w:rsidR="000775C1" w:rsidRDefault="000775C1" w:rsidP="000775C1">
      <w:pPr>
        <w:pStyle w:val="B2"/>
      </w:pPr>
      <w:r>
        <w:t>c)</w:t>
      </w:r>
      <w:r>
        <w:tab/>
        <w:t xml:space="preserve">neighbouringEcgi attribute contiaing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lastRenderedPageBreak/>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77777777" w:rsidR="000775C1" w:rsidRDefault="000775C1" w:rsidP="000775C1">
      <w:pPr>
        <w:pStyle w:val="B2"/>
      </w:pPr>
      <w:r>
        <w:t>g)</w:t>
      </w:r>
      <w:r>
        <w:tab/>
        <w:t>neigbouringNcgi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77777777" w:rsidR="000775C1" w:rsidRDefault="000775C1" w:rsidP="000775C1">
      <w:pPr>
        <w:pStyle w:val="B1"/>
      </w:pPr>
      <w:r>
        <w:t>1)</w:t>
      </w:r>
      <w:r>
        <w:tab/>
        <w:t xml:space="preserve">a functionalAlias Attribute containing the functional alias status change that tiggered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4DA5289A"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891AFC">
        <w:t>9</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54" w:name="_Toc180029773"/>
      <w:bookmarkStart w:id="155" w:name="_Toc183438422"/>
      <w:r>
        <w:t>6.</w:t>
      </w:r>
      <w:r w:rsidR="00B326F9">
        <w:t>4</w:t>
      </w:r>
      <w:r>
        <w:tab/>
        <w:t>LMS_LocationInformation service</w:t>
      </w:r>
      <w:bookmarkEnd w:id="154"/>
      <w:bookmarkEnd w:id="155"/>
    </w:p>
    <w:p w14:paraId="2B94CEC5" w14:textId="2524EA93" w:rsidR="00D26D92" w:rsidRDefault="00D26D92" w:rsidP="00D26D92">
      <w:pPr>
        <w:pStyle w:val="Heading3"/>
      </w:pPr>
      <w:bookmarkStart w:id="156" w:name="_Toc180029774"/>
      <w:bookmarkStart w:id="157" w:name="_Toc183438423"/>
      <w:r>
        <w:t>6.</w:t>
      </w:r>
      <w:r w:rsidR="00B326F9">
        <w:t>4</w:t>
      </w:r>
      <w:r>
        <w:t>.1</w:t>
      </w:r>
      <w:r>
        <w:tab/>
        <w:t>Service description</w:t>
      </w:r>
      <w:bookmarkEnd w:id="156"/>
      <w:bookmarkEnd w:id="157"/>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58" w:name="_Toc180029775"/>
      <w:bookmarkStart w:id="159" w:name="_Toc183438424"/>
      <w:r>
        <w:t>6.</w:t>
      </w:r>
      <w:r w:rsidR="00B326F9">
        <w:t>4</w:t>
      </w:r>
      <w:r>
        <w:t>.2</w:t>
      </w:r>
      <w:r>
        <w:tab/>
        <w:t>Service operations</w:t>
      </w:r>
      <w:bookmarkEnd w:id="158"/>
      <w:bookmarkEnd w:id="159"/>
    </w:p>
    <w:p w14:paraId="4710D650" w14:textId="3F488829" w:rsidR="00D26D92" w:rsidRPr="00324385" w:rsidRDefault="00D26D92" w:rsidP="00D26D92">
      <w:pPr>
        <w:pStyle w:val="Heading4"/>
      </w:pPr>
      <w:bookmarkStart w:id="160" w:name="_Toc180029776"/>
      <w:bookmarkStart w:id="161" w:name="_Toc183438425"/>
      <w:r>
        <w:t>6.</w:t>
      </w:r>
      <w:r w:rsidR="00B326F9">
        <w:t>4</w:t>
      </w:r>
      <w:r>
        <w:t>.2.1</w:t>
      </w:r>
      <w:r>
        <w:tab/>
        <w:t>Introduction</w:t>
      </w:r>
      <w:bookmarkEnd w:id="160"/>
      <w:bookmarkEnd w:id="161"/>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lastRenderedPageBreak/>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2" w:name="_Toc180029777"/>
      <w:bookmarkStart w:id="163" w:name="_Toc183438426"/>
      <w:r>
        <w:t>6.</w:t>
      </w:r>
      <w:r w:rsidR="008B108F">
        <w:t>4</w:t>
      </w:r>
      <w:r>
        <w:t>.2.2</w:t>
      </w:r>
      <w:r>
        <w:tab/>
      </w:r>
      <w:r w:rsidRPr="007E09F3">
        <w:t>LMS_</w:t>
      </w:r>
      <w:r>
        <w:t>LocationInformation_Request</w:t>
      </w:r>
      <w:bookmarkEnd w:id="162"/>
      <w:bookmarkEnd w:id="163"/>
    </w:p>
    <w:p w14:paraId="50DAFAEA" w14:textId="57AE6EC2" w:rsidR="00D26D92" w:rsidRDefault="00D26D92" w:rsidP="00D26D92">
      <w:pPr>
        <w:pStyle w:val="Heading5"/>
      </w:pPr>
      <w:bookmarkStart w:id="164" w:name="_Toc180029778"/>
      <w:bookmarkStart w:id="165" w:name="_Toc183438427"/>
      <w:r>
        <w:t>6.</w:t>
      </w:r>
      <w:r w:rsidR="008B108F">
        <w:t>4</w:t>
      </w:r>
      <w:r>
        <w:t>.2.2.1</w:t>
      </w:r>
      <w:r>
        <w:tab/>
        <w:t>General</w:t>
      </w:r>
      <w:bookmarkEnd w:id="164"/>
      <w:bookmarkEnd w:id="165"/>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66" w:name="_Toc180029779"/>
      <w:bookmarkStart w:id="167" w:name="_Toc183438428"/>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66"/>
      <w:bookmarkEnd w:id="167"/>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7777777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77777777" w:rsidR="00D26D92" w:rsidRDefault="00D26D92" w:rsidP="00D26D92">
      <w:pPr>
        <w:pStyle w:val="B1"/>
        <w:ind w:left="284" w:firstLine="0"/>
      </w:pPr>
      <w:r>
        <w:t>2</w:t>
      </w:r>
      <w:r>
        <w:tab/>
        <w:t>a locationNotificationUri attribute specifying the URI of the LMC to which location information notification shall be sent to; and</w:t>
      </w:r>
    </w:p>
    <w:p w14:paraId="01092375" w14:textId="77777777" w:rsidR="00D26D92" w:rsidRDefault="00D26D92" w:rsidP="00D26D92">
      <w:pPr>
        <w:pStyle w:val="B1"/>
        <w:ind w:left="284" w:firstLine="0"/>
      </w:pPr>
      <w:r>
        <w:t>3)</w:t>
      </w:r>
      <w:r>
        <w:tab/>
        <w:t>at least one of the following:</w:t>
      </w:r>
    </w:p>
    <w:p w14:paraId="56A1FDEB" w14:textId="77777777" w:rsidR="00D26D92" w:rsidRDefault="00D26D92" w:rsidP="00D26D92">
      <w:pPr>
        <w:pStyle w:val="B2"/>
      </w:pPr>
      <w:r>
        <w:t>a)</w:t>
      </w:r>
      <w:r>
        <w:tab/>
        <w:t>an array of mcServiceId attributes specifying the MC service Ids of MC users for which location information are requested; and</w:t>
      </w:r>
    </w:p>
    <w:p w14:paraId="1F9705FA" w14:textId="77777777" w:rsidR="00D26D92" w:rsidRDefault="00D26D92" w:rsidP="00D26D92">
      <w:pPr>
        <w:pStyle w:val="B2"/>
      </w:pPr>
      <w:r>
        <w:t>b)</w:t>
      </w:r>
      <w:r>
        <w:tab/>
        <w:t>an array of functionalAliasId attributes specifying activated functional aliases of MC users for which location information are requested.</w:t>
      </w:r>
    </w:p>
    <w:p w14:paraId="7FCD1272" w14:textId="77777777" w:rsidR="00D26D92" w:rsidRPr="00CB5C2A" w:rsidRDefault="00D26D92" w:rsidP="00D26D92">
      <w:r w:rsidRPr="00CB5C2A">
        <w:t>Upon receiving the HTTP POST message from the LMC, the LMS shall:</w:t>
      </w:r>
    </w:p>
    <w:p w14:paraId="79499C51" w14:textId="7777777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r w:rsidRPr="006C461B">
        <w:rPr>
          <w:lang w:val="en-US"/>
        </w:rPr>
        <w:t>;</w:t>
      </w:r>
    </w:p>
    <w:p w14:paraId="17FEC7D7" w14:textId="77777777" w:rsidR="00D26D92" w:rsidRDefault="00D26D92" w:rsidP="00D26D92">
      <w:pPr>
        <w:pStyle w:val="B1"/>
      </w:pPr>
      <w:r>
        <w:rPr>
          <w:lang w:val="en-US"/>
        </w:rPr>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0DB64A87" w14:textId="77777777" w:rsidR="00D26D92" w:rsidRPr="00F846DD" w:rsidRDefault="00D26D92" w:rsidP="00D26D92">
      <w:pPr>
        <w:pStyle w:val="EditorsNote"/>
      </w:pPr>
      <w:r>
        <w:lastRenderedPageBreak/>
        <w:t>Editor</w:t>
      </w:r>
      <w:r w:rsidRPr="002E7D6B">
        <w:rPr>
          <w:rFonts w:cs="Arial"/>
          <w:sz w:val="16"/>
          <w:szCs w:val="16"/>
        </w:rPr>
        <w:t>'</w:t>
      </w:r>
      <w:r>
        <w:t xml:space="preserve">s note: How the LMS authorize a request from IWF, MC service server or another LMS is FFS. </w:t>
      </w:r>
    </w:p>
    <w:p w14:paraId="2555E68D" w14:textId="77777777" w:rsidR="00D26D92" w:rsidRDefault="00D26D92" w:rsidP="00D26D92">
      <w:pPr>
        <w:pStyle w:val="B1"/>
        <w:rPr>
          <w:lang w:val="en-US"/>
        </w:rPr>
      </w:pPr>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2401227" w14:textId="3D501B85" w:rsidR="00D26D92" w:rsidRDefault="00D26D92" w:rsidP="00D26D92">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rsidR="00335C25">
        <w:t>3</w:t>
      </w:r>
      <w:r w:rsidRPr="00FA42E7">
        <w:t>.3.3.2 with</w:t>
      </w:r>
      <w:r>
        <w:t xml:space="preserve"> the following clarification:</w:t>
      </w:r>
    </w:p>
    <w:p w14:paraId="7F0551E2" w14:textId="77777777" w:rsidR="00D26D92" w:rsidRDefault="00D26D92" w:rsidP="00D26D92">
      <w:pPr>
        <w:pStyle w:val="B3"/>
      </w:pPr>
      <w:r>
        <w:t>i)</w:t>
      </w:r>
      <w:r>
        <w:tab/>
      </w:r>
      <w:r>
        <w:tab/>
        <w:t>the LMS shall check that the MC service ID identified in step 2) is authorized to request location information from the mcServiceIDs and functionalAlias Ids provided in the request; and</w:t>
      </w:r>
    </w:p>
    <w:p w14:paraId="0A2344A4" w14:textId="77777777" w:rsidR="00D26D92" w:rsidRPr="00F846DD" w:rsidRDefault="00D26D92" w:rsidP="00D26D92">
      <w:pPr>
        <w:pStyle w:val="EditorsNote"/>
      </w:pPr>
      <w:r>
        <w:t>Editor</w:t>
      </w:r>
      <w:r w:rsidRPr="002E7D6B">
        <w:rPr>
          <w:rFonts w:cs="Arial"/>
          <w:sz w:val="16"/>
          <w:szCs w:val="16"/>
        </w:rPr>
        <w:t>'</w:t>
      </w:r>
      <w:r>
        <w:t xml:space="preserve">s note: How the LMS performs this authorization is FFS. </w:t>
      </w:r>
    </w:p>
    <w:p w14:paraId="060CECAC" w14:textId="77777777" w:rsidR="00D26D92" w:rsidRDefault="00D26D92" w:rsidP="00D26D92">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8E03297" w14:textId="198AC9E6" w:rsidR="00D26D92" w:rsidRPr="00FA7234" w:rsidRDefault="00D26D92" w:rsidP="00D26D92">
      <w:r w:rsidRPr="00FA7234">
        <w:t>The LMS shall create one or multiple location information notification and send the notifications to the requesting client according to the procedure in clause 6.</w:t>
      </w:r>
      <w:r w:rsidR="009237A7">
        <w:t>4</w:t>
      </w:r>
      <w:r w:rsidRPr="00FA7234">
        <w:t xml:space="preserve">.2.4. </w:t>
      </w:r>
    </w:p>
    <w:p w14:paraId="0C0195DD" w14:textId="77777777" w:rsidR="00D26D92" w:rsidRDefault="00D26D92" w:rsidP="00D26D92">
      <w:r w:rsidRPr="00FA7234">
        <w:t>The location information notification message shall include the MC UE location details</w:t>
      </w:r>
      <w:r>
        <w:t>.</w:t>
      </w:r>
    </w:p>
    <w:p w14:paraId="33DEEBF2" w14:textId="77777777" w:rsidR="00D26D92" w:rsidRPr="00146494" w:rsidRDefault="00D26D92" w:rsidP="00D26D92">
      <w:pPr>
        <w:pStyle w:val="EditorsNote"/>
      </w:pPr>
      <w:r w:rsidRPr="00FA7234">
        <w:t>Editor's note: Add details about how LMS request location info from each request MC service ID, how to resolve the FA into MC service IDs, how to respond back to requesting user, when to time out and not send an answer.</w:t>
      </w:r>
      <w:r>
        <w:t xml:space="preserve"> </w:t>
      </w:r>
    </w:p>
    <w:p w14:paraId="0A0E6049" w14:textId="3847ADA2" w:rsidR="00D26D92" w:rsidRPr="000B0CEE" w:rsidRDefault="00D26D92" w:rsidP="00D26D92">
      <w:pPr>
        <w:pStyle w:val="Heading4"/>
      </w:pPr>
      <w:bookmarkStart w:id="168" w:name="_Toc180029780"/>
      <w:bookmarkStart w:id="169" w:name="_Toc183438429"/>
      <w:r>
        <w:t>6.</w:t>
      </w:r>
      <w:r w:rsidR="00036DB4">
        <w:t>4</w:t>
      </w:r>
      <w:r w:rsidRPr="000B0CEE">
        <w:t>.2.3</w:t>
      </w:r>
      <w:r w:rsidRPr="000B0CEE">
        <w:tab/>
      </w:r>
      <w:bookmarkEnd w:id="168"/>
      <w:r w:rsidRPr="007E09F3">
        <w:t>LMS_</w:t>
      </w:r>
      <w:r>
        <w:t>LocationInformation_Subscribe</w:t>
      </w:r>
      <w:bookmarkEnd w:id="169"/>
    </w:p>
    <w:p w14:paraId="64907AED" w14:textId="67BC3E40" w:rsidR="00D26D92" w:rsidRPr="000B0CEE" w:rsidRDefault="00D26D92" w:rsidP="00D26D92">
      <w:pPr>
        <w:pStyle w:val="Heading5"/>
      </w:pPr>
      <w:bookmarkStart w:id="170" w:name="_Toc180029781"/>
      <w:bookmarkStart w:id="171" w:name="_Toc183438430"/>
      <w:r>
        <w:t>6.</w:t>
      </w:r>
      <w:r w:rsidR="00036DB4">
        <w:t>4</w:t>
      </w:r>
      <w:r w:rsidRPr="000B0CEE">
        <w:t>.2.3.1</w:t>
      </w:r>
      <w:r w:rsidRPr="000B0CEE">
        <w:tab/>
        <w:t>General</w:t>
      </w:r>
      <w:bookmarkEnd w:id="170"/>
      <w:bookmarkEnd w:id="17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72" w:name="_Toc180029782"/>
      <w:bookmarkStart w:id="173" w:name="_Toc183438431"/>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72"/>
      <w:bookmarkEnd w:id="173"/>
    </w:p>
    <w:p w14:paraId="643A1F0B" w14:textId="28FC5E91"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77777777"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03DB4976" w14:textId="77777777" w:rsidR="00D26D92" w:rsidRDefault="00D26D92" w:rsidP="00D26D92">
      <w:pPr>
        <w:pStyle w:val="NO"/>
        <w:rPr>
          <w:lang w:eastAsia="zh-CN"/>
        </w:rPr>
      </w:pPr>
      <w:r>
        <w:rPr>
          <w:lang w:eastAsia="zh-CN"/>
        </w:rPr>
        <w:t>NOTE:</w:t>
      </w:r>
      <w:r>
        <w:rPr>
          <w:lang w:eastAsia="zh-CN"/>
        </w:rPr>
        <w:tab/>
        <w:t>The LMS_LocationInformation_Subscribe operations is relevant for all valid MC service IDs, hence the request includes all access tokens.</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3E0029EA" w:rsidR="00D26D92" w:rsidRDefault="00D26D92" w:rsidP="00D26D92">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r w:rsidR="00482FA6">
        <w:t>3</w:t>
      </w:r>
      <w:r>
        <w:t>.6.2.2</w:t>
      </w:r>
      <w:r w:rsidRPr="00587D2A">
        <w:t xml:space="preserve">. </w:t>
      </w:r>
    </w:p>
    <w:p w14:paraId="165F8AAA" w14:textId="77777777" w:rsidR="00D26D92" w:rsidRDefault="00D26D92" w:rsidP="00D26D92">
      <w:pPr>
        <w:pStyle w:val="EditorsNote"/>
      </w:pPr>
      <w:r>
        <w:t>Editor's note:</w:t>
      </w:r>
      <w:r>
        <w:tab/>
        <w:t>The details of this procedure is FFS.</w:t>
      </w:r>
    </w:p>
    <w:p w14:paraId="6A5769AE" w14:textId="6A201DFA" w:rsidR="00D26D92" w:rsidRPr="00C3206F" w:rsidRDefault="00D26D92" w:rsidP="00D26D92">
      <w:pPr>
        <w:pStyle w:val="Heading4"/>
      </w:pPr>
      <w:bookmarkStart w:id="174" w:name="_Toc180029783"/>
      <w:bookmarkStart w:id="175" w:name="_Toc183438432"/>
      <w:r>
        <w:t>6.</w:t>
      </w:r>
      <w:r w:rsidR="00482FA6">
        <w:t>4</w:t>
      </w:r>
      <w:r w:rsidRPr="00C3206F">
        <w:t>.2.4</w:t>
      </w:r>
      <w:r w:rsidRPr="00C3206F">
        <w:tab/>
        <w:t>LMS_</w:t>
      </w:r>
      <w:r>
        <w:t>LocationInformation</w:t>
      </w:r>
      <w:r w:rsidRPr="00C3206F">
        <w:t>_</w:t>
      </w:r>
      <w:bookmarkEnd w:id="174"/>
      <w:r>
        <w:t>Notify</w:t>
      </w:r>
      <w:bookmarkEnd w:id="175"/>
    </w:p>
    <w:p w14:paraId="367E34D1" w14:textId="1036BC89" w:rsidR="00D26D92" w:rsidRPr="00C3206F" w:rsidRDefault="00D26D92" w:rsidP="00D26D92">
      <w:pPr>
        <w:pStyle w:val="Heading5"/>
      </w:pPr>
      <w:bookmarkStart w:id="176" w:name="_Toc180029784"/>
      <w:bookmarkStart w:id="177" w:name="_Toc183438433"/>
      <w:r>
        <w:t>6.</w:t>
      </w:r>
      <w:r w:rsidR="00482FA6">
        <w:t>4</w:t>
      </w:r>
      <w:r w:rsidRPr="00C3206F">
        <w:t>.2.4.1</w:t>
      </w:r>
      <w:r w:rsidRPr="00C3206F">
        <w:tab/>
        <w:t>General</w:t>
      </w:r>
      <w:bookmarkEnd w:id="176"/>
      <w:bookmarkEnd w:id="17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9B0B8D" w:rsidRDefault="00D26D92" w:rsidP="00D26D92">
      <w:pPr>
        <w:pStyle w:val="Heading5"/>
        <w:rPr>
          <w:highlight w:val="cyan"/>
        </w:rPr>
      </w:pPr>
      <w:bookmarkStart w:id="178" w:name="_Toc180029785"/>
      <w:bookmarkStart w:id="179" w:name="_Toc183438434"/>
      <w:r>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78"/>
      <w:bookmarkEnd w:id="179"/>
    </w:p>
    <w:p w14:paraId="5BC61BF0" w14:textId="77777777" w:rsidR="00D26D92" w:rsidRDefault="00D26D92" w:rsidP="00D26D92">
      <w:pPr>
        <w:pStyle w:val="EditorsNote"/>
      </w:pPr>
      <w:r>
        <w:t>Editor's note:</w:t>
      </w:r>
      <w:r>
        <w:tab/>
        <w:t>The details of this procedure is FFS.</w:t>
      </w:r>
    </w:p>
    <w:p w14:paraId="5A2AA186" w14:textId="7A4BCBD6" w:rsidR="00D26D92" w:rsidRPr="00C3206F" w:rsidRDefault="00D26D92" w:rsidP="00D26D92">
      <w:pPr>
        <w:pStyle w:val="Heading4"/>
      </w:pPr>
      <w:bookmarkStart w:id="180" w:name="_Toc183438435"/>
      <w:r>
        <w:lastRenderedPageBreak/>
        <w:t>6.</w:t>
      </w:r>
      <w:r w:rsidR="00482FA6">
        <w:t>4</w:t>
      </w:r>
      <w:r w:rsidRPr="00C3206F">
        <w:t>.2.</w:t>
      </w:r>
      <w:r>
        <w:t>5</w:t>
      </w:r>
      <w:r w:rsidRPr="00C3206F">
        <w:tab/>
        <w:t>LMS_</w:t>
      </w:r>
      <w:r>
        <w:t>LocationInformation</w:t>
      </w:r>
      <w:r w:rsidRPr="00C3206F">
        <w:t>_</w:t>
      </w:r>
      <w:r>
        <w:t>UpdateSubscription</w:t>
      </w:r>
      <w:bookmarkEnd w:id="180"/>
    </w:p>
    <w:p w14:paraId="30837BA1" w14:textId="0BFEAD47" w:rsidR="00D26D92" w:rsidRPr="00C3206F" w:rsidRDefault="00D26D92" w:rsidP="00D26D92">
      <w:pPr>
        <w:pStyle w:val="Heading5"/>
      </w:pPr>
      <w:bookmarkStart w:id="181" w:name="_Toc183438436"/>
      <w:r>
        <w:t>6.</w:t>
      </w:r>
      <w:r w:rsidR="00482FA6">
        <w:t>4</w:t>
      </w:r>
      <w:r w:rsidRPr="00C3206F">
        <w:t>.2.</w:t>
      </w:r>
      <w:r>
        <w:t>5</w:t>
      </w:r>
      <w:r w:rsidRPr="00C3206F">
        <w:t>.1</w:t>
      </w:r>
      <w:r w:rsidRPr="00C3206F">
        <w:tab/>
        <w:t>General</w:t>
      </w:r>
      <w:bookmarkEnd w:id="18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9B0B8D" w:rsidRDefault="00D26D92" w:rsidP="00D26D92">
      <w:pPr>
        <w:pStyle w:val="Heading5"/>
        <w:rPr>
          <w:highlight w:val="cyan"/>
        </w:rPr>
      </w:pPr>
      <w:bookmarkStart w:id="182" w:name="_Toc183438437"/>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82"/>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83" w:name="_Toc183438438"/>
      <w:r>
        <w:t>6.</w:t>
      </w:r>
      <w:r w:rsidR="00482FA6">
        <w:t>4</w:t>
      </w:r>
      <w:r w:rsidRPr="00C3206F">
        <w:t>.2.</w:t>
      </w:r>
      <w:r>
        <w:t>6</w:t>
      </w:r>
      <w:r w:rsidRPr="00C3206F">
        <w:tab/>
        <w:t>LMS_</w:t>
      </w:r>
      <w:r>
        <w:t>LocationInformation</w:t>
      </w:r>
      <w:r w:rsidRPr="00C3206F">
        <w:t>_</w:t>
      </w:r>
      <w:r>
        <w:t>Unsubscribe</w:t>
      </w:r>
      <w:bookmarkEnd w:id="183"/>
    </w:p>
    <w:p w14:paraId="71445C04" w14:textId="7FFD4F12" w:rsidR="00D26D92" w:rsidRPr="00C3206F" w:rsidRDefault="00D26D92" w:rsidP="00D26D92">
      <w:pPr>
        <w:pStyle w:val="Heading5"/>
      </w:pPr>
      <w:bookmarkStart w:id="184" w:name="_Toc183438439"/>
      <w:r>
        <w:t>6.</w:t>
      </w:r>
      <w:r w:rsidR="00482FA6">
        <w:t>4</w:t>
      </w:r>
      <w:r w:rsidRPr="00C3206F">
        <w:t>.2.</w:t>
      </w:r>
      <w:r>
        <w:t>6.</w:t>
      </w:r>
      <w:r w:rsidRPr="00C3206F">
        <w:t>1</w:t>
      </w:r>
      <w:r w:rsidRPr="00C3206F">
        <w:tab/>
        <w:t>General</w:t>
      </w:r>
      <w:bookmarkEnd w:id="184"/>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7A0AECEC" w:rsidR="00D26D92" w:rsidRPr="009B0B8D" w:rsidRDefault="00D26D92" w:rsidP="00D26D92">
      <w:pPr>
        <w:pStyle w:val="Heading5"/>
        <w:rPr>
          <w:highlight w:val="cyan"/>
        </w:rPr>
      </w:pPr>
      <w:bookmarkStart w:id="185" w:name="_Toc183438440"/>
      <w:r>
        <w:t>6.</w:t>
      </w:r>
      <w:r w:rsidR="00482FA6">
        <w:t>4</w:t>
      </w:r>
      <w:r w:rsidRPr="00354307">
        <w:t>.2.</w:t>
      </w:r>
      <w:r>
        <w:t>6</w:t>
      </w:r>
      <w:r w:rsidRPr="00354307">
        <w:t>.2</w:t>
      </w:r>
      <w:r w:rsidRPr="00354307">
        <w:tab/>
      </w:r>
      <w:r>
        <w:t xml:space="preserve">Client requests unsubscribe </w:t>
      </w:r>
      <w:r w:rsidRPr="00354307">
        <w:t>using LMS_</w:t>
      </w:r>
      <w:r>
        <w:t>LocationInformation_Unsubsrcibe</w:t>
      </w:r>
      <w:r w:rsidRPr="00354307">
        <w:t xml:space="preserve"> operation</w:t>
      </w:r>
      <w:bookmarkEnd w:id="185"/>
    </w:p>
    <w:p w14:paraId="41E74E25" w14:textId="79690417" w:rsidR="00D26D92" w:rsidRDefault="00D26D92" w:rsidP="00AC7671">
      <w:pPr>
        <w:pStyle w:val="EditorsNote"/>
      </w:pPr>
      <w:r>
        <w:t>Editor's note:</w:t>
      </w:r>
      <w:r>
        <w:tab/>
        <w:t>The details of this procedure is FFS.</w:t>
      </w:r>
    </w:p>
    <w:p w14:paraId="07B2F17D" w14:textId="77777777" w:rsidR="00851F2B" w:rsidRDefault="00851F2B" w:rsidP="00851F2B">
      <w:pPr>
        <w:pStyle w:val="Heading1"/>
        <w:pBdr>
          <w:top w:val="none" w:sz="0" w:space="0" w:color="auto"/>
        </w:pBdr>
      </w:pPr>
      <w:bookmarkStart w:id="186" w:name="_Toc130662188"/>
      <w:bookmarkStart w:id="187" w:name="_Toc183438441"/>
      <w:r>
        <w:t>6a</w:t>
      </w:r>
      <w:r w:rsidRPr="004D3578">
        <w:tab/>
      </w:r>
      <w:r>
        <w:t>Services offered by the &lt;NF &gt;</w:t>
      </w:r>
      <w:bookmarkEnd w:id="187"/>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188" w:name="_Toc67903502"/>
      <w:bookmarkStart w:id="189" w:name="_Toc183438442"/>
      <w:r>
        <w:t>6a.1</w:t>
      </w:r>
      <w:r>
        <w:tab/>
        <w:t>Introduction</w:t>
      </w:r>
      <w:bookmarkEnd w:id="188"/>
      <w:bookmarkEnd w:id="189"/>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190" w:name="_Toc67903503"/>
      <w:bookmarkStart w:id="191" w:name="_Toc183438443"/>
      <w:r>
        <w:t>6a.2</w:t>
      </w:r>
      <w:r>
        <w:tab/>
        <w:t>&lt;Service 1&gt;</w:t>
      </w:r>
      <w:r w:rsidRPr="00AF47A0">
        <w:t xml:space="preserve"> </w:t>
      </w:r>
      <w:r>
        <w:t>Service</w:t>
      </w:r>
      <w:bookmarkEnd w:id="190"/>
      <w:bookmarkEnd w:id="191"/>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192" w:name="_Toc67903504"/>
      <w:bookmarkStart w:id="193" w:name="_Toc183438444"/>
      <w:r>
        <w:t>6a.2.1</w:t>
      </w:r>
      <w:r>
        <w:tab/>
        <w:t>Service Description</w:t>
      </w:r>
      <w:bookmarkEnd w:id="192"/>
      <w:bookmarkEnd w:id="193"/>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194" w:name="_Toc67903505"/>
      <w:bookmarkStart w:id="195" w:name="_Toc183438445"/>
      <w:r>
        <w:lastRenderedPageBreak/>
        <w:t>6a.2.2</w:t>
      </w:r>
      <w:r>
        <w:tab/>
        <w:t>Service Operations</w:t>
      </w:r>
      <w:bookmarkEnd w:id="194"/>
      <w:bookmarkEnd w:id="195"/>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196" w:name="_Toc67903506"/>
      <w:bookmarkStart w:id="197" w:name="_Toc183438446"/>
      <w:r>
        <w:t>6a.2.2.1</w:t>
      </w:r>
      <w:r>
        <w:tab/>
        <w:t>Introduction</w:t>
      </w:r>
      <w:bookmarkEnd w:id="196"/>
      <w:bookmarkEnd w:id="197"/>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198" w:name="_Toc67903507"/>
      <w:bookmarkStart w:id="199" w:name="_Toc183438447"/>
      <w:r>
        <w:t>6a.2.2.2</w:t>
      </w:r>
      <w:r>
        <w:tab/>
        <w:t>&lt;Service operation 1&gt;</w:t>
      </w:r>
      <w:bookmarkEnd w:id="198"/>
      <w:bookmarkEnd w:id="199"/>
    </w:p>
    <w:p w14:paraId="1B272232" w14:textId="77777777" w:rsidR="00851F2B" w:rsidRDefault="00851F2B" w:rsidP="00851F2B">
      <w:pPr>
        <w:pStyle w:val="Heading5"/>
      </w:pPr>
      <w:bookmarkStart w:id="200" w:name="_Toc67903508"/>
      <w:bookmarkStart w:id="201" w:name="_Toc183438448"/>
      <w:r>
        <w:t>6a.2.2.2.1</w:t>
      </w:r>
      <w:r>
        <w:tab/>
        <w:t>General</w:t>
      </w:r>
      <w:bookmarkEnd w:id="200"/>
      <w:bookmarkEnd w:id="201"/>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202" w:name="_Toc67903509"/>
      <w:bookmarkStart w:id="203" w:name="_Toc183438449"/>
      <w:r>
        <w:t>6a.2.2.2.2</w:t>
      </w:r>
      <w:r>
        <w:tab/>
        <w:t>&lt;Procedure 1 using service operation 1 of service 1&gt;</w:t>
      </w:r>
      <w:bookmarkEnd w:id="202"/>
      <w:bookmarkEnd w:id="203"/>
    </w:p>
    <w:p w14:paraId="66BFF200" w14:textId="77777777" w:rsidR="00851F2B" w:rsidRDefault="00851F2B" w:rsidP="00851F2B">
      <w:pPr>
        <w:pStyle w:val="Heading5"/>
      </w:pPr>
      <w:bookmarkStart w:id="204" w:name="_Toc67903510"/>
      <w:bookmarkStart w:id="205" w:name="_Toc183438450"/>
      <w:r>
        <w:t>6a.2.2.2.3</w:t>
      </w:r>
      <w:r>
        <w:tab/>
        <w:t>&lt;Procedure 2 using service operation 1 of service 1&gt;</w:t>
      </w:r>
      <w:bookmarkEnd w:id="204"/>
      <w:bookmarkEnd w:id="205"/>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206" w:name="_Toc67903511"/>
      <w:bookmarkStart w:id="207" w:name="_Toc183438451"/>
      <w:r>
        <w:t>6a.2.2.3</w:t>
      </w:r>
      <w:r>
        <w:tab/>
        <w:t>&lt;Service operation 2&gt;</w:t>
      </w:r>
      <w:bookmarkEnd w:id="206"/>
      <w:bookmarkEnd w:id="207"/>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208" w:name="_Toc67903512"/>
      <w:bookmarkStart w:id="209" w:name="_Toc183438452"/>
      <w:r>
        <w:t>6a.3</w:t>
      </w:r>
      <w:r>
        <w:tab/>
        <w:t>&lt;Service 2 &gt;</w:t>
      </w:r>
      <w:r w:rsidRPr="00AF47A0">
        <w:t xml:space="preserve"> </w:t>
      </w:r>
      <w:r>
        <w:t>Service</w:t>
      </w:r>
      <w:bookmarkEnd w:id="208"/>
      <w:bookmarkEnd w:id="209"/>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210" w:name="_Toc183438453"/>
      <w:r>
        <w:t>7</w:t>
      </w:r>
      <w:r>
        <w:tab/>
        <w:t>LMS API Definitions</w:t>
      </w:r>
      <w:bookmarkEnd w:id="210"/>
    </w:p>
    <w:p w14:paraId="09EACEA4" w14:textId="196DCC0C" w:rsidR="00451495" w:rsidRDefault="00451495" w:rsidP="00451495">
      <w:pPr>
        <w:pStyle w:val="Heading2"/>
      </w:pPr>
      <w:bookmarkStart w:id="211" w:name="_Toc183438454"/>
      <w:r>
        <w:t>7.</w:t>
      </w:r>
      <w:r w:rsidR="008F6F82">
        <w:t>1</w:t>
      </w:r>
      <w:r>
        <w:tab/>
        <w:t>LMS_Registration API</w:t>
      </w:r>
      <w:bookmarkEnd w:id="211"/>
    </w:p>
    <w:p w14:paraId="10061F4E" w14:textId="6F111D8F" w:rsidR="00451495" w:rsidRDefault="00451495" w:rsidP="00451495">
      <w:pPr>
        <w:pStyle w:val="Heading3"/>
      </w:pPr>
      <w:bookmarkStart w:id="212" w:name="_Toc510696599"/>
      <w:bookmarkStart w:id="213" w:name="_Toc35971391"/>
      <w:bookmarkStart w:id="214" w:name="_Toc183438455"/>
      <w:r>
        <w:t>7.</w:t>
      </w:r>
      <w:r w:rsidR="008F6F82">
        <w:t>1</w:t>
      </w:r>
      <w:r>
        <w:t>.1</w:t>
      </w:r>
      <w:r>
        <w:tab/>
        <w:t>Introduction</w:t>
      </w:r>
      <w:bookmarkEnd w:id="212"/>
      <w:bookmarkEnd w:id="213"/>
      <w:bookmarkEnd w:id="214"/>
    </w:p>
    <w:p w14:paraId="55EBAFE1" w14:textId="77777777" w:rsidR="00451495" w:rsidRDefault="00451495" w:rsidP="00451495">
      <w:pPr>
        <w:rPr>
          <w:noProof/>
          <w:lang w:eastAsia="zh-CN"/>
        </w:rPr>
      </w:pPr>
      <w:bookmarkStart w:id="215"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6" w:name="_Toc35971392"/>
      <w:bookmarkStart w:id="217" w:name="_Toc183438456"/>
      <w:r>
        <w:t>7.</w:t>
      </w:r>
      <w:r w:rsidR="00A634F8">
        <w:t>1</w:t>
      </w:r>
      <w:r>
        <w:t>.2</w:t>
      </w:r>
      <w:r>
        <w:tab/>
        <w:t>Usage of HTTP</w:t>
      </w:r>
      <w:bookmarkEnd w:id="215"/>
      <w:bookmarkEnd w:id="216"/>
      <w:bookmarkEnd w:id="217"/>
    </w:p>
    <w:p w14:paraId="373E51B6" w14:textId="42D01C2B" w:rsidR="00451495" w:rsidRPr="000C5200" w:rsidRDefault="00451495" w:rsidP="00451495">
      <w:pPr>
        <w:pStyle w:val="Heading4"/>
      </w:pPr>
      <w:bookmarkStart w:id="218" w:name="_Toc183438457"/>
      <w:r>
        <w:t>7.</w:t>
      </w:r>
      <w:r w:rsidR="00A634F8">
        <w:t>1</w:t>
      </w:r>
      <w:r>
        <w:t>.2.1</w:t>
      </w:r>
      <w:r>
        <w:tab/>
        <w:t>General</w:t>
      </w:r>
      <w:bookmarkEnd w:id="218"/>
    </w:p>
    <w:p w14:paraId="6CD17AD2" w14:textId="7C15CB0B"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33BF1B54" w:rsidR="00451495" w:rsidRPr="00986E88" w:rsidRDefault="00451495" w:rsidP="00451495">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9" w:name="_Toc183438458"/>
      <w:r>
        <w:t>7.</w:t>
      </w:r>
      <w:r w:rsidR="00AA1A48">
        <w:t>1</w:t>
      </w:r>
      <w:r>
        <w:t>.2.2</w:t>
      </w:r>
      <w:r>
        <w:tab/>
        <w:t>HTTP standard headers</w:t>
      </w:r>
      <w:bookmarkEnd w:id="219"/>
    </w:p>
    <w:p w14:paraId="14335E6C" w14:textId="4A4B8C08" w:rsidR="00451495" w:rsidRDefault="00451495" w:rsidP="00451495">
      <w:pPr>
        <w:pStyle w:val="Heading5"/>
        <w:rPr>
          <w:lang w:eastAsia="zh-CN"/>
        </w:rPr>
      </w:pPr>
      <w:bookmarkStart w:id="220" w:name="_Toc183438459"/>
      <w:r>
        <w:t>7.</w:t>
      </w:r>
      <w:r w:rsidR="00AA1A48">
        <w:t>1</w:t>
      </w:r>
      <w:r>
        <w:t>.2.2.1</w:t>
      </w:r>
      <w:r>
        <w:rPr>
          <w:rFonts w:hint="eastAsia"/>
          <w:lang w:eastAsia="zh-CN"/>
        </w:rPr>
        <w:tab/>
      </w:r>
      <w:r>
        <w:rPr>
          <w:lang w:eastAsia="zh-CN"/>
        </w:rPr>
        <w:t>General</w:t>
      </w:r>
      <w:bookmarkEnd w:id="220"/>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221" w:name="_Toc183438460"/>
      <w:r>
        <w:t>7.</w:t>
      </w:r>
      <w:r w:rsidR="00AA1A48">
        <w:t>1</w:t>
      </w:r>
      <w:r>
        <w:t>.2.2.2</w:t>
      </w:r>
      <w:r>
        <w:tab/>
        <w:t>Content type</w:t>
      </w:r>
      <w:bookmarkEnd w:id="221"/>
    </w:p>
    <w:p w14:paraId="344EE11D" w14:textId="1D713E60" w:rsidR="00451495" w:rsidRDefault="00451495" w:rsidP="00451495">
      <w:r w:rsidRPr="00986E88">
        <w:rPr>
          <w:noProof/>
        </w:rPr>
        <w:t xml:space="preserve">JSON, </w:t>
      </w:r>
      <w:r w:rsidRPr="00986E88">
        <w:rPr>
          <w:noProof/>
          <w:lang w:eastAsia="zh-CN"/>
        </w:rPr>
        <w:t>IETF RFC 8259 [</w:t>
      </w:r>
      <w:r w:rsidRPr="00891AFC">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22" w:name="_Toc183438461"/>
      <w:r>
        <w:t>7.</w:t>
      </w:r>
      <w:r w:rsidR="00AA1A48">
        <w:t>1</w:t>
      </w:r>
      <w:r>
        <w:t>.2.3</w:t>
      </w:r>
      <w:r>
        <w:tab/>
        <w:t>HTTP custom headers</w:t>
      </w:r>
      <w:bookmarkEnd w:id="222"/>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223" w:name="_Toc510696607"/>
      <w:bookmarkStart w:id="224" w:name="_Toc35971398"/>
      <w:bookmarkStart w:id="225" w:name="_Toc183438462"/>
      <w:r>
        <w:t>7.</w:t>
      </w:r>
      <w:r w:rsidR="00AA1A48">
        <w:t>1</w:t>
      </w:r>
      <w:r>
        <w:t>.3</w:t>
      </w:r>
      <w:r>
        <w:tab/>
        <w:t>Resources</w:t>
      </w:r>
      <w:bookmarkEnd w:id="223"/>
      <w:bookmarkEnd w:id="224"/>
      <w:bookmarkEnd w:id="225"/>
    </w:p>
    <w:p w14:paraId="0551B2FC" w14:textId="0D0D4527" w:rsidR="00451495" w:rsidRPr="000A7435" w:rsidRDefault="00451495" w:rsidP="00451495">
      <w:pPr>
        <w:pStyle w:val="Heading4"/>
      </w:pPr>
      <w:bookmarkStart w:id="226" w:name="_Toc510696608"/>
      <w:bookmarkStart w:id="227" w:name="_Toc35971399"/>
      <w:bookmarkStart w:id="228" w:name="_Toc510696609"/>
      <w:bookmarkStart w:id="229" w:name="_Toc35971400"/>
      <w:bookmarkStart w:id="230" w:name="_Toc183438463"/>
      <w:r>
        <w:t>7.</w:t>
      </w:r>
      <w:r w:rsidR="00B806E6">
        <w:t>1</w:t>
      </w:r>
      <w:r>
        <w:t>.3.1</w:t>
      </w:r>
      <w:r>
        <w:tab/>
        <w:t>Overview</w:t>
      </w:r>
      <w:bookmarkEnd w:id="226"/>
      <w:bookmarkEnd w:id="227"/>
      <w:bookmarkEnd w:id="230"/>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5pt;height:149.75pt" o:ole="">
            <v:imagedata r:id="rId16" o:title=""/>
          </v:shape>
          <o:OLEObject Type="Embed" ProgID="Visio.Drawing.15" ShapeID="_x0000_i1026" DrawAspect="Content" ObjectID="_1794051405"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31" w:name="_Toc183438464"/>
      <w:r>
        <w:t>7.</w:t>
      </w:r>
      <w:r w:rsidR="00076BBB">
        <w:t>1</w:t>
      </w:r>
      <w:r>
        <w:t>.3.2</w:t>
      </w:r>
      <w:r>
        <w:tab/>
        <w:t xml:space="preserve">Resource: </w:t>
      </w:r>
      <w:bookmarkEnd w:id="228"/>
      <w:bookmarkEnd w:id="229"/>
      <w:r>
        <w:t>LMC Registrations</w:t>
      </w:r>
      <w:bookmarkEnd w:id="231"/>
    </w:p>
    <w:p w14:paraId="5529DA54" w14:textId="69A4C56B" w:rsidR="00451495" w:rsidRDefault="00451495" w:rsidP="00451495">
      <w:pPr>
        <w:pStyle w:val="Heading5"/>
      </w:pPr>
      <w:bookmarkStart w:id="232" w:name="_Toc510696610"/>
      <w:bookmarkStart w:id="233" w:name="_Toc35971401"/>
      <w:bookmarkStart w:id="234" w:name="_Toc183438465"/>
      <w:r>
        <w:t>7.</w:t>
      </w:r>
      <w:r w:rsidR="00076BBB">
        <w:t>1</w:t>
      </w:r>
      <w:r>
        <w:t>.3.2.1</w:t>
      </w:r>
      <w:r>
        <w:tab/>
        <w:t>Description</w:t>
      </w:r>
      <w:bookmarkEnd w:id="232"/>
      <w:bookmarkEnd w:id="233"/>
      <w:bookmarkEnd w:id="23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35" w:name="_Toc35971402"/>
      <w:bookmarkStart w:id="236" w:name="_Toc510696612"/>
      <w:bookmarkStart w:id="237" w:name="_Toc35971403"/>
      <w:bookmarkStart w:id="238" w:name="_Toc183438466"/>
      <w:r>
        <w:t>7.</w:t>
      </w:r>
      <w:r w:rsidR="00076BBB">
        <w:t>1</w:t>
      </w:r>
      <w:r>
        <w:t>.3.2.2</w:t>
      </w:r>
      <w:r>
        <w:tab/>
        <w:t>Resource Definition</w:t>
      </w:r>
      <w:bookmarkEnd w:id="235"/>
      <w:bookmarkEnd w:id="238"/>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39" w:name="_Toc183438467"/>
      <w:r>
        <w:t>7.</w:t>
      </w:r>
      <w:r w:rsidR="00037C25">
        <w:t>1</w:t>
      </w:r>
      <w:r>
        <w:t>.3.2.3</w:t>
      </w:r>
      <w:r>
        <w:tab/>
        <w:t>Resource Standard Methods</w:t>
      </w:r>
      <w:bookmarkEnd w:id="236"/>
      <w:bookmarkEnd w:id="237"/>
      <w:bookmarkEnd w:id="239"/>
    </w:p>
    <w:p w14:paraId="3995E1A1" w14:textId="6EBFF508" w:rsidR="00451495" w:rsidRPr="00384E92" w:rsidRDefault="00451495" w:rsidP="00451495">
      <w:pPr>
        <w:pStyle w:val="H6"/>
      </w:pPr>
      <w:bookmarkStart w:id="240" w:name="_Toc510696613"/>
      <w:bookmarkStart w:id="241" w:name="_Toc35971404"/>
      <w:bookmarkStart w:id="242" w:name="_Toc510696635"/>
      <w:bookmarkStart w:id="243" w:name="_Toc35971430"/>
      <w:r>
        <w:t>7.</w:t>
      </w:r>
      <w:r w:rsidR="00037C25">
        <w:t>1</w:t>
      </w:r>
      <w:r>
        <w:t>.3.2.3</w:t>
      </w:r>
      <w:r w:rsidRPr="00384E92">
        <w:t>.1</w:t>
      </w:r>
      <w:r w:rsidRPr="00384E92">
        <w:tab/>
      </w:r>
      <w:bookmarkEnd w:id="240"/>
      <w:bookmarkEnd w:id="24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44" w:name="_Toc183438468"/>
      <w:r>
        <w:t>7.</w:t>
      </w:r>
      <w:r w:rsidR="00854175">
        <w:t>1</w:t>
      </w:r>
      <w:r>
        <w:t>.3.</w:t>
      </w:r>
      <w:r w:rsidR="00605091">
        <w:t>2</w:t>
      </w:r>
      <w:r>
        <w:t>.4</w:t>
      </w:r>
      <w:r>
        <w:tab/>
        <w:t>Resource Custom Operations</w:t>
      </w:r>
      <w:bookmarkEnd w:id="244"/>
    </w:p>
    <w:p w14:paraId="66EDE65D" w14:textId="77777777" w:rsidR="00451495" w:rsidRDefault="00451495" w:rsidP="00451495">
      <w:r>
        <w:t>None.</w:t>
      </w:r>
    </w:p>
    <w:p w14:paraId="4FAB7C6A" w14:textId="4278C14F" w:rsidR="00451495" w:rsidRPr="00F35F4A" w:rsidRDefault="00451495" w:rsidP="00451495">
      <w:pPr>
        <w:pStyle w:val="Heading4"/>
      </w:pPr>
      <w:bookmarkStart w:id="245" w:name="_Toc101529300"/>
      <w:bookmarkStart w:id="246" w:name="_Toc114864126"/>
      <w:bookmarkStart w:id="247" w:name="_Toc143871270"/>
      <w:bookmarkStart w:id="248" w:name="_Toc144134766"/>
      <w:bookmarkStart w:id="249" w:name="_Toc160609243"/>
      <w:bookmarkStart w:id="250" w:name="_Toc168502664"/>
      <w:bookmarkStart w:id="251" w:name="_Toc183438469"/>
      <w:r>
        <w:t>7.</w:t>
      </w:r>
      <w:r w:rsidR="00854175">
        <w:t>1</w:t>
      </w:r>
      <w:r w:rsidRPr="00F35F4A">
        <w:t>.</w:t>
      </w:r>
      <w:r>
        <w:t>3</w:t>
      </w:r>
      <w:r w:rsidRPr="00F35F4A">
        <w:t>.3</w:t>
      </w:r>
      <w:r w:rsidRPr="00F35F4A">
        <w:tab/>
        <w:t xml:space="preserve">Resource: Individual </w:t>
      </w:r>
      <w:r>
        <w:t>LMC</w:t>
      </w:r>
      <w:r w:rsidRPr="00F35F4A">
        <w:t xml:space="preserve"> registration</w:t>
      </w:r>
      <w:bookmarkEnd w:id="245"/>
      <w:bookmarkEnd w:id="246"/>
      <w:bookmarkEnd w:id="247"/>
      <w:bookmarkEnd w:id="248"/>
      <w:bookmarkEnd w:id="249"/>
      <w:bookmarkEnd w:id="250"/>
      <w:bookmarkEnd w:id="251"/>
    </w:p>
    <w:p w14:paraId="00D0C74D" w14:textId="36B96FFA" w:rsidR="00451495" w:rsidRPr="00F35F4A" w:rsidRDefault="00451495" w:rsidP="00451495">
      <w:pPr>
        <w:pStyle w:val="Heading5"/>
        <w:rPr>
          <w:lang w:eastAsia="zh-CN"/>
        </w:rPr>
      </w:pPr>
      <w:bookmarkStart w:id="252" w:name="_Toc101529301"/>
      <w:bookmarkStart w:id="253" w:name="_Toc114864127"/>
      <w:bookmarkStart w:id="254" w:name="_Toc143871271"/>
      <w:bookmarkStart w:id="255" w:name="_Toc144134767"/>
      <w:bookmarkStart w:id="256" w:name="_Toc160609244"/>
      <w:bookmarkStart w:id="257" w:name="_Toc168502665"/>
      <w:bookmarkStart w:id="258" w:name="_Toc18343847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52"/>
      <w:bookmarkEnd w:id="253"/>
      <w:bookmarkEnd w:id="254"/>
      <w:bookmarkEnd w:id="255"/>
      <w:bookmarkEnd w:id="256"/>
      <w:bookmarkEnd w:id="257"/>
      <w:bookmarkEnd w:id="25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59" w:name="_Toc101529302"/>
      <w:bookmarkStart w:id="260" w:name="_Toc114864128"/>
      <w:bookmarkStart w:id="261" w:name="_Toc143871272"/>
      <w:bookmarkStart w:id="262" w:name="_Toc144134768"/>
      <w:bookmarkStart w:id="263" w:name="_Toc160609245"/>
      <w:bookmarkStart w:id="264" w:name="_Toc168502666"/>
      <w:bookmarkStart w:id="265" w:name="_Toc18343847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59"/>
      <w:bookmarkEnd w:id="260"/>
      <w:bookmarkEnd w:id="261"/>
      <w:bookmarkEnd w:id="262"/>
      <w:bookmarkEnd w:id="263"/>
      <w:bookmarkEnd w:id="264"/>
      <w:bookmarkEnd w:id="26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66" w:name="_Toc101529303"/>
      <w:bookmarkStart w:id="267" w:name="_Toc114864129"/>
      <w:bookmarkStart w:id="268" w:name="_Toc143871273"/>
      <w:bookmarkStart w:id="269" w:name="_Toc144134769"/>
      <w:bookmarkStart w:id="270" w:name="_Toc160609246"/>
      <w:bookmarkStart w:id="271" w:name="_Toc168502667"/>
      <w:bookmarkStart w:id="272" w:name="_Toc18343847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66"/>
      <w:bookmarkEnd w:id="267"/>
      <w:bookmarkEnd w:id="268"/>
      <w:bookmarkEnd w:id="269"/>
      <w:bookmarkEnd w:id="270"/>
      <w:bookmarkEnd w:id="271"/>
      <w:bookmarkEnd w:id="27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73" w:name="_Toc510696615"/>
      <w:bookmarkStart w:id="274" w:name="_Toc35971406"/>
      <w:bookmarkStart w:id="275" w:name="_Toc183438473"/>
      <w:r>
        <w:t>7.</w:t>
      </w:r>
      <w:r w:rsidR="00BD0A7B">
        <w:t>1</w:t>
      </w:r>
      <w:r>
        <w:t>.3.3.4</w:t>
      </w:r>
      <w:r>
        <w:tab/>
        <w:t>Resource Custom Operations</w:t>
      </w:r>
      <w:bookmarkEnd w:id="273"/>
      <w:bookmarkEnd w:id="274"/>
      <w:bookmarkEnd w:id="275"/>
    </w:p>
    <w:p w14:paraId="5439A069" w14:textId="77777777" w:rsidR="00451495" w:rsidRPr="00535331" w:rsidRDefault="00451495" w:rsidP="00451495">
      <w:r>
        <w:t>None.</w:t>
      </w:r>
    </w:p>
    <w:p w14:paraId="41CBB649" w14:textId="57654613" w:rsidR="00451495" w:rsidRDefault="00451495" w:rsidP="00451495">
      <w:pPr>
        <w:pStyle w:val="Heading3"/>
      </w:pPr>
      <w:bookmarkStart w:id="276" w:name="_Toc510696622"/>
      <w:bookmarkStart w:id="277" w:name="_Toc35971413"/>
      <w:bookmarkStart w:id="278" w:name="_Toc183438474"/>
      <w:r>
        <w:lastRenderedPageBreak/>
        <w:t>7.</w:t>
      </w:r>
      <w:r w:rsidR="00BD0A7B">
        <w:t>1</w:t>
      </w:r>
      <w:r>
        <w:t>.4</w:t>
      </w:r>
      <w:r>
        <w:tab/>
        <w:t>Custom Operations without associated resources</w:t>
      </w:r>
      <w:bookmarkEnd w:id="276"/>
      <w:bookmarkEnd w:id="277"/>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1834384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1834384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183438477"/>
      <w:r>
        <w:rPr>
          <w:lang w:eastAsia="zh-CN"/>
        </w:rPr>
        <w:t>7.</w:t>
      </w:r>
      <w:r w:rsidR="00AB2CFD">
        <w:rPr>
          <w:lang w:eastAsia="zh-CN"/>
        </w:rPr>
        <w:t>1</w:t>
      </w:r>
      <w:r>
        <w:rPr>
          <w:lang w:eastAsia="zh-CN"/>
        </w:rPr>
        <w:t>.5.2</w:t>
      </w:r>
      <w:r>
        <w:rPr>
          <w:lang w:eastAsia="zh-CN"/>
        </w:rPr>
        <w:tab/>
      </w:r>
      <w:bookmarkEnd w:id="290"/>
      <w:r>
        <w:rPr>
          <w:lang w:eastAsia="zh-CN"/>
        </w:rPr>
        <w:t>Location configuration no</w:t>
      </w:r>
      <w:r w:rsidRPr="00A15F2C">
        <w:t>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1834384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1834384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1834384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24" w:name="_Toc183438481"/>
      <w:r>
        <w:rPr>
          <w:lang w:eastAsia="zh-CN"/>
        </w:rPr>
        <w:lastRenderedPageBreak/>
        <w:t>7.</w:t>
      </w:r>
      <w:r w:rsidR="00FF163D">
        <w:rPr>
          <w:lang w:eastAsia="zh-CN"/>
        </w:rPr>
        <w:t>1</w:t>
      </w:r>
      <w:r>
        <w:rPr>
          <w:lang w:eastAsia="zh-CN"/>
        </w:rPr>
        <w:t>.5.3</w:t>
      </w:r>
      <w:r>
        <w:rPr>
          <w:lang w:eastAsia="zh-CN"/>
        </w:rPr>
        <w:tab/>
        <w:t>Location request</w:t>
      </w:r>
      <w:bookmarkEnd w:id="324"/>
    </w:p>
    <w:p w14:paraId="19543DCD" w14:textId="4B1D6D74" w:rsidR="00451495" w:rsidRDefault="00451495" w:rsidP="00451495">
      <w:pPr>
        <w:pStyle w:val="Heading5"/>
        <w:rPr>
          <w:lang w:eastAsia="zh-CN"/>
        </w:rPr>
      </w:pPr>
      <w:bookmarkStart w:id="325" w:name="_Toc183438482"/>
      <w:r>
        <w:rPr>
          <w:lang w:eastAsia="zh-CN"/>
        </w:rPr>
        <w:t>7.</w:t>
      </w:r>
      <w:r w:rsidR="00FF163D">
        <w:rPr>
          <w:lang w:eastAsia="zh-CN"/>
        </w:rPr>
        <w:t>1</w:t>
      </w:r>
      <w:r>
        <w:rPr>
          <w:lang w:eastAsia="zh-CN"/>
        </w:rPr>
        <w:t>.5.3.1</w:t>
      </w:r>
      <w:r>
        <w:rPr>
          <w:lang w:eastAsia="zh-CN"/>
        </w:rPr>
        <w:tab/>
        <w:t>Description</w:t>
      </w:r>
      <w:bookmarkEnd w:id="325"/>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183438483"/>
      <w:r>
        <w:rPr>
          <w:lang w:eastAsia="zh-CN"/>
        </w:rPr>
        <w:t>7.</w:t>
      </w:r>
      <w:r w:rsidR="00616245">
        <w:rPr>
          <w:lang w:eastAsia="zh-CN"/>
        </w:rPr>
        <w:t>1</w:t>
      </w:r>
      <w:r>
        <w:rPr>
          <w:lang w:eastAsia="zh-CN"/>
        </w:rPr>
        <w:t>.5.3.2</w:t>
      </w:r>
      <w:r>
        <w:rPr>
          <w:lang w:eastAsia="zh-CN"/>
        </w:rPr>
        <w:tab/>
        <w:t>Target URI</w:t>
      </w:r>
      <w:bookmarkEnd w:id="326"/>
    </w:p>
    <w:p w14:paraId="7C03F361" w14:textId="51BA14E7"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w:t>
      </w:r>
      <w:r w:rsidRPr="009769B3">
        <w:rPr>
          <w:lang w:eastAsia="zh-CN"/>
        </w:rPr>
        <w:t xml:space="preserve"> </w:t>
      </w:r>
      <w:r>
        <w:rPr>
          <w:lang w:eastAsia="zh-CN"/>
        </w:rPr>
        <w:t>5.3</w:t>
      </w:r>
      <w:r w:rsidRPr="00F112E4">
        <w:t>.2-1.</w:t>
      </w:r>
    </w:p>
    <w:p w14:paraId="3E9CD17D" w14:textId="05D3462C"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w:t>
      </w:r>
      <w:r w:rsidRPr="009769B3">
        <w:rPr>
          <w:lang w:eastAsia="zh-CN"/>
        </w:rPr>
        <w:t xml:space="preserve"> </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1834384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3792B6BF" w14:textId="77777777" w:rsidR="00451495" w:rsidRPr="00203F77" w:rsidRDefault="00451495" w:rsidP="00451495">
      <w:pPr>
        <w:rPr>
          <w:lang w:eastAsia="zh-CN"/>
        </w:rPr>
      </w:pP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1834384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510696634"/>
      <w:bookmarkStart w:id="334" w:name="_Toc35971429"/>
      <w:bookmarkStart w:id="335" w:name="_Toc183438486"/>
      <w:r>
        <w:t>7.</w:t>
      </w:r>
      <w:r w:rsidR="00577DF2">
        <w:t>1</w:t>
      </w:r>
      <w:r>
        <w:t>.6.1</w:t>
      </w:r>
      <w:r>
        <w:tab/>
        <w:t>General</w:t>
      </w:r>
      <w:bookmarkEnd w:id="331"/>
      <w:bookmarkEnd w:id="332"/>
      <w:bookmarkEnd w:id="335"/>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58C78DD4" w:rsidR="001D4C90" w:rsidRDefault="001D4C90" w:rsidP="001D4C90">
            <w:pPr>
              <w:pStyle w:val="TAL"/>
              <w:rPr>
                <w:rFonts w:cs="Arial"/>
                <w:szCs w:val="18"/>
              </w:rPr>
            </w:pPr>
            <w:r>
              <w:rPr>
                <w:rFonts w:cs="Arial"/>
                <w:szCs w:val="18"/>
              </w:rPr>
              <w:t>Contains the location configuration details sent as a notification to the client</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622D871B" w:rsidR="00BF1656" w:rsidRPr="00D67EB0" w:rsidRDefault="00BF1656" w:rsidP="00BF1656">
            <w:pPr>
              <w:pStyle w:val="TAL"/>
              <w:rPr>
                <w:rFonts w:cs="Arial"/>
              </w:rPr>
            </w:pPr>
            <w:r>
              <w:rPr>
                <w:rFonts w:cs="Arial"/>
              </w:rPr>
              <w:t>3GPP TS 29.571 [</w:t>
            </w:r>
            <w:r w:rsidR="00223843" w:rsidRPr="00D67EB0">
              <w:rPr>
                <w:rFonts w:cs="Arial"/>
              </w:rPr>
              <w:t>15</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95DD19D" w14:textId="7B8EC340" w:rsidR="00BF1656" w:rsidRPr="00F25C88" w:rsidRDefault="00BF1656" w:rsidP="00BF1656">
            <w:pPr>
              <w:pStyle w:val="TAL"/>
              <w:rPr>
                <w:lang w:eastAsia="zh-CN"/>
              </w:rPr>
            </w:pPr>
            <w:r w:rsidRPr="001D2CEF">
              <w:t>String with format "date-time" as defined in OpenAPI Specification [</w:t>
            </w:r>
            <w:r>
              <w:t>14</w:t>
            </w:r>
            <w:r w:rsidRPr="001D2CEF">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37247C15" w:rsidR="00BF1656" w:rsidRPr="00393E50" w:rsidRDefault="00BF1656" w:rsidP="00BF1656">
            <w:pPr>
              <w:pStyle w:val="TAL"/>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BF1656"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BF1656" w:rsidRPr="00F25C88" w:rsidRDefault="00BF1656" w:rsidP="00BF1656">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35E586EB"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BF1656" w:rsidRPr="00F25C88" w:rsidRDefault="00BF1656" w:rsidP="00BF1656">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BF1656" w:rsidRPr="0016361A" w:rsidRDefault="00BF1656" w:rsidP="00BF1656">
            <w:pPr>
              <w:pStyle w:val="TAL"/>
              <w:rPr>
                <w:rFonts w:cs="Arial"/>
                <w:szCs w:val="18"/>
              </w:rPr>
            </w:pPr>
          </w:p>
        </w:tc>
      </w:tr>
      <w:tr w:rsidR="00BF1656"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BF1656" w:rsidRPr="00F25C88" w:rsidRDefault="00BF1656" w:rsidP="00BF1656">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1037DB3C"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BF1656" w:rsidRPr="00F25C88" w:rsidRDefault="00BF1656" w:rsidP="00BF1656">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BF1656" w:rsidRPr="0016361A" w:rsidRDefault="00BF1656" w:rsidP="00BF1656">
            <w:pPr>
              <w:pStyle w:val="TAL"/>
              <w:rPr>
                <w:rFonts w:cs="Arial"/>
                <w:szCs w:val="18"/>
              </w:rPr>
            </w:pPr>
          </w:p>
        </w:tc>
      </w:tr>
      <w:tr w:rsidR="00BF1656"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BF1656" w:rsidRPr="00F25C88" w:rsidRDefault="00BF1656" w:rsidP="00BF1656">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500368CF"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BF1656" w:rsidRPr="00F25C88" w:rsidRDefault="00BF1656" w:rsidP="00BF1656">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BF1656" w:rsidRPr="0016361A" w:rsidRDefault="00BF1656" w:rsidP="00BF1656">
            <w:pPr>
              <w:pStyle w:val="TAL"/>
              <w:rPr>
                <w:rFonts w:cs="Arial"/>
                <w:szCs w:val="18"/>
              </w:rPr>
            </w:pPr>
          </w:p>
        </w:tc>
      </w:tr>
      <w:tr w:rsidR="00BF1656"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BF1656" w:rsidRPr="00F25C88" w:rsidRDefault="00BF1656" w:rsidP="00BF1656">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70364701" w:rsidR="00BF1656" w:rsidRPr="00393E50" w:rsidRDefault="00BF1656" w:rsidP="00BF1656">
            <w:pPr>
              <w:pStyle w:val="TAL"/>
              <w:rPr>
                <w:rFonts w:cs="Arial"/>
              </w:rPr>
            </w:pPr>
            <w:r w:rsidRPr="00393E50">
              <w:t>3GPP TS 29.571 [</w:t>
            </w:r>
            <w:r w:rsidR="00223843" w:rsidRPr="00D67EB0">
              <w:rPr>
                <w:rFonts w:cs="Arial"/>
              </w:rPr>
              <w:t>15</w:t>
            </w:r>
            <w:r w:rsidRPr="00393E50">
              <w:t>]</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BF1656" w:rsidRPr="00F25C88" w:rsidRDefault="00BF1656" w:rsidP="00BF1656">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BF1656" w:rsidRPr="0016361A" w:rsidRDefault="00BF1656" w:rsidP="00BF1656">
            <w:pPr>
              <w:pStyle w:val="TAL"/>
              <w:rPr>
                <w:rFonts w:cs="Arial"/>
                <w:szCs w:val="18"/>
              </w:rPr>
            </w:pPr>
          </w:p>
        </w:tc>
      </w:tr>
      <w:tr w:rsidR="00BF1656"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BF1656" w:rsidRDefault="00BF1656" w:rsidP="00BF1656">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76570727" w:rsidR="00BF1656" w:rsidRPr="00D67EB0" w:rsidRDefault="00BF1656" w:rsidP="00BF1656">
            <w:pPr>
              <w:pStyle w:val="TAL"/>
            </w:pPr>
            <w:r w:rsidRPr="00D67EB0">
              <w:rPr>
                <w:rFonts w:cs="Arial"/>
              </w:rPr>
              <w:t>3GPP TS 29.571 [15]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BF1656" w:rsidRDefault="00BF1656" w:rsidP="00BF1656">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BF1656" w:rsidRPr="0016361A" w:rsidRDefault="00BF1656" w:rsidP="00BF1656">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1834384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6"/>
    </w:p>
    <w:p w14:paraId="0A48256F" w14:textId="27243542" w:rsidR="00451495" w:rsidRDefault="00451495" w:rsidP="00451495">
      <w:pPr>
        <w:pStyle w:val="Heading5"/>
      </w:pPr>
      <w:bookmarkStart w:id="337" w:name="_Toc183438488"/>
      <w:r>
        <w:t>7.</w:t>
      </w:r>
      <w:r w:rsidR="00D80E4B">
        <w:t>1</w:t>
      </w:r>
      <w:r>
        <w:t>.6.2.1</w:t>
      </w:r>
      <w:r>
        <w:tab/>
        <w:t>Introduction</w:t>
      </w:r>
      <w:bookmarkEnd w:id="242"/>
      <w:bookmarkEnd w:id="24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183438489"/>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183438490"/>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BE6196">
        <w:trPr>
          <w:jc w:val="center"/>
        </w:trPr>
        <w:tc>
          <w:tcPr>
            <w:tcW w:w="1929"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19"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BE6196">
        <w:trPr>
          <w:jc w:val="center"/>
        </w:trPr>
        <w:tc>
          <w:tcPr>
            <w:tcW w:w="1929"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77777777" w:rsidR="00B65C8E" w:rsidRPr="0016361A" w:rsidRDefault="00B65C8E" w:rsidP="00BE6196">
            <w:pPr>
              <w:pStyle w:val="TAL"/>
            </w:pPr>
            <w:r>
              <w:t>1</w:t>
            </w:r>
          </w:p>
        </w:tc>
        <w:tc>
          <w:tcPr>
            <w:tcW w:w="3319"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BE6196">
        <w:trPr>
          <w:jc w:val="center"/>
        </w:trPr>
        <w:tc>
          <w:tcPr>
            <w:tcW w:w="1929"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77777777" w:rsidR="00B65C8E" w:rsidRDefault="00B65C8E" w:rsidP="00BE6196">
            <w:pPr>
              <w:pStyle w:val="TAL"/>
            </w:pPr>
            <w:r>
              <w:t>1</w:t>
            </w:r>
          </w:p>
        </w:tc>
        <w:tc>
          <w:tcPr>
            <w:tcW w:w="3319"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BE6196">
        <w:trPr>
          <w:jc w:val="center"/>
        </w:trPr>
        <w:tc>
          <w:tcPr>
            <w:tcW w:w="1929"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77777777" w:rsidR="00B65C8E" w:rsidRDefault="00B65C8E" w:rsidP="00BE6196">
            <w:pPr>
              <w:pStyle w:val="TAL"/>
            </w:pPr>
            <w:r>
              <w:t>1</w:t>
            </w:r>
          </w:p>
        </w:tc>
        <w:tc>
          <w:tcPr>
            <w:tcW w:w="3319"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BE6196">
        <w:trPr>
          <w:jc w:val="center"/>
        </w:trPr>
        <w:tc>
          <w:tcPr>
            <w:tcW w:w="1929"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77777777" w:rsidR="00B65C8E" w:rsidRDefault="00B65C8E" w:rsidP="00BE6196">
            <w:pPr>
              <w:pStyle w:val="TAL"/>
            </w:pPr>
            <w:r>
              <w:t>1</w:t>
            </w:r>
          </w:p>
        </w:tc>
        <w:tc>
          <w:tcPr>
            <w:tcW w:w="3319"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bl>
    <w:p w14:paraId="417F9ADA" w14:textId="77777777" w:rsidR="00B65C8E" w:rsidRDefault="00B65C8E" w:rsidP="00B65C8E"/>
    <w:p w14:paraId="57647276" w14:textId="3D631E1B" w:rsidR="00B65C8E" w:rsidRDefault="00B65C8E" w:rsidP="00B65C8E">
      <w:pPr>
        <w:pStyle w:val="Heading5"/>
      </w:pPr>
      <w:bookmarkStart w:id="342" w:name="_Toc183438491"/>
      <w:r>
        <w:lastRenderedPageBreak/>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BE6196">
        <w:trPr>
          <w:jc w:val="center"/>
        </w:trPr>
        <w:tc>
          <w:tcPr>
            <w:tcW w:w="1835"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19"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5A3916" w14:textId="77777777" w:rsidTr="00BE6196">
        <w:trPr>
          <w:jc w:val="center"/>
        </w:trPr>
        <w:tc>
          <w:tcPr>
            <w:tcW w:w="1835" w:type="dxa"/>
          </w:tcPr>
          <w:p w14:paraId="5A9D1312" w14:textId="77777777" w:rsidR="00B65C8E" w:rsidRPr="0016361A" w:rsidRDefault="00B65C8E" w:rsidP="00BE6196">
            <w:pPr>
              <w:pStyle w:val="TAL"/>
            </w:pPr>
            <w:r>
              <w:t>cellChange</w:t>
            </w:r>
          </w:p>
        </w:tc>
        <w:tc>
          <w:tcPr>
            <w:tcW w:w="1311" w:type="dxa"/>
          </w:tcPr>
          <w:p w14:paraId="56F17327" w14:textId="77777777" w:rsidR="00B65C8E" w:rsidRPr="0016361A" w:rsidRDefault="00B65C8E" w:rsidP="00BE6196">
            <w:pPr>
              <w:pStyle w:val="TAL"/>
            </w:pPr>
            <w:r>
              <w:t>CellChange</w:t>
            </w:r>
          </w:p>
        </w:tc>
        <w:tc>
          <w:tcPr>
            <w:tcW w:w="425" w:type="dxa"/>
          </w:tcPr>
          <w:p w14:paraId="07DB824D" w14:textId="77777777" w:rsidR="00B65C8E" w:rsidRPr="0016361A" w:rsidRDefault="00B65C8E" w:rsidP="00BE6196">
            <w:pPr>
              <w:pStyle w:val="TAC"/>
            </w:pPr>
            <w:r>
              <w:t>O</w:t>
            </w:r>
          </w:p>
        </w:tc>
        <w:tc>
          <w:tcPr>
            <w:tcW w:w="1134" w:type="dxa"/>
          </w:tcPr>
          <w:p w14:paraId="0B22835E" w14:textId="77777777" w:rsidR="00B65C8E" w:rsidRPr="0016361A" w:rsidRDefault="00B65C8E" w:rsidP="00BE6196">
            <w:pPr>
              <w:pStyle w:val="TAL"/>
            </w:pPr>
            <w:r>
              <w:t>1</w:t>
            </w:r>
          </w:p>
        </w:tc>
        <w:tc>
          <w:tcPr>
            <w:tcW w:w="3319" w:type="dxa"/>
          </w:tcPr>
          <w:p w14:paraId="461653E3" w14:textId="77777777" w:rsidR="00B65C8E" w:rsidRPr="0016361A" w:rsidRDefault="00B65C8E" w:rsidP="00BE6196">
            <w:pPr>
              <w:pStyle w:val="TAL"/>
              <w:rPr>
                <w:rFonts w:cs="Arial"/>
                <w:szCs w:val="18"/>
              </w:rPr>
            </w:pPr>
            <w:r>
              <w:t>The attribute specifies which cell changes trigger location reporting.</w:t>
            </w:r>
          </w:p>
        </w:tc>
        <w:tc>
          <w:tcPr>
            <w:tcW w:w="1503" w:type="dxa"/>
          </w:tcPr>
          <w:p w14:paraId="619D01C8" w14:textId="77777777" w:rsidR="00B65C8E" w:rsidRPr="0016361A" w:rsidRDefault="00B65C8E" w:rsidP="00BE6196">
            <w:pPr>
              <w:pStyle w:val="TAL"/>
              <w:rPr>
                <w:rFonts w:cs="Arial"/>
                <w:szCs w:val="18"/>
              </w:rPr>
            </w:pPr>
          </w:p>
        </w:tc>
      </w:tr>
      <w:tr w:rsidR="00B65C8E" w:rsidRPr="00B54FF5" w14:paraId="1F54B9FC" w14:textId="77777777" w:rsidTr="00BE6196">
        <w:trPr>
          <w:jc w:val="center"/>
        </w:trPr>
        <w:tc>
          <w:tcPr>
            <w:tcW w:w="1835"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77777777" w:rsidR="00B65C8E" w:rsidRDefault="00B65C8E" w:rsidP="00BE6196">
            <w:pPr>
              <w:pStyle w:val="TAL"/>
            </w:pPr>
            <w:r>
              <w:t>1</w:t>
            </w:r>
          </w:p>
        </w:tc>
        <w:tc>
          <w:tcPr>
            <w:tcW w:w="3319"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BE6196">
        <w:trPr>
          <w:jc w:val="center"/>
        </w:trPr>
        <w:tc>
          <w:tcPr>
            <w:tcW w:w="1835"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77777777" w:rsidR="00B65C8E" w:rsidRDefault="00B65C8E" w:rsidP="00BE6196">
            <w:pPr>
              <w:pStyle w:val="TAL"/>
            </w:pPr>
            <w:r>
              <w:t>1</w:t>
            </w:r>
          </w:p>
        </w:tc>
        <w:tc>
          <w:tcPr>
            <w:tcW w:w="3319"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BE6196">
        <w:trPr>
          <w:jc w:val="center"/>
        </w:trPr>
        <w:tc>
          <w:tcPr>
            <w:tcW w:w="1835"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77777777" w:rsidR="00B65C8E" w:rsidRDefault="00B65C8E" w:rsidP="00BE6196">
            <w:pPr>
              <w:pStyle w:val="TAL"/>
            </w:pPr>
            <w:r>
              <w:t>1</w:t>
            </w:r>
          </w:p>
        </w:tc>
        <w:tc>
          <w:tcPr>
            <w:tcW w:w="3319"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BE6196">
        <w:trPr>
          <w:jc w:val="center"/>
        </w:trPr>
        <w:tc>
          <w:tcPr>
            <w:tcW w:w="1835"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77777777" w:rsidR="00B65C8E" w:rsidRDefault="00B65C8E" w:rsidP="00BE6196">
            <w:pPr>
              <w:pStyle w:val="TAL"/>
            </w:pPr>
            <w:r>
              <w:t>1</w:t>
            </w:r>
          </w:p>
        </w:tc>
        <w:tc>
          <w:tcPr>
            <w:tcW w:w="3319"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BE6196">
        <w:trPr>
          <w:jc w:val="center"/>
        </w:trPr>
        <w:tc>
          <w:tcPr>
            <w:tcW w:w="1835"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77777777" w:rsidR="00B65C8E" w:rsidRDefault="00B65C8E" w:rsidP="00BE6196">
            <w:pPr>
              <w:pStyle w:val="TAL"/>
            </w:pPr>
            <w:r>
              <w:t>1</w:t>
            </w:r>
          </w:p>
        </w:tc>
        <w:tc>
          <w:tcPr>
            <w:tcW w:w="3319"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BE6196">
        <w:trPr>
          <w:jc w:val="center"/>
        </w:trPr>
        <w:tc>
          <w:tcPr>
            <w:tcW w:w="1835"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7777777" w:rsidR="00B65C8E" w:rsidRDefault="00B65C8E" w:rsidP="00BE6196">
            <w:pPr>
              <w:pStyle w:val="TAL"/>
            </w:pPr>
            <w:r>
              <w:t>1</w:t>
            </w:r>
          </w:p>
        </w:tc>
        <w:tc>
          <w:tcPr>
            <w:tcW w:w="3319"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B65C8E" w:rsidRPr="00B54FF5" w14:paraId="4AF7C8B5" w14:textId="77777777" w:rsidTr="00BE6196">
        <w:trPr>
          <w:jc w:val="center"/>
        </w:trPr>
        <w:tc>
          <w:tcPr>
            <w:tcW w:w="1835"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77777777" w:rsidR="00B65C8E" w:rsidRDefault="00B65C8E" w:rsidP="00BE6196">
            <w:pPr>
              <w:pStyle w:val="TAL"/>
            </w:pPr>
            <w:r>
              <w:t>1</w:t>
            </w:r>
          </w:p>
        </w:tc>
        <w:tc>
          <w:tcPr>
            <w:tcW w:w="3319"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BE6196">
        <w:trPr>
          <w:jc w:val="center"/>
        </w:trPr>
        <w:tc>
          <w:tcPr>
            <w:tcW w:w="1835"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77777777" w:rsidR="00B65C8E" w:rsidRDefault="00B65C8E" w:rsidP="00BE6196">
            <w:pPr>
              <w:pStyle w:val="TAL"/>
            </w:pPr>
            <w:r>
              <w:t>1</w:t>
            </w:r>
          </w:p>
        </w:tc>
        <w:tc>
          <w:tcPr>
            <w:tcW w:w="3319"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183438492"/>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183438493"/>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183438494"/>
      <w:r>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183438495"/>
      <w:r>
        <w:lastRenderedPageBreak/>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183438496"/>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183438497"/>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BE6196">
        <w:trPr>
          <w:jc w:val="center"/>
        </w:trPr>
        <w:tc>
          <w:tcPr>
            <w:tcW w:w="1929"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19"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5C63033" w14:textId="77777777" w:rsidTr="00BE6196">
        <w:trPr>
          <w:jc w:val="center"/>
        </w:trPr>
        <w:tc>
          <w:tcPr>
            <w:tcW w:w="1929" w:type="dxa"/>
          </w:tcPr>
          <w:p w14:paraId="1F5200C4" w14:textId="77777777" w:rsidR="00B65C8E" w:rsidRPr="0016361A" w:rsidRDefault="00B65C8E" w:rsidP="00BE6196">
            <w:pPr>
              <w:pStyle w:val="TAL"/>
            </w:pPr>
            <w:r>
              <w:t>anyAreaChange</w:t>
            </w:r>
          </w:p>
        </w:tc>
        <w:tc>
          <w:tcPr>
            <w:tcW w:w="1217" w:type="dxa"/>
          </w:tcPr>
          <w:p w14:paraId="27F42437" w14:textId="77777777" w:rsidR="00B65C8E" w:rsidRPr="0016361A" w:rsidRDefault="00B65C8E" w:rsidP="00BE6196">
            <w:pPr>
              <w:pStyle w:val="TAL"/>
              <w:tabs>
                <w:tab w:val="left" w:pos="398"/>
              </w:tabs>
            </w:pPr>
          </w:p>
        </w:tc>
        <w:tc>
          <w:tcPr>
            <w:tcW w:w="425" w:type="dxa"/>
          </w:tcPr>
          <w:p w14:paraId="5C1E109E" w14:textId="77777777" w:rsidR="00B65C8E" w:rsidRPr="0016361A" w:rsidRDefault="00B65C8E" w:rsidP="00BE6196">
            <w:pPr>
              <w:pStyle w:val="TAC"/>
            </w:pPr>
            <w:r>
              <w:t>O</w:t>
            </w:r>
          </w:p>
        </w:tc>
        <w:tc>
          <w:tcPr>
            <w:tcW w:w="1134" w:type="dxa"/>
          </w:tcPr>
          <w:p w14:paraId="087077E9" w14:textId="77777777" w:rsidR="00B65C8E" w:rsidRPr="0016361A" w:rsidRDefault="00B65C8E" w:rsidP="00BE6196">
            <w:pPr>
              <w:pStyle w:val="TAL"/>
            </w:pPr>
            <w:r>
              <w:t>1</w:t>
            </w:r>
          </w:p>
        </w:tc>
        <w:tc>
          <w:tcPr>
            <w:tcW w:w="3319" w:type="dxa"/>
          </w:tcPr>
          <w:p w14:paraId="5DB4D872" w14:textId="77777777" w:rsidR="00B65C8E" w:rsidRPr="0016361A" w:rsidRDefault="00B65C8E" w:rsidP="00BE6196">
            <w:pPr>
              <w:pStyle w:val="TAL"/>
              <w:rPr>
                <w:rFonts w:cs="Arial"/>
                <w:szCs w:val="18"/>
              </w:rPr>
            </w:pPr>
          </w:p>
        </w:tc>
        <w:tc>
          <w:tcPr>
            <w:tcW w:w="1503" w:type="dxa"/>
          </w:tcPr>
          <w:p w14:paraId="7DE06D18" w14:textId="77777777" w:rsidR="00B65C8E" w:rsidRPr="0016361A" w:rsidRDefault="00B65C8E" w:rsidP="00BE6196">
            <w:pPr>
              <w:pStyle w:val="TAL"/>
              <w:rPr>
                <w:rFonts w:cs="Arial"/>
                <w:szCs w:val="18"/>
              </w:rPr>
            </w:pPr>
          </w:p>
        </w:tc>
      </w:tr>
      <w:tr w:rsidR="00B65C8E" w:rsidRPr="00B54FF5" w14:paraId="20347068" w14:textId="77777777" w:rsidTr="00BE6196">
        <w:trPr>
          <w:jc w:val="center"/>
        </w:trPr>
        <w:tc>
          <w:tcPr>
            <w:tcW w:w="1929" w:type="dxa"/>
          </w:tcPr>
          <w:p w14:paraId="3F33DF62" w14:textId="77777777" w:rsidR="00B65C8E" w:rsidRDefault="00B65C8E" w:rsidP="00BE6196">
            <w:pPr>
              <w:pStyle w:val="TAL"/>
            </w:pPr>
            <w:r>
              <w:t>enterSpecificArea</w:t>
            </w:r>
          </w:p>
        </w:tc>
        <w:tc>
          <w:tcPr>
            <w:tcW w:w="1217" w:type="dxa"/>
          </w:tcPr>
          <w:p w14:paraId="440D77AF" w14:textId="77777777" w:rsidR="00B65C8E" w:rsidRDefault="00B65C8E" w:rsidP="00BE6196">
            <w:pPr>
              <w:pStyle w:val="TAL"/>
            </w:pPr>
          </w:p>
        </w:tc>
        <w:tc>
          <w:tcPr>
            <w:tcW w:w="425" w:type="dxa"/>
          </w:tcPr>
          <w:p w14:paraId="53B5608C" w14:textId="77777777" w:rsidR="00B65C8E" w:rsidRDefault="00B65C8E" w:rsidP="00BE6196">
            <w:pPr>
              <w:pStyle w:val="TAC"/>
            </w:pPr>
            <w:r>
              <w:t>O</w:t>
            </w:r>
          </w:p>
        </w:tc>
        <w:tc>
          <w:tcPr>
            <w:tcW w:w="1134" w:type="dxa"/>
          </w:tcPr>
          <w:p w14:paraId="7045AAE1" w14:textId="77777777" w:rsidR="00B65C8E" w:rsidRDefault="00B65C8E" w:rsidP="00BE6196">
            <w:pPr>
              <w:pStyle w:val="TAL"/>
            </w:pPr>
            <w:r>
              <w:t>1</w:t>
            </w:r>
          </w:p>
        </w:tc>
        <w:tc>
          <w:tcPr>
            <w:tcW w:w="3319" w:type="dxa"/>
          </w:tcPr>
          <w:p w14:paraId="3BB979A4" w14:textId="77777777" w:rsidR="00B65C8E" w:rsidRPr="00FD1BB5" w:rsidRDefault="00B65C8E" w:rsidP="00BE6196">
            <w:pPr>
              <w:pStyle w:val="TAL"/>
              <w:rPr>
                <w:rFonts w:cs="Arial"/>
                <w:szCs w:val="18"/>
              </w:rPr>
            </w:pPr>
          </w:p>
        </w:tc>
        <w:tc>
          <w:tcPr>
            <w:tcW w:w="1503" w:type="dxa"/>
          </w:tcPr>
          <w:p w14:paraId="557C64D0" w14:textId="77777777" w:rsidR="00B65C8E" w:rsidRPr="0016361A" w:rsidRDefault="00B65C8E" w:rsidP="00BE6196">
            <w:pPr>
              <w:pStyle w:val="TAL"/>
              <w:rPr>
                <w:rFonts w:cs="Arial"/>
                <w:szCs w:val="18"/>
              </w:rPr>
            </w:pPr>
          </w:p>
        </w:tc>
      </w:tr>
      <w:tr w:rsidR="00B65C8E" w:rsidRPr="00B54FF5" w14:paraId="5C218B1E" w14:textId="77777777" w:rsidTr="00BE6196">
        <w:trPr>
          <w:jc w:val="center"/>
        </w:trPr>
        <w:tc>
          <w:tcPr>
            <w:tcW w:w="1929" w:type="dxa"/>
          </w:tcPr>
          <w:p w14:paraId="16C90E64" w14:textId="77777777" w:rsidR="00B65C8E" w:rsidRDefault="00B65C8E" w:rsidP="00BE6196">
            <w:pPr>
              <w:pStyle w:val="TAL"/>
            </w:pPr>
            <w:r>
              <w:t>exitSpecificArea</w:t>
            </w:r>
          </w:p>
        </w:tc>
        <w:tc>
          <w:tcPr>
            <w:tcW w:w="1217" w:type="dxa"/>
          </w:tcPr>
          <w:p w14:paraId="3A39C62E" w14:textId="77777777" w:rsidR="00B65C8E" w:rsidRDefault="00B65C8E" w:rsidP="00BE6196">
            <w:pPr>
              <w:pStyle w:val="TAL"/>
            </w:pPr>
          </w:p>
        </w:tc>
        <w:tc>
          <w:tcPr>
            <w:tcW w:w="425" w:type="dxa"/>
          </w:tcPr>
          <w:p w14:paraId="5574A0DC" w14:textId="77777777" w:rsidR="00B65C8E" w:rsidRDefault="00B65C8E" w:rsidP="00BE6196">
            <w:pPr>
              <w:pStyle w:val="TAC"/>
            </w:pPr>
            <w:r>
              <w:t>O</w:t>
            </w:r>
          </w:p>
        </w:tc>
        <w:tc>
          <w:tcPr>
            <w:tcW w:w="1134" w:type="dxa"/>
          </w:tcPr>
          <w:p w14:paraId="764C0311" w14:textId="77777777" w:rsidR="00B65C8E" w:rsidRDefault="00B65C8E" w:rsidP="00BE6196">
            <w:pPr>
              <w:pStyle w:val="TAL"/>
            </w:pPr>
            <w:r>
              <w:t>1</w:t>
            </w:r>
          </w:p>
        </w:tc>
        <w:tc>
          <w:tcPr>
            <w:tcW w:w="3319" w:type="dxa"/>
          </w:tcPr>
          <w:p w14:paraId="5D1E99A3" w14:textId="77777777" w:rsidR="00B65C8E" w:rsidRPr="00FD1BB5" w:rsidRDefault="00B65C8E" w:rsidP="00BE6196">
            <w:pPr>
              <w:pStyle w:val="TAL"/>
              <w:rPr>
                <w:rFonts w:cs="Arial"/>
                <w:szCs w:val="18"/>
              </w:rPr>
            </w:pPr>
          </w:p>
        </w:tc>
        <w:tc>
          <w:tcPr>
            <w:tcW w:w="1503" w:type="dxa"/>
          </w:tcPr>
          <w:p w14:paraId="79F8E2CB" w14:textId="77777777" w:rsidR="00B65C8E" w:rsidRPr="0016361A" w:rsidRDefault="00B65C8E" w:rsidP="00BE6196">
            <w:pPr>
              <w:pStyle w:val="TAL"/>
              <w:rPr>
                <w:rFonts w:cs="Arial"/>
                <w:szCs w:val="18"/>
              </w:rPr>
            </w:pPr>
          </w:p>
        </w:tc>
      </w:tr>
    </w:tbl>
    <w:p w14:paraId="0DE2E407" w14:textId="77777777" w:rsidR="00B65C8E" w:rsidRDefault="00B65C8E" w:rsidP="00B65C8E"/>
    <w:p w14:paraId="5452AA1F" w14:textId="77777777" w:rsidR="00B65C8E" w:rsidRDefault="00B65C8E" w:rsidP="00B65C8E">
      <w:pPr>
        <w:pStyle w:val="EditorsNote"/>
      </w:pPr>
      <w:r>
        <w:t>Editor's note:</w:t>
      </w:r>
      <w:r>
        <w:tab/>
        <w:t>The datatypes of GeographicalAreaChange is FFS.</w:t>
      </w:r>
    </w:p>
    <w:p w14:paraId="02554F57" w14:textId="568B7655" w:rsidR="00B65C8E" w:rsidRDefault="00B65C8E" w:rsidP="00B65C8E">
      <w:pPr>
        <w:pStyle w:val="Heading5"/>
      </w:pPr>
      <w:bookmarkStart w:id="350" w:name="_Toc183438498"/>
      <w:r>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183438499"/>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183438500"/>
      <w:r>
        <w:lastRenderedPageBreak/>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183438501"/>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183438502"/>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183438503"/>
      <w:r>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183438504"/>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183438505"/>
      <w:r>
        <w:lastRenderedPageBreak/>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1834385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1834385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183438508"/>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1834385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183438510"/>
      <w:r>
        <w:lastRenderedPageBreak/>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183438511"/>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183438512"/>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183438513"/>
      <w:r>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183438514"/>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183438515"/>
      <w:r>
        <w:lastRenderedPageBreak/>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183438516"/>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183438517"/>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183438518"/>
      <w:r>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183438519"/>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183438520"/>
      <w:r>
        <w:lastRenderedPageBreak/>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Pr="00AC7671" w:rsidRDefault="00B65C8E" w:rsidP="00451495"/>
    <w:p w14:paraId="03ABF3FA" w14:textId="7B15F182" w:rsidR="00451495" w:rsidRDefault="00451495" w:rsidP="00451495">
      <w:pPr>
        <w:pStyle w:val="Heading4"/>
        <w:rPr>
          <w:lang w:val="en-US"/>
        </w:rPr>
      </w:pPr>
      <w:bookmarkStart w:id="373" w:name="_Toc510696638"/>
      <w:bookmarkStart w:id="374" w:name="_Toc35971433"/>
      <w:bookmarkStart w:id="375" w:name="_Toc183438521"/>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3"/>
      <w:bookmarkEnd w:id="374"/>
      <w:bookmarkEnd w:id="375"/>
    </w:p>
    <w:p w14:paraId="76BB6C7F" w14:textId="1DFCA324" w:rsidR="00451495" w:rsidRDefault="00451495" w:rsidP="00451495">
      <w:bookmarkStart w:id="376" w:name="_Toc510696641"/>
      <w:bookmarkStart w:id="377" w:name="_Toc35971436"/>
    </w:p>
    <w:p w14:paraId="4AAA551F" w14:textId="77777777" w:rsidR="00463841" w:rsidRPr="00384E92" w:rsidRDefault="00463841" w:rsidP="00463841">
      <w:pPr>
        <w:pStyle w:val="Heading5"/>
      </w:pPr>
      <w:bookmarkStart w:id="378" w:name="_Toc183438522"/>
      <w:r>
        <w:t>7.1.6.3.1</w:t>
      </w:r>
      <w:r w:rsidRPr="00384E92">
        <w:tab/>
        <w:t>Introduction</w:t>
      </w:r>
      <w:bookmarkEnd w:id="378"/>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79" w:name="_Toc183438523"/>
      <w:r>
        <w:t>7.1.6.3.2</w:t>
      </w:r>
      <w:r w:rsidRPr="00384E92">
        <w:tab/>
        <w:t>Simple data types</w:t>
      </w:r>
      <w:bookmarkEnd w:id="379"/>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5D61AD2F" w14:textId="77777777" w:rsidR="00F67890" w:rsidRPr="00384E92" w:rsidRDefault="00F67890" w:rsidP="00451495"/>
    <w:p w14:paraId="0F3E4A90" w14:textId="490FF116" w:rsidR="00451495" w:rsidRPr="002612B3" w:rsidRDefault="00451495" w:rsidP="00451495">
      <w:pPr>
        <w:pStyle w:val="Heading3"/>
      </w:pPr>
      <w:bookmarkStart w:id="380" w:name="_Toc510696647"/>
      <w:bookmarkStart w:id="381" w:name="_Toc35971443"/>
      <w:bookmarkStart w:id="382" w:name="_Toc183438524"/>
      <w:bookmarkEnd w:id="376"/>
      <w:bookmarkEnd w:id="377"/>
      <w:r>
        <w:lastRenderedPageBreak/>
        <w:t>7.</w:t>
      </w:r>
      <w:r w:rsidR="0014407A">
        <w:t>1</w:t>
      </w:r>
      <w:r>
        <w:t>.</w:t>
      </w:r>
      <w:r w:rsidRPr="002612B3">
        <w:t>7</w:t>
      </w:r>
      <w:r w:rsidRPr="002612B3">
        <w:tab/>
        <w:t>Error Handling</w:t>
      </w:r>
      <w:bookmarkEnd w:id="380"/>
      <w:bookmarkEnd w:id="381"/>
      <w:bookmarkEnd w:id="382"/>
    </w:p>
    <w:p w14:paraId="63BF24B1" w14:textId="520187F3" w:rsidR="00451495" w:rsidRPr="002612B3" w:rsidRDefault="00451495" w:rsidP="00451495">
      <w:pPr>
        <w:pStyle w:val="Heading4"/>
      </w:pPr>
      <w:bookmarkStart w:id="383" w:name="_Toc35971444"/>
      <w:bookmarkStart w:id="384" w:name="_Toc183438525"/>
      <w:r>
        <w:t>7.</w:t>
      </w:r>
      <w:r w:rsidR="0014407A">
        <w:t>1</w:t>
      </w:r>
      <w:r w:rsidRPr="002612B3">
        <w:t>.7.1</w:t>
      </w:r>
      <w:r w:rsidRPr="002612B3">
        <w:tab/>
        <w:t>General</w:t>
      </w:r>
      <w:bookmarkEnd w:id="383"/>
      <w:bookmarkEnd w:id="384"/>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85" w:name="_Toc35971445"/>
      <w:bookmarkStart w:id="386" w:name="_Toc183438526"/>
      <w:r>
        <w:t>7.</w:t>
      </w:r>
      <w:r w:rsidR="00884F7E">
        <w:t>1</w:t>
      </w:r>
      <w:r w:rsidRPr="002612B3">
        <w:t>.7.2</w:t>
      </w:r>
      <w:r w:rsidRPr="002612B3">
        <w:tab/>
        <w:t>Protocol Errors</w:t>
      </w:r>
      <w:bookmarkEnd w:id="385"/>
      <w:bookmarkEnd w:id="386"/>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87" w:name="_Toc35971446"/>
      <w:bookmarkStart w:id="388" w:name="_Toc183438527"/>
      <w:r>
        <w:t>7.</w:t>
      </w:r>
      <w:r w:rsidR="00884F7E">
        <w:t>1</w:t>
      </w:r>
      <w:r w:rsidRPr="002612B3">
        <w:t>.7.3</w:t>
      </w:r>
      <w:r w:rsidRPr="002612B3">
        <w:tab/>
        <w:t>Application Errors</w:t>
      </w:r>
      <w:bookmarkEnd w:id="387"/>
      <w:bookmarkEnd w:id="388"/>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89" w:name="_Toc492899751"/>
      <w:bookmarkStart w:id="390" w:name="_Toc492900030"/>
      <w:bookmarkStart w:id="391" w:name="_Toc492967832"/>
      <w:bookmarkStart w:id="392" w:name="_Toc492972920"/>
      <w:bookmarkStart w:id="393" w:name="_Toc492973140"/>
      <w:bookmarkStart w:id="394" w:name="_Toc493774060"/>
      <w:bookmarkStart w:id="395" w:name="_Toc508285804"/>
      <w:bookmarkStart w:id="396" w:name="_Toc508287269"/>
      <w:bookmarkStart w:id="397" w:name="_Toc510696648"/>
      <w:bookmarkStart w:id="398" w:name="_Toc35971447"/>
    </w:p>
    <w:p w14:paraId="0A8B6398" w14:textId="5F70AE89" w:rsidR="00451495" w:rsidRPr="006B2C68" w:rsidRDefault="00451495" w:rsidP="00451495">
      <w:pPr>
        <w:pStyle w:val="Heading3"/>
        <w:rPr>
          <w:lang w:eastAsia="zh-CN"/>
        </w:rPr>
      </w:pPr>
      <w:bookmarkStart w:id="399" w:name="_Toc183438528"/>
      <w:r>
        <w:t>7.</w:t>
      </w:r>
      <w:r w:rsidR="00884F7E">
        <w:t>1</w:t>
      </w:r>
      <w:r>
        <w:t>.</w:t>
      </w:r>
      <w:r w:rsidRPr="006B2C68">
        <w:t>8</w:t>
      </w:r>
      <w:r w:rsidRPr="006B2C68">
        <w:rPr>
          <w:lang w:eastAsia="zh-CN"/>
        </w:rPr>
        <w:tab/>
        <w:t>Feature negotiation</w:t>
      </w:r>
      <w:bookmarkEnd w:id="389"/>
      <w:bookmarkEnd w:id="390"/>
      <w:bookmarkEnd w:id="391"/>
      <w:bookmarkEnd w:id="392"/>
      <w:bookmarkEnd w:id="393"/>
      <w:bookmarkEnd w:id="394"/>
      <w:bookmarkEnd w:id="395"/>
      <w:bookmarkEnd w:id="396"/>
      <w:bookmarkEnd w:id="397"/>
      <w:bookmarkEnd w:id="398"/>
      <w:bookmarkEnd w:id="399"/>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400" w:name="_Toc532994477"/>
      <w:bookmarkStart w:id="401" w:name="_Toc35971448"/>
      <w:bookmarkStart w:id="402" w:name="_Toc510696649"/>
      <w:bookmarkStart w:id="403" w:name="_Toc183438529"/>
      <w:r>
        <w:t>7.</w:t>
      </w:r>
      <w:r w:rsidR="00884F7E">
        <w:t>1</w:t>
      </w:r>
      <w:r w:rsidRPr="006B2C68">
        <w:t>.9</w:t>
      </w:r>
      <w:r w:rsidRPr="006B2C68">
        <w:tab/>
        <w:t>Security</w:t>
      </w:r>
      <w:bookmarkEnd w:id="400"/>
      <w:bookmarkEnd w:id="401"/>
      <w:bookmarkEnd w:id="403"/>
    </w:p>
    <w:p w14:paraId="78014BDB" w14:textId="77777777" w:rsidR="00451495" w:rsidRPr="006B2C68" w:rsidRDefault="00451495" w:rsidP="00451495">
      <w:pPr>
        <w:pStyle w:val="EditorsNote"/>
      </w:pPr>
      <w:bookmarkStart w:id="404"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405" w:name="_Toc183438530"/>
      <w:r>
        <w:rPr>
          <w:lang w:val="en-US"/>
        </w:rPr>
        <w:t>7.</w:t>
      </w:r>
      <w:r w:rsidR="00884F7E">
        <w:rPr>
          <w:lang w:val="en-US"/>
        </w:rPr>
        <w:t>1</w:t>
      </w:r>
      <w:r w:rsidRPr="006B2C68">
        <w:rPr>
          <w:lang w:val="en-US"/>
        </w:rPr>
        <w:t>.10</w:t>
      </w:r>
      <w:r w:rsidRPr="006B2C68">
        <w:rPr>
          <w:lang w:val="en-US"/>
        </w:rPr>
        <w:tab/>
        <w:t>HTTP redirection</w:t>
      </w:r>
      <w:bookmarkEnd w:id="405"/>
    </w:p>
    <w:bookmarkEnd w:id="402"/>
    <w:bookmarkEnd w:id="404"/>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06" w:name="_Toc510696598"/>
      <w:bookmarkStart w:id="407" w:name="_Toc35971390"/>
      <w:bookmarkStart w:id="408" w:name="_Toc183438531"/>
      <w:r>
        <w:t>7.</w:t>
      </w:r>
      <w:r w:rsidR="00884F7E">
        <w:t>2</w:t>
      </w:r>
      <w:r>
        <w:tab/>
        <w:t>LMS_LocationReport API</w:t>
      </w:r>
      <w:bookmarkEnd w:id="406"/>
      <w:bookmarkEnd w:id="407"/>
      <w:bookmarkEnd w:id="408"/>
    </w:p>
    <w:p w14:paraId="57D15BAC" w14:textId="47DCBAA3" w:rsidR="00ED3CA9" w:rsidRDefault="00ED3CA9" w:rsidP="00ED3CA9">
      <w:pPr>
        <w:pStyle w:val="Heading3"/>
      </w:pPr>
      <w:bookmarkStart w:id="409" w:name="_Toc183438532"/>
      <w:r>
        <w:t>7.</w:t>
      </w:r>
      <w:r w:rsidR="009F46A8">
        <w:t>2</w:t>
      </w:r>
      <w:r>
        <w:t>.1</w:t>
      </w:r>
      <w:r>
        <w:tab/>
        <w:t>Introduction</w:t>
      </w:r>
      <w:bookmarkEnd w:id="409"/>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10" w:name="_Toc183438533"/>
      <w:r>
        <w:t>7.2</w:t>
      </w:r>
      <w:r w:rsidR="00ED3CA9">
        <w:t>.2</w:t>
      </w:r>
      <w:r w:rsidR="00ED3CA9">
        <w:tab/>
        <w:t>Usage of HTTP</w:t>
      </w:r>
      <w:bookmarkEnd w:id="410"/>
    </w:p>
    <w:p w14:paraId="57FCDA60" w14:textId="0D043DC2" w:rsidR="00ED3CA9" w:rsidRPr="000C5200" w:rsidRDefault="003819E5" w:rsidP="00ED3CA9">
      <w:pPr>
        <w:pStyle w:val="Heading4"/>
      </w:pPr>
      <w:bookmarkStart w:id="411" w:name="_Toc183438534"/>
      <w:r>
        <w:t>7.2</w:t>
      </w:r>
      <w:r w:rsidR="00ED3CA9">
        <w:t>.2.1</w:t>
      </w:r>
      <w:r w:rsidR="00ED3CA9">
        <w:tab/>
        <w:t>General</w:t>
      </w:r>
      <w:bookmarkEnd w:id="411"/>
    </w:p>
    <w:p w14:paraId="1A527E14" w14:textId="20116E03"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13</w:t>
      </w:r>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07D0BF3B" w:rsidR="00ED3CA9" w:rsidRPr="00986E88" w:rsidRDefault="00ED3CA9" w:rsidP="00ED3CA9">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12" w:name="_Toc183438535"/>
      <w:r>
        <w:t>7.2</w:t>
      </w:r>
      <w:r w:rsidR="00ED3CA9">
        <w:t>.2.2</w:t>
      </w:r>
      <w:r w:rsidR="00ED3CA9">
        <w:tab/>
        <w:t>HTTP standard headers</w:t>
      </w:r>
      <w:bookmarkEnd w:id="412"/>
    </w:p>
    <w:p w14:paraId="7158C9BE" w14:textId="49B7114D" w:rsidR="00ED3CA9" w:rsidRDefault="003819E5" w:rsidP="00ED3CA9">
      <w:pPr>
        <w:pStyle w:val="Heading5"/>
        <w:rPr>
          <w:lang w:eastAsia="zh-CN"/>
        </w:rPr>
      </w:pPr>
      <w:bookmarkStart w:id="413" w:name="_Toc183438536"/>
      <w:r>
        <w:t>7.2</w:t>
      </w:r>
      <w:r w:rsidR="00ED3CA9">
        <w:t>.2.2.1</w:t>
      </w:r>
      <w:r w:rsidR="00ED3CA9">
        <w:rPr>
          <w:rFonts w:hint="eastAsia"/>
          <w:lang w:eastAsia="zh-CN"/>
        </w:rPr>
        <w:tab/>
      </w:r>
      <w:r w:rsidR="00ED3CA9">
        <w:rPr>
          <w:lang w:eastAsia="zh-CN"/>
        </w:rPr>
        <w:t>General</w:t>
      </w:r>
      <w:bookmarkEnd w:id="413"/>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414" w:name="_Toc183438537"/>
      <w:r>
        <w:t>7.2</w:t>
      </w:r>
      <w:r w:rsidR="00ED3CA9">
        <w:t>.2.2.2</w:t>
      </w:r>
      <w:r w:rsidR="00ED3CA9">
        <w:tab/>
        <w:t>Content type</w:t>
      </w:r>
      <w:bookmarkEnd w:id="414"/>
    </w:p>
    <w:p w14:paraId="38EE149A" w14:textId="071097DF" w:rsidR="00ED3CA9" w:rsidRDefault="00ED3CA9" w:rsidP="00ED3CA9">
      <w:r w:rsidRPr="00986E88">
        <w:rPr>
          <w:noProof/>
        </w:rPr>
        <w:t xml:space="preserve">JSON, </w:t>
      </w:r>
      <w:r w:rsidRPr="00986E88">
        <w:rPr>
          <w:noProof/>
          <w:lang w:eastAsia="zh-CN"/>
        </w:rPr>
        <w:t>IETF RFC 8259 [</w:t>
      </w:r>
      <w:r w:rsidR="003B0008">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15" w:name="_Toc183438538"/>
      <w:r>
        <w:t>7.2</w:t>
      </w:r>
      <w:r w:rsidR="00ED3CA9">
        <w:t>.2.3</w:t>
      </w:r>
      <w:r w:rsidR="00ED3CA9">
        <w:tab/>
        <w:t>HTTP custom headers</w:t>
      </w:r>
      <w:bookmarkEnd w:id="415"/>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416" w:name="_Toc183438539"/>
      <w:r>
        <w:t>7.2</w:t>
      </w:r>
      <w:r w:rsidR="00ED3CA9">
        <w:t>.3</w:t>
      </w:r>
      <w:r w:rsidR="00ED3CA9">
        <w:tab/>
        <w:t>Resources</w:t>
      </w:r>
      <w:bookmarkEnd w:id="416"/>
    </w:p>
    <w:p w14:paraId="5663711D" w14:textId="2FCEBE1F" w:rsidR="00ED3CA9" w:rsidRPr="000A7435" w:rsidRDefault="003819E5" w:rsidP="00ED3CA9">
      <w:pPr>
        <w:pStyle w:val="Heading4"/>
      </w:pPr>
      <w:bookmarkStart w:id="417" w:name="_Toc183438540"/>
      <w:r>
        <w:t>7.2</w:t>
      </w:r>
      <w:r w:rsidR="00ED3CA9">
        <w:t>.3.1</w:t>
      </w:r>
      <w:r w:rsidR="00ED3CA9">
        <w:tab/>
        <w:t>Overview</w:t>
      </w:r>
      <w:bookmarkEnd w:id="417"/>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6.35pt" o:ole="">
            <v:imagedata r:id="rId18" o:title=""/>
          </v:shape>
          <o:OLEObject Type="Embed" ProgID="Visio.Drawing.15" ShapeID="_x0000_i1027" DrawAspect="Content" ObjectID="_1794051406"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lastRenderedPageBreak/>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18" w:name="_Toc183438541"/>
      <w:r>
        <w:t>7.2</w:t>
      </w:r>
      <w:r w:rsidR="00ED3CA9">
        <w:t>.3.2</w:t>
      </w:r>
      <w:r w:rsidR="00ED3CA9">
        <w:tab/>
        <w:t>Resource: MC UE Location Reports</w:t>
      </w:r>
      <w:bookmarkEnd w:id="418"/>
    </w:p>
    <w:p w14:paraId="6F96CC01" w14:textId="7D1379AA" w:rsidR="00ED3CA9" w:rsidRDefault="003819E5" w:rsidP="00ED3CA9">
      <w:pPr>
        <w:pStyle w:val="Heading5"/>
      </w:pPr>
      <w:bookmarkStart w:id="419" w:name="_Toc183438542"/>
      <w:r>
        <w:t>7.2</w:t>
      </w:r>
      <w:r w:rsidR="00ED3CA9">
        <w:t>.3.2.1</w:t>
      </w:r>
      <w:r w:rsidR="00ED3CA9">
        <w:tab/>
        <w:t>Description</w:t>
      </w:r>
      <w:bookmarkEnd w:id="419"/>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20" w:name="_Toc183438543"/>
      <w:r>
        <w:t>7.2</w:t>
      </w:r>
      <w:r w:rsidR="00ED3CA9">
        <w:t>.3.2.2</w:t>
      </w:r>
      <w:r w:rsidR="00ED3CA9">
        <w:tab/>
        <w:t>Resource Definition</w:t>
      </w:r>
      <w:bookmarkEnd w:id="420"/>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21" w:name="_Toc183438544"/>
      <w:r>
        <w:t>7.2</w:t>
      </w:r>
      <w:r w:rsidR="00ED3CA9">
        <w:t>.3.2.3</w:t>
      </w:r>
      <w:r w:rsidR="00ED3CA9">
        <w:tab/>
        <w:t>Resource Standard Methods</w:t>
      </w:r>
      <w:bookmarkEnd w:id="421"/>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lastRenderedPageBreak/>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22" w:name="_Toc183438545"/>
      <w:r>
        <w:t>7.2</w:t>
      </w:r>
      <w:r w:rsidR="00ED3CA9">
        <w:t>.3.2.4</w:t>
      </w:r>
      <w:r w:rsidR="00ED3CA9">
        <w:tab/>
        <w:t>Resource Custom Operations</w:t>
      </w:r>
      <w:bookmarkEnd w:id="422"/>
    </w:p>
    <w:p w14:paraId="26680621" w14:textId="77777777" w:rsidR="00ED3CA9" w:rsidRPr="00535331" w:rsidRDefault="00ED3CA9" w:rsidP="00ED3CA9">
      <w:r>
        <w:t>None.</w:t>
      </w:r>
    </w:p>
    <w:p w14:paraId="7FBFD4CF" w14:textId="70B7A5BE" w:rsidR="00ED3CA9" w:rsidRDefault="003819E5" w:rsidP="00ED3CA9">
      <w:pPr>
        <w:pStyle w:val="Heading3"/>
      </w:pPr>
      <w:bookmarkStart w:id="423" w:name="_Toc183438546"/>
      <w:r>
        <w:t>7.2</w:t>
      </w:r>
      <w:r w:rsidR="00ED3CA9">
        <w:t>.4</w:t>
      </w:r>
      <w:r w:rsidR="00ED3CA9">
        <w:tab/>
        <w:t>Custom Operations without associated resources</w:t>
      </w:r>
      <w:bookmarkEnd w:id="423"/>
    </w:p>
    <w:p w14:paraId="7D540B92" w14:textId="77777777" w:rsidR="00ED3CA9" w:rsidRDefault="00ED3CA9" w:rsidP="00ED3CA9">
      <w:r>
        <w:t>None.</w:t>
      </w:r>
    </w:p>
    <w:p w14:paraId="1C4CE258" w14:textId="64EC60A4" w:rsidR="00ED3CA9" w:rsidRDefault="003819E5" w:rsidP="00ED3CA9">
      <w:pPr>
        <w:pStyle w:val="Heading3"/>
      </w:pPr>
      <w:bookmarkStart w:id="424" w:name="_Toc183438547"/>
      <w:r>
        <w:t>7.2</w:t>
      </w:r>
      <w:r w:rsidR="00ED3CA9">
        <w:t>.5</w:t>
      </w:r>
      <w:r w:rsidR="00ED3CA9">
        <w:tab/>
        <w:t>Notifications</w:t>
      </w:r>
      <w:bookmarkEnd w:id="424"/>
    </w:p>
    <w:p w14:paraId="4C93F8A6" w14:textId="77777777" w:rsidR="00ED3CA9" w:rsidRPr="00D33C31" w:rsidRDefault="00ED3CA9" w:rsidP="00ED3CA9">
      <w:r>
        <w:t>None.</w:t>
      </w:r>
    </w:p>
    <w:p w14:paraId="63B6D85C" w14:textId="184FBF66" w:rsidR="00ED3CA9" w:rsidRDefault="003819E5" w:rsidP="00ED3CA9">
      <w:pPr>
        <w:pStyle w:val="Heading3"/>
      </w:pPr>
      <w:bookmarkStart w:id="425" w:name="_Toc183438548"/>
      <w:r>
        <w:t>7.2</w:t>
      </w:r>
      <w:r w:rsidR="00ED3CA9">
        <w:t>.6</w:t>
      </w:r>
      <w:r w:rsidR="00ED3CA9">
        <w:tab/>
        <w:t>Data Model</w:t>
      </w:r>
      <w:bookmarkEnd w:id="425"/>
    </w:p>
    <w:p w14:paraId="78973C60" w14:textId="65EF3BE5" w:rsidR="00ED3CA9" w:rsidRDefault="003819E5" w:rsidP="00ED3CA9">
      <w:pPr>
        <w:pStyle w:val="Heading4"/>
      </w:pPr>
      <w:bookmarkStart w:id="426" w:name="_Toc183438549"/>
      <w:r>
        <w:t>7.2</w:t>
      </w:r>
      <w:r w:rsidR="00ED3CA9">
        <w:t>.6.1</w:t>
      </w:r>
      <w:r w:rsidR="00ED3CA9">
        <w:tab/>
        <w:t>General</w:t>
      </w:r>
      <w:bookmarkEnd w:id="426"/>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3290BDB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AB67686" w14:textId="77777777" w:rsidR="00ED3CA9" w:rsidRDefault="00ED3CA9" w:rsidP="00C21234">
            <w:pPr>
              <w:pStyle w:val="TAL"/>
            </w:pPr>
            <w:r w:rsidRPr="00EC3DC8">
              <w:t>BearingAndSpeed</w:t>
            </w:r>
          </w:p>
        </w:tc>
        <w:tc>
          <w:tcPr>
            <w:tcW w:w="1559" w:type="dxa"/>
            <w:tcBorders>
              <w:top w:val="single" w:sz="4" w:space="0" w:color="auto"/>
              <w:left w:val="single" w:sz="4" w:space="0" w:color="auto"/>
              <w:bottom w:val="single" w:sz="4" w:space="0" w:color="auto"/>
              <w:right w:val="single" w:sz="4" w:space="0" w:color="auto"/>
            </w:tcBorders>
          </w:tcPr>
          <w:p w14:paraId="04EDBF09" w14:textId="1E707AB6"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2FC67345" w14:textId="77777777" w:rsidR="00ED3CA9" w:rsidRDefault="00ED3CA9" w:rsidP="00C21234">
            <w:pPr>
              <w:pStyle w:val="TAL"/>
              <w:rPr>
                <w:rFonts w:cs="Arial"/>
                <w:szCs w:val="18"/>
              </w:rPr>
            </w:pPr>
            <w:r>
              <w:t>Used to report the bearing and speed of a MC UE.</w:t>
            </w:r>
          </w:p>
        </w:tc>
        <w:tc>
          <w:tcPr>
            <w:tcW w:w="1364" w:type="dxa"/>
            <w:tcBorders>
              <w:top w:val="single" w:sz="4" w:space="0" w:color="auto"/>
              <w:left w:val="single" w:sz="4" w:space="0" w:color="auto"/>
              <w:bottom w:val="single" w:sz="4" w:space="0" w:color="auto"/>
              <w:right w:val="single" w:sz="4" w:space="0" w:color="auto"/>
            </w:tcBorders>
          </w:tcPr>
          <w:p w14:paraId="6B40DDFA" w14:textId="77777777" w:rsidR="00ED3CA9" w:rsidRPr="0016361A" w:rsidRDefault="00ED3CA9" w:rsidP="00C21234">
            <w:pPr>
              <w:pStyle w:val="TAL"/>
              <w:rPr>
                <w:rFonts w:cs="Arial"/>
                <w:szCs w:val="18"/>
              </w:rPr>
            </w:pPr>
          </w:p>
        </w:tc>
      </w:tr>
      <w:tr w:rsidR="00ED3CA9" w:rsidRPr="00B54FF5" w14:paraId="1CA3BC1D"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75CA5BDC" w14:textId="77777777" w:rsidR="00ED3CA9" w:rsidRDefault="00ED3CA9" w:rsidP="00C21234">
            <w:pPr>
              <w:pStyle w:val="TAL"/>
            </w:pPr>
            <w:r>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1"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1"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1"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1"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r w:rsidR="00ED3CA9" w:rsidRPr="00B54FF5" w14:paraId="150D400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44E22CD4" w14:textId="77777777" w:rsidR="00ED3CA9" w:rsidRDefault="00ED3CA9" w:rsidP="00C21234">
            <w:pPr>
              <w:pStyle w:val="TAL"/>
            </w:pPr>
            <w:r w:rsidRPr="00EC3DC8">
              <w:t>OneByteUnsignedHalfRange</w:t>
            </w:r>
          </w:p>
        </w:tc>
        <w:tc>
          <w:tcPr>
            <w:tcW w:w="1559" w:type="dxa"/>
            <w:tcBorders>
              <w:top w:val="single" w:sz="4" w:space="0" w:color="auto"/>
              <w:left w:val="single" w:sz="4" w:space="0" w:color="auto"/>
              <w:bottom w:val="single" w:sz="4" w:space="0" w:color="auto"/>
              <w:right w:val="single" w:sz="4" w:space="0" w:color="auto"/>
            </w:tcBorders>
          </w:tcPr>
          <w:p w14:paraId="33DEA8F1" w14:textId="05580780"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0003FCEC" w14:textId="77777777" w:rsidR="00ED3CA9" w:rsidRDefault="00ED3CA9" w:rsidP="00C21234">
            <w:pPr>
              <w:pStyle w:val="TAL"/>
              <w:rPr>
                <w:rFonts w:cs="Arial"/>
                <w:szCs w:val="18"/>
              </w:rPr>
            </w:pPr>
            <w:r>
              <w:t>Used to report the horizontal and vertical accuracy of the location information.</w:t>
            </w:r>
          </w:p>
        </w:tc>
        <w:tc>
          <w:tcPr>
            <w:tcW w:w="1364" w:type="dxa"/>
            <w:tcBorders>
              <w:top w:val="single" w:sz="4" w:space="0" w:color="auto"/>
              <w:left w:val="single" w:sz="4" w:space="0" w:color="auto"/>
              <w:bottom w:val="single" w:sz="4" w:space="0" w:color="auto"/>
              <w:right w:val="single" w:sz="4" w:space="0" w:color="auto"/>
            </w:tcBorders>
          </w:tcPr>
          <w:p w14:paraId="340A9545" w14:textId="77777777" w:rsidR="00ED3CA9" w:rsidRPr="0016361A" w:rsidRDefault="00ED3CA9" w:rsidP="00C21234">
            <w:pPr>
              <w:pStyle w:val="TAL"/>
              <w:rPr>
                <w:rFonts w:cs="Arial"/>
                <w:szCs w:val="18"/>
              </w:rPr>
            </w:pPr>
          </w:p>
        </w:tc>
      </w:tr>
      <w:tr w:rsidR="00ED3CA9" w:rsidRPr="00B54FF5" w14:paraId="1D1D1EC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85D0FB0" w14:textId="77777777" w:rsidR="00ED3CA9" w:rsidRPr="00EC3DC8" w:rsidRDefault="00ED3CA9" w:rsidP="00C21234">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52FA04D" w14:textId="09C014EF" w:rsidR="00ED3CA9" w:rsidRDefault="003819E5" w:rsidP="00C21234">
            <w:pPr>
              <w:pStyle w:val="TAL"/>
            </w:pPr>
            <w:r>
              <w:t>7.2</w:t>
            </w:r>
            <w:r w:rsidR="00ED3CA9">
              <w:t>.6.3.3</w:t>
            </w:r>
          </w:p>
        </w:tc>
        <w:tc>
          <w:tcPr>
            <w:tcW w:w="4111" w:type="dxa"/>
            <w:tcBorders>
              <w:top w:val="single" w:sz="4" w:space="0" w:color="auto"/>
              <w:left w:val="single" w:sz="4" w:space="0" w:color="auto"/>
              <w:bottom w:val="single" w:sz="4" w:space="0" w:color="auto"/>
              <w:right w:val="single" w:sz="4" w:space="0" w:color="auto"/>
            </w:tcBorders>
          </w:tcPr>
          <w:p w14:paraId="6F258588" w14:textId="77777777" w:rsidR="00ED3CA9" w:rsidRDefault="00ED3CA9" w:rsidP="00C21234">
            <w:pPr>
              <w:pStyle w:val="TAL"/>
            </w:pPr>
            <w:r>
              <w:t>Indicates if the report is done during an emergency situation or not.</w:t>
            </w:r>
          </w:p>
        </w:tc>
        <w:tc>
          <w:tcPr>
            <w:tcW w:w="1364" w:type="dxa"/>
            <w:tcBorders>
              <w:top w:val="single" w:sz="4" w:space="0" w:color="auto"/>
              <w:left w:val="single" w:sz="4" w:space="0" w:color="auto"/>
              <w:bottom w:val="single" w:sz="4" w:space="0" w:color="auto"/>
              <w:right w:val="single" w:sz="4" w:space="0" w:color="auto"/>
            </w:tcBorders>
          </w:tcPr>
          <w:p w14:paraId="0D80B143" w14:textId="77777777" w:rsidR="00ED3CA9" w:rsidRPr="0016361A" w:rsidRDefault="00ED3CA9" w:rsidP="00C21234">
            <w:pPr>
              <w:pStyle w:val="TAL"/>
              <w:rPr>
                <w:rFonts w:cs="Arial"/>
                <w:szCs w:val="18"/>
              </w:rPr>
            </w:pPr>
          </w:p>
        </w:tc>
      </w:tr>
      <w:tr w:rsidR="00ED3CA9" w:rsidRPr="00B54FF5" w14:paraId="4C37C5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01316333" w14:textId="77777777" w:rsidR="00ED3CA9" w:rsidRDefault="00ED3CA9" w:rsidP="00C21234">
            <w:pPr>
              <w:pStyle w:val="TAL"/>
            </w:pPr>
            <w:r>
              <w:t>ThreeBytes</w:t>
            </w:r>
          </w:p>
        </w:tc>
        <w:tc>
          <w:tcPr>
            <w:tcW w:w="1559" w:type="dxa"/>
            <w:tcBorders>
              <w:top w:val="single" w:sz="4" w:space="0" w:color="auto"/>
              <w:left w:val="single" w:sz="4" w:space="0" w:color="auto"/>
              <w:bottom w:val="single" w:sz="4" w:space="0" w:color="auto"/>
              <w:right w:val="single" w:sz="4" w:space="0" w:color="auto"/>
            </w:tcBorders>
          </w:tcPr>
          <w:p w14:paraId="5EB75EE3" w14:textId="37AC889F"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3BC00F9F" w14:textId="77777777" w:rsidR="00ED3CA9" w:rsidRDefault="00ED3CA9" w:rsidP="00C21234">
            <w:pPr>
              <w:pStyle w:val="TAL"/>
              <w:rPr>
                <w:rFonts w:cs="Arial"/>
                <w:szCs w:val="18"/>
              </w:rPr>
            </w:pPr>
            <w:r>
              <w:t>Used for both latitude and longitude position.</w:t>
            </w:r>
          </w:p>
        </w:tc>
        <w:tc>
          <w:tcPr>
            <w:tcW w:w="1364" w:type="dxa"/>
            <w:tcBorders>
              <w:top w:val="single" w:sz="4" w:space="0" w:color="auto"/>
              <w:left w:val="single" w:sz="4" w:space="0" w:color="auto"/>
              <w:bottom w:val="single" w:sz="4" w:space="0" w:color="auto"/>
              <w:right w:val="single" w:sz="4" w:space="0" w:color="auto"/>
            </w:tcBorders>
          </w:tcPr>
          <w:p w14:paraId="52240DF1" w14:textId="77777777" w:rsidR="00ED3CA9" w:rsidRPr="0016361A" w:rsidRDefault="00ED3CA9" w:rsidP="00C21234">
            <w:pPr>
              <w:pStyle w:val="TAL"/>
              <w:rPr>
                <w:rFonts w:cs="Arial"/>
                <w:szCs w:val="18"/>
              </w:rPr>
            </w:pPr>
          </w:p>
        </w:tc>
      </w:tr>
      <w:tr w:rsidR="00ED3CA9" w:rsidRPr="00B54FF5" w14:paraId="7CAA70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12ACD904" w14:textId="77777777" w:rsidR="00ED3CA9" w:rsidRDefault="00ED3CA9" w:rsidP="00C21234">
            <w:pPr>
              <w:pStyle w:val="TAL"/>
            </w:pPr>
            <w:r>
              <w:t>TwoBytes</w:t>
            </w:r>
          </w:p>
        </w:tc>
        <w:tc>
          <w:tcPr>
            <w:tcW w:w="1559" w:type="dxa"/>
            <w:tcBorders>
              <w:top w:val="single" w:sz="4" w:space="0" w:color="auto"/>
              <w:left w:val="single" w:sz="4" w:space="0" w:color="auto"/>
              <w:bottom w:val="single" w:sz="4" w:space="0" w:color="auto"/>
              <w:right w:val="single" w:sz="4" w:space="0" w:color="auto"/>
            </w:tcBorders>
          </w:tcPr>
          <w:p w14:paraId="0C0E2C1F" w14:textId="19624097"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16BF678C" w14:textId="77777777" w:rsidR="00ED3CA9" w:rsidRDefault="00ED3CA9" w:rsidP="00C21234">
            <w:pPr>
              <w:pStyle w:val="TAL"/>
              <w:rPr>
                <w:rFonts w:cs="Arial"/>
                <w:szCs w:val="18"/>
              </w:rPr>
            </w:pPr>
            <w:r>
              <w:t>Used to report the altitude of a MC UE.</w:t>
            </w:r>
          </w:p>
        </w:tc>
        <w:tc>
          <w:tcPr>
            <w:tcW w:w="1364" w:type="dxa"/>
            <w:tcBorders>
              <w:top w:val="single" w:sz="4" w:space="0" w:color="auto"/>
              <w:left w:val="single" w:sz="4" w:space="0" w:color="auto"/>
              <w:bottom w:val="single" w:sz="4" w:space="0" w:color="auto"/>
              <w:right w:val="single" w:sz="4" w:space="0" w:color="auto"/>
            </w:tcBorders>
          </w:tcPr>
          <w:p w14:paraId="47F427D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6F1C991E"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22E47E27" w14:textId="550D9959" w:rsidR="00582F4D" w:rsidRPr="0016361A" w:rsidRDefault="00582F4D" w:rsidP="00582F4D">
            <w:pPr>
              <w:pStyle w:val="TAL"/>
              <w:rPr>
                <w:rFonts w:cs="Arial"/>
                <w:szCs w:val="18"/>
              </w:rPr>
            </w:pPr>
            <w:r w:rsidRPr="001D2CEF">
              <w:t>String with format "date-time" as defined in OpenAPI Specification [</w:t>
            </w:r>
            <w:r>
              <w:t>14</w:t>
            </w:r>
            <w:r w:rsidRPr="001D2CEF">
              <w:t>]</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65E06E1A"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476DB912"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19155FDE"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04659966" w:rsidR="00582F4D" w:rsidRPr="00922FAF" w:rsidRDefault="00582F4D" w:rsidP="00582F4D">
            <w:pPr>
              <w:pStyle w:val="TAL"/>
            </w:pPr>
            <w:r w:rsidRPr="00922FAF">
              <w:t>3GPP TS 29.571 [</w:t>
            </w:r>
            <w:r w:rsidR="00922FAF">
              <w:t>15</w:t>
            </w:r>
            <w:r w:rsidRPr="00922FAF">
              <w:t>]</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086744D6" w:rsidR="00582F4D" w:rsidRPr="00922FAF" w:rsidRDefault="00582F4D" w:rsidP="00582F4D">
            <w:pPr>
              <w:pStyle w:val="TAL"/>
            </w:pPr>
            <w:r w:rsidRPr="00922FAF">
              <w:rPr>
                <w:rFonts w:cs="Arial"/>
              </w:rPr>
              <w:t>3GPP TS 29.571 [</w:t>
            </w:r>
            <w:r w:rsidR="00922FAF">
              <w:rPr>
                <w:rFonts w:cs="Arial"/>
              </w:rPr>
              <w:t>15</w:t>
            </w:r>
            <w:r w:rsidRPr="00922FAF">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27" w:name="_Toc18343855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27"/>
    </w:p>
    <w:p w14:paraId="1E39D04C" w14:textId="64D633CC" w:rsidR="00ED3CA9" w:rsidRDefault="003819E5" w:rsidP="00ED3CA9">
      <w:pPr>
        <w:pStyle w:val="Heading5"/>
      </w:pPr>
      <w:bookmarkStart w:id="428" w:name="_Toc183438551"/>
      <w:r>
        <w:t>7.2</w:t>
      </w:r>
      <w:r w:rsidR="00ED3CA9">
        <w:t>.6.2.1</w:t>
      </w:r>
      <w:r w:rsidR="00ED3CA9">
        <w:tab/>
        <w:t>Introduction</w:t>
      </w:r>
      <w:bookmarkEnd w:id="428"/>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29" w:name="_Hlk178953143"/>
      <w:bookmarkStart w:id="430" w:name="_Toc183438552"/>
      <w:r>
        <w:lastRenderedPageBreak/>
        <w:t>7.2</w:t>
      </w:r>
      <w:r w:rsidR="00ED3CA9">
        <w:t>.6.2.2</w:t>
      </w:r>
      <w:bookmarkEnd w:id="429"/>
      <w:r w:rsidR="00ED3CA9">
        <w:tab/>
        <w:t>Type: MCUELocation</w:t>
      </w:r>
      <w:bookmarkEnd w:id="430"/>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77777777" w:rsidR="00ED3CA9" w:rsidRDefault="00ED3CA9" w:rsidP="00C21234">
            <w:pPr>
              <w:pStyle w:val="TAL"/>
            </w:pPr>
            <w:r>
              <w:t>LocationData</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3664B5B2" w14:textId="6C46D902" w:rsidR="003C79B9" w:rsidRPr="003700FC" w:rsidRDefault="003C79B9" w:rsidP="00CE1C90">
      <w:pPr>
        <w:pStyle w:val="EditorsNote"/>
      </w:pPr>
      <w:r>
        <w:t>Editor</w:t>
      </w:r>
      <w:r>
        <w:rPr>
          <w:sz w:val="16"/>
          <w:szCs w:val="16"/>
        </w:rPr>
        <w:t>'</w:t>
      </w:r>
      <w:r>
        <w:t>s Note:</w:t>
      </w:r>
      <w:r>
        <w:tab/>
        <w:t>How the LMS provides one or more triggerIds to the LMC is FFS.</w:t>
      </w:r>
    </w:p>
    <w:p w14:paraId="729FB708" w14:textId="2DFE6FDD" w:rsidR="00ED3CA9" w:rsidRDefault="003819E5" w:rsidP="00ED3CA9">
      <w:pPr>
        <w:pStyle w:val="Heading5"/>
      </w:pPr>
      <w:bookmarkStart w:id="431" w:name="_Toc510696637"/>
      <w:bookmarkStart w:id="432" w:name="_Toc35971432"/>
      <w:bookmarkStart w:id="433" w:name="_Toc183438553"/>
      <w:r>
        <w:t>7.2</w:t>
      </w:r>
      <w:r w:rsidR="00ED3CA9">
        <w:t>.6.2.3</w:t>
      </w:r>
      <w:r w:rsidR="00ED3CA9">
        <w:tab/>
        <w:t xml:space="preserve">Type: </w:t>
      </w:r>
      <w:bookmarkEnd w:id="431"/>
      <w:bookmarkEnd w:id="432"/>
      <w:r w:rsidR="00ED3CA9">
        <w:t>LocationData</w:t>
      </w:r>
      <w:bookmarkEnd w:id="433"/>
    </w:p>
    <w:p w14:paraId="743DA603" w14:textId="02A128A7" w:rsidR="00ED3CA9" w:rsidRDefault="00ED3CA9" w:rsidP="00ED3CA9">
      <w:pPr>
        <w:pStyle w:val="TH"/>
      </w:pPr>
      <w:r>
        <w:rPr>
          <w:noProof/>
        </w:rPr>
        <w:t>Table </w:t>
      </w:r>
      <w:r w:rsidR="003819E5">
        <w:t>7.2</w:t>
      </w:r>
      <w:r>
        <w:t xml:space="preserve">.6.2.3-1: </w:t>
      </w:r>
      <w:r>
        <w:rPr>
          <w:noProof/>
        </w:rPr>
        <w:t xml:space="preserve">Definition of type </w:t>
      </w:r>
      <w:r>
        <w:t>locationData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77777777" w:rsidR="00ED3CA9" w:rsidRPr="0016361A" w:rsidRDefault="00ED3CA9" w:rsidP="00C21234">
            <w:pPr>
              <w:pStyle w:val="TAL"/>
            </w:pPr>
            <w:r>
              <w:t>coordinate</w:t>
            </w:r>
          </w:p>
        </w:tc>
        <w:tc>
          <w:tcPr>
            <w:tcW w:w="1444" w:type="dxa"/>
          </w:tcPr>
          <w:p w14:paraId="1CE45815" w14:textId="77777777" w:rsidR="00ED3CA9" w:rsidRPr="0016361A" w:rsidRDefault="00ED3CA9" w:rsidP="00C21234">
            <w:pPr>
              <w:pStyle w:val="TAL"/>
            </w:pPr>
            <w:r>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77777777" w:rsidR="00ED3CA9" w:rsidRPr="0016361A" w:rsidRDefault="00ED3CA9" w:rsidP="00C21234">
            <w:pPr>
              <w:pStyle w:val="TAL"/>
              <w:rPr>
                <w:rFonts w:cs="Arial"/>
                <w:szCs w:val="18"/>
              </w:rPr>
            </w:pPr>
            <w:r>
              <w:rPr>
                <w:rFonts w:cs="Arial"/>
                <w:szCs w:val="18"/>
              </w:rPr>
              <w:t>Object that includes 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33AF58FE" w:rsidR="00ED3CA9" w:rsidRDefault="003819E5" w:rsidP="00ED3CA9">
      <w:pPr>
        <w:pStyle w:val="Heading5"/>
      </w:pPr>
      <w:bookmarkStart w:id="434" w:name="_Toc183438554"/>
      <w:r>
        <w:t>7.2</w:t>
      </w:r>
      <w:r w:rsidR="00ED3CA9">
        <w:t>.6.2.4</w:t>
      </w:r>
      <w:r w:rsidR="00ED3CA9">
        <w:tab/>
        <w:t>Type: Coordinate</w:t>
      </w:r>
      <w:bookmarkEnd w:id="434"/>
    </w:p>
    <w:p w14:paraId="192BF655" w14:textId="0A42E611" w:rsidR="00ED3CA9" w:rsidRDefault="00ED3CA9" w:rsidP="00ED3CA9">
      <w:pPr>
        <w:pStyle w:val="TH"/>
      </w:pPr>
      <w:r>
        <w:rPr>
          <w:noProof/>
        </w:rPr>
        <w:t>Table </w:t>
      </w:r>
      <w:r w:rsidR="003819E5">
        <w:t>7.2</w:t>
      </w:r>
      <w:r>
        <w:t xml:space="preserve">.6.2.4-1: </w:t>
      </w:r>
      <w:r>
        <w:rPr>
          <w:noProof/>
        </w:rPr>
        <w:t xml:space="preserve">Definition of type </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C21234">
        <w:trPr>
          <w:jc w:val="center"/>
        </w:trPr>
        <w:tc>
          <w:tcPr>
            <w:tcW w:w="1702"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7"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C21234">
        <w:trPr>
          <w:jc w:val="center"/>
        </w:trPr>
        <w:tc>
          <w:tcPr>
            <w:tcW w:w="1702" w:type="dxa"/>
          </w:tcPr>
          <w:p w14:paraId="013A91E6" w14:textId="77777777" w:rsidR="00ED3CA9" w:rsidRDefault="00ED3CA9" w:rsidP="00C21234">
            <w:pPr>
              <w:pStyle w:val="TAL"/>
            </w:pPr>
            <w:r>
              <w:t>altitude</w:t>
            </w:r>
          </w:p>
        </w:tc>
        <w:tc>
          <w:tcPr>
            <w:tcW w:w="1644" w:type="dxa"/>
          </w:tcPr>
          <w:p w14:paraId="3EFBD7BB" w14:textId="77777777" w:rsidR="00ED3CA9" w:rsidRDefault="00ED3CA9" w:rsidP="00C21234">
            <w:pPr>
              <w:pStyle w:val="TAL"/>
            </w:pPr>
            <w:r>
              <w:t>TwoBytes</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7" w:type="dxa"/>
          </w:tcPr>
          <w:p w14:paraId="34FD3F29" w14:textId="4BD01879" w:rsidR="00ED3CA9" w:rsidRPr="00C73574" w:rsidRDefault="00ED3CA9" w:rsidP="00C21234">
            <w:pPr>
              <w:pStyle w:val="TAL"/>
              <w:rPr>
                <w:rFonts w:cs="Arial"/>
                <w:szCs w:val="18"/>
              </w:rPr>
            </w:pPr>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C21234">
        <w:trPr>
          <w:jc w:val="center"/>
        </w:trPr>
        <w:tc>
          <w:tcPr>
            <w:tcW w:w="1702" w:type="dxa"/>
          </w:tcPr>
          <w:p w14:paraId="17E757F1" w14:textId="77777777" w:rsidR="00ED3CA9" w:rsidRDefault="00ED3CA9" w:rsidP="00C21234">
            <w:pPr>
              <w:pStyle w:val="TAL"/>
            </w:pPr>
            <w:r>
              <w:t>bearingAndSpeed</w:t>
            </w:r>
          </w:p>
        </w:tc>
        <w:tc>
          <w:tcPr>
            <w:tcW w:w="1644" w:type="dxa"/>
          </w:tcPr>
          <w:p w14:paraId="212586EE" w14:textId="77777777" w:rsidR="00ED3CA9" w:rsidRDefault="00ED3CA9" w:rsidP="00C21234">
            <w:pPr>
              <w:pStyle w:val="TAL"/>
            </w:pPr>
            <w:r w:rsidRPr="00EC3DC8">
              <w:t>BearingAndSpeed</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7" w:type="dxa"/>
          </w:tcPr>
          <w:p w14:paraId="36174888" w14:textId="66FAFA95" w:rsidR="00ED3CA9" w:rsidRPr="00C73574" w:rsidRDefault="00ED3CA9" w:rsidP="00C21234">
            <w:pPr>
              <w:pStyle w:val="TAL"/>
              <w:rPr>
                <w:rFonts w:cs="Arial"/>
                <w:szCs w:val="18"/>
              </w:rPr>
            </w:pPr>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C21234">
        <w:trPr>
          <w:jc w:val="center"/>
        </w:trPr>
        <w:tc>
          <w:tcPr>
            <w:tcW w:w="1702" w:type="dxa"/>
          </w:tcPr>
          <w:p w14:paraId="1DFCBC62" w14:textId="77777777" w:rsidR="00ED3CA9" w:rsidRDefault="00ED3CA9" w:rsidP="00C21234">
            <w:pPr>
              <w:pStyle w:val="TAL"/>
            </w:pPr>
            <w:r>
              <w:t>horizonalaccuracy</w:t>
            </w:r>
          </w:p>
        </w:tc>
        <w:tc>
          <w:tcPr>
            <w:tcW w:w="1644" w:type="dxa"/>
          </w:tcPr>
          <w:p w14:paraId="03D3B261" w14:textId="77777777" w:rsidR="00ED3CA9" w:rsidRPr="00EC3DC8" w:rsidRDefault="00ED3CA9" w:rsidP="00C21234">
            <w:pPr>
              <w:pStyle w:val="TAL"/>
            </w:pPr>
            <w:r w:rsidRPr="00EC3DC8">
              <w:t>OneByteUnsignedHalfRange</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7" w:type="dxa"/>
          </w:tcPr>
          <w:p w14:paraId="18B10FFD" w14:textId="1F1E6CE2" w:rsidR="00ED3CA9" w:rsidRDefault="00ED3CA9" w:rsidP="00C21234">
            <w:pPr>
              <w:pStyle w:val="TAL"/>
              <w:rPr>
                <w:rFonts w:cs="Arial"/>
                <w:szCs w:val="18"/>
              </w:rPr>
            </w:pPr>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C21234">
        <w:trPr>
          <w:jc w:val="center"/>
        </w:trPr>
        <w:tc>
          <w:tcPr>
            <w:tcW w:w="1702" w:type="dxa"/>
          </w:tcPr>
          <w:p w14:paraId="1A00B833" w14:textId="77777777" w:rsidR="00ED3CA9" w:rsidRPr="0016361A" w:rsidRDefault="00ED3CA9" w:rsidP="00C21234">
            <w:pPr>
              <w:pStyle w:val="TAL"/>
            </w:pPr>
            <w:r>
              <w:t>latitude</w:t>
            </w:r>
          </w:p>
        </w:tc>
        <w:tc>
          <w:tcPr>
            <w:tcW w:w="1644" w:type="dxa"/>
          </w:tcPr>
          <w:p w14:paraId="28A74609" w14:textId="77777777" w:rsidR="00ED3CA9" w:rsidRPr="0016361A" w:rsidRDefault="00ED3CA9" w:rsidP="00C21234">
            <w:pPr>
              <w:pStyle w:val="TAL"/>
            </w:pPr>
            <w:r>
              <w:t>ThreeBytes</w:t>
            </w:r>
          </w:p>
        </w:tc>
        <w:tc>
          <w:tcPr>
            <w:tcW w:w="426" w:type="dxa"/>
          </w:tcPr>
          <w:p w14:paraId="34368204" w14:textId="77777777" w:rsidR="00ED3CA9" w:rsidRPr="0016361A" w:rsidRDefault="00ED3CA9" w:rsidP="00C21234">
            <w:pPr>
              <w:pStyle w:val="TAC"/>
            </w:pPr>
            <w:r>
              <w:t>O</w:t>
            </w:r>
          </w:p>
        </w:tc>
        <w:tc>
          <w:tcPr>
            <w:tcW w:w="1275" w:type="dxa"/>
          </w:tcPr>
          <w:p w14:paraId="2A269684" w14:textId="77777777" w:rsidR="00ED3CA9" w:rsidRPr="0016361A" w:rsidRDefault="00ED3CA9" w:rsidP="00C21234">
            <w:pPr>
              <w:pStyle w:val="TAL"/>
            </w:pPr>
            <w:r>
              <w:t>0..1</w:t>
            </w:r>
          </w:p>
        </w:tc>
        <w:tc>
          <w:tcPr>
            <w:tcW w:w="2977" w:type="dxa"/>
          </w:tcPr>
          <w:p w14:paraId="25690F3C" w14:textId="49D8A675" w:rsidR="00ED3CA9" w:rsidRPr="0016361A" w:rsidRDefault="00ED3CA9" w:rsidP="00C21234">
            <w:pPr>
              <w:pStyle w:val="TAL"/>
              <w:rPr>
                <w:rFonts w:cs="Arial"/>
                <w:szCs w:val="18"/>
              </w:rPr>
            </w:pPr>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518CDDE1" w14:textId="77777777" w:rsidTr="00C21234">
        <w:trPr>
          <w:jc w:val="center"/>
        </w:trPr>
        <w:tc>
          <w:tcPr>
            <w:tcW w:w="1702" w:type="dxa"/>
          </w:tcPr>
          <w:p w14:paraId="118135C2" w14:textId="77777777" w:rsidR="00ED3CA9" w:rsidRPr="0016361A" w:rsidRDefault="00ED3CA9" w:rsidP="00C21234">
            <w:pPr>
              <w:pStyle w:val="TAL"/>
            </w:pPr>
            <w:r>
              <w:t>longitude</w:t>
            </w:r>
          </w:p>
        </w:tc>
        <w:tc>
          <w:tcPr>
            <w:tcW w:w="1644" w:type="dxa"/>
          </w:tcPr>
          <w:p w14:paraId="24F803E2" w14:textId="77777777" w:rsidR="00ED3CA9" w:rsidRPr="0016361A" w:rsidRDefault="00ED3CA9" w:rsidP="00C21234">
            <w:pPr>
              <w:pStyle w:val="TAL"/>
            </w:pPr>
            <w:r>
              <w:t>ThreeBytes</w:t>
            </w:r>
          </w:p>
        </w:tc>
        <w:tc>
          <w:tcPr>
            <w:tcW w:w="426" w:type="dxa"/>
          </w:tcPr>
          <w:p w14:paraId="59B9B59D" w14:textId="77777777" w:rsidR="00ED3CA9" w:rsidRPr="0016361A" w:rsidRDefault="00ED3CA9" w:rsidP="00C21234">
            <w:pPr>
              <w:pStyle w:val="TAC"/>
            </w:pPr>
            <w:r>
              <w:t>O</w:t>
            </w:r>
          </w:p>
        </w:tc>
        <w:tc>
          <w:tcPr>
            <w:tcW w:w="1275" w:type="dxa"/>
          </w:tcPr>
          <w:p w14:paraId="447930EF" w14:textId="77777777" w:rsidR="00ED3CA9" w:rsidRPr="0016361A" w:rsidRDefault="00ED3CA9" w:rsidP="00C21234">
            <w:pPr>
              <w:pStyle w:val="TAL"/>
            </w:pPr>
            <w:r>
              <w:t>0..1</w:t>
            </w:r>
          </w:p>
        </w:tc>
        <w:tc>
          <w:tcPr>
            <w:tcW w:w="2977" w:type="dxa"/>
          </w:tcPr>
          <w:p w14:paraId="7857260D" w14:textId="7B96D292" w:rsidR="00ED3CA9" w:rsidRPr="0016361A" w:rsidRDefault="00ED3CA9" w:rsidP="00C21234">
            <w:pPr>
              <w:pStyle w:val="TAL"/>
              <w:rPr>
                <w:rFonts w:cs="Arial"/>
                <w:szCs w:val="18"/>
              </w:rPr>
            </w:pPr>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25BA9C6" w14:textId="77777777" w:rsidR="00ED3CA9" w:rsidRPr="0016361A" w:rsidRDefault="00ED3CA9" w:rsidP="00C21234">
            <w:pPr>
              <w:pStyle w:val="TAL"/>
              <w:rPr>
                <w:rFonts w:cs="Arial"/>
                <w:szCs w:val="18"/>
              </w:rPr>
            </w:pPr>
          </w:p>
        </w:tc>
      </w:tr>
      <w:tr w:rsidR="00ED3CA9" w:rsidRPr="00B54FF5" w14:paraId="07EA0BCC" w14:textId="77777777" w:rsidTr="00C21234">
        <w:trPr>
          <w:jc w:val="center"/>
        </w:trPr>
        <w:tc>
          <w:tcPr>
            <w:tcW w:w="1702" w:type="dxa"/>
          </w:tcPr>
          <w:p w14:paraId="2428EF7C" w14:textId="77777777" w:rsidR="00ED3CA9" w:rsidRPr="0016361A" w:rsidRDefault="00ED3CA9" w:rsidP="00C21234">
            <w:pPr>
              <w:pStyle w:val="TAL"/>
            </w:pPr>
            <w:r>
              <w:t>verticalaccuracy</w:t>
            </w:r>
          </w:p>
        </w:tc>
        <w:tc>
          <w:tcPr>
            <w:tcW w:w="1644" w:type="dxa"/>
          </w:tcPr>
          <w:p w14:paraId="51782D5B" w14:textId="77777777" w:rsidR="00ED3CA9" w:rsidRPr="0016361A" w:rsidRDefault="00ED3CA9" w:rsidP="00C21234">
            <w:pPr>
              <w:pStyle w:val="TAL"/>
            </w:pPr>
            <w:r w:rsidRPr="00EC3DC8">
              <w:t>OneByteUnsignedHalfRange</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7" w:type="dxa"/>
          </w:tcPr>
          <w:p w14:paraId="4B6B057A" w14:textId="4DEB1977" w:rsidR="00ED3CA9" w:rsidRPr="00FE1CE1" w:rsidRDefault="00ED3CA9" w:rsidP="00C21234">
            <w:pPr>
              <w:pStyle w:val="TAL"/>
              <w:rPr>
                <w:rFonts w:cs="Arial"/>
                <w:szCs w:val="18"/>
              </w:rPr>
            </w:pPr>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ADB8D19" w14:textId="77777777" w:rsidR="00ED3CA9" w:rsidRPr="00850EF8" w:rsidRDefault="00ED3CA9" w:rsidP="00ED3CA9">
      <w:pPr>
        <w:pStyle w:val="EditorsNote"/>
      </w:pPr>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p>
    <w:p w14:paraId="73C0C794" w14:textId="2DB35A7C" w:rsidR="00ED3CA9" w:rsidRDefault="003819E5" w:rsidP="00ED3CA9">
      <w:pPr>
        <w:pStyle w:val="Heading4"/>
        <w:rPr>
          <w:lang w:val="en-US"/>
        </w:rPr>
      </w:pPr>
      <w:bookmarkStart w:id="435" w:name="_Toc183438555"/>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35"/>
    </w:p>
    <w:p w14:paraId="45B56E41" w14:textId="69C34724" w:rsidR="00ED3CA9" w:rsidRPr="00384E92" w:rsidRDefault="003819E5" w:rsidP="00ED3CA9">
      <w:pPr>
        <w:pStyle w:val="Heading5"/>
      </w:pPr>
      <w:bookmarkStart w:id="436" w:name="_Toc510696639"/>
      <w:bookmarkStart w:id="437" w:name="_Toc35971434"/>
      <w:bookmarkStart w:id="438" w:name="_Toc183438556"/>
      <w:r>
        <w:t>7.2</w:t>
      </w:r>
      <w:r w:rsidR="00ED3CA9">
        <w:t>.6.3.1</w:t>
      </w:r>
      <w:r w:rsidR="00ED3CA9" w:rsidRPr="00384E92">
        <w:tab/>
        <w:t>Introduction</w:t>
      </w:r>
      <w:bookmarkEnd w:id="436"/>
      <w:bookmarkEnd w:id="437"/>
      <w:bookmarkEnd w:id="438"/>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39" w:name="_Toc510696640"/>
      <w:bookmarkStart w:id="440" w:name="_Toc35971435"/>
      <w:bookmarkStart w:id="441" w:name="_Toc183438557"/>
      <w:r>
        <w:t>7.2</w:t>
      </w:r>
      <w:r w:rsidR="00ED3CA9">
        <w:t>.6.3.2</w:t>
      </w:r>
      <w:r w:rsidR="00ED3CA9" w:rsidRPr="00384E92">
        <w:tab/>
        <w:t>Simple data types</w:t>
      </w:r>
      <w:bookmarkEnd w:id="439"/>
      <w:bookmarkEnd w:id="440"/>
      <w:bookmarkEnd w:id="441"/>
    </w:p>
    <w:p w14:paraId="76018B72" w14:textId="1968798B" w:rsidR="00ED3CA9" w:rsidRPr="00384E92" w:rsidRDefault="00ED3CA9" w:rsidP="00ED3CA9">
      <w:r w:rsidRPr="00384E92">
        <w:t>The simple data types defined in table</w:t>
      </w:r>
      <w:r>
        <w:t> </w:t>
      </w:r>
      <w:r w:rsidR="003819E5">
        <w:t>7.2</w:t>
      </w:r>
      <w:r>
        <w:t>.6.3.2-1</w:t>
      </w:r>
      <w:r w:rsidRPr="00384E92">
        <w:t xml:space="preserve"> shall be supported.</w:t>
      </w:r>
    </w:p>
    <w:p w14:paraId="344F8B67" w14:textId="608E424D" w:rsidR="00ED3CA9" w:rsidRPr="00384E92" w:rsidRDefault="00ED3CA9" w:rsidP="00ED3CA9">
      <w:pPr>
        <w:pStyle w:val="TH"/>
      </w:pPr>
      <w:r w:rsidRPr="00384E92">
        <w:t>Table</w:t>
      </w:r>
      <w:r>
        <w:t> </w:t>
      </w:r>
      <w:r w:rsidR="003819E5">
        <w:t>7.2</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14:paraId="146E6DCA" w14:textId="77777777" w:rsidTr="00C21234">
        <w:trPr>
          <w:jc w:val="center"/>
        </w:trPr>
        <w:tc>
          <w:tcPr>
            <w:tcW w:w="1087" w:type="pct"/>
            <w:shd w:val="clear" w:color="auto" w:fill="C0C0C0"/>
            <w:tcMar>
              <w:top w:w="0" w:type="dxa"/>
              <w:left w:w="108" w:type="dxa"/>
              <w:bottom w:w="0" w:type="dxa"/>
              <w:right w:w="108" w:type="dxa"/>
            </w:tcMar>
          </w:tcPr>
          <w:p w14:paraId="6AA3B2FA" w14:textId="77777777" w:rsidR="00ED3CA9" w:rsidRPr="0016361A" w:rsidRDefault="00ED3CA9" w:rsidP="00C21234">
            <w:pPr>
              <w:pStyle w:val="TAH"/>
            </w:pPr>
            <w:r w:rsidRPr="0016361A">
              <w:t>Type Name</w:t>
            </w:r>
          </w:p>
        </w:tc>
        <w:tc>
          <w:tcPr>
            <w:tcW w:w="892" w:type="pct"/>
            <w:shd w:val="clear" w:color="auto" w:fill="C0C0C0"/>
            <w:tcMar>
              <w:top w:w="0" w:type="dxa"/>
              <w:left w:w="108" w:type="dxa"/>
              <w:bottom w:w="0" w:type="dxa"/>
              <w:right w:w="108" w:type="dxa"/>
            </w:tcMar>
          </w:tcPr>
          <w:p w14:paraId="25160261" w14:textId="77777777" w:rsidR="00ED3CA9" w:rsidRPr="0016361A" w:rsidRDefault="00ED3CA9" w:rsidP="00C21234">
            <w:pPr>
              <w:pStyle w:val="TAH"/>
            </w:pPr>
            <w:r w:rsidRPr="0016361A">
              <w:t>Type Definition</w:t>
            </w:r>
          </w:p>
        </w:tc>
        <w:tc>
          <w:tcPr>
            <w:tcW w:w="2232" w:type="pct"/>
            <w:shd w:val="clear" w:color="auto" w:fill="C0C0C0"/>
          </w:tcPr>
          <w:p w14:paraId="586609BF" w14:textId="77777777" w:rsidR="00ED3CA9" w:rsidRPr="0016361A" w:rsidRDefault="00ED3CA9" w:rsidP="00C21234">
            <w:pPr>
              <w:pStyle w:val="TAH"/>
            </w:pPr>
            <w:r w:rsidRPr="0016361A">
              <w:t>Description</w:t>
            </w:r>
          </w:p>
        </w:tc>
        <w:tc>
          <w:tcPr>
            <w:tcW w:w="789" w:type="pct"/>
            <w:shd w:val="clear" w:color="auto" w:fill="C0C0C0"/>
          </w:tcPr>
          <w:p w14:paraId="5D90BB4D" w14:textId="77777777" w:rsidR="00ED3CA9" w:rsidRPr="0016361A" w:rsidRDefault="00ED3CA9" w:rsidP="00C21234">
            <w:pPr>
              <w:pStyle w:val="TAH"/>
            </w:pPr>
            <w:r w:rsidRPr="0016361A">
              <w:t>Applicability</w:t>
            </w:r>
          </w:p>
        </w:tc>
      </w:tr>
      <w:tr w:rsidR="00ED3CA9" w:rsidRPr="00B54FF5" w14:paraId="23C3DFC7" w14:textId="77777777" w:rsidTr="00C21234">
        <w:trPr>
          <w:jc w:val="center"/>
        </w:trPr>
        <w:tc>
          <w:tcPr>
            <w:tcW w:w="1087" w:type="pct"/>
            <w:tcMar>
              <w:top w:w="0" w:type="dxa"/>
              <w:left w:w="108" w:type="dxa"/>
              <w:bottom w:w="0" w:type="dxa"/>
              <w:right w:w="108" w:type="dxa"/>
            </w:tcMar>
          </w:tcPr>
          <w:p w14:paraId="6B7698AD" w14:textId="77777777" w:rsidR="00ED3CA9" w:rsidRPr="0016361A" w:rsidRDefault="00ED3CA9" w:rsidP="00C21234">
            <w:pPr>
              <w:pStyle w:val="TAL"/>
            </w:pPr>
            <w:r w:rsidRPr="00EC3DC8">
              <w:t>BearingAndSpeed</w:t>
            </w:r>
          </w:p>
        </w:tc>
        <w:tc>
          <w:tcPr>
            <w:tcW w:w="892" w:type="pct"/>
            <w:tcMar>
              <w:top w:w="0" w:type="dxa"/>
              <w:left w:w="108" w:type="dxa"/>
              <w:bottom w:w="0" w:type="dxa"/>
              <w:right w:w="108" w:type="dxa"/>
            </w:tcMar>
          </w:tcPr>
          <w:p w14:paraId="3FCC0AD3" w14:textId="77777777" w:rsidR="00ED3CA9" w:rsidRPr="0016361A" w:rsidRDefault="00ED3CA9" w:rsidP="00C21234">
            <w:pPr>
              <w:pStyle w:val="TAL"/>
            </w:pPr>
            <w:r>
              <w:t>string</w:t>
            </w:r>
          </w:p>
        </w:tc>
        <w:tc>
          <w:tcPr>
            <w:tcW w:w="2232" w:type="pct"/>
          </w:tcPr>
          <w:p w14:paraId="11C822BD" w14:textId="1BF54712" w:rsidR="00ED3CA9" w:rsidRPr="0016361A" w:rsidRDefault="00ED3CA9" w:rsidP="00C21234">
            <w:pPr>
              <w:pStyle w:val="TAL"/>
            </w:pPr>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45E95738" w14:textId="77777777" w:rsidR="00ED3CA9" w:rsidRPr="0016361A" w:rsidRDefault="00ED3CA9" w:rsidP="00C21234">
            <w:pPr>
              <w:pStyle w:val="TAL"/>
            </w:pPr>
          </w:p>
        </w:tc>
      </w:tr>
      <w:tr w:rsidR="00ED3CA9" w:rsidRPr="00B54FF5" w14:paraId="3D438949" w14:textId="77777777" w:rsidTr="00C21234">
        <w:trPr>
          <w:trHeight w:val="237"/>
          <w:jc w:val="center"/>
        </w:trPr>
        <w:tc>
          <w:tcPr>
            <w:tcW w:w="1087" w:type="pct"/>
            <w:tcMar>
              <w:top w:w="0" w:type="dxa"/>
              <w:left w:w="108" w:type="dxa"/>
              <w:bottom w:w="0" w:type="dxa"/>
              <w:right w:w="108" w:type="dxa"/>
            </w:tcMar>
          </w:tcPr>
          <w:p w14:paraId="2C6CA65E" w14:textId="77777777" w:rsidR="00ED3CA9" w:rsidRDefault="00ED3CA9" w:rsidP="00C21234">
            <w:pPr>
              <w:pStyle w:val="TAL"/>
            </w:pPr>
            <w:r w:rsidRPr="00EC3DC8">
              <w:t>OneByteUnsignedHalfRange</w:t>
            </w:r>
          </w:p>
        </w:tc>
        <w:tc>
          <w:tcPr>
            <w:tcW w:w="892" w:type="pct"/>
            <w:tcMar>
              <w:top w:w="0" w:type="dxa"/>
              <w:left w:w="108" w:type="dxa"/>
              <w:bottom w:w="0" w:type="dxa"/>
              <w:right w:w="108" w:type="dxa"/>
            </w:tcMar>
          </w:tcPr>
          <w:p w14:paraId="5F372C27" w14:textId="77777777" w:rsidR="00ED3CA9" w:rsidRPr="0016361A" w:rsidRDefault="00ED3CA9" w:rsidP="00C21234">
            <w:pPr>
              <w:pStyle w:val="TAL"/>
            </w:pPr>
            <w:r>
              <w:t>Integer</w:t>
            </w:r>
          </w:p>
        </w:tc>
        <w:tc>
          <w:tcPr>
            <w:tcW w:w="2232" w:type="pct"/>
          </w:tcPr>
          <w:p w14:paraId="62A5C35C" w14:textId="46775A55" w:rsidR="00ED3CA9" w:rsidRPr="0016361A" w:rsidRDefault="00ED3CA9" w:rsidP="00C21234">
            <w:pPr>
              <w:pStyle w:val="TAL"/>
            </w:pPr>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0C448F8B" w14:textId="77777777" w:rsidR="00ED3CA9" w:rsidRPr="0016361A" w:rsidRDefault="00ED3CA9" w:rsidP="00C21234">
            <w:pPr>
              <w:pStyle w:val="TAL"/>
            </w:pPr>
          </w:p>
        </w:tc>
      </w:tr>
      <w:tr w:rsidR="00ED3CA9" w:rsidRPr="00B54FF5" w14:paraId="75AD94A7" w14:textId="77777777" w:rsidTr="00C21234">
        <w:trPr>
          <w:trHeight w:val="237"/>
          <w:jc w:val="center"/>
        </w:trPr>
        <w:tc>
          <w:tcPr>
            <w:tcW w:w="1087" w:type="pct"/>
            <w:tcMar>
              <w:top w:w="0" w:type="dxa"/>
              <w:left w:w="108" w:type="dxa"/>
              <w:bottom w:w="0" w:type="dxa"/>
              <w:right w:w="108" w:type="dxa"/>
            </w:tcMar>
          </w:tcPr>
          <w:p w14:paraId="62F67B6D" w14:textId="77777777" w:rsidR="00ED3CA9" w:rsidRDefault="00ED3CA9" w:rsidP="00C21234">
            <w:pPr>
              <w:pStyle w:val="TAL"/>
            </w:pPr>
            <w:r>
              <w:t>ThreeBytes</w:t>
            </w:r>
          </w:p>
        </w:tc>
        <w:tc>
          <w:tcPr>
            <w:tcW w:w="892" w:type="pct"/>
            <w:tcMar>
              <w:top w:w="0" w:type="dxa"/>
              <w:left w:w="108" w:type="dxa"/>
              <w:bottom w:w="0" w:type="dxa"/>
              <w:right w:w="108" w:type="dxa"/>
            </w:tcMar>
          </w:tcPr>
          <w:p w14:paraId="24E9F07F" w14:textId="77777777" w:rsidR="00ED3CA9" w:rsidRDefault="00ED3CA9" w:rsidP="00C21234">
            <w:pPr>
              <w:pStyle w:val="TAL"/>
            </w:pPr>
            <w:r>
              <w:t>integer</w:t>
            </w:r>
          </w:p>
        </w:tc>
        <w:tc>
          <w:tcPr>
            <w:tcW w:w="2232" w:type="pct"/>
          </w:tcPr>
          <w:p w14:paraId="3DBC0131" w14:textId="1241B4E8" w:rsidR="00ED3CA9" w:rsidRDefault="00ED3CA9" w:rsidP="00C21234">
            <w:pPr>
              <w:pStyle w:val="TAL"/>
            </w:pPr>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70869275" w14:textId="77777777" w:rsidR="00ED3CA9" w:rsidRPr="0016361A" w:rsidRDefault="00ED3CA9" w:rsidP="00C21234">
            <w:pPr>
              <w:pStyle w:val="TAL"/>
            </w:pPr>
          </w:p>
        </w:tc>
      </w:tr>
      <w:tr w:rsidR="00ED3CA9" w:rsidRPr="00B54FF5" w14:paraId="571FA5B6" w14:textId="77777777" w:rsidTr="00C21234">
        <w:trPr>
          <w:trHeight w:val="237"/>
          <w:jc w:val="center"/>
        </w:trPr>
        <w:tc>
          <w:tcPr>
            <w:tcW w:w="1087" w:type="pct"/>
            <w:tcMar>
              <w:top w:w="0" w:type="dxa"/>
              <w:left w:w="108" w:type="dxa"/>
              <w:bottom w:w="0" w:type="dxa"/>
              <w:right w:w="108" w:type="dxa"/>
            </w:tcMar>
          </w:tcPr>
          <w:p w14:paraId="1F2CB824" w14:textId="77777777" w:rsidR="00ED3CA9" w:rsidRDefault="00ED3CA9" w:rsidP="00C21234">
            <w:pPr>
              <w:pStyle w:val="TAL"/>
            </w:pPr>
            <w:r>
              <w:t>TwoBytes</w:t>
            </w:r>
          </w:p>
        </w:tc>
        <w:tc>
          <w:tcPr>
            <w:tcW w:w="892" w:type="pct"/>
            <w:tcMar>
              <w:top w:w="0" w:type="dxa"/>
              <w:left w:w="108" w:type="dxa"/>
              <w:bottom w:w="0" w:type="dxa"/>
              <w:right w:w="108" w:type="dxa"/>
            </w:tcMar>
          </w:tcPr>
          <w:p w14:paraId="11A0FF18" w14:textId="77777777" w:rsidR="00ED3CA9" w:rsidRDefault="00ED3CA9" w:rsidP="00C21234">
            <w:pPr>
              <w:pStyle w:val="TAL"/>
            </w:pPr>
            <w:r>
              <w:t>Integer</w:t>
            </w:r>
          </w:p>
        </w:tc>
        <w:tc>
          <w:tcPr>
            <w:tcW w:w="2232" w:type="pct"/>
          </w:tcPr>
          <w:p w14:paraId="6866F02B" w14:textId="2BEB94A3" w:rsidR="00ED3CA9" w:rsidRDefault="00ED3CA9" w:rsidP="00C21234">
            <w:pPr>
              <w:pStyle w:val="TAL"/>
            </w:pPr>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50188127" w14:textId="77777777" w:rsidR="00ED3CA9" w:rsidRPr="0016361A" w:rsidRDefault="00ED3CA9" w:rsidP="00C21234">
            <w:pPr>
              <w:pStyle w:val="TAL"/>
            </w:pPr>
          </w:p>
        </w:tc>
      </w:tr>
    </w:tbl>
    <w:p w14:paraId="74250A36" w14:textId="77777777" w:rsidR="00ED3CA9" w:rsidRPr="00384E92" w:rsidRDefault="00ED3CA9" w:rsidP="00ED3CA9"/>
    <w:p w14:paraId="4C05A451" w14:textId="07E97D7A" w:rsidR="00ED3CA9" w:rsidRPr="00BC662F" w:rsidRDefault="003819E5" w:rsidP="00ED3CA9">
      <w:pPr>
        <w:pStyle w:val="Heading5"/>
      </w:pPr>
      <w:bookmarkStart w:id="442" w:name="_Toc183438558"/>
      <w:r>
        <w:t>7.2</w:t>
      </w:r>
      <w:r w:rsidR="00ED3CA9">
        <w:t>.6.3.3</w:t>
      </w:r>
      <w:r w:rsidR="00ED3CA9" w:rsidRPr="00BC662F">
        <w:tab/>
        <w:t xml:space="preserve">Enumeration: </w:t>
      </w:r>
      <w:r w:rsidR="00ED3CA9">
        <w:t>ReportType</w:t>
      </w:r>
      <w:bookmarkEnd w:id="442"/>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43" w:name="_Toc510696642"/>
      <w:bookmarkStart w:id="444" w:name="_Toc35971437"/>
      <w:bookmarkStart w:id="445" w:name="_Toc183438559"/>
      <w:r>
        <w:t>7.2</w:t>
      </w:r>
      <w:r w:rsidR="00ED3CA9">
        <w:t>.6.3.4</w:t>
      </w:r>
      <w:r w:rsidR="00ED3CA9" w:rsidRPr="00BC662F">
        <w:tab/>
        <w:t xml:space="preserve">Enumeration: </w:t>
      </w:r>
      <w:bookmarkEnd w:id="443"/>
      <w:bookmarkEnd w:id="444"/>
      <w:r w:rsidR="00ED3CA9">
        <w:t>InterRatType</w:t>
      </w:r>
      <w:bookmarkEnd w:id="445"/>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lastRenderedPageBreak/>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77777777" w:rsidR="00ED3CA9" w:rsidRPr="0016361A" w:rsidRDefault="00ED3CA9" w:rsidP="00C21234">
            <w:pPr>
              <w:pStyle w:val="TAL"/>
            </w:pPr>
            <w:r w:rsidRPr="00150C44">
              <w:t>5G-MBS-</w:t>
            </w:r>
            <w:r>
              <w:t>TO</w:t>
            </w:r>
            <w:r w:rsidRPr="00150C44">
              <w:t>-LTE-MBMS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77777777" w:rsidR="00ED3CA9" w:rsidRDefault="00ED3CA9" w:rsidP="00C21234">
            <w:pPr>
              <w:pStyle w:val="TAL"/>
            </w:pPr>
            <w:r w:rsidRPr="00150C44">
              <w:t>5G-MBS-</w:t>
            </w:r>
            <w:r>
              <w:t>TO</w:t>
            </w:r>
            <w:r w:rsidRPr="00150C44">
              <w:t>-LTE-</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77777777" w:rsidR="00ED3CA9" w:rsidRDefault="00ED3CA9" w:rsidP="00C21234">
            <w:pPr>
              <w:pStyle w:val="TAL"/>
            </w:pPr>
            <w:r w:rsidRPr="00150C44">
              <w:t>LTE-MBMS-</w:t>
            </w:r>
            <w:r>
              <w:t>TO</w:t>
            </w:r>
            <w:r w:rsidRPr="00150C44">
              <w:t>-5G-MBS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77777777" w:rsidR="00ED3CA9" w:rsidRDefault="00ED3CA9" w:rsidP="00C21234">
            <w:pPr>
              <w:pStyle w:val="TAL"/>
            </w:pPr>
            <w:r>
              <w:t>LTE-</w:t>
            </w:r>
            <w:r w:rsidRPr="00150C44">
              <w:t>MBMS-</w:t>
            </w:r>
            <w:r>
              <w:t>TO</w:t>
            </w:r>
            <w:r w:rsidRPr="00150C44">
              <w:t>-5G-</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46" w:name="_Toc183438560"/>
      <w:r>
        <w:t>7.2</w:t>
      </w:r>
      <w:r w:rsidR="00ED3CA9">
        <w:t>.</w:t>
      </w:r>
      <w:r w:rsidR="00ED3CA9" w:rsidRPr="002612B3">
        <w:t>7</w:t>
      </w:r>
      <w:r w:rsidR="00ED3CA9" w:rsidRPr="002612B3">
        <w:tab/>
        <w:t>Error Handling</w:t>
      </w:r>
      <w:bookmarkEnd w:id="446"/>
    </w:p>
    <w:p w14:paraId="0FC560DE" w14:textId="20ED9E6E" w:rsidR="00ED3CA9" w:rsidRPr="002612B3" w:rsidRDefault="003819E5" w:rsidP="00ED3CA9">
      <w:pPr>
        <w:pStyle w:val="Heading4"/>
      </w:pPr>
      <w:bookmarkStart w:id="447" w:name="_Toc183438561"/>
      <w:r>
        <w:t>7.2</w:t>
      </w:r>
      <w:r w:rsidR="00ED3CA9" w:rsidRPr="002612B3">
        <w:t>.7.1</w:t>
      </w:r>
      <w:r w:rsidR="00ED3CA9" w:rsidRPr="002612B3">
        <w:tab/>
        <w:t>General</w:t>
      </w:r>
      <w:bookmarkEnd w:id="447"/>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48" w:name="_Toc183438562"/>
      <w:r>
        <w:t>7.2</w:t>
      </w:r>
      <w:r w:rsidR="00ED3CA9" w:rsidRPr="002612B3">
        <w:t>.7.2</w:t>
      </w:r>
      <w:r w:rsidR="00ED3CA9" w:rsidRPr="002612B3">
        <w:tab/>
        <w:t>Protocol Errors</w:t>
      </w:r>
      <w:bookmarkEnd w:id="448"/>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49" w:name="_Toc183438563"/>
      <w:r>
        <w:t>7.2</w:t>
      </w:r>
      <w:r w:rsidR="00ED3CA9" w:rsidRPr="002612B3">
        <w:t>.7.3</w:t>
      </w:r>
      <w:r w:rsidR="00ED3CA9" w:rsidRPr="002612B3">
        <w:tab/>
        <w:t>Application Errors</w:t>
      </w:r>
      <w:bookmarkEnd w:id="449"/>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50" w:name="_Toc183438564"/>
      <w:r>
        <w:t>7.2</w:t>
      </w:r>
      <w:r w:rsidR="00ED3CA9">
        <w:t>.</w:t>
      </w:r>
      <w:r w:rsidR="00ED3CA9" w:rsidRPr="006B2C68">
        <w:t>8</w:t>
      </w:r>
      <w:r w:rsidR="00ED3CA9" w:rsidRPr="006B2C68">
        <w:rPr>
          <w:lang w:eastAsia="zh-CN"/>
        </w:rPr>
        <w:tab/>
        <w:t>Feature negotiation</w:t>
      </w:r>
      <w:bookmarkEnd w:id="450"/>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451" w:name="_Toc183438565"/>
      <w:r>
        <w:t>7.2</w:t>
      </w:r>
      <w:r w:rsidR="00ED3CA9" w:rsidRPr="006B2C68">
        <w:t>.9</w:t>
      </w:r>
      <w:r w:rsidR="00ED3CA9" w:rsidRPr="006B2C68">
        <w:tab/>
        <w:t>Security</w:t>
      </w:r>
      <w:bookmarkEnd w:id="451"/>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452" w:name="_Toc183438566"/>
      <w:r>
        <w:rPr>
          <w:lang w:val="en-US"/>
        </w:rPr>
        <w:t>7.2</w:t>
      </w:r>
      <w:r w:rsidR="00ED3CA9" w:rsidRPr="006B2C68">
        <w:rPr>
          <w:lang w:val="en-US"/>
        </w:rPr>
        <w:t>.10</w:t>
      </w:r>
      <w:r w:rsidR="00ED3CA9" w:rsidRPr="006B2C68">
        <w:rPr>
          <w:lang w:val="en-US"/>
        </w:rPr>
        <w:tab/>
        <w:t>HTTP redirection</w:t>
      </w:r>
      <w:bookmarkEnd w:id="452"/>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53" w:name="_Toc183438567"/>
      <w:r>
        <w:t>7.</w:t>
      </w:r>
      <w:r w:rsidR="00454196">
        <w:t>3</w:t>
      </w:r>
      <w:r>
        <w:tab/>
        <w:t>LMS_LocationInformation API</w:t>
      </w:r>
      <w:bookmarkEnd w:id="453"/>
    </w:p>
    <w:p w14:paraId="3BBE3FC9" w14:textId="4BB91207" w:rsidR="002936AA" w:rsidRDefault="002936AA" w:rsidP="002936AA">
      <w:pPr>
        <w:pStyle w:val="Heading3"/>
      </w:pPr>
      <w:bookmarkStart w:id="454" w:name="_Toc183438568"/>
      <w:r>
        <w:t>7.</w:t>
      </w:r>
      <w:r w:rsidR="001E32C0">
        <w:t>3</w:t>
      </w:r>
      <w:r>
        <w:t>.1</w:t>
      </w:r>
      <w:r>
        <w:tab/>
        <w:t>Introduction</w:t>
      </w:r>
      <w:bookmarkEnd w:id="454"/>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7777777"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8</w:t>
      </w:r>
      <w:r w:rsidRPr="00A03CE8">
        <w:rPr>
          <w:noProof/>
          <w:lang w:eastAsia="zh-CN"/>
        </w:rPr>
        <w:t>], i.e.:</w:t>
      </w:r>
    </w:p>
    <w:p w14:paraId="5E13955E" w14:textId="77777777" w:rsidR="002936AA" w:rsidRPr="00E23840" w:rsidRDefault="002936AA" w:rsidP="002936A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7777777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55" w:name="_Toc183438569"/>
      <w:r>
        <w:t>7.</w:t>
      </w:r>
      <w:r w:rsidR="00D835F2">
        <w:t>3</w:t>
      </w:r>
      <w:r>
        <w:t>.2</w:t>
      </w:r>
      <w:r>
        <w:tab/>
        <w:t>Usage of HTTP</w:t>
      </w:r>
      <w:bookmarkEnd w:id="455"/>
    </w:p>
    <w:p w14:paraId="6E6397A8" w14:textId="1C4C5E5A" w:rsidR="002936AA" w:rsidRPr="000C5200" w:rsidRDefault="002936AA" w:rsidP="002936AA">
      <w:pPr>
        <w:pStyle w:val="Heading4"/>
      </w:pPr>
      <w:bookmarkStart w:id="456" w:name="_Toc183438570"/>
      <w:r>
        <w:t>7.</w:t>
      </w:r>
      <w:r w:rsidR="00D835F2">
        <w:t>3</w:t>
      </w:r>
      <w:r>
        <w:t>.2.1</w:t>
      </w:r>
      <w:r>
        <w:tab/>
        <w:t>General</w:t>
      </w:r>
      <w:bookmarkEnd w:id="456"/>
    </w:p>
    <w:p w14:paraId="7DBDF0DA" w14:textId="77777777"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p>
    <w:p w14:paraId="7ACDDFE4" w14:textId="77777777"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p>
    <w:p w14:paraId="4713220B" w14:textId="1225D687" w:rsidR="002936AA" w:rsidRPr="00986E88" w:rsidRDefault="002936AA" w:rsidP="002936AA">
      <w:pPr>
        <w:rPr>
          <w:noProof/>
        </w:rPr>
      </w:pPr>
      <w:r w:rsidRPr="00986E88">
        <w:rPr>
          <w:noProof/>
        </w:rPr>
        <w:t>The OpenAPI [</w:t>
      </w:r>
      <w:r>
        <w:rPr>
          <w:noProof/>
        </w:rPr>
        <w:t>14</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57" w:name="_Toc183438571"/>
      <w:r>
        <w:t>7.</w:t>
      </w:r>
      <w:r w:rsidR="00025363">
        <w:t>3</w:t>
      </w:r>
      <w:r>
        <w:t>.2.2</w:t>
      </w:r>
      <w:r>
        <w:tab/>
        <w:t>HTTP standard headers</w:t>
      </w:r>
      <w:bookmarkEnd w:id="457"/>
    </w:p>
    <w:p w14:paraId="60D84A85" w14:textId="5B0971F1" w:rsidR="002936AA" w:rsidRDefault="002936AA" w:rsidP="002936AA">
      <w:pPr>
        <w:pStyle w:val="Heading5"/>
        <w:rPr>
          <w:lang w:eastAsia="zh-CN"/>
        </w:rPr>
      </w:pPr>
      <w:bookmarkStart w:id="458" w:name="_Toc183438572"/>
      <w:r>
        <w:t>7.</w:t>
      </w:r>
      <w:r w:rsidR="00025363">
        <w:t>3</w:t>
      </w:r>
      <w:r>
        <w:t>.2.2.1</w:t>
      </w:r>
      <w:r>
        <w:rPr>
          <w:rFonts w:hint="eastAsia"/>
          <w:lang w:eastAsia="zh-CN"/>
        </w:rPr>
        <w:tab/>
      </w:r>
      <w:r>
        <w:rPr>
          <w:lang w:eastAsia="zh-CN"/>
        </w:rPr>
        <w:t>General</w:t>
      </w:r>
      <w:bookmarkEnd w:id="458"/>
    </w:p>
    <w:p w14:paraId="64AFAB34" w14:textId="77777777"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7</w:t>
      </w:r>
      <w:r w:rsidRPr="00986E88">
        <w:rPr>
          <w:noProof/>
        </w:rPr>
        <w:t>] for the usage of HTTP standard headers.</w:t>
      </w:r>
    </w:p>
    <w:p w14:paraId="4247D065" w14:textId="5DFEC328" w:rsidR="002936AA" w:rsidRDefault="002936AA" w:rsidP="002936AA">
      <w:pPr>
        <w:pStyle w:val="Heading5"/>
      </w:pPr>
      <w:bookmarkStart w:id="459" w:name="_Toc183438573"/>
      <w:r>
        <w:t>7.</w:t>
      </w:r>
      <w:r w:rsidR="00025363">
        <w:t>3</w:t>
      </w:r>
      <w:r>
        <w:t>.2.2.2</w:t>
      </w:r>
      <w:r>
        <w:tab/>
        <w:t>Content type</w:t>
      </w:r>
      <w:bookmarkEnd w:id="459"/>
    </w:p>
    <w:p w14:paraId="581278C0" w14:textId="77777777" w:rsidR="002936AA" w:rsidRDefault="002936AA" w:rsidP="002936A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7</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60" w:name="_Toc183438574"/>
      <w:r>
        <w:t>7.</w:t>
      </w:r>
      <w:r w:rsidR="00025363">
        <w:t>3</w:t>
      </w:r>
      <w:r>
        <w:t>.2.3</w:t>
      </w:r>
      <w:r>
        <w:tab/>
        <w:t>HTTP custom headers</w:t>
      </w:r>
      <w:bookmarkEnd w:id="460"/>
    </w:p>
    <w:p w14:paraId="77001884" w14:textId="77777777"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[7]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Pr>
          <w:noProof/>
        </w:rPr>
        <w:t>7</w:t>
      </w:r>
      <w:r w:rsidRPr="00810C4F">
        <w:rPr>
          <w:noProof/>
        </w:rPr>
        <w:t>]</w:t>
      </w:r>
      <w:r>
        <w:rPr>
          <w:noProof/>
        </w:rPr>
        <w:t xml:space="preserve"> may be supported.</w:t>
      </w:r>
    </w:p>
    <w:p w14:paraId="59B984BA" w14:textId="56CD7E50" w:rsidR="002936AA" w:rsidRDefault="002936AA" w:rsidP="002936AA">
      <w:pPr>
        <w:pStyle w:val="Heading3"/>
      </w:pPr>
      <w:bookmarkStart w:id="461" w:name="_Toc183438575"/>
      <w:r>
        <w:t>7.</w:t>
      </w:r>
      <w:r w:rsidR="00025363">
        <w:t>3</w:t>
      </w:r>
      <w:r>
        <w:t>.3</w:t>
      </w:r>
      <w:r>
        <w:tab/>
        <w:t>Resources</w:t>
      </w:r>
      <w:bookmarkEnd w:id="461"/>
    </w:p>
    <w:p w14:paraId="3D25A851" w14:textId="467B1938" w:rsidR="002936AA" w:rsidRPr="000A7435" w:rsidRDefault="002936AA" w:rsidP="002936AA">
      <w:pPr>
        <w:pStyle w:val="Heading4"/>
      </w:pPr>
      <w:bookmarkStart w:id="462" w:name="_Toc67903524"/>
      <w:bookmarkStart w:id="463" w:name="_Toc183438576"/>
      <w:r>
        <w:t>7.</w:t>
      </w:r>
      <w:r w:rsidR="00025363">
        <w:t>3</w:t>
      </w:r>
      <w:r>
        <w:t>.3.1</w:t>
      </w:r>
      <w:r>
        <w:tab/>
        <w:t>Overview</w:t>
      </w:r>
      <w:bookmarkEnd w:id="463"/>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7777777" w:rsidR="002936AA" w:rsidRPr="00A258AF" w:rsidRDefault="002936AA" w:rsidP="002936AA">
      <w:pPr>
        <w:pStyle w:val="TH"/>
        <w:rPr>
          <w:lang w:val="en-US"/>
        </w:rPr>
      </w:pPr>
      <w:r w:rsidRPr="004277DC">
        <w:lastRenderedPageBreak/>
        <w:t xml:space="preserve"> </w:t>
      </w:r>
      <w:r>
        <w:object w:dxaOrig="5461" w:dyaOrig="5269" w14:anchorId="663956A1">
          <v:shape id="_x0000_i1028" type="#_x0000_t75" style="width:273.4pt;height:264.15pt" o:ole="">
            <v:imagedata r:id="rId20" o:title=""/>
          </v:shape>
          <o:OLEObject Type="Embed" ProgID="Visio.Drawing.15" ShapeID="_x0000_i1028" DrawAspect="Content" ObjectID="_1794051407"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BF6B739" w14:textId="77777777" w:rsidTr="00BE6196">
        <w:trPr>
          <w:trHeight w:val="424"/>
          <w:jc w:val="center"/>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pPr>
            <w:r w:rsidRPr="00CB0D74">
              <w:t>Individua</w:t>
            </w:r>
            <w:r w:rsidRPr="00CB0D74">
              <w:lastRenderedPageBreak/>
              <w:t>l location request</w:t>
            </w:r>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pPr>
            <w:r w:rsidRPr="00CB0D74">
              <w:t>/requests/{requestId}</w:t>
            </w:r>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pP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77777777" w:rsidR="002936AA" w:rsidRPr="00CB0D74" w:rsidRDefault="002936AA" w:rsidP="00BE6196">
            <w:pPr>
              <w:pStyle w:val="TAL"/>
            </w:pPr>
            <w:r w:rsidRPr="00CB0D74">
              <w:t>Individual location  subscription</w:t>
            </w:r>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pPr>
            <w:r w:rsidRPr="00CB0D74">
              <w:t>Update an existing subscription</w:t>
            </w:r>
          </w:p>
        </w:tc>
      </w:tr>
      <w:tr w:rsidR="002936AA" w:rsidRPr="00646838" w14:paraId="3030D173" w14:textId="77777777" w:rsidTr="00BE6196">
        <w:trPr>
          <w:jc w:val="center"/>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pPr>
            <w:r w:rsidRPr="00CB0D74">
              <w:t>DELETE</w:t>
            </w:r>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pPr>
            <w:r w:rsidRPr="00CB0D74">
              <w:t>Remove an existing subscription</w:t>
            </w:r>
          </w:p>
        </w:tc>
      </w:tr>
    </w:tbl>
    <w:p w14:paraId="5BDFF9EC" w14:textId="77777777" w:rsidR="002936AA" w:rsidRPr="00407648" w:rsidRDefault="002936AA" w:rsidP="002936AA"/>
    <w:p w14:paraId="3A83C813" w14:textId="78769022" w:rsidR="002936AA" w:rsidRDefault="00670C0F" w:rsidP="002936AA">
      <w:pPr>
        <w:pStyle w:val="Heading4"/>
      </w:pPr>
      <w:bookmarkStart w:id="464" w:name="_Toc183438577"/>
      <w:r>
        <w:t>7.3.</w:t>
      </w:r>
      <w:r w:rsidR="002936AA">
        <w:t>3.2</w:t>
      </w:r>
      <w:r w:rsidR="002936AA">
        <w:tab/>
        <w:t xml:space="preserve">Resource: </w:t>
      </w:r>
      <w:bookmarkEnd w:id="462"/>
      <w:r w:rsidR="002936AA">
        <w:t>Client Location Information request</w:t>
      </w:r>
      <w:bookmarkEnd w:id="464"/>
    </w:p>
    <w:p w14:paraId="6C9F459C" w14:textId="58054C78" w:rsidR="002936AA" w:rsidRDefault="00670C0F" w:rsidP="002936AA">
      <w:pPr>
        <w:pStyle w:val="Heading5"/>
      </w:pPr>
      <w:bookmarkStart w:id="465" w:name="_Toc183438578"/>
      <w:r>
        <w:t>7.3.</w:t>
      </w:r>
      <w:r w:rsidR="002936AA">
        <w:t>3.2.1</w:t>
      </w:r>
      <w:r w:rsidR="002936AA">
        <w:tab/>
        <w:t>Description</w:t>
      </w:r>
      <w:bookmarkEnd w:id="465"/>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66" w:name="_Toc183438579"/>
      <w:r>
        <w:t>7.3.</w:t>
      </w:r>
      <w:r w:rsidR="002936AA">
        <w:t>3.2.2</w:t>
      </w:r>
      <w:r w:rsidR="002936AA">
        <w:tab/>
        <w:t>Resource Definition</w:t>
      </w:r>
      <w:bookmarkEnd w:id="466"/>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67" w:name="_Toc183438580"/>
      <w:r>
        <w:lastRenderedPageBreak/>
        <w:t>7.3.</w:t>
      </w:r>
      <w:r w:rsidR="002936AA">
        <w:t>3.2.3</w:t>
      </w:r>
      <w:r w:rsidR="002936AA">
        <w:tab/>
        <w:t>Resource Standard Methods</w:t>
      </w:r>
      <w:bookmarkEnd w:id="467"/>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777777"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68" w:name="_Toc183438581"/>
      <w:r>
        <w:t>7.3.</w:t>
      </w:r>
      <w:r w:rsidR="002936AA">
        <w:t>3.3.4</w:t>
      </w:r>
      <w:r w:rsidR="002936AA">
        <w:tab/>
        <w:t>Resource Custom Operations</w:t>
      </w:r>
      <w:bookmarkEnd w:id="468"/>
    </w:p>
    <w:p w14:paraId="1F5754FE" w14:textId="77777777" w:rsidR="002936AA" w:rsidRDefault="002936AA" w:rsidP="002936AA">
      <w:r>
        <w:t>None.</w:t>
      </w:r>
    </w:p>
    <w:p w14:paraId="7464480C" w14:textId="7D92A786" w:rsidR="002936AA" w:rsidRPr="00F35F4A" w:rsidRDefault="00670C0F" w:rsidP="002936AA">
      <w:pPr>
        <w:pStyle w:val="Heading4"/>
      </w:pPr>
      <w:bookmarkStart w:id="469" w:name="_Toc183438582"/>
      <w:r>
        <w:t>7.3.</w:t>
      </w:r>
      <w:r w:rsidR="002936AA">
        <w:t>3</w:t>
      </w:r>
      <w:r w:rsidR="002936AA" w:rsidRPr="00F35F4A">
        <w:t>.3</w:t>
      </w:r>
      <w:r w:rsidR="002936AA" w:rsidRPr="00F35F4A">
        <w:tab/>
        <w:t xml:space="preserve">Resource: </w:t>
      </w:r>
      <w:r w:rsidR="002936AA">
        <w:t>Location information subscriptions</w:t>
      </w:r>
      <w:bookmarkEnd w:id="469"/>
    </w:p>
    <w:p w14:paraId="462CE1E8" w14:textId="725733C8" w:rsidR="002936AA" w:rsidRPr="00F35F4A" w:rsidRDefault="00670C0F" w:rsidP="002936AA">
      <w:pPr>
        <w:pStyle w:val="Heading5"/>
        <w:rPr>
          <w:lang w:eastAsia="zh-CN"/>
        </w:rPr>
      </w:pPr>
      <w:bookmarkStart w:id="470" w:name="_Toc183438583"/>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70"/>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71" w:name="_Toc183438584"/>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71"/>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lastRenderedPageBreak/>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72" w:name="_Toc183438585"/>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72"/>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1F58F82" w14:textId="77777777" w:rsidR="002936AA" w:rsidRDefault="002936AA" w:rsidP="002936AA">
      <w:pPr>
        <w:pStyle w:val="EditorsNote"/>
      </w:pPr>
      <w:r>
        <w:t>Editor's note:</w:t>
      </w:r>
      <w:r>
        <w:tab/>
        <w:t>The details of this data structure is FFS.</w:t>
      </w:r>
    </w:p>
    <w:p w14:paraId="748F63A3" w14:textId="2D32AF29" w:rsidR="002936AA" w:rsidRPr="00F35F4A" w:rsidRDefault="002936AA" w:rsidP="002936AA">
      <w:pPr>
        <w:pStyle w:val="TH"/>
      </w:pPr>
      <w:r w:rsidRPr="00F35F4A">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8538CC">
              <w:t>[7] also</w:t>
            </w:r>
            <w:r w:rsidRPr="00646838">
              <w:t xml:space="preserve"> apply.</w:t>
            </w:r>
          </w:p>
        </w:tc>
      </w:tr>
    </w:tbl>
    <w:p w14:paraId="0DEEBB5C" w14:textId="77777777" w:rsidR="002936AA" w:rsidRDefault="002936AA" w:rsidP="002936AA"/>
    <w:p w14:paraId="1A9660D0" w14:textId="77777777" w:rsidR="002936AA" w:rsidRDefault="002936AA" w:rsidP="002936AA">
      <w:pPr>
        <w:pStyle w:val="EditorsNote"/>
      </w:pPr>
      <w:r>
        <w:t>Editor's note:</w:t>
      </w:r>
      <w:r>
        <w:tab/>
        <w:t>The details of this data structure is FFS.</w:t>
      </w:r>
    </w:p>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2B86E902"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2936AA" w:rsidRPr="00B54FF5" w14:paraId="06B64B92"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pPr>
          </w:p>
        </w:tc>
      </w:tr>
    </w:tbl>
    <w:p w14:paraId="1A7DDA7C" w14:textId="77777777" w:rsidR="002936AA" w:rsidRPr="00A04126" w:rsidRDefault="002936AA" w:rsidP="002936AA"/>
    <w:p w14:paraId="69339498" w14:textId="5FED525D" w:rsidR="002936AA" w:rsidRPr="00A04126" w:rsidRDefault="002936AA" w:rsidP="002936AA">
      <w:pPr>
        <w:pStyle w:val="TH"/>
      </w:pPr>
      <w:r w:rsidRPr="00A04126">
        <w:t xml:space="preserve">Table </w:t>
      </w:r>
      <w:r w:rsidR="00670C0F">
        <w:t>7.3.</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pPr>
            <w:r w:rsidRPr="0016361A">
              <w:t>Description</w:t>
            </w:r>
          </w:p>
        </w:tc>
      </w:tr>
      <w:tr w:rsidR="002936AA" w:rsidRPr="00B54FF5" w14:paraId="0A7F7932"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pPr>
          </w:p>
        </w:tc>
      </w:tr>
    </w:tbl>
    <w:p w14:paraId="5759377F" w14:textId="77777777" w:rsidR="002936AA" w:rsidRDefault="002936AA" w:rsidP="002936AA"/>
    <w:p w14:paraId="14B2F628" w14:textId="3CBF721C" w:rsidR="002936AA" w:rsidRDefault="002936AA" w:rsidP="002936AA">
      <w:pPr>
        <w:pStyle w:val="TH"/>
      </w:pPr>
      <w:r>
        <w:lastRenderedPageBreak/>
        <w:t xml:space="preserve">Table </w:t>
      </w:r>
      <w:r w:rsidR="00670C0F">
        <w:t>7.3.</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071975C0" w:rsidR="002936AA" w:rsidRDefault="002936AA" w:rsidP="002936AA">
      <w:pPr>
        <w:pStyle w:val="TH"/>
      </w:pPr>
      <w:r>
        <w:t>Table</w:t>
      </w:r>
      <w:r>
        <w:rPr>
          <w:noProof/>
        </w:rPr>
        <w:t xml:space="preserve"> </w:t>
      </w:r>
      <w:r w:rsidR="00670C0F">
        <w:t>7.3.</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73" w:name="_Toc183438586"/>
      <w:r>
        <w:t>7.3.</w:t>
      </w:r>
      <w:r w:rsidR="002936AA">
        <w:t>3</w:t>
      </w:r>
      <w:r w:rsidR="002936AA" w:rsidRPr="00F35F4A">
        <w:t>.</w:t>
      </w:r>
      <w:r w:rsidR="002936AA">
        <w:t>4</w:t>
      </w:r>
      <w:r w:rsidR="002936AA" w:rsidRPr="00F35F4A">
        <w:tab/>
        <w:t xml:space="preserve">Resource: </w:t>
      </w:r>
      <w:r w:rsidR="002936AA">
        <w:t>Individual location information subscription</w:t>
      </w:r>
      <w:bookmarkEnd w:id="473"/>
    </w:p>
    <w:p w14:paraId="53B22F43" w14:textId="0052089B" w:rsidR="002936AA" w:rsidRPr="00F35F4A" w:rsidRDefault="00670C0F" w:rsidP="002936AA">
      <w:pPr>
        <w:pStyle w:val="Heading5"/>
        <w:rPr>
          <w:lang w:eastAsia="zh-CN"/>
        </w:rPr>
      </w:pPr>
      <w:bookmarkStart w:id="474" w:name="_Toc183438587"/>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74"/>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75" w:name="_Toc183438588"/>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75"/>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76" w:name="_Toc183438589"/>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76"/>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56FA6A5A" w14:textId="77777777" w:rsidR="002936AA" w:rsidRDefault="002936AA" w:rsidP="002936AA">
      <w:pPr>
        <w:pStyle w:val="EditorsNote"/>
      </w:pPr>
      <w:r>
        <w:t>Editor's note:</w:t>
      </w:r>
      <w:r>
        <w:tab/>
        <w:t>The details of this data structure is FFS.</w:t>
      </w:r>
    </w:p>
    <w:p w14:paraId="5FCEDA2E" w14:textId="77777777" w:rsidR="002936AA" w:rsidRPr="00F35F4A" w:rsidRDefault="002936AA" w:rsidP="002936AA"/>
    <w:p w14:paraId="1D950E99" w14:textId="196B477A" w:rsidR="002936AA" w:rsidRPr="00F35F4A" w:rsidRDefault="002936AA" w:rsidP="002936AA">
      <w:pPr>
        <w:pStyle w:val="TH"/>
      </w:pPr>
      <w:r w:rsidRPr="00F35F4A">
        <w:lastRenderedPageBreak/>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7FA399CA"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pPr>
            <w:r w:rsidRPr="006663EC">
              <w:t>20</w:t>
            </w:r>
            <w:r>
              <w:t>0</w:t>
            </w:r>
            <w:r w:rsidRPr="006663EC">
              <w:t xml:space="preserve"> </w:t>
            </w:r>
            <w:r>
              <w:t>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updated</w:t>
            </w:r>
            <w:r w:rsidRPr="00646838">
              <w:t xml:space="preserve"> successfully.</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3]</w:t>
            </w:r>
            <w:r w:rsidRPr="00646838">
              <w:t xml:space="preserve"> also apply.</w:t>
            </w:r>
          </w:p>
        </w:tc>
      </w:tr>
    </w:tbl>
    <w:p w14:paraId="552AC094" w14:textId="77777777" w:rsidR="002936AA" w:rsidRDefault="002936AA" w:rsidP="002936AA"/>
    <w:p w14:paraId="642ACF65" w14:textId="77777777" w:rsidR="002936AA" w:rsidRDefault="002936AA" w:rsidP="002936AA">
      <w:pPr>
        <w:pStyle w:val="EditorsNote"/>
      </w:pPr>
      <w:r>
        <w:t>Editor's note:</w:t>
      </w:r>
      <w:r>
        <w:tab/>
        <w:t>The details of this data structure is FFS.</w:t>
      </w:r>
    </w:p>
    <w:p w14:paraId="59634988" w14:textId="6121CB7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4FD3CD28"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5BFC3159"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lastRenderedPageBreak/>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77777777" w:rsidR="002936AA" w:rsidRPr="00646838" w:rsidRDefault="002936AA" w:rsidP="00BE6196">
            <w:pPr>
              <w:pStyle w:val="TAL"/>
            </w:pPr>
            <w:r w:rsidRPr="00AC7671">
              <w:t>TBD</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502776B" w14:textId="77777777" w:rsidR="002936AA" w:rsidRDefault="002936AA" w:rsidP="002936AA">
      <w:pPr>
        <w:pStyle w:val="EditorsNote"/>
      </w:pPr>
      <w:r>
        <w:t>Editor's note:</w:t>
      </w:r>
      <w:r>
        <w:tab/>
        <w:t>The details of this data structure is FFS.</w:t>
      </w:r>
    </w:p>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77777777" w:rsidR="002936AA" w:rsidRPr="00646838" w:rsidRDefault="002936AA" w:rsidP="00BE6196">
            <w:pPr>
              <w:pStyle w:val="TAL"/>
            </w:pPr>
            <w:r w:rsidRPr="00AC7671">
              <w:t>TBD</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77777777"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p>
        </w:tc>
      </w:tr>
    </w:tbl>
    <w:p w14:paraId="260A54E1" w14:textId="77777777" w:rsidR="002936AA" w:rsidRDefault="002936AA" w:rsidP="002936AA"/>
    <w:p w14:paraId="7567017E" w14:textId="77777777" w:rsidR="002936AA" w:rsidRDefault="002936AA" w:rsidP="002936AA">
      <w:pPr>
        <w:pStyle w:val="EditorsNote"/>
      </w:pPr>
      <w:r>
        <w:t>Editor's note:</w:t>
      </w:r>
      <w:r>
        <w:tab/>
        <w:t>The details of this data structure is FFS.</w:t>
      </w:r>
    </w:p>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77" w:name="_Toc183438590"/>
      <w:r>
        <w:lastRenderedPageBreak/>
        <w:t>7.3.</w:t>
      </w:r>
      <w:r w:rsidR="002936AA">
        <w:t>3.3.4</w:t>
      </w:r>
      <w:r w:rsidR="002936AA">
        <w:tab/>
        <w:t>Resource Custom Operations</w:t>
      </w:r>
      <w:bookmarkEnd w:id="477"/>
    </w:p>
    <w:p w14:paraId="072AABFD" w14:textId="77777777" w:rsidR="002936AA" w:rsidRPr="00535331" w:rsidRDefault="002936AA" w:rsidP="002936AA">
      <w:r>
        <w:t>None.</w:t>
      </w:r>
    </w:p>
    <w:p w14:paraId="0B14C4C8" w14:textId="050405FD" w:rsidR="002936AA" w:rsidRDefault="00670C0F" w:rsidP="002936AA">
      <w:pPr>
        <w:pStyle w:val="Heading5"/>
      </w:pPr>
      <w:bookmarkStart w:id="478" w:name="_Toc183438591"/>
      <w:r>
        <w:t>7.3.</w:t>
      </w:r>
      <w:r w:rsidR="002936AA">
        <w:t>3.3.4</w:t>
      </w:r>
      <w:r w:rsidR="002936AA">
        <w:tab/>
        <w:t>Resource Custom Operations</w:t>
      </w:r>
      <w:bookmarkEnd w:id="478"/>
    </w:p>
    <w:p w14:paraId="36CDE527" w14:textId="77777777" w:rsidR="002936AA" w:rsidRPr="00535331" w:rsidRDefault="002936AA" w:rsidP="002936AA">
      <w:r>
        <w:t>None.</w:t>
      </w:r>
    </w:p>
    <w:p w14:paraId="13DCE15D" w14:textId="23143690" w:rsidR="002936AA" w:rsidRDefault="00670C0F" w:rsidP="002936AA">
      <w:pPr>
        <w:pStyle w:val="Heading3"/>
      </w:pPr>
      <w:bookmarkStart w:id="479" w:name="_Toc183438592"/>
      <w:r>
        <w:t>7.3.</w:t>
      </w:r>
      <w:r w:rsidR="002936AA">
        <w:t>4</w:t>
      </w:r>
      <w:r w:rsidR="002936AA">
        <w:tab/>
        <w:t>Custom Operations without associated resources</w:t>
      </w:r>
      <w:bookmarkEnd w:id="479"/>
    </w:p>
    <w:p w14:paraId="1BBE583F" w14:textId="77777777" w:rsidR="002936AA" w:rsidRDefault="002936AA" w:rsidP="002936AA">
      <w:r>
        <w:t>None.</w:t>
      </w:r>
    </w:p>
    <w:p w14:paraId="704C29D9" w14:textId="46EAC98B" w:rsidR="002936AA" w:rsidRDefault="00670C0F" w:rsidP="002936AA">
      <w:pPr>
        <w:pStyle w:val="Heading3"/>
      </w:pPr>
      <w:bookmarkStart w:id="480" w:name="_Toc183438593"/>
      <w:r>
        <w:t>7.3.</w:t>
      </w:r>
      <w:r w:rsidR="002936AA">
        <w:t>5</w:t>
      </w:r>
      <w:r w:rsidR="002936AA">
        <w:tab/>
        <w:t>Notifications</w:t>
      </w:r>
      <w:bookmarkEnd w:id="480"/>
    </w:p>
    <w:p w14:paraId="34EE562E" w14:textId="760E6A0E" w:rsidR="002936AA" w:rsidRPr="00AF7276" w:rsidRDefault="00670C0F" w:rsidP="002936AA">
      <w:pPr>
        <w:pStyle w:val="Heading4"/>
      </w:pPr>
      <w:bookmarkStart w:id="481" w:name="_Toc183438594"/>
      <w:r>
        <w:t>7.3.</w:t>
      </w:r>
      <w:r w:rsidR="002936AA">
        <w:t>5.</w:t>
      </w:r>
      <w:r w:rsidR="002936AA" w:rsidRPr="00AF7276">
        <w:t>1</w:t>
      </w:r>
      <w:r w:rsidR="002936AA" w:rsidRPr="00AF7276">
        <w:tab/>
        <w:t>General</w:t>
      </w:r>
      <w:bookmarkEnd w:id="481"/>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482" w:name="_Toc183438595"/>
      <w:r>
        <w:rPr>
          <w:lang w:eastAsia="zh-CN"/>
        </w:rPr>
        <w:t>7.3.</w:t>
      </w:r>
      <w:r w:rsidR="002936AA">
        <w:rPr>
          <w:lang w:eastAsia="zh-CN"/>
        </w:rPr>
        <w:t>5.2</w:t>
      </w:r>
      <w:r w:rsidR="002936AA">
        <w:rPr>
          <w:lang w:eastAsia="zh-CN"/>
        </w:rPr>
        <w:tab/>
        <w:t>Location information no</w:t>
      </w:r>
      <w:r w:rsidR="002936AA" w:rsidRPr="00A15F2C">
        <w:t>tification</w:t>
      </w:r>
      <w:bookmarkEnd w:id="482"/>
    </w:p>
    <w:p w14:paraId="3A975926" w14:textId="265A6A70" w:rsidR="002936AA" w:rsidRDefault="00670C0F" w:rsidP="002936AA">
      <w:pPr>
        <w:pStyle w:val="Heading5"/>
        <w:rPr>
          <w:lang w:eastAsia="zh-CN"/>
        </w:rPr>
      </w:pPr>
      <w:bookmarkStart w:id="483" w:name="_Toc183438596"/>
      <w:r>
        <w:rPr>
          <w:lang w:eastAsia="zh-CN"/>
        </w:rPr>
        <w:t>7.3.</w:t>
      </w:r>
      <w:r w:rsidR="002936AA">
        <w:rPr>
          <w:lang w:eastAsia="zh-CN"/>
        </w:rPr>
        <w:t>5.2.1</w:t>
      </w:r>
      <w:r w:rsidR="002936AA">
        <w:rPr>
          <w:lang w:eastAsia="zh-CN"/>
        </w:rPr>
        <w:tab/>
        <w:t>Description</w:t>
      </w:r>
      <w:bookmarkEnd w:id="483"/>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484" w:name="_Toc183438597"/>
      <w:r>
        <w:rPr>
          <w:lang w:eastAsia="zh-CN"/>
        </w:rPr>
        <w:t>7.3.</w:t>
      </w:r>
      <w:r w:rsidR="002936AA">
        <w:rPr>
          <w:lang w:eastAsia="zh-CN"/>
        </w:rPr>
        <w:t>5.2.2</w:t>
      </w:r>
      <w:r w:rsidR="002936AA">
        <w:rPr>
          <w:lang w:eastAsia="zh-CN"/>
        </w:rPr>
        <w:tab/>
        <w:t>Target URI</w:t>
      </w:r>
      <w:bookmarkEnd w:id="484"/>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485" w:name="_Toc183438598"/>
      <w:r>
        <w:rPr>
          <w:lang w:eastAsia="zh-CN"/>
        </w:rPr>
        <w:t>7.3.</w:t>
      </w:r>
      <w:r w:rsidR="002936AA">
        <w:rPr>
          <w:lang w:eastAsia="zh-CN"/>
        </w:rPr>
        <w:t>5.2</w:t>
      </w:r>
      <w:r w:rsidR="002936AA" w:rsidRPr="00986E88">
        <w:rPr>
          <w:noProof/>
        </w:rPr>
        <w:t>.3</w:t>
      </w:r>
      <w:r w:rsidR="002936AA" w:rsidRPr="00986E88">
        <w:rPr>
          <w:noProof/>
        </w:rPr>
        <w:tab/>
        <w:t>Standard Methods</w:t>
      </w:r>
      <w:bookmarkEnd w:id="485"/>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77777777" w:rsidR="002936AA" w:rsidRPr="00E73566" w:rsidRDefault="002936AA" w:rsidP="00BE6196">
            <w:pPr>
              <w:pStyle w:val="TAL"/>
            </w:pPr>
            <w:r w:rsidRPr="00AC7671">
              <w:t>TBD</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4967223B" w14:textId="77777777" w:rsidR="002936AA" w:rsidRDefault="002936AA" w:rsidP="002936AA">
      <w:pPr>
        <w:pStyle w:val="EditorsNote"/>
      </w:pPr>
      <w:r>
        <w:t>Editor's note:</w:t>
      </w:r>
      <w:r>
        <w:tab/>
        <w:t>The details of this data structure is FFS.</w:t>
      </w:r>
    </w:p>
    <w:p w14:paraId="149905BB" w14:textId="31406517" w:rsidR="002936AA" w:rsidRPr="00E73566" w:rsidRDefault="002936AA" w:rsidP="002936AA">
      <w:pPr>
        <w:pStyle w:val="TH"/>
      </w:pPr>
      <w:r w:rsidRPr="00E73566">
        <w:lastRenderedPageBreak/>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77777777" w:rsidR="002936AA" w:rsidRPr="00E73566" w:rsidRDefault="002936AA" w:rsidP="00BE6196">
            <w:pPr>
              <w:pStyle w:val="TAL"/>
            </w:pPr>
            <w:r>
              <w:t>The receipt of the Location information 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7777777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486" w:name="_Toc183438599"/>
      <w:r>
        <w:t>7.3.</w:t>
      </w:r>
      <w:r w:rsidR="002936AA">
        <w:t>6</w:t>
      </w:r>
      <w:r w:rsidR="002936AA">
        <w:tab/>
        <w:t>Data Model</w:t>
      </w:r>
      <w:bookmarkEnd w:id="486"/>
    </w:p>
    <w:p w14:paraId="525213F6" w14:textId="309BE8F1" w:rsidR="002936AA" w:rsidRDefault="00670C0F" w:rsidP="002936AA">
      <w:pPr>
        <w:pStyle w:val="Heading4"/>
      </w:pPr>
      <w:bookmarkStart w:id="487" w:name="_Toc183438600"/>
      <w:r>
        <w:t>7.3.</w:t>
      </w:r>
      <w:r w:rsidR="002936AA">
        <w:t>6.1</w:t>
      </w:r>
      <w:r w:rsidR="002936AA">
        <w:tab/>
        <w:t>General</w:t>
      </w:r>
      <w:bookmarkEnd w:id="487"/>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488" w:name="_Toc183438601"/>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88"/>
    </w:p>
    <w:p w14:paraId="5BF0F001" w14:textId="272EBD96" w:rsidR="002936AA" w:rsidRDefault="00670C0F" w:rsidP="002936AA">
      <w:pPr>
        <w:pStyle w:val="Heading5"/>
      </w:pPr>
      <w:bookmarkStart w:id="489" w:name="_Toc183438602"/>
      <w:r>
        <w:t>7.3.</w:t>
      </w:r>
      <w:r w:rsidR="002936AA">
        <w:t>6.2.1</w:t>
      </w:r>
      <w:r w:rsidR="002936AA">
        <w:tab/>
        <w:t>Introduction</w:t>
      </w:r>
      <w:bookmarkEnd w:id="489"/>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490" w:name="_Toc183438603"/>
      <w:r>
        <w:t>7.3.</w:t>
      </w:r>
      <w:r w:rsidR="002936AA">
        <w:t>6.2.2</w:t>
      </w:r>
      <w:r w:rsidR="002936AA">
        <w:tab/>
        <w:t>Type: ClientOriginatingLocationRequest</w:t>
      </w:r>
      <w:bookmarkEnd w:id="490"/>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BE6196">
        <w:trPr>
          <w:jc w:val="center"/>
        </w:trPr>
        <w:tc>
          <w:tcPr>
            <w:tcW w:w="1929"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19"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BE6196">
        <w:trPr>
          <w:jc w:val="center"/>
        </w:trPr>
        <w:tc>
          <w:tcPr>
            <w:tcW w:w="1929"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19"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2936AA" w:rsidRPr="00B54FF5" w14:paraId="6ED5B544" w14:textId="77777777" w:rsidTr="00BE6196">
        <w:trPr>
          <w:jc w:val="center"/>
        </w:trPr>
        <w:tc>
          <w:tcPr>
            <w:tcW w:w="1929"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19"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2936AA" w:rsidRPr="00B54FF5" w14:paraId="3825C5B0" w14:textId="77777777" w:rsidTr="00BE6196">
        <w:trPr>
          <w:jc w:val="center"/>
        </w:trPr>
        <w:tc>
          <w:tcPr>
            <w:tcW w:w="9527" w:type="dxa"/>
            <w:gridSpan w:val="6"/>
          </w:tcPr>
          <w:p w14:paraId="1797DDD4" w14:textId="77777777" w:rsidR="002936AA" w:rsidRPr="0016361A" w:rsidRDefault="002936AA" w:rsidP="00BE6196">
            <w:pPr>
              <w:pStyle w:val="TAN"/>
              <w:rPr>
                <w:rFonts w:cs="Arial"/>
                <w:szCs w:val="18"/>
              </w:rPr>
            </w:pPr>
            <w:r>
              <w:rPr>
                <w:rFonts w:cs="Arial"/>
                <w:szCs w:val="18"/>
              </w:rPr>
              <w:t>NOTE:</w:t>
            </w:r>
            <w:r>
              <w:t xml:space="preserve"> </w:t>
            </w:r>
            <w:r>
              <w:tab/>
              <w:t>At least one of functionalAliasIDs or mcServiceIds shall be present.</w:t>
            </w:r>
          </w:p>
        </w:tc>
      </w:tr>
    </w:tbl>
    <w:p w14:paraId="1C1DC935" w14:textId="77777777" w:rsidR="002936AA" w:rsidRDefault="002936AA" w:rsidP="002936AA">
      <w:pPr>
        <w:rPr>
          <w:lang w:val="en-US"/>
        </w:rPr>
      </w:pPr>
    </w:p>
    <w:p w14:paraId="3DBCA8AE" w14:textId="0280BD67" w:rsidR="002936AA" w:rsidRDefault="00670C0F" w:rsidP="002936AA">
      <w:pPr>
        <w:pStyle w:val="Heading4"/>
        <w:rPr>
          <w:lang w:val="en-US"/>
        </w:rPr>
      </w:pPr>
      <w:bookmarkStart w:id="491" w:name="_Toc183438604"/>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91"/>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492" w:name="_Toc183438605"/>
      <w:r>
        <w:lastRenderedPageBreak/>
        <w:t>7.3.</w:t>
      </w:r>
      <w:r w:rsidR="002936AA" w:rsidRPr="002612B3">
        <w:t>7</w:t>
      </w:r>
      <w:r w:rsidR="002936AA" w:rsidRPr="002612B3">
        <w:tab/>
        <w:t>Error Handling</w:t>
      </w:r>
      <w:bookmarkEnd w:id="492"/>
    </w:p>
    <w:p w14:paraId="6A6B4169" w14:textId="78AFD764" w:rsidR="002936AA" w:rsidRPr="002612B3" w:rsidRDefault="00670C0F" w:rsidP="002936AA">
      <w:pPr>
        <w:pStyle w:val="Heading4"/>
      </w:pPr>
      <w:bookmarkStart w:id="493" w:name="_Toc183438606"/>
      <w:r>
        <w:t>7.3.</w:t>
      </w:r>
      <w:r w:rsidR="002936AA" w:rsidRPr="002612B3">
        <w:t>7.1</w:t>
      </w:r>
      <w:r w:rsidR="002936AA" w:rsidRPr="002612B3">
        <w:tab/>
        <w:t>General</w:t>
      </w:r>
      <w:bookmarkEnd w:id="493"/>
    </w:p>
    <w:p w14:paraId="2FB95633" w14:textId="77777777"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t>8</w:t>
      </w:r>
      <w:r w:rsidRPr="002612B3">
        <w:t>]. Protocol errors and application errors specified in table 5.2.7.2-1 of 3GPP TS 29.500 [</w:t>
      </w:r>
      <w:r>
        <w:t>7</w:t>
      </w:r>
      <w:r w:rsidRPr="002612B3">
        <w:t>] shall be supported for an HTTP method if the corresponding HTTP status codes are specified as mandatory for that HTTP method in table 5.2.7.1-1 of 3GPP TS 29.500 [</w:t>
      </w:r>
      <w:r>
        <w:t>7</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494" w:name="_Toc183438607"/>
      <w:r>
        <w:t>7.3.</w:t>
      </w:r>
      <w:r w:rsidR="002936AA" w:rsidRPr="002612B3">
        <w:t>7.2</w:t>
      </w:r>
      <w:r w:rsidR="002936AA" w:rsidRPr="002612B3">
        <w:tab/>
        <w:t>Protocol Errors</w:t>
      </w:r>
      <w:bookmarkEnd w:id="494"/>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495" w:name="_Toc183438608"/>
      <w:r>
        <w:t>7.3.</w:t>
      </w:r>
      <w:r w:rsidR="002936AA" w:rsidRPr="002612B3">
        <w:t>7.3</w:t>
      </w:r>
      <w:r w:rsidR="002936AA" w:rsidRPr="002612B3">
        <w:tab/>
        <w:t>Application Errors</w:t>
      </w:r>
      <w:bookmarkEnd w:id="495"/>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496" w:name="_Toc183438609"/>
      <w:r>
        <w:t>7.3.</w:t>
      </w:r>
      <w:r w:rsidR="002936AA" w:rsidRPr="006B2C68">
        <w:t>8</w:t>
      </w:r>
      <w:r w:rsidR="002936AA" w:rsidRPr="006B2C68">
        <w:rPr>
          <w:lang w:eastAsia="zh-CN"/>
        </w:rPr>
        <w:tab/>
        <w:t>Feature negotiation</w:t>
      </w:r>
      <w:bookmarkEnd w:id="496"/>
    </w:p>
    <w:p w14:paraId="7209D622" w14:textId="77777777" w:rsidR="002936AA" w:rsidRPr="006B2C68" w:rsidRDefault="002936AA" w:rsidP="002936AA">
      <w:pPr>
        <w:pStyle w:val="EditorsNote"/>
      </w:pPr>
      <w:r>
        <w:t>Editor</w:t>
      </w:r>
      <w:r w:rsidRPr="002E7D6B">
        <w:rPr>
          <w:rFonts w:cs="Arial"/>
          <w:sz w:val="16"/>
          <w:szCs w:val="16"/>
        </w:rPr>
        <w:t>'</w:t>
      </w:r>
      <w:r>
        <w:t>s note:</w:t>
      </w:r>
      <w:r>
        <w:tab/>
        <w:t>FFS</w:t>
      </w:r>
    </w:p>
    <w:p w14:paraId="7E68BE93" w14:textId="22F34151" w:rsidR="002936AA" w:rsidRPr="006B2C68" w:rsidRDefault="00670C0F" w:rsidP="002936AA">
      <w:pPr>
        <w:pStyle w:val="Heading3"/>
      </w:pPr>
      <w:bookmarkStart w:id="497" w:name="_Toc183438610"/>
      <w:r>
        <w:t>7.3.</w:t>
      </w:r>
      <w:r w:rsidR="002936AA" w:rsidRPr="006B2C68">
        <w:t>9</w:t>
      </w:r>
      <w:r w:rsidR="002936AA" w:rsidRPr="006B2C68">
        <w:tab/>
        <w:t>Security</w:t>
      </w:r>
      <w:bookmarkEnd w:id="497"/>
    </w:p>
    <w:p w14:paraId="136400B8" w14:textId="77777777" w:rsidR="002936AA" w:rsidRPr="006B2C68" w:rsidRDefault="002936AA" w:rsidP="002936AA">
      <w:pPr>
        <w:pStyle w:val="EditorsNote"/>
      </w:pPr>
      <w:r>
        <w:t>Editor</w:t>
      </w:r>
      <w:r w:rsidRPr="002E7D6B">
        <w:rPr>
          <w:rFonts w:cs="Arial"/>
          <w:sz w:val="16"/>
          <w:szCs w:val="16"/>
        </w:rPr>
        <w:t>'</w:t>
      </w:r>
      <w:r>
        <w:t>s note:</w:t>
      </w:r>
      <w:r>
        <w:tab/>
        <w:t>FFS</w:t>
      </w:r>
    </w:p>
    <w:p w14:paraId="7E7C5B4C" w14:textId="344E9EBA" w:rsidR="002936AA" w:rsidRPr="006B2C68" w:rsidRDefault="00670C0F" w:rsidP="002936AA">
      <w:pPr>
        <w:pStyle w:val="Heading3"/>
        <w:rPr>
          <w:lang w:val="en-US"/>
        </w:rPr>
      </w:pPr>
      <w:bookmarkStart w:id="498" w:name="_Toc183438611"/>
      <w:r>
        <w:rPr>
          <w:lang w:val="en-US"/>
        </w:rPr>
        <w:t>7.3.</w:t>
      </w:r>
      <w:r w:rsidR="002936AA" w:rsidRPr="006B2C68">
        <w:rPr>
          <w:lang w:val="en-US"/>
        </w:rPr>
        <w:t>10</w:t>
      </w:r>
      <w:r w:rsidR="002936AA" w:rsidRPr="006B2C68">
        <w:rPr>
          <w:lang w:val="en-US"/>
        </w:rPr>
        <w:tab/>
        <w:t>HTTP redirection</w:t>
      </w:r>
      <w:bookmarkEnd w:id="498"/>
    </w:p>
    <w:p w14:paraId="41530938" w14:textId="63294C9D" w:rsidR="002936AA" w:rsidRDefault="002936AA" w:rsidP="00CA528F">
      <w:pPr>
        <w:pStyle w:val="EditorsNote"/>
      </w:pPr>
      <w:r>
        <w:t>Editor</w:t>
      </w:r>
      <w:r w:rsidRPr="002E7D6B">
        <w:rPr>
          <w:rFonts w:cs="Arial"/>
          <w:sz w:val="16"/>
          <w:szCs w:val="16"/>
        </w:rPr>
        <w:t>'</w:t>
      </w:r>
      <w:r>
        <w:t>s note:</w:t>
      </w:r>
      <w:r>
        <w:tab/>
        <w:t>FFS</w:t>
      </w:r>
    </w:p>
    <w:p w14:paraId="4B011AF8" w14:textId="77777777" w:rsidR="00CF5452" w:rsidRDefault="00CF5452" w:rsidP="00CF5452">
      <w:pPr>
        <w:pStyle w:val="Heading1"/>
        <w:pBdr>
          <w:top w:val="none" w:sz="0" w:space="0" w:color="auto"/>
        </w:pBdr>
      </w:pPr>
      <w:bookmarkStart w:id="499" w:name="_Toc510696597"/>
      <w:bookmarkStart w:id="500" w:name="_Toc35971389"/>
      <w:bookmarkStart w:id="501" w:name="_Toc67903513"/>
      <w:bookmarkStart w:id="502" w:name="_Toc183438612"/>
      <w:r>
        <w:t>7a</w:t>
      </w:r>
      <w:r>
        <w:tab/>
        <w:t>API Definitions</w:t>
      </w:r>
      <w:bookmarkEnd w:id="499"/>
      <w:bookmarkEnd w:id="500"/>
      <w:bookmarkEnd w:id="501"/>
      <w:bookmarkEnd w:id="502"/>
    </w:p>
    <w:p w14:paraId="04747F01" w14:textId="77777777" w:rsidR="00CF5452" w:rsidRDefault="00CF5452" w:rsidP="00CF5452">
      <w:pPr>
        <w:pStyle w:val="Heading2"/>
      </w:pPr>
      <w:bookmarkStart w:id="503" w:name="_Toc67903514"/>
      <w:bookmarkStart w:id="504" w:name="_Toc183438613"/>
      <w:r>
        <w:t>7a.1</w:t>
      </w:r>
      <w:r>
        <w:tab/>
        <w:t>&lt;</w:t>
      </w:r>
      <w:r w:rsidRPr="00532024">
        <w:t xml:space="preserve"> </w:t>
      </w:r>
      <w:r>
        <w:t>Service 1&gt; Service API</w:t>
      </w:r>
      <w:bookmarkEnd w:id="503"/>
      <w:bookmarkEnd w:id="504"/>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505" w:name="_Toc67903515"/>
      <w:bookmarkStart w:id="506" w:name="_Toc183438614"/>
      <w:r>
        <w:t>7a.1.1</w:t>
      </w:r>
      <w:r>
        <w:tab/>
        <w:t>Introduction</w:t>
      </w:r>
      <w:bookmarkEnd w:id="505"/>
      <w:bookmarkEnd w:id="506"/>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lastRenderedPageBreak/>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507" w:name="_Toc67903516"/>
      <w:bookmarkStart w:id="508" w:name="_Toc183438615"/>
      <w:r>
        <w:t>7a.1.2</w:t>
      </w:r>
      <w:r>
        <w:tab/>
        <w:t>Usage of HTTP</w:t>
      </w:r>
      <w:bookmarkEnd w:id="507"/>
      <w:bookmarkEnd w:id="508"/>
    </w:p>
    <w:p w14:paraId="162EF72B" w14:textId="77777777" w:rsidR="00CF5452" w:rsidRPr="000C5200" w:rsidRDefault="00CF5452" w:rsidP="00CF5452">
      <w:pPr>
        <w:pStyle w:val="Heading4"/>
      </w:pPr>
      <w:bookmarkStart w:id="509" w:name="_Toc510696601"/>
      <w:bookmarkStart w:id="510" w:name="_Toc35971393"/>
      <w:bookmarkStart w:id="511" w:name="_Toc67903517"/>
      <w:bookmarkStart w:id="512" w:name="_Toc183438616"/>
      <w:r>
        <w:t>7a.1.2.1</w:t>
      </w:r>
      <w:r>
        <w:tab/>
        <w:t>General</w:t>
      </w:r>
      <w:bookmarkEnd w:id="509"/>
      <w:bookmarkEnd w:id="510"/>
      <w:bookmarkEnd w:id="511"/>
      <w:bookmarkEnd w:id="512"/>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513"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1FAA58" w:rsidR="00CF5452" w:rsidRPr="00986E88" w:rsidRDefault="00CF5452" w:rsidP="00CF5452">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514" w:name="_Toc35971394"/>
      <w:bookmarkStart w:id="515" w:name="_Toc67903518"/>
      <w:bookmarkStart w:id="516" w:name="_Toc183438617"/>
      <w:r>
        <w:t>7a.1.2.2</w:t>
      </w:r>
      <w:r>
        <w:tab/>
        <w:t>HTTP standard headers</w:t>
      </w:r>
      <w:bookmarkEnd w:id="513"/>
      <w:bookmarkEnd w:id="514"/>
      <w:bookmarkEnd w:id="515"/>
      <w:bookmarkEnd w:id="516"/>
    </w:p>
    <w:p w14:paraId="6ABD64FA" w14:textId="77777777" w:rsidR="00CF5452" w:rsidRDefault="00CF5452" w:rsidP="00CF5452">
      <w:pPr>
        <w:pStyle w:val="Heading5"/>
        <w:rPr>
          <w:lang w:eastAsia="zh-CN"/>
        </w:rPr>
      </w:pPr>
      <w:bookmarkStart w:id="517" w:name="_Toc510696603"/>
      <w:bookmarkStart w:id="518" w:name="_Toc35971395"/>
      <w:bookmarkStart w:id="519" w:name="_Toc67903519"/>
      <w:bookmarkStart w:id="520" w:name="_Toc183438618"/>
      <w:r>
        <w:t>7a.1.2.2.1</w:t>
      </w:r>
      <w:r>
        <w:rPr>
          <w:rFonts w:hint="eastAsia"/>
          <w:lang w:eastAsia="zh-CN"/>
        </w:rPr>
        <w:tab/>
      </w:r>
      <w:r>
        <w:rPr>
          <w:lang w:eastAsia="zh-CN"/>
        </w:rPr>
        <w:t>General</w:t>
      </w:r>
      <w:bookmarkEnd w:id="517"/>
      <w:bookmarkEnd w:id="518"/>
      <w:bookmarkEnd w:id="519"/>
      <w:bookmarkEnd w:id="520"/>
    </w:p>
    <w:p w14:paraId="7ED7C9D2" w14:textId="2400B19E" w:rsidR="00CF5452" w:rsidRPr="00986E88" w:rsidRDefault="00CF5452" w:rsidP="00CF5452">
      <w:pPr>
        <w:rPr>
          <w:noProof/>
        </w:rPr>
      </w:pPr>
      <w:bookmarkStart w:id="521"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522" w:name="_Toc35971396"/>
      <w:bookmarkStart w:id="523" w:name="_Toc67903520"/>
      <w:bookmarkStart w:id="524" w:name="_Toc183438619"/>
      <w:r>
        <w:t>7a.1.2.2.2</w:t>
      </w:r>
      <w:r>
        <w:tab/>
        <w:t>Content type</w:t>
      </w:r>
      <w:bookmarkEnd w:id="521"/>
      <w:bookmarkEnd w:id="522"/>
      <w:bookmarkEnd w:id="523"/>
      <w:bookmarkEnd w:id="524"/>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2E5CDB2" w:rsidR="00CF5452" w:rsidRDefault="00CF5452" w:rsidP="00CF5452">
      <w:bookmarkStart w:id="5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526" w:name="_Toc35971397"/>
      <w:bookmarkStart w:id="527" w:name="_Toc67903521"/>
      <w:bookmarkStart w:id="528" w:name="_Toc183438620"/>
      <w:r>
        <w:t>7a.1.2.3</w:t>
      </w:r>
      <w:r>
        <w:tab/>
        <w:t>HTTP custom headers</w:t>
      </w:r>
      <w:bookmarkEnd w:id="525"/>
      <w:bookmarkEnd w:id="526"/>
      <w:bookmarkEnd w:id="527"/>
      <w:bookmarkEnd w:id="528"/>
    </w:p>
    <w:p w14:paraId="38B50659" w14:textId="23230E1E" w:rsidR="00CF5452" w:rsidRDefault="00CF5452" w:rsidP="00CF5452">
      <w:pPr>
        <w:rPr>
          <w:noProof/>
        </w:rPr>
      </w:pPr>
      <w:bookmarkStart w:id="529" w:name="_Toc489605322"/>
      <w:bookmarkStart w:id="530" w:name="_Toc492899753"/>
      <w:bookmarkStart w:id="531" w:name="_Toc492900032"/>
      <w:bookmarkStart w:id="532" w:name="_Toc492967834"/>
      <w:bookmarkStart w:id="533" w:name="_Toc492972922"/>
      <w:bookmarkStart w:id="534" w:name="_Toc492973142"/>
      <w:bookmarkStart w:id="535" w:name="_Toc492974840"/>
      <w:bookmarkStart w:id="5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537" w:name="_Toc67903522"/>
      <w:bookmarkStart w:id="538" w:name="_Toc183438621"/>
      <w:bookmarkEnd w:id="529"/>
      <w:bookmarkEnd w:id="530"/>
      <w:bookmarkEnd w:id="531"/>
      <w:bookmarkEnd w:id="532"/>
      <w:bookmarkEnd w:id="533"/>
      <w:bookmarkEnd w:id="534"/>
      <w:bookmarkEnd w:id="535"/>
      <w:bookmarkEnd w:id="536"/>
      <w:r>
        <w:t>7a.1.3</w:t>
      </w:r>
      <w:r>
        <w:tab/>
        <w:t>Resources</w:t>
      </w:r>
      <w:bookmarkEnd w:id="537"/>
      <w:bookmarkEnd w:id="538"/>
    </w:p>
    <w:p w14:paraId="4219FE1B" w14:textId="77777777" w:rsidR="00CF5452" w:rsidRPr="000A7435" w:rsidRDefault="00CF5452" w:rsidP="00CF5452">
      <w:pPr>
        <w:pStyle w:val="Heading4"/>
      </w:pPr>
      <w:bookmarkStart w:id="539" w:name="_Toc67903523"/>
      <w:bookmarkStart w:id="540" w:name="_Toc183438622"/>
      <w:r>
        <w:t>7a.1.3.1</w:t>
      </w:r>
      <w:r>
        <w:tab/>
        <w:t>Overview</w:t>
      </w:r>
      <w:bookmarkEnd w:id="539"/>
      <w:bookmarkEnd w:id="540"/>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5pt" o:ole="">
            <v:imagedata r:id="rId22" o:title=""/>
          </v:shape>
          <o:OLEObject Type="Embed" ProgID="Visio.Drawing.11" ShapeID="_x0000_i1029" DrawAspect="Content" ObjectID="_1794051408"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541" w:name="_Toc183438623"/>
      <w:r>
        <w:t>7a.1.3.2</w:t>
      </w:r>
      <w:r>
        <w:tab/>
        <w:t>Resource: &lt;resource 1&gt;</w:t>
      </w:r>
      <w:bookmarkEnd w:id="541"/>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542" w:name="_Toc67903525"/>
      <w:bookmarkStart w:id="543" w:name="_Toc183438624"/>
      <w:r>
        <w:t>7a.1.3.2.1</w:t>
      </w:r>
      <w:r>
        <w:tab/>
        <w:t>Description</w:t>
      </w:r>
      <w:bookmarkEnd w:id="542"/>
      <w:bookmarkEnd w:id="543"/>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544" w:name="_Toc67903526"/>
      <w:bookmarkStart w:id="545" w:name="_Toc67903527"/>
      <w:bookmarkStart w:id="546" w:name="_Toc183438625"/>
      <w:r>
        <w:lastRenderedPageBreak/>
        <w:t>7a.1.3.2.2</w:t>
      </w:r>
      <w:r>
        <w:tab/>
        <w:t>Resource Definition</w:t>
      </w:r>
      <w:bookmarkEnd w:id="544"/>
      <w:bookmarkEnd w:id="546"/>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547" w:name="_Toc183438626"/>
      <w:r>
        <w:t>7a.1.3.2.3</w:t>
      </w:r>
      <w:r>
        <w:tab/>
        <w:t>Resource Standard Methods</w:t>
      </w:r>
      <w:bookmarkEnd w:id="545"/>
      <w:bookmarkEnd w:id="547"/>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548"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77777777"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549" w:name="_Toc67903528"/>
      <w:bookmarkStart w:id="550" w:name="_Toc183438627"/>
      <w:r>
        <w:t>7a.1.3.2.4</w:t>
      </w:r>
      <w:r>
        <w:tab/>
        <w:t>Resource Custom Operations</w:t>
      </w:r>
      <w:bookmarkEnd w:id="549"/>
      <w:bookmarkEnd w:id="550"/>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551" w:name="_Toc67903529"/>
      <w:bookmarkStart w:id="552" w:name="_Toc183438628"/>
      <w:r>
        <w:t>7a.1.3.3</w:t>
      </w:r>
      <w:r>
        <w:tab/>
        <w:t>Resource: &lt;resource 2&gt;</w:t>
      </w:r>
      <w:bookmarkEnd w:id="551"/>
      <w:bookmarkEnd w:id="552"/>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553" w:name="_Toc67903530"/>
      <w:bookmarkStart w:id="554" w:name="_Toc183438629"/>
      <w:r>
        <w:lastRenderedPageBreak/>
        <w:t>7a.1.4</w:t>
      </w:r>
      <w:r>
        <w:tab/>
        <w:t>Custom Operations without associated resources</w:t>
      </w:r>
      <w:bookmarkEnd w:id="553"/>
      <w:bookmarkEnd w:id="554"/>
    </w:p>
    <w:p w14:paraId="1684AF56" w14:textId="77777777" w:rsidR="00CF5452" w:rsidRPr="000A7435" w:rsidRDefault="00CF5452" w:rsidP="00CF5452">
      <w:pPr>
        <w:pStyle w:val="Heading4"/>
      </w:pPr>
      <w:bookmarkStart w:id="555" w:name="_Toc67903531"/>
      <w:bookmarkStart w:id="556" w:name="_Toc183438630"/>
      <w:r>
        <w:t>7a.1.4.1</w:t>
      </w:r>
      <w:r>
        <w:tab/>
        <w:t>Overview</w:t>
      </w:r>
      <w:bookmarkEnd w:id="555"/>
      <w:bookmarkEnd w:id="556"/>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557" w:name="_Toc67903532"/>
      <w:bookmarkStart w:id="558" w:name="_Toc183438631"/>
      <w:r>
        <w:t>7a.1.4.2</w:t>
      </w:r>
      <w:r>
        <w:tab/>
        <w:t>Operation: &lt;operation 1&gt;</w:t>
      </w:r>
      <w:bookmarkEnd w:id="557"/>
      <w:bookmarkEnd w:id="558"/>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559" w:name="_Toc67903533"/>
      <w:bookmarkStart w:id="560" w:name="_Toc183438632"/>
      <w:r>
        <w:t>7a.1.4.2.1</w:t>
      </w:r>
      <w:r>
        <w:tab/>
        <w:t>Description</w:t>
      </w:r>
      <w:bookmarkEnd w:id="559"/>
      <w:bookmarkEnd w:id="560"/>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561" w:name="_Toc67903534"/>
      <w:bookmarkStart w:id="562" w:name="_Toc183438633"/>
      <w:r>
        <w:t>7a.1.4.2.2</w:t>
      </w:r>
      <w:r>
        <w:tab/>
        <w:t>Operation Definition</w:t>
      </w:r>
      <w:bookmarkEnd w:id="561"/>
      <w:bookmarkEnd w:id="562"/>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563" w:name="_Toc67903535"/>
      <w:bookmarkStart w:id="564" w:name="_Toc183438634"/>
      <w:r>
        <w:t>7a.1.4.3</w:t>
      </w:r>
      <w:r>
        <w:tab/>
        <w:t>Operation: &lt; operation 2&gt;</w:t>
      </w:r>
      <w:bookmarkEnd w:id="563"/>
      <w:bookmarkEnd w:id="564"/>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565" w:name="_Toc67903536"/>
      <w:bookmarkStart w:id="566" w:name="_Toc183438635"/>
      <w:r>
        <w:lastRenderedPageBreak/>
        <w:t>7a.1.5</w:t>
      </w:r>
      <w:r>
        <w:tab/>
        <w:t>Notifications</w:t>
      </w:r>
      <w:bookmarkEnd w:id="565"/>
      <w:bookmarkEnd w:id="566"/>
    </w:p>
    <w:p w14:paraId="64EC3873" w14:textId="77777777" w:rsidR="00CF5452" w:rsidRPr="000A7435" w:rsidRDefault="00CF5452" w:rsidP="00CF5452">
      <w:pPr>
        <w:pStyle w:val="Heading4"/>
      </w:pPr>
      <w:bookmarkStart w:id="567" w:name="_Toc67903537"/>
      <w:bookmarkStart w:id="568" w:name="_Toc183438636"/>
      <w:r>
        <w:t>7a.1.5.1</w:t>
      </w:r>
      <w:r>
        <w:tab/>
        <w:t>General</w:t>
      </w:r>
      <w:bookmarkEnd w:id="567"/>
      <w:bookmarkEnd w:id="568"/>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569" w:name="_Toc67903538"/>
      <w:bookmarkStart w:id="570" w:name="_Toc183438637"/>
      <w:r>
        <w:t>7a.1.5.2</w:t>
      </w:r>
      <w:r>
        <w:tab/>
        <w:t>&lt;notification 1&gt;</w:t>
      </w:r>
      <w:bookmarkEnd w:id="569"/>
      <w:bookmarkEnd w:id="570"/>
    </w:p>
    <w:p w14:paraId="250FAE99" w14:textId="77777777" w:rsidR="00CF5452" w:rsidRPr="00986E88" w:rsidRDefault="00CF5452" w:rsidP="00CF5452">
      <w:pPr>
        <w:pStyle w:val="Heading5"/>
        <w:rPr>
          <w:noProof/>
        </w:rPr>
      </w:pPr>
      <w:bookmarkStart w:id="571" w:name="_Toc67903539"/>
      <w:bookmarkStart w:id="572" w:name="_Toc183438638"/>
      <w:r>
        <w:t>7a.1.5.2</w:t>
      </w:r>
      <w:r w:rsidRPr="00986E88">
        <w:rPr>
          <w:noProof/>
        </w:rPr>
        <w:t>.1</w:t>
      </w:r>
      <w:r w:rsidRPr="00986E88">
        <w:rPr>
          <w:noProof/>
        </w:rPr>
        <w:tab/>
        <w:t>Description</w:t>
      </w:r>
      <w:bookmarkEnd w:id="571"/>
      <w:bookmarkEnd w:id="572"/>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573" w:name="_Toc67903540"/>
      <w:bookmarkStart w:id="574" w:name="_Toc183438639"/>
      <w:r>
        <w:t>7a.1.5.2</w:t>
      </w:r>
      <w:r w:rsidRPr="00986E88">
        <w:rPr>
          <w:noProof/>
        </w:rPr>
        <w:t>.2</w:t>
      </w:r>
      <w:r w:rsidRPr="00986E88">
        <w:rPr>
          <w:noProof/>
        </w:rPr>
        <w:tab/>
        <w:t>Target URI</w:t>
      </w:r>
      <w:bookmarkEnd w:id="573"/>
      <w:bookmarkEnd w:id="574"/>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575" w:name="_Toc67903541"/>
      <w:bookmarkStart w:id="576" w:name="_Toc183438640"/>
      <w:r>
        <w:t>7a.1.5.2</w:t>
      </w:r>
      <w:r w:rsidRPr="00986E88">
        <w:rPr>
          <w:noProof/>
        </w:rPr>
        <w:t>.3</w:t>
      </w:r>
      <w:r w:rsidRPr="00986E88">
        <w:rPr>
          <w:noProof/>
        </w:rPr>
        <w:tab/>
        <w:t>Standard Methods</w:t>
      </w:r>
      <w:bookmarkEnd w:id="575"/>
      <w:bookmarkEnd w:id="576"/>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577" w:name="_Toc67903542"/>
      <w:bookmarkStart w:id="578" w:name="_Toc183438641"/>
      <w:r>
        <w:t>7a.1.5.3</w:t>
      </w:r>
      <w:r>
        <w:tab/>
        <w:t>&lt;notification 2&gt;</w:t>
      </w:r>
      <w:bookmarkEnd w:id="577"/>
      <w:bookmarkEnd w:id="578"/>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579" w:name="_Toc67903543"/>
      <w:bookmarkStart w:id="580" w:name="_Toc183438642"/>
      <w:r>
        <w:t>7a.1.6</w:t>
      </w:r>
      <w:r>
        <w:tab/>
        <w:t>Data Model</w:t>
      </w:r>
      <w:bookmarkEnd w:id="579"/>
      <w:bookmarkEnd w:id="580"/>
    </w:p>
    <w:p w14:paraId="7DAB4A11" w14:textId="77777777" w:rsidR="00CF5452" w:rsidRDefault="00CF5452" w:rsidP="00CF5452">
      <w:pPr>
        <w:pStyle w:val="Heading4"/>
      </w:pPr>
      <w:bookmarkStart w:id="581" w:name="_Toc67903544"/>
      <w:bookmarkStart w:id="582" w:name="_Toc67903545"/>
      <w:bookmarkStart w:id="583" w:name="_Toc183438643"/>
      <w:r>
        <w:t>7a.1.6.1</w:t>
      </w:r>
      <w:r>
        <w:tab/>
        <w:t>General</w:t>
      </w:r>
      <w:bookmarkEnd w:id="581"/>
      <w:bookmarkEnd w:id="583"/>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584" w:name="_Toc183438644"/>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2"/>
      <w:bookmarkEnd w:id="584"/>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585" w:name="_Toc183438645"/>
      <w:r>
        <w:t>7a.1.6.2.1</w:t>
      </w:r>
      <w:r>
        <w:tab/>
        <w:t>Introduction</w:t>
      </w:r>
      <w:bookmarkEnd w:id="548"/>
      <w:bookmarkEnd w:id="585"/>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586" w:name="_Toc67903547"/>
      <w:bookmarkStart w:id="587" w:name="_Toc183438646"/>
      <w:r>
        <w:t>7a.1.6.2.2</w:t>
      </w:r>
      <w:r>
        <w:tab/>
        <w:t>Type: &lt;TypeName 1&gt;</w:t>
      </w:r>
      <w:bookmarkEnd w:id="586"/>
      <w:bookmarkEnd w:id="587"/>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03A9B912"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r w:rsidRPr="00F11739">
        <w:t>4]),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588" w:name="_Toc67903548"/>
      <w:bookmarkStart w:id="589" w:name="_Toc183438647"/>
      <w:r>
        <w:t>7a.1.6.2.3</w:t>
      </w:r>
      <w:r>
        <w:tab/>
        <w:t>Type: &lt;TypeName 2&gt;</w:t>
      </w:r>
      <w:bookmarkEnd w:id="588"/>
      <w:bookmarkEnd w:id="589"/>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590" w:name="_Toc67903549"/>
      <w:bookmarkStart w:id="591" w:name="_Toc183438648"/>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0"/>
      <w:bookmarkEnd w:id="591"/>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592" w:name="_Toc67903550"/>
      <w:bookmarkStart w:id="593" w:name="_Toc183438649"/>
      <w:r>
        <w:t>7a.1.6.3.1</w:t>
      </w:r>
      <w:r w:rsidRPr="00384E92">
        <w:tab/>
        <w:t>Introduction</w:t>
      </w:r>
      <w:bookmarkEnd w:id="592"/>
      <w:bookmarkEnd w:id="593"/>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594" w:name="_Toc67903551"/>
      <w:bookmarkStart w:id="595" w:name="_Toc183438650"/>
      <w:r>
        <w:t>7a.1.6.3.2</w:t>
      </w:r>
      <w:r w:rsidRPr="00384E92">
        <w:tab/>
        <w:t>Simple data types</w:t>
      </w:r>
      <w:bookmarkEnd w:id="594"/>
      <w:bookmarkEnd w:id="595"/>
    </w:p>
    <w:p w14:paraId="115D4F70" w14:textId="77777777" w:rsidR="00CF5452" w:rsidRPr="00384E92" w:rsidRDefault="00CF5452" w:rsidP="00CF5452">
      <w:bookmarkStart w:id="596"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597" w:name="_Toc183438651"/>
      <w:r>
        <w:lastRenderedPageBreak/>
        <w:t>7a.1.6.3.3</w:t>
      </w:r>
      <w:r w:rsidRPr="00BC662F">
        <w:tab/>
        <w:t>Enumeration: &lt;EnumType1&gt;</w:t>
      </w:r>
      <w:bookmarkEnd w:id="596"/>
      <w:bookmarkEnd w:id="597"/>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598" w:name="_Toc67903553"/>
      <w:bookmarkStart w:id="599" w:name="_Toc183438652"/>
      <w:r>
        <w:t>7a.1.6.3.4</w:t>
      </w:r>
      <w:r w:rsidRPr="00BC662F">
        <w:tab/>
        <w:t>Enumeration: &lt;EnumType</w:t>
      </w:r>
      <w:r>
        <w:t>2</w:t>
      </w:r>
      <w:r w:rsidRPr="00BC662F">
        <w:t>&gt;</w:t>
      </w:r>
      <w:bookmarkEnd w:id="598"/>
      <w:bookmarkEnd w:id="599"/>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600" w:name="_Toc67903554"/>
      <w:bookmarkStart w:id="601" w:name="_Toc183438653"/>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0"/>
      <w:bookmarkEnd w:id="601"/>
    </w:p>
    <w:p w14:paraId="38DB329E" w14:textId="77777777" w:rsidR="00CF5452" w:rsidRDefault="00CF5452" w:rsidP="00CF5452">
      <w:pPr>
        <w:pStyle w:val="Heading5"/>
      </w:pPr>
      <w:bookmarkStart w:id="602" w:name="_Toc67903555"/>
      <w:bookmarkStart w:id="603" w:name="_Toc183438654"/>
      <w:r>
        <w:t>7a.1.6.4.1</w:t>
      </w:r>
      <w:r>
        <w:tab/>
        <w:t>Type: &lt;TypeName 1&gt;</w:t>
      </w:r>
      <w:bookmarkEnd w:id="602"/>
      <w:bookmarkEnd w:id="603"/>
    </w:p>
    <w:p w14:paraId="4C31AF84" w14:textId="3A594D25"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r>
        <w:t>4]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0A37B41D"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12</w:t>
      </w:r>
      <w:r>
        <w:t>]) that contains elements of data type &lt;type&gt;. If the data type is indicated as "map(&lt;type&gt;)", the alternative or to be combined data type shall be an object (see IETF RFC 8259 [</w:t>
      </w:r>
      <w:r w:rsidR="003B0008">
        <w:t>12</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9D3713">
        <w:t>1</w:t>
      </w:r>
      <w:r>
        <w:t>4]),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2C7D14D" w:rsidR="00CF5452" w:rsidRPr="00384E92" w:rsidRDefault="00CF5452" w:rsidP="00CF5452">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604" w:name="_Toc67903556"/>
      <w:bookmarkStart w:id="605" w:name="_Toc183438655"/>
      <w:r>
        <w:t>7a.1.6.4.2</w:t>
      </w:r>
      <w:r>
        <w:tab/>
        <w:t>Type: &lt;TypeName 2&gt;</w:t>
      </w:r>
      <w:bookmarkEnd w:id="604"/>
      <w:bookmarkEnd w:id="605"/>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606" w:name="_Toc67903557"/>
      <w:bookmarkStart w:id="607" w:name="_Toc183438656"/>
      <w:r>
        <w:t>7a.1.6.5</w:t>
      </w:r>
      <w:r>
        <w:tab/>
        <w:t>Binary data</w:t>
      </w:r>
      <w:bookmarkEnd w:id="606"/>
      <w:bookmarkEnd w:id="607"/>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608" w:name="_Toc67903558"/>
      <w:bookmarkStart w:id="609" w:name="_Toc183438657"/>
      <w:r>
        <w:t>7a.1.6.5.1</w:t>
      </w:r>
      <w:r>
        <w:tab/>
        <w:t>Binary Data Types</w:t>
      </w:r>
      <w:bookmarkEnd w:id="608"/>
      <w:bookmarkEnd w:id="609"/>
    </w:p>
    <w:p w14:paraId="6654D826" w14:textId="77777777" w:rsidR="00CF5452" w:rsidRPr="00A04126" w:rsidRDefault="00CF5452" w:rsidP="00CF5452">
      <w:pPr>
        <w:pStyle w:val="TH"/>
      </w:pPr>
      <w:bookmarkStart w:id="610"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611" w:name="_Toc183438658"/>
      <w:r>
        <w:t>7a.1.6.5.2</w:t>
      </w:r>
      <w:r>
        <w:tab/>
        <w:t>&lt; Binary Data 1 &gt;</w:t>
      </w:r>
      <w:bookmarkEnd w:id="610"/>
      <w:bookmarkEnd w:id="611"/>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612" w:name="_Toc67903560"/>
      <w:bookmarkStart w:id="613" w:name="_Toc183438659"/>
      <w:r>
        <w:t>7a.1.7</w:t>
      </w:r>
      <w:r>
        <w:tab/>
        <w:t>Error Handling</w:t>
      </w:r>
      <w:bookmarkEnd w:id="612"/>
      <w:bookmarkEnd w:id="613"/>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614" w:name="_Toc67903561"/>
      <w:bookmarkStart w:id="615" w:name="_Toc183438660"/>
      <w:r>
        <w:t>7a.</w:t>
      </w:r>
      <w:r w:rsidRPr="00971458">
        <w:t>1.7.1</w:t>
      </w:r>
      <w:r w:rsidRPr="00971458">
        <w:tab/>
        <w:t>General</w:t>
      </w:r>
      <w:bookmarkEnd w:id="614"/>
      <w:bookmarkEnd w:id="615"/>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shall be supported for an 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616" w:name="_Toc67903562"/>
      <w:bookmarkStart w:id="617" w:name="_Toc183438661"/>
      <w:r>
        <w:t>7a.</w:t>
      </w:r>
      <w:r w:rsidRPr="00971458">
        <w:t>1.7.2</w:t>
      </w:r>
      <w:r w:rsidRPr="00971458">
        <w:tab/>
        <w:t>Protocol Errors</w:t>
      </w:r>
      <w:bookmarkEnd w:id="616"/>
      <w:bookmarkEnd w:id="617"/>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618" w:name="_Toc67903563"/>
      <w:bookmarkStart w:id="619" w:name="_Toc183438662"/>
      <w:r>
        <w:t>7a.1.7.3</w:t>
      </w:r>
      <w:r>
        <w:tab/>
        <w:t>Application Errors</w:t>
      </w:r>
      <w:bookmarkEnd w:id="618"/>
      <w:bookmarkEnd w:id="619"/>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620" w:name="_Toc67903564"/>
      <w:bookmarkStart w:id="621" w:name="_Toc183438663"/>
      <w:r>
        <w:t>7a.1.8</w:t>
      </w:r>
      <w:r w:rsidRPr="0023018E">
        <w:rPr>
          <w:lang w:eastAsia="zh-CN"/>
        </w:rPr>
        <w:tab/>
        <w:t>Feature negotiation</w:t>
      </w:r>
      <w:bookmarkEnd w:id="620"/>
      <w:bookmarkEnd w:id="621"/>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622" w:name="_Toc67903565"/>
      <w:bookmarkStart w:id="623" w:name="_Toc183438664"/>
      <w:r>
        <w:t>7a.1.9</w:t>
      </w:r>
      <w:r w:rsidRPr="001E7573">
        <w:tab/>
        <w:t>Security</w:t>
      </w:r>
      <w:bookmarkEnd w:id="622"/>
      <w:bookmarkEnd w:id="623"/>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624"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625" w:name="_Toc183438665"/>
      <w:r>
        <w:rPr>
          <w:lang w:val="en-US"/>
        </w:rPr>
        <w:t>7a.1.10</w:t>
      </w:r>
      <w:r>
        <w:rPr>
          <w:lang w:val="en-US"/>
        </w:rPr>
        <w:tab/>
        <w:t>HTTP redirection</w:t>
      </w:r>
      <w:bookmarkEnd w:id="625"/>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626" w:name="_Toc183438666"/>
      <w:r>
        <w:t>7a.2</w:t>
      </w:r>
      <w:r>
        <w:tab/>
        <w:t>&lt;</w:t>
      </w:r>
      <w:r w:rsidRPr="00532024">
        <w:t xml:space="preserve"> </w:t>
      </w:r>
      <w:r>
        <w:t>Service 2&gt; Service API</w:t>
      </w:r>
      <w:bookmarkEnd w:id="624"/>
      <w:bookmarkEnd w:id="626"/>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627" w:name="_Toc183438667"/>
      <w:r w:rsidRPr="004D3578">
        <w:lastRenderedPageBreak/>
        <w:t>Annex A (normative):</w:t>
      </w:r>
      <w:r w:rsidRPr="004D3578">
        <w:br/>
      </w:r>
      <w:r>
        <w:t>OpenAPI specification</w:t>
      </w:r>
      <w:bookmarkEnd w:id="627"/>
    </w:p>
    <w:p w14:paraId="75855191" w14:textId="77777777" w:rsidR="001F1ED1" w:rsidRDefault="001F1ED1" w:rsidP="001F1ED1">
      <w:pPr>
        <w:pStyle w:val="Heading1"/>
        <w:pBdr>
          <w:top w:val="none" w:sz="0" w:space="0" w:color="auto"/>
        </w:pBdr>
      </w:pPr>
      <w:bookmarkStart w:id="628" w:name="_Toc510696651"/>
      <w:bookmarkStart w:id="629" w:name="_Toc35971451"/>
      <w:bookmarkStart w:id="630" w:name="_Toc183438668"/>
      <w:r>
        <w:t>A.1</w:t>
      </w:r>
      <w:r>
        <w:tab/>
        <w:t>General</w:t>
      </w:r>
      <w:bookmarkEnd w:id="628"/>
      <w:bookmarkEnd w:id="629"/>
      <w:bookmarkEnd w:id="630"/>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405FF9F6" w14:textId="77777777" w:rsidR="001F1ED1" w:rsidRPr="006B2C68" w:rsidRDefault="001F1ED1" w:rsidP="001F1ED1">
      <w:pPr>
        <w:pStyle w:val="EditorsNote"/>
      </w:pPr>
      <w:r>
        <w:t>Editor</w:t>
      </w:r>
      <w:r w:rsidRPr="002E7D6B">
        <w:rPr>
          <w:rFonts w:cs="Arial"/>
          <w:sz w:val="16"/>
          <w:szCs w:val="16"/>
        </w:rPr>
        <w:t>'</w:t>
      </w:r>
      <w:r>
        <w:t>s note:</w:t>
      </w:r>
      <w:r>
        <w:tab/>
        <w:t>Where to store the yaml files in 3GPP Forge is FFS.</w:t>
      </w:r>
    </w:p>
    <w:p w14:paraId="74AA6B08" w14:textId="4DD53542" w:rsidR="004C556D" w:rsidRDefault="004C556D" w:rsidP="004C556D">
      <w:pPr>
        <w:pStyle w:val="Heading1"/>
        <w:pBdr>
          <w:top w:val="none" w:sz="0" w:space="0" w:color="auto"/>
        </w:pBdr>
      </w:pPr>
      <w:bookmarkStart w:id="631" w:name="_Toc183438669"/>
      <w:r>
        <w:t>A.</w:t>
      </w:r>
      <w:r w:rsidR="00D21412">
        <w:t>2</w:t>
      </w:r>
      <w:r>
        <w:tab/>
        <w:t>LMS_Registration API</w:t>
      </w:r>
      <w:bookmarkEnd w:id="631"/>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07691081" w:rsidR="004C556D" w:rsidRDefault="004C556D" w:rsidP="004C556D">
      <w:pPr>
        <w:pStyle w:val="PL"/>
      </w:pPr>
      <w:r>
        <w:t xml:space="preserve">  version: 1.0.0-alpha.</w:t>
      </w:r>
      <w:r w:rsidR="003B65E2">
        <w:t>2</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64AACB13" w:rsidR="004C556D" w:rsidRDefault="004C556D" w:rsidP="004C556D">
      <w:pPr>
        <w:pStyle w:val="PL"/>
      </w:pPr>
      <w:r>
        <w:t xml:space="preserve">  description: 3GPP TS 24.283 V0.</w:t>
      </w:r>
      <w:r w:rsidR="003B65E2">
        <w:t>4</w:t>
      </w:r>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lastRenderedPageBreak/>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lastRenderedPageBreak/>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lastRenderedPageBreak/>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63EFFDEB" w14:textId="77777777" w:rsidR="00AE1AD4" w:rsidRDefault="00AE1AD4" w:rsidP="00AE1AD4">
      <w:pPr>
        <w:pStyle w:val="PL"/>
        <w:rPr>
          <w:rFonts w:cs="Arial"/>
          <w:szCs w:val="18"/>
        </w:rPr>
      </w:pPr>
      <w:r>
        <w:t xml:space="preserve">      description: </w:t>
      </w:r>
      <w:r>
        <w:rPr>
          <w:rFonts w:cs="Arial"/>
          <w:szCs w:val="18"/>
        </w:rPr>
        <w:t xml:space="preserve">Contains the location reporting trigger criteria used when the </w:t>
      </w:r>
    </w:p>
    <w:p w14:paraId="08ED1D6E" w14:textId="77777777" w:rsidR="00AE1AD4" w:rsidRDefault="00AE1AD4" w:rsidP="00AE1AD4">
      <w:pPr>
        <w:pStyle w:val="PL"/>
      </w:pPr>
      <w:r>
        <w:rPr>
          <w:rFonts w:cs="Arial"/>
          <w:szCs w:val="18"/>
        </w:rPr>
        <w:t xml:space="preserve">        MC UE is in emergency state.</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18117557" w14:textId="77777777" w:rsidR="00AE1AD4" w:rsidRDefault="00AE1AD4" w:rsidP="00AE1AD4">
      <w:pPr>
        <w:pStyle w:val="PL"/>
      </w:pPr>
      <w:r w:rsidRPr="00AC7671">
        <w:t># Editor’s note: AdaptiveTriggger, FA activation, Signaling event and RATType change is FFS</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lastRenderedPageBreak/>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120C616C" w14:textId="77777777" w:rsidR="00AE1AD4" w:rsidRPr="00D3514E" w:rsidRDefault="00AE1AD4" w:rsidP="00AE1AD4">
      <w:pPr>
        <w:pStyle w:val="PL"/>
      </w:pPr>
      <w:r>
        <w:t xml:space="preserve">          </w:t>
      </w:r>
      <w:r w:rsidRPr="00D3514E">
        <w:t xml:space="preserve">type: </w:t>
      </w:r>
      <w:r w:rsidRPr="00AC7671">
        <w:t>string</w:t>
      </w:r>
    </w:p>
    <w:p w14:paraId="00021C7E" w14:textId="77777777" w:rsidR="00AE1AD4" w:rsidRPr="00D3514E" w:rsidRDefault="00AE1AD4" w:rsidP="00AE1AD4">
      <w:pPr>
        <w:pStyle w:val="PL"/>
      </w:pPr>
      <w:r w:rsidRPr="00D3514E">
        <w:t xml:space="preserve">        enterSpecifcArea:</w:t>
      </w:r>
    </w:p>
    <w:p w14:paraId="6C0BC059" w14:textId="77777777" w:rsidR="00AE1AD4" w:rsidRPr="00D3514E" w:rsidRDefault="00AE1AD4" w:rsidP="00AE1AD4">
      <w:pPr>
        <w:pStyle w:val="PL"/>
      </w:pPr>
      <w:r w:rsidRPr="00D3514E">
        <w:t xml:space="preserve">          type: </w:t>
      </w:r>
      <w:r w:rsidRPr="00AC7671">
        <w:t>string</w:t>
      </w:r>
    </w:p>
    <w:p w14:paraId="19DF077A" w14:textId="77777777" w:rsidR="00AE1AD4" w:rsidRPr="00D3514E" w:rsidRDefault="00AE1AD4" w:rsidP="00AE1AD4">
      <w:pPr>
        <w:pStyle w:val="PL"/>
      </w:pPr>
      <w:r w:rsidRPr="00D3514E">
        <w:t xml:space="preserve">        exitSpecifcArea:</w:t>
      </w:r>
    </w:p>
    <w:p w14:paraId="1C2E9F60" w14:textId="77777777" w:rsidR="00AE1AD4" w:rsidRPr="00D3514E" w:rsidRDefault="00AE1AD4" w:rsidP="00AE1AD4">
      <w:pPr>
        <w:pStyle w:val="PL"/>
      </w:pPr>
      <w:r w:rsidRPr="00D3514E">
        <w:t xml:space="preserve">          type: </w:t>
      </w:r>
      <w:r w:rsidRPr="00AC7671">
        <w:t>string</w:t>
      </w:r>
    </w:p>
    <w:p w14:paraId="43A4E75D" w14:textId="77777777" w:rsidR="00AE1AD4" w:rsidRDefault="00AE1AD4" w:rsidP="00AE1AD4">
      <w:pPr>
        <w:pStyle w:val="PL"/>
      </w:pPr>
      <w:r w:rsidRPr="00D3514E">
        <w:t xml:space="preserve">## </w:t>
      </w:r>
      <w:r w:rsidRPr="00AC7671">
        <w:t>The definition of this object is FFS.</w:t>
      </w:r>
    </w:p>
    <w:p w14:paraId="284CAB2F" w14:textId="77777777" w:rsidR="00AE1AD4" w:rsidRDefault="00AE1AD4" w:rsidP="00AE1AD4">
      <w:pPr>
        <w:pStyle w:val="PL"/>
      </w:pP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lastRenderedPageBreak/>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lastRenderedPageBreak/>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D8F1247" w14:textId="68308242" w:rsidR="004C556D" w:rsidRDefault="004C556D" w:rsidP="004C556D">
      <w:pPr>
        <w:pStyle w:val="PL"/>
      </w:pPr>
      <w:r>
        <w:t xml:space="preserve">      description: Represents an location configuraion objects used by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11300A41" w14:textId="77777777" w:rsidR="004C556D" w:rsidRDefault="004C556D" w:rsidP="004C556D">
      <w:pPr>
        <w:pStyle w:val="PL"/>
      </w:pPr>
      <w:r>
        <w:t xml:space="preserve">        requestObject:</w:t>
      </w:r>
    </w:p>
    <w:p w14:paraId="7B060FCA" w14:textId="77777777" w:rsidR="004C556D" w:rsidRDefault="004C556D" w:rsidP="004C556D">
      <w:pPr>
        <w:pStyle w:val="PL"/>
      </w:pPr>
      <w:r>
        <w:t xml:space="preserve">          type: string</w:t>
      </w:r>
    </w:p>
    <w:p w14:paraId="3298B0B8" w14:textId="77777777" w:rsidR="004C556D" w:rsidRDefault="004C556D" w:rsidP="004C556D">
      <w:pPr>
        <w:pStyle w:val="PL"/>
      </w:pPr>
      <w:r>
        <w:t xml:space="preserve">          </w:t>
      </w:r>
      <w:r w:rsidRPr="007D025E">
        <w:t>description: Content of this object is FFS</w:t>
      </w:r>
    </w:p>
    <w:p w14:paraId="2CCC6344" w14:textId="2118D43C" w:rsidR="00E45F7E" w:rsidRDefault="00E45F7E" w:rsidP="00E45F7E">
      <w:pPr>
        <w:pStyle w:val="Heading1"/>
        <w:pBdr>
          <w:top w:val="none" w:sz="0" w:space="0" w:color="auto"/>
        </w:pBdr>
      </w:pPr>
      <w:bookmarkStart w:id="632" w:name="_Toc183438670"/>
      <w:r>
        <w:t>A.</w:t>
      </w:r>
      <w:r w:rsidR="00E778CE">
        <w:t>3</w:t>
      </w:r>
      <w:r>
        <w:tab/>
        <w:t>LMS_LocationReport API</w:t>
      </w:r>
      <w:bookmarkEnd w:id="632"/>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5092CDA0" w:rsidR="00E45F7E" w:rsidRDefault="00E45F7E" w:rsidP="00E45F7E">
      <w:pPr>
        <w:pStyle w:val="PL"/>
      </w:pPr>
      <w:r>
        <w:t xml:space="preserve">  version: 1.0.0-alpha.</w:t>
      </w:r>
      <w:r w:rsidR="00873FF8">
        <w:t>2</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2AE74612" w:rsidR="00E45F7E" w:rsidRDefault="00E45F7E" w:rsidP="00E45F7E">
      <w:pPr>
        <w:pStyle w:val="PL"/>
      </w:pPr>
      <w:r>
        <w:t xml:space="preserve">  description: 3GPP TS 24.283 v0.</w:t>
      </w:r>
      <w:r w:rsidR="00873FF8">
        <w:t>4</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lastRenderedPageBreak/>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8A7082F" w14:textId="26DED212" w:rsidR="00E45F7E"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r w:rsidR="00E45F7E">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79D051E5" w14:textId="77777777" w:rsidR="00C70F1D" w:rsidRDefault="00C70F1D" w:rsidP="00C70F1D">
      <w:pPr>
        <w:pStyle w:val="PL"/>
      </w:pP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77777777" w:rsidR="00E45F7E" w:rsidRDefault="00E45F7E" w:rsidP="00E45F7E">
      <w:pPr>
        <w:pStyle w:val="PL"/>
      </w:pPr>
      <w:r>
        <w:t xml:space="preserve">        coordinate:</w:t>
      </w:r>
    </w:p>
    <w:p w14:paraId="0F99AD2F" w14:textId="77777777" w:rsidR="00E45F7E" w:rsidRDefault="00E45F7E" w:rsidP="00E45F7E">
      <w:pPr>
        <w:pStyle w:val="PL"/>
      </w:pPr>
      <w:r>
        <w:t xml:space="preserve">          $ref: '#/components/schemas/Coordinate'</w:t>
      </w:r>
    </w:p>
    <w:p w14:paraId="1595AF15" w14:textId="77777777" w:rsidR="00E45F7E" w:rsidRPr="00AC7671" w:rsidRDefault="00E45F7E" w:rsidP="00E45F7E">
      <w:pPr>
        <w:pStyle w:val="PL"/>
        <w:rPr>
          <w:lang w:val="en-US"/>
        </w:rPr>
      </w:pPr>
      <w:r>
        <w:t xml:space="preserve">        </w:t>
      </w:r>
      <w:r w:rsidRPr="00AC7671">
        <w:rPr>
          <w:lang w:val="en-US"/>
        </w:rPr>
        <w:t>ecgi:</w:t>
      </w:r>
    </w:p>
    <w:p w14:paraId="00D6EDAE" w14:textId="74B13780" w:rsidR="00E45F7E" w:rsidRPr="00856F8E" w:rsidRDefault="007830A1" w:rsidP="00E45F7E">
      <w:pPr>
        <w:pStyle w:val="PL"/>
      </w:pPr>
      <w:r w:rsidRPr="0092088B">
        <w:t xml:space="preserve">          $ref: 'TS29571_CommonData.yaml#/components/schemas/Ecgi'</w:t>
      </w:r>
      <w:r w:rsidR="00E45F7E"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77777777" w:rsidR="00E45F7E" w:rsidRDefault="00E45F7E" w:rsidP="00E45F7E">
      <w:pPr>
        <w:pStyle w:val="PL"/>
      </w:pPr>
      <w:r>
        <w:t xml:space="preserve">    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lastRenderedPageBreak/>
        <w:t xml:space="preserve">          anyOf:</w:t>
      </w:r>
    </w:p>
    <w:p w14:paraId="62A38B7D" w14:textId="77777777" w:rsidR="00E45F7E" w:rsidRDefault="00E45F7E" w:rsidP="00E45F7E">
      <w:pPr>
        <w:pStyle w:val="PL"/>
      </w:pPr>
      <w:r>
        <w:t xml:space="preserve">            - $ref: '#/components/schemas/TwoBytes'</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77777777" w:rsidR="00E45F7E" w:rsidRDefault="00E45F7E" w:rsidP="00E45F7E">
      <w:pPr>
        <w:pStyle w:val="PL"/>
      </w:pPr>
      <w:r>
        <w:t xml:space="preserve">            </w:t>
      </w:r>
      <w:r w:rsidRPr="00E870D5">
        <w:t>- $ref: '#/components/schemas/</w:t>
      </w:r>
      <w:r>
        <w:t>BearingAndSpeed'</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28D711F1" w14:textId="77777777" w:rsidR="00E45F7E" w:rsidRPr="001935B8" w:rsidRDefault="00E45F7E" w:rsidP="00E45F7E">
      <w:pPr>
        <w:pStyle w:val="PL"/>
      </w:pPr>
      <w:r w:rsidRPr="001935B8">
        <w:t xml:space="preserve">        latitude:</w:t>
      </w:r>
    </w:p>
    <w:p w14:paraId="5DD822F7" w14:textId="77777777" w:rsidR="00E45F7E" w:rsidRDefault="00E45F7E" w:rsidP="00E45F7E">
      <w:pPr>
        <w:pStyle w:val="PL"/>
      </w:pPr>
      <w:r>
        <w:t xml:space="preserve">          anyOf:</w:t>
      </w:r>
    </w:p>
    <w:p w14:paraId="47C24475" w14:textId="77777777" w:rsidR="00E45F7E" w:rsidRDefault="00E45F7E" w:rsidP="00E45F7E">
      <w:pPr>
        <w:pStyle w:val="PL"/>
      </w:pPr>
      <w:r>
        <w:t xml:space="preserve">            - $ref: '#/components/schemas/ThreeBytes'</w:t>
      </w:r>
    </w:p>
    <w:p w14:paraId="02C91779" w14:textId="77777777" w:rsidR="00E45F7E" w:rsidRPr="001935B8" w:rsidRDefault="00E45F7E" w:rsidP="00E45F7E">
      <w:pPr>
        <w:pStyle w:val="PL"/>
      </w:pPr>
      <w:r>
        <w:t xml:space="preserve">        </w:t>
      </w:r>
      <w:r w:rsidRPr="001935B8">
        <w:t>longitude:</w:t>
      </w:r>
    </w:p>
    <w:p w14:paraId="77961DB3" w14:textId="77777777" w:rsidR="00E45F7E" w:rsidRPr="001935B8" w:rsidRDefault="00E45F7E" w:rsidP="00E45F7E">
      <w:pPr>
        <w:pStyle w:val="PL"/>
      </w:pPr>
      <w:r w:rsidRPr="001935B8">
        <w:t xml:space="preserve">          anyOf:</w:t>
      </w:r>
    </w:p>
    <w:p w14:paraId="54FE4454" w14:textId="77777777" w:rsidR="00E45F7E" w:rsidRPr="001935B8" w:rsidRDefault="00E45F7E" w:rsidP="00E45F7E">
      <w:pPr>
        <w:pStyle w:val="PL"/>
      </w:pPr>
      <w:r w:rsidRPr="001935B8">
        <w:t xml:space="preserve">            - $ref: '#/components/schemas/ThreeBytes'</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6424568A" w14:textId="77777777" w:rsidR="00E45F7E" w:rsidRDefault="00E45F7E" w:rsidP="00E45F7E">
      <w:pPr>
        <w:pStyle w:val="PL"/>
      </w:pPr>
      <w:r>
        <w:t xml:space="preserve">    BearingAndSpeed</w:t>
      </w:r>
      <w:r w:rsidRPr="00254116">
        <w:t>:</w:t>
      </w:r>
    </w:p>
    <w:p w14:paraId="6118D987" w14:textId="77777777" w:rsidR="00E45F7E" w:rsidRDefault="00E45F7E" w:rsidP="00E45F7E">
      <w:pPr>
        <w:pStyle w:val="PL"/>
      </w:pPr>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p>
    <w:p w14:paraId="115DF161" w14:textId="77777777" w:rsidR="00E45F7E" w:rsidRDefault="00E45F7E" w:rsidP="00E45F7E">
      <w:pPr>
        <w:pStyle w:val="PL"/>
      </w:pPr>
      <w:r>
        <w:t xml:space="preserve">        </w:t>
      </w:r>
      <w:r w:rsidRPr="00AD6AF2">
        <w:t>14 hexadecimal</w:t>
      </w:r>
      <w:r>
        <w:t xml:space="preserve"> </w:t>
      </w:r>
      <w:r w:rsidRPr="00AD6AF2">
        <w:t>digits which encode the binary content of the bearing, horizontal velocity</w:t>
      </w:r>
    </w:p>
    <w:p w14:paraId="5C01C7D7" w14:textId="77777777" w:rsidR="00E45F7E" w:rsidRDefault="00E45F7E" w:rsidP="00E45F7E">
      <w:pPr>
        <w:pStyle w:val="PL"/>
      </w:pPr>
      <w:r>
        <w:t xml:space="preserve">        </w:t>
      </w:r>
      <w:r w:rsidRPr="00AD6AF2">
        <w:t>and vertical velocity, as well as horizontal and vertical speed</w:t>
      </w:r>
      <w:r>
        <w:t xml:space="preserve"> </w:t>
      </w:r>
      <w:r w:rsidRPr="00AD6AF2">
        <w:t>uncertainties of the</w:t>
      </w:r>
    </w:p>
    <w:p w14:paraId="4B5C6663" w14:textId="74F37623" w:rsidR="00E45F7E" w:rsidRDefault="00E45F7E" w:rsidP="00E45F7E">
      <w:pPr>
        <w:pStyle w:val="PL"/>
      </w:pPr>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w:t>
      </w:r>
      <w:r w:rsidR="005F2320">
        <w:t>3</w:t>
      </w:r>
      <w:r w:rsidRPr="00AD6AF2">
        <w:t>], where the spare bits are set to 0.</w:t>
      </w:r>
    </w:p>
    <w:p w14:paraId="32D0B14B" w14:textId="77777777" w:rsidR="00E45F7E" w:rsidRDefault="00E45F7E" w:rsidP="00E45F7E">
      <w:pPr>
        <w:pStyle w:val="PL"/>
      </w:pPr>
      <w:r>
        <w:t xml:space="preserve">        bearing and speed </w:t>
      </w:r>
      <w:r w:rsidRPr="00634566">
        <w:t xml:space="preserve">coded as in clause </w:t>
      </w:r>
      <w:r>
        <w:t>8.15</w:t>
      </w:r>
      <w:r w:rsidRPr="00634566">
        <w:t xml:space="preserve"> in 3GPP TS 23.032</w:t>
      </w:r>
    </w:p>
    <w:p w14:paraId="0B2E4F1C" w14:textId="77777777" w:rsidR="00E45F7E" w:rsidRDefault="00E45F7E" w:rsidP="00E45F7E">
      <w:pPr>
        <w:pStyle w:val="PL"/>
      </w:pPr>
      <w:r>
        <w:t xml:space="preserve">      type: object</w:t>
      </w:r>
    </w:p>
    <w:p w14:paraId="0A9D95E1" w14:textId="77777777" w:rsidR="00E45F7E" w:rsidRDefault="00E45F7E" w:rsidP="00E45F7E">
      <w:pPr>
        <w:pStyle w:val="PL"/>
      </w:pPr>
      <w:r>
        <w:t xml:space="preserve">      properties:</w:t>
      </w:r>
    </w:p>
    <w:p w14:paraId="5A8B8EC3" w14:textId="77777777" w:rsidR="00E45F7E" w:rsidRPr="002A5886" w:rsidRDefault="00E45F7E" w:rsidP="00E45F7E">
      <w:pPr>
        <w:pStyle w:val="PL"/>
      </w:pPr>
      <w:r>
        <w:t xml:space="preserve">        bearingAndSpeed</w:t>
      </w:r>
      <w:r w:rsidRPr="002A5886">
        <w:t>:</w:t>
      </w:r>
    </w:p>
    <w:p w14:paraId="36F0A742" w14:textId="77777777" w:rsidR="00E45F7E" w:rsidRDefault="00E45F7E" w:rsidP="00E45F7E">
      <w:pPr>
        <w:pStyle w:val="PL"/>
      </w:pPr>
      <w:r>
        <w:t xml:space="preserve">          type: string</w:t>
      </w:r>
    </w:p>
    <w:p w14:paraId="494D4F57" w14:textId="77777777" w:rsidR="00E45F7E" w:rsidRPr="00AD6AF2" w:rsidRDefault="00E45F7E" w:rsidP="00E45F7E">
      <w:pPr>
        <w:pStyle w:val="PL"/>
      </w:pPr>
      <w:r>
        <w:t xml:space="preserve">          pattern: </w:t>
      </w:r>
      <w:r>
        <w:rPr>
          <w:lang w:val="en-US"/>
        </w:rPr>
        <w:t>'</w:t>
      </w:r>
      <w:r w:rsidRPr="009C021D">
        <w:t>^[A-Fa-f0-9]{14}$</w:t>
      </w:r>
      <w:r>
        <w:rPr>
          <w:lang w:val="en-US"/>
        </w:rPr>
        <w:t>'</w:t>
      </w:r>
    </w:p>
    <w:p w14:paraId="35E99792" w14:textId="77777777" w:rsidR="00E45F7E"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54116">
        <w:t>:</w:t>
      </w:r>
    </w:p>
    <w:p w14:paraId="5D688325" w14:textId="77777777" w:rsidR="00E45F7E" w:rsidRDefault="00E45F7E" w:rsidP="00E45F7E">
      <w:pPr>
        <w:pStyle w:val="PL"/>
      </w:pPr>
      <w:r>
        <w:t xml:space="preserve">      description:</w:t>
      </w:r>
      <w:r w:rsidRPr="00BC174C">
        <w:t xml:space="preserve"> </w:t>
      </w:r>
      <w:r>
        <w:t xml:space="preserve">This object contains location accuracy </w:t>
      </w:r>
      <w:r w:rsidRPr="00634566">
        <w:t>coded as in clause 6.</w:t>
      </w:r>
      <w:r>
        <w:t>2</w:t>
      </w:r>
      <w:r w:rsidRPr="00634566">
        <w:t xml:space="preserve"> in 3GPP TS 23.032</w:t>
      </w:r>
    </w:p>
    <w:p w14:paraId="0D7C0ABF" w14:textId="77777777" w:rsidR="00E45F7E" w:rsidRDefault="00E45F7E" w:rsidP="00E45F7E">
      <w:pPr>
        <w:pStyle w:val="PL"/>
      </w:pPr>
      <w:r>
        <w:t xml:space="preserve">      type: object</w:t>
      </w:r>
    </w:p>
    <w:p w14:paraId="6AB4EEDE" w14:textId="77777777" w:rsidR="00E45F7E" w:rsidRDefault="00E45F7E" w:rsidP="00E45F7E">
      <w:pPr>
        <w:pStyle w:val="PL"/>
      </w:pPr>
      <w:r>
        <w:t xml:space="preserve">      properties:</w:t>
      </w:r>
    </w:p>
    <w:p w14:paraId="3A3C9E4E" w14:textId="77777777" w:rsidR="00E45F7E" w:rsidRPr="002A5886"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A5886">
        <w:t>:</w:t>
      </w:r>
    </w:p>
    <w:p w14:paraId="4291E024" w14:textId="77777777" w:rsidR="00E45F7E" w:rsidRDefault="00E45F7E" w:rsidP="00E45F7E">
      <w:pPr>
        <w:pStyle w:val="PL"/>
      </w:pPr>
      <w:r>
        <w:t xml:space="preserve">          type: integer</w:t>
      </w:r>
    </w:p>
    <w:p w14:paraId="71509BB1" w14:textId="77777777" w:rsidR="00E45F7E" w:rsidRDefault="00E45F7E" w:rsidP="00E45F7E">
      <w:pPr>
        <w:pStyle w:val="PL"/>
      </w:pPr>
      <w:r>
        <w:t xml:space="preserve">          minimum: 0</w:t>
      </w:r>
    </w:p>
    <w:p w14:paraId="3C71D49B" w14:textId="77777777" w:rsidR="00E45F7E" w:rsidRDefault="00E45F7E" w:rsidP="00E45F7E">
      <w:pPr>
        <w:pStyle w:val="PL"/>
      </w:pPr>
      <w:r>
        <w:t xml:space="preserve">          maximum: </w:t>
      </w:r>
      <w:r w:rsidRPr="002E41E6">
        <w:t>1</w:t>
      </w:r>
      <w:r>
        <w:t>2</w:t>
      </w:r>
      <w:r w:rsidRPr="002E41E6">
        <w:t>7</w:t>
      </w:r>
    </w:p>
    <w:p w14:paraId="75F60929" w14:textId="77777777" w:rsidR="00E45F7E" w:rsidRDefault="00E45F7E" w:rsidP="00E45F7E">
      <w:pPr>
        <w:pStyle w:val="PL"/>
      </w:pPr>
      <w:r>
        <w:t xml:space="preserve">    ThreeBytes</w:t>
      </w:r>
      <w:r w:rsidRPr="00254116">
        <w:t>:</w:t>
      </w:r>
    </w:p>
    <w:p w14:paraId="7ACA5557" w14:textId="77777777" w:rsidR="00E45F7E" w:rsidRDefault="00E45F7E" w:rsidP="00E45F7E">
      <w:pPr>
        <w:pStyle w:val="PL"/>
      </w:pPr>
      <w:r>
        <w:t xml:space="preserve">      description: This object contains one specific location point, in a three byte format</w:t>
      </w:r>
    </w:p>
    <w:p w14:paraId="3F38D6BA" w14:textId="77777777" w:rsidR="00E45F7E" w:rsidRDefault="00E45F7E" w:rsidP="00E45F7E">
      <w:pPr>
        <w:pStyle w:val="PL"/>
      </w:pPr>
      <w:r>
        <w:t xml:space="preserve">        according to TS 23.032 clause 6.1</w:t>
      </w:r>
    </w:p>
    <w:p w14:paraId="02927B9C" w14:textId="77777777" w:rsidR="00E45F7E" w:rsidRDefault="00E45F7E" w:rsidP="00E45F7E">
      <w:pPr>
        <w:pStyle w:val="PL"/>
      </w:pPr>
      <w:r>
        <w:t xml:space="preserve">      type: object</w:t>
      </w:r>
    </w:p>
    <w:p w14:paraId="489CC193" w14:textId="77777777" w:rsidR="00E45F7E" w:rsidRDefault="00E45F7E" w:rsidP="00E45F7E">
      <w:pPr>
        <w:pStyle w:val="PL"/>
      </w:pPr>
      <w:r>
        <w:t xml:space="preserve">      properties:</w:t>
      </w:r>
    </w:p>
    <w:p w14:paraId="40BAFD32" w14:textId="77777777" w:rsidR="00E45F7E" w:rsidRPr="002A5886" w:rsidRDefault="00E45F7E" w:rsidP="00E45F7E">
      <w:pPr>
        <w:pStyle w:val="PL"/>
      </w:pPr>
      <w:r>
        <w:t xml:space="preserve">        </w:t>
      </w:r>
      <w:r w:rsidRPr="002A5886">
        <w:t>three</w:t>
      </w:r>
      <w:r>
        <w:t>B</w:t>
      </w:r>
      <w:r w:rsidRPr="002A5886">
        <w:t>ytes:</w:t>
      </w:r>
    </w:p>
    <w:p w14:paraId="60903B02" w14:textId="77777777" w:rsidR="00E45F7E" w:rsidRPr="002A5886" w:rsidRDefault="00E45F7E" w:rsidP="00E45F7E">
      <w:pPr>
        <w:pStyle w:val="PL"/>
      </w:pPr>
      <w:r w:rsidRPr="002A5886">
        <w:t xml:space="preserve">          type: integer</w:t>
      </w:r>
    </w:p>
    <w:p w14:paraId="18349F62" w14:textId="77777777" w:rsidR="00E45F7E" w:rsidRPr="002A5886" w:rsidRDefault="00E45F7E" w:rsidP="00E45F7E">
      <w:pPr>
        <w:pStyle w:val="PL"/>
      </w:pPr>
      <w:r w:rsidRPr="002A5886">
        <w:t xml:space="preserve">          minimum: 0</w:t>
      </w:r>
    </w:p>
    <w:p w14:paraId="35D33C68" w14:textId="77777777" w:rsidR="00E45F7E" w:rsidRPr="002A5886" w:rsidRDefault="00E45F7E" w:rsidP="00E45F7E">
      <w:pPr>
        <w:pStyle w:val="PL"/>
      </w:pPr>
      <w:r w:rsidRPr="002A5886">
        <w:t xml:space="preserve">          maximum: 16777215</w:t>
      </w:r>
    </w:p>
    <w:p w14:paraId="03C13867" w14:textId="77777777" w:rsidR="00E45F7E" w:rsidRDefault="00E45F7E" w:rsidP="00E45F7E">
      <w:pPr>
        <w:pStyle w:val="PL"/>
      </w:pPr>
      <w:r>
        <w:t xml:space="preserve">    TwoBytes</w:t>
      </w:r>
      <w:r w:rsidRPr="00254116">
        <w:t>:</w:t>
      </w:r>
    </w:p>
    <w:p w14:paraId="269D79FF" w14:textId="77777777" w:rsidR="00E45F7E" w:rsidRDefault="00E45F7E" w:rsidP="00E45F7E">
      <w:pPr>
        <w:pStyle w:val="PL"/>
      </w:pPr>
      <w:r>
        <w:t xml:space="preserve">      description: This object contains one specific altitude, in a two byte format</w:t>
      </w:r>
    </w:p>
    <w:p w14:paraId="025DF66B" w14:textId="77777777" w:rsidR="00E45F7E" w:rsidRDefault="00E45F7E" w:rsidP="00E45F7E">
      <w:pPr>
        <w:pStyle w:val="PL"/>
      </w:pPr>
      <w:r>
        <w:t xml:space="preserve">        according to TS 23.032 clause 6.3</w:t>
      </w:r>
    </w:p>
    <w:p w14:paraId="69C324FC" w14:textId="77777777" w:rsidR="00E45F7E" w:rsidRDefault="00E45F7E" w:rsidP="00E45F7E">
      <w:pPr>
        <w:pStyle w:val="PL"/>
      </w:pPr>
      <w:r>
        <w:t xml:space="preserve">      type: object</w:t>
      </w:r>
    </w:p>
    <w:p w14:paraId="7E6EC7A3" w14:textId="77777777" w:rsidR="00E45F7E" w:rsidRDefault="00E45F7E" w:rsidP="00E45F7E">
      <w:pPr>
        <w:pStyle w:val="PL"/>
      </w:pPr>
      <w:r>
        <w:t xml:space="preserve">      properties:</w:t>
      </w:r>
    </w:p>
    <w:p w14:paraId="7AEDC53A" w14:textId="77777777" w:rsidR="00E45F7E" w:rsidRPr="002A5886" w:rsidRDefault="00E45F7E" w:rsidP="00E45F7E">
      <w:pPr>
        <w:pStyle w:val="PL"/>
      </w:pPr>
      <w:r>
        <w:t xml:space="preserve">        </w:t>
      </w:r>
      <w:r w:rsidRPr="002A5886">
        <w:t>t</w:t>
      </w:r>
      <w:r>
        <w:t>woB</w:t>
      </w:r>
      <w:r w:rsidRPr="002A5886">
        <w:t>ytes:</w:t>
      </w:r>
    </w:p>
    <w:p w14:paraId="0EB43C95" w14:textId="77777777" w:rsidR="00E45F7E" w:rsidRDefault="00E45F7E" w:rsidP="00E45F7E">
      <w:pPr>
        <w:pStyle w:val="PL"/>
      </w:pPr>
      <w:r>
        <w:t xml:space="preserve">          type: integer</w:t>
      </w:r>
    </w:p>
    <w:p w14:paraId="3384D302" w14:textId="77777777" w:rsidR="00E45F7E" w:rsidRDefault="00E45F7E" w:rsidP="00E45F7E">
      <w:pPr>
        <w:pStyle w:val="PL"/>
      </w:pPr>
      <w:r>
        <w:t xml:space="preserve">          minimum: -32768</w:t>
      </w:r>
    </w:p>
    <w:p w14:paraId="099FB405" w14:textId="77777777" w:rsidR="00E45F7E" w:rsidRDefault="00E45F7E" w:rsidP="00E45F7E">
      <w:pPr>
        <w:pStyle w:val="PL"/>
      </w:pPr>
      <w:r>
        <w:t xml:space="preserve">          maximum: 32767</w:t>
      </w: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lastRenderedPageBreak/>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633" w:name="_Toc183438671"/>
      <w:r>
        <w:t>A.</w:t>
      </w:r>
      <w:r w:rsidR="00670C0F">
        <w:t>4</w:t>
      </w:r>
      <w:r>
        <w:tab/>
        <w:t>LMS_LocationInformation API</w:t>
      </w:r>
      <w:bookmarkEnd w:id="633"/>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77777777" w:rsidR="00D80D5B" w:rsidRDefault="00D80D5B" w:rsidP="00D80D5B">
      <w:pPr>
        <w:pStyle w:val="PL"/>
      </w:pPr>
      <w:r>
        <w:t xml:space="preserve">  version: 1.0.0-alpha.1</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7777777" w:rsidR="00D80D5B" w:rsidRDefault="00D80D5B" w:rsidP="00D80D5B">
      <w:pPr>
        <w:pStyle w:val="PL"/>
      </w:pPr>
      <w:r>
        <w:t xml:space="preserve">    © 2024,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77777777" w:rsidR="00D80D5B" w:rsidRDefault="00D80D5B" w:rsidP="00D80D5B">
      <w:pPr>
        <w:pStyle w:val="PL"/>
      </w:pPr>
      <w:r>
        <w:t xml:space="preserve">  description: 3GPP TS 24.283 V0.4.0;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w:t>
      </w:r>
      <w:r w:rsidRPr="005061DC">
        <w:lastRenderedPageBreak/>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lastRenderedPageBreak/>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Pr="005061DC" w:rsidRDefault="00D80D5B"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DD7D3E" w:rsidRDefault="00D80D5B" w:rsidP="00D80D5B">
      <w:pPr>
        <w:pStyle w:val="PL"/>
        <w:rPr>
          <w:highlight w:val="yellow"/>
        </w:rPr>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7777777" w:rsidR="00D80D5B" w:rsidRPr="00310D43" w:rsidRDefault="00D80D5B" w:rsidP="00D80D5B">
      <w:pPr>
        <w:pStyle w:val="PL"/>
      </w:pPr>
      <w:r w:rsidRPr="00310D43">
        <w:t xml:space="preserve">          </w:t>
      </w:r>
      <w:r>
        <w:t xml:space="preserve">  </w:t>
      </w:r>
      <w:r w:rsidRPr="00EC2AC1">
        <w:t xml:space="preserve">description: </w:t>
      </w:r>
      <w:r>
        <w:t>A list of activated Functiona Alias Id of requested MC Users.</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lastRenderedPageBreak/>
        <w:t xml:space="preserve">              location information is requested MC Users.</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47A388C5" w14:textId="77777777" w:rsidR="00D80D5B" w:rsidRPr="00310D43" w:rsidRDefault="00D80D5B" w:rsidP="00D80D5B">
      <w:pPr>
        <w:pStyle w:val="PL"/>
      </w:pPr>
    </w:p>
    <w:p w14:paraId="67C2C77A" w14:textId="77777777" w:rsidR="00D80D5B" w:rsidRDefault="00D80D5B"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77777777" w:rsidR="00D80D5B" w:rsidRDefault="00D80D5B" w:rsidP="00D80D5B">
      <w:pPr>
        <w:pStyle w:val="PL"/>
      </w:pPr>
      <w:r>
        <w:t xml:space="preserve">      </w:t>
      </w:r>
      <w:r w:rsidRPr="00270A81">
        <w:t xml:space="preserve">description: Represents an location notification response, </w:t>
      </w:r>
      <w:r w:rsidRPr="00AC7671">
        <w:t>Content of this object is FFS</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5B1EBDAE" w:rsidR="00D80D5B" w:rsidRDefault="00D80D5B" w:rsidP="00D80D5B">
      <w:pPr>
        <w:pStyle w:val="PL"/>
      </w:pPr>
      <w:r>
        <w:t xml:space="preserve">            $ref: '</w:t>
      </w:r>
      <w:r w:rsidRPr="00080A17">
        <w:t>TS24283_Lms_LocationReport.yaml</w:t>
      </w:r>
      <w:r w:rsidR="009500FD">
        <w:t>#</w:t>
      </w:r>
      <w:r w:rsidRPr="005061DC">
        <w:t>/components/</w:t>
      </w:r>
      <w:r w:rsidRPr="00310D43">
        <w:t>schemas/</w:t>
      </w:r>
      <w:r>
        <w:t>MCUE</w:t>
      </w:r>
      <w:r w:rsidR="009500FD">
        <w:t>L</w:t>
      </w:r>
      <w:r>
        <w:t>ocation'</w:t>
      </w:r>
    </w:p>
    <w:p w14:paraId="69F33EEE" w14:textId="77777777" w:rsidR="00D80D5B" w:rsidRDefault="00D80D5B" w:rsidP="00D80D5B">
      <w:pPr>
        <w:pStyle w:val="PL"/>
      </w:pPr>
      <w:r>
        <w:t xml:space="preserve">          </w:t>
      </w:r>
      <w:r w:rsidRPr="00AC7671">
        <w:t>description: Content of this object is FFS</w:t>
      </w:r>
    </w:p>
    <w:p w14:paraId="33C22580" w14:textId="77777777" w:rsidR="00D80D5B" w:rsidRDefault="00D80D5B" w:rsidP="00D80D5B">
      <w:pPr>
        <w:pStyle w:val="PL"/>
      </w:pPr>
    </w:p>
    <w:p w14:paraId="693323CC" w14:textId="686F69D0" w:rsidR="00851F2B" w:rsidRDefault="00851F2B" w:rsidP="00E50088">
      <w:pPr>
        <w:pStyle w:val="Heading1"/>
      </w:pPr>
      <w:bookmarkStart w:id="634" w:name="_Toc67903567"/>
      <w:bookmarkStart w:id="635" w:name="_Toc183438672"/>
      <w:r w:rsidRPr="004D3578">
        <w:t>Annex A</w:t>
      </w:r>
      <w:r w:rsidR="00DB4D7D">
        <w:t>1</w:t>
      </w:r>
      <w:r w:rsidRPr="004D3578">
        <w:t xml:space="preserve"> (normative):</w:t>
      </w:r>
      <w:r w:rsidRPr="004D3578">
        <w:br/>
      </w:r>
      <w:r>
        <w:t>OpenAPI specification</w:t>
      </w:r>
      <w:bookmarkEnd w:id="634"/>
      <w:bookmarkEnd w:id="635"/>
    </w:p>
    <w:p w14:paraId="69F13887" w14:textId="77777777" w:rsidR="00851F2B" w:rsidRDefault="00851F2B" w:rsidP="00851F2B">
      <w:pPr>
        <w:pStyle w:val="Heading1"/>
        <w:pBdr>
          <w:top w:val="none" w:sz="0" w:space="0" w:color="auto"/>
        </w:pBdr>
      </w:pPr>
      <w:bookmarkStart w:id="636" w:name="_Toc67903568"/>
      <w:bookmarkStart w:id="637" w:name="_Toc183438673"/>
      <w:r>
        <w:t>A1.1</w:t>
      </w:r>
      <w:r>
        <w:tab/>
        <w:t>General</w:t>
      </w:r>
      <w:bookmarkEnd w:id="636"/>
      <w:bookmarkEnd w:id="637"/>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638" w:name="_Toc183438674"/>
      <w:r>
        <w:t>A1.2</w:t>
      </w:r>
      <w:r>
        <w:tab/>
        <w:t>&lt;Service 1&gt; API</w:t>
      </w:r>
      <w:bookmarkEnd w:id="638"/>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lastRenderedPageBreak/>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lastRenderedPageBreak/>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lastRenderedPageBreak/>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639" w:name="_Toc35971453"/>
      <w:bookmarkStart w:id="640" w:name="_Toc67903570"/>
      <w:bookmarkStart w:id="641" w:name="_Toc183438675"/>
      <w:r>
        <w:t>A1.3</w:t>
      </w:r>
      <w:r>
        <w:tab/>
        <w:t>&lt;Service 2&gt; API</w:t>
      </w:r>
      <w:bookmarkEnd w:id="639"/>
      <w:bookmarkEnd w:id="640"/>
      <w:bookmarkEnd w:id="641"/>
    </w:p>
    <w:p w14:paraId="195F3027" w14:textId="77777777" w:rsidR="00851F2B" w:rsidRDefault="00851F2B" w:rsidP="00851F2B">
      <w:pPr>
        <w:pStyle w:val="Guidance"/>
      </w:pPr>
      <w:r>
        <w:t>And so on if there are more than two services supported by the NF.</w:t>
      </w:r>
    </w:p>
    <w:bookmarkEnd w:id="186"/>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642" w:name="_Toc183438676"/>
      <w:r w:rsidRPr="004D3578">
        <w:lastRenderedPageBreak/>
        <w:t xml:space="preserve">Annex </w:t>
      </w:r>
      <w:r w:rsidR="00044C50">
        <w:t>B</w:t>
      </w:r>
      <w:r w:rsidRPr="004D3578">
        <w:t xml:space="preserve"> (informative):</w:t>
      </w:r>
      <w:r w:rsidRPr="004D3578">
        <w:br/>
        <w:t>Change history</w:t>
      </w:r>
      <w:bookmarkEnd w:id="6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43" w:name="historyclause"/>
            <w:bookmarkEnd w:id="643"/>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r w:rsidR="00B16EEE" w:rsidRPr="006B0D02" w14:paraId="4FC1B399" w14:textId="77777777" w:rsidTr="00F97E86">
        <w:tc>
          <w:tcPr>
            <w:tcW w:w="800" w:type="dxa"/>
            <w:shd w:val="solid" w:color="FFFFFF" w:fill="auto"/>
          </w:tcPr>
          <w:p w14:paraId="548A7989" w14:textId="5009AFC7" w:rsidR="00B16EEE" w:rsidRDefault="00B16EEE" w:rsidP="00C72833">
            <w:pPr>
              <w:pStyle w:val="TAC"/>
              <w:rPr>
                <w:sz w:val="16"/>
                <w:szCs w:val="16"/>
              </w:rPr>
            </w:pPr>
            <w:r>
              <w:rPr>
                <w:sz w:val="16"/>
                <w:szCs w:val="16"/>
              </w:rPr>
              <w:t>2024-11</w:t>
            </w:r>
          </w:p>
        </w:tc>
        <w:tc>
          <w:tcPr>
            <w:tcW w:w="800" w:type="dxa"/>
            <w:shd w:val="solid" w:color="FFFFFF" w:fill="auto"/>
          </w:tcPr>
          <w:p w14:paraId="5F65727B" w14:textId="52707613" w:rsidR="00B16EEE" w:rsidRDefault="00B16EEE" w:rsidP="00C72833">
            <w:pPr>
              <w:pStyle w:val="TAC"/>
              <w:rPr>
                <w:sz w:val="16"/>
                <w:szCs w:val="16"/>
              </w:rPr>
            </w:pPr>
            <w:r>
              <w:rPr>
                <w:sz w:val="16"/>
                <w:szCs w:val="16"/>
              </w:rPr>
              <w:t>CT1#152</w:t>
            </w:r>
          </w:p>
        </w:tc>
        <w:tc>
          <w:tcPr>
            <w:tcW w:w="1094" w:type="dxa"/>
            <w:shd w:val="solid" w:color="FFFFFF" w:fill="auto"/>
          </w:tcPr>
          <w:p w14:paraId="243DBAA0" w14:textId="77777777" w:rsidR="00B16EEE" w:rsidRDefault="000127BF" w:rsidP="00C72833">
            <w:pPr>
              <w:pStyle w:val="TAC"/>
              <w:rPr>
                <w:sz w:val="16"/>
                <w:szCs w:val="16"/>
              </w:rPr>
            </w:pPr>
            <w:r>
              <w:rPr>
                <w:sz w:val="16"/>
                <w:szCs w:val="16"/>
              </w:rPr>
              <w:t>C1-246230</w:t>
            </w:r>
          </w:p>
          <w:p w14:paraId="5339F83B" w14:textId="77777777" w:rsidR="005A51D0" w:rsidRDefault="005A51D0" w:rsidP="00C72833">
            <w:pPr>
              <w:pStyle w:val="TAC"/>
              <w:rPr>
                <w:sz w:val="16"/>
                <w:szCs w:val="16"/>
              </w:rPr>
            </w:pPr>
            <w:r>
              <w:rPr>
                <w:sz w:val="16"/>
                <w:szCs w:val="16"/>
              </w:rPr>
              <w:t>C1-2463</w:t>
            </w:r>
            <w:r w:rsidR="008074A3">
              <w:rPr>
                <w:sz w:val="16"/>
                <w:szCs w:val="16"/>
              </w:rPr>
              <w:t>5</w:t>
            </w:r>
            <w:r>
              <w:rPr>
                <w:sz w:val="16"/>
                <w:szCs w:val="16"/>
              </w:rPr>
              <w:t>0</w:t>
            </w:r>
            <w:r w:rsidR="00B47176">
              <w:rPr>
                <w:sz w:val="16"/>
                <w:szCs w:val="16"/>
              </w:rPr>
              <w:t xml:space="preserve"> C1-24</w:t>
            </w:r>
            <w:r w:rsidR="00D267F7">
              <w:rPr>
                <w:sz w:val="16"/>
                <w:szCs w:val="16"/>
              </w:rPr>
              <w:t>6352</w:t>
            </w:r>
          </w:p>
          <w:p w14:paraId="336AE717" w14:textId="77777777" w:rsidR="006204A3" w:rsidRDefault="006204A3" w:rsidP="00C72833">
            <w:pPr>
              <w:pStyle w:val="TAC"/>
              <w:rPr>
                <w:sz w:val="16"/>
                <w:szCs w:val="16"/>
              </w:rPr>
            </w:pPr>
            <w:r>
              <w:rPr>
                <w:sz w:val="16"/>
                <w:szCs w:val="16"/>
              </w:rPr>
              <w:t>C1-</w:t>
            </w:r>
            <w:r w:rsidR="00BF5C20">
              <w:rPr>
                <w:sz w:val="16"/>
                <w:szCs w:val="16"/>
              </w:rPr>
              <w:t>246353</w:t>
            </w:r>
          </w:p>
          <w:p w14:paraId="78964B33" w14:textId="77777777" w:rsidR="001679A5" w:rsidRDefault="001679A5" w:rsidP="00C72833">
            <w:pPr>
              <w:pStyle w:val="TAC"/>
              <w:rPr>
                <w:sz w:val="16"/>
                <w:szCs w:val="16"/>
              </w:rPr>
            </w:pPr>
            <w:r>
              <w:rPr>
                <w:sz w:val="16"/>
                <w:szCs w:val="16"/>
              </w:rPr>
              <w:t>C1-24</w:t>
            </w:r>
            <w:r w:rsidR="00180B07">
              <w:rPr>
                <w:sz w:val="16"/>
                <w:szCs w:val="16"/>
              </w:rPr>
              <w:t>6913</w:t>
            </w:r>
          </w:p>
          <w:p w14:paraId="7FB7D0A0" w14:textId="77777777" w:rsidR="00C56EAA" w:rsidRDefault="004302FD" w:rsidP="00C72833">
            <w:pPr>
              <w:pStyle w:val="TAC"/>
              <w:rPr>
                <w:sz w:val="16"/>
                <w:szCs w:val="16"/>
              </w:rPr>
            </w:pPr>
            <w:r>
              <w:rPr>
                <w:sz w:val="16"/>
                <w:szCs w:val="16"/>
              </w:rPr>
              <w:t>C1-246940</w:t>
            </w:r>
          </w:p>
          <w:p w14:paraId="202668A0" w14:textId="77777777" w:rsidR="008C0AE3" w:rsidRDefault="008C0AE3" w:rsidP="00C72833">
            <w:pPr>
              <w:pStyle w:val="TAC"/>
              <w:rPr>
                <w:sz w:val="16"/>
                <w:szCs w:val="16"/>
              </w:rPr>
            </w:pPr>
            <w:r>
              <w:rPr>
                <w:sz w:val="16"/>
                <w:szCs w:val="16"/>
              </w:rPr>
              <w:t>C1-246941</w:t>
            </w:r>
          </w:p>
          <w:p w14:paraId="51E5C03C" w14:textId="4D2E077F" w:rsidR="006812C8" w:rsidRDefault="006812C8" w:rsidP="00C72833">
            <w:pPr>
              <w:pStyle w:val="TAC"/>
              <w:rPr>
                <w:sz w:val="16"/>
                <w:szCs w:val="16"/>
              </w:rPr>
            </w:pPr>
            <w:r>
              <w:rPr>
                <w:sz w:val="16"/>
                <w:szCs w:val="16"/>
              </w:rPr>
              <w:t>C1-24</w:t>
            </w:r>
            <w:r w:rsidR="005B409C">
              <w:rPr>
                <w:sz w:val="16"/>
                <w:szCs w:val="16"/>
              </w:rPr>
              <w:t>6942</w:t>
            </w:r>
          </w:p>
        </w:tc>
        <w:tc>
          <w:tcPr>
            <w:tcW w:w="425" w:type="dxa"/>
            <w:shd w:val="solid" w:color="FFFFFF" w:fill="auto"/>
          </w:tcPr>
          <w:p w14:paraId="760C98AF" w14:textId="77777777" w:rsidR="00B16EEE" w:rsidRPr="006B0D02" w:rsidRDefault="00B16EEE" w:rsidP="00C72833">
            <w:pPr>
              <w:pStyle w:val="TAL"/>
              <w:rPr>
                <w:sz w:val="16"/>
                <w:szCs w:val="16"/>
              </w:rPr>
            </w:pPr>
          </w:p>
        </w:tc>
        <w:tc>
          <w:tcPr>
            <w:tcW w:w="425" w:type="dxa"/>
            <w:shd w:val="solid" w:color="FFFFFF" w:fill="auto"/>
          </w:tcPr>
          <w:p w14:paraId="5C4A5813" w14:textId="77777777" w:rsidR="00B16EEE" w:rsidRPr="006B0D02" w:rsidRDefault="00B16EEE" w:rsidP="00C72833">
            <w:pPr>
              <w:pStyle w:val="TAR"/>
              <w:rPr>
                <w:sz w:val="16"/>
                <w:szCs w:val="16"/>
              </w:rPr>
            </w:pPr>
          </w:p>
        </w:tc>
        <w:tc>
          <w:tcPr>
            <w:tcW w:w="425" w:type="dxa"/>
            <w:shd w:val="solid" w:color="FFFFFF" w:fill="auto"/>
          </w:tcPr>
          <w:p w14:paraId="2B21BD53" w14:textId="77777777" w:rsidR="00B16EEE" w:rsidRPr="006B0D02" w:rsidRDefault="00B16EEE" w:rsidP="00C72833">
            <w:pPr>
              <w:pStyle w:val="TAC"/>
              <w:rPr>
                <w:sz w:val="16"/>
                <w:szCs w:val="16"/>
              </w:rPr>
            </w:pPr>
          </w:p>
        </w:tc>
        <w:tc>
          <w:tcPr>
            <w:tcW w:w="4962" w:type="dxa"/>
            <w:shd w:val="solid" w:color="FFFFFF" w:fill="auto"/>
          </w:tcPr>
          <w:p w14:paraId="39011029" w14:textId="77777777" w:rsidR="00B16EEE" w:rsidRDefault="00521450" w:rsidP="00020CC7">
            <w:pPr>
              <w:pStyle w:val="TAL"/>
              <w:rPr>
                <w:sz w:val="16"/>
                <w:szCs w:val="16"/>
              </w:rPr>
            </w:pPr>
            <w:r>
              <w:rPr>
                <w:sz w:val="16"/>
                <w:szCs w:val="16"/>
              </w:rPr>
              <w:t>Missing Registration expiry</w:t>
            </w:r>
          </w:p>
          <w:p w14:paraId="012C543C" w14:textId="77777777" w:rsidR="005A51D0" w:rsidRDefault="005A51D0" w:rsidP="00020CC7">
            <w:pPr>
              <w:pStyle w:val="TAL"/>
              <w:rPr>
                <w:sz w:val="16"/>
                <w:szCs w:val="16"/>
              </w:rPr>
            </w:pPr>
            <w:r>
              <w:rPr>
                <w:sz w:val="16"/>
                <w:szCs w:val="16"/>
              </w:rPr>
              <w:t>Editorial corrections</w:t>
            </w:r>
          </w:p>
          <w:p w14:paraId="7D34D0D8" w14:textId="77777777" w:rsidR="00871D3B" w:rsidRDefault="004B2FAF" w:rsidP="00020CC7">
            <w:pPr>
              <w:pStyle w:val="TAL"/>
              <w:rPr>
                <w:sz w:val="16"/>
                <w:szCs w:val="16"/>
              </w:rPr>
            </w:pPr>
            <w:r>
              <w:rPr>
                <w:sz w:val="16"/>
                <w:szCs w:val="16"/>
              </w:rPr>
              <w:t>LMS Location Configuration Object</w:t>
            </w:r>
          </w:p>
          <w:p w14:paraId="4BDAE13A" w14:textId="77777777" w:rsidR="00BF5C20" w:rsidRDefault="00135D55">
            <w:pPr>
              <w:pStyle w:val="TAL"/>
              <w:tabs>
                <w:tab w:val="left" w:pos="3185"/>
              </w:tabs>
              <w:rPr>
                <w:sz w:val="16"/>
                <w:szCs w:val="16"/>
              </w:rPr>
            </w:pPr>
            <w:r>
              <w:rPr>
                <w:sz w:val="16"/>
                <w:szCs w:val="16"/>
              </w:rPr>
              <w:t>LMS Location Request API</w:t>
            </w:r>
          </w:p>
          <w:p w14:paraId="4D6E7532" w14:textId="77777777" w:rsidR="00885FE2" w:rsidRDefault="00757B33" w:rsidP="002812C0">
            <w:pPr>
              <w:pStyle w:val="TAL"/>
              <w:tabs>
                <w:tab w:val="left" w:pos="3185"/>
              </w:tabs>
              <w:rPr>
                <w:sz w:val="16"/>
                <w:szCs w:val="16"/>
              </w:rPr>
            </w:pPr>
            <w:r w:rsidRPr="00757B33">
              <w:rPr>
                <w:sz w:val="16"/>
                <w:szCs w:val="16"/>
              </w:rPr>
              <w:t>L</w:t>
            </w:r>
            <w:r w:rsidR="004A7F08">
              <w:rPr>
                <w:sz w:val="16"/>
                <w:szCs w:val="16"/>
              </w:rPr>
              <w:t>ocation Datatype changes</w:t>
            </w:r>
          </w:p>
          <w:p w14:paraId="3F2DE287" w14:textId="77777777" w:rsidR="004302FD" w:rsidRDefault="00CF00B0" w:rsidP="002812C0">
            <w:pPr>
              <w:pStyle w:val="TAL"/>
              <w:tabs>
                <w:tab w:val="left" w:pos="3185"/>
              </w:tabs>
              <w:rPr>
                <w:sz w:val="16"/>
                <w:szCs w:val="16"/>
              </w:rPr>
            </w:pPr>
            <w:r w:rsidRPr="00CF00B0">
              <w:rPr>
                <w:sz w:val="16"/>
                <w:szCs w:val="16"/>
              </w:rPr>
              <w:t>LMS_Registration_Update clarifications</w:t>
            </w:r>
          </w:p>
          <w:p w14:paraId="378406F8" w14:textId="77777777" w:rsidR="008C0AE3" w:rsidRDefault="005B6391" w:rsidP="002812C0">
            <w:pPr>
              <w:pStyle w:val="TAL"/>
              <w:tabs>
                <w:tab w:val="left" w:pos="3185"/>
              </w:tabs>
              <w:rPr>
                <w:sz w:val="16"/>
                <w:szCs w:val="16"/>
              </w:rPr>
            </w:pPr>
            <w:r w:rsidRPr="005B6391">
              <w:rPr>
                <w:sz w:val="16"/>
                <w:szCs w:val="16"/>
              </w:rPr>
              <w:t>LMS registration expiry time format</w:t>
            </w:r>
          </w:p>
          <w:p w14:paraId="4868EC9F" w14:textId="41FEA220" w:rsidR="005B409C" w:rsidRDefault="002A7030" w:rsidP="002812C0">
            <w:pPr>
              <w:pStyle w:val="TAL"/>
              <w:tabs>
                <w:tab w:val="left" w:pos="3185"/>
              </w:tabs>
              <w:rPr>
                <w:sz w:val="16"/>
                <w:szCs w:val="16"/>
              </w:rPr>
            </w:pPr>
            <w:r w:rsidRPr="002A7030">
              <w:rPr>
                <w:sz w:val="16"/>
                <w:szCs w:val="16"/>
              </w:rPr>
              <w:t>LMS_LocationReport_Request clarifications</w:t>
            </w:r>
          </w:p>
        </w:tc>
        <w:tc>
          <w:tcPr>
            <w:tcW w:w="708" w:type="dxa"/>
            <w:shd w:val="solid" w:color="FFFFFF" w:fill="auto"/>
          </w:tcPr>
          <w:p w14:paraId="7C4A76EF" w14:textId="65835F8A" w:rsidR="00B16EEE" w:rsidRDefault="00252600" w:rsidP="00C72833">
            <w:pPr>
              <w:pStyle w:val="TAC"/>
              <w:rPr>
                <w:sz w:val="16"/>
                <w:szCs w:val="16"/>
              </w:rPr>
            </w:pPr>
            <w:r>
              <w:rPr>
                <w:sz w:val="16"/>
                <w:szCs w:val="16"/>
              </w:rPr>
              <w:t>0.4.0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F214" w14:textId="77777777" w:rsidR="007B6037" w:rsidRDefault="007B6037">
      <w:r>
        <w:separator/>
      </w:r>
    </w:p>
  </w:endnote>
  <w:endnote w:type="continuationSeparator" w:id="0">
    <w:p w14:paraId="5792C0E5" w14:textId="77777777" w:rsidR="007B6037" w:rsidRDefault="007B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0A2D" w14:textId="77777777" w:rsidR="007B6037" w:rsidRDefault="007B6037">
      <w:r>
        <w:separator/>
      </w:r>
    </w:p>
  </w:footnote>
  <w:footnote w:type="continuationSeparator" w:id="0">
    <w:p w14:paraId="0BD75FD5" w14:textId="77777777" w:rsidR="007B6037" w:rsidRDefault="007B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B1FA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5D8">
      <w:rPr>
        <w:rFonts w:ascii="Arial" w:hAnsi="Arial" w:cs="Arial"/>
        <w:b/>
        <w:noProof/>
        <w:sz w:val="18"/>
        <w:szCs w:val="18"/>
      </w:rPr>
      <w:t>3GPP TS 24.283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F4A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5D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470E"/>
    <w:rsid w:val="00004742"/>
    <w:rsid w:val="00004B9E"/>
    <w:rsid w:val="00011F01"/>
    <w:rsid w:val="000127BF"/>
    <w:rsid w:val="000159AC"/>
    <w:rsid w:val="000205F6"/>
    <w:rsid w:val="00020CC7"/>
    <w:rsid w:val="00025363"/>
    <w:rsid w:val="00026EE9"/>
    <w:rsid w:val="00033397"/>
    <w:rsid w:val="00033DFB"/>
    <w:rsid w:val="00033E1F"/>
    <w:rsid w:val="000358CD"/>
    <w:rsid w:val="00036DB4"/>
    <w:rsid w:val="00037C25"/>
    <w:rsid w:val="00040095"/>
    <w:rsid w:val="00043172"/>
    <w:rsid w:val="00044C50"/>
    <w:rsid w:val="00051135"/>
    <w:rsid w:val="00051834"/>
    <w:rsid w:val="00054A22"/>
    <w:rsid w:val="00054FA2"/>
    <w:rsid w:val="00062023"/>
    <w:rsid w:val="00062FFF"/>
    <w:rsid w:val="00064EDA"/>
    <w:rsid w:val="000655A6"/>
    <w:rsid w:val="0006698A"/>
    <w:rsid w:val="00070165"/>
    <w:rsid w:val="000738EC"/>
    <w:rsid w:val="00076BBB"/>
    <w:rsid w:val="000775C1"/>
    <w:rsid w:val="00077A9C"/>
    <w:rsid w:val="00080512"/>
    <w:rsid w:val="00080A17"/>
    <w:rsid w:val="00081E1D"/>
    <w:rsid w:val="00090524"/>
    <w:rsid w:val="00096A57"/>
    <w:rsid w:val="00097BFF"/>
    <w:rsid w:val="000A25A4"/>
    <w:rsid w:val="000A3B20"/>
    <w:rsid w:val="000B2A9E"/>
    <w:rsid w:val="000B3FD9"/>
    <w:rsid w:val="000B4351"/>
    <w:rsid w:val="000B4C3B"/>
    <w:rsid w:val="000B4C63"/>
    <w:rsid w:val="000B7445"/>
    <w:rsid w:val="000C47C3"/>
    <w:rsid w:val="000D00F8"/>
    <w:rsid w:val="000D10A2"/>
    <w:rsid w:val="000D1AAF"/>
    <w:rsid w:val="000D374A"/>
    <w:rsid w:val="000D58AB"/>
    <w:rsid w:val="000E0EA0"/>
    <w:rsid w:val="000E0EE9"/>
    <w:rsid w:val="000E2A15"/>
    <w:rsid w:val="000E3B35"/>
    <w:rsid w:val="000E4852"/>
    <w:rsid w:val="000E4A90"/>
    <w:rsid w:val="000F66E7"/>
    <w:rsid w:val="000F7DEE"/>
    <w:rsid w:val="00104F12"/>
    <w:rsid w:val="00106012"/>
    <w:rsid w:val="001063CC"/>
    <w:rsid w:val="00106546"/>
    <w:rsid w:val="001065D7"/>
    <w:rsid w:val="00106BA6"/>
    <w:rsid w:val="00106D66"/>
    <w:rsid w:val="00107181"/>
    <w:rsid w:val="001139D0"/>
    <w:rsid w:val="00114362"/>
    <w:rsid w:val="00115AE0"/>
    <w:rsid w:val="001208FB"/>
    <w:rsid w:val="00130143"/>
    <w:rsid w:val="0013294A"/>
    <w:rsid w:val="00133525"/>
    <w:rsid w:val="00135D55"/>
    <w:rsid w:val="0014407A"/>
    <w:rsid w:val="0014627B"/>
    <w:rsid w:val="00151B64"/>
    <w:rsid w:val="00154B99"/>
    <w:rsid w:val="001566A7"/>
    <w:rsid w:val="001628C7"/>
    <w:rsid w:val="00162A34"/>
    <w:rsid w:val="00162B19"/>
    <w:rsid w:val="0016391F"/>
    <w:rsid w:val="001655AD"/>
    <w:rsid w:val="00166EF9"/>
    <w:rsid w:val="00167588"/>
    <w:rsid w:val="001679A5"/>
    <w:rsid w:val="00167F53"/>
    <w:rsid w:val="001743DC"/>
    <w:rsid w:val="00175B09"/>
    <w:rsid w:val="00177157"/>
    <w:rsid w:val="00177547"/>
    <w:rsid w:val="00180B07"/>
    <w:rsid w:val="00185891"/>
    <w:rsid w:val="00193121"/>
    <w:rsid w:val="00194230"/>
    <w:rsid w:val="00195E82"/>
    <w:rsid w:val="001A0AE3"/>
    <w:rsid w:val="001A4578"/>
    <w:rsid w:val="001A4C42"/>
    <w:rsid w:val="001A53C7"/>
    <w:rsid w:val="001A5C92"/>
    <w:rsid w:val="001A7420"/>
    <w:rsid w:val="001B3689"/>
    <w:rsid w:val="001B6637"/>
    <w:rsid w:val="001B7716"/>
    <w:rsid w:val="001C0EA4"/>
    <w:rsid w:val="001C21C3"/>
    <w:rsid w:val="001C2694"/>
    <w:rsid w:val="001C444A"/>
    <w:rsid w:val="001C50EE"/>
    <w:rsid w:val="001D02C2"/>
    <w:rsid w:val="001D0960"/>
    <w:rsid w:val="001D0F1A"/>
    <w:rsid w:val="001D2F89"/>
    <w:rsid w:val="001D2FAF"/>
    <w:rsid w:val="001D3CAE"/>
    <w:rsid w:val="001D4529"/>
    <w:rsid w:val="001D4C90"/>
    <w:rsid w:val="001D5F18"/>
    <w:rsid w:val="001D5F89"/>
    <w:rsid w:val="001E32C0"/>
    <w:rsid w:val="001E44E5"/>
    <w:rsid w:val="001E65C9"/>
    <w:rsid w:val="001E71B4"/>
    <w:rsid w:val="001F0742"/>
    <w:rsid w:val="001F0C1D"/>
    <w:rsid w:val="001F1132"/>
    <w:rsid w:val="001F168B"/>
    <w:rsid w:val="001F1ED1"/>
    <w:rsid w:val="001F4DED"/>
    <w:rsid w:val="001F66E0"/>
    <w:rsid w:val="0020071B"/>
    <w:rsid w:val="00200A41"/>
    <w:rsid w:val="00202A70"/>
    <w:rsid w:val="00203BD8"/>
    <w:rsid w:val="002071EC"/>
    <w:rsid w:val="002077B4"/>
    <w:rsid w:val="00212A68"/>
    <w:rsid w:val="00214376"/>
    <w:rsid w:val="00215D63"/>
    <w:rsid w:val="00222DA0"/>
    <w:rsid w:val="00223843"/>
    <w:rsid w:val="0022417E"/>
    <w:rsid w:val="0022682A"/>
    <w:rsid w:val="0023189C"/>
    <w:rsid w:val="0023242D"/>
    <w:rsid w:val="00232895"/>
    <w:rsid w:val="002330B1"/>
    <w:rsid w:val="00233A6E"/>
    <w:rsid w:val="00233D12"/>
    <w:rsid w:val="002347A2"/>
    <w:rsid w:val="00234E5C"/>
    <w:rsid w:val="0023534D"/>
    <w:rsid w:val="00237229"/>
    <w:rsid w:val="00237A48"/>
    <w:rsid w:val="00237F77"/>
    <w:rsid w:val="00241479"/>
    <w:rsid w:val="00241EB2"/>
    <w:rsid w:val="0024387C"/>
    <w:rsid w:val="00246352"/>
    <w:rsid w:val="00246BB9"/>
    <w:rsid w:val="00250DC8"/>
    <w:rsid w:val="00251985"/>
    <w:rsid w:val="00252600"/>
    <w:rsid w:val="00254F7C"/>
    <w:rsid w:val="002568F8"/>
    <w:rsid w:val="00261BEA"/>
    <w:rsid w:val="00261E8C"/>
    <w:rsid w:val="002675F0"/>
    <w:rsid w:val="002709E0"/>
    <w:rsid w:val="00270A81"/>
    <w:rsid w:val="002736A8"/>
    <w:rsid w:val="002741EA"/>
    <w:rsid w:val="00275299"/>
    <w:rsid w:val="002760EE"/>
    <w:rsid w:val="00276819"/>
    <w:rsid w:val="002773C1"/>
    <w:rsid w:val="00280F73"/>
    <w:rsid w:val="002812C0"/>
    <w:rsid w:val="00282E3E"/>
    <w:rsid w:val="00284F9C"/>
    <w:rsid w:val="0028782C"/>
    <w:rsid w:val="00290E92"/>
    <w:rsid w:val="002936AA"/>
    <w:rsid w:val="00295A74"/>
    <w:rsid w:val="002A115A"/>
    <w:rsid w:val="002A3E93"/>
    <w:rsid w:val="002A7030"/>
    <w:rsid w:val="002A79B3"/>
    <w:rsid w:val="002B1F5D"/>
    <w:rsid w:val="002B6339"/>
    <w:rsid w:val="002C0B91"/>
    <w:rsid w:val="002C10F9"/>
    <w:rsid w:val="002C165B"/>
    <w:rsid w:val="002C3FA3"/>
    <w:rsid w:val="002C4873"/>
    <w:rsid w:val="002C7DBD"/>
    <w:rsid w:val="002D2707"/>
    <w:rsid w:val="002D4C55"/>
    <w:rsid w:val="002E00EE"/>
    <w:rsid w:val="002E04EF"/>
    <w:rsid w:val="002E13CF"/>
    <w:rsid w:val="002E239E"/>
    <w:rsid w:val="002E2D5A"/>
    <w:rsid w:val="002E5BEE"/>
    <w:rsid w:val="002F1CE1"/>
    <w:rsid w:val="002F47C5"/>
    <w:rsid w:val="00301FC3"/>
    <w:rsid w:val="00304626"/>
    <w:rsid w:val="00306CFC"/>
    <w:rsid w:val="00310C62"/>
    <w:rsid w:val="003172DC"/>
    <w:rsid w:val="00317C85"/>
    <w:rsid w:val="00323693"/>
    <w:rsid w:val="00323D09"/>
    <w:rsid w:val="00324385"/>
    <w:rsid w:val="00325520"/>
    <w:rsid w:val="003275B3"/>
    <w:rsid w:val="00335C25"/>
    <w:rsid w:val="00340C54"/>
    <w:rsid w:val="00341C4F"/>
    <w:rsid w:val="00341CD4"/>
    <w:rsid w:val="00344143"/>
    <w:rsid w:val="00346087"/>
    <w:rsid w:val="00346128"/>
    <w:rsid w:val="00353A18"/>
    <w:rsid w:val="0035462D"/>
    <w:rsid w:val="003548C2"/>
    <w:rsid w:val="00355D75"/>
    <w:rsid w:val="00356555"/>
    <w:rsid w:val="003615FB"/>
    <w:rsid w:val="00362289"/>
    <w:rsid w:val="00362401"/>
    <w:rsid w:val="00362AA8"/>
    <w:rsid w:val="003632A6"/>
    <w:rsid w:val="00363D5E"/>
    <w:rsid w:val="0036496F"/>
    <w:rsid w:val="00370654"/>
    <w:rsid w:val="00370FD1"/>
    <w:rsid w:val="00373106"/>
    <w:rsid w:val="0037313D"/>
    <w:rsid w:val="00373ECF"/>
    <w:rsid w:val="00373F4D"/>
    <w:rsid w:val="003765B8"/>
    <w:rsid w:val="003770EE"/>
    <w:rsid w:val="00380502"/>
    <w:rsid w:val="003819E5"/>
    <w:rsid w:val="003864EF"/>
    <w:rsid w:val="00393AA3"/>
    <w:rsid w:val="00393E50"/>
    <w:rsid w:val="003946CD"/>
    <w:rsid w:val="00394F07"/>
    <w:rsid w:val="003A2792"/>
    <w:rsid w:val="003A67E6"/>
    <w:rsid w:val="003B0008"/>
    <w:rsid w:val="003B096F"/>
    <w:rsid w:val="003B2767"/>
    <w:rsid w:val="003B29DD"/>
    <w:rsid w:val="003B65E2"/>
    <w:rsid w:val="003B6C78"/>
    <w:rsid w:val="003C0C9A"/>
    <w:rsid w:val="003C0E4C"/>
    <w:rsid w:val="003C12E0"/>
    <w:rsid w:val="003C2B95"/>
    <w:rsid w:val="003C3971"/>
    <w:rsid w:val="003C545C"/>
    <w:rsid w:val="003C79B9"/>
    <w:rsid w:val="003D6FAD"/>
    <w:rsid w:val="003D7E36"/>
    <w:rsid w:val="003E18DE"/>
    <w:rsid w:val="003E5985"/>
    <w:rsid w:val="003E69A0"/>
    <w:rsid w:val="003E6C8E"/>
    <w:rsid w:val="003F186F"/>
    <w:rsid w:val="003F3436"/>
    <w:rsid w:val="003F65CF"/>
    <w:rsid w:val="003F7885"/>
    <w:rsid w:val="003F7D65"/>
    <w:rsid w:val="003F7F8F"/>
    <w:rsid w:val="00401F33"/>
    <w:rsid w:val="00403C66"/>
    <w:rsid w:val="004041B4"/>
    <w:rsid w:val="00405DAA"/>
    <w:rsid w:val="0040609E"/>
    <w:rsid w:val="00406C32"/>
    <w:rsid w:val="00411677"/>
    <w:rsid w:val="00423334"/>
    <w:rsid w:val="004243FC"/>
    <w:rsid w:val="00425CC2"/>
    <w:rsid w:val="00427EC2"/>
    <w:rsid w:val="004302FD"/>
    <w:rsid w:val="004345EC"/>
    <w:rsid w:val="00434F32"/>
    <w:rsid w:val="0043527B"/>
    <w:rsid w:val="00442EDF"/>
    <w:rsid w:val="004432FD"/>
    <w:rsid w:val="00443512"/>
    <w:rsid w:val="00443F06"/>
    <w:rsid w:val="00451495"/>
    <w:rsid w:val="00454196"/>
    <w:rsid w:val="0046332E"/>
    <w:rsid w:val="00463841"/>
    <w:rsid w:val="00464A4D"/>
    <w:rsid w:val="00465515"/>
    <w:rsid w:val="00465FD7"/>
    <w:rsid w:val="004756CC"/>
    <w:rsid w:val="00477875"/>
    <w:rsid w:val="00480288"/>
    <w:rsid w:val="00482FA6"/>
    <w:rsid w:val="00487010"/>
    <w:rsid w:val="004903A7"/>
    <w:rsid w:val="0049177F"/>
    <w:rsid w:val="00492536"/>
    <w:rsid w:val="00492C85"/>
    <w:rsid w:val="00492EB1"/>
    <w:rsid w:val="004945C8"/>
    <w:rsid w:val="00497288"/>
    <w:rsid w:val="0049751D"/>
    <w:rsid w:val="004A2201"/>
    <w:rsid w:val="004A3193"/>
    <w:rsid w:val="004A4AFB"/>
    <w:rsid w:val="004A6F7A"/>
    <w:rsid w:val="004A714A"/>
    <w:rsid w:val="004A7486"/>
    <w:rsid w:val="004A7F08"/>
    <w:rsid w:val="004B0F14"/>
    <w:rsid w:val="004B297E"/>
    <w:rsid w:val="004B2FAF"/>
    <w:rsid w:val="004C0936"/>
    <w:rsid w:val="004C19F9"/>
    <w:rsid w:val="004C2DE5"/>
    <w:rsid w:val="004C30AC"/>
    <w:rsid w:val="004C556D"/>
    <w:rsid w:val="004D00AF"/>
    <w:rsid w:val="004D060E"/>
    <w:rsid w:val="004D1C11"/>
    <w:rsid w:val="004D2381"/>
    <w:rsid w:val="004D24E6"/>
    <w:rsid w:val="004D34D1"/>
    <w:rsid w:val="004D3578"/>
    <w:rsid w:val="004D36DA"/>
    <w:rsid w:val="004D3E8B"/>
    <w:rsid w:val="004D549C"/>
    <w:rsid w:val="004D5CCF"/>
    <w:rsid w:val="004D7243"/>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33F4"/>
    <w:rsid w:val="00507333"/>
    <w:rsid w:val="0051205F"/>
    <w:rsid w:val="00513F4B"/>
    <w:rsid w:val="00517250"/>
    <w:rsid w:val="00520D0D"/>
    <w:rsid w:val="00521450"/>
    <w:rsid w:val="00522795"/>
    <w:rsid w:val="005255FC"/>
    <w:rsid w:val="0053388B"/>
    <w:rsid w:val="00535773"/>
    <w:rsid w:val="00535FF2"/>
    <w:rsid w:val="00543E6C"/>
    <w:rsid w:val="00546BF3"/>
    <w:rsid w:val="00550D57"/>
    <w:rsid w:val="00551634"/>
    <w:rsid w:val="00552A75"/>
    <w:rsid w:val="0055309E"/>
    <w:rsid w:val="00556892"/>
    <w:rsid w:val="0055703F"/>
    <w:rsid w:val="00562F93"/>
    <w:rsid w:val="00565087"/>
    <w:rsid w:val="00566601"/>
    <w:rsid w:val="00570F8B"/>
    <w:rsid w:val="00572F2F"/>
    <w:rsid w:val="00575CB0"/>
    <w:rsid w:val="00577DF2"/>
    <w:rsid w:val="005804C0"/>
    <w:rsid w:val="00582F4D"/>
    <w:rsid w:val="00584886"/>
    <w:rsid w:val="00586E78"/>
    <w:rsid w:val="005908C2"/>
    <w:rsid w:val="00592A2B"/>
    <w:rsid w:val="00593BD3"/>
    <w:rsid w:val="005974A0"/>
    <w:rsid w:val="00597B11"/>
    <w:rsid w:val="005A00AB"/>
    <w:rsid w:val="005A00B4"/>
    <w:rsid w:val="005A51D0"/>
    <w:rsid w:val="005B409C"/>
    <w:rsid w:val="005B560C"/>
    <w:rsid w:val="005B58A7"/>
    <w:rsid w:val="005B6391"/>
    <w:rsid w:val="005B6573"/>
    <w:rsid w:val="005B66FC"/>
    <w:rsid w:val="005C13FB"/>
    <w:rsid w:val="005C1A4E"/>
    <w:rsid w:val="005C3C82"/>
    <w:rsid w:val="005C52B3"/>
    <w:rsid w:val="005D02A8"/>
    <w:rsid w:val="005D2E01"/>
    <w:rsid w:val="005D442D"/>
    <w:rsid w:val="005D4599"/>
    <w:rsid w:val="005D4C58"/>
    <w:rsid w:val="005D6BB7"/>
    <w:rsid w:val="005D6E0C"/>
    <w:rsid w:val="005D7526"/>
    <w:rsid w:val="005E0013"/>
    <w:rsid w:val="005E4262"/>
    <w:rsid w:val="005E4BB2"/>
    <w:rsid w:val="005F0228"/>
    <w:rsid w:val="005F2320"/>
    <w:rsid w:val="005F2C20"/>
    <w:rsid w:val="005F4119"/>
    <w:rsid w:val="005F788A"/>
    <w:rsid w:val="005F7AE8"/>
    <w:rsid w:val="006012DC"/>
    <w:rsid w:val="00601BB8"/>
    <w:rsid w:val="00602AEA"/>
    <w:rsid w:val="00603236"/>
    <w:rsid w:val="00605091"/>
    <w:rsid w:val="00612B9D"/>
    <w:rsid w:val="00613A1A"/>
    <w:rsid w:val="00614FDF"/>
    <w:rsid w:val="00616245"/>
    <w:rsid w:val="00617590"/>
    <w:rsid w:val="006204A3"/>
    <w:rsid w:val="00624782"/>
    <w:rsid w:val="0062536C"/>
    <w:rsid w:val="00626444"/>
    <w:rsid w:val="00627B9F"/>
    <w:rsid w:val="00631B39"/>
    <w:rsid w:val="0063543D"/>
    <w:rsid w:val="00641B17"/>
    <w:rsid w:val="006453C8"/>
    <w:rsid w:val="00647114"/>
    <w:rsid w:val="00651C70"/>
    <w:rsid w:val="00651D4C"/>
    <w:rsid w:val="006530D6"/>
    <w:rsid w:val="00656C0E"/>
    <w:rsid w:val="00664384"/>
    <w:rsid w:val="00666C5F"/>
    <w:rsid w:val="00670711"/>
    <w:rsid w:val="00670C0F"/>
    <w:rsid w:val="006739FE"/>
    <w:rsid w:val="0067680B"/>
    <w:rsid w:val="006770DA"/>
    <w:rsid w:val="00677208"/>
    <w:rsid w:val="006805CF"/>
    <w:rsid w:val="006812C8"/>
    <w:rsid w:val="00681B2B"/>
    <w:rsid w:val="00685BB2"/>
    <w:rsid w:val="0068799C"/>
    <w:rsid w:val="006912E9"/>
    <w:rsid w:val="0069178A"/>
    <w:rsid w:val="0069286D"/>
    <w:rsid w:val="00696ABB"/>
    <w:rsid w:val="006A0AD5"/>
    <w:rsid w:val="006A1F5E"/>
    <w:rsid w:val="006A323F"/>
    <w:rsid w:val="006A46FF"/>
    <w:rsid w:val="006B2F0C"/>
    <w:rsid w:val="006B30D0"/>
    <w:rsid w:val="006B48DB"/>
    <w:rsid w:val="006C3D95"/>
    <w:rsid w:val="006C411E"/>
    <w:rsid w:val="006D0082"/>
    <w:rsid w:val="006D0DD0"/>
    <w:rsid w:val="006D55AB"/>
    <w:rsid w:val="006D6522"/>
    <w:rsid w:val="006E0127"/>
    <w:rsid w:val="006E0788"/>
    <w:rsid w:val="006E0C56"/>
    <w:rsid w:val="006E3031"/>
    <w:rsid w:val="006E32AB"/>
    <w:rsid w:val="006E4AC7"/>
    <w:rsid w:val="006E4DC1"/>
    <w:rsid w:val="006E5AD1"/>
    <w:rsid w:val="006E5C86"/>
    <w:rsid w:val="006E77CE"/>
    <w:rsid w:val="006F3346"/>
    <w:rsid w:val="006F3CA0"/>
    <w:rsid w:val="00701116"/>
    <w:rsid w:val="0070196C"/>
    <w:rsid w:val="00704064"/>
    <w:rsid w:val="0070460B"/>
    <w:rsid w:val="0070538B"/>
    <w:rsid w:val="0070753C"/>
    <w:rsid w:val="00710FE2"/>
    <w:rsid w:val="0071174C"/>
    <w:rsid w:val="0071204B"/>
    <w:rsid w:val="00713C44"/>
    <w:rsid w:val="0072104A"/>
    <w:rsid w:val="00722E28"/>
    <w:rsid w:val="0072414A"/>
    <w:rsid w:val="00725131"/>
    <w:rsid w:val="00730857"/>
    <w:rsid w:val="00731D95"/>
    <w:rsid w:val="00734A5B"/>
    <w:rsid w:val="00734BB6"/>
    <w:rsid w:val="0074026F"/>
    <w:rsid w:val="007429F6"/>
    <w:rsid w:val="00744E76"/>
    <w:rsid w:val="00746F2B"/>
    <w:rsid w:val="00755ADC"/>
    <w:rsid w:val="00757B33"/>
    <w:rsid w:val="007654B2"/>
    <w:rsid w:val="00765EA3"/>
    <w:rsid w:val="00767DAA"/>
    <w:rsid w:val="00774DA4"/>
    <w:rsid w:val="0077557D"/>
    <w:rsid w:val="00775DF2"/>
    <w:rsid w:val="00781B4E"/>
    <w:rsid w:val="00781F0F"/>
    <w:rsid w:val="007830A1"/>
    <w:rsid w:val="0078795B"/>
    <w:rsid w:val="007A438B"/>
    <w:rsid w:val="007B007C"/>
    <w:rsid w:val="007B0905"/>
    <w:rsid w:val="007B2EDB"/>
    <w:rsid w:val="007B600E"/>
    <w:rsid w:val="007B6037"/>
    <w:rsid w:val="007B7C45"/>
    <w:rsid w:val="007C4494"/>
    <w:rsid w:val="007C4A03"/>
    <w:rsid w:val="007C4D7A"/>
    <w:rsid w:val="007C7A28"/>
    <w:rsid w:val="007D025E"/>
    <w:rsid w:val="007D5AA5"/>
    <w:rsid w:val="007D62E7"/>
    <w:rsid w:val="007D6AC8"/>
    <w:rsid w:val="007D6E09"/>
    <w:rsid w:val="007E0659"/>
    <w:rsid w:val="007E11D7"/>
    <w:rsid w:val="007E122D"/>
    <w:rsid w:val="007E27B6"/>
    <w:rsid w:val="007E4733"/>
    <w:rsid w:val="007E50DC"/>
    <w:rsid w:val="007F0F4A"/>
    <w:rsid w:val="007F214D"/>
    <w:rsid w:val="007F3806"/>
    <w:rsid w:val="007F774E"/>
    <w:rsid w:val="00802638"/>
    <w:rsid w:val="008028A4"/>
    <w:rsid w:val="00802CBD"/>
    <w:rsid w:val="008033FE"/>
    <w:rsid w:val="008074A3"/>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7C55"/>
    <w:rsid w:val="00837EDF"/>
    <w:rsid w:val="00840489"/>
    <w:rsid w:val="00840B9D"/>
    <w:rsid w:val="008415A3"/>
    <w:rsid w:val="00842FA2"/>
    <w:rsid w:val="0084504C"/>
    <w:rsid w:val="00845D4B"/>
    <w:rsid w:val="00851F2B"/>
    <w:rsid w:val="008538CC"/>
    <w:rsid w:val="00854175"/>
    <w:rsid w:val="008544DE"/>
    <w:rsid w:val="00854758"/>
    <w:rsid w:val="008572F3"/>
    <w:rsid w:val="00860E3B"/>
    <w:rsid w:val="0086175F"/>
    <w:rsid w:val="008627CB"/>
    <w:rsid w:val="0086465E"/>
    <w:rsid w:val="00865536"/>
    <w:rsid w:val="00867B29"/>
    <w:rsid w:val="00870B9C"/>
    <w:rsid w:val="00871BB2"/>
    <w:rsid w:val="00871D3B"/>
    <w:rsid w:val="00872339"/>
    <w:rsid w:val="00873FF8"/>
    <w:rsid w:val="008768CA"/>
    <w:rsid w:val="00876B5C"/>
    <w:rsid w:val="00880CB6"/>
    <w:rsid w:val="00880E94"/>
    <w:rsid w:val="00881B18"/>
    <w:rsid w:val="00884F7E"/>
    <w:rsid w:val="00885FE2"/>
    <w:rsid w:val="00887B39"/>
    <w:rsid w:val="00891AFC"/>
    <w:rsid w:val="00891DBE"/>
    <w:rsid w:val="00897273"/>
    <w:rsid w:val="008A0BCF"/>
    <w:rsid w:val="008A1BFE"/>
    <w:rsid w:val="008A283C"/>
    <w:rsid w:val="008A3C41"/>
    <w:rsid w:val="008A3C72"/>
    <w:rsid w:val="008A4434"/>
    <w:rsid w:val="008A58F7"/>
    <w:rsid w:val="008B108F"/>
    <w:rsid w:val="008B4724"/>
    <w:rsid w:val="008B55FA"/>
    <w:rsid w:val="008B5F48"/>
    <w:rsid w:val="008B69D3"/>
    <w:rsid w:val="008B6FC2"/>
    <w:rsid w:val="008C0534"/>
    <w:rsid w:val="008C0918"/>
    <w:rsid w:val="008C0AE3"/>
    <w:rsid w:val="008C18B8"/>
    <w:rsid w:val="008C384C"/>
    <w:rsid w:val="008C7F80"/>
    <w:rsid w:val="008D1120"/>
    <w:rsid w:val="008D3F88"/>
    <w:rsid w:val="008D5904"/>
    <w:rsid w:val="008E1238"/>
    <w:rsid w:val="008E2912"/>
    <w:rsid w:val="008E2D68"/>
    <w:rsid w:val="008E430F"/>
    <w:rsid w:val="008E484F"/>
    <w:rsid w:val="008E6756"/>
    <w:rsid w:val="008E6B6C"/>
    <w:rsid w:val="008E6F62"/>
    <w:rsid w:val="008F17CB"/>
    <w:rsid w:val="008F2761"/>
    <w:rsid w:val="008F2BAD"/>
    <w:rsid w:val="008F2D53"/>
    <w:rsid w:val="008F6F82"/>
    <w:rsid w:val="0090271F"/>
    <w:rsid w:val="009027CE"/>
    <w:rsid w:val="00902E23"/>
    <w:rsid w:val="00903F17"/>
    <w:rsid w:val="009047DE"/>
    <w:rsid w:val="00904EA7"/>
    <w:rsid w:val="00905822"/>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300C1"/>
    <w:rsid w:val="00933FB0"/>
    <w:rsid w:val="00935E30"/>
    <w:rsid w:val="00936069"/>
    <w:rsid w:val="00937287"/>
    <w:rsid w:val="0093750A"/>
    <w:rsid w:val="00941884"/>
    <w:rsid w:val="009427D6"/>
    <w:rsid w:val="00942B65"/>
    <w:rsid w:val="00942EC2"/>
    <w:rsid w:val="009446CF"/>
    <w:rsid w:val="009500FD"/>
    <w:rsid w:val="00952D0B"/>
    <w:rsid w:val="009533A9"/>
    <w:rsid w:val="009545E8"/>
    <w:rsid w:val="0096482C"/>
    <w:rsid w:val="00965C4F"/>
    <w:rsid w:val="00973703"/>
    <w:rsid w:val="009738DD"/>
    <w:rsid w:val="00974ADB"/>
    <w:rsid w:val="00976C5C"/>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5599"/>
    <w:rsid w:val="009C6A50"/>
    <w:rsid w:val="009C6B15"/>
    <w:rsid w:val="009D3713"/>
    <w:rsid w:val="009D50FC"/>
    <w:rsid w:val="009E0F13"/>
    <w:rsid w:val="009E3511"/>
    <w:rsid w:val="009E51CF"/>
    <w:rsid w:val="009F1DFA"/>
    <w:rsid w:val="009F2C81"/>
    <w:rsid w:val="009F37B7"/>
    <w:rsid w:val="009F46A8"/>
    <w:rsid w:val="009F70D5"/>
    <w:rsid w:val="00A01B0D"/>
    <w:rsid w:val="00A04AD4"/>
    <w:rsid w:val="00A05197"/>
    <w:rsid w:val="00A073D9"/>
    <w:rsid w:val="00A10F02"/>
    <w:rsid w:val="00A164B4"/>
    <w:rsid w:val="00A169F4"/>
    <w:rsid w:val="00A21FE2"/>
    <w:rsid w:val="00A24251"/>
    <w:rsid w:val="00A244C4"/>
    <w:rsid w:val="00A24A45"/>
    <w:rsid w:val="00A26877"/>
    <w:rsid w:val="00A26956"/>
    <w:rsid w:val="00A27486"/>
    <w:rsid w:val="00A3337F"/>
    <w:rsid w:val="00A33BD1"/>
    <w:rsid w:val="00A33F17"/>
    <w:rsid w:val="00A3481E"/>
    <w:rsid w:val="00A35B58"/>
    <w:rsid w:val="00A36DE6"/>
    <w:rsid w:val="00A41D6F"/>
    <w:rsid w:val="00A437D1"/>
    <w:rsid w:val="00A44566"/>
    <w:rsid w:val="00A46521"/>
    <w:rsid w:val="00A53724"/>
    <w:rsid w:val="00A5476F"/>
    <w:rsid w:val="00A55CF2"/>
    <w:rsid w:val="00A56066"/>
    <w:rsid w:val="00A6021F"/>
    <w:rsid w:val="00A61FD8"/>
    <w:rsid w:val="00A634F8"/>
    <w:rsid w:val="00A7055D"/>
    <w:rsid w:val="00A71FA1"/>
    <w:rsid w:val="00A72180"/>
    <w:rsid w:val="00A73129"/>
    <w:rsid w:val="00A73DBA"/>
    <w:rsid w:val="00A74D26"/>
    <w:rsid w:val="00A75AE6"/>
    <w:rsid w:val="00A76289"/>
    <w:rsid w:val="00A766FB"/>
    <w:rsid w:val="00A82346"/>
    <w:rsid w:val="00A835BF"/>
    <w:rsid w:val="00A855A5"/>
    <w:rsid w:val="00A92BA1"/>
    <w:rsid w:val="00A94DE1"/>
    <w:rsid w:val="00A95A32"/>
    <w:rsid w:val="00A97182"/>
    <w:rsid w:val="00AA000D"/>
    <w:rsid w:val="00AA10A3"/>
    <w:rsid w:val="00AA180A"/>
    <w:rsid w:val="00AA1A48"/>
    <w:rsid w:val="00AA2024"/>
    <w:rsid w:val="00AB1604"/>
    <w:rsid w:val="00AB2078"/>
    <w:rsid w:val="00AB2AEC"/>
    <w:rsid w:val="00AB2CFD"/>
    <w:rsid w:val="00AB4A5D"/>
    <w:rsid w:val="00AB74BC"/>
    <w:rsid w:val="00AB76CC"/>
    <w:rsid w:val="00AB785C"/>
    <w:rsid w:val="00AC28F9"/>
    <w:rsid w:val="00AC65C0"/>
    <w:rsid w:val="00AC6B72"/>
    <w:rsid w:val="00AC6BC6"/>
    <w:rsid w:val="00AC7671"/>
    <w:rsid w:val="00AD293C"/>
    <w:rsid w:val="00AD39CB"/>
    <w:rsid w:val="00AD453C"/>
    <w:rsid w:val="00AE16EA"/>
    <w:rsid w:val="00AE1AD4"/>
    <w:rsid w:val="00AE371E"/>
    <w:rsid w:val="00AE4A62"/>
    <w:rsid w:val="00AE4FE4"/>
    <w:rsid w:val="00AE6485"/>
    <w:rsid w:val="00AE65E2"/>
    <w:rsid w:val="00AF1460"/>
    <w:rsid w:val="00B02B47"/>
    <w:rsid w:val="00B044D3"/>
    <w:rsid w:val="00B075C3"/>
    <w:rsid w:val="00B15449"/>
    <w:rsid w:val="00B158A3"/>
    <w:rsid w:val="00B1645F"/>
    <w:rsid w:val="00B16EEE"/>
    <w:rsid w:val="00B20A69"/>
    <w:rsid w:val="00B2102E"/>
    <w:rsid w:val="00B21C6C"/>
    <w:rsid w:val="00B22220"/>
    <w:rsid w:val="00B326F9"/>
    <w:rsid w:val="00B34A01"/>
    <w:rsid w:val="00B371F9"/>
    <w:rsid w:val="00B40B5A"/>
    <w:rsid w:val="00B41A59"/>
    <w:rsid w:val="00B41E7F"/>
    <w:rsid w:val="00B43EBA"/>
    <w:rsid w:val="00B44DDF"/>
    <w:rsid w:val="00B47176"/>
    <w:rsid w:val="00B47285"/>
    <w:rsid w:val="00B47AF9"/>
    <w:rsid w:val="00B511CF"/>
    <w:rsid w:val="00B5129F"/>
    <w:rsid w:val="00B512DE"/>
    <w:rsid w:val="00B56740"/>
    <w:rsid w:val="00B62EDB"/>
    <w:rsid w:val="00B64752"/>
    <w:rsid w:val="00B65C8E"/>
    <w:rsid w:val="00B7106D"/>
    <w:rsid w:val="00B7323E"/>
    <w:rsid w:val="00B75992"/>
    <w:rsid w:val="00B762CA"/>
    <w:rsid w:val="00B804B9"/>
    <w:rsid w:val="00B806E6"/>
    <w:rsid w:val="00B83330"/>
    <w:rsid w:val="00B84978"/>
    <w:rsid w:val="00B915DB"/>
    <w:rsid w:val="00B92198"/>
    <w:rsid w:val="00B93086"/>
    <w:rsid w:val="00B94312"/>
    <w:rsid w:val="00BA19ED"/>
    <w:rsid w:val="00BA2EB8"/>
    <w:rsid w:val="00BA4B8D"/>
    <w:rsid w:val="00BA6CB2"/>
    <w:rsid w:val="00BB0B12"/>
    <w:rsid w:val="00BB667B"/>
    <w:rsid w:val="00BC01AF"/>
    <w:rsid w:val="00BC0F7D"/>
    <w:rsid w:val="00BC4221"/>
    <w:rsid w:val="00BC6983"/>
    <w:rsid w:val="00BD0431"/>
    <w:rsid w:val="00BD0A7B"/>
    <w:rsid w:val="00BD60B3"/>
    <w:rsid w:val="00BD7265"/>
    <w:rsid w:val="00BD7D31"/>
    <w:rsid w:val="00BE0D7A"/>
    <w:rsid w:val="00BE228A"/>
    <w:rsid w:val="00BE3255"/>
    <w:rsid w:val="00BE51B1"/>
    <w:rsid w:val="00BE5CC4"/>
    <w:rsid w:val="00BE5CD3"/>
    <w:rsid w:val="00BE6425"/>
    <w:rsid w:val="00BF128E"/>
    <w:rsid w:val="00BF1656"/>
    <w:rsid w:val="00BF36F3"/>
    <w:rsid w:val="00BF455A"/>
    <w:rsid w:val="00BF5C20"/>
    <w:rsid w:val="00BF7A10"/>
    <w:rsid w:val="00BF7E47"/>
    <w:rsid w:val="00C00335"/>
    <w:rsid w:val="00C0100A"/>
    <w:rsid w:val="00C028D9"/>
    <w:rsid w:val="00C0603A"/>
    <w:rsid w:val="00C063AE"/>
    <w:rsid w:val="00C074DD"/>
    <w:rsid w:val="00C10074"/>
    <w:rsid w:val="00C1496A"/>
    <w:rsid w:val="00C17A2A"/>
    <w:rsid w:val="00C17D70"/>
    <w:rsid w:val="00C206E7"/>
    <w:rsid w:val="00C21AD2"/>
    <w:rsid w:val="00C25795"/>
    <w:rsid w:val="00C25A0C"/>
    <w:rsid w:val="00C32976"/>
    <w:rsid w:val="00C33079"/>
    <w:rsid w:val="00C34490"/>
    <w:rsid w:val="00C34D97"/>
    <w:rsid w:val="00C36D1D"/>
    <w:rsid w:val="00C37330"/>
    <w:rsid w:val="00C3785C"/>
    <w:rsid w:val="00C378F8"/>
    <w:rsid w:val="00C40830"/>
    <w:rsid w:val="00C40A50"/>
    <w:rsid w:val="00C42314"/>
    <w:rsid w:val="00C42575"/>
    <w:rsid w:val="00C451BF"/>
    <w:rsid w:val="00C45231"/>
    <w:rsid w:val="00C5235E"/>
    <w:rsid w:val="00C53C0D"/>
    <w:rsid w:val="00C551FF"/>
    <w:rsid w:val="00C552B0"/>
    <w:rsid w:val="00C56EAA"/>
    <w:rsid w:val="00C616CF"/>
    <w:rsid w:val="00C628FB"/>
    <w:rsid w:val="00C62C15"/>
    <w:rsid w:val="00C654B7"/>
    <w:rsid w:val="00C70F1D"/>
    <w:rsid w:val="00C72130"/>
    <w:rsid w:val="00C72833"/>
    <w:rsid w:val="00C80F1D"/>
    <w:rsid w:val="00C81DDB"/>
    <w:rsid w:val="00C83A35"/>
    <w:rsid w:val="00C83F7D"/>
    <w:rsid w:val="00C844DA"/>
    <w:rsid w:val="00C87CF7"/>
    <w:rsid w:val="00C909F9"/>
    <w:rsid w:val="00C91962"/>
    <w:rsid w:val="00C93F40"/>
    <w:rsid w:val="00C949A2"/>
    <w:rsid w:val="00C96A62"/>
    <w:rsid w:val="00C96AC2"/>
    <w:rsid w:val="00CA3D0C"/>
    <w:rsid w:val="00CA528F"/>
    <w:rsid w:val="00CA5A55"/>
    <w:rsid w:val="00CB27C0"/>
    <w:rsid w:val="00CB37C2"/>
    <w:rsid w:val="00CB66E3"/>
    <w:rsid w:val="00CB73CC"/>
    <w:rsid w:val="00CC16A1"/>
    <w:rsid w:val="00CC2D1D"/>
    <w:rsid w:val="00CC6A63"/>
    <w:rsid w:val="00CD0560"/>
    <w:rsid w:val="00CD215E"/>
    <w:rsid w:val="00CD24B1"/>
    <w:rsid w:val="00CD341F"/>
    <w:rsid w:val="00CD638C"/>
    <w:rsid w:val="00CE1C90"/>
    <w:rsid w:val="00CE22DA"/>
    <w:rsid w:val="00CE285C"/>
    <w:rsid w:val="00CE4B9B"/>
    <w:rsid w:val="00CF00B0"/>
    <w:rsid w:val="00CF5452"/>
    <w:rsid w:val="00CF545C"/>
    <w:rsid w:val="00CF6594"/>
    <w:rsid w:val="00CF66AB"/>
    <w:rsid w:val="00CF66FD"/>
    <w:rsid w:val="00CF6F5B"/>
    <w:rsid w:val="00D074C0"/>
    <w:rsid w:val="00D137C7"/>
    <w:rsid w:val="00D1641E"/>
    <w:rsid w:val="00D21412"/>
    <w:rsid w:val="00D267F7"/>
    <w:rsid w:val="00D26CB8"/>
    <w:rsid w:val="00D26D92"/>
    <w:rsid w:val="00D26E1E"/>
    <w:rsid w:val="00D34622"/>
    <w:rsid w:val="00D3514E"/>
    <w:rsid w:val="00D36717"/>
    <w:rsid w:val="00D41F21"/>
    <w:rsid w:val="00D42F4E"/>
    <w:rsid w:val="00D4372C"/>
    <w:rsid w:val="00D43CBF"/>
    <w:rsid w:val="00D46F3B"/>
    <w:rsid w:val="00D50EAE"/>
    <w:rsid w:val="00D544F2"/>
    <w:rsid w:val="00D55090"/>
    <w:rsid w:val="00D56289"/>
    <w:rsid w:val="00D57972"/>
    <w:rsid w:val="00D60BD7"/>
    <w:rsid w:val="00D60BFF"/>
    <w:rsid w:val="00D6211B"/>
    <w:rsid w:val="00D675A9"/>
    <w:rsid w:val="00D67EB0"/>
    <w:rsid w:val="00D714A0"/>
    <w:rsid w:val="00D72922"/>
    <w:rsid w:val="00D738D6"/>
    <w:rsid w:val="00D754E9"/>
    <w:rsid w:val="00D755EB"/>
    <w:rsid w:val="00D75778"/>
    <w:rsid w:val="00D76048"/>
    <w:rsid w:val="00D80D5B"/>
    <w:rsid w:val="00D80E4B"/>
    <w:rsid w:val="00D82E6F"/>
    <w:rsid w:val="00D835F2"/>
    <w:rsid w:val="00D83C2F"/>
    <w:rsid w:val="00D8566D"/>
    <w:rsid w:val="00D86471"/>
    <w:rsid w:val="00D86B24"/>
    <w:rsid w:val="00D87E00"/>
    <w:rsid w:val="00D90285"/>
    <w:rsid w:val="00D9103B"/>
    <w:rsid w:val="00D9134D"/>
    <w:rsid w:val="00D915D8"/>
    <w:rsid w:val="00D95583"/>
    <w:rsid w:val="00D97DD6"/>
    <w:rsid w:val="00DA7A03"/>
    <w:rsid w:val="00DB0E68"/>
    <w:rsid w:val="00DB1818"/>
    <w:rsid w:val="00DB23FC"/>
    <w:rsid w:val="00DB4D7D"/>
    <w:rsid w:val="00DB5681"/>
    <w:rsid w:val="00DC10EE"/>
    <w:rsid w:val="00DC1C53"/>
    <w:rsid w:val="00DC24FF"/>
    <w:rsid w:val="00DC2F48"/>
    <w:rsid w:val="00DC309B"/>
    <w:rsid w:val="00DC33B1"/>
    <w:rsid w:val="00DC4DA2"/>
    <w:rsid w:val="00DD2AC6"/>
    <w:rsid w:val="00DD4C17"/>
    <w:rsid w:val="00DD659A"/>
    <w:rsid w:val="00DD705E"/>
    <w:rsid w:val="00DD74A5"/>
    <w:rsid w:val="00DD7758"/>
    <w:rsid w:val="00DE25E6"/>
    <w:rsid w:val="00DE4306"/>
    <w:rsid w:val="00DF2789"/>
    <w:rsid w:val="00DF2B1F"/>
    <w:rsid w:val="00DF596E"/>
    <w:rsid w:val="00DF62CD"/>
    <w:rsid w:val="00E02EE3"/>
    <w:rsid w:val="00E04DDB"/>
    <w:rsid w:val="00E05869"/>
    <w:rsid w:val="00E05D00"/>
    <w:rsid w:val="00E10809"/>
    <w:rsid w:val="00E130A5"/>
    <w:rsid w:val="00E14FE6"/>
    <w:rsid w:val="00E16509"/>
    <w:rsid w:val="00E20E25"/>
    <w:rsid w:val="00E24E77"/>
    <w:rsid w:val="00E2536E"/>
    <w:rsid w:val="00E26DB8"/>
    <w:rsid w:val="00E30E84"/>
    <w:rsid w:val="00E37026"/>
    <w:rsid w:val="00E378D6"/>
    <w:rsid w:val="00E37EE5"/>
    <w:rsid w:val="00E44582"/>
    <w:rsid w:val="00E44670"/>
    <w:rsid w:val="00E454DE"/>
    <w:rsid w:val="00E45BDF"/>
    <w:rsid w:val="00E45F7E"/>
    <w:rsid w:val="00E50088"/>
    <w:rsid w:val="00E52F29"/>
    <w:rsid w:val="00E52F3A"/>
    <w:rsid w:val="00E535C8"/>
    <w:rsid w:val="00E54E43"/>
    <w:rsid w:val="00E56362"/>
    <w:rsid w:val="00E6122E"/>
    <w:rsid w:val="00E618B6"/>
    <w:rsid w:val="00E77645"/>
    <w:rsid w:val="00E776C3"/>
    <w:rsid w:val="00E778CE"/>
    <w:rsid w:val="00E8427A"/>
    <w:rsid w:val="00E84E02"/>
    <w:rsid w:val="00E8627E"/>
    <w:rsid w:val="00E87078"/>
    <w:rsid w:val="00E93A2C"/>
    <w:rsid w:val="00E9522E"/>
    <w:rsid w:val="00EA15B0"/>
    <w:rsid w:val="00EA2047"/>
    <w:rsid w:val="00EA2B36"/>
    <w:rsid w:val="00EA5EA7"/>
    <w:rsid w:val="00EA76B3"/>
    <w:rsid w:val="00EB0595"/>
    <w:rsid w:val="00EB39B6"/>
    <w:rsid w:val="00EC4A25"/>
    <w:rsid w:val="00EC5055"/>
    <w:rsid w:val="00EC61CA"/>
    <w:rsid w:val="00ED0BDA"/>
    <w:rsid w:val="00ED34AA"/>
    <w:rsid w:val="00ED3CA9"/>
    <w:rsid w:val="00EE1498"/>
    <w:rsid w:val="00EE7DB9"/>
    <w:rsid w:val="00EF2C2E"/>
    <w:rsid w:val="00EF3006"/>
    <w:rsid w:val="00EF608C"/>
    <w:rsid w:val="00F00415"/>
    <w:rsid w:val="00F00A5D"/>
    <w:rsid w:val="00F025A2"/>
    <w:rsid w:val="00F02C57"/>
    <w:rsid w:val="00F04712"/>
    <w:rsid w:val="00F06503"/>
    <w:rsid w:val="00F13360"/>
    <w:rsid w:val="00F15087"/>
    <w:rsid w:val="00F168E9"/>
    <w:rsid w:val="00F21AAF"/>
    <w:rsid w:val="00F22EC7"/>
    <w:rsid w:val="00F30826"/>
    <w:rsid w:val="00F30F23"/>
    <w:rsid w:val="00F325C8"/>
    <w:rsid w:val="00F329E4"/>
    <w:rsid w:val="00F337A4"/>
    <w:rsid w:val="00F3481A"/>
    <w:rsid w:val="00F375C4"/>
    <w:rsid w:val="00F432BE"/>
    <w:rsid w:val="00F45254"/>
    <w:rsid w:val="00F4587A"/>
    <w:rsid w:val="00F458A6"/>
    <w:rsid w:val="00F51228"/>
    <w:rsid w:val="00F53778"/>
    <w:rsid w:val="00F5784E"/>
    <w:rsid w:val="00F64989"/>
    <w:rsid w:val="00F653B8"/>
    <w:rsid w:val="00F65DB3"/>
    <w:rsid w:val="00F67890"/>
    <w:rsid w:val="00F67B09"/>
    <w:rsid w:val="00F71483"/>
    <w:rsid w:val="00F74900"/>
    <w:rsid w:val="00F75CD2"/>
    <w:rsid w:val="00F77F5D"/>
    <w:rsid w:val="00F8202B"/>
    <w:rsid w:val="00F8780E"/>
    <w:rsid w:val="00F9008D"/>
    <w:rsid w:val="00F92FD4"/>
    <w:rsid w:val="00F97E86"/>
    <w:rsid w:val="00FA0888"/>
    <w:rsid w:val="00FA1266"/>
    <w:rsid w:val="00FA2D65"/>
    <w:rsid w:val="00FA393A"/>
    <w:rsid w:val="00FA5047"/>
    <w:rsid w:val="00FA7A33"/>
    <w:rsid w:val="00FB06D0"/>
    <w:rsid w:val="00FB10E8"/>
    <w:rsid w:val="00FB4248"/>
    <w:rsid w:val="00FB4C41"/>
    <w:rsid w:val="00FB69C7"/>
    <w:rsid w:val="00FB6EEF"/>
    <w:rsid w:val="00FC1192"/>
    <w:rsid w:val="00FC128B"/>
    <w:rsid w:val="00FC49F9"/>
    <w:rsid w:val="00FD01F0"/>
    <w:rsid w:val="00FE1728"/>
    <w:rsid w:val="00FE4104"/>
    <w:rsid w:val="00FE5ED5"/>
    <w:rsid w:val="00FE6CBA"/>
    <w:rsid w:val="00FE7B6C"/>
    <w:rsid w:val="00FF163D"/>
    <w:rsid w:val="00FF3C79"/>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94</Pages>
  <Words>29465</Words>
  <Characters>167952</Characters>
  <Application>Microsoft Office Word</Application>
  <DocSecurity>0</DocSecurity>
  <Lines>1399</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2024-11-25T13:46:00Z</dcterms:created>
  <dcterms:modified xsi:type="dcterms:W3CDTF">2024-11-25T13:49:00Z</dcterms:modified>
</cp:coreProperties>
</file>