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D58ED" w14:textId="1D93A1A9" w:rsidR="005A2DFD" w:rsidRPr="00221571" w:rsidRDefault="005A2DFD" w:rsidP="005A2DF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04550025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94617" w:rsidRPr="00F94617">
        <w:rPr>
          <w:rFonts w:cs="Arial"/>
          <w:b/>
          <w:noProof/>
          <w:sz w:val="24"/>
          <w:szCs w:val="24"/>
        </w:rPr>
        <w:t>C1-24</w:t>
      </w:r>
      <w:r w:rsidR="00190C9B" w:rsidRPr="00190C9B">
        <w:rPr>
          <w:rFonts w:cs="Arial"/>
          <w:b/>
          <w:noProof/>
          <w:sz w:val="24"/>
          <w:szCs w:val="24"/>
        </w:rPr>
        <w:t>2938</w:t>
      </w:r>
    </w:p>
    <w:p w14:paraId="56995F3A" w14:textId="77777777" w:rsidR="005A2DFD" w:rsidRPr="007A7910" w:rsidRDefault="005A2DFD" w:rsidP="005A2DF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Changsha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15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19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April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p w14:paraId="7327C303" w14:textId="77777777" w:rsidR="00AD5FC9" w:rsidRPr="007B5456" w:rsidRDefault="00AD5FC9" w:rsidP="00B13223"/>
    <w:p w14:paraId="57713AC8" w14:textId="0054438E" w:rsidR="00AD5FC9" w:rsidRDefault="00AD5FC9" w:rsidP="00B13223">
      <w:r>
        <w:t>Source:</w:t>
      </w:r>
      <w:r>
        <w:tab/>
      </w:r>
      <w:r w:rsidR="005A2DFD">
        <w:t>Ericsson</w:t>
      </w:r>
    </w:p>
    <w:p w14:paraId="2DE8EBB1" w14:textId="7383016D" w:rsidR="00AD5FC9" w:rsidRDefault="00AD5FC9" w:rsidP="00B13223">
      <w:r>
        <w:t>Title:</w:t>
      </w:r>
      <w:r>
        <w:tab/>
        <w:t xml:space="preserve">New WID on </w:t>
      </w:r>
      <w:r w:rsidRPr="00AD5FC9">
        <w:t>Stage-3 5GS NAS protocol development 1</w:t>
      </w:r>
      <w:r w:rsidR="005A2DFD">
        <w:t>9</w:t>
      </w:r>
    </w:p>
    <w:p w14:paraId="6D2A0058" w14:textId="0EC94335" w:rsidR="00AD5FC9" w:rsidRDefault="00AD5FC9" w:rsidP="00B13223">
      <w:r>
        <w:t>Agenda item:</w:t>
      </w:r>
      <w:r>
        <w:tab/>
      </w:r>
      <w:r w:rsidR="005A2DFD">
        <w:t>19.1.1</w:t>
      </w:r>
    </w:p>
    <w:p w14:paraId="228A6D18" w14:textId="5026930C" w:rsidR="00AD5FC9" w:rsidRDefault="00AD5FC9" w:rsidP="00B13223">
      <w:r>
        <w:t>Document for:</w:t>
      </w:r>
      <w:r>
        <w:tab/>
        <w:t>APPROVAL</w:t>
      </w:r>
    </w:p>
    <w:p w14:paraId="3387FD8C" w14:textId="77777777" w:rsidR="00AD5FC9" w:rsidRDefault="00AD5FC9" w:rsidP="00B13223"/>
    <w:bookmarkEnd w:id="0"/>
    <w:p w14:paraId="0316B6CF" w14:textId="77777777" w:rsidR="00AD5FC9" w:rsidRDefault="00AD5FC9" w:rsidP="00B13223"/>
    <w:p w14:paraId="028C079C" w14:textId="77777777" w:rsidR="006C2E80" w:rsidRPr="0068522D" w:rsidRDefault="006C2E80" w:rsidP="00B13223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B1322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2D8541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</w:t>
      </w:r>
      <w:r w:rsidR="002F55E4">
        <w:t>9</w:t>
      </w:r>
    </w:p>
    <w:p w14:paraId="289CB42C" w14:textId="22A5FBC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</w:t>
      </w:r>
      <w:r w:rsidR="002F55E4">
        <w:t>9</w:t>
      </w:r>
      <w:r w:rsidR="000754C2" w:rsidRPr="000754C2">
        <w:t>, 5GProtoc1</w:t>
      </w:r>
      <w:r w:rsidR="002F55E4">
        <w:t>9</w:t>
      </w:r>
      <w:r w:rsidR="000754C2" w:rsidRPr="000754C2">
        <w:t>-non3GPP</w:t>
      </w:r>
    </w:p>
    <w:p w14:paraId="679E2B2D" w14:textId="2D3DBDD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C70D5">
        <w:t>TBD</w:t>
      </w:r>
    </w:p>
    <w:p w14:paraId="63EE9719" w14:textId="2C51D3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</w:t>
      </w:r>
      <w:r w:rsidR="002F55E4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B132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B132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B132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B132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B132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B1322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132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B132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B1322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B1322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B1322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B1322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132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B1322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B13223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B1322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B13223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B1322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132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B1322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B1322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B1322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B1322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B13223">
            <w:pPr>
              <w:pStyle w:val="TAC"/>
            </w:pPr>
          </w:p>
        </w:tc>
      </w:tr>
    </w:tbl>
    <w:p w14:paraId="3A87B226" w14:textId="77777777" w:rsidR="008A76FD" w:rsidRPr="006C2E80" w:rsidRDefault="008A76FD" w:rsidP="00B1322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B132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B13223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B132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B13223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B132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B13223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B132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B13223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B132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B13223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B13223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B1322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B1322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B1322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B1322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B1322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B1322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B1322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B1322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B13223">
            <w:pPr>
              <w:pStyle w:val="TAL"/>
            </w:pPr>
          </w:p>
        </w:tc>
      </w:tr>
    </w:tbl>
    <w:p w14:paraId="7C3FBD77" w14:textId="77777777" w:rsidR="004876B9" w:rsidRDefault="004876B9" w:rsidP="00B1322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B1322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B132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B132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B1322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B1322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B13223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B13223">
            <w:pPr>
              <w:pStyle w:val="Guidance"/>
            </w:pPr>
          </w:p>
        </w:tc>
      </w:tr>
    </w:tbl>
    <w:p w14:paraId="6BC7072F" w14:textId="77777777" w:rsidR="006C2E80" w:rsidRDefault="006C2E80" w:rsidP="00B13223">
      <w:pPr>
        <w:pStyle w:val="FP"/>
      </w:pPr>
    </w:p>
    <w:p w14:paraId="0ADEDC3A" w14:textId="77777777" w:rsidR="00007E2A" w:rsidRPr="006C2E80" w:rsidRDefault="00007E2A" w:rsidP="00B1322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6E721613" w:rsidR="000754C2" w:rsidRPr="00C167ED" w:rsidRDefault="000754C2" w:rsidP="00B13223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5B5CD0">
        <w:t xml:space="preserve"> and Rel-18</w:t>
      </w:r>
      <w:r w:rsidRPr="00C167ED">
        <w:t>, NAS protocol for 5GS was extended. At Rel-1</w:t>
      </w:r>
      <w:r w:rsidR="002F55E4">
        <w:t>9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B13223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B13223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B13223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D69506" w:rsidR="000754C2" w:rsidRPr="00C167ED" w:rsidRDefault="000754C2" w:rsidP="00B13223">
      <w:r w:rsidRPr="00C167ED">
        <w:t>Changes related to support of 5GCN on non-3GPP accesses are covered on the separate acronym "5GProtoc1</w:t>
      </w:r>
      <w:r w:rsidR="002F55E4">
        <w:t>9</w:t>
      </w:r>
      <w:r w:rsidRPr="00C167ED">
        <w:t>-non3GPP"</w:t>
      </w:r>
      <w:r w:rsidR="00BC05F6">
        <w:t>.</w:t>
      </w:r>
    </w:p>
    <w:p w14:paraId="2273EEDF" w14:textId="77777777" w:rsidR="000754C2" w:rsidRDefault="000754C2" w:rsidP="00B13223">
      <w:r w:rsidRPr="00C167ED">
        <w:t>The scope of the work does not include enhancements where parallel changes are identified to both 5GS NAS protocol and EPS NAS protocol.</w:t>
      </w:r>
    </w:p>
    <w:p w14:paraId="549FA7E5" w14:textId="77777777" w:rsidR="000754C2" w:rsidRPr="00C167ED" w:rsidRDefault="000754C2" w:rsidP="00B13223">
      <w:r w:rsidRPr="00C167ED">
        <w:t>This work item is not a substitute for issues:</w:t>
      </w:r>
    </w:p>
    <w:p w14:paraId="0BF8CF97" w14:textId="77777777" w:rsidR="000754C2" w:rsidRPr="000754C2" w:rsidRDefault="000754C2" w:rsidP="00B13223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B13223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B13223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B1322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132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B132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B132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B132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B132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B1322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B1322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B1322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B1322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B1322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B1322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B13223">
            <w:pPr>
              <w:pStyle w:val="TAL"/>
            </w:pPr>
          </w:p>
        </w:tc>
      </w:tr>
    </w:tbl>
    <w:p w14:paraId="3D972A4A" w14:textId="77777777" w:rsidR="006C2E80" w:rsidRDefault="006C2E80" w:rsidP="00B13223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B132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B132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B132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B132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B13223">
            <w:pPr>
              <w:pStyle w:val="TAH"/>
            </w:pPr>
            <w:r>
              <w:t>Remarks</w:t>
            </w:r>
          </w:p>
        </w:tc>
      </w:tr>
      <w:tr w:rsidR="000754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7C935A7" w:rsidR="000754C2" w:rsidRPr="006C2E80" w:rsidRDefault="000754C2" w:rsidP="00B13223">
            <w:pPr>
              <w:pStyle w:val="TAL"/>
            </w:pPr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D1C124C" w:rsidR="000754C2" w:rsidRPr="006C2E80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DEC44E3" w:rsidR="000754C2" w:rsidRPr="006C2E80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62D99EA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51A81188" w:rsidR="000754C2" w:rsidRPr="00C51F38" w:rsidRDefault="000754C2" w:rsidP="00B13223">
            <w:pPr>
              <w:pStyle w:val="TAL"/>
            </w:pPr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37B57655" w:rsidR="000754C2" w:rsidRPr="00C51F38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5B830C95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688279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70851941" w:rsidR="000754C2" w:rsidRPr="00C51F38" w:rsidRDefault="000754C2" w:rsidP="00B13223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3D26CB66" w:rsidR="000754C2" w:rsidRPr="00C51F38" w:rsidRDefault="000754C2" w:rsidP="00B13223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3CBE2865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3C8991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0498CF22" w:rsidR="000754C2" w:rsidRPr="00C51F38" w:rsidRDefault="000754C2" w:rsidP="00B13223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754F04BE" w:rsidR="000754C2" w:rsidRPr="00C51F38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0A69317C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B13223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B13223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B13223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F3A641D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32E0A39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6EF190E7" w:rsidR="000754C2" w:rsidRPr="00C51F38" w:rsidRDefault="000754C2" w:rsidP="00B13223">
            <w:pPr>
              <w:pStyle w:val="TAL"/>
            </w:pPr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4450EA13" w:rsidR="000754C2" w:rsidRPr="00C51F38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21F037D4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1E4B6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4DFC4CB4" w:rsidR="000754C2" w:rsidRPr="00C51F38" w:rsidRDefault="000754C2" w:rsidP="00B13223">
            <w:pPr>
              <w:pStyle w:val="TAL"/>
            </w:pPr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63177FA3" w:rsidR="000754C2" w:rsidRPr="00C51F38" w:rsidRDefault="000754C2" w:rsidP="00B13223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D1965C1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6F1359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544FA29A" w:rsidR="000754C2" w:rsidRPr="00C51F38" w:rsidRDefault="000754C2" w:rsidP="00B13223">
            <w:pPr>
              <w:pStyle w:val="TAL"/>
            </w:pPr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0E1DD6C6" w:rsidR="000754C2" w:rsidRPr="00C51F38" w:rsidRDefault="000754C2" w:rsidP="00B13223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1EF80D82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B13223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B1322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61B739AF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B13223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B1322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4A0B9C70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1994FC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0398A235" w:rsidR="000754C2" w:rsidRPr="00C51F38" w:rsidRDefault="000754C2" w:rsidP="00B13223">
            <w:pPr>
              <w:pStyle w:val="TAL"/>
            </w:pPr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11936B2D" w:rsidR="000754C2" w:rsidRPr="00C51F38" w:rsidRDefault="000754C2" w:rsidP="00B13223">
            <w:pPr>
              <w:pStyle w:val="TAL"/>
            </w:pPr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75655543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081C07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36692D92" w:rsidR="000754C2" w:rsidRPr="00C51F38" w:rsidRDefault="000754C2" w:rsidP="00B13223">
            <w:pPr>
              <w:pStyle w:val="TAL"/>
            </w:pPr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C061A65" w:rsidR="000754C2" w:rsidRPr="00C51F38" w:rsidRDefault="000754C2" w:rsidP="00B13223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443ED166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B13223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B13223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079C6426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B13223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B1322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38F25EDA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B13223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B1322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045AA632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B13223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B1322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1C0B0A9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B13223">
            <w:pPr>
              <w:pStyle w:val="TAL"/>
            </w:pPr>
          </w:p>
        </w:tc>
      </w:tr>
      <w:tr w:rsidR="000754C2" w:rsidRPr="006C2E80" w14:paraId="3ECAE6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08EE1BBB" w:rsidR="000754C2" w:rsidRPr="00C51F38" w:rsidRDefault="000754C2" w:rsidP="00B13223">
            <w:pPr>
              <w:pStyle w:val="TAL"/>
            </w:pPr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31AA894F" w:rsidR="000754C2" w:rsidRPr="00C51F38" w:rsidRDefault="000754C2" w:rsidP="00B1322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2EF17CA0" w:rsidR="000754C2" w:rsidRDefault="007C2301" w:rsidP="00B1322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77777777" w:rsidR="000754C2" w:rsidRPr="006C2E80" w:rsidRDefault="000754C2" w:rsidP="00B13223">
            <w:pPr>
              <w:pStyle w:val="TAL"/>
            </w:pPr>
          </w:p>
        </w:tc>
      </w:tr>
    </w:tbl>
    <w:p w14:paraId="701E09C7" w14:textId="77777777" w:rsidR="00C4305E" w:rsidRDefault="00C4305E" w:rsidP="00B1322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B13223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B1322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B13223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B1322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B1322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9AD473" w:rsidR="0048267C" w:rsidRDefault="00185601" w:rsidP="00B13223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9B1048" w:rsidR="0048267C" w:rsidRDefault="00391C49" w:rsidP="00B13223">
            <w:pPr>
              <w:pStyle w:val="TAL"/>
            </w:pPr>
            <w:r w:rsidRPr="00391C49">
              <w:t>Deutsche Telekom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A1FE37" w:rsidR="0048267C" w:rsidRDefault="00330407" w:rsidP="00B13223">
            <w:pPr>
              <w:pStyle w:val="TAL"/>
            </w:pPr>
            <w:r w:rsidRPr="00330407">
              <w:t>InterDigital</w:t>
            </w:r>
          </w:p>
        </w:tc>
      </w:tr>
      <w:tr w:rsidR="007C3F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20145B8" w:rsidR="007C3FED" w:rsidRDefault="007C3FED" w:rsidP="00B13223">
            <w:pPr>
              <w:pStyle w:val="TAL"/>
            </w:pPr>
            <w:r w:rsidRPr="00537480">
              <w:t>LG Electronics</w:t>
            </w:r>
          </w:p>
        </w:tc>
      </w:tr>
      <w:tr w:rsidR="007C3F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DC553A" w:rsidR="007C3FED" w:rsidRDefault="007C3FED" w:rsidP="00B13223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C3FED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37C5C096" w:rsidR="007C3FED" w:rsidRPr="003D2A98" w:rsidRDefault="004364BB" w:rsidP="00B13223">
            <w:pPr>
              <w:pStyle w:val="TAL"/>
            </w:pPr>
            <w:r>
              <w:t>NTT Docomo</w:t>
            </w:r>
          </w:p>
        </w:tc>
      </w:tr>
      <w:tr w:rsidR="007C3FED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37624F7C" w:rsidR="007C3FED" w:rsidRPr="003D2A98" w:rsidRDefault="00C9737B" w:rsidP="00B13223">
            <w:pPr>
              <w:pStyle w:val="TAL"/>
            </w:pPr>
            <w:r w:rsidRPr="00C9737B">
              <w:t>Google Inc.</w:t>
            </w:r>
          </w:p>
        </w:tc>
      </w:tr>
      <w:tr w:rsidR="007C3FED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0CAC6FA6" w:rsidR="007C3FED" w:rsidRPr="003D2A98" w:rsidRDefault="00B13223" w:rsidP="00B13223">
            <w:pPr>
              <w:pStyle w:val="TAL"/>
            </w:pPr>
            <w:r w:rsidRPr="00B13223">
              <w:t>Nokia</w:t>
            </w:r>
          </w:p>
        </w:tc>
      </w:tr>
      <w:tr w:rsidR="007C3FED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3B3566CA" w:rsidR="007C3FED" w:rsidRPr="003D2A98" w:rsidRDefault="00B13223" w:rsidP="00B13223">
            <w:pPr>
              <w:pStyle w:val="TAL"/>
            </w:pPr>
            <w:r w:rsidRPr="00B13223">
              <w:t>Huawei</w:t>
            </w:r>
          </w:p>
        </w:tc>
      </w:tr>
      <w:tr w:rsidR="007C3FED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4F579108" w:rsidR="007C3FED" w:rsidRPr="003D2A98" w:rsidRDefault="00B13223" w:rsidP="00B13223">
            <w:pPr>
              <w:pStyle w:val="TAL"/>
            </w:pPr>
            <w:r w:rsidRPr="00B13223">
              <w:t>HiSilicon</w:t>
            </w:r>
          </w:p>
        </w:tc>
      </w:tr>
      <w:tr w:rsidR="007C3FED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37B034E5" w:rsidR="007C3FED" w:rsidRPr="003D2A98" w:rsidRDefault="00B13223" w:rsidP="00B13223">
            <w:pPr>
              <w:pStyle w:val="TAL"/>
            </w:pPr>
            <w:r w:rsidRPr="00B13223">
              <w:t>ZTE</w:t>
            </w:r>
          </w:p>
        </w:tc>
      </w:tr>
      <w:tr w:rsidR="007C3FED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4A0A0EFE" w:rsidR="007C3FED" w:rsidRPr="003D2A98" w:rsidRDefault="00DF0322" w:rsidP="00B13223">
            <w:pPr>
              <w:pStyle w:val="TAL"/>
            </w:pPr>
            <w:r>
              <w:t>Qualcomm Incorporated</w:t>
            </w:r>
          </w:p>
        </w:tc>
      </w:tr>
      <w:tr w:rsidR="007C3FED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22B99012" w:rsidR="007C3FED" w:rsidRPr="003D2A98" w:rsidRDefault="007C3FED" w:rsidP="00B13223">
            <w:pPr>
              <w:pStyle w:val="TAL"/>
            </w:pPr>
          </w:p>
        </w:tc>
      </w:tr>
    </w:tbl>
    <w:p w14:paraId="2CBA0369" w14:textId="77777777" w:rsidR="00F41A27" w:rsidRPr="00641ED8" w:rsidRDefault="00F41A27" w:rsidP="00B1322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9B1C5" w14:textId="77777777" w:rsidR="00C20ED5" w:rsidRDefault="00C20ED5" w:rsidP="00B13223">
      <w:r>
        <w:separator/>
      </w:r>
    </w:p>
  </w:endnote>
  <w:endnote w:type="continuationSeparator" w:id="0">
    <w:p w14:paraId="4F56C979" w14:textId="77777777" w:rsidR="00C20ED5" w:rsidRDefault="00C20ED5" w:rsidP="00B1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F73A9" w14:textId="77777777" w:rsidR="00C20ED5" w:rsidRDefault="00C20ED5" w:rsidP="00B13223">
      <w:r>
        <w:separator/>
      </w:r>
    </w:p>
  </w:footnote>
  <w:footnote w:type="continuationSeparator" w:id="0">
    <w:p w14:paraId="2A15BD0A" w14:textId="77777777" w:rsidR="00C20ED5" w:rsidRDefault="00C20ED5" w:rsidP="00B13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333CB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B5EED"/>
    <w:rsid w:val="002C1C50"/>
    <w:rsid w:val="002E6A7D"/>
    <w:rsid w:val="002E7A9E"/>
    <w:rsid w:val="002F3C41"/>
    <w:rsid w:val="002F55E4"/>
    <w:rsid w:val="002F6C5C"/>
    <w:rsid w:val="0030045C"/>
    <w:rsid w:val="003025AF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5650"/>
    <w:rsid w:val="003C6DA6"/>
    <w:rsid w:val="003D2781"/>
    <w:rsid w:val="003D2A98"/>
    <w:rsid w:val="003D42BD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4609"/>
    <w:rsid w:val="00455DE4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E2CE2"/>
    <w:rsid w:val="004E313F"/>
    <w:rsid w:val="004E5172"/>
    <w:rsid w:val="004E6F8A"/>
    <w:rsid w:val="005026AE"/>
    <w:rsid w:val="00502CD2"/>
    <w:rsid w:val="00504E33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2741"/>
    <w:rsid w:val="006633A4"/>
    <w:rsid w:val="00667DD2"/>
    <w:rsid w:val="00671BBB"/>
    <w:rsid w:val="00682237"/>
    <w:rsid w:val="0068522D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1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B5EBF"/>
    <w:rsid w:val="00BC05F6"/>
    <w:rsid w:val="00BC642A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132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R02</cp:lastModifiedBy>
  <cp:revision>18</cp:revision>
  <cp:lastPrinted>2000-02-29T11:31:00Z</cp:lastPrinted>
  <dcterms:created xsi:type="dcterms:W3CDTF">2024-04-07T19:33:00Z</dcterms:created>
  <dcterms:modified xsi:type="dcterms:W3CDTF">2024-04-19T03:48:00Z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