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CE9B9" w14:textId="624F6B08" w:rsidR="00BB3821" w:rsidRDefault="00BB3821" w:rsidP="00BB38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2530</w:t>
      </w:r>
    </w:p>
    <w:p w14:paraId="70CF339F" w14:textId="77777777" w:rsidR="00BB3821" w:rsidRDefault="00BB3821" w:rsidP="00BB38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p w14:paraId="3A582FD3" w14:textId="77777777" w:rsidR="00BB3821" w:rsidRDefault="00BB3821" w:rsidP="002645B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B663362" w14:textId="03890381" w:rsidR="002645BF" w:rsidRPr="00BB3821" w:rsidRDefault="002645BF" w:rsidP="002645B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BB3821">
        <w:rPr>
          <w:b/>
          <w:noProof/>
          <w:color w:val="D0CECE" w:themeColor="background2" w:themeShade="E6"/>
          <w:sz w:val="24"/>
        </w:rPr>
        <w:t>3GPP TSG-SA3 Meeting #115</w:t>
      </w:r>
      <w:r w:rsidRPr="00BB3821">
        <w:rPr>
          <w:b/>
          <w:i/>
          <w:noProof/>
          <w:color w:val="D0CECE" w:themeColor="background2" w:themeShade="E6"/>
          <w:sz w:val="28"/>
        </w:rPr>
        <w:tab/>
      </w:r>
      <w:r w:rsidR="009B084A" w:rsidRPr="00BB3821">
        <w:rPr>
          <w:b/>
          <w:i/>
          <w:noProof/>
          <w:color w:val="D0CECE" w:themeColor="background2" w:themeShade="E6"/>
          <w:sz w:val="28"/>
        </w:rPr>
        <w:t>S3-240894</w:t>
      </w:r>
    </w:p>
    <w:p w14:paraId="0ACE02A8" w14:textId="77777777" w:rsidR="002645BF" w:rsidRPr="00DA53A0" w:rsidRDefault="002645BF" w:rsidP="002645BF">
      <w:pPr>
        <w:pStyle w:val="Header"/>
        <w:rPr>
          <w:sz w:val="22"/>
          <w:szCs w:val="22"/>
        </w:rPr>
      </w:pPr>
      <w:r w:rsidRPr="00BB3821">
        <w:rPr>
          <w:color w:val="D0CECE" w:themeColor="background2" w:themeShade="E6"/>
          <w:sz w:val="24"/>
        </w:rPr>
        <w:t>Athens, Greece, 26th February - 1st March 2024</w:t>
      </w:r>
    </w:p>
    <w:p w14:paraId="1C48A885" w14:textId="77777777" w:rsidR="002645BF" w:rsidRDefault="002645BF" w:rsidP="002645BF">
      <w:pPr>
        <w:rPr>
          <w:rFonts w:ascii="Arial" w:hAnsi="Arial" w:cs="Arial"/>
        </w:rPr>
      </w:pPr>
    </w:p>
    <w:p w14:paraId="2A75C6B7" w14:textId="52C3133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314F1">
        <w:rPr>
          <w:rFonts w:ascii="Arial" w:hAnsi="Arial" w:cs="Arial"/>
          <w:b/>
          <w:sz w:val="22"/>
          <w:szCs w:val="22"/>
        </w:rPr>
        <w:t xml:space="preserve">GSMA </w:t>
      </w:r>
      <w:r w:rsidRPr="002048CE">
        <w:rPr>
          <w:rFonts w:ascii="Arial" w:hAnsi="Arial" w:cs="Arial"/>
          <w:b/>
          <w:bCs/>
          <w:sz w:val="22"/>
          <w:szCs w:val="22"/>
        </w:rPr>
        <w:t>CVD-2023-0075 – Certificate validation on IMS access interface</w:t>
      </w:r>
    </w:p>
    <w:p w14:paraId="03553081" w14:textId="0E939800" w:rsidR="002645BF" w:rsidRPr="00B97703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927AA" w:rsidRPr="00C927AA">
        <w:rPr>
          <w:rFonts w:ascii="Arial" w:hAnsi="Arial" w:cs="Arial"/>
          <w:b/>
          <w:bCs/>
          <w:sz w:val="22"/>
          <w:szCs w:val="22"/>
        </w:rPr>
        <w:t>S3-240259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908FE" w:rsidRPr="00B908FE">
        <w:rPr>
          <w:rFonts w:ascii="Arial" w:hAnsi="Arial" w:cs="Arial"/>
          <w:b/>
          <w:bCs/>
          <w:sz w:val="22"/>
          <w:szCs w:val="22"/>
        </w:rPr>
        <w:t>CVD-2023-0075 – Certificate validation on IMS access interface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6600E">
        <w:rPr>
          <w:rFonts w:ascii="Arial" w:hAnsi="Arial" w:cs="Arial"/>
          <w:b/>
          <w:bCs/>
          <w:sz w:val="22"/>
          <w:szCs w:val="22"/>
        </w:rPr>
        <w:t>GSMA</w:t>
      </w:r>
    </w:p>
    <w:p w14:paraId="47196DF0" w14:textId="777777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9B73FE" w14:textId="087672BC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7A165F" w:rsidRPr="00432B88">
        <w:rPr>
          <w:rFonts w:ascii="Arial" w:hAnsi="Arial" w:cs="Arial"/>
          <w:b/>
          <w:sz w:val="22"/>
          <w:szCs w:val="22"/>
        </w:rPr>
        <w:t>3GPP SA</w:t>
      </w:r>
      <w:r w:rsidR="00F45B19" w:rsidRPr="00432B88">
        <w:rPr>
          <w:rFonts w:ascii="Arial" w:hAnsi="Arial" w:cs="Arial"/>
          <w:b/>
          <w:sz w:val="22"/>
          <w:szCs w:val="22"/>
        </w:rPr>
        <w:t>3</w:t>
      </w:r>
      <w:bookmarkEnd w:id="0"/>
      <w:bookmarkEnd w:id="1"/>
      <w:bookmarkEnd w:id="2"/>
    </w:p>
    <w:p w14:paraId="27BDAF04" w14:textId="04C1AEEF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050CA4" w:rsidRPr="00050CA4">
        <w:rPr>
          <w:rFonts w:ascii="Arial" w:hAnsi="Arial" w:cs="Arial"/>
          <w:b/>
          <w:bCs/>
          <w:sz w:val="22"/>
          <w:szCs w:val="22"/>
        </w:rPr>
        <w:t>GSMA CVD PoE</w:t>
      </w:r>
      <w:r w:rsidR="000679F6" w:rsidRPr="000679F6">
        <w:rPr>
          <w:rFonts w:ascii="Arial" w:hAnsi="Arial" w:cs="Arial"/>
          <w:b/>
          <w:bCs/>
          <w:sz w:val="22"/>
          <w:szCs w:val="22"/>
        </w:rPr>
        <w:t xml:space="preserve">, </w:t>
      </w:r>
      <w:r w:rsidR="00495024">
        <w:rPr>
          <w:rFonts w:ascii="Arial" w:hAnsi="Arial" w:cs="Arial"/>
          <w:b/>
          <w:bCs/>
          <w:sz w:val="22"/>
          <w:szCs w:val="22"/>
        </w:rPr>
        <w:t>3GPP CT1</w:t>
      </w:r>
      <w:bookmarkEnd w:id="3"/>
      <w:bookmarkEnd w:id="4"/>
      <w:bookmarkEnd w:id="5"/>
    </w:p>
    <w:p w14:paraId="32EFFAD4" w14:textId="67B1A2A1" w:rsidR="002645BF" w:rsidRPr="00432B88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32B88">
        <w:rPr>
          <w:rFonts w:ascii="Arial" w:hAnsi="Arial" w:cs="Arial"/>
          <w:b/>
          <w:sz w:val="22"/>
          <w:szCs w:val="22"/>
          <w:lang w:val="en-US"/>
        </w:rPr>
        <w:t>Cc:</w:t>
      </w:r>
      <w:r w:rsidRPr="00432B8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C461A" w:rsidRPr="00432B88">
        <w:rPr>
          <w:rFonts w:ascii="Arial" w:hAnsi="Arial" w:cs="Arial"/>
          <w:b/>
          <w:bCs/>
          <w:sz w:val="22"/>
          <w:szCs w:val="22"/>
          <w:lang w:val="en-US"/>
        </w:rPr>
        <w:t>GSMA NG, GSMA FASG</w:t>
      </w:r>
      <w:r w:rsidR="00211164" w:rsidRPr="00432B8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3B7670B5" w14:textId="77777777" w:rsidR="002645BF" w:rsidRPr="00432B88" w:rsidRDefault="002645BF" w:rsidP="002645B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CE937D" w14:textId="2DCB5C5D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BB6">
        <w:rPr>
          <w:rFonts w:ascii="Arial" w:hAnsi="Arial" w:cs="Arial"/>
          <w:b/>
          <w:bCs/>
          <w:sz w:val="22"/>
          <w:szCs w:val="22"/>
        </w:rPr>
        <w:t>Mohsin Khan</w:t>
      </w:r>
    </w:p>
    <w:p w14:paraId="14FD040B" w14:textId="5C1CDCE7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a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khan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at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com</w:t>
      </w:r>
    </w:p>
    <w:p w14:paraId="4990E779" w14:textId="069B160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CDFC0" w14:textId="77777777" w:rsidR="002645BF" w:rsidRPr="00383545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0BDF1" w14:textId="77777777" w:rsidR="002645BF" w:rsidRDefault="002645BF" w:rsidP="002645BF">
      <w:pPr>
        <w:spacing w:after="60"/>
        <w:ind w:left="1985" w:hanging="1985"/>
        <w:rPr>
          <w:rFonts w:ascii="Arial" w:hAnsi="Arial" w:cs="Arial"/>
          <w:b/>
        </w:rPr>
      </w:pPr>
    </w:p>
    <w:p w14:paraId="65B37D52" w14:textId="202C66FD" w:rsidR="002645BF" w:rsidRDefault="002645BF" w:rsidP="002645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586C" w:rsidRPr="00432B88">
        <w:rPr>
          <w:rFonts w:ascii="Arial" w:hAnsi="Arial" w:cs="Arial"/>
          <w:b/>
        </w:rPr>
        <w:t>S3-240893</w:t>
      </w:r>
    </w:p>
    <w:p w14:paraId="31DBAA87" w14:textId="77777777" w:rsidR="002645BF" w:rsidRDefault="002645BF" w:rsidP="002645BF">
      <w:pPr>
        <w:rPr>
          <w:rFonts w:ascii="Arial" w:hAnsi="Arial" w:cs="Arial"/>
        </w:rPr>
      </w:pPr>
    </w:p>
    <w:p w14:paraId="5329BA8F" w14:textId="77777777" w:rsidR="002645BF" w:rsidRDefault="002645BF" w:rsidP="002645BF">
      <w:pPr>
        <w:pStyle w:val="Heading1"/>
      </w:pPr>
      <w:r>
        <w:t>1</w:t>
      </w:r>
      <w:r>
        <w:tab/>
        <w:t>Overall description</w:t>
      </w:r>
    </w:p>
    <w:p w14:paraId="5636A380" w14:textId="2DCFC1B8" w:rsidR="005E15A8" w:rsidRDefault="005E15A8" w:rsidP="005E15A8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 w:rsidR="00DE3F84">
        <w:rPr>
          <w:rFonts w:ascii="Arial" w:hAnsi="Arial" w:cs="Arial"/>
          <w:lang w:eastAsia="en-US"/>
        </w:rPr>
        <w:t>would like to</w:t>
      </w:r>
      <w:r w:rsidRPr="113B3543">
        <w:rPr>
          <w:rFonts w:ascii="Arial" w:hAnsi="Arial" w:cs="Arial"/>
          <w:lang w:eastAsia="en-US"/>
        </w:rPr>
        <w:t xml:space="preserve"> thank </w:t>
      </w:r>
      <w:r>
        <w:rPr>
          <w:rFonts w:ascii="Arial" w:hAnsi="Arial" w:cs="Arial"/>
          <w:lang w:eastAsia="en-US"/>
        </w:rPr>
        <w:t>the researchers and the GSMA CVD Panel of Experts</w:t>
      </w:r>
      <w:r w:rsidRPr="113B3543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to make 3GPP aware of the need for a clearer UE requirement on checking the FQDN in the TLS certificate</w:t>
      </w:r>
      <w:r w:rsidRPr="113B3543">
        <w:rPr>
          <w:rFonts w:ascii="Arial" w:hAnsi="Arial" w:cs="Arial"/>
          <w:lang w:eastAsia="en-US"/>
        </w:rPr>
        <w:t xml:space="preserve">. </w:t>
      </w:r>
    </w:p>
    <w:p w14:paraId="5F514E6D" w14:textId="1EFC18EC" w:rsidR="005E15A8" w:rsidRDefault="005E15A8" w:rsidP="005E15A8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</w:t>
      </w:r>
      <w:r>
        <w:rPr>
          <w:rFonts w:ascii="Arial" w:hAnsi="Arial" w:cs="Arial"/>
          <w:lang w:eastAsia="en-US"/>
        </w:rPr>
        <w:t xml:space="preserve">has agreed on the attached CR. </w:t>
      </w:r>
    </w:p>
    <w:p w14:paraId="16D0CD81" w14:textId="565F796E" w:rsidR="00CC3CF8" w:rsidRDefault="00CC3CF8" w:rsidP="005E15A8">
      <w:pPr>
        <w:rPr>
          <w:rFonts w:ascii="Arial" w:hAnsi="Arial" w:cs="Arial"/>
          <w:lang w:eastAsia="en-US"/>
        </w:rPr>
      </w:pPr>
      <w:r w:rsidRPr="113B3543">
        <w:rPr>
          <w:rFonts w:ascii="Arial" w:hAnsi="Arial" w:cs="Arial"/>
          <w:lang w:eastAsia="en-US"/>
        </w:rPr>
        <w:t xml:space="preserve">SA3 asks </w:t>
      </w:r>
      <w:r>
        <w:rPr>
          <w:rFonts w:ascii="Arial" w:hAnsi="Arial" w:cs="Arial"/>
          <w:lang w:eastAsia="en-US"/>
        </w:rPr>
        <w:t xml:space="preserve">GSMA </w:t>
      </w:r>
      <w:r w:rsidRPr="001375E0">
        <w:rPr>
          <w:rFonts w:ascii="Arial" w:hAnsi="Arial" w:cs="Arial"/>
          <w:lang w:eastAsia="en-US"/>
        </w:rPr>
        <w:t>CVD PoE</w:t>
      </w:r>
      <w:r>
        <w:rPr>
          <w:rFonts w:ascii="Arial" w:hAnsi="Arial" w:cs="Arial"/>
          <w:lang w:eastAsia="en-US"/>
        </w:rPr>
        <w:t xml:space="preserve"> and 3GPP CT1 to take this information into account.</w:t>
      </w:r>
    </w:p>
    <w:p w14:paraId="0EB3C0CE" w14:textId="77777777" w:rsidR="002645BF" w:rsidRDefault="002645BF" w:rsidP="002645BF">
      <w:pPr>
        <w:pStyle w:val="Heading1"/>
      </w:pPr>
      <w:r>
        <w:t>2</w:t>
      </w:r>
      <w:r>
        <w:tab/>
        <w:t>Actions</w:t>
      </w:r>
    </w:p>
    <w:p w14:paraId="20F869D7" w14:textId="66CB57C4" w:rsidR="002645BF" w:rsidRDefault="002645BF" w:rsidP="002645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25521">
        <w:rPr>
          <w:rFonts w:ascii="Arial" w:hAnsi="Arial" w:cs="Arial"/>
          <w:b/>
        </w:rPr>
        <w:t xml:space="preserve"> GSMA CVD PoE, 3GPP CT1</w:t>
      </w:r>
    </w:p>
    <w:p w14:paraId="1EDFB6E9" w14:textId="4DD3C972" w:rsidR="002645BF" w:rsidRDefault="002645BF" w:rsidP="004E333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="00576ECB" w:rsidRPr="113B3543">
        <w:rPr>
          <w:rFonts w:ascii="Arial" w:hAnsi="Arial" w:cs="Arial"/>
          <w:lang w:eastAsia="en-US"/>
        </w:rPr>
        <w:t xml:space="preserve">SA3 asks </w:t>
      </w:r>
      <w:r w:rsidR="00576ECB">
        <w:rPr>
          <w:rFonts w:ascii="Arial" w:hAnsi="Arial" w:cs="Arial"/>
          <w:lang w:eastAsia="en-US"/>
        </w:rPr>
        <w:t xml:space="preserve">GSMA </w:t>
      </w:r>
      <w:r w:rsidR="001375E0" w:rsidRPr="001375E0">
        <w:rPr>
          <w:rFonts w:ascii="Arial" w:hAnsi="Arial" w:cs="Arial"/>
          <w:lang w:eastAsia="en-US"/>
        </w:rPr>
        <w:t>CVD PoE</w:t>
      </w:r>
      <w:r w:rsidR="001375E0">
        <w:rPr>
          <w:rFonts w:ascii="Arial" w:hAnsi="Arial" w:cs="Arial"/>
          <w:lang w:eastAsia="en-US"/>
        </w:rPr>
        <w:t xml:space="preserve"> </w:t>
      </w:r>
      <w:r w:rsidR="00576ECB">
        <w:rPr>
          <w:rFonts w:ascii="Arial" w:hAnsi="Arial" w:cs="Arial"/>
          <w:lang w:eastAsia="en-US"/>
        </w:rPr>
        <w:t>and 3GPP CT</w:t>
      </w:r>
      <w:r w:rsidR="001375E0">
        <w:rPr>
          <w:rFonts w:ascii="Arial" w:hAnsi="Arial" w:cs="Arial"/>
          <w:lang w:eastAsia="en-US"/>
        </w:rPr>
        <w:t>1</w:t>
      </w:r>
      <w:r w:rsidR="00576ECB">
        <w:rPr>
          <w:rFonts w:ascii="Arial" w:hAnsi="Arial" w:cs="Arial"/>
          <w:lang w:eastAsia="en-US"/>
        </w:rPr>
        <w:t xml:space="preserve"> to take this information into account.</w:t>
      </w:r>
      <w:r w:rsidR="00B81488">
        <w:rPr>
          <w:rFonts w:ascii="Arial" w:hAnsi="Arial" w:cs="Arial"/>
          <w:lang w:eastAsia="en-US"/>
        </w:rPr>
        <w:t xml:space="preserve"> </w:t>
      </w:r>
    </w:p>
    <w:p w14:paraId="0778BBC0" w14:textId="77777777" w:rsidR="002645BF" w:rsidRDefault="002645BF" w:rsidP="002645B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8A962F4" w14:textId="6354557C" w:rsidR="00DC0A3A" w:rsidRPr="00DC0A3A" w:rsidRDefault="00DC0A3A" w:rsidP="002645BF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DC76395" w14:textId="6C830024" w:rsidR="002645BF" w:rsidRPr="00272632" w:rsidRDefault="002645BF" w:rsidP="002645BF">
      <w:pPr>
        <w:rPr>
          <w:lang w:val="sv-SE"/>
        </w:rPr>
      </w:pPr>
      <w:r w:rsidRPr="00272632">
        <w:rPr>
          <w:lang w:val="sv-SE"/>
        </w:rPr>
        <w:t>SA3#116</w:t>
      </w:r>
      <w:r w:rsidRPr="00272632">
        <w:rPr>
          <w:lang w:val="sv-SE"/>
        </w:rPr>
        <w:tab/>
        <w:t>20 - 24 May 2024</w:t>
      </w:r>
      <w:r w:rsidRPr="00272632">
        <w:rPr>
          <w:lang w:val="sv-SE"/>
        </w:rPr>
        <w:tab/>
      </w:r>
      <w:r w:rsidRPr="00272632">
        <w:rPr>
          <w:lang w:val="sv-SE"/>
        </w:rPr>
        <w:tab/>
        <w:t>Jeju (South Korea)</w:t>
      </w:r>
    </w:p>
    <w:p w14:paraId="054FEDCB" w14:textId="4BA4130A" w:rsidR="006052AD" w:rsidRPr="00074D3C" w:rsidRDefault="002645BF" w:rsidP="002F1940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D8AAC" w14:textId="77777777" w:rsidR="005608AF" w:rsidRDefault="005608AF">
      <w:pPr>
        <w:spacing w:after="0"/>
      </w:pPr>
      <w:r>
        <w:separator/>
      </w:r>
    </w:p>
  </w:endnote>
  <w:endnote w:type="continuationSeparator" w:id="0">
    <w:p w14:paraId="58A931F0" w14:textId="77777777" w:rsidR="005608AF" w:rsidRDefault="005608AF">
      <w:pPr>
        <w:spacing w:after="0"/>
      </w:pPr>
      <w:r>
        <w:continuationSeparator/>
      </w:r>
    </w:p>
  </w:endnote>
  <w:endnote w:type="continuationNotice" w:id="1">
    <w:p w14:paraId="51E24C8C" w14:textId="77777777" w:rsidR="005608AF" w:rsidRDefault="005608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6BB32" w14:textId="77777777" w:rsidR="005608AF" w:rsidRDefault="005608AF">
      <w:pPr>
        <w:spacing w:after="0"/>
      </w:pPr>
      <w:r>
        <w:separator/>
      </w:r>
    </w:p>
  </w:footnote>
  <w:footnote w:type="continuationSeparator" w:id="0">
    <w:p w14:paraId="6DE669F2" w14:textId="77777777" w:rsidR="005608AF" w:rsidRDefault="005608AF">
      <w:pPr>
        <w:spacing w:after="0"/>
      </w:pPr>
      <w:r>
        <w:continuationSeparator/>
      </w:r>
    </w:p>
  </w:footnote>
  <w:footnote w:type="continuationNotice" w:id="1">
    <w:p w14:paraId="03972E09" w14:textId="77777777" w:rsidR="005608AF" w:rsidRDefault="005608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137"/>
    <w:rsid w:val="00017F23"/>
    <w:rsid w:val="00020779"/>
    <w:rsid w:val="000439C8"/>
    <w:rsid w:val="00050CA4"/>
    <w:rsid w:val="000653BE"/>
    <w:rsid w:val="000679F6"/>
    <w:rsid w:val="00074D3C"/>
    <w:rsid w:val="0007540E"/>
    <w:rsid w:val="00080E53"/>
    <w:rsid w:val="000B128D"/>
    <w:rsid w:val="000B21DF"/>
    <w:rsid w:val="000C35BA"/>
    <w:rsid w:val="000E5068"/>
    <w:rsid w:val="000E6116"/>
    <w:rsid w:val="000F6242"/>
    <w:rsid w:val="00103FF1"/>
    <w:rsid w:val="00137126"/>
    <w:rsid w:val="001375E0"/>
    <w:rsid w:val="001649C5"/>
    <w:rsid w:val="0019486B"/>
    <w:rsid w:val="00196B59"/>
    <w:rsid w:val="001A14F2"/>
    <w:rsid w:val="001B3A86"/>
    <w:rsid w:val="001B763F"/>
    <w:rsid w:val="001E1ACD"/>
    <w:rsid w:val="001F1443"/>
    <w:rsid w:val="001F6149"/>
    <w:rsid w:val="00201328"/>
    <w:rsid w:val="002048CE"/>
    <w:rsid w:val="00206C0E"/>
    <w:rsid w:val="00211164"/>
    <w:rsid w:val="00220060"/>
    <w:rsid w:val="00226381"/>
    <w:rsid w:val="00233807"/>
    <w:rsid w:val="00235C4F"/>
    <w:rsid w:val="002473B2"/>
    <w:rsid w:val="002645BF"/>
    <w:rsid w:val="00271A6B"/>
    <w:rsid w:val="002723F9"/>
    <w:rsid w:val="00273957"/>
    <w:rsid w:val="0027677B"/>
    <w:rsid w:val="002832EB"/>
    <w:rsid w:val="002869FE"/>
    <w:rsid w:val="002A5B11"/>
    <w:rsid w:val="002E01C1"/>
    <w:rsid w:val="002E5A49"/>
    <w:rsid w:val="002E5BCD"/>
    <w:rsid w:val="002F1940"/>
    <w:rsid w:val="00306347"/>
    <w:rsid w:val="00322204"/>
    <w:rsid w:val="003432BD"/>
    <w:rsid w:val="00343D20"/>
    <w:rsid w:val="003640FA"/>
    <w:rsid w:val="0036600E"/>
    <w:rsid w:val="0037180D"/>
    <w:rsid w:val="003736A7"/>
    <w:rsid w:val="00383545"/>
    <w:rsid w:val="003969E1"/>
    <w:rsid w:val="003C06D2"/>
    <w:rsid w:val="003C6E2B"/>
    <w:rsid w:val="003E008B"/>
    <w:rsid w:val="003E2626"/>
    <w:rsid w:val="003F124C"/>
    <w:rsid w:val="003F5E20"/>
    <w:rsid w:val="00426DB4"/>
    <w:rsid w:val="004314F1"/>
    <w:rsid w:val="00432B88"/>
    <w:rsid w:val="00433500"/>
    <w:rsid w:val="00433F71"/>
    <w:rsid w:val="0043559E"/>
    <w:rsid w:val="00437676"/>
    <w:rsid w:val="00440D43"/>
    <w:rsid w:val="00441B3A"/>
    <w:rsid w:val="0044586C"/>
    <w:rsid w:val="004530E3"/>
    <w:rsid w:val="00470858"/>
    <w:rsid w:val="00470DF6"/>
    <w:rsid w:val="0048026F"/>
    <w:rsid w:val="00490D22"/>
    <w:rsid w:val="00495024"/>
    <w:rsid w:val="004A2E90"/>
    <w:rsid w:val="004B34F1"/>
    <w:rsid w:val="004E1B93"/>
    <w:rsid w:val="004E3331"/>
    <w:rsid w:val="004E3939"/>
    <w:rsid w:val="004F2A87"/>
    <w:rsid w:val="00526DDD"/>
    <w:rsid w:val="005272E3"/>
    <w:rsid w:val="005317E6"/>
    <w:rsid w:val="005608AF"/>
    <w:rsid w:val="00576ECB"/>
    <w:rsid w:val="00582E24"/>
    <w:rsid w:val="005931D2"/>
    <w:rsid w:val="005953BF"/>
    <w:rsid w:val="005A32EA"/>
    <w:rsid w:val="005B2F72"/>
    <w:rsid w:val="005B6433"/>
    <w:rsid w:val="005C3DD3"/>
    <w:rsid w:val="005C3DFD"/>
    <w:rsid w:val="005D214B"/>
    <w:rsid w:val="005E0280"/>
    <w:rsid w:val="005E15A8"/>
    <w:rsid w:val="005E54F1"/>
    <w:rsid w:val="005F3593"/>
    <w:rsid w:val="006052AD"/>
    <w:rsid w:val="006424E5"/>
    <w:rsid w:val="00657A77"/>
    <w:rsid w:val="0069288C"/>
    <w:rsid w:val="00693BB6"/>
    <w:rsid w:val="006944CB"/>
    <w:rsid w:val="006B04C6"/>
    <w:rsid w:val="006B0FE4"/>
    <w:rsid w:val="006B76FF"/>
    <w:rsid w:val="006D0704"/>
    <w:rsid w:val="006F540E"/>
    <w:rsid w:val="006F55B5"/>
    <w:rsid w:val="007164AA"/>
    <w:rsid w:val="0073766B"/>
    <w:rsid w:val="007426C7"/>
    <w:rsid w:val="00750D6B"/>
    <w:rsid w:val="00780D0B"/>
    <w:rsid w:val="0078568C"/>
    <w:rsid w:val="007A165F"/>
    <w:rsid w:val="007A5E32"/>
    <w:rsid w:val="007D2420"/>
    <w:rsid w:val="007D4732"/>
    <w:rsid w:val="007D799B"/>
    <w:rsid w:val="007F4F92"/>
    <w:rsid w:val="00800E4E"/>
    <w:rsid w:val="00801BD1"/>
    <w:rsid w:val="0082288E"/>
    <w:rsid w:val="00826C86"/>
    <w:rsid w:val="008744F8"/>
    <w:rsid w:val="008758B0"/>
    <w:rsid w:val="00897CC1"/>
    <w:rsid w:val="008A10D7"/>
    <w:rsid w:val="008A3C36"/>
    <w:rsid w:val="008A3FA7"/>
    <w:rsid w:val="008B24B9"/>
    <w:rsid w:val="008B63E1"/>
    <w:rsid w:val="008C31B7"/>
    <w:rsid w:val="008C77AE"/>
    <w:rsid w:val="008D772F"/>
    <w:rsid w:val="009000A4"/>
    <w:rsid w:val="00914275"/>
    <w:rsid w:val="00914CD1"/>
    <w:rsid w:val="00914F19"/>
    <w:rsid w:val="009549E8"/>
    <w:rsid w:val="009603F6"/>
    <w:rsid w:val="009608EF"/>
    <w:rsid w:val="00962E55"/>
    <w:rsid w:val="00965CA4"/>
    <w:rsid w:val="00966101"/>
    <w:rsid w:val="009963AC"/>
    <w:rsid w:val="0099764C"/>
    <w:rsid w:val="009A7B9F"/>
    <w:rsid w:val="009B084A"/>
    <w:rsid w:val="009C01E1"/>
    <w:rsid w:val="009C1E84"/>
    <w:rsid w:val="009E0B14"/>
    <w:rsid w:val="009F5B49"/>
    <w:rsid w:val="00A11991"/>
    <w:rsid w:val="00A31BAF"/>
    <w:rsid w:val="00A353DF"/>
    <w:rsid w:val="00A36E07"/>
    <w:rsid w:val="00A455B0"/>
    <w:rsid w:val="00A57D88"/>
    <w:rsid w:val="00A619CA"/>
    <w:rsid w:val="00A637E9"/>
    <w:rsid w:val="00A70448"/>
    <w:rsid w:val="00A84FEC"/>
    <w:rsid w:val="00AA4FF3"/>
    <w:rsid w:val="00AE177D"/>
    <w:rsid w:val="00AE1B3E"/>
    <w:rsid w:val="00AE7980"/>
    <w:rsid w:val="00B04229"/>
    <w:rsid w:val="00B068ED"/>
    <w:rsid w:val="00B3449D"/>
    <w:rsid w:val="00B35644"/>
    <w:rsid w:val="00B54EFA"/>
    <w:rsid w:val="00B65C43"/>
    <w:rsid w:val="00B7747A"/>
    <w:rsid w:val="00B81488"/>
    <w:rsid w:val="00B85739"/>
    <w:rsid w:val="00B908FE"/>
    <w:rsid w:val="00B97703"/>
    <w:rsid w:val="00BA3D66"/>
    <w:rsid w:val="00BA7BC5"/>
    <w:rsid w:val="00BB2C46"/>
    <w:rsid w:val="00BB3821"/>
    <w:rsid w:val="00BD0784"/>
    <w:rsid w:val="00BD5DD2"/>
    <w:rsid w:val="00BE5C95"/>
    <w:rsid w:val="00BE6D1C"/>
    <w:rsid w:val="00C04BFC"/>
    <w:rsid w:val="00C11BD4"/>
    <w:rsid w:val="00C17229"/>
    <w:rsid w:val="00C26530"/>
    <w:rsid w:val="00C3027A"/>
    <w:rsid w:val="00C34056"/>
    <w:rsid w:val="00C36500"/>
    <w:rsid w:val="00C52A9D"/>
    <w:rsid w:val="00C54BB9"/>
    <w:rsid w:val="00C5619D"/>
    <w:rsid w:val="00C71513"/>
    <w:rsid w:val="00C73A32"/>
    <w:rsid w:val="00C927AA"/>
    <w:rsid w:val="00C96873"/>
    <w:rsid w:val="00CA2999"/>
    <w:rsid w:val="00CA523A"/>
    <w:rsid w:val="00CB2B16"/>
    <w:rsid w:val="00CC3CF8"/>
    <w:rsid w:val="00CD1F9B"/>
    <w:rsid w:val="00CF6087"/>
    <w:rsid w:val="00D05CC6"/>
    <w:rsid w:val="00D14BB6"/>
    <w:rsid w:val="00D15D77"/>
    <w:rsid w:val="00D177A6"/>
    <w:rsid w:val="00D25521"/>
    <w:rsid w:val="00D31EFC"/>
    <w:rsid w:val="00D33624"/>
    <w:rsid w:val="00D35037"/>
    <w:rsid w:val="00D41526"/>
    <w:rsid w:val="00D425B9"/>
    <w:rsid w:val="00D4361A"/>
    <w:rsid w:val="00D47B8B"/>
    <w:rsid w:val="00D64969"/>
    <w:rsid w:val="00D83C89"/>
    <w:rsid w:val="00D84513"/>
    <w:rsid w:val="00D9447A"/>
    <w:rsid w:val="00D955B2"/>
    <w:rsid w:val="00D958B9"/>
    <w:rsid w:val="00DA4675"/>
    <w:rsid w:val="00DB3006"/>
    <w:rsid w:val="00DB58E2"/>
    <w:rsid w:val="00DC0A3A"/>
    <w:rsid w:val="00DC461A"/>
    <w:rsid w:val="00DE3F84"/>
    <w:rsid w:val="00DF0CB8"/>
    <w:rsid w:val="00E003DF"/>
    <w:rsid w:val="00E00EB4"/>
    <w:rsid w:val="00E07ECB"/>
    <w:rsid w:val="00E2241D"/>
    <w:rsid w:val="00E22930"/>
    <w:rsid w:val="00E472A4"/>
    <w:rsid w:val="00E615ED"/>
    <w:rsid w:val="00E75134"/>
    <w:rsid w:val="00E86946"/>
    <w:rsid w:val="00E90687"/>
    <w:rsid w:val="00E91620"/>
    <w:rsid w:val="00EC23B2"/>
    <w:rsid w:val="00EC6262"/>
    <w:rsid w:val="00ED7D9A"/>
    <w:rsid w:val="00F00422"/>
    <w:rsid w:val="00F00693"/>
    <w:rsid w:val="00F113FB"/>
    <w:rsid w:val="00F14A3B"/>
    <w:rsid w:val="00F25496"/>
    <w:rsid w:val="00F31D4F"/>
    <w:rsid w:val="00F345E8"/>
    <w:rsid w:val="00F450C3"/>
    <w:rsid w:val="00F45B19"/>
    <w:rsid w:val="00F667CF"/>
    <w:rsid w:val="00F803BE"/>
    <w:rsid w:val="00F83A5A"/>
    <w:rsid w:val="00F84FE7"/>
    <w:rsid w:val="00FB2E7B"/>
    <w:rsid w:val="00FB4D5A"/>
    <w:rsid w:val="00FD00F5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E110EEBD-05C8-4190-BBDA-FC087E55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ADQ376F6HWTR-1074192144-6800</_dlc_DocId>
    <_dlc_DocIdUrl xmlns="4397fad0-70af-449d-b129-6cf6df26877a">
      <Url>https://ericsson.sharepoint.com/sites/SRT/3GPP/_layouts/15/DocIdRedir.aspx?ID=ADQ376F6HWTR-1074192144-6800</Url>
      <Description>ADQ376F6HWTR-1074192144-6800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F8EB2D-8B31-4801-AC4E-8B2E82CB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195</Words>
  <Characters>1055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3</cp:revision>
  <cp:lastPrinted>2002-04-23T07:10:00Z</cp:lastPrinted>
  <dcterms:created xsi:type="dcterms:W3CDTF">2024-04-09T08:55:00Z</dcterms:created>
  <dcterms:modified xsi:type="dcterms:W3CDTF">2024-04-09T08:55:00Z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9203d003-5d78-4ccc-bcad-db4f1833e374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