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227" w14:textId="77777777" w:rsidR="000130F8" w:rsidRPr="000130F8" w:rsidRDefault="000130F8" w:rsidP="000130F8">
      <w:pPr>
        <w:pStyle w:val="Header"/>
        <w:tabs>
          <w:tab w:val="clear" w:pos="8931"/>
          <w:tab w:val="clear" w:pos="13892"/>
          <w:tab w:val="right" w:pos="9638"/>
        </w:tabs>
        <w:jc w:val="center"/>
        <w:rPr>
          <w:rFonts w:cs="Arial"/>
          <w:b/>
          <w:sz w:val="24"/>
        </w:rPr>
      </w:pPr>
    </w:p>
    <w:p w14:paraId="7FC3FEF6" w14:textId="77777777" w:rsidR="000130F8" w:rsidRDefault="000130F8" w:rsidP="00AD50BF">
      <w:pPr>
        <w:pStyle w:val="Header"/>
        <w:tabs>
          <w:tab w:val="right" w:pos="9356"/>
        </w:tabs>
        <w:jc w:val="center"/>
      </w:pPr>
    </w:p>
    <w:p w14:paraId="1D1919AE"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4269EB"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4269E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4269E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7A888BB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69EB">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4269EB"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4269E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4269E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7A888BB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69EB">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4269EB"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w:t>
      </w:r>
      <w:proofErr w:type="spellStart"/>
      <w:r>
        <w:t>e.g</w:t>
      </w:r>
      <w:proofErr w:type="spellEnd"/>
      <w:r>
        <w:t xml:space="preserve"> </w:t>
      </w:r>
      <w:r w:rsidR="004515D9">
        <w:t>customer</w:t>
      </w:r>
      <w:r w:rsidR="00356E58">
        <w:t xml:space="preserve"> </w:t>
      </w:r>
      <w:proofErr w:type="spellStart"/>
      <w:r w:rsidR="00356E58">
        <w:t>cal</w:t>
      </w:r>
      <w:r>
        <w:t>s</w:t>
      </w:r>
      <w:r w:rsidR="00356E58">
        <w:t>to</w:t>
      </w:r>
      <w:proofErr w:type="spellEnd"/>
      <w:r w:rsidR="00356E58">
        <w:t xml:space="preserve">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lastRenderedPageBreak/>
        <w:t xml:space="preserve"> </w:t>
      </w:r>
    </w:p>
    <w:p w14:paraId="6A470B1B" w14:textId="4173B313" w:rsidR="00496853" w:rsidRDefault="00496853" w:rsidP="001E667C">
      <w:pPr>
        <w:pStyle w:val="Heading1"/>
      </w:pPr>
      <w:bookmarkStart w:id="0" w:name="_Hlk68772839"/>
      <w:bookmarkStart w:id="1" w:name="_Hlk68772826"/>
      <w:r>
        <w:rPr>
          <w:rFonts w:hint="eastAsia"/>
        </w:rPr>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F56C" w14:textId="77777777" w:rsidR="00FA67AA" w:rsidRDefault="00FA67AA">
      <w:r>
        <w:separator/>
      </w:r>
    </w:p>
    <w:p w14:paraId="0FCEF76B" w14:textId="77777777" w:rsidR="00FA67AA" w:rsidRDefault="00FA67AA"/>
    <w:p w14:paraId="11F68CC8" w14:textId="77777777" w:rsidR="00FA67AA" w:rsidRDefault="00FA67AA"/>
    <w:p w14:paraId="3A837E04" w14:textId="77777777" w:rsidR="00FA67AA" w:rsidRDefault="00FA67AA"/>
    <w:p w14:paraId="6186437B" w14:textId="77777777" w:rsidR="00FA67AA" w:rsidRDefault="00FA67AA"/>
    <w:p w14:paraId="76D7B254" w14:textId="77777777" w:rsidR="00FA67AA" w:rsidRDefault="00FA67AA"/>
    <w:p w14:paraId="4BE128E4" w14:textId="77777777" w:rsidR="00FA67AA" w:rsidRDefault="00FA67AA"/>
    <w:p w14:paraId="17EA8DB8" w14:textId="77777777" w:rsidR="00FA67AA" w:rsidRDefault="00FA67AA"/>
    <w:p w14:paraId="1C4B8BFC" w14:textId="77777777" w:rsidR="00FA67AA" w:rsidRDefault="00FA67AA"/>
  </w:endnote>
  <w:endnote w:type="continuationSeparator" w:id="0">
    <w:p w14:paraId="2EC4F5C8" w14:textId="77777777" w:rsidR="00FA67AA" w:rsidRDefault="00FA67AA">
      <w:r>
        <w:continuationSeparator/>
      </w:r>
    </w:p>
    <w:p w14:paraId="5515BA78" w14:textId="77777777" w:rsidR="00FA67AA" w:rsidRDefault="00FA67AA"/>
    <w:p w14:paraId="3D9F6C01" w14:textId="77777777" w:rsidR="00FA67AA" w:rsidRDefault="00FA67AA"/>
    <w:p w14:paraId="27FF371C" w14:textId="77777777" w:rsidR="00FA67AA" w:rsidRDefault="00FA67AA"/>
    <w:p w14:paraId="04F1F15C" w14:textId="77777777" w:rsidR="00FA67AA" w:rsidRDefault="00FA67AA"/>
    <w:p w14:paraId="50C51523" w14:textId="77777777" w:rsidR="00FA67AA" w:rsidRDefault="00FA67AA"/>
    <w:p w14:paraId="33C8BAD4" w14:textId="77777777" w:rsidR="00FA67AA" w:rsidRDefault="00FA67AA"/>
    <w:p w14:paraId="36B42C0F" w14:textId="77777777" w:rsidR="00FA67AA" w:rsidRDefault="00FA67AA"/>
    <w:p w14:paraId="390B1B82" w14:textId="77777777" w:rsidR="00FA67AA" w:rsidRDefault="00FA67AA"/>
  </w:endnote>
  <w:endnote w:type="continuationNotice" w:id="1">
    <w:p w14:paraId="634A3AE6" w14:textId="77777777" w:rsidR="00FA67AA" w:rsidRDefault="00FA67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B09A" w14:textId="680887E0" w:rsidR="00367F3D" w:rsidRDefault="00367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2B0D" w14:textId="629F1770" w:rsidR="00367F3D" w:rsidRDefault="0036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98C0" w14:textId="77777777" w:rsidR="00FA67AA" w:rsidRDefault="00FA67AA">
      <w:r>
        <w:separator/>
      </w:r>
    </w:p>
    <w:p w14:paraId="2473B80C" w14:textId="77777777" w:rsidR="00FA67AA" w:rsidRDefault="00FA67AA"/>
    <w:p w14:paraId="066863FA" w14:textId="77777777" w:rsidR="00FA67AA" w:rsidRDefault="00FA67AA"/>
    <w:p w14:paraId="6DD02976" w14:textId="77777777" w:rsidR="00FA67AA" w:rsidRDefault="00FA67AA"/>
    <w:p w14:paraId="65D3842F" w14:textId="77777777" w:rsidR="00FA67AA" w:rsidRDefault="00FA67AA"/>
    <w:p w14:paraId="7E82E3B3" w14:textId="77777777" w:rsidR="00FA67AA" w:rsidRDefault="00FA67AA"/>
    <w:p w14:paraId="7E66480E" w14:textId="77777777" w:rsidR="00FA67AA" w:rsidRDefault="00FA67AA"/>
    <w:p w14:paraId="34E72F02" w14:textId="77777777" w:rsidR="00FA67AA" w:rsidRDefault="00FA67AA"/>
    <w:p w14:paraId="24032530" w14:textId="77777777" w:rsidR="00FA67AA" w:rsidRDefault="00FA67AA"/>
  </w:footnote>
  <w:footnote w:type="continuationSeparator" w:id="0">
    <w:p w14:paraId="1B3B4A77" w14:textId="77777777" w:rsidR="00FA67AA" w:rsidRDefault="00FA67AA">
      <w:r>
        <w:continuationSeparator/>
      </w:r>
    </w:p>
    <w:p w14:paraId="4CA46C47" w14:textId="77777777" w:rsidR="00FA67AA" w:rsidRDefault="00FA67AA"/>
    <w:p w14:paraId="5ADAD0B5" w14:textId="77777777" w:rsidR="00FA67AA" w:rsidRDefault="00FA67AA"/>
    <w:p w14:paraId="1785A5B2" w14:textId="77777777" w:rsidR="00FA67AA" w:rsidRDefault="00FA67AA"/>
    <w:p w14:paraId="7D324D64" w14:textId="77777777" w:rsidR="00FA67AA" w:rsidRDefault="00FA67AA"/>
    <w:p w14:paraId="0DCFEA38" w14:textId="77777777" w:rsidR="00FA67AA" w:rsidRDefault="00FA67AA"/>
    <w:p w14:paraId="7C59279A" w14:textId="77777777" w:rsidR="00FA67AA" w:rsidRDefault="00FA67AA"/>
    <w:p w14:paraId="0351472B" w14:textId="77777777" w:rsidR="00FA67AA" w:rsidRDefault="00FA67AA"/>
    <w:p w14:paraId="6023F8C9" w14:textId="77777777" w:rsidR="00FA67AA" w:rsidRDefault="00FA67AA"/>
  </w:footnote>
  <w:footnote w:type="continuationNotice" w:id="1">
    <w:p w14:paraId="71DD97D2" w14:textId="77777777" w:rsidR="00FA67AA" w:rsidRDefault="00FA67A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9E3C6" w14:textId="68B568E3" w:rsidR="003A156A" w:rsidRDefault="003A156A" w:rsidP="003A156A">
    <w:pPr>
      <w:pStyle w:val="CRCoverPage"/>
      <w:tabs>
        <w:tab w:val="right" w:pos="9639"/>
      </w:tabs>
      <w:spacing w:after="0"/>
      <w:rPr>
        <w:b/>
        <w:i/>
        <w:noProof/>
        <w:sz w:val="28"/>
      </w:rPr>
    </w:pPr>
    <w:r>
      <w:rPr>
        <w:b/>
        <w:noProof/>
        <w:sz w:val="24"/>
      </w:rPr>
      <w:t>3GPP TSG-CT WG1 Meeting #148</w:t>
    </w:r>
    <w:r>
      <w:rPr>
        <w:b/>
        <w:i/>
        <w:noProof/>
        <w:sz w:val="28"/>
      </w:rPr>
      <w:tab/>
    </w:r>
    <w:r>
      <w:rPr>
        <w:b/>
        <w:noProof/>
        <w:sz w:val="24"/>
      </w:rPr>
      <w:t>C1-24</w:t>
    </w:r>
    <w:r w:rsidR="004269EB">
      <w:rPr>
        <w:b/>
        <w:noProof/>
        <w:sz w:val="24"/>
      </w:rPr>
      <w:t>2058</w:t>
    </w:r>
  </w:p>
  <w:p w14:paraId="513AEADA" w14:textId="32B3EF22" w:rsidR="00C66843" w:rsidRPr="00F04B04" w:rsidRDefault="003A156A" w:rsidP="003A156A">
    <w:pPr>
      <w:pStyle w:val="Header"/>
    </w:pPr>
    <w:r>
      <w:rPr>
        <w:b/>
        <w:noProof/>
        <w:sz w:val="24"/>
      </w:rPr>
      <w:t>Changsha, China, 15 -19 April 2024</w:t>
    </w: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154F" w14:textId="77777777" w:rsidR="00367F3D" w:rsidRDefault="00367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56A"/>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9EB"/>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3A15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56473162">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248</Words>
  <Characters>1417</Characters>
  <Application>Microsoft Office Word</Application>
  <DocSecurity>0</DocSecurity>
  <Lines>11</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1662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24.301_CR4013R1_(Rel-18)_SAES18, 5GS_Ph1-CT</dc:creator>
  <cp:keywords/>
  <cp:lastModifiedBy>24.301_CR4013R1_(Rel-18)_SAES18, 5GS_Ph1-CT</cp:lastModifiedBy>
  <cp:revision>2</cp:revision>
  <cp:lastPrinted>2006-09-14T16:39:00Z</cp:lastPrinted>
  <dcterms:created xsi:type="dcterms:W3CDTF">2024-04-03T11:27:00Z</dcterms:created>
  <dcterms:modified xsi:type="dcterms:W3CDTF">2024-04-03T11:27:00Z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