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62A8BC31" w:rsidR="004F0988" w:rsidRPr="00253FF3" w:rsidRDefault="004F0988" w:rsidP="00183718">
            <w:pPr>
              <w:pStyle w:val="ZA"/>
              <w:framePr w:w="0" w:hRule="auto" w:wrap="auto" w:vAnchor="margin" w:hAnchor="text" w:yAlign="inline"/>
            </w:pPr>
            <w:bookmarkStart w:id="0" w:name="page1"/>
            <w:bookmarkStart w:id="1" w:name="_GoBack"/>
            <w:bookmarkEnd w:id="1"/>
            <w:r w:rsidRPr="00253FF3">
              <w:rPr>
                <w:sz w:val="64"/>
              </w:rPr>
              <w:t xml:space="preserve">3GPP </w:t>
            </w:r>
            <w:bookmarkStart w:id="2" w:name="specType1"/>
            <w:r w:rsidRPr="00253FF3">
              <w:rPr>
                <w:sz w:val="64"/>
              </w:rPr>
              <w:t>TS</w:t>
            </w:r>
            <w:bookmarkEnd w:id="2"/>
            <w:r w:rsidRPr="00253FF3">
              <w:rPr>
                <w:sz w:val="64"/>
              </w:rPr>
              <w:t xml:space="preserve"> </w:t>
            </w:r>
            <w:bookmarkStart w:id="3" w:name="specNumber"/>
            <w:r w:rsidR="009220DC" w:rsidRPr="00253FF3">
              <w:rPr>
                <w:sz w:val="64"/>
              </w:rPr>
              <w:t>24</w:t>
            </w:r>
            <w:r w:rsidRPr="00253FF3">
              <w:rPr>
                <w:sz w:val="64"/>
              </w:rPr>
              <w:t>.</w:t>
            </w:r>
            <w:bookmarkEnd w:id="3"/>
            <w:r w:rsidR="009220DC" w:rsidRPr="00253FF3">
              <w:rPr>
                <w:sz w:val="64"/>
              </w:rPr>
              <w:t>542</w:t>
            </w:r>
            <w:r w:rsidRPr="00253FF3">
              <w:rPr>
                <w:sz w:val="64"/>
              </w:rPr>
              <w:t xml:space="preserve"> </w:t>
            </w:r>
            <w:r w:rsidRPr="00253FF3">
              <w:t>V</w:t>
            </w:r>
            <w:bookmarkStart w:id="4" w:name="specVersion"/>
            <w:r w:rsidR="00123688">
              <w:t>1</w:t>
            </w:r>
            <w:r w:rsidRPr="00253FF3">
              <w:t>.</w:t>
            </w:r>
            <w:r w:rsidR="00183718">
              <w:t>1</w:t>
            </w:r>
            <w:r w:rsidRPr="00253FF3">
              <w:t>.</w:t>
            </w:r>
            <w:bookmarkEnd w:id="4"/>
            <w:r w:rsidR="009220DC" w:rsidRPr="00253FF3">
              <w:t>0</w:t>
            </w:r>
            <w:r w:rsidRPr="00253FF3">
              <w:t xml:space="preserve"> </w:t>
            </w:r>
            <w:r w:rsidRPr="00253FF3">
              <w:rPr>
                <w:sz w:val="32"/>
              </w:rPr>
              <w:t>(</w:t>
            </w:r>
            <w:bookmarkStart w:id="5" w:name="issueDate"/>
            <w:r w:rsidR="009220DC" w:rsidRPr="00253FF3">
              <w:rPr>
                <w:sz w:val="32"/>
              </w:rPr>
              <w:t>2023</w:t>
            </w:r>
            <w:r w:rsidRPr="00253FF3">
              <w:rPr>
                <w:sz w:val="32"/>
              </w:rPr>
              <w:t>-</w:t>
            </w:r>
            <w:bookmarkEnd w:id="5"/>
            <w:r w:rsidR="00183718">
              <w:rPr>
                <w:sz w:val="32"/>
              </w:rPr>
              <w:t>11</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6" w:name="spectype2"/>
            <w:r w:rsidRPr="00253FF3">
              <w:t>Specification</w:t>
            </w:r>
            <w:bookmarkEnd w:id="6"/>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7"/>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8" w:name="specRelease"/>
            <w:r w:rsidR="004F0988" w:rsidRPr="006E335B">
              <w:rPr>
                <w:rStyle w:val="ZGSM"/>
              </w:rPr>
              <w:t>1</w:t>
            </w:r>
            <w:r w:rsidR="00D82E6F" w:rsidRPr="006E335B">
              <w:rPr>
                <w:rStyle w:val="ZGSM"/>
              </w:rPr>
              <w:t>8</w:t>
            </w:r>
            <w:bookmarkEnd w:id="8"/>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9"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101745">
              <w:rPr>
                <w:noProof/>
                <w:sz w:val="18"/>
              </w:rPr>
              <w:t>2</w:t>
            </w:r>
            <w:r w:rsidR="008E2D68" w:rsidRPr="00101745">
              <w:rPr>
                <w:noProof/>
                <w:sz w:val="18"/>
              </w:rPr>
              <w:t>02</w:t>
            </w:r>
            <w:bookmarkEnd w:id="13"/>
            <w:r w:rsidR="004F58F6" w:rsidRPr="00101745">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0AC3850" w14:textId="23A8173D" w:rsidR="00AE25B7" w:rsidRDefault="004D3578">
      <w:pPr>
        <w:pStyle w:val="TOC1"/>
        <w:rPr>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r w:rsidR="00AE25B7">
        <w:t>Foreword</w:t>
      </w:r>
      <w:r w:rsidR="00AE25B7">
        <w:tab/>
      </w:r>
      <w:r w:rsidR="00AE25B7">
        <w:fldChar w:fldCharType="begin"/>
      </w:r>
      <w:r w:rsidR="00AE25B7">
        <w:instrText xml:space="preserve"> PAGEREF _Toc151497955 \h </w:instrText>
      </w:r>
      <w:r w:rsidR="00AE25B7">
        <w:fldChar w:fldCharType="separate"/>
      </w:r>
      <w:r w:rsidR="00AE25B7">
        <w:t>5</w:t>
      </w:r>
      <w:r w:rsidR="00AE25B7">
        <w:fldChar w:fldCharType="end"/>
      </w:r>
    </w:p>
    <w:p w14:paraId="19F93B0B" w14:textId="2972441C" w:rsidR="00AE25B7" w:rsidRDefault="00AE25B7">
      <w:pPr>
        <w:pStyle w:val="TOC1"/>
        <w:rPr>
          <w:rFonts w:asciiTheme="minorHAnsi" w:eastAsiaTheme="minorEastAsia" w:hAnsiTheme="minorHAnsi" w:cs="Sylfaen"/>
          <w:szCs w:val="22"/>
          <w:lang w:val="en-IN" w:eastAsia="ja-JP" w:bidi="kn-IN"/>
        </w:rPr>
      </w:pPr>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_Toc151497956 \h </w:instrText>
      </w:r>
      <w:r>
        <w:fldChar w:fldCharType="separate"/>
      </w:r>
      <w:r>
        <w:t>7</w:t>
      </w:r>
      <w:r>
        <w:fldChar w:fldCharType="end"/>
      </w:r>
    </w:p>
    <w:p w14:paraId="095AE7A5" w14:textId="34A9B4D8" w:rsidR="00AE25B7" w:rsidRDefault="00AE25B7">
      <w:pPr>
        <w:pStyle w:val="TOC1"/>
        <w:rPr>
          <w:rFonts w:asciiTheme="minorHAnsi" w:eastAsiaTheme="minorEastAsia" w:hAnsiTheme="minorHAnsi" w:cs="Sylfaen"/>
          <w:szCs w:val="22"/>
          <w:lang w:val="en-IN" w:eastAsia="ja-JP" w:bidi="kn-IN"/>
        </w:rPr>
      </w:pPr>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_Toc151497957 \h </w:instrText>
      </w:r>
      <w:r>
        <w:fldChar w:fldCharType="separate"/>
      </w:r>
      <w:r>
        <w:t>7</w:t>
      </w:r>
      <w:r>
        <w:fldChar w:fldCharType="end"/>
      </w:r>
    </w:p>
    <w:p w14:paraId="7F7565D3" w14:textId="658FBE0D" w:rsidR="00AE25B7" w:rsidRDefault="00AE25B7">
      <w:pPr>
        <w:pStyle w:val="TOC1"/>
        <w:rPr>
          <w:rFonts w:asciiTheme="minorHAnsi" w:eastAsiaTheme="minorEastAsia" w:hAnsiTheme="minorHAnsi" w:cs="Sylfaen"/>
          <w:szCs w:val="22"/>
          <w:lang w:val="en-IN" w:eastAsia="ja-JP" w:bidi="kn-IN"/>
        </w:rPr>
      </w:pPr>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_Toc151497958 \h </w:instrText>
      </w:r>
      <w:r>
        <w:fldChar w:fldCharType="separate"/>
      </w:r>
      <w:r>
        <w:t>7</w:t>
      </w:r>
      <w:r>
        <w:fldChar w:fldCharType="end"/>
      </w:r>
    </w:p>
    <w:p w14:paraId="55D05B65" w14:textId="3ECD071F" w:rsidR="00AE25B7" w:rsidRDefault="00AE25B7">
      <w:pPr>
        <w:pStyle w:val="TOC2"/>
        <w:rPr>
          <w:rFonts w:asciiTheme="minorHAnsi" w:eastAsiaTheme="minorEastAsia" w:hAnsiTheme="minorHAnsi" w:cs="Sylfaen"/>
          <w:sz w:val="22"/>
          <w:szCs w:val="22"/>
          <w:lang w:val="en-IN" w:eastAsia="ja-JP" w:bidi="kn-IN"/>
        </w:rPr>
      </w:pPr>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_Toc151497959 \h </w:instrText>
      </w:r>
      <w:r>
        <w:fldChar w:fldCharType="separate"/>
      </w:r>
      <w:r>
        <w:t>7</w:t>
      </w:r>
      <w:r>
        <w:fldChar w:fldCharType="end"/>
      </w:r>
    </w:p>
    <w:p w14:paraId="354F0264" w14:textId="33616C1B" w:rsidR="00AE25B7" w:rsidRDefault="00AE25B7">
      <w:pPr>
        <w:pStyle w:val="TOC2"/>
        <w:rPr>
          <w:rFonts w:asciiTheme="minorHAnsi" w:eastAsiaTheme="minorEastAsia" w:hAnsiTheme="minorHAnsi" w:cs="Sylfaen"/>
          <w:sz w:val="22"/>
          <w:szCs w:val="22"/>
          <w:lang w:val="en-IN" w:eastAsia="ja-JP" w:bidi="kn-IN"/>
        </w:rPr>
      </w:pPr>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_Toc151497960 \h </w:instrText>
      </w:r>
      <w:r>
        <w:fldChar w:fldCharType="separate"/>
      </w:r>
      <w:r>
        <w:t>8</w:t>
      </w:r>
      <w:r>
        <w:fldChar w:fldCharType="end"/>
      </w:r>
    </w:p>
    <w:p w14:paraId="331B81DB" w14:textId="4E1BC51B" w:rsidR="00AE25B7" w:rsidRDefault="00AE25B7">
      <w:pPr>
        <w:pStyle w:val="TOC1"/>
        <w:rPr>
          <w:rFonts w:asciiTheme="minorHAnsi" w:eastAsiaTheme="minorEastAsia" w:hAnsiTheme="minorHAnsi" w:cs="Sylfaen"/>
          <w:szCs w:val="22"/>
          <w:lang w:val="en-IN" w:eastAsia="ja-JP" w:bidi="kn-IN"/>
        </w:rPr>
      </w:pPr>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_Toc151497961 \h </w:instrText>
      </w:r>
      <w:r>
        <w:fldChar w:fldCharType="separate"/>
      </w:r>
      <w:r>
        <w:t>8</w:t>
      </w:r>
      <w:r>
        <w:fldChar w:fldCharType="end"/>
      </w:r>
    </w:p>
    <w:p w14:paraId="41518BFF" w14:textId="4779B8B3" w:rsidR="00AE25B7" w:rsidRDefault="00AE25B7">
      <w:pPr>
        <w:pStyle w:val="TOC1"/>
        <w:rPr>
          <w:rFonts w:asciiTheme="minorHAnsi" w:eastAsiaTheme="minorEastAsia" w:hAnsiTheme="minorHAnsi" w:cs="Sylfaen"/>
          <w:szCs w:val="22"/>
          <w:lang w:val="en-IN" w:eastAsia="ja-JP" w:bidi="kn-IN"/>
        </w:rPr>
      </w:pPr>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_Toc151497962 \h </w:instrText>
      </w:r>
      <w:r>
        <w:fldChar w:fldCharType="separate"/>
      </w:r>
      <w:r>
        <w:t>8</w:t>
      </w:r>
      <w:r>
        <w:fldChar w:fldCharType="end"/>
      </w:r>
    </w:p>
    <w:p w14:paraId="70747C84" w14:textId="4F922B8E" w:rsidR="00AE25B7" w:rsidRDefault="00AE25B7">
      <w:pPr>
        <w:pStyle w:val="TOC2"/>
        <w:rPr>
          <w:rFonts w:asciiTheme="minorHAnsi" w:eastAsiaTheme="minorEastAsia" w:hAnsiTheme="minorHAnsi" w:cs="Sylfaen"/>
          <w:sz w:val="22"/>
          <w:szCs w:val="22"/>
          <w:lang w:val="en-IN" w:eastAsia="ja-JP" w:bidi="kn-IN"/>
        </w:rPr>
      </w:pPr>
      <w:r w:rsidRPr="00CD2C18">
        <w:rPr>
          <w:lang w:val="en-US"/>
        </w:rPr>
        <w:t>5.1</w:t>
      </w:r>
      <w:r>
        <w:rPr>
          <w:rFonts w:asciiTheme="minorHAnsi" w:eastAsiaTheme="minorEastAsia" w:hAnsiTheme="minorHAnsi" w:cs="Sylfaen"/>
          <w:sz w:val="22"/>
          <w:szCs w:val="22"/>
          <w:lang w:val="en-IN" w:eastAsia="ja-JP" w:bidi="kn-IN"/>
        </w:rPr>
        <w:tab/>
      </w:r>
      <w:r w:rsidRPr="00CD2C18">
        <w:rPr>
          <w:lang w:val="en-US"/>
        </w:rPr>
        <w:t>SEAL notification management client (SNM-C)</w:t>
      </w:r>
      <w:r>
        <w:tab/>
      </w:r>
      <w:r>
        <w:fldChar w:fldCharType="begin"/>
      </w:r>
      <w:r>
        <w:instrText xml:space="preserve"> PAGEREF _Toc151497963 \h </w:instrText>
      </w:r>
      <w:r>
        <w:fldChar w:fldCharType="separate"/>
      </w:r>
      <w:r>
        <w:t>8</w:t>
      </w:r>
      <w:r>
        <w:fldChar w:fldCharType="end"/>
      </w:r>
    </w:p>
    <w:p w14:paraId="3FD9CDB6" w14:textId="5C77FE4B" w:rsidR="00AE25B7" w:rsidRDefault="00AE25B7">
      <w:pPr>
        <w:pStyle w:val="TOC2"/>
        <w:rPr>
          <w:rFonts w:asciiTheme="minorHAnsi" w:eastAsiaTheme="minorEastAsia" w:hAnsiTheme="minorHAnsi" w:cs="Sylfaen"/>
          <w:sz w:val="22"/>
          <w:szCs w:val="22"/>
          <w:lang w:val="en-IN" w:eastAsia="ja-JP" w:bidi="kn-IN"/>
        </w:rPr>
      </w:pPr>
      <w:r w:rsidRPr="00CD2C18">
        <w:rPr>
          <w:lang w:val="en-US"/>
        </w:rPr>
        <w:t>5.2</w:t>
      </w:r>
      <w:r>
        <w:rPr>
          <w:rFonts w:asciiTheme="minorHAnsi" w:eastAsiaTheme="minorEastAsia" w:hAnsiTheme="minorHAnsi" w:cs="Sylfaen"/>
          <w:sz w:val="22"/>
          <w:szCs w:val="22"/>
          <w:lang w:val="en-IN" w:eastAsia="ja-JP" w:bidi="kn-IN"/>
        </w:rPr>
        <w:tab/>
      </w:r>
      <w:r w:rsidRPr="00CD2C18">
        <w:rPr>
          <w:lang w:val="en-US"/>
        </w:rPr>
        <w:t>SEAL notification management server (SNM-S)</w:t>
      </w:r>
      <w:r>
        <w:tab/>
      </w:r>
      <w:r>
        <w:fldChar w:fldCharType="begin"/>
      </w:r>
      <w:r>
        <w:instrText xml:space="preserve"> PAGEREF _Toc151497964 \h </w:instrText>
      </w:r>
      <w:r>
        <w:fldChar w:fldCharType="separate"/>
      </w:r>
      <w:r>
        <w:t>8</w:t>
      </w:r>
      <w:r>
        <w:fldChar w:fldCharType="end"/>
      </w:r>
    </w:p>
    <w:p w14:paraId="21B59F67" w14:textId="6E181A8C" w:rsidR="00AE25B7" w:rsidRDefault="00AE25B7">
      <w:pPr>
        <w:pStyle w:val="TOC1"/>
        <w:rPr>
          <w:rFonts w:asciiTheme="minorHAnsi" w:eastAsiaTheme="minorEastAsia" w:hAnsiTheme="minorHAnsi" w:cs="Sylfaen"/>
          <w:szCs w:val="22"/>
          <w:lang w:val="en-IN" w:eastAsia="ja-JP" w:bidi="kn-IN"/>
        </w:rPr>
      </w:pPr>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_Toc151497965 \h </w:instrText>
      </w:r>
      <w:r>
        <w:fldChar w:fldCharType="separate"/>
      </w:r>
      <w:r>
        <w:t>9</w:t>
      </w:r>
      <w:r>
        <w:fldChar w:fldCharType="end"/>
      </w:r>
    </w:p>
    <w:p w14:paraId="4FB0F58E" w14:textId="2A40D813" w:rsidR="00AE25B7" w:rsidRDefault="00AE25B7">
      <w:pPr>
        <w:pStyle w:val="TOC2"/>
        <w:rPr>
          <w:rFonts w:asciiTheme="minorHAnsi" w:eastAsiaTheme="minorEastAsia" w:hAnsiTheme="minorHAnsi" w:cs="Sylfaen"/>
          <w:sz w:val="22"/>
          <w:szCs w:val="22"/>
          <w:lang w:val="en-IN" w:eastAsia="ja-JP" w:bidi="kn-IN"/>
        </w:rPr>
      </w:pPr>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_Toc151497966 \h </w:instrText>
      </w:r>
      <w:r>
        <w:fldChar w:fldCharType="separate"/>
      </w:r>
      <w:r>
        <w:t>9</w:t>
      </w:r>
      <w:r>
        <w:fldChar w:fldCharType="end"/>
      </w:r>
    </w:p>
    <w:p w14:paraId="52C918D5" w14:textId="0B6C4D33" w:rsidR="00AE25B7" w:rsidRDefault="00AE25B7">
      <w:pPr>
        <w:pStyle w:val="TOC2"/>
        <w:rPr>
          <w:rFonts w:asciiTheme="minorHAnsi" w:eastAsiaTheme="minorEastAsia" w:hAnsiTheme="minorHAnsi" w:cs="Sylfaen"/>
          <w:sz w:val="22"/>
          <w:szCs w:val="22"/>
          <w:lang w:val="en-IN" w:eastAsia="ja-JP" w:bidi="kn-IN"/>
        </w:rPr>
      </w:pPr>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_Toc151497967 \h </w:instrText>
      </w:r>
      <w:r>
        <w:fldChar w:fldCharType="separate"/>
      </w:r>
      <w:r>
        <w:t>9</w:t>
      </w:r>
      <w:r>
        <w:fldChar w:fldCharType="end"/>
      </w:r>
    </w:p>
    <w:p w14:paraId="07CA91D4" w14:textId="6465E849" w:rsidR="00AE25B7" w:rsidRDefault="00AE25B7">
      <w:pPr>
        <w:pStyle w:val="TOC3"/>
        <w:rPr>
          <w:rFonts w:asciiTheme="minorHAnsi" w:eastAsiaTheme="minorEastAsia" w:hAnsiTheme="minorHAnsi" w:cs="Sylfaen"/>
          <w:sz w:val="22"/>
          <w:szCs w:val="22"/>
          <w:lang w:val="en-IN" w:eastAsia="ja-JP" w:bidi="kn-IN"/>
        </w:rPr>
      </w:pPr>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_Toc151497968 \h </w:instrText>
      </w:r>
      <w:r>
        <w:fldChar w:fldCharType="separate"/>
      </w:r>
      <w:r>
        <w:t>9</w:t>
      </w:r>
      <w:r>
        <w:fldChar w:fldCharType="end"/>
      </w:r>
    </w:p>
    <w:p w14:paraId="01491B75" w14:textId="782EDD32" w:rsidR="00AE25B7" w:rsidRDefault="00AE25B7">
      <w:pPr>
        <w:pStyle w:val="TOC4"/>
        <w:rPr>
          <w:rFonts w:asciiTheme="minorHAnsi" w:eastAsiaTheme="minorEastAsia" w:hAnsiTheme="minorHAnsi" w:cs="Sylfaen"/>
          <w:sz w:val="22"/>
          <w:szCs w:val="22"/>
          <w:lang w:val="en-IN" w:eastAsia="ja-JP" w:bidi="kn-IN"/>
        </w:rPr>
      </w:pPr>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_Toc151497969 \h </w:instrText>
      </w:r>
      <w:r>
        <w:fldChar w:fldCharType="separate"/>
      </w:r>
      <w:r>
        <w:t>9</w:t>
      </w:r>
      <w:r>
        <w:fldChar w:fldCharType="end"/>
      </w:r>
    </w:p>
    <w:p w14:paraId="6CAEF5C6" w14:textId="2DC9C8E6" w:rsidR="00AE25B7" w:rsidRDefault="00AE25B7">
      <w:pPr>
        <w:pStyle w:val="TOC4"/>
        <w:rPr>
          <w:rFonts w:asciiTheme="minorHAnsi" w:eastAsiaTheme="minorEastAsia" w:hAnsiTheme="minorHAnsi" w:cs="Sylfaen"/>
          <w:sz w:val="22"/>
          <w:szCs w:val="22"/>
          <w:lang w:val="en-IN" w:eastAsia="ja-JP" w:bidi="kn-IN"/>
        </w:rPr>
      </w:pPr>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_Toc151497970 \h </w:instrText>
      </w:r>
      <w:r>
        <w:fldChar w:fldCharType="separate"/>
      </w:r>
      <w:r>
        <w:t>9</w:t>
      </w:r>
      <w:r>
        <w:fldChar w:fldCharType="end"/>
      </w:r>
    </w:p>
    <w:p w14:paraId="0F179576" w14:textId="4B516BDC" w:rsidR="00AE25B7" w:rsidRDefault="00AE25B7">
      <w:pPr>
        <w:pStyle w:val="TOC3"/>
        <w:rPr>
          <w:rFonts w:asciiTheme="minorHAnsi" w:eastAsiaTheme="minorEastAsia" w:hAnsiTheme="minorHAnsi" w:cs="Sylfaen"/>
          <w:sz w:val="22"/>
          <w:szCs w:val="22"/>
          <w:lang w:val="en-IN" w:eastAsia="ja-JP" w:bidi="kn-IN"/>
        </w:rPr>
      </w:pPr>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_Toc151497971 \h </w:instrText>
      </w:r>
      <w:r>
        <w:fldChar w:fldCharType="separate"/>
      </w:r>
      <w:r>
        <w:t>9</w:t>
      </w:r>
      <w:r>
        <w:fldChar w:fldCharType="end"/>
      </w:r>
    </w:p>
    <w:p w14:paraId="16CD7782" w14:textId="5E056C5F" w:rsidR="00AE25B7" w:rsidRDefault="00AE25B7">
      <w:pPr>
        <w:pStyle w:val="TOC4"/>
        <w:rPr>
          <w:rFonts w:asciiTheme="minorHAnsi" w:eastAsiaTheme="minorEastAsia" w:hAnsiTheme="minorHAnsi" w:cs="Sylfaen"/>
          <w:sz w:val="22"/>
          <w:szCs w:val="22"/>
          <w:lang w:val="en-IN" w:eastAsia="ja-JP" w:bidi="kn-IN"/>
        </w:rPr>
      </w:pPr>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_Toc151497972 \h </w:instrText>
      </w:r>
      <w:r>
        <w:fldChar w:fldCharType="separate"/>
      </w:r>
      <w:r>
        <w:t>9</w:t>
      </w:r>
      <w:r>
        <w:fldChar w:fldCharType="end"/>
      </w:r>
    </w:p>
    <w:p w14:paraId="636E6D12" w14:textId="49FF2775" w:rsidR="00AE25B7" w:rsidRDefault="00AE25B7">
      <w:pPr>
        <w:pStyle w:val="TOC4"/>
        <w:rPr>
          <w:rFonts w:asciiTheme="minorHAnsi" w:eastAsiaTheme="minorEastAsia" w:hAnsiTheme="minorHAnsi" w:cs="Sylfaen"/>
          <w:sz w:val="22"/>
          <w:szCs w:val="22"/>
          <w:lang w:val="en-IN" w:eastAsia="ja-JP" w:bidi="kn-IN"/>
        </w:rPr>
      </w:pPr>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_Toc151497973 \h </w:instrText>
      </w:r>
      <w:r>
        <w:fldChar w:fldCharType="separate"/>
      </w:r>
      <w:r>
        <w:t>10</w:t>
      </w:r>
      <w:r>
        <w:fldChar w:fldCharType="end"/>
      </w:r>
    </w:p>
    <w:p w14:paraId="1E5B4A3F" w14:textId="6B1F8973" w:rsidR="00AE25B7" w:rsidRDefault="00AE25B7">
      <w:pPr>
        <w:pStyle w:val="TOC3"/>
        <w:rPr>
          <w:rFonts w:asciiTheme="minorHAnsi" w:eastAsiaTheme="minorEastAsia" w:hAnsiTheme="minorHAnsi" w:cs="Sylfaen"/>
          <w:sz w:val="22"/>
          <w:szCs w:val="22"/>
          <w:lang w:val="en-IN" w:eastAsia="ja-JP" w:bidi="kn-IN"/>
        </w:rPr>
      </w:pPr>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_Toc151497974 \h </w:instrText>
      </w:r>
      <w:r>
        <w:fldChar w:fldCharType="separate"/>
      </w:r>
      <w:r>
        <w:t>11</w:t>
      </w:r>
      <w:r>
        <w:fldChar w:fldCharType="end"/>
      </w:r>
    </w:p>
    <w:p w14:paraId="2F3C0C48" w14:textId="2CC2982E" w:rsidR="00AE25B7" w:rsidRDefault="00AE25B7">
      <w:pPr>
        <w:pStyle w:val="TOC4"/>
        <w:rPr>
          <w:rFonts w:asciiTheme="minorHAnsi" w:eastAsiaTheme="minorEastAsia" w:hAnsiTheme="minorHAnsi" w:cs="Sylfaen"/>
          <w:sz w:val="22"/>
          <w:szCs w:val="22"/>
          <w:lang w:val="en-IN" w:eastAsia="ja-JP" w:bidi="kn-IN"/>
        </w:rPr>
      </w:pPr>
      <w:r>
        <w:t>6.2.3.1</w:t>
      </w:r>
      <w:r>
        <w:rPr>
          <w:rFonts w:asciiTheme="minorHAnsi" w:eastAsiaTheme="minorEastAsia" w:hAnsiTheme="minorHAnsi" w:cs="Sylfaen"/>
          <w:sz w:val="22"/>
          <w:szCs w:val="22"/>
          <w:lang w:val="en-IN" w:eastAsia="ja-JP" w:bidi="kn-IN"/>
        </w:rPr>
        <w:tab/>
      </w:r>
      <w:r>
        <w:t>PUSH notification messages procedure</w:t>
      </w:r>
      <w:r>
        <w:tab/>
      </w:r>
      <w:r>
        <w:fldChar w:fldCharType="begin"/>
      </w:r>
      <w:r>
        <w:instrText xml:space="preserve"> PAGEREF _Toc151497975 \h </w:instrText>
      </w:r>
      <w:r>
        <w:fldChar w:fldCharType="separate"/>
      </w:r>
      <w:r>
        <w:t>11</w:t>
      </w:r>
      <w:r>
        <w:fldChar w:fldCharType="end"/>
      </w:r>
    </w:p>
    <w:p w14:paraId="2DB0053E" w14:textId="2536F26E" w:rsidR="00AE25B7" w:rsidRDefault="00AE25B7">
      <w:pPr>
        <w:pStyle w:val="TOC5"/>
        <w:rPr>
          <w:rFonts w:asciiTheme="minorHAnsi" w:eastAsiaTheme="minorEastAsia" w:hAnsiTheme="minorHAnsi" w:cs="Sylfaen"/>
          <w:sz w:val="22"/>
          <w:szCs w:val="22"/>
          <w:lang w:val="en-IN" w:eastAsia="ja-JP" w:bidi="kn-IN"/>
        </w:rPr>
      </w:pPr>
      <w:r>
        <w:t>6.2.3.1.1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_Toc151497976 \h </w:instrText>
      </w:r>
      <w:r>
        <w:fldChar w:fldCharType="separate"/>
      </w:r>
      <w:r>
        <w:t>11</w:t>
      </w:r>
      <w:r>
        <w:fldChar w:fldCharType="end"/>
      </w:r>
    </w:p>
    <w:p w14:paraId="54C5E241" w14:textId="7117AFFB" w:rsidR="00AE25B7" w:rsidRDefault="00AE25B7">
      <w:pPr>
        <w:pStyle w:val="TOC5"/>
        <w:rPr>
          <w:rFonts w:asciiTheme="minorHAnsi" w:eastAsiaTheme="minorEastAsia" w:hAnsiTheme="minorHAnsi" w:cs="Sylfaen"/>
          <w:sz w:val="22"/>
          <w:szCs w:val="22"/>
          <w:lang w:val="en-IN" w:eastAsia="ja-JP" w:bidi="kn-IN"/>
        </w:rPr>
      </w:pPr>
      <w:r>
        <w:t>6.2.3.1.2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_Toc151497977 \h </w:instrText>
      </w:r>
      <w:r>
        <w:fldChar w:fldCharType="separate"/>
      </w:r>
      <w:r>
        <w:t>11</w:t>
      </w:r>
      <w:r>
        <w:fldChar w:fldCharType="end"/>
      </w:r>
    </w:p>
    <w:p w14:paraId="4685C36F" w14:textId="7B52C749" w:rsidR="00AE25B7" w:rsidRDefault="00AE25B7">
      <w:pPr>
        <w:pStyle w:val="TOC4"/>
        <w:rPr>
          <w:rFonts w:asciiTheme="minorHAnsi" w:eastAsiaTheme="minorEastAsia" w:hAnsiTheme="minorHAnsi" w:cs="Sylfaen"/>
          <w:sz w:val="22"/>
          <w:szCs w:val="22"/>
          <w:lang w:val="en-IN" w:eastAsia="ja-JP" w:bidi="kn-IN"/>
        </w:rPr>
      </w:pPr>
      <w:r>
        <w:t>6.2.3.2</w:t>
      </w:r>
      <w:r>
        <w:rPr>
          <w:rFonts w:asciiTheme="minorHAnsi" w:eastAsiaTheme="minorEastAsia" w:hAnsiTheme="minorHAnsi" w:cs="Sylfaen"/>
          <w:sz w:val="22"/>
          <w:szCs w:val="22"/>
          <w:lang w:val="en-IN" w:eastAsia="ja-JP" w:bidi="kn-IN"/>
        </w:rPr>
        <w:tab/>
      </w:r>
      <w:r>
        <w:t>PULL notification messages procedure</w:t>
      </w:r>
      <w:r>
        <w:tab/>
      </w:r>
      <w:r>
        <w:fldChar w:fldCharType="begin"/>
      </w:r>
      <w:r>
        <w:instrText xml:space="preserve"> PAGEREF _Toc151497978 \h </w:instrText>
      </w:r>
      <w:r>
        <w:fldChar w:fldCharType="separate"/>
      </w:r>
      <w:r>
        <w:t>11</w:t>
      </w:r>
      <w:r>
        <w:fldChar w:fldCharType="end"/>
      </w:r>
    </w:p>
    <w:p w14:paraId="14A761C7" w14:textId="36376607" w:rsidR="00AE25B7" w:rsidRDefault="00AE25B7">
      <w:pPr>
        <w:pStyle w:val="TOC5"/>
        <w:rPr>
          <w:rFonts w:asciiTheme="minorHAnsi" w:eastAsiaTheme="minorEastAsia" w:hAnsiTheme="minorHAnsi" w:cs="Sylfaen"/>
          <w:sz w:val="22"/>
          <w:szCs w:val="22"/>
          <w:lang w:val="en-IN" w:eastAsia="ja-JP" w:bidi="kn-IN"/>
        </w:rPr>
      </w:pPr>
      <w:r>
        <w:t>6.2.3.2.1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_Toc151497979 \h </w:instrText>
      </w:r>
      <w:r>
        <w:fldChar w:fldCharType="separate"/>
      </w:r>
      <w:r>
        <w:t>11</w:t>
      </w:r>
      <w:r>
        <w:fldChar w:fldCharType="end"/>
      </w:r>
    </w:p>
    <w:p w14:paraId="745ECAB5" w14:textId="388132EF" w:rsidR="00AE25B7" w:rsidRDefault="00AE25B7">
      <w:pPr>
        <w:pStyle w:val="TOC5"/>
        <w:rPr>
          <w:rFonts w:asciiTheme="minorHAnsi" w:eastAsiaTheme="minorEastAsia" w:hAnsiTheme="minorHAnsi" w:cs="Sylfaen"/>
          <w:sz w:val="22"/>
          <w:szCs w:val="22"/>
          <w:lang w:val="en-IN" w:eastAsia="ja-JP" w:bidi="kn-IN"/>
        </w:rPr>
      </w:pPr>
      <w:r>
        <w:t>6.2.3.2.2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_Toc151497980 \h </w:instrText>
      </w:r>
      <w:r>
        <w:fldChar w:fldCharType="separate"/>
      </w:r>
      <w:r>
        <w:t>12</w:t>
      </w:r>
      <w:r>
        <w:fldChar w:fldCharType="end"/>
      </w:r>
    </w:p>
    <w:p w14:paraId="73938387" w14:textId="403E5AEF" w:rsidR="00AE25B7" w:rsidRDefault="00AE25B7">
      <w:pPr>
        <w:pStyle w:val="TOC3"/>
        <w:rPr>
          <w:rFonts w:asciiTheme="minorHAnsi" w:eastAsiaTheme="minorEastAsia" w:hAnsiTheme="minorHAnsi" w:cs="Sylfaen"/>
          <w:sz w:val="22"/>
          <w:szCs w:val="22"/>
          <w:lang w:val="en-IN" w:eastAsia="ja-JP" w:bidi="kn-IN"/>
        </w:rPr>
      </w:pPr>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_Toc151497981 \h </w:instrText>
      </w:r>
      <w:r>
        <w:fldChar w:fldCharType="separate"/>
      </w:r>
      <w:r>
        <w:t>13</w:t>
      </w:r>
      <w:r>
        <w:fldChar w:fldCharType="end"/>
      </w:r>
    </w:p>
    <w:p w14:paraId="7D29C2F5" w14:textId="47DB8832" w:rsidR="00AE25B7" w:rsidRDefault="00AE25B7">
      <w:pPr>
        <w:pStyle w:val="TOC4"/>
        <w:rPr>
          <w:rFonts w:asciiTheme="minorHAnsi" w:eastAsiaTheme="minorEastAsia" w:hAnsiTheme="minorHAnsi" w:cs="Sylfaen"/>
          <w:sz w:val="22"/>
          <w:szCs w:val="22"/>
          <w:lang w:val="en-IN" w:eastAsia="ja-JP" w:bidi="kn-IN"/>
        </w:rPr>
      </w:pPr>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_Toc151497982 \h </w:instrText>
      </w:r>
      <w:r>
        <w:fldChar w:fldCharType="separate"/>
      </w:r>
      <w:r>
        <w:t>13</w:t>
      </w:r>
      <w:r>
        <w:fldChar w:fldCharType="end"/>
      </w:r>
    </w:p>
    <w:p w14:paraId="46292704" w14:textId="60AF84D5" w:rsidR="00AE25B7" w:rsidRDefault="00AE25B7">
      <w:pPr>
        <w:pStyle w:val="TOC4"/>
        <w:rPr>
          <w:rFonts w:asciiTheme="minorHAnsi" w:eastAsiaTheme="minorEastAsia" w:hAnsiTheme="minorHAnsi" w:cs="Sylfaen"/>
          <w:sz w:val="22"/>
          <w:szCs w:val="22"/>
          <w:lang w:val="en-IN" w:eastAsia="ja-JP" w:bidi="kn-IN"/>
        </w:rPr>
      </w:pPr>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_Toc151497983 \h </w:instrText>
      </w:r>
      <w:r>
        <w:fldChar w:fldCharType="separate"/>
      </w:r>
      <w:r>
        <w:t>13</w:t>
      </w:r>
      <w:r>
        <w:fldChar w:fldCharType="end"/>
      </w:r>
    </w:p>
    <w:p w14:paraId="33CAA197" w14:textId="626B97A7" w:rsidR="00AE25B7" w:rsidRDefault="00AE25B7">
      <w:pPr>
        <w:pStyle w:val="TOC3"/>
        <w:rPr>
          <w:rFonts w:asciiTheme="minorHAnsi" w:eastAsiaTheme="minorEastAsia" w:hAnsiTheme="minorHAnsi" w:cs="Sylfaen"/>
          <w:sz w:val="22"/>
          <w:szCs w:val="22"/>
          <w:lang w:val="en-IN" w:eastAsia="ja-JP" w:bidi="kn-IN"/>
        </w:rPr>
      </w:pPr>
      <w:r w:rsidRPr="00CD2C18">
        <w:rPr>
          <w:lang w:val="en-US"/>
        </w:rPr>
        <w:t>6.2.5</w:t>
      </w:r>
      <w:r>
        <w:rPr>
          <w:rFonts w:asciiTheme="minorHAnsi" w:eastAsiaTheme="minorEastAsia" w:hAnsiTheme="minorHAnsi" w:cs="Sylfaen"/>
          <w:sz w:val="22"/>
          <w:szCs w:val="22"/>
          <w:lang w:val="en-IN" w:eastAsia="ja-JP" w:bidi="kn-IN"/>
        </w:rPr>
        <w:tab/>
      </w:r>
      <w:r w:rsidRPr="00CD2C18">
        <w:rPr>
          <w:lang w:val="en-US"/>
        </w:rPr>
        <w:t>Notification channel update procedure</w:t>
      </w:r>
      <w:r>
        <w:tab/>
      </w:r>
      <w:r>
        <w:fldChar w:fldCharType="begin"/>
      </w:r>
      <w:r>
        <w:instrText xml:space="preserve"> PAGEREF _Toc151497984 \h </w:instrText>
      </w:r>
      <w:r>
        <w:fldChar w:fldCharType="separate"/>
      </w:r>
      <w:r>
        <w:t>13</w:t>
      </w:r>
      <w:r>
        <w:fldChar w:fldCharType="end"/>
      </w:r>
    </w:p>
    <w:p w14:paraId="7FA5EF39" w14:textId="7314C7F9" w:rsidR="00AE25B7" w:rsidRDefault="00AE25B7">
      <w:pPr>
        <w:pStyle w:val="TOC4"/>
        <w:rPr>
          <w:rFonts w:asciiTheme="minorHAnsi" w:eastAsiaTheme="minorEastAsia" w:hAnsiTheme="minorHAnsi" w:cs="Sylfaen"/>
          <w:sz w:val="22"/>
          <w:szCs w:val="22"/>
          <w:lang w:val="en-IN" w:eastAsia="ja-JP" w:bidi="kn-IN"/>
        </w:rPr>
      </w:pPr>
      <w:r w:rsidRPr="00CD2C18">
        <w:rPr>
          <w:lang w:val="en-US"/>
        </w:rPr>
        <w:t>6.2.5.1</w:t>
      </w:r>
      <w:r>
        <w:rPr>
          <w:rFonts w:asciiTheme="minorHAnsi" w:eastAsiaTheme="minorEastAsia" w:hAnsiTheme="minorHAnsi" w:cs="Sylfaen"/>
          <w:sz w:val="22"/>
          <w:szCs w:val="22"/>
          <w:lang w:val="en-IN" w:eastAsia="ja-JP" w:bidi="kn-IN"/>
        </w:rPr>
        <w:tab/>
      </w:r>
      <w:r w:rsidRPr="00CD2C18">
        <w:rPr>
          <w:lang w:val="en-US"/>
        </w:rPr>
        <w:t>SNM client procedures</w:t>
      </w:r>
      <w:r>
        <w:tab/>
      </w:r>
      <w:r>
        <w:fldChar w:fldCharType="begin"/>
      </w:r>
      <w:r>
        <w:instrText xml:space="preserve"> PAGEREF _Toc151497985 \h </w:instrText>
      </w:r>
      <w:r>
        <w:fldChar w:fldCharType="separate"/>
      </w:r>
      <w:r>
        <w:t>13</w:t>
      </w:r>
      <w:r>
        <w:fldChar w:fldCharType="end"/>
      </w:r>
    </w:p>
    <w:p w14:paraId="1BD767F4" w14:textId="7FF72853" w:rsidR="00AE25B7" w:rsidRDefault="00AE25B7">
      <w:pPr>
        <w:pStyle w:val="TOC4"/>
        <w:rPr>
          <w:rFonts w:asciiTheme="minorHAnsi" w:eastAsiaTheme="minorEastAsia" w:hAnsiTheme="minorHAnsi" w:cs="Sylfaen"/>
          <w:sz w:val="22"/>
          <w:szCs w:val="22"/>
          <w:lang w:val="en-IN" w:eastAsia="ja-JP" w:bidi="kn-IN"/>
        </w:rPr>
      </w:pPr>
      <w:r w:rsidRPr="00CD2C18">
        <w:rPr>
          <w:lang w:val="en-US"/>
        </w:rPr>
        <w:t>6.2.5.2</w:t>
      </w:r>
      <w:r>
        <w:rPr>
          <w:rFonts w:asciiTheme="minorHAnsi" w:eastAsiaTheme="minorEastAsia" w:hAnsiTheme="minorHAnsi" w:cs="Sylfaen"/>
          <w:sz w:val="22"/>
          <w:szCs w:val="22"/>
          <w:lang w:val="en-IN" w:eastAsia="ja-JP" w:bidi="kn-IN"/>
        </w:rPr>
        <w:tab/>
      </w:r>
      <w:r w:rsidRPr="00CD2C18">
        <w:rPr>
          <w:lang w:val="en-US"/>
        </w:rPr>
        <w:t>SNM server procedures</w:t>
      </w:r>
      <w:r>
        <w:tab/>
      </w:r>
      <w:r>
        <w:fldChar w:fldCharType="begin"/>
      </w:r>
      <w:r>
        <w:instrText xml:space="preserve"> PAGEREF _Toc151497986 \h </w:instrText>
      </w:r>
      <w:r>
        <w:fldChar w:fldCharType="separate"/>
      </w:r>
      <w:r>
        <w:t>14</w:t>
      </w:r>
      <w:r>
        <w:fldChar w:fldCharType="end"/>
      </w:r>
    </w:p>
    <w:p w14:paraId="31BBB410" w14:textId="074307EB" w:rsidR="00AE25B7" w:rsidRDefault="00AE25B7">
      <w:pPr>
        <w:pStyle w:val="TOC2"/>
        <w:rPr>
          <w:rFonts w:asciiTheme="minorHAnsi" w:eastAsiaTheme="minorEastAsia" w:hAnsiTheme="minorHAnsi" w:cs="Sylfaen"/>
          <w:sz w:val="22"/>
          <w:szCs w:val="22"/>
          <w:lang w:val="en-IN" w:eastAsia="ja-JP" w:bidi="kn-IN"/>
        </w:rPr>
      </w:pPr>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_Toc151497987 \h </w:instrText>
      </w:r>
      <w:r>
        <w:fldChar w:fldCharType="separate"/>
      </w:r>
      <w:r>
        <w:t>14</w:t>
      </w:r>
      <w:r>
        <w:fldChar w:fldCharType="end"/>
      </w:r>
    </w:p>
    <w:p w14:paraId="08F79B0A" w14:textId="266700B1" w:rsidR="00AE25B7" w:rsidRDefault="00AE25B7">
      <w:pPr>
        <w:pStyle w:val="TOC8"/>
        <w:rPr>
          <w:rFonts w:asciiTheme="minorHAnsi" w:eastAsiaTheme="minorEastAsia" w:hAnsiTheme="minorHAnsi" w:cs="Sylfaen"/>
          <w:b w:val="0"/>
          <w:szCs w:val="22"/>
          <w:lang w:val="en-IN" w:eastAsia="ja-JP" w:bidi="kn-IN"/>
        </w:rPr>
      </w:pPr>
      <w:r>
        <w:t>Annex A (normative): Parameters for different operations</w:t>
      </w:r>
      <w:r>
        <w:tab/>
      </w:r>
      <w:r>
        <w:fldChar w:fldCharType="begin"/>
      </w:r>
      <w:r>
        <w:instrText xml:space="preserve"> PAGEREF _Toc151497988 \h </w:instrText>
      </w:r>
      <w:r>
        <w:fldChar w:fldCharType="separate"/>
      </w:r>
      <w:r>
        <w:t>15</w:t>
      </w:r>
      <w:r>
        <w:fldChar w:fldCharType="end"/>
      </w:r>
    </w:p>
    <w:p w14:paraId="1E037E37" w14:textId="23A19EEF" w:rsidR="00AE25B7" w:rsidRDefault="00AE25B7">
      <w:pPr>
        <w:pStyle w:val="TOC1"/>
        <w:rPr>
          <w:rFonts w:asciiTheme="minorHAnsi" w:eastAsiaTheme="minorEastAsia" w:hAnsiTheme="minorHAnsi" w:cs="Sylfaen"/>
          <w:szCs w:val="22"/>
          <w:lang w:val="en-IN" w:eastAsia="ja-JP" w:bidi="kn-IN"/>
        </w:rPr>
      </w:pPr>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_Toc151497989 \h </w:instrText>
      </w:r>
      <w:r>
        <w:fldChar w:fldCharType="separate"/>
      </w:r>
      <w:r>
        <w:t>15</w:t>
      </w:r>
      <w:r>
        <w:fldChar w:fldCharType="end"/>
      </w:r>
    </w:p>
    <w:p w14:paraId="070DC493" w14:textId="4FA9A84D" w:rsidR="00AE25B7" w:rsidRDefault="00AE25B7">
      <w:pPr>
        <w:pStyle w:val="TOC2"/>
        <w:rPr>
          <w:rFonts w:asciiTheme="minorHAnsi" w:eastAsiaTheme="minorEastAsia" w:hAnsiTheme="minorHAnsi" w:cs="Sylfaen"/>
          <w:sz w:val="22"/>
          <w:szCs w:val="22"/>
          <w:lang w:val="en-IN" w:eastAsia="ja-JP" w:bidi="kn-IN"/>
        </w:rPr>
      </w:pPr>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_Toc151497990 \h </w:instrText>
      </w:r>
      <w:r>
        <w:fldChar w:fldCharType="separate"/>
      </w:r>
      <w:r>
        <w:t>15</w:t>
      </w:r>
      <w:r>
        <w:fldChar w:fldCharType="end"/>
      </w:r>
    </w:p>
    <w:p w14:paraId="363ADE8B" w14:textId="785F3537" w:rsidR="00AE25B7" w:rsidRDefault="00AE25B7">
      <w:pPr>
        <w:pStyle w:val="TOC2"/>
        <w:rPr>
          <w:rFonts w:asciiTheme="minorHAnsi" w:eastAsiaTheme="minorEastAsia" w:hAnsiTheme="minorHAnsi" w:cs="Sylfaen"/>
          <w:sz w:val="22"/>
          <w:szCs w:val="22"/>
          <w:lang w:val="en-IN" w:eastAsia="ja-JP" w:bidi="kn-IN"/>
        </w:rPr>
      </w:pPr>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_Toc151497991 \h </w:instrText>
      </w:r>
      <w:r>
        <w:fldChar w:fldCharType="separate"/>
      </w:r>
      <w:r>
        <w:t>15</w:t>
      </w:r>
      <w:r>
        <w:fldChar w:fldCharType="end"/>
      </w:r>
    </w:p>
    <w:p w14:paraId="0B785B9B" w14:textId="02E4F8B4" w:rsidR="00AE25B7" w:rsidRDefault="00AE25B7">
      <w:pPr>
        <w:pStyle w:val="TOC2"/>
        <w:rPr>
          <w:rFonts w:asciiTheme="minorHAnsi" w:eastAsiaTheme="minorEastAsia" w:hAnsiTheme="minorHAnsi" w:cs="Sylfaen"/>
          <w:sz w:val="22"/>
          <w:szCs w:val="22"/>
          <w:lang w:val="en-IN" w:eastAsia="ja-JP" w:bidi="kn-IN"/>
        </w:rPr>
      </w:pPr>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_Toc151497992 \h </w:instrText>
      </w:r>
      <w:r>
        <w:fldChar w:fldCharType="separate"/>
      </w:r>
      <w:r>
        <w:t>15</w:t>
      </w:r>
      <w:r>
        <w:fldChar w:fldCharType="end"/>
      </w:r>
    </w:p>
    <w:p w14:paraId="235F0C5F" w14:textId="7EDCBA6E" w:rsidR="00AE25B7" w:rsidRDefault="00AE25B7">
      <w:pPr>
        <w:pStyle w:val="TOC1"/>
        <w:rPr>
          <w:rFonts w:asciiTheme="minorHAnsi" w:eastAsiaTheme="minorEastAsia" w:hAnsiTheme="minorHAnsi" w:cs="Sylfaen"/>
          <w:szCs w:val="22"/>
          <w:lang w:val="en-IN" w:eastAsia="ja-JP" w:bidi="kn-IN"/>
        </w:rPr>
      </w:pPr>
      <w:r w:rsidRPr="00CD2C18">
        <w:rPr>
          <w:lang w:val="en-US"/>
        </w:rPr>
        <w:t>A.2</w:t>
      </w:r>
      <w:r>
        <w:rPr>
          <w:rFonts w:asciiTheme="minorHAnsi" w:eastAsiaTheme="minorEastAsia" w:hAnsiTheme="minorHAnsi" w:cs="Sylfaen"/>
          <w:szCs w:val="22"/>
          <w:lang w:val="en-IN" w:eastAsia="ja-JP" w:bidi="kn-IN"/>
        </w:rPr>
        <w:tab/>
      </w:r>
      <w:r w:rsidRPr="00CD2C18">
        <w:rPr>
          <w:lang w:val="en-US"/>
        </w:rPr>
        <w:t>Receive notification messages</w:t>
      </w:r>
      <w:r>
        <w:tab/>
      </w:r>
      <w:r>
        <w:fldChar w:fldCharType="begin"/>
      </w:r>
      <w:r>
        <w:instrText xml:space="preserve"> PAGEREF _Toc151497993 \h </w:instrText>
      </w:r>
      <w:r>
        <w:fldChar w:fldCharType="separate"/>
      </w:r>
      <w:r>
        <w:t>16</w:t>
      </w:r>
      <w:r>
        <w:fldChar w:fldCharType="end"/>
      </w:r>
    </w:p>
    <w:p w14:paraId="106A61CB" w14:textId="25B57B3A" w:rsidR="00AE25B7" w:rsidRDefault="00AE25B7">
      <w:pPr>
        <w:pStyle w:val="TOC2"/>
        <w:rPr>
          <w:rFonts w:asciiTheme="minorHAnsi" w:eastAsiaTheme="minorEastAsia" w:hAnsiTheme="minorHAnsi" w:cs="Sylfaen"/>
          <w:sz w:val="22"/>
          <w:szCs w:val="22"/>
          <w:lang w:val="en-IN" w:eastAsia="ja-JP" w:bidi="kn-IN"/>
        </w:rPr>
      </w:pPr>
      <w:r w:rsidRPr="00CD2C18">
        <w:rPr>
          <w:lang w:val="en-US"/>
        </w:rPr>
        <w:t>A.2.1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_Toc151497994 \h </w:instrText>
      </w:r>
      <w:r>
        <w:fldChar w:fldCharType="separate"/>
      </w:r>
      <w:r>
        <w:t>16</w:t>
      </w:r>
      <w:r>
        <w:fldChar w:fldCharType="end"/>
      </w:r>
    </w:p>
    <w:p w14:paraId="5C3674F2" w14:textId="25B2D7CC" w:rsidR="00AE25B7" w:rsidRDefault="00AE25B7">
      <w:pPr>
        <w:pStyle w:val="TOC2"/>
        <w:rPr>
          <w:rFonts w:asciiTheme="minorHAnsi" w:eastAsiaTheme="minorEastAsia" w:hAnsiTheme="minorHAnsi" w:cs="Sylfaen"/>
          <w:sz w:val="22"/>
          <w:szCs w:val="22"/>
          <w:lang w:val="en-IN" w:eastAsia="ja-JP" w:bidi="kn-IN"/>
        </w:rPr>
      </w:pPr>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_Toc151497995 \h </w:instrText>
      </w:r>
      <w:r>
        <w:fldChar w:fldCharType="separate"/>
      </w:r>
      <w:r>
        <w:t>16</w:t>
      </w:r>
      <w:r>
        <w:fldChar w:fldCharType="end"/>
      </w:r>
    </w:p>
    <w:p w14:paraId="30315DB4" w14:textId="3A2E998B" w:rsidR="00AE25B7" w:rsidRDefault="00AE25B7">
      <w:pPr>
        <w:pStyle w:val="TOC2"/>
        <w:rPr>
          <w:rFonts w:asciiTheme="minorHAnsi" w:eastAsiaTheme="minorEastAsia" w:hAnsiTheme="minorHAnsi" w:cs="Sylfaen"/>
          <w:sz w:val="22"/>
          <w:szCs w:val="22"/>
          <w:lang w:val="en-IN" w:eastAsia="ja-JP" w:bidi="kn-IN"/>
        </w:rPr>
      </w:pPr>
      <w:r>
        <w:t>A.2.3</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_Toc151497996 \h </w:instrText>
      </w:r>
      <w:r>
        <w:fldChar w:fldCharType="separate"/>
      </w:r>
      <w:r>
        <w:t>16</w:t>
      </w:r>
      <w:r>
        <w:fldChar w:fldCharType="end"/>
      </w:r>
    </w:p>
    <w:p w14:paraId="70E48A8B" w14:textId="553AAA9C" w:rsidR="00AE25B7" w:rsidRDefault="00AE25B7">
      <w:pPr>
        <w:pStyle w:val="TOC1"/>
        <w:rPr>
          <w:rFonts w:asciiTheme="minorHAnsi" w:eastAsiaTheme="minorEastAsia" w:hAnsiTheme="minorHAnsi" w:cs="Sylfaen"/>
          <w:szCs w:val="22"/>
          <w:lang w:val="en-IN" w:eastAsia="ja-JP" w:bidi="kn-IN"/>
        </w:rPr>
      </w:pPr>
      <w:r w:rsidRPr="00CD2C18">
        <w:rPr>
          <w:lang w:val="en-US"/>
        </w:rPr>
        <w:t>A.3</w:t>
      </w:r>
      <w:r>
        <w:rPr>
          <w:rFonts w:asciiTheme="minorHAnsi" w:eastAsiaTheme="minorEastAsia" w:hAnsiTheme="minorHAnsi" w:cs="Sylfaen"/>
          <w:szCs w:val="22"/>
          <w:lang w:val="en-IN" w:eastAsia="ja-JP" w:bidi="kn-IN"/>
        </w:rPr>
        <w:tab/>
      </w:r>
      <w:r w:rsidRPr="00CD2C18">
        <w:rPr>
          <w:lang w:val="en-US"/>
        </w:rPr>
        <w:t>Delete notification channel</w:t>
      </w:r>
      <w:r>
        <w:tab/>
      </w:r>
      <w:r>
        <w:fldChar w:fldCharType="begin"/>
      </w:r>
      <w:r>
        <w:instrText xml:space="preserve"> PAGEREF _Toc151497997 \h </w:instrText>
      </w:r>
      <w:r>
        <w:fldChar w:fldCharType="separate"/>
      </w:r>
      <w:r>
        <w:t>17</w:t>
      </w:r>
      <w:r>
        <w:fldChar w:fldCharType="end"/>
      </w:r>
    </w:p>
    <w:p w14:paraId="0AA3F3A1" w14:textId="3663BFC6" w:rsidR="00AE25B7" w:rsidRDefault="00AE25B7">
      <w:pPr>
        <w:pStyle w:val="TOC2"/>
        <w:rPr>
          <w:rFonts w:asciiTheme="minorHAnsi" w:eastAsiaTheme="minorEastAsia" w:hAnsiTheme="minorHAnsi" w:cs="Sylfaen"/>
          <w:sz w:val="22"/>
          <w:szCs w:val="22"/>
          <w:lang w:val="en-IN" w:eastAsia="ja-JP" w:bidi="kn-IN"/>
        </w:rPr>
      </w:pPr>
      <w:r w:rsidRPr="00CD2C18">
        <w:rPr>
          <w:lang w:val="en-US"/>
        </w:rPr>
        <w:t>A.3.1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_Toc151497998 \h </w:instrText>
      </w:r>
      <w:r>
        <w:fldChar w:fldCharType="separate"/>
      </w:r>
      <w:r>
        <w:t>17</w:t>
      </w:r>
      <w:r>
        <w:fldChar w:fldCharType="end"/>
      </w:r>
    </w:p>
    <w:p w14:paraId="4EC62827" w14:textId="5F6A88BB" w:rsidR="00AE25B7" w:rsidRDefault="00AE25B7">
      <w:pPr>
        <w:pStyle w:val="TOC2"/>
        <w:rPr>
          <w:rFonts w:asciiTheme="minorHAnsi" w:eastAsiaTheme="minorEastAsia" w:hAnsiTheme="minorHAnsi" w:cs="Sylfaen"/>
          <w:sz w:val="22"/>
          <w:szCs w:val="22"/>
          <w:lang w:val="en-IN" w:eastAsia="ja-JP" w:bidi="kn-IN"/>
        </w:rPr>
      </w:pPr>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_Toc151497999 \h </w:instrText>
      </w:r>
      <w:r>
        <w:fldChar w:fldCharType="separate"/>
      </w:r>
      <w:r>
        <w:t>17</w:t>
      </w:r>
      <w:r>
        <w:fldChar w:fldCharType="end"/>
      </w:r>
    </w:p>
    <w:p w14:paraId="22FF30A5" w14:textId="69AB713A" w:rsidR="00AE25B7" w:rsidRDefault="00AE25B7">
      <w:pPr>
        <w:pStyle w:val="TOC1"/>
        <w:rPr>
          <w:rFonts w:asciiTheme="minorHAnsi" w:eastAsiaTheme="minorEastAsia" w:hAnsiTheme="minorHAnsi" w:cs="Sylfaen"/>
          <w:szCs w:val="22"/>
          <w:lang w:val="en-IN" w:eastAsia="ja-JP" w:bidi="kn-IN"/>
        </w:rPr>
      </w:pPr>
      <w:r w:rsidRPr="00CD2C18">
        <w:rPr>
          <w:lang w:val="en-US"/>
        </w:rPr>
        <w:t>A.4</w:t>
      </w:r>
      <w:r>
        <w:rPr>
          <w:rFonts w:asciiTheme="minorHAnsi" w:eastAsiaTheme="minorEastAsia" w:hAnsiTheme="minorHAnsi" w:cs="Sylfaen"/>
          <w:szCs w:val="22"/>
          <w:lang w:val="en-IN" w:eastAsia="ja-JP" w:bidi="kn-IN"/>
        </w:rPr>
        <w:tab/>
      </w:r>
      <w:r w:rsidRPr="00CD2C18">
        <w:rPr>
          <w:lang w:val="en-US"/>
        </w:rPr>
        <w:t>Update notification channel</w:t>
      </w:r>
      <w:r>
        <w:tab/>
      </w:r>
      <w:r>
        <w:fldChar w:fldCharType="begin"/>
      </w:r>
      <w:r>
        <w:instrText xml:space="preserve"> PAGEREF _Toc151498000 \h </w:instrText>
      </w:r>
      <w:r>
        <w:fldChar w:fldCharType="separate"/>
      </w:r>
      <w:r>
        <w:t>17</w:t>
      </w:r>
      <w:r>
        <w:fldChar w:fldCharType="end"/>
      </w:r>
    </w:p>
    <w:p w14:paraId="32F9E091" w14:textId="688B863D" w:rsidR="00AE25B7" w:rsidRDefault="00AE25B7">
      <w:pPr>
        <w:pStyle w:val="TOC2"/>
        <w:rPr>
          <w:rFonts w:asciiTheme="minorHAnsi" w:eastAsiaTheme="minorEastAsia" w:hAnsiTheme="minorHAnsi" w:cs="Sylfaen"/>
          <w:sz w:val="22"/>
          <w:szCs w:val="22"/>
          <w:lang w:val="en-IN" w:eastAsia="ja-JP" w:bidi="kn-IN"/>
        </w:rPr>
      </w:pPr>
      <w:r w:rsidRPr="00CD2C18">
        <w:rPr>
          <w:lang w:val="en-US"/>
        </w:rPr>
        <w:t>A.4.1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_Toc151498001 \h </w:instrText>
      </w:r>
      <w:r>
        <w:fldChar w:fldCharType="separate"/>
      </w:r>
      <w:r>
        <w:t>17</w:t>
      </w:r>
      <w:r>
        <w:fldChar w:fldCharType="end"/>
      </w:r>
    </w:p>
    <w:p w14:paraId="3728DE1D" w14:textId="3F6B3C2A" w:rsidR="00AE25B7" w:rsidRDefault="00AE25B7">
      <w:pPr>
        <w:pStyle w:val="TOC2"/>
        <w:rPr>
          <w:rFonts w:asciiTheme="minorHAnsi" w:eastAsiaTheme="minorEastAsia" w:hAnsiTheme="minorHAnsi" w:cs="Sylfaen"/>
          <w:sz w:val="22"/>
          <w:szCs w:val="22"/>
          <w:lang w:val="en-IN" w:eastAsia="ja-JP" w:bidi="kn-IN"/>
        </w:rPr>
      </w:pPr>
      <w:r>
        <w:t>A.4.2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_Toc151498002 \h </w:instrText>
      </w:r>
      <w:r>
        <w:fldChar w:fldCharType="separate"/>
      </w:r>
      <w:r>
        <w:t>17</w:t>
      </w:r>
      <w:r>
        <w:fldChar w:fldCharType="end"/>
      </w:r>
    </w:p>
    <w:p w14:paraId="35DDC44B" w14:textId="394D052E" w:rsidR="00AE25B7" w:rsidRDefault="00AE25B7">
      <w:pPr>
        <w:pStyle w:val="TOC2"/>
        <w:rPr>
          <w:rFonts w:asciiTheme="minorHAnsi" w:eastAsiaTheme="minorEastAsia" w:hAnsiTheme="minorHAnsi" w:cs="Sylfaen"/>
          <w:sz w:val="22"/>
          <w:szCs w:val="22"/>
          <w:lang w:val="en-IN" w:eastAsia="ja-JP" w:bidi="kn-IN"/>
        </w:rPr>
      </w:pPr>
      <w:r>
        <w:t>A.4.3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_Toc151498003 \h </w:instrText>
      </w:r>
      <w:r>
        <w:fldChar w:fldCharType="separate"/>
      </w:r>
      <w:r>
        <w:t>17</w:t>
      </w:r>
      <w:r>
        <w:fldChar w:fldCharType="end"/>
      </w:r>
    </w:p>
    <w:p w14:paraId="17C04F35" w14:textId="7E4E07E1" w:rsidR="00AE25B7" w:rsidRDefault="00AE25B7">
      <w:pPr>
        <w:pStyle w:val="TOC8"/>
        <w:rPr>
          <w:rFonts w:asciiTheme="minorHAnsi" w:eastAsiaTheme="minorEastAsia" w:hAnsiTheme="minorHAnsi" w:cs="Sylfaen"/>
          <w:b w:val="0"/>
          <w:szCs w:val="22"/>
          <w:lang w:val="en-IN" w:eastAsia="ja-JP" w:bidi="kn-IN"/>
        </w:rPr>
      </w:pPr>
      <w:r>
        <w:lastRenderedPageBreak/>
        <w:t>Annex B (informative): Change history</w:t>
      </w:r>
      <w:r>
        <w:tab/>
      </w:r>
      <w:r>
        <w:fldChar w:fldCharType="begin"/>
      </w:r>
      <w:r>
        <w:instrText xml:space="preserve"> PAGEREF _Toc151498004 \h </w:instrText>
      </w:r>
      <w:r>
        <w:fldChar w:fldCharType="separate"/>
      </w:r>
      <w:r>
        <w:t>18</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6" w:name="foreword"/>
      <w:bookmarkStart w:id="17" w:name="_Toc136259562"/>
      <w:bookmarkStart w:id="18" w:name="_Toc151497955"/>
      <w:bookmarkEnd w:id="16"/>
      <w:r w:rsidRPr="004D3578">
        <w:lastRenderedPageBreak/>
        <w:t>Foreword</w:t>
      </w:r>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20" w:name="introduction"/>
      <w:bookmarkEnd w:id="20"/>
      <w:r w:rsidRPr="004D3578">
        <w:br w:type="page"/>
      </w:r>
      <w:bookmarkStart w:id="21" w:name="scope"/>
      <w:bookmarkStart w:id="22" w:name="_Toc136259563"/>
      <w:bookmarkStart w:id="23" w:name="_Toc151497956"/>
      <w:bookmarkEnd w:id="21"/>
      <w:r w:rsidRPr="004D3578">
        <w:lastRenderedPageBreak/>
        <w:t>1</w:t>
      </w:r>
      <w:r w:rsidRPr="004D3578">
        <w:tab/>
        <w:t>Scope</w:t>
      </w:r>
      <w:bookmarkEnd w:id="22"/>
      <w:bookmarkEnd w:id="23"/>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4" w:name="references"/>
      <w:bookmarkStart w:id="25" w:name="_Toc136259564"/>
      <w:bookmarkStart w:id="26" w:name="_Toc151497957"/>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27" w:name="definitions"/>
      <w:bookmarkStart w:id="28" w:name="_Toc136259565"/>
      <w:bookmarkStart w:id="29" w:name="_Toc151497958"/>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36259566"/>
      <w:bookmarkStart w:id="31" w:name="_Toc151497959"/>
      <w:r w:rsidRPr="004D3578">
        <w:t>3.1</w:t>
      </w:r>
      <w:r w:rsidRPr="004D3578">
        <w:tab/>
      </w:r>
      <w:r w:rsidR="002B6339">
        <w:t>Terms</w:t>
      </w:r>
      <w:bookmarkEnd w:id="30"/>
      <w:bookmarkEnd w:id="31"/>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2" w:name="_Toc136259567"/>
      <w:bookmarkStart w:id="33" w:name="_Toc151497960"/>
      <w:r w:rsidRPr="004D3578">
        <w:t>3</w:t>
      </w:r>
      <w:r w:rsidR="0059468E">
        <w:t>.2</w:t>
      </w:r>
      <w:r w:rsidRPr="004D3578">
        <w:tab/>
        <w:t>Abbreviations</w:t>
      </w:r>
      <w:bookmarkEnd w:id="32"/>
      <w:bookmarkEnd w:id="33"/>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4" w:name="clause4"/>
      <w:bookmarkStart w:id="35" w:name="_Toc2086441"/>
      <w:bookmarkStart w:id="36" w:name="_Toc136259568"/>
      <w:bookmarkStart w:id="37" w:name="_Toc151497961"/>
      <w:bookmarkEnd w:id="34"/>
      <w:r w:rsidRPr="004D3578">
        <w:t>4</w:t>
      </w:r>
      <w:r w:rsidRPr="004D3578">
        <w:tab/>
      </w:r>
      <w:r w:rsidR="00386A2B">
        <w:t>General description</w:t>
      </w:r>
      <w:bookmarkEnd w:id="35"/>
      <w:bookmarkEnd w:id="36"/>
      <w:bookmarkEnd w:id="37"/>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8" w:name="_Toc136259569"/>
      <w:bookmarkStart w:id="39" w:name="_Toc151497962"/>
      <w:r w:rsidRPr="00386A2B">
        <w:t>5</w:t>
      </w:r>
      <w:r>
        <w:tab/>
      </w:r>
      <w:r w:rsidRPr="00386A2B">
        <w:t>Functional Entities</w:t>
      </w:r>
      <w:bookmarkEnd w:id="38"/>
      <w:bookmarkEnd w:id="39"/>
    </w:p>
    <w:p w14:paraId="3236FA8F" w14:textId="77777777" w:rsidR="002106E5" w:rsidRDefault="002106E5" w:rsidP="002106E5">
      <w:pPr>
        <w:pStyle w:val="Heading2"/>
        <w:rPr>
          <w:noProof/>
          <w:lang w:val="en-US"/>
        </w:rPr>
      </w:pPr>
      <w:bookmarkStart w:id="40" w:name="_Toc136259570"/>
      <w:bookmarkStart w:id="41" w:name="_Toc151497963"/>
      <w:r>
        <w:rPr>
          <w:noProof/>
          <w:lang w:val="en-US"/>
        </w:rPr>
        <w:t>5.1</w:t>
      </w:r>
      <w:r>
        <w:rPr>
          <w:noProof/>
          <w:lang w:val="en-US"/>
        </w:rPr>
        <w:tab/>
        <w:t>SEAL notification management client (SNM-C)</w:t>
      </w:r>
      <w:bookmarkEnd w:id="40"/>
      <w:bookmarkEnd w:id="41"/>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F76E86F" w:rsidR="002106E5" w:rsidRPr="00815C04" w:rsidRDefault="002106E5" w:rsidP="002106E5">
      <w:pPr>
        <w:pStyle w:val="B1"/>
      </w:pPr>
      <w:r>
        <w:t>a)</w:t>
      </w:r>
      <w:r w:rsidRPr="00815C04">
        <w:tab/>
      </w:r>
      <w:proofErr w:type="gramStart"/>
      <w:r w:rsidRPr="00815C04">
        <w:t>shall</w:t>
      </w:r>
      <w:proofErr w:type="gramEnd"/>
      <w:r w:rsidRPr="00815C04">
        <w:t xml:space="preserve"> support the procedure of creating</w:t>
      </w:r>
      <w:r w:rsidR="008D66DA" w:rsidRPr="008D66DA">
        <w:t xml:space="preserve"> </w:t>
      </w:r>
      <w:r w:rsidR="008D66DA">
        <w:t>and</w:t>
      </w:r>
      <w:r w:rsidRPr="00815C04">
        <w:t xml:space="preserve"> opening notification channel as per clause</w:t>
      </w:r>
      <w:r w:rsidR="007D6F13">
        <w:t> </w:t>
      </w:r>
      <w:r w:rsidRPr="00815C04">
        <w:t>6.2</w:t>
      </w:r>
      <w:r w:rsidR="00C0125E">
        <w:t>.2.1</w:t>
      </w:r>
      <w:r w:rsidRPr="00815C04">
        <w:t>;</w:t>
      </w:r>
    </w:p>
    <w:p w14:paraId="28352E95" w14:textId="779B78C2" w:rsidR="000C03CE" w:rsidRDefault="002106E5" w:rsidP="000C03CE">
      <w:pPr>
        <w:pStyle w:val="B1"/>
      </w:pPr>
      <w:r>
        <w:t>b)</w:t>
      </w:r>
      <w:r w:rsidRPr="00815C04">
        <w:tab/>
      </w:r>
      <w:proofErr w:type="gramStart"/>
      <w:r w:rsidRPr="00815C04">
        <w:t>shall</w:t>
      </w:r>
      <w:proofErr w:type="gramEnd"/>
      <w:r w:rsidRPr="00815C04">
        <w:t xml:space="preserve"> support the procedure to receive </w:t>
      </w:r>
      <w:r w:rsidR="00A07F02">
        <w:t xml:space="preserve">PUSH </w:t>
      </w:r>
      <w:r w:rsidRPr="00815C04">
        <w:t>notification message from the SNM-S as per clause</w:t>
      </w:r>
      <w:r w:rsidR="007D6F13">
        <w:t> </w:t>
      </w:r>
      <w:r w:rsidRPr="00815C04">
        <w:t>6.2.</w:t>
      </w:r>
      <w:r w:rsidR="00A07F02">
        <w:t>3.1</w:t>
      </w:r>
      <w:r w:rsidR="00A722BF">
        <w:t>;</w:t>
      </w:r>
    </w:p>
    <w:p w14:paraId="4CCD2744" w14:textId="208A5AC1" w:rsidR="0067073B" w:rsidRDefault="000C03CE" w:rsidP="000C03CE">
      <w:pPr>
        <w:pStyle w:val="B1"/>
      </w:pPr>
      <w:r>
        <w:t>c)</w:t>
      </w:r>
      <w:r w:rsidRPr="00815C04">
        <w:tab/>
      </w:r>
      <w:proofErr w:type="gramStart"/>
      <w:r w:rsidRPr="00815C04">
        <w:t>shall</w:t>
      </w:r>
      <w:proofErr w:type="gramEnd"/>
      <w:r w:rsidRPr="00815C04">
        <w:t xml:space="preserve"> </w:t>
      </w:r>
      <w:r>
        <w:t>support the procedure to</w:t>
      </w:r>
      <w:r w:rsidRPr="00815C04">
        <w:t xml:space="preserve"> </w:t>
      </w:r>
      <w:r>
        <w:t xml:space="preserve">PULL </w:t>
      </w:r>
      <w:r w:rsidRPr="00815C04">
        <w:t>notification message from the SNM-S as per clause</w:t>
      </w:r>
      <w:r w:rsidRPr="00826514">
        <w:t> </w:t>
      </w:r>
      <w:r w:rsidRPr="00815C04">
        <w:t>6.2.</w:t>
      </w:r>
      <w:r>
        <w:t>3.X.1;</w:t>
      </w:r>
    </w:p>
    <w:p w14:paraId="17611F9D" w14:textId="512FE3D2" w:rsidR="00A722BF" w:rsidRDefault="008311A3" w:rsidP="0067073B">
      <w:pPr>
        <w:pStyle w:val="B1"/>
      </w:pPr>
      <w:r>
        <w:t>d</w:t>
      </w:r>
      <w:r w:rsidR="0067073B">
        <w:t>)</w:t>
      </w:r>
      <w:r w:rsidR="0067073B">
        <w:tab/>
      </w:r>
      <w:proofErr w:type="gramStart"/>
      <w:r w:rsidR="0067073B" w:rsidRPr="00815C04">
        <w:t>shall</w:t>
      </w:r>
      <w:proofErr w:type="gramEnd"/>
      <w:r w:rsidR="0067073B" w:rsidRPr="00815C04">
        <w:t xml:space="preserve"> support the procedure to </w:t>
      </w:r>
      <w:r w:rsidR="0067073B">
        <w:t xml:space="preserve">update </w:t>
      </w:r>
      <w:r w:rsidR="0067073B" w:rsidRPr="00815C04">
        <w:t xml:space="preserve">notification </w:t>
      </w:r>
      <w:r w:rsidR="0067073B">
        <w:t>channel as per clause </w:t>
      </w:r>
      <w:r w:rsidR="0067073B" w:rsidRPr="00815C04">
        <w:t>6.2.</w:t>
      </w:r>
      <w:r w:rsidR="0067073B">
        <w:t>5.1;</w:t>
      </w:r>
      <w:r w:rsidR="00A722BF">
        <w:t xml:space="preserve"> and</w:t>
      </w:r>
      <w:r w:rsidR="00A722BF" w:rsidRPr="00A722BF">
        <w:t xml:space="preserve"> </w:t>
      </w:r>
    </w:p>
    <w:p w14:paraId="3FBE1271" w14:textId="15B9ACC5" w:rsidR="00A722BF" w:rsidRPr="00815C04" w:rsidRDefault="008311A3" w:rsidP="00A722BF">
      <w:pPr>
        <w:pStyle w:val="B1"/>
      </w:pPr>
      <w:r>
        <w:t>e</w:t>
      </w:r>
      <w:r w:rsidR="00A722BF">
        <w:t>)</w:t>
      </w:r>
      <w:r w:rsidR="00A722BF">
        <w:tab/>
      </w:r>
      <w:proofErr w:type="gramStart"/>
      <w:r w:rsidR="00A722BF" w:rsidRPr="00815C04">
        <w:t>shall</w:t>
      </w:r>
      <w:proofErr w:type="gramEnd"/>
      <w:r w:rsidR="00A722BF" w:rsidRPr="00815C04">
        <w:t xml:space="preserve"> support the procedure to </w:t>
      </w:r>
      <w:r w:rsidR="00A722BF">
        <w:t>delete</w:t>
      </w:r>
      <w:r w:rsidR="00A722BF" w:rsidRPr="00815C04">
        <w:t xml:space="preserve"> notification </w:t>
      </w:r>
      <w:r w:rsidR="00A722BF">
        <w:t>channel</w:t>
      </w:r>
      <w:r w:rsidR="00A722BF" w:rsidRPr="00815C04">
        <w:t xml:space="preserve"> as per clause</w:t>
      </w:r>
      <w:r w:rsidR="007D6F13">
        <w:t> </w:t>
      </w:r>
      <w:r w:rsidR="00A722BF" w:rsidRPr="00815C04">
        <w:t>6.2.</w:t>
      </w:r>
      <w:r w:rsidR="00A722BF">
        <w:t>4.1.</w:t>
      </w:r>
    </w:p>
    <w:p w14:paraId="37EB2AF1" w14:textId="1F0B172A" w:rsidR="002106E5" w:rsidRDefault="002106E5" w:rsidP="002106E5">
      <w:pPr>
        <w:pStyle w:val="Heading2"/>
        <w:rPr>
          <w:noProof/>
          <w:lang w:val="en-US"/>
        </w:rPr>
      </w:pPr>
      <w:bookmarkStart w:id="42" w:name="_Toc136259571"/>
      <w:bookmarkStart w:id="43" w:name="_Toc151497964"/>
      <w:r>
        <w:rPr>
          <w:noProof/>
          <w:lang w:val="en-US"/>
        </w:rPr>
        <w:t>5.2</w:t>
      </w:r>
      <w:r>
        <w:rPr>
          <w:noProof/>
          <w:lang w:val="en-US"/>
        </w:rPr>
        <w:tab/>
        <w:t>SEAL notification management server (SNM-S)</w:t>
      </w:r>
      <w:bookmarkEnd w:id="42"/>
      <w:bookmarkEnd w:id="43"/>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5B9CF644" w:rsidR="002106E5" w:rsidRPr="00815C04" w:rsidRDefault="002106E5" w:rsidP="002106E5">
      <w:pPr>
        <w:pStyle w:val="B1"/>
      </w:pPr>
      <w:r>
        <w:t>a)</w:t>
      </w:r>
      <w:r w:rsidRPr="00815C04">
        <w:tab/>
      </w:r>
      <w:proofErr w:type="gramStart"/>
      <w:r w:rsidRPr="00815C04">
        <w:t>shall</w:t>
      </w:r>
      <w:proofErr w:type="gramEnd"/>
      <w:r w:rsidRPr="00815C04">
        <w:t xml:space="preserve"> support the procedure of creating</w:t>
      </w:r>
      <w:r w:rsidR="005A30D1">
        <w:t xml:space="preserve"> and</w:t>
      </w:r>
      <w:r w:rsidRPr="00815C04">
        <w:t xml:space="preserve"> opening notification channel as per clause</w:t>
      </w:r>
      <w:r w:rsidR="007D6F13">
        <w:t> </w:t>
      </w:r>
      <w:r w:rsidRPr="00815C04">
        <w:t>6.2</w:t>
      </w:r>
      <w:r w:rsidR="004A5864">
        <w:t>.2.2</w:t>
      </w:r>
      <w:r w:rsidRPr="00815C04">
        <w:t>;</w:t>
      </w:r>
    </w:p>
    <w:p w14:paraId="0FDFFF35" w14:textId="3857351B" w:rsidR="00BD1BEB" w:rsidRDefault="007C609D" w:rsidP="00BD1BEB">
      <w:pPr>
        <w:pStyle w:val="B1"/>
      </w:pPr>
      <w:r>
        <w:t>b</w:t>
      </w:r>
      <w:r w:rsidR="002106E5">
        <w:t>)</w:t>
      </w:r>
      <w:r w:rsidR="002106E5" w:rsidRPr="00815C04">
        <w:tab/>
      </w:r>
      <w:proofErr w:type="gramStart"/>
      <w:r w:rsidR="002106E5" w:rsidRPr="00815C04">
        <w:t>shall</w:t>
      </w:r>
      <w:proofErr w:type="gramEnd"/>
      <w:r w:rsidR="002106E5" w:rsidRPr="00815C04">
        <w:t xml:space="preserve"> support the procedure to send </w:t>
      </w:r>
      <w:r w:rsidR="00A07F02">
        <w:t xml:space="preserve">PUSH </w:t>
      </w:r>
      <w:r w:rsidR="002106E5" w:rsidRPr="00815C04">
        <w:t xml:space="preserve">notification message to </w:t>
      </w:r>
      <w:r w:rsidR="002106E5">
        <w:t xml:space="preserve">the </w:t>
      </w:r>
      <w:r w:rsidR="002106E5" w:rsidRPr="00815C04">
        <w:t>SNM-C as per clause</w:t>
      </w:r>
      <w:r>
        <w:t> </w:t>
      </w:r>
      <w:r w:rsidR="002106E5" w:rsidRPr="00815C04">
        <w:t>6.2.</w:t>
      </w:r>
      <w:r w:rsidR="00973895">
        <w:t>3.2</w:t>
      </w:r>
      <w:r w:rsidR="00E8699D">
        <w:t>;</w:t>
      </w:r>
    </w:p>
    <w:p w14:paraId="46440C2B" w14:textId="459B6801" w:rsidR="00C22690" w:rsidRDefault="004C0D0A" w:rsidP="00BD1BEB">
      <w:pPr>
        <w:pStyle w:val="B1"/>
      </w:pPr>
      <w:r>
        <w:t>c</w:t>
      </w:r>
      <w:r w:rsidR="00BD1BEB">
        <w:t>)</w:t>
      </w:r>
      <w:r w:rsidR="00BD1BEB">
        <w:tab/>
      </w:r>
      <w:proofErr w:type="gramStart"/>
      <w:r w:rsidR="00BD1BEB" w:rsidRPr="00815C04">
        <w:t>shall</w:t>
      </w:r>
      <w:proofErr w:type="gramEnd"/>
      <w:r w:rsidR="00BD1BEB" w:rsidRPr="00815C04">
        <w:t xml:space="preserve"> support the procedure to </w:t>
      </w:r>
      <w:r w:rsidR="00BD1BEB">
        <w:t xml:space="preserve">PULL </w:t>
      </w:r>
      <w:r w:rsidR="00BD1BEB" w:rsidRPr="00815C04">
        <w:t xml:space="preserve">notification message </w:t>
      </w:r>
      <w:r w:rsidR="00BD1BEB">
        <w:t>as per clause</w:t>
      </w:r>
      <w:r w:rsidR="00BD1BEB" w:rsidRPr="00826514">
        <w:t> </w:t>
      </w:r>
      <w:r w:rsidR="00BD1BEB" w:rsidRPr="00815C04">
        <w:t>6.2.</w:t>
      </w:r>
      <w:r w:rsidR="00BD1BEB">
        <w:t>3.X.2;</w:t>
      </w:r>
    </w:p>
    <w:p w14:paraId="10B35E43" w14:textId="3B93963A" w:rsidR="00F934AF" w:rsidRDefault="00C22690" w:rsidP="00C22690">
      <w:pPr>
        <w:pStyle w:val="B1"/>
      </w:pPr>
      <w:r>
        <w:t>d)</w:t>
      </w:r>
      <w:r>
        <w:tab/>
      </w:r>
      <w:proofErr w:type="gramStart"/>
      <w:r w:rsidRPr="00815C04">
        <w:t>shall</w:t>
      </w:r>
      <w:proofErr w:type="gramEnd"/>
      <w:r w:rsidRPr="00815C04">
        <w:t xml:space="preserve"> support the procedure to </w:t>
      </w:r>
      <w:r>
        <w:t xml:space="preserve">update </w:t>
      </w:r>
      <w:r w:rsidRPr="00815C04">
        <w:t xml:space="preserve">notification </w:t>
      </w:r>
      <w:r>
        <w:t>channel</w:t>
      </w:r>
      <w:r w:rsidRPr="00815C04">
        <w:t xml:space="preserve"> as per clause</w:t>
      </w:r>
      <w:r>
        <w:t> </w:t>
      </w:r>
      <w:r w:rsidRPr="00815C04">
        <w:t>6.2.</w:t>
      </w:r>
      <w:r>
        <w:t>5.2;</w:t>
      </w:r>
      <w:r w:rsidR="00E8699D" w:rsidRPr="00815C04">
        <w:t xml:space="preserve"> and</w:t>
      </w:r>
    </w:p>
    <w:p w14:paraId="4C33E47D" w14:textId="3B9475E4" w:rsidR="00F934AF" w:rsidRPr="00815C04" w:rsidRDefault="0048376B" w:rsidP="00F934AF">
      <w:pPr>
        <w:pStyle w:val="B1"/>
      </w:pPr>
      <w:r>
        <w:t>e</w:t>
      </w:r>
      <w:r w:rsidR="00F934AF">
        <w:t>)</w:t>
      </w:r>
      <w:r w:rsidR="00F934AF">
        <w:tab/>
      </w:r>
      <w:proofErr w:type="gramStart"/>
      <w:r w:rsidR="00F934AF" w:rsidRPr="00815C04">
        <w:t>shall</w:t>
      </w:r>
      <w:proofErr w:type="gramEnd"/>
      <w:r w:rsidR="00F934AF" w:rsidRPr="00815C04">
        <w:t xml:space="preserve"> support the procedure to </w:t>
      </w:r>
      <w:r w:rsidR="00F934AF">
        <w:t>delete</w:t>
      </w:r>
      <w:r w:rsidR="00F934AF" w:rsidRPr="00815C04">
        <w:t xml:space="preserve"> notification </w:t>
      </w:r>
      <w:r w:rsidR="00F934AF">
        <w:t>channel</w:t>
      </w:r>
      <w:r w:rsidR="00F934AF" w:rsidRPr="00815C04">
        <w:t xml:space="preserve"> as per clause</w:t>
      </w:r>
      <w:r w:rsidR="001B0A95">
        <w:t> </w:t>
      </w:r>
      <w:r w:rsidR="00F934AF" w:rsidRPr="00815C04">
        <w:t>6.2.</w:t>
      </w:r>
      <w:r w:rsidR="00F934AF">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44" w:name="_Toc136259572"/>
      <w:bookmarkStart w:id="45" w:name="_Toc151497965"/>
      <w:r>
        <w:lastRenderedPageBreak/>
        <w:t>6</w:t>
      </w:r>
      <w:r>
        <w:tab/>
        <w:t>Notification management procedures</w:t>
      </w:r>
      <w:bookmarkEnd w:id="44"/>
      <w:bookmarkEnd w:id="45"/>
      <w:r>
        <w:t xml:space="preserve"> </w:t>
      </w:r>
    </w:p>
    <w:p w14:paraId="480FB05A" w14:textId="0729F14F" w:rsidR="00080512" w:rsidRPr="00A23F71" w:rsidRDefault="000A56B2" w:rsidP="00A23F71">
      <w:pPr>
        <w:pStyle w:val="Heading2"/>
      </w:pPr>
      <w:bookmarkStart w:id="46" w:name="_Toc2086442"/>
      <w:bookmarkStart w:id="47" w:name="_Toc136259573"/>
      <w:bookmarkStart w:id="48" w:name="_Toc151497966"/>
      <w:r w:rsidRPr="00A23F71">
        <w:t>6</w:t>
      </w:r>
      <w:r w:rsidR="00080512" w:rsidRPr="00A23F71">
        <w:t>.1</w:t>
      </w:r>
      <w:r w:rsidR="00080512" w:rsidRPr="00A23F71">
        <w:tab/>
      </w:r>
      <w:bookmarkEnd w:id="46"/>
      <w:r w:rsidRPr="00A23F71">
        <w:t>General</w:t>
      </w:r>
      <w:bookmarkEnd w:id="47"/>
      <w:bookmarkEnd w:id="48"/>
    </w:p>
    <w:p w14:paraId="6F1B1DEA" w14:textId="6CEC2B8D" w:rsidR="000A56B2" w:rsidRPr="00A23F71" w:rsidRDefault="000A56B2" w:rsidP="00A23F71">
      <w:pPr>
        <w:pStyle w:val="Heading2"/>
      </w:pPr>
      <w:bookmarkStart w:id="49" w:name="_Toc136259574"/>
      <w:bookmarkStart w:id="50" w:name="_Toc151497967"/>
      <w:r w:rsidRPr="00A23F71">
        <w:t>6.2.</w:t>
      </w:r>
      <w:r w:rsidR="00A23F71">
        <w:tab/>
      </w:r>
      <w:r w:rsidRPr="00A23F71">
        <w:t>On-network procedures</w:t>
      </w:r>
      <w:bookmarkEnd w:id="49"/>
      <w:bookmarkEnd w:id="50"/>
    </w:p>
    <w:p w14:paraId="35404A2B" w14:textId="77777777" w:rsidR="009B57C5" w:rsidRPr="000211C4" w:rsidRDefault="009B57C5" w:rsidP="009B57C5">
      <w:pPr>
        <w:pStyle w:val="Heading3"/>
      </w:pPr>
      <w:bookmarkStart w:id="51" w:name="_Toc22042891"/>
      <w:bookmarkStart w:id="52" w:name="_Toc34303565"/>
      <w:bookmarkStart w:id="53" w:name="_Toc34403847"/>
      <w:bookmarkStart w:id="54" w:name="_Toc45281869"/>
      <w:bookmarkStart w:id="55" w:name="_Toc51933097"/>
      <w:bookmarkStart w:id="56" w:name="_Toc114863346"/>
      <w:bookmarkStart w:id="57" w:name="_Toc136259575"/>
      <w:bookmarkStart w:id="58" w:name="_Toc151497968"/>
      <w:r>
        <w:t>6.2.1</w:t>
      </w:r>
      <w:r>
        <w:tab/>
        <w:t>General</w:t>
      </w:r>
      <w:bookmarkEnd w:id="51"/>
      <w:bookmarkEnd w:id="52"/>
      <w:bookmarkEnd w:id="53"/>
      <w:bookmarkEnd w:id="54"/>
      <w:bookmarkEnd w:id="55"/>
      <w:bookmarkEnd w:id="56"/>
      <w:bookmarkEnd w:id="57"/>
      <w:bookmarkEnd w:id="58"/>
    </w:p>
    <w:p w14:paraId="7E6A1495" w14:textId="77777777" w:rsidR="009B57C5" w:rsidRPr="00826514" w:rsidRDefault="009B57C5" w:rsidP="009B57C5">
      <w:pPr>
        <w:pStyle w:val="Heading4"/>
      </w:pPr>
      <w:bookmarkStart w:id="59" w:name="_Toc25305672"/>
      <w:bookmarkStart w:id="60" w:name="_Toc26190248"/>
      <w:bookmarkStart w:id="61" w:name="_Toc26190841"/>
      <w:bookmarkStart w:id="62" w:name="_Toc34062145"/>
      <w:bookmarkStart w:id="63" w:name="_Toc34394586"/>
      <w:bookmarkStart w:id="64" w:name="_Toc45274390"/>
      <w:bookmarkStart w:id="65" w:name="_Toc51932929"/>
      <w:bookmarkStart w:id="66" w:name="_Toc58513656"/>
      <w:bookmarkStart w:id="67" w:name="_Toc92304723"/>
      <w:bookmarkStart w:id="68" w:name="_Toc123645202"/>
      <w:bookmarkStart w:id="69" w:name="_Toc136259576"/>
      <w:bookmarkStart w:id="70" w:name="_Toc151497969"/>
      <w:r>
        <w:t>6.2.1.1</w:t>
      </w:r>
      <w:r w:rsidRPr="00826514">
        <w:tab/>
        <w:t>Authenticated identity in HTTP request</w:t>
      </w:r>
      <w:bookmarkEnd w:id="59"/>
      <w:bookmarkEnd w:id="60"/>
      <w:bookmarkEnd w:id="61"/>
      <w:bookmarkEnd w:id="62"/>
      <w:bookmarkEnd w:id="63"/>
      <w:bookmarkEnd w:id="64"/>
      <w:bookmarkEnd w:id="65"/>
      <w:bookmarkEnd w:id="66"/>
      <w:bookmarkEnd w:id="67"/>
      <w:bookmarkEnd w:id="68"/>
      <w:bookmarkEnd w:id="69"/>
      <w:bookmarkEnd w:id="70"/>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71" w:name="_Toc136259577"/>
      <w:bookmarkStart w:id="72" w:name="_Toc151497970"/>
      <w:r w:rsidRPr="00826514">
        <w:t>6.2.1.</w:t>
      </w:r>
      <w:r w:rsidR="00DE502E">
        <w:t>2</w:t>
      </w:r>
      <w:r w:rsidRPr="00826514">
        <w:tab/>
      </w:r>
      <w:r w:rsidRPr="004D556C">
        <w:t>Boot up procedure</w:t>
      </w:r>
      <w:bookmarkEnd w:id="71"/>
      <w:bookmarkEnd w:id="72"/>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73" w:name="_Toc136259578"/>
      <w:bookmarkStart w:id="74" w:name="_Toc151497971"/>
      <w:r w:rsidRPr="00001951">
        <w:t>6.2.</w:t>
      </w:r>
      <w:r w:rsidR="00DE502E">
        <w:t>2</w:t>
      </w:r>
      <w:r w:rsidRPr="00001951">
        <w:tab/>
        <w:t>Notification channel creation procedure</w:t>
      </w:r>
      <w:bookmarkEnd w:id="73"/>
      <w:bookmarkEnd w:id="74"/>
    </w:p>
    <w:p w14:paraId="20C538A2" w14:textId="1FF43140" w:rsidR="008A0A19" w:rsidRPr="00E2523C" w:rsidRDefault="008A0A19" w:rsidP="008A0A19">
      <w:pPr>
        <w:pStyle w:val="Heading4"/>
      </w:pPr>
      <w:bookmarkStart w:id="75" w:name="_Toc136259579"/>
      <w:bookmarkStart w:id="76" w:name="_Toc151497972"/>
      <w:r>
        <w:t>6.2.</w:t>
      </w:r>
      <w:r w:rsidR="00DE502E">
        <w:t>2</w:t>
      </w:r>
      <w:r>
        <w:t>.1</w:t>
      </w:r>
      <w:r>
        <w:tab/>
        <w:t>SNM client procedures</w:t>
      </w:r>
      <w:bookmarkEnd w:id="75"/>
      <w:bookmarkEnd w:id="76"/>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2C9E682A" w:rsidR="008A0A19" w:rsidRPr="00757013" w:rsidRDefault="00652CEB" w:rsidP="00B840F4">
      <w:pPr>
        <w:pStyle w:val="B1"/>
      </w:pPr>
      <w:r w:rsidRPr="007C00FE">
        <w:t>a)</w:t>
      </w:r>
      <w:r w:rsidRPr="007C00FE">
        <w:tab/>
      </w:r>
      <w:proofErr w:type="gramStart"/>
      <w:r w:rsidR="008A0A19" w:rsidRPr="007C00FE">
        <w:t>shall</w:t>
      </w:r>
      <w:proofErr w:type="gramEnd"/>
      <w:r w:rsidR="008A0A19" w:rsidRPr="007C00FE">
        <w:t xml:space="preserve"> set the Request-URI to the</w:t>
      </w:r>
      <w:r w:rsidR="008A0A19" w:rsidRPr="00757013">
        <w:t xml:space="preserve"> URI of the SNM-S;</w:t>
      </w:r>
    </w:p>
    <w:p w14:paraId="16C559F8" w14:textId="4D346F27" w:rsidR="008A0A19" w:rsidRPr="00757013" w:rsidRDefault="00652CEB" w:rsidP="00B840F4">
      <w:pPr>
        <w:pStyle w:val="B1"/>
      </w:pPr>
      <w:r w:rsidRPr="00757013">
        <w:t>b)</w:t>
      </w:r>
      <w:r w:rsidRPr="00757013">
        <w:tab/>
      </w:r>
      <w:proofErr w:type="gramStart"/>
      <w:r w:rsidR="008A0A19" w:rsidRPr="00757013">
        <w:t>shall</w:t>
      </w:r>
      <w:proofErr w:type="gramEnd"/>
      <w:r w:rsidR="008A0A19" w:rsidRPr="00757013">
        <w:t xml:space="preserve"> include the Host header with public user identity of 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755ACFA4" w:rsidR="008A0A19" w:rsidRPr="006209E8" w:rsidRDefault="00652CEB" w:rsidP="00B840F4">
      <w:pPr>
        <w:pStyle w:val="B1"/>
      </w:pPr>
      <w:r w:rsidRPr="006209E8">
        <w:t>d)</w:t>
      </w:r>
      <w:r w:rsidRPr="006209E8">
        <w:tab/>
      </w:r>
      <w:proofErr w:type="gramStart"/>
      <w:r w:rsidR="008A0A19" w:rsidRPr="006209E8">
        <w:t>shall</w:t>
      </w:r>
      <w:proofErr w:type="gramEnd"/>
      <w:r w:rsidR="008A0A19" w:rsidRPr="006209E8">
        <w:t xml:space="preserve"> include a Content-Type header field set to "application/vnd.3gpp.seal-create-notification-channel-request";</w:t>
      </w:r>
    </w:p>
    <w:p w14:paraId="04DE5019" w14:textId="7AD8578B" w:rsidR="008A0A19" w:rsidRDefault="00652CEB" w:rsidP="00B840F4">
      <w:pPr>
        <w:pStyle w:val="B1"/>
      </w:pPr>
      <w:r w:rsidRPr="006209E8">
        <w:t>e)</w:t>
      </w:r>
      <w:r w:rsidRPr="006209E8">
        <w:tab/>
      </w:r>
      <w:proofErr w:type="gramStart"/>
      <w:r w:rsidR="008A0A19">
        <w:t>shall</w:t>
      </w:r>
      <w:proofErr w:type="gramEnd"/>
      <w:r w:rsidR="008A0A19">
        <w:t xml:space="preserve"> generate the create notification channel request message as specified in clause </w:t>
      </w:r>
      <w:r w:rsidR="00B23F53">
        <w:t>A</w:t>
      </w:r>
      <w:r w:rsidR="008A0A19">
        <w:t>.1.2:</w:t>
      </w:r>
    </w:p>
    <w:p w14:paraId="5FB38EFF" w14:textId="77777777" w:rsidR="008A0A19" w:rsidRDefault="008A0A19" w:rsidP="008A0A19">
      <w:pPr>
        <w:pStyle w:val="B2"/>
      </w:pPr>
      <w:r>
        <w:t>1)</w:t>
      </w:r>
      <w:r>
        <w:tab/>
      </w:r>
      <w:proofErr w:type="gramStart"/>
      <w:r>
        <w:t>shall</w:t>
      </w:r>
      <w:proofErr w:type="gramEnd"/>
      <w:r>
        <w:t xml:space="preserve"> set the requestor identity to the notification management client identity;</w:t>
      </w:r>
    </w:p>
    <w:p w14:paraId="0681A428" w14:textId="77777777" w:rsidR="008A0A19" w:rsidRDefault="008A0A19" w:rsidP="008A0A19">
      <w:pPr>
        <w:pStyle w:val="B2"/>
      </w:pPr>
      <w:r>
        <w:t>2)</w:t>
      </w:r>
      <w:r>
        <w:tab/>
      </w:r>
      <w:proofErr w:type="gramStart"/>
      <w:r>
        <w:t>shall</w:t>
      </w:r>
      <w:proofErr w:type="gramEnd"/>
      <w:r>
        <w:t xml:space="preserve"> set the channel type to PULL or PUSH based on the VAL Application requesting the use of notification channel;</w:t>
      </w:r>
    </w:p>
    <w:p w14:paraId="36834C01" w14:textId="5BCCD0A0" w:rsidR="008A0A19" w:rsidRDefault="008A0A19" w:rsidP="008A0A19">
      <w:pPr>
        <w:pStyle w:val="B2"/>
      </w:pPr>
      <w:r>
        <w:t>3)</w:t>
      </w:r>
      <w:r>
        <w:tab/>
      </w:r>
      <w:proofErr w:type="gramStart"/>
      <w:r>
        <w:t>may</w:t>
      </w:r>
      <w:proofErr w:type="gramEnd"/>
      <w:r>
        <w:t xml:space="preserve"> set the PUSH channel details</w:t>
      </w:r>
      <w:r w:rsidR="009941FE">
        <w:t xml:space="preserve"> parameter with the PUSH </w:t>
      </w:r>
      <w:proofErr w:type="spellStart"/>
      <w:r w:rsidR="009941FE">
        <w:t>c</w:t>
      </w:r>
      <w:r w:rsidR="009941FE" w:rsidRPr="00826514">
        <w:t>allback</w:t>
      </w:r>
      <w:proofErr w:type="spellEnd"/>
      <w:r w:rsidR="009941FE" w:rsidRPr="00826514">
        <w:t>-UR</w:t>
      </w:r>
      <w:r w:rsidR="009941FE">
        <w:t>L if the channel type is PUSH</w:t>
      </w:r>
      <w:r>
        <w:t>;</w:t>
      </w:r>
    </w:p>
    <w:p w14:paraId="019A7F6A" w14:textId="0C88BDD3" w:rsidR="002545AF" w:rsidRDefault="008A0A19" w:rsidP="002545AF">
      <w:pPr>
        <w:pStyle w:val="B2"/>
      </w:pPr>
      <w:r>
        <w:t>4)</w:t>
      </w:r>
      <w:r>
        <w:tab/>
      </w:r>
      <w:proofErr w:type="gramStart"/>
      <w:r>
        <w:t>shall</w:t>
      </w:r>
      <w:proofErr w:type="gramEnd"/>
      <w:r>
        <w:t xml:space="preserve"> set the validity duration of the notification channel;</w:t>
      </w:r>
    </w:p>
    <w:p w14:paraId="5BCB1F59" w14:textId="33F4FCC8" w:rsidR="00640E14" w:rsidRDefault="002545AF" w:rsidP="002545AF">
      <w:pPr>
        <w:pStyle w:val="B2"/>
      </w:pPr>
      <w:r>
        <w:t>5)</w:t>
      </w:r>
      <w:r>
        <w:tab/>
        <w:t>may set the p</w:t>
      </w:r>
      <w:r w:rsidRPr="00AD1FB8">
        <w:t>ull</w:t>
      </w:r>
      <w:r>
        <w:t xml:space="preserve"> notification message trigger parameter to "true", if in case the SNM-C support application trigger to initiate pull notification message procedure; </w:t>
      </w:r>
      <w:r w:rsidR="008A0A19">
        <w:t>and</w:t>
      </w:r>
    </w:p>
    <w:p w14:paraId="58925295" w14:textId="48619D35" w:rsidR="002545AF" w:rsidRDefault="002545AF" w:rsidP="001E23FC">
      <w:pPr>
        <w:pStyle w:val="NO"/>
      </w:pPr>
      <w:r w:rsidRPr="00B2525E">
        <w:t>NOTE</w:t>
      </w:r>
      <w:r>
        <w:t>:</w:t>
      </w:r>
      <w:r>
        <w:tab/>
        <w:t>Application trigger enables SNM-C to</w:t>
      </w:r>
      <w:r w:rsidRPr="00B2525E">
        <w:t xml:space="preserve"> </w:t>
      </w:r>
      <w:r>
        <w:t>pull notification messages from SNM-S only when the outstanding notifications are available at SNM-S.</w:t>
      </w:r>
    </w:p>
    <w:p w14:paraId="6607820D" w14:textId="5C7B756C" w:rsidR="008A0A19" w:rsidRDefault="002545AF" w:rsidP="00640E14">
      <w:pPr>
        <w:pStyle w:val="B2"/>
      </w:pPr>
      <w:r>
        <w:t>6</w:t>
      </w:r>
      <w:r w:rsidR="00640E14">
        <w:t>)</w:t>
      </w:r>
      <w:r w:rsidR="00640E14">
        <w:tab/>
        <w:t>shall set the VAL id cluster list parameter with list of VAL identities corresponding to each VAL service requesting to receive notifications via the notification channel; and</w:t>
      </w:r>
    </w:p>
    <w:p w14:paraId="491515B2" w14:textId="229D31D8" w:rsidR="008A0A19" w:rsidRDefault="008A0A19" w:rsidP="00CC1BDE">
      <w:pPr>
        <w:pStyle w:val="B1"/>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rsidP="00B840F4">
      <w:r>
        <w:lastRenderedPageBreak/>
        <w:t xml:space="preserve">Upon receiving an HTTP 200 (OK), the SNM-C shall notify the VAL services about the successful creation of notification channel and shall listen on the PUSH </w:t>
      </w:r>
      <w:proofErr w:type="spellStart"/>
      <w:r>
        <w:t>c</w:t>
      </w:r>
      <w:r w:rsidRPr="00826514">
        <w:t>allback</w:t>
      </w:r>
      <w:proofErr w:type="spellEnd"/>
      <w:r w:rsidRPr="00826514">
        <w:t>-UR</w:t>
      </w:r>
      <w:r>
        <w:t>L for receiving the PUSH notification messages from SNM-S.</w:t>
      </w:r>
    </w:p>
    <w:p w14:paraId="762E91D9" w14:textId="4F5E82B4" w:rsidR="008A0A19" w:rsidRPr="00E2523C" w:rsidRDefault="008A0A19" w:rsidP="008A0A19">
      <w:pPr>
        <w:pStyle w:val="Heading4"/>
      </w:pPr>
      <w:bookmarkStart w:id="77" w:name="_Toc136259580"/>
      <w:bookmarkStart w:id="78" w:name="_Toc151497973"/>
      <w:r>
        <w:t>6.2.</w:t>
      </w:r>
      <w:r w:rsidR="00DE502E">
        <w:t>2</w:t>
      </w:r>
      <w:r>
        <w:t>.2</w:t>
      </w:r>
      <w:r>
        <w:tab/>
        <w:t>SNM server procedures</w:t>
      </w:r>
      <w:bookmarkEnd w:id="77"/>
      <w:bookmarkEnd w:id="78"/>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proofErr w:type="spellStart"/>
      <w:r>
        <w:t>i</w:t>
      </w:r>
      <w:proofErr w:type="spellEnd"/>
      <w:r>
        <w:t>)</w:t>
      </w:r>
      <w:r>
        <w:tab/>
      </w:r>
      <w:proofErr w:type="gramStart"/>
      <w:r w:rsidRPr="000F18FC">
        <w:t>the</w:t>
      </w:r>
      <w:proofErr w:type="gramEnd"/>
      <w:r w:rsidRPr="000F18FC">
        <w:t xml:space="preserve"> PUSH channel details </w:t>
      </w:r>
      <w:r>
        <w:t xml:space="preserve">parameter </w:t>
      </w:r>
      <w:r w:rsidRPr="00826514">
        <w:t>as specified in clause </w:t>
      </w:r>
      <w:r>
        <w:t>A.1.2</w:t>
      </w:r>
      <w:r w:rsidRPr="000F18FC">
        <w:t xml:space="preserve"> to </w:t>
      </w:r>
      <w:r>
        <w:t>fetch</w:t>
      </w:r>
      <w:r w:rsidRPr="000F18FC">
        <w:t xml:space="preserve"> the PUSH </w:t>
      </w:r>
      <w:proofErr w:type="spellStart"/>
      <w:r w:rsidRPr="000F18FC">
        <w:t>callback</w:t>
      </w:r>
      <w:proofErr w:type="spellEnd"/>
      <w:r w:rsidRPr="000F18FC">
        <w:t xml:space="preserve">-URL </w:t>
      </w:r>
      <w:r>
        <w:t>of the SNM-C:</w:t>
      </w:r>
    </w:p>
    <w:p w14:paraId="317DB609" w14:textId="77777777" w:rsidR="00704F6D" w:rsidRDefault="00704F6D" w:rsidP="00704F6D">
      <w:pPr>
        <w:pStyle w:val="B4"/>
      </w:pPr>
      <w:r>
        <w:t>A)</w:t>
      </w:r>
      <w:r>
        <w:tab/>
        <w:t xml:space="preserve">if the </w:t>
      </w:r>
      <w:r w:rsidRPr="000F18FC">
        <w:t xml:space="preserve">PUSH </w:t>
      </w:r>
      <w:proofErr w:type="spellStart"/>
      <w:r w:rsidRPr="000F18FC">
        <w:t>callback</w:t>
      </w:r>
      <w:proofErr w:type="spellEnd"/>
      <w:r w:rsidRPr="000F18FC">
        <w:t xml:space="preserve">-URL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r>
      <w:proofErr w:type="gramStart"/>
      <w:r>
        <w:t>the</w:t>
      </w:r>
      <w:proofErr w:type="gramEnd"/>
      <w:r>
        <w:t xml:space="preserve"> SNM-S shall store this </w:t>
      </w:r>
      <w:r w:rsidRPr="000F18FC">
        <w:t xml:space="preserve">PUSH </w:t>
      </w:r>
      <w:proofErr w:type="spellStart"/>
      <w:r w:rsidRPr="000F18FC">
        <w:t>callback</w:t>
      </w:r>
      <w:proofErr w:type="spellEnd"/>
      <w:r w:rsidRPr="000F18FC">
        <w:t>-URL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AC8C0CE" w14:textId="64E0E6E0" w:rsidR="0024391A" w:rsidRDefault="008A0A19" w:rsidP="0024391A">
      <w:pPr>
        <w:pStyle w:val="B2"/>
      </w:pPr>
      <w:r>
        <w:t>2)</w:t>
      </w:r>
      <w:r>
        <w:tab/>
        <w:t xml:space="preserve">PULL, the </w:t>
      </w:r>
      <w:r w:rsidR="00C14605">
        <w:t>S</w:t>
      </w:r>
      <w:r>
        <w:t>NM-S</w:t>
      </w:r>
      <w:r w:rsidR="0024391A">
        <w:t>:</w:t>
      </w:r>
    </w:p>
    <w:p w14:paraId="72997A78" w14:textId="468AB021" w:rsidR="0024391A" w:rsidRDefault="009D0D7A" w:rsidP="00280863">
      <w:pPr>
        <w:pStyle w:val="B3"/>
      </w:pPr>
      <w:proofErr w:type="spellStart"/>
      <w:r>
        <w:t>i</w:t>
      </w:r>
      <w:proofErr w:type="spellEnd"/>
      <w:r w:rsidR="0024391A">
        <w:t>)</w:t>
      </w:r>
      <w:r w:rsidR="0024391A">
        <w:tab/>
      </w:r>
      <w:proofErr w:type="gramStart"/>
      <w:r w:rsidR="0024391A">
        <w:t>may</w:t>
      </w:r>
      <w:proofErr w:type="gramEnd"/>
      <w:r w:rsidR="0024391A">
        <w:t xml:space="preserve"> process the p</w:t>
      </w:r>
      <w:r w:rsidR="0024391A" w:rsidRPr="00AD1FB8">
        <w:t>ull</w:t>
      </w:r>
      <w:r w:rsidR="0024391A">
        <w:t xml:space="preserve"> notification message trigger attribute if provided. If the SNM-S supports sending the application trigger to SNM-C to initiate pulling notification message procedure, then the SNM-S may share this indication in the create notification channel response and store this for future usage to send triggers to SNM-C for outstanding notification messages received from VAL server; and</w:t>
      </w:r>
    </w:p>
    <w:p w14:paraId="04FC536B" w14:textId="77777777" w:rsidR="0024391A" w:rsidRPr="00B2525E" w:rsidRDefault="0024391A" w:rsidP="0024391A">
      <w:pPr>
        <w:pStyle w:val="NO"/>
      </w:pPr>
      <w:r w:rsidRPr="00B2525E">
        <w:t>NOTE 1:</w:t>
      </w:r>
      <w:r w:rsidRPr="00B2525E">
        <w:tab/>
        <w:t xml:space="preserve">The SNM-S </w:t>
      </w:r>
      <w:r>
        <w:t>can</w:t>
      </w:r>
      <w:r w:rsidRPr="00B2525E">
        <w:t xml:space="preserve"> utilize the application triggering services (or Device Triggering) provided by the 3GPP core network via NEF or SCEF.</w:t>
      </w:r>
    </w:p>
    <w:p w14:paraId="23B8B717" w14:textId="7BC618B2" w:rsidR="008A0A19" w:rsidRDefault="009D0D7A" w:rsidP="00280863">
      <w:pPr>
        <w:pStyle w:val="B3"/>
      </w:pPr>
      <w:r>
        <w:t>ii</w:t>
      </w:r>
      <w:r w:rsidR="0024391A">
        <w:t>)</w:t>
      </w:r>
      <w:r w:rsidR="0024391A">
        <w:tab/>
      </w:r>
      <w:proofErr w:type="gramStart"/>
      <w:r w:rsidR="008A0A19">
        <w:t>shall</w:t>
      </w:r>
      <w:proofErr w:type="gramEnd"/>
      <w:r w:rsidR="008A0A19">
        <w:t xml:space="preserve"> wait for the </w:t>
      </w:r>
      <w:r w:rsidR="00C14605">
        <w:t>S</w:t>
      </w:r>
      <w:r w:rsidR="008A0A19">
        <w:t>NM-C to pull the notification messages;</w:t>
      </w:r>
      <w:r w:rsidR="00C14605">
        <w:t xml:space="preserve"> and</w:t>
      </w:r>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proofErr w:type="gramStart"/>
      <w:r>
        <w:t>shall</w:t>
      </w:r>
      <w:proofErr w:type="gramEnd"/>
      <w:r>
        <w:t xml:space="preserve"> process the validity duration share by the </w:t>
      </w:r>
      <w:r w:rsidR="003D610E">
        <w:t>S</w:t>
      </w:r>
      <w:r>
        <w:t>NM-C.</w:t>
      </w:r>
    </w:p>
    <w:p w14:paraId="0DE4A5A2" w14:textId="3AD42D96" w:rsidR="008A0A19" w:rsidRDefault="008A0A19" w:rsidP="008A0A19">
      <w:pPr>
        <w:pStyle w:val="NO"/>
      </w:pPr>
      <w:r w:rsidRPr="00826514">
        <w:t>NOTE</w:t>
      </w:r>
      <w:r w:rsidR="000651A2" w:rsidRPr="00B2525E">
        <w:t> 2</w:t>
      </w:r>
      <w:r>
        <w:t>:</w:t>
      </w:r>
      <w:r>
        <w:tab/>
        <w:t xml:space="preserve">The </w:t>
      </w:r>
      <w:r w:rsidR="003D610E">
        <w:t>S</w:t>
      </w:r>
      <w:r>
        <w:t xml:space="preserve">NM-S </w:t>
      </w:r>
      <w:r w:rsidR="000651A2">
        <w:t xml:space="preserve">can </w:t>
      </w:r>
      <w:r>
        <w:t xml:space="preserve">store the </w:t>
      </w:r>
      <w:r w:rsidRPr="00C81FFC">
        <w:t>authorized user and</w:t>
      </w:r>
      <w:r>
        <w:t xml:space="preserve"> information shared as part of create notification channel request for future references</w:t>
      </w:r>
    </w:p>
    <w:p w14:paraId="17B2FF69" w14:textId="35215B4D" w:rsidR="008A0A19" w:rsidRDefault="008A0A19" w:rsidP="008A0A19">
      <w:r>
        <w:t xml:space="preserve">Upon successful creation of notification channel; the </w:t>
      </w:r>
      <w:r w:rsidR="00190FB1">
        <w:t>SNM</w:t>
      </w:r>
      <w:r>
        <w:t xml:space="preserve">-S: </w:t>
      </w:r>
    </w:p>
    <w:p w14:paraId="48FD2487" w14:textId="73A3E5F1" w:rsidR="008A0A19" w:rsidRPr="00026155" w:rsidRDefault="00E47A75" w:rsidP="00B840F4">
      <w:pPr>
        <w:pStyle w:val="B1"/>
      </w:pPr>
      <w:r>
        <w:t>a)</w:t>
      </w:r>
      <w:r>
        <w:tab/>
      </w:r>
      <w:proofErr w:type="gramStart"/>
      <w:r w:rsidR="008A0A19" w:rsidRPr="00026155">
        <w:t>shall</w:t>
      </w:r>
      <w:proofErr w:type="gramEnd"/>
      <w:r w:rsidR="008A0A19" w:rsidRPr="00026155">
        <w:t xml:space="preserve"> create a notification channel response mess</w:t>
      </w:r>
      <w:r w:rsidR="008A0A19">
        <w:t>age with below attributes as</w:t>
      </w:r>
      <w:r w:rsidR="008A0A19" w:rsidRPr="00E2523C">
        <w:t xml:space="preserve"> specified in clause </w:t>
      </w:r>
      <w:r w:rsidR="00B23F53">
        <w:t>A</w:t>
      </w:r>
      <w:r w:rsidR="008A0A19" w:rsidRPr="00E2523C">
        <w:t>.1.3</w:t>
      </w:r>
      <w:r w:rsidR="008A0A19" w:rsidRPr="00026155">
        <w:t>;</w:t>
      </w:r>
    </w:p>
    <w:p w14:paraId="326F3087" w14:textId="77777777" w:rsidR="008A0A19" w:rsidRDefault="008A0A19" w:rsidP="00CC1BDE">
      <w:pPr>
        <w:pStyle w:val="B2"/>
      </w:pPr>
      <w:r>
        <w:t>1)</w:t>
      </w:r>
      <w:r>
        <w:tab/>
      </w:r>
      <w:proofErr w:type="gramStart"/>
      <w:r>
        <w:t>shall</w:t>
      </w:r>
      <w:proofErr w:type="gramEnd"/>
      <w:r>
        <w:t xml:space="preserve"> </w:t>
      </w:r>
      <w:r w:rsidRPr="00E2523C">
        <w:t>generate unique channel identifier</w:t>
      </w:r>
      <w:r>
        <w:t>;</w:t>
      </w:r>
    </w:p>
    <w:p w14:paraId="6EA56A94" w14:textId="77777777" w:rsidR="008A0A19" w:rsidRDefault="008A0A19" w:rsidP="00CC1BDE">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5AF6B12A" w14:textId="1799ED34" w:rsidR="008A0A19" w:rsidRDefault="008A0A19" w:rsidP="00CC1BDE">
      <w:pPr>
        <w:pStyle w:val="B2"/>
      </w:pPr>
      <w:r>
        <w:t>3)</w:t>
      </w:r>
      <w:r>
        <w:tab/>
      </w:r>
      <w:proofErr w:type="gramStart"/>
      <w:r>
        <w:t>may</w:t>
      </w:r>
      <w:proofErr w:type="gramEnd"/>
      <w:r>
        <w:t xml:space="preserve"> generate the validity duration of the notification channel;</w:t>
      </w:r>
      <w:r w:rsidR="000119AF">
        <w:t xml:space="preserve"> and</w:t>
      </w:r>
    </w:p>
    <w:p w14:paraId="44F78CC5" w14:textId="5EC30C14" w:rsidR="008A0A19" w:rsidRDefault="008A0A19" w:rsidP="00CC1BDE">
      <w:pPr>
        <w:pStyle w:val="B2"/>
      </w:pPr>
      <w:r>
        <w:t>4)</w:t>
      </w:r>
      <w:r>
        <w:tab/>
      </w:r>
      <w:proofErr w:type="gramStart"/>
      <w:r>
        <w:t>may</w:t>
      </w:r>
      <w:proofErr w:type="gramEnd"/>
      <w:r>
        <w:t xml:space="preserve"> generate a notification URL that shall be used by </w:t>
      </w:r>
      <w:r w:rsidR="00921D2C">
        <w:t>S</w:t>
      </w:r>
      <w:r>
        <w:t xml:space="preserve">NM-C to pull the notifications from </w:t>
      </w:r>
      <w:r w:rsidR="00921D2C">
        <w:t>S</w:t>
      </w:r>
      <w:r>
        <w:t>NM-S in case of PULL channel type;</w:t>
      </w:r>
    </w:p>
    <w:p w14:paraId="67E04CB6" w14:textId="77777777" w:rsidR="008A0A19" w:rsidRDefault="008A0A19" w:rsidP="008A0A19">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1969BA0D" w14:textId="1DCBA5DD" w:rsidR="009B57C5" w:rsidRDefault="008A0A19" w:rsidP="00971F1D">
      <w:pPr>
        <w:pStyle w:val="B1"/>
      </w:pPr>
      <w:r>
        <w:lastRenderedPageBreak/>
        <w:t>c)</w:t>
      </w:r>
      <w:r>
        <w:tab/>
      </w:r>
      <w:proofErr w:type="gramStart"/>
      <w:r w:rsidRPr="001C2486">
        <w:t>shall</w:t>
      </w:r>
      <w:proofErr w:type="gramEnd"/>
      <w:r w:rsidRPr="001C2486">
        <w:t xml:space="preserve">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79" w:name="_Toc136259581"/>
      <w:bookmarkStart w:id="80" w:name="_Toc151497974"/>
      <w:r>
        <w:t>6.2.3</w:t>
      </w:r>
      <w:r>
        <w:tab/>
        <w:t>Notification Message delivery</w:t>
      </w:r>
      <w:bookmarkEnd w:id="79"/>
      <w:bookmarkEnd w:id="80"/>
    </w:p>
    <w:p w14:paraId="399C8D40" w14:textId="736154DB" w:rsidR="00E629CB" w:rsidRDefault="00E629CB" w:rsidP="00E629CB">
      <w:pPr>
        <w:pStyle w:val="Heading4"/>
      </w:pPr>
      <w:bookmarkStart w:id="81" w:name="_Toc136259582"/>
      <w:bookmarkStart w:id="82" w:name="_Toc151497975"/>
      <w:r>
        <w:t>6.2.3.1</w:t>
      </w:r>
      <w:r>
        <w:tab/>
        <w:t>PUSH notification messages procedure</w:t>
      </w:r>
      <w:bookmarkEnd w:id="81"/>
      <w:bookmarkEnd w:id="82"/>
    </w:p>
    <w:p w14:paraId="136E548E" w14:textId="659AECEC" w:rsidR="00DC49E5" w:rsidRDefault="00DC49E5" w:rsidP="000C03CE">
      <w:pPr>
        <w:pStyle w:val="Heading5"/>
      </w:pPr>
      <w:bookmarkStart w:id="83" w:name="_Toc151497976"/>
      <w:r>
        <w:t>6.2.3.1.1</w:t>
      </w:r>
      <w:r>
        <w:tab/>
        <w:t>SNM client procedure</w:t>
      </w:r>
      <w:bookmarkEnd w:id="83"/>
    </w:p>
    <w:p w14:paraId="45E3AF7C" w14:textId="17BB9C78"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t>a)</w:t>
      </w:r>
      <w:r w:rsidRPr="00826514">
        <w:tab/>
      </w:r>
      <w:proofErr w:type="gramStart"/>
      <w:r w:rsidRPr="00826514">
        <w:t>shall</w:t>
      </w:r>
      <w:proofErr w:type="gramEnd"/>
      <w:r w:rsidRPr="00826514">
        <w:t xml:space="preserve">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proofErr w:type="gramStart"/>
      <w:r w:rsidRPr="00826514">
        <w:t>send</w:t>
      </w:r>
      <w:proofErr w:type="gramEnd"/>
      <w:r w:rsidRPr="00826514">
        <w:t xml:space="preserve">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proofErr w:type="gramStart"/>
      <w:r>
        <w:t>shall</w:t>
      </w:r>
      <w:proofErr w:type="gramEnd"/>
      <w:r>
        <w:t xml:space="preserve">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4FF53408" w:rsidR="00E629CB" w:rsidRDefault="00E629CB" w:rsidP="00227D1D">
      <w:pPr>
        <w:pStyle w:val="Heading5"/>
      </w:pPr>
      <w:bookmarkStart w:id="84" w:name="_Toc136259583"/>
      <w:bookmarkStart w:id="85" w:name="_Toc151497977"/>
      <w:r>
        <w:t>6.2.3.</w:t>
      </w:r>
      <w:r w:rsidR="00DC49E5">
        <w:t>1.</w:t>
      </w:r>
      <w:r>
        <w:t>2</w:t>
      </w:r>
      <w:r>
        <w:tab/>
      </w:r>
      <w:r w:rsidR="00DC49E5" w:rsidRPr="008A4B0D">
        <w:t xml:space="preserve">SNM server </w:t>
      </w:r>
      <w:r>
        <w:t>procedure</w:t>
      </w:r>
      <w:bookmarkEnd w:id="84"/>
      <w:bookmarkEnd w:id="85"/>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r>
      <w:proofErr w:type="gramStart"/>
      <w:r w:rsidRPr="00826514">
        <w:t>shall</w:t>
      </w:r>
      <w:proofErr w:type="gramEnd"/>
      <w:r w:rsidRPr="00826514">
        <w:t xml:space="preserve"> set request URI to the call back URI received at the time of creating </w:t>
      </w:r>
      <w:r>
        <w:t>channel</w:t>
      </w:r>
      <w:r w:rsidRPr="00826514">
        <w:t>;</w:t>
      </w:r>
    </w:p>
    <w:p w14:paraId="1690EBB7" w14:textId="77777777" w:rsidR="00E629CB" w:rsidRPr="00826514" w:rsidRDefault="00E629CB" w:rsidP="00E629CB">
      <w:pPr>
        <w:pStyle w:val="B2"/>
      </w:pPr>
      <w:r w:rsidRPr="00826514">
        <w:t>2)</w:t>
      </w:r>
      <w:r w:rsidRPr="00826514">
        <w:tab/>
      </w:r>
      <w:proofErr w:type="gramStart"/>
      <w:r w:rsidRPr="00826514">
        <w:t>shall</w:t>
      </w:r>
      <w:proofErr w:type="gramEnd"/>
      <w:r w:rsidRPr="00826514">
        <w:t xml:space="preserve">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w:t>
      </w:r>
      <w:proofErr w:type="spellStart"/>
      <w:r w:rsidRPr="00826514">
        <w:rPr>
          <w:rFonts w:eastAsia="Courier New"/>
        </w:rPr>
        <w:t>json</w:t>
      </w:r>
      <w:proofErr w:type="spellEnd"/>
      <w:r>
        <w:t>";</w:t>
      </w:r>
    </w:p>
    <w:p w14:paraId="50AF8C84" w14:textId="10DBA099" w:rsidR="00E629CB" w:rsidRDefault="00E629CB" w:rsidP="00E629CB">
      <w:pPr>
        <w:pStyle w:val="B2"/>
      </w:pPr>
      <w:r w:rsidRPr="00826514">
        <w:t>3)</w:t>
      </w:r>
      <w:r w:rsidRPr="00826514">
        <w:tab/>
      </w:r>
      <w:proofErr w:type="gramStart"/>
      <w:r>
        <w:t>shall</w:t>
      </w:r>
      <w:proofErr w:type="gramEnd"/>
      <w:r>
        <w:t xml:space="preserve">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proofErr w:type="spellStart"/>
      <w:r>
        <w:t>i</w:t>
      </w:r>
      <w:proofErr w:type="spellEnd"/>
      <w:r>
        <w:t>)</w:t>
      </w:r>
      <w:r>
        <w:tab/>
      </w:r>
      <w:proofErr w:type="gramStart"/>
      <w:r>
        <w:t>shall</w:t>
      </w:r>
      <w:proofErr w:type="gramEnd"/>
      <w:r>
        <w:t xml:space="preserve"> set the channel identifier associated with the SNM-C; and</w:t>
      </w:r>
    </w:p>
    <w:p w14:paraId="39EDFA73" w14:textId="6A626CF6" w:rsidR="00E629CB" w:rsidRDefault="00E629CB" w:rsidP="00E629CB">
      <w:pPr>
        <w:pStyle w:val="B3"/>
      </w:pPr>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39D4A71B"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7159 [5</w:t>
      </w:r>
      <w:r>
        <w:t>]; and</w:t>
      </w:r>
    </w:p>
    <w:p w14:paraId="1C8D8D40" w14:textId="77777777" w:rsidR="00E629CB" w:rsidRDefault="00E629CB" w:rsidP="00E629CB">
      <w:pPr>
        <w:pStyle w:val="B1"/>
      </w:pPr>
      <w:r w:rsidRPr="00826514">
        <w:t>c)</w:t>
      </w:r>
      <w:r w:rsidRPr="00826514">
        <w:tab/>
      </w:r>
      <w:proofErr w:type="gramStart"/>
      <w:r w:rsidRPr="00826514">
        <w:t>shall</w:t>
      </w:r>
      <w:proofErr w:type="gramEnd"/>
      <w:r w:rsidRPr="00826514">
        <w:t xml:space="preserve"> sen</w:t>
      </w:r>
      <w:r>
        <w:t>d</w:t>
      </w:r>
      <w:r w:rsidRPr="00826514">
        <w:t xml:space="preserve"> </w:t>
      </w:r>
      <w:r>
        <w:t>the HTTP POST request towards SN</w:t>
      </w:r>
      <w:r w:rsidRPr="00826514">
        <w:t>M-C.</w:t>
      </w:r>
    </w:p>
    <w:p w14:paraId="7705C51A" w14:textId="1AE99C43" w:rsidR="0048376B" w:rsidRDefault="0048376B" w:rsidP="0048376B">
      <w:pPr>
        <w:pStyle w:val="Heading4"/>
      </w:pPr>
      <w:bookmarkStart w:id="86" w:name="_Toc151497978"/>
      <w:r>
        <w:t>6.2.3.</w:t>
      </w:r>
      <w:r w:rsidR="000B317D">
        <w:t>2</w:t>
      </w:r>
      <w:r w:rsidR="0054391D">
        <w:tab/>
      </w:r>
      <w:r>
        <w:t>PULL notification messages procedure</w:t>
      </w:r>
      <w:bookmarkEnd w:id="86"/>
    </w:p>
    <w:p w14:paraId="33677C1E" w14:textId="47C82FC6" w:rsidR="0048376B" w:rsidRDefault="0048376B" w:rsidP="0048376B">
      <w:pPr>
        <w:pStyle w:val="Heading5"/>
      </w:pPr>
      <w:bookmarkStart w:id="87" w:name="_Toc151497979"/>
      <w:r>
        <w:t>6.2.3.</w:t>
      </w:r>
      <w:r w:rsidR="000B317D">
        <w:t>2</w:t>
      </w:r>
      <w:r>
        <w:t>.1</w:t>
      </w:r>
      <w:r w:rsidR="0054391D">
        <w:tab/>
      </w:r>
      <w:r>
        <w:t>SNM client procedure</w:t>
      </w:r>
      <w:bookmarkEnd w:id="87"/>
    </w:p>
    <w:p w14:paraId="2411668A" w14:textId="77777777" w:rsidR="0048376B" w:rsidRDefault="0048376B" w:rsidP="0048376B">
      <w:r>
        <w:t xml:space="preserve">To retrieve the latest notification messages available at the SNM-S as received from VAL servers, the SNM-C shall send an HTTP GET request to the SNM-S. In the HTTP GET request the SNM-C: </w:t>
      </w:r>
    </w:p>
    <w:p w14:paraId="4A97753A" w14:textId="77777777" w:rsidR="0048376B" w:rsidRPr="00B02B13" w:rsidRDefault="0048376B" w:rsidP="0048376B">
      <w:pPr>
        <w:pStyle w:val="B1"/>
      </w:pPr>
      <w:r>
        <w:t>a)</w:t>
      </w:r>
      <w:r>
        <w:tab/>
      </w:r>
      <w:proofErr w:type="gramStart"/>
      <w:r w:rsidRPr="00B02B13">
        <w:t>shall</w:t>
      </w:r>
      <w:proofErr w:type="gramEnd"/>
      <w:r w:rsidRPr="00B02B13">
        <w:t xml:space="preserve">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2F791BA5" w14:textId="77777777" w:rsidR="0048376B" w:rsidRPr="00B02B13" w:rsidRDefault="0048376B" w:rsidP="0048376B">
      <w:pPr>
        <w:pStyle w:val="B1"/>
      </w:pPr>
      <w:r>
        <w:t>b)</w:t>
      </w:r>
      <w:r>
        <w:tab/>
      </w:r>
      <w:proofErr w:type="gramStart"/>
      <w:r w:rsidRPr="00B02B13">
        <w:t>shall</w:t>
      </w:r>
      <w:proofErr w:type="gramEnd"/>
      <w:r w:rsidRPr="00B02B13">
        <w:t xml:space="preserve"> include the Host header with public user identity of SNM-S;</w:t>
      </w:r>
    </w:p>
    <w:p w14:paraId="54266028" w14:textId="04CD4E8E" w:rsidR="0048376B" w:rsidRPr="00B02B13" w:rsidRDefault="0048376B" w:rsidP="0048376B">
      <w:pPr>
        <w:pStyle w:val="B1"/>
      </w:pPr>
      <w:r>
        <w:lastRenderedPageBreak/>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F43C8DA" w14:textId="77777777" w:rsidR="0048376B" w:rsidRPr="00826514" w:rsidRDefault="0048376B" w:rsidP="0048376B">
      <w:pPr>
        <w:pStyle w:val="B1"/>
      </w:pPr>
      <w:r>
        <w:t>d)</w:t>
      </w:r>
      <w:r>
        <w:tab/>
      </w:r>
      <w:proofErr w:type="gramStart"/>
      <w:r w:rsidRPr="00826514">
        <w:t>shall</w:t>
      </w:r>
      <w:proofErr w:type="gramEnd"/>
      <w:r w:rsidRPr="00826514">
        <w:t xml:space="preserve"> include a Content-Type header field set to "applica</w:t>
      </w:r>
      <w:r>
        <w:t>tion/vnd.3gpp.seal-pull-notification-message-request/json</w:t>
      </w:r>
      <w:r w:rsidRPr="00826514">
        <w:t>";</w:t>
      </w:r>
    </w:p>
    <w:p w14:paraId="467D49BB" w14:textId="77777777" w:rsidR="0048376B" w:rsidRDefault="0048376B" w:rsidP="0048376B">
      <w:pPr>
        <w:pStyle w:val="B1"/>
      </w:pPr>
      <w:r>
        <w:t>e)</w:t>
      </w:r>
      <w:r>
        <w:tab/>
      </w:r>
      <w:proofErr w:type="gramStart"/>
      <w:r>
        <w:t>shall</w:t>
      </w:r>
      <w:proofErr w:type="gramEnd"/>
      <w:r>
        <w:t xml:space="preserve"> generate the pull notifications request message as specified in clause A.2.3:</w:t>
      </w:r>
    </w:p>
    <w:p w14:paraId="4F827269" w14:textId="77777777" w:rsidR="0048376B" w:rsidRDefault="0048376B" w:rsidP="0048376B">
      <w:pPr>
        <w:pStyle w:val="B2"/>
      </w:pPr>
      <w:r>
        <w:t>1)</w:t>
      </w:r>
      <w:r>
        <w:tab/>
      </w:r>
      <w:proofErr w:type="gramStart"/>
      <w:r>
        <w:t>shall</w:t>
      </w:r>
      <w:proofErr w:type="gramEnd"/>
      <w:r>
        <w:t xml:space="preserve"> set the requestor identity to the notification management client identity; and</w:t>
      </w:r>
    </w:p>
    <w:p w14:paraId="5A6BFA10" w14:textId="77777777" w:rsidR="0048376B" w:rsidRDefault="0048376B" w:rsidP="0048376B">
      <w:pPr>
        <w:pStyle w:val="B2"/>
      </w:pPr>
      <w:r>
        <w:t>2)</w:t>
      </w:r>
      <w:r>
        <w:tab/>
      </w:r>
      <w:proofErr w:type="gramStart"/>
      <w:r>
        <w:t>shall</w:t>
      </w:r>
      <w:proofErr w:type="gramEnd"/>
      <w:r>
        <w:t xml:space="preserve"> set the channel identifier to the identity of the corresponding notification channel with SNM-S from which the messages has to be pulled. </w:t>
      </w:r>
    </w:p>
    <w:p w14:paraId="7B65226F" w14:textId="77777777" w:rsidR="0048376B" w:rsidRDefault="0048376B" w:rsidP="0048376B">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p>
    <w:p w14:paraId="71E6E85E" w14:textId="77777777" w:rsidR="0048376B" w:rsidRPr="002246B6" w:rsidRDefault="0048376B" w:rsidP="0048376B">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7ED07483" w14:textId="46A0B2A8" w:rsidR="00E629CB" w:rsidRDefault="0048376B" w:rsidP="004C0D0A">
      <w:pPr>
        <w:pStyle w:val="Heading5"/>
      </w:pPr>
      <w:bookmarkStart w:id="88" w:name="_Toc151497980"/>
      <w:r>
        <w:t>6.2.3.</w:t>
      </w:r>
      <w:r w:rsidR="000B317D">
        <w:t>2</w:t>
      </w:r>
      <w:r>
        <w:t>.2</w:t>
      </w:r>
      <w:r w:rsidR="0054391D">
        <w:tab/>
      </w:r>
      <w:r>
        <w:t>SNM server procedure</w:t>
      </w:r>
      <w:bookmarkEnd w:id="88"/>
    </w:p>
    <w:p w14:paraId="77EAD961" w14:textId="77777777" w:rsidR="0048376B" w:rsidRDefault="0048376B" w:rsidP="0048376B">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07A25F0B" w14:textId="77777777" w:rsidR="0048376B" w:rsidRPr="00826514" w:rsidRDefault="0048376B" w:rsidP="0048376B">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7B24E5C2" w14:textId="77777777" w:rsidR="0048376B" w:rsidRDefault="0048376B" w:rsidP="0048376B">
      <w:pPr>
        <w:pStyle w:val="B2"/>
      </w:pPr>
      <w:r w:rsidRPr="00826514">
        <w:t>1)</w:t>
      </w:r>
      <w:r w:rsidRPr="00826514">
        <w:tab/>
      </w:r>
      <w:proofErr w:type="gramStart"/>
      <w:r w:rsidRPr="00826514">
        <w:t>if</w:t>
      </w:r>
      <w:proofErr w:type="gramEnd"/>
      <w:r w:rsidRPr="00826514">
        <w:t xml:space="preserve">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518F4F97" w14:textId="77777777" w:rsidR="0048376B" w:rsidRPr="00826514" w:rsidRDefault="0048376B" w:rsidP="0048376B">
      <w:pPr>
        <w:pStyle w:val="B1"/>
      </w:pPr>
      <w:r w:rsidRPr="00E2523C">
        <w:t>b)</w:t>
      </w:r>
      <w:r w:rsidRPr="00E2523C">
        <w:tab/>
      </w:r>
      <w:proofErr w:type="gramStart"/>
      <w:r w:rsidRPr="00826514">
        <w:t>shall</w:t>
      </w:r>
      <w:proofErr w:type="gramEnd"/>
      <w:r w:rsidRPr="00826514">
        <w:t xml:space="preserve"> determine whether </w:t>
      </w:r>
      <w:r>
        <w:t>notification URL</w:t>
      </w:r>
      <w:r w:rsidRPr="00826514">
        <w:t xml:space="preserve"> </w:t>
      </w:r>
      <w:r>
        <w:t>corresponding to the one issued by SNM-S as part of create notification channel response</w:t>
      </w:r>
      <w:r w:rsidRPr="00826514">
        <w:t xml:space="preserve"> or not; and</w:t>
      </w:r>
      <w:r>
        <w:t>:</w:t>
      </w:r>
    </w:p>
    <w:p w14:paraId="01ED4779" w14:textId="77777777" w:rsidR="0048376B" w:rsidRPr="00826514" w:rsidRDefault="0048376B" w:rsidP="0048376B">
      <w:pPr>
        <w:pStyle w:val="B2"/>
      </w:pPr>
      <w:r w:rsidRPr="00826514">
        <w:t>1)</w:t>
      </w:r>
      <w:r w:rsidRPr="00826514">
        <w:tab/>
      </w:r>
      <w:proofErr w:type="gramStart"/>
      <w:r w:rsidRPr="00826514">
        <w:t>if</w:t>
      </w:r>
      <w:proofErr w:type="gramEnd"/>
      <w:r w:rsidRPr="00826514">
        <w:t xml:space="preserve">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06DBAADA" w14:textId="77777777" w:rsidR="0048376B" w:rsidRPr="00826514" w:rsidRDefault="0048376B" w:rsidP="0048376B">
      <w:pPr>
        <w:pStyle w:val="B1"/>
      </w:pPr>
      <w:r>
        <w:t>c</w:t>
      </w:r>
      <w:r w:rsidRPr="00E2523C">
        <w:t>)</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34362206" w14:textId="77777777" w:rsidR="0048376B" w:rsidRPr="00826514" w:rsidRDefault="0048376B" w:rsidP="0048376B">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w:t>
      </w:r>
      <w:r>
        <w:t>GET</w:t>
      </w:r>
      <w:r w:rsidRPr="00826514">
        <w:t xml:space="preserve"> request and skip rest of the steps;</w:t>
      </w:r>
    </w:p>
    <w:p w14:paraId="1BC40CD3" w14:textId="77777777" w:rsidR="0048376B" w:rsidRPr="00826514" w:rsidRDefault="0048376B" w:rsidP="0048376B">
      <w:pPr>
        <w:pStyle w:val="B1"/>
      </w:pPr>
      <w:r>
        <w:t>d</w:t>
      </w:r>
      <w:r w:rsidRPr="00826514">
        <w:t>)</w:t>
      </w:r>
      <w:r w:rsidRPr="00826514">
        <w:tab/>
      </w:r>
      <w:proofErr w:type="gramStart"/>
      <w:r w:rsidRPr="00826514">
        <w:t>shall</w:t>
      </w:r>
      <w:proofErr w:type="gramEnd"/>
      <w:r w:rsidRPr="00826514">
        <w:t xml:space="preserve">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4B2CBE46" w14:textId="77777777" w:rsidR="0048376B" w:rsidRDefault="0048376B" w:rsidP="0048376B">
      <w:pPr>
        <w:pStyle w:val="B2"/>
      </w:pPr>
      <w:r w:rsidRPr="00826514">
        <w:t>1)</w:t>
      </w:r>
      <w:r>
        <w:tab/>
      </w:r>
      <w:proofErr w:type="gramStart"/>
      <w:r w:rsidRPr="00855D92">
        <w:t>shall</w:t>
      </w:r>
      <w:proofErr w:type="gramEnd"/>
      <w:r w:rsidRPr="00855D92">
        <w:t xml:space="preserve"> include a Content-Type header field set to "</w:t>
      </w:r>
      <w:r w:rsidRPr="00CB5D98">
        <w:t>application/vnd.3gpp.seal-notification-payload</w:t>
      </w:r>
      <w:r>
        <w:t>/</w:t>
      </w:r>
      <w:proofErr w:type="spellStart"/>
      <w:r>
        <w:t>json</w:t>
      </w:r>
      <w:proofErr w:type="spellEnd"/>
      <w:r w:rsidRPr="00855D92">
        <w:t>";</w:t>
      </w:r>
    </w:p>
    <w:p w14:paraId="0E8C6DCB" w14:textId="77777777" w:rsidR="0048376B" w:rsidRDefault="0048376B" w:rsidP="0048376B">
      <w:pPr>
        <w:pStyle w:val="B2"/>
      </w:pPr>
      <w:r>
        <w:t>2)</w:t>
      </w:r>
      <w:r w:rsidRPr="00826514">
        <w:tab/>
      </w:r>
      <w:proofErr w:type="gramStart"/>
      <w:r>
        <w:t>shall</w:t>
      </w:r>
      <w:proofErr w:type="gramEnd"/>
      <w:r>
        <w:t xml:space="preserve"> generate the notification message payload as specified in clause</w:t>
      </w:r>
      <w:r w:rsidRPr="002246B6">
        <w:t> </w:t>
      </w:r>
      <w:r w:rsidRPr="00C86ADE">
        <w:t>A</w:t>
      </w:r>
      <w:r>
        <w:t>.2.2:</w:t>
      </w:r>
    </w:p>
    <w:p w14:paraId="3C5CC52F" w14:textId="77777777" w:rsidR="0048376B" w:rsidRDefault="0048376B" w:rsidP="0048376B">
      <w:pPr>
        <w:pStyle w:val="B3"/>
      </w:pPr>
      <w:proofErr w:type="spellStart"/>
      <w:r>
        <w:t>i</w:t>
      </w:r>
      <w:proofErr w:type="spellEnd"/>
      <w:r>
        <w:t>)</w:t>
      </w:r>
      <w:r>
        <w:tab/>
      </w:r>
      <w:proofErr w:type="gramStart"/>
      <w:r>
        <w:t>shall</w:t>
      </w:r>
      <w:proofErr w:type="gramEnd"/>
      <w:r>
        <w:t xml:space="preserve"> set the channel identifier associated with the SNM-C; and</w:t>
      </w:r>
    </w:p>
    <w:p w14:paraId="4E057E01" w14:textId="77777777" w:rsidR="0048376B" w:rsidRDefault="0048376B" w:rsidP="0048376B">
      <w:pPr>
        <w:pStyle w:val="B3"/>
      </w:pPr>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43BFD5B6" w14:textId="77777777" w:rsidR="0048376B" w:rsidRPr="00826514" w:rsidRDefault="0048376B" w:rsidP="0048376B">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7159 [5</w:t>
      </w:r>
      <w:r>
        <w:t xml:space="preserve">]; </w:t>
      </w:r>
      <w:r w:rsidRPr="00855D92">
        <w:t>and</w:t>
      </w:r>
    </w:p>
    <w:p w14:paraId="31768FCB" w14:textId="77777777" w:rsidR="0048376B" w:rsidRPr="00F63629" w:rsidRDefault="0048376B" w:rsidP="0048376B">
      <w:pPr>
        <w:pStyle w:val="B1"/>
      </w:pPr>
      <w:r>
        <w:t>e</w:t>
      </w:r>
      <w:r w:rsidRPr="00826514">
        <w:t>)</w:t>
      </w:r>
      <w:r w:rsidRPr="00826514">
        <w:tab/>
      </w:r>
      <w:proofErr w:type="gramStart"/>
      <w:r w:rsidRPr="00826514">
        <w:t>shall</w:t>
      </w:r>
      <w:proofErr w:type="gramEnd"/>
      <w:r w:rsidRPr="00826514">
        <w:t xml:space="preserve"> send an HTTP 200 (OK) response </w:t>
      </w:r>
      <w:r>
        <w:t>towards SN</w:t>
      </w:r>
      <w:r w:rsidRPr="00826514">
        <w:t>M-C.</w:t>
      </w:r>
    </w:p>
    <w:p w14:paraId="2C772F12" w14:textId="77777777" w:rsidR="0048376B" w:rsidRDefault="0048376B" w:rsidP="0048376B">
      <w:pPr>
        <w:pStyle w:val="NO"/>
      </w:pPr>
      <w:r>
        <w:rPr>
          <w:lang w:val="en-US"/>
        </w:rPr>
        <w:t>NOTE:</w:t>
      </w:r>
      <w:r>
        <w:tab/>
        <w:t>Efficient utilization of same TCP connection across multiple pull requests using keep-alive and other such HTTP feature is implementation specific.</w:t>
      </w:r>
    </w:p>
    <w:p w14:paraId="310CB268" w14:textId="77777777" w:rsidR="0048376B" w:rsidRDefault="0048376B" w:rsidP="0048376B">
      <w:pPr>
        <w:pStyle w:val="B1"/>
      </w:pPr>
    </w:p>
    <w:p w14:paraId="70D8AF78" w14:textId="77777777" w:rsidR="00C51373" w:rsidRDefault="00C51373" w:rsidP="00C51373">
      <w:pPr>
        <w:pStyle w:val="Heading3"/>
      </w:pPr>
      <w:bookmarkStart w:id="89" w:name="_Toc136259584"/>
      <w:bookmarkStart w:id="90" w:name="_Toc151497981"/>
      <w:r>
        <w:lastRenderedPageBreak/>
        <w:t>6.2.4</w:t>
      </w:r>
      <w:r>
        <w:tab/>
        <w:t>Notification channel deletion procedures</w:t>
      </w:r>
      <w:bookmarkEnd w:id="89"/>
      <w:bookmarkEnd w:id="90"/>
    </w:p>
    <w:p w14:paraId="43D07BFD" w14:textId="77777777" w:rsidR="00C51373" w:rsidRDefault="00C51373" w:rsidP="00C51373">
      <w:pPr>
        <w:pStyle w:val="Heading4"/>
      </w:pPr>
      <w:bookmarkStart w:id="91" w:name="_Toc136259585"/>
      <w:bookmarkStart w:id="92" w:name="_Toc151497982"/>
      <w:r>
        <w:t>6.2.4.1</w:t>
      </w:r>
      <w:r>
        <w:tab/>
        <w:t>SNM client procedures</w:t>
      </w:r>
      <w:bookmarkEnd w:id="91"/>
      <w:bookmarkEnd w:id="92"/>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70DF320E" w:rsidR="00C51373" w:rsidRPr="00B02B13" w:rsidRDefault="00A2261F" w:rsidP="00D47FDC">
      <w:pPr>
        <w:pStyle w:val="B1"/>
      </w:pPr>
      <w:r>
        <w:t>a)</w:t>
      </w:r>
      <w:r>
        <w:tab/>
      </w:r>
      <w:proofErr w:type="gramStart"/>
      <w:r w:rsidR="00C51373" w:rsidRPr="00B02B13">
        <w:t>shall</w:t>
      </w:r>
      <w:proofErr w:type="gramEnd"/>
      <w:r w:rsidR="00C51373" w:rsidRPr="00B02B13">
        <w:t xml:space="preserve"> set the Request-URI to the URI of the SNM-S</w:t>
      </w:r>
      <w:r w:rsidR="00C51373">
        <w:t>;</w:t>
      </w:r>
    </w:p>
    <w:p w14:paraId="1F20C2B1" w14:textId="5F6D9A7B" w:rsidR="00C51373" w:rsidRPr="00B02B13" w:rsidRDefault="00A2261F" w:rsidP="00D47FDC">
      <w:pPr>
        <w:pStyle w:val="B1"/>
      </w:pPr>
      <w:r>
        <w:t>b)</w:t>
      </w:r>
      <w:r>
        <w:tab/>
      </w:r>
      <w:proofErr w:type="gramStart"/>
      <w:r w:rsidR="00C51373" w:rsidRPr="00B02B13">
        <w:t>shall</w:t>
      </w:r>
      <w:proofErr w:type="gramEnd"/>
      <w:r w:rsidR="00C51373" w:rsidRPr="00B02B13">
        <w:t xml:space="preserve">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459D40F7" w:rsidR="00C51373" w:rsidRPr="00826514" w:rsidRDefault="00A2261F" w:rsidP="00D47FDC">
      <w:pPr>
        <w:pStyle w:val="B1"/>
      </w:pPr>
      <w:r>
        <w:t>d)</w:t>
      </w:r>
      <w:r>
        <w:tab/>
      </w:r>
      <w:proofErr w:type="gramStart"/>
      <w:r w:rsidR="00C51373" w:rsidRPr="00826514">
        <w:t>shall</w:t>
      </w:r>
      <w:proofErr w:type="gramEnd"/>
      <w:r w:rsidR="00C51373" w:rsidRPr="00826514">
        <w:t xml:space="preserve"> include a Content-Type header field set to "applica</w:t>
      </w:r>
      <w:r w:rsidR="00C51373">
        <w:t>tion/vnd.3gpp.seal-delete-notification-channel-request</w:t>
      </w:r>
      <w:r w:rsidR="00C51373" w:rsidRPr="00826514">
        <w:t>";</w:t>
      </w:r>
    </w:p>
    <w:p w14:paraId="4020BD4A" w14:textId="6D2CEF04" w:rsidR="00C51373" w:rsidRDefault="00A2261F" w:rsidP="00D47FDC">
      <w:pPr>
        <w:pStyle w:val="B1"/>
      </w:pPr>
      <w:r>
        <w:t>e)</w:t>
      </w:r>
      <w:r>
        <w:tab/>
      </w:r>
      <w:proofErr w:type="gramStart"/>
      <w:r w:rsidR="00C51373">
        <w:t>shall</w:t>
      </w:r>
      <w:proofErr w:type="gramEnd"/>
      <w:r w:rsidR="00C51373">
        <w:t xml:space="preserve">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r>
      <w:proofErr w:type="gramStart"/>
      <w:r>
        <w:t>shall</w:t>
      </w:r>
      <w:proofErr w:type="gramEnd"/>
      <w:r>
        <w:t xml:space="preserve"> set the requestor identity to the notification management client identity;</w:t>
      </w:r>
      <w:r w:rsidR="00AB4978">
        <w:t xml:space="preserve"> and</w:t>
      </w:r>
    </w:p>
    <w:p w14:paraId="09283AD7" w14:textId="77777777" w:rsidR="00C51373" w:rsidRDefault="00C51373" w:rsidP="00C51373">
      <w:pPr>
        <w:pStyle w:val="B2"/>
      </w:pPr>
      <w:r>
        <w:t>2)</w:t>
      </w:r>
      <w:r>
        <w:tab/>
      </w:r>
      <w:proofErr w:type="gramStart"/>
      <w:r>
        <w:t>shall</w:t>
      </w:r>
      <w:proofErr w:type="gramEnd"/>
      <w:r>
        <w:t xml:space="preserve">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proofErr w:type="spellStart"/>
      <w:r>
        <w:t>i</w:t>
      </w:r>
      <w:proofErr w:type="spellEnd"/>
      <w:r>
        <w:t>)</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6FA927A8"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7159 [5</w:t>
      </w:r>
      <w:r w:rsidRPr="002246B6">
        <w:t>].</w:t>
      </w:r>
    </w:p>
    <w:p w14:paraId="0DF60D21" w14:textId="77777777" w:rsidR="00C51373" w:rsidRDefault="00C51373" w:rsidP="00C51373">
      <w:pPr>
        <w:pStyle w:val="Heading4"/>
      </w:pPr>
      <w:bookmarkStart w:id="93" w:name="_Toc136259586"/>
      <w:bookmarkStart w:id="94" w:name="_Toc151497983"/>
      <w:r>
        <w:t>6.2.4.2</w:t>
      </w:r>
      <w:r>
        <w:tab/>
        <w:t>SNM server procedures</w:t>
      </w:r>
      <w:bookmarkEnd w:id="93"/>
      <w:bookmarkEnd w:id="94"/>
    </w:p>
    <w:p w14:paraId="336252A0" w14:textId="77777777"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p>
    <w:p w14:paraId="5E08A156" w14:textId="77777777" w:rsidR="00C51373" w:rsidRPr="00826514" w:rsidRDefault="00C51373" w:rsidP="00C51373">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proofErr w:type="gramStart"/>
      <w:r w:rsidRPr="001C2486">
        <w:t>shall</w:t>
      </w:r>
      <w:proofErr w:type="gramEnd"/>
      <w:r w:rsidRPr="001C2486">
        <w:t xml:space="preserve"> send an HTTP 200 (OK) response </w:t>
      </w:r>
      <w:r>
        <w:t>to the SNM-C</w:t>
      </w:r>
      <w:r w:rsidRPr="001C2486">
        <w:t>.</w:t>
      </w:r>
    </w:p>
    <w:p w14:paraId="52DD171F" w14:textId="0B0A4A50" w:rsidR="00C51373" w:rsidRDefault="00C51373" w:rsidP="00971F1D">
      <w:pPr>
        <w:pStyle w:val="B1"/>
      </w:pPr>
    </w:p>
    <w:p w14:paraId="41C3369B" w14:textId="5C4AA851" w:rsidR="00BB170A" w:rsidRDefault="00BB170A" w:rsidP="00BB170A">
      <w:pPr>
        <w:pStyle w:val="Heading3"/>
        <w:rPr>
          <w:lang w:val="en-US"/>
        </w:rPr>
      </w:pPr>
      <w:bookmarkStart w:id="95" w:name="_Toc151497984"/>
      <w:r>
        <w:rPr>
          <w:lang w:val="en-US"/>
        </w:rPr>
        <w:t>6.2.5</w:t>
      </w:r>
      <w:r w:rsidR="00C1295C">
        <w:rPr>
          <w:lang w:val="en-US"/>
        </w:rPr>
        <w:tab/>
      </w:r>
      <w:r>
        <w:rPr>
          <w:lang w:val="en-US"/>
        </w:rPr>
        <w:t>Notification channel update procedure</w:t>
      </w:r>
      <w:bookmarkEnd w:id="95"/>
    </w:p>
    <w:p w14:paraId="7912C03B" w14:textId="112AE7F4" w:rsidR="00BB170A" w:rsidRDefault="00BB170A" w:rsidP="00BB170A">
      <w:pPr>
        <w:pStyle w:val="Heading4"/>
        <w:rPr>
          <w:lang w:val="en-US"/>
        </w:rPr>
      </w:pPr>
      <w:bookmarkStart w:id="96" w:name="_Toc151497985"/>
      <w:r>
        <w:rPr>
          <w:lang w:val="en-US"/>
        </w:rPr>
        <w:t>6.2.5.1</w:t>
      </w:r>
      <w:r w:rsidR="00C1295C">
        <w:rPr>
          <w:lang w:val="en-US"/>
        </w:rPr>
        <w:tab/>
      </w:r>
      <w:r>
        <w:rPr>
          <w:lang w:val="en-US"/>
        </w:rPr>
        <w:t>SNM client procedures</w:t>
      </w:r>
      <w:bookmarkEnd w:id="96"/>
    </w:p>
    <w:p w14:paraId="5F659529" w14:textId="77777777" w:rsidR="00BB170A" w:rsidRDefault="00BB170A" w:rsidP="00BB170A">
      <w:r>
        <w:t>Upon detecting the expiry period of the active notification channel approaching; the SNM-C shall request for update of the notification channel expiry period by sending an HTTP PUT request to the SNM-S. In the HTTP PUT request the SNM-C:</w:t>
      </w:r>
    </w:p>
    <w:p w14:paraId="57183E4E" w14:textId="77777777" w:rsidR="00BB170A" w:rsidRPr="00757013" w:rsidRDefault="00BB170A" w:rsidP="00BB170A">
      <w:pPr>
        <w:pStyle w:val="B1"/>
      </w:pPr>
      <w:r w:rsidRPr="007C00FE">
        <w:t>a)</w:t>
      </w:r>
      <w:r w:rsidRPr="007C00FE">
        <w:tab/>
      </w:r>
      <w:proofErr w:type="gramStart"/>
      <w:r w:rsidRPr="007C00FE">
        <w:t>shall</w:t>
      </w:r>
      <w:proofErr w:type="gramEnd"/>
      <w:r w:rsidRPr="007C00FE">
        <w:t xml:space="preserve"> set the Request-URI to the</w:t>
      </w:r>
      <w:r w:rsidRPr="00757013">
        <w:t xml:space="preserve"> URI of the SNM-S;</w:t>
      </w:r>
    </w:p>
    <w:p w14:paraId="581B0C34" w14:textId="77777777" w:rsidR="00BB170A" w:rsidRPr="00757013" w:rsidRDefault="00BB170A" w:rsidP="00BB170A">
      <w:pPr>
        <w:pStyle w:val="B1"/>
      </w:pPr>
      <w:r w:rsidRPr="00757013">
        <w:lastRenderedPageBreak/>
        <w:t>b)</w:t>
      </w:r>
      <w:r w:rsidRPr="00757013">
        <w:tab/>
      </w:r>
      <w:proofErr w:type="gramStart"/>
      <w:r w:rsidRPr="00757013">
        <w:t>shall</w:t>
      </w:r>
      <w:proofErr w:type="gramEnd"/>
      <w:r w:rsidRPr="00757013">
        <w:t xml:space="preserve"> include the Host header with public user identity of SNM-S;</w:t>
      </w:r>
    </w:p>
    <w:p w14:paraId="20B006E0" w14:textId="0F854E06" w:rsidR="00BB170A" w:rsidRPr="006209E8" w:rsidRDefault="00BB170A" w:rsidP="00BB170A">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1C048D01" w14:textId="77777777" w:rsidR="00BB170A" w:rsidRPr="006209E8" w:rsidRDefault="00BB170A" w:rsidP="00BB170A">
      <w:pPr>
        <w:pStyle w:val="B1"/>
      </w:pPr>
      <w:r w:rsidRPr="006209E8">
        <w:t>d)</w:t>
      </w:r>
      <w:r w:rsidRPr="006209E8">
        <w:tab/>
      </w:r>
      <w:proofErr w:type="gramStart"/>
      <w:r w:rsidRPr="006209E8">
        <w:t>shall</w:t>
      </w:r>
      <w:proofErr w:type="gramEnd"/>
      <w:r w:rsidRPr="006209E8">
        <w:t xml:space="preserve"> include a Content-Type header field set to "application/vnd.3gpp.seal-</w:t>
      </w:r>
      <w:r>
        <w:t>upd</w:t>
      </w:r>
      <w:r w:rsidRPr="006209E8">
        <w:t>ate-notification-channel-request";</w:t>
      </w:r>
    </w:p>
    <w:p w14:paraId="75A219BB" w14:textId="77777777" w:rsidR="00BB170A" w:rsidRDefault="00BB170A" w:rsidP="00BB170A">
      <w:pPr>
        <w:pStyle w:val="B1"/>
      </w:pPr>
      <w:r w:rsidRPr="006209E8">
        <w:t>e)</w:t>
      </w:r>
      <w:r w:rsidRPr="006209E8">
        <w:tab/>
      </w:r>
      <w:proofErr w:type="gramStart"/>
      <w:r>
        <w:t>shall</w:t>
      </w:r>
      <w:proofErr w:type="gramEnd"/>
      <w:r>
        <w:t xml:space="preserve"> generate the update notification channel request message as specified in clause A.4.2:</w:t>
      </w:r>
    </w:p>
    <w:p w14:paraId="66C207E1" w14:textId="77777777" w:rsidR="00BB170A" w:rsidRDefault="00BB170A" w:rsidP="00BB170A">
      <w:pPr>
        <w:pStyle w:val="B2"/>
      </w:pPr>
      <w:r>
        <w:t>1)</w:t>
      </w:r>
      <w:r>
        <w:tab/>
      </w:r>
      <w:proofErr w:type="gramStart"/>
      <w:r>
        <w:t>shall</w:t>
      </w:r>
      <w:proofErr w:type="gramEnd"/>
      <w:r>
        <w:t xml:space="preserve"> set the requestor identity to the notification management client identity;</w:t>
      </w:r>
    </w:p>
    <w:p w14:paraId="3CB520C6" w14:textId="77777777" w:rsidR="00BB170A" w:rsidRDefault="00BB170A" w:rsidP="00BB170A">
      <w:pPr>
        <w:pStyle w:val="B2"/>
      </w:pPr>
      <w:r>
        <w:t>2)</w:t>
      </w:r>
      <w:r>
        <w:tab/>
      </w:r>
      <w:proofErr w:type="gramStart"/>
      <w:r>
        <w:t>shall</w:t>
      </w:r>
      <w:proofErr w:type="gramEnd"/>
      <w:r>
        <w:t xml:space="preserve"> set the channel identifier to the identity of the corresponding notification channel with SNM-S to be updated; and</w:t>
      </w:r>
    </w:p>
    <w:p w14:paraId="0BB72433" w14:textId="77777777" w:rsidR="00BB170A" w:rsidRDefault="00BB170A" w:rsidP="00BB170A">
      <w:pPr>
        <w:pStyle w:val="B2"/>
      </w:pPr>
      <w:r>
        <w:t>3)</w:t>
      </w:r>
      <w:r>
        <w:tab/>
      </w:r>
      <w:proofErr w:type="gramStart"/>
      <w:r>
        <w:t>may</w:t>
      </w:r>
      <w:proofErr w:type="gramEnd"/>
      <w:r>
        <w:t xml:space="preserve"> set the expiry time of the notification channel; and</w:t>
      </w:r>
    </w:p>
    <w:p w14:paraId="0BF46AF5" w14:textId="77777777" w:rsidR="00BB170A" w:rsidRDefault="00BB170A" w:rsidP="00BB170A">
      <w:pPr>
        <w:pStyle w:val="B1"/>
      </w:pPr>
      <w:r w:rsidRPr="002246B6">
        <w:t>f)</w:t>
      </w:r>
      <w:r w:rsidRPr="002246B6">
        <w:tab/>
        <w:t>include the parameters specified in clause </w:t>
      </w:r>
      <w:r w:rsidRPr="00C86ADE">
        <w:t>A</w:t>
      </w:r>
      <w:r>
        <w:t>.4</w:t>
      </w:r>
      <w:r w:rsidRPr="00C86ADE">
        <w:t>.2 serialized into a JavaScript Object Notation (JSON) structure as specified in IETF RFC 7159 [5</w:t>
      </w:r>
      <w:r w:rsidRPr="002246B6">
        <w:t>].</w:t>
      </w:r>
    </w:p>
    <w:p w14:paraId="3AB7F5D9" w14:textId="77777777" w:rsidR="00BB170A" w:rsidRPr="00CE7867" w:rsidRDefault="00BB170A" w:rsidP="00BB170A">
      <w:r>
        <w:t>Upon receiving an HTTP 200 (OK), the SNM-C shall store the expiry time received in the response for performing the future update procedure.</w:t>
      </w:r>
    </w:p>
    <w:p w14:paraId="3E5F4C31" w14:textId="11B347F4" w:rsidR="00BB170A" w:rsidRDefault="00BB170A" w:rsidP="00BB170A">
      <w:pPr>
        <w:pStyle w:val="Heading4"/>
        <w:rPr>
          <w:lang w:val="en-US"/>
        </w:rPr>
      </w:pPr>
      <w:bookmarkStart w:id="97" w:name="_Toc151497986"/>
      <w:r>
        <w:rPr>
          <w:lang w:val="en-US"/>
        </w:rPr>
        <w:t>6.2.5.2</w:t>
      </w:r>
      <w:r w:rsidR="00C1295C">
        <w:rPr>
          <w:lang w:val="en-US"/>
        </w:rPr>
        <w:tab/>
      </w:r>
      <w:r>
        <w:rPr>
          <w:lang w:val="en-US"/>
        </w:rPr>
        <w:t>SNM server procedures</w:t>
      </w:r>
      <w:bookmarkEnd w:id="97"/>
    </w:p>
    <w:p w14:paraId="68FABCC7" w14:textId="77777777" w:rsidR="00BB170A" w:rsidRPr="00826514" w:rsidRDefault="00BB170A" w:rsidP="00BB170A">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r w:rsidRPr="00826514">
        <w:t>, the S</w:t>
      </w:r>
      <w:r>
        <w:t>N</w:t>
      </w:r>
      <w:r w:rsidRPr="00826514">
        <w:t>M-S:</w:t>
      </w:r>
    </w:p>
    <w:p w14:paraId="76291B58" w14:textId="77777777" w:rsidR="00BB170A" w:rsidRPr="00826514" w:rsidRDefault="00BB170A" w:rsidP="00BB170A">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220B053E" w14:textId="77777777" w:rsidR="00BB170A" w:rsidRDefault="00BB170A" w:rsidP="00BB170A">
      <w:pPr>
        <w:pStyle w:val="B2"/>
      </w:pPr>
      <w:r w:rsidRPr="00826514">
        <w:t>1)</w:t>
      </w:r>
      <w:r w:rsidRPr="00826514">
        <w:tab/>
      </w:r>
      <w:proofErr w:type="gramStart"/>
      <w:r w:rsidRPr="00826514">
        <w:t>if</w:t>
      </w:r>
      <w:proofErr w:type="gramEnd"/>
      <w:r w:rsidRPr="00826514">
        <w:t xml:space="preserve">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1BD4E22F" w14:textId="77777777" w:rsidR="00BB170A" w:rsidRPr="00826514" w:rsidRDefault="00BB170A" w:rsidP="00BB170A">
      <w:pPr>
        <w:pStyle w:val="B1"/>
      </w:pPr>
      <w:r w:rsidRPr="00E2523C">
        <w:t>b)</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exists or not; and</w:t>
      </w:r>
      <w:r>
        <w:t>:</w:t>
      </w:r>
    </w:p>
    <w:p w14:paraId="50F5E390" w14:textId="77777777" w:rsidR="00BB170A" w:rsidRPr="00826514" w:rsidRDefault="00BB170A" w:rsidP="00BB170A">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w:t>
      </w:r>
      <w:r>
        <w:t>PUT</w:t>
      </w:r>
      <w:r w:rsidRPr="00826514">
        <w:t xml:space="preserve"> request and skip rest of the steps;</w:t>
      </w:r>
    </w:p>
    <w:p w14:paraId="0427F7E3" w14:textId="77777777" w:rsidR="00BB170A" w:rsidRDefault="00BB170A" w:rsidP="00BB170A">
      <w:pPr>
        <w:pStyle w:val="B1"/>
      </w:pPr>
      <w:r>
        <w:t>c)</w:t>
      </w:r>
      <w:r>
        <w:tab/>
      </w:r>
      <w:proofErr w:type="gramStart"/>
      <w:r>
        <w:t>shall</w:t>
      </w:r>
      <w:proofErr w:type="gramEnd"/>
      <w:r>
        <w:t xml:space="preserve"> generate a notification channel update response message with below attributes as specified in </w:t>
      </w:r>
      <w:r w:rsidRPr="00E2523C">
        <w:t>clause </w:t>
      </w:r>
      <w:r>
        <w:t>A.4</w:t>
      </w:r>
      <w:r w:rsidRPr="00E2523C">
        <w:t>.</w:t>
      </w:r>
      <w:r>
        <w:t>3;</w:t>
      </w:r>
    </w:p>
    <w:p w14:paraId="0C5D7A83" w14:textId="77777777" w:rsidR="00BB170A" w:rsidRDefault="00BB170A" w:rsidP="00BB170A">
      <w:pPr>
        <w:pStyle w:val="B2"/>
      </w:pPr>
      <w:r>
        <w:t>1)</w:t>
      </w:r>
      <w:r>
        <w:tab/>
        <w:t>shall check whether the new proposed expiry time from SNM-C is valid or generate the new validity duration of the notification channel; and</w:t>
      </w:r>
    </w:p>
    <w:p w14:paraId="5613DF84" w14:textId="46F831D1" w:rsidR="00BB170A" w:rsidRPr="002246B6" w:rsidRDefault="00BB170A" w:rsidP="00BB170A">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7159 [5</w:t>
      </w:r>
      <w:r w:rsidRPr="002246B6">
        <w:t>]</w:t>
      </w:r>
      <w:r w:rsidRPr="00BB170A">
        <w:t xml:space="preserve"> </w:t>
      </w:r>
    </w:p>
    <w:p w14:paraId="5372ACF5" w14:textId="77777777" w:rsidR="00BB170A" w:rsidRDefault="00BB170A" w:rsidP="00BB170A">
      <w:pPr>
        <w:pStyle w:val="B1"/>
      </w:pPr>
      <w:r>
        <w:t>e</w:t>
      </w:r>
      <w:r w:rsidRPr="00E2523C">
        <w:t>)</w:t>
      </w:r>
      <w:r w:rsidRPr="00E2523C">
        <w:tab/>
      </w:r>
      <w:proofErr w:type="gramStart"/>
      <w:r w:rsidRPr="00855D92">
        <w:t>shall</w:t>
      </w:r>
      <w:proofErr w:type="gramEnd"/>
      <w:r w:rsidRPr="00855D92">
        <w:t xml:space="preserve"> include a Content-Type header field set to "application/vnd.3gpp.seal-</w:t>
      </w:r>
      <w:r>
        <w:t>upd</w:t>
      </w:r>
      <w:r w:rsidRPr="00855D92">
        <w:t>ate-notification-channel-</w:t>
      </w:r>
      <w:r>
        <w:t>response</w:t>
      </w:r>
      <w:r w:rsidRPr="00855D92">
        <w:t>"; and</w:t>
      </w:r>
    </w:p>
    <w:p w14:paraId="71622352" w14:textId="77777777" w:rsidR="00BB170A" w:rsidRDefault="00BB170A" w:rsidP="00BB170A">
      <w:pPr>
        <w:pStyle w:val="B1"/>
      </w:pPr>
      <w:r>
        <w:t>f)</w:t>
      </w:r>
      <w:r>
        <w:tab/>
      </w:r>
      <w:proofErr w:type="gramStart"/>
      <w:r w:rsidRPr="001C2486">
        <w:t>shall</w:t>
      </w:r>
      <w:proofErr w:type="gramEnd"/>
      <w:r w:rsidRPr="001C2486">
        <w:t xml:space="preserve"> send an HTTP 200 (OK) response </w:t>
      </w:r>
      <w:r>
        <w:t>to the SNM-C</w:t>
      </w:r>
      <w:r w:rsidRPr="001C2486">
        <w:t>.</w:t>
      </w:r>
    </w:p>
    <w:p w14:paraId="24D1861A" w14:textId="62328508" w:rsidR="00BB170A" w:rsidRPr="00C86ADE" w:rsidRDefault="00BB170A" w:rsidP="00CF50C0">
      <w:pPr>
        <w:pStyle w:val="B1"/>
        <w:ind w:left="0" w:firstLine="0"/>
      </w:pPr>
    </w:p>
    <w:p w14:paraId="01B5B53F" w14:textId="563F338F" w:rsidR="000A56B2" w:rsidRPr="00A23F71" w:rsidRDefault="000A56B2" w:rsidP="00A23F71">
      <w:pPr>
        <w:pStyle w:val="Heading2"/>
      </w:pPr>
      <w:bookmarkStart w:id="98" w:name="_Toc136259587"/>
      <w:bookmarkStart w:id="99" w:name="_Toc151497987"/>
      <w:r w:rsidRPr="00A23F71">
        <w:t>6.3</w:t>
      </w:r>
      <w:r w:rsidRPr="00A23F71">
        <w:tab/>
        <w:t>Off-network procedures</w:t>
      </w:r>
      <w:bookmarkEnd w:id="98"/>
      <w:bookmarkEnd w:id="99"/>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100" w:name="_Toc34062207"/>
      <w:bookmarkStart w:id="101" w:name="_Toc34394648"/>
      <w:bookmarkStart w:id="102" w:name="_Toc45274441"/>
      <w:bookmarkStart w:id="103" w:name="_Toc51932980"/>
      <w:bookmarkStart w:id="104" w:name="_Toc58513710"/>
      <w:bookmarkStart w:id="105" w:name="_Toc92304780"/>
      <w:bookmarkStart w:id="106" w:name="_Toc123645298"/>
      <w:bookmarkStart w:id="107" w:name="_Toc136259588"/>
      <w:bookmarkStart w:id="108" w:name="_Toc151497988"/>
      <w:r w:rsidRPr="00FF1643">
        <w:lastRenderedPageBreak/>
        <w:t xml:space="preserve">Annex </w:t>
      </w:r>
      <w:proofErr w:type="gramStart"/>
      <w:r w:rsidR="004770D9">
        <w:t>A</w:t>
      </w:r>
      <w:proofErr w:type="gramEnd"/>
      <w:r w:rsidRPr="00FF1643">
        <w:t xml:space="preserve"> (normative):</w:t>
      </w:r>
      <w:r>
        <w:t xml:space="preserve"> </w:t>
      </w:r>
      <w:r w:rsidRPr="00FF1643">
        <w:t>Parameters for different operations</w:t>
      </w:r>
      <w:bookmarkEnd w:id="100"/>
      <w:bookmarkEnd w:id="101"/>
      <w:bookmarkEnd w:id="102"/>
      <w:bookmarkEnd w:id="103"/>
      <w:bookmarkEnd w:id="104"/>
      <w:bookmarkEnd w:id="105"/>
      <w:bookmarkEnd w:id="106"/>
      <w:bookmarkEnd w:id="107"/>
      <w:bookmarkEnd w:id="108"/>
    </w:p>
    <w:p w14:paraId="613554BA" w14:textId="0032118F" w:rsidR="00731727" w:rsidRPr="00826514" w:rsidRDefault="004770D9" w:rsidP="00731727">
      <w:pPr>
        <w:pStyle w:val="Heading1"/>
      </w:pPr>
      <w:bookmarkStart w:id="109" w:name="_Toc34062208"/>
      <w:bookmarkStart w:id="110" w:name="_Toc34394649"/>
      <w:bookmarkStart w:id="111" w:name="_Toc45274442"/>
      <w:bookmarkStart w:id="112" w:name="_Toc51932981"/>
      <w:bookmarkStart w:id="113" w:name="_Toc58513711"/>
      <w:bookmarkStart w:id="114" w:name="_Toc92304781"/>
      <w:bookmarkStart w:id="115" w:name="_Toc123645299"/>
      <w:bookmarkStart w:id="116" w:name="_Toc136259589"/>
      <w:bookmarkStart w:id="117" w:name="_Toc151497989"/>
      <w:r>
        <w:t>A</w:t>
      </w:r>
      <w:r w:rsidR="00731727" w:rsidRPr="00826514">
        <w:t>.1</w:t>
      </w:r>
      <w:r w:rsidR="00731727" w:rsidRPr="00826514">
        <w:tab/>
        <w:t xml:space="preserve">Creating </w:t>
      </w:r>
      <w:r w:rsidR="00731727">
        <w:t>notification channel</w:t>
      </w:r>
      <w:bookmarkEnd w:id="109"/>
      <w:bookmarkEnd w:id="110"/>
      <w:bookmarkEnd w:id="111"/>
      <w:bookmarkEnd w:id="112"/>
      <w:bookmarkEnd w:id="113"/>
      <w:bookmarkEnd w:id="114"/>
      <w:bookmarkEnd w:id="115"/>
      <w:bookmarkEnd w:id="116"/>
      <w:bookmarkEnd w:id="117"/>
    </w:p>
    <w:p w14:paraId="560046C6" w14:textId="2E0B5176" w:rsidR="00731727" w:rsidRPr="00826514" w:rsidRDefault="004770D9" w:rsidP="00731727">
      <w:pPr>
        <w:pStyle w:val="Heading2"/>
      </w:pPr>
      <w:bookmarkStart w:id="118" w:name="_Toc34062209"/>
      <w:bookmarkStart w:id="119" w:name="_Toc34394650"/>
      <w:bookmarkStart w:id="120" w:name="_Toc45274443"/>
      <w:bookmarkStart w:id="121" w:name="_Toc51932982"/>
      <w:bookmarkStart w:id="122" w:name="_Toc58513712"/>
      <w:bookmarkStart w:id="123" w:name="_Toc92304782"/>
      <w:bookmarkStart w:id="124" w:name="_Toc123645300"/>
      <w:bookmarkStart w:id="125" w:name="_Toc136259590"/>
      <w:bookmarkStart w:id="126" w:name="_Toc151497990"/>
      <w:r>
        <w:t>A</w:t>
      </w:r>
      <w:r w:rsidR="00731727" w:rsidRPr="00826514">
        <w:t>.1.1</w:t>
      </w:r>
      <w:r w:rsidR="00731727" w:rsidRPr="00826514">
        <w:tab/>
        <w:t>General</w:t>
      </w:r>
      <w:bookmarkEnd w:id="118"/>
      <w:bookmarkEnd w:id="119"/>
      <w:bookmarkEnd w:id="120"/>
      <w:bookmarkEnd w:id="121"/>
      <w:bookmarkEnd w:id="122"/>
      <w:bookmarkEnd w:id="123"/>
      <w:bookmarkEnd w:id="124"/>
      <w:bookmarkEnd w:id="125"/>
      <w:bookmarkEnd w:id="126"/>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127" w:name="_Toc34062210"/>
      <w:bookmarkStart w:id="128" w:name="_Toc34394651"/>
      <w:bookmarkStart w:id="129" w:name="_Toc45274444"/>
      <w:bookmarkStart w:id="130" w:name="_Toc51932983"/>
      <w:bookmarkStart w:id="131" w:name="_Toc58513713"/>
      <w:bookmarkStart w:id="132" w:name="_Toc92304783"/>
      <w:bookmarkStart w:id="133" w:name="_Toc123645301"/>
      <w:bookmarkStart w:id="134" w:name="_Toc136259591"/>
      <w:bookmarkStart w:id="135" w:name="_Toc151497991"/>
      <w:r>
        <w:t>A</w:t>
      </w:r>
      <w:r w:rsidR="00731727" w:rsidRPr="00826514">
        <w:t>.1.2</w:t>
      </w:r>
      <w:r w:rsidR="00731727" w:rsidRPr="00826514">
        <w:tab/>
        <w:t>Client side parameters</w:t>
      </w:r>
      <w:bookmarkEnd w:id="127"/>
      <w:bookmarkEnd w:id="128"/>
      <w:bookmarkEnd w:id="129"/>
      <w:bookmarkEnd w:id="130"/>
      <w:bookmarkEnd w:id="131"/>
      <w:bookmarkEnd w:id="132"/>
      <w:bookmarkEnd w:id="133"/>
      <w:bookmarkEnd w:id="134"/>
      <w:bookmarkEnd w:id="135"/>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r w:rsidRPr="00826514">
        <w:t xml:space="preserve">Table </w:t>
      </w:r>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294244">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1"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294244">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1"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294244">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1"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294244">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1"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294244">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1"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294244" w14:paraId="5A8C90E9" w14:textId="77777777" w:rsidTr="00294244">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4162FD0F" w14:textId="77777777" w:rsidR="00294244" w:rsidRDefault="00294244" w:rsidP="00757ECB">
            <w:pPr>
              <w:pStyle w:val="TAL"/>
              <w:tabs>
                <w:tab w:val="left" w:pos="5454"/>
              </w:tabs>
            </w:pPr>
            <w:r>
              <w:t>P</w:t>
            </w:r>
            <w:r w:rsidRPr="00AD1FB8">
              <w:t>ull</w:t>
            </w:r>
            <w:r>
              <w:t xml:space="preserve"> Notification Message Trigger</w:t>
            </w:r>
          </w:p>
        </w:tc>
        <w:tc>
          <w:tcPr>
            <w:tcW w:w="7431" w:type="dxa"/>
            <w:tcBorders>
              <w:top w:val="single" w:sz="4" w:space="0" w:color="auto"/>
              <w:left w:val="single" w:sz="4" w:space="0" w:color="auto"/>
              <w:bottom w:val="single" w:sz="4" w:space="0" w:color="auto"/>
              <w:right w:val="single" w:sz="4" w:space="0" w:color="auto"/>
            </w:tcBorders>
            <w:shd w:val="clear" w:color="auto" w:fill="auto"/>
          </w:tcPr>
          <w:p w14:paraId="0D92F9F9" w14:textId="77777777" w:rsidR="00294244" w:rsidRDefault="00294244" w:rsidP="00294244">
            <w:pPr>
              <w:pStyle w:val="TAL"/>
              <w:tabs>
                <w:tab w:val="left" w:pos="5454"/>
              </w:tabs>
            </w:pPr>
            <w:r>
              <w:t>OPTIONAL. Represents the application trigger for pulling notification messages. When set to "true", it indicates to</w:t>
            </w:r>
            <w:r w:rsidRPr="0060322C">
              <w:t xml:space="preserve"> the </w:t>
            </w:r>
            <w:r>
              <w:t xml:space="preserve">SNM-S about the SNM-C capability to support application trigger to initiate pull notification message procedure. </w:t>
            </w:r>
            <w:r w:rsidRPr="00294244">
              <w:t xml:space="preserve">Set to </w:t>
            </w:r>
            <w:r>
              <w:t>"</w:t>
            </w:r>
            <w:r w:rsidRPr="00294244">
              <w:t>false</w:t>
            </w:r>
            <w:r>
              <w:t>"</w:t>
            </w:r>
            <w:r w:rsidRPr="00294244">
              <w:t xml:space="preserve"> or omitted otherwise. (NOTE)</w:t>
            </w:r>
          </w:p>
        </w:tc>
      </w:tr>
      <w:tr w:rsidR="005D5BA2" w:rsidRPr="00826514" w14:paraId="265D5726" w14:textId="77777777" w:rsidTr="00294244">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1"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r w:rsidR="00294244" w:rsidRPr="00826514" w14:paraId="5ED582D4" w14:textId="77777777" w:rsidTr="00C51EF1">
        <w:trPr>
          <w:jc w:val="center"/>
        </w:trPr>
        <w:tc>
          <w:tcPr>
            <w:tcW w:w="9302" w:type="dxa"/>
            <w:gridSpan w:val="2"/>
            <w:shd w:val="clear" w:color="auto" w:fill="auto"/>
          </w:tcPr>
          <w:p w14:paraId="558EB57E" w14:textId="7FC13AC4" w:rsidR="00294244" w:rsidRPr="00956C0F" w:rsidRDefault="00294244" w:rsidP="00A55F96">
            <w:pPr>
              <w:pStyle w:val="TAN"/>
            </w:pPr>
            <w:r>
              <w:t>NOTE:</w:t>
            </w:r>
            <w:r w:rsidRPr="00D65919">
              <w:tab/>
            </w:r>
            <w:r>
              <w:t>This attribute may be provided if "Channel type" is set to PULL TYPE.</w:t>
            </w:r>
          </w:p>
        </w:tc>
      </w:tr>
    </w:tbl>
    <w:p w14:paraId="70C8DC0E" w14:textId="3F891231" w:rsidR="00731727" w:rsidRDefault="00731727" w:rsidP="00731727"/>
    <w:p w14:paraId="5A7C8CB8" w14:textId="77777777" w:rsidR="00392D9D" w:rsidRPr="00826514" w:rsidRDefault="00392D9D" w:rsidP="00392D9D">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proofErr w:type="spellStart"/>
            <w:r w:rsidRPr="00826514">
              <w:t>Callback</w:t>
            </w:r>
            <w:proofErr w:type="spellEnd"/>
            <w:r w:rsidRPr="00826514">
              <w:t>-UR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136" w:name="_Toc34062211"/>
      <w:bookmarkStart w:id="137" w:name="_Toc34394652"/>
      <w:bookmarkStart w:id="138" w:name="_Toc45274445"/>
      <w:bookmarkStart w:id="139" w:name="_Toc51932984"/>
      <w:bookmarkStart w:id="140" w:name="_Toc58513714"/>
      <w:bookmarkStart w:id="141" w:name="_Toc92304784"/>
      <w:bookmarkStart w:id="142" w:name="_Toc123645302"/>
      <w:bookmarkStart w:id="143" w:name="_Toc136259592"/>
      <w:bookmarkStart w:id="144" w:name="_Toc151497992"/>
      <w:r>
        <w:t>A</w:t>
      </w:r>
      <w:r w:rsidR="00731727" w:rsidRPr="00826514">
        <w:t>.1.3</w:t>
      </w:r>
      <w:r w:rsidR="00731727" w:rsidRPr="00826514">
        <w:tab/>
        <w:t>Server side parameters</w:t>
      </w:r>
      <w:bookmarkEnd w:id="136"/>
      <w:bookmarkEnd w:id="137"/>
      <w:bookmarkEnd w:id="138"/>
      <w:bookmarkEnd w:id="139"/>
      <w:bookmarkEnd w:id="140"/>
      <w:bookmarkEnd w:id="141"/>
      <w:bookmarkEnd w:id="142"/>
      <w:bookmarkEnd w:id="143"/>
      <w:bookmarkEnd w:id="144"/>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r w:rsidRPr="00826514">
        <w:lastRenderedPageBreak/>
        <w:t xml:space="preserve">Table </w:t>
      </w:r>
      <w:r w:rsidR="00C660E4">
        <w:t>A</w:t>
      </w:r>
      <w:r w:rsidRPr="00826514">
        <w:t xml:space="preserve">.1.3-1: Server side parameters for </w:t>
      </w:r>
      <w:r w:rsidRPr="00903A05">
        <w:t>create notification channel re</w:t>
      </w:r>
      <w:r>
        <w:t>sponse</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4"/>
        <w:gridCol w:w="7973"/>
        <w:gridCol w:w="10"/>
      </w:tblGrid>
      <w:tr w:rsidR="00731727" w:rsidRPr="00956C0F" w14:paraId="34F47836" w14:textId="77777777" w:rsidTr="001A7363">
        <w:trPr>
          <w:gridAfter w:val="1"/>
          <w:wAfter w:w="10" w:type="dxa"/>
          <w:jc w:val="center"/>
        </w:trPr>
        <w:tc>
          <w:tcPr>
            <w:tcW w:w="1532" w:type="dxa"/>
            <w:shd w:val="clear" w:color="auto" w:fill="auto"/>
          </w:tcPr>
          <w:p w14:paraId="5A704090" w14:textId="77777777" w:rsidR="00731727" w:rsidRPr="00956C0F" w:rsidRDefault="00731727" w:rsidP="00B10AE1">
            <w:pPr>
              <w:pStyle w:val="TAH"/>
            </w:pPr>
            <w:r w:rsidRPr="00956C0F">
              <w:t>Parameter</w:t>
            </w:r>
          </w:p>
        </w:tc>
        <w:tc>
          <w:tcPr>
            <w:tcW w:w="8132"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1A7363">
        <w:trPr>
          <w:gridAfter w:val="1"/>
          <w:wAfter w:w="10" w:type="dxa"/>
          <w:jc w:val="center"/>
        </w:trPr>
        <w:tc>
          <w:tcPr>
            <w:tcW w:w="1532" w:type="dxa"/>
            <w:shd w:val="clear" w:color="auto" w:fill="auto"/>
          </w:tcPr>
          <w:p w14:paraId="21B47C0C" w14:textId="77777777" w:rsidR="00731727" w:rsidRPr="00956C0F" w:rsidRDefault="00731727" w:rsidP="00B10AE1">
            <w:pPr>
              <w:pStyle w:val="TAL"/>
            </w:pPr>
            <w:r>
              <w:t>Notification URL</w:t>
            </w:r>
          </w:p>
        </w:tc>
        <w:tc>
          <w:tcPr>
            <w:tcW w:w="8132"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1A7363">
        <w:trPr>
          <w:gridAfter w:val="1"/>
          <w:wAfter w:w="10" w:type="dxa"/>
          <w:jc w:val="center"/>
        </w:trPr>
        <w:tc>
          <w:tcPr>
            <w:tcW w:w="1532" w:type="dxa"/>
            <w:shd w:val="clear" w:color="auto" w:fill="auto"/>
          </w:tcPr>
          <w:p w14:paraId="032A3E98" w14:textId="77777777" w:rsidR="00731727" w:rsidRPr="00956C0F" w:rsidRDefault="00731727" w:rsidP="00B10AE1">
            <w:pPr>
              <w:pStyle w:val="TAL"/>
            </w:pPr>
            <w:proofErr w:type="spellStart"/>
            <w:r>
              <w:t>Callback</w:t>
            </w:r>
            <w:proofErr w:type="spellEnd"/>
            <w:r>
              <w:t xml:space="preserve"> URL</w:t>
            </w:r>
          </w:p>
        </w:tc>
        <w:tc>
          <w:tcPr>
            <w:tcW w:w="8132"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1A7363">
        <w:trPr>
          <w:gridAfter w:val="1"/>
          <w:wAfter w:w="10" w:type="dxa"/>
          <w:jc w:val="center"/>
        </w:trPr>
        <w:tc>
          <w:tcPr>
            <w:tcW w:w="1532" w:type="dxa"/>
            <w:shd w:val="clear" w:color="auto" w:fill="auto"/>
          </w:tcPr>
          <w:p w14:paraId="3C6A4005" w14:textId="77777777" w:rsidR="00731727" w:rsidRPr="00956C0F" w:rsidRDefault="00731727" w:rsidP="00B10AE1">
            <w:pPr>
              <w:pStyle w:val="TAL"/>
            </w:pPr>
            <w:r>
              <w:t>Channel Identifier</w:t>
            </w:r>
          </w:p>
        </w:tc>
        <w:tc>
          <w:tcPr>
            <w:tcW w:w="8132"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A55F96" w:rsidRPr="00956C0F" w14:paraId="6D399F47" w14:textId="77777777" w:rsidTr="001A7363">
        <w:trPr>
          <w:gridAfter w:val="1"/>
          <w:wAfter w:w="10" w:type="dxa"/>
          <w:jc w:val="center"/>
        </w:trPr>
        <w:tc>
          <w:tcPr>
            <w:tcW w:w="1532" w:type="dxa"/>
            <w:shd w:val="clear" w:color="auto" w:fill="auto"/>
          </w:tcPr>
          <w:p w14:paraId="4D232184" w14:textId="0B6E70C1" w:rsidR="00A55F96" w:rsidRDefault="00A55F96" w:rsidP="00A55F96">
            <w:pPr>
              <w:pStyle w:val="TAL"/>
            </w:pPr>
            <w:r>
              <w:t>P</w:t>
            </w:r>
            <w:r w:rsidRPr="00AD1FB8">
              <w:t>ull</w:t>
            </w:r>
            <w:r>
              <w:t xml:space="preserve"> Notification Message Trigger</w:t>
            </w:r>
          </w:p>
        </w:tc>
        <w:tc>
          <w:tcPr>
            <w:tcW w:w="8132" w:type="dxa"/>
            <w:shd w:val="clear" w:color="auto" w:fill="auto"/>
          </w:tcPr>
          <w:p w14:paraId="57C9A130" w14:textId="26E8403B" w:rsidR="00A55F96" w:rsidRPr="00956C0F" w:rsidRDefault="00A55F96" w:rsidP="00A55F96">
            <w:pPr>
              <w:pStyle w:val="TAL"/>
            </w:pPr>
            <w:r>
              <w:t>OPTIONAL. Represents the application trigger for pulling notification messages. When set to "true", it indicates</w:t>
            </w:r>
            <w:r w:rsidRPr="0060322C">
              <w:t xml:space="preserve"> the </w:t>
            </w:r>
            <w:r>
              <w:t xml:space="preserve">SNM-S is capable to send application trigger to SNM-C to initiate pull notification message procedure.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r>
              <w:rPr>
                <w:rFonts w:cs="Arial"/>
                <w:szCs w:val="18"/>
              </w:rPr>
              <w:t xml:space="preserve"> (NOTE)</w:t>
            </w:r>
          </w:p>
        </w:tc>
      </w:tr>
      <w:tr w:rsidR="00731727" w:rsidRPr="00956C0F" w14:paraId="0AAC2B69" w14:textId="77777777" w:rsidTr="001A7363">
        <w:trPr>
          <w:gridAfter w:val="1"/>
          <w:wAfter w:w="10" w:type="dxa"/>
          <w:jc w:val="center"/>
        </w:trPr>
        <w:tc>
          <w:tcPr>
            <w:tcW w:w="1532" w:type="dxa"/>
            <w:shd w:val="clear" w:color="auto" w:fill="auto"/>
          </w:tcPr>
          <w:p w14:paraId="00DED31B" w14:textId="77777777" w:rsidR="00731727" w:rsidRPr="00956C0F" w:rsidRDefault="00731727" w:rsidP="00B10AE1">
            <w:pPr>
              <w:pStyle w:val="TAL"/>
            </w:pPr>
            <w:r w:rsidRPr="00956C0F">
              <w:t>Expiry Time</w:t>
            </w:r>
          </w:p>
        </w:tc>
        <w:tc>
          <w:tcPr>
            <w:tcW w:w="8132"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r w:rsidR="00A55F96" w:rsidRPr="00956C0F" w14:paraId="3632C532" w14:textId="77777777" w:rsidTr="001A7363">
        <w:trPr>
          <w:jc w:val="center"/>
        </w:trPr>
        <w:tc>
          <w:tcPr>
            <w:tcW w:w="9674" w:type="dxa"/>
            <w:gridSpan w:val="3"/>
            <w:shd w:val="clear" w:color="auto" w:fill="auto"/>
          </w:tcPr>
          <w:p w14:paraId="6EA7CB65" w14:textId="07D1094F" w:rsidR="00A55F96" w:rsidRDefault="00A55F96" w:rsidP="006745CA">
            <w:pPr>
              <w:pStyle w:val="TAN"/>
            </w:pPr>
            <w:r>
              <w:t>NOTE:</w:t>
            </w:r>
            <w:r w:rsidRPr="00D65919">
              <w:tab/>
            </w:r>
            <w:r>
              <w:t xml:space="preserve">This attribute may be provided </w:t>
            </w:r>
            <w:r w:rsidR="00B06A77" w:rsidRPr="00B06A77">
              <w:t>for PULL notification channel type</w:t>
            </w:r>
            <w:r>
              <w:t>.</w:t>
            </w:r>
          </w:p>
        </w:tc>
      </w:tr>
    </w:tbl>
    <w:p w14:paraId="7B8184B7" w14:textId="398028F3" w:rsidR="00E629CB" w:rsidRDefault="00E629CB" w:rsidP="00B840F4"/>
    <w:p w14:paraId="1EC2586D" w14:textId="706A3390" w:rsidR="00E629CB" w:rsidRDefault="00E629CB" w:rsidP="00B840F4">
      <w:pPr>
        <w:pStyle w:val="Heading1"/>
        <w:rPr>
          <w:lang w:val="en-US"/>
        </w:rPr>
      </w:pPr>
      <w:bookmarkStart w:id="145" w:name="_Toc136259593"/>
      <w:bookmarkStart w:id="146" w:name="_Toc151497993"/>
      <w:r>
        <w:rPr>
          <w:lang w:val="en-US"/>
        </w:rPr>
        <w:t>A.</w:t>
      </w:r>
      <w:r w:rsidR="00E45FD0">
        <w:rPr>
          <w:lang w:val="en-US"/>
        </w:rPr>
        <w:t>2</w:t>
      </w:r>
      <w:r>
        <w:rPr>
          <w:lang w:val="en-US"/>
        </w:rPr>
        <w:tab/>
        <w:t>Receive notification messages</w:t>
      </w:r>
      <w:bookmarkEnd w:id="145"/>
      <w:bookmarkEnd w:id="146"/>
    </w:p>
    <w:p w14:paraId="20C70905" w14:textId="31D0B7B9" w:rsidR="00E629CB" w:rsidRDefault="00E629CB" w:rsidP="00B840F4">
      <w:pPr>
        <w:pStyle w:val="Heading2"/>
        <w:rPr>
          <w:lang w:val="en-US"/>
        </w:rPr>
      </w:pPr>
      <w:bookmarkStart w:id="147" w:name="_Toc136259594"/>
      <w:bookmarkStart w:id="148" w:name="_Toc151497994"/>
      <w:r>
        <w:rPr>
          <w:lang w:val="en-US"/>
        </w:rPr>
        <w:t>A.</w:t>
      </w:r>
      <w:r w:rsidR="00E45FD0">
        <w:rPr>
          <w:lang w:val="en-US"/>
        </w:rPr>
        <w:t>2</w:t>
      </w:r>
      <w:r>
        <w:rPr>
          <w:lang w:val="en-US"/>
        </w:rPr>
        <w:t>.1</w:t>
      </w:r>
      <w:r>
        <w:rPr>
          <w:lang w:val="en-US"/>
        </w:rPr>
        <w:tab/>
        <w:t>General</w:t>
      </w:r>
      <w:bookmarkEnd w:id="147"/>
      <w:bookmarkEnd w:id="148"/>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149" w:name="_Toc136259595"/>
      <w:bookmarkStart w:id="150" w:name="_Toc151497995"/>
      <w:r>
        <w:t>A</w:t>
      </w:r>
      <w:r w:rsidRPr="00826514">
        <w:t>.</w:t>
      </w:r>
      <w:r w:rsidR="00E45FD0">
        <w:t>2</w:t>
      </w:r>
      <w:r w:rsidRPr="00826514">
        <w:t>.</w:t>
      </w:r>
      <w:r>
        <w:t>2</w:t>
      </w:r>
      <w:r w:rsidRPr="00826514">
        <w:tab/>
        <w:t>Server side parameters</w:t>
      </w:r>
      <w:bookmarkEnd w:id="149"/>
      <w:bookmarkEnd w:id="150"/>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r w:rsidRPr="00826514">
        <w:t xml:space="preserve">Table </w:t>
      </w:r>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r w:rsidRPr="00826514">
        <w:t xml:space="preserve">Table </w:t>
      </w:r>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1325BB83" w:rsidR="00416D62" w:rsidRDefault="00416D62" w:rsidP="00B840F4"/>
    <w:p w14:paraId="6BCECD64" w14:textId="77777777" w:rsidR="0048376B" w:rsidRPr="00826514" w:rsidRDefault="0048376B" w:rsidP="0048376B">
      <w:pPr>
        <w:pStyle w:val="Heading2"/>
      </w:pPr>
      <w:bookmarkStart w:id="151" w:name="_Toc151497996"/>
      <w:r>
        <w:t>A</w:t>
      </w:r>
      <w:r w:rsidRPr="00826514">
        <w:t>.</w:t>
      </w:r>
      <w:r>
        <w:t>2</w:t>
      </w:r>
      <w:r w:rsidRPr="00826514">
        <w:t>.</w:t>
      </w:r>
      <w:r>
        <w:t>3</w:t>
      </w:r>
      <w:r w:rsidRPr="00826514">
        <w:tab/>
      </w:r>
      <w:r>
        <w:t>Client</w:t>
      </w:r>
      <w:r w:rsidRPr="00826514">
        <w:t xml:space="preserve"> side parameters</w:t>
      </w:r>
      <w:bookmarkEnd w:id="151"/>
    </w:p>
    <w:p w14:paraId="77AA5B27" w14:textId="77777777" w:rsidR="0048376B" w:rsidRPr="00826514" w:rsidRDefault="0048376B" w:rsidP="0048376B">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p>
    <w:p w14:paraId="5D77E1AD" w14:textId="77777777" w:rsidR="0048376B" w:rsidRPr="00956C0F" w:rsidRDefault="0048376B" w:rsidP="0048376B">
      <w:pPr>
        <w:pStyle w:val="TH"/>
        <w:rPr>
          <w:b w:val="0"/>
        </w:rPr>
      </w:pPr>
      <w:r w:rsidRPr="00826514">
        <w:lastRenderedPageBreak/>
        <w:t xml:space="preserve">Table </w:t>
      </w:r>
      <w:r>
        <w:t>A.2</w:t>
      </w:r>
      <w:r w:rsidRPr="00826514">
        <w:t>.</w:t>
      </w:r>
      <w:r>
        <w:t>3</w:t>
      </w:r>
      <w:r w:rsidRPr="00826514">
        <w:t xml:space="preserve">-1: </w:t>
      </w:r>
      <w:r>
        <w:t>Client</w:t>
      </w:r>
      <w:r w:rsidRPr="00826514">
        <w:t xml:space="preserve"> side parameters for </w:t>
      </w:r>
      <w:r>
        <w:t xml:space="preserve">pull </w:t>
      </w:r>
      <w:r w:rsidRPr="00903A05">
        <w:t xml:space="preserve">notification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61"/>
      </w:tblGrid>
      <w:tr w:rsidR="0048376B" w:rsidRPr="00956C0F" w14:paraId="713292EF" w14:textId="77777777" w:rsidTr="005C73E1">
        <w:trPr>
          <w:jc w:val="center"/>
        </w:trPr>
        <w:tc>
          <w:tcPr>
            <w:tcW w:w="1697" w:type="dxa"/>
            <w:shd w:val="clear" w:color="auto" w:fill="auto"/>
          </w:tcPr>
          <w:p w14:paraId="5B198316" w14:textId="77777777" w:rsidR="0048376B" w:rsidRPr="00956C0F" w:rsidRDefault="0048376B" w:rsidP="005C73E1">
            <w:pPr>
              <w:pStyle w:val="TAH"/>
            </w:pPr>
            <w:r w:rsidRPr="00956C0F">
              <w:t>Parameter</w:t>
            </w:r>
          </w:p>
        </w:tc>
        <w:tc>
          <w:tcPr>
            <w:tcW w:w="7087" w:type="dxa"/>
            <w:shd w:val="clear" w:color="auto" w:fill="auto"/>
          </w:tcPr>
          <w:p w14:paraId="7CC6C9A4" w14:textId="77777777" w:rsidR="0048376B" w:rsidRPr="00956C0F" w:rsidRDefault="0048376B" w:rsidP="005C73E1">
            <w:pPr>
              <w:pStyle w:val="TAH"/>
            </w:pPr>
            <w:r w:rsidRPr="00956C0F">
              <w:t>Description</w:t>
            </w:r>
          </w:p>
        </w:tc>
      </w:tr>
      <w:tr w:rsidR="0048376B" w:rsidRPr="00956C0F" w14:paraId="4D675174" w14:textId="77777777" w:rsidTr="005C73E1">
        <w:trPr>
          <w:jc w:val="center"/>
        </w:trPr>
        <w:tc>
          <w:tcPr>
            <w:tcW w:w="1697" w:type="dxa"/>
            <w:shd w:val="clear" w:color="auto" w:fill="auto"/>
          </w:tcPr>
          <w:p w14:paraId="3C3BCC7E" w14:textId="77777777" w:rsidR="0048376B" w:rsidRDefault="0048376B" w:rsidP="005C73E1">
            <w:pPr>
              <w:pStyle w:val="TAL"/>
            </w:pPr>
            <w:r w:rsidRPr="004649F5">
              <w:t xml:space="preserve">Requestor </w:t>
            </w:r>
            <w:r>
              <w:t>I</w:t>
            </w:r>
            <w:r w:rsidRPr="004649F5">
              <w:t>dentity</w:t>
            </w:r>
          </w:p>
        </w:tc>
        <w:tc>
          <w:tcPr>
            <w:tcW w:w="7087" w:type="dxa"/>
            <w:shd w:val="clear" w:color="auto" w:fill="auto"/>
          </w:tcPr>
          <w:p w14:paraId="5D20C661" w14:textId="77777777" w:rsidR="0048376B" w:rsidRPr="00956C0F" w:rsidRDefault="0048376B" w:rsidP="005C73E1">
            <w:pPr>
              <w:pStyle w:val="TAL"/>
            </w:pPr>
            <w:r w:rsidRPr="004649F5">
              <w:t>REQUIRED. Represents the identity of the notification management client.</w:t>
            </w:r>
          </w:p>
        </w:tc>
      </w:tr>
      <w:tr w:rsidR="0048376B" w:rsidRPr="00956C0F" w14:paraId="64830201" w14:textId="77777777" w:rsidTr="005C73E1">
        <w:trPr>
          <w:jc w:val="center"/>
        </w:trPr>
        <w:tc>
          <w:tcPr>
            <w:tcW w:w="1697" w:type="dxa"/>
            <w:shd w:val="clear" w:color="auto" w:fill="auto"/>
          </w:tcPr>
          <w:p w14:paraId="0FAC9D4B" w14:textId="77777777" w:rsidR="0048376B" w:rsidRPr="00956C0F" w:rsidRDefault="0048376B" w:rsidP="005C73E1">
            <w:pPr>
              <w:pStyle w:val="TAL"/>
            </w:pPr>
            <w:r>
              <w:t>Channel Identifier</w:t>
            </w:r>
          </w:p>
        </w:tc>
        <w:tc>
          <w:tcPr>
            <w:tcW w:w="7087" w:type="dxa"/>
            <w:shd w:val="clear" w:color="auto" w:fill="auto"/>
          </w:tcPr>
          <w:p w14:paraId="6C1B0B07" w14:textId="77777777" w:rsidR="0048376B" w:rsidRPr="00956C0F" w:rsidRDefault="0048376B"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bl>
    <w:p w14:paraId="29974B43" w14:textId="77777777" w:rsidR="0048376B" w:rsidRDefault="0048376B" w:rsidP="00B840F4"/>
    <w:p w14:paraId="3237595C" w14:textId="057A3B54" w:rsidR="00416D62" w:rsidRDefault="00416D62" w:rsidP="00B840F4">
      <w:pPr>
        <w:pStyle w:val="Heading1"/>
        <w:rPr>
          <w:lang w:val="en-US"/>
        </w:rPr>
      </w:pPr>
      <w:bookmarkStart w:id="152" w:name="_Toc136259596"/>
      <w:bookmarkStart w:id="153" w:name="_Toc151497997"/>
      <w:r>
        <w:rPr>
          <w:lang w:val="en-US"/>
        </w:rPr>
        <w:t>A.</w:t>
      </w:r>
      <w:r w:rsidR="00FF26AE">
        <w:rPr>
          <w:lang w:val="en-US"/>
        </w:rPr>
        <w:t>3</w:t>
      </w:r>
      <w:r>
        <w:rPr>
          <w:lang w:val="en-US"/>
        </w:rPr>
        <w:tab/>
        <w:t>Delete notification channel</w:t>
      </w:r>
      <w:bookmarkEnd w:id="152"/>
      <w:bookmarkEnd w:id="153"/>
    </w:p>
    <w:p w14:paraId="106BE42F" w14:textId="0D15E6EC" w:rsidR="00416D62" w:rsidRDefault="00416D62" w:rsidP="00B840F4">
      <w:pPr>
        <w:pStyle w:val="Heading2"/>
        <w:rPr>
          <w:lang w:val="en-US"/>
        </w:rPr>
      </w:pPr>
      <w:bookmarkStart w:id="154" w:name="_Toc136259597"/>
      <w:bookmarkStart w:id="155" w:name="_Toc151497998"/>
      <w:r>
        <w:rPr>
          <w:lang w:val="en-US"/>
        </w:rPr>
        <w:t>A.</w:t>
      </w:r>
      <w:r w:rsidR="00FF26AE">
        <w:rPr>
          <w:lang w:val="en-US"/>
        </w:rPr>
        <w:t>3</w:t>
      </w:r>
      <w:r>
        <w:rPr>
          <w:lang w:val="en-US"/>
        </w:rPr>
        <w:t>.1</w:t>
      </w:r>
      <w:r>
        <w:rPr>
          <w:lang w:val="en-US"/>
        </w:rPr>
        <w:tab/>
        <w:t>General</w:t>
      </w:r>
      <w:bookmarkEnd w:id="154"/>
      <w:bookmarkEnd w:id="155"/>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156" w:name="_Toc136259598"/>
      <w:bookmarkStart w:id="157" w:name="_Toc151497999"/>
      <w:r>
        <w:t>A</w:t>
      </w:r>
      <w:r w:rsidRPr="00826514">
        <w:t>.</w:t>
      </w:r>
      <w:r w:rsidR="00FF26AE">
        <w:t>3</w:t>
      </w:r>
      <w:r w:rsidRPr="00826514">
        <w:t>.</w:t>
      </w:r>
      <w:r>
        <w:t>2</w:t>
      </w:r>
      <w:r w:rsidRPr="00826514">
        <w:tab/>
      </w:r>
      <w:r>
        <w:t>Client</w:t>
      </w:r>
      <w:r w:rsidRPr="00826514">
        <w:t xml:space="preserve"> side parameters</w:t>
      </w:r>
      <w:bookmarkEnd w:id="156"/>
      <w:bookmarkEnd w:id="157"/>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r w:rsidRPr="00826514">
        <w:t xml:space="preserve">Table </w:t>
      </w:r>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4FCE92AA" w:rsidR="00A9720E" w:rsidRDefault="00A9720E" w:rsidP="00B840F4"/>
    <w:p w14:paraId="5B6DD67A" w14:textId="77777777" w:rsidR="00BB170A" w:rsidRDefault="00BB170A" w:rsidP="00BB170A">
      <w:pPr>
        <w:pStyle w:val="Heading1"/>
        <w:rPr>
          <w:lang w:val="en-US"/>
        </w:rPr>
      </w:pPr>
      <w:bookmarkStart w:id="158" w:name="_Toc151498000"/>
      <w:r>
        <w:rPr>
          <w:lang w:val="en-US"/>
        </w:rPr>
        <w:t>A.4</w:t>
      </w:r>
      <w:r>
        <w:rPr>
          <w:lang w:val="en-US"/>
        </w:rPr>
        <w:tab/>
        <w:t>Update notification channel</w:t>
      </w:r>
      <w:bookmarkEnd w:id="158"/>
    </w:p>
    <w:p w14:paraId="1FC9EF5F" w14:textId="77777777" w:rsidR="00BB170A" w:rsidRDefault="00BB170A" w:rsidP="00BB170A">
      <w:pPr>
        <w:pStyle w:val="Heading2"/>
        <w:rPr>
          <w:lang w:val="en-US"/>
        </w:rPr>
      </w:pPr>
      <w:bookmarkStart w:id="159" w:name="_Toc151498001"/>
      <w:r>
        <w:rPr>
          <w:lang w:val="en-US"/>
        </w:rPr>
        <w:t>A.4.1</w:t>
      </w:r>
      <w:r>
        <w:rPr>
          <w:lang w:val="en-US"/>
        </w:rPr>
        <w:tab/>
        <w:t>General</w:t>
      </w:r>
      <w:bookmarkEnd w:id="159"/>
    </w:p>
    <w:p w14:paraId="20F0DC51" w14:textId="77777777" w:rsidR="00BB170A" w:rsidRPr="00826514" w:rsidRDefault="00BB170A" w:rsidP="00BB170A">
      <w:r w:rsidRPr="00826514">
        <w:t>The information in this annex provides a normative description of the parameters which will be sent by S</w:t>
      </w:r>
      <w:r>
        <w:t>N</w:t>
      </w:r>
      <w:r w:rsidRPr="00826514">
        <w:t>M-</w:t>
      </w:r>
      <w:r>
        <w:t>C</w:t>
      </w:r>
      <w:r w:rsidRPr="00826514">
        <w:t xml:space="preserve"> </w:t>
      </w:r>
      <w:r>
        <w:t>to the SNM-S as part of update notification channel request over</w:t>
      </w:r>
      <w:r w:rsidRPr="00826514">
        <w:t xml:space="preserve"> </w:t>
      </w:r>
      <w:r>
        <w:t xml:space="preserve">notification channel </w:t>
      </w:r>
      <w:r w:rsidRPr="00601700">
        <w:t>and the parameters which will be sent by SNM-S as a response to update notification channel request</w:t>
      </w:r>
      <w:r w:rsidRPr="00826514">
        <w:t>.</w:t>
      </w:r>
    </w:p>
    <w:p w14:paraId="5340C9DE" w14:textId="77777777" w:rsidR="00BB170A" w:rsidRPr="00826514" w:rsidRDefault="00BB170A" w:rsidP="00BB170A">
      <w:pPr>
        <w:pStyle w:val="Heading2"/>
      </w:pPr>
      <w:bookmarkStart w:id="160" w:name="_Toc151498002"/>
      <w:r>
        <w:t>A</w:t>
      </w:r>
      <w:r w:rsidRPr="00826514">
        <w:t>.</w:t>
      </w:r>
      <w:r>
        <w:t>4</w:t>
      </w:r>
      <w:r w:rsidRPr="00826514">
        <w:t>.</w:t>
      </w:r>
      <w:r>
        <w:t>2</w:t>
      </w:r>
      <w:r w:rsidRPr="00826514">
        <w:tab/>
      </w:r>
      <w:r>
        <w:t>Client</w:t>
      </w:r>
      <w:r w:rsidRPr="00826514">
        <w:t xml:space="preserve"> side parameters</w:t>
      </w:r>
      <w:bookmarkEnd w:id="160"/>
    </w:p>
    <w:p w14:paraId="778D3D8F" w14:textId="77777777" w:rsidR="00BB170A" w:rsidRPr="00826514" w:rsidRDefault="00BB170A" w:rsidP="00BB170A">
      <w:r>
        <w:t>The SN</w:t>
      </w:r>
      <w:r w:rsidRPr="00826514">
        <w:t>M-</w:t>
      </w:r>
      <w:r>
        <w:t>C</w:t>
      </w:r>
      <w:r w:rsidRPr="00826514">
        <w:t xml:space="preserve"> shall convey the following parameters while sending </w:t>
      </w:r>
      <w:r>
        <w:t>request for update</w:t>
      </w:r>
      <w:r w:rsidRPr="00826514">
        <w:t xml:space="preserve"> </w:t>
      </w:r>
      <w:r>
        <w:t>notification channel request</w:t>
      </w:r>
      <w:r w:rsidRPr="00826514">
        <w:t>.</w:t>
      </w:r>
    </w:p>
    <w:p w14:paraId="007F9715" w14:textId="77777777" w:rsidR="00BB170A" w:rsidRPr="00956C0F" w:rsidRDefault="00BB170A" w:rsidP="00BB170A">
      <w:pPr>
        <w:pStyle w:val="TH"/>
        <w:rPr>
          <w:b w:val="0"/>
        </w:rPr>
      </w:pPr>
      <w:r w:rsidRPr="00826514">
        <w:t xml:space="preserve">Table </w:t>
      </w:r>
      <w:r>
        <w:t>A.4</w:t>
      </w:r>
      <w:r w:rsidRPr="00826514">
        <w:t>.</w:t>
      </w:r>
      <w:r>
        <w:t>2</w:t>
      </w:r>
      <w:r w:rsidRPr="00826514">
        <w:t xml:space="preserve">-1: </w:t>
      </w:r>
      <w:r>
        <w:t>Client</w:t>
      </w:r>
      <w:r w:rsidRPr="00826514">
        <w:t xml:space="preserve"> side parameters for </w:t>
      </w:r>
      <w:r>
        <w:t>update</w:t>
      </w:r>
      <w:r w:rsidRPr="00826514">
        <w:t xml:space="preserve"> </w:t>
      </w:r>
      <w:r>
        <w:t>notification channel request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6"/>
        <w:gridCol w:w="7428"/>
      </w:tblGrid>
      <w:tr w:rsidR="00BB170A" w:rsidRPr="00956C0F" w14:paraId="49273667" w14:textId="77777777" w:rsidTr="005C73E1">
        <w:trPr>
          <w:jc w:val="center"/>
        </w:trPr>
        <w:tc>
          <w:tcPr>
            <w:tcW w:w="1892" w:type="dxa"/>
            <w:shd w:val="clear" w:color="auto" w:fill="auto"/>
          </w:tcPr>
          <w:p w14:paraId="39D3A51F" w14:textId="77777777" w:rsidR="00BB170A" w:rsidRPr="00956C0F" w:rsidRDefault="00BB170A" w:rsidP="005C73E1">
            <w:pPr>
              <w:pStyle w:val="TAH"/>
            </w:pPr>
            <w:r w:rsidRPr="00956C0F">
              <w:t>Parameter</w:t>
            </w:r>
          </w:p>
        </w:tc>
        <w:tc>
          <w:tcPr>
            <w:tcW w:w="7541" w:type="dxa"/>
            <w:shd w:val="clear" w:color="auto" w:fill="auto"/>
          </w:tcPr>
          <w:p w14:paraId="07725B5A" w14:textId="77777777" w:rsidR="00BB170A" w:rsidRPr="00956C0F" w:rsidRDefault="00BB170A" w:rsidP="005C73E1">
            <w:pPr>
              <w:pStyle w:val="TAH"/>
            </w:pPr>
            <w:r w:rsidRPr="00956C0F">
              <w:t>Description</w:t>
            </w:r>
          </w:p>
        </w:tc>
      </w:tr>
      <w:tr w:rsidR="00BB170A" w:rsidRPr="00956C0F" w14:paraId="0CAF2FBE" w14:textId="77777777" w:rsidTr="005C73E1">
        <w:trPr>
          <w:jc w:val="center"/>
        </w:trPr>
        <w:tc>
          <w:tcPr>
            <w:tcW w:w="1892" w:type="dxa"/>
            <w:shd w:val="clear" w:color="auto" w:fill="auto"/>
          </w:tcPr>
          <w:p w14:paraId="005EFBCB" w14:textId="77777777" w:rsidR="00BB170A" w:rsidRDefault="00BB170A" w:rsidP="005C73E1">
            <w:pPr>
              <w:pStyle w:val="TAL"/>
            </w:pPr>
            <w:r>
              <w:t>Requestor identity</w:t>
            </w:r>
          </w:p>
        </w:tc>
        <w:tc>
          <w:tcPr>
            <w:tcW w:w="7541" w:type="dxa"/>
            <w:shd w:val="clear" w:color="auto" w:fill="auto"/>
          </w:tcPr>
          <w:p w14:paraId="56EE3D36" w14:textId="77777777" w:rsidR="00BB170A" w:rsidRPr="00956C0F" w:rsidRDefault="00BB170A" w:rsidP="005C73E1">
            <w:pPr>
              <w:pStyle w:val="TAL"/>
            </w:pPr>
            <w:r w:rsidRPr="00826514">
              <w:t xml:space="preserve">REQUIRED. Represents </w:t>
            </w:r>
            <w:r>
              <w:t>the identity of the notification management client.</w:t>
            </w:r>
          </w:p>
        </w:tc>
      </w:tr>
      <w:tr w:rsidR="00BB170A" w:rsidRPr="00956C0F" w14:paraId="0A2B8C7B" w14:textId="77777777" w:rsidTr="005C73E1">
        <w:trPr>
          <w:jc w:val="center"/>
        </w:trPr>
        <w:tc>
          <w:tcPr>
            <w:tcW w:w="1892" w:type="dxa"/>
            <w:shd w:val="clear" w:color="auto" w:fill="auto"/>
          </w:tcPr>
          <w:p w14:paraId="37C735D6" w14:textId="77777777" w:rsidR="00BB170A" w:rsidRPr="00956C0F" w:rsidRDefault="00BB170A" w:rsidP="005C73E1">
            <w:pPr>
              <w:pStyle w:val="TAL"/>
            </w:pPr>
            <w:r>
              <w:t>Channel Identifier</w:t>
            </w:r>
          </w:p>
        </w:tc>
        <w:tc>
          <w:tcPr>
            <w:tcW w:w="7541" w:type="dxa"/>
            <w:shd w:val="clear" w:color="auto" w:fill="auto"/>
          </w:tcPr>
          <w:p w14:paraId="706913DA" w14:textId="77777777" w:rsidR="00BB170A" w:rsidRPr="00956C0F" w:rsidRDefault="00BB170A"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updated.</w:t>
            </w:r>
          </w:p>
        </w:tc>
      </w:tr>
      <w:tr w:rsidR="00BB170A" w:rsidRPr="00956C0F" w14:paraId="00EC0794" w14:textId="77777777" w:rsidTr="005C73E1">
        <w:trPr>
          <w:jc w:val="center"/>
        </w:trPr>
        <w:tc>
          <w:tcPr>
            <w:tcW w:w="1892" w:type="dxa"/>
            <w:shd w:val="clear" w:color="auto" w:fill="auto"/>
          </w:tcPr>
          <w:p w14:paraId="43B90EF2" w14:textId="77777777" w:rsidR="00BB170A" w:rsidRPr="00956C0F" w:rsidRDefault="00BB170A" w:rsidP="005C73E1">
            <w:pPr>
              <w:pStyle w:val="TAL"/>
            </w:pPr>
            <w:r w:rsidRPr="00956C0F">
              <w:t>Expiry Time</w:t>
            </w:r>
          </w:p>
        </w:tc>
        <w:tc>
          <w:tcPr>
            <w:tcW w:w="7541" w:type="dxa"/>
            <w:shd w:val="clear" w:color="auto" w:fill="auto"/>
          </w:tcPr>
          <w:p w14:paraId="2D7F1F99" w14:textId="77777777" w:rsidR="00BB170A" w:rsidRPr="00956C0F" w:rsidRDefault="00BB170A" w:rsidP="005C73E1">
            <w:pPr>
              <w:pStyle w:val="TAL"/>
            </w:pPr>
            <w:r>
              <w:t>OPTIONAL.</w:t>
            </w:r>
            <w:r w:rsidRPr="00956C0F">
              <w:t xml:space="preserve"> Represents the duration the notification channel </w:t>
            </w:r>
            <w:r w:rsidRPr="00956C0F">
              <w:rPr>
                <w:lang w:val="en-US"/>
              </w:rPr>
              <w:t>shall be active</w:t>
            </w:r>
            <w:r>
              <w:rPr>
                <w:lang w:val="en-US"/>
              </w:rPr>
              <w:t>.</w:t>
            </w:r>
          </w:p>
        </w:tc>
      </w:tr>
    </w:tbl>
    <w:p w14:paraId="79EB67D1" w14:textId="77777777" w:rsidR="00BB170A" w:rsidRDefault="00BB170A" w:rsidP="00BB170A"/>
    <w:p w14:paraId="56FABFD3" w14:textId="77777777" w:rsidR="00BB170A" w:rsidRPr="00826514" w:rsidRDefault="00BB170A" w:rsidP="00BB170A">
      <w:pPr>
        <w:pStyle w:val="Heading2"/>
      </w:pPr>
      <w:bookmarkStart w:id="161" w:name="_Toc151498003"/>
      <w:r>
        <w:t>A.4</w:t>
      </w:r>
      <w:r w:rsidRPr="00826514">
        <w:t>.3</w:t>
      </w:r>
      <w:r w:rsidRPr="00826514">
        <w:tab/>
        <w:t>Server side parameters</w:t>
      </w:r>
      <w:bookmarkEnd w:id="161"/>
    </w:p>
    <w:p w14:paraId="6C9DF39E" w14:textId="77777777" w:rsidR="00BB170A" w:rsidRPr="00826514" w:rsidRDefault="00BB170A" w:rsidP="00BB170A">
      <w:r>
        <w:t>The SN</w:t>
      </w:r>
      <w:r w:rsidRPr="00826514">
        <w:t xml:space="preserve">M-S shall convey the following parameters while sending response to the </w:t>
      </w:r>
      <w:r>
        <w:t>update</w:t>
      </w:r>
      <w:r w:rsidRPr="00826514">
        <w:t xml:space="preserve"> </w:t>
      </w:r>
      <w:r>
        <w:t>notification channel request</w:t>
      </w:r>
      <w:r w:rsidRPr="00826514">
        <w:t>.</w:t>
      </w:r>
    </w:p>
    <w:p w14:paraId="0297D8CE" w14:textId="77777777" w:rsidR="00BB170A" w:rsidRPr="00956C0F" w:rsidRDefault="00BB170A" w:rsidP="00BB170A">
      <w:pPr>
        <w:pStyle w:val="TH"/>
        <w:rPr>
          <w:b w:val="0"/>
        </w:rPr>
      </w:pPr>
      <w:r w:rsidRPr="00826514">
        <w:lastRenderedPageBreak/>
        <w:t xml:space="preserve">Table </w:t>
      </w:r>
      <w:r>
        <w:t>A.4</w:t>
      </w:r>
      <w:r w:rsidRPr="00826514">
        <w:t xml:space="preserve">.3-1: Server side parameters for </w:t>
      </w:r>
      <w:r>
        <w:t>update</w:t>
      </w:r>
      <w:r w:rsidRPr="00903A05">
        <w:t xml:space="preserve"> notification channel re</w:t>
      </w:r>
      <w:r>
        <w:t>sponse</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138"/>
      </w:tblGrid>
      <w:tr w:rsidR="00BB170A" w:rsidRPr="00956C0F" w14:paraId="25932E63" w14:textId="77777777" w:rsidTr="005C73E1">
        <w:trPr>
          <w:jc w:val="center"/>
        </w:trPr>
        <w:tc>
          <w:tcPr>
            <w:tcW w:w="1187" w:type="dxa"/>
            <w:shd w:val="clear" w:color="auto" w:fill="auto"/>
          </w:tcPr>
          <w:p w14:paraId="1665199A" w14:textId="77777777" w:rsidR="00BB170A" w:rsidRPr="00956C0F" w:rsidRDefault="00BB170A" w:rsidP="005C73E1">
            <w:pPr>
              <w:pStyle w:val="TAH"/>
            </w:pPr>
            <w:r w:rsidRPr="00956C0F">
              <w:t>Parameter</w:t>
            </w:r>
          </w:p>
        </w:tc>
        <w:tc>
          <w:tcPr>
            <w:tcW w:w="8261" w:type="dxa"/>
            <w:shd w:val="clear" w:color="auto" w:fill="auto"/>
          </w:tcPr>
          <w:p w14:paraId="3F93D65B" w14:textId="77777777" w:rsidR="00BB170A" w:rsidRPr="00956C0F" w:rsidRDefault="00BB170A" w:rsidP="005C73E1">
            <w:pPr>
              <w:pStyle w:val="TAH"/>
            </w:pPr>
            <w:r w:rsidRPr="00956C0F">
              <w:t>Description</w:t>
            </w:r>
          </w:p>
        </w:tc>
      </w:tr>
      <w:tr w:rsidR="00BB170A" w:rsidRPr="00956C0F" w14:paraId="44DAC03B" w14:textId="77777777" w:rsidTr="005C73E1">
        <w:trPr>
          <w:jc w:val="center"/>
        </w:trPr>
        <w:tc>
          <w:tcPr>
            <w:tcW w:w="1187" w:type="dxa"/>
            <w:shd w:val="clear" w:color="auto" w:fill="auto"/>
          </w:tcPr>
          <w:p w14:paraId="1A6750D4" w14:textId="77777777" w:rsidR="00BB170A" w:rsidRPr="00956C0F" w:rsidRDefault="00BB170A" w:rsidP="005C73E1">
            <w:pPr>
              <w:pStyle w:val="TAL"/>
            </w:pPr>
            <w:r w:rsidRPr="00956C0F">
              <w:t>Expiry Time</w:t>
            </w:r>
          </w:p>
        </w:tc>
        <w:tc>
          <w:tcPr>
            <w:tcW w:w="8261" w:type="dxa"/>
            <w:shd w:val="clear" w:color="auto" w:fill="auto"/>
          </w:tcPr>
          <w:p w14:paraId="089485B9" w14:textId="77777777" w:rsidR="00BB170A" w:rsidRPr="00956C0F" w:rsidRDefault="00BB170A" w:rsidP="005C73E1">
            <w:pPr>
              <w:pStyle w:val="TAL"/>
            </w:pPr>
            <w:r>
              <w:t>OPTIONAL.</w:t>
            </w:r>
            <w:r w:rsidRPr="00956C0F">
              <w:t xml:space="preserve"> Represents the duration the notification channel </w:t>
            </w:r>
            <w:r w:rsidRPr="00956C0F">
              <w:rPr>
                <w:lang w:val="en-US"/>
              </w:rPr>
              <w:t xml:space="preserve">shall be active </w:t>
            </w:r>
            <w:r w:rsidRPr="00956C0F">
              <w:t>(</w:t>
            </w:r>
            <w:r>
              <w:t>i.e. channel lifetime) as indica</w:t>
            </w:r>
            <w:r w:rsidRPr="00956C0F">
              <w:t xml:space="preserve">ted by the notification management </w:t>
            </w:r>
            <w:r>
              <w:t>server.</w:t>
            </w:r>
          </w:p>
        </w:tc>
      </w:tr>
    </w:tbl>
    <w:p w14:paraId="42DD61B8" w14:textId="7E90E36E" w:rsidR="00BB170A" w:rsidRDefault="00BB170A" w:rsidP="00B840F4"/>
    <w:p w14:paraId="06FAD520" w14:textId="33811EA6" w:rsidR="00054A22" w:rsidRPr="00235394" w:rsidRDefault="003768F4" w:rsidP="00AF0002">
      <w:pPr>
        <w:pStyle w:val="Heading8"/>
      </w:pPr>
      <w:bookmarkStart w:id="162" w:name="_Toc136259599"/>
      <w:bookmarkStart w:id="163" w:name="_Toc151498004"/>
      <w:r>
        <w:t xml:space="preserve">Annex </w:t>
      </w:r>
      <w:r w:rsidR="004770D9">
        <w:t>B</w:t>
      </w:r>
      <w:r w:rsidR="004770D9" w:rsidRPr="004D3578">
        <w:t xml:space="preserve"> </w:t>
      </w:r>
      <w:r w:rsidR="00080512" w:rsidRPr="004D3578">
        <w:t>(informative)</w:t>
      </w:r>
      <w:proofErr w:type="gramStart"/>
      <w:r w:rsidR="00080512" w:rsidRPr="004D3578">
        <w:t>:</w:t>
      </w:r>
      <w:proofErr w:type="gramEnd"/>
      <w:r w:rsidR="00080512" w:rsidRPr="004D3578">
        <w:br/>
        <w:t>Change history</w:t>
      </w:r>
      <w:bookmarkStart w:id="164" w:name="historyclause"/>
      <w:bookmarkEnd w:id="162"/>
      <w:bookmarkEnd w:id="163"/>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0150A">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899" w:type="dxa"/>
            <w:shd w:val="pct10" w:color="auto" w:fill="FFFFFF"/>
          </w:tcPr>
          <w:p w14:paraId="54DC1FB3" w14:textId="77777777" w:rsidR="003C3971" w:rsidRPr="00235394" w:rsidRDefault="003C3971" w:rsidP="000508BA">
            <w:pPr>
              <w:pStyle w:val="TAL"/>
              <w:rPr>
                <w:b/>
              </w:rPr>
            </w:pPr>
            <w:proofErr w:type="spellStart"/>
            <w:r w:rsidRPr="00235394">
              <w:rPr>
                <w:b/>
              </w:rPr>
              <w:t>TDoc</w:t>
            </w:r>
            <w:proofErr w:type="spellEnd"/>
          </w:p>
        </w:tc>
        <w:tc>
          <w:tcPr>
            <w:tcW w:w="425" w:type="dxa"/>
            <w:shd w:val="pct10" w:color="auto" w:fill="FFFFFF"/>
          </w:tcPr>
          <w:p w14:paraId="1BB8F93C" w14:textId="77777777" w:rsidR="003C3971" w:rsidRPr="00235394" w:rsidRDefault="003C3971" w:rsidP="000508BA">
            <w:pPr>
              <w:pStyle w:val="TAL"/>
              <w:rPr>
                <w:b/>
              </w:rPr>
            </w:pPr>
            <w:r w:rsidRPr="00235394">
              <w:rPr>
                <w:b/>
              </w:rPr>
              <w:t>CR</w:t>
            </w:r>
          </w:p>
        </w:tc>
        <w:tc>
          <w:tcPr>
            <w:tcW w:w="425" w:type="dxa"/>
            <w:shd w:val="pct10" w:color="auto" w:fill="FFFFFF"/>
          </w:tcPr>
          <w:p w14:paraId="223E3928" w14:textId="77777777" w:rsidR="003C3971" w:rsidRPr="00235394" w:rsidRDefault="003C3971" w:rsidP="000508BA">
            <w:pPr>
              <w:pStyle w:val="TAL"/>
              <w:rPr>
                <w:b/>
              </w:rPr>
            </w:pPr>
            <w:r w:rsidRPr="00235394">
              <w:rPr>
                <w:b/>
              </w:rPr>
              <w:t>Rev</w:t>
            </w:r>
          </w:p>
        </w:tc>
        <w:tc>
          <w:tcPr>
            <w:tcW w:w="425"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8"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C0150A">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899" w:type="dxa"/>
            <w:shd w:val="solid" w:color="FFFFFF" w:fill="auto"/>
          </w:tcPr>
          <w:p w14:paraId="134723C6" w14:textId="67D5B8A4" w:rsidR="003C3971" w:rsidRPr="006B0D02" w:rsidRDefault="00633D85" w:rsidP="000508BA">
            <w:pPr>
              <w:pStyle w:val="TAC"/>
            </w:pPr>
            <w:r w:rsidRPr="00633D85">
              <w:t>C1-230655</w:t>
            </w:r>
          </w:p>
        </w:tc>
        <w:tc>
          <w:tcPr>
            <w:tcW w:w="425" w:type="dxa"/>
            <w:shd w:val="solid" w:color="FFFFFF" w:fill="auto"/>
          </w:tcPr>
          <w:p w14:paraId="2B341B81" w14:textId="77777777" w:rsidR="003C3971" w:rsidRPr="006B0D02" w:rsidRDefault="003C3971" w:rsidP="000508BA">
            <w:pPr>
              <w:pStyle w:val="TAL"/>
            </w:pPr>
          </w:p>
        </w:tc>
        <w:tc>
          <w:tcPr>
            <w:tcW w:w="425" w:type="dxa"/>
            <w:shd w:val="solid" w:color="FFFFFF" w:fill="auto"/>
          </w:tcPr>
          <w:p w14:paraId="090FDCAA" w14:textId="77777777" w:rsidR="003C3971" w:rsidRPr="006B0D02" w:rsidRDefault="003C3971" w:rsidP="000508BA">
            <w:pPr>
              <w:pStyle w:val="TAR"/>
            </w:pPr>
          </w:p>
        </w:tc>
        <w:tc>
          <w:tcPr>
            <w:tcW w:w="425"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8"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C0150A">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899" w:type="dxa"/>
            <w:shd w:val="solid" w:color="FFFFFF" w:fill="auto"/>
          </w:tcPr>
          <w:p w14:paraId="2424C09A" w14:textId="77777777" w:rsidR="00633D85" w:rsidRPr="006B0D02" w:rsidRDefault="00633D85" w:rsidP="000508BA">
            <w:pPr>
              <w:pStyle w:val="TAC"/>
            </w:pPr>
          </w:p>
        </w:tc>
        <w:tc>
          <w:tcPr>
            <w:tcW w:w="425" w:type="dxa"/>
            <w:shd w:val="solid" w:color="FFFFFF" w:fill="auto"/>
          </w:tcPr>
          <w:p w14:paraId="30FDACE3" w14:textId="77777777" w:rsidR="00633D85" w:rsidRPr="006B0D02" w:rsidRDefault="00633D85" w:rsidP="000508BA">
            <w:pPr>
              <w:pStyle w:val="TAL"/>
            </w:pPr>
          </w:p>
        </w:tc>
        <w:tc>
          <w:tcPr>
            <w:tcW w:w="425" w:type="dxa"/>
            <w:shd w:val="solid" w:color="FFFFFF" w:fill="auto"/>
          </w:tcPr>
          <w:p w14:paraId="0EDE4B3F" w14:textId="77777777" w:rsidR="00633D85" w:rsidRPr="006B0D02" w:rsidRDefault="00633D85" w:rsidP="000508BA">
            <w:pPr>
              <w:pStyle w:val="TAR"/>
            </w:pPr>
          </w:p>
        </w:tc>
        <w:tc>
          <w:tcPr>
            <w:tcW w:w="425"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8"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C0150A">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899" w:type="dxa"/>
            <w:shd w:val="solid" w:color="FFFFFF" w:fill="auto"/>
          </w:tcPr>
          <w:p w14:paraId="3C6FDD2B" w14:textId="77777777" w:rsidR="00A908A0" w:rsidRPr="006B0D02" w:rsidRDefault="00A908A0" w:rsidP="000508BA">
            <w:pPr>
              <w:pStyle w:val="TAC"/>
            </w:pPr>
          </w:p>
        </w:tc>
        <w:tc>
          <w:tcPr>
            <w:tcW w:w="425" w:type="dxa"/>
            <w:shd w:val="solid" w:color="FFFFFF" w:fill="auto"/>
          </w:tcPr>
          <w:p w14:paraId="2A8489E6" w14:textId="77777777" w:rsidR="00A908A0" w:rsidRPr="006B0D02" w:rsidRDefault="00A908A0" w:rsidP="000508BA">
            <w:pPr>
              <w:pStyle w:val="TAL"/>
            </w:pPr>
          </w:p>
        </w:tc>
        <w:tc>
          <w:tcPr>
            <w:tcW w:w="425" w:type="dxa"/>
            <w:shd w:val="solid" w:color="FFFFFF" w:fill="auto"/>
          </w:tcPr>
          <w:p w14:paraId="39AAF6C6" w14:textId="77777777" w:rsidR="00A908A0" w:rsidRPr="006B0D02" w:rsidRDefault="00A908A0" w:rsidP="000508BA">
            <w:pPr>
              <w:pStyle w:val="TAR"/>
            </w:pPr>
          </w:p>
        </w:tc>
        <w:tc>
          <w:tcPr>
            <w:tcW w:w="425"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8" w:type="dxa"/>
            <w:shd w:val="solid" w:color="FFFFFF" w:fill="auto"/>
          </w:tcPr>
          <w:p w14:paraId="61765E14" w14:textId="7DFFB87D" w:rsidR="00A908A0" w:rsidRDefault="00965829" w:rsidP="000508BA">
            <w:pPr>
              <w:pStyle w:val="TAC"/>
            </w:pPr>
            <w:r>
              <w:t>0.2.0</w:t>
            </w:r>
          </w:p>
        </w:tc>
      </w:tr>
      <w:tr w:rsidR="00AC413B" w:rsidRPr="006B0D02" w14:paraId="7AE5E1C9" w14:textId="77777777" w:rsidTr="00C0150A">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899" w:type="dxa"/>
            <w:shd w:val="solid" w:color="FFFFFF" w:fill="auto"/>
          </w:tcPr>
          <w:p w14:paraId="62C77E5C" w14:textId="77777777" w:rsidR="00AC413B" w:rsidRPr="006B0D02" w:rsidRDefault="00AC413B" w:rsidP="000508BA">
            <w:pPr>
              <w:pStyle w:val="TAC"/>
            </w:pPr>
          </w:p>
        </w:tc>
        <w:tc>
          <w:tcPr>
            <w:tcW w:w="425" w:type="dxa"/>
            <w:shd w:val="solid" w:color="FFFFFF" w:fill="auto"/>
          </w:tcPr>
          <w:p w14:paraId="1A476B10" w14:textId="77777777" w:rsidR="00AC413B" w:rsidRPr="006B0D02" w:rsidRDefault="00AC413B" w:rsidP="000508BA">
            <w:pPr>
              <w:pStyle w:val="TAL"/>
            </w:pPr>
          </w:p>
        </w:tc>
        <w:tc>
          <w:tcPr>
            <w:tcW w:w="425" w:type="dxa"/>
            <w:shd w:val="solid" w:color="FFFFFF" w:fill="auto"/>
          </w:tcPr>
          <w:p w14:paraId="40E2FDE8" w14:textId="77777777" w:rsidR="00AC413B" w:rsidRPr="006B0D02" w:rsidRDefault="00AC413B" w:rsidP="000508BA">
            <w:pPr>
              <w:pStyle w:val="TAR"/>
            </w:pPr>
          </w:p>
        </w:tc>
        <w:tc>
          <w:tcPr>
            <w:tcW w:w="425"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8" w:type="dxa"/>
            <w:shd w:val="solid" w:color="FFFFFF" w:fill="auto"/>
          </w:tcPr>
          <w:p w14:paraId="00EF6442" w14:textId="2B3B9609" w:rsidR="00AC413B" w:rsidRDefault="00626CE5" w:rsidP="000508BA">
            <w:pPr>
              <w:pStyle w:val="TAC"/>
            </w:pPr>
            <w:r>
              <w:t>0.3.0</w:t>
            </w:r>
          </w:p>
        </w:tc>
      </w:tr>
      <w:tr w:rsidR="00C0150A" w:rsidRPr="006B0D02" w14:paraId="3761E306" w14:textId="77777777" w:rsidTr="00C0150A">
        <w:tc>
          <w:tcPr>
            <w:tcW w:w="800" w:type="dxa"/>
            <w:shd w:val="solid" w:color="FFFFFF" w:fill="auto"/>
          </w:tcPr>
          <w:p w14:paraId="04A20360" w14:textId="2A62AEF2" w:rsidR="00C0150A" w:rsidRDefault="00C0150A" w:rsidP="00C0150A">
            <w:pPr>
              <w:pStyle w:val="TAC"/>
            </w:pPr>
            <w:r>
              <w:t>2023-08</w:t>
            </w:r>
          </w:p>
        </w:tc>
        <w:tc>
          <w:tcPr>
            <w:tcW w:w="995" w:type="dxa"/>
            <w:shd w:val="solid" w:color="FFFFFF" w:fill="auto"/>
          </w:tcPr>
          <w:p w14:paraId="56681DC4" w14:textId="72E9A3CC" w:rsidR="00C0150A" w:rsidRDefault="00C0150A" w:rsidP="00C0150A">
            <w:pPr>
              <w:pStyle w:val="TAC"/>
            </w:pPr>
            <w:r>
              <w:t>CT1#143</w:t>
            </w:r>
          </w:p>
        </w:tc>
        <w:tc>
          <w:tcPr>
            <w:tcW w:w="899" w:type="dxa"/>
            <w:shd w:val="solid" w:color="FFFFFF" w:fill="auto"/>
          </w:tcPr>
          <w:p w14:paraId="734AC244" w14:textId="77777777" w:rsidR="00C0150A" w:rsidRPr="006B0D02" w:rsidRDefault="00C0150A" w:rsidP="00C0150A">
            <w:pPr>
              <w:pStyle w:val="TAC"/>
            </w:pPr>
          </w:p>
        </w:tc>
        <w:tc>
          <w:tcPr>
            <w:tcW w:w="425" w:type="dxa"/>
            <w:shd w:val="solid" w:color="FFFFFF" w:fill="auto"/>
          </w:tcPr>
          <w:p w14:paraId="160B9148" w14:textId="77777777" w:rsidR="00C0150A" w:rsidRPr="006B0D02" w:rsidRDefault="00C0150A" w:rsidP="00C0150A">
            <w:pPr>
              <w:pStyle w:val="TAL"/>
            </w:pPr>
          </w:p>
        </w:tc>
        <w:tc>
          <w:tcPr>
            <w:tcW w:w="425" w:type="dxa"/>
            <w:shd w:val="solid" w:color="FFFFFF" w:fill="auto"/>
          </w:tcPr>
          <w:p w14:paraId="54D14442" w14:textId="77777777" w:rsidR="00C0150A" w:rsidRPr="006B0D02" w:rsidRDefault="00C0150A" w:rsidP="00C0150A">
            <w:pPr>
              <w:pStyle w:val="TAR"/>
            </w:pPr>
          </w:p>
        </w:tc>
        <w:tc>
          <w:tcPr>
            <w:tcW w:w="425" w:type="dxa"/>
            <w:shd w:val="solid" w:color="FFFFFF" w:fill="auto"/>
          </w:tcPr>
          <w:p w14:paraId="7B346E4A" w14:textId="77777777" w:rsidR="00C0150A" w:rsidRPr="006B0D02" w:rsidRDefault="00C0150A" w:rsidP="00C0150A">
            <w:pPr>
              <w:pStyle w:val="TAC"/>
            </w:pPr>
          </w:p>
        </w:tc>
        <w:tc>
          <w:tcPr>
            <w:tcW w:w="4932" w:type="dxa"/>
            <w:shd w:val="solid" w:color="FFFFFF" w:fill="auto"/>
          </w:tcPr>
          <w:p w14:paraId="59923EBC" w14:textId="77777777" w:rsidR="00C0150A" w:rsidRDefault="00C0150A" w:rsidP="00C0150A">
            <w:pPr>
              <w:pStyle w:val="TAL"/>
            </w:pPr>
            <w:r>
              <w:t>Implementing the following p-CR agreed in CT1:</w:t>
            </w:r>
          </w:p>
          <w:p w14:paraId="257816AE" w14:textId="24F92A69" w:rsidR="00C0150A" w:rsidRDefault="00C0150A" w:rsidP="00F239C5">
            <w:pPr>
              <w:pStyle w:val="TAL"/>
            </w:pPr>
            <w:r w:rsidRPr="00AC413B">
              <w:t>C1-23</w:t>
            </w:r>
            <w:r w:rsidR="00F239C5">
              <w:t>5408</w:t>
            </w:r>
            <w:r w:rsidRPr="00AC413B">
              <w:t>, C1-23</w:t>
            </w:r>
            <w:r w:rsidR="00F239C5">
              <w:t>6029</w:t>
            </w:r>
            <w:r w:rsidRPr="00AC413B">
              <w:t>, C1-236</w:t>
            </w:r>
            <w:r w:rsidR="00F239C5">
              <w:t>030</w:t>
            </w:r>
          </w:p>
        </w:tc>
        <w:tc>
          <w:tcPr>
            <w:tcW w:w="738" w:type="dxa"/>
            <w:shd w:val="solid" w:color="FFFFFF" w:fill="auto"/>
          </w:tcPr>
          <w:p w14:paraId="0B0AC630" w14:textId="06E88297" w:rsidR="00C0150A" w:rsidRDefault="00C0150A" w:rsidP="00C0150A">
            <w:pPr>
              <w:pStyle w:val="TAC"/>
            </w:pPr>
            <w:r>
              <w:t>0.4.0</w:t>
            </w:r>
          </w:p>
        </w:tc>
      </w:tr>
      <w:tr w:rsidR="00B84AD9" w:rsidRPr="006B0D02" w14:paraId="4B40AF95" w14:textId="77777777" w:rsidTr="00C0150A">
        <w:tc>
          <w:tcPr>
            <w:tcW w:w="800" w:type="dxa"/>
            <w:shd w:val="solid" w:color="FFFFFF" w:fill="auto"/>
          </w:tcPr>
          <w:p w14:paraId="60EF252D" w14:textId="2CC48120" w:rsidR="00B84AD9" w:rsidRDefault="00B84AD9" w:rsidP="00C0150A">
            <w:pPr>
              <w:pStyle w:val="TAC"/>
            </w:pPr>
            <w:r>
              <w:t>2023-09</w:t>
            </w:r>
          </w:p>
        </w:tc>
        <w:tc>
          <w:tcPr>
            <w:tcW w:w="995" w:type="dxa"/>
            <w:shd w:val="solid" w:color="FFFFFF" w:fill="auto"/>
          </w:tcPr>
          <w:p w14:paraId="51721F5D" w14:textId="1E43343B" w:rsidR="00B84AD9" w:rsidRDefault="00B84AD9" w:rsidP="00C0150A">
            <w:pPr>
              <w:pStyle w:val="TAC"/>
            </w:pPr>
            <w:r>
              <w:t>CT#101</w:t>
            </w:r>
          </w:p>
        </w:tc>
        <w:tc>
          <w:tcPr>
            <w:tcW w:w="899" w:type="dxa"/>
            <w:shd w:val="solid" w:color="FFFFFF" w:fill="auto"/>
          </w:tcPr>
          <w:p w14:paraId="222A21D5" w14:textId="77777777" w:rsidR="00B84AD9" w:rsidRPr="006B0D02" w:rsidRDefault="00B84AD9" w:rsidP="00C0150A">
            <w:pPr>
              <w:pStyle w:val="TAC"/>
            </w:pPr>
          </w:p>
        </w:tc>
        <w:tc>
          <w:tcPr>
            <w:tcW w:w="425" w:type="dxa"/>
            <w:shd w:val="solid" w:color="FFFFFF" w:fill="auto"/>
          </w:tcPr>
          <w:p w14:paraId="4560A333" w14:textId="77777777" w:rsidR="00B84AD9" w:rsidRPr="006B0D02" w:rsidRDefault="00B84AD9" w:rsidP="00C0150A">
            <w:pPr>
              <w:pStyle w:val="TAL"/>
            </w:pPr>
          </w:p>
        </w:tc>
        <w:tc>
          <w:tcPr>
            <w:tcW w:w="425" w:type="dxa"/>
            <w:shd w:val="solid" w:color="FFFFFF" w:fill="auto"/>
          </w:tcPr>
          <w:p w14:paraId="2761A58F" w14:textId="77777777" w:rsidR="00B84AD9" w:rsidRPr="006B0D02" w:rsidRDefault="00B84AD9" w:rsidP="00C0150A">
            <w:pPr>
              <w:pStyle w:val="TAR"/>
            </w:pPr>
          </w:p>
        </w:tc>
        <w:tc>
          <w:tcPr>
            <w:tcW w:w="425" w:type="dxa"/>
            <w:shd w:val="solid" w:color="FFFFFF" w:fill="auto"/>
          </w:tcPr>
          <w:p w14:paraId="6819241B" w14:textId="77777777" w:rsidR="00B84AD9" w:rsidRPr="006B0D02" w:rsidRDefault="00B84AD9" w:rsidP="00C0150A">
            <w:pPr>
              <w:pStyle w:val="TAC"/>
            </w:pPr>
          </w:p>
        </w:tc>
        <w:tc>
          <w:tcPr>
            <w:tcW w:w="4932" w:type="dxa"/>
            <w:shd w:val="solid" w:color="FFFFFF" w:fill="auto"/>
          </w:tcPr>
          <w:p w14:paraId="278B12C0" w14:textId="66AF4A9A" w:rsidR="00B84AD9" w:rsidRPr="0005508C" w:rsidRDefault="00B84AD9" w:rsidP="0005508C">
            <w:pPr>
              <w:pStyle w:val="TAL"/>
            </w:pPr>
            <w:r w:rsidRPr="0005508C">
              <w:t>Version 1.0.0 created for CT Plenary for information</w:t>
            </w:r>
            <w:r w:rsidR="00410FF3">
              <w:t>.</w:t>
            </w:r>
          </w:p>
        </w:tc>
        <w:tc>
          <w:tcPr>
            <w:tcW w:w="738" w:type="dxa"/>
            <w:shd w:val="solid" w:color="FFFFFF" w:fill="auto"/>
          </w:tcPr>
          <w:p w14:paraId="1D5B1BA8" w14:textId="1175DD2F" w:rsidR="00B84AD9" w:rsidRDefault="00B84AD9" w:rsidP="00C0150A">
            <w:pPr>
              <w:pStyle w:val="TAC"/>
            </w:pPr>
            <w:r>
              <w:t>1.0.0</w:t>
            </w:r>
          </w:p>
        </w:tc>
      </w:tr>
      <w:tr w:rsidR="00B84AD9" w:rsidRPr="006B0D02" w14:paraId="1B480A17" w14:textId="77777777" w:rsidTr="00C0150A">
        <w:tc>
          <w:tcPr>
            <w:tcW w:w="800" w:type="dxa"/>
            <w:shd w:val="solid" w:color="FFFFFF" w:fill="auto"/>
          </w:tcPr>
          <w:p w14:paraId="40506BBF" w14:textId="1FF0942D" w:rsidR="00B84AD9" w:rsidRPr="0005508C" w:rsidRDefault="00B84AD9" w:rsidP="0005508C">
            <w:pPr>
              <w:pStyle w:val="TAC"/>
            </w:pPr>
            <w:r w:rsidRPr="0005508C">
              <w:t>2023-11</w:t>
            </w:r>
          </w:p>
        </w:tc>
        <w:tc>
          <w:tcPr>
            <w:tcW w:w="995" w:type="dxa"/>
            <w:shd w:val="solid" w:color="FFFFFF" w:fill="auto"/>
          </w:tcPr>
          <w:p w14:paraId="68426410" w14:textId="5C3F33CB" w:rsidR="00B84AD9" w:rsidRPr="00601BFC" w:rsidRDefault="00B84AD9" w:rsidP="0005508C">
            <w:pPr>
              <w:pStyle w:val="TAC"/>
            </w:pPr>
            <w:r w:rsidRPr="0005508C">
              <w:t>CT#</w:t>
            </w:r>
            <w:r w:rsidRPr="00601BFC">
              <w:t>145</w:t>
            </w:r>
          </w:p>
        </w:tc>
        <w:tc>
          <w:tcPr>
            <w:tcW w:w="899" w:type="dxa"/>
            <w:shd w:val="solid" w:color="FFFFFF" w:fill="auto"/>
          </w:tcPr>
          <w:p w14:paraId="5605A64F" w14:textId="4C534410" w:rsidR="00B84AD9" w:rsidRPr="009D0D7A" w:rsidRDefault="00D53225" w:rsidP="00601BFC">
            <w:pPr>
              <w:pStyle w:val="TAC"/>
            </w:pPr>
            <w:r w:rsidRPr="00183718">
              <w:t>C1-239392</w:t>
            </w:r>
          </w:p>
        </w:tc>
        <w:tc>
          <w:tcPr>
            <w:tcW w:w="425" w:type="dxa"/>
            <w:shd w:val="solid" w:color="FFFFFF" w:fill="auto"/>
          </w:tcPr>
          <w:p w14:paraId="31C9FF24" w14:textId="77777777" w:rsidR="00B84AD9" w:rsidRPr="006B0D02" w:rsidRDefault="00B84AD9" w:rsidP="00C0150A">
            <w:pPr>
              <w:pStyle w:val="TAL"/>
            </w:pPr>
          </w:p>
        </w:tc>
        <w:tc>
          <w:tcPr>
            <w:tcW w:w="425" w:type="dxa"/>
            <w:shd w:val="solid" w:color="FFFFFF" w:fill="auto"/>
          </w:tcPr>
          <w:p w14:paraId="2D4DC4C6" w14:textId="77777777" w:rsidR="00B84AD9" w:rsidRPr="006B0D02" w:rsidRDefault="00B84AD9" w:rsidP="00C0150A">
            <w:pPr>
              <w:pStyle w:val="TAR"/>
            </w:pPr>
          </w:p>
        </w:tc>
        <w:tc>
          <w:tcPr>
            <w:tcW w:w="425" w:type="dxa"/>
            <w:shd w:val="solid" w:color="FFFFFF" w:fill="auto"/>
          </w:tcPr>
          <w:p w14:paraId="1B82985A" w14:textId="77777777" w:rsidR="00B84AD9" w:rsidRPr="006B0D02" w:rsidRDefault="00B84AD9" w:rsidP="00C0150A">
            <w:pPr>
              <w:pStyle w:val="TAC"/>
            </w:pPr>
          </w:p>
        </w:tc>
        <w:tc>
          <w:tcPr>
            <w:tcW w:w="4932" w:type="dxa"/>
            <w:shd w:val="solid" w:color="FFFFFF" w:fill="auto"/>
          </w:tcPr>
          <w:p w14:paraId="7C1B85EA" w14:textId="646C29C3" w:rsidR="00B84AD9" w:rsidRPr="0005508C" w:rsidRDefault="00D53225" w:rsidP="0005508C">
            <w:pPr>
              <w:pStyle w:val="TAL"/>
            </w:pPr>
            <w:r w:rsidRPr="0005508C">
              <w:t>Pseudo-CR to share support for application triggers to PULL notification messages.</w:t>
            </w:r>
          </w:p>
        </w:tc>
        <w:tc>
          <w:tcPr>
            <w:tcW w:w="738" w:type="dxa"/>
            <w:shd w:val="solid" w:color="FFFFFF" w:fill="auto"/>
          </w:tcPr>
          <w:p w14:paraId="46ED5E50" w14:textId="013E15E1" w:rsidR="00B84AD9" w:rsidRDefault="00C26F3B" w:rsidP="00C0150A">
            <w:pPr>
              <w:pStyle w:val="TAC"/>
            </w:pPr>
            <w:r>
              <w:t>1.1.0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76804" w14:textId="77777777" w:rsidR="005A61CD" w:rsidRDefault="005A61CD">
      <w:r>
        <w:separator/>
      </w:r>
    </w:p>
  </w:endnote>
  <w:endnote w:type="continuationSeparator" w:id="0">
    <w:p w14:paraId="420B5A84" w14:textId="77777777" w:rsidR="005A61CD" w:rsidRDefault="005A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F857B" w14:textId="77777777" w:rsidR="005A61CD" w:rsidRDefault="005A61CD">
      <w:r>
        <w:separator/>
      </w:r>
    </w:p>
  </w:footnote>
  <w:footnote w:type="continuationSeparator" w:id="0">
    <w:p w14:paraId="5A36A8FC" w14:textId="77777777" w:rsidR="005A61CD" w:rsidRDefault="005A6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08D9E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0E34">
      <w:rPr>
        <w:rFonts w:ascii="Arial" w:hAnsi="Arial" w:cs="Arial"/>
        <w:b/>
        <w:noProof/>
        <w:sz w:val="18"/>
        <w:szCs w:val="18"/>
      </w:rPr>
      <w:t>3GPP TS 24.542 V1.1.0 (2023-11)</w:t>
    </w:r>
    <w:r>
      <w:rPr>
        <w:rFonts w:ascii="Arial" w:hAnsi="Arial" w:cs="Arial"/>
        <w:b/>
        <w:sz w:val="18"/>
        <w:szCs w:val="18"/>
      </w:rPr>
      <w:fldChar w:fldCharType="end"/>
    </w:r>
  </w:p>
  <w:p w14:paraId="7A6BC72E" w14:textId="2236DDC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0E34">
      <w:rPr>
        <w:rFonts w:ascii="Arial" w:hAnsi="Arial" w:cs="Arial"/>
        <w:b/>
        <w:noProof/>
        <w:sz w:val="18"/>
        <w:szCs w:val="18"/>
      </w:rPr>
      <w:t>18</w:t>
    </w:r>
    <w:r>
      <w:rPr>
        <w:rFonts w:ascii="Arial" w:hAnsi="Arial" w:cs="Arial"/>
        <w:b/>
        <w:sz w:val="18"/>
        <w:szCs w:val="18"/>
      </w:rPr>
      <w:fldChar w:fldCharType="end"/>
    </w:r>
  </w:p>
  <w:p w14:paraId="13C538E8" w14:textId="6732C4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0E3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5"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7"/>
  </w:num>
  <w:num w:numId="7">
    <w:abstractNumId w:val="2"/>
  </w:num>
  <w:num w:numId="8">
    <w:abstractNumId w:val="8"/>
  </w:num>
  <w:num w:numId="9">
    <w:abstractNumId w:val="6"/>
  </w:num>
  <w:num w:numId="10">
    <w:abstractNumId w:val="5"/>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AF"/>
    <w:rsid w:val="00020819"/>
    <w:rsid w:val="00033397"/>
    <w:rsid w:val="00040095"/>
    <w:rsid w:val="000508BA"/>
    <w:rsid w:val="00051834"/>
    <w:rsid w:val="00054A22"/>
    <w:rsid w:val="0005508C"/>
    <w:rsid w:val="00062023"/>
    <w:rsid w:val="000651A2"/>
    <w:rsid w:val="000655A6"/>
    <w:rsid w:val="00067C32"/>
    <w:rsid w:val="00080512"/>
    <w:rsid w:val="000A56B2"/>
    <w:rsid w:val="000B2BCD"/>
    <w:rsid w:val="000B317D"/>
    <w:rsid w:val="000B36B0"/>
    <w:rsid w:val="000B3B5E"/>
    <w:rsid w:val="000C03CE"/>
    <w:rsid w:val="000C47C3"/>
    <w:rsid w:val="000C53DF"/>
    <w:rsid w:val="000D043A"/>
    <w:rsid w:val="000D2483"/>
    <w:rsid w:val="000D58AB"/>
    <w:rsid w:val="000D64F7"/>
    <w:rsid w:val="000E0EDD"/>
    <w:rsid w:val="00101745"/>
    <w:rsid w:val="00123688"/>
    <w:rsid w:val="0013283B"/>
    <w:rsid w:val="00133525"/>
    <w:rsid w:val="00133BCA"/>
    <w:rsid w:val="001459DE"/>
    <w:rsid w:val="001527AD"/>
    <w:rsid w:val="00153D5A"/>
    <w:rsid w:val="00183718"/>
    <w:rsid w:val="00190FB1"/>
    <w:rsid w:val="001A271D"/>
    <w:rsid w:val="001A4C42"/>
    <w:rsid w:val="001A5F41"/>
    <w:rsid w:val="001A7363"/>
    <w:rsid w:val="001A7420"/>
    <w:rsid w:val="001B0A95"/>
    <w:rsid w:val="001B4634"/>
    <w:rsid w:val="001B6637"/>
    <w:rsid w:val="001B79CA"/>
    <w:rsid w:val="001C21C3"/>
    <w:rsid w:val="001C2486"/>
    <w:rsid w:val="001C343E"/>
    <w:rsid w:val="001D02C2"/>
    <w:rsid w:val="001E23FC"/>
    <w:rsid w:val="001E2E21"/>
    <w:rsid w:val="001F0C1D"/>
    <w:rsid w:val="001F1132"/>
    <w:rsid w:val="001F168B"/>
    <w:rsid w:val="002106E5"/>
    <w:rsid w:val="002246B6"/>
    <w:rsid w:val="00227D1D"/>
    <w:rsid w:val="002347A2"/>
    <w:rsid w:val="002348F0"/>
    <w:rsid w:val="0024391A"/>
    <w:rsid w:val="002516ED"/>
    <w:rsid w:val="00253FF3"/>
    <w:rsid w:val="002545AF"/>
    <w:rsid w:val="0026077F"/>
    <w:rsid w:val="002675F0"/>
    <w:rsid w:val="002760EE"/>
    <w:rsid w:val="00276771"/>
    <w:rsid w:val="00280863"/>
    <w:rsid w:val="00287552"/>
    <w:rsid w:val="00294244"/>
    <w:rsid w:val="002A10B0"/>
    <w:rsid w:val="002B5BC2"/>
    <w:rsid w:val="002B6339"/>
    <w:rsid w:val="002E00EE"/>
    <w:rsid w:val="003172DC"/>
    <w:rsid w:val="00321785"/>
    <w:rsid w:val="00325EAD"/>
    <w:rsid w:val="0033231A"/>
    <w:rsid w:val="003523D3"/>
    <w:rsid w:val="0035462D"/>
    <w:rsid w:val="00356555"/>
    <w:rsid w:val="00366476"/>
    <w:rsid w:val="00372385"/>
    <w:rsid w:val="00372D53"/>
    <w:rsid w:val="003765B8"/>
    <w:rsid w:val="003768F4"/>
    <w:rsid w:val="00386A2B"/>
    <w:rsid w:val="00392D9D"/>
    <w:rsid w:val="003A540E"/>
    <w:rsid w:val="003B2BD1"/>
    <w:rsid w:val="003B3777"/>
    <w:rsid w:val="003C3971"/>
    <w:rsid w:val="003C3C36"/>
    <w:rsid w:val="003D21A7"/>
    <w:rsid w:val="003D457C"/>
    <w:rsid w:val="003D610E"/>
    <w:rsid w:val="00410348"/>
    <w:rsid w:val="00410FF3"/>
    <w:rsid w:val="00416D62"/>
    <w:rsid w:val="00423334"/>
    <w:rsid w:val="004345EC"/>
    <w:rsid w:val="00442F23"/>
    <w:rsid w:val="004432FD"/>
    <w:rsid w:val="00450B65"/>
    <w:rsid w:val="00465515"/>
    <w:rsid w:val="004770D9"/>
    <w:rsid w:val="00481326"/>
    <w:rsid w:val="0048376B"/>
    <w:rsid w:val="004879AB"/>
    <w:rsid w:val="0049751D"/>
    <w:rsid w:val="004A5864"/>
    <w:rsid w:val="004C0780"/>
    <w:rsid w:val="004C0D0A"/>
    <w:rsid w:val="004C30AC"/>
    <w:rsid w:val="004D3578"/>
    <w:rsid w:val="004D7F87"/>
    <w:rsid w:val="004E213A"/>
    <w:rsid w:val="004F0988"/>
    <w:rsid w:val="004F3340"/>
    <w:rsid w:val="004F58F6"/>
    <w:rsid w:val="005039ED"/>
    <w:rsid w:val="005213EA"/>
    <w:rsid w:val="00532E0C"/>
    <w:rsid w:val="0053388B"/>
    <w:rsid w:val="00535773"/>
    <w:rsid w:val="00540BFB"/>
    <w:rsid w:val="0054391D"/>
    <w:rsid w:val="00543E6C"/>
    <w:rsid w:val="0054768E"/>
    <w:rsid w:val="00551EE2"/>
    <w:rsid w:val="00555B56"/>
    <w:rsid w:val="00565087"/>
    <w:rsid w:val="005726C2"/>
    <w:rsid w:val="00577399"/>
    <w:rsid w:val="0059468E"/>
    <w:rsid w:val="00597B11"/>
    <w:rsid w:val="005A30D1"/>
    <w:rsid w:val="005A61CD"/>
    <w:rsid w:val="005B627B"/>
    <w:rsid w:val="005C0175"/>
    <w:rsid w:val="005C7267"/>
    <w:rsid w:val="005D2E01"/>
    <w:rsid w:val="005D5BA2"/>
    <w:rsid w:val="005D7526"/>
    <w:rsid w:val="005E248D"/>
    <w:rsid w:val="005E4BB2"/>
    <w:rsid w:val="005E7182"/>
    <w:rsid w:val="005F2336"/>
    <w:rsid w:val="005F788A"/>
    <w:rsid w:val="00601BFC"/>
    <w:rsid w:val="00602AEA"/>
    <w:rsid w:val="00614FDF"/>
    <w:rsid w:val="006209E8"/>
    <w:rsid w:val="00626CE5"/>
    <w:rsid w:val="00633D85"/>
    <w:rsid w:val="0063543D"/>
    <w:rsid w:val="00640E14"/>
    <w:rsid w:val="006444D6"/>
    <w:rsid w:val="00647114"/>
    <w:rsid w:val="00652CEB"/>
    <w:rsid w:val="0067073B"/>
    <w:rsid w:val="006745CA"/>
    <w:rsid w:val="00676E6F"/>
    <w:rsid w:val="00682B3F"/>
    <w:rsid w:val="00687993"/>
    <w:rsid w:val="006912E9"/>
    <w:rsid w:val="006935FE"/>
    <w:rsid w:val="006A323F"/>
    <w:rsid w:val="006B30D0"/>
    <w:rsid w:val="006C3D95"/>
    <w:rsid w:val="006D422E"/>
    <w:rsid w:val="006E335B"/>
    <w:rsid w:val="006E5C86"/>
    <w:rsid w:val="006F4CCA"/>
    <w:rsid w:val="00701116"/>
    <w:rsid w:val="00704F6D"/>
    <w:rsid w:val="0071174C"/>
    <w:rsid w:val="007118D7"/>
    <w:rsid w:val="00713C44"/>
    <w:rsid w:val="00731727"/>
    <w:rsid w:val="00734A5B"/>
    <w:rsid w:val="0074026F"/>
    <w:rsid w:val="007429F6"/>
    <w:rsid w:val="00744E76"/>
    <w:rsid w:val="00757013"/>
    <w:rsid w:val="007657E2"/>
    <w:rsid w:val="00765EA3"/>
    <w:rsid w:val="00774DA4"/>
    <w:rsid w:val="00774E70"/>
    <w:rsid w:val="00781F0F"/>
    <w:rsid w:val="00782E0B"/>
    <w:rsid w:val="007864EF"/>
    <w:rsid w:val="00787308"/>
    <w:rsid w:val="007A6343"/>
    <w:rsid w:val="007B600E"/>
    <w:rsid w:val="007C00FE"/>
    <w:rsid w:val="007C609D"/>
    <w:rsid w:val="007D6F13"/>
    <w:rsid w:val="007F0F4A"/>
    <w:rsid w:val="008028A4"/>
    <w:rsid w:val="00811A41"/>
    <w:rsid w:val="00822F77"/>
    <w:rsid w:val="00825DBB"/>
    <w:rsid w:val="00830747"/>
    <w:rsid w:val="008311A3"/>
    <w:rsid w:val="00862F1D"/>
    <w:rsid w:val="008768CA"/>
    <w:rsid w:val="00881F04"/>
    <w:rsid w:val="00886FA1"/>
    <w:rsid w:val="008A0A19"/>
    <w:rsid w:val="008C384C"/>
    <w:rsid w:val="008C5731"/>
    <w:rsid w:val="008D66DA"/>
    <w:rsid w:val="008E07E8"/>
    <w:rsid w:val="008E2D68"/>
    <w:rsid w:val="008E6756"/>
    <w:rsid w:val="008E6D09"/>
    <w:rsid w:val="008F1813"/>
    <w:rsid w:val="008F572A"/>
    <w:rsid w:val="009001EC"/>
    <w:rsid w:val="00900A54"/>
    <w:rsid w:val="0090271F"/>
    <w:rsid w:val="00902E23"/>
    <w:rsid w:val="009114D7"/>
    <w:rsid w:val="0091348E"/>
    <w:rsid w:val="00917CCB"/>
    <w:rsid w:val="00921D2C"/>
    <w:rsid w:val="009220DC"/>
    <w:rsid w:val="0093344F"/>
    <w:rsid w:val="00933FB0"/>
    <w:rsid w:val="009418E1"/>
    <w:rsid w:val="00942EC2"/>
    <w:rsid w:val="00965829"/>
    <w:rsid w:val="00970E34"/>
    <w:rsid w:val="00971F1D"/>
    <w:rsid w:val="00973895"/>
    <w:rsid w:val="0098585D"/>
    <w:rsid w:val="00986005"/>
    <w:rsid w:val="00986FDC"/>
    <w:rsid w:val="009941FE"/>
    <w:rsid w:val="0099711E"/>
    <w:rsid w:val="009A3767"/>
    <w:rsid w:val="009A55EE"/>
    <w:rsid w:val="009B57C5"/>
    <w:rsid w:val="009B5C7D"/>
    <w:rsid w:val="009B6C48"/>
    <w:rsid w:val="009D0D7A"/>
    <w:rsid w:val="009D0DCB"/>
    <w:rsid w:val="009F37B7"/>
    <w:rsid w:val="00A03770"/>
    <w:rsid w:val="00A07F02"/>
    <w:rsid w:val="00A10F02"/>
    <w:rsid w:val="00A164B4"/>
    <w:rsid w:val="00A2261F"/>
    <w:rsid w:val="00A23F71"/>
    <w:rsid w:val="00A26956"/>
    <w:rsid w:val="00A27486"/>
    <w:rsid w:val="00A450AE"/>
    <w:rsid w:val="00A53724"/>
    <w:rsid w:val="00A55F96"/>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25B7"/>
    <w:rsid w:val="00AE38E2"/>
    <w:rsid w:val="00AE65E2"/>
    <w:rsid w:val="00AF0002"/>
    <w:rsid w:val="00AF1460"/>
    <w:rsid w:val="00AF4F6D"/>
    <w:rsid w:val="00B06A77"/>
    <w:rsid w:val="00B11EE2"/>
    <w:rsid w:val="00B15449"/>
    <w:rsid w:val="00B23F53"/>
    <w:rsid w:val="00B34385"/>
    <w:rsid w:val="00B40F27"/>
    <w:rsid w:val="00B44CD9"/>
    <w:rsid w:val="00B840F4"/>
    <w:rsid w:val="00B84AD9"/>
    <w:rsid w:val="00B9301A"/>
    <w:rsid w:val="00B93086"/>
    <w:rsid w:val="00BA19ED"/>
    <w:rsid w:val="00BA4B8D"/>
    <w:rsid w:val="00BB043B"/>
    <w:rsid w:val="00BB170A"/>
    <w:rsid w:val="00BB4D68"/>
    <w:rsid w:val="00BC0F7D"/>
    <w:rsid w:val="00BD044B"/>
    <w:rsid w:val="00BD1BEB"/>
    <w:rsid w:val="00BD2C6D"/>
    <w:rsid w:val="00BD2ED5"/>
    <w:rsid w:val="00BD7D31"/>
    <w:rsid w:val="00BE22C7"/>
    <w:rsid w:val="00BE2E7F"/>
    <w:rsid w:val="00BE3255"/>
    <w:rsid w:val="00BF08C0"/>
    <w:rsid w:val="00BF0B66"/>
    <w:rsid w:val="00BF128E"/>
    <w:rsid w:val="00C0125E"/>
    <w:rsid w:val="00C0150A"/>
    <w:rsid w:val="00C074DD"/>
    <w:rsid w:val="00C1295C"/>
    <w:rsid w:val="00C14605"/>
    <w:rsid w:val="00C1496A"/>
    <w:rsid w:val="00C22690"/>
    <w:rsid w:val="00C26F3B"/>
    <w:rsid w:val="00C33079"/>
    <w:rsid w:val="00C37284"/>
    <w:rsid w:val="00C40E03"/>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E0FB4"/>
    <w:rsid w:val="00CE2B37"/>
    <w:rsid w:val="00CF50C0"/>
    <w:rsid w:val="00D155EB"/>
    <w:rsid w:val="00D36933"/>
    <w:rsid w:val="00D47FDC"/>
    <w:rsid w:val="00D53225"/>
    <w:rsid w:val="00D551FA"/>
    <w:rsid w:val="00D57972"/>
    <w:rsid w:val="00D57BE0"/>
    <w:rsid w:val="00D60407"/>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9E5"/>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B19B6"/>
    <w:rsid w:val="00EC4A25"/>
    <w:rsid w:val="00ED65AD"/>
    <w:rsid w:val="00EE5E37"/>
    <w:rsid w:val="00EF608C"/>
    <w:rsid w:val="00EF6D85"/>
    <w:rsid w:val="00F025A2"/>
    <w:rsid w:val="00F04712"/>
    <w:rsid w:val="00F10FEA"/>
    <w:rsid w:val="00F115EE"/>
    <w:rsid w:val="00F13360"/>
    <w:rsid w:val="00F22EC7"/>
    <w:rsid w:val="00F239C5"/>
    <w:rsid w:val="00F30470"/>
    <w:rsid w:val="00F325C8"/>
    <w:rsid w:val="00F429D5"/>
    <w:rsid w:val="00F640F9"/>
    <w:rsid w:val="00F653B8"/>
    <w:rsid w:val="00F67281"/>
    <w:rsid w:val="00F77541"/>
    <w:rsid w:val="00F9008D"/>
    <w:rsid w:val="00F934AF"/>
    <w:rsid w:val="00F9496F"/>
    <w:rsid w:val="00FA1266"/>
    <w:rsid w:val="00FA523E"/>
    <w:rsid w:val="00FB3444"/>
    <w:rsid w:val="00FB7F8A"/>
    <w:rsid w:val="00FC1192"/>
    <w:rsid w:val="00FE260E"/>
    <w:rsid w:val="00FE3C53"/>
    <w:rsid w:val="00FE6D1D"/>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qFormat/>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2017C-6D0D-478C-97D0-590B97F4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18</Pages>
  <Words>5614</Words>
  <Characters>32005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223</cp:revision>
  <cp:lastPrinted>2019-02-25T14:05:00Z</cp:lastPrinted>
  <dcterms:created xsi:type="dcterms:W3CDTF">2023-03-06T08:55:00Z</dcterms:created>
  <dcterms:modified xsi:type="dcterms:W3CDTF">2023-11-21T17:18:00Z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