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40179" w14:textId="77777777" w:rsidR="00094108" w:rsidRDefault="00094108" w:rsidP="00B1701D">
      <w:pPr>
        <w:pStyle w:val="CRCoverPage"/>
        <w:spacing w:after="0"/>
        <w:outlineLvl w:val="0"/>
        <w:rPr>
          <w:b/>
          <w:noProof/>
          <w:sz w:val="24"/>
        </w:rPr>
      </w:pPr>
    </w:p>
    <w:p w14:paraId="68278FF1" w14:textId="336C46F5" w:rsidR="00B1701D" w:rsidRPr="0068629D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WG1 Meeting #147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1" w:name="_Hlk23763776"/>
      <w:r w:rsidR="00C65351">
        <w:rPr>
          <w:b/>
          <w:noProof/>
          <w:sz w:val="24"/>
        </w:rPr>
        <w:t xml:space="preserve">       </w:t>
      </w:r>
      <w:r w:rsidRPr="001A500C">
        <w:rPr>
          <w:b/>
          <w:noProof/>
          <w:sz w:val="24"/>
        </w:rPr>
        <w:t>C1-2</w:t>
      </w:r>
      <w:bookmarkEnd w:id="1"/>
      <w:r>
        <w:rPr>
          <w:b/>
          <w:noProof/>
          <w:sz w:val="24"/>
        </w:rPr>
        <w:t>4</w:t>
      </w:r>
      <w:r w:rsidR="00A323F9">
        <w:rPr>
          <w:b/>
          <w:noProof/>
          <w:sz w:val="24"/>
        </w:rPr>
        <w:t>1213</w:t>
      </w:r>
    </w:p>
    <w:p w14:paraId="50C9F9E6" w14:textId="57D1FD3B" w:rsidR="00B1701D" w:rsidRPr="005F17DC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Athens, Greece, 26 February – 1st March 2024</w:t>
      </w:r>
      <w:r w:rsidR="00922F33">
        <w:rPr>
          <w:b/>
          <w:noProof/>
          <w:sz w:val="24"/>
        </w:rPr>
        <w:tab/>
      </w:r>
      <w:r w:rsidR="00922F33">
        <w:rPr>
          <w:b/>
          <w:noProof/>
          <w:sz w:val="24"/>
        </w:rPr>
        <w:tab/>
      </w:r>
      <w:r w:rsidR="00003CE6">
        <w:rPr>
          <w:b/>
          <w:noProof/>
          <w:sz w:val="24"/>
        </w:rPr>
        <w:t xml:space="preserve">     </w:t>
      </w:r>
      <w:r w:rsidR="00D631DF">
        <w:rPr>
          <w:b/>
          <w:noProof/>
          <w:sz w:val="24"/>
        </w:rPr>
        <w:t xml:space="preserve">  </w:t>
      </w:r>
      <w:r w:rsidR="00922F33">
        <w:rPr>
          <w:b/>
          <w:noProof/>
          <w:sz w:val="24"/>
        </w:rPr>
        <w:t>(</w:t>
      </w:r>
      <w:r w:rsidR="00922F33" w:rsidRPr="00D631DF">
        <w:rPr>
          <w:b/>
          <w:i/>
          <w:iCs/>
          <w:noProof/>
          <w:sz w:val="24"/>
        </w:rPr>
        <w:t xml:space="preserve">revision of </w:t>
      </w:r>
      <w:r w:rsidR="00D631DF" w:rsidRPr="00D631DF">
        <w:rPr>
          <w:b/>
          <w:i/>
          <w:iCs/>
          <w:noProof/>
          <w:sz w:val="24"/>
        </w:rPr>
        <w:t>CP-2</w:t>
      </w:r>
      <w:r w:rsidR="00DD08BC">
        <w:rPr>
          <w:b/>
          <w:i/>
          <w:iCs/>
          <w:noProof/>
          <w:sz w:val="24"/>
        </w:rPr>
        <w:t>4</w:t>
      </w:r>
      <w:r w:rsidR="00A323F9">
        <w:rPr>
          <w:b/>
          <w:i/>
          <w:iCs/>
          <w:noProof/>
          <w:sz w:val="24"/>
        </w:rPr>
        <w:t>0797</w:t>
      </w:r>
      <w:r w:rsidR="00D631DF">
        <w:rPr>
          <w:b/>
          <w:noProof/>
          <w:sz w:val="24"/>
        </w:rPr>
        <w:t>)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1F285CD1" w:rsidR="00C61521" w:rsidRPr="006C2E80" w:rsidRDefault="00C61521" w:rsidP="0074741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EA7ABB">
        <w:rPr>
          <w:rFonts w:eastAsia="Batang"/>
          <w:lang w:val="en-US" w:eastAsia="zh-CN"/>
        </w:rPr>
        <w:t>AT&amp;T</w:t>
      </w:r>
    </w:p>
    <w:p w14:paraId="645AFC82" w14:textId="12E0124B" w:rsidR="00C61521" w:rsidRPr="006C2E80" w:rsidRDefault="00C61521" w:rsidP="0074741B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70522">
        <w:rPr>
          <w:rFonts w:eastAsia="Batang"/>
          <w:lang w:eastAsia="zh-CN"/>
        </w:rPr>
        <w:t>New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Enhanced Mission Critical</w:t>
      </w:r>
      <w:r w:rsidR="004001B9">
        <w:rPr>
          <w:rFonts w:eastAsia="Batang"/>
          <w:lang w:eastAsia="zh-CN"/>
        </w:rPr>
        <w:t xml:space="preserve"> Location Management</w:t>
      </w:r>
      <w:r w:rsidRPr="000861F1">
        <w:rPr>
          <w:rFonts w:eastAsia="Batang"/>
          <w:lang w:eastAsia="zh-CN"/>
        </w:rPr>
        <w:t xml:space="preserve"> </w:t>
      </w:r>
    </w:p>
    <w:p w14:paraId="1195EAA9" w14:textId="77777777" w:rsidR="00C61521" w:rsidRPr="006C2E80" w:rsidRDefault="00C61521" w:rsidP="0074741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553B35EA" w:rsidR="00C61521" w:rsidRDefault="00C61521" w:rsidP="0074741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623998">
        <w:rPr>
          <w:rFonts w:eastAsia="Batang"/>
          <w:lang w:val="en-US" w:eastAsia="zh-CN"/>
        </w:rPr>
        <w:t>18.1.1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74741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3C57C561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Enhanced </w:t>
      </w:r>
      <w:r w:rsidRPr="00ED4AD9">
        <w:t xml:space="preserve">Mission Critical </w:t>
      </w:r>
      <w:r w:rsidR="00973513">
        <w:t>Location Management</w:t>
      </w:r>
    </w:p>
    <w:p w14:paraId="341541C5" w14:textId="77777777" w:rsidR="00C61521" w:rsidRPr="00BA3A53" w:rsidRDefault="00C61521" w:rsidP="0074741B">
      <w:pPr>
        <w:pStyle w:val="Guidance"/>
      </w:pPr>
    </w:p>
    <w:p w14:paraId="2E88E6AD" w14:textId="43D0A7FC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 w:rsidR="00470522">
        <w:t>MCLoc</w:t>
      </w:r>
    </w:p>
    <w:p w14:paraId="550658F5" w14:textId="77777777" w:rsidR="00C61521" w:rsidRPr="00E01296" w:rsidRDefault="00C61521" w:rsidP="0074741B"/>
    <w:p w14:paraId="6F8F8E3C" w14:textId="351BB952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F03205">
        <w:rPr>
          <w:rStyle w:val="ui-provider"/>
        </w:rPr>
        <w:t>TBA</w:t>
      </w:r>
    </w:p>
    <w:p w14:paraId="71508ED4" w14:textId="77777777" w:rsidR="00C61521" w:rsidRPr="00E01296" w:rsidRDefault="00C61521" w:rsidP="0074741B"/>
    <w:p w14:paraId="3A843EBF" w14:textId="1853DDA9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</w:t>
      </w:r>
      <w:r w:rsidR="004B12AD">
        <w:rPr>
          <w:i/>
          <w:iCs/>
        </w:rPr>
        <w:t>9</w:t>
      </w:r>
    </w:p>
    <w:p w14:paraId="7E67F63B" w14:textId="77777777" w:rsidR="00C61521" w:rsidRPr="006C2E80" w:rsidRDefault="00C61521" w:rsidP="0074741B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74741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74741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74741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74741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74741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74741B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74741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74741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74741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74741B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74741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74741B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74741B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74741B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74741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74741B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74741B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74741B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74741B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74741B">
            <w:pPr>
              <w:pStyle w:val="TAC"/>
            </w:pPr>
          </w:p>
        </w:tc>
      </w:tr>
    </w:tbl>
    <w:p w14:paraId="4A4A4F3A" w14:textId="77777777" w:rsidR="00C61521" w:rsidRPr="006C2E80" w:rsidRDefault="00C61521" w:rsidP="0074741B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74741B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74741B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74741B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74741B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74741B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74741B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lastRenderedPageBreak/>
        <w:t>2.2</w:t>
      </w:r>
      <w:r>
        <w:tab/>
        <w:t>Parent Work Item</w:t>
      </w:r>
    </w:p>
    <w:p w14:paraId="0030304C" w14:textId="77777777" w:rsidR="00C61521" w:rsidRPr="009A6092" w:rsidRDefault="00C61521" w:rsidP="0074741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74741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74741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74741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74741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74741B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65F02A1A" w:rsidR="00C61521" w:rsidRDefault="00C52051" w:rsidP="0074741B">
            <w:pPr>
              <w:pStyle w:val="TAL"/>
            </w:pPr>
            <w:r>
              <w:t>N/A</w:t>
            </w:r>
          </w:p>
        </w:tc>
        <w:tc>
          <w:tcPr>
            <w:tcW w:w="934" w:type="dxa"/>
          </w:tcPr>
          <w:p w14:paraId="245DAF2E" w14:textId="5370C58C" w:rsidR="00C61521" w:rsidRDefault="00C61521" w:rsidP="0074741B">
            <w:pPr>
              <w:pStyle w:val="TAL"/>
            </w:pPr>
          </w:p>
        </w:tc>
        <w:tc>
          <w:tcPr>
            <w:tcW w:w="1101" w:type="dxa"/>
          </w:tcPr>
          <w:p w14:paraId="3916329B" w14:textId="3717206F" w:rsidR="00C61521" w:rsidRDefault="00C61521" w:rsidP="0074741B">
            <w:pPr>
              <w:pStyle w:val="TAL"/>
            </w:pPr>
          </w:p>
        </w:tc>
        <w:tc>
          <w:tcPr>
            <w:tcW w:w="6010" w:type="dxa"/>
          </w:tcPr>
          <w:p w14:paraId="23A0354F" w14:textId="3EEE79B2" w:rsidR="00C61521" w:rsidRPr="00251D80" w:rsidRDefault="00C61521" w:rsidP="0074741B">
            <w:pPr>
              <w:pStyle w:val="TAL"/>
            </w:pPr>
          </w:p>
        </w:tc>
      </w:tr>
    </w:tbl>
    <w:p w14:paraId="646C979C" w14:textId="77777777" w:rsidR="00C61521" w:rsidRDefault="00C61521" w:rsidP="0074741B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74741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74741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74741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74741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74741B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74741B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74741B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74741B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51D1D7D6" w:rsidR="00C61521" w:rsidRDefault="00A80055" w:rsidP="0074741B">
            <w:pPr>
              <w:pStyle w:val="TAL"/>
            </w:pPr>
            <w:r>
              <w:t>1000042</w:t>
            </w:r>
          </w:p>
        </w:tc>
        <w:tc>
          <w:tcPr>
            <w:tcW w:w="3326" w:type="dxa"/>
          </w:tcPr>
          <w:p w14:paraId="316DD8F2" w14:textId="63431675" w:rsidR="00C61521" w:rsidRPr="00FB3734" w:rsidRDefault="00C61521" w:rsidP="0074741B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Enhanced Mission Critical Push-to-talk architecture phase </w:t>
            </w:r>
            <w:r w:rsidR="00F77217">
              <w:rPr>
                <w:lang w:eastAsia="zh-CN"/>
              </w:rPr>
              <w:t>4</w:t>
            </w:r>
          </w:p>
        </w:tc>
        <w:tc>
          <w:tcPr>
            <w:tcW w:w="5099" w:type="dxa"/>
          </w:tcPr>
          <w:p w14:paraId="5E288305" w14:textId="65F9DB97" w:rsidR="00C61521" w:rsidRPr="00FB3734" w:rsidRDefault="00C61521" w:rsidP="0074741B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</w:t>
            </w:r>
            <w:r w:rsidR="00CA5915">
              <w:rPr>
                <w:lang w:eastAsia="zh-CN"/>
              </w:rPr>
              <w:t>8</w:t>
            </w:r>
            <w:r w:rsidRPr="00FB3734">
              <w:rPr>
                <w:lang w:eastAsia="zh-CN"/>
              </w:rPr>
              <w:t xml:space="preserve"> enhancements to MCPTT architecture phase </w:t>
            </w:r>
            <w:r w:rsidR="00CA5915">
              <w:rPr>
                <w:lang w:eastAsia="zh-CN"/>
              </w:rPr>
              <w:t>4</w:t>
            </w:r>
          </w:p>
        </w:tc>
      </w:tr>
    </w:tbl>
    <w:p w14:paraId="097D35BF" w14:textId="77777777" w:rsidR="00C61521" w:rsidRDefault="00C61521" w:rsidP="0074741B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31E3E948" w14:textId="1A864BEB" w:rsidR="008B4381" w:rsidRDefault="00411FF0" w:rsidP="0074741B">
      <w:r>
        <w:t xml:space="preserve">Stage 3 for </w:t>
      </w:r>
      <w:r w:rsidR="0046243C">
        <w:t xml:space="preserve">Mission </w:t>
      </w:r>
      <w:r>
        <w:t>C</w:t>
      </w:r>
      <w:r w:rsidR="0046243C">
        <w:t xml:space="preserve">ritical </w:t>
      </w:r>
      <w:r w:rsidR="002C0CB2">
        <w:t xml:space="preserve">(MC) </w:t>
      </w:r>
      <w:r>
        <w:t xml:space="preserve">services specifications </w:t>
      </w:r>
      <w:r w:rsidR="006A2202">
        <w:t>ha</w:t>
      </w:r>
      <w:r w:rsidR="00464E44">
        <w:t>s</w:t>
      </w:r>
      <w:r w:rsidR="006A2202">
        <w:t xml:space="preserve"> been developed incrementally over several releases</w:t>
      </w:r>
      <w:r w:rsidR="00351A14">
        <w:t>, with the focus o</w:t>
      </w:r>
      <w:r w:rsidR="005025AB">
        <w:t>n</w:t>
      </w:r>
      <w:r w:rsidR="00351A14">
        <w:t xml:space="preserve"> efficient communications</w:t>
      </w:r>
      <w:r w:rsidR="00464E44">
        <w:t xml:space="preserve"> between parties</w:t>
      </w:r>
      <w:r w:rsidR="00104AF6">
        <w:t xml:space="preserve">, as enhancements of existing </w:t>
      </w:r>
      <w:r w:rsidR="0033304D">
        <w:t xml:space="preserve">non-3GPP </w:t>
      </w:r>
      <w:r w:rsidR="00B80197">
        <w:t xml:space="preserve">systems for Public Safety (i.e., P25 and TETRA). </w:t>
      </w:r>
      <w:r w:rsidR="00C66610">
        <w:t xml:space="preserve">Location-related features </w:t>
      </w:r>
      <w:r w:rsidR="008F3CAA">
        <w:t xml:space="preserve">have been a part of the 3GPP MC systems from the beginning, reflecting </w:t>
      </w:r>
      <w:r w:rsidR="00DC68FB">
        <w:t>(and improving upon) the location</w:t>
      </w:r>
      <w:r w:rsidR="00D03DC7">
        <w:t xml:space="preserve"> features available and considered needed </w:t>
      </w:r>
      <w:r w:rsidR="00EE16F7">
        <w:t>in the LMR systems.</w:t>
      </w:r>
      <w:r w:rsidR="00DE6BA8">
        <w:t xml:space="preserve"> Over the years, </w:t>
      </w:r>
      <w:r w:rsidR="00886ADE">
        <w:t xml:space="preserve">things have progressed in the </w:t>
      </w:r>
      <w:r w:rsidR="0087671B">
        <w:t xml:space="preserve">field, making </w:t>
      </w:r>
      <w:r w:rsidR="00617CDC">
        <w:t xml:space="preserve">now </w:t>
      </w:r>
      <w:r w:rsidR="00074B17">
        <w:t xml:space="preserve">some significant enhancements </w:t>
      </w:r>
      <w:r w:rsidR="0087671B">
        <w:t xml:space="preserve">desirable and </w:t>
      </w:r>
      <w:r w:rsidR="008319F3">
        <w:t>necessary</w:t>
      </w:r>
      <w:r w:rsidR="00074B17">
        <w:t>.</w:t>
      </w:r>
      <w:r w:rsidR="00D06A2F">
        <w:t xml:space="preserve"> Specifically:</w:t>
      </w:r>
    </w:p>
    <w:p w14:paraId="6D38FE11" w14:textId="309C7899" w:rsidR="00C61521" w:rsidRDefault="00C61521" w:rsidP="0074741B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</w:r>
      <w:r w:rsidR="00272581">
        <w:rPr>
          <w:rFonts w:eastAsia="MS Mincho"/>
        </w:rPr>
        <w:t>Stage 2 spec TS 23.280</w:t>
      </w:r>
      <w:r w:rsidR="00165C6C">
        <w:rPr>
          <w:rFonts w:eastAsia="MS Mincho"/>
        </w:rPr>
        <w:t xml:space="preserve"> has defined architecture</w:t>
      </w:r>
      <w:r w:rsidR="00750746">
        <w:rPr>
          <w:rFonts w:eastAsia="MS Mincho"/>
        </w:rPr>
        <w:t>, interfaces</w:t>
      </w:r>
      <w:r w:rsidR="00165C6C">
        <w:rPr>
          <w:rFonts w:eastAsia="MS Mincho"/>
        </w:rPr>
        <w:t xml:space="preserve"> and features </w:t>
      </w:r>
      <w:r w:rsidR="002C0CB2">
        <w:rPr>
          <w:rFonts w:eastAsia="MS Mincho"/>
        </w:rPr>
        <w:t>for MC location</w:t>
      </w:r>
      <w:r w:rsidR="00165C6C">
        <w:rPr>
          <w:rFonts w:eastAsia="MS Mincho"/>
        </w:rPr>
        <w:t xml:space="preserve"> </w:t>
      </w:r>
      <w:r w:rsidR="002F0F3B">
        <w:rPr>
          <w:rFonts w:eastAsia="MS Mincho"/>
        </w:rPr>
        <w:t xml:space="preserve">management that </w:t>
      </w:r>
      <w:r w:rsidR="006019F7">
        <w:rPr>
          <w:rFonts w:eastAsia="MS Mincho"/>
        </w:rPr>
        <w:t>are</w:t>
      </w:r>
      <w:r w:rsidR="002F0F3B">
        <w:rPr>
          <w:rFonts w:eastAsia="MS Mincho"/>
        </w:rPr>
        <w:t xml:space="preserve"> currently not reflected (or only partly reflected) in the Stage </w:t>
      </w:r>
      <w:r w:rsidR="006019F7">
        <w:rPr>
          <w:rFonts w:eastAsia="MS Mincho"/>
        </w:rPr>
        <w:t>3 specs</w:t>
      </w:r>
      <w:r w:rsidR="00750746">
        <w:rPr>
          <w:rFonts w:eastAsia="MS Mincho"/>
        </w:rPr>
        <w:t xml:space="preserve">. </w:t>
      </w:r>
      <w:r w:rsidR="002B6988">
        <w:rPr>
          <w:rFonts w:eastAsia="MS Mincho"/>
        </w:rPr>
        <w:t xml:space="preserve">Examples include </w:t>
      </w:r>
      <w:r w:rsidR="004B7C29">
        <w:rPr>
          <w:rFonts w:eastAsia="MS Mincho"/>
        </w:rPr>
        <w:t xml:space="preserve">communications via </w:t>
      </w:r>
      <w:r w:rsidR="002B6988">
        <w:rPr>
          <w:rFonts w:eastAsia="MS Mincho"/>
        </w:rPr>
        <w:t>interfaces be</w:t>
      </w:r>
      <w:r w:rsidR="004B7C29">
        <w:rPr>
          <w:rFonts w:eastAsia="MS Mincho"/>
        </w:rPr>
        <w:t xml:space="preserve">tween </w:t>
      </w:r>
      <w:r w:rsidR="00212691">
        <w:rPr>
          <w:rFonts w:eastAsia="MS Mincho"/>
        </w:rPr>
        <w:t xml:space="preserve">MC </w:t>
      </w:r>
      <w:r w:rsidR="004B7C29">
        <w:rPr>
          <w:rFonts w:eastAsia="MS Mincho"/>
        </w:rPr>
        <w:t xml:space="preserve">location management clients and location management servers </w:t>
      </w:r>
      <w:r w:rsidR="00335D9B">
        <w:rPr>
          <w:rFonts w:eastAsia="MS Mincho"/>
        </w:rPr>
        <w:t xml:space="preserve">and between MC service server (i.e., MCPTT, MCVideo, MCData) </w:t>
      </w:r>
      <w:r w:rsidR="004D1E6C">
        <w:rPr>
          <w:rFonts w:eastAsia="MS Mincho"/>
        </w:rPr>
        <w:t xml:space="preserve">and location management servers, including IWF </w:t>
      </w:r>
      <w:r w:rsidR="00C57AF4">
        <w:rPr>
          <w:rFonts w:eastAsia="MS Mincho"/>
        </w:rPr>
        <w:t>gateway for communication with legacy LMR systems.</w:t>
      </w:r>
      <w:r w:rsidR="00394813">
        <w:rPr>
          <w:rFonts w:eastAsia="MS Mincho"/>
        </w:rPr>
        <w:t xml:space="preserve"> </w:t>
      </w:r>
      <w:r w:rsidR="004F17F4">
        <w:rPr>
          <w:rFonts w:eastAsia="MS Mincho"/>
        </w:rPr>
        <w:t xml:space="preserve">It is time for the </w:t>
      </w:r>
      <w:r w:rsidR="006F1A05">
        <w:rPr>
          <w:rFonts w:eastAsia="MS Mincho"/>
        </w:rPr>
        <w:t xml:space="preserve">Stage 3 specifications to </w:t>
      </w:r>
      <w:r w:rsidR="00D42B60">
        <w:rPr>
          <w:rFonts w:eastAsia="MS Mincho"/>
        </w:rPr>
        <w:t xml:space="preserve">fully </w:t>
      </w:r>
      <w:r w:rsidR="006F1A05">
        <w:rPr>
          <w:rFonts w:eastAsia="MS Mincho"/>
        </w:rPr>
        <w:t>align with the Stage 2</w:t>
      </w:r>
      <w:r w:rsidR="002747EE">
        <w:rPr>
          <w:rFonts w:eastAsia="MS Mincho"/>
        </w:rPr>
        <w:t>.</w:t>
      </w:r>
    </w:p>
    <w:p w14:paraId="3E77D17B" w14:textId="4C0C4DDB" w:rsidR="00C61521" w:rsidRDefault="00C61521" w:rsidP="0074741B">
      <w:pPr>
        <w:pStyle w:val="B1"/>
      </w:pPr>
      <w:r>
        <w:t>2.</w:t>
      </w:r>
      <w:r>
        <w:tab/>
      </w:r>
      <w:r w:rsidR="00F11AE4">
        <w:t xml:space="preserve">Location technology has also evolved </w:t>
      </w:r>
      <w:r w:rsidR="00E35E47">
        <w:t>beyond just reporting GNSS</w:t>
      </w:r>
      <w:r w:rsidR="00C8679C">
        <w:t xml:space="preserve">-based geographic coordinates </w:t>
      </w:r>
      <w:r w:rsidR="00F11AE4">
        <w:t xml:space="preserve">and is </w:t>
      </w:r>
      <w:r w:rsidR="003F79E9">
        <w:t xml:space="preserve">becoming widely used. This includes </w:t>
      </w:r>
      <w:r w:rsidR="006D41DB">
        <w:t>UEs with gyroscope/accelerometers</w:t>
      </w:r>
      <w:r w:rsidR="00C150C5">
        <w:t xml:space="preserve"> used in estimat</w:t>
      </w:r>
      <w:r w:rsidR="00822A3E">
        <w:t>ing</w:t>
      </w:r>
      <w:r w:rsidR="00C150C5">
        <w:t xml:space="preserve"> </w:t>
      </w:r>
      <w:r w:rsidR="00F01BD6">
        <w:t>travelled distance, bearing and speed</w:t>
      </w:r>
      <w:r w:rsidR="00CD3BE4">
        <w:t>,</w:t>
      </w:r>
      <w:r w:rsidR="00822A3E">
        <w:t xml:space="preserve"> not only </w:t>
      </w:r>
      <w:r w:rsidR="00335842">
        <w:t>for land-based movement, but also for UAVs;</w:t>
      </w:r>
      <w:r w:rsidR="006D41DB">
        <w:t xml:space="preserve"> </w:t>
      </w:r>
      <w:r w:rsidR="00100E37">
        <w:t>placement of sensitive barometers in UE</w:t>
      </w:r>
      <w:r w:rsidR="00B52C04">
        <w:t>s</w:t>
      </w:r>
      <w:r w:rsidR="00100E37">
        <w:t xml:space="preserve"> to </w:t>
      </w:r>
      <w:r w:rsidR="00736282">
        <w:t xml:space="preserve">help </w:t>
      </w:r>
      <w:r w:rsidR="00B52C04">
        <w:t>compute</w:t>
      </w:r>
      <w:r w:rsidR="00100E37">
        <w:t xml:space="preserve"> </w:t>
      </w:r>
      <w:r w:rsidR="00C150C5">
        <w:t>height</w:t>
      </w:r>
      <w:r w:rsidR="00736282">
        <w:t xml:space="preserve">; </w:t>
      </w:r>
      <w:r w:rsidR="00623A00">
        <w:t xml:space="preserve">in-building </w:t>
      </w:r>
      <w:r w:rsidR="00EF07FC">
        <w:t xml:space="preserve">location </w:t>
      </w:r>
      <w:r w:rsidR="007E049A">
        <w:t>(</w:t>
      </w:r>
      <w:r w:rsidR="00EF07FC">
        <w:t xml:space="preserve">including exact </w:t>
      </w:r>
      <w:r w:rsidR="00623A00">
        <w:t>floor</w:t>
      </w:r>
      <w:r w:rsidR="007E049A">
        <w:t>)</w:t>
      </w:r>
      <w:r w:rsidR="00A62B46">
        <w:t xml:space="preserve"> determination</w:t>
      </w:r>
      <w:r w:rsidR="002F5146">
        <w:t xml:space="preserve">. Updating </w:t>
      </w:r>
      <w:r w:rsidR="005C7DB9">
        <w:t xml:space="preserve">MC </w:t>
      </w:r>
      <w:r w:rsidR="002F5146">
        <w:t xml:space="preserve">Stage 3 </w:t>
      </w:r>
      <w:r w:rsidR="005C7DB9">
        <w:t>specs</w:t>
      </w:r>
      <w:r w:rsidR="008E409D">
        <w:t xml:space="preserve"> </w:t>
      </w:r>
      <w:r w:rsidR="002F5146">
        <w:t xml:space="preserve">(based on </w:t>
      </w:r>
      <w:r w:rsidR="008E409D">
        <w:t xml:space="preserve">MC </w:t>
      </w:r>
      <w:r w:rsidR="002F5146">
        <w:t>Stage 2</w:t>
      </w:r>
      <w:r w:rsidR="008E409D">
        <w:t xml:space="preserve"> text</w:t>
      </w:r>
      <w:r w:rsidR="002F5146">
        <w:t xml:space="preserve">) with </w:t>
      </w:r>
      <w:r w:rsidR="007A653F">
        <w:t xml:space="preserve">appropriate data structures </w:t>
      </w:r>
      <w:r w:rsidR="00CC7650">
        <w:t xml:space="preserve">e.g., </w:t>
      </w:r>
      <w:r w:rsidR="003A3E6B">
        <w:t xml:space="preserve">appropriate </w:t>
      </w:r>
      <w:r w:rsidR="00CC7650">
        <w:t>location triggers</w:t>
      </w:r>
      <w:r w:rsidR="0039205C">
        <w:t xml:space="preserve"> and variables</w:t>
      </w:r>
      <w:r w:rsidR="00CC7650">
        <w:t>,</w:t>
      </w:r>
      <w:r w:rsidR="00557FE3">
        <w:t xml:space="preserve"> is becoming essential for the work of</w:t>
      </w:r>
      <w:r w:rsidR="00D80EBE">
        <w:t xml:space="preserve"> Public Safety responders. </w:t>
      </w:r>
      <w:r w:rsidR="00CC7650">
        <w:t xml:space="preserve"> </w:t>
      </w:r>
    </w:p>
    <w:p w14:paraId="271B8F31" w14:textId="441E3796" w:rsidR="00DC72BB" w:rsidRDefault="00C61521" w:rsidP="0074741B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</w:r>
      <w:r w:rsidR="003302C3">
        <w:rPr>
          <w:rFonts w:eastAsia="MS Mincho"/>
        </w:rPr>
        <w:t xml:space="preserve">Support of off-network </w:t>
      </w:r>
      <w:r w:rsidR="00797CB5">
        <w:rPr>
          <w:rFonts w:eastAsia="MS Mincho"/>
        </w:rPr>
        <w:t xml:space="preserve">direct UE-to-UE communications is gradually being specified </w:t>
      </w:r>
      <w:r w:rsidR="00343756">
        <w:rPr>
          <w:rFonts w:eastAsia="MS Mincho"/>
        </w:rPr>
        <w:t>by 3GPP</w:t>
      </w:r>
      <w:r w:rsidR="00E50F12">
        <w:rPr>
          <w:rFonts w:eastAsia="MS Mincho"/>
        </w:rPr>
        <w:t xml:space="preserve">, </w:t>
      </w:r>
      <w:r w:rsidR="000D3FEE">
        <w:rPr>
          <w:rFonts w:eastAsia="MS Mincho"/>
        </w:rPr>
        <w:t xml:space="preserve">with addition of </w:t>
      </w:r>
      <w:r w:rsidR="00C37222">
        <w:rPr>
          <w:rFonts w:eastAsia="MS Mincho"/>
        </w:rPr>
        <w:t xml:space="preserve">single hop </w:t>
      </w:r>
      <w:r w:rsidR="000D3FEE">
        <w:rPr>
          <w:rFonts w:eastAsia="MS Mincho"/>
        </w:rPr>
        <w:t>UE-to-UE relays in Rel</w:t>
      </w:r>
      <w:r w:rsidR="00C37222">
        <w:rPr>
          <w:rFonts w:eastAsia="MS Mincho"/>
        </w:rPr>
        <w:t>-18 and planned multi</w:t>
      </w:r>
      <w:r w:rsidR="00C01C1D">
        <w:rPr>
          <w:rFonts w:eastAsia="MS Mincho"/>
        </w:rPr>
        <w:t xml:space="preserve"> </w:t>
      </w:r>
      <w:r w:rsidR="00C37222">
        <w:rPr>
          <w:rFonts w:eastAsia="MS Mincho"/>
        </w:rPr>
        <w:t>hop relays</w:t>
      </w:r>
      <w:r w:rsidR="00BD018D">
        <w:rPr>
          <w:rFonts w:eastAsia="MS Mincho"/>
        </w:rPr>
        <w:t xml:space="preserve"> support </w:t>
      </w:r>
      <w:r w:rsidR="00EB7809">
        <w:rPr>
          <w:rFonts w:eastAsia="MS Mincho"/>
        </w:rPr>
        <w:t>in Rel-19.</w:t>
      </w:r>
      <w:r w:rsidR="00903F06">
        <w:rPr>
          <w:rFonts w:eastAsia="MS Mincho"/>
        </w:rPr>
        <w:t xml:space="preserve"> Traditionally, UEs </w:t>
      </w:r>
      <w:r w:rsidR="00327B90">
        <w:rPr>
          <w:rFonts w:eastAsia="MS Mincho"/>
        </w:rPr>
        <w:t>do not act as location management servers</w:t>
      </w:r>
      <w:r w:rsidR="00740B29">
        <w:rPr>
          <w:rFonts w:eastAsia="MS Mincho"/>
        </w:rPr>
        <w:t>,</w:t>
      </w:r>
      <w:r w:rsidR="00327B90">
        <w:rPr>
          <w:rFonts w:eastAsia="MS Mincho"/>
        </w:rPr>
        <w:t xml:space="preserve"> </w:t>
      </w:r>
      <w:r w:rsidR="004F5DEC">
        <w:rPr>
          <w:rFonts w:eastAsia="MS Mincho"/>
        </w:rPr>
        <w:t>so prop</w:t>
      </w:r>
      <w:r w:rsidR="006834C2">
        <w:rPr>
          <w:rFonts w:eastAsia="MS Mincho"/>
        </w:rPr>
        <w:t>er signal</w:t>
      </w:r>
      <w:r w:rsidR="00381214">
        <w:rPr>
          <w:rFonts w:eastAsia="MS Mincho"/>
        </w:rPr>
        <w:t xml:space="preserve">ling needs to be defined </w:t>
      </w:r>
      <w:r w:rsidR="00301E6E">
        <w:rPr>
          <w:rFonts w:eastAsia="MS Mincho"/>
        </w:rPr>
        <w:t>in a</w:t>
      </w:r>
      <w:r w:rsidR="00215358">
        <w:rPr>
          <w:rFonts w:eastAsia="MS Mincho"/>
        </w:rPr>
        <w:t xml:space="preserve"> </w:t>
      </w:r>
      <w:r w:rsidR="00301E6E">
        <w:rPr>
          <w:rFonts w:eastAsia="MS Mincho"/>
        </w:rPr>
        <w:t xml:space="preserve">mobile environment where </w:t>
      </w:r>
      <w:r w:rsidR="00CC0856">
        <w:rPr>
          <w:rFonts w:eastAsia="MS Mincho"/>
        </w:rPr>
        <w:t xml:space="preserve">target UEs and UE relays move around and in/out of the </w:t>
      </w:r>
      <w:r w:rsidR="00393A10">
        <w:rPr>
          <w:rFonts w:eastAsia="MS Mincho"/>
        </w:rPr>
        <w:t>off-network area.</w:t>
      </w:r>
      <w:r w:rsidR="00984D97">
        <w:rPr>
          <w:rFonts w:eastAsia="MS Mincho"/>
        </w:rPr>
        <w:t xml:space="preserve"> Public Safety needs rel</w:t>
      </w:r>
      <w:r w:rsidR="00DC72BB">
        <w:rPr>
          <w:rFonts w:eastAsia="MS Mincho"/>
        </w:rPr>
        <w:t>iable signalling on-network and off-network.</w:t>
      </w:r>
    </w:p>
    <w:p w14:paraId="15AC268A" w14:textId="540E86F4" w:rsidR="00C61521" w:rsidRPr="00163CE4" w:rsidRDefault="0038590F" w:rsidP="00481B43">
      <w:pPr>
        <w:pStyle w:val="NO"/>
        <w:rPr>
          <w:rFonts w:eastAsia="MS Mincho"/>
        </w:rPr>
      </w:pPr>
      <w:r>
        <w:rPr>
          <w:rFonts w:eastAsia="MS Mincho"/>
        </w:rPr>
        <w:tab/>
        <w:t>NOTE:</w:t>
      </w:r>
      <w:r w:rsidR="00215358">
        <w:rPr>
          <w:rFonts w:eastAsia="MS Mincho"/>
        </w:rPr>
        <w:t xml:space="preserve"> Realization of this goal</w:t>
      </w:r>
      <w:r w:rsidR="00645CC1">
        <w:rPr>
          <w:rFonts w:eastAsia="MS Mincho"/>
        </w:rPr>
        <w:t xml:space="preserve"> </w:t>
      </w:r>
      <w:r w:rsidR="006A30F9">
        <w:rPr>
          <w:rFonts w:eastAsia="MS Mincho"/>
        </w:rPr>
        <w:t xml:space="preserve">in </w:t>
      </w:r>
      <w:r w:rsidR="00645CC1">
        <w:rPr>
          <w:rFonts w:eastAsia="MS Mincho"/>
        </w:rPr>
        <w:t>R</w:t>
      </w:r>
      <w:r w:rsidR="006A30F9">
        <w:rPr>
          <w:rFonts w:eastAsia="MS Mincho"/>
        </w:rPr>
        <w:t>el-19</w:t>
      </w:r>
      <w:r w:rsidR="00215358">
        <w:rPr>
          <w:rFonts w:eastAsia="MS Mincho"/>
        </w:rPr>
        <w:t xml:space="preserve"> needs </w:t>
      </w:r>
      <w:r w:rsidR="005D0720">
        <w:rPr>
          <w:rFonts w:eastAsia="MS Mincho"/>
        </w:rPr>
        <w:t xml:space="preserve">timely availability of </w:t>
      </w:r>
      <w:r w:rsidR="00FE29DC">
        <w:rPr>
          <w:rFonts w:eastAsia="MS Mincho"/>
        </w:rPr>
        <w:t>stable Stage 2 text</w:t>
      </w:r>
      <w:r w:rsidR="00417AB6">
        <w:rPr>
          <w:rFonts w:eastAsia="MS Mincho"/>
        </w:rPr>
        <w:t xml:space="preserve"> on the topic.</w:t>
      </w:r>
      <w:r>
        <w:rPr>
          <w:rFonts w:eastAsia="MS Mincho"/>
        </w:rPr>
        <w:tab/>
      </w:r>
      <w:r w:rsidR="00327B90">
        <w:rPr>
          <w:rFonts w:eastAsia="MS Mincho"/>
        </w:rPr>
        <w:t xml:space="preserve"> </w:t>
      </w:r>
    </w:p>
    <w:p w14:paraId="634CDFE3" w14:textId="275DA0CA" w:rsidR="00C14265" w:rsidRDefault="003549C6" w:rsidP="0074741B">
      <w:r>
        <w:t xml:space="preserve">In order to </w:t>
      </w:r>
      <w:r w:rsidR="00943249">
        <w:t>achieve</w:t>
      </w:r>
      <w:r w:rsidR="00A32043">
        <w:t xml:space="preserve"> a</w:t>
      </w:r>
      <w:r w:rsidR="00F9307F">
        <w:t xml:space="preserve"> high quality and stable Stage 3, </w:t>
      </w:r>
      <w:r w:rsidR="000C6887">
        <w:t>a new</w:t>
      </w:r>
      <w:r w:rsidR="00EF25AD">
        <w:t xml:space="preserve"> </w:t>
      </w:r>
      <w:r w:rsidR="000C6887">
        <w:t xml:space="preserve">work item is required. The work </w:t>
      </w:r>
      <w:r w:rsidR="00EF25AD">
        <w:t>will focus only on Mission Critical aspects of locat</w:t>
      </w:r>
      <w:r w:rsidR="00043306">
        <w:t xml:space="preserve">ion management, </w:t>
      </w:r>
      <w:r w:rsidR="003857F8">
        <w:t xml:space="preserve">avoid unnecessary duplications and ensure backwards compatibility </w:t>
      </w:r>
      <w:r w:rsidR="00007156">
        <w:t xml:space="preserve">with the current </w:t>
      </w:r>
      <w:r w:rsidR="00D85BE5">
        <w:t xml:space="preserve">Stage 3 MC </w:t>
      </w:r>
      <w:r w:rsidR="00007156">
        <w:t>specifications</w:t>
      </w:r>
      <w:r w:rsidR="006A1145">
        <w:t xml:space="preserve">, for the benefit </w:t>
      </w:r>
      <w:r w:rsidR="00941E60">
        <w:t>of the Public Safety community and of the people they serve.</w:t>
      </w:r>
      <w:r w:rsidR="00943249">
        <w:t xml:space="preserve"> </w:t>
      </w:r>
    </w:p>
    <w:p w14:paraId="3C47A4C6" w14:textId="77777777" w:rsidR="00C61521" w:rsidRDefault="00C61521" w:rsidP="00C61521">
      <w:pPr>
        <w:pStyle w:val="Heading1"/>
      </w:pPr>
      <w:bookmarkStart w:id="2" w:name="_Hlk135621150"/>
      <w:r>
        <w:t>4</w:t>
      </w:r>
      <w:r>
        <w:tab/>
        <w:t>Objective</w:t>
      </w:r>
    </w:p>
    <w:p w14:paraId="33B70D9D" w14:textId="15A84A11" w:rsidR="008F1790" w:rsidRDefault="008F1790" w:rsidP="0074741B">
      <w:r>
        <w:t xml:space="preserve">The objectives </w:t>
      </w:r>
      <w:r w:rsidR="00BB3308">
        <w:t>of this work item include</w:t>
      </w:r>
      <w:r w:rsidR="00A94626">
        <w:t xml:space="preserve"> (non-exh</w:t>
      </w:r>
      <w:r w:rsidR="0097205B">
        <w:t>austive list)</w:t>
      </w:r>
      <w:r w:rsidR="00BB3308">
        <w:t>:</w:t>
      </w:r>
    </w:p>
    <w:p w14:paraId="1A9DF75E" w14:textId="7CACAB1B" w:rsidR="00B37581" w:rsidRDefault="00C61521" w:rsidP="00466CD0">
      <w:pPr>
        <w:pStyle w:val="B1"/>
        <w:numPr>
          <w:ilvl w:val="0"/>
          <w:numId w:val="11"/>
        </w:numPr>
      </w:pPr>
      <w:r w:rsidRPr="004058B5">
        <w:t xml:space="preserve">To define protocol aspects of </w:t>
      </w:r>
      <w:r w:rsidR="00B37581">
        <w:t>MC Location managem</w:t>
      </w:r>
      <w:r w:rsidR="0063668B">
        <w:t>e</w:t>
      </w:r>
      <w:r w:rsidR="00B37581">
        <w:t>nt</w:t>
      </w:r>
      <w:r w:rsidR="00FA1940">
        <w:t xml:space="preserve"> in alignment with Stage 2 TS 23.280, in particular</w:t>
      </w:r>
      <w:r w:rsidR="00457E0F">
        <w:t>,</w:t>
      </w:r>
      <w:r w:rsidR="00FA1940">
        <w:t xml:space="preserve"> instantiating </w:t>
      </w:r>
      <w:r w:rsidR="00C9345D">
        <w:t xml:space="preserve">the MC Location Client and MC Location server </w:t>
      </w:r>
      <w:r w:rsidR="00D25241">
        <w:t xml:space="preserve">and their associated interfaces within </w:t>
      </w:r>
      <w:r w:rsidR="00457E0F">
        <w:t xml:space="preserve">the </w:t>
      </w:r>
      <w:r w:rsidR="00D25241">
        <w:t>new Stage 3 specification TS 24.283</w:t>
      </w:r>
      <w:r w:rsidR="003870D7">
        <w:t>;</w:t>
      </w:r>
    </w:p>
    <w:p w14:paraId="100DF42F" w14:textId="77449E9B" w:rsidR="00B217D7" w:rsidRDefault="00D41C54" w:rsidP="00FA7947">
      <w:pPr>
        <w:pStyle w:val="B1"/>
        <w:numPr>
          <w:ilvl w:val="0"/>
          <w:numId w:val="11"/>
        </w:numPr>
      </w:pPr>
      <w:r>
        <w:t>To continue enhancing and updating location procedures in existing MC spec</w:t>
      </w:r>
      <w:r w:rsidR="00BE2367">
        <w:t>ifications</w:t>
      </w:r>
      <w:r w:rsidR="009E3BAF">
        <w:t xml:space="preserve"> in a</w:t>
      </w:r>
      <w:r w:rsidR="00B60525">
        <w:t xml:space="preserve"> </w:t>
      </w:r>
      <w:r w:rsidR="009E3BAF">
        <w:t>backwards compatibility manner</w:t>
      </w:r>
      <w:r w:rsidR="008540FB">
        <w:t>,</w:t>
      </w:r>
      <w:r w:rsidR="00B60525">
        <w:t xml:space="preserve"> to </w:t>
      </w:r>
      <w:r w:rsidR="008540FB">
        <w:t xml:space="preserve">include </w:t>
      </w:r>
      <w:r w:rsidR="00B60525">
        <w:t xml:space="preserve">functionality identified in </w:t>
      </w:r>
      <w:r w:rsidR="0025641B">
        <w:t xml:space="preserve">Stage 2 </w:t>
      </w:r>
      <w:r w:rsidR="00B60525">
        <w:t xml:space="preserve">TS </w:t>
      </w:r>
      <w:r w:rsidR="0025641B">
        <w:t>23.280</w:t>
      </w:r>
      <w:r w:rsidR="00DD7EF2">
        <w:t>;</w:t>
      </w:r>
    </w:p>
    <w:bookmarkEnd w:id="2"/>
    <w:p w14:paraId="35C7964F" w14:textId="77777777" w:rsidR="00C61521" w:rsidRDefault="00C61521" w:rsidP="00C61521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74741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7D0E9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74741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74741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74741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74741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74741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74741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7D0E98">
        <w:trPr>
          <w:cantSplit/>
          <w:jc w:val="center"/>
        </w:trPr>
        <w:tc>
          <w:tcPr>
            <w:tcW w:w="1617" w:type="dxa"/>
          </w:tcPr>
          <w:p w14:paraId="52F5D64E" w14:textId="3B8247CF" w:rsidR="00C61521" w:rsidRPr="006C2E80" w:rsidRDefault="00C61521" w:rsidP="0074741B">
            <w:pPr>
              <w:pStyle w:val="Guidance"/>
            </w:pPr>
            <w:r w:rsidRPr="0098394C">
              <w:t>TS</w:t>
            </w:r>
          </w:p>
        </w:tc>
        <w:tc>
          <w:tcPr>
            <w:tcW w:w="1134" w:type="dxa"/>
          </w:tcPr>
          <w:p w14:paraId="3C2B4541" w14:textId="61E8D00C" w:rsidR="00C61521" w:rsidRPr="006C2E80" w:rsidRDefault="00C61521" w:rsidP="0074741B">
            <w:pPr>
              <w:pStyle w:val="Guidance"/>
            </w:pPr>
            <w:r w:rsidRPr="0098394C">
              <w:t>24.</w:t>
            </w:r>
            <w:r w:rsidR="008C2538">
              <w:t>283</w:t>
            </w:r>
          </w:p>
        </w:tc>
        <w:tc>
          <w:tcPr>
            <w:tcW w:w="2409" w:type="dxa"/>
          </w:tcPr>
          <w:p w14:paraId="630C9D10" w14:textId="11A1D1ED" w:rsidR="00C61521" w:rsidRPr="006C2E80" w:rsidRDefault="00C61521" w:rsidP="0074741B">
            <w:pPr>
              <w:pStyle w:val="Guidance"/>
            </w:pPr>
            <w:r>
              <w:t>Mission Critical Location Management (MCLoc); Protocol Specification</w:t>
            </w:r>
          </w:p>
        </w:tc>
        <w:tc>
          <w:tcPr>
            <w:tcW w:w="993" w:type="dxa"/>
          </w:tcPr>
          <w:p w14:paraId="75F24F78" w14:textId="65A1C6CB" w:rsidR="00C61521" w:rsidRPr="0044709B" w:rsidRDefault="00C61521" w:rsidP="0074741B">
            <w:pPr>
              <w:pStyle w:val="Guidance"/>
            </w:pPr>
            <w:r w:rsidRPr="0044709B">
              <w:t>TSG CT#10</w:t>
            </w:r>
            <w:r w:rsidR="004A4D16">
              <w:t>8</w:t>
            </w:r>
          </w:p>
          <w:p w14:paraId="6BDF9492" w14:textId="32D0B0CA" w:rsidR="00C61521" w:rsidRPr="006C2E80" w:rsidRDefault="00C61521" w:rsidP="0074741B">
            <w:pPr>
              <w:pStyle w:val="Guidance"/>
            </w:pPr>
            <w:r w:rsidRPr="0098394C">
              <w:t>(</w:t>
            </w:r>
            <w:r w:rsidR="008C3E1A">
              <w:t>June</w:t>
            </w:r>
            <w:r w:rsidRPr="0098394C">
              <w:t xml:space="preserve"> 202</w:t>
            </w:r>
            <w:r w:rsidR="008C3E1A">
              <w:t>5</w:t>
            </w:r>
            <w:r w:rsidRPr="0098394C">
              <w:t>)</w:t>
            </w:r>
          </w:p>
        </w:tc>
        <w:tc>
          <w:tcPr>
            <w:tcW w:w="1132" w:type="dxa"/>
          </w:tcPr>
          <w:p w14:paraId="7B53871E" w14:textId="16A15EE3" w:rsidR="00C61521" w:rsidRPr="0044709B" w:rsidRDefault="00C61521" w:rsidP="0074741B">
            <w:pPr>
              <w:pStyle w:val="Guidance"/>
            </w:pPr>
            <w:r w:rsidRPr="0044709B">
              <w:t>TSG CT#10</w:t>
            </w:r>
            <w:r w:rsidR="006A5D7E">
              <w:t>9</w:t>
            </w:r>
          </w:p>
          <w:p w14:paraId="4E738142" w14:textId="28157007" w:rsidR="00C61521" w:rsidRPr="006C2E80" w:rsidRDefault="00C61521" w:rsidP="0074741B">
            <w:pPr>
              <w:pStyle w:val="Guidance"/>
            </w:pPr>
            <w:r w:rsidRPr="0098394C">
              <w:t>(</w:t>
            </w:r>
            <w:r w:rsidR="006A5D7E">
              <w:t>September</w:t>
            </w:r>
            <w:r w:rsidRPr="0098394C">
              <w:t xml:space="preserve"> 202</w:t>
            </w:r>
            <w:r w:rsidR="008C3E1A">
              <w:t>5</w:t>
            </w:r>
            <w:r w:rsidRPr="0098394C">
              <w:t>)</w:t>
            </w:r>
          </w:p>
        </w:tc>
        <w:tc>
          <w:tcPr>
            <w:tcW w:w="2128" w:type="dxa"/>
          </w:tcPr>
          <w:p w14:paraId="72753E0F" w14:textId="36339B38" w:rsidR="00C61521" w:rsidRPr="006C2E80" w:rsidRDefault="00C61521" w:rsidP="0074741B">
            <w:pPr>
              <w:pStyle w:val="Guidance"/>
            </w:pPr>
            <w:r>
              <w:t>Val Oprescu vo4887@att.com</w:t>
            </w:r>
          </w:p>
        </w:tc>
      </w:tr>
    </w:tbl>
    <w:p w14:paraId="3DA30479" w14:textId="77777777" w:rsidR="00C61521" w:rsidRDefault="00C61521" w:rsidP="0074741B">
      <w:pPr>
        <w:pStyle w:val="FP"/>
      </w:pPr>
    </w:p>
    <w:p w14:paraId="31EF5B31" w14:textId="77777777" w:rsidR="00C61521" w:rsidRDefault="00C61521" w:rsidP="0074741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74741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74741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74741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74741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74741B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74741B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09B53D37" w:rsidR="00C61521" w:rsidRPr="00887161" w:rsidRDefault="00C6152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 xml:space="preserve">MCVideo </w:t>
            </w:r>
            <w:r w:rsidR="002304CE">
              <w:t>location</w:t>
            </w:r>
            <w:r w:rsidRPr="00DC71CE">
              <w:t xml:space="preserve"> procedures to support</w:t>
            </w:r>
            <w:r w:rsidR="00851E2A">
              <w:t xml:space="preserve"> existing,</w:t>
            </w:r>
            <w:r w:rsidRPr="00DC71CE">
              <w:t xml:space="preserve"> new</w:t>
            </w:r>
            <w:r w:rsidR="000C6B24">
              <w:t>,</w:t>
            </w:r>
            <w:r w:rsidRPr="00DC71CE">
              <w:t xml:space="preserve">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FC1" w14:textId="77777777" w:rsidR="00C61521" w:rsidRPr="002B31A7" w:rsidRDefault="00C6152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</w:t>
            </w:r>
            <w:r w:rsidR="009046AA" w:rsidRPr="002B31A7">
              <w:rPr>
                <w:i/>
                <w:iCs/>
              </w:rPr>
              <w:t>9</w:t>
            </w:r>
          </w:p>
          <w:p w14:paraId="3E86CD3A" w14:textId="6273B057" w:rsidR="005F7F7B" w:rsidRPr="002B31A7" w:rsidRDefault="005F7F7B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74741B">
            <w:pPr>
              <w:pStyle w:val="TAL"/>
            </w:pPr>
          </w:p>
        </w:tc>
      </w:tr>
      <w:tr w:rsidR="0053049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530491" w:rsidRPr="00887161" w:rsidRDefault="00530491" w:rsidP="0074741B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08FA1A03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location</w:t>
            </w:r>
            <w:r w:rsidRPr="00DC71CE">
              <w:t xml:space="preserve"> procedures to support </w:t>
            </w:r>
            <w:r>
              <w:t>existing,</w:t>
            </w:r>
            <w:r w:rsidRPr="00DC71CE">
              <w:t xml:space="preserve"> new</w:t>
            </w:r>
            <w:r>
              <w:t>,</w:t>
            </w:r>
            <w:r w:rsidRPr="00DC71CE">
              <w:t xml:space="preserve">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1F7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617422B" w14:textId="359A8148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530491" w:rsidRPr="00887161" w:rsidRDefault="00530491" w:rsidP="0074741B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3E9F9CBB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location</w:t>
            </w:r>
            <w:r w:rsidRPr="00DC71CE">
              <w:t xml:space="preserve"> procedures to support</w:t>
            </w:r>
            <w:r>
              <w:t xml:space="preserve"> existing,</w:t>
            </w:r>
            <w:r w:rsidRPr="00DC71CE">
              <w:t xml:space="preserve"> new</w:t>
            </w:r>
            <w:r>
              <w:t>,</w:t>
            </w:r>
            <w:r w:rsidRPr="00DC71CE">
              <w:t xml:space="preserve"> and enhanced </w:t>
            </w:r>
            <w:r>
              <w:t xml:space="preserve">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745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92B728F" w14:textId="54DC8BD3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530491" w:rsidRPr="00887161" w:rsidRDefault="00530491" w:rsidP="0074741B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2FE0693A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the group management in support of </w:t>
            </w:r>
            <w:r>
              <w:t xml:space="preserve">location-related existing, </w:t>
            </w:r>
            <w:r w:rsidRPr="00DC71CE">
              <w:t>new</w:t>
            </w:r>
            <w:r>
              <w:t>,</w:t>
            </w:r>
            <w:r w:rsidRPr="00DC71CE">
              <w:t xml:space="preserve">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374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48343C5" w14:textId="7FFE0D82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530491" w:rsidRPr="00887161" w:rsidRDefault="00530491" w:rsidP="0074741B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4B3E10EA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</w:t>
            </w:r>
            <w:r>
              <w:t xml:space="preserve">location-related existing, </w:t>
            </w:r>
            <w:r w:rsidRPr="00A76914">
              <w:t>new</w:t>
            </w:r>
            <w:r>
              <w:t>,</w:t>
            </w:r>
            <w:r w:rsidRPr="00A76914">
              <w:t xml:space="preserve"> and enhanced features in TS 23.379</w:t>
            </w:r>
            <w:r w:rsidR="00A141D7">
              <w:t>, TS 23.280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DCE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0477ADE2" w14:textId="62D1744C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530491" w:rsidRPr="00887161" w:rsidRDefault="00530491" w:rsidP="0074741B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4219B6C1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management objects in support of</w:t>
            </w:r>
            <w:r>
              <w:t xml:space="preserve"> location-related existing,</w:t>
            </w:r>
            <w:r w:rsidRPr="00A76914">
              <w:t xml:space="preserve"> new</w:t>
            </w:r>
            <w:r>
              <w:t>,</w:t>
            </w:r>
            <w:r w:rsidRPr="00A76914">
              <w:t xml:space="preserve">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0E1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E593B72" w14:textId="26199314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530491" w:rsidRPr="00887161" w:rsidRDefault="00530491" w:rsidP="0074741B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153FA229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configuration management in support of</w:t>
            </w:r>
            <w:r>
              <w:t xml:space="preserve"> location-related</w:t>
            </w:r>
            <w:r w:rsidRPr="00A76914">
              <w:t xml:space="preserve"> </w:t>
            </w:r>
            <w:r>
              <w:t xml:space="preserve">existing, </w:t>
            </w:r>
            <w:r w:rsidRPr="00A76914">
              <w:t>new</w:t>
            </w:r>
            <w:r>
              <w:t>,</w:t>
            </w:r>
            <w:r w:rsidRPr="00A76914">
              <w:t xml:space="preserve">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A133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5A3DBCB9" w14:textId="0849D1DC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530491" w:rsidRPr="00887161" w:rsidRDefault="00530491" w:rsidP="0074741B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1814D118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and MCData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</w:t>
            </w:r>
            <w:r>
              <w:t>location-related</w:t>
            </w:r>
            <w:r w:rsidRPr="00DC71CE">
              <w:t xml:space="preserve"> </w:t>
            </w:r>
            <w:r>
              <w:t xml:space="preserve">existing, </w:t>
            </w:r>
            <w:r w:rsidRPr="00DC71CE">
              <w:t>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2841" w14:textId="77777777" w:rsidR="00530491" w:rsidRPr="00C83802" w:rsidRDefault="00530491" w:rsidP="0074741B">
            <w:pPr>
              <w:pStyle w:val="TAL"/>
              <w:rPr>
                <w:i/>
                <w:iCs/>
              </w:rPr>
            </w:pPr>
            <w:r w:rsidRPr="00C83802">
              <w:rPr>
                <w:i/>
                <w:iCs/>
              </w:rPr>
              <w:t>CT#109</w:t>
            </w:r>
          </w:p>
          <w:p w14:paraId="6112209E" w14:textId="3F55041B" w:rsidR="00530491" w:rsidRDefault="00530491" w:rsidP="0074741B">
            <w:pPr>
              <w:pStyle w:val="TAL"/>
            </w:pPr>
            <w:r w:rsidRPr="00C83802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530491" w:rsidRPr="006C2E80" w:rsidRDefault="00530491" w:rsidP="0074741B">
            <w:pPr>
              <w:pStyle w:val="TAL"/>
            </w:pPr>
          </w:p>
        </w:tc>
      </w:tr>
    </w:tbl>
    <w:p w14:paraId="1B80D371" w14:textId="77777777" w:rsidR="00C61521" w:rsidRDefault="00C61521" w:rsidP="0074741B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7FF102C4" w14:textId="6DD0FAF3" w:rsidR="00C61521" w:rsidRPr="00ED6320" w:rsidRDefault="00990973" w:rsidP="0074741B">
      <w:pPr>
        <w:rPr>
          <w:lang w:val="fi-FI"/>
        </w:rPr>
      </w:pPr>
      <w:r>
        <w:rPr>
          <w:lang w:val="fi-FI"/>
        </w:rPr>
        <w:t>Val Oprescu</w:t>
      </w:r>
      <w:r w:rsidR="00C61521" w:rsidRPr="00ED6320">
        <w:rPr>
          <w:lang w:val="fi-FI"/>
        </w:rPr>
        <w:t xml:space="preserve">, </w:t>
      </w:r>
      <w:r>
        <w:rPr>
          <w:lang w:val="fi-FI"/>
        </w:rPr>
        <w:t>AT&amp;T</w:t>
      </w:r>
      <w:r w:rsidR="00C61521" w:rsidRPr="00ED6320">
        <w:rPr>
          <w:lang w:val="fi-FI"/>
        </w:rPr>
        <w:t xml:space="preserve">, </w:t>
      </w:r>
      <w:r>
        <w:rPr>
          <w:lang w:val="fi-FI"/>
        </w:rPr>
        <w:t>vo4887@</w:t>
      </w:r>
      <w:r w:rsidR="00C107ED">
        <w:rPr>
          <w:lang w:val="fi-FI"/>
        </w:rPr>
        <w:t>att</w:t>
      </w:r>
      <w:r w:rsidR="00C61521" w:rsidRPr="00ED6320">
        <w:rPr>
          <w:lang w:val="fi-FI"/>
        </w:rPr>
        <w:t>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74741B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E0A07" w14:textId="21970DC5" w:rsidR="00C61521" w:rsidRPr="00557B2E" w:rsidRDefault="00855F71" w:rsidP="0074741B">
      <w:r>
        <w:t>SA3 for security aspects, as necessary</w:t>
      </w:r>
      <w:r w:rsidR="00DD11A5">
        <w:t>.</w:t>
      </w:r>
    </w:p>
    <w:p w14:paraId="73035E7F" w14:textId="77777777" w:rsidR="00C61521" w:rsidRDefault="00C61521" w:rsidP="00C61521">
      <w:pPr>
        <w:pStyle w:val="Heading1"/>
      </w:pPr>
      <w:r>
        <w:lastRenderedPageBreak/>
        <w:t>9</w:t>
      </w:r>
      <w:r>
        <w:tab/>
        <w:t>Supporting Individual Members</w:t>
      </w:r>
    </w:p>
    <w:p w14:paraId="634D1191" w14:textId="77777777" w:rsidR="00C61521" w:rsidRPr="008A29C8" w:rsidRDefault="00C61521" w:rsidP="0074741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74741B">
            <w:pPr>
              <w:pStyle w:val="TAH"/>
            </w:pPr>
            <w:r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5546B81B" w:rsidR="00C61521" w:rsidRDefault="0083273A" w:rsidP="0074741B">
            <w:pPr>
              <w:pStyle w:val="TAL"/>
            </w:pPr>
            <w:r>
              <w:t>AT&amp;T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2C87FF02" w:rsidR="00C61521" w:rsidRDefault="00C61521" w:rsidP="0074741B">
            <w:pPr>
              <w:pStyle w:val="TAL"/>
            </w:pPr>
            <w:r>
              <w:t>Airbus</w:t>
            </w:r>
            <w:r w:rsidR="009F6872">
              <w:t xml:space="preserve"> ?</w:t>
            </w:r>
          </w:p>
        </w:tc>
      </w:tr>
      <w:tr w:rsidR="0083661C" w14:paraId="6FC2F9F7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4FD9827" w14:textId="3E079965" w:rsidR="0083661C" w:rsidRDefault="0083661C" w:rsidP="0074741B">
            <w:pPr>
              <w:pStyle w:val="TAL"/>
            </w:pPr>
            <w:r>
              <w:t>BDBOS ?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00A61C37" w:rsidR="00C61521" w:rsidRDefault="00C61521" w:rsidP="0074741B">
            <w:pPr>
              <w:pStyle w:val="TAL"/>
            </w:pPr>
            <w:r>
              <w:t>Ericsson</w:t>
            </w:r>
            <w:r w:rsidR="009F6872">
              <w:t xml:space="preserve"> ?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5342B5F2" w:rsidR="00C61521" w:rsidRDefault="00C61521" w:rsidP="0074741B">
            <w:pPr>
              <w:pStyle w:val="TAL"/>
            </w:pPr>
            <w:r>
              <w:t>FirstNet</w:t>
            </w:r>
          </w:p>
        </w:tc>
      </w:tr>
      <w:tr w:rsidR="006F261B" w14:paraId="09B0D6F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4AA70A9" w14:textId="398974CC" w:rsidR="006F261B" w:rsidRDefault="0010763A" w:rsidP="0074741B">
            <w:pPr>
              <w:pStyle w:val="TAL"/>
            </w:pPr>
            <w:r>
              <w:t>Home Office ?</w:t>
            </w:r>
          </w:p>
        </w:tc>
      </w:tr>
      <w:tr w:rsidR="0010763A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68C876BD" w:rsidR="0010763A" w:rsidRDefault="0010763A" w:rsidP="0074741B">
            <w:pPr>
              <w:pStyle w:val="TAL"/>
              <w:rPr>
                <w:rFonts w:cs="Arial"/>
                <w:szCs w:val="18"/>
              </w:rPr>
            </w:pPr>
            <w:r>
              <w:t>Huawei ?</w:t>
            </w:r>
          </w:p>
        </w:tc>
      </w:tr>
      <w:tr w:rsidR="0010763A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6D80161C" w:rsidR="0010763A" w:rsidRDefault="0010763A" w:rsidP="0074741B">
            <w:pPr>
              <w:pStyle w:val="TAL"/>
            </w:pPr>
            <w:r>
              <w:t>Kontron Transportation France ?</w:t>
            </w:r>
          </w:p>
        </w:tc>
      </w:tr>
      <w:tr w:rsidR="0010763A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27D6A3E1" w:rsidR="0010763A" w:rsidRDefault="0010763A" w:rsidP="0074741B">
            <w:pPr>
              <w:pStyle w:val="TAL"/>
            </w:pPr>
            <w:r>
              <w:t>Motorola Solutions</w:t>
            </w:r>
          </w:p>
        </w:tc>
      </w:tr>
      <w:tr w:rsidR="0010763A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13F6880" w:rsidR="0010763A" w:rsidRDefault="0010763A" w:rsidP="0074741B">
            <w:pPr>
              <w:pStyle w:val="TAL"/>
            </w:pPr>
            <w:r>
              <w:t>Nokia ?</w:t>
            </w:r>
          </w:p>
        </w:tc>
      </w:tr>
      <w:tr w:rsidR="0010763A" w14:paraId="162EA71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7171FC" w14:textId="2898DF67" w:rsidR="0010763A" w:rsidRDefault="0010763A" w:rsidP="0074741B">
            <w:pPr>
              <w:pStyle w:val="TAL"/>
            </w:pPr>
            <w:r>
              <w:t>Nokia Shanghai Bell ?</w:t>
            </w:r>
          </w:p>
        </w:tc>
      </w:tr>
      <w:tr w:rsidR="0010763A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0BBF3149" w:rsidR="0010763A" w:rsidRDefault="0010763A" w:rsidP="0074741B">
            <w:pPr>
              <w:pStyle w:val="TAL"/>
            </w:pPr>
            <w:r>
              <w:t>Samsung?</w:t>
            </w:r>
          </w:p>
        </w:tc>
      </w:tr>
      <w:tr w:rsidR="0010763A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41018613" w:rsidR="0010763A" w:rsidRDefault="0010763A" w:rsidP="0074741B">
            <w:pPr>
              <w:pStyle w:val="TAL"/>
              <w:rPr>
                <w:szCs w:val="18"/>
              </w:rPr>
            </w:pPr>
            <w:r>
              <w:t>Sepura Ltd</w:t>
            </w:r>
          </w:p>
        </w:tc>
      </w:tr>
      <w:tr w:rsidR="0010763A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668D3E0E" w:rsidR="0010763A" w:rsidRDefault="0010763A" w:rsidP="0074741B">
            <w:pPr>
              <w:pStyle w:val="TAL"/>
              <w:rPr>
                <w:rFonts w:cs="Arial"/>
              </w:rPr>
            </w:pPr>
            <w:r>
              <w:t>Softil ?</w:t>
            </w:r>
          </w:p>
        </w:tc>
      </w:tr>
      <w:tr w:rsidR="0010763A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53927FE4" w:rsidR="0010763A" w:rsidRDefault="0010763A" w:rsidP="0074741B">
            <w:pPr>
              <w:pStyle w:val="TAL"/>
            </w:pPr>
            <w:r>
              <w:t>SyncTechno Inc ?</w:t>
            </w:r>
          </w:p>
        </w:tc>
      </w:tr>
      <w:tr w:rsidR="0010763A" w14:paraId="0CA35F2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BA24E52" w14:textId="364141BE" w:rsidR="0010763A" w:rsidRDefault="0010763A" w:rsidP="0074741B">
            <w:pPr>
              <w:pStyle w:val="TAL"/>
            </w:pPr>
            <w:r>
              <w:t>UIC ?</w:t>
            </w:r>
          </w:p>
        </w:tc>
      </w:tr>
    </w:tbl>
    <w:p w14:paraId="5EC869C2" w14:textId="0C656107" w:rsidR="00A46C8B" w:rsidRDefault="00A46C8B" w:rsidP="0074741B">
      <w:pPr>
        <w:rPr>
          <w:rFonts w:eastAsia="Batang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8E16D" w14:textId="77777777" w:rsidR="00E91310" w:rsidRDefault="00E91310" w:rsidP="0074741B">
      <w:r>
        <w:separator/>
      </w:r>
    </w:p>
  </w:endnote>
  <w:endnote w:type="continuationSeparator" w:id="0">
    <w:p w14:paraId="68345121" w14:textId="77777777" w:rsidR="00E91310" w:rsidRDefault="00E91310" w:rsidP="00747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BE93E" w14:textId="77777777" w:rsidR="00E91310" w:rsidRDefault="00E91310" w:rsidP="0074741B">
      <w:r>
        <w:separator/>
      </w:r>
    </w:p>
  </w:footnote>
  <w:footnote w:type="continuationSeparator" w:id="0">
    <w:p w14:paraId="3E8736A1" w14:textId="77777777" w:rsidR="00E91310" w:rsidRDefault="00E91310" w:rsidP="00747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4942B7C"/>
    <w:multiLevelType w:val="hybridMultilevel"/>
    <w:tmpl w:val="658E554A"/>
    <w:lvl w:ilvl="0" w:tplc="75BC2EA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8"/>
  </w:num>
  <w:num w:numId="3" w16cid:durableId="45111086">
    <w:abstractNumId w:val="7"/>
  </w:num>
  <w:num w:numId="4" w16cid:durableId="527529337">
    <w:abstractNumId w:val="5"/>
  </w:num>
  <w:num w:numId="5" w16cid:durableId="1940988711">
    <w:abstractNumId w:val="10"/>
  </w:num>
  <w:num w:numId="6" w16cid:durableId="966550845">
    <w:abstractNumId w:val="9"/>
  </w:num>
  <w:num w:numId="7" w16cid:durableId="184103497">
    <w:abstractNumId w:val="4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  <w:num w:numId="11" w16cid:durableId="17251304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0524">
    <w15:presenceInfo w15:providerId="None" w15:userId="ATT_02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3CE6"/>
    <w:rsid w:val="00006EF7"/>
    <w:rsid w:val="00007156"/>
    <w:rsid w:val="00011074"/>
    <w:rsid w:val="0001220A"/>
    <w:rsid w:val="000132D1"/>
    <w:rsid w:val="00016E0A"/>
    <w:rsid w:val="000205C5"/>
    <w:rsid w:val="00025316"/>
    <w:rsid w:val="000341EC"/>
    <w:rsid w:val="00037C06"/>
    <w:rsid w:val="00043306"/>
    <w:rsid w:val="00044DAE"/>
    <w:rsid w:val="00051984"/>
    <w:rsid w:val="00052BF8"/>
    <w:rsid w:val="00057116"/>
    <w:rsid w:val="000613CF"/>
    <w:rsid w:val="00064487"/>
    <w:rsid w:val="00064CB2"/>
    <w:rsid w:val="00066954"/>
    <w:rsid w:val="00066F52"/>
    <w:rsid w:val="00067741"/>
    <w:rsid w:val="00072A56"/>
    <w:rsid w:val="0007498D"/>
    <w:rsid w:val="00074B17"/>
    <w:rsid w:val="00082CCB"/>
    <w:rsid w:val="00085571"/>
    <w:rsid w:val="000861F1"/>
    <w:rsid w:val="000900F8"/>
    <w:rsid w:val="00094108"/>
    <w:rsid w:val="000A3125"/>
    <w:rsid w:val="000B0519"/>
    <w:rsid w:val="000B1ABD"/>
    <w:rsid w:val="000B61FD"/>
    <w:rsid w:val="000B6F37"/>
    <w:rsid w:val="000C0BF7"/>
    <w:rsid w:val="000C5FE3"/>
    <w:rsid w:val="000C6887"/>
    <w:rsid w:val="000C6B24"/>
    <w:rsid w:val="000D122A"/>
    <w:rsid w:val="000D3FEE"/>
    <w:rsid w:val="000D4CCD"/>
    <w:rsid w:val="000E55AD"/>
    <w:rsid w:val="000E630D"/>
    <w:rsid w:val="000F120D"/>
    <w:rsid w:val="000F3EA3"/>
    <w:rsid w:val="001001BD"/>
    <w:rsid w:val="00100E37"/>
    <w:rsid w:val="00102222"/>
    <w:rsid w:val="00104AF6"/>
    <w:rsid w:val="0010763A"/>
    <w:rsid w:val="00107DA2"/>
    <w:rsid w:val="00120541"/>
    <w:rsid w:val="001211F3"/>
    <w:rsid w:val="00127B5D"/>
    <w:rsid w:val="001338F6"/>
    <w:rsid w:val="00133B51"/>
    <w:rsid w:val="00135B8F"/>
    <w:rsid w:val="00141229"/>
    <w:rsid w:val="001436A3"/>
    <w:rsid w:val="00147483"/>
    <w:rsid w:val="001563F1"/>
    <w:rsid w:val="00163CE4"/>
    <w:rsid w:val="00165C6C"/>
    <w:rsid w:val="0017147D"/>
    <w:rsid w:val="00171925"/>
    <w:rsid w:val="00173998"/>
    <w:rsid w:val="00174617"/>
    <w:rsid w:val="001759A7"/>
    <w:rsid w:val="00180569"/>
    <w:rsid w:val="00182738"/>
    <w:rsid w:val="001A4192"/>
    <w:rsid w:val="001A7910"/>
    <w:rsid w:val="001C3F3B"/>
    <w:rsid w:val="001C5C86"/>
    <w:rsid w:val="001C718D"/>
    <w:rsid w:val="001D45B6"/>
    <w:rsid w:val="001D4BFF"/>
    <w:rsid w:val="001D6EEC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691"/>
    <w:rsid w:val="00212A1D"/>
    <w:rsid w:val="002132C7"/>
    <w:rsid w:val="00215358"/>
    <w:rsid w:val="00221B1E"/>
    <w:rsid w:val="00224BF4"/>
    <w:rsid w:val="00227320"/>
    <w:rsid w:val="002304CE"/>
    <w:rsid w:val="00240DCD"/>
    <w:rsid w:val="00243C26"/>
    <w:rsid w:val="0024786B"/>
    <w:rsid w:val="0025100D"/>
    <w:rsid w:val="00251D80"/>
    <w:rsid w:val="00254C8B"/>
    <w:rsid w:val="00254FB5"/>
    <w:rsid w:val="00256373"/>
    <w:rsid w:val="0025641B"/>
    <w:rsid w:val="00261AA1"/>
    <w:rsid w:val="00263A8D"/>
    <w:rsid w:val="002640E5"/>
    <w:rsid w:val="0026436F"/>
    <w:rsid w:val="0026606E"/>
    <w:rsid w:val="00272581"/>
    <w:rsid w:val="002747EE"/>
    <w:rsid w:val="00276403"/>
    <w:rsid w:val="00283472"/>
    <w:rsid w:val="002944FD"/>
    <w:rsid w:val="00295CBB"/>
    <w:rsid w:val="002A2CAE"/>
    <w:rsid w:val="002A6D9A"/>
    <w:rsid w:val="002B1DD3"/>
    <w:rsid w:val="002B31A7"/>
    <w:rsid w:val="002B3C10"/>
    <w:rsid w:val="002B4035"/>
    <w:rsid w:val="002B6988"/>
    <w:rsid w:val="002C0CB2"/>
    <w:rsid w:val="002C0CE4"/>
    <w:rsid w:val="002C1C50"/>
    <w:rsid w:val="002D2B29"/>
    <w:rsid w:val="002D7BA9"/>
    <w:rsid w:val="002E0722"/>
    <w:rsid w:val="002E6A7D"/>
    <w:rsid w:val="002E7A9E"/>
    <w:rsid w:val="002F0F3B"/>
    <w:rsid w:val="002F294B"/>
    <w:rsid w:val="002F3C41"/>
    <w:rsid w:val="002F5146"/>
    <w:rsid w:val="002F6C5C"/>
    <w:rsid w:val="0030045C"/>
    <w:rsid w:val="00301E6E"/>
    <w:rsid w:val="00304370"/>
    <w:rsid w:val="0031666E"/>
    <w:rsid w:val="003178E6"/>
    <w:rsid w:val="00320518"/>
    <w:rsid w:val="003205AD"/>
    <w:rsid w:val="00321FF1"/>
    <w:rsid w:val="00327B90"/>
    <w:rsid w:val="0033027D"/>
    <w:rsid w:val="003302C3"/>
    <w:rsid w:val="0033304D"/>
    <w:rsid w:val="00335107"/>
    <w:rsid w:val="00335842"/>
    <w:rsid w:val="00335D9B"/>
    <w:rsid w:val="00335FB2"/>
    <w:rsid w:val="0033640D"/>
    <w:rsid w:val="003403CD"/>
    <w:rsid w:val="00341128"/>
    <w:rsid w:val="00343756"/>
    <w:rsid w:val="00344158"/>
    <w:rsid w:val="00344A6E"/>
    <w:rsid w:val="00347B74"/>
    <w:rsid w:val="00351A14"/>
    <w:rsid w:val="003549C6"/>
    <w:rsid w:val="00355CB6"/>
    <w:rsid w:val="00366257"/>
    <w:rsid w:val="003810F7"/>
    <w:rsid w:val="00381214"/>
    <w:rsid w:val="0038202A"/>
    <w:rsid w:val="0038516D"/>
    <w:rsid w:val="003857F8"/>
    <w:rsid w:val="0038590F"/>
    <w:rsid w:val="003869D7"/>
    <w:rsid w:val="003870D7"/>
    <w:rsid w:val="0039205C"/>
    <w:rsid w:val="00393A10"/>
    <w:rsid w:val="00394813"/>
    <w:rsid w:val="003A08AA"/>
    <w:rsid w:val="003A1EB0"/>
    <w:rsid w:val="003A3E6B"/>
    <w:rsid w:val="003A5896"/>
    <w:rsid w:val="003B0601"/>
    <w:rsid w:val="003B1F88"/>
    <w:rsid w:val="003C0F14"/>
    <w:rsid w:val="003C141A"/>
    <w:rsid w:val="003C2DA6"/>
    <w:rsid w:val="003C58E1"/>
    <w:rsid w:val="003C6DA6"/>
    <w:rsid w:val="003D2781"/>
    <w:rsid w:val="003D62A9"/>
    <w:rsid w:val="003D6D8A"/>
    <w:rsid w:val="003D7E29"/>
    <w:rsid w:val="003F04C7"/>
    <w:rsid w:val="003F268E"/>
    <w:rsid w:val="003F6BDF"/>
    <w:rsid w:val="003F7142"/>
    <w:rsid w:val="003F79E9"/>
    <w:rsid w:val="003F7B3D"/>
    <w:rsid w:val="004001B9"/>
    <w:rsid w:val="0040076B"/>
    <w:rsid w:val="004114A8"/>
    <w:rsid w:val="00411698"/>
    <w:rsid w:val="00411FF0"/>
    <w:rsid w:val="00412EAE"/>
    <w:rsid w:val="00414164"/>
    <w:rsid w:val="00416EBB"/>
    <w:rsid w:val="0041789B"/>
    <w:rsid w:val="00417AB6"/>
    <w:rsid w:val="00420BAE"/>
    <w:rsid w:val="004260A5"/>
    <w:rsid w:val="00432283"/>
    <w:rsid w:val="00435922"/>
    <w:rsid w:val="0043745F"/>
    <w:rsid w:val="00437F58"/>
    <w:rsid w:val="0044029F"/>
    <w:rsid w:val="00440BC9"/>
    <w:rsid w:val="004536C1"/>
    <w:rsid w:val="00454609"/>
    <w:rsid w:val="00455DE4"/>
    <w:rsid w:val="00457B8B"/>
    <w:rsid w:val="00457E0F"/>
    <w:rsid w:val="0046243C"/>
    <w:rsid w:val="00464E44"/>
    <w:rsid w:val="00466CD0"/>
    <w:rsid w:val="00470522"/>
    <w:rsid w:val="004742BB"/>
    <w:rsid w:val="00477E1D"/>
    <w:rsid w:val="00481B43"/>
    <w:rsid w:val="0048267C"/>
    <w:rsid w:val="00484140"/>
    <w:rsid w:val="004876B9"/>
    <w:rsid w:val="00493A79"/>
    <w:rsid w:val="004952DE"/>
    <w:rsid w:val="00495840"/>
    <w:rsid w:val="004A40BE"/>
    <w:rsid w:val="004A4D16"/>
    <w:rsid w:val="004A6A60"/>
    <w:rsid w:val="004B0CF9"/>
    <w:rsid w:val="004B12AD"/>
    <w:rsid w:val="004B5F4C"/>
    <w:rsid w:val="004B7C29"/>
    <w:rsid w:val="004C3F8F"/>
    <w:rsid w:val="004C634D"/>
    <w:rsid w:val="004D1E6C"/>
    <w:rsid w:val="004D24B9"/>
    <w:rsid w:val="004D46C1"/>
    <w:rsid w:val="004D48F3"/>
    <w:rsid w:val="004E03E7"/>
    <w:rsid w:val="004E2CE2"/>
    <w:rsid w:val="004E313F"/>
    <w:rsid w:val="004E5172"/>
    <w:rsid w:val="004E6F8A"/>
    <w:rsid w:val="004F17F4"/>
    <w:rsid w:val="004F5DEC"/>
    <w:rsid w:val="004F76FB"/>
    <w:rsid w:val="005025AB"/>
    <w:rsid w:val="00502CD2"/>
    <w:rsid w:val="00502E0F"/>
    <w:rsid w:val="00504E33"/>
    <w:rsid w:val="0051260D"/>
    <w:rsid w:val="00512949"/>
    <w:rsid w:val="00516201"/>
    <w:rsid w:val="00524157"/>
    <w:rsid w:val="00530491"/>
    <w:rsid w:val="00532558"/>
    <w:rsid w:val="0054287C"/>
    <w:rsid w:val="00542C36"/>
    <w:rsid w:val="00543B15"/>
    <w:rsid w:val="00551177"/>
    <w:rsid w:val="0055216E"/>
    <w:rsid w:val="00552C2C"/>
    <w:rsid w:val="00552C4B"/>
    <w:rsid w:val="005555B7"/>
    <w:rsid w:val="005562A8"/>
    <w:rsid w:val="005571C3"/>
    <w:rsid w:val="005573BB"/>
    <w:rsid w:val="00557B2E"/>
    <w:rsid w:val="00557FE3"/>
    <w:rsid w:val="00560951"/>
    <w:rsid w:val="00561267"/>
    <w:rsid w:val="00565055"/>
    <w:rsid w:val="0057048C"/>
    <w:rsid w:val="00571E3F"/>
    <w:rsid w:val="00574059"/>
    <w:rsid w:val="00581D84"/>
    <w:rsid w:val="00586951"/>
    <w:rsid w:val="00590087"/>
    <w:rsid w:val="005921CD"/>
    <w:rsid w:val="005A032D"/>
    <w:rsid w:val="005A3D4D"/>
    <w:rsid w:val="005A7577"/>
    <w:rsid w:val="005B278C"/>
    <w:rsid w:val="005B5CB8"/>
    <w:rsid w:val="005B665A"/>
    <w:rsid w:val="005C29F7"/>
    <w:rsid w:val="005C4F58"/>
    <w:rsid w:val="005C5E8D"/>
    <w:rsid w:val="005C78F2"/>
    <w:rsid w:val="005C7DB9"/>
    <w:rsid w:val="005D057C"/>
    <w:rsid w:val="005D0720"/>
    <w:rsid w:val="005D2F6E"/>
    <w:rsid w:val="005D3FEC"/>
    <w:rsid w:val="005D44BE"/>
    <w:rsid w:val="005E088B"/>
    <w:rsid w:val="005F2AFA"/>
    <w:rsid w:val="005F7F7B"/>
    <w:rsid w:val="006001C6"/>
    <w:rsid w:val="006019F7"/>
    <w:rsid w:val="00607E44"/>
    <w:rsid w:val="00607FF2"/>
    <w:rsid w:val="00611EC4"/>
    <w:rsid w:val="00612542"/>
    <w:rsid w:val="006126FA"/>
    <w:rsid w:val="006146D2"/>
    <w:rsid w:val="00617CDC"/>
    <w:rsid w:val="00620821"/>
    <w:rsid w:val="00620B3F"/>
    <w:rsid w:val="00623466"/>
    <w:rsid w:val="00623998"/>
    <w:rsid w:val="006239E7"/>
    <w:rsid w:val="00623A00"/>
    <w:rsid w:val="006254C4"/>
    <w:rsid w:val="0062596E"/>
    <w:rsid w:val="00626CF7"/>
    <w:rsid w:val="00626E1A"/>
    <w:rsid w:val="006323BE"/>
    <w:rsid w:val="0063408E"/>
    <w:rsid w:val="0063668B"/>
    <w:rsid w:val="006418C6"/>
    <w:rsid w:val="00641ED8"/>
    <w:rsid w:val="00645CC1"/>
    <w:rsid w:val="00645FB4"/>
    <w:rsid w:val="00654893"/>
    <w:rsid w:val="0065737C"/>
    <w:rsid w:val="00660CDD"/>
    <w:rsid w:val="00662741"/>
    <w:rsid w:val="00662940"/>
    <w:rsid w:val="006633A4"/>
    <w:rsid w:val="00667DD2"/>
    <w:rsid w:val="00671BBB"/>
    <w:rsid w:val="0068149B"/>
    <w:rsid w:val="00682237"/>
    <w:rsid w:val="006834C2"/>
    <w:rsid w:val="00697792"/>
    <w:rsid w:val="006A0EF8"/>
    <w:rsid w:val="006A1145"/>
    <w:rsid w:val="006A2202"/>
    <w:rsid w:val="006A2942"/>
    <w:rsid w:val="006A30F9"/>
    <w:rsid w:val="006A41A3"/>
    <w:rsid w:val="006A4598"/>
    <w:rsid w:val="006A45BA"/>
    <w:rsid w:val="006A5D7E"/>
    <w:rsid w:val="006B333E"/>
    <w:rsid w:val="006B4280"/>
    <w:rsid w:val="006B4B1C"/>
    <w:rsid w:val="006C053D"/>
    <w:rsid w:val="006C2E80"/>
    <w:rsid w:val="006C469C"/>
    <w:rsid w:val="006C4991"/>
    <w:rsid w:val="006C543E"/>
    <w:rsid w:val="006D1870"/>
    <w:rsid w:val="006D3835"/>
    <w:rsid w:val="006D41DB"/>
    <w:rsid w:val="006D728C"/>
    <w:rsid w:val="006E0F19"/>
    <w:rsid w:val="006E12D5"/>
    <w:rsid w:val="006E1377"/>
    <w:rsid w:val="006E1FDA"/>
    <w:rsid w:val="006E5E87"/>
    <w:rsid w:val="006F1A05"/>
    <w:rsid w:val="006F1A44"/>
    <w:rsid w:val="006F261B"/>
    <w:rsid w:val="006F3AC0"/>
    <w:rsid w:val="006F4F7B"/>
    <w:rsid w:val="0070195A"/>
    <w:rsid w:val="007064C0"/>
    <w:rsid w:val="00706A1A"/>
    <w:rsid w:val="00707673"/>
    <w:rsid w:val="007101A8"/>
    <w:rsid w:val="00712AF1"/>
    <w:rsid w:val="007162BE"/>
    <w:rsid w:val="00717C04"/>
    <w:rsid w:val="00721122"/>
    <w:rsid w:val="00722267"/>
    <w:rsid w:val="00722B70"/>
    <w:rsid w:val="0072401F"/>
    <w:rsid w:val="00736282"/>
    <w:rsid w:val="00740B29"/>
    <w:rsid w:val="007450A0"/>
    <w:rsid w:val="00746F46"/>
    <w:rsid w:val="0074741B"/>
    <w:rsid w:val="00750061"/>
    <w:rsid w:val="00750746"/>
    <w:rsid w:val="0075252A"/>
    <w:rsid w:val="00764B84"/>
    <w:rsid w:val="00765028"/>
    <w:rsid w:val="00765352"/>
    <w:rsid w:val="007740C4"/>
    <w:rsid w:val="007744DA"/>
    <w:rsid w:val="0078034D"/>
    <w:rsid w:val="00790BCC"/>
    <w:rsid w:val="007955F7"/>
    <w:rsid w:val="00795CEE"/>
    <w:rsid w:val="00796F94"/>
    <w:rsid w:val="007974F5"/>
    <w:rsid w:val="00797CB5"/>
    <w:rsid w:val="007A12C6"/>
    <w:rsid w:val="007A3D90"/>
    <w:rsid w:val="007A5AA5"/>
    <w:rsid w:val="007A6136"/>
    <w:rsid w:val="007A653F"/>
    <w:rsid w:val="007B0F49"/>
    <w:rsid w:val="007B4763"/>
    <w:rsid w:val="007B4AE1"/>
    <w:rsid w:val="007C4D52"/>
    <w:rsid w:val="007C7E14"/>
    <w:rsid w:val="007D03D2"/>
    <w:rsid w:val="007D0E98"/>
    <w:rsid w:val="007D1AB2"/>
    <w:rsid w:val="007D36CF"/>
    <w:rsid w:val="007D4A98"/>
    <w:rsid w:val="007D53DA"/>
    <w:rsid w:val="007E049A"/>
    <w:rsid w:val="007E141D"/>
    <w:rsid w:val="007E4793"/>
    <w:rsid w:val="007E6524"/>
    <w:rsid w:val="007F522E"/>
    <w:rsid w:val="007F7421"/>
    <w:rsid w:val="007F7D25"/>
    <w:rsid w:val="00800E39"/>
    <w:rsid w:val="00801F7F"/>
    <w:rsid w:val="0080428C"/>
    <w:rsid w:val="00813C1F"/>
    <w:rsid w:val="008146A2"/>
    <w:rsid w:val="00820FC0"/>
    <w:rsid w:val="00822A3E"/>
    <w:rsid w:val="008233EE"/>
    <w:rsid w:val="008319F3"/>
    <w:rsid w:val="0083273A"/>
    <w:rsid w:val="00832F44"/>
    <w:rsid w:val="00834A60"/>
    <w:rsid w:val="0083661C"/>
    <w:rsid w:val="00837BCD"/>
    <w:rsid w:val="00837F6A"/>
    <w:rsid w:val="00850175"/>
    <w:rsid w:val="008510AA"/>
    <w:rsid w:val="00851E2A"/>
    <w:rsid w:val="00853981"/>
    <w:rsid w:val="008540FB"/>
    <w:rsid w:val="0085530D"/>
    <w:rsid w:val="00855C62"/>
    <w:rsid w:val="00855F71"/>
    <w:rsid w:val="00863E89"/>
    <w:rsid w:val="00871CF1"/>
    <w:rsid w:val="00872B3B"/>
    <w:rsid w:val="008754F4"/>
    <w:rsid w:val="0087632C"/>
    <w:rsid w:val="0087671B"/>
    <w:rsid w:val="0087751A"/>
    <w:rsid w:val="0088222A"/>
    <w:rsid w:val="008835FC"/>
    <w:rsid w:val="00884B1B"/>
    <w:rsid w:val="00885711"/>
    <w:rsid w:val="00886ADE"/>
    <w:rsid w:val="00887161"/>
    <w:rsid w:val="00887ED1"/>
    <w:rsid w:val="008901F6"/>
    <w:rsid w:val="00893DEA"/>
    <w:rsid w:val="00896C03"/>
    <w:rsid w:val="008A29C8"/>
    <w:rsid w:val="008A3093"/>
    <w:rsid w:val="008A495D"/>
    <w:rsid w:val="008A5616"/>
    <w:rsid w:val="008A76FD"/>
    <w:rsid w:val="008B114B"/>
    <w:rsid w:val="008B18CE"/>
    <w:rsid w:val="008B2265"/>
    <w:rsid w:val="008B2D09"/>
    <w:rsid w:val="008B4381"/>
    <w:rsid w:val="008B519F"/>
    <w:rsid w:val="008B53F7"/>
    <w:rsid w:val="008C01CA"/>
    <w:rsid w:val="008C0E78"/>
    <w:rsid w:val="008C2538"/>
    <w:rsid w:val="008C2568"/>
    <w:rsid w:val="008C3E1A"/>
    <w:rsid w:val="008C4018"/>
    <w:rsid w:val="008C537F"/>
    <w:rsid w:val="008D0859"/>
    <w:rsid w:val="008D658B"/>
    <w:rsid w:val="008E409D"/>
    <w:rsid w:val="008F1790"/>
    <w:rsid w:val="008F3CAA"/>
    <w:rsid w:val="00903F06"/>
    <w:rsid w:val="009046AA"/>
    <w:rsid w:val="00911A68"/>
    <w:rsid w:val="00911A9D"/>
    <w:rsid w:val="00914A2F"/>
    <w:rsid w:val="00922F33"/>
    <w:rsid w:val="00922FCB"/>
    <w:rsid w:val="00925AC1"/>
    <w:rsid w:val="0092719B"/>
    <w:rsid w:val="00935CB0"/>
    <w:rsid w:val="00937250"/>
    <w:rsid w:val="00937C6F"/>
    <w:rsid w:val="00941E60"/>
    <w:rsid w:val="009425F4"/>
    <w:rsid w:val="009428A9"/>
    <w:rsid w:val="00943249"/>
    <w:rsid w:val="009437A2"/>
    <w:rsid w:val="00944B28"/>
    <w:rsid w:val="00945BB9"/>
    <w:rsid w:val="00947B8C"/>
    <w:rsid w:val="00947F8B"/>
    <w:rsid w:val="009532DB"/>
    <w:rsid w:val="009573B8"/>
    <w:rsid w:val="00960F1D"/>
    <w:rsid w:val="00964123"/>
    <w:rsid w:val="00964E65"/>
    <w:rsid w:val="00967838"/>
    <w:rsid w:val="0097205B"/>
    <w:rsid w:val="00972196"/>
    <w:rsid w:val="00973513"/>
    <w:rsid w:val="009822EC"/>
    <w:rsid w:val="00982CD6"/>
    <w:rsid w:val="00984D97"/>
    <w:rsid w:val="00985B73"/>
    <w:rsid w:val="009870A7"/>
    <w:rsid w:val="00987248"/>
    <w:rsid w:val="009875F3"/>
    <w:rsid w:val="00990973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4C0D"/>
    <w:rsid w:val="009D5358"/>
    <w:rsid w:val="009D632D"/>
    <w:rsid w:val="009E3BAF"/>
    <w:rsid w:val="009E41F8"/>
    <w:rsid w:val="009E66BB"/>
    <w:rsid w:val="009E6C21"/>
    <w:rsid w:val="009F4367"/>
    <w:rsid w:val="009F5B7C"/>
    <w:rsid w:val="009F6872"/>
    <w:rsid w:val="009F7959"/>
    <w:rsid w:val="00A01CFF"/>
    <w:rsid w:val="00A05416"/>
    <w:rsid w:val="00A05B30"/>
    <w:rsid w:val="00A10539"/>
    <w:rsid w:val="00A141D7"/>
    <w:rsid w:val="00A14C27"/>
    <w:rsid w:val="00A15763"/>
    <w:rsid w:val="00A226C6"/>
    <w:rsid w:val="00A22BE7"/>
    <w:rsid w:val="00A27912"/>
    <w:rsid w:val="00A27D6E"/>
    <w:rsid w:val="00A32043"/>
    <w:rsid w:val="00A323F9"/>
    <w:rsid w:val="00A338A3"/>
    <w:rsid w:val="00A339CF"/>
    <w:rsid w:val="00A35110"/>
    <w:rsid w:val="00A36176"/>
    <w:rsid w:val="00A36378"/>
    <w:rsid w:val="00A40015"/>
    <w:rsid w:val="00A46C8B"/>
    <w:rsid w:val="00A47445"/>
    <w:rsid w:val="00A555B5"/>
    <w:rsid w:val="00A61DBF"/>
    <w:rsid w:val="00A62B46"/>
    <w:rsid w:val="00A6656B"/>
    <w:rsid w:val="00A70E1E"/>
    <w:rsid w:val="00A71587"/>
    <w:rsid w:val="00A73257"/>
    <w:rsid w:val="00A80055"/>
    <w:rsid w:val="00A816A0"/>
    <w:rsid w:val="00A82E3D"/>
    <w:rsid w:val="00A85B52"/>
    <w:rsid w:val="00A86D0B"/>
    <w:rsid w:val="00A9081F"/>
    <w:rsid w:val="00A9188C"/>
    <w:rsid w:val="00A94626"/>
    <w:rsid w:val="00A97002"/>
    <w:rsid w:val="00A97A52"/>
    <w:rsid w:val="00AA0D6A"/>
    <w:rsid w:val="00AA225B"/>
    <w:rsid w:val="00AA39DA"/>
    <w:rsid w:val="00AA54B0"/>
    <w:rsid w:val="00AB494A"/>
    <w:rsid w:val="00AB58BF"/>
    <w:rsid w:val="00AB66F9"/>
    <w:rsid w:val="00AC4895"/>
    <w:rsid w:val="00AC66B2"/>
    <w:rsid w:val="00AC6AE6"/>
    <w:rsid w:val="00AD0751"/>
    <w:rsid w:val="00AD77C4"/>
    <w:rsid w:val="00AE25BF"/>
    <w:rsid w:val="00AE4745"/>
    <w:rsid w:val="00AE4D82"/>
    <w:rsid w:val="00AF0C13"/>
    <w:rsid w:val="00AF13E4"/>
    <w:rsid w:val="00AF2120"/>
    <w:rsid w:val="00AF5D27"/>
    <w:rsid w:val="00B02F19"/>
    <w:rsid w:val="00B03AF5"/>
    <w:rsid w:val="00B03C01"/>
    <w:rsid w:val="00B063C0"/>
    <w:rsid w:val="00B06DB6"/>
    <w:rsid w:val="00B078D6"/>
    <w:rsid w:val="00B1154A"/>
    <w:rsid w:val="00B1248D"/>
    <w:rsid w:val="00B14709"/>
    <w:rsid w:val="00B161EA"/>
    <w:rsid w:val="00B1701D"/>
    <w:rsid w:val="00B217D7"/>
    <w:rsid w:val="00B21EE8"/>
    <w:rsid w:val="00B225E5"/>
    <w:rsid w:val="00B2743D"/>
    <w:rsid w:val="00B3015C"/>
    <w:rsid w:val="00B34461"/>
    <w:rsid w:val="00B344D8"/>
    <w:rsid w:val="00B370D7"/>
    <w:rsid w:val="00B37581"/>
    <w:rsid w:val="00B42256"/>
    <w:rsid w:val="00B50790"/>
    <w:rsid w:val="00B52C04"/>
    <w:rsid w:val="00B567D1"/>
    <w:rsid w:val="00B60525"/>
    <w:rsid w:val="00B6610C"/>
    <w:rsid w:val="00B73B4C"/>
    <w:rsid w:val="00B73F75"/>
    <w:rsid w:val="00B80114"/>
    <w:rsid w:val="00B80197"/>
    <w:rsid w:val="00B82758"/>
    <w:rsid w:val="00B847C3"/>
    <w:rsid w:val="00B8483E"/>
    <w:rsid w:val="00B86008"/>
    <w:rsid w:val="00B94129"/>
    <w:rsid w:val="00B946CD"/>
    <w:rsid w:val="00B96481"/>
    <w:rsid w:val="00B97D46"/>
    <w:rsid w:val="00BA3A53"/>
    <w:rsid w:val="00BA3C54"/>
    <w:rsid w:val="00BA4095"/>
    <w:rsid w:val="00BA5B43"/>
    <w:rsid w:val="00BB156B"/>
    <w:rsid w:val="00BB3308"/>
    <w:rsid w:val="00BB4FB2"/>
    <w:rsid w:val="00BB5EBF"/>
    <w:rsid w:val="00BB6600"/>
    <w:rsid w:val="00BC2D26"/>
    <w:rsid w:val="00BC423F"/>
    <w:rsid w:val="00BC5A08"/>
    <w:rsid w:val="00BC642A"/>
    <w:rsid w:val="00BD018D"/>
    <w:rsid w:val="00BD5871"/>
    <w:rsid w:val="00BE2367"/>
    <w:rsid w:val="00BE530A"/>
    <w:rsid w:val="00BF7C9D"/>
    <w:rsid w:val="00C003F8"/>
    <w:rsid w:val="00C010E5"/>
    <w:rsid w:val="00C01C1D"/>
    <w:rsid w:val="00C01E8C"/>
    <w:rsid w:val="00C02DF6"/>
    <w:rsid w:val="00C03E01"/>
    <w:rsid w:val="00C03E4C"/>
    <w:rsid w:val="00C107ED"/>
    <w:rsid w:val="00C1261D"/>
    <w:rsid w:val="00C14265"/>
    <w:rsid w:val="00C150C5"/>
    <w:rsid w:val="00C16569"/>
    <w:rsid w:val="00C219FB"/>
    <w:rsid w:val="00C21C43"/>
    <w:rsid w:val="00C21E8D"/>
    <w:rsid w:val="00C23582"/>
    <w:rsid w:val="00C2724D"/>
    <w:rsid w:val="00C27CA9"/>
    <w:rsid w:val="00C307A1"/>
    <w:rsid w:val="00C317E7"/>
    <w:rsid w:val="00C37222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2051"/>
    <w:rsid w:val="00C5591F"/>
    <w:rsid w:val="00C57173"/>
    <w:rsid w:val="00C57AF4"/>
    <w:rsid w:val="00C57C50"/>
    <w:rsid w:val="00C61521"/>
    <w:rsid w:val="00C65351"/>
    <w:rsid w:val="00C66610"/>
    <w:rsid w:val="00C715CA"/>
    <w:rsid w:val="00C73140"/>
    <w:rsid w:val="00C7495D"/>
    <w:rsid w:val="00C77B2B"/>
    <w:rsid w:val="00C77CE9"/>
    <w:rsid w:val="00C83802"/>
    <w:rsid w:val="00C8679C"/>
    <w:rsid w:val="00C9345D"/>
    <w:rsid w:val="00C94C2E"/>
    <w:rsid w:val="00C97EB6"/>
    <w:rsid w:val="00CA0968"/>
    <w:rsid w:val="00CA168E"/>
    <w:rsid w:val="00CA5915"/>
    <w:rsid w:val="00CA6ADC"/>
    <w:rsid w:val="00CB0647"/>
    <w:rsid w:val="00CB2335"/>
    <w:rsid w:val="00CB4236"/>
    <w:rsid w:val="00CB477C"/>
    <w:rsid w:val="00CC0856"/>
    <w:rsid w:val="00CC3A91"/>
    <w:rsid w:val="00CC72A4"/>
    <w:rsid w:val="00CC7650"/>
    <w:rsid w:val="00CD3153"/>
    <w:rsid w:val="00CD3BE4"/>
    <w:rsid w:val="00CE6721"/>
    <w:rsid w:val="00CF0251"/>
    <w:rsid w:val="00CF6160"/>
    <w:rsid w:val="00CF6810"/>
    <w:rsid w:val="00D03DC7"/>
    <w:rsid w:val="00D06117"/>
    <w:rsid w:val="00D06A2F"/>
    <w:rsid w:val="00D21FAC"/>
    <w:rsid w:val="00D25241"/>
    <w:rsid w:val="00D255FA"/>
    <w:rsid w:val="00D26D73"/>
    <w:rsid w:val="00D30172"/>
    <w:rsid w:val="00D31CC8"/>
    <w:rsid w:val="00D32678"/>
    <w:rsid w:val="00D4060E"/>
    <w:rsid w:val="00D41C54"/>
    <w:rsid w:val="00D42B60"/>
    <w:rsid w:val="00D521C1"/>
    <w:rsid w:val="00D631DF"/>
    <w:rsid w:val="00D65BC4"/>
    <w:rsid w:val="00D71F40"/>
    <w:rsid w:val="00D74388"/>
    <w:rsid w:val="00D77416"/>
    <w:rsid w:val="00D80EBE"/>
    <w:rsid w:val="00D80FC6"/>
    <w:rsid w:val="00D85BE5"/>
    <w:rsid w:val="00D9035B"/>
    <w:rsid w:val="00D90EB1"/>
    <w:rsid w:val="00D944A0"/>
    <w:rsid w:val="00D94917"/>
    <w:rsid w:val="00DA5642"/>
    <w:rsid w:val="00DA74F3"/>
    <w:rsid w:val="00DB51B1"/>
    <w:rsid w:val="00DB69F3"/>
    <w:rsid w:val="00DC4907"/>
    <w:rsid w:val="00DC5293"/>
    <w:rsid w:val="00DC668F"/>
    <w:rsid w:val="00DC68FB"/>
    <w:rsid w:val="00DC72BB"/>
    <w:rsid w:val="00DD017C"/>
    <w:rsid w:val="00DD08BC"/>
    <w:rsid w:val="00DD11A5"/>
    <w:rsid w:val="00DD1750"/>
    <w:rsid w:val="00DD2CD3"/>
    <w:rsid w:val="00DD397A"/>
    <w:rsid w:val="00DD58B7"/>
    <w:rsid w:val="00DD6699"/>
    <w:rsid w:val="00DD6CE0"/>
    <w:rsid w:val="00DD75F3"/>
    <w:rsid w:val="00DD7EF2"/>
    <w:rsid w:val="00DE0165"/>
    <w:rsid w:val="00DE3168"/>
    <w:rsid w:val="00DE51CB"/>
    <w:rsid w:val="00DE6BA8"/>
    <w:rsid w:val="00E007C5"/>
    <w:rsid w:val="00E00DBF"/>
    <w:rsid w:val="00E01296"/>
    <w:rsid w:val="00E0213F"/>
    <w:rsid w:val="00E033E0"/>
    <w:rsid w:val="00E047AE"/>
    <w:rsid w:val="00E1026B"/>
    <w:rsid w:val="00E119E5"/>
    <w:rsid w:val="00E1281C"/>
    <w:rsid w:val="00E13CB2"/>
    <w:rsid w:val="00E165E1"/>
    <w:rsid w:val="00E20C37"/>
    <w:rsid w:val="00E212C2"/>
    <w:rsid w:val="00E26AC4"/>
    <w:rsid w:val="00E35E47"/>
    <w:rsid w:val="00E375B1"/>
    <w:rsid w:val="00E37C8A"/>
    <w:rsid w:val="00E418DE"/>
    <w:rsid w:val="00E4590E"/>
    <w:rsid w:val="00E50D6C"/>
    <w:rsid w:val="00E50F12"/>
    <w:rsid w:val="00E52C57"/>
    <w:rsid w:val="00E57E7D"/>
    <w:rsid w:val="00E83EF8"/>
    <w:rsid w:val="00E84CD8"/>
    <w:rsid w:val="00E854B2"/>
    <w:rsid w:val="00E90B85"/>
    <w:rsid w:val="00E91310"/>
    <w:rsid w:val="00E91679"/>
    <w:rsid w:val="00E9219F"/>
    <w:rsid w:val="00E92452"/>
    <w:rsid w:val="00E929D3"/>
    <w:rsid w:val="00E93FCE"/>
    <w:rsid w:val="00E94CC1"/>
    <w:rsid w:val="00E96431"/>
    <w:rsid w:val="00E96B22"/>
    <w:rsid w:val="00EA7ABB"/>
    <w:rsid w:val="00EB7809"/>
    <w:rsid w:val="00EC3039"/>
    <w:rsid w:val="00EC5235"/>
    <w:rsid w:val="00EC6C22"/>
    <w:rsid w:val="00EC7789"/>
    <w:rsid w:val="00ED4C0A"/>
    <w:rsid w:val="00ED6320"/>
    <w:rsid w:val="00ED6B03"/>
    <w:rsid w:val="00ED7A5B"/>
    <w:rsid w:val="00EE09B3"/>
    <w:rsid w:val="00EE16F7"/>
    <w:rsid w:val="00EE1FC3"/>
    <w:rsid w:val="00EE5970"/>
    <w:rsid w:val="00EE5981"/>
    <w:rsid w:val="00EE7A03"/>
    <w:rsid w:val="00EF07FC"/>
    <w:rsid w:val="00EF25AD"/>
    <w:rsid w:val="00EF5897"/>
    <w:rsid w:val="00F01BD6"/>
    <w:rsid w:val="00F03205"/>
    <w:rsid w:val="00F048DE"/>
    <w:rsid w:val="00F07C92"/>
    <w:rsid w:val="00F11AE4"/>
    <w:rsid w:val="00F138AB"/>
    <w:rsid w:val="00F14B43"/>
    <w:rsid w:val="00F203C7"/>
    <w:rsid w:val="00F215E2"/>
    <w:rsid w:val="00F21E3F"/>
    <w:rsid w:val="00F2261D"/>
    <w:rsid w:val="00F22955"/>
    <w:rsid w:val="00F26C34"/>
    <w:rsid w:val="00F41A27"/>
    <w:rsid w:val="00F4338D"/>
    <w:rsid w:val="00F436EF"/>
    <w:rsid w:val="00F440D3"/>
    <w:rsid w:val="00F446AC"/>
    <w:rsid w:val="00F46C85"/>
    <w:rsid w:val="00F46EAF"/>
    <w:rsid w:val="00F47F8D"/>
    <w:rsid w:val="00F549A7"/>
    <w:rsid w:val="00F5774F"/>
    <w:rsid w:val="00F60511"/>
    <w:rsid w:val="00F62688"/>
    <w:rsid w:val="00F66C72"/>
    <w:rsid w:val="00F74594"/>
    <w:rsid w:val="00F76BE5"/>
    <w:rsid w:val="00F77217"/>
    <w:rsid w:val="00F77C90"/>
    <w:rsid w:val="00F81175"/>
    <w:rsid w:val="00F83D11"/>
    <w:rsid w:val="00F921F1"/>
    <w:rsid w:val="00F9307F"/>
    <w:rsid w:val="00F9722E"/>
    <w:rsid w:val="00F9779C"/>
    <w:rsid w:val="00FA1940"/>
    <w:rsid w:val="00FA2793"/>
    <w:rsid w:val="00FA5E9B"/>
    <w:rsid w:val="00FB127E"/>
    <w:rsid w:val="00FB2957"/>
    <w:rsid w:val="00FB3734"/>
    <w:rsid w:val="00FB3E54"/>
    <w:rsid w:val="00FC0804"/>
    <w:rsid w:val="00FC3B6D"/>
    <w:rsid w:val="00FD3A4E"/>
    <w:rsid w:val="00FD6800"/>
    <w:rsid w:val="00FE29DC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4741B"/>
    <w:pPr>
      <w:overflowPunct w:val="0"/>
      <w:autoSpaceDE w:val="0"/>
      <w:autoSpaceDN w:val="0"/>
      <w:adjustRightInd w:val="0"/>
      <w:spacing w:after="180"/>
      <w:textAlignment w:val="baseline"/>
      <w:pPrChange w:id="0" w:author="ATT_020524" w:date="2024-02-16T15:27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ATT_020524" w:date="2024-02-16T15:27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661</TotalTime>
  <Pages>4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ATT_020524</cp:lastModifiedBy>
  <cp:revision>317</cp:revision>
  <cp:lastPrinted>2000-02-29T11:31:00Z</cp:lastPrinted>
  <dcterms:created xsi:type="dcterms:W3CDTF">2023-06-13T00:12:00Z</dcterms:created>
  <dcterms:modified xsi:type="dcterms:W3CDTF">2024-02-29T12:12:00Z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