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35B1E7" w14:textId="69FE3639" w:rsidR="008D0868" w:rsidRDefault="008D0868" w:rsidP="00ED351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#146</w:t>
      </w:r>
      <w:r>
        <w:rPr>
          <w:b/>
          <w:i/>
          <w:noProof/>
          <w:sz w:val="28"/>
        </w:rPr>
        <w:tab/>
      </w:r>
      <w:r w:rsidR="009407B6" w:rsidRPr="009407B6">
        <w:rPr>
          <w:b/>
          <w:noProof/>
          <w:sz w:val="24"/>
        </w:rPr>
        <w:t>C1-240100</w:t>
      </w:r>
    </w:p>
    <w:p w14:paraId="55F6ED5E" w14:textId="77777777" w:rsidR="008D0868" w:rsidRDefault="008D0868" w:rsidP="008D08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22– 26 January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762A22" w:rsidR="001E41F3" w:rsidRPr="00410371" w:rsidRDefault="008E513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24.5</w:t>
            </w:r>
            <w:r w:rsidR="00FA6912"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16C975" w:rsidR="001E41F3" w:rsidRPr="00410371" w:rsidRDefault="00B77B6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D6184C">
              <w:rPr>
                <w:b/>
                <w:noProof/>
                <w:sz w:val="28"/>
              </w:rPr>
              <w:t>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7D58EE" w:rsidR="001E41F3" w:rsidRPr="00410371" w:rsidRDefault="008D08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50F391" w:rsidR="001E41F3" w:rsidRPr="00410371" w:rsidRDefault="008E51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E2222A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23391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5D25123" w:rsidR="00F25D98" w:rsidRDefault="0071148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C84873" w:rsidR="00F25D98" w:rsidRDefault="000E1EA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B620B4" w:rsidR="001E41F3" w:rsidRDefault="00B41EBD" w:rsidP="00504BE2">
            <w:pPr>
              <w:pStyle w:val="CRCoverPage"/>
              <w:spacing w:after="0"/>
              <w:ind w:left="100"/>
              <w:rPr>
                <w:noProof/>
              </w:rPr>
            </w:pPr>
            <w:r w:rsidRPr="00B41EBD">
              <w:t>Supplementary services messages for capability transfer between LMF and UEs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D88F48" w:rsidR="001E41F3" w:rsidRDefault="00F27CFA" w:rsidP="00504B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</w:t>
            </w:r>
            <w:r w:rsidR="000C0505">
              <w:rPr>
                <w:noProof/>
              </w:rPr>
              <w:t>D</w:t>
            </w:r>
            <w:r>
              <w:rPr>
                <w:noProof/>
              </w:rPr>
              <w:t>igital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695946" w:rsidR="001E41F3" w:rsidRDefault="004E37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DCA081" w:rsidR="001E41F3" w:rsidRDefault="0072280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2280D">
              <w:rPr>
                <w:lang w:eastAsia="zh-CN"/>
              </w:rPr>
              <w:t>Ranging_SL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781B7F" w:rsidR="001E41F3" w:rsidRDefault="004E37B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628CA">
              <w:t>4</w:t>
            </w:r>
            <w:r>
              <w:t>-</w:t>
            </w:r>
            <w:r w:rsidR="008628CA">
              <w:t>01</w:t>
            </w:r>
            <w:r>
              <w:t>-</w:t>
            </w:r>
            <w:r w:rsidR="008628CA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BC023B" w:rsidR="001E41F3" w:rsidRPr="00504BE2" w:rsidRDefault="0023391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504BE2">
              <w:rPr>
                <w:b/>
                <w:bCs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48CC7E" w:rsidR="001E41F3" w:rsidRDefault="00B41E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E37BA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391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3391F" w:rsidRDefault="0023391F" w:rsidP="002339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41EAA5" w14:textId="77777777" w:rsidR="000169A1" w:rsidRDefault="007F2DA8" w:rsidP="009759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SA2 </w:t>
            </w:r>
            <w:r w:rsidR="00C17DEC">
              <w:rPr>
                <w:noProof/>
                <w:lang w:eastAsia="zh-CN"/>
              </w:rPr>
              <w:t>agreed</w:t>
            </w:r>
            <w:r w:rsidR="002A74C4">
              <w:rPr>
                <w:noProof/>
                <w:lang w:eastAsia="zh-CN"/>
              </w:rPr>
              <w:t xml:space="preserve"> S2-</w:t>
            </w:r>
            <w:r w:rsidR="00F04E62">
              <w:rPr>
                <w:noProof/>
                <w:lang w:eastAsia="zh-CN"/>
              </w:rPr>
              <w:t xml:space="preserve">2312891 </w:t>
            </w:r>
            <w:r w:rsidR="00C17DEC">
              <w:rPr>
                <w:noProof/>
                <w:lang w:eastAsia="zh-CN"/>
              </w:rPr>
              <w:t>in SA2#160 meeting</w:t>
            </w:r>
            <w:r w:rsidR="000169A1">
              <w:rPr>
                <w:noProof/>
                <w:lang w:eastAsia="zh-CN"/>
              </w:rPr>
              <w:t xml:space="preserve"> that:</w:t>
            </w:r>
          </w:p>
          <w:p w14:paraId="0EB6E7F9" w14:textId="77777777" w:rsidR="0023391F" w:rsidRDefault="000169A1" w:rsidP="009759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169A1">
              <w:rPr>
                <w:i/>
                <w:iCs/>
                <w:noProof/>
                <w:lang w:eastAsia="zh-CN"/>
              </w:rPr>
              <w:t>“Information of UE2/…/UEn in the SL-MO-LR procedure documented in clause 6.20.1 of TS 23.273 is not defined as information of SLPP messages, and they will be defined as the Supplementary Service messages”</w:t>
            </w:r>
            <w:r w:rsidRPr="000169A1">
              <w:rPr>
                <w:noProof/>
                <w:lang w:eastAsia="zh-CN"/>
              </w:rPr>
              <w:t>.</w:t>
            </w:r>
          </w:p>
          <w:p w14:paraId="5AE5369D" w14:textId="77777777" w:rsidR="000169A1" w:rsidRDefault="000169A1" w:rsidP="009759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58E3A8F" w14:textId="77777777" w:rsidR="000169A1" w:rsidRDefault="00A22CE0" w:rsidP="009759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following changes need to be aligned:</w:t>
            </w:r>
          </w:p>
          <w:p w14:paraId="26E79BAF" w14:textId="675DC6F5" w:rsidR="00A22CE0" w:rsidRDefault="00A22CE0" w:rsidP="00A22CE0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  <w:lang w:eastAsia="zh-CN"/>
              </w:rPr>
            </w:pPr>
            <w:r w:rsidRPr="00A22CE0">
              <w:rPr>
                <w:noProof/>
                <w:lang w:eastAsia="zh-CN"/>
              </w:rPr>
              <w:t xml:space="preserve">The SLPP messages between UE </w:t>
            </w:r>
            <w:r w:rsidR="008C64B8">
              <w:rPr>
                <w:noProof/>
                <w:lang w:eastAsia="zh-CN"/>
              </w:rPr>
              <w:t>2</w:t>
            </w:r>
            <w:r w:rsidRPr="00A22CE0">
              <w:rPr>
                <w:noProof/>
                <w:lang w:eastAsia="zh-CN"/>
              </w:rPr>
              <w:t xml:space="preserve"> to n and LMF are forwarded by UE-1 in the SLPP container in the supplementary services request/response</w:t>
            </w:r>
            <w:r w:rsidR="008F5949">
              <w:rPr>
                <w:noProof/>
                <w:lang w:eastAsia="zh-CN"/>
              </w:rPr>
              <w:t xml:space="preserve"> message</w:t>
            </w:r>
            <w:r>
              <w:rPr>
                <w:noProof/>
                <w:lang w:eastAsia="zh-CN"/>
              </w:rPr>
              <w:t>.</w:t>
            </w:r>
          </w:p>
          <w:p w14:paraId="708AA7DE" w14:textId="0B9089A5" w:rsidR="00A22CE0" w:rsidRDefault="0067470D" w:rsidP="00A22CE0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  <w:lang w:eastAsia="zh-CN"/>
              </w:rPr>
            </w:pPr>
            <w:r w:rsidRPr="0067470D">
              <w:rPr>
                <w:noProof/>
                <w:lang w:eastAsia="zh-CN"/>
              </w:rPr>
              <w:t>The supplementary services messages are transported using the DL NAS Transport message and the UL NAS Transport message defined in 3GPP TS 24.501 [3].</w:t>
            </w:r>
          </w:p>
        </w:tc>
      </w:tr>
      <w:tr w:rsidR="0023391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3391F" w:rsidRDefault="0023391F" w:rsidP="002339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3391F" w:rsidRDefault="0023391F" w:rsidP="002339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391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3391F" w:rsidRDefault="0023391F" w:rsidP="002339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A57E10" w:rsidR="0023391F" w:rsidRDefault="00043923" w:rsidP="00626C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Capability i</w:t>
            </w:r>
            <w:r w:rsidR="008C64B8">
              <w:t>nformation of UE2/</w:t>
            </w:r>
            <w:r w:rsidR="00DA17FC">
              <w:t>…. /</w:t>
            </w:r>
            <w:proofErr w:type="spellStart"/>
            <w:r w:rsidR="008C64B8">
              <w:t>UEn</w:t>
            </w:r>
            <w:proofErr w:type="spellEnd"/>
            <w:r w:rsidR="008C64B8">
              <w:t xml:space="preserve"> </w:t>
            </w:r>
            <w:r w:rsidR="00D55451">
              <w:t xml:space="preserve">in the SL_MO-LR procedure </w:t>
            </w:r>
            <w:r w:rsidR="008C64B8">
              <w:t xml:space="preserve">is </w:t>
            </w:r>
            <w:r w:rsidR="00D55451">
              <w:t>forwarded by UE1</w:t>
            </w:r>
            <w:r w:rsidR="003D565A">
              <w:t xml:space="preserve"> including the capability of UE1 (target UE)</w:t>
            </w:r>
            <w:r w:rsidR="00474AF9">
              <w:t xml:space="preserve"> in the SLPP container in the supplementary services request/response, which is specified below.</w:t>
            </w:r>
          </w:p>
        </w:tc>
      </w:tr>
      <w:tr w:rsidR="0023391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3391F" w:rsidRDefault="0023391F" w:rsidP="002339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3391F" w:rsidRDefault="0023391F" w:rsidP="002339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391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3391F" w:rsidRDefault="0023391F" w:rsidP="002339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78E1A3" w:rsidR="0023391F" w:rsidRDefault="0023391F" w:rsidP="00626C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Misalignment with </w:t>
            </w:r>
            <w:r>
              <w:t>stage2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6184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BCEF26" w:rsidR="001E41F3" w:rsidRPr="00D6184C" w:rsidRDefault="009B1FC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D6184C">
              <w:rPr>
                <w:rFonts w:hint="eastAsia"/>
                <w:lang w:val="en-US"/>
              </w:rPr>
              <w:t>5.2.2.</w:t>
            </w:r>
            <w:r w:rsidRPr="00D6184C">
              <w:rPr>
                <w:lang w:val="en-US"/>
              </w:rPr>
              <w:t>X(new)</w:t>
            </w:r>
            <w:r w:rsidR="00D6184C" w:rsidRPr="00D6184C">
              <w:rPr>
                <w:lang w:val="en-US"/>
              </w:rPr>
              <w:t>, 5.2.2.X.1(new), 5.2.2.X.2(new</w:t>
            </w:r>
            <w:r w:rsidR="00D6184C">
              <w:rPr>
                <w:lang w:val="en-US"/>
              </w:rPr>
              <w:t>)</w:t>
            </w:r>
          </w:p>
        </w:tc>
      </w:tr>
      <w:tr w:rsidR="001E41F3" w:rsidRPr="00D6184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6184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6184C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6184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57D9F2" w:rsidR="001E41F3" w:rsidRDefault="000B0F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D889FF8" w:rsidR="001E41F3" w:rsidRDefault="000B0F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CD7ABE" w:rsidR="001E41F3" w:rsidRDefault="000B0F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FB60BE" w14:textId="77777777" w:rsidR="002F1523" w:rsidRPr="006B5418" w:rsidRDefault="002F1523" w:rsidP="002F15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6CA96FE" w14:textId="7BA5B852" w:rsidR="00C14FF5" w:rsidRDefault="00C14FF5" w:rsidP="00C14FF5">
      <w:pPr>
        <w:pStyle w:val="Heading4"/>
      </w:pPr>
      <w:bookmarkStart w:id="2" w:name="_Toc35266508"/>
      <w:bookmarkStart w:id="3" w:name="_Toc43195267"/>
      <w:bookmarkStart w:id="4" w:name="_Toc45264021"/>
      <w:bookmarkStart w:id="5" w:name="_Toc92299363"/>
      <w:bookmarkStart w:id="6" w:name="_Toc146237865"/>
      <w:bookmarkStart w:id="7" w:name="_Toc517469178"/>
      <w:bookmarkStart w:id="8" w:name="_Toc26193019"/>
      <w:bookmarkStart w:id="9" w:name="_Toc26193091"/>
      <w:bookmarkStart w:id="10" w:name="_Toc35266494"/>
      <w:bookmarkStart w:id="11" w:name="_Toc43195253"/>
      <w:bookmarkStart w:id="12" w:name="_Toc45264007"/>
      <w:bookmarkStart w:id="13" w:name="_Toc92299349"/>
      <w:bookmarkStart w:id="14" w:name="_Toc146237851"/>
      <w:r>
        <w:t>5.</w:t>
      </w:r>
      <w:r w:rsidRPr="00A7451F">
        <w:t>2.</w:t>
      </w:r>
      <w:r w:rsidR="00B558AF">
        <w:t>2</w:t>
      </w:r>
      <w:r>
        <w:t>.X</w:t>
      </w:r>
      <w:r>
        <w:tab/>
      </w:r>
      <w:r w:rsidR="001B215E">
        <w:t>UE c</w:t>
      </w:r>
      <w:r w:rsidR="00F20F0B">
        <w:t>apability</w:t>
      </w:r>
      <w:r w:rsidR="00B558AF">
        <w:t xml:space="preserve"> </w:t>
      </w:r>
      <w:r w:rsidR="0038515F">
        <w:t>exchange</w:t>
      </w:r>
      <w:r w:rsidR="00626AF2">
        <w:t xml:space="preserve"> between LMF and UE</w:t>
      </w:r>
      <w:r w:rsidR="0005172F">
        <w:t xml:space="preserve"> in SL-MO-LR procedure</w:t>
      </w:r>
    </w:p>
    <w:p w14:paraId="2D51EC83" w14:textId="6E60EB4E" w:rsidR="00A04F42" w:rsidRDefault="00A04F42" w:rsidP="00A04F42">
      <w:pPr>
        <w:pStyle w:val="Heading5"/>
      </w:pPr>
      <w:bookmarkStart w:id="15" w:name="_Toc26193021"/>
      <w:bookmarkStart w:id="16" w:name="_Toc26193093"/>
      <w:bookmarkStart w:id="17" w:name="_Toc35266496"/>
      <w:bookmarkStart w:id="18" w:name="_Toc43195255"/>
      <w:bookmarkStart w:id="19" w:name="_Toc45264009"/>
      <w:bookmarkStart w:id="20" w:name="_Toc92299351"/>
      <w:bookmarkStart w:id="21" w:name="_Toc155373625"/>
      <w:r>
        <w:t>5</w:t>
      </w:r>
      <w:r w:rsidRPr="00A7451F">
        <w:t>.2.</w:t>
      </w:r>
      <w:r>
        <w:t>2</w:t>
      </w:r>
      <w:r w:rsidRPr="00A7451F">
        <w:t>.</w:t>
      </w:r>
      <w:r>
        <w:t>X.1</w:t>
      </w:r>
      <w:r>
        <w:tab/>
        <w:t>General</w:t>
      </w:r>
      <w:bookmarkEnd w:id="15"/>
      <w:bookmarkEnd w:id="16"/>
      <w:bookmarkEnd w:id="17"/>
      <w:bookmarkEnd w:id="18"/>
      <w:bookmarkEnd w:id="19"/>
      <w:bookmarkEnd w:id="20"/>
      <w:bookmarkEnd w:id="21"/>
    </w:p>
    <w:p w14:paraId="4CBA9920" w14:textId="39AC980D" w:rsidR="003262E0" w:rsidRDefault="003262E0" w:rsidP="003262E0">
      <w:r>
        <w:t xml:space="preserve">The supplementary services </w:t>
      </w:r>
      <w:r w:rsidR="001B215E">
        <w:t>UE c</w:t>
      </w:r>
      <w:r w:rsidR="005C2F6C">
        <w:t xml:space="preserve">apability </w:t>
      </w:r>
      <w:r w:rsidR="006264F1">
        <w:t>ex</w:t>
      </w:r>
      <w:r w:rsidR="0038515F">
        <w:t>change</w:t>
      </w:r>
      <w:r>
        <w:t xml:space="preserve"> Invoke operation enables the LMF to initiate </w:t>
      </w:r>
      <w:r w:rsidR="000421C7">
        <w:t>capability</w:t>
      </w:r>
      <w:r>
        <w:t xml:space="preserve"> reporting by a target UE </w:t>
      </w:r>
      <w:r w:rsidR="001B215E">
        <w:t xml:space="preserve">for all the </w:t>
      </w:r>
      <w:r w:rsidR="00423C13">
        <w:t xml:space="preserve">UEs (UE1/…UE/n) </w:t>
      </w:r>
      <w:r>
        <w:t>as described in clause 6.</w:t>
      </w:r>
      <w:r w:rsidR="00423C13">
        <w:t>20</w:t>
      </w:r>
      <w:r>
        <w:t xml:space="preserve">.1 of 3GPP TS 23.273 [2]. The supplementary services </w:t>
      </w:r>
      <w:r w:rsidR="004227C4">
        <w:t>UE capability exchange</w:t>
      </w:r>
      <w:r>
        <w:t xml:space="preserve"> Invoke message is transferred</w:t>
      </w:r>
      <w:r w:rsidR="001752E9">
        <w:t xml:space="preserve"> in SLPP container</w:t>
      </w:r>
      <w:r w:rsidR="003C025D">
        <w:t xml:space="preserve"> per UE</w:t>
      </w:r>
      <w:r>
        <w:t xml:space="preserve"> to the target UE via the serving AMF in a DL NAS Transport message. A response from the target UE is similarly returned to the LMF via the serving AMF and is transferred to the AMF in an UL NAS Transport message.</w:t>
      </w:r>
      <w:r w:rsidRPr="00EA792D">
        <w:t xml:space="preserve"> </w:t>
      </w:r>
    </w:p>
    <w:p w14:paraId="03F6A4F9" w14:textId="6FB628D6" w:rsidR="005C2F6C" w:rsidRDefault="005C2F6C" w:rsidP="003262E0"/>
    <w:p w14:paraId="3CBC2F6E" w14:textId="77777777" w:rsidR="00C14FF5" w:rsidRDefault="00C14FF5" w:rsidP="00C14FF5">
      <w:pPr>
        <w:spacing w:before="120" w:after="40"/>
      </w:pPr>
    </w:p>
    <w:p w14:paraId="1A7453AC" w14:textId="352710D3" w:rsidR="00C14FF5" w:rsidRDefault="00D72850" w:rsidP="00C14FF5">
      <w:pPr>
        <w:pStyle w:val="TH"/>
      </w:pPr>
      <w:r>
        <w:object w:dxaOrig="10410" w:dyaOrig="11921" w14:anchorId="2611A7B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9pt;height:551.55pt" o:ole="">
            <v:imagedata r:id="rId16" o:title=""/>
          </v:shape>
          <o:OLEObject Type="Embed" ProgID="Visio.Drawing.15" ShapeID="_x0000_i1025" DrawAspect="Content" ObjectID="_1766769567" r:id="rId17"/>
        </w:object>
      </w:r>
    </w:p>
    <w:p w14:paraId="31733400" w14:textId="28FA3A03" w:rsidR="00BE6C9A" w:rsidRDefault="00C14FF5" w:rsidP="00C14FF5">
      <w:pPr>
        <w:pStyle w:val="TF"/>
      </w:pPr>
      <w:r>
        <w:t>Figure 5.</w:t>
      </w:r>
      <w:r w:rsidRPr="00A7451F">
        <w:t>2.</w:t>
      </w:r>
      <w:r w:rsidR="00B758A3">
        <w:t>2</w:t>
      </w:r>
      <w:r>
        <w:t>.</w:t>
      </w:r>
      <w:r w:rsidR="00B758A3">
        <w:t>X</w:t>
      </w:r>
      <w:r>
        <w:t>.1</w:t>
      </w:r>
      <w:r w:rsidR="00754631">
        <w:t>.1</w:t>
      </w:r>
      <w:r>
        <w:t xml:space="preserve">: </w:t>
      </w:r>
      <w:r w:rsidR="00C10644" w:rsidRPr="00C10644">
        <w:t>NAS signalling transport for Supplementary Services</w:t>
      </w:r>
      <w:r w:rsidR="00C10644">
        <w:t xml:space="preserve"> UE capability exchange</w:t>
      </w:r>
    </w:p>
    <w:p w14:paraId="262CDAAD" w14:textId="77777777" w:rsidR="002672D7" w:rsidRDefault="002672D7" w:rsidP="009056EF">
      <w:pPr>
        <w:pStyle w:val="Heading5"/>
      </w:pPr>
      <w:bookmarkStart w:id="22" w:name="_Toc155373626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70890622" w14:textId="77777777" w:rsidR="002672D7" w:rsidRDefault="002672D7" w:rsidP="009056EF">
      <w:pPr>
        <w:pStyle w:val="Heading5"/>
      </w:pPr>
    </w:p>
    <w:p w14:paraId="59FEED7E" w14:textId="21CDD59F" w:rsidR="009056EF" w:rsidRDefault="009056EF" w:rsidP="009056EF">
      <w:pPr>
        <w:pStyle w:val="Heading5"/>
      </w:pPr>
      <w:r>
        <w:t>5.</w:t>
      </w:r>
      <w:r w:rsidRPr="00A7451F">
        <w:t>2.</w:t>
      </w:r>
      <w:r>
        <w:t>2</w:t>
      </w:r>
      <w:r w:rsidRPr="00A7451F">
        <w:t>.</w:t>
      </w:r>
      <w:r>
        <w:t>X.2</w:t>
      </w:r>
      <w:r>
        <w:tab/>
        <w:t>Normal operation</w:t>
      </w:r>
      <w:bookmarkEnd w:id="22"/>
    </w:p>
    <w:p w14:paraId="5B1AE441" w14:textId="0BFFD1C3" w:rsidR="006A170A" w:rsidRDefault="006A170A" w:rsidP="006A170A">
      <w:pPr>
        <w:keepNext/>
      </w:pPr>
      <w:r>
        <w:t xml:space="preserve">The LMF sends a REGISTER message to the UE containing the supplementary services </w:t>
      </w:r>
      <w:r w:rsidR="00407D1C">
        <w:t>UE capability exchange</w:t>
      </w:r>
      <w:r>
        <w:t xml:space="preserve"> Invoke component as defined in </w:t>
      </w:r>
      <w:r w:rsidR="00907C74">
        <w:t xml:space="preserve">clause 6.20.1 </w:t>
      </w:r>
      <w:r>
        <w:t>3GPP TS </w:t>
      </w:r>
      <w:r w:rsidR="00907C74">
        <w:t>23</w:t>
      </w:r>
      <w:r>
        <w:t>.</w:t>
      </w:r>
      <w:r w:rsidR="00907C74">
        <w:t>273</w:t>
      </w:r>
      <w:r>
        <w:t> [</w:t>
      </w:r>
      <w:r w:rsidR="00907C74">
        <w:t>2</w:t>
      </w:r>
      <w:r>
        <w:t>]. The REGISTER message is transported to the UE via the serving AMF as described in figure 5.</w:t>
      </w:r>
      <w:r w:rsidRPr="00A7451F">
        <w:t>2.</w:t>
      </w:r>
      <w:r w:rsidR="00907C74">
        <w:t>2</w:t>
      </w:r>
      <w:r>
        <w:t>.</w:t>
      </w:r>
      <w:r w:rsidR="00907C74">
        <w:t>X</w:t>
      </w:r>
      <w:r>
        <w:t>.1.1.</w:t>
      </w:r>
    </w:p>
    <w:p w14:paraId="31B3665C" w14:textId="590A43A0" w:rsidR="006A170A" w:rsidRDefault="006A170A" w:rsidP="006A170A">
      <w:r>
        <w:t xml:space="preserve">If the UE can support the </w:t>
      </w:r>
      <w:r w:rsidR="00EB56DC">
        <w:t>capability exchange</w:t>
      </w:r>
      <w:r>
        <w:t xml:space="preserve">, the UE returns a RELEASE COMPLETE message to the LMF containing </w:t>
      </w:r>
      <w:r w:rsidR="00EB56DC">
        <w:t xml:space="preserve">a UE capability exchange </w:t>
      </w:r>
      <w:r>
        <w:t>return result. The RELEASE COMPLETE message is transported to the LMF via the serving AMF as described in figure 5.</w:t>
      </w:r>
      <w:r w:rsidRPr="00A7451F">
        <w:t>2.</w:t>
      </w:r>
      <w:r w:rsidR="00EB56DC">
        <w:t>2</w:t>
      </w:r>
      <w:r>
        <w:t>.</w:t>
      </w:r>
      <w:r w:rsidR="00EB56DC">
        <w:t>X</w:t>
      </w:r>
      <w:r>
        <w:t>.1.1.</w:t>
      </w:r>
    </w:p>
    <w:p w14:paraId="4A6A9B9B" w14:textId="6879026B" w:rsidR="006A170A" w:rsidRDefault="006A170A" w:rsidP="006A170A">
      <w:r>
        <w:t xml:space="preserve">For supporting of the </w:t>
      </w:r>
      <w:r w:rsidR="0045516E">
        <w:t>capability exchange between LMF and UE</w:t>
      </w:r>
      <w:r>
        <w:t>, as described in clause 6.</w:t>
      </w:r>
      <w:r w:rsidR="0045516E">
        <w:t>20</w:t>
      </w:r>
      <w:r>
        <w:t>.1 of 3GPP TS 23.273 [2], the LMF provides the UE with the following:</w:t>
      </w:r>
    </w:p>
    <w:p w14:paraId="650DD9C1" w14:textId="39C63965" w:rsidR="006A170A" w:rsidRDefault="006A170A" w:rsidP="006A170A">
      <w:pPr>
        <w:pStyle w:val="B1"/>
      </w:pPr>
      <w:r>
        <w:t>a)</w:t>
      </w:r>
      <w:r>
        <w:tab/>
        <w:t xml:space="preserve">the </w:t>
      </w:r>
      <w:r w:rsidR="0045516E">
        <w:t xml:space="preserve">list of </w:t>
      </w:r>
      <w:r w:rsidR="009148EF">
        <w:t xml:space="preserve">the </w:t>
      </w:r>
      <w:r w:rsidR="0045516E">
        <w:t>user info</w:t>
      </w:r>
      <w:r w:rsidR="009148EF">
        <w:t xml:space="preserve"> of the related UEs</w:t>
      </w:r>
      <w:r>
        <w:t>.</w:t>
      </w:r>
    </w:p>
    <w:p w14:paraId="01322E21" w14:textId="77777777" w:rsidR="006A170A" w:rsidRDefault="006A170A" w:rsidP="006A170A">
      <w:r>
        <w:t>If the UE is unable to process or support the request received from the network, it shall return an error indication by sending a RELEASE COMPLETE message containing a return error component or reject component. Error values are specified in 3GPP TS 24.080 [5].</w:t>
      </w:r>
    </w:p>
    <w:p w14:paraId="7D205BFC" w14:textId="6FEC42A7" w:rsidR="006A170A" w:rsidRDefault="006A170A" w:rsidP="006A170A">
      <w:r>
        <w:t>Figure 5.</w:t>
      </w:r>
      <w:r w:rsidRPr="00A7451F">
        <w:t>2.</w:t>
      </w:r>
      <w:r w:rsidR="00B27505">
        <w:t>2</w:t>
      </w:r>
      <w:r>
        <w:t>.</w:t>
      </w:r>
      <w:r w:rsidR="00B27505">
        <w:t>X</w:t>
      </w:r>
      <w:r>
        <w:t>.2.1 illustrates the signalling for normal operation between the UE and the network.</w:t>
      </w:r>
    </w:p>
    <w:p w14:paraId="5D75D4FF" w14:textId="77777777" w:rsidR="006A170A" w:rsidRDefault="006A170A" w:rsidP="006A170A">
      <w:r>
        <w:br w:type="page"/>
      </w:r>
      <w:r>
        <w:lastRenderedPageBreak/>
        <w:t xml:space="preserve"> </w:t>
      </w:r>
    </w:p>
    <w:p w14:paraId="0C792929" w14:textId="77777777" w:rsidR="006A170A" w:rsidRDefault="006A170A" w:rsidP="006A170A">
      <w:pPr>
        <w:keepNext/>
        <w:keepLines/>
        <w:tabs>
          <w:tab w:val="left" w:pos="8352"/>
        </w:tabs>
        <w:spacing w:after="0"/>
        <w:jc w:val="center"/>
        <w:rPr>
          <w:b/>
        </w:rPr>
      </w:pPr>
      <w:bookmarkStart w:id="23" w:name="_PERM_MCCTEMPBM_CRPT35270001___4"/>
    </w:p>
    <w:p w14:paraId="1F2CBA4D" w14:textId="77777777" w:rsidR="006A170A" w:rsidRDefault="006A170A" w:rsidP="006A170A">
      <w:pPr>
        <w:keepNext/>
        <w:keepLines/>
        <w:tabs>
          <w:tab w:val="left" w:pos="8352"/>
        </w:tabs>
        <w:spacing w:after="0"/>
        <w:jc w:val="center"/>
        <w:rPr>
          <w:b/>
        </w:rPr>
      </w:pPr>
      <w:r>
        <w:rPr>
          <w:b/>
        </w:rPr>
        <w:t>UE</w:t>
      </w:r>
      <w:r>
        <w:rPr>
          <w:b/>
        </w:rPr>
        <w:tab/>
        <w:t>Network</w:t>
      </w:r>
    </w:p>
    <w:p w14:paraId="11F3DC7D" w14:textId="77777777" w:rsidR="006A170A" w:rsidRDefault="006A170A" w:rsidP="006A170A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r>
        <w:t>REGISTER</w:t>
      </w:r>
    </w:p>
    <w:p w14:paraId="535E69F2" w14:textId="77777777" w:rsidR="006A170A" w:rsidRDefault="006A170A" w:rsidP="006A170A">
      <w:pPr>
        <w:keepNext/>
        <w:keepLines/>
        <w:spacing w:after="0"/>
        <w:jc w:val="center"/>
      </w:pPr>
      <w:r>
        <w:t>&lt;------------------------------------------------------------------------------------------------------------------------</w:t>
      </w:r>
    </w:p>
    <w:p w14:paraId="68134E24" w14:textId="21A89990" w:rsidR="006A170A" w:rsidRDefault="006A170A" w:rsidP="006A170A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</w:pPr>
      <w:r>
        <w:t xml:space="preserve">Facility (Invoke = </w:t>
      </w:r>
      <w:proofErr w:type="spellStart"/>
      <w:r w:rsidR="00463E39">
        <w:t>CapabilityExchange</w:t>
      </w:r>
      <w:proofErr w:type="spellEnd"/>
      <w:r>
        <w:t xml:space="preserve"> (</w:t>
      </w:r>
      <w:proofErr w:type="spellStart"/>
      <w:r w:rsidR="00C076A9">
        <w:t>listOfUes</w:t>
      </w:r>
      <w:proofErr w:type="spellEnd"/>
      <w:r>
        <w:t>))</w:t>
      </w:r>
    </w:p>
    <w:p w14:paraId="47A9A421" w14:textId="77777777" w:rsidR="006A170A" w:rsidRDefault="006A170A" w:rsidP="006A170A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</w:p>
    <w:p w14:paraId="520A52CA" w14:textId="77777777" w:rsidR="006A170A" w:rsidRDefault="006A170A" w:rsidP="006A170A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r>
        <w:t>RELEASE COMPLETE</w:t>
      </w:r>
    </w:p>
    <w:p w14:paraId="7116F030" w14:textId="77777777" w:rsidR="006A170A" w:rsidRDefault="006A170A" w:rsidP="006A170A">
      <w:pPr>
        <w:keepNext/>
        <w:keepLines/>
        <w:spacing w:after="0"/>
        <w:jc w:val="center"/>
      </w:pPr>
      <w:r>
        <w:t>------------------------------------------------------------------------------------------------------------------------&gt;</w:t>
      </w:r>
    </w:p>
    <w:p w14:paraId="1809555B" w14:textId="0CDC181A" w:rsidR="006A170A" w:rsidRDefault="006A170A" w:rsidP="006A170A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</w:pPr>
      <w:r>
        <w:t xml:space="preserve">Facility (Return result = </w:t>
      </w:r>
      <w:proofErr w:type="spellStart"/>
      <w:r w:rsidR="00644FC8">
        <w:t>CapabilityExchange</w:t>
      </w:r>
      <w:proofErr w:type="spellEnd"/>
      <w:r>
        <w:t>)</w:t>
      </w:r>
    </w:p>
    <w:p w14:paraId="391C3789" w14:textId="77777777" w:rsidR="006A170A" w:rsidRDefault="006A170A" w:rsidP="006A170A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</w:p>
    <w:p w14:paraId="0A8B5472" w14:textId="77777777" w:rsidR="006A170A" w:rsidRDefault="006A170A" w:rsidP="006A170A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r>
        <w:t>RELEASE COMPLETE</w:t>
      </w:r>
    </w:p>
    <w:p w14:paraId="1E334C71" w14:textId="77777777" w:rsidR="006A170A" w:rsidRDefault="006A170A" w:rsidP="006A170A">
      <w:pPr>
        <w:keepNext/>
        <w:keepLines/>
        <w:spacing w:after="0"/>
        <w:jc w:val="center"/>
      </w:pPr>
      <w:r>
        <w:t>-  -  -  -  -  -  -  -  -  -  -  -  -  -  -  -  -  -  -  -  -  -  -  -  -  -  -  -  -  -  -  -  -  -  -  -  -  -  -  -  -  -  -  -  -  -  -  -&gt;</w:t>
      </w:r>
    </w:p>
    <w:p w14:paraId="31085947" w14:textId="77777777" w:rsidR="006A170A" w:rsidRDefault="006A170A" w:rsidP="006A170A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</w:pPr>
      <w:r>
        <w:t>Facility (Return error (Error))</w:t>
      </w:r>
    </w:p>
    <w:p w14:paraId="2855C48C" w14:textId="77777777" w:rsidR="006A170A" w:rsidRDefault="006A170A" w:rsidP="006A170A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</w:p>
    <w:p w14:paraId="7D61FAD5" w14:textId="77777777" w:rsidR="006A170A" w:rsidRDefault="006A170A" w:rsidP="006A170A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r>
        <w:t>RELEASE COMPLETE</w:t>
      </w:r>
    </w:p>
    <w:p w14:paraId="32E0C4A0" w14:textId="77777777" w:rsidR="006A170A" w:rsidRDefault="006A170A" w:rsidP="006A170A">
      <w:pPr>
        <w:keepNext/>
        <w:keepLines/>
        <w:spacing w:after="0"/>
        <w:jc w:val="center"/>
      </w:pPr>
      <w:r>
        <w:t>-  -  -  -  -  -  -  -  -  -  -  -  -  -  -  -  -  -  -  -  -  -  -  -  -  -  -  -  -  -  -  -  -  -  -  -  -  -  -  -  -  -  -  -  -  -  -  -&gt;</w:t>
      </w:r>
    </w:p>
    <w:p w14:paraId="73E402B7" w14:textId="77777777" w:rsidR="006A170A" w:rsidRDefault="006A170A" w:rsidP="006A170A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r>
        <w:t>Facility (Reject (</w:t>
      </w:r>
      <w:proofErr w:type="spellStart"/>
      <w:r>
        <w:t>Invoke_problem</w:t>
      </w:r>
      <w:proofErr w:type="spellEnd"/>
      <w:r>
        <w:t>))</w:t>
      </w:r>
    </w:p>
    <w:p w14:paraId="0D492975" w14:textId="77777777" w:rsidR="006A170A" w:rsidRDefault="006A170A" w:rsidP="006A170A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</w:p>
    <w:p w14:paraId="4AC83476" w14:textId="77777777" w:rsidR="006A170A" w:rsidRDefault="006A170A" w:rsidP="006A170A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r>
        <w:t>RELEASE COMPLETE</w:t>
      </w:r>
    </w:p>
    <w:p w14:paraId="7D916D3A" w14:textId="77777777" w:rsidR="006A170A" w:rsidRDefault="006A170A" w:rsidP="006A170A">
      <w:pPr>
        <w:keepNext/>
        <w:keepLines/>
        <w:spacing w:after="0"/>
        <w:jc w:val="center"/>
      </w:pPr>
      <w:r>
        <w:t>&lt;-  -  -  -  -  -  -  -  -  -  -  -  -  -  -  -  -  -  -  -  -  -  -  -  -  -  -  -  -  -  -  -  -  -  -  -  -  -  -  -  -  -  -  -  -  -  -  -</w:t>
      </w:r>
    </w:p>
    <w:p w14:paraId="314A98B1" w14:textId="77777777" w:rsidR="002A0485" w:rsidRDefault="002A0485" w:rsidP="002A0485">
      <w:pPr>
        <w:pStyle w:val="TF"/>
      </w:pPr>
      <w:bookmarkStart w:id="24" w:name="_CRFigure5_2_1_3_2_1"/>
      <w:bookmarkEnd w:id="23"/>
    </w:p>
    <w:p w14:paraId="7511F385" w14:textId="3D636200" w:rsidR="002A0485" w:rsidRDefault="002A0485" w:rsidP="002A0485">
      <w:pPr>
        <w:pStyle w:val="TF"/>
      </w:pPr>
      <w:r>
        <w:t>Figure </w:t>
      </w:r>
      <w:bookmarkEnd w:id="24"/>
      <w:r>
        <w:t>5</w:t>
      </w:r>
      <w:r w:rsidRPr="00A7451F">
        <w:t>.2.</w:t>
      </w:r>
      <w:r>
        <w:t>2</w:t>
      </w:r>
      <w:r w:rsidRPr="00A7451F">
        <w:t>.</w:t>
      </w:r>
      <w:r>
        <w:t>X.2.1: UE capability exchange Invocation</w:t>
      </w:r>
    </w:p>
    <w:p w14:paraId="17B195C1" w14:textId="77777777" w:rsidR="004B4F0F" w:rsidRDefault="004B4F0F" w:rsidP="00B93A12">
      <w:pPr>
        <w:pStyle w:val="Heading4"/>
      </w:pPr>
    </w:p>
    <w:sectPr w:rsidR="004B4F0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16BD9" w14:textId="77777777" w:rsidR="00F6506E" w:rsidRDefault="00F6506E">
      <w:r>
        <w:separator/>
      </w:r>
    </w:p>
  </w:endnote>
  <w:endnote w:type="continuationSeparator" w:id="0">
    <w:p w14:paraId="5310161B" w14:textId="77777777" w:rsidR="00F6506E" w:rsidRDefault="00F6506E">
      <w:r>
        <w:continuationSeparator/>
      </w:r>
    </w:p>
  </w:endnote>
  <w:endnote w:type="continuationNotice" w:id="1">
    <w:p w14:paraId="76650F1C" w14:textId="77777777" w:rsidR="00F6506E" w:rsidRDefault="00F6506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A63F4A" w14:textId="77777777" w:rsidR="00F6506E" w:rsidRDefault="00F6506E">
      <w:r>
        <w:separator/>
      </w:r>
    </w:p>
  </w:footnote>
  <w:footnote w:type="continuationSeparator" w:id="0">
    <w:p w14:paraId="3709406C" w14:textId="77777777" w:rsidR="00F6506E" w:rsidRDefault="00F6506E">
      <w:r>
        <w:continuationSeparator/>
      </w:r>
    </w:p>
  </w:footnote>
  <w:footnote w:type="continuationNotice" w:id="1">
    <w:p w14:paraId="0B841176" w14:textId="77777777" w:rsidR="00F6506E" w:rsidRDefault="00F6506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AFC86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EA168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1C75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3EC85D6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852C8C2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C096DE4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2C7E49DA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186C5A8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11D2EF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D2FCCD9E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A7733"/>
    <w:multiLevelType w:val="hybridMultilevel"/>
    <w:tmpl w:val="D23AA272"/>
    <w:lvl w:ilvl="0" w:tplc="575605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0E9C25E4"/>
    <w:multiLevelType w:val="hybridMultilevel"/>
    <w:tmpl w:val="D4267008"/>
    <w:lvl w:ilvl="0" w:tplc="50D0A9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7" w15:restartNumberingAfterBreak="0">
    <w:nsid w:val="1CA63DF6"/>
    <w:multiLevelType w:val="hybridMultilevel"/>
    <w:tmpl w:val="D23AA27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368E1E02"/>
    <w:multiLevelType w:val="hybridMultilevel"/>
    <w:tmpl w:val="D1C4C89C"/>
    <w:lvl w:ilvl="0" w:tplc="7526C87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3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4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6" w15:restartNumberingAfterBreak="0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5FC7E7B"/>
    <w:multiLevelType w:val="hybridMultilevel"/>
    <w:tmpl w:val="10BEAD4C"/>
    <w:lvl w:ilvl="0" w:tplc="F5820766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6CBA601A"/>
    <w:multiLevelType w:val="hybridMultilevel"/>
    <w:tmpl w:val="DD685AF4"/>
    <w:lvl w:ilvl="0" w:tplc="58A63E2E">
      <w:start w:val="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3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5" w15:restartNumberingAfterBreak="0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6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7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28014359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886600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65687031">
    <w:abstractNumId w:val="11"/>
  </w:num>
  <w:num w:numId="4" w16cid:durableId="1991670955">
    <w:abstractNumId w:val="30"/>
  </w:num>
  <w:num w:numId="5" w16cid:durableId="203178971">
    <w:abstractNumId w:val="27"/>
  </w:num>
  <w:num w:numId="6" w16cid:durableId="2007784202">
    <w:abstractNumId w:val="9"/>
  </w:num>
  <w:num w:numId="7" w16cid:durableId="664867803">
    <w:abstractNumId w:val="8"/>
  </w:num>
  <w:num w:numId="8" w16cid:durableId="1226572257">
    <w:abstractNumId w:val="7"/>
  </w:num>
  <w:num w:numId="9" w16cid:durableId="259533662">
    <w:abstractNumId w:val="6"/>
  </w:num>
  <w:num w:numId="10" w16cid:durableId="582877277">
    <w:abstractNumId w:val="5"/>
  </w:num>
  <w:num w:numId="11" w16cid:durableId="1564025150">
    <w:abstractNumId w:val="4"/>
  </w:num>
  <w:num w:numId="12" w16cid:durableId="2055689533">
    <w:abstractNumId w:val="3"/>
  </w:num>
  <w:num w:numId="13" w16cid:durableId="1617366926">
    <w:abstractNumId w:val="3"/>
    <w:lvlOverride w:ilvl="0">
      <w:startOverride w:val="1"/>
    </w:lvlOverride>
  </w:num>
  <w:num w:numId="14" w16cid:durableId="783383075">
    <w:abstractNumId w:val="8"/>
    <w:lvlOverride w:ilvl="0">
      <w:startOverride w:val="1"/>
    </w:lvlOverride>
  </w:num>
  <w:num w:numId="15" w16cid:durableId="1611623153">
    <w:abstractNumId w:val="29"/>
  </w:num>
  <w:num w:numId="16" w16cid:durableId="125009832">
    <w:abstractNumId w:val="26"/>
  </w:num>
  <w:num w:numId="17" w16cid:durableId="691032955">
    <w:abstractNumId w:val="34"/>
  </w:num>
  <w:num w:numId="18" w16cid:durableId="1172063956">
    <w:abstractNumId w:val="14"/>
  </w:num>
  <w:num w:numId="19" w16cid:durableId="1553812361">
    <w:abstractNumId w:val="19"/>
  </w:num>
  <w:num w:numId="20" w16cid:durableId="266474792">
    <w:abstractNumId w:val="35"/>
  </w:num>
  <w:num w:numId="21" w16cid:durableId="1993480925">
    <w:abstractNumId w:val="20"/>
  </w:num>
  <w:num w:numId="22" w16cid:durableId="289627306">
    <w:abstractNumId w:val="31"/>
  </w:num>
  <w:num w:numId="23" w16cid:durableId="1715502357">
    <w:abstractNumId w:val="2"/>
  </w:num>
  <w:num w:numId="24" w16cid:durableId="878202970">
    <w:abstractNumId w:val="1"/>
  </w:num>
  <w:num w:numId="25" w16cid:durableId="1079134128">
    <w:abstractNumId w:val="0"/>
  </w:num>
  <w:num w:numId="26" w16cid:durableId="1553619106">
    <w:abstractNumId w:val="12"/>
  </w:num>
  <w:num w:numId="27" w16cid:durableId="1353993939">
    <w:abstractNumId w:val="17"/>
  </w:num>
  <w:num w:numId="28" w16cid:durableId="1573811450">
    <w:abstractNumId w:val="32"/>
  </w:num>
  <w:num w:numId="29" w16cid:durableId="897281926">
    <w:abstractNumId w:val="15"/>
  </w:num>
  <w:num w:numId="30" w16cid:durableId="614143387">
    <w:abstractNumId w:val="13"/>
  </w:num>
  <w:num w:numId="31" w16cid:durableId="1878463442">
    <w:abstractNumId w:val="36"/>
  </w:num>
  <w:num w:numId="32" w16cid:durableId="1740442271">
    <w:abstractNumId w:val="25"/>
  </w:num>
  <w:num w:numId="33" w16cid:durableId="1698114875">
    <w:abstractNumId w:val="23"/>
  </w:num>
  <w:num w:numId="34" w16cid:durableId="726295111">
    <w:abstractNumId w:val="16"/>
  </w:num>
  <w:num w:numId="35" w16cid:durableId="317808990">
    <w:abstractNumId w:val="21"/>
  </w:num>
  <w:num w:numId="36" w16cid:durableId="1794639597">
    <w:abstractNumId w:val="37"/>
  </w:num>
  <w:num w:numId="37" w16cid:durableId="168447049">
    <w:abstractNumId w:val="18"/>
  </w:num>
  <w:num w:numId="38" w16cid:durableId="1806773043">
    <w:abstractNumId w:val="33"/>
  </w:num>
  <w:num w:numId="39" w16cid:durableId="185101706">
    <w:abstractNumId w:val="24"/>
  </w:num>
  <w:num w:numId="40" w16cid:durableId="454641030">
    <w:abstractNumId w:val="22"/>
  </w:num>
  <w:num w:numId="41" w16cid:durableId="83488289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CE"/>
    <w:rsid w:val="000169A1"/>
    <w:rsid w:val="00022E4A"/>
    <w:rsid w:val="000421C7"/>
    <w:rsid w:val="00043923"/>
    <w:rsid w:val="0005172F"/>
    <w:rsid w:val="000633C1"/>
    <w:rsid w:val="00065A8B"/>
    <w:rsid w:val="000815AC"/>
    <w:rsid w:val="000A2A8B"/>
    <w:rsid w:val="000A6394"/>
    <w:rsid w:val="000B0FB5"/>
    <w:rsid w:val="000B5C43"/>
    <w:rsid w:val="000B7FED"/>
    <w:rsid w:val="000C038A"/>
    <w:rsid w:val="000C0505"/>
    <w:rsid w:val="000C3C88"/>
    <w:rsid w:val="000C6598"/>
    <w:rsid w:val="000D44B3"/>
    <w:rsid w:val="000D7685"/>
    <w:rsid w:val="000E1EA6"/>
    <w:rsid w:val="000E2542"/>
    <w:rsid w:val="00112EFB"/>
    <w:rsid w:val="001149C0"/>
    <w:rsid w:val="00114B04"/>
    <w:rsid w:val="00122358"/>
    <w:rsid w:val="00122917"/>
    <w:rsid w:val="00145D43"/>
    <w:rsid w:val="0015613B"/>
    <w:rsid w:val="001752E9"/>
    <w:rsid w:val="00185059"/>
    <w:rsid w:val="00192C46"/>
    <w:rsid w:val="001A08B3"/>
    <w:rsid w:val="001A3520"/>
    <w:rsid w:val="001A7B60"/>
    <w:rsid w:val="001B215E"/>
    <w:rsid w:val="001B52F0"/>
    <w:rsid w:val="001B7A65"/>
    <w:rsid w:val="001C79A1"/>
    <w:rsid w:val="001E1D55"/>
    <w:rsid w:val="001E2D1F"/>
    <w:rsid w:val="001E3887"/>
    <w:rsid w:val="001E41F3"/>
    <w:rsid w:val="00201D2D"/>
    <w:rsid w:val="00230D07"/>
    <w:rsid w:val="00231084"/>
    <w:rsid w:val="0023391F"/>
    <w:rsid w:val="00247B93"/>
    <w:rsid w:val="00251CF5"/>
    <w:rsid w:val="0026004D"/>
    <w:rsid w:val="002640DD"/>
    <w:rsid w:val="002672D7"/>
    <w:rsid w:val="00275D12"/>
    <w:rsid w:val="00284FEB"/>
    <w:rsid w:val="002860C4"/>
    <w:rsid w:val="00294F93"/>
    <w:rsid w:val="002A0485"/>
    <w:rsid w:val="002A730B"/>
    <w:rsid w:val="002A74C4"/>
    <w:rsid w:val="002B5741"/>
    <w:rsid w:val="002D5FF4"/>
    <w:rsid w:val="002E2549"/>
    <w:rsid w:val="002E472E"/>
    <w:rsid w:val="002F1523"/>
    <w:rsid w:val="00301FC2"/>
    <w:rsid w:val="00305409"/>
    <w:rsid w:val="00305F43"/>
    <w:rsid w:val="00315B7A"/>
    <w:rsid w:val="003170E9"/>
    <w:rsid w:val="00322884"/>
    <w:rsid w:val="003262E0"/>
    <w:rsid w:val="00340B29"/>
    <w:rsid w:val="00346B02"/>
    <w:rsid w:val="00353B52"/>
    <w:rsid w:val="003609EF"/>
    <w:rsid w:val="0036231A"/>
    <w:rsid w:val="00374DD4"/>
    <w:rsid w:val="0038515F"/>
    <w:rsid w:val="003C025D"/>
    <w:rsid w:val="003D3F72"/>
    <w:rsid w:val="003D4037"/>
    <w:rsid w:val="003D565A"/>
    <w:rsid w:val="003E1A36"/>
    <w:rsid w:val="0040094B"/>
    <w:rsid w:val="00407D1C"/>
    <w:rsid w:val="00410371"/>
    <w:rsid w:val="004175CE"/>
    <w:rsid w:val="00421FCE"/>
    <w:rsid w:val="004227C4"/>
    <w:rsid w:val="00423C13"/>
    <w:rsid w:val="00423D00"/>
    <w:rsid w:val="004242F1"/>
    <w:rsid w:val="0042640D"/>
    <w:rsid w:val="00453F3E"/>
    <w:rsid w:val="0045516E"/>
    <w:rsid w:val="00463E39"/>
    <w:rsid w:val="00464E87"/>
    <w:rsid w:val="00474AF9"/>
    <w:rsid w:val="004B4F0F"/>
    <w:rsid w:val="004B75B7"/>
    <w:rsid w:val="004E37BA"/>
    <w:rsid w:val="00504BE2"/>
    <w:rsid w:val="0050650D"/>
    <w:rsid w:val="00506925"/>
    <w:rsid w:val="005141D9"/>
    <w:rsid w:val="0051580D"/>
    <w:rsid w:val="00520CA3"/>
    <w:rsid w:val="00546D49"/>
    <w:rsid w:val="00547111"/>
    <w:rsid w:val="0058560F"/>
    <w:rsid w:val="005861C0"/>
    <w:rsid w:val="00591796"/>
    <w:rsid w:val="005922D7"/>
    <w:rsid w:val="00592D74"/>
    <w:rsid w:val="005C2F6C"/>
    <w:rsid w:val="005C34D8"/>
    <w:rsid w:val="005D05A3"/>
    <w:rsid w:val="005D2A44"/>
    <w:rsid w:val="005E2C44"/>
    <w:rsid w:val="005E6D84"/>
    <w:rsid w:val="005F7E65"/>
    <w:rsid w:val="00615CFA"/>
    <w:rsid w:val="00620357"/>
    <w:rsid w:val="00621188"/>
    <w:rsid w:val="0062337F"/>
    <w:rsid w:val="006257ED"/>
    <w:rsid w:val="006264F1"/>
    <w:rsid w:val="00626AF2"/>
    <w:rsid w:val="00626CA3"/>
    <w:rsid w:val="00635017"/>
    <w:rsid w:val="00636DEE"/>
    <w:rsid w:val="006404D5"/>
    <w:rsid w:val="00644F33"/>
    <w:rsid w:val="00644FC8"/>
    <w:rsid w:val="00653DE4"/>
    <w:rsid w:val="00665C47"/>
    <w:rsid w:val="00673439"/>
    <w:rsid w:val="0067470D"/>
    <w:rsid w:val="00682A15"/>
    <w:rsid w:val="00682B63"/>
    <w:rsid w:val="00695808"/>
    <w:rsid w:val="006A170A"/>
    <w:rsid w:val="006B32F1"/>
    <w:rsid w:val="006B46FB"/>
    <w:rsid w:val="006B5237"/>
    <w:rsid w:val="006C2F1D"/>
    <w:rsid w:val="006D22FF"/>
    <w:rsid w:val="006E21FB"/>
    <w:rsid w:val="006E6849"/>
    <w:rsid w:val="006F7EDC"/>
    <w:rsid w:val="00711485"/>
    <w:rsid w:val="0072280D"/>
    <w:rsid w:val="00741845"/>
    <w:rsid w:val="00754631"/>
    <w:rsid w:val="00760731"/>
    <w:rsid w:val="00761DF9"/>
    <w:rsid w:val="00783327"/>
    <w:rsid w:val="00791AAB"/>
    <w:rsid w:val="00792342"/>
    <w:rsid w:val="007977A8"/>
    <w:rsid w:val="007B3E18"/>
    <w:rsid w:val="007B512A"/>
    <w:rsid w:val="007C2097"/>
    <w:rsid w:val="007D6A07"/>
    <w:rsid w:val="007D6A43"/>
    <w:rsid w:val="007F2DA8"/>
    <w:rsid w:val="007F7259"/>
    <w:rsid w:val="008040A8"/>
    <w:rsid w:val="008104F3"/>
    <w:rsid w:val="008279FA"/>
    <w:rsid w:val="008626E7"/>
    <w:rsid w:val="008628CA"/>
    <w:rsid w:val="00870EE7"/>
    <w:rsid w:val="00874CAC"/>
    <w:rsid w:val="008863B9"/>
    <w:rsid w:val="008A4106"/>
    <w:rsid w:val="008A45A6"/>
    <w:rsid w:val="008A45CC"/>
    <w:rsid w:val="008B338C"/>
    <w:rsid w:val="008C04F4"/>
    <w:rsid w:val="008C64B8"/>
    <w:rsid w:val="008D0868"/>
    <w:rsid w:val="008D3491"/>
    <w:rsid w:val="008D3CCC"/>
    <w:rsid w:val="008E513B"/>
    <w:rsid w:val="008F3388"/>
    <w:rsid w:val="008F3789"/>
    <w:rsid w:val="008F5949"/>
    <w:rsid w:val="008F686C"/>
    <w:rsid w:val="009056EF"/>
    <w:rsid w:val="00907C74"/>
    <w:rsid w:val="009122BA"/>
    <w:rsid w:val="009148DE"/>
    <w:rsid w:val="009148EF"/>
    <w:rsid w:val="00925739"/>
    <w:rsid w:val="00927623"/>
    <w:rsid w:val="009407B6"/>
    <w:rsid w:val="00941E30"/>
    <w:rsid w:val="009650AA"/>
    <w:rsid w:val="009759B0"/>
    <w:rsid w:val="009777D9"/>
    <w:rsid w:val="00991B88"/>
    <w:rsid w:val="0099497C"/>
    <w:rsid w:val="009A5753"/>
    <w:rsid w:val="009A579D"/>
    <w:rsid w:val="009B1FCC"/>
    <w:rsid w:val="009C646C"/>
    <w:rsid w:val="009D1D3A"/>
    <w:rsid w:val="009D5CB4"/>
    <w:rsid w:val="009E2750"/>
    <w:rsid w:val="009E3297"/>
    <w:rsid w:val="009F72F0"/>
    <w:rsid w:val="009F734F"/>
    <w:rsid w:val="009F740F"/>
    <w:rsid w:val="00A04F42"/>
    <w:rsid w:val="00A22CE0"/>
    <w:rsid w:val="00A246B6"/>
    <w:rsid w:val="00A42BDD"/>
    <w:rsid w:val="00A47E70"/>
    <w:rsid w:val="00A50CF0"/>
    <w:rsid w:val="00A50FBB"/>
    <w:rsid w:val="00A7671C"/>
    <w:rsid w:val="00A80F6E"/>
    <w:rsid w:val="00A8333F"/>
    <w:rsid w:val="00A86146"/>
    <w:rsid w:val="00A92EA3"/>
    <w:rsid w:val="00AA27E8"/>
    <w:rsid w:val="00AA2CBC"/>
    <w:rsid w:val="00AC5820"/>
    <w:rsid w:val="00AD1CD8"/>
    <w:rsid w:val="00B02F33"/>
    <w:rsid w:val="00B258BB"/>
    <w:rsid w:val="00B27505"/>
    <w:rsid w:val="00B41EBD"/>
    <w:rsid w:val="00B50071"/>
    <w:rsid w:val="00B50098"/>
    <w:rsid w:val="00B558AF"/>
    <w:rsid w:val="00B605E4"/>
    <w:rsid w:val="00B67B97"/>
    <w:rsid w:val="00B758A3"/>
    <w:rsid w:val="00B76C89"/>
    <w:rsid w:val="00B77B61"/>
    <w:rsid w:val="00B87C37"/>
    <w:rsid w:val="00B93A12"/>
    <w:rsid w:val="00B94A6B"/>
    <w:rsid w:val="00B968C8"/>
    <w:rsid w:val="00BA3EC5"/>
    <w:rsid w:val="00BA51D9"/>
    <w:rsid w:val="00BB5DFC"/>
    <w:rsid w:val="00BD279D"/>
    <w:rsid w:val="00BD6BB8"/>
    <w:rsid w:val="00BE6C9A"/>
    <w:rsid w:val="00BF268E"/>
    <w:rsid w:val="00C076A9"/>
    <w:rsid w:val="00C10644"/>
    <w:rsid w:val="00C14FF5"/>
    <w:rsid w:val="00C17DEC"/>
    <w:rsid w:val="00C27286"/>
    <w:rsid w:val="00C32592"/>
    <w:rsid w:val="00C3433B"/>
    <w:rsid w:val="00C34DA8"/>
    <w:rsid w:val="00C60CB3"/>
    <w:rsid w:val="00C66BA2"/>
    <w:rsid w:val="00C72CD0"/>
    <w:rsid w:val="00C824E4"/>
    <w:rsid w:val="00C870F6"/>
    <w:rsid w:val="00C95985"/>
    <w:rsid w:val="00CC023D"/>
    <w:rsid w:val="00CC5026"/>
    <w:rsid w:val="00CC68D0"/>
    <w:rsid w:val="00D03F9A"/>
    <w:rsid w:val="00D06D51"/>
    <w:rsid w:val="00D16F80"/>
    <w:rsid w:val="00D20825"/>
    <w:rsid w:val="00D24991"/>
    <w:rsid w:val="00D30270"/>
    <w:rsid w:val="00D450D0"/>
    <w:rsid w:val="00D45DE9"/>
    <w:rsid w:val="00D50255"/>
    <w:rsid w:val="00D503C1"/>
    <w:rsid w:val="00D55451"/>
    <w:rsid w:val="00D6184C"/>
    <w:rsid w:val="00D66520"/>
    <w:rsid w:val="00D72850"/>
    <w:rsid w:val="00D80124"/>
    <w:rsid w:val="00D84AE9"/>
    <w:rsid w:val="00DA17FC"/>
    <w:rsid w:val="00DA4B62"/>
    <w:rsid w:val="00DB1D6A"/>
    <w:rsid w:val="00DE34CF"/>
    <w:rsid w:val="00DE6019"/>
    <w:rsid w:val="00DF0FC5"/>
    <w:rsid w:val="00E056FA"/>
    <w:rsid w:val="00E13F3D"/>
    <w:rsid w:val="00E2222A"/>
    <w:rsid w:val="00E32C46"/>
    <w:rsid w:val="00E34898"/>
    <w:rsid w:val="00E46FB0"/>
    <w:rsid w:val="00E51B72"/>
    <w:rsid w:val="00E5421C"/>
    <w:rsid w:val="00E67CFC"/>
    <w:rsid w:val="00E87C0B"/>
    <w:rsid w:val="00EA15FB"/>
    <w:rsid w:val="00EB09B7"/>
    <w:rsid w:val="00EB56DC"/>
    <w:rsid w:val="00EE1E8A"/>
    <w:rsid w:val="00EE7D7C"/>
    <w:rsid w:val="00F022EB"/>
    <w:rsid w:val="00F04E62"/>
    <w:rsid w:val="00F06CFD"/>
    <w:rsid w:val="00F17532"/>
    <w:rsid w:val="00F20F0B"/>
    <w:rsid w:val="00F256C3"/>
    <w:rsid w:val="00F25D98"/>
    <w:rsid w:val="00F26EEC"/>
    <w:rsid w:val="00F27CFA"/>
    <w:rsid w:val="00F300FB"/>
    <w:rsid w:val="00F543A4"/>
    <w:rsid w:val="00F55369"/>
    <w:rsid w:val="00F61657"/>
    <w:rsid w:val="00F6506E"/>
    <w:rsid w:val="00F67DD5"/>
    <w:rsid w:val="00F846BD"/>
    <w:rsid w:val="00F918C0"/>
    <w:rsid w:val="00FA6912"/>
    <w:rsid w:val="00FB6386"/>
    <w:rsid w:val="00FC5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B76C8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76C89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B76C8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B76C8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76C8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B76C89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B76C8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67343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7343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7343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673439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251CF5"/>
    <w:rPr>
      <w:rFonts w:eastAsiaTheme="minorEastAsia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26EE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F26EE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26EE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26EE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26EE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26EEC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26EE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26E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26EE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26EE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26EEC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F26EEC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F26EE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F26EE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F26E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F26EEC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F26EEC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F26EEC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26EEC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,Editor's Note Char1"/>
    <w:qFormat/>
    <w:locked/>
    <w:rsid w:val="00F26EEC"/>
  </w:style>
  <w:style w:type="character" w:customStyle="1" w:styleId="NOChar">
    <w:name w:val="NO Char"/>
    <w:qFormat/>
    <w:locked/>
    <w:rsid w:val="00F26EEC"/>
    <w:rPr>
      <w:lang w:val="en-GB" w:eastAsia="en-US"/>
    </w:rPr>
  </w:style>
  <w:style w:type="character" w:customStyle="1" w:styleId="EXCar">
    <w:name w:val="EX Car"/>
    <w:qFormat/>
    <w:locked/>
    <w:rsid w:val="00F26EEC"/>
    <w:rPr>
      <w:lang w:val="en-GB" w:eastAsia="en-US"/>
    </w:rPr>
  </w:style>
  <w:style w:type="character" w:customStyle="1" w:styleId="EN">
    <w:name w:val="EN 字符"/>
    <w:locked/>
    <w:rsid w:val="00F26EEC"/>
    <w:rPr>
      <w:color w:val="FF0000"/>
      <w:lang w:eastAsia="ko-KR"/>
    </w:rPr>
  </w:style>
  <w:style w:type="paragraph" w:customStyle="1" w:styleId="msonormal0">
    <w:name w:val="msonormal"/>
    <w:basedOn w:val="Normal"/>
    <w:rsid w:val="00F26EE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Web">
    <w:name w:val="Normal (Web)"/>
    <w:basedOn w:val="Normal"/>
    <w:unhideWhenUsed/>
    <w:rsid w:val="00F26EE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F26E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26EEC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unhideWhenUsed/>
    <w:rsid w:val="00F26EE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SimSun"/>
      <w:b/>
      <w:i/>
      <w:sz w:val="26"/>
      <w:lang w:eastAsia="zh-CN"/>
    </w:rPr>
  </w:style>
  <w:style w:type="paragraph" w:styleId="Caption">
    <w:name w:val="caption"/>
    <w:basedOn w:val="Normal"/>
    <w:next w:val="Normal"/>
    <w:unhideWhenUsed/>
    <w:qFormat/>
    <w:rsid w:val="00F26E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lang w:eastAsia="zh-CN"/>
    </w:rPr>
  </w:style>
  <w:style w:type="paragraph" w:styleId="BodyText">
    <w:name w:val="Body Text"/>
    <w:basedOn w:val="Normal"/>
    <w:link w:val="BodyTextChar"/>
    <w:unhideWhenUsed/>
    <w:rsid w:val="00F26EEC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character" w:customStyle="1" w:styleId="BodyTextChar">
    <w:name w:val="Body Text Char"/>
    <w:basedOn w:val="DefaultParagraphFont"/>
    <w:link w:val="BodyText"/>
    <w:rsid w:val="00F26EEC"/>
    <w:rPr>
      <w:rFonts w:ascii="Times New Roman" w:eastAsia="Malgun Gothic" w:hAnsi="Times New Roman"/>
      <w:lang w:val="en-GB" w:eastAsia="zh-CN"/>
    </w:rPr>
  </w:style>
  <w:style w:type="character" w:customStyle="1" w:styleId="DocumentMapChar">
    <w:name w:val="Document Map Char"/>
    <w:basedOn w:val="DefaultParagraphFont"/>
    <w:link w:val="DocumentMap"/>
    <w:rsid w:val="00F26EEC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nhideWhenUsed/>
    <w:rsid w:val="00F26EEC"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F26EEC"/>
    <w:rPr>
      <w:rFonts w:ascii="Courier New" w:eastAsia="Malgun Gothic" w:hAnsi="Courier New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rsid w:val="00F26EEC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F26EE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zh-CN"/>
    </w:rPr>
  </w:style>
  <w:style w:type="paragraph" w:customStyle="1" w:styleId="INDENT1">
    <w:name w:val="INDENT1"/>
    <w:basedOn w:val="Normal"/>
    <w:rsid w:val="00F26EEC"/>
    <w:pPr>
      <w:overflowPunct w:val="0"/>
      <w:autoSpaceDE w:val="0"/>
      <w:autoSpaceDN w:val="0"/>
      <w:adjustRightInd w:val="0"/>
      <w:ind w:left="851"/>
      <w:textAlignment w:val="baseline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F26EEC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F26EEC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F26EE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F26EE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SimSun" w:hAnsi="Arial"/>
      <w:b/>
      <w:sz w:val="36"/>
      <w:lang w:eastAsia="zh-CN"/>
    </w:rPr>
  </w:style>
  <w:style w:type="character" w:customStyle="1" w:styleId="UnresolvedMention2">
    <w:name w:val="Unresolved Mention2"/>
    <w:uiPriority w:val="99"/>
    <w:rsid w:val="00F26EE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26EEC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GB"/>
    </w:rPr>
  </w:style>
  <w:style w:type="paragraph" w:styleId="Revision">
    <w:name w:val="Revision"/>
    <w:hidden/>
    <w:uiPriority w:val="99"/>
    <w:semiHidden/>
    <w:rsid w:val="00F26EEC"/>
    <w:rPr>
      <w:rFonts w:ascii="Times New Roman" w:eastAsia="DengXian" w:hAnsi="Times New Roman"/>
      <w:lang w:val="en-GB" w:eastAsia="en-US"/>
    </w:rPr>
  </w:style>
  <w:style w:type="character" w:customStyle="1" w:styleId="11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26EEC"/>
    <w:rPr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26EEC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26EEC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rsid w:val="00F26EEC"/>
    <w:rPr>
      <w:sz w:val="18"/>
      <w:szCs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F26EEC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MS Gothic" w:hAnsi="Cambria"/>
      <w:b/>
      <w:bCs/>
      <w:color w:val="365F91"/>
      <w:sz w:val="28"/>
      <w:szCs w:val="28"/>
      <w:lang w:eastAsia="ja-JP"/>
    </w:rPr>
  </w:style>
  <w:style w:type="character" w:customStyle="1" w:styleId="B1Char1">
    <w:name w:val="B1 Char1"/>
    <w:rsid w:val="00F26EEC"/>
    <w:rPr>
      <w:rFonts w:ascii="Times New Roman" w:hAnsi="Times New Roman" w:cs="Times New Roman" w:hint="default"/>
      <w:lang w:val="en-GB" w:eastAsia="en-US"/>
    </w:rPr>
  </w:style>
  <w:style w:type="character" w:styleId="Emphasis">
    <w:name w:val="Emphasis"/>
    <w:basedOn w:val="DefaultParagraphFont"/>
    <w:uiPriority w:val="20"/>
    <w:qFormat/>
    <w:rsid w:val="00F26EEC"/>
    <w:rPr>
      <w:i/>
      <w:iCs/>
    </w:rPr>
  </w:style>
  <w:style w:type="paragraph" w:styleId="Bibliography">
    <w:name w:val="Bibliography"/>
    <w:basedOn w:val="Normal"/>
    <w:next w:val="Normal"/>
    <w:uiPriority w:val="37"/>
    <w:semiHidden/>
    <w:unhideWhenUsed/>
    <w:rsid w:val="00F26E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F26EEC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F26EEC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F26EEC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F26E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F26EEC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F26EEC"/>
    <w:pPr>
      <w:ind w:firstLine="360"/>
    </w:pPr>
    <w:rPr>
      <w:rFonts w:eastAsia="Times New Roman"/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F26EEC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F26EE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F26EEC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F26EE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26EEC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F26EE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F26EEC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F26EE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F26EEC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F26EE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F26EEC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F26E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F26EEC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F26E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F26EEC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F26E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F26EEC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F26EE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F26EEC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F26E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F26EEC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F26EE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F26EEC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rsid w:val="00F26EEC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F26EEC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F26EEC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F26EEC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F26EEC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F26EEC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F26EEC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26EEC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26EEC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F26EE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F26EE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F26EE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F26EE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F26EE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F26EEC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F26EEC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F26EEC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F26EE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F26EEC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F26EE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F26EE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F26EEC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Indent">
    <w:name w:val="Normal Indent"/>
    <w:basedOn w:val="Normal"/>
    <w:rsid w:val="00F26EEC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F26E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F26EEC"/>
    <w:rPr>
      <w:rFonts w:ascii="Times New Roman" w:eastAsia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F26EE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F26EEC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F26E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F26EEC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F26EE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F26EEC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F26EEC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F26EEC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F26EEC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F26E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F26EEC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F26EE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F26EEC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H2">
    <w:name w:val="H2"/>
    <w:basedOn w:val="Normal"/>
    <w:rsid w:val="009C646C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ai">
    <w:name w:val="Outline List 1"/>
    <w:semiHidden/>
    <w:unhideWhenUsed/>
    <w:rsid w:val="009C646C"/>
    <w:pPr>
      <w:numPr>
        <w:numId w:val="30"/>
      </w:numPr>
    </w:pPr>
  </w:style>
  <w:style w:type="character" w:customStyle="1" w:styleId="TALZchn">
    <w:name w:val="TAL Zchn"/>
    <w:rsid w:val="009C646C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basedOn w:val="DefaultParagraphFont"/>
    <w:rsid w:val="009C646C"/>
  </w:style>
  <w:style w:type="paragraph" w:customStyle="1" w:styleId="2">
    <w:name w:val="2"/>
    <w:semiHidden/>
    <w:rsid w:val="009C646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no0">
    <w:name w:val="no"/>
    <w:basedOn w:val="Normal"/>
    <w:rsid w:val="009C646C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9C646C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9C646C"/>
    <w:rPr>
      <w:rFonts w:ascii="Arial" w:hAnsi="Arial"/>
      <w:b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9C646C"/>
  </w:style>
  <w:style w:type="character" w:customStyle="1" w:styleId="msoins0">
    <w:name w:val="msoins"/>
    <w:basedOn w:val="DefaultParagraphFont"/>
    <w:rsid w:val="009C646C"/>
  </w:style>
  <w:style w:type="character" w:customStyle="1" w:styleId="CRCoverPageZchn">
    <w:name w:val="CR Cover Page Zchn"/>
    <w:link w:val="CRCoverPage"/>
    <w:locked/>
    <w:rsid w:val="0023391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07A31C0-80D5-4709-9B68-BA292FDC9F4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2.xml><?xml version="1.0" encoding="utf-8"?>
<ds:datastoreItem xmlns:ds="http://schemas.openxmlformats.org/officeDocument/2006/customXml" ds:itemID="{ABB3C0B6-DB44-414C-B4CD-058282743B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FD35D82-9835-4375-9CC3-081239F5EAF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</TotalTime>
  <Pages>5</Pages>
  <Words>807</Words>
  <Characters>4602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Taimoor1</cp:lastModifiedBy>
  <cp:revision>87</cp:revision>
  <cp:lastPrinted>1900-01-01T05:00:00Z</cp:lastPrinted>
  <dcterms:created xsi:type="dcterms:W3CDTF">2023-10-24T09:40:00Z</dcterms:created>
  <dcterms:modified xsi:type="dcterms:W3CDTF">2024-01-15T01:33:00Z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994e248036c011ee800027b2000026b2">
    <vt:lpwstr>CWMb+Rl96ISYtshaBdeWnOwPNBXWYnSAoswRrpQbkVnRM/duGCds3PQIrj/xm4ktHP6jZ0PdWxjTT5dENVEpgTLcw==</vt:lpwstr>
  </property>
  <property fmtid="{D5CDD505-2E9C-101B-9397-08002B2CF9AE}" pid="22" name="CWM5277727036be11ee800027b2000026b2">
    <vt:lpwstr>CWMdIEidS3fuDJILrTr2CuuFOTSk7jViWlzeFb4oK0JsJBw/i5sjhum2fRJLvdy1RsLuLwp9VZlL6Zt10rM31OtnA==</vt:lpwstr>
  </property>
  <property fmtid="{D5CDD505-2E9C-101B-9397-08002B2CF9AE}" pid="23" name="MCCCRsImpl0">
    <vt:lpwstr>24.587%Rel-17%%24.587%Rel-17%%24.587%Rel-17%%24.587%Rel-17%%24.587%Rel-17%%24.587%Rel-17%%24.587%Rel-17%%24.587%Rel-17%%24.587%Rel-17%%24.587%Rel-17%%24.587%Rel-17%%24.587%Rel-17%0001%24.587%Rel-17%0002%24.587%Rel-17%0003%24.587%Rel-17%0004%24.587%Rel-17%</vt:lpwstr>
  </property>
  <property fmtid="{D5CDD505-2E9C-101B-9397-08002B2CF9AE}" pid="24" name="MCCCRsImpl1">
    <vt:lpwstr>0005%24.587%Rel-17%0007%24.587%Rel-17%0009%24.587%Rel-17%0010%24.587%Rel-17%0011%24.587%Rel-17%0012%24.587%Rel-17%0013%24.587%Rel-17%0014%24.587%Rel-17%0015%24.587%Rel-17%0016%24.587%Rel-17%0017%24.587%Rel-17%0018%24.587%Rel-17%0019%24.587%Rel-17%0020%24.</vt:lpwstr>
  </property>
  <property fmtid="{D5CDD505-2E9C-101B-9397-08002B2CF9AE}" pid="25" name="MCCCRsImpl10">
    <vt:lpwstr>%24.587%Rel-17%0156%24.587%Rel-17%0157%24.587%Rel-17%0159%24.587%Rel-17%0161%24.587%Rel-17%0162%24.587%Rel-17%0163%24.587%Rel-17%0164%24.587%Rel-17%0165%24.587%Rel-17%0166%24.587%Rel-17%0120%24.587%Rel-17%0134%24.587%Rel-17%0146%24.587%Rel-17%0153%24.587%</vt:lpwstr>
  </property>
  <property fmtid="{D5CDD505-2E9C-101B-9397-08002B2CF9AE}" pid="26" name="MCCCRsImpl11">
    <vt:lpwstr>190%24.587%Rel-17%0191%24.587%Rel-17%0194%24.587%Rel-17%0197%24.587%Rel-17%0195%24.587%Rel-17%0198%24.587%Rel-17%0201%24.587%Rel-17%0199%24.587%Rel-17%0200%24.587%Rel-17%0204%24.587%Rel-17%0206%24.587%Rel-17%0207%24.587%Rel-17%0208%24.587%Rel-17%0212%24.5</vt:lpwstr>
  </property>
  <property fmtid="{D5CDD505-2E9C-101B-9397-08002B2CF9AE}" pid="27" name="MCCCRsImpl13">
    <vt:lpwstr>87%Rel-17%0216%</vt:lpwstr>
  </property>
  <property fmtid="{D5CDD505-2E9C-101B-9397-08002B2CF9AE}" pid="28" name="MCCCRsImpl2">
    <vt:lpwstr>587%Rel-17%0021%24.587%Rel-17%0023%24.587%Rel-17%0024%24.587%Rel-17%0025%24.587%Rel-17%0026%24.587%Rel-17%0027%24.587%Rel-17%0028%24.587%Rel-17%0029%24.587%Rel-17%0031%24.587%Rel-17%0032%24.587%Rel-17%0033%24.587%Rel-17%0034%24.587%Rel-17%0035%24.587%Rel-</vt:lpwstr>
  </property>
  <property fmtid="{D5CDD505-2E9C-101B-9397-08002B2CF9AE}" pid="29" name="MCCCRsImpl3">
    <vt:lpwstr>17%0036%24.587%Rel-17%0037%24.587%Rel-17%0039%24.587%Rel-17%0040%24.587%Rel-17%0041%24.587%Rel-17%0042%24.587%Rel-17%0043%24.587%Rel-17%0044%24.587%Rel-17%0045%24.587%Rel-17%0047%24.587%Rel-17%0048%24.587%Rel-17%0050%24.587%Rel-17%0051%24.587%Rel-17%0052%</vt:lpwstr>
  </property>
  <property fmtid="{D5CDD505-2E9C-101B-9397-08002B2CF9AE}" pid="30" name="MCCCRsImpl4">
    <vt:lpwstr>24.587%Rel-17%0053%24.587%Rel-17%0054%24.587%Rel-17%0060%24.587%Rel-17%0061%24.587%Rel-17%0062%24.587%Rel-17%0063%24.587%Rel-17%0064%24.587%Rel-17%0065%24.587%Rel-17%0066%24.587%Rel-17%0067%24.587%Rel-17%0068%24.587%Rel-17%%24.587%Rel-17%0069%24.587%Rel-1</vt:lpwstr>
  </property>
  <property fmtid="{D5CDD505-2E9C-101B-9397-08002B2CF9AE}" pid="31" name="MCCCRsImpl5">
    <vt:lpwstr>7%0070%24.587%Rel-17%0071%24.587%Rel-17%0072%24.587%Rel-17%0073%24.587%Rel-17%0074%24.587%Rel-17%0075%24.587%Rel-17%0076%24.587%Rel-17%0077%24.587%Rel-17%0078%24.587%Rel-17%0079%24.587%Rel-17%0080%24.587%Rel-17%0081%24.587%Rel-17%0082%24.587%Rel-17%0084%2</vt:lpwstr>
  </property>
  <property fmtid="{D5CDD505-2E9C-101B-9397-08002B2CF9AE}" pid="32" name="MCCCRsImpl6">
    <vt:lpwstr>4.587%Rel-17%0085%24.587%Rel-17%0086%24.587%Rel-17%0087%24.587%Rel-17%0088%24.587%Rel-17%0089%24.587%Rel-17%0091%24.587%Rel-17%0092%24.587%Rel-17%0093%24.587%Rel-17%0094%24.587%Rel-17%0098%24.587%Rel-17%0099%24.587%Rel-17%0100%24.587%Rel-17%0102%24.587%Re</vt:lpwstr>
  </property>
  <property fmtid="{D5CDD505-2E9C-101B-9397-08002B2CF9AE}" pid="33" name="MCCCRsImpl7">
    <vt:lpwstr>l-17%0105%24.587%Rel-17%0106%24.587%Rel-17%0107%24.587%Rel-17%0108%24.587%Rel-17%0109%24.587%Rel-17%0110%24.587%Rel-17%0113%24.587%Rel-17%0114%24.587%Rel-17%0115%24.587%Rel-17%%24.587%Rel-17%0095%24.587%Rel-17%0116%24.587%Rel-17%0117%24.587%Rel-17%0118%24</vt:lpwstr>
  </property>
  <property fmtid="{D5CDD505-2E9C-101B-9397-08002B2CF9AE}" pid="34" name="MCCCRsImpl8">
    <vt:lpwstr>.587%Rel-17%0119%24.587%Rel-17%0121%24.587%Rel-17%0122%24.587%Rel-17%0123%24.587%Rel-17%0124%24.587%Rel-17%0125%24.587%Rel-17%0126%24.587%Rel-17%0127%24.587%Rel-17%0128%24.587%Rel-17%0129%24.587%Rel-17%0131%24.587%Rel-17%0132%24.587%Rel-17%0133%24.587%Rel</vt:lpwstr>
  </property>
  <property fmtid="{D5CDD505-2E9C-101B-9397-08002B2CF9AE}" pid="35" name="MCCCRsImpl9">
    <vt:lpwstr>-17%0135%24.587%Rel-17%0136%24.587%Rel-17%0137%24.587%Rel-17%0138%24.587%Rel-17%0139%24.587%Rel-17%0140%24.587%Rel-17%0141%24.587%Rel-17%0142%24.587%Rel-17%0143%24.587%Rel-17%0144%24.587%Rel-17%0145%24.587%Rel-17%0150%24.587%Rel-17%0151%24.587%Rel-17%0152</vt:lpwstr>
  </property>
  <property fmtid="{D5CDD505-2E9C-101B-9397-08002B2CF9AE}" pid="36" name="ContentTypeId">
    <vt:lpwstr>0x0101006C8E648E97429F4A9C700CA2B719F885</vt:lpwstr>
  </property>
  <property fmtid="{D5CDD505-2E9C-101B-9397-08002B2CF9AE}" pid="37" name="MediaServiceImageTags">
    <vt:lpwstr/>
  </property>
</Properties>
</file>